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2071" w14:textId="73065ADE"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Pr="00736B3F">
        <w:t>V</w:t>
      </w:r>
      <w:r w:rsidR="00223CAE">
        <w:t>1</w:t>
      </w:r>
      <w:r w:rsidR="00A251E8">
        <w:t>9</w:t>
      </w:r>
      <w:r w:rsidRPr="00736B3F">
        <w:t>.</w:t>
      </w:r>
      <w:r w:rsidR="00700B05">
        <w:t>1</w:t>
      </w:r>
      <w:r w:rsidR="003B6579">
        <w:t>3</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700B05">
        <w:rPr>
          <w:sz w:val="32"/>
        </w:rPr>
        <w:t>5</w:t>
      </w:r>
      <w:r w:rsidRPr="00736B3F">
        <w:rPr>
          <w:sz w:val="32"/>
        </w:rPr>
        <w:t>-</w:t>
      </w:r>
      <w:r w:rsidR="003B6579">
        <w:rPr>
          <w:sz w:val="32"/>
        </w:rPr>
        <w:t>12</w:t>
      </w:r>
      <w:r w:rsidRPr="00736B3F">
        <w:rPr>
          <w:sz w:val="32"/>
        </w:rPr>
        <w:t>)</w:t>
      </w:r>
    </w:p>
    <w:p w14:paraId="7FC640F3" w14:textId="77777777" w:rsidR="00080512" w:rsidRPr="00736B3F" w:rsidRDefault="00080512">
      <w:pPr>
        <w:pStyle w:val="ZB"/>
        <w:framePr w:wrap="notBeside"/>
      </w:pPr>
      <w:r w:rsidRPr="00736B3F">
        <w:t>Technical Specification</w:t>
      </w:r>
    </w:p>
    <w:p w14:paraId="73B6A96E" w14:textId="77777777" w:rsidR="00080512" w:rsidRPr="00736B3F" w:rsidRDefault="00080512">
      <w:pPr>
        <w:pStyle w:val="ZT"/>
        <w:framePr w:wrap="notBeside"/>
      </w:pPr>
      <w:r w:rsidRPr="00736B3F">
        <w:t>3rd Generation Partnership Project;</w:t>
      </w:r>
    </w:p>
    <w:p w14:paraId="418EC43E" w14:textId="77777777" w:rsidR="00080512" w:rsidRPr="00736B3F" w:rsidRDefault="00401764">
      <w:pPr>
        <w:pStyle w:val="ZT"/>
        <w:framePr w:wrap="notBeside"/>
      </w:pPr>
      <w:r w:rsidRPr="00736B3F">
        <w:t>Technical Specification Group Services and System Aspects</w:t>
      </w:r>
      <w:r w:rsidR="00080512" w:rsidRPr="00736B3F">
        <w:t>;</w:t>
      </w:r>
    </w:p>
    <w:p w14:paraId="1D0B4BED"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556C8EED" w14:textId="77777777" w:rsidR="00080512" w:rsidRPr="00736B3F" w:rsidRDefault="00401764">
      <w:pPr>
        <w:pStyle w:val="ZT"/>
        <w:framePr w:wrap="notBeside"/>
      </w:pPr>
      <w:r w:rsidRPr="00736B3F">
        <w:t>Stage 1</w:t>
      </w:r>
    </w:p>
    <w:p w14:paraId="40B3ED0B" w14:textId="77777777" w:rsidR="00080512" w:rsidRPr="00736B3F" w:rsidRDefault="00FC1192">
      <w:pPr>
        <w:pStyle w:val="ZT"/>
        <w:framePr w:wrap="notBeside"/>
        <w:rPr>
          <w:i/>
          <w:sz w:val="28"/>
        </w:rPr>
      </w:pPr>
      <w:r w:rsidRPr="00736B3F">
        <w:t>(</w:t>
      </w:r>
      <w:r w:rsidRPr="00736B3F">
        <w:rPr>
          <w:rStyle w:val="ZGSM"/>
        </w:rPr>
        <w:t xml:space="preserve">Release </w:t>
      </w:r>
      <w:r w:rsidR="00A82346" w:rsidRPr="00736B3F">
        <w:rPr>
          <w:rStyle w:val="ZGSM"/>
        </w:rPr>
        <w:t>1</w:t>
      </w:r>
      <w:r w:rsidR="00A251E8">
        <w:rPr>
          <w:rStyle w:val="ZGSM"/>
        </w:rPr>
        <w:t>9</w:t>
      </w:r>
      <w:r w:rsidRPr="00736B3F">
        <w:t>)</w:t>
      </w:r>
    </w:p>
    <w:p w14:paraId="51999BC2"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0CF93660" w14:textId="5EB4DE33" w:rsidR="00FC1192" w:rsidRPr="00736B3F" w:rsidRDefault="00262AD4" w:rsidP="00FC1192">
      <w:pPr>
        <w:pStyle w:val="ZU"/>
        <w:framePr w:h="4929" w:hRule="exact" w:wrap="notBeside"/>
        <w:tabs>
          <w:tab w:val="right" w:pos="10206"/>
        </w:tabs>
        <w:jc w:val="left"/>
      </w:pPr>
      <w:r>
        <w:rPr>
          <w:i/>
        </w:rPr>
        <w:drawing>
          <wp:inline distT="0" distB="0" distL="0" distR="0" wp14:anchorId="69F1CE59" wp14:editId="7F5AEFF7">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00FC1192" w:rsidRPr="00736B3F">
        <w:rPr>
          <w:color w:val="0000FF"/>
        </w:rPr>
        <w:tab/>
      </w:r>
      <w:r w:rsidRPr="00736B3F">
        <w:drawing>
          <wp:inline distT="0" distB="0" distL="0" distR="0" wp14:anchorId="7C86093D" wp14:editId="52B7FE74">
            <wp:extent cx="1628775"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FA7ACA2" w14:textId="77777777" w:rsidR="00080512" w:rsidRPr="00736B3F" w:rsidRDefault="00080512">
      <w:pPr>
        <w:pStyle w:val="ZU"/>
        <w:framePr w:h="4929" w:hRule="exact" w:wrap="notBeside"/>
        <w:tabs>
          <w:tab w:val="right" w:pos="10206"/>
        </w:tabs>
        <w:jc w:val="left"/>
      </w:pPr>
    </w:p>
    <w:p w14:paraId="6E969FAF"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2378FECD" w14:textId="77777777" w:rsidR="00080512" w:rsidRPr="00736B3F" w:rsidRDefault="00080512">
      <w:pPr>
        <w:pStyle w:val="ZV"/>
        <w:framePr w:wrap="notBeside"/>
      </w:pPr>
    </w:p>
    <w:p w14:paraId="73D3CC9F" w14:textId="77777777" w:rsidR="00080512" w:rsidRPr="00736B3F" w:rsidRDefault="00080512"/>
    <w:bookmarkEnd w:id="0"/>
    <w:p w14:paraId="1F5DDAE9"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6EA3ECE4" w14:textId="77777777" w:rsidR="00DB1818" w:rsidRPr="00736B3F" w:rsidRDefault="00DB1818" w:rsidP="00DB1818">
      <w:pPr>
        <w:pStyle w:val="Guidance"/>
      </w:pPr>
      <w:bookmarkStart w:id="1" w:name="page2"/>
    </w:p>
    <w:p w14:paraId="21C3D546" w14:textId="77777777" w:rsidR="00080512" w:rsidRPr="00736B3F" w:rsidRDefault="00080512"/>
    <w:p w14:paraId="70D9AE60"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A0391CF"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25FD92A2" w14:textId="77777777" w:rsidR="00080512" w:rsidRPr="00736B3F" w:rsidRDefault="00080512"/>
    <w:p w14:paraId="0BEF21ED"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6FF5491A"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300259A4" w14:textId="77777777" w:rsidR="00080512" w:rsidRPr="00736B3F" w:rsidRDefault="00080512">
      <w:pPr>
        <w:pStyle w:val="FP"/>
        <w:framePr w:wrap="notBeside" w:hAnchor="margin" w:yAlign="center"/>
        <w:ind w:left="2835" w:right="2835"/>
        <w:jc w:val="center"/>
        <w:rPr>
          <w:rFonts w:ascii="Arial" w:hAnsi="Arial"/>
          <w:sz w:val="18"/>
        </w:rPr>
      </w:pPr>
    </w:p>
    <w:p w14:paraId="6535B155"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57E0F207"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6BB1E2D0"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2573176"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061144ED"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5F8DEF65"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25D17A" w14:textId="77777777" w:rsidR="00080512" w:rsidRPr="00736B3F" w:rsidRDefault="00080512"/>
    <w:p w14:paraId="3CE222B7"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4A5AA7D0"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E4AE88" w14:textId="77777777" w:rsidR="00080512" w:rsidRPr="00736B3F" w:rsidRDefault="00080512" w:rsidP="00FA1266">
      <w:pPr>
        <w:pStyle w:val="FP"/>
        <w:framePr w:h="3057" w:hRule="exact" w:wrap="notBeside" w:vAnchor="page" w:hAnchor="margin" w:y="12605"/>
        <w:jc w:val="center"/>
        <w:rPr>
          <w:noProof/>
        </w:rPr>
      </w:pPr>
    </w:p>
    <w:p w14:paraId="6A085452" w14:textId="77777777"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700B05">
        <w:rPr>
          <w:noProof/>
          <w:sz w:val="18"/>
        </w:rPr>
        <w:t>5</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5C97C17A"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44E6508B" w14:textId="77777777" w:rsidR="00FC1192" w:rsidRPr="00736B3F" w:rsidRDefault="00FC1192" w:rsidP="00FA1266">
      <w:pPr>
        <w:pStyle w:val="FP"/>
        <w:framePr w:h="3057" w:hRule="exact" w:wrap="notBeside" w:vAnchor="page" w:hAnchor="margin" w:y="12605"/>
        <w:rPr>
          <w:noProof/>
          <w:sz w:val="18"/>
        </w:rPr>
      </w:pPr>
    </w:p>
    <w:p w14:paraId="52ACBB90"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47A45FB3"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07F82E72"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571A8BC7" w14:textId="77777777" w:rsidR="00080512" w:rsidRPr="00736B3F" w:rsidRDefault="00080512" w:rsidP="00212EE0">
      <w:pPr>
        <w:pStyle w:val="TT"/>
      </w:pPr>
      <w:r w:rsidRPr="00736B3F">
        <w:br w:type="page"/>
      </w:r>
      <w:r w:rsidRPr="00736B3F">
        <w:lastRenderedPageBreak/>
        <w:t>Contents</w:t>
      </w:r>
    </w:p>
    <w:p w14:paraId="30712C42" w14:textId="77777777" w:rsidR="001D403F" w:rsidRPr="00CC3EF3" w:rsidRDefault="002712FF">
      <w:pPr>
        <w:pStyle w:val="TOC1"/>
        <w:rPr>
          <w:rFonts w:ascii="Aptos" w:eastAsia="Yu Mincho" w:hAnsi="Aptos"/>
          <w:kern w:val="2"/>
          <w:sz w:val="24"/>
          <w:szCs w:val="24"/>
          <w:lang w:eastAsia="ja-JP"/>
        </w:rPr>
      </w:pPr>
      <w:r>
        <w:rPr>
          <w:b/>
          <w:bCs/>
        </w:rPr>
        <w:fldChar w:fldCharType="begin"/>
      </w:r>
      <w:r>
        <w:rPr>
          <w:b/>
          <w:bCs/>
        </w:rPr>
        <w:instrText xml:space="preserve"> TOC \o "1-9" </w:instrText>
      </w:r>
      <w:r>
        <w:rPr>
          <w:b/>
          <w:bCs/>
        </w:rPr>
        <w:fldChar w:fldCharType="separate"/>
      </w:r>
      <w:r w:rsidR="001D403F">
        <w:t>Foreword</w:t>
      </w:r>
      <w:r w:rsidR="001D403F">
        <w:tab/>
      </w:r>
      <w:r w:rsidR="001D403F">
        <w:fldChar w:fldCharType="begin"/>
      </w:r>
      <w:r w:rsidR="001D403F">
        <w:instrText xml:space="preserve"> PAGEREF _Toc201930606 \h </w:instrText>
      </w:r>
      <w:r w:rsidR="001D403F">
        <w:fldChar w:fldCharType="separate"/>
      </w:r>
      <w:r w:rsidR="001D403F">
        <w:t>10</w:t>
      </w:r>
      <w:r w:rsidR="001D403F">
        <w:fldChar w:fldCharType="end"/>
      </w:r>
    </w:p>
    <w:p w14:paraId="00BBA716" w14:textId="77777777" w:rsidR="001D403F" w:rsidRPr="00CC3EF3" w:rsidRDefault="001D403F">
      <w:pPr>
        <w:pStyle w:val="TOC1"/>
        <w:rPr>
          <w:rFonts w:ascii="Aptos" w:eastAsia="Yu Mincho" w:hAnsi="Aptos"/>
          <w:kern w:val="2"/>
          <w:sz w:val="24"/>
          <w:szCs w:val="24"/>
          <w:lang w:eastAsia="ja-JP"/>
        </w:rPr>
      </w:pPr>
      <w:r>
        <w:t>Introduction</w:t>
      </w:r>
      <w:r>
        <w:tab/>
      </w:r>
      <w:r>
        <w:fldChar w:fldCharType="begin"/>
      </w:r>
      <w:r>
        <w:instrText xml:space="preserve"> PAGEREF _Toc201930607 \h </w:instrText>
      </w:r>
      <w:r>
        <w:fldChar w:fldCharType="separate"/>
      </w:r>
      <w:r>
        <w:t>10</w:t>
      </w:r>
      <w:r>
        <w:fldChar w:fldCharType="end"/>
      </w:r>
    </w:p>
    <w:p w14:paraId="3A05B8EE" w14:textId="77777777" w:rsidR="001D403F" w:rsidRPr="00CC3EF3" w:rsidRDefault="001D403F">
      <w:pPr>
        <w:pStyle w:val="TOC1"/>
        <w:rPr>
          <w:rFonts w:ascii="Aptos" w:eastAsia="Yu Mincho" w:hAnsi="Aptos"/>
          <w:kern w:val="2"/>
          <w:sz w:val="24"/>
          <w:szCs w:val="24"/>
          <w:lang w:eastAsia="ja-JP"/>
        </w:rPr>
      </w:pPr>
      <w:r>
        <w:t>1</w:t>
      </w:r>
      <w:r w:rsidRPr="00CC3EF3">
        <w:rPr>
          <w:rFonts w:ascii="Aptos" w:eastAsia="Yu Mincho" w:hAnsi="Aptos"/>
          <w:kern w:val="2"/>
          <w:sz w:val="24"/>
          <w:szCs w:val="24"/>
          <w:lang w:eastAsia="ja-JP"/>
        </w:rPr>
        <w:tab/>
      </w:r>
      <w:r>
        <w:t xml:space="preserve"> Scope</w:t>
      </w:r>
      <w:r>
        <w:tab/>
      </w:r>
      <w:r>
        <w:fldChar w:fldCharType="begin"/>
      </w:r>
      <w:r>
        <w:instrText xml:space="preserve"> PAGEREF _Toc201930608 \h </w:instrText>
      </w:r>
      <w:r>
        <w:fldChar w:fldCharType="separate"/>
      </w:r>
      <w:r>
        <w:t>11</w:t>
      </w:r>
      <w:r>
        <w:fldChar w:fldCharType="end"/>
      </w:r>
    </w:p>
    <w:p w14:paraId="08945650" w14:textId="77777777" w:rsidR="001D403F" w:rsidRPr="00CC3EF3" w:rsidRDefault="001D403F">
      <w:pPr>
        <w:pStyle w:val="TOC1"/>
        <w:rPr>
          <w:rFonts w:ascii="Aptos" w:eastAsia="Yu Mincho" w:hAnsi="Aptos"/>
          <w:kern w:val="2"/>
          <w:sz w:val="24"/>
          <w:szCs w:val="24"/>
          <w:lang w:eastAsia="ja-JP"/>
        </w:rPr>
      </w:pPr>
      <w:r>
        <w:t>2</w:t>
      </w:r>
      <w:r w:rsidRPr="00CC3EF3">
        <w:rPr>
          <w:rFonts w:ascii="Aptos" w:eastAsia="Yu Mincho" w:hAnsi="Aptos"/>
          <w:kern w:val="2"/>
          <w:sz w:val="24"/>
          <w:szCs w:val="24"/>
          <w:lang w:eastAsia="ja-JP"/>
        </w:rPr>
        <w:tab/>
      </w:r>
      <w:r>
        <w:t>References</w:t>
      </w:r>
      <w:r>
        <w:tab/>
      </w:r>
      <w:r>
        <w:fldChar w:fldCharType="begin"/>
      </w:r>
      <w:r>
        <w:instrText xml:space="preserve"> PAGEREF _Toc201930609 \h </w:instrText>
      </w:r>
      <w:r>
        <w:fldChar w:fldCharType="separate"/>
      </w:r>
      <w:r>
        <w:t>11</w:t>
      </w:r>
      <w:r>
        <w:fldChar w:fldCharType="end"/>
      </w:r>
    </w:p>
    <w:p w14:paraId="3DBFDD74" w14:textId="77777777" w:rsidR="001D403F" w:rsidRPr="00CC3EF3" w:rsidRDefault="001D403F">
      <w:pPr>
        <w:pStyle w:val="TOC1"/>
        <w:rPr>
          <w:rFonts w:ascii="Aptos" w:eastAsia="Yu Mincho" w:hAnsi="Aptos"/>
          <w:kern w:val="2"/>
          <w:sz w:val="24"/>
          <w:szCs w:val="24"/>
          <w:lang w:eastAsia="ja-JP"/>
        </w:rPr>
      </w:pPr>
      <w:r>
        <w:t>3</w:t>
      </w:r>
      <w:r w:rsidRPr="00CC3EF3">
        <w:rPr>
          <w:rFonts w:ascii="Aptos" w:eastAsia="Yu Mincho" w:hAnsi="Aptos"/>
          <w:kern w:val="2"/>
          <w:sz w:val="24"/>
          <w:szCs w:val="24"/>
          <w:lang w:eastAsia="ja-JP"/>
        </w:rPr>
        <w:tab/>
      </w:r>
      <w:r>
        <w:t>Definitions, symbols and abbreviations</w:t>
      </w:r>
      <w:r>
        <w:tab/>
      </w:r>
      <w:r>
        <w:fldChar w:fldCharType="begin"/>
      </w:r>
      <w:r>
        <w:instrText xml:space="preserve"> PAGEREF _Toc201930610 \h </w:instrText>
      </w:r>
      <w:r>
        <w:fldChar w:fldCharType="separate"/>
      </w:r>
      <w:r>
        <w:t>13</w:t>
      </w:r>
      <w:r>
        <w:fldChar w:fldCharType="end"/>
      </w:r>
    </w:p>
    <w:p w14:paraId="049F934B" w14:textId="77777777" w:rsidR="001D403F" w:rsidRPr="00CC3EF3" w:rsidRDefault="001D403F">
      <w:pPr>
        <w:pStyle w:val="TOC2"/>
        <w:rPr>
          <w:rFonts w:ascii="Aptos" w:eastAsia="Yu Mincho" w:hAnsi="Aptos"/>
          <w:kern w:val="2"/>
          <w:sz w:val="24"/>
          <w:szCs w:val="24"/>
          <w:lang w:eastAsia="ja-JP"/>
        </w:rPr>
      </w:pPr>
      <w:r>
        <w:t>3.1</w:t>
      </w:r>
      <w:r w:rsidRPr="00CC3EF3">
        <w:rPr>
          <w:rFonts w:ascii="Aptos" w:eastAsia="Yu Mincho" w:hAnsi="Aptos"/>
          <w:kern w:val="2"/>
          <w:sz w:val="24"/>
          <w:szCs w:val="24"/>
          <w:lang w:eastAsia="ja-JP"/>
        </w:rPr>
        <w:tab/>
      </w:r>
      <w:r>
        <w:t>Definitions</w:t>
      </w:r>
      <w:r>
        <w:tab/>
      </w:r>
      <w:r>
        <w:fldChar w:fldCharType="begin"/>
      </w:r>
      <w:r>
        <w:instrText xml:space="preserve"> PAGEREF _Toc201930611 \h </w:instrText>
      </w:r>
      <w:r>
        <w:fldChar w:fldCharType="separate"/>
      </w:r>
      <w:r>
        <w:t>13</w:t>
      </w:r>
      <w:r>
        <w:fldChar w:fldCharType="end"/>
      </w:r>
    </w:p>
    <w:p w14:paraId="78E26A27" w14:textId="77777777" w:rsidR="001D403F" w:rsidRPr="00CC3EF3" w:rsidRDefault="001D403F">
      <w:pPr>
        <w:pStyle w:val="TOC2"/>
        <w:rPr>
          <w:rFonts w:ascii="Aptos" w:eastAsia="Yu Mincho" w:hAnsi="Aptos"/>
          <w:kern w:val="2"/>
          <w:sz w:val="24"/>
          <w:szCs w:val="24"/>
          <w:lang w:eastAsia="ja-JP"/>
        </w:rPr>
      </w:pPr>
      <w:r>
        <w:t>3.2</w:t>
      </w:r>
      <w:r w:rsidRPr="00CC3EF3">
        <w:rPr>
          <w:rFonts w:ascii="Aptos" w:eastAsia="Yu Mincho" w:hAnsi="Aptos"/>
          <w:kern w:val="2"/>
          <w:sz w:val="24"/>
          <w:szCs w:val="24"/>
          <w:lang w:eastAsia="ja-JP"/>
        </w:rPr>
        <w:tab/>
      </w:r>
      <w:r>
        <w:t>Abbreviations</w:t>
      </w:r>
      <w:r>
        <w:tab/>
      </w:r>
      <w:r>
        <w:fldChar w:fldCharType="begin"/>
      </w:r>
      <w:r>
        <w:instrText xml:space="preserve"> PAGEREF _Toc201930612 \h </w:instrText>
      </w:r>
      <w:r>
        <w:fldChar w:fldCharType="separate"/>
      </w:r>
      <w:r>
        <w:t>18</w:t>
      </w:r>
      <w:r>
        <w:fldChar w:fldCharType="end"/>
      </w:r>
    </w:p>
    <w:p w14:paraId="210F4611" w14:textId="77777777" w:rsidR="001D403F" w:rsidRPr="00CC3EF3" w:rsidRDefault="001D403F">
      <w:pPr>
        <w:pStyle w:val="TOC1"/>
        <w:rPr>
          <w:rFonts w:ascii="Aptos" w:eastAsia="Yu Mincho" w:hAnsi="Aptos"/>
          <w:kern w:val="2"/>
          <w:sz w:val="24"/>
          <w:szCs w:val="24"/>
          <w:lang w:eastAsia="ja-JP"/>
        </w:rPr>
      </w:pPr>
      <w:r>
        <w:t>4</w:t>
      </w:r>
      <w:r w:rsidRPr="00CC3EF3">
        <w:rPr>
          <w:rFonts w:ascii="Aptos" w:eastAsia="Yu Mincho" w:hAnsi="Aptos"/>
          <w:kern w:val="2"/>
          <w:sz w:val="24"/>
          <w:szCs w:val="24"/>
          <w:lang w:eastAsia="ja-JP"/>
        </w:rPr>
        <w:tab/>
      </w:r>
      <w:r>
        <w:t>Overview</w:t>
      </w:r>
      <w:r>
        <w:tab/>
      </w:r>
      <w:r>
        <w:fldChar w:fldCharType="begin"/>
      </w:r>
      <w:r>
        <w:instrText xml:space="preserve"> PAGEREF _Toc201930613 \h </w:instrText>
      </w:r>
      <w:r>
        <w:fldChar w:fldCharType="separate"/>
      </w:r>
      <w:r>
        <w:t>18</w:t>
      </w:r>
      <w:r>
        <w:fldChar w:fldCharType="end"/>
      </w:r>
    </w:p>
    <w:p w14:paraId="61FFC33B" w14:textId="77777777" w:rsidR="001D403F" w:rsidRPr="00CC3EF3" w:rsidRDefault="001D403F">
      <w:pPr>
        <w:pStyle w:val="TOC1"/>
        <w:rPr>
          <w:rFonts w:ascii="Aptos" w:eastAsia="Yu Mincho" w:hAnsi="Aptos"/>
          <w:kern w:val="2"/>
          <w:sz w:val="24"/>
          <w:szCs w:val="24"/>
          <w:lang w:eastAsia="ja-JP"/>
        </w:rPr>
      </w:pPr>
      <w:r>
        <w:t>5</w:t>
      </w:r>
      <w:r w:rsidRPr="00CC3EF3">
        <w:rPr>
          <w:rFonts w:ascii="Aptos" w:eastAsia="Yu Mincho" w:hAnsi="Aptos"/>
          <w:kern w:val="2"/>
          <w:sz w:val="24"/>
          <w:szCs w:val="24"/>
          <w:lang w:eastAsia="ja-JP"/>
        </w:rPr>
        <w:tab/>
      </w:r>
      <w:r>
        <w:t>High-level requirements</w:t>
      </w:r>
      <w:r>
        <w:tab/>
      </w:r>
      <w:r>
        <w:fldChar w:fldCharType="begin"/>
      </w:r>
      <w:r>
        <w:instrText xml:space="preserve"> PAGEREF _Toc201930614 \h </w:instrText>
      </w:r>
      <w:r>
        <w:fldChar w:fldCharType="separate"/>
      </w:r>
      <w:r>
        <w:t>19</w:t>
      </w:r>
      <w:r>
        <w:fldChar w:fldCharType="end"/>
      </w:r>
    </w:p>
    <w:p w14:paraId="2BF18C18" w14:textId="77777777" w:rsidR="001D403F" w:rsidRPr="00CC3EF3" w:rsidRDefault="001D403F">
      <w:pPr>
        <w:pStyle w:val="TOC2"/>
        <w:rPr>
          <w:rFonts w:ascii="Aptos" w:eastAsia="Yu Mincho" w:hAnsi="Aptos"/>
          <w:kern w:val="2"/>
          <w:sz w:val="24"/>
          <w:szCs w:val="24"/>
          <w:lang w:eastAsia="ja-JP"/>
        </w:rPr>
      </w:pPr>
      <w:r>
        <w:t>5.1</w:t>
      </w:r>
      <w:r w:rsidRPr="00CC3EF3">
        <w:rPr>
          <w:rFonts w:ascii="Aptos" w:eastAsia="Yu Mincho" w:hAnsi="Aptos"/>
          <w:kern w:val="2"/>
          <w:sz w:val="24"/>
          <w:szCs w:val="24"/>
          <w:lang w:eastAsia="ja-JP"/>
        </w:rPr>
        <w:tab/>
      </w:r>
      <w:r>
        <w:t>Migration to 5G</w:t>
      </w:r>
      <w:r>
        <w:tab/>
      </w:r>
      <w:r>
        <w:fldChar w:fldCharType="begin"/>
      </w:r>
      <w:r>
        <w:instrText xml:space="preserve"> PAGEREF _Toc201930615 \h </w:instrText>
      </w:r>
      <w:r>
        <w:fldChar w:fldCharType="separate"/>
      </w:r>
      <w:r>
        <w:t>19</w:t>
      </w:r>
      <w:r>
        <w:fldChar w:fldCharType="end"/>
      </w:r>
    </w:p>
    <w:p w14:paraId="6C985081" w14:textId="77777777" w:rsidR="001D403F" w:rsidRPr="00CC3EF3" w:rsidRDefault="001D403F">
      <w:pPr>
        <w:pStyle w:val="TOC3"/>
        <w:rPr>
          <w:rFonts w:ascii="Aptos" w:eastAsia="Yu Mincho" w:hAnsi="Aptos"/>
          <w:kern w:val="2"/>
          <w:sz w:val="24"/>
          <w:szCs w:val="24"/>
          <w:lang w:eastAsia="ja-JP"/>
        </w:rPr>
      </w:pPr>
      <w:r>
        <w:t xml:space="preserve">5.1.1 </w:t>
      </w:r>
      <w:r w:rsidRPr="00CC3EF3">
        <w:rPr>
          <w:rFonts w:ascii="Aptos" w:eastAsia="Yu Mincho" w:hAnsi="Aptos"/>
          <w:kern w:val="2"/>
          <w:sz w:val="24"/>
          <w:szCs w:val="24"/>
          <w:lang w:eastAsia="ja-JP"/>
        </w:rPr>
        <w:tab/>
      </w:r>
      <w:r>
        <w:t>Description</w:t>
      </w:r>
      <w:r>
        <w:tab/>
      </w:r>
      <w:r>
        <w:fldChar w:fldCharType="begin"/>
      </w:r>
      <w:r>
        <w:instrText xml:space="preserve"> PAGEREF _Toc201930616 \h </w:instrText>
      </w:r>
      <w:r>
        <w:fldChar w:fldCharType="separate"/>
      </w:r>
      <w:r>
        <w:t>19</w:t>
      </w:r>
      <w:r>
        <w:fldChar w:fldCharType="end"/>
      </w:r>
    </w:p>
    <w:p w14:paraId="2A555243" w14:textId="77777777" w:rsidR="001D403F" w:rsidRPr="00CC3EF3" w:rsidRDefault="001D403F">
      <w:pPr>
        <w:pStyle w:val="TOC3"/>
        <w:rPr>
          <w:rFonts w:ascii="Aptos" w:eastAsia="Yu Mincho" w:hAnsi="Aptos"/>
          <w:kern w:val="2"/>
          <w:sz w:val="24"/>
          <w:szCs w:val="24"/>
          <w:lang w:eastAsia="ja-JP"/>
        </w:rPr>
      </w:pPr>
      <w:r>
        <w:t>5.1.2</w:t>
      </w:r>
      <w:r w:rsidRPr="00CC3EF3">
        <w:rPr>
          <w:rFonts w:ascii="Aptos" w:eastAsia="Yu Mincho" w:hAnsi="Aptos"/>
          <w:kern w:val="2"/>
          <w:sz w:val="24"/>
          <w:szCs w:val="24"/>
          <w:lang w:eastAsia="ja-JP"/>
        </w:rPr>
        <w:tab/>
      </w:r>
      <w:r>
        <w:t>Requirements</w:t>
      </w:r>
      <w:r>
        <w:tab/>
      </w:r>
      <w:r>
        <w:fldChar w:fldCharType="begin"/>
      </w:r>
      <w:r>
        <w:instrText xml:space="preserve"> PAGEREF _Toc201930617 \h </w:instrText>
      </w:r>
      <w:r>
        <w:fldChar w:fldCharType="separate"/>
      </w:r>
      <w:r>
        <w:t>20</w:t>
      </w:r>
      <w:r>
        <w:fldChar w:fldCharType="end"/>
      </w:r>
    </w:p>
    <w:p w14:paraId="26418F4F" w14:textId="77777777" w:rsidR="001D403F" w:rsidRPr="00CC3EF3" w:rsidRDefault="001D403F">
      <w:pPr>
        <w:pStyle w:val="TOC4"/>
        <w:rPr>
          <w:rFonts w:ascii="Aptos" w:eastAsia="Yu Mincho" w:hAnsi="Aptos"/>
          <w:kern w:val="2"/>
          <w:sz w:val="24"/>
          <w:szCs w:val="24"/>
          <w:lang w:eastAsia="ja-JP"/>
        </w:rPr>
      </w:pPr>
      <w:r>
        <w:t>5.1.2.1</w:t>
      </w:r>
      <w:r w:rsidRPr="00CC3EF3">
        <w:rPr>
          <w:rFonts w:ascii="Aptos" w:eastAsia="Yu Mincho" w:hAnsi="Aptos"/>
          <w:kern w:val="2"/>
          <w:sz w:val="24"/>
          <w:szCs w:val="24"/>
          <w:lang w:eastAsia="ja-JP"/>
        </w:rPr>
        <w:tab/>
      </w:r>
      <w:r>
        <w:t>Interworking between 5G systems</w:t>
      </w:r>
      <w:r>
        <w:tab/>
      </w:r>
      <w:r>
        <w:fldChar w:fldCharType="begin"/>
      </w:r>
      <w:r>
        <w:instrText xml:space="preserve"> PAGEREF _Toc201930618 \h </w:instrText>
      </w:r>
      <w:r>
        <w:fldChar w:fldCharType="separate"/>
      </w:r>
      <w:r>
        <w:t>20</w:t>
      </w:r>
      <w:r>
        <w:fldChar w:fldCharType="end"/>
      </w:r>
    </w:p>
    <w:p w14:paraId="3C23A1AA" w14:textId="77777777" w:rsidR="001D403F" w:rsidRPr="00CC3EF3" w:rsidRDefault="001D403F">
      <w:pPr>
        <w:pStyle w:val="TOC4"/>
        <w:rPr>
          <w:rFonts w:ascii="Aptos" w:eastAsia="Yu Mincho" w:hAnsi="Aptos"/>
          <w:kern w:val="2"/>
          <w:sz w:val="24"/>
          <w:szCs w:val="24"/>
          <w:lang w:eastAsia="ja-JP"/>
        </w:rPr>
      </w:pPr>
      <w:r>
        <w:t>5.1.2.2</w:t>
      </w:r>
      <w:r w:rsidRPr="00CC3EF3">
        <w:rPr>
          <w:rFonts w:ascii="Aptos" w:eastAsia="Yu Mincho" w:hAnsi="Aptos"/>
          <w:kern w:val="2"/>
          <w:sz w:val="24"/>
          <w:szCs w:val="24"/>
          <w:lang w:eastAsia="ja-JP"/>
        </w:rPr>
        <w:tab/>
      </w:r>
      <w:r>
        <w:t>Legacy service support</w:t>
      </w:r>
      <w:r>
        <w:tab/>
      </w:r>
      <w:r>
        <w:fldChar w:fldCharType="begin"/>
      </w:r>
      <w:r>
        <w:instrText xml:space="preserve"> PAGEREF _Toc201930619 \h </w:instrText>
      </w:r>
      <w:r>
        <w:fldChar w:fldCharType="separate"/>
      </w:r>
      <w:r>
        <w:t>20</w:t>
      </w:r>
      <w:r>
        <w:fldChar w:fldCharType="end"/>
      </w:r>
    </w:p>
    <w:p w14:paraId="3DFDDA0A" w14:textId="77777777" w:rsidR="001D403F" w:rsidRPr="00CC3EF3" w:rsidRDefault="001D403F">
      <w:pPr>
        <w:pStyle w:val="TOC4"/>
        <w:rPr>
          <w:rFonts w:ascii="Aptos" w:eastAsia="Yu Mincho" w:hAnsi="Aptos"/>
          <w:kern w:val="2"/>
          <w:sz w:val="24"/>
          <w:szCs w:val="24"/>
          <w:lang w:eastAsia="ja-JP"/>
        </w:rPr>
      </w:pPr>
      <w:r>
        <w:t>5.1.2.3</w:t>
      </w:r>
      <w:r w:rsidRPr="00CC3EF3">
        <w:rPr>
          <w:rFonts w:ascii="Aptos" w:eastAsia="Yu Mincho" w:hAnsi="Aptos"/>
          <w:kern w:val="2"/>
          <w:sz w:val="24"/>
          <w:szCs w:val="24"/>
          <w:lang w:eastAsia="ja-JP"/>
        </w:rPr>
        <w:tab/>
      </w:r>
      <w:r>
        <w:t>Interoperability with legacy 3GPP systems</w:t>
      </w:r>
      <w:r>
        <w:tab/>
      </w:r>
      <w:r>
        <w:fldChar w:fldCharType="begin"/>
      </w:r>
      <w:r>
        <w:instrText xml:space="preserve"> PAGEREF _Toc201930620 \h </w:instrText>
      </w:r>
      <w:r>
        <w:fldChar w:fldCharType="separate"/>
      </w:r>
      <w:r>
        <w:t>20</w:t>
      </w:r>
      <w:r>
        <w:fldChar w:fldCharType="end"/>
      </w:r>
    </w:p>
    <w:p w14:paraId="4EA27EF5" w14:textId="77777777" w:rsidR="001D403F" w:rsidRPr="00CC3EF3" w:rsidRDefault="001D403F">
      <w:pPr>
        <w:pStyle w:val="TOC1"/>
        <w:rPr>
          <w:rFonts w:ascii="Aptos" w:eastAsia="Yu Mincho" w:hAnsi="Aptos"/>
          <w:kern w:val="2"/>
          <w:sz w:val="24"/>
          <w:szCs w:val="24"/>
          <w:lang w:eastAsia="ja-JP"/>
        </w:rPr>
      </w:pPr>
      <w:r>
        <w:t>6</w:t>
      </w:r>
      <w:r w:rsidRPr="00CC3EF3">
        <w:rPr>
          <w:rFonts w:ascii="Aptos" w:eastAsia="Yu Mincho" w:hAnsi="Aptos"/>
          <w:kern w:val="2"/>
          <w:sz w:val="24"/>
          <w:szCs w:val="24"/>
          <w:lang w:eastAsia="ja-JP"/>
        </w:rPr>
        <w:tab/>
      </w:r>
      <w:r>
        <w:t>Basic capabilities</w:t>
      </w:r>
      <w:r>
        <w:tab/>
      </w:r>
      <w:r>
        <w:fldChar w:fldCharType="begin"/>
      </w:r>
      <w:r>
        <w:instrText xml:space="preserve"> PAGEREF _Toc201930621 \h </w:instrText>
      </w:r>
      <w:r>
        <w:fldChar w:fldCharType="separate"/>
      </w:r>
      <w:r>
        <w:t>21</w:t>
      </w:r>
      <w:r>
        <w:fldChar w:fldCharType="end"/>
      </w:r>
    </w:p>
    <w:p w14:paraId="4AED683A" w14:textId="77777777" w:rsidR="001D403F" w:rsidRPr="00CC3EF3" w:rsidRDefault="001D403F">
      <w:pPr>
        <w:pStyle w:val="TOC2"/>
        <w:rPr>
          <w:rFonts w:ascii="Aptos" w:eastAsia="Yu Mincho" w:hAnsi="Aptos"/>
          <w:kern w:val="2"/>
          <w:sz w:val="24"/>
          <w:szCs w:val="24"/>
          <w:lang w:eastAsia="ja-JP"/>
        </w:rPr>
      </w:pPr>
      <w:r>
        <w:t>6.1</w:t>
      </w:r>
      <w:r w:rsidRPr="00CC3EF3">
        <w:rPr>
          <w:rFonts w:ascii="Aptos" w:eastAsia="Yu Mincho" w:hAnsi="Aptos"/>
          <w:kern w:val="2"/>
          <w:sz w:val="24"/>
          <w:szCs w:val="24"/>
          <w:lang w:eastAsia="ja-JP"/>
        </w:rPr>
        <w:tab/>
      </w:r>
      <w:r>
        <w:t>Network slicing</w:t>
      </w:r>
      <w:r>
        <w:tab/>
      </w:r>
      <w:r>
        <w:fldChar w:fldCharType="begin"/>
      </w:r>
      <w:r>
        <w:instrText xml:space="preserve"> PAGEREF _Toc201930622 \h </w:instrText>
      </w:r>
      <w:r>
        <w:fldChar w:fldCharType="separate"/>
      </w:r>
      <w:r>
        <w:t>21</w:t>
      </w:r>
      <w:r>
        <w:fldChar w:fldCharType="end"/>
      </w:r>
    </w:p>
    <w:p w14:paraId="10C45024" w14:textId="77777777" w:rsidR="001D403F" w:rsidRPr="00CC3EF3" w:rsidRDefault="001D403F">
      <w:pPr>
        <w:pStyle w:val="TOC3"/>
        <w:rPr>
          <w:rFonts w:ascii="Aptos" w:eastAsia="Yu Mincho" w:hAnsi="Aptos"/>
          <w:kern w:val="2"/>
          <w:sz w:val="24"/>
          <w:szCs w:val="24"/>
          <w:lang w:eastAsia="ja-JP"/>
        </w:rPr>
      </w:pPr>
      <w:r>
        <w:t>6.1.1</w:t>
      </w:r>
      <w:r w:rsidRPr="00CC3EF3">
        <w:rPr>
          <w:rFonts w:ascii="Aptos" w:eastAsia="Yu Mincho" w:hAnsi="Aptos"/>
          <w:kern w:val="2"/>
          <w:sz w:val="24"/>
          <w:szCs w:val="24"/>
          <w:lang w:eastAsia="ja-JP"/>
        </w:rPr>
        <w:tab/>
      </w:r>
      <w:r>
        <w:t>Description</w:t>
      </w:r>
      <w:r>
        <w:tab/>
      </w:r>
      <w:r>
        <w:fldChar w:fldCharType="begin"/>
      </w:r>
      <w:r>
        <w:instrText xml:space="preserve"> PAGEREF _Toc201930623 \h </w:instrText>
      </w:r>
      <w:r>
        <w:fldChar w:fldCharType="separate"/>
      </w:r>
      <w:r>
        <w:t>21</w:t>
      </w:r>
      <w:r>
        <w:fldChar w:fldCharType="end"/>
      </w:r>
    </w:p>
    <w:p w14:paraId="56432B1A" w14:textId="77777777" w:rsidR="001D403F" w:rsidRPr="00CC3EF3" w:rsidRDefault="001D403F">
      <w:pPr>
        <w:pStyle w:val="TOC3"/>
        <w:rPr>
          <w:rFonts w:ascii="Aptos" w:eastAsia="Yu Mincho" w:hAnsi="Aptos"/>
          <w:kern w:val="2"/>
          <w:sz w:val="24"/>
          <w:szCs w:val="24"/>
          <w:lang w:eastAsia="ja-JP"/>
        </w:rPr>
      </w:pPr>
      <w:r>
        <w:t>6.1.2</w:t>
      </w:r>
      <w:r w:rsidRPr="00CC3EF3">
        <w:rPr>
          <w:rFonts w:ascii="Aptos" w:eastAsia="Yu Mincho" w:hAnsi="Aptos"/>
          <w:kern w:val="2"/>
          <w:sz w:val="24"/>
          <w:szCs w:val="24"/>
          <w:lang w:eastAsia="ja-JP"/>
        </w:rPr>
        <w:tab/>
      </w:r>
      <w:r>
        <w:t>Requirements</w:t>
      </w:r>
      <w:r>
        <w:tab/>
      </w:r>
      <w:r>
        <w:fldChar w:fldCharType="begin"/>
      </w:r>
      <w:r>
        <w:instrText xml:space="preserve"> PAGEREF _Toc201930624 \h </w:instrText>
      </w:r>
      <w:r>
        <w:fldChar w:fldCharType="separate"/>
      </w:r>
      <w:r>
        <w:t>21</w:t>
      </w:r>
      <w:r>
        <w:fldChar w:fldCharType="end"/>
      </w:r>
    </w:p>
    <w:p w14:paraId="69D95CDC" w14:textId="77777777" w:rsidR="001D403F" w:rsidRPr="00CC3EF3" w:rsidRDefault="001D403F">
      <w:pPr>
        <w:pStyle w:val="TOC4"/>
        <w:rPr>
          <w:rFonts w:ascii="Aptos" w:eastAsia="Yu Mincho" w:hAnsi="Aptos"/>
          <w:kern w:val="2"/>
          <w:sz w:val="24"/>
          <w:szCs w:val="24"/>
          <w:lang w:eastAsia="ja-JP"/>
        </w:rPr>
      </w:pPr>
      <w:r>
        <w:t>6.1.2.1</w:t>
      </w:r>
      <w:r w:rsidRPr="00CC3EF3">
        <w:rPr>
          <w:rFonts w:ascii="Aptos" w:eastAsia="Yu Mincho" w:hAnsi="Aptos"/>
          <w:kern w:val="2"/>
          <w:sz w:val="24"/>
          <w:szCs w:val="24"/>
          <w:lang w:eastAsia="ja-JP"/>
        </w:rPr>
        <w:tab/>
      </w:r>
      <w:r>
        <w:t>General</w:t>
      </w:r>
      <w:r>
        <w:tab/>
      </w:r>
      <w:r>
        <w:fldChar w:fldCharType="begin"/>
      </w:r>
      <w:r>
        <w:instrText xml:space="preserve"> PAGEREF _Toc201930625 \h </w:instrText>
      </w:r>
      <w:r>
        <w:fldChar w:fldCharType="separate"/>
      </w:r>
      <w:r>
        <w:t>21</w:t>
      </w:r>
      <w:r>
        <w:fldChar w:fldCharType="end"/>
      </w:r>
    </w:p>
    <w:p w14:paraId="52CC4AA6" w14:textId="77777777" w:rsidR="001D403F" w:rsidRPr="00CC3EF3" w:rsidRDefault="001D403F">
      <w:pPr>
        <w:pStyle w:val="TOC4"/>
        <w:rPr>
          <w:rFonts w:ascii="Aptos" w:eastAsia="Yu Mincho" w:hAnsi="Aptos"/>
          <w:kern w:val="2"/>
          <w:sz w:val="24"/>
          <w:szCs w:val="24"/>
          <w:lang w:eastAsia="ja-JP"/>
        </w:rPr>
      </w:pPr>
      <w:r>
        <w:t>6.1.2.2</w:t>
      </w:r>
      <w:r w:rsidRPr="00CC3EF3">
        <w:rPr>
          <w:rFonts w:ascii="Aptos" w:eastAsia="Yu Mincho" w:hAnsi="Aptos"/>
          <w:kern w:val="2"/>
          <w:sz w:val="24"/>
          <w:szCs w:val="24"/>
          <w:lang w:eastAsia="ja-JP"/>
        </w:rPr>
        <w:tab/>
      </w:r>
      <w:r>
        <w:t>Management</w:t>
      </w:r>
      <w:r>
        <w:tab/>
      </w:r>
      <w:r>
        <w:fldChar w:fldCharType="begin"/>
      </w:r>
      <w:r>
        <w:instrText xml:space="preserve"> PAGEREF _Toc201930626 \h </w:instrText>
      </w:r>
      <w:r>
        <w:fldChar w:fldCharType="separate"/>
      </w:r>
      <w:r>
        <w:t>22</w:t>
      </w:r>
      <w:r>
        <w:fldChar w:fldCharType="end"/>
      </w:r>
    </w:p>
    <w:p w14:paraId="02589D46" w14:textId="77777777" w:rsidR="001D403F" w:rsidRPr="00CC3EF3" w:rsidRDefault="001D403F">
      <w:pPr>
        <w:pStyle w:val="TOC4"/>
        <w:rPr>
          <w:rFonts w:ascii="Aptos" w:eastAsia="Yu Mincho" w:hAnsi="Aptos"/>
          <w:kern w:val="2"/>
          <w:sz w:val="24"/>
          <w:szCs w:val="24"/>
          <w:lang w:eastAsia="ja-JP"/>
        </w:rPr>
      </w:pPr>
      <w:r>
        <w:rPr>
          <w:lang w:eastAsia="zh-CN"/>
        </w:rPr>
        <w:t>6.1.2.3</w:t>
      </w:r>
      <w:r w:rsidRPr="00CC3EF3">
        <w:rPr>
          <w:rFonts w:ascii="Aptos" w:eastAsia="Yu Mincho" w:hAnsi="Aptos"/>
          <w:kern w:val="2"/>
          <w:sz w:val="24"/>
          <w:szCs w:val="24"/>
          <w:lang w:eastAsia="ja-JP"/>
        </w:rPr>
        <w:tab/>
      </w:r>
      <w:r>
        <w:rPr>
          <w:lang w:eastAsia="zh-CN"/>
        </w:rPr>
        <w:t>Network slice constraints</w:t>
      </w:r>
      <w:r>
        <w:tab/>
      </w:r>
      <w:r>
        <w:fldChar w:fldCharType="begin"/>
      </w:r>
      <w:r>
        <w:instrText xml:space="preserve"> PAGEREF _Toc201930627 \h </w:instrText>
      </w:r>
      <w:r>
        <w:fldChar w:fldCharType="separate"/>
      </w:r>
      <w:r>
        <w:t>22</w:t>
      </w:r>
      <w:r>
        <w:fldChar w:fldCharType="end"/>
      </w:r>
    </w:p>
    <w:p w14:paraId="1C96272D" w14:textId="77777777" w:rsidR="001D403F" w:rsidRPr="00CC3EF3" w:rsidRDefault="001D403F">
      <w:pPr>
        <w:pStyle w:val="TOC4"/>
        <w:rPr>
          <w:rFonts w:ascii="Aptos" w:eastAsia="Yu Mincho" w:hAnsi="Aptos"/>
          <w:kern w:val="2"/>
          <w:sz w:val="24"/>
          <w:szCs w:val="24"/>
          <w:lang w:eastAsia="ja-JP"/>
        </w:rPr>
      </w:pPr>
      <w:r>
        <w:t>6.1.2.4</w:t>
      </w:r>
      <w:r w:rsidRPr="00CC3EF3">
        <w:rPr>
          <w:rFonts w:ascii="Aptos" w:eastAsia="Yu Mincho" w:hAnsi="Aptos"/>
          <w:kern w:val="2"/>
          <w:sz w:val="24"/>
          <w:szCs w:val="24"/>
          <w:lang w:eastAsia="ja-JP"/>
        </w:rPr>
        <w:tab/>
      </w:r>
      <w:r>
        <w:t>Cross-network slice coordination</w:t>
      </w:r>
      <w:r>
        <w:tab/>
      </w:r>
      <w:r>
        <w:fldChar w:fldCharType="begin"/>
      </w:r>
      <w:r>
        <w:instrText xml:space="preserve"> PAGEREF _Toc201930628 \h </w:instrText>
      </w:r>
      <w:r>
        <w:fldChar w:fldCharType="separate"/>
      </w:r>
      <w:r>
        <w:t>23</w:t>
      </w:r>
      <w:r>
        <w:fldChar w:fldCharType="end"/>
      </w:r>
    </w:p>
    <w:p w14:paraId="4769AB49" w14:textId="77777777" w:rsidR="001D403F" w:rsidRPr="00CC3EF3" w:rsidRDefault="001D403F">
      <w:pPr>
        <w:pStyle w:val="TOC2"/>
        <w:rPr>
          <w:rFonts w:ascii="Aptos" w:eastAsia="Yu Mincho" w:hAnsi="Aptos"/>
          <w:kern w:val="2"/>
          <w:sz w:val="24"/>
          <w:szCs w:val="24"/>
          <w:lang w:eastAsia="ja-JP"/>
        </w:rPr>
      </w:pPr>
      <w:r>
        <w:t>6.2</w:t>
      </w:r>
      <w:r w:rsidRPr="00CC3EF3">
        <w:rPr>
          <w:rFonts w:ascii="Aptos" w:eastAsia="Yu Mincho" w:hAnsi="Aptos"/>
          <w:kern w:val="2"/>
          <w:sz w:val="24"/>
          <w:szCs w:val="24"/>
          <w:lang w:eastAsia="ja-JP"/>
        </w:rPr>
        <w:tab/>
      </w:r>
      <w:r>
        <w:t>Diverse mobility management</w:t>
      </w:r>
      <w:r>
        <w:tab/>
      </w:r>
      <w:r>
        <w:fldChar w:fldCharType="begin"/>
      </w:r>
      <w:r>
        <w:instrText xml:space="preserve"> PAGEREF _Toc201930629 \h </w:instrText>
      </w:r>
      <w:r>
        <w:fldChar w:fldCharType="separate"/>
      </w:r>
      <w:r>
        <w:t>23</w:t>
      </w:r>
      <w:r>
        <w:fldChar w:fldCharType="end"/>
      </w:r>
    </w:p>
    <w:p w14:paraId="3BDCFA5E" w14:textId="77777777" w:rsidR="001D403F" w:rsidRPr="00CC3EF3" w:rsidRDefault="001D403F">
      <w:pPr>
        <w:pStyle w:val="TOC3"/>
        <w:rPr>
          <w:rFonts w:ascii="Aptos" w:eastAsia="Yu Mincho" w:hAnsi="Aptos"/>
          <w:kern w:val="2"/>
          <w:sz w:val="24"/>
          <w:szCs w:val="24"/>
          <w:lang w:eastAsia="ja-JP"/>
        </w:rPr>
      </w:pPr>
      <w:r>
        <w:t>6.2.1</w:t>
      </w:r>
      <w:r w:rsidRPr="00CC3EF3">
        <w:rPr>
          <w:rFonts w:ascii="Aptos" w:eastAsia="Yu Mincho" w:hAnsi="Aptos"/>
          <w:kern w:val="2"/>
          <w:sz w:val="24"/>
          <w:szCs w:val="24"/>
          <w:lang w:eastAsia="ja-JP"/>
        </w:rPr>
        <w:tab/>
      </w:r>
      <w:r>
        <w:t>Description</w:t>
      </w:r>
      <w:r>
        <w:tab/>
      </w:r>
      <w:r>
        <w:fldChar w:fldCharType="begin"/>
      </w:r>
      <w:r>
        <w:instrText xml:space="preserve"> PAGEREF _Toc201930630 \h </w:instrText>
      </w:r>
      <w:r>
        <w:fldChar w:fldCharType="separate"/>
      </w:r>
      <w:r>
        <w:t>23</w:t>
      </w:r>
      <w:r>
        <w:fldChar w:fldCharType="end"/>
      </w:r>
    </w:p>
    <w:p w14:paraId="277DC2BD" w14:textId="77777777" w:rsidR="001D403F" w:rsidRPr="00CC3EF3" w:rsidRDefault="001D403F">
      <w:pPr>
        <w:pStyle w:val="TOC3"/>
        <w:rPr>
          <w:rFonts w:ascii="Aptos" w:eastAsia="Yu Mincho" w:hAnsi="Aptos"/>
          <w:kern w:val="2"/>
          <w:sz w:val="24"/>
          <w:szCs w:val="24"/>
          <w:lang w:eastAsia="ja-JP"/>
        </w:rPr>
      </w:pPr>
      <w:r>
        <w:t>6.2.2</w:t>
      </w:r>
      <w:r w:rsidRPr="00CC3EF3">
        <w:rPr>
          <w:rFonts w:ascii="Aptos" w:eastAsia="Yu Mincho" w:hAnsi="Aptos"/>
          <w:kern w:val="2"/>
          <w:sz w:val="24"/>
          <w:szCs w:val="24"/>
          <w:lang w:eastAsia="ja-JP"/>
        </w:rPr>
        <w:tab/>
      </w:r>
      <w:r>
        <w:t>General requirements</w:t>
      </w:r>
      <w:r>
        <w:tab/>
      </w:r>
      <w:r>
        <w:fldChar w:fldCharType="begin"/>
      </w:r>
      <w:r>
        <w:instrText xml:space="preserve"> PAGEREF _Toc201930631 \h </w:instrText>
      </w:r>
      <w:r>
        <w:fldChar w:fldCharType="separate"/>
      </w:r>
      <w:r>
        <w:t>24</w:t>
      </w:r>
      <w:r>
        <w:fldChar w:fldCharType="end"/>
      </w:r>
    </w:p>
    <w:p w14:paraId="1EA4974B" w14:textId="77777777" w:rsidR="001D403F" w:rsidRPr="00CC3EF3" w:rsidRDefault="001D403F">
      <w:pPr>
        <w:pStyle w:val="TOC3"/>
        <w:rPr>
          <w:rFonts w:ascii="Aptos" w:eastAsia="Yu Mincho" w:hAnsi="Aptos"/>
          <w:kern w:val="2"/>
          <w:sz w:val="24"/>
          <w:szCs w:val="24"/>
          <w:lang w:eastAsia="ja-JP"/>
        </w:rPr>
      </w:pPr>
      <w:r>
        <w:t>6.2.3</w:t>
      </w:r>
      <w:r w:rsidRPr="00CC3EF3">
        <w:rPr>
          <w:rFonts w:ascii="Aptos" w:eastAsia="Yu Mincho" w:hAnsi="Aptos"/>
          <w:kern w:val="2"/>
          <w:sz w:val="24"/>
          <w:szCs w:val="24"/>
          <w:lang w:eastAsia="ja-JP"/>
        </w:rPr>
        <w:tab/>
      </w:r>
      <w:r>
        <w:t>Service continuity requirements</w:t>
      </w:r>
      <w:r>
        <w:tab/>
      </w:r>
      <w:r>
        <w:fldChar w:fldCharType="begin"/>
      </w:r>
      <w:r>
        <w:instrText xml:space="preserve"> PAGEREF _Toc201930632 \h </w:instrText>
      </w:r>
      <w:r>
        <w:fldChar w:fldCharType="separate"/>
      </w:r>
      <w:r>
        <w:t>24</w:t>
      </w:r>
      <w:r>
        <w:fldChar w:fldCharType="end"/>
      </w:r>
    </w:p>
    <w:p w14:paraId="2B4CC86D" w14:textId="77777777" w:rsidR="001D403F" w:rsidRPr="00CC3EF3" w:rsidRDefault="001D403F">
      <w:pPr>
        <w:pStyle w:val="TOC3"/>
        <w:rPr>
          <w:rFonts w:ascii="Aptos" w:eastAsia="Yu Mincho" w:hAnsi="Aptos"/>
          <w:kern w:val="2"/>
          <w:sz w:val="24"/>
          <w:szCs w:val="24"/>
          <w:lang w:eastAsia="ja-JP"/>
        </w:rPr>
      </w:pPr>
      <w:r>
        <w:t>6.2.4</w:t>
      </w:r>
      <w:r w:rsidRPr="00CC3EF3">
        <w:rPr>
          <w:rFonts w:ascii="Aptos" w:eastAsia="Yu Mincho" w:hAnsi="Aptos"/>
          <w:kern w:val="2"/>
          <w:sz w:val="24"/>
          <w:szCs w:val="24"/>
          <w:lang w:eastAsia="ja-JP"/>
        </w:rPr>
        <w:tab/>
      </w:r>
      <w:r>
        <w:t>Roaming related requirements</w:t>
      </w:r>
      <w:r>
        <w:tab/>
      </w:r>
      <w:r>
        <w:fldChar w:fldCharType="begin"/>
      </w:r>
      <w:r>
        <w:instrText xml:space="preserve"> PAGEREF _Toc201930633 \h </w:instrText>
      </w:r>
      <w:r>
        <w:fldChar w:fldCharType="separate"/>
      </w:r>
      <w:r>
        <w:t>24</w:t>
      </w:r>
      <w:r>
        <w:fldChar w:fldCharType="end"/>
      </w:r>
    </w:p>
    <w:p w14:paraId="3BB1CF92" w14:textId="77777777" w:rsidR="001D403F" w:rsidRPr="000E4356" w:rsidRDefault="001D403F">
      <w:pPr>
        <w:pStyle w:val="TOC2"/>
        <w:rPr>
          <w:rFonts w:ascii="Aptos" w:eastAsia="Yu Mincho" w:hAnsi="Aptos"/>
          <w:kern w:val="2"/>
          <w:sz w:val="24"/>
          <w:szCs w:val="24"/>
          <w:lang w:val="fr-FR" w:eastAsia="ja-JP"/>
        </w:rPr>
      </w:pPr>
      <w:r w:rsidRPr="000E4356">
        <w:rPr>
          <w:lang w:val="fr-FR"/>
        </w:rPr>
        <w:t>6.3</w:t>
      </w:r>
      <w:r w:rsidRPr="000E4356">
        <w:rPr>
          <w:rFonts w:ascii="Aptos" w:eastAsia="Yu Mincho" w:hAnsi="Aptos"/>
          <w:kern w:val="2"/>
          <w:sz w:val="24"/>
          <w:szCs w:val="24"/>
          <w:lang w:val="fr-FR" w:eastAsia="ja-JP"/>
        </w:rPr>
        <w:tab/>
      </w:r>
      <w:r w:rsidRPr="000E4356">
        <w:rPr>
          <w:lang w:val="fr-FR"/>
        </w:rPr>
        <w:t>Multiple access technologies</w:t>
      </w:r>
      <w:r w:rsidRPr="000E4356">
        <w:rPr>
          <w:lang w:val="fr-FR"/>
        </w:rPr>
        <w:tab/>
      </w:r>
      <w:r>
        <w:fldChar w:fldCharType="begin"/>
      </w:r>
      <w:r w:rsidRPr="000E4356">
        <w:rPr>
          <w:lang w:val="fr-FR"/>
        </w:rPr>
        <w:instrText xml:space="preserve"> PAGEREF _Toc201930634 \h </w:instrText>
      </w:r>
      <w:r>
        <w:fldChar w:fldCharType="separate"/>
      </w:r>
      <w:r w:rsidRPr="000E4356">
        <w:rPr>
          <w:lang w:val="fr-FR"/>
        </w:rPr>
        <w:t>24</w:t>
      </w:r>
      <w:r>
        <w:fldChar w:fldCharType="end"/>
      </w:r>
    </w:p>
    <w:p w14:paraId="2F74E2F1" w14:textId="77777777" w:rsidR="001D403F" w:rsidRPr="000E4356" w:rsidRDefault="001D403F">
      <w:pPr>
        <w:pStyle w:val="TOC3"/>
        <w:rPr>
          <w:rFonts w:ascii="Aptos" w:eastAsia="Yu Mincho" w:hAnsi="Aptos"/>
          <w:kern w:val="2"/>
          <w:sz w:val="24"/>
          <w:szCs w:val="24"/>
          <w:lang w:val="fr-FR" w:eastAsia="ja-JP"/>
        </w:rPr>
      </w:pPr>
      <w:r w:rsidRPr="000E4356">
        <w:rPr>
          <w:lang w:val="fr-FR"/>
        </w:rPr>
        <w:t>6.3.1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_Toc201930635 \h </w:instrText>
      </w:r>
      <w:r>
        <w:fldChar w:fldCharType="separate"/>
      </w:r>
      <w:r w:rsidRPr="000E4356">
        <w:rPr>
          <w:lang w:val="fr-FR"/>
        </w:rPr>
        <w:t>24</w:t>
      </w:r>
      <w:r>
        <w:fldChar w:fldCharType="end"/>
      </w:r>
    </w:p>
    <w:p w14:paraId="3232F54B" w14:textId="77777777" w:rsidR="001D403F" w:rsidRPr="000E4356" w:rsidRDefault="001D403F">
      <w:pPr>
        <w:pStyle w:val="TOC3"/>
        <w:rPr>
          <w:rFonts w:ascii="Aptos" w:eastAsia="Yu Mincho" w:hAnsi="Aptos"/>
          <w:kern w:val="2"/>
          <w:sz w:val="24"/>
          <w:szCs w:val="24"/>
          <w:lang w:val="fr-FR" w:eastAsia="ja-JP"/>
        </w:rPr>
      </w:pPr>
      <w:r w:rsidRPr="000E4356">
        <w:rPr>
          <w:lang w:val="fr-FR"/>
        </w:rPr>
        <w:t>6.3.2</w:t>
      </w:r>
      <w:r w:rsidRPr="000E4356">
        <w:rPr>
          <w:rFonts w:ascii="Aptos" w:eastAsia="Yu Mincho" w:hAnsi="Aptos"/>
          <w:kern w:val="2"/>
          <w:sz w:val="24"/>
          <w:szCs w:val="24"/>
          <w:lang w:val="fr-FR" w:eastAsia="ja-JP"/>
        </w:rPr>
        <w:tab/>
      </w:r>
      <w:r w:rsidRPr="000E4356">
        <w:rPr>
          <w:lang w:val="fr-FR"/>
        </w:rPr>
        <w:t>Requirements</w:t>
      </w:r>
      <w:r w:rsidRPr="000E4356">
        <w:rPr>
          <w:lang w:val="fr-FR"/>
        </w:rPr>
        <w:tab/>
      </w:r>
      <w:r>
        <w:fldChar w:fldCharType="begin"/>
      </w:r>
      <w:r w:rsidRPr="000E4356">
        <w:rPr>
          <w:lang w:val="fr-FR"/>
        </w:rPr>
        <w:instrText xml:space="preserve"> PAGEREF _Toc201930636 \h </w:instrText>
      </w:r>
      <w:r>
        <w:fldChar w:fldCharType="separate"/>
      </w:r>
      <w:r w:rsidRPr="000E4356">
        <w:rPr>
          <w:lang w:val="fr-FR"/>
        </w:rPr>
        <w:t>24</w:t>
      </w:r>
      <w:r>
        <w:fldChar w:fldCharType="end"/>
      </w:r>
    </w:p>
    <w:p w14:paraId="67F90B7F" w14:textId="77777777" w:rsidR="001D403F" w:rsidRPr="00CC3EF3" w:rsidRDefault="001D403F">
      <w:pPr>
        <w:pStyle w:val="TOC4"/>
        <w:rPr>
          <w:rFonts w:ascii="Aptos" w:eastAsia="Yu Mincho" w:hAnsi="Aptos"/>
          <w:kern w:val="2"/>
          <w:sz w:val="24"/>
          <w:szCs w:val="24"/>
          <w:lang w:eastAsia="ja-JP"/>
        </w:rPr>
      </w:pPr>
      <w:r>
        <w:t>6.3.2.1</w:t>
      </w:r>
      <w:r w:rsidRPr="00CC3EF3">
        <w:rPr>
          <w:rFonts w:ascii="Aptos" w:eastAsia="Yu Mincho" w:hAnsi="Aptos"/>
          <w:kern w:val="2"/>
          <w:sz w:val="24"/>
          <w:szCs w:val="24"/>
          <w:lang w:eastAsia="ja-JP"/>
        </w:rPr>
        <w:tab/>
      </w:r>
      <w:r>
        <w:t>General</w:t>
      </w:r>
      <w:r>
        <w:tab/>
      </w:r>
      <w:r>
        <w:fldChar w:fldCharType="begin"/>
      </w:r>
      <w:r>
        <w:instrText xml:space="preserve"> PAGEREF _Toc201930637 \h </w:instrText>
      </w:r>
      <w:r>
        <w:fldChar w:fldCharType="separate"/>
      </w:r>
      <w:r>
        <w:t>24</w:t>
      </w:r>
      <w:r>
        <w:fldChar w:fldCharType="end"/>
      </w:r>
    </w:p>
    <w:p w14:paraId="583AEB64" w14:textId="77777777" w:rsidR="001D403F" w:rsidRPr="00CC3EF3" w:rsidRDefault="001D403F">
      <w:pPr>
        <w:pStyle w:val="TOC4"/>
        <w:rPr>
          <w:rFonts w:ascii="Aptos" w:eastAsia="Yu Mincho" w:hAnsi="Aptos"/>
          <w:kern w:val="2"/>
          <w:sz w:val="24"/>
          <w:szCs w:val="24"/>
          <w:lang w:eastAsia="ja-JP"/>
        </w:rPr>
      </w:pPr>
      <w:r>
        <w:t>6.3.2.2</w:t>
      </w:r>
      <w:r w:rsidRPr="00CC3EF3">
        <w:rPr>
          <w:rFonts w:ascii="Aptos" w:eastAsia="Yu Mincho" w:hAnsi="Aptos"/>
          <w:kern w:val="2"/>
          <w:sz w:val="24"/>
          <w:szCs w:val="24"/>
          <w:lang w:eastAsia="ja-JP"/>
        </w:rPr>
        <w:tab/>
      </w:r>
      <w:r>
        <w:t>E-UTRA access</w:t>
      </w:r>
      <w:r>
        <w:tab/>
      </w:r>
      <w:r>
        <w:fldChar w:fldCharType="begin"/>
      </w:r>
      <w:r>
        <w:instrText xml:space="preserve"> PAGEREF _Toc201930638 \h </w:instrText>
      </w:r>
      <w:r>
        <w:fldChar w:fldCharType="separate"/>
      </w:r>
      <w:r>
        <w:t>25</w:t>
      </w:r>
      <w:r>
        <w:fldChar w:fldCharType="end"/>
      </w:r>
    </w:p>
    <w:p w14:paraId="67653684" w14:textId="77777777" w:rsidR="001D403F" w:rsidRPr="00CC3EF3" w:rsidRDefault="001D403F">
      <w:pPr>
        <w:pStyle w:val="TOC4"/>
        <w:rPr>
          <w:rFonts w:ascii="Aptos" w:eastAsia="Yu Mincho" w:hAnsi="Aptos"/>
          <w:kern w:val="2"/>
          <w:sz w:val="24"/>
          <w:szCs w:val="24"/>
          <w:lang w:eastAsia="ja-JP"/>
        </w:rPr>
      </w:pPr>
      <w:r>
        <w:t>6.3.2.3</w:t>
      </w:r>
      <w:r w:rsidRPr="00CC3EF3">
        <w:rPr>
          <w:rFonts w:ascii="Aptos" w:eastAsia="Yu Mincho" w:hAnsi="Aptos"/>
          <w:kern w:val="2"/>
          <w:sz w:val="24"/>
          <w:szCs w:val="24"/>
          <w:lang w:eastAsia="ja-JP"/>
        </w:rPr>
        <w:tab/>
      </w:r>
      <w:r>
        <w:t>Satellite access</w:t>
      </w:r>
      <w:r>
        <w:tab/>
      </w:r>
      <w:r>
        <w:fldChar w:fldCharType="begin"/>
      </w:r>
      <w:r>
        <w:instrText xml:space="preserve"> PAGEREF _Toc201930639 \h </w:instrText>
      </w:r>
      <w:r>
        <w:fldChar w:fldCharType="separate"/>
      </w:r>
      <w:r>
        <w:t>25</w:t>
      </w:r>
      <w:r>
        <w:fldChar w:fldCharType="end"/>
      </w:r>
    </w:p>
    <w:p w14:paraId="30E941F7" w14:textId="77777777" w:rsidR="001D403F" w:rsidRPr="00CC3EF3" w:rsidRDefault="001D403F">
      <w:pPr>
        <w:pStyle w:val="TOC4"/>
        <w:rPr>
          <w:rFonts w:ascii="Aptos" w:eastAsia="Yu Mincho" w:hAnsi="Aptos"/>
          <w:kern w:val="2"/>
          <w:sz w:val="24"/>
          <w:szCs w:val="24"/>
          <w:lang w:eastAsia="ja-JP"/>
        </w:rPr>
      </w:pPr>
      <w:r>
        <w:t>6.3.2.4</w:t>
      </w:r>
      <w:r w:rsidRPr="00CC3EF3">
        <w:rPr>
          <w:rFonts w:ascii="Aptos" w:eastAsia="Yu Mincho" w:hAnsi="Aptos"/>
          <w:kern w:val="2"/>
          <w:sz w:val="24"/>
          <w:szCs w:val="24"/>
          <w:lang w:eastAsia="ja-JP"/>
        </w:rPr>
        <w:tab/>
      </w:r>
      <w:r>
        <w:t>Fixed broadband access</w:t>
      </w:r>
      <w:r>
        <w:tab/>
      </w:r>
      <w:r>
        <w:fldChar w:fldCharType="begin"/>
      </w:r>
      <w:r>
        <w:instrText xml:space="preserve"> PAGEREF _Toc201930640 \h </w:instrText>
      </w:r>
      <w:r>
        <w:fldChar w:fldCharType="separate"/>
      </w:r>
      <w:r>
        <w:t>25</w:t>
      </w:r>
      <w:r>
        <w:fldChar w:fldCharType="end"/>
      </w:r>
    </w:p>
    <w:p w14:paraId="7F947CAA" w14:textId="77777777" w:rsidR="001D403F" w:rsidRPr="00CC3EF3" w:rsidRDefault="001D403F">
      <w:pPr>
        <w:pStyle w:val="TOC2"/>
        <w:rPr>
          <w:rFonts w:ascii="Aptos" w:eastAsia="Yu Mincho" w:hAnsi="Aptos"/>
          <w:kern w:val="2"/>
          <w:sz w:val="24"/>
          <w:szCs w:val="24"/>
          <w:lang w:eastAsia="ja-JP"/>
        </w:rPr>
      </w:pPr>
      <w:r>
        <w:t>6.4</w:t>
      </w:r>
      <w:r w:rsidRPr="00CC3EF3">
        <w:rPr>
          <w:rFonts w:ascii="Aptos" w:eastAsia="Yu Mincho" w:hAnsi="Aptos"/>
          <w:kern w:val="2"/>
          <w:sz w:val="24"/>
          <w:szCs w:val="24"/>
          <w:lang w:eastAsia="ja-JP"/>
        </w:rPr>
        <w:tab/>
      </w:r>
      <w:r>
        <w:t>Resource efficiency</w:t>
      </w:r>
      <w:r>
        <w:tab/>
      </w:r>
      <w:r>
        <w:fldChar w:fldCharType="begin"/>
      </w:r>
      <w:r>
        <w:instrText xml:space="preserve"> PAGEREF _Toc201930641 \h </w:instrText>
      </w:r>
      <w:r>
        <w:fldChar w:fldCharType="separate"/>
      </w:r>
      <w:r>
        <w:t>26</w:t>
      </w:r>
      <w:r>
        <w:fldChar w:fldCharType="end"/>
      </w:r>
    </w:p>
    <w:p w14:paraId="7E7F8116" w14:textId="77777777" w:rsidR="001D403F" w:rsidRPr="00CC3EF3" w:rsidRDefault="001D403F">
      <w:pPr>
        <w:pStyle w:val="TOC3"/>
        <w:rPr>
          <w:rFonts w:ascii="Aptos" w:eastAsia="Yu Mincho" w:hAnsi="Aptos"/>
          <w:kern w:val="2"/>
          <w:sz w:val="24"/>
          <w:szCs w:val="24"/>
          <w:lang w:eastAsia="ja-JP"/>
        </w:rPr>
      </w:pPr>
      <w:r>
        <w:t>6.4.1</w:t>
      </w:r>
      <w:r w:rsidRPr="00CC3EF3">
        <w:rPr>
          <w:rFonts w:ascii="Aptos" w:eastAsia="Yu Mincho" w:hAnsi="Aptos"/>
          <w:kern w:val="2"/>
          <w:sz w:val="24"/>
          <w:szCs w:val="24"/>
          <w:lang w:eastAsia="ja-JP"/>
        </w:rPr>
        <w:tab/>
      </w:r>
      <w:r>
        <w:t>Description</w:t>
      </w:r>
      <w:r>
        <w:tab/>
      </w:r>
      <w:r>
        <w:fldChar w:fldCharType="begin"/>
      </w:r>
      <w:r>
        <w:instrText xml:space="preserve"> PAGEREF _Toc201930642 \h </w:instrText>
      </w:r>
      <w:r>
        <w:fldChar w:fldCharType="separate"/>
      </w:r>
      <w:r>
        <w:t>26</w:t>
      </w:r>
      <w:r>
        <w:fldChar w:fldCharType="end"/>
      </w:r>
    </w:p>
    <w:p w14:paraId="7C882897" w14:textId="77777777" w:rsidR="001D403F" w:rsidRPr="00CC3EF3" w:rsidRDefault="001D403F">
      <w:pPr>
        <w:pStyle w:val="TOC3"/>
        <w:rPr>
          <w:rFonts w:ascii="Aptos" w:eastAsia="Yu Mincho" w:hAnsi="Aptos"/>
          <w:kern w:val="2"/>
          <w:sz w:val="24"/>
          <w:szCs w:val="24"/>
          <w:lang w:eastAsia="ja-JP"/>
        </w:rPr>
      </w:pPr>
      <w:r>
        <w:t>6.4.2</w:t>
      </w:r>
      <w:r w:rsidRPr="00CC3EF3">
        <w:rPr>
          <w:rFonts w:ascii="Aptos" w:eastAsia="Yu Mincho" w:hAnsi="Aptos"/>
          <w:kern w:val="2"/>
          <w:sz w:val="24"/>
          <w:szCs w:val="24"/>
          <w:lang w:eastAsia="ja-JP"/>
        </w:rPr>
        <w:tab/>
      </w:r>
      <w:r>
        <w:t>Requirements</w:t>
      </w:r>
      <w:r>
        <w:tab/>
      </w:r>
      <w:r>
        <w:fldChar w:fldCharType="begin"/>
      </w:r>
      <w:r>
        <w:instrText xml:space="preserve"> PAGEREF _Toc201930643 \h </w:instrText>
      </w:r>
      <w:r>
        <w:fldChar w:fldCharType="separate"/>
      </w:r>
      <w:r>
        <w:t>26</w:t>
      </w:r>
      <w:r>
        <w:fldChar w:fldCharType="end"/>
      </w:r>
    </w:p>
    <w:p w14:paraId="0E8A35F3" w14:textId="77777777" w:rsidR="001D403F" w:rsidRPr="00CC3EF3" w:rsidRDefault="001D403F">
      <w:pPr>
        <w:pStyle w:val="TOC4"/>
        <w:rPr>
          <w:rFonts w:ascii="Aptos" w:eastAsia="Yu Mincho" w:hAnsi="Aptos"/>
          <w:kern w:val="2"/>
          <w:sz w:val="24"/>
          <w:szCs w:val="24"/>
          <w:lang w:eastAsia="ja-JP"/>
        </w:rPr>
      </w:pPr>
      <w:r>
        <w:t>6.4.2.1</w:t>
      </w:r>
      <w:r w:rsidRPr="00CC3EF3">
        <w:rPr>
          <w:rFonts w:ascii="Aptos" w:eastAsia="Yu Mincho" w:hAnsi="Aptos"/>
          <w:kern w:val="2"/>
          <w:sz w:val="24"/>
          <w:szCs w:val="24"/>
          <w:lang w:eastAsia="ja-JP"/>
        </w:rPr>
        <w:tab/>
      </w:r>
      <w:r>
        <w:t>General</w:t>
      </w:r>
      <w:r>
        <w:tab/>
      </w:r>
      <w:r>
        <w:fldChar w:fldCharType="begin"/>
      </w:r>
      <w:r>
        <w:instrText xml:space="preserve"> PAGEREF _Toc201930644 \h </w:instrText>
      </w:r>
      <w:r>
        <w:fldChar w:fldCharType="separate"/>
      </w:r>
      <w:r>
        <w:t>26</w:t>
      </w:r>
      <w:r>
        <w:fldChar w:fldCharType="end"/>
      </w:r>
    </w:p>
    <w:p w14:paraId="67445FF3" w14:textId="77777777" w:rsidR="001D403F" w:rsidRPr="00CC3EF3" w:rsidRDefault="001D403F">
      <w:pPr>
        <w:pStyle w:val="TOC4"/>
        <w:rPr>
          <w:rFonts w:ascii="Aptos" w:eastAsia="Yu Mincho" w:hAnsi="Aptos"/>
          <w:kern w:val="2"/>
          <w:sz w:val="24"/>
          <w:szCs w:val="24"/>
          <w:lang w:eastAsia="ja-JP"/>
        </w:rPr>
      </w:pPr>
      <w:r>
        <w:t>6.4.2.2</w:t>
      </w:r>
      <w:r w:rsidRPr="00CC3EF3">
        <w:rPr>
          <w:rFonts w:ascii="Aptos" w:eastAsia="Yu Mincho" w:hAnsi="Aptos"/>
          <w:kern w:val="2"/>
          <w:sz w:val="24"/>
          <w:szCs w:val="24"/>
          <w:lang w:eastAsia="ja-JP"/>
        </w:rPr>
        <w:tab/>
      </w:r>
      <w:r>
        <w:t>Efficient bulk operations for IoT</w:t>
      </w:r>
      <w:r>
        <w:tab/>
      </w:r>
      <w:r>
        <w:fldChar w:fldCharType="begin"/>
      </w:r>
      <w:r>
        <w:instrText xml:space="preserve"> PAGEREF _Toc201930645 \h </w:instrText>
      </w:r>
      <w:r>
        <w:fldChar w:fldCharType="separate"/>
      </w:r>
      <w:r>
        <w:t>27</w:t>
      </w:r>
      <w:r>
        <w:fldChar w:fldCharType="end"/>
      </w:r>
    </w:p>
    <w:p w14:paraId="4521E1B7" w14:textId="77777777" w:rsidR="001D403F" w:rsidRPr="00CC3EF3" w:rsidRDefault="001D403F">
      <w:pPr>
        <w:pStyle w:val="TOC4"/>
        <w:rPr>
          <w:rFonts w:ascii="Aptos" w:eastAsia="Yu Mincho" w:hAnsi="Aptos"/>
          <w:kern w:val="2"/>
          <w:sz w:val="24"/>
          <w:szCs w:val="24"/>
          <w:lang w:eastAsia="ja-JP"/>
        </w:rPr>
      </w:pPr>
      <w:r>
        <w:t>6.4.2.3</w:t>
      </w:r>
      <w:r w:rsidRPr="00CC3EF3">
        <w:rPr>
          <w:rFonts w:ascii="Aptos" w:eastAsia="Yu Mincho" w:hAnsi="Aptos"/>
          <w:kern w:val="2"/>
          <w:sz w:val="24"/>
          <w:szCs w:val="24"/>
          <w:lang w:eastAsia="ja-JP"/>
        </w:rPr>
        <w:tab/>
      </w:r>
      <w:r>
        <w:t>Efficient management for IoT</w:t>
      </w:r>
      <w:r>
        <w:tab/>
      </w:r>
      <w:r>
        <w:fldChar w:fldCharType="begin"/>
      </w:r>
      <w:r>
        <w:instrText xml:space="preserve"> PAGEREF _Toc201930646 \h </w:instrText>
      </w:r>
      <w:r>
        <w:fldChar w:fldCharType="separate"/>
      </w:r>
      <w:r>
        <w:t>27</w:t>
      </w:r>
      <w:r>
        <w:fldChar w:fldCharType="end"/>
      </w:r>
    </w:p>
    <w:p w14:paraId="3FDD0DA9" w14:textId="77777777" w:rsidR="001D403F" w:rsidRPr="00CC3EF3" w:rsidRDefault="001D403F">
      <w:pPr>
        <w:pStyle w:val="TOC4"/>
        <w:rPr>
          <w:rFonts w:ascii="Aptos" w:eastAsia="Yu Mincho" w:hAnsi="Aptos"/>
          <w:kern w:val="2"/>
          <w:sz w:val="24"/>
          <w:szCs w:val="24"/>
          <w:lang w:eastAsia="ja-JP"/>
        </w:rPr>
      </w:pPr>
      <w:r>
        <w:t>6.4.2.4</w:t>
      </w:r>
      <w:r w:rsidRPr="00CC3EF3">
        <w:rPr>
          <w:rFonts w:ascii="Aptos" w:eastAsia="Yu Mincho" w:hAnsi="Aptos"/>
          <w:kern w:val="2"/>
          <w:sz w:val="24"/>
          <w:szCs w:val="24"/>
          <w:lang w:eastAsia="ja-JP"/>
        </w:rPr>
        <w:tab/>
      </w:r>
      <w:r>
        <w:t>Efficient control plane</w:t>
      </w:r>
      <w:r>
        <w:tab/>
      </w:r>
      <w:r>
        <w:fldChar w:fldCharType="begin"/>
      </w:r>
      <w:r>
        <w:instrText xml:space="preserve"> PAGEREF _Toc201930647 \h </w:instrText>
      </w:r>
      <w:r>
        <w:fldChar w:fldCharType="separate"/>
      </w:r>
      <w:r>
        <w:t>27</w:t>
      </w:r>
      <w:r>
        <w:fldChar w:fldCharType="end"/>
      </w:r>
    </w:p>
    <w:p w14:paraId="1E61E09E" w14:textId="77777777" w:rsidR="001D403F" w:rsidRPr="00CC3EF3" w:rsidRDefault="001D403F">
      <w:pPr>
        <w:pStyle w:val="TOC2"/>
        <w:rPr>
          <w:rFonts w:ascii="Aptos" w:eastAsia="Yu Mincho" w:hAnsi="Aptos"/>
          <w:kern w:val="2"/>
          <w:sz w:val="24"/>
          <w:szCs w:val="24"/>
          <w:lang w:eastAsia="ja-JP"/>
        </w:rPr>
      </w:pPr>
      <w:r>
        <w:t>6.5</w:t>
      </w:r>
      <w:r w:rsidRPr="00CC3EF3">
        <w:rPr>
          <w:rFonts w:ascii="Aptos" w:eastAsia="Yu Mincho" w:hAnsi="Aptos"/>
          <w:kern w:val="2"/>
          <w:sz w:val="24"/>
          <w:szCs w:val="24"/>
          <w:lang w:eastAsia="ja-JP"/>
        </w:rPr>
        <w:tab/>
      </w:r>
      <w:r>
        <w:t>Efficient user plane</w:t>
      </w:r>
      <w:r>
        <w:tab/>
      </w:r>
      <w:r>
        <w:fldChar w:fldCharType="begin"/>
      </w:r>
      <w:r>
        <w:instrText xml:space="preserve"> PAGEREF _Toc201930648 \h </w:instrText>
      </w:r>
      <w:r>
        <w:fldChar w:fldCharType="separate"/>
      </w:r>
      <w:r>
        <w:t>27</w:t>
      </w:r>
      <w:r>
        <w:fldChar w:fldCharType="end"/>
      </w:r>
    </w:p>
    <w:p w14:paraId="2BF2C72B" w14:textId="77777777" w:rsidR="001D403F" w:rsidRPr="00CC3EF3" w:rsidRDefault="001D403F">
      <w:pPr>
        <w:pStyle w:val="TOC3"/>
        <w:rPr>
          <w:rFonts w:ascii="Aptos" w:eastAsia="Yu Mincho" w:hAnsi="Aptos"/>
          <w:kern w:val="2"/>
          <w:sz w:val="24"/>
          <w:szCs w:val="24"/>
          <w:lang w:eastAsia="ja-JP"/>
        </w:rPr>
      </w:pPr>
      <w:r>
        <w:t>6.5.1</w:t>
      </w:r>
      <w:r w:rsidRPr="00CC3EF3">
        <w:rPr>
          <w:rFonts w:ascii="Aptos" w:eastAsia="Yu Mincho" w:hAnsi="Aptos"/>
          <w:kern w:val="2"/>
          <w:sz w:val="24"/>
          <w:szCs w:val="24"/>
          <w:lang w:eastAsia="ja-JP"/>
        </w:rPr>
        <w:tab/>
      </w:r>
      <w:r>
        <w:t>Description</w:t>
      </w:r>
      <w:r>
        <w:tab/>
      </w:r>
      <w:r>
        <w:fldChar w:fldCharType="begin"/>
      </w:r>
      <w:r>
        <w:instrText xml:space="preserve"> PAGEREF _Toc201930649 \h </w:instrText>
      </w:r>
      <w:r>
        <w:fldChar w:fldCharType="separate"/>
      </w:r>
      <w:r>
        <w:t>27</w:t>
      </w:r>
      <w:r>
        <w:fldChar w:fldCharType="end"/>
      </w:r>
    </w:p>
    <w:p w14:paraId="1BCF9830" w14:textId="77777777" w:rsidR="001D403F" w:rsidRPr="00CC3EF3" w:rsidRDefault="001D403F">
      <w:pPr>
        <w:pStyle w:val="TOC3"/>
        <w:rPr>
          <w:rFonts w:ascii="Aptos" w:eastAsia="Yu Mincho" w:hAnsi="Aptos"/>
          <w:kern w:val="2"/>
          <w:sz w:val="24"/>
          <w:szCs w:val="24"/>
          <w:lang w:eastAsia="ja-JP"/>
        </w:rPr>
      </w:pPr>
      <w:r>
        <w:t>6.5.2</w:t>
      </w:r>
      <w:r w:rsidRPr="00CC3EF3">
        <w:rPr>
          <w:rFonts w:ascii="Aptos" w:eastAsia="Yu Mincho" w:hAnsi="Aptos"/>
          <w:kern w:val="2"/>
          <w:sz w:val="24"/>
          <w:szCs w:val="24"/>
          <w:lang w:eastAsia="ja-JP"/>
        </w:rPr>
        <w:tab/>
      </w:r>
      <w:r>
        <w:t>Requirements</w:t>
      </w:r>
      <w:r>
        <w:tab/>
      </w:r>
      <w:r>
        <w:fldChar w:fldCharType="begin"/>
      </w:r>
      <w:r>
        <w:instrText xml:space="preserve"> PAGEREF _Toc201930650 \h </w:instrText>
      </w:r>
      <w:r>
        <w:fldChar w:fldCharType="separate"/>
      </w:r>
      <w:r>
        <w:t>28</w:t>
      </w:r>
      <w:r>
        <w:fldChar w:fldCharType="end"/>
      </w:r>
    </w:p>
    <w:p w14:paraId="060E1B92" w14:textId="77777777" w:rsidR="001D403F" w:rsidRPr="00CC3EF3" w:rsidRDefault="001D403F">
      <w:pPr>
        <w:pStyle w:val="TOC2"/>
        <w:rPr>
          <w:rFonts w:ascii="Aptos" w:eastAsia="Yu Mincho" w:hAnsi="Aptos"/>
          <w:kern w:val="2"/>
          <w:sz w:val="24"/>
          <w:szCs w:val="24"/>
          <w:lang w:eastAsia="ja-JP"/>
        </w:rPr>
      </w:pPr>
      <w:r>
        <w:t>6.6</w:t>
      </w:r>
      <w:r w:rsidRPr="00CC3EF3">
        <w:rPr>
          <w:rFonts w:ascii="Aptos" w:eastAsia="Yu Mincho" w:hAnsi="Aptos"/>
          <w:kern w:val="2"/>
          <w:sz w:val="24"/>
          <w:szCs w:val="24"/>
          <w:lang w:eastAsia="ja-JP"/>
        </w:rPr>
        <w:tab/>
      </w:r>
      <w:r>
        <w:t>Efficient content delivery</w:t>
      </w:r>
      <w:r>
        <w:tab/>
      </w:r>
      <w:r>
        <w:fldChar w:fldCharType="begin"/>
      </w:r>
      <w:r>
        <w:instrText xml:space="preserve"> PAGEREF _Toc201930651 \h </w:instrText>
      </w:r>
      <w:r>
        <w:fldChar w:fldCharType="separate"/>
      </w:r>
      <w:r>
        <w:t>29</w:t>
      </w:r>
      <w:r>
        <w:fldChar w:fldCharType="end"/>
      </w:r>
    </w:p>
    <w:p w14:paraId="66445101" w14:textId="77777777" w:rsidR="001D403F" w:rsidRPr="00CC3EF3" w:rsidRDefault="001D403F">
      <w:pPr>
        <w:pStyle w:val="TOC3"/>
        <w:rPr>
          <w:rFonts w:ascii="Aptos" w:eastAsia="Yu Mincho" w:hAnsi="Aptos"/>
          <w:kern w:val="2"/>
          <w:sz w:val="24"/>
          <w:szCs w:val="24"/>
          <w:lang w:eastAsia="ja-JP"/>
        </w:rPr>
      </w:pPr>
      <w:r>
        <w:t>6.6.1</w:t>
      </w:r>
      <w:r w:rsidRPr="00CC3EF3">
        <w:rPr>
          <w:rFonts w:ascii="Aptos" w:eastAsia="Yu Mincho" w:hAnsi="Aptos"/>
          <w:kern w:val="2"/>
          <w:sz w:val="24"/>
          <w:szCs w:val="24"/>
          <w:lang w:eastAsia="ja-JP"/>
        </w:rPr>
        <w:tab/>
      </w:r>
      <w:r>
        <w:t>Description</w:t>
      </w:r>
      <w:r>
        <w:tab/>
      </w:r>
      <w:r>
        <w:fldChar w:fldCharType="begin"/>
      </w:r>
      <w:r>
        <w:instrText xml:space="preserve"> PAGEREF _Toc201930652 \h </w:instrText>
      </w:r>
      <w:r>
        <w:fldChar w:fldCharType="separate"/>
      </w:r>
      <w:r>
        <w:t>29</w:t>
      </w:r>
      <w:r>
        <w:fldChar w:fldCharType="end"/>
      </w:r>
    </w:p>
    <w:p w14:paraId="65E49091" w14:textId="77777777" w:rsidR="001D403F" w:rsidRPr="00CC3EF3" w:rsidRDefault="001D403F">
      <w:pPr>
        <w:pStyle w:val="TOC3"/>
        <w:rPr>
          <w:rFonts w:ascii="Aptos" w:eastAsia="Yu Mincho" w:hAnsi="Aptos"/>
          <w:kern w:val="2"/>
          <w:sz w:val="24"/>
          <w:szCs w:val="24"/>
          <w:lang w:eastAsia="ja-JP"/>
        </w:rPr>
      </w:pPr>
      <w:r>
        <w:t>6.6.2</w:t>
      </w:r>
      <w:r w:rsidRPr="00CC3EF3">
        <w:rPr>
          <w:rFonts w:ascii="Aptos" w:eastAsia="Yu Mincho" w:hAnsi="Aptos"/>
          <w:kern w:val="2"/>
          <w:sz w:val="24"/>
          <w:szCs w:val="24"/>
          <w:lang w:eastAsia="ja-JP"/>
        </w:rPr>
        <w:tab/>
      </w:r>
      <w:r>
        <w:t>Requirements</w:t>
      </w:r>
      <w:r>
        <w:tab/>
      </w:r>
      <w:r>
        <w:fldChar w:fldCharType="begin"/>
      </w:r>
      <w:r>
        <w:instrText xml:space="preserve"> PAGEREF _Toc201930653 \h </w:instrText>
      </w:r>
      <w:r>
        <w:fldChar w:fldCharType="separate"/>
      </w:r>
      <w:r>
        <w:t>29</w:t>
      </w:r>
      <w:r>
        <w:fldChar w:fldCharType="end"/>
      </w:r>
    </w:p>
    <w:p w14:paraId="0C8AF886" w14:textId="77777777" w:rsidR="001D403F" w:rsidRPr="00CC3EF3" w:rsidRDefault="001D403F">
      <w:pPr>
        <w:pStyle w:val="TOC2"/>
        <w:rPr>
          <w:rFonts w:ascii="Aptos" w:eastAsia="Yu Mincho" w:hAnsi="Aptos"/>
          <w:kern w:val="2"/>
          <w:sz w:val="24"/>
          <w:szCs w:val="24"/>
          <w:lang w:eastAsia="ja-JP"/>
        </w:rPr>
      </w:pPr>
      <w:r>
        <w:t>6.7</w:t>
      </w:r>
      <w:r w:rsidRPr="00CC3EF3">
        <w:rPr>
          <w:rFonts w:ascii="Aptos" w:eastAsia="Yu Mincho" w:hAnsi="Aptos"/>
          <w:kern w:val="2"/>
          <w:sz w:val="24"/>
          <w:szCs w:val="24"/>
          <w:lang w:eastAsia="ja-JP"/>
        </w:rPr>
        <w:tab/>
      </w:r>
      <w:r>
        <w:t xml:space="preserve"> Priority, QoS, and policy control</w:t>
      </w:r>
      <w:r>
        <w:tab/>
      </w:r>
      <w:r>
        <w:fldChar w:fldCharType="begin"/>
      </w:r>
      <w:r>
        <w:instrText xml:space="preserve"> PAGEREF _Toc201930654 \h </w:instrText>
      </w:r>
      <w:r>
        <w:fldChar w:fldCharType="separate"/>
      </w:r>
      <w:r>
        <w:t>29</w:t>
      </w:r>
      <w:r>
        <w:fldChar w:fldCharType="end"/>
      </w:r>
    </w:p>
    <w:p w14:paraId="4A6CEB18" w14:textId="77777777" w:rsidR="001D403F" w:rsidRPr="00CC3EF3" w:rsidRDefault="001D403F">
      <w:pPr>
        <w:pStyle w:val="TOC3"/>
        <w:rPr>
          <w:rFonts w:ascii="Aptos" w:eastAsia="Yu Mincho" w:hAnsi="Aptos"/>
          <w:kern w:val="2"/>
          <w:sz w:val="24"/>
          <w:szCs w:val="24"/>
          <w:lang w:eastAsia="ja-JP"/>
        </w:rPr>
      </w:pPr>
      <w:r>
        <w:t>6.7.1</w:t>
      </w:r>
      <w:r w:rsidRPr="00CC3EF3">
        <w:rPr>
          <w:rFonts w:ascii="Aptos" w:eastAsia="Yu Mincho" w:hAnsi="Aptos"/>
          <w:kern w:val="2"/>
          <w:sz w:val="24"/>
          <w:szCs w:val="24"/>
          <w:lang w:eastAsia="ja-JP"/>
        </w:rPr>
        <w:tab/>
      </w:r>
      <w:r>
        <w:t xml:space="preserve"> Description</w:t>
      </w:r>
      <w:r>
        <w:tab/>
      </w:r>
      <w:r>
        <w:fldChar w:fldCharType="begin"/>
      </w:r>
      <w:r>
        <w:instrText xml:space="preserve"> PAGEREF _Toc201930655 \h </w:instrText>
      </w:r>
      <w:r>
        <w:fldChar w:fldCharType="separate"/>
      </w:r>
      <w:r>
        <w:t>29</w:t>
      </w:r>
      <w:r>
        <w:fldChar w:fldCharType="end"/>
      </w:r>
    </w:p>
    <w:p w14:paraId="4F83DD52" w14:textId="77777777" w:rsidR="001D403F" w:rsidRPr="00CC3EF3" w:rsidRDefault="001D403F">
      <w:pPr>
        <w:pStyle w:val="TOC3"/>
        <w:rPr>
          <w:rFonts w:ascii="Aptos" w:eastAsia="Yu Mincho" w:hAnsi="Aptos"/>
          <w:kern w:val="2"/>
          <w:sz w:val="24"/>
          <w:szCs w:val="24"/>
          <w:lang w:eastAsia="ja-JP"/>
        </w:rPr>
      </w:pPr>
      <w:r>
        <w:t>6.7.2</w:t>
      </w:r>
      <w:r w:rsidRPr="00CC3EF3">
        <w:rPr>
          <w:rFonts w:ascii="Aptos" w:eastAsia="Yu Mincho" w:hAnsi="Aptos"/>
          <w:kern w:val="2"/>
          <w:sz w:val="24"/>
          <w:szCs w:val="24"/>
          <w:lang w:eastAsia="ja-JP"/>
        </w:rPr>
        <w:tab/>
      </w:r>
      <w:r>
        <w:t xml:space="preserve"> Requirements</w:t>
      </w:r>
      <w:r>
        <w:tab/>
      </w:r>
      <w:r>
        <w:fldChar w:fldCharType="begin"/>
      </w:r>
      <w:r>
        <w:instrText xml:space="preserve"> PAGEREF _Toc201930656 \h </w:instrText>
      </w:r>
      <w:r>
        <w:fldChar w:fldCharType="separate"/>
      </w:r>
      <w:r>
        <w:t>30</w:t>
      </w:r>
      <w:r>
        <w:fldChar w:fldCharType="end"/>
      </w:r>
    </w:p>
    <w:p w14:paraId="10CE7852" w14:textId="77777777" w:rsidR="001D403F" w:rsidRPr="00CC3EF3" w:rsidRDefault="001D403F">
      <w:pPr>
        <w:pStyle w:val="TOC2"/>
        <w:rPr>
          <w:rFonts w:ascii="Aptos" w:eastAsia="Yu Mincho" w:hAnsi="Aptos"/>
          <w:kern w:val="2"/>
          <w:sz w:val="24"/>
          <w:szCs w:val="24"/>
          <w:lang w:eastAsia="ja-JP"/>
        </w:rPr>
      </w:pPr>
      <w:r>
        <w:t>6.8</w:t>
      </w:r>
      <w:r w:rsidRPr="00CC3EF3">
        <w:rPr>
          <w:rFonts w:ascii="Aptos" w:eastAsia="Yu Mincho" w:hAnsi="Aptos"/>
          <w:kern w:val="2"/>
          <w:sz w:val="24"/>
          <w:szCs w:val="24"/>
          <w:lang w:eastAsia="ja-JP"/>
        </w:rPr>
        <w:tab/>
      </w:r>
      <w:r>
        <w:t>Dynamic policy control</w:t>
      </w:r>
      <w:r>
        <w:tab/>
      </w:r>
      <w:r>
        <w:fldChar w:fldCharType="begin"/>
      </w:r>
      <w:r>
        <w:instrText xml:space="preserve"> PAGEREF _Toc201930657 \h </w:instrText>
      </w:r>
      <w:r>
        <w:fldChar w:fldCharType="separate"/>
      </w:r>
      <w:r>
        <w:t>31</w:t>
      </w:r>
      <w:r>
        <w:fldChar w:fldCharType="end"/>
      </w:r>
    </w:p>
    <w:p w14:paraId="5BEA99FC" w14:textId="77777777" w:rsidR="001D403F" w:rsidRPr="00CC3EF3" w:rsidRDefault="001D403F">
      <w:pPr>
        <w:pStyle w:val="TOC2"/>
        <w:rPr>
          <w:rFonts w:ascii="Aptos" w:eastAsia="Yu Mincho" w:hAnsi="Aptos"/>
          <w:kern w:val="2"/>
          <w:sz w:val="24"/>
          <w:szCs w:val="24"/>
          <w:lang w:eastAsia="ja-JP"/>
        </w:rPr>
      </w:pPr>
      <w:r>
        <w:t>6.9</w:t>
      </w:r>
      <w:r w:rsidRPr="00CC3EF3">
        <w:rPr>
          <w:rFonts w:ascii="Aptos" w:eastAsia="Yu Mincho" w:hAnsi="Aptos"/>
          <w:kern w:val="2"/>
          <w:sz w:val="24"/>
          <w:szCs w:val="24"/>
          <w:lang w:eastAsia="ja-JP"/>
        </w:rPr>
        <w:tab/>
      </w:r>
      <w:r>
        <w:t>Connectivity models</w:t>
      </w:r>
      <w:r>
        <w:tab/>
      </w:r>
      <w:r>
        <w:fldChar w:fldCharType="begin"/>
      </w:r>
      <w:r>
        <w:instrText xml:space="preserve"> PAGEREF _Toc201930658 \h </w:instrText>
      </w:r>
      <w:r>
        <w:fldChar w:fldCharType="separate"/>
      </w:r>
      <w:r>
        <w:t>31</w:t>
      </w:r>
      <w:r>
        <w:fldChar w:fldCharType="end"/>
      </w:r>
    </w:p>
    <w:p w14:paraId="52223B3A" w14:textId="77777777" w:rsidR="001D403F" w:rsidRPr="00CC3EF3" w:rsidRDefault="001D403F">
      <w:pPr>
        <w:pStyle w:val="TOC3"/>
        <w:rPr>
          <w:rFonts w:ascii="Aptos" w:eastAsia="Yu Mincho" w:hAnsi="Aptos"/>
          <w:kern w:val="2"/>
          <w:sz w:val="24"/>
          <w:szCs w:val="24"/>
          <w:lang w:eastAsia="ja-JP"/>
        </w:rPr>
      </w:pPr>
      <w:r>
        <w:t>6.9.1</w:t>
      </w:r>
      <w:r w:rsidRPr="00CC3EF3">
        <w:rPr>
          <w:rFonts w:ascii="Aptos" w:eastAsia="Yu Mincho" w:hAnsi="Aptos"/>
          <w:kern w:val="2"/>
          <w:sz w:val="24"/>
          <w:szCs w:val="24"/>
          <w:lang w:eastAsia="ja-JP"/>
        </w:rPr>
        <w:tab/>
      </w:r>
      <w:r>
        <w:t>Description</w:t>
      </w:r>
      <w:r>
        <w:tab/>
      </w:r>
      <w:r>
        <w:fldChar w:fldCharType="begin"/>
      </w:r>
      <w:r>
        <w:instrText xml:space="preserve"> PAGEREF _Toc201930659 \h </w:instrText>
      </w:r>
      <w:r>
        <w:fldChar w:fldCharType="separate"/>
      </w:r>
      <w:r>
        <w:t>31</w:t>
      </w:r>
      <w:r>
        <w:fldChar w:fldCharType="end"/>
      </w:r>
    </w:p>
    <w:p w14:paraId="06470261" w14:textId="77777777" w:rsidR="001D403F" w:rsidRPr="00CC3EF3" w:rsidRDefault="001D403F">
      <w:pPr>
        <w:pStyle w:val="TOC3"/>
        <w:rPr>
          <w:rFonts w:ascii="Aptos" w:eastAsia="Yu Mincho" w:hAnsi="Aptos"/>
          <w:kern w:val="2"/>
          <w:sz w:val="24"/>
          <w:szCs w:val="24"/>
          <w:lang w:eastAsia="ja-JP"/>
        </w:rPr>
      </w:pPr>
      <w:r>
        <w:lastRenderedPageBreak/>
        <w:t>6.9.2</w:t>
      </w:r>
      <w:r w:rsidRPr="00CC3EF3">
        <w:rPr>
          <w:rFonts w:ascii="Aptos" w:eastAsia="Yu Mincho" w:hAnsi="Aptos"/>
          <w:kern w:val="2"/>
          <w:sz w:val="24"/>
          <w:szCs w:val="24"/>
          <w:lang w:eastAsia="ja-JP"/>
        </w:rPr>
        <w:tab/>
      </w:r>
      <w:r>
        <w:t>Requirements</w:t>
      </w:r>
      <w:r>
        <w:tab/>
      </w:r>
      <w:r>
        <w:fldChar w:fldCharType="begin"/>
      </w:r>
      <w:r>
        <w:instrText xml:space="preserve"> PAGEREF _Toc201930660 \h </w:instrText>
      </w:r>
      <w:r>
        <w:fldChar w:fldCharType="separate"/>
      </w:r>
      <w:r>
        <w:t>31</w:t>
      </w:r>
      <w:r>
        <w:fldChar w:fldCharType="end"/>
      </w:r>
    </w:p>
    <w:p w14:paraId="6D3302B3" w14:textId="77777777" w:rsidR="001D403F" w:rsidRPr="00CC3EF3" w:rsidRDefault="001D403F">
      <w:pPr>
        <w:pStyle w:val="TOC4"/>
        <w:rPr>
          <w:rFonts w:ascii="Aptos" w:eastAsia="Yu Mincho" w:hAnsi="Aptos"/>
          <w:kern w:val="2"/>
          <w:sz w:val="24"/>
          <w:szCs w:val="24"/>
          <w:lang w:eastAsia="ja-JP"/>
        </w:rPr>
      </w:pPr>
      <w:r>
        <w:t>6.9.2.1</w:t>
      </w:r>
      <w:r w:rsidRPr="00CC3EF3">
        <w:rPr>
          <w:rFonts w:ascii="Aptos" w:eastAsia="Yu Mincho" w:hAnsi="Aptos"/>
          <w:kern w:val="2"/>
          <w:sz w:val="24"/>
          <w:szCs w:val="24"/>
          <w:lang w:eastAsia="ja-JP"/>
        </w:rPr>
        <w:tab/>
      </w:r>
      <w:r>
        <w:t>General</w:t>
      </w:r>
      <w:r>
        <w:tab/>
      </w:r>
      <w:r>
        <w:fldChar w:fldCharType="begin"/>
      </w:r>
      <w:r>
        <w:instrText xml:space="preserve"> PAGEREF _Toc201930661 \h </w:instrText>
      </w:r>
      <w:r>
        <w:fldChar w:fldCharType="separate"/>
      </w:r>
      <w:r>
        <w:t>31</w:t>
      </w:r>
      <w:r>
        <w:fldChar w:fldCharType="end"/>
      </w:r>
    </w:p>
    <w:p w14:paraId="58FB8776" w14:textId="77777777" w:rsidR="001D403F" w:rsidRPr="00CC3EF3" w:rsidRDefault="001D403F">
      <w:pPr>
        <w:pStyle w:val="TOC4"/>
        <w:rPr>
          <w:rFonts w:ascii="Aptos" w:eastAsia="Yu Mincho" w:hAnsi="Aptos"/>
          <w:kern w:val="2"/>
          <w:sz w:val="24"/>
          <w:szCs w:val="24"/>
          <w:lang w:eastAsia="ja-JP"/>
        </w:rPr>
      </w:pPr>
      <w:r>
        <w:t>6.9.2.2</w:t>
      </w:r>
      <w:r w:rsidRPr="00CC3EF3">
        <w:rPr>
          <w:rFonts w:ascii="Aptos" w:eastAsia="Yu Mincho" w:hAnsi="Aptos"/>
          <w:kern w:val="2"/>
          <w:sz w:val="24"/>
          <w:szCs w:val="24"/>
          <w:lang w:eastAsia="ja-JP"/>
        </w:rPr>
        <w:tab/>
      </w:r>
      <w:r>
        <w:t>Services and Service Continuity</w:t>
      </w:r>
      <w:r>
        <w:tab/>
      </w:r>
      <w:r>
        <w:fldChar w:fldCharType="begin"/>
      </w:r>
      <w:r>
        <w:instrText xml:space="preserve"> PAGEREF _Toc201930662 \h </w:instrText>
      </w:r>
      <w:r>
        <w:fldChar w:fldCharType="separate"/>
      </w:r>
      <w:r>
        <w:t>32</w:t>
      </w:r>
      <w:r>
        <w:fldChar w:fldCharType="end"/>
      </w:r>
    </w:p>
    <w:p w14:paraId="44888C37" w14:textId="77777777" w:rsidR="001D403F" w:rsidRPr="00CC3EF3" w:rsidRDefault="001D403F">
      <w:pPr>
        <w:pStyle w:val="TOC4"/>
        <w:rPr>
          <w:rFonts w:ascii="Aptos" w:eastAsia="Yu Mincho" w:hAnsi="Aptos"/>
          <w:kern w:val="2"/>
          <w:sz w:val="24"/>
          <w:szCs w:val="24"/>
          <w:lang w:eastAsia="ja-JP"/>
        </w:rPr>
      </w:pPr>
      <w:r>
        <w:t>6.9.2.3</w:t>
      </w:r>
      <w:r w:rsidRPr="00CC3EF3">
        <w:rPr>
          <w:rFonts w:ascii="Aptos" w:eastAsia="Yu Mincho" w:hAnsi="Aptos"/>
          <w:kern w:val="2"/>
          <w:sz w:val="24"/>
          <w:szCs w:val="24"/>
          <w:lang w:eastAsia="ja-JP"/>
        </w:rPr>
        <w:tab/>
      </w:r>
      <w:r w:rsidRPr="0017546E">
        <w:rPr>
          <w:lang w:val="en-US"/>
        </w:rPr>
        <w:t>Permission and Authorization</w:t>
      </w:r>
      <w:r>
        <w:tab/>
      </w:r>
      <w:r>
        <w:fldChar w:fldCharType="begin"/>
      </w:r>
      <w:r>
        <w:instrText xml:space="preserve"> PAGEREF _Toc201930663 \h </w:instrText>
      </w:r>
      <w:r>
        <w:fldChar w:fldCharType="separate"/>
      </w:r>
      <w:r>
        <w:t>32</w:t>
      </w:r>
      <w:r>
        <w:fldChar w:fldCharType="end"/>
      </w:r>
    </w:p>
    <w:p w14:paraId="4577E55C" w14:textId="77777777" w:rsidR="001D403F" w:rsidRPr="00CC3EF3" w:rsidRDefault="001D403F">
      <w:pPr>
        <w:pStyle w:val="TOC4"/>
        <w:rPr>
          <w:rFonts w:ascii="Aptos" w:eastAsia="Yu Mincho" w:hAnsi="Aptos"/>
          <w:kern w:val="2"/>
          <w:sz w:val="24"/>
          <w:szCs w:val="24"/>
          <w:lang w:eastAsia="ja-JP"/>
        </w:rPr>
      </w:pPr>
      <w:r>
        <w:t>6.9.2.4</w:t>
      </w:r>
      <w:r w:rsidRPr="00CC3EF3">
        <w:rPr>
          <w:rFonts w:ascii="Aptos" w:eastAsia="Yu Mincho" w:hAnsi="Aptos"/>
          <w:kern w:val="2"/>
          <w:sz w:val="24"/>
          <w:szCs w:val="24"/>
          <w:lang w:eastAsia="ja-JP"/>
        </w:rPr>
        <w:tab/>
      </w:r>
      <w:r>
        <w:t>Relay UE Selection</w:t>
      </w:r>
      <w:r>
        <w:tab/>
      </w:r>
      <w:r>
        <w:fldChar w:fldCharType="begin"/>
      </w:r>
      <w:r>
        <w:instrText xml:space="preserve"> PAGEREF _Toc201930664 \h </w:instrText>
      </w:r>
      <w:r>
        <w:fldChar w:fldCharType="separate"/>
      </w:r>
      <w:r>
        <w:t>32</w:t>
      </w:r>
      <w:r>
        <w:fldChar w:fldCharType="end"/>
      </w:r>
    </w:p>
    <w:p w14:paraId="23A6C9EC" w14:textId="77777777" w:rsidR="001D403F" w:rsidRPr="00CC3EF3" w:rsidRDefault="001D403F">
      <w:pPr>
        <w:pStyle w:val="TOC4"/>
        <w:rPr>
          <w:rFonts w:ascii="Aptos" w:eastAsia="Yu Mincho" w:hAnsi="Aptos"/>
          <w:kern w:val="2"/>
          <w:sz w:val="24"/>
          <w:szCs w:val="24"/>
          <w:lang w:eastAsia="ja-JP"/>
        </w:rPr>
      </w:pPr>
      <w:r>
        <w:t>6.9.2.5</w:t>
      </w:r>
      <w:r w:rsidRPr="00CC3EF3">
        <w:rPr>
          <w:rFonts w:ascii="Aptos" w:eastAsia="Yu Mincho" w:hAnsi="Aptos"/>
          <w:kern w:val="2"/>
          <w:sz w:val="24"/>
          <w:szCs w:val="24"/>
          <w:lang w:eastAsia="ja-JP"/>
        </w:rPr>
        <w:tab/>
      </w:r>
      <w:r>
        <w:t>Satellite and Relay UEs</w:t>
      </w:r>
      <w:r>
        <w:tab/>
      </w:r>
      <w:r>
        <w:fldChar w:fldCharType="begin"/>
      </w:r>
      <w:r>
        <w:instrText xml:space="preserve"> PAGEREF _Toc201930665 \h </w:instrText>
      </w:r>
      <w:r>
        <w:fldChar w:fldCharType="separate"/>
      </w:r>
      <w:r>
        <w:t>33</w:t>
      </w:r>
      <w:r>
        <w:fldChar w:fldCharType="end"/>
      </w:r>
    </w:p>
    <w:p w14:paraId="509D31DC" w14:textId="77777777" w:rsidR="001D403F" w:rsidRPr="00CC3EF3" w:rsidRDefault="001D403F">
      <w:pPr>
        <w:pStyle w:val="TOC3"/>
        <w:rPr>
          <w:rFonts w:ascii="Aptos" w:eastAsia="Yu Mincho" w:hAnsi="Aptos"/>
          <w:kern w:val="2"/>
          <w:sz w:val="24"/>
          <w:szCs w:val="24"/>
          <w:lang w:eastAsia="ja-JP"/>
        </w:rPr>
      </w:pPr>
      <w:r>
        <w:t>6.9.3</w:t>
      </w:r>
      <w:r w:rsidRPr="00CC3EF3">
        <w:rPr>
          <w:rFonts w:ascii="Aptos" w:eastAsia="Yu Mincho" w:hAnsi="Aptos"/>
          <w:kern w:val="2"/>
          <w:sz w:val="24"/>
          <w:szCs w:val="24"/>
          <w:lang w:eastAsia="ja-JP"/>
        </w:rPr>
        <w:tab/>
      </w:r>
      <w:r>
        <w:t>Requirements on direct device connection for Public Safety</w:t>
      </w:r>
      <w:r>
        <w:tab/>
      </w:r>
      <w:r>
        <w:fldChar w:fldCharType="begin"/>
      </w:r>
      <w:r>
        <w:instrText xml:space="preserve"> PAGEREF _Toc201930666 \h </w:instrText>
      </w:r>
      <w:r>
        <w:fldChar w:fldCharType="separate"/>
      </w:r>
      <w:r>
        <w:t>33</w:t>
      </w:r>
      <w:r>
        <w:fldChar w:fldCharType="end"/>
      </w:r>
    </w:p>
    <w:p w14:paraId="398E9792" w14:textId="77777777" w:rsidR="001D403F" w:rsidRPr="00CC3EF3" w:rsidRDefault="001D403F">
      <w:pPr>
        <w:pStyle w:val="TOC2"/>
        <w:rPr>
          <w:rFonts w:ascii="Aptos" w:eastAsia="Yu Mincho" w:hAnsi="Aptos"/>
          <w:kern w:val="2"/>
          <w:sz w:val="24"/>
          <w:szCs w:val="24"/>
          <w:lang w:eastAsia="ja-JP"/>
        </w:rPr>
      </w:pPr>
      <w:r>
        <w:rPr>
          <w:lang w:eastAsia="zh-CN"/>
        </w:rPr>
        <w:t>6.10</w:t>
      </w:r>
      <w:r w:rsidRPr="00CC3EF3">
        <w:rPr>
          <w:rFonts w:ascii="Aptos" w:eastAsia="Yu Mincho" w:hAnsi="Aptos"/>
          <w:kern w:val="2"/>
          <w:sz w:val="24"/>
          <w:szCs w:val="24"/>
          <w:lang w:eastAsia="ja-JP"/>
        </w:rPr>
        <w:tab/>
      </w:r>
      <w:r>
        <w:rPr>
          <w:lang w:eastAsia="zh-CN"/>
        </w:rPr>
        <w:t>Network capability exposure</w:t>
      </w:r>
      <w:r>
        <w:tab/>
      </w:r>
      <w:r>
        <w:fldChar w:fldCharType="begin"/>
      </w:r>
      <w:r>
        <w:instrText xml:space="preserve"> PAGEREF _Toc201930667 \h </w:instrText>
      </w:r>
      <w:r>
        <w:fldChar w:fldCharType="separate"/>
      </w:r>
      <w:r>
        <w:t>33</w:t>
      </w:r>
      <w:r>
        <w:fldChar w:fldCharType="end"/>
      </w:r>
    </w:p>
    <w:p w14:paraId="2E597CEE" w14:textId="77777777" w:rsidR="001D403F" w:rsidRPr="00CC3EF3" w:rsidRDefault="001D403F">
      <w:pPr>
        <w:pStyle w:val="TOC3"/>
        <w:rPr>
          <w:rFonts w:ascii="Aptos" w:eastAsia="Yu Mincho" w:hAnsi="Aptos"/>
          <w:kern w:val="2"/>
          <w:sz w:val="24"/>
          <w:szCs w:val="24"/>
          <w:lang w:eastAsia="ja-JP"/>
        </w:rPr>
      </w:pPr>
      <w:r>
        <w:rPr>
          <w:lang w:eastAsia="zh-CN"/>
        </w:rPr>
        <w:t>6.10.1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_Toc201930668 \h </w:instrText>
      </w:r>
      <w:r>
        <w:fldChar w:fldCharType="separate"/>
      </w:r>
      <w:r>
        <w:t>33</w:t>
      </w:r>
      <w:r>
        <w:fldChar w:fldCharType="end"/>
      </w:r>
    </w:p>
    <w:p w14:paraId="3A1A757A" w14:textId="77777777" w:rsidR="001D403F" w:rsidRPr="00CC3EF3" w:rsidRDefault="001D403F">
      <w:pPr>
        <w:pStyle w:val="TOC3"/>
        <w:rPr>
          <w:rFonts w:ascii="Aptos" w:eastAsia="Yu Mincho" w:hAnsi="Aptos"/>
          <w:kern w:val="2"/>
          <w:sz w:val="24"/>
          <w:szCs w:val="24"/>
          <w:lang w:eastAsia="ja-JP"/>
        </w:rPr>
      </w:pPr>
      <w:r>
        <w:rPr>
          <w:lang w:eastAsia="zh-CN"/>
        </w:rPr>
        <w:t>6.10.2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_Toc201930669 \h </w:instrText>
      </w:r>
      <w:r>
        <w:fldChar w:fldCharType="separate"/>
      </w:r>
      <w:r>
        <w:t>33</w:t>
      </w:r>
      <w:r>
        <w:fldChar w:fldCharType="end"/>
      </w:r>
    </w:p>
    <w:p w14:paraId="241999F2" w14:textId="77777777" w:rsidR="001D403F" w:rsidRPr="00CC3EF3" w:rsidRDefault="001D403F">
      <w:pPr>
        <w:pStyle w:val="TOC2"/>
        <w:rPr>
          <w:rFonts w:ascii="Aptos" w:eastAsia="Yu Mincho" w:hAnsi="Aptos"/>
          <w:kern w:val="2"/>
          <w:sz w:val="24"/>
          <w:szCs w:val="24"/>
          <w:lang w:eastAsia="ja-JP"/>
        </w:rPr>
      </w:pPr>
      <w:r>
        <w:t>6.11</w:t>
      </w:r>
      <w:r w:rsidRPr="00CC3EF3">
        <w:rPr>
          <w:rFonts w:ascii="Aptos" w:eastAsia="Yu Mincho" w:hAnsi="Aptos"/>
          <w:kern w:val="2"/>
          <w:sz w:val="24"/>
          <w:szCs w:val="24"/>
          <w:lang w:eastAsia="ja-JP"/>
        </w:rPr>
        <w:tab/>
      </w:r>
      <w:r>
        <w:rPr>
          <w:lang w:eastAsia="zh-CN"/>
        </w:rPr>
        <w:t>Context-aware network</w:t>
      </w:r>
      <w:r>
        <w:tab/>
      </w:r>
      <w:r>
        <w:fldChar w:fldCharType="begin"/>
      </w:r>
      <w:r>
        <w:instrText xml:space="preserve"> PAGEREF _Toc201930670 \h </w:instrText>
      </w:r>
      <w:r>
        <w:fldChar w:fldCharType="separate"/>
      </w:r>
      <w:r>
        <w:t>35</w:t>
      </w:r>
      <w:r>
        <w:fldChar w:fldCharType="end"/>
      </w:r>
    </w:p>
    <w:p w14:paraId="05339D7A" w14:textId="77777777" w:rsidR="001D403F" w:rsidRPr="00CC3EF3" w:rsidRDefault="001D403F">
      <w:pPr>
        <w:pStyle w:val="TOC3"/>
        <w:rPr>
          <w:rFonts w:ascii="Aptos" w:eastAsia="Yu Mincho" w:hAnsi="Aptos"/>
          <w:kern w:val="2"/>
          <w:sz w:val="24"/>
          <w:szCs w:val="24"/>
          <w:lang w:eastAsia="ja-JP"/>
        </w:rPr>
      </w:pPr>
      <w:r>
        <w:t>6.11.1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_Toc201930671 \h </w:instrText>
      </w:r>
      <w:r>
        <w:fldChar w:fldCharType="separate"/>
      </w:r>
      <w:r>
        <w:t>35</w:t>
      </w:r>
      <w:r>
        <w:fldChar w:fldCharType="end"/>
      </w:r>
    </w:p>
    <w:p w14:paraId="282D0C84" w14:textId="77777777" w:rsidR="001D403F" w:rsidRPr="00CC3EF3" w:rsidRDefault="001D403F">
      <w:pPr>
        <w:pStyle w:val="TOC3"/>
        <w:rPr>
          <w:rFonts w:ascii="Aptos" w:eastAsia="Yu Mincho" w:hAnsi="Aptos"/>
          <w:kern w:val="2"/>
          <w:sz w:val="24"/>
          <w:szCs w:val="24"/>
          <w:lang w:eastAsia="ja-JP"/>
        </w:rPr>
      </w:pPr>
      <w:r>
        <w:t>6.11.2</w:t>
      </w:r>
      <w:r w:rsidRPr="00CC3EF3">
        <w:rPr>
          <w:rFonts w:ascii="Aptos" w:eastAsia="Yu Mincho" w:hAnsi="Aptos"/>
          <w:kern w:val="2"/>
          <w:sz w:val="24"/>
          <w:szCs w:val="24"/>
          <w:lang w:eastAsia="ja-JP"/>
        </w:rPr>
        <w:tab/>
      </w:r>
      <w:r>
        <w:t>Requirements</w:t>
      </w:r>
      <w:r>
        <w:tab/>
      </w:r>
      <w:r>
        <w:fldChar w:fldCharType="begin"/>
      </w:r>
      <w:r>
        <w:instrText xml:space="preserve"> PAGEREF _Toc201930672 \h </w:instrText>
      </w:r>
      <w:r>
        <w:fldChar w:fldCharType="separate"/>
      </w:r>
      <w:r>
        <w:t>36</w:t>
      </w:r>
      <w:r>
        <w:fldChar w:fldCharType="end"/>
      </w:r>
    </w:p>
    <w:p w14:paraId="6345EA75" w14:textId="77777777" w:rsidR="001D403F" w:rsidRPr="00CC3EF3" w:rsidRDefault="001D403F">
      <w:pPr>
        <w:pStyle w:val="TOC2"/>
        <w:rPr>
          <w:rFonts w:ascii="Aptos" w:eastAsia="Yu Mincho" w:hAnsi="Aptos"/>
          <w:kern w:val="2"/>
          <w:sz w:val="24"/>
          <w:szCs w:val="24"/>
          <w:lang w:eastAsia="ja-JP"/>
        </w:rPr>
      </w:pPr>
      <w:r>
        <w:t>6.12</w:t>
      </w:r>
      <w:r w:rsidRPr="00CC3EF3">
        <w:rPr>
          <w:rFonts w:ascii="Aptos" w:eastAsia="Yu Mincho" w:hAnsi="Aptos"/>
          <w:kern w:val="2"/>
          <w:sz w:val="24"/>
          <w:szCs w:val="24"/>
          <w:lang w:eastAsia="ja-JP"/>
        </w:rPr>
        <w:tab/>
      </w:r>
      <w:r>
        <w:rPr>
          <w:lang w:eastAsia="zh-CN"/>
        </w:rPr>
        <w:t>Self backhaul</w:t>
      </w:r>
      <w:r>
        <w:tab/>
      </w:r>
      <w:r>
        <w:fldChar w:fldCharType="begin"/>
      </w:r>
      <w:r>
        <w:instrText xml:space="preserve"> PAGEREF _Toc201930673 \h </w:instrText>
      </w:r>
      <w:r>
        <w:fldChar w:fldCharType="separate"/>
      </w:r>
      <w:r>
        <w:t>36</w:t>
      </w:r>
      <w:r>
        <w:fldChar w:fldCharType="end"/>
      </w:r>
    </w:p>
    <w:p w14:paraId="0C4087CA" w14:textId="77777777" w:rsidR="001D403F" w:rsidRPr="00CC3EF3" w:rsidRDefault="001D403F">
      <w:pPr>
        <w:pStyle w:val="TOC3"/>
        <w:rPr>
          <w:rFonts w:ascii="Aptos" w:eastAsia="Yu Mincho" w:hAnsi="Aptos"/>
          <w:kern w:val="2"/>
          <w:sz w:val="24"/>
          <w:szCs w:val="24"/>
          <w:lang w:eastAsia="ja-JP"/>
        </w:rPr>
      </w:pPr>
      <w:r>
        <w:rPr>
          <w:lang w:eastAsia="zh-CN"/>
        </w:rPr>
        <w:t>6.12.1</w:t>
      </w:r>
      <w:r w:rsidRPr="00CC3EF3">
        <w:rPr>
          <w:rFonts w:ascii="Aptos" w:eastAsia="Yu Mincho" w:hAnsi="Aptos"/>
          <w:kern w:val="2"/>
          <w:sz w:val="24"/>
          <w:szCs w:val="24"/>
          <w:lang w:eastAsia="ja-JP"/>
        </w:rPr>
        <w:tab/>
      </w:r>
      <w:r>
        <w:t>Description</w:t>
      </w:r>
      <w:r>
        <w:tab/>
      </w:r>
      <w:r>
        <w:fldChar w:fldCharType="begin"/>
      </w:r>
      <w:r>
        <w:instrText xml:space="preserve"> PAGEREF _Toc201930674 \h </w:instrText>
      </w:r>
      <w:r>
        <w:fldChar w:fldCharType="separate"/>
      </w:r>
      <w:r>
        <w:t>36</w:t>
      </w:r>
      <w:r>
        <w:fldChar w:fldCharType="end"/>
      </w:r>
    </w:p>
    <w:p w14:paraId="22A5F879" w14:textId="77777777" w:rsidR="001D403F" w:rsidRPr="00CC3EF3" w:rsidRDefault="001D403F">
      <w:pPr>
        <w:pStyle w:val="TOC3"/>
        <w:rPr>
          <w:rFonts w:ascii="Aptos" w:eastAsia="Yu Mincho" w:hAnsi="Aptos"/>
          <w:kern w:val="2"/>
          <w:sz w:val="24"/>
          <w:szCs w:val="24"/>
          <w:lang w:eastAsia="ja-JP"/>
        </w:rPr>
      </w:pPr>
      <w:r>
        <w:rPr>
          <w:lang w:eastAsia="zh-CN"/>
        </w:rPr>
        <w:t>6.12.2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_Toc201930675 \h </w:instrText>
      </w:r>
      <w:r>
        <w:fldChar w:fldCharType="separate"/>
      </w:r>
      <w:r>
        <w:t>36</w:t>
      </w:r>
      <w:r>
        <w:fldChar w:fldCharType="end"/>
      </w:r>
    </w:p>
    <w:p w14:paraId="5439F440" w14:textId="77777777" w:rsidR="001D403F" w:rsidRPr="00CC3EF3" w:rsidRDefault="001D403F">
      <w:pPr>
        <w:pStyle w:val="TOC2"/>
        <w:rPr>
          <w:rFonts w:ascii="Aptos" w:eastAsia="Yu Mincho" w:hAnsi="Aptos"/>
          <w:kern w:val="2"/>
          <w:sz w:val="24"/>
          <w:szCs w:val="24"/>
          <w:lang w:eastAsia="ja-JP"/>
        </w:rPr>
      </w:pPr>
      <w:r>
        <w:t>6.13</w:t>
      </w:r>
      <w:r w:rsidRPr="00CC3EF3">
        <w:rPr>
          <w:rFonts w:ascii="Aptos" w:eastAsia="Yu Mincho" w:hAnsi="Aptos"/>
          <w:kern w:val="2"/>
          <w:sz w:val="24"/>
          <w:szCs w:val="24"/>
          <w:lang w:eastAsia="ja-JP"/>
        </w:rPr>
        <w:tab/>
      </w:r>
      <w:r>
        <w:t>Flexible broadcast/multicast service</w:t>
      </w:r>
      <w:r>
        <w:tab/>
      </w:r>
      <w:r>
        <w:fldChar w:fldCharType="begin"/>
      </w:r>
      <w:r>
        <w:instrText xml:space="preserve"> PAGEREF _Toc201930676 \h </w:instrText>
      </w:r>
      <w:r>
        <w:fldChar w:fldCharType="separate"/>
      </w:r>
      <w:r>
        <w:t>37</w:t>
      </w:r>
      <w:r>
        <w:fldChar w:fldCharType="end"/>
      </w:r>
    </w:p>
    <w:p w14:paraId="4E5C213A" w14:textId="77777777" w:rsidR="001D403F" w:rsidRPr="00CC3EF3" w:rsidRDefault="001D403F">
      <w:pPr>
        <w:pStyle w:val="TOC3"/>
        <w:rPr>
          <w:rFonts w:ascii="Aptos" w:eastAsia="Yu Mincho" w:hAnsi="Aptos"/>
          <w:kern w:val="2"/>
          <w:sz w:val="24"/>
          <w:szCs w:val="24"/>
          <w:lang w:eastAsia="ja-JP"/>
        </w:rPr>
      </w:pPr>
      <w:r>
        <w:rPr>
          <w:lang w:eastAsia="zh-CN"/>
        </w:rPr>
        <w:t>6.13.1</w:t>
      </w:r>
      <w:r w:rsidRPr="00CC3EF3">
        <w:rPr>
          <w:rFonts w:ascii="Aptos" w:eastAsia="Yu Mincho" w:hAnsi="Aptos"/>
          <w:kern w:val="2"/>
          <w:sz w:val="24"/>
          <w:szCs w:val="24"/>
          <w:lang w:eastAsia="ja-JP"/>
        </w:rPr>
        <w:tab/>
      </w:r>
      <w:r>
        <w:t>Description</w:t>
      </w:r>
      <w:r>
        <w:tab/>
      </w:r>
      <w:r>
        <w:fldChar w:fldCharType="begin"/>
      </w:r>
      <w:r>
        <w:instrText xml:space="preserve"> PAGEREF _Toc201930677 \h </w:instrText>
      </w:r>
      <w:r>
        <w:fldChar w:fldCharType="separate"/>
      </w:r>
      <w:r>
        <w:t>37</w:t>
      </w:r>
      <w:r>
        <w:fldChar w:fldCharType="end"/>
      </w:r>
    </w:p>
    <w:p w14:paraId="3F739014" w14:textId="77777777" w:rsidR="001D403F" w:rsidRPr="00CC3EF3" w:rsidRDefault="001D403F">
      <w:pPr>
        <w:pStyle w:val="TOC3"/>
        <w:rPr>
          <w:rFonts w:ascii="Aptos" w:eastAsia="Yu Mincho" w:hAnsi="Aptos"/>
          <w:kern w:val="2"/>
          <w:sz w:val="24"/>
          <w:szCs w:val="24"/>
          <w:lang w:eastAsia="ja-JP"/>
        </w:rPr>
      </w:pPr>
      <w:r>
        <w:rPr>
          <w:lang w:eastAsia="zh-CN"/>
        </w:rPr>
        <w:t>6.13.2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_Toc201930678 \h </w:instrText>
      </w:r>
      <w:r>
        <w:fldChar w:fldCharType="separate"/>
      </w:r>
      <w:r>
        <w:t>37</w:t>
      </w:r>
      <w:r>
        <w:fldChar w:fldCharType="end"/>
      </w:r>
    </w:p>
    <w:p w14:paraId="4F6B1938" w14:textId="77777777" w:rsidR="001D403F" w:rsidRPr="00CC3EF3" w:rsidRDefault="001D403F">
      <w:pPr>
        <w:pStyle w:val="TOC2"/>
        <w:rPr>
          <w:rFonts w:ascii="Aptos" w:eastAsia="Yu Mincho" w:hAnsi="Aptos"/>
          <w:kern w:val="2"/>
          <w:sz w:val="24"/>
          <w:szCs w:val="24"/>
          <w:lang w:eastAsia="ja-JP"/>
        </w:rPr>
      </w:pPr>
      <w:r>
        <w:t>6.14</w:t>
      </w:r>
      <w:r w:rsidRPr="00CC3EF3">
        <w:rPr>
          <w:rFonts w:ascii="Aptos" w:eastAsia="Yu Mincho" w:hAnsi="Aptos"/>
          <w:kern w:val="2"/>
          <w:sz w:val="24"/>
          <w:szCs w:val="24"/>
          <w:lang w:eastAsia="ja-JP"/>
        </w:rPr>
        <w:tab/>
      </w:r>
      <w:r>
        <w:t>Subscription aspects</w:t>
      </w:r>
      <w:r>
        <w:tab/>
      </w:r>
      <w:r>
        <w:fldChar w:fldCharType="begin"/>
      </w:r>
      <w:r>
        <w:instrText xml:space="preserve"> PAGEREF _Toc201930679 \h </w:instrText>
      </w:r>
      <w:r>
        <w:fldChar w:fldCharType="separate"/>
      </w:r>
      <w:r>
        <w:t>38</w:t>
      </w:r>
      <w:r>
        <w:fldChar w:fldCharType="end"/>
      </w:r>
    </w:p>
    <w:p w14:paraId="5AB35DE5" w14:textId="77777777" w:rsidR="001D403F" w:rsidRPr="00CC3EF3" w:rsidRDefault="001D403F">
      <w:pPr>
        <w:pStyle w:val="TOC3"/>
        <w:rPr>
          <w:rFonts w:ascii="Aptos" w:eastAsia="Yu Mincho" w:hAnsi="Aptos"/>
          <w:kern w:val="2"/>
          <w:sz w:val="24"/>
          <w:szCs w:val="24"/>
          <w:lang w:eastAsia="ja-JP"/>
        </w:rPr>
      </w:pPr>
      <w:r>
        <w:t>6.14.1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_Toc201930680 \h </w:instrText>
      </w:r>
      <w:r>
        <w:fldChar w:fldCharType="separate"/>
      </w:r>
      <w:r>
        <w:t>38</w:t>
      </w:r>
      <w:r>
        <w:fldChar w:fldCharType="end"/>
      </w:r>
    </w:p>
    <w:p w14:paraId="2E261141" w14:textId="77777777" w:rsidR="001D403F" w:rsidRPr="00CC3EF3" w:rsidRDefault="001D403F">
      <w:pPr>
        <w:pStyle w:val="TOC3"/>
        <w:rPr>
          <w:rFonts w:ascii="Aptos" w:eastAsia="Yu Mincho" w:hAnsi="Aptos"/>
          <w:kern w:val="2"/>
          <w:sz w:val="24"/>
          <w:szCs w:val="24"/>
          <w:lang w:eastAsia="ja-JP"/>
        </w:rPr>
      </w:pPr>
      <w:r>
        <w:t>6.14.2</w:t>
      </w:r>
      <w:r w:rsidRPr="00CC3EF3">
        <w:rPr>
          <w:rFonts w:ascii="Aptos" w:eastAsia="Yu Mincho" w:hAnsi="Aptos"/>
          <w:kern w:val="2"/>
          <w:sz w:val="24"/>
          <w:szCs w:val="24"/>
          <w:lang w:eastAsia="ja-JP"/>
        </w:rPr>
        <w:tab/>
      </w:r>
      <w:r>
        <w:t>Requirements</w:t>
      </w:r>
      <w:r>
        <w:tab/>
      </w:r>
      <w:r>
        <w:fldChar w:fldCharType="begin"/>
      </w:r>
      <w:r>
        <w:instrText xml:space="preserve"> PAGEREF _Toc201930681 \h </w:instrText>
      </w:r>
      <w:r>
        <w:fldChar w:fldCharType="separate"/>
      </w:r>
      <w:r>
        <w:t>38</w:t>
      </w:r>
      <w:r>
        <w:fldChar w:fldCharType="end"/>
      </w:r>
    </w:p>
    <w:p w14:paraId="0570B625" w14:textId="77777777" w:rsidR="001D403F" w:rsidRPr="00CC3EF3" w:rsidRDefault="001D403F">
      <w:pPr>
        <w:pStyle w:val="TOC2"/>
        <w:rPr>
          <w:rFonts w:ascii="Aptos" w:eastAsia="Yu Mincho" w:hAnsi="Aptos"/>
          <w:kern w:val="2"/>
          <w:sz w:val="24"/>
          <w:szCs w:val="24"/>
          <w:lang w:eastAsia="ja-JP"/>
        </w:rPr>
      </w:pPr>
      <w:r>
        <w:t>6.15</w:t>
      </w:r>
      <w:r w:rsidRPr="00CC3EF3">
        <w:rPr>
          <w:rFonts w:ascii="Aptos" w:eastAsia="Yu Mincho" w:hAnsi="Aptos"/>
          <w:kern w:val="2"/>
          <w:sz w:val="24"/>
          <w:szCs w:val="24"/>
          <w:lang w:eastAsia="ja-JP"/>
        </w:rPr>
        <w:tab/>
      </w:r>
      <w:r>
        <w:t>Energy efficiency</w:t>
      </w:r>
      <w:r>
        <w:tab/>
      </w:r>
      <w:r>
        <w:fldChar w:fldCharType="begin"/>
      </w:r>
      <w:r>
        <w:instrText xml:space="preserve"> PAGEREF _Toc201930682 \h </w:instrText>
      </w:r>
      <w:r>
        <w:fldChar w:fldCharType="separate"/>
      </w:r>
      <w:r>
        <w:t>39</w:t>
      </w:r>
      <w:r>
        <w:fldChar w:fldCharType="end"/>
      </w:r>
    </w:p>
    <w:p w14:paraId="50086083" w14:textId="77777777" w:rsidR="001D403F" w:rsidRPr="00CC3EF3" w:rsidRDefault="001D403F">
      <w:pPr>
        <w:pStyle w:val="TOC3"/>
        <w:rPr>
          <w:rFonts w:ascii="Aptos" w:eastAsia="Yu Mincho" w:hAnsi="Aptos"/>
          <w:kern w:val="2"/>
          <w:sz w:val="24"/>
          <w:szCs w:val="24"/>
          <w:lang w:eastAsia="ja-JP"/>
        </w:rPr>
      </w:pPr>
      <w:r>
        <w:t>6.15.1</w:t>
      </w:r>
      <w:r w:rsidRPr="00CC3EF3">
        <w:rPr>
          <w:rFonts w:ascii="Aptos" w:eastAsia="Yu Mincho" w:hAnsi="Aptos"/>
          <w:kern w:val="2"/>
          <w:sz w:val="24"/>
          <w:szCs w:val="24"/>
          <w:lang w:eastAsia="ja-JP"/>
        </w:rPr>
        <w:tab/>
      </w:r>
      <w:r>
        <w:t>Description</w:t>
      </w:r>
      <w:r>
        <w:tab/>
      </w:r>
      <w:r>
        <w:fldChar w:fldCharType="begin"/>
      </w:r>
      <w:r>
        <w:instrText xml:space="preserve"> PAGEREF _Toc201930683 \h </w:instrText>
      </w:r>
      <w:r>
        <w:fldChar w:fldCharType="separate"/>
      </w:r>
      <w:r>
        <w:t>39</w:t>
      </w:r>
      <w:r>
        <w:fldChar w:fldCharType="end"/>
      </w:r>
    </w:p>
    <w:p w14:paraId="6C6B6ED5" w14:textId="77777777" w:rsidR="001D403F" w:rsidRPr="00CC3EF3" w:rsidRDefault="001D403F">
      <w:pPr>
        <w:pStyle w:val="TOC3"/>
        <w:rPr>
          <w:rFonts w:ascii="Aptos" w:eastAsia="Yu Mincho" w:hAnsi="Aptos"/>
          <w:kern w:val="2"/>
          <w:sz w:val="24"/>
          <w:szCs w:val="24"/>
          <w:lang w:eastAsia="ja-JP"/>
        </w:rPr>
      </w:pPr>
      <w:r>
        <w:t>6.15.2</w:t>
      </w:r>
      <w:r w:rsidRPr="00CC3EF3">
        <w:rPr>
          <w:rFonts w:ascii="Aptos" w:eastAsia="Yu Mincho" w:hAnsi="Aptos"/>
          <w:kern w:val="2"/>
          <w:sz w:val="24"/>
          <w:szCs w:val="24"/>
          <w:lang w:eastAsia="ja-JP"/>
        </w:rPr>
        <w:tab/>
      </w:r>
      <w:r>
        <w:t>Requirements</w:t>
      </w:r>
      <w:r>
        <w:tab/>
      </w:r>
      <w:r>
        <w:fldChar w:fldCharType="begin"/>
      </w:r>
      <w:r>
        <w:instrText xml:space="preserve"> PAGEREF _Toc201930684 \h </w:instrText>
      </w:r>
      <w:r>
        <w:fldChar w:fldCharType="separate"/>
      </w:r>
      <w:r>
        <w:t>39</w:t>
      </w:r>
      <w:r>
        <w:fldChar w:fldCharType="end"/>
      </w:r>
    </w:p>
    <w:p w14:paraId="7087DB22" w14:textId="77777777" w:rsidR="001D403F" w:rsidRPr="00CC3EF3" w:rsidRDefault="001D403F">
      <w:pPr>
        <w:pStyle w:val="TOC2"/>
        <w:rPr>
          <w:rFonts w:ascii="Aptos" w:eastAsia="Yu Mincho" w:hAnsi="Aptos"/>
          <w:kern w:val="2"/>
          <w:sz w:val="24"/>
          <w:szCs w:val="24"/>
          <w:lang w:eastAsia="ja-JP"/>
        </w:rPr>
      </w:pPr>
      <w:r>
        <w:t>6.</w:t>
      </w:r>
      <w:r w:rsidRPr="0017546E">
        <w:rPr>
          <w:rFonts w:eastAsia="SimSun"/>
          <w:lang w:val="en-US" w:eastAsia="zh-CN"/>
        </w:rPr>
        <w:t>15a</w:t>
      </w:r>
      <w:r w:rsidRPr="00CC3EF3">
        <w:rPr>
          <w:rFonts w:ascii="Aptos" w:eastAsia="Yu Mincho" w:hAnsi="Aptos"/>
          <w:kern w:val="2"/>
          <w:sz w:val="24"/>
          <w:szCs w:val="24"/>
          <w:lang w:eastAsia="ja-JP"/>
        </w:rPr>
        <w:tab/>
      </w:r>
      <w:r>
        <w:t>Energy Efficiency as a Service Criteria</w:t>
      </w:r>
      <w:r>
        <w:tab/>
      </w:r>
      <w:r>
        <w:fldChar w:fldCharType="begin"/>
      </w:r>
      <w:r>
        <w:instrText xml:space="preserve"> PAGEREF _Toc201930685 \h </w:instrText>
      </w:r>
      <w:r>
        <w:fldChar w:fldCharType="separate"/>
      </w:r>
      <w:r>
        <w:t>39</w:t>
      </w:r>
      <w:r>
        <w:fldChar w:fldCharType="end"/>
      </w:r>
    </w:p>
    <w:p w14:paraId="26EEAE00"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_Toc201930686 \h </w:instrText>
      </w:r>
      <w:r>
        <w:fldChar w:fldCharType="separate"/>
      </w:r>
      <w:r>
        <w:t>39</w:t>
      </w:r>
      <w:r>
        <w:fldChar w:fldCharType="end"/>
      </w:r>
    </w:p>
    <w:p w14:paraId="2D95F936" w14:textId="77777777" w:rsidR="001D403F" w:rsidRPr="00CC3EF3" w:rsidRDefault="001D403F">
      <w:pPr>
        <w:pStyle w:val="TOC3"/>
        <w:rPr>
          <w:rFonts w:ascii="Aptos" w:eastAsia="Yu Mincho" w:hAnsi="Aptos"/>
          <w:kern w:val="2"/>
          <w:sz w:val="24"/>
          <w:szCs w:val="24"/>
          <w:lang w:eastAsia="ja-JP"/>
        </w:rPr>
      </w:pPr>
      <w:r>
        <w:t>6.</w:t>
      </w:r>
      <w:r w:rsidRPr="0017546E">
        <w:rPr>
          <w:lang w:val="en-US" w:eastAsia="zh-CN"/>
        </w:rPr>
        <w:t>15a</w:t>
      </w:r>
      <w:r>
        <w:t>.2</w:t>
      </w:r>
      <w:r w:rsidRPr="00CC3EF3">
        <w:rPr>
          <w:rFonts w:ascii="Aptos" w:eastAsia="Yu Mincho" w:hAnsi="Aptos"/>
          <w:kern w:val="2"/>
          <w:sz w:val="24"/>
          <w:szCs w:val="24"/>
          <w:lang w:eastAsia="ja-JP"/>
        </w:rPr>
        <w:tab/>
      </w:r>
      <w:r>
        <w:t>Energy related information as a service criteria</w:t>
      </w:r>
      <w:r>
        <w:tab/>
      </w:r>
      <w:r>
        <w:fldChar w:fldCharType="begin"/>
      </w:r>
      <w:r>
        <w:instrText xml:space="preserve"> PAGEREF _Toc201930687 \h </w:instrText>
      </w:r>
      <w:r>
        <w:fldChar w:fldCharType="separate"/>
      </w:r>
      <w:r>
        <w:t>40</w:t>
      </w:r>
      <w:r>
        <w:fldChar w:fldCharType="end"/>
      </w:r>
    </w:p>
    <w:p w14:paraId="6D8663D5" w14:textId="77777777" w:rsidR="001D403F" w:rsidRPr="00CC3EF3" w:rsidRDefault="001D403F">
      <w:pPr>
        <w:pStyle w:val="TOC4"/>
        <w:rPr>
          <w:rFonts w:ascii="Aptos" w:eastAsia="Yu Mincho" w:hAnsi="Aptos"/>
          <w:kern w:val="2"/>
          <w:sz w:val="24"/>
          <w:szCs w:val="24"/>
          <w:lang w:eastAsia="ja-JP"/>
        </w:rPr>
      </w:pPr>
      <w:r>
        <w:t>6.</w:t>
      </w:r>
      <w:r w:rsidRPr="0017546E">
        <w:rPr>
          <w:lang w:val="en-US" w:eastAsia="zh-CN"/>
        </w:rPr>
        <w:t>15a</w:t>
      </w:r>
      <w:r>
        <w:t>.2.1</w:t>
      </w:r>
      <w:r w:rsidRPr="00CC3EF3">
        <w:rPr>
          <w:rFonts w:ascii="Aptos" w:eastAsia="Yu Mincho" w:hAnsi="Aptos"/>
          <w:kern w:val="2"/>
          <w:sz w:val="24"/>
          <w:szCs w:val="24"/>
          <w:lang w:eastAsia="ja-JP"/>
        </w:rPr>
        <w:tab/>
      </w:r>
      <w:r>
        <w:t>Description</w:t>
      </w:r>
      <w:r>
        <w:tab/>
      </w:r>
      <w:r>
        <w:fldChar w:fldCharType="begin"/>
      </w:r>
      <w:r>
        <w:instrText xml:space="preserve"> PAGEREF _Toc201930688 \h </w:instrText>
      </w:r>
      <w:r>
        <w:fldChar w:fldCharType="separate"/>
      </w:r>
      <w:r>
        <w:t>40</w:t>
      </w:r>
      <w:r>
        <w:fldChar w:fldCharType="end"/>
      </w:r>
    </w:p>
    <w:p w14:paraId="57B0CCB3" w14:textId="77777777" w:rsidR="001D403F" w:rsidRPr="00CC3EF3" w:rsidRDefault="001D403F">
      <w:pPr>
        <w:pStyle w:val="TOC4"/>
        <w:rPr>
          <w:rFonts w:ascii="Aptos" w:eastAsia="Yu Mincho" w:hAnsi="Aptos"/>
          <w:kern w:val="2"/>
          <w:sz w:val="24"/>
          <w:szCs w:val="24"/>
          <w:lang w:eastAsia="ja-JP"/>
        </w:rPr>
      </w:pPr>
      <w:r>
        <w:t>6.</w:t>
      </w:r>
      <w:r w:rsidRPr="0017546E">
        <w:rPr>
          <w:lang w:val="en-US" w:eastAsia="zh-CN"/>
        </w:rPr>
        <w:t>15a</w:t>
      </w:r>
      <w:r>
        <w:t>.2.2</w:t>
      </w:r>
      <w:r w:rsidRPr="00CC3EF3">
        <w:rPr>
          <w:rFonts w:ascii="Aptos" w:eastAsia="Yu Mincho" w:hAnsi="Aptos"/>
          <w:kern w:val="2"/>
          <w:sz w:val="24"/>
          <w:szCs w:val="24"/>
          <w:lang w:eastAsia="ja-JP"/>
        </w:rPr>
        <w:tab/>
      </w:r>
      <w:r>
        <w:t>Requirements</w:t>
      </w:r>
      <w:r>
        <w:tab/>
      </w:r>
      <w:r>
        <w:fldChar w:fldCharType="begin"/>
      </w:r>
      <w:r>
        <w:instrText xml:space="preserve"> PAGEREF _Toc201930689 \h </w:instrText>
      </w:r>
      <w:r>
        <w:fldChar w:fldCharType="separate"/>
      </w:r>
      <w:r>
        <w:t>40</w:t>
      </w:r>
      <w:r>
        <w:fldChar w:fldCharType="end"/>
      </w:r>
    </w:p>
    <w:p w14:paraId="34A9E5A4"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3</w:t>
      </w:r>
      <w:r w:rsidRPr="00CC3EF3">
        <w:rPr>
          <w:rFonts w:ascii="Aptos" w:eastAsia="Yu Mincho" w:hAnsi="Aptos"/>
          <w:kern w:val="2"/>
          <w:sz w:val="24"/>
          <w:szCs w:val="24"/>
          <w:lang w:eastAsia="ja-JP"/>
        </w:rPr>
        <w:tab/>
      </w:r>
      <w:r>
        <w:rPr>
          <w:lang w:eastAsia="zh-CN"/>
        </w:rPr>
        <w:t>Support of different energy states</w:t>
      </w:r>
      <w:r>
        <w:tab/>
      </w:r>
      <w:r>
        <w:fldChar w:fldCharType="begin"/>
      </w:r>
      <w:r>
        <w:instrText xml:space="preserve"> PAGEREF _Toc201930690 \h </w:instrText>
      </w:r>
      <w:r>
        <w:fldChar w:fldCharType="separate"/>
      </w:r>
      <w:r>
        <w:t>41</w:t>
      </w:r>
      <w:r>
        <w:fldChar w:fldCharType="end"/>
      </w:r>
    </w:p>
    <w:p w14:paraId="74DB8CA8"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.3.1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_Toc201930691 \h </w:instrText>
      </w:r>
      <w:r>
        <w:fldChar w:fldCharType="separate"/>
      </w:r>
      <w:r>
        <w:t>41</w:t>
      </w:r>
      <w:r>
        <w:fldChar w:fldCharType="end"/>
      </w:r>
    </w:p>
    <w:p w14:paraId="25AFFF32"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.3.</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_Toc201930692 \h </w:instrText>
      </w:r>
      <w:r>
        <w:fldChar w:fldCharType="separate"/>
      </w:r>
      <w:r>
        <w:t>41</w:t>
      </w:r>
      <w:r>
        <w:fldChar w:fldCharType="end"/>
      </w:r>
    </w:p>
    <w:p w14:paraId="6BDDE5DF"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4</w:t>
      </w:r>
      <w:r w:rsidRPr="00CC3EF3">
        <w:rPr>
          <w:rFonts w:ascii="Aptos" w:eastAsia="Yu Mincho" w:hAnsi="Aptos"/>
          <w:kern w:val="2"/>
          <w:sz w:val="24"/>
          <w:szCs w:val="24"/>
          <w:lang w:eastAsia="ja-JP"/>
        </w:rPr>
        <w:tab/>
      </w:r>
      <w:r>
        <w:rPr>
          <w:lang w:eastAsia="zh-CN"/>
        </w:rPr>
        <w:t>Monitoring and measurement</w:t>
      </w:r>
      <w:r>
        <w:tab/>
      </w:r>
      <w:r>
        <w:fldChar w:fldCharType="begin"/>
      </w:r>
      <w:r>
        <w:instrText xml:space="preserve"> PAGEREF _Toc201930693 \h </w:instrText>
      </w:r>
      <w:r>
        <w:fldChar w:fldCharType="separate"/>
      </w:r>
      <w:r>
        <w:t>41</w:t>
      </w:r>
      <w:r>
        <w:fldChar w:fldCharType="end"/>
      </w:r>
    </w:p>
    <w:p w14:paraId="3AC88B81"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6.15a.4.1</w:t>
      </w:r>
      <w:r w:rsidRPr="000E4356">
        <w:rPr>
          <w:rFonts w:ascii="Aptos" w:eastAsia="Yu Mincho" w:hAnsi="Aptos"/>
          <w:kern w:val="2"/>
          <w:sz w:val="24"/>
          <w:szCs w:val="24"/>
          <w:lang w:val="fr-FR" w:eastAsia="ja-JP"/>
        </w:rPr>
        <w:tab/>
      </w:r>
      <w:r w:rsidRPr="000E4356">
        <w:rPr>
          <w:lang w:val="fr-FR" w:eastAsia="zh-CN"/>
        </w:rPr>
        <w:t>Description</w:t>
      </w:r>
      <w:r w:rsidRPr="000E4356">
        <w:rPr>
          <w:lang w:val="fr-FR"/>
        </w:rPr>
        <w:tab/>
      </w:r>
      <w:r>
        <w:fldChar w:fldCharType="begin"/>
      </w:r>
      <w:r w:rsidRPr="000E4356">
        <w:rPr>
          <w:lang w:val="fr-FR"/>
        </w:rPr>
        <w:instrText xml:space="preserve"> PAGEREF _Toc201930694 \h </w:instrText>
      </w:r>
      <w:r>
        <w:fldChar w:fldCharType="separate"/>
      </w:r>
      <w:r w:rsidRPr="000E4356">
        <w:rPr>
          <w:lang w:val="fr-FR"/>
        </w:rPr>
        <w:t>41</w:t>
      </w:r>
      <w:r>
        <w:fldChar w:fldCharType="end"/>
      </w:r>
    </w:p>
    <w:p w14:paraId="3A9CB87E"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6.15a.4.2</w:t>
      </w:r>
      <w:r w:rsidRPr="000E4356">
        <w:rPr>
          <w:rFonts w:ascii="Aptos" w:eastAsia="Yu Mincho" w:hAnsi="Aptos"/>
          <w:kern w:val="2"/>
          <w:sz w:val="24"/>
          <w:szCs w:val="24"/>
          <w:lang w:val="fr-FR" w:eastAsia="ja-JP"/>
        </w:rPr>
        <w:tab/>
      </w:r>
      <w:r w:rsidRPr="000E4356">
        <w:rPr>
          <w:lang w:val="fr-FR" w:eastAsia="zh-CN"/>
        </w:rPr>
        <w:t>Requirements</w:t>
      </w:r>
      <w:r w:rsidRPr="000E4356">
        <w:rPr>
          <w:lang w:val="fr-FR"/>
        </w:rPr>
        <w:tab/>
      </w:r>
      <w:r>
        <w:fldChar w:fldCharType="begin"/>
      </w:r>
      <w:r w:rsidRPr="000E4356">
        <w:rPr>
          <w:lang w:val="fr-FR"/>
        </w:rPr>
        <w:instrText xml:space="preserve"> PAGEREF _Toc201930695 \h </w:instrText>
      </w:r>
      <w:r>
        <w:fldChar w:fldCharType="separate"/>
      </w:r>
      <w:r w:rsidRPr="000E4356">
        <w:rPr>
          <w:lang w:val="fr-FR"/>
        </w:rPr>
        <w:t>41</w:t>
      </w:r>
      <w:r>
        <w:fldChar w:fldCharType="end"/>
      </w:r>
    </w:p>
    <w:p w14:paraId="295E9171" w14:textId="77777777" w:rsidR="001D403F" w:rsidRPr="000E4356" w:rsidRDefault="001D403F">
      <w:pPr>
        <w:pStyle w:val="TOC3"/>
        <w:rPr>
          <w:rFonts w:ascii="Aptos" w:eastAsia="Yu Mincho" w:hAnsi="Aptos"/>
          <w:kern w:val="2"/>
          <w:sz w:val="24"/>
          <w:szCs w:val="24"/>
          <w:lang w:val="fr-FR" w:eastAsia="ja-JP"/>
        </w:rPr>
      </w:pPr>
      <w:r w:rsidRPr="000E4356">
        <w:rPr>
          <w:lang w:val="fr-FR" w:eastAsia="zh-CN"/>
        </w:rPr>
        <w:t>6.15a.5</w:t>
      </w:r>
      <w:r w:rsidRPr="000E4356">
        <w:rPr>
          <w:rFonts w:ascii="Aptos" w:eastAsia="Yu Mincho" w:hAnsi="Aptos"/>
          <w:kern w:val="2"/>
          <w:sz w:val="24"/>
          <w:szCs w:val="24"/>
          <w:lang w:val="fr-FR" w:eastAsia="ja-JP"/>
        </w:rPr>
        <w:tab/>
      </w:r>
      <w:r w:rsidRPr="000E4356">
        <w:rPr>
          <w:lang w:val="fr-FR" w:eastAsia="zh-CN"/>
        </w:rPr>
        <w:t>Information exposure</w:t>
      </w:r>
      <w:r w:rsidRPr="000E4356">
        <w:rPr>
          <w:lang w:val="fr-FR"/>
        </w:rPr>
        <w:tab/>
      </w:r>
      <w:r>
        <w:fldChar w:fldCharType="begin"/>
      </w:r>
      <w:r w:rsidRPr="000E4356">
        <w:rPr>
          <w:lang w:val="fr-FR"/>
        </w:rPr>
        <w:instrText xml:space="preserve"> PAGEREF _Toc201930696 \h </w:instrText>
      </w:r>
      <w:r>
        <w:fldChar w:fldCharType="separate"/>
      </w:r>
      <w:r w:rsidRPr="000E4356">
        <w:rPr>
          <w:lang w:val="fr-FR"/>
        </w:rPr>
        <w:t>41</w:t>
      </w:r>
      <w:r>
        <w:fldChar w:fldCharType="end"/>
      </w:r>
    </w:p>
    <w:p w14:paraId="2BFE6376"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5</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_Toc201930697 \h </w:instrText>
      </w:r>
      <w:r>
        <w:fldChar w:fldCharType="separate"/>
      </w:r>
      <w:r>
        <w:t>41</w:t>
      </w:r>
      <w:r>
        <w:fldChar w:fldCharType="end"/>
      </w:r>
    </w:p>
    <w:p w14:paraId="593A5D50"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5</w:t>
      </w:r>
      <w:r>
        <w:rPr>
          <w:lang w:eastAsia="zh-CN"/>
        </w:rPr>
        <w:t>.</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_Toc201930698 \h </w:instrText>
      </w:r>
      <w:r>
        <w:fldChar w:fldCharType="separate"/>
      </w:r>
      <w:r>
        <w:t>42</w:t>
      </w:r>
      <w:r>
        <w:fldChar w:fldCharType="end"/>
      </w:r>
    </w:p>
    <w:p w14:paraId="2F1AAFCA"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sidRPr="00CC3EF3">
        <w:rPr>
          <w:rFonts w:ascii="Aptos" w:eastAsia="Yu Mincho" w:hAnsi="Aptos"/>
          <w:kern w:val="2"/>
          <w:sz w:val="24"/>
          <w:szCs w:val="24"/>
          <w:lang w:eastAsia="ja-JP"/>
        </w:rPr>
        <w:tab/>
      </w:r>
      <w:r>
        <w:rPr>
          <w:lang w:eastAsia="zh-CN"/>
        </w:rPr>
        <w:t xml:space="preserve">Network actions leveraging </w:t>
      </w:r>
      <w:r>
        <w:t>energy efficiency as a service criteria</w:t>
      </w:r>
      <w:r>
        <w:tab/>
      </w:r>
      <w:r>
        <w:fldChar w:fldCharType="begin"/>
      </w:r>
      <w:r>
        <w:instrText xml:space="preserve"> PAGEREF _Toc201930699 \h </w:instrText>
      </w:r>
      <w:r>
        <w:fldChar w:fldCharType="separate"/>
      </w:r>
      <w:r>
        <w:t>42</w:t>
      </w:r>
      <w:r>
        <w:fldChar w:fldCharType="end"/>
      </w:r>
    </w:p>
    <w:p w14:paraId="2DD6972D"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_Toc201930700 \h </w:instrText>
      </w:r>
      <w:r>
        <w:fldChar w:fldCharType="separate"/>
      </w:r>
      <w:r>
        <w:t>42</w:t>
      </w:r>
      <w:r>
        <w:fldChar w:fldCharType="end"/>
      </w:r>
    </w:p>
    <w:p w14:paraId="1C725511"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Pr>
          <w:lang w:eastAsia="zh-CN"/>
        </w:rPr>
        <w:t>.</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_Toc201930701 \h </w:instrText>
      </w:r>
      <w:r>
        <w:fldChar w:fldCharType="separate"/>
      </w:r>
      <w:r>
        <w:t>42</w:t>
      </w:r>
      <w:r>
        <w:fldChar w:fldCharType="end"/>
      </w:r>
    </w:p>
    <w:p w14:paraId="69363E19" w14:textId="77777777" w:rsidR="001D403F" w:rsidRPr="00CC3EF3" w:rsidRDefault="001D403F">
      <w:pPr>
        <w:pStyle w:val="TOC2"/>
        <w:rPr>
          <w:rFonts w:ascii="Aptos" w:eastAsia="Yu Mincho" w:hAnsi="Aptos"/>
          <w:kern w:val="2"/>
          <w:sz w:val="24"/>
          <w:szCs w:val="24"/>
          <w:lang w:eastAsia="ja-JP"/>
        </w:rPr>
      </w:pPr>
      <w:r>
        <w:t>6.16</w:t>
      </w:r>
      <w:r w:rsidRPr="00CC3EF3">
        <w:rPr>
          <w:rFonts w:ascii="Aptos" w:eastAsia="Yu Mincho" w:hAnsi="Aptos"/>
          <w:kern w:val="2"/>
          <w:sz w:val="24"/>
          <w:szCs w:val="24"/>
          <w:lang w:eastAsia="ja-JP"/>
        </w:rPr>
        <w:tab/>
      </w:r>
      <w:r>
        <w:t>Markets requiring minimal service levels</w:t>
      </w:r>
      <w:r>
        <w:tab/>
      </w:r>
      <w:r>
        <w:fldChar w:fldCharType="begin"/>
      </w:r>
      <w:r>
        <w:instrText xml:space="preserve"> PAGEREF _Toc201930702 \h </w:instrText>
      </w:r>
      <w:r>
        <w:fldChar w:fldCharType="separate"/>
      </w:r>
      <w:r>
        <w:t>43</w:t>
      </w:r>
      <w:r>
        <w:fldChar w:fldCharType="end"/>
      </w:r>
    </w:p>
    <w:p w14:paraId="60F92583" w14:textId="77777777" w:rsidR="001D403F" w:rsidRPr="00CC3EF3" w:rsidRDefault="001D403F">
      <w:pPr>
        <w:pStyle w:val="TOC3"/>
        <w:rPr>
          <w:rFonts w:ascii="Aptos" w:eastAsia="Yu Mincho" w:hAnsi="Aptos"/>
          <w:kern w:val="2"/>
          <w:sz w:val="24"/>
          <w:szCs w:val="24"/>
          <w:lang w:eastAsia="ja-JP"/>
        </w:rPr>
      </w:pPr>
      <w:r>
        <w:t>6.16.1</w:t>
      </w:r>
      <w:r w:rsidRPr="00CC3EF3">
        <w:rPr>
          <w:rFonts w:ascii="Aptos" w:eastAsia="Yu Mincho" w:hAnsi="Aptos"/>
          <w:kern w:val="2"/>
          <w:sz w:val="24"/>
          <w:szCs w:val="24"/>
          <w:lang w:eastAsia="ja-JP"/>
        </w:rPr>
        <w:tab/>
      </w:r>
      <w:r>
        <w:t>Description</w:t>
      </w:r>
      <w:r>
        <w:tab/>
      </w:r>
      <w:r>
        <w:fldChar w:fldCharType="begin"/>
      </w:r>
      <w:r>
        <w:instrText xml:space="preserve"> PAGEREF _Toc201930703 \h </w:instrText>
      </w:r>
      <w:r>
        <w:fldChar w:fldCharType="separate"/>
      </w:r>
      <w:r>
        <w:t>43</w:t>
      </w:r>
      <w:r>
        <w:fldChar w:fldCharType="end"/>
      </w:r>
    </w:p>
    <w:p w14:paraId="51210A06" w14:textId="77777777" w:rsidR="001D403F" w:rsidRPr="00CC3EF3" w:rsidRDefault="001D403F">
      <w:pPr>
        <w:pStyle w:val="TOC3"/>
        <w:rPr>
          <w:rFonts w:ascii="Aptos" w:eastAsia="Yu Mincho" w:hAnsi="Aptos"/>
          <w:kern w:val="2"/>
          <w:sz w:val="24"/>
          <w:szCs w:val="24"/>
          <w:lang w:eastAsia="ja-JP"/>
        </w:rPr>
      </w:pPr>
      <w:r>
        <w:t>6.16.2</w:t>
      </w:r>
      <w:r w:rsidRPr="00CC3EF3">
        <w:rPr>
          <w:rFonts w:ascii="Aptos" w:eastAsia="Yu Mincho" w:hAnsi="Aptos"/>
          <w:kern w:val="2"/>
          <w:sz w:val="24"/>
          <w:szCs w:val="24"/>
          <w:lang w:eastAsia="ja-JP"/>
        </w:rPr>
        <w:tab/>
      </w:r>
      <w:r>
        <w:t>Requirements</w:t>
      </w:r>
      <w:r>
        <w:tab/>
      </w:r>
      <w:r>
        <w:fldChar w:fldCharType="begin"/>
      </w:r>
      <w:r>
        <w:instrText xml:space="preserve"> PAGEREF _Toc201930704 \h </w:instrText>
      </w:r>
      <w:r>
        <w:fldChar w:fldCharType="separate"/>
      </w:r>
      <w:r>
        <w:t>43</w:t>
      </w:r>
      <w:r>
        <w:fldChar w:fldCharType="end"/>
      </w:r>
    </w:p>
    <w:p w14:paraId="7B8A768C" w14:textId="77777777" w:rsidR="001D403F" w:rsidRPr="00CC3EF3" w:rsidRDefault="001D403F">
      <w:pPr>
        <w:pStyle w:val="TOC2"/>
        <w:rPr>
          <w:rFonts w:ascii="Aptos" w:eastAsia="Yu Mincho" w:hAnsi="Aptos"/>
          <w:kern w:val="2"/>
          <w:sz w:val="24"/>
          <w:szCs w:val="24"/>
          <w:lang w:eastAsia="ja-JP"/>
        </w:rPr>
      </w:pPr>
      <w:r>
        <w:t>6.17</w:t>
      </w:r>
      <w:r w:rsidRPr="00CC3EF3">
        <w:rPr>
          <w:rFonts w:ascii="Aptos" w:eastAsia="Yu Mincho" w:hAnsi="Aptos"/>
          <w:kern w:val="2"/>
          <w:sz w:val="24"/>
          <w:szCs w:val="24"/>
          <w:lang w:eastAsia="ja-JP"/>
        </w:rPr>
        <w:tab/>
      </w:r>
      <w:r>
        <w:t xml:space="preserve">Extreme long range coverage </w:t>
      </w:r>
      <w:r>
        <w:rPr>
          <w:lang w:eastAsia="zh-CN"/>
        </w:rPr>
        <w:t>in low density areas</w:t>
      </w:r>
      <w:r>
        <w:tab/>
      </w:r>
      <w:r>
        <w:fldChar w:fldCharType="begin"/>
      </w:r>
      <w:r>
        <w:instrText xml:space="preserve"> PAGEREF _Toc201930705 \h </w:instrText>
      </w:r>
      <w:r>
        <w:fldChar w:fldCharType="separate"/>
      </w:r>
      <w:r>
        <w:t>43</w:t>
      </w:r>
      <w:r>
        <w:fldChar w:fldCharType="end"/>
      </w:r>
    </w:p>
    <w:p w14:paraId="09F2C80E" w14:textId="77777777" w:rsidR="001D403F" w:rsidRPr="00CC3EF3" w:rsidRDefault="001D403F">
      <w:pPr>
        <w:pStyle w:val="TOC3"/>
        <w:rPr>
          <w:rFonts w:ascii="Aptos" w:eastAsia="Yu Mincho" w:hAnsi="Aptos"/>
          <w:kern w:val="2"/>
          <w:sz w:val="24"/>
          <w:szCs w:val="24"/>
          <w:lang w:eastAsia="ja-JP"/>
        </w:rPr>
      </w:pPr>
      <w:r>
        <w:t>6.17.1</w:t>
      </w:r>
      <w:r w:rsidRPr="00CC3EF3">
        <w:rPr>
          <w:rFonts w:ascii="Aptos" w:eastAsia="Yu Mincho" w:hAnsi="Aptos"/>
          <w:kern w:val="2"/>
          <w:sz w:val="24"/>
          <w:szCs w:val="24"/>
          <w:lang w:eastAsia="ja-JP"/>
        </w:rPr>
        <w:tab/>
      </w:r>
      <w:r>
        <w:t>Description</w:t>
      </w:r>
      <w:r>
        <w:tab/>
      </w:r>
      <w:r>
        <w:fldChar w:fldCharType="begin"/>
      </w:r>
      <w:r>
        <w:instrText xml:space="preserve"> PAGEREF _Toc201930706 \h </w:instrText>
      </w:r>
      <w:r>
        <w:fldChar w:fldCharType="separate"/>
      </w:r>
      <w:r>
        <w:t>43</w:t>
      </w:r>
      <w:r>
        <w:fldChar w:fldCharType="end"/>
      </w:r>
    </w:p>
    <w:p w14:paraId="41F189D7" w14:textId="77777777" w:rsidR="001D403F" w:rsidRPr="00CC3EF3" w:rsidRDefault="001D403F">
      <w:pPr>
        <w:pStyle w:val="TOC3"/>
        <w:rPr>
          <w:rFonts w:ascii="Aptos" w:eastAsia="Yu Mincho" w:hAnsi="Aptos"/>
          <w:kern w:val="2"/>
          <w:sz w:val="24"/>
          <w:szCs w:val="24"/>
          <w:lang w:eastAsia="ja-JP"/>
        </w:rPr>
      </w:pPr>
      <w:r>
        <w:t>6.17.2</w:t>
      </w:r>
      <w:r w:rsidRPr="00CC3EF3">
        <w:rPr>
          <w:rFonts w:ascii="Aptos" w:eastAsia="Yu Mincho" w:hAnsi="Aptos"/>
          <w:kern w:val="2"/>
          <w:sz w:val="24"/>
          <w:szCs w:val="24"/>
          <w:lang w:eastAsia="ja-JP"/>
        </w:rPr>
        <w:tab/>
      </w:r>
      <w:r>
        <w:t>Requirements</w:t>
      </w:r>
      <w:r>
        <w:tab/>
      </w:r>
      <w:r>
        <w:fldChar w:fldCharType="begin"/>
      </w:r>
      <w:r>
        <w:instrText xml:space="preserve"> PAGEREF _Toc201930707 \h </w:instrText>
      </w:r>
      <w:r>
        <w:fldChar w:fldCharType="separate"/>
      </w:r>
      <w:r>
        <w:t>43</w:t>
      </w:r>
      <w:r>
        <w:fldChar w:fldCharType="end"/>
      </w:r>
    </w:p>
    <w:p w14:paraId="6A41E541" w14:textId="77777777" w:rsidR="001D403F" w:rsidRPr="00CC3EF3" w:rsidRDefault="001D403F">
      <w:pPr>
        <w:pStyle w:val="TOC2"/>
        <w:rPr>
          <w:rFonts w:ascii="Aptos" w:eastAsia="Yu Mincho" w:hAnsi="Aptos"/>
          <w:kern w:val="2"/>
          <w:sz w:val="24"/>
          <w:szCs w:val="24"/>
          <w:lang w:eastAsia="ja-JP"/>
        </w:rPr>
      </w:pPr>
      <w:r>
        <w:rPr>
          <w:lang w:eastAsia="zh-CN"/>
        </w:rPr>
        <w:t>6</w:t>
      </w:r>
      <w:r>
        <w:t>.18</w:t>
      </w:r>
      <w:r w:rsidRPr="00CC3EF3">
        <w:rPr>
          <w:rFonts w:ascii="Aptos" w:eastAsia="Yu Mincho" w:hAnsi="Aptos"/>
          <w:kern w:val="2"/>
          <w:sz w:val="24"/>
          <w:szCs w:val="24"/>
          <w:lang w:eastAsia="ja-JP"/>
        </w:rPr>
        <w:tab/>
      </w:r>
      <w:r>
        <w:rPr>
          <w:lang w:eastAsia="zh-CN"/>
        </w:rPr>
        <w:t>Multi-network connectivity and service delivery across operators</w:t>
      </w:r>
      <w:r>
        <w:tab/>
      </w:r>
      <w:r>
        <w:fldChar w:fldCharType="begin"/>
      </w:r>
      <w:r>
        <w:instrText xml:space="preserve"> PAGEREF _Toc201930708 \h </w:instrText>
      </w:r>
      <w:r>
        <w:fldChar w:fldCharType="separate"/>
      </w:r>
      <w:r>
        <w:t>44</w:t>
      </w:r>
      <w:r>
        <w:fldChar w:fldCharType="end"/>
      </w:r>
    </w:p>
    <w:p w14:paraId="7D04DAE2" w14:textId="77777777" w:rsidR="001D403F" w:rsidRPr="00CC3EF3" w:rsidRDefault="001D403F">
      <w:pPr>
        <w:pStyle w:val="TOC3"/>
        <w:rPr>
          <w:rFonts w:ascii="Aptos" w:eastAsia="Yu Mincho" w:hAnsi="Aptos"/>
          <w:kern w:val="2"/>
          <w:sz w:val="24"/>
          <w:szCs w:val="24"/>
          <w:lang w:eastAsia="ja-JP"/>
        </w:rPr>
      </w:pPr>
      <w:r>
        <w:rPr>
          <w:lang w:eastAsia="zh-CN"/>
        </w:rPr>
        <w:t>6.18.1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_Toc201930709 \h </w:instrText>
      </w:r>
      <w:r>
        <w:fldChar w:fldCharType="separate"/>
      </w:r>
      <w:r>
        <w:t>44</w:t>
      </w:r>
      <w:r>
        <w:fldChar w:fldCharType="end"/>
      </w:r>
    </w:p>
    <w:p w14:paraId="3E4DFC00" w14:textId="77777777" w:rsidR="001D403F" w:rsidRPr="00CC3EF3" w:rsidRDefault="001D403F">
      <w:pPr>
        <w:pStyle w:val="TOC3"/>
        <w:rPr>
          <w:rFonts w:ascii="Aptos" w:eastAsia="Yu Mincho" w:hAnsi="Aptos"/>
          <w:kern w:val="2"/>
          <w:sz w:val="24"/>
          <w:szCs w:val="24"/>
          <w:lang w:eastAsia="ja-JP"/>
        </w:rPr>
      </w:pPr>
      <w:r>
        <w:rPr>
          <w:lang w:eastAsia="zh-CN"/>
        </w:rPr>
        <w:t>6.18.2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_Toc201930710 \h </w:instrText>
      </w:r>
      <w:r>
        <w:fldChar w:fldCharType="separate"/>
      </w:r>
      <w:r>
        <w:t>44</w:t>
      </w:r>
      <w:r>
        <w:fldChar w:fldCharType="end"/>
      </w:r>
    </w:p>
    <w:p w14:paraId="50C9550E" w14:textId="77777777" w:rsidR="001D403F" w:rsidRPr="00CC3EF3" w:rsidRDefault="001D403F">
      <w:pPr>
        <w:pStyle w:val="TOC2"/>
        <w:rPr>
          <w:rFonts w:ascii="Aptos" w:eastAsia="Yu Mincho" w:hAnsi="Aptos"/>
          <w:kern w:val="2"/>
          <w:sz w:val="24"/>
          <w:szCs w:val="24"/>
          <w:lang w:eastAsia="ja-JP"/>
        </w:rPr>
      </w:pPr>
      <w:r>
        <w:t>6.19</w:t>
      </w:r>
      <w:r w:rsidRPr="00CC3EF3">
        <w:rPr>
          <w:rFonts w:ascii="Aptos" w:eastAsia="Yu Mincho" w:hAnsi="Aptos"/>
          <w:kern w:val="2"/>
          <w:sz w:val="24"/>
          <w:szCs w:val="24"/>
          <w:lang w:eastAsia="ja-JP"/>
        </w:rPr>
        <w:tab/>
      </w:r>
      <w:r>
        <w:t>3GPP access network selection</w:t>
      </w:r>
      <w:r>
        <w:tab/>
      </w:r>
      <w:r>
        <w:fldChar w:fldCharType="begin"/>
      </w:r>
      <w:r>
        <w:instrText xml:space="preserve"> PAGEREF _Toc201930711 \h </w:instrText>
      </w:r>
      <w:r>
        <w:fldChar w:fldCharType="separate"/>
      </w:r>
      <w:r>
        <w:t>44</w:t>
      </w:r>
      <w:r>
        <w:fldChar w:fldCharType="end"/>
      </w:r>
    </w:p>
    <w:p w14:paraId="56D0D7BF" w14:textId="77777777" w:rsidR="001D403F" w:rsidRPr="00CC3EF3" w:rsidRDefault="001D403F">
      <w:pPr>
        <w:pStyle w:val="TOC3"/>
        <w:rPr>
          <w:rFonts w:ascii="Aptos" w:eastAsia="Yu Mincho" w:hAnsi="Aptos"/>
          <w:kern w:val="2"/>
          <w:sz w:val="24"/>
          <w:szCs w:val="24"/>
          <w:lang w:eastAsia="ja-JP"/>
        </w:rPr>
      </w:pPr>
      <w:r>
        <w:t>6.19.1</w:t>
      </w:r>
      <w:r w:rsidRPr="00CC3EF3">
        <w:rPr>
          <w:rFonts w:ascii="Aptos" w:eastAsia="Yu Mincho" w:hAnsi="Aptos"/>
          <w:kern w:val="2"/>
          <w:sz w:val="24"/>
          <w:szCs w:val="24"/>
          <w:lang w:eastAsia="ja-JP"/>
        </w:rPr>
        <w:tab/>
      </w:r>
      <w:r>
        <w:t>Description</w:t>
      </w:r>
      <w:r>
        <w:tab/>
      </w:r>
      <w:r>
        <w:fldChar w:fldCharType="begin"/>
      </w:r>
      <w:r>
        <w:instrText xml:space="preserve"> PAGEREF _Toc201930712 \h </w:instrText>
      </w:r>
      <w:r>
        <w:fldChar w:fldCharType="separate"/>
      </w:r>
      <w:r>
        <w:t>44</w:t>
      </w:r>
      <w:r>
        <w:fldChar w:fldCharType="end"/>
      </w:r>
    </w:p>
    <w:p w14:paraId="24F1962D" w14:textId="77777777" w:rsidR="001D403F" w:rsidRPr="00CC3EF3" w:rsidRDefault="001D403F">
      <w:pPr>
        <w:pStyle w:val="TOC3"/>
        <w:rPr>
          <w:rFonts w:ascii="Aptos" w:eastAsia="Yu Mincho" w:hAnsi="Aptos"/>
          <w:kern w:val="2"/>
          <w:sz w:val="24"/>
          <w:szCs w:val="24"/>
          <w:lang w:eastAsia="ja-JP"/>
        </w:rPr>
      </w:pPr>
      <w:r>
        <w:t>6.19.2</w:t>
      </w:r>
      <w:r w:rsidRPr="00CC3EF3">
        <w:rPr>
          <w:rFonts w:ascii="Aptos" w:eastAsia="Yu Mincho" w:hAnsi="Aptos"/>
          <w:kern w:val="2"/>
          <w:sz w:val="24"/>
          <w:szCs w:val="24"/>
          <w:lang w:eastAsia="ja-JP"/>
        </w:rPr>
        <w:tab/>
      </w:r>
      <w:r>
        <w:t>Requirements</w:t>
      </w:r>
      <w:r>
        <w:tab/>
      </w:r>
      <w:r>
        <w:fldChar w:fldCharType="begin"/>
      </w:r>
      <w:r>
        <w:instrText xml:space="preserve"> PAGEREF _Toc201930713 \h </w:instrText>
      </w:r>
      <w:r>
        <w:fldChar w:fldCharType="separate"/>
      </w:r>
      <w:r>
        <w:t>45</w:t>
      </w:r>
      <w:r>
        <w:fldChar w:fldCharType="end"/>
      </w:r>
    </w:p>
    <w:p w14:paraId="631B0361" w14:textId="77777777" w:rsidR="001D403F" w:rsidRPr="00CC3EF3" w:rsidRDefault="001D403F">
      <w:pPr>
        <w:pStyle w:val="TOC2"/>
        <w:rPr>
          <w:rFonts w:ascii="Aptos" w:eastAsia="Yu Mincho" w:hAnsi="Aptos"/>
          <w:kern w:val="2"/>
          <w:sz w:val="24"/>
          <w:szCs w:val="24"/>
          <w:lang w:eastAsia="ja-JP"/>
        </w:rPr>
      </w:pPr>
      <w:r>
        <w:t>6.20</w:t>
      </w:r>
      <w:r w:rsidRPr="00CC3EF3">
        <w:rPr>
          <w:rFonts w:ascii="Aptos" w:eastAsia="Yu Mincho" w:hAnsi="Aptos"/>
          <w:kern w:val="2"/>
          <w:sz w:val="24"/>
          <w:szCs w:val="24"/>
          <w:lang w:eastAsia="ja-JP"/>
        </w:rPr>
        <w:tab/>
      </w:r>
      <w:r>
        <w:t>eV2X aspects</w:t>
      </w:r>
      <w:r>
        <w:tab/>
      </w:r>
      <w:r>
        <w:fldChar w:fldCharType="begin"/>
      </w:r>
      <w:r>
        <w:instrText xml:space="preserve"> PAGEREF _Toc201930714 \h </w:instrText>
      </w:r>
      <w:r>
        <w:fldChar w:fldCharType="separate"/>
      </w:r>
      <w:r>
        <w:t>45</w:t>
      </w:r>
      <w:r>
        <w:fldChar w:fldCharType="end"/>
      </w:r>
    </w:p>
    <w:p w14:paraId="1E5D8193" w14:textId="77777777" w:rsidR="001D403F" w:rsidRPr="00CC3EF3" w:rsidRDefault="001D403F">
      <w:pPr>
        <w:pStyle w:val="TOC3"/>
        <w:rPr>
          <w:rFonts w:ascii="Aptos" w:eastAsia="Yu Mincho" w:hAnsi="Aptos"/>
          <w:kern w:val="2"/>
          <w:sz w:val="24"/>
          <w:szCs w:val="24"/>
          <w:lang w:eastAsia="ja-JP"/>
        </w:rPr>
      </w:pPr>
      <w:r>
        <w:t>6.20.1</w:t>
      </w:r>
      <w:r w:rsidRPr="00CC3EF3">
        <w:rPr>
          <w:rFonts w:ascii="Aptos" w:eastAsia="Yu Mincho" w:hAnsi="Aptos"/>
          <w:kern w:val="2"/>
          <w:sz w:val="24"/>
          <w:szCs w:val="24"/>
          <w:lang w:eastAsia="ja-JP"/>
        </w:rPr>
        <w:tab/>
      </w:r>
      <w:r>
        <w:t>Description</w:t>
      </w:r>
      <w:r>
        <w:tab/>
      </w:r>
      <w:r>
        <w:fldChar w:fldCharType="begin"/>
      </w:r>
      <w:r>
        <w:instrText xml:space="preserve"> PAGEREF _Toc201930715 \h </w:instrText>
      </w:r>
      <w:r>
        <w:fldChar w:fldCharType="separate"/>
      </w:r>
      <w:r>
        <w:t>45</w:t>
      </w:r>
      <w:r>
        <w:fldChar w:fldCharType="end"/>
      </w:r>
    </w:p>
    <w:p w14:paraId="04409602" w14:textId="77777777" w:rsidR="001D403F" w:rsidRPr="00CC3EF3" w:rsidRDefault="001D403F">
      <w:pPr>
        <w:pStyle w:val="TOC3"/>
        <w:rPr>
          <w:rFonts w:ascii="Aptos" w:eastAsia="Yu Mincho" w:hAnsi="Aptos"/>
          <w:kern w:val="2"/>
          <w:sz w:val="24"/>
          <w:szCs w:val="24"/>
          <w:lang w:eastAsia="ja-JP"/>
        </w:rPr>
      </w:pPr>
      <w:r>
        <w:t>6.20.2</w:t>
      </w:r>
      <w:r w:rsidRPr="00CC3EF3">
        <w:rPr>
          <w:rFonts w:ascii="Aptos" w:eastAsia="Yu Mincho" w:hAnsi="Aptos"/>
          <w:kern w:val="2"/>
          <w:sz w:val="24"/>
          <w:szCs w:val="24"/>
          <w:lang w:eastAsia="ja-JP"/>
        </w:rPr>
        <w:tab/>
      </w:r>
      <w:r>
        <w:t>Requirements</w:t>
      </w:r>
      <w:r>
        <w:tab/>
      </w:r>
      <w:r>
        <w:fldChar w:fldCharType="begin"/>
      </w:r>
      <w:r>
        <w:instrText xml:space="preserve"> PAGEREF _Toc201930716 \h </w:instrText>
      </w:r>
      <w:r>
        <w:fldChar w:fldCharType="separate"/>
      </w:r>
      <w:r>
        <w:t>45</w:t>
      </w:r>
      <w:r>
        <w:fldChar w:fldCharType="end"/>
      </w:r>
    </w:p>
    <w:p w14:paraId="3CC787A5" w14:textId="77777777" w:rsidR="001D403F" w:rsidRPr="00CC3EF3" w:rsidRDefault="001D403F">
      <w:pPr>
        <w:pStyle w:val="TOC2"/>
        <w:rPr>
          <w:rFonts w:ascii="Aptos" w:eastAsia="Yu Mincho" w:hAnsi="Aptos"/>
          <w:kern w:val="2"/>
          <w:sz w:val="24"/>
          <w:szCs w:val="24"/>
          <w:lang w:eastAsia="ja-JP"/>
        </w:rPr>
      </w:pPr>
      <w:r>
        <w:t>6.21</w:t>
      </w:r>
      <w:r w:rsidRPr="00CC3EF3">
        <w:rPr>
          <w:rFonts w:ascii="Aptos" w:eastAsia="Yu Mincho" w:hAnsi="Aptos"/>
          <w:kern w:val="2"/>
          <w:sz w:val="24"/>
          <w:szCs w:val="24"/>
          <w:lang w:eastAsia="ja-JP"/>
        </w:rPr>
        <w:tab/>
      </w:r>
      <w:r>
        <w:t>NG-RAN Sharing</w:t>
      </w:r>
      <w:r>
        <w:tab/>
      </w:r>
      <w:r>
        <w:fldChar w:fldCharType="begin"/>
      </w:r>
      <w:r>
        <w:instrText xml:space="preserve"> PAGEREF _Toc201930717 \h </w:instrText>
      </w:r>
      <w:r>
        <w:fldChar w:fldCharType="separate"/>
      </w:r>
      <w:r>
        <w:t>45</w:t>
      </w:r>
      <w:r>
        <w:fldChar w:fldCharType="end"/>
      </w:r>
    </w:p>
    <w:p w14:paraId="4DAB9244" w14:textId="77777777" w:rsidR="001D403F" w:rsidRPr="00CC3EF3" w:rsidRDefault="001D403F">
      <w:pPr>
        <w:pStyle w:val="TOC3"/>
        <w:rPr>
          <w:rFonts w:ascii="Aptos" w:eastAsia="Yu Mincho" w:hAnsi="Aptos"/>
          <w:kern w:val="2"/>
          <w:sz w:val="24"/>
          <w:szCs w:val="24"/>
          <w:lang w:eastAsia="ja-JP"/>
        </w:rPr>
      </w:pPr>
      <w:r>
        <w:t>6.21.1</w:t>
      </w:r>
      <w:r w:rsidRPr="00CC3EF3">
        <w:rPr>
          <w:rFonts w:ascii="Aptos" w:eastAsia="Yu Mincho" w:hAnsi="Aptos"/>
          <w:kern w:val="2"/>
          <w:sz w:val="24"/>
          <w:szCs w:val="24"/>
          <w:lang w:eastAsia="ja-JP"/>
        </w:rPr>
        <w:tab/>
      </w:r>
      <w:r>
        <w:t>Description</w:t>
      </w:r>
      <w:r>
        <w:tab/>
      </w:r>
      <w:r>
        <w:fldChar w:fldCharType="begin"/>
      </w:r>
      <w:r>
        <w:instrText xml:space="preserve"> PAGEREF _Toc201930718 \h </w:instrText>
      </w:r>
      <w:r>
        <w:fldChar w:fldCharType="separate"/>
      </w:r>
      <w:r>
        <w:t>45</w:t>
      </w:r>
      <w:r>
        <w:fldChar w:fldCharType="end"/>
      </w:r>
    </w:p>
    <w:p w14:paraId="4A1725ED" w14:textId="77777777" w:rsidR="001D403F" w:rsidRPr="00CC3EF3" w:rsidRDefault="001D403F">
      <w:pPr>
        <w:pStyle w:val="TOC3"/>
        <w:rPr>
          <w:rFonts w:ascii="Aptos" w:eastAsia="Yu Mincho" w:hAnsi="Aptos"/>
          <w:kern w:val="2"/>
          <w:sz w:val="24"/>
          <w:szCs w:val="24"/>
          <w:lang w:eastAsia="ja-JP"/>
        </w:rPr>
      </w:pPr>
      <w:r>
        <w:t>6.21.2</w:t>
      </w:r>
      <w:r w:rsidRPr="00CC3EF3">
        <w:rPr>
          <w:rFonts w:ascii="Aptos" w:eastAsia="Yu Mincho" w:hAnsi="Aptos"/>
          <w:kern w:val="2"/>
          <w:sz w:val="24"/>
          <w:szCs w:val="24"/>
          <w:lang w:eastAsia="ja-JP"/>
        </w:rPr>
        <w:tab/>
      </w:r>
      <w:r>
        <w:t>Requirements</w:t>
      </w:r>
      <w:r>
        <w:tab/>
      </w:r>
      <w:r>
        <w:fldChar w:fldCharType="begin"/>
      </w:r>
      <w:r>
        <w:instrText xml:space="preserve"> PAGEREF _Toc201930719 \h </w:instrText>
      </w:r>
      <w:r>
        <w:fldChar w:fldCharType="separate"/>
      </w:r>
      <w:r>
        <w:t>46</w:t>
      </w:r>
      <w:r>
        <w:fldChar w:fldCharType="end"/>
      </w:r>
    </w:p>
    <w:p w14:paraId="7516CC29" w14:textId="77777777" w:rsidR="001D403F" w:rsidRPr="00CC3EF3" w:rsidRDefault="001D403F">
      <w:pPr>
        <w:pStyle w:val="TOC4"/>
        <w:rPr>
          <w:rFonts w:ascii="Aptos" w:eastAsia="Yu Mincho" w:hAnsi="Aptos"/>
          <w:kern w:val="2"/>
          <w:sz w:val="24"/>
          <w:szCs w:val="24"/>
          <w:lang w:eastAsia="ja-JP"/>
        </w:rPr>
      </w:pPr>
      <w:r>
        <w:t>6.</w:t>
      </w:r>
      <w:r>
        <w:rPr>
          <w:lang w:eastAsia="zh-CN"/>
        </w:rPr>
        <w:t>21</w:t>
      </w:r>
      <w:r>
        <w:t>.2.1</w:t>
      </w:r>
      <w:r w:rsidRPr="00CC3EF3">
        <w:rPr>
          <w:rFonts w:ascii="Aptos" w:eastAsia="Yu Mincho" w:hAnsi="Aptos"/>
          <w:kern w:val="2"/>
          <w:sz w:val="24"/>
          <w:szCs w:val="24"/>
          <w:lang w:eastAsia="ja-JP"/>
        </w:rPr>
        <w:tab/>
      </w:r>
      <w:r>
        <w:t>General</w:t>
      </w:r>
      <w:r>
        <w:tab/>
      </w:r>
      <w:r>
        <w:fldChar w:fldCharType="begin"/>
      </w:r>
      <w:r>
        <w:instrText xml:space="preserve"> PAGEREF _Toc201930720 \h </w:instrText>
      </w:r>
      <w:r>
        <w:fldChar w:fldCharType="separate"/>
      </w:r>
      <w:r>
        <w:t>46</w:t>
      </w:r>
      <w:r>
        <w:fldChar w:fldCharType="end"/>
      </w:r>
    </w:p>
    <w:p w14:paraId="06A343A6" w14:textId="77777777" w:rsidR="001D403F" w:rsidRPr="00CC3EF3" w:rsidRDefault="001D403F">
      <w:pPr>
        <w:pStyle w:val="TOC4"/>
        <w:rPr>
          <w:rFonts w:ascii="Aptos" w:eastAsia="Yu Mincho" w:hAnsi="Aptos"/>
          <w:kern w:val="2"/>
          <w:sz w:val="24"/>
          <w:szCs w:val="24"/>
          <w:lang w:eastAsia="ja-JP"/>
        </w:rPr>
      </w:pPr>
      <w:r>
        <w:t>6.</w:t>
      </w:r>
      <w:r>
        <w:rPr>
          <w:lang w:eastAsia="zh-CN"/>
        </w:rPr>
        <w:t>21</w:t>
      </w:r>
      <w:r>
        <w:t>.2.</w:t>
      </w:r>
      <w:r>
        <w:rPr>
          <w:lang w:eastAsia="zh-CN"/>
        </w:rPr>
        <w:t>2</w:t>
      </w:r>
      <w:r w:rsidRPr="00CC3EF3">
        <w:rPr>
          <w:rFonts w:ascii="Aptos" w:eastAsia="Yu Mincho" w:hAnsi="Aptos"/>
          <w:kern w:val="2"/>
          <w:sz w:val="24"/>
          <w:szCs w:val="24"/>
          <w:lang w:eastAsia="ja-JP"/>
        </w:rPr>
        <w:tab/>
      </w:r>
      <w:r>
        <w:t xml:space="preserve">Indirect </w:t>
      </w:r>
      <w:r w:rsidRPr="0017546E">
        <w:rPr>
          <w:lang w:val="en-US" w:eastAsia="zh-CN"/>
        </w:rPr>
        <w:t>network sharing</w:t>
      </w:r>
      <w:r>
        <w:tab/>
      </w:r>
      <w:r>
        <w:fldChar w:fldCharType="begin"/>
      </w:r>
      <w:r>
        <w:instrText xml:space="preserve"> PAGEREF _Toc201930721 \h </w:instrText>
      </w:r>
      <w:r>
        <w:fldChar w:fldCharType="separate"/>
      </w:r>
      <w:r>
        <w:t>46</w:t>
      </w:r>
      <w:r>
        <w:fldChar w:fldCharType="end"/>
      </w:r>
    </w:p>
    <w:p w14:paraId="4066E96F" w14:textId="77777777" w:rsidR="001D403F" w:rsidRPr="00CC3EF3" w:rsidRDefault="001D403F">
      <w:pPr>
        <w:pStyle w:val="TOC2"/>
        <w:rPr>
          <w:rFonts w:ascii="Aptos" w:eastAsia="Yu Mincho" w:hAnsi="Aptos"/>
          <w:kern w:val="2"/>
          <w:sz w:val="24"/>
          <w:szCs w:val="24"/>
          <w:lang w:eastAsia="ja-JP"/>
        </w:rPr>
      </w:pPr>
      <w:r>
        <w:lastRenderedPageBreak/>
        <w:t>6.</w:t>
      </w:r>
      <w:r>
        <w:rPr>
          <w:lang w:eastAsia="ja-JP"/>
        </w:rPr>
        <w:t>22</w:t>
      </w:r>
      <w:r w:rsidRPr="00CC3EF3">
        <w:rPr>
          <w:rFonts w:ascii="Aptos" w:eastAsia="Yu Mincho" w:hAnsi="Aptos"/>
          <w:kern w:val="2"/>
          <w:sz w:val="24"/>
          <w:szCs w:val="24"/>
          <w:lang w:eastAsia="ja-JP"/>
        </w:rPr>
        <w:tab/>
      </w:r>
      <w:r>
        <w:rPr>
          <w:lang w:eastAsia="ja-JP"/>
        </w:rPr>
        <w:t>Unified access control</w:t>
      </w:r>
      <w:r>
        <w:tab/>
      </w:r>
      <w:r>
        <w:fldChar w:fldCharType="begin"/>
      </w:r>
      <w:r>
        <w:instrText xml:space="preserve"> PAGEREF _Toc201930722 \h </w:instrText>
      </w:r>
      <w:r>
        <w:fldChar w:fldCharType="separate"/>
      </w:r>
      <w:r>
        <w:t>47</w:t>
      </w:r>
      <w:r>
        <w:fldChar w:fldCharType="end"/>
      </w:r>
    </w:p>
    <w:p w14:paraId="47160EA8" w14:textId="77777777" w:rsidR="001D403F" w:rsidRPr="00CC3EF3" w:rsidRDefault="001D403F">
      <w:pPr>
        <w:pStyle w:val="TOC3"/>
        <w:rPr>
          <w:rFonts w:ascii="Aptos" w:eastAsia="Yu Mincho" w:hAnsi="Aptos"/>
          <w:kern w:val="2"/>
          <w:sz w:val="24"/>
          <w:szCs w:val="24"/>
          <w:lang w:eastAsia="ja-JP"/>
        </w:rPr>
      </w:pPr>
      <w:r>
        <w:t>6.</w:t>
      </w:r>
      <w:r>
        <w:rPr>
          <w:lang w:eastAsia="ja-JP"/>
        </w:rPr>
        <w:t>22</w:t>
      </w:r>
      <w:r>
        <w:t>.1</w:t>
      </w:r>
      <w:r w:rsidRPr="00CC3EF3">
        <w:rPr>
          <w:rFonts w:ascii="Aptos" w:eastAsia="Yu Mincho" w:hAnsi="Aptos"/>
          <w:kern w:val="2"/>
          <w:sz w:val="24"/>
          <w:szCs w:val="24"/>
          <w:lang w:eastAsia="ja-JP"/>
        </w:rPr>
        <w:tab/>
      </w:r>
      <w:r>
        <w:t>Description</w:t>
      </w:r>
      <w:r>
        <w:tab/>
      </w:r>
      <w:r>
        <w:fldChar w:fldCharType="begin"/>
      </w:r>
      <w:r>
        <w:instrText xml:space="preserve"> PAGEREF _Toc201930723 \h </w:instrText>
      </w:r>
      <w:r>
        <w:fldChar w:fldCharType="separate"/>
      </w:r>
      <w:r>
        <w:t>47</w:t>
      </w:r>
      <w:r>
        <w:fldChar w:fldCharType="end"/>
      </w:r>
    </w:p>
    <w:p w14:paraId="343D19E0" w14:textId="77777777" w:rsidR="001D403F" w:rsidRPr="00CC3EF3" w:rsidRDefault="001D403F">
      <w:pPr>
        <w:pStyle w:val="TOC3"/>
        <w:rPr>
          <w:rFonts w:ascii="Aptos" w:eastAsia="Yu Mincho" w:hAnsi="Aptos"/>
          <w:kern w:val="2"/>
          <w:sz w:val="24"/>
          <w:szCs w:val="24"/>
          <w:lang w:eastAsia="ja-JP"/>
        </w:rPr>
      </w:pPr>
      <w:r>
        <w:t>6.</w:t>
      </w:r>
      <w:r>
        <w:rPr>
          <w:lang w:eastAsia="ja-JP"/>
        </w:rPr>
        <w:t>22</w:t>
      </w:r>
      <w:r>
        <w:t>.</w:t>
      </w:r>
      <w:r>
        <w:rPr>
          <w:lang w:eastAsia="ja-JP"/>
        </w:rPr>
        <w:t>2</w:t>
      </w:r>
      <w:r w:rsidRPr="00CC3EF3">
        <w:rPr>
          <w:rFonts w:ascii="Aptos" w:eastAsia="Yu Mincho" w:hAnsi="Aptos"/>
          <w:kern w:val="2"/>
          <w:sz w:val="24"/>
          <w:szCs w:val="24"/>
          <w:lang w:eastAsia="ja-JP"/>
        </w:rPr>
        <w:tab/>
      </w:r>
      <w:r>
        <w:t>Requirements</w:t>
      </w:r>
      <w:r>
        <w:tab/>
      </w:r>
      <w:r>
        <w:fldChar w:fldCharType="begin"/>
      </w:r>
      <w:r>
        <w:instrText xml:space="preserve"> PAGEREF _Toc201930724 \h </w:instrText>
      </w:r>
      <w:r>
        <w:fldChar w:fldCharType="separate"/>
      </w:r>
      <w:r>
        <w:t>47</w:t>
      </w:r>
      <w:r>
        <w:fldChar w:fldCharType="end"/>
      </w:r>
    </w:p>
    <w:p w14:paraId="27166DDC" w14:textId="77777777" w:rsidR="001D403F" w:rsidRPr="00CC3EF3" w:rsidRDefault="001D403F">
      <w:pPr>
        <w:pStyle w:val="TOC4"/>
        <w:rPr>
          <w:rFonts w:ascii="Aptos" w:eastAsia="Yu Mincho" w:hAnsi="Aptos"/>
          <w:kern w:val="2"/>
          <w:sz w:val="24"/>
          <w:szCs w:val="24"/>
          <w:lang w:eastAsia="ja-JP"/>
        </w:rPr>
      </w:pPr>
      <w:r>
        <w:t>6.</w:t>
      </w:r>
      <w:r>
        <w:rPr>
          <w:lang w:eastAsia="ja-JP"/>
        </w:rPr>
        <w:t>22</w:t>
      </w:r>
      <w:r>
        <w:t>.2.1</w:t>
      </w:r>
      <w:r w:rsidRPr="00CC3EF3">
        <w:rPr>
          <w:rFonts w:ascii="Aptos" w:eastAsia="Yu Mincho" w:hAnsi="Aptos"/>
          <w:kern w:val="2"/>
          <w:sz w:val="24"/>
          <w:szCs w:val="24"/>
          <w:lang w:eastAsia="ja-JP"/>
        </w:rPr>
        <w:tab/>
      </w:r>
      <w:r>
        <w:t>General</w:t>
      </w:r>
      <w:r>
        <w:tab/>
      </w:r>
      <w:r>
        <w:fldChar w:fldCharType="begin"/>
      </w:r>
      <w:r>
        <w:instrText xml:space="preserve"> PAGEREF _Toc201930725 \h </w:instrText>
      </w:r>
      <w:r>
        <w:fldChar w:fldCharType="separate"/>
      </w:r>
      <w:r>
        <w:t>47</w:t>
      </w:r>
      <w:r>
        <w:fldChar w:fldCharType="end"/>
      </w:r>
    </w:p>
    <w:p w14:paraId="22814F57" w14:textId="77777777" w:rsidR="001D403F" w:rsidRPr="00CC3EF3" w:rsidRDefault="001D403F">
      <w:pPr>
        <w:pStyle w:val="TOC4"/>
        <w:rPr>
          <w:rFonts w:ascii="Aptos" w:eastAsia="Yu Mincho" w:hAnsi="Aptos"/>
          <w:kern w:val="2"/>
          <w:sz w:val="24"/>
          <w:szCs w:val="24"/>
          <w:lang w:eastAsia="ja-JP"/>
        </w:rPr>
      </w:pPr>
      <w:r>
        <w:t>6.</w:t>
      </w:r>
      <w:r>
        <w:rPr>
          <w:lang w:eastAsia="ja-JP"/>
        </w:rPr>
        <w:t>22</w:t>
      </w:r>
      <w:r>
        <w:t>.2.</w:t>
      </w:r>
      <w:r>
        <w:rPr>
          <w:lang w:eastAsia="ja-JP"/>
        </w:rPr>
        <w:t>2</w:t>
      </w:r>
      <w:r w:rsidRPr="00CC3EF3">
        <w:rPr>
          <w:rFonts w:ascii="Aptos" w:eastAsia="Yu Mincho" w:hAnsi="Aptos"/>
          <w:kern w:val="2"/>
          <w:sz w:val="24"/>
          <w:szCs w:val="24"/>
          <w:lang w:eastAsia="ja-JP"/>
        </w:rPr>
        <w:tab/>
      </w:r>
      <w:r>
        <w:rPr>
          <w:lang w:eastAsia="ja-JP"/>
        </w:rPr>
        <w:t>Access identities</w:t>
      </w:r>
      <w:r>
        <w:tab/>
      </w:r>
      <w:r>
        <w:fldChar w:fldCharType="begin"/>
      </w:r>
      <w:r>
        <w:instrText xml:space="preserve"> PAGEREF _Toc201930726 \h </w:instrText>
      </w:r>
      <w:r>
        <w:fldChar w:fldCharType="separate"/>
      </w:r>
      <w:r>
        <w:t>48</w:t>
      </w:r>
      <w:r>
        <w:fldChar w:fldCharType="end"/>
      </w:r>
    </w:p>
    <w:p w14:paraId="55CD7BD8" w14:textId="77777777" w:rsidR="001D403F" w:rsidRPr="00CC3EF3" w:rsidRDefault="001D403F">
      <w:pPr>
        <w:pStyle w:val="TOC4"/>
        <w:rPr>
          <w:rFonts w:ascii="Aptos" w:eastAsia="Yu Mincho" w:hAnsi="Aptos"/>
          <w:kern w:val="2"/>
          <w:sz w:val="24"/>
          <w:szCs w:val="24"/>
          <w:lang w:eastAsia="ja-JP"/>
        </w:rPr>
      </w:pPr>
      <w:r>
        <w:t>6.</w:t>
      </w:r>
      <w:r>
        <w:rPr>
          <w:lang w:eastAsia="ja-JP"/>
        </w:rPr>
        <w:t>22</w:t>
      </w:r>
      <w:r>
        <w:t>.2.</w:t>
      </w:r>
      <w:r>
        <w:rPr>
          <w:lang w:eastAsia="ja-JP"/>
        </w:rPr>
        <w:t>3</w:t>
      </w:r>
      <w:r w:rsidRPr="00CC3EF3">
        <w:rPr>
          <w:rFonts w:ascii="Aptos" w:eastAsia="Yu Mincho" w:hAnsi="Aptos"/>
          <w:kern w:val="2"/>
          <w:sz w:val="24"/>
          <w:szCs w:val="24"/>
          <w:lang w:eastAsia="ja-JP"/>
        </w:rPr>
        <w:tab/>
      </w:r>
      <w:r>
        <w:rPr>
          <w:lang w:eastAsia="ja-JP"/>
        </w:rPr>
        <w:t>Access categories</w:t>
      </w:r>
      <w:r>
        <w:tab/>
      </w:r>
      <w:r>
        <w:fldChar w:fldCharType="begin"/>
      </w:r>
      <w:r>
        <w:instrText xml:space="preserve"> PAGEREF _Toc201930727 \h </w:instrText>
      </w:r>
      <w:r>
        <w:fldChar w:fldCharType="separate"/>
      </w:r>
      <w:r>
        <w:t>48</w:t>
      </w:r>
      <w:r>
        <w:fldChar w:fldCharType="end"/>
      </w:r>
    </w:p>
    <w:p w14:paraId="4714F2FF" w14:textId="77777777" w:rsidR="001D403F" w:rsidRPr="00CC3EF3" w:rsidRDefault="001D403F">
      <w:pPr>
        <w:pStyle w:val="TOC2"/>
        <w:rPr>
          <w:rFonts w:ascii="Aptos" w:eastAsia="Yu Mincho" w:hAnsi="Aptos"/>
          <w:kern w:val="2"/>
          <w:sz w:val="24"/>
          <w:szCs w:val="24"/>
          <w:lang w:eastAsia="ja-JP"/>
        </w:rPr>
      </w:pPr>
      <w:r>
        <w:rPr>
          <w:lang w:eastAsia="ja-JP"/>
        </w:rPr>
        <w:t>6.23</w:t>
      </w:r>
      <w:r w:rsidRPr="00CC3EF3">
        <w:rPr>
          <w:rFonts w:ascii="Aptos" w:eastAsia="Yu Mincho" w:hAnsi="Aptos"/>
          <w:kern w:val="2"/>
          <w:sz w:val="24"/>
          <w:szCs w:val="24"/>
          <w:lang w:eastAsia="ja-JP"/>
        </w:rPr>
        <w:tab/>
      </w:r>
      <w:r>
        <w:rPr>
          <w:lang w:eastAsia="ja-JP"/>
        </w:rPr>
        <w:t>QoS monitoring</w:t>
      </w:r>
      <w:r>
        <w:tab/>
      </w:r>
      <w:r>
        <w:fldChar w:fldCharType="begin"/>
      </w:r>
      <w:r>
        <w:instrText xml:space="preserve"> PAGEREF _Toc201930728 \h </w:instrText>
      </w:r>
      <w:r>
        <w:fldChar w:fldCharType="separate"/>
      </w:r>
      <w:r>
        <w:t>49</w:t>
      </w:r>
      <w:r>
        <w:fldChar w:fldCharType="end"/>
      </w:r>
    </w:p>
    <w:p w14:paraId="09BAFF33" w14:textId="77777777" w:rsidR="001D403F" w:rsidRPr="00CC3EF3" w:rsidRDefault="001D403F">
      <w:pPr>
        <w:pStyle w:val="TOC3"/>
        <w:rPr>
          <w:rFonts w:ascii="Aptos" w:eastAsia="Yu Mincho" w:hAnsi="Aptos"/>
          <w:kern w:val="2"/>
          <w:sz w:val="24"/>
          <w:szCs w:val="24"/>
          <w:lang w:eastAsia="ja-JP"/>
        </w:rPr>
      </w:pPr>
      <w:r>
        <w:rPr>
          <w:lang w:eastAsia="ja-JP"/>
        </w:rPr>
        <w:t>6.23.1</w:t>
      </w:r>
      <w:r w:rsidRPr="00CC3EF3">
        <w:rPr>
          <w:rFonts w:ascii="Aptos" w:eastAsia="Yu Mincho" w:hAnsi="Aptos"/>
          <w:kern w:val="2"/>
          <w:sz w:val="24"/>
          <w:szCs w:val="24"/>
          <w:lang w:eastAsia="ja-JP"/>
        </w:rPr>
        <w:tab/>
      </w:r>
      <w:r>
        <w:rPr>
          <w:lang w:eastAsia="ja-JP"/>
        </w:rPr>
        <w:t>Description</w:t>
      </w:r>
      <w:r>
        <w:tab/>
      </w:r>
      <w:r>
        <w:fldChar w:fldCharType="begin"/>
      </w:r>
      <w:r>
        <w:instrText xml:space="preserve"> PAGEREF _Toc201930729 \h </w:instrText>
      </w:r>
      <w:r>
        <w:fldChar w:fldCharType="separate"/>
      </w:r>
      <w:r>
        <w:t>49</w:t>
      </w:r>
      <w:r>
        <w:fldChar w:fldCharType="end"/>
      </w:r>
    </w:p>
    <w:p w14:paraId="65DD03D8" w14:textId="77777777" w:rsidR="001D403F" w:rsidRPr="00CC3EF3" w:rsidRDefault="001D403F">
      <w:pPr>
        <w:pStyle w:val="TOC3"/>
        <w:rPr>
          <w:rFonts w:ascii="Aptos" w:eastAsia="Yu Mincho" w:hAnsi="Aptos"/>
          <w:kern w:val="2"/>
          <w:sz w:val="24"/>
          <w:szCs w:val="24"/>
          <w:lang w:eastAsia="ja-JP"/>
        </w:rPr>
      </w:pPr>
      <w:r>
        <w:rPr>
          <w:lang w:eastAsia="ja-JP"/>
        </w:rPr>
        <w:t>6.23.2</w:t>
      </w:r>
      <w:r w:rsidRPr="00CC3EF3">
        <w:rPr>
          <w:rFonts w:ascii="Aptos" w:eastAsia="Yu Mincho" w:hAnsi="Aptos"/>
          <w:kern w:val="2"/>
          <w:sz w:val="24"/>
          <w:szCs w:val="24"/>
          <w:lang w:eastAsia="ja-JP"/>
        </w:rPr>
        <w:tab/>
      </w:r>
      <w:r>
        <w:rPr>
          <w:lang w:eastAsia="ja-JP"/>
        </w:rPr>
        <w:t>Requirements</w:t>
      </w:r>
      <w:r>
        <w:tab/>
      </w:r>
      <w:r>
        <w:fldChar w:fldCharType="begin"/>
      </w:r>
      <w:r>
        <w:instrText xml:space="preserve"> PAGEREF _Toc201930730 \h </w:instrText>
      </w:r>
      <w:r>
        <w:fldChar w:fldCharType="separate"/>
      </w:r>
      <w:r>
        <w:t>50</w:t>
      </w:r>
      <w:r>
        <w:fldChar w:fldCharType="end"/>
      </w:r>
    </w:p>
    <w:p w14:paraId="6AE957C6" w14:textId="77777777" w:rsidR="001D403F" w:rsidRPr="00CC3EF3" w:rsidRDefault="001D403F">
      <w:pPr>
        <w:pStyle w:val="TOC2"/>
        <w:rPr>
          <w:rFonts w:ascii="Aptos" w:eastAsia="Yu Mincho" w:hAnsi="Aptos"/>
          <w:kern w:val="2"/>
          <w:sz w:val="24"/>
          <w:szCs w:val="24"/>
          <w:lang w:eastAsia="ja-JP"/>
        </w:rPr>
      </w:pPr>
      <w:r>
        <w:rPr>
          <w:lang w:eastAsia="ja-JP"/>
        </w:rPr>
        <w:t>6.24</w:t>
      </w:r>
      <w:r w:rsidRPr="00CC3EF3">
        <w:rPr>
          <w:rFonts w:ascii="Aptos" w:eastAsia="Yu Mincho" w:hAnsi="Aptos"/>
          <w:kern w:val="2"/>
          <w:sz w:val="24"/>
          <w:szCs w:val="24"/>
          <w:lang w:eastAsia="ja-JP"/>
        </w:rPr>
        <w:tab/>
      </w:r>
      <w:r>
        <w:rPr>
          <w:lang w:eastAsia="ja-JP"/>
        </w:rPr>
        <w:t>Ethernet transport services</w:t>
      </w:r>
      <w:r>
        <w:tab/>
      </w:r>
      <w:r>
        <w:fldChar w:fldCharType="begin"/>
      </w:r>
      <w:r>
        <w:instrText xml:space="preserve"> PAGEREF _Toc201930731 \h </w:instrText>
      </w:r>
      <w:r>
        <w:fldChar w:fldCharType="separate"/>
      </w:r>
      <w:r>
        <w:t>52</w:t>
      </w:r>
      <w:r>
        <w:fldChar w:fldCharType="end"/>
      </w:r>
    </w:p>
    <w:p w14:paraId="14D92CC3" w14:textId="77777777" w:rsidR="001D403F" w:rsidRPr="00CC3EF3" w:rsidRDefault="001D403F">
      <w:pPr>
        <w:pStyle w:val="TOC3"/>
        <w:rPr>
          <w:rFonts w:ascii="Aptos" w:eastAsia="Yu Mincho" w:hAnsi="Aptos"/>
          <w:kern w:val="2"/>
          <w:sz w:val="24"/>
          <w:szCs w:val="24"/>
          <w:lang w:eastAsia="ja-JP"/>
        </w:rPr>
      </w:pPr>
      <w:r>
        <w:rPr>
          <w:lang w:eastAsia="ja-JP"/>
        </w:rPr>
        <w:t>6.24.1</w:t>
      </w:r>
      <w:r w:rsidRPr="00CC3EF3">
        <w:rPr>
          <w:rFonts w:ascii="Aptos" w:eastAsia="Yu Mincho" w:hAnsi="Aptos"/>
          <w:kern w:val="2"/>
          <w:sz w:val="24"/>
          <w:szCs w:val="24"/>
          <w:lang w:eastAsia="ja-JP"/>
        </w:rPr>
        <w:tab/>
      </w:r>
      <w:r>
        <w:rPr>
          <w:lang w:eastAsia="ja-JP"/>
        </w:rPr>
        <w:t>Description</w:t>
      </w:r>
      <w:r>
        <w:tab/>
      </w:r>
      <w:r>
        <w:fldChar w:fldCharType="begin"/>
      </w:r>
      <w:r>
        <w:instrText xml:space="preserve"> PAGEREF _Toc201930732 \h </w:instrText>
      </w:r>
      <w:r>
        <w:fldChar w:fldCharType="separate"/>
      </w:r>
      <w:r>
        <w:t>52</w:t>
      </w:r>
      <w:r>
        <w:fldChar w:fldCharType="end"/>
      </w:r>
    </w:p>
    <w:p w14:paraId="6A96E29E" w14:textId="77777777" w:rsidR="001D403F" w:rsidRPr="00CC3EF3" w:rsidRDefault="001D403F">
      <w:pPr>
        <w:pStyle w:val="TOC3"/>
        <w:rPr>
          <w:rFonts w:ascii="Aptos" w:eastAsia="Yu Mincho" w:hAnsi="Aptos"/>
          <w:kern w:val="2"/>
          <w:sz w:val="24"/>
          <w:szCs w:val="24"/>
          <w:lang w:eastAsia="ja-JP"/>
        </w:rPr>
      </w:pPr>
      <w:r>
        <w:rPr>
          <w:lang w:eastAsia="ja-JP"/>
        </w:rPr>
        <w:t>6.24.2</w:t>
      </w:r>
      <w:r w:rsidRPr="00CC3EF3">
        <w:rPr>
          <w:rFonts w:ascii="Aptos" w:eastAsia="Yu Mincho" w:hAnsi="Aptos"/>
          <w:kern w:val="2"/>
          <w:sz w:val="24"/>
          <w:szCs w:val="24"/>
          <w:lang w:eastAsia="ja-JP"/>
        </w:rPr>
        <w:tab/>
      </w:r>
      <w:r>
        <w:rPr>
          <w:lang w:eastAsia="ja-JP"/>
        </w:rPr>
        <w:t>Requirements</w:t>
      </w:r>
      <w:r>
        <w:tab/>
      </w:r>
      <w:r>
        <w:fldChar w:fldCharType="begin"/>
      </w:r>
      <w:r>
        <w:instrText xml:space="preserve"> PAGEREF _Toc201930733 \h </w:instrText>
      </w:r>
      <w:r>
        <w:fldChar w:fldCharType="separate"/>
      </w:r>
      <w:r>
        <w:t>52</w:t>
      </w:r>
      <w:r>
        <w:fldChar w:fldCharType="end"/>
      </w:r>
    </w:p>
    <w:p w14:paraId="3980C6ED" w14:textId="77777777" w:rsidR="001D403F" w:rsidRPr="00CC3EF3" w:rsidRDefault="001D403F">
      <w:pPr>
        <w:pStyle w:val="TOC2"/>
        <w:rPr>
          <w:rFonts w:ascii="Aptos" w:eastAsia="Yu Mincho" w:hAnsi="Aptos"/>
          <w:kern w:val="2"/>
          <w:sz w:val="24"/>
          <w:szCs w:val="24"/>
          <w:lang w:eastAsia="ja-JP"/>
        </w:rPr>
      </w:pPr>
      <w:r>
        <w:rPr>
          <w:lang w:eastAsia="zh-CN"/>
        </w:rPr>
        <w:t>6.25</w:t>
      </w:r>
      <w:r w:rsidRPr="00CC3EF3">
        <w:rPr>
          <w:rFonts w:ascii="Aptos" w:eastAsia="Yu Mincho" w:hAnsi="Aptos"/>
          <w:kern w:val="2"/>
          <w:sz w:val="24"/>
          <w:szCs w:val="24"/>
          <w:lang w:eastAsia="ja-JP"/>
        </w:rPr>
        <w:tab/>
      </w:r>
      <w:r>
        <w:rPr>
          <w:lang w:eastAsia="zh-CN"/>
        </w:rPr>
        <w:t>Non-public networks</w:t>
      </w:r>
      <w:r>
        <w:tab/>
      </w:r>
      <w:r>
        <w:fldChar w:fldCharType="begin"/>
      </w:r>
      <w:r>
        <w:instrText xml:space="preserve"> PAGEREF _Toc201930734 \h </w:instrText>
      </w:r>
      <w:r>
        <w:fldChar w:fldCharType="separate"/>
      </w:r>
      <w:r>
        <w:t>52</w:t>
      </w:r>
      <w:r>
        <w:fldChar w:fldCharType="end"/>
      </w:r>
    </w:p>
    <w:p w14:paraId="1C5C51C9" w14:textId="77777777" w:rsidR="001D403F" w:rsidRPr="00CC3EF3" w:rsidRDefault="001D403F">
      <w:pPr>
        <w:pStyle w:val="TOC3"/>
        <w:rPr>
          <w:rFonts w:ascii="Aptos" w:eastAsia="Yu Mincho" w:hAnsi="Aptos"/>
          <w:kern w:val="2"/>
          <w:sz w:val="24"/>
          <w:szCs w:val="24"/>
          <w:lang w:eastAsia="ja-JP"/>
        </w:rPr>
      </w:pPr>
      <w:r>
        <w:t xml:space="preserve">6.25.1 </w:t>
      </w:r>
      <w:r w:rsidRPr="00CC3EF3">
        <w:rPr>
          <w:rFonts w:ascii="Aptos" w:eastAsia="Yu Mincho" w:hAnsi="Aptos"/>
          <w:kern w:val="2"/>
          <w:sz w:val="24"/>
          <w:szCs w:val="24"/>
          <w:lang w:eastAsia="ja-JP"/>
        </w:rPr>
        <w:tab/>
      </w:r>
      <w:r>
        <w:t>Description</w:t>
      </w:r>
      <w:r>
        <w:tab/>
      </w:r>
      <w:r>
        <w:fldChar w:fldCharType="begin"/>
      </w:r>
      <w:r>
        <w:instrText xml:space="preserve"> PAGEREF _Toc201930735 \h </w:instrText>
      </w:r>
      <w:r>
        <w:fldChar w:fldCharType="separate"/>
      </w:r>
      <w:r>
        <w:t>52</w:t>
      </w:r>
      <w:r>
        <w:fldChar w:fldCharType="end"/>
      </w:r>
    </w:p>
    <w:p w14:paraId="1CBA3DC6" w14:textId="77777777" w:rsidR="001D403F" w:rsidRPr="00CC3EF3" w:rsidRDefault="001D403F">
      <w:pPr>
        <w:pStyle w:val="TOC3"/>
        <w:rPr>
          <w:rFonts w:ascii="Aptos" w:eastAsia="Yu Mincho" w:hAnsi="Aptos"/>
          <w:kern w:val="2"/>
          <w:sz w:val="24"/>
          <w:szCs w:val="24"/>
          <w:lang w:eastAsia="ja-JP"/>
        </w:rPr>
      </w:pPr>
      <w:r>
        <w:t xml:space="preserve">6.25.2 </w:t>
      </w:r>
      <w:r w:rsidRPr="00CC3EF3">
        <w:rPr>
          <w:rFonts w:ascii="Aptos" w:eastAsia="Yu Mincho" w:hAnsi="Aptos"/>
          <w:kern w:val="2"/>
          <w:sz w:val="24"/>
          <w:szCs w:val="24"/>
          <w:lang w:eastAsia="ja-JP"/>
        </w:rPr>
        <w:tab/>
      </w:r>
      <w:r>
        <w:t>Requirements</w:t>
      </w:r>
      <w:r>
        <w:tab/>
      </w:r>
      <w:r>
        <w:fldChar w:fldCharType="begin"/>
      </w:r>
      <w:r>
        <w:instrText xml:space="preserve"> PAGEREF _Toc201930736 \h </w:instrText>
      </w:r>
      <w:r>
        <w:fldChar w:fldCharType="separate"/>
      </w:r>
      <w:r>
        <w:t>53</w:t>
      </w:r>
      <w:r>
        <w:fldChar w:fldCharType="end"/>
      </w:r>
    </w:p>
    <w:p w14:paraId="2FE09FC9" w14:textId="77777777" w:rsidR="001D403F" w:rsidRPr="00CC3EF3" w:rsidRDefault="001D403F">
      <w:pPr>
        <w:pStyle w:val="TOC3"/>
        <w:rPr>
          <w:rFonts w:ascii="Aptos" w:eastAsia="Yu Mincho" w:hAnsi="Aptos"/>
          <w:kern w:val="2"/>
          <w:sz w:val="24"/>
          <w:szCs w:val="24"/>
          <w:lang w:eastAsia="ja-JP"/>
        </w:rPr>
      </w:pPr>
      <w:r>
        <w:t xml:space="preserve">6.25.3 </w:t>
      </w:r>
      <w:r w:rsidRPr="00CC3EF3">
        <w:rPr>
          <w:rFonts w:ascii="Aptos" w:eastAsia="Yu Mincho" w:hAnsi="Aptos"/>
          <w:kern w:val="2"/>
          <w:sz w:val="24"/>
          <w:szCs w:val="24"/>
          <w:lang w:eastAsia="ja-JP"/>
        </w:rPr>
        <w:tab/>
      </w:r>
      <w:r>
        <w:t>Groups of interconnected SNPNs</w:t>
      </w:r>
      <w:r>
        <w:tab/>
      </w:r>
      <w:r>
        <w:fldChar w:fldCharType="begin"/>
      </w:r>
      <w:r>
        <w:instrText xml:space="preserve"> PAGEREF _Toc201930737 \h </w:instrText>
      </w:r>
      <w:r>
        <w:fldChar w:fldCharType="separate"/>
      </w:r>
      <w:r>
        <w:t>54</w:t>
      </w:r>
      <w:r>
        <w:fldChar w:fldCharType="end"/>
      </w:r>
    </w:p>
    <w:p w14:paraId="575EA71A" w14:textId="77777777" w:rsidR="001D403F" w:rsidRPr="00CC3EF3" w:rsidRDefault="001D403F">
      <w:pPr>
        <w:pStyle w:val="TOC3"/>
        <w:rPr>
          <w:rFonts w:ascii="Aptos" w:eastAsia="Yu Mincho" w:hAnsi="Aptos"/>
          <w:kern w:val="2"/>
          <w:sz w:val="24"/>
          <w:szCs w:val="24"/>
          <w:lang w:eastAsia="ja-JP"/>
        </w:rPr>
      </w:pPr>
      <w:r>
        <w:t xml:space="preserve">6.25.4 </w:t>
      </w:r>
      <w:r w:rsidRPr="00CC3EF3">
        <w:rPr>
          <w:rFonts w:ascii="Aptos" w:eastAsia="Yu Mincho" w:hAnsi="Aptos"/>
          <w:kern w:val="2"/>
          <w:sz w:val="24"/>
          <w:szCs w:val="24"/>
          <w:lang w:eastAsia="ja-JP"/>
        </w:rPr>
        <w:tab/>
      </w:r>
      <w:r>
        <w:t>SNPN cellular hotspots</w:t>
      </w:r>
      <w:r>
        <w:tab/>
      </w:r>
      <w:r>
        <w:fldChar w:fldCharType="begin"/>
      </w:r>
      <w:r>
        <w:instrText xml:space="preserve"> PAGEREF _Toc201930738 \h </w:instrText>
      </w:r>
      <w:r>
        <w:fldChar w:fldCharType="separate"/>
      </w:r>
      <w:r>
        <w:t>54</w:t>
      </w:r>
      <w:r>
        <w:fldChar w:fldCharType="end"/>
      </w:r>
    </w:p>
    <w:p w14:paraId="653D7C6A" w14:textId="77777777" w:rsidR="001D403F" w:rsidRPr="00435B29" w:rsidRDefault="001D403F">
      <w:pPr>
        <w:pStyle w:val="TOC2"/>
        <w:rPr>
          <w:rFonts w:ascii="Aptos" w:eastAsia="Yu Mincho" w:hAnsi="Aptos"/>
          <w:kern w:val="2"/>
          <w:sz w:val="24"/>
          <w:szCs w:val="24"/>
          <w:lang w:val="fr-FR" w:eastAsia="ja-JP"/>
        </w:rPr>
      </w:pPr>
      <w:r w:rsidRPr="00435B29">
        <w:rPr>
          <w:lang w:val="fr-FR"/>
        </w:rPr>
        <w:t>6.26</w:t>
      </w:r>
      <w:r w:rsidRPr="00435B29">
        <w:rPr>
          <w:rFonts w:ascii="Aptos" w:eastAsia="Yu Mincho" w:hAnsi="Aptos"/>
          <w:kern w:val="2"/>
          <w:sz w:val="24"/>
          <w:szCs w:val="24"/>
          <w:lang w:val="fr-FR" w:eastAsia="ja-JP"/>
        </w:rPr>
        <w:tab/>
      </w:r>
      <w:r w:rsidRPr="00435B29">
        <w:rPr>
          <w:lang w:val="fr-FR" w:eastAsia="zh-CN"/>
        </w:rPr>
        <w:t>5G LAN-type service</w:t>
      </w:r>
      <w:r w:rsidRPr="00435B29">
        <w:rPr>
          <w:lang w:val="fr-FR"/>
        </w:rPr>
        <w:tab/>
      </w:r>
      <w:r>
        <w:fldChar w:fldCharType="begin"/>
      </w:r>
      <w:r w:rsidRPr="00435B29">
        <w:rPr>
          <w:lang w:val="fr-FR"/>
        </w:rPr>
        <w:instrText xml:space="preserve"> PAGEREF _Toc201930739 \h </w:instrText>
      </w:r>
      <w:r>
        <w:fldChar w:fldCharType="separate"/>
      </w:r>
      <w:r w:rsidRPr="00435B29">
        <w:rPr>
          <w:lang w:val="fr-FR"/>
        </w:rPr>
        <w:t>54</w:t>
      </w:r>
      <w:r>
        <w:fldChar w:fldCharType="end"/>
      </w:r>
    </w:p>
    <w:p w14:paraId="02DAE4E6" w14:textId="77777777" w:rsidR="001D403F" w:rsidRPr="00435B29" w:rsidRDefault="001D403F">
      <w:pPr>
        <w:pStyle w:val="TOC3"/>
        <w:rPr>
          <w:rFonts w:ascii="Aptos" w:eastAsia="Yu Mincho" w:hAnsi="Aptos"/>
          <w:kern w:val="2"/>
          <w:sz w:val="24"/>
          <w:szCs w:val="24"/>
          <w:lang w:val="fr-FR" w:eastAsia="ja-JP"/>
        </w:rPr>
      </w:pPr>
      <w:r w:rsidRPr="00435B29">
        <w:rPr>
          <w:lang w:val="fr-FR" w:eastAsia="zh-CN"/>
        </w:rPr>
        <w:t>6.26.1</w:t>
      </w:r>
      <w:r w:rsidRPr="00435B29">
        <w:rPr>
          <w:rFonts w:ascii="Aptos" w:eastAsia="Yu Mincho" w:hAnsi="Aptos"/>
          <w:kern w:val="2"/>
          <w:sz w:val="24"/>
          <w:szCs w:val="24"/>
          <w:lang w:val="fr-FR" w:eastAsia="ja-JP"/>
        </w:rPr>
        <w:tab/>
      </w:r>
      <w:r w:rsidRPr="00435B29">
        <w:rPr>
          <w:lang w:val="fr-FR" w:eastAsia="zh-CN"/>
        </w:rPr>
        <w:t>Description</w:t>
      </w:r>
      <w:r w:rsidRPr="00435B29">
        <w:rPr>
          <w:lang w:val="fr-FR"/>
        </w:rPr>
        <w:tab/>
      </w:r>
      <w:r>
        <w:fldChar w:fldCharType="begin"/>
      </w:r>
      <w:r w:rsidRPr="00435B29">
        <w:rPr>
          <w:lang w:val="fr-FR"/>
        </w:rPr>
        <w:instrText xml:space="preserve"> PAGEREF _Toc201930740 \h </w:instrText>
      </w:r>
      <w:r>
        <w:fldChar w:fldCharType="separate"/>
      </w:r>
      <w:r w:rsidRPr="00435B29">
        <w:rPr>
          <w:lang w:val="fr-FR"/>
        </w:rPr>
        <w:t>54</w:t>
      </w:r>
      <w:r>
        <w:fldChar w:fldCharType="end"/>
      </w:r>
    </w:p>
    <w:p w14:paraId="228BFEBC" w14:textId="77777777" w:rsidR="001D403F" w:rsidRPr="00CC3EF3" w:rsidRDefault="001D403F">
      <w:pPr>
        <w:pStyle w:val="TOC3"/>
        <w:rPr>
          <w:rFonts w:ascii="Aptos" w:eastAsia="Yu Mincho" w:hAnsi="Aptos"/>
          <w:kern w:val="2"/>
          <w:sz w:val="24"/>
          <w:szCs w:val="24"/>
          <w:lang w:eastAsia="ja-JP"/>
        </w:rPr>
      </w:pPr>
      <w:r>
        <w:rPr>
          <w:lang w:eastAsia="zh-CN"/>
        </w:rPr>
        <w:t>6.26.2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_Toc201930741 \h </w:instrText>
      </w:r>
      <w:r>
        <w:fldChar w:fldCharType="separate"/>
      </w:r>
      <w:r>
        <w:t>55</w:t>
      </w:r>
      <w:r>
        <w:fldChar w:fldCharType="end"/>
      </w:r>
    </w:p>
    <w:p w14:paraId="6FB82818" w14:textId="77777777" w:rsidR="001D403F" w:rsidRPr="00CC3EF3" w:rsidRDefault="001D403F">
      <w:pPr>
        <w:pStyle w:val="TOC4"/>
        <w:rPr>
          <w:rFonts w:ascii="Aptos" w:eastAsia="Yu Mincho" w:hAnsi="Aptos"/>
          <w:kern w:val="2"/>
          <w:sz w:val="24"/>
          <w:szCs w:val="24"/>
          <w:lang w:eastAsia="ja-JP"/>
        </w:rPr>
      </w:pPr>
      <w:r>
        <w:t>6.26.2.1</w:t>
      </w:r>
      <w:r w:rsidRPr="00CC3EF3">
        <w:rPr>
          <w:rFonts w:ascii="Aptos" w:eastAsia="Yu Mincho" w:hAnsi="Aptos"/>
          <w:kern w:val="2"/>
          <w:sz w:val="24"/>
          <w:szCs w:val="24"/>
          <w:lang w:eastAsia="ja-JP"/>
        </w:rPr>
        <w:tab/>
      </w:r>
      <w:r>
        <w:t>General</w:t>
      </w:r>
      <w:r>
        <w:tab/>
      </w:r>
      <w:r>
        <w:fldChar w:fldCharType="begin"/>
      </w:r>
      <w:r>
        <w:instrText xml:space="preserve"> PAGEREF _Toc201930742 \h </w:instrText>
      </w:r>
      <w:r>
        <w:fldChar w:fldCharType="separate"/>
      </w:r>
      <w:r>
        <w:t>55</w:t>
      </w:r>
      <w:r>
        <w:fldChar w:fldCharType="end"/>
      </w:r>
    </w:p>
    <w:p w14:paraId="06E72199" w14:textId="77777777" w:rsidR="001D403F" w:rsidRPr="00CC3EF3" w:rsidRDefault="001D403F">
      <w:pPr>
        <w:pStyle w:val="TOC4"/>
        <w:rPr>
          <w:rFonts w:ascii="Aptos" w:eastAsia="Yu Mincho" w:hAnsi="Aptos"/>
          <w:kern w:val="2"/>
          <w:sz w:val="24"/>
          <w:szCs w:val="24"/>
          <w:lang w:eastAsia="ja-JP"/>
        </w:rPr>
      </w:pPr>
      <w:r>
        <w:t>6.26.2.2</w:t>
      </w:r>
      <w:r w:rsidRPr="00CC3EF3">
        <w:rPr>
          <w:rFonts w:ascii="Aptos" w:eastAsia="Yu Mincho" w:hAnsi="Aptos"/>
          <w:kern w:val="2"/>
          <w:sz w:val="24"/>
          <w:szCs w:val="24"/>
          <w:lang w:eastAsia="ja-JP"/>
        </w:rPr>
        <w:tab/>
      </w:r>
      <w:r>
        <w:t>5G LAN-virtual network (5G LAN-VN)</w:t>
      </w:r>
      <w:r>
        <w:tab/>
      </w:r>
      <w:r>
        <w:fldChar w:fldCharType="begin"/>
      </w:r>
      <w:r>
        <w:instrText xml:space="preserve"> PAGEREF _Toc201930743 \h </w:instrText>
      </w:r>
      <w:r>
        <w:fldChar w:fldCharType="separate"/>
      </w:r>
      <w:r>
        <w:t>55</w:t>
      </w:r>
      <w:r>
        <w:fldChar w:fldCharType="end"/>
      </w:r>
    </w:p>
    <w:p w14:paraId="6C00AE3D" w14:textId="77777777" w:rsidR="001D403F" w:rsidRPr="00CC3EF3" w:rsidRDefault="001D403F">
      <w:pPr>
        <w:pStyle w:val="TOC4"/>
        <w:rPr>
          <w:rFonts w:ascii="Aptos" w:eastAsia="Yu Mincho" w:hAnsi="Aptos"/>
          <w:kern w:val="2"/>
          <w:sz w:val="24"/>
          <w:szCs w:val="24"/>
          <w:lang w:eastAsia="ja-JP"/>
        </w:rPr>
      </w:pPr>
      <w:r>
        <w:t>6.26.2.3</w:t>
      </w:r>
      <w:r w:rsidRPr="00CC3EF3">
        <w:rPr>
          <w:rFonts w:ascii="Aptos" w:eastAsia="Yu Mincho" w:hAnsi="Aptos"/>
          <w:kern w:val="2"/>
          <w:sz w:val="24"/>
          <w:szCs w:val="24"/>
          <w:lang w:eastAsia="ja-JP"/>
        </w:rPr>
        <w:tab/>
      </w:r>
      <w:r>
        <w:t>Creation and management</w:t>
      </w:r>
      <w:r>
        <w:tab/>
      </w:r>
      <w:r>
        <w:fldChar w:fldCharType="begin"/>
      </w:r>
      <w:r>
        <w:instrText xml:space="preserve"> PAGEREF _Toc201930744 \h </w:instrText>
      </w:r>
      <w:r>
        <w:fldChar w:fldCharType="separate"/>
      </w:r>
      <w:r>
        <w:t>55</w:t>
      </w:r>
      <w:r>
        <w:fldChar w:fldCharType="end"/>
      </w:r>
    </w:p>
    <w:p w14:paraId="71295B2F" w14:textId="77777777" w:rsidR="001D403F" w:rsidRPr="00CC3EF3" w:rsidRDefault="001D403F">
      <w:pPr>
        <w:pStyle w:val="TOC4"/>
        <w:rPr>
          <w:rFonts w:ascii="Aptos" w:eastAsia="Yu Mincho" w:hAnsi="Aptos"/>
          <w:kern w:val="2"/>
          <w:sz w:val="24"/>
          <w:szCs w:val="24"/>
          <w:lang w:eastAsia="ja-JP"/>
        </w:rPr>
      </w:pPr>
      <w:r>
        <w:t>6.26.2.4</w:t>
      </w:r>
      <w:r w:rsidRPr="00CC3EF3">
        <w:rPr>
          <w:rFonts w:ascii="Aptos" w:eastAsia="Yu Mincho" w:hAnsi="Aptos"/>
          <w:kern w:val="2"/>
          <w:sz w:val="24"/>
          <w:szCs w:val="24"/>
          <w:lang w:eastAsia="ja-JP"/>
        </w:rPr>
        <w:tab/>
      </w:r>
      <w:r>
        <w:t>Privacy</w:t>
      </w:r>
      <w:r>
        <w:tab/>
      </w:r>
      <w:r>
        <w:fldChar w:fldCharType="begin"/>
      </w:r>
      <w:r>
        <w:instrText xml:space="preserve"> PAGEREF _Toc201930745 \h </w:instrText>
      </w:r>
      <w:r>
        <w:fldChar w:fldCharType="separate"/>
      </w:r>
      <w:r>
        <w:t>56</w:t>
      </w:r>
      <w:r>
        <w:fldChar w:fldCharType="end"/>
      </w:r>
    </w:p>
    <w:p w14:paraId="5A9C122F" w14:textId="77777777" w:rsidR="001D403F" w:rsidRPr="00CC3EF3" w:rsidRDefault="001D403F">
      <w:pPr>
        <w:pStyle w:val="TOC4"/>
        <w:rPr>
          <w:rFonts w:ascii="Aptos" w:eastAsia="Yu Mincho" w:hAnsi="Aptos"/>
          <w:kern w:val="2"/>
          <w:sz w:val="24"/>
          <w:szCs w:val="24"/>
          <w:lang w:eastAsia="ja-JP"/>
        </w:rPr>
      </w:pPr>
      <w:r>
        <w:t>6.26.2.5</w:t>
      </w:r>
      <w:r w:rsidRPr="00CC3EF3">
        <w:rPr>
          <w:rFonts w:ascii="Aptos" w:eastAsia="Yu Mincho" w:hAnsi="Aptos"/>
          <w:kern w:val="2"/>
          <w:sz w:val="24"/>
          <w:szCs w:val="24"/>
          <w:lang w:eastAsia="ja-JP"/>
        </w:rPr>
        <w:tab/>
      </w:r>
      <w:r>
        <w:t>Traffic types</w:t>
      </w:r>
      <w:r>
        <w:tab/>
      </w:r>
      <w:r>
        <w:fldChar w:fldCharType="begin"/>
      </w:r>
      <w:r>
        <w:instrText xml:space="preserve"> PAGEREF _Toc201930746 \h </w:instrText>
      </w:r>
      <w:r>
        <w:fldChar w:fldCharType="separate"/>
      </w:r>
      <w:r>
        <w:t>56</w:t>
      </w:r>
      <w:r>
        <w:fldChar w:fldCharType="end"/>
      </w:r>
    </w:p>
    <w:p w14:paraId="30727582" w14:textId="77777777" w:rsidR="001D403F" w:rsidRPr="00CC3EF3" w:rsidRDefault="001D403F">
      <w:pPr>
        <w:pStyle w:val="TOC4"/>
        <w:rPr>
          <w:rFonts w:ascii="Aptos" w:eastAsia="Yu Mincho" w:hAnsi="Aptos"/>
          <w:kern w:val="2"/>
          <w:sz w:val="24"/>
          <w:szCs w:val="24"/>
          <w:lang w:eastAsia="ja-JP"/>
        </w:rPr>
      </w:pPr>
      <w:r>
        <w:t>6.26.2.6</w:t>
      </w:r>
      <w:r w:rsidRPr="00CC3EF3">
        <w:rPr>
          <w:rFonts w:ascii="Aptos" w:eastAsia="Yu Mincho" w:hAnsi="Aptos"/>
          <w:kern w:val="2"/>
          <w:sz w:val="24"/>
          <w:szCs w:val="24"/>
          <w:lang w:eastAsia="ja-JP"/>
        </w:rPr>
        <w:tab/>
      </w:r>
      <w:r w:rsidRPr="0017546E">
        <w:rPr>
          <w:lang w:val="en-US"/>
        </w:rPr>
        <w:t>Discovery</w:t>
      </w:r>
      <w:r>
        <w:tab/>
      </w:r>
      <w:r>
        <w:fldChar w:fldCharType="begin"/>
      </w:r>
      <w:r>
        <w:instrText xml:space="preserve"> PAGEREF _Toc201930747 \h </w:instrText>
      </w:r>
      <w:r>
        <w:fldChar w:fldCharType="separate"/>
      </w:r>
      <w:r>
        <w:t>56</w:t>
      </w:r>
      <w:r>
        <w:fldChar w:fldCharType="end"/>
      </w:r>
    </w:p>
    <w:p w14:paraId="3212CD4D" w14:textId="77777777" w:rsidR="001D403F" w:rsidRPr="00CC3EF3" w:rsidRDefault="001D403F">
      <w:pPr>
        <w:pStyle w:val="TOC4"/>
        <w:rPr>
          <w:rFonts w:ascii="Aptos" w:eastAsia="Yu Mincho" w:hAnsi="Aptos"/>
          <w:kern w:val="2"/>
          <w:sz w:val="24"/>
          <w:szCs w:val="24"/>
          <w:lang w:eastAsia="ja-JP"/>
        </w:rPr>
      </w:pPr>
      <w:r>
        <w:t>6.26.2.7</w:t>
      </w:r>
      <w:r w:rsidRPr="00CC3EF3">
        <w:rPr>
          <w:rFonts w:ascii="Aptos" w:eastAsia="Yu Mincho" w:hAnsi="Aptos"/>
          <w:kern w:val="2"/>
          <w:sz w:val="24"/>
          <w:szCs w:val="24"/>
          <w:lang w:eastAsia="ja-JP"/>
        </w:rPr>
        <w:tab/>
      </w:r>
      <w:r>
        <w:t>(void)</w:t>
      </w:r>
      <w:r>
        <w:tab/>
      </w:r>
      <w:r>
        <w:fldChar w:fldCharType="begin"/>
      </w:r>
      <w:r>
        <w:instrText xml:space="preserve"> PAGEREF _Toc201930748 \h </w:instrText>
      </w:r>
      <w:r>
        <w:fldChar w:fldCharType="separate"/>
      </w:r>
      <w:r>
        <w:t>56</w:t>
      </w:r>
      <w:r>
        <w:fldChar w:fldCharType="end"/>
      </w:r>
    </w:p>
    <w:p w14:paraId="165ACAFB" w14:textId="77777777" w:rsidR="001D403F" w:rsidRPr="00CC3EF3" w:rsidRDefault="001D403F">
      <w:pPr>
        <w:pStyle w:val="TOC4"/>
        <w:rPr>
          <w:rFonts w:ascii="Aptos" w:eastAsia="Yu Mincho" w:hAnsi="Aptos"/>
          <w:kern w:val="2"/>
          <w:sz w:val="24"/>
          <w:szCs w:val="24"/>
          <w:lang w:eastAsia="ja-JP"/>
        </w:rPr>
      </w:pPr>
      <w:r>
        <w:t>6.26.2.8</w:t>
      </w:r>
      <w:r w:rsidRPr="00CC3EF3">
        <w:rPr>
          <w:rFonts w:ascii="Aptos" w:eastAsia="Yu Mincho" w:hAnsi="Aptos"/>
          <w:kern w:val="2"/>
          <w:sz w:val="24"/>
          <w:szCs w:val="24"/>
          <w:lang w:eastAsia="ja-JP"/>
        </w:rPr>
        <w:tab/>
      </w:r>
      <w:r>
        <w:t>Indirect communication mode</w:t>
      </w:r>
      <w:r>
        <w:tab/>
      </w:r>
      <w:r>
        <w:fldChar w:fldCharType="begin"/>
      </w:r>
      <w:r>
        <w:instrText xml:space="preserve"> PAGEREF _Toc201930749 \h </w:instrText>
      </w:r>
      <w:r>
        <w:fldChar w:fldCharType="separate"/>
      </w:r>
      <w:r>
        <w:t>56</w:t>
      </w:r>
      <w:r>
        <w:fldChar w:fldCharType="end"/>
      </w:r>
    </w:p>
    <w:p w14:paraId="3429C804" w14:textId="77777777" w:rsidR="001D403F" w:rsidRPr="00CC3EF3" w:rsidRDefault="001D403F">
      <w:pPr>
        <w:pStyle w:val="TOC4"/>
        <w:rPr>
          <w:rFonts w:ascii="Aptos" w:eastAsia="Yu Mincho" w:hAnsi="Aptos"/>
          <w:kern w:val="2"/>
          <w:sz w:val="24"/>
          <w:szCs w:val="24"/>
          <w:lang w:eastAsia="ja-JP"/>
        </w:rPr>
      </w:pPr>
      <w:r>
        <w:t>6.26.2.9</w:t>
      </w:r>
      <w:r w:rsidRPr="00CC3EF3">
        <w:rPr>
          <w:rFonts w:ascii="Aptos" w:eastAsia="Yu Mincho" w:hAnsi="Aptos"/>
          <w:kern w:val="2"/>
          <w:sz w:val="24"/>
          <w:szCs w:val="24"/>
          <w:lang w:eastAsia="ja-JP"/>
        </w:rPr>
        <w:tab/>
      </w:r>
      <w:r>
        <w:t>Service exposure</w:t>
      </w:r>
      <w:r>
        <w:tab/>
      </w:r>
      <w:r>
        <w:fldChar w:fldCharType="begin"/>
      </w:r>
      <w:r>
        <w:instrText xml:space="preserve"> PAGEREF _Toc201930750 \h </w:instrText>
      </w:r>
      <w:r>
        <w:fldChar w:fldCharType="separate"/>
      </w:r>
      <w:r>
        <w:t>57</w:t>
      </w:r>
      <w:r>
        <w:fldChar w:fldCharType="end"/>
      </w:r>
    </w:p>
    <w:p w14:paraId="41EB0A35" w14:textId="77777777" w:rsidR="001D403F" w:rsidRPr="00CC3EF3" w:rsidRDefault="001D403F">
      <w:pPr>
        <w:pStyle w:val="TOC2"/>
        <w:rPr>
          <w:rFonts w:ascii="Aptos" w:eastAsia="Yu Mincho" w:hAnsi="Aptos"/>
          <w:kern w:val="2"/>
          <w:sz w:val="24"/>
          <w:szCs w:val="24"/>
          <w:lang w:eastAsia="ja-JP"/>
        </w:rPr>
      </w:pPr>
      <w:r>
        <w:t>6.27</w:t>
      </w:r>
      <w:r w:rsidRPr="00CC3EF3">
        <w:rPr>
          <w:rFonts w:ascii="Aptos" w:eastAsia="Yu Mincho" w:hAnsi="Aptos"/>
          <w:kern w:val="2"/>
          <w:sz w:val="24"/>
          <w:szCs w:val="24"/>
          <w:lang w:eastAsia="ja-JP"/>
        </w:rPr>
        <w:tab/>
      </w:r>
      <w:r>
        <w:t>Positioning services</w:t>
      </w:r>
      <w:r>
        <w:tab/>
      </w:r>
      <w:r>
        <w:fldChar w:fldCharType="begin"/>
      </w:r>
      <w:r>
        <w:instrText xml:space="preserve"> PAGEREF _Toc201930751 \h </w:instrText>
      </w:r>
      <w:r>
        <w:fldChar w:fldCharType="separate"/>
      </w:r>
      <w:r>
        <w:t>57</w:t>
      </w:r>
      <w:r>
        <w:fldChar w:fldCharType="end"/>
      </w:r>
    </w:p>
    <w:p w14:paraId="70F37B67" w14:textId="77777777" w:rsidR="001D403F" w:rsidRPr="00CC3EF3" w:rsidRDefault="001D403F">
      <w:pPr>
        <w:pStyle w:val="TOC3"/>
        <w:rPr>
          <w:rFonts w:ascii="Aptos" w:eastAsia="Yu Mincho" w:hAnsi="Aptos"/>
          <w:kern w:val="2"/>
          <w:sz w:val="24"/>
          <w:szCs w:val="24"/>
          <w:lang w:eastAsia="ja-JP"/>
        </w:rPr>
      </w:pPr>
      <w:r>
        <w:t>6.27.1</w:t>
      </w:r>
      <w:r w:rsidRPr="00CC3EF3">
        <w:rPr>
          <w:rFonts w:ascii="Aptos" w:eastAsia="Yu Mincho" w:hAnsi="Aptos"/>
          <w:kern w:val="2"/>
          <w:sz w:val="24"/>
          <w:szCs w:val="24"/>
          <w:lang w:eastAsia="ja-JP"/>
        </w:rPr>
        <w:tab/>
      </w:r>
      <w:r>
        <w:t>Description</w:t>
      </w:r>
      <w:r>
        <w:tab/>
      </w:r>
      <w:r>
        <w:fldChar w:fldCharType="begin"/>
      </w:r>
      <w:r>
        <w:instrText xml:space="preserve"> PAGEREF _Toc201930752 \h </w:instrText>
      </w:r>
      <w:r>
        <w:fldChar w:fldCharType="separate"/>
      </w:r>
      <w:r>
        <w:t>57</w:t>
      </w:r>
      <w:r>
        <w:fldChar w:fldCharType="end"/>
      </w:r>
    </w:p>
    <w:p w14:paraId="47D20AB0" w14:textId="77777777" w:rsidR="001D403F" w:rsidRPr="00CC3EF3" w:rsidRDefault="001D403F">
      <w:pPr>
        <w:pStyle w:val="TOC3"/>
        <w:rPr>
          <w:rFonts w:ascii="Aptos" w:eastAsia="Yu Mincho" w:hAnsi="Aptos"/>
          <w:kern w:val="2"/>
          <w:sz w:val="24"/>
          <w:szCs w:val="24"/>
          <w:lang w:eastAsia="ja-JP"/>
        </w:rPr>
      </w:pPr>
      <w:r>
        <w:t>6.27.2</w:t>
      </w:r>
      <w:r w:rsidRPr="00CC3EF3">
        <w:rPr>
          <w:rFonts w:ascii="Aptos" w:eastAsia="Yu Mincho" w:hAnsi="Aptos"/>
          <w:kern w:val="2"/>
          <w:sz w:val="24"/>
          <w:szCs w:val="24"/>
          <w:lang w:eastAsia="ja-JP"/>
        </w:rPr>
        <w:tab/>
      </w:r>
      <w:r>
        <w:t>Requirements</w:t>
      </w:r>
      <w:r>
        <w:tab/>
      </w:r>
      <w:r>
        <w:fldChar w:fldCharType="begin"/>
      </w:r>
      <w:r>
        <w:instrText xml:space="preserve"> PAGEREF _Toc201930753 \h </w:instrText>
      </w:r>
      <w:r>
        <w:fldChar w:fldCharType="separate"/>
      </w:r>
      <w:r>
        <w:t>57</w:t>
      </w:r>
      <w:r>
        <w:fldChar w:fldCharType="end"/>
      </w:r>
    </w:p>
    <w:p w14:paraId="5FF0EDE8" w14:textId="77777777" w:rsidR="001D403F" w:rsidRPr="00CC3EF3" w:rsidRDefault="001D403F">
      <w:pPr>
        <w:pStyle w:val="TOC2"/>
        <w:rPr>
          <w:rFonts w:ascii="Aptos" w:eastAsia="Yu Mincho" w:hAnsi="Aptos"/>
          <w:kern w:val="2"/>
          <w:sz w:val="24"/>
          <w:szCs w:val="24"/>
          <w:lang w:eastAsia="ja-JP"/>
        </w:rPr>
      </w:pPr>
      <w:r>
        <w:t>6.28</w:t>
      </w:r>
      <w:r w:rsidRPr="00CC3EF3">
        <w:rPr>
          <w:rFonts w:ascii="Aptos" w:eastAsia="Yu Mincho" w:hAnsi="Aptos"/>
          <w:kern w:val="2"/>
          <w:sz w:val="24"/>
          <w:szCs w:val="24"/>
          <w:lang w:eastAsia="ja-JP"/>
        </w:rPr>
        <w:tab/>
      </w:r>
      <w:r>
        <w:t>Cyber-physical control applications in vertical domains</w:t>
      </w:r>
      <w:r>
        <w:tab/>
      </w:r>
      <w:r>
        <w:fldChar w:fldCharType="begin"/>
      </w:r>
      <w:r>
        <w:instrText xml:space="preserve"> PAGEREF _Toc201930754 \h </w:instrText>
      </w:r>
      <w:r>
        <w:fldChar w:fldCharType="separate"/>
      </w:r>
      <w:r>
        <w:t>58</w:t>
      </w:r>
      <w:r>
        <w:fldChar w:fldCharType="end"/>
      </w:r>
    </w:p>
    <w:p w14:paraId="38E3D3AB" w14:textId="77777777" w:rsidR="001D403F" w:rsidRPr="00CC3EF3" w:rsidRDefault="001D403F">
      <w:pPr>
        <w:pStyle w:val="TOC3"/>
        <w:rPr>
          <w:rFonts w:ascii="Aptos" w:eastAsia="Yu Mincho" w:hAnsi="Aptos"/>
          <w:kern w:val="2"/>
          <w:sz w:val="24"/>
          <w:szCs w:val="24"/>
          <w:lang w:eastAsia="ja-JP"/>
        </w:rPr>
      </w:pPr>
      <w:r>
        <w:t>6.28.1</w:t>
      </w:r>
      <w:r w:rsidRPr="00CC3EF3">
        <w:rPr>
          <w:rFonts w:ascii="Aptos" w:eastAsia="Yu Mincho" w:hAnsi="Aptos"/>
          <w:kern w:val="2"/>
          <w:sz w:val="24"/>
          <w:szCs w:val="24"/>
          <w:lang w:eastAsia="ja-JP"/>
        </w:rPr>
        <w:tab/>
      </w:r>
      <w:r>
        <w:t>Description</w:t>
      </w:r>
      <w:r>
        <w:tab/>
      </w:r>
      <w:r>
        <w:fldChar w:fldCharType="begin"/>
      </w:r>
      <w:r>
        <w:instrText xml:space="preserve"> PAGEREF _Toc201930755 \h </w:instrText>
      </w:r>
      <w:r>
        <w:fldChar w:fldCharType="separate"/>
      </w:r>
      <w:r>
        <w:t>58</w:t>
      </w:r>
      <w:r>
        <w:fldChar w:fldCharType="end"/>
      </w:r>
    </w:p>
    <w:p w14:paraId="173C20AA" w14:textId="77777777" w:rsidR="001D403F" w:rsidRPr="00CC3EF3" w:rsidRDefault="001D403F">
      <w:pPr>
        <w:pStyle w:val="TOC3"/>
        <w:rPr>
          <w:rFonts w:ascii="Aptos" w:eastAsia="Yu Mincho" w:hAnsi="Aptos"/>
          <w:kern w:val="2"/>
          <w:sz w:val="24"/>
          <w:szCs w:val="24"/>
          <w:lang w:eastAsia="ja-JP"/>
        </w:rPr>
      </w:pPr>
      <w:r>
        <w:t>6.28.2</w:t>
      </w:r>
      <w:r w:rsidRPr="00CC3EF3">
        <w:rPr>
          <w:rFonts w:ascii="Aptos" w:eastAsia="Yu Mincho" w:hAnsi="Aptos"/>
          <w:kern w:val="2"/>
          <w:sz w:val="24"/>
          <w:szCs w:val="24"/>
          <w:lang w:eastAsia="ja-JP"/>
        </w:rPr>
        <w:tab/>
      </w:r>
      <w:r>
        <w:t>Requirements</w:t>
      </w:r>
      <w:r>
        <w:tab/>
      </w:r>
      <w:r>
        <w:fldChar w:fldCharType="begin"/>
      </w:r>
      <w:r>
        <w:instrText xml:space="preserve"> PAGEREF _Toc201930756 \h </w:instrText>
      </w:r>
      <w:r>
        <w:fldChar w:fldCharType="separate"/>
      </w:r>
      <w:r>
        <w:t>59</w:t>
      </w:r>
      <w:r>
        <w:fldChar w:fldCharType="end"/>
      </w:r>
    </w:p>
    <w:p w14:paraId="78BDCF8E" w14:textId="77777777" w:rsidR="001D403F" w:rsidRPr="00CC3EF3" w:rsidRDefault="001D403F">
      <w:pPr>
        <w:pStyle w:val="TOC4"/>
        <w:rPr>
          <w:rFonts w:ascii="Aptos" w:eastAsia="Yu Mincho" w:hAnsi="Aptos"/>
          <w:kern w:val="2"/>
          <w:sz w:val="24"/>
          <w:szCs w:val="24"/>
          <w:lang w:eastAsia="ja-JP"/>
        </w:rPr>
      </w:pPr>
      <w:r>
        <w:t>6.28.2.1</w:t>
      </w:r>
      <w:r w:rsidRPr="00CC3EF3">
        <w:rPr>
          <w:rFonts w:ascii="Aptos" w:eastAsia="Yu Mincho" w:hAnsi="Aptos"/>
          <w:kern w:val="2"/>
          <w:sz w:val="24"/>
          <w:szCs w:val="24"/>
          <w:lang w:eastAsia="ja-JP"/>
        </w:rPr>
        <w:tab/>
      </w:r>
      <w:r>
        <w:t>General</w:t>
      </w:r>
      <w:r>
        <w:tab/>
      </w:r>
      <w:r>
        <w:fldChar w:fldCharType="begin"/>
      </w:r>
      <w:r>
        <w:instrText xml:space="preserve"> PAGEREF _Toc201930757 \h </w:instrText>
      </w:r>
      <w:r>
        <w:fldChar w:fldCharType="separate"/>
      </w:r>
      <w:r>
        <w:t>59</w:t>
      </w:r>
      <w:r>
        <w:fldChar w:fldCharType="end"/>
      </w:r>
    </w:p>
    <w:p w14:paraId="24D06476" w14:textId="77777777" w:rsidR="001D403F" w:rsidRPr="00CC3EF3" w:rsidRDefault="001D403F">
      <w:pPr>
        <w:pStyle w:val="TOC4"/>
        <w:rPr>
          <w:rFonts w:ascii="Aptos" w:eastAsia="Yu Mincho" w:hAnsi="Aptos"/>
          <w:kern w:val="2"/>
          <w:sz w:val="24"/>
          <w:szCs w:val="24"/>
          <w:lang w:eastAsia="ja-JP"/>
        </w:rPr>
      </w:pPr>
      <w:r>
        <w:t>6.28.2.2</w:t>
      </w:r>
      <w:r w:rsidRPr="00CC3EF3">
        <w:rPr>
          <w:rFonts w:ascii="Aptos" w:eastAsia="Yu Mincho" w:hAnsi="Aptos"/>
          <w:kern w:val="2"/>
          <w:sz w:val="24"/>
          <w:szCs w:val="24"/>
          <w:lang w:eastAsia="ja-JP"/>
        </w:rPr>
        <w:tab/>
      </w:r>
      <w:r>
        <w:t>Smart Grid</w:t>
      </w:r>
      <w:r>
        <w:tab/>
      </w:r>
      <w:r>
        <w:fldChar w:fldCharType="begin"/>
      </w:r>
      <w:r>
        <w:instrText xml:space="preserve"> PAGEREF _Toc201930758 \h </w:instrText>
      </w:r>
      <w:r>
        <w:fldChar w:fldCharType="separate"/>
      </w:r>
      <w:r>
        <w:t>59</w:t>
      </w:r>
      <w:r>
        <w:fldChar w:fldCharType="end"/>
      </w:r>
    </w:p>
    <w:p w14:paraId="69AACFAB" w14:textId="77777777" w:rsidR="001D403F" w:rsidRPr="00CC3EF3" w:rsidRDefault="001D403F">
      <w:pPr>
        <w:pStyle w:val="TOC2"/>
        <w:rPr>
          <w:rFonts w:ascii="Aptos" w:eastAsia="Yu Mincho" w:hAnsi="Aptos"/>
          <w:kern w:val="2"/>
          <w:sz w:val="24"/>
          <w:szCs w:val="24"/>
          <w:lang w:eastAsia="ja-JP"/>
        </w:rPr>
      </w:pPr>
      <w:r>
        <w:t>6.</w:t>
      </w:r>
      <w:r>
        <w:rPr>
          <w:lang w:eastAsia="zh-CN"/>
        </w:rPr>
        <w:t>29</w:t>
      </w:r>
      <w:r w:rsidRPr="00CC3EF3">
        <w:rPr>
          <w:rFonts w:ascii="Aptos" w:eastAsia="Yu Mincho" w:hAnsi="Aptos"/>
          <w:kern w:val="2"/>
          <w:sz w:val="24"/>
          <w:szCs w:val="24"/>
          <w:lang w:eastAsia="ja-JP"/>
        </w:rPr>
        <w:tab/>
      </w:r>
      <w:r>
        <w:rPr>
          <w:lang w:eastAsia="zh-CN"/>
        </w:rPr>
        <w:t>Messaging</w:t>
      </w:r>
      <w:r>
        <w:t xml:space="preserve"> aspects</w:t>
      </w:r>
      <w:r>
        <w:tab/>
      </w:r>
      <w:r>
        <w:fldChar w:fldCharType="begin"/>
      </w:r>
      <w:r>
        <w:instrText xml:space="preserve"> PAGEREF _Toc201930759 \h </w:instrText>
      </w:r>
      <w:r>
        <w:fldChar w:fldCharType="separate"/>
      </w:r>
      <w:r>
        <w:t>59</w:t>
      </w:r>
      <w:r>
        <w:fldChar w:fldCharType="end"/>
      </w:r>
    </w:p>
    <w:p w14:paraId="58EDB3ED" w14:textId="77777777" w:rsidR="001D403F" w:rsidRPr="00CC3EF3" w:rsidRDefault="001D403F">
      <w:pPr>
        <w:pStyle w:val="TOC3"/>
        <w:rPr>
          <w:rFonts w:ascii="Aptos" w:eastAsia="Yu Mincho" w:hAnsi="Aptos"/>
          <w:kern w:val="2"/>
          <w:sz w:val="24"/>
          <w:szCs w:val="24"/>
          <w:lang w:eastAsia="ja-JP"/>
        </w:rPr>
      </w:pPr>
      <w:r>
        <w:t>6.29.1</w:t>
      </w:r>
      <w:r w:rsidRPr="00CC3EF3">
        <w:rPr>
          <w:rFonts w:ascii="Aptos" w:eastAsia="Yu Mincho" w:hAnsi="Aptos"/>
          <w:kern w:val="2"/>
          <w:sz w:val="24"/>
          <w:szCs w:val="24"/>
          <w:lang w:eastAsia="ja-JP"/>
        </w:rPr>
        <w:tab/>
      </w:r>
      <w:r>
        <w:t>Description</w:t>
      </w:r>
      <w:r>
        <w:tab/>
      </w:r>
      <w:r>
        <w:fldChar w:fldCharType="begin"/>
      </w:r>
      <w:r>
        <w:instrText xml:space="preserve"> PAGEREF _Toc201930760 \h </w:instrText>
      </w:r>
      <w:r>
        <w:fldChar w:fldCharType="separate"/>
      </w:r>
      <w:r>
        <w:t>59</w:t>
      </w:r>
      <w:r>
        <w:fldChar w:fldCharType="end"/>
      </w:r>
    </w:p>
    <w:p w14:paraId="321C7F03" w14:textId="77777777" w:rsidR="001D403F" w:rsidRPr="00CC3EF3" w:rsidRDefault="001D403F">
      <w:pPr>
        <w:pStyle w:val="TOC3"/>
        <w:rPr>
          <w:rFonts w:ascii="Aptos" w:eastAsia="Yu Mincho" w:hAnsi="Aptos"/>
          <w:kern w:val="2"/>
          <w:sz w:val="24"/>
          <w:szCs w:val="24"/>
          <w:lang w:eastAsia="ja-JP"/>
        </w:rPr>
      </w:pPr>
      <w:r>
        <w:t>6.29.2</w:t>
      </w:r>
      <w:r w:rsidRPr="00CC3EF3">
        <w:rPr>
          <w:rFonts w:ascii="Aptos" w:eastAsia="Yu Mincho" w:hAnsi="Aptos"/>
          <w:kern w:val="2"/>
          <w:sz w:val="24"/>
          <w:szCs w:val="24"/>
          <w:lang w:eastAsia="ja-JP"/>
        </w:rPr>
        <w:tab/>
      </w:r>
      <w:r>
        <w:t>Requirements</w:t>
      </w:r>
      <w:r>
        <w:tab/>
      </w:r>
      <w:r>
        <w:fldChar w:fldCharType="begin"/>
      </w:r>
      <w:r>
        <w:instrText xml:space="preserve"> PAGEREF _Toc201930761 \h </w:instrText>
      </w:r>
      <w:r>
        <w:fldChar w:fldCharType="separate"/>
      </w:r>
      <w:r>
        <w:t>59</w:t>
      </w:r>
      <w:r>
        <w:fldChar w:fldCharType="end"/>
      </w:r>
    </w:p>
    <w:p w14:paraId="0A416FDC" w14:textId="77777777" w:rsidR="001D403F" w:rsidRPr="00CC3EF3" w:rsidRDefault="001D403F">
      <w:pPr>
        <w:pStyle w:val="TOC2"/>
        <w:rPr>
          <w:rFonts w:ascii="Aptos" w:eastAsia="Yu Mincho" w:hAnsi="Aptos"/>
          <w:kern w:val="2"/>
          <w:sz w:val="24"/>
          <w:szCs w:val="24"/>
          <w:lang w:eastAsia="ja-JP"/>
        </w:rPr>
      </w:pPr>
      <w:r>
        <w:t>6.</w:t>
      </w:r>
      <w:r>
        <w:rPr>
          <w:lang w:eastAsia="ja-JP"/>
        </w:rPr>
        <w:t>30</w:t>
      </w:r>
      <w:r w:rsidRPr="00CC3EF3">
        <w:rPr>
          <w:rFonts w:ascii="Aptos" w:eastAsia="Yu Mincho" w:hAnsi="Aptos"/>
          <w:kern w:val="2"/>
          <w:sz w:val="24"/>
          <w:szCs w:val="24"/>
          <w:lang w:eastAsia="ja-JP"/>
        </w:rPr>
        <w:tab/>
      </w:r>
      <w:r>
        <w:t xml:space="preserve">Steering </w:t>
      </w:r>
      <w:r>
        <w:rPr>
          <w:lang w:eastAsia="ja-JP"/>
        </w:rPr>
        <w:t>o</w:t>
      </w:r>
      <w:r>
        <w:t xml:space="preserve">f </w:t>
      </w:r>
      <w:r>
        <w:rPr>
          <w:lang w:eastAsia="ja-JP"/>
        </w:rPr>
        <w:t>r</w:t>
      </w:r>
      <w:r>
        <w:t>oaming</w:t>
      </w:r>
      <w:r>
        <w:tab/>
      </w:r>
      <w:r>
        <w:fldChar w:fldCharType="begin"/>
      </w:r>
      <w:r>
        <w:instrText xml:space="preserve"> PAGEREF _Toc201930762 \h </w:instrText>
      </w:r>
      <w:r>
        <w:fldChar w:fldCharType="separate"/>
      </w:r>
      <w:r>
        <w:t>60</w:t>
      </w:r>
      <w:r>
        <w:fldChar w:fldCharType="end"/>
      </w:r>
    </w:p>
    <w:p w14:paraId="0B6CEF44" w14:textId="77777777" w:rsidR="001D403F" w:rsidRPr="00CC3EF3" w:rsidRDefault="001D403F">
      <w:pPr>
        <w:pStyle w:val="TOC3"/>
        <w:rPr>
          <w:rFonts w:ascii="Aptos" w:eastAsia="Yu Mincho" w:hAnsi="Aptos"/>
          <w:kern w:val="2"/>
          <w:sz w:val="24"/>
          <w:szCs w:val="24"/>
          <w:lang w:eastAsia="ja-JP"/>
        </w:rPr>
      </w:pPr>
      <w:r>
        <w:t>6.</w:t>
      </w:r>
      <w:r>
        <w:rPr>
          <w:lang w:eastAsia="ja-JP"/>
        </w:rPr>
        <w:t>30</w:t>
      </w:r>
      <w:r>
        <w:t>.1</w:t>
      </w:r>
      <w:r w:rsidRPr="00CC3EF3">
        <w:rPr>
          <w:rFonts w:ascii="Aptos" w:eastAsia="Yu Mincho" w:hAnsi="Aptos"/>
          <w:kern w:val="2"/>
          <w:sz w:val="24"/>
          <w:szCs w:val="24"/>
          <w:lang w:eastAsia="ja-JP"/>
        </w:rPr>
        <w:tab/>
      </w:r>
      <w:r>
        <w:t>Description</w:t>
      </w:r>
      <w:r>
        <w:tab/>
      </w:r>
      <w:r>
        <w:fldChar w:fldCharType="begin"/>
      </w:r>
      <w:r>
        <w:instrText xml:space="preserve"> PAGEREF _Toc201930763 \h </w:instrText>
      </w:r>
      <w:r>
        <w:fldChar w:fldCharType="separate"/>
      </w:r>
      <w:r>
        <w:t>60</w:t>
      </w:r>
      <w:r>
        <w:fldChar w:fldCharType="end"/>
      </w:r>
    </w:p>
    <w:p w14:paraId="6D23BAD9" w14:textId="77777777" w:rsidR="001D403F" w:rsidRPr="00CC3EF3" w:rsidRDefault="001D403F">
      <w:pPr>
        <w:pStyle w:val="TOC3"/>
        <w:rPr>
          <w:rFonts w:ascii="Aptos" w:eastAsia="Yu Mincho" w:hAnsi="Aptos"/>
          <w:kern w:val="2"/>
          <w:sz w:val="24"/>
          <w:szCs w:val="24"/>
          <w:lang w:eastAsia="ja-JP"/>
        </w:rPr>
      </w:pPr>
      <w:r>
        <w:t>6.30.2</w:t>
      </w:r>
      <w:r w:rsidRPr="00CC3EF3">
        <w:rPr>
          <w:rFonts w:ascii="Aptos" w:eastAsia="Yu Mincho" w:hAnsi="Aptos"/>
          <w:kern w:val="2"/>
          <w:sz w:val="24"/>
          <w:szCs w:val="24"/>
          <w:lang w:eastAsia="ja-JP"/>
        </w:rPr>
        <w:tab/>
      </w:r>
      <w:r>
        <w:t>Requirements</w:t>
      </w:r>
      <w:r>
        <w:tab/>
      </w:r>
      <w:r>
        <w:fldChar w:fldCharType="begin"/>
      </w:r>
      <w:r>
        <w:instrText xml:space="preserve"> PAGEREF _Toc201930764 \h </w:instrText>
      </w:r>
      <w:r>
        <w:fldChar w:fldCharType="separate"/>
      </w:r>
      <w:r>
        <w:t>60</w:t>
      </w:r>
      <w:r>
        <w:fldChar w:fldCharType="end"/>
      </w:r>
    </w:p>
    <w:p w14:paraId="0EC40B0D" w14:textId="77777777" w:rsidR="001D403F" w:rsidRPr="00CC3EF3" w:rsidRDefault="001D403F">
      <w:pPr>
        <w:pStyle w:val="TOC2"/>
        <w:rPr>
          <w:rFonts w:ascii="Aptos" w:eastAsia="Yu Mincho" w:hAnsi="Aptos"/>
          <w:kern w:val="2"/>
          <w:sz w:val="24"/>
          <w:szCs w:val="24"/>
          <w:lang w:eastAsia="ja-JP"/>
        </w:rPr>
      </w:pPr>
      <w:r>
        <w:t>6.31</w:t>
      </w:r>
      <w:r w:rsidRPr="00CC3EF3">
        <w:rPr>
          <w:rFonts w:ascii="Aptos" w:eastAsia="Yu Mincho" w:hAnsi="Aptos"/>
          <w:kern w:val="2"/>
          <w:sz w:val="24"/>
          <w:szCs w:val="24"/>
          <w:lang w:eastAsia="ja-JP"/>
        </w:rPr>
        <w:tab/>
      </w:r>
      <w:r>
        <w:t>Minimization of Service Interruption</w:t>
      </w:r>
      <w:r>
        <w:tab/>
      </w:r>
      <w:r>
        <w:fldChar w:fldCharType="begin"/>
      </w:r>
      <w:r>
        <w:instrText xml:space="preserve"> PAGEREF _Toc201930765 \h </w:instrText>
      </w:r>
      <w:r>
        <w:fldChar w:fldCharType="separate"/>
      </w:r>
      <w:r>
        <w:t>60</w:t>
      </w:r>
      <w:r>
        <w:fldChar w:fldCharType="end"/>
      </w:r>
    </w:p>
    <w:p w14:paraId="11E89AB6" w14:textId="77777777" w:rsidR="001D403F" w:rsidRPr="00CC3EF3" w:rsidRDefault="001D403F">
      <w:pPr>
        <w:pStyle w:val="TOC3"/>
        <w:rPr>
          <w:rFonts w:ascii="Aptos" w:eastAsia="Yu Mincho" w:hAnsi="Aptos"/>
          <w:kern w:val="2"/>
          <w:sz w:val="24"/>
          <w:szCs w:val="24"/>
          <w:lang w:eastAsia="ja-JP"/>
        </w:rPr>
      </w:pPr>
      <w:r>
        <w:t>6.31.1</w:t>
      </w:r>
      <w:r w:rsidRPr="00CC3EF3">
        <w:rPr>
          <w:rFonts w:ascii="Aptos" w:eastAsia="Yu Mincho" w:hAnsi="Aptos"/>
          <w:kern w:val="2"/>
          <w:sz w:val="24"/>
          <w:szCs w:val="24"/>
          <w:lang w:eastAsia="ja-JP"/>
        </w:rPr>
        <w:tab/>
      </w:r>
      <w:r>
        <w:t>Description</w:t>
      </w:r>
      <w:r>
        <w:tab/>
      </w:r>
      <w:r>
        <w:fldChar w:fldCharType="begin"/>
      </w:r>
      <w:r>
        <w:instrText xml:space="preserve"> PAGEREF _Toc201930766 \h </w:instrText>
      </w:r>
      <w:r>
        <w:fldChar w:fldCharType="separate"/>
      </w:r>
      <w:r>
        <w:t>60</w:t>
      </w:r>
      <w:r>
        <w:fldChar w:fldCharType="end"/>
      </w:r>
    </w:p>
    <w:p w14:paraId="2383F94F" w14:textId="77777777" w:rsidR="001D403F" w:rsidRPr="00CC3EF3" w:rsidRDefault="001D403F">
      <w:pPr>
        <w:pStyle w:val="TOC3"/>
        <w:rPr>
          <w:rFonts w:ascii="Aptos" w:eastAsia="Yu Mincho" w:hAnsi="Aptos"/>
          <w:kern w:val="2"/>
          <w:sz w:val="24"/>
          <w:szCs w:val="24"/>
          <w:lang w:eastAsia="ja-JP"/>
        </w:rPr>
      </w:pPr>
      <w:r>
        <w:t>6.31.2</w:t>
      </w:r>
      <w:r w:rsidRPr="00CC3EF3">
        <w:rPr>
          <w:rFonts w:ascii="Aptos" w:eastAsia="Yu Mincho" w:hAnsi="Aptos"/>
          <w:kern w:val="2"/>
          <w:sz w:val="24"/>
          <w:szCs w:val="24"/>
          <w:lang w:eastAsia="ja-JP"/>
        </w:rPr>
        <w:tab/>
      </w:r>
      <w:r>
        <w:t>Requirements</w:t>
      </w:r>
      <w:r>
        <w:tab/>
      </w:r>
      <w:r>
        <w:fldChar w:fldCharType="begin"/>
      </w:r>
      <w:r>
        <w:instrText xml:space="preserve"> PAGEREF _Toc201930767 \h </w:instrText>
      </w:r>
      <w:r>
        <w:fldChar w:fldCharType="separate"/>
      </w:r>
      <w:r>
        <w:t>60</w:t>
      </w:r>
      <w:r>
        <w:fldChar w:fldCharType="end"/>
      </w:r>
    </w:p>
    <w:p w14:paraId="1900003A" w14:textId="77777777" w:rsidR="001D403F" w:rsidRPr="00CC3EF3" w:rsidRDefault="001D403F">
      <w:pPr>
        <w:pStyle w:val="TOC4"/>
        <w:rPr>
          <w:rFonts w:ascii="Aptos" w:eastAsia="Yu Mincho" w:hAnsi="Aptos"/>
          <w:kern w:val="2"/>
          <w:sz w:val="24"/>
          <w:szCs w:val="24"/>
          <w:lang w:eastAsia="ja-JP"/>
        </w:rPr>
      </w:pPr>
      <w:r>
        <w:t>6.31.2.1</w:t>
      </w:r>
      <w:r w:rsidRPr="00CC3EF3">
        <w:rPr>
          <w:rFonts w:ascii="Aptos" w:eastAsia="Yu Mincho" w:hAnsi="Aptos"/>
          <w:kern w:val="2"/>
          <w:sz w:val="24"/>
          <w:szCs w:val="24"/>
          <w:lang w:eastAsia="ja-JP"/>
        </w:rPr>
        <w:tab/>
      </w:r>
      <w:r>
        <w:t>General</w:t>
      </w:r>
      <w:r>
        <w:tab/>
      </w:r>
      <w:r>
        <w:fldChar w:fldCharType="begin"/>
      </w:r>
      <w:r>
        <w:instrText xml:space="preserve"> PAGEREF _Toc201930768 \h </w:instrText>
      </w:r>
      <w:r>
        <w:fldChar w:fldCharType="separate"/>
      </w:r>
      <w:r>
        <w:t>60</w:t>
      </w:r>
      <w:r>
        <w:fldChar w:fldCharType="end"/>
      </w:r>
    </w:p>
    <w:p w14:paraId="30157136" w14:textId="77777777" w:rsidR="001D403F" w:rsidRPr="00CC3EF3" w:rsidRDefault="001D403F">
      <w:pPr>
        <w:pStyle w:val="TOC4"/>
        <w:rPr>
          <w:rFonts w:ascii="Aptos" w:eastAsia="Yu Mincho" w:hAnsi="Aptos"/>
          <w:kern w:val="2"/>
          <w:sz w:val="24"/>
          <w:szCs w:val="24"/>
          <w:lang w:eastAsia="ja-JP"/>
        </w:rPr>
      </w:pPr>
      <w:r>
        <w:t>6.31.2.2</w:t>
      </w:r>
      <w:r w:rsidRPr="00CC3EF3">
        <w:rPr>
          <w:rFonts w:ascii="Aptos" w:eastAsia="Yu Mincho" w:hAnsi="Aptos"/>
          <w:kern w:val="2"/>
          <w:sz w:val="24"/>
          <w:szCs w:val="24"/>
          <w:lang w:eastAsia="ja-JP"/>
        </w:rPr>
        <w:tab/>
      </w:r>
      <w:r>
        <w:t>Disaster Condition</w:t>
      </w:r>
      <w:r>
        <w:tab/>
      </w:r>
      <w:r>
        <w:fldChar w:fldCharType="begin"/>
      </w:r>
      <w:r>
        <w:instrText xml:space="preserve"> PAGEREF _Toc201930769 \h </w:instrText>
      </w:r>
      <w:r>
        <w:fldChar w:fldCharType="separate"/>
      </w:r>
      <w:r>
        <w:t>61</w:t>
      </w:r>
      <w:r>
        <w:fldChar w:fldCharType="end"/>
      </w:r>
    </w:p>
    <w:p w14:paraId="41A4EAAD" w14:textId="77777777" w:rsidR="001D403F" w:rsidRPr="00CC3EF3" w:rsidRDefault="001D403F">
      <w:pPr>
        <w:pStyle w:val="TOC4"/>
        <w:rPr>
          <w:rFonts w:ascii="Aptos" w:eastAsia="Yu Mincho" w:hAnsi="Aptos"/>
          <w:kern w:val="2"/>
          <w:sz w:val="24"/>
          <w:szCs w:val="24"/>
          <w:lang w:eastAsia="ja-JP"/>
        </w:rPr>
      </w:pPr>
      <w:r>
        <w:t>6.31.2.3</w:t>
      </w:r>
      <w:r w:rsidRPr="00CC3EF3">
        <w:rPr>
          <w:rFonts w:ascii="Aptos" w:eastAsia="Yu Mincho" w:hAnsi="Aptos"/>
          <w:kern w:val="2"/>
          <w:sz w:val="24"/>
          <w:szCs w:val="24"/>
          <w:lang w:eastAsia="ja-JP"/>
        </w:rPr>
        <w:tab/>
      </w:r>
      <w:r>
        <w:t>Disaster Roaming</w:t>
      </w:r>
      <w:r>
        <w:tab/>
      </w:r>
      <w:r>
        <w:fldChar w:fldCharType="begin"/>
      </w:r>
      <w:r>
        <w:instrText xml:space="preserve"> PAGEREF _Toc201930770 \h </w:instrText>
      </w:r>
      <w:r>
        <w:fldChar w:fldCharType="separate"/>
      </w:r>
      <w:r>
        <w:t>61</w:t>
      </w:r>
      <w:r>
        <w:fldChar w:fldCharType="end"/>
      </w:r>
    </w:p>
    <w:p w14:paraId="6ECBC251" w14:textId="77777777" w:rsidR="001D403F" w:rsidRPr="00CC3EF3" w:rsidRDefault="001D403F">
      <w:pPr>
        <w:pStyle w:val="TOC2"/>
        <w:rPr>
          <w:rFonts w:ascii="Aptos" w:eastAsia="Yu Mincho" w:hAnsi="Aptos"/>
          <w:kern w:val="2"/>
          <w:sz w:val="24"/>
          <w:szCs w:val="24"/>
          <w:lang w:eastAsia="ja-JP"/>
        </w:rPr>
      </w:pPr>
      <w:r w:rsidRPr="0017546E">
        <w:rPr>
          <w:rFonts w:eastAsia="SimSun"/>
          <w:lang w:eastAsia="zh-CN"/>
        </w:rPr>
        <w:t>6</w:t>
      </w:r>
      <w:r w:rsidRPr="0017546E">
        <w:rPr>
          <w:rFonts w:eastAsia="SimSun"/>
        </w:rPr>
        <w:t>.32</w:t>
      </w:r>
      <w:r w:rsidRPr="00CC3EF3">
        <w:rPr>
          <w:rFonts w:ascii="Aptos" w:eastAsia="Yu Mincho" w:hAnsi="Aptos"/>
          <w:kern w:val="2"/>
          <w:sz w:val="24"/>
          <w:szCs w:val="24"/>
          <w:lang w:eastAsia="ja-JP"/>
        </w:rPr>
        <w:tab/>
      </w:r>
      <w:r w:rsidRPr="0017546E">
        <w:rPr>
          <w:rFonts w:eastAsia="SimSun"/>
        </w:rPr>
        <w:t>UAV aspects</w:t>
      </w:r>
      <w:r>
        <w:tab/>
      </w:r>
      <w:r>
        <w:fldChar w:fldCharType="begin"/>
      </w:r>
      <w:r>
        <w:instrText xml:space="preserve"> PAGEREF _Toc201930771 \h </w:instrText>
      </w:r>
      <w:r>
        <w:fldChar w:fldCharType="separate"/>
      </w:r>
      <w:r>
        <w:t>61</w:t>
      </w:r>
      <w:r>
        <w:fldChar w:fldCharType="end"/>
      </w:r>
    </w:p>
    <w:p w14:paraId="19EA849B" w14:textId="77777777" w:rsidR="001D403F" w:rsidRPr="00CC3EF3" w:rsidRDefault="001D403F">
      <w:pPr>
        <w:pStyle w:val="TOC3"/>
        <w:rPr>
          <w:rFonts w:ascii="Aptos" w:eastAsia="Yu Mincho" w:hAnsi="Aptos"/>
          <w:kern w:val="2"/>
          <w:sz w:val="24"/>
          <w:szCs w:val="24"/>
          <w:lang w:eastAsia="ja-JP"/>
        </w:rPr>
      </w:pPr>
      <w:r>
        <w:t>6.32.1</w:t>
      </w:r>
      <w:r w:rsidRPr="00CC3EF3">
        <w:rPr>
          <w:rFonts w:ascii="Aptos" w:eastAsia="Yu Mincho" w:hAnsi="Aptos"/>
          <w:kern w:val="2"/>
          <w:sz w:val="24"/>
          <w:szCs w:val="24"/>
          <w:lang w:eastAsia="ja-JP"/>
        </w:rPr>
        <w:tab/>
      </w:r>
      <w:r>
        <w:t>Description</w:t>
      </w:r>
      <w:r>
        <w:tab/>
      </w:r>
      <w:r>
        <w:fldChar w:fldCharType="begin"/>
      </w:r>
      <w:r>
        <w:instrText xml:space="preserve"> PAGEREF _Toc201930772 \h </w:instrText>
      </w:r>
      <w:r>
        <w:fldChar w:fldCharType="separate"/>
      </w:r>
      <w:r>
        <w:t>61</w:t>
      </w:r>
      <w:r>
        <w:fldChar w:fldCharType="end"/>
      </w:r>
    </w:p>
    <w:p w14:paraId="54EDE66E" w14:textId="77777777" w:rsidR="001D403F" w:rsidRPr="00CC3EF3" w:rsidRDefault="001D403F">
      <w:pPr>
        <w:pStyle w:val="TOC3"/>
        <w:rPr>
          <w:rFonts w:ascii="Aptos" w:eastAsia="Yu Mincho" w:hAnsi="Aptos"/>
          <w:kern w:val="2"/>
          <w:sz w:val="24"/>
          <w:szCs w:val="24"/>
          <w:lang w:eastAsia="ja-JP"/>
        </w:rPr>
      </w:pPr>
      <w:r>
        <w:t>6.32.2</w:t>
      </w:r>
      <w:r w:rsidRPr="00CC3EF3">
        <w:rPr>
          <w:rFonts w:ascii="Aptos" w:eastAsia="Yu Mincho" w:hAnsi="Aptos"/>
          <w:kern w:val="2"/>
          <w:sz w:val="24"/>
          <w:szCs w:val="24"/>
          <w:lang w:eastAsia="ja-JP"/>
        </w:rPr>
        <w:tab/>
      </w:r>
      <w:r>
        <w:t>Requirements</w:t>
      </w:r>
      <w:r>
        <w:tab/>
      </w:r>
      <w:r>
        <w:fldChar w:fldCharType="begin"/>
      </w:r>
      <w:r>
        <w:instrText xml:space="preserve"> PAGEREF _Toc201930773 \h </w:instrText>
      </w:r>
      <w:r>
        <w:fldChar w:fldCharType="separate"/>
      </w:r>
      <w:r>
        <w:t>61</w:t>
      </w:r>
      <w:r>
        <w:fldChar w:fldCharType="end"/>
      </w:r>
    </w:p>
    <w:p w14:paraId="45ADE5AC" w14:textId="77777777" w:rsidR="001D403F" w:rsidRPr="00CC3EF3" w:rsidRDefault="001D403F">
      <w:pPr>
        <w:pStyle w:val="TOC2"/>
        <w:rPr>
          <w:rFonts w:ascii="Aptos" w:eastAsia="Yu Mincho" w:hAnsi="Aptos"/>
          <w:kern w:val="2"/>
          <w:sz w:val="24"/>
          <w:szCs w:val="24"/>
          <w:lang w:eastAsia="ja-JP"/>
        </w:rPr>
      </w:pPr>
      <w:r>
        <w:t>6.33</w:t>
      </w:r>
      <w:r w:rsidRPr="00CC3EF3">
        <w:rPr>
          <w:rFonts w:ascii="Aptos" w:eastAsia="Yu Mincho" w:hAnsi="Aptos"/>
          <w:kern w:val="2"/>
          <w:sz w:val="24"/>
          <w:szCs w:val="24"/>
          <w:lang w:eastAsia="ja-JP"/>
        </w:rPr>
        <w:tab/>
      </w:r>
      <w:r>
        <w:t>Video, imaging and audio for professional applications</w:t>
      </w:r>
      <w:r>
        <w:tab/>
      </w:r>
      <w:r>
        <w:fldChar w:fldCharType="begin"/>
      </w:r>
      <w:r>
        <w:instrText xml:space="preserve"> PAGEREF _Toc201930774 \h </w:instrText>
      </w:r>
      <w:r>
        <w:fldChar w:fldCharType="separate"/>
      </w:r>
      <w:r>
        <w:t>62</w:t>
      </w:r>
      <w:r>
        <w:fldChar w:fldCharType="end"/>
      </w:r>
    </w:p>
    <w:p w14:paraId="3B50DDE9" w14:textId="77777777" w:rsidR="001D403F" w:rsidRPr="00CC3EF3" w:rsidRDefault="001D403F">
      <w:pPr>
        <w:pStyle w:val="TOC3"/>
        <w:rPr>
          <w:rFonts w:ascii="Aptos" w:eastAsia="Yu Mincho" w:hAnsi="Aptos"/>
          <w:kern w:val="2"/>
          <w:sz w:val="24"/>
          <w:szCs w:val="24"/>
          <w:lang w:eastAsia="ja-JP"/>
        </w:rPr>
      </w:pPr>
      <w:r>
        <w:t>6.33.1</w:t>
      </w:r>
      <w:r w:rsidRPr="00CC3EF3">
        <w:rPr>
          <w:rFonts w:ascii="Aptos" w:eastAsia="Yu Mincho" w:hAnsi="Aptos"/>
          <w:kern w:val="2"/>
          <w:sz w:val="24"/>
          <w:szCs w:val="24"/>
          <w:lang w:eastAsia="ja-JP"/>
        </w:rPr>
        <w:tab/>
      </w:r>
      <w:r>
        <w:t>Description</w:t>
      </w:r>
      <w:r>
        <w:tab/>
      </w:r>
      <w:r>
        <w:fldChar w:fldCharType="begin"/>
      </w:r>
      <w:r>
        <w:instrText xml:space="preserve"> PAGEREF _Toc201930775 \h </w:instrText>
      </w:r>
      <w:r>
        <w:fldChar w:fldCharType="separate"/>
      </w:r>
      <w:r>
        <w:t>62</w:t>
      </w:r>
      <w:r>
        <w:fldChar w:fldCharType="end"/>
      </w:r>
    </w:p>
    <w:p w14:paraId="285E1919" w14:textId="77777777" w:rsidR="001D403F" w:rsidRPr="00CC3EF3" w:rsidRDefault="001D403F">
      <w:pPr>
        <w:pStyle w:val="TOC3"/>
        <w:rPr>
          <w:rFonts w:ascii="Aptos" w:eastAsia="Yu Mincho" w:hAnsi="Aptos"/>
          <w:kern w:val="2"/>
          <w:sz w:val="24"/>
          <w:szCs w:val="24"/>
          <w:lang w:eastAsia="ja-JP"/>
        </w:rPr>
      </w:pPr>
      <w:r>
        <w:t>6.33.2</w:t>
      </w:r>
      <w:r w:rsidRPr="00CC3EF3">
        <w:rPr>
          <w:rFonts w:ascii="Aptos" w:eastAsia="Yu Mincho" w:hAnsi="Aptos"/>
          <w:kern w:val="2"/>
          <w:sz w:val="24"/>
          <w:szCs w:val="24"/>
          <w:lang w:eastAsia="ja-JP"/>
        </w:rPr>
        <w:tab/>
      </w:r>
      <w:r>
        <w:t>Requirements</w:t>
      </w:r>
      <w:r>
        <w:tab/>
      </w:r>
      <w:r>
        <w:fldChar w:fldCharType="begin"/>
      </w:r>
      <w:r>
        <w:instrText xml:space="preserve"> PAGEREF _Toc201930776 \h </w:instrText>
      </w:r>
      <w:r>
        <w:fldChar w:fldCharType="separate"/>
      </w:r>
      <w:r>
        <w:t>62</w:t>
      </w:r>
      <w:r>
        <w:fldChar w:fldCharType="end"/>
      </w:r>
    </w:p>
    <w:p w14:paraId="3CF5ABAC" w14:textId="77777777" w:rsidR="001D403F" w:rsidRPr="00CC3EF3" w:rsidRDefault="001D403F">
      <w:pPr>
        <w:pStyle w:val="TOC2"/>
        <w:rPr>
          <w:rFonts w:ascii="Aptos" w:eastAsia="Yu Mincho" w:hAnsi="Aptos"/>
          <w:kern w:val="2"/>
          <w:sz w:val="24"/>
          <w:szCs w:val="24"/>
          <w:lang w:eastAsia="ja-JP"/>
        </w:rPr>
      </w:pPr>
      <w:r>
        <w:t>6.34</w:t>
      </w:r>
      <w:r w:rsidRPr="00CC3EF3">
        <w:rPr>
          <w:rFonts w:ascii="Aptos" w:eastAsia="Yu Mincho" w:hAnsi="Aptos"/>
          <w:kern w:val="2"/>
          <w:sz w:val="24"/>
          <w:szCs w:val="24"/>
          <w:lang w:eastAsia="ja-JP"/>
        </w:rPr>
        <w:tab/>
      </w:r>
      <w:r w:rsidRPr="0017546E">
        <w:rPr>
          <w:lang w:val="en-US"/>
        </w:rPr>
        <w:t>Critical medical</w:t>
      </w:r>
      <w:r>
        <w:t xml:space="preserve"> applications</w:t>
      </w:r>
      <w:r>
        <w:tab/>
      </w:r>
      <w:r>
        <w:fldChar w:fldCharType="begin"/>
      </w:r>
      <w:r>
        <w:instrText xml:space="preserve"> PAGEREF _Toc201930777 \h </w:instrText>
      </w:r>
      <w:r>
        <w:fldChar w:fldCharType="separate"/>
      </w:r>
      <w:r>
        <w:t>62</w:t>
      </w:r>
      <w:r>
        <w:fldChar w:fldCharType="end"/>
      </w:r>
    </w:p>
    <w:p w14:paraId="37C7CC49" w14:textId="77777777" w:rsidR="001D403F" w:rsidRPr="00CC3EF3" w:rsidRDefault="001D403F">
      <w:pPr>
        <w:pStyle w:val="TOC3"/>
        <w:rPr>
          <w:rFonts w:ascii="Aptos" w:eastAsia="Yu Mincho" w:hAnsi="Aptos"/>
          <w:kern w:val="2"/>
          <w:sz w:val="24"/>
          <w:szCs w:val="24"/>
          <w:lang w:eastAsia="ja-JP"/>
        </w:rPr>
      </w:pPr>
      <w:r>
        <w:t>6.</w:t>
      </w:r>
      <w:r w:rsidRPr="0017546E">
        <w:rPr>
          <w:lang w:val="en-US"/>
        </w:rPr>
        <w:t>34</w:t>
      </w:r>
      <w:r>
        <w:t>.1</w:t>
      </w:r>
      <w:r w:rsidRPr="00CC3EF3">
        <w:rPr>
          <w:rFonts w:ascii="Aptos" w:eastAsia="Yu Mincho" w:hAnsi="Aptos"/>
          <w:kern w:val="2"/>
          <w:sz w:val="24"/>
          <w:szCs w:val="24"/>
          <w:lang w:eastAsia="ja-JP"/>
        </w:rPr>
        <w:tab/>
      </w:r>
      <w:r>
        <w:t>Description</w:t>
      </w:r>
      <w:r>
        <w:tab/>
      </w:r>
      <w:r>
        <w:fldChar w:fldCharType="begin"/>
      </w:r>
      <w:r>
        <w:instrText xml:space="preserve"> PAGEREF _Toc201930778 \h </w:instrText>
      </w:r>
      <w:r>
        <w:fldChar w:fldCharType="separate"/>
      </w:r>
      <w:r>
        <w:t>62</w:t>
      </w:r>
      <w:r>
        <w:fldChar w:fldCharType="end"/>
      </w:r>
    </w:p>
    <w:p w14:paraId="06F4EE74" w14:textId="77777777" w:rsidR="001D403F" w:rsidRPr="00CC3EF3" w:rsidRDefault="001D403F">
      <w:pPr>
        <w:pStyle w:val="TOC3"/>
        <w:rPr>
          <w:rFonts w:ascii="Aptos" w:eastAsia="Yu Mincho" w:hAnsi="Aptos"/>
          <w:kern w:val="2"/>
          <w:sz w:val="24"/>
          <w:szCs w:val="24"/>
          <w:lang w:eastAsia="ja-JP"/>
        </w:rPr>
      </w:pPr>
      <w:r>
        <w:t>6.34.2</w:t>
      </w:r>
      <w:r w:rsidRPr="00CC3EF3">
        <w:rPr>
          <w:rFonts w:ascii="Aptos" w:eastAsia="Yu Mincho" w:hAnsi="Aptos"/>
          <w:kern w:val="2"/>
          <w:sz w:val="24"/>
          <w:szCs w:val="24"/>
          <w:lang w:eastAsia="ja-JP"/>
        </w:rPr>
        <w:tab/>
      </w:r>
      <w:r>
        <w:t>Requirements</w:t>
      </w:r>
      <w:r>
        <w:tab/>
      </w:r>
      <w:r>
        <w:fldChar w:fldCharType="begin"/>
      </w:r>
      <w:r>
        <w:instrText xml:space="preserve"> PAGEREF _Toc201930779 \h </w:instrText>
      </w:r>
      <w:r>
        <w:fldChar w:fldCharType="separate"/>
      </w:r>
      <w:r>
        <w:t>62</w:t>
      </w:r>
      <w:r>
        <w:fldChar w:fldCharType="end"/>
      </w:r>
    </w:p>
    <w:p w14:paraId="7D6C9B20" w14:textId="77777777" w:rsidR="001D403F" w:rsidRPr="00CC3EF3" w:rsidRDefault="001D403F">
      <w:pPr>
        <w:pStyle w:val="TOC2"/>
        <w:rPr>
          <w:rFonts w:ascii="Aptos" w:eastAsia="Yu Mincho" w:hAnsi="Aptos"/>
          <w:kern w:val="2"/>
          <w:sz w:val="24"/>
          <w:szCs w:val="24"/>
          <w:lang w:eastAsia="ja-JP"/>
        </w:rPr>
      </w:pPr>
      <w:r>
        <w:t>6.35</w:t>
      </w:r>
      <w:r w:rsidRPr="00CC3EF3">
        <w:rPr>
          <w:rFonts w:ascii="Aptos" w:eastAsia="Yu Mincho" w:hAnsi="Aptos"/>
          <w:kern w:val="2"/>
          <w:sz w:val="24"/>
          <w:szCs w:val="24"/>
          <w:lang w:eastAsia="ja-JP"/>
        </w:rPr>
        <w:tab/>
      </w:r>
      <w:r>
        <w:t>Service Function Chaining</w:t>
      </w:r>
      <w:r>
        <w:tab/>
      </w:r>
      <w:r>
        <w:fldChar w:fldCharType="begin"/>
      </w:r>
      <w:r>
        <w:instrText xml:space="preserve"> PAGEREF _Toc201930780 \h </w:instrText>
      </w:r>
      <w:r>
        <w:fldChar w:fldCharType="separate"/>
      </w:r>
      <w:r>
        <w:t>63</w:t>
      </w:r>
      <w:r>
        <w:fldChar w:fldCharType="end"/>
      </w:r>
    </w:p>
    <w:p w14:paraId="4A88034D" w14:textId="77777777" w:rsidR="001D403F" w:rsidRPr="00CC3EF3" w:rsidRDefault="001D403F">
      <w:pPr>
        <w:pStyle w:val="TOC3"/>
        <w:rPr>
          <w:rFonts w:ascii="Aptos" w:eastAsia="Yu Mincho" w:hAnsi="Aptos"/>
          <w:kern w:val="2"/>
          <w:sz w:val="24"/>
          <w:szCs w:val="24"/>
          <w:lang w:eastAsia="ja-JP"/>
        </w:rPr>
      </w:pPr>
      <w:r>
        <w:rPr>
          <w:lang w:eastAsia="zh-CN"/>
        </w:rPr>
        <w:t>6.35.1</w:t>
      </w:r>
      <w:r w:rsidRPr="00CC3EF3">
        <w:rPr>
          <w:rFonts w:ascii="Aptos" w:eastAsia="Yu Mincho" w:hAnsi="Aptos"/>
          <w:kern w:val="2"/>
          <w:sz w:val="24"/>
          <w:szCs w:val="24"/>
          <w:lang w:eastAsia="ja-JP"/>
        </w:rPr>
        <w:tab/>
      </w:r>
      <w:r>
        <w:rPr>
          <w:lang w:eastAsia="zh-CN"/>
        </w:rPr>
        <w:t>Introduction</w:t>
      </w:r>
      <w:r>
        <w:tab/>
      </w:r>
      <w:r>
        <w:fldChar w:fldCharType="begin"/>
      </w:r>
      <w:r>
        <w:instrText xml:space="preserve"> PAGEREF _Toc201930781 \h </w:instrText>
      </w:r>
      <w:r>
        <w:fldChar w:fldCharType="separate"/>
      </w:r>
      <w:r>
        <w:t>63</w:t>
      </w:r>
      <w:r>
        <w:fldChar w:fldCharType="end"/>
      </w:r>
    </w:p>
    <w:p w14:paraId="5EF3715F" w14:textId="77777777" w:rsidR="001D403F" w:rsidRPr="00CC3EF3" w:rsidRDefault="001D403F">
      <w:pPr>
        <w:pStyle w:val="TOC3"/>
        <w:rPr>
          <w:rFonts w:ascii="Aptos" w:eastAsia="Yu Mincho" w:hAnsi="Aptos"/>
          <w:kern w:val="2"/>
          <w:sz w:val="24"/>
          <w:szCs w:val="24"/>
          <w:lang w:eastAsia="ja-JP"/>
        </w:rPr>
      </w:pPr>
      <w:r>
        <w:rPr>
          <w:lang w:eastAsia="zh-CN"/>
        </w:rPr>
        <w:t>6.35.2</w:t>
      </w:r>
      <w:r w:rsidRPr="00CC3EF3">
        <w:rPr>
          <w:rFonts w:ascii="Aptos" w:eastAsia="Yu Mincho" w:hAnsi="Aptos"/>
          <w:kern w:val="2"/>
          <w:sz w:val="24"/>
          <w:szCs w:val="24"/>
          <w:lang w:eastAsia="ja-JP"/>
        </w:rPr>
        <w:tab/>
      </w:r>
      <w:r>
        <w:rPr>
          <w:lang w:eastAsia="zh-CN"/>
        </w:rPr>
        <w:t>General Requirements</w:t>
      </w:r>
      <w:r>
        <w:tab/>
      </w:r>
      <w:r>
        <w:fldChar w:fldCharType="begin"/>
      </w:r>
      <w:r>
        <w:instrText xml:space="preserve"> PAGEREF _Toc201930782 \h </w:instrText>
      </w:r>
      <w:r>
        <w:fldChar w:fldCharType="separate"/>
      </w:r>
      <w:r>
        <w:t>63</w:t>
      </w:r>
      <w:r>
        <w:fldChar w:fldCharType="end"/>
      </w:r>
    </w:p>
    <w:p w14:paraId="3C511F88" w14:textId="77777777" w:rsidR="001D403F" w:rsidRPr="00CC3EF3" w:rsidRDefault="001D403F">
      <w:pPr>
        <w:pStyle w:val="TOC3"/>
        <w:rPr>
          <w:rFonts w:ascii="Aptos" w:eastAsia="Yu Mincho" w:hAnsi="Aptos"/>
          <w:kern w:val="2"/>
          <w:sz w:val="24"/>
          <w:szCs w:val="24"/>
          <w:lang w:eastAsia="ja-JP"/>
        </w:rPr>
      </w:pPr>
      <w:r>
        <w:rPr>
          <w:lang w:eastAsia="zh-CN"/>
        </w:rPr>
        <w:t>6.35.3</w:t>
      </w:r>
      <w:r w:rsidRPr="00CC3EF3">
        <w:rPr>
          <w:rFonts w:ascii="Aptos" w:eastAsia="Yu Mincho" w:hAnsi="Aptos"/>
          <w:kern w:val="2"/>
          <w:sz w:val="24"/>
          <w:szCs w:val="24"/>
          <w:lang w:eastAsia="ja-JP"/>
        </w:rPr>
        <w:tab/>
      </w:r>
      <w:r>
        <w:rPr>
          <w:lang w:eastAsia="zh-CN"/>
        </w:rPr>
        <w:t>Service Function Management</w:t>
      </w:r>
      <w:r>
        <w:tab/>
      </w:r>
      <w:r>
        <w:fldChar w:fldCharType="begin"/>
      </w:r>
      <w:r>
        <w:instrText xml:space="preserve"> PAGEREF _Toc201930783 \h </w:instrText>
      </w:r>
      <w:r>
        <w:fldChar w:fldCharType="separate"/>
      </w:r>
      <w:r>
        <w:t>63</w:t>
      </w:r>
      <w:r>
        <w:fldChar w:fldCharType="end"/>
      </w:r>
    </w:p>
    <w:p w14:paraId="0F336BF7" w14:textId="77777777" w:rsidR="001D403F" w:rsidRPr="00CC3EF3" w:rsidRDefault="001D403F">
      <w:pPr>
        <w:pStyle w:val="TOC2"/>
        <w:rPr>
          <w:rFonts w:ascii="Aptos" w:eastAsia="Yu Mincho" w:hAnsi="Aptos"/>
          <w:kern w:val="2"/>
          <w:sz w:val="24"/>
          <w:szCs w:val="24"/>
          <w:lang w:eastAsia="ja-JP"/>
        </w:rPr>
      </w:pPr>
      <w:r>
        <w:rPr>
          <w:lang w:eastAsia="zh-CN"/>
        </w:rPr>
        <w:lastRenderedPageBreak/>
        <w:t>6.36</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_Toc201930784 \h </w:instrText>
      </w:r>
      <w:r>
        <w:fldChar w:fldCharType="separate"/>
      </w:r>
      <w:r>
        <w:t>64</w:t>
      </w:r>
      <w:r>
        <w:fldChar w:fldCharType="end"/>
      </w:r>
    </w:p>
    <w:p w14:paraId="42C1A81D" w14:textId="77777777" w:rsidR="001D403F" w:rsidRPr="00CC3EF3" w:rsidRDefault="001D403F">
      <w:pPr>
        <w:pStyle w:val="TOC3"/>
        <w:rPr>
          <w:rFonts w:ascii="Aptos" w:eastAsia="Yu Mincho" w:hAnsi="Aptos"/>
          <w:kern w:val="2"/>
          <w:sz w:val="24"/>
          <w:szCs w:val="24"/>
          <w:lang w:eastAsia="ja-JP"/>
        </w:rPr>
      </w:pPr>
      <w:r>
        <w:t>6.36.1</w:t>
      </w:r>
      <w:r w:rsidRPr="00CC3EF3">
        <w:rPr>
          <w:rFonts w:ascii="Aptos" w:eastAsia="Yu Mincho" w:hAnsi="Aptos"/>
          <w:kern w:val="2"/>
          <w:sz w:val="24"/>
          <w:szCs w:val="24"/>
          <w:lang w:eastAsia="ja-JP"/>
        </w:rPr>
        <w:tab/>
      </w:r>
      <w:r>
        <w:t>Overview</w:t>
      </w:r>
      <w:r>
        <w:tab/>
      </w:r>
      <w:r>
        <w:fldChar w:fldCharType="begin"/>
      </w:r>
      <w:r>
        <w:instrText xml:space="preserve"> PAGEREF _Toc201930785 \h </w:instrText>
      </w:r>
      <w:r>
        <w:fldChar w:fldCharType="separate"/>
      </w:r>
      <w:r>
        <w:t>64</w:t>
      </w:r>
      <w:r>
        <w:fldChar w:fldCharType="end"/>
      </w:r>
    </w:p>
    <w:p w14:paraId="1A5B4205" w14:textId="77777777" w:rsidR="001D403F" w:rsidRPr="00CC3EF3" w:rsidRDefault="001D403F">
      <w:pPr>
        <w:pStyle w:val="TOC3"/>
        <w:rPr>
          <w:rFonts w:ascii="Aptos" w:eastAsia="Yu Mincho" w:hAnsi="Aptos"/>
          <w:kern w:val="2"/>
          <w:sz w:val="24"/>
          <w:szCs w:val="24"/>
          <w:lang w:eastAsia="ja-JP"/>
        </w:rPr>
      </w:pPr>
      <w:r>
        <w:t>6.36.2</w:t>
      </w:r>
      <w:r w:rsidRPr="00CC3EF3">
        <w:rPr>
          <w:rFonts w:ascii="Aptos" w:eastAsia="Yu Mincho" w:hAnsi="Aptos"/>
          <w:kern w:val="2"/>
          <w:sz w:val="24"/>
          <w:szCs w:val="24"/>
          <w:lang w:eastAsia="ja-JP"/>
        </w:rPr>
        <w:tab/>
      </w:r>
      <w:r>
        <w:t>General</w:t>
      </w:r>
      <w:r>
        <w:tab/>
      </w:r>
      <w:r>
        <w:fldChar w:fldCharType="begin"/>
      </w:r>
      <w:r>
        <w:instrText xml:space="preserve"> PAGEREF _Toc201930786 \h </w:instrText>
      </w:r>
      <w:r>
        <w:fldChar w:fldCharType="separate"/>
      </w:r>
      <w:r>
        <w:t>64</w:t>
      </w:r>
      <w:r>
        <w:fldChar w:fldCharType="end"/>
      </w:r>
    </w:p>
    <w:p w14:paraId="3A00795B" w14:textId="77777777" w:rsidR="001D403F" w:rsidRPr="00CC3EF3" w:rsidRDefault="001D403F">
      <w:pPr>
        <w:pStyle w:val="TOC3"/>
        <w:rPr>
          <w:rFonts w:ascii="Aptos" w:eastAsia="Yu Mincho" w:hAnsi="Aptos"/>
          <w:kern w:val="2"/>
          <w:sz w:val="24"/>
          <w:szCs w:val="24"/>
          <w:lang w:eastAsia="ja-JP"/>
        </w:rPr>
      </w:pPr>
      <w:r>
        <w:t>6.36.3</w:t>
      </w:r>
      <w:r w:rsidRPr="00CC3EF3">
        <w:rPr>
          <w:rFonts w:ascii="Aptos" w:eastAsia="Yu Mincho" w:hAnsi="Aptos"/>
          <w:kern w:val="2"/>
          <w:sz w:val="24"/>
          <w:szCs w:val="24"/>
          <w:lang w:eastAsia="ja-JP"/>
        </w:rPr>
        <w:tab/>
      </w:r>
      <w:r>
        <w:t>Monitoring and Reporting</w:t>
      </w:r>
      <w:r>
        <w:tab/>
      </w:r>
      <w:r>
        <w:fldChar w:fldCharType="begin"/>
      </w:r>
      <w:r>
        <w:instrText xml:space="preserve"> PAGEREF _Toc201930787 \h </w:instrText>
      </w:r>
      <w:r>
        <w:fldChar w:fldCharType="separate"/>
      </w:r>
      <w:r>
        <w:t>64</w:t>
      </w:r>
      <w:r>
        <w:fldChar w:fldCharType="end"/>
      </w:r>
    </w:p>
    <w:p w14:paraId="3F3C7319" w14:textId="77777777" w:rsidR="001D403F" w:rsidRPr="00CC3EF3" w:rsidRDefault="001D403F">
      <w:pPr>
        <w:pStyle w:val="TOC3"/>
        <w:rPr>
          <w:rFonts w:ascii="Aptos" w:eastAsia="Yu Mincho" w:hAnsi="Aptos"/>
          <w:kern w:val="2"/>
          <w:sz w:val="24"/>
          <w:szCs w:val="24"/>
          <w:lang w:eastAsia="ja-JP"/>
        </w:rPr>
      </w:pPr>
      <w:r>
        <w:t>6.36.4</w:t>
      </w:r>
      <w:r w:rsidRPr="00CC3EF3">
        <w:rPr>
          <w:rFonts w:ascii="Aptos" w:eastAsia="Yu Mincho" w:hAnsi="Aptos"/>
          <w:kern w:val="2"/>
          <w:sz w:val="24"/>
          <w:szCs w:val="24"/>
          <w:lang w:eastAsia="ja-JP"/>
        </w:rPr>
        <w:tab/>
      </w:r>
      <w:r>
        <w:t>Service Exposure</w:t>
      </w:r>
      <w:r>
        <w:tab/>
      </w:r>
      <w:r>
        <w:fldChar w:fldCharType="begin"/>
      </w:r>
      <w:r>
        <w:instrText xml:space="preserve"> PAGEREF _Toc201930788 \h </w:instrText>
      </w:r>
      <w:r>
        <w:fldChar w:fldCharType="separate"/>
      </w:r>
      <w:r>
        <w:t>64</w:t>
      </w:r>
      <w:r>
        <w:fldChar w:fldCharType="end"/>
      </w:r>
    </w:p>
    <w:p w14:paraId="0D185429" w14:textId="77777777" w:rsidR="001D403F" w:rsidRPr="00CC3EF3" w:rsidRDefault="001D403F">
      <w:pPr>
        <w:pStyle w:val="TOC2"/>
        <w:rPr>
          <w:rFonts w:ascii="Aptos" w:eastAsia="Yu Mincho" w:hAnsi="Aptos"/>
          <w:kern w:val="2"/>
          <w:sz w:val="24"/>
          <w:szCs w:val="24"/>
          <w:lang w:eastAsia="ja-JP"/>
        </w:rPr>
      </w:pPr>
      <w:r>
        <w:t xml:space="preserve">6.37 </w:t>
      </w:r>
      <w:r w:rsidRPr="00CC3EF3">
        <w:rPr>
          <w:rFonts w:ascii="Aptos" w:eastAsia="Yu Mincho" w:hAnsi="Aptos"/>
          <w:kern w:val="2"/>
          <w:sz w:val="24"/>
          <w:szCs w:val="24"/>
          <w:lang w:eastAsia="ja-JP"/>
        </w:rPr>
        <w:tab/>
      </w:r>
      <w:r>
        <w:t>Ranging based services</w:t>
      </w:r>
      <w:r>
        <w:tab/>
      </w:r>
      <w:r>
        <w:fldChar w:fldCharType="begin"/>
      </w:r>
      <w:r>
        <w:instrText xml:space="preserve"> PAGEREF _Toc201930789 \h </w:instrText>
      </w:r>
      <w:r>
        <w:fldChar w:fldCharType="separate"/>
      </w:r>
      <w:r>
        <w:t>65</w:t>
      </w:r>
      <w:r>
        <w:fldChar w:fldCharType="end"/>
      </w:r>
    </w:p>
    <w:p w14:paraId="796166B5" w14:textId="77777777" w:rsidR="001D403F" w:rsidRPr="00CC3EF3" w:rsidRDefault="001D403F">
      <w:pPr>
        <w:pStyle w:val="TOC3"/>
        <w:rPr>
          <w:rFonts w:ascii="Aptos" w:eastAsia="Yu Mincho" w:hAnsi="Aptos"/>
          <w:kern w:val="2"/>
          <w:sz w:val="24"/>
          <w:szCs w:val="24"/>
          <w:lang w:eastAsia="ja-JP"/>
        </w:rPr>
      </w:pPr>
      <w:r>
        <w:t>6.37.1</w:t>
      </w:r>
      <w:r w:rsidRPr="00CC3EF3">
        <w:rPr>
          <w:rFonts w:ascii="Aptos" w:eastAsia="Yu Mincho" w:hAnsi="Aptos"/>
          <w:kern w:val="2"/>
          <w:sz w:val="24"/>
          <w:szCs w:val="24"/>
          <w:lang w:eastAsia="ja-JP"/>
        </w:rPr>
        <w:tab/>
      </w:r>
      <w:r>
        <w:t>Description</w:t>
      </w:r>
      <w:r>
        <w:tab/>
      </w:r>
      <w:r>
        <w:fldChar w:fldCharType="begin"/>
      </w:r>
      <w:r>
        <w:instrText xml:space="preserve"> PAGEREF _Toc201930790 \h </w:instrText>
      </w:r>
      <w:r>
        <w:fldChar w:fldCharType="separate"/>
      </w:r>
      <w:r>
        <w:t>65</w:t>
      </w:r>
      <w:r>
        <w:fldChar w:fldCharType="end"/>
      </w:r>
    </w:p>
    <w:p w14:paraId="28AE2857" w14:textId="77777777" w:rsidR="001D403F" w:rsidRPr="00CC3EF3" w:rsidRDefault="001D403F">
      <w:pPr>
        <w:pStyle w:val="TOC3"/>
        <w:rPr>
          <w:rFonts w:ascii="Aptos" w:eastAsia="Yu Mincho" w:hAnsi="Aptos"/>
          <w:kern w:val="2"/>
          <w:sz w:val="24"/>
          <w:szCs w:val="24"/>
          <w:lang w:eastAsia="ja-JP"/>
        </w:rPr>
      </w:pPr>
      <w:r>
        <w:t>6.37.2</w:t>
      </w:r>
      <w:r w:rsidRPr="00CC3EF3">
        <w:rPr>
          <w:rFonts w:ascii="Aptos" w:eastAsia="Yu Mincho" w:hAnsi="Aptos"/>
          <w:kern w:val="2"/>
          <w:sz w:val="24"/>
          <w:szCs w:val="24"/>
          <w:lang w:eastAsia="ja-JP"/>
        </w:rPr>
        <w:tab/>
      </w:r>
      <w:r>
        <w:t>Requirements</w:t>
      </w:r>
      <w:r>
        <w:tab/>
      </w:r>
      <w:r>
        <w:fldChar w:fldCharType="begin"/>
      </w:r>
      <w:r>
        <w:instrText xml:space="preserve"> PAGEREF _Toc201930791 \h </w:instrText>
      </w:r>
      <w:r>
        <w:fldChar w:fldCharType="separate"/>
      </w:r>
      <w:r>
        <w:t>65</w:t>
      </w:r>
      <w:r>
        <w:fldChar w:fldCharType="end"/>
      </w:r>
    </w:p>
    <w:p w14:paraId="3C4E4B60" w14:textId="77777777" w:rsidR="001D403F" w:rsidRPr="00CC3EF3" w:rsidRDefault="001D403F">
      <w:pPr>
        <w:pStyle w:val="TOC2"/>
        <w:rPr>
          <w:rFonts w:ascii="Aptos" w:eastAsia="Yu Mincho" w:hAnsi="Aptos"/>
          <w:kern w:val="2"/>
          <w:sz w:val="24"/>
          <w:szCs w:val="24"/>
          <w:lang w:eastAsia="ja-JP"/>
        </w:rPr>
      </w:pPr>
      <w:r>
        <w:t>6.38</w:t>
      </w:r>
      <w:r w:rsidRPr="00CC3EF3">
        <w:rPr>
          <w:rFonts w:ascii="Aptos" w:eastAsia="Yu Mincho" w:hAnsi="Aptos"/>
          <w:kern w:val="2"/>
          <w:sz w:val="24"/>
          <w:szCs w:val="24"/>
          <w:lang w:eastAsia="ja-JP"/>
        </w:rPr>
        <w:tab/>
      </w:r>
      <w:r>
        <w:t>Personal IoT Networks and Customer Premises Networks</w:t>
      </w:r>
      <w:r>
        <w:tab/>
      </w:r>
      <w:r>
        <w:fldChar w:fldCharType="begin"/>
      </w:r>
      <w:r>
        <w:instrText xml:space="preserve"> PAGEREF _Toc201930792 \h </w:instrText>
      </w:r>
      <w:r>
        <w:fldChar w:fldCharType="separate"/>
      </w:r>
      <w:r>
        <w:t>66</w:t>
      </w:r>
      <w:r>
        <w:fldChar w:fldCharType="end"/>
      </w:r>
    </w:p>
    <w:p w14:paraId="22AE7D71" w14:textId="77777777" w:rsidR="001D403F" w:rsidRPr="00CC3EF3" w:rsidRDefault="001D403F">
      <w:pPr>
        <w:pStyle w:val="TOC3"/>
        <w:rPr>
          <w:rFonts w:ascii="Aptos" w:eastAsia="Yu Mincho" w:hAnsi="Aptos"/>
          <w:kern w:val="2"/>
          <w:sz w:val="24"/>
          <w:szCs w:val="24"/>
          <w:lang w:eastAsia="ja-JP"/>
        </w:rPr>
      </w:pPr>
      <w:r>
        <w:rPr>
          <w:lang w:eastAsia="zh-CN"/>
        </w:rPr>
        <w:t>6.38.1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_Toc201930793 \h </w:instrText>
      </w:r>
      <w:r>
        <w:fldChar w:fldCharType="separate"/>
      </w:r>
      <w:r>
        <w:t>66</w:t>
      </w:r>
      <w:r>
        <w:fldChar w:fldCharType="end"/>
      </w:r>
    </w:p>
    <w:p w14:paraId="1B0F0A2E" w14:textId="77777777" w:rsidR="001D403F" w:rsidRPr="00CC3EF3" w:rsidRDefault="001D403F">
      <w:pPr>
        <w:pStyle w:val="TOC3"/>
        <w:rPr>
          <w:rFonts w:ascii="Aptos" w:eastAsia="Yu Mincho" w:hAnsi="Aptos"/>
          <w:kern w:val="2"/>
          <w:sz w:val="24"/>
          <w:szCs w:val="24"/>
          <w:lang w:eastAsia="ja-JP"/>
        </w:rPr>
      </w:pPr>
      <w:r>
        <w:rPr>
          <w:lang w:eastAsia="zh-CN"/>
        </w:rPr>
        <w:t>6.38.2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_Toc201930794 \h </w:instrText>
      </w:r>
      <w:r>
        <w:fldChar w:fldCharType="separate"/>
      </w:r>
      <w:r>
        <w:t>67</w:t>
      </w:r>
      <w:r>
        <w:fldChar w:fldCharType="end"/>
      </w:r>
    </w:p>
    <w:p w14:paraId="2B064E0B" w14:textId="77777777" w:rsidR="001D403F" w:rsidRPr="00CC3EF3" w:rsidRDefault="001D403F">
      <w:pPr>
        <w:pStyle w:val="TOC4"/>
        <w:rPr>
          <w:rFonts w:ascii="Aptos" w:eastAsia="Yu Mincho" w:hAnsi="Aptos"/>
          <w:kern w:val="2"/>
          <w:sz w:val="24"/>
          <w:szCs w:val="24"/>
          <w:lang w:eastAsia="ja-JP"/>
        </w:rPr>
      </w:pPr>
      <w:r>
        <w:rPr>
          <w:lang w:eastAsia="zh-CN"/>
        </w:rPr>
        <w:t>6.38.2.1</w:t>
      </w:r>
      <w:r w:rsidRPr="00CC3EF3">
        <w:rPr>
          <w:rFonts w:ascii="Aptos" w:eastAsia="Yu Mincho" w:hAnsi="Aptos"/>
          <w:kern w:val="2"/>
          <w:sz w:val="24"/>
          <w:szCs w:val="24"/>
          <w:lang w:eastAsia="ja-JP"/>
        </w:rPr>
        <w:tab/>
      </w:r>
      <w:r>
        <w:rPr>
          <w:lang w:eastAsia="zh-CN"/>
        </w:rPr>
        <w:t>General</w:t>
      </w:r>
      <w:r>
        <w:tab/>
      </w:r>
      <w:r>
        <w:fldChar w:fldCharType="begin"/>
      </w:r>
      <w:r>
        <w:instrText xml:space="preserve"> PAGEREF _Toc201930795 \h </w:instrText>
      </w:r>
      <w:r>
        <w:fldChar w:fldCharType="separate"/>
      </w:r>
      <w:r>
        <w:t>67</w:t>
      </w:r>
      <w:r>
        <w:fldChar w:fldCharType="end"/>
      </w:r>
    </w:p>
    <w:p w14:paraId="2BECD2D7" w14:textId="77777777" w:rsidR="001D403F" w:rsidRPr="00CC3EF3" w:rsidRDefault="001D403F">
      <w:pPr>
        <w:pStyle w:val="TOC4"/>
        <w:rPr>
          <w:rFonts w:ascii="Aptos" w:eastAsia="Yu Mincho" w:hAnsi="Aptos"/>
          <w:kern w:val="2"/>
          <w:sz w:val="24"/>
          <w:szCs w:val="24"/>
          <w:lang w:eastAsia="ja-JP"/>
        </w:rPr>
      </w:pPr>
      <w:r>
        <w:t>6.38.2.2</w:t>
      </w:r>
      <w:r w:rsidRPr="00CC3EF3">
        <w:rPr>
          <w:rFonts w:ascii="Aptos" w:eastAsia="Yu Mincho" w:hAnsi="Aptos"/>
          <w:kern w:val="2"/>
          <w:sz w:val="24"/>
          <w:szCs w:val="24"/>
          <w:lang w:eastAsia="ja-JP"/>
        </w:rPr>
        <w:tab/>
      </w:r>
      <w:r>
        <w:t>Gateways</w:t>
      </w:r>
      <w:r>
        <w:tab/>
      </w:r>
      <w:r>
        <w:fldChar w:fldCharType="begin"/>
      </w:r>
      <w:r>
        <w:instrText xml:space="preserve"> PAGEREF _Toc201930796 \h </w:instrText>
      </w:r>
      <w:r>
        <w:fldChar w:fldCharType="separate"/>
      </w:r>
      <w:r>
        <w:t>67</w:t>
      </w:r>
      <w:r>
        <w:fldChar w:fldCharType="end"/>
      </w:r>
    </w:p>
    <w:p w14:paraId="37614997" w14:textId="77777777" w:rsidR="001D403F" w:rsidRPr="00CC3EF3" w:rsidRDefault="001D403F">
      <w:pPr>
        <w:pStyle w:val="TOC4"/>
        <w:rPr>
          <w:rFonts w:ascii="Aptos" w:eastAsia="Yu Mincho" w:hAnsi="Aptos"/>
          <w:kern w:val="2"/>
          <w:sz w:val="24"/>
          <w:szCs w:val="24"/>
          <w:lang w:eastAsia="ja-JP"/>
        </w:rPr>
      </w:pPr>
      <w:r>
        <w:t>6.38.2.3</w:t>
      </w:r>
      <w:r w:rsidRPr="00CC3EF3">
        <w:rPr>
          <w:rFonts w:ascii="Aptos" w:eastAsia="Yu Mincho" w:hAnsi="Aptos"/>
          <w:kern w:val="2"/>
          <w:sz w:val="24"/>
          <w:szCs w:val="24"/>
          <w:lang w:eastAsia="ja-JP"/>
        </w:rPr>
        <w:tab/>
      </w:r>
      <w:r>
        <w:t>Operation without 5G core network connectivity</w:t>
      </w:r>
      <w:r>
        <w:tab/>
      </w:r>
      <w:r>
        <w:fldChar w:fldCharType="begin"/>
      </w:r>
      <w:r>
        <w:instrText xml:space="preserve"> PAGEREF _Toc201930797 \h </w:instrText>
      </w:r>
      <w:r>
        <w:fldChar w:fldCharType="separate"/>
      </w:r>
      <w:r>
        <w:t>68</w:t>
      </w:r>
      <w:r>
        <w:fldChar w:fldCharType="end"/>
      </w:r>
    </w:p>
    <w:p w14:paraId="2A50E446" w14:textId="77777777" w:rsidR="001D403F" w:rsidRPr="00CC3EF3" w:rsidRDefault="001D403F">
      <w:pPr>
        <w:pStyle w:val="TOC4"/>
        <w:rPr>
          <w:rFonts w:ascii="Aptos" w:eastAsia="Yu Mincho" w:hAnsi="Aptos"/>
          <w:kern w:val="2"/>
          <w:sz w:val="24"/>
          <w:szCs w:val="24"/>
          <w:lang w:eastAsia="ja-JP"/>
        </w:rPr>
      </w:pPr>
      <w:r>
        <w:t>6.38.2.4</w:t>
      </w:r>
      <w:r w:rsidRPr="00CC3EF3">
        <w:rPr>
          <w:rFonts w:ascii="Aptos" w:eastAsia="Yu Mincho" w:hAnsi="Aptos"/>
          <w:kern w:val="2"/>
          <w:sz w:val="24"/>
          <w:szCs w:val="24"/>
          <w:lang w:eastAsia="ja-JP"/>
        </w:rPr>
        <w:tab/>
      </w:r>
      <w:r>
        <w:t>Discovery</w:t>
      </w:r>
      <w:r>
        <w:tab/>
      </w:r>
      <w:r>
        <w:fldChar w:fldCharType="begin"/>
      </w:r>
      <w:r>
        <w:instrText xml:space="preserve"> PAGEREF _Toc201930798 \h </w:instrText>
      </w:r>
      <w:r>
        <w:fldChar w:fldCharType="separate"/>
      </w:r>
      <w:r>
        <w:t>68</w:t>
      </w:r>
      <w:r>
        <w:fldChar w:fldCharType="end"/>
      </w:r>
    </w:p>
    <w:p w14:paraId="7C5210AA" w14:textId="77777777" w:rsidR="001D403F" w:rsidRPr="00CC3EF3" w:rsidRDefault="001D403F">
      <w:pPr>
        <w:pStyle w:val="TOC4"/>
        <w:rPr>
          <w:rFonts w:ascii="Aptos" w:eastAsia="Yu Mincho" w:hAnsi="Aptos"/>
          <w:kern w:val="2"/>
          <w:sz w:val="24"/>
          <w:szCs w:val="24"/>
          <w:lang w:eastAsia="ja-JP"/>
        </w:rPr>
      </w:pPr>
      <w:r>
        <w:t>6.38.2.5</w:t>
      </w:r>
      <w:r w:rsidRPr="00CC3EF3">
        <w:rPr>
          <w:rFonts w:ascii="Aptos" w:eastAsia="Yu Mincho" w:hAnsi="Aptos"/>
          <w:kern w:val="2"/>
          <w:sz w:val="24"/>
          <w:szCs w:val="24"/>
          <w:lang w:eastAsia="ja-JP"/>
        </w:rPr>
        <w:tab/>
      </w:r>
      <w:r>
        <w:t>Relay Selection</w:t>
      </w:r>
      <w:r>
        <w:tab/>
      </w:r>
      <w:r>
        <w:fldChar w:fldCharType="begin"/>
      </w:r>
      <w:r>
        <w:instrText xml:space="preserve"> PAGEREF _Toc201930799 \h </w:instrText>
      </w:r>
      <w:r>
        <w:fldChar w:fldCharType="separate"/>
      </w:r>
      <w:r>
        <w:t>68</w:t>
      </w:r>
      <w:r>
        <w:fldChar w:fldCharType="end"/>
      </w:r>
    </w:p>
    <w:p w14:paraId="735655A5" w14:textId="77777777" w:rsidR="001D403F" w:rsidRPr="00CC3EF3" w:rsidRDefault="001D403F">
      <w:pPr>
        <w:pStyle w:val="TOC4"/>
        <w:rPr>
          <w:rFonts w:ascii="Aptos" w:eastAsia="Yu Mincho" w:hAnsi="Aptos"/>
          <w:kern w:val="2"/>
          <w:sz w:val="24"/>
          <w:szCs w:val="24"/>
          <w:lang w:eastAsia="ja-JP"/>
        </w:rPr>
      </w:pPr>
      <w:r>
        <w:t>6.38.2.6</w:t>
      </w:r>
      <w:r w:rsidRPr="00CC3EF3">
        <w:rPr>
          <w:rFonts w:ascii="Aptos" w:eastAsia="Yu Mincho" w:hAnsi="Aptos"/>
          <w:kern w:val="2"/>
          <w:sz w:val="24"/>
          <w:szCs w:val="24"/>
          <w:lang w:eastAsia="ja-JP"/>
        </w:rPr>
        <w:tab/>
      </w:r>
      <w:r>
        <w:t>Security</w:t>
      </w:r>
      <w:r>
        <w:tab/>
      </w:r>
      <w:r>
        <w:fldChar w:fldCharType="begin"/>
      </w:r>
      <w:r>
        <w:instrText xml:space="preserve"> PAGEREF _Toc201930800 \h </w:instrText>
      </w:r>
      <w:r>
        <w:fldChar w:fldCharType="separate"/>
      </w:r>
      <w:r>
        <w:t>68</w:t>
      </w:r>
      <w:r>
        <w:fldChar w:fldCharType="end"/>
      </w:r>
    </w:p>
    <w:p w14:paraId="52209FF0" w14:textId="77777777" w:rsidR="001D403F" w:rsidRPr="00CC3EF3" w:rsidRDefault="001D403F">
      <w:pPr>
        <w:pStyle w:val="TOC4"/>
        <w:rPr>
          <w:rFonts w:ascii="Aptos" w:eastAsia="Yu Mincho" w:hAnsi="Aptos"/>
          <w:kern w:val="2"/>
          <w:sz w:val="24"/>
          <w:szCs w:val="24"/>
          <w:lang w:eastAsia="ja-JP"/>
        </w:rPr>
      </w:pPr>
      <w:r>
        <w:t>6.38.2.7</w:t>
      </w:r>
      <w:r w:rsidRPr="00CC3EF3">
        <w:rPr>
          <w:rFonts w:ascii="Aptos" w:eastAsia="Yu Mincho" w:hAnsi="Aptos"/>
          <w:kern w:val="2"/>
          <w:sz w:val="24"/>
          <w:szCs w:val="24"/>
          <w:lang w:eastAsia="ja-JP"/>
        </w:rPr>
        <w:tab/>
      </w:r>
      <w:r>
        <w:t>QoS</w:t>
      </w:r>
      <w:r>
        <w:tab/>
      </w:r>
      <w:r>
        <w:fldChar w:fldCharType="begin"/>
      </w:r>
      <w:r>
        <w:instrText xml:space="preserve"> PAGEREF _Toc201930801 \h </w:instrText>
      </w:r>
      <w:r>
        <w:fldChar w:fldCharType="separate"/>
      </w:r>
      <w:r>
        <w:t>69</w:t>
      </w:r>
      <w:r>
        <w:fldChar w:fldCharType="end"/>
      </w:r>
    </w:p>
    <w:p w14:paraId="48A4A3E9" w14:textId="77777777" w:rsidR="001D403F" w:rsidRPr="00CC3EF3" w:rsidRDefault="001D403F">
      <w:pPr>
        <w:pStyle w:val="TOC4"/>
        <w:rPr>
          <w:rFonts w:ascii="Aptos" w:eastAsia="Yu Mincho" w:hAnsi="Aptos"/>
          <w:kern w:val="2"/>
          <w:sz w:val="24"/>
          <w:szCs w:val="24"/>
          <w:lang w:eastAsia="ja-JP"/>
        </w:rPr>
      </w:pPr>
      <w:r>
        <w:t xml:space="preserve">6.38.2.8 </w:t>
      </w:r>
      <w:r w:rsidRPr="00CC3EF3">
        <w:rPr>
          <w:rFonts w:ascii="Aptos" w:eastAsia="Yu Mincho" w:hAnsi="Aptos"/>
          <w:kern w:val="2"/>
          <w:sz w:val="24"/>
          <w:szCs w:val="24"/>
          <w:lang w:eastAsia="ja-JP"/>
        </w:rPr>
        <w:tab/>
      </w:r>
      <w:r>
        <w:t>Charging</w:t>
      </w:r>
      <w:r>
        <w:tab/>
      </w:r>
      <w:r>
        <w:fldChar w:fldCharType="begin"/>
      </w:r>
      <w:r>
        <w:instrText xml:space="preserve"> PAGEREF _Toc201930802 \h </w:instrText>
      </w:r>
      <w:r>
        <w:fldChar w:fldCharType="separate"/>
      </w:r>
      <w:r>
        <w:t>69</w:t>
      </w:r>
      <w:r>
        <w:fldChar w:fldCharType="end"/>
      </w:r>
    </w:p>
    <w:p w14:paraId="6F3106CC" w14:textId="77777777" w:rsidR="001D403F" w:rsidRPr="00CC3EF3" w:rsidRDefault="001D403F">
      <w:pPr>
        <w:pStyle w:val="TOC4"/>
        <w:rPr>
          <w:rFonts w:ascii="Aptos" w:eastAsia="Yu Mincho" w:hAnsi="Aptos"/>
          <w:kern w:val="2"/>
          <w:sz w:val="24"/>
          <w:szCs w:val="24"/>
          <w:lang w:eastAsia="ja-JP"/>
        </w:rPr>
      </w:pPr>
      <w:r>
        <w:t>6.38.2.9</w:t>
      </w:r>
      <w:r w:rsidRPr="00CC3EF3">
        <w:rPr>
          <w:rFonts w:ascii="Aptos" w:eastAsia="Yu Mincho" w:hAnsi="Aptos"/>
          <w:kern w:val="2"/>
          <w:sz w:val="24"/>
          <w:szCs w:val="24"/>
          <w:lang w:eastAsia="ja-JP"/>
        </w:rPr>
        <w:tab/>
      </w:r>
      <w:r>
        <w:t>Creation and Management</w:t>
      </w:r>
      <w:r>
        <w:tab/>
      </w:r>
      <w:r>
        <w:fldChar w:fldCharType="begin"/>
      </w:r>
      <w:r>
        <w:instrText xml:space="preserve"> PAGEREF _Toc201930803 \h </w:instrText>
      </w:r>
      <w:r>
        <w:fldChar w:fldCharType="separate"/>
      </w:r>
      <w:r>
        <w:t>69</w:t>
      </w:r>
      <w:r>
        <w:fldChar w:fldCharType="end"/>
      </w:r>
    </w:p>
    <w:p w14:paraId="46DEA231" w14:textId="77777777" w:rsidR="001D403F" w:rsidRPr="00CC3EF3" w:rsidRDefault="001D403F">
      <w:pPr>
        <w:pStyle w:val="TOC2"/>
        <w:rPr>
          <w:rFonts w:ascii="Aptos" w:eastAsia="Yu Mincho" w:hAnsi="Aptos"/>
          <w:kern w:val="2"/>
          <w:sz w:val="24"/>
          <w:szCs w:val="24"/>
          <w:lang w:eastAsia="ja-JP"/>
        </w:rPr>
      </w:pPr>
      <w:r>
        <w:rPr>
          <w:lang w:eastAsia="zh-CN"/>
        </w:rPr>
        <w:t>6.39</w:t>
      </w:r>
      <w:r w:rsidRPr="00CC3EF3">
        <w:rPr>
          <w:rFonts w:ascii="Aptos" w:eastAsia="Yu Mincho" w:hAnsi="Aptos"/>
          <w:kern w:val="2"/>
          <w:sz w:val="24"/>
          <w:szCs w:val="24"/>
          <w:lang w:eastAsia="ja-JP"/>
        </w:rPr>
        <w:tab/>
      </w:r>
      <w:r>
        <w:rPr>
          <w:lang w:eastAsia="zh-CN"/>
        </w:rPr>
        <w:t>5G IMS Multimedia Telephony Service</w:t>
      </w:r>
      <w:r>
        <w:tab/>
      </w:r>
      <w:r>
        <w:fldChar w:fldCharType="begin"/>
      </w:r>
      <w:r>
        <w:instrText xml:space="preserve"> PAGEREF _Toc201930804 \h </w:instrText>
      </w:r>
      <w:r>
        <w:fldChar w:fldCharType="separate"/>
      </w:r>
      <w:r>
        <w:t>70</w:t>
      </w:r>
      <w:r>
        <w:fldChar w:fldCharType="end"/>
      </w:r>
    </w:p>
    <w:p w14:paraId="660102CC" w14:textId="77777777" w:rsidR="001D403F" w:rsidRPr="00CC3EF3" w:rsidRDefault="001D403F">
      <w:pPr>
        <w:pStyle w:val="TOC3"/>
        <w:rPr>
          <w:rFonts w:ascii="Aptos" w:eastAsia="Yu Mincho" w:hAnsi="Aptos"/>
          <w:kern w:val="2"/>
          <w:sz w:val="24"/>
          <w:szCs w:val="24"/>
          <w:lang w:eastAsia="ja-JP"/>
        </w:rPr>
      </w:pPr>
      <w:r>
        <w:t>6.39.1</w:t>
      </w:r>
      <w:r w:rsidRPr="00CC3EF3">
        <w:rPr>
          <w:rFonts w:ascii="Aptos" w:eastAsia="Yu Mincho" w:hAnsi="Aptos"/>
          <w:kern w:val="2"/>
          <w:sz w:val="24"/>
          <w:szCs w:val="24"/>
          <w:lang w:eastAsia="ja-JP"/>
        </w:rPr>
        <w:tab/>
      </w:r>
      <w:r w:rsidRPr="0017546E">
        <w:rPr>
          <w:lang w:val="en-US" w:eastAsia="zh-CN"/>
        </w:rPr>
        <w:t>Description</w:t>
      </w:r>
      <w:r>
        <w:tab/>
      </w:r>
      <w:r>
        <w:fldChar w:fldCharType="begin"/>
      </w:r>
      <w:r>
        <w:instrText xml:space="preserve"> PAGEREF _Toc201930805 \h </w:instrText>
      </w:r>
      <w:r>
        <w:fldChar w:fldCharType="separate"/>
      </w:r>
      <w:r>
        <w:t>70</w:t>
      </w:r>
      <w:r>
        <w:fldChar w:fldCharType="end"/>
      </w:r>
    </w:p>
    <w:p w14:paraId="4FD53383" w14:textId="77777777" w:rsidR="001D403F" w:rsidRPr="00CC3EF3" w:rsidRDefault="001D403F">
      <w:pPr>
        <w:pStyle w:val="TOC3"/>
        <w:rPr>
          <w:rFonts w:ascii="Aptos" w:eastAsia="Yu Mincho" w:hAnsi="Aptos"/>
          <w:kern w:val="2"/>
          <w:sz w:val="24"/>
          <w:szCs w:val="24"/>
          <w:lang w:eastAsia="ja-JP"/>
        </w:rPr>
      </w:pPr>
      <w:r>
        <w:t>6.39.2</w:t>
      </w:r>
      <w:r w:rsidRPr="00CC3EF3">
        <w:rPr>
          <w:rFonts w:ascii="Aptos" w:eastAsia="Yu Mincho" w:hAnsi="Aptos"/>
          <w:kern w:val="2"/>
          <w:sz w:val="24"/>
          <w:szCs w:val="24"/>
          <w:lang w:eastAsia="ja-JP"/>
        </w:rPr>
        <w:tab/>
      </w:r>
      <w:r>
        <w:t>General</w:t>
      </w:r>
      <w:r>
        <w:tab/>
      </w:r>
      <w:r>
        <w:fldChar w:fldCharType="begin"/>
      </w:r>
      <w:r>
        <w:instrText xml:space="preserve"> PAGEREF _Toc201930806 \h </w:instrText>
      </w:r>
      <w:r>
        <w:fldChar w:fldCharType="separate"/>
      </w:r>
      <w:r>
        <w:t>71</w:t>
      </w:r>
      <w:r>
        <w:fldChar w:fldCharType="end"/>
      </w:r>
    </w:p>
    <w:p w14:paraId="4125F58B" w14:textId="77777777" w:rsidR="001D403F" w:rsidRPr="00CC3EF3" w:rsidRDefault="001D403F">
      <w:pPr>
        <w:pStyle w:val="TOC3"/>
        <w:rPr>
          <w:rFonts w:ascii="Aptos" w:eastAsia="Yu Mincho" w:hAnsi="Aptos"/>
          <w:kern w:val="2"/>
          <w:sz w:val="24"/>
          <w:szCs w:val="24"/>
          <w:lang w:eastAsia="ja-JP"/>
        </w:rPr>
      </w:pPr>
      <w:r>
        <w:t>6.39.3</w:t>
      </w:r>
      <w:r w:rsidRPr="00CC3EF3">
        <w:rPr>
          <w:rFonts w:ascii="Aptos" w:eastAsia="Yu Mincho" w:hAnsi="Aptos"/>
          <w:kern w:val="2"/>
          <w:sz w:val="24"/>
          <w:szCs w:val="24"/>
          <w:lang w:eastAsia="ja-JP"/>
        </w:rPr>
        <w:tab/>
      </w:r>
      <w:r>
        <w:t>Service Exposure</w:t>
      </w:r>
      <w:r>
        <w:tab/>
      </w:r>
      <w:r>
        <w:fldChar w:fldCharType="begin"/>
      </w:r>
      <w:r>
        <w:instrText xml:space="preserve"> PAGEREF _Toc201930807 \h </w:instrText>
      </w:r>
      <w:r>
        <w:fldChar w:fldCharType="separate"/>
      </w:r>
      <w:r>
        <w:t>71</w:t>
      </w:r>
      <w:r>
        <w:fldChar w:fldCharType="end"/>
      </w:r>
    </w:p>
    <w:p w14:paraId="68499DE0" w14:textId="77777777" w:rsidR="001D403F" w:rsidRPr="00CC3EF3" w:rsidRDefault="001D403F">
      <w:pPr>
        <w:pStyle w:val="TOC2"/>
        <w:rPr>
          <w:rFonts w:ascii="Aptos" w:eastAsia="Yu Mincho" w:hAnsi="Aptos"/>
          <w:kern w:val="2"/>
          <w:sz w:val="24"/>
          <w:szCs w:val="24"/>
          <w:lang w:eastAsia="ja-JP"/>
        </w:rPr>
      </w:pPr>
      <w:r>
        <w:t>6.40</w:t>
      </w:r>
      <w:r w:rsidRPr="00CC3EF3">
        <w:rPr>
          <w:rFonts w:ascii="Aptos" w:eastAsia="Yu Mincho" w:hAnsi="Aptos"/>
          <w:kern w:val="2"/>
          <w:sz w:val="24"/>
          <w:szCs w:val="24"/>
          <w:lang w:eastAsia="ja-JP"/>
        </w:rPr>
        <w:tab/>
      </w:r>
      <w:r>
        <w:t>AI/ML model transfer in 5GS</w:t>
      </w:r>
      <w:r>
        <w:tab/>
      </w:r>
      <w:r>
        <w:fldChar w:fldCharType="begin"/>
      </w:r>
      <w:r>
        <w:instrText xml:space="preserve"> PAGEREF _Toc201930808 \h </w:instrText>
      </w:r>
      <w:r>
        <w:fldChar w:fldCharType="separate"/>
      </w:r>
      <w:r>
        <w:t>71</w:t>
      </w:r>
      <w:r>
        <w:fldChar w:fldCharType="end"/>
      </w:r>
    </w:p>
    <w:p w14:paraId="6B3A860B" w14:textId="77777777" w:rsidR="001D403F" w:rsidRPr="00CC3EF3" w:rsidRDefault="001D403F">
      <w:pPr>
        <w:pStyle w:val="TOC3"/>
        <w:rPr>
          <w:rFonts w:ascii="Aptos" w:eastAsia="Yu Mincho" w:hAnsi="Aptos"/>
          <w:kern w:val="2"/>
          <w:sz w:val="24"/>
          <w:szCs w:val="24"/>
          <w:lang w:eastAsia="ja-JP"/>
        </w:rPr>
      </w:pPr>
      <w:r>
        <w:t>6.40.1</w:t>
      </w:r>
      <w:r w:rsidRPr="00CC3EF3">
        <w:rPr>
          <w:rFonts w:ascii="Aptos" w:eastAsia="Yu Mincho" w:hAnsi="Aptos"/>
          <w:kern w:val="2"/>
          <w:sz w:val="24"/>
          <w:szCs w:val="24"/>
          <w:lang w:eastAsia="ja-JP"/>
        </w:rPr>
        <w:tab/>
      </w:r>
      <w:r>
        <w:t>Description</w:t>
      </w:r>
      <w:r>
        <w:tab/>
      </w:r>
      <w:r>
        <w:fldChar w:fldCharType="begin"/>
      </w:r>
      <w:r>
        <w:instrText xml:space="preserve"> PAGEREF _Toc201930809 \h </w:instrText>
      </w:r>
      <w:r>
        <w:fldChar w:fldCharType="separate"/>
      </w:r>
      <w:r>
        <w:t>71</w:t>
      </w:r>
      <w:r>
        <w:fldChar w:fldCharType="end"/>
      </w:r>
    </w:p>
    <w:p w14:paraId="3F3554E0" w14:textId="77777777" w:rsidR="001D403F" w:rsidRPr="00CC3EF3" w:rsidRDefault="001D403F">
      <w:pPr>
        <w:pStyle w:val="TOC3"/>
        <w:rPr>
          <w:rFonts w:ascii="Aptos" w:eastAsia="Yu Mincho" w:hAnsi="Aptos"/>
          <w:kern w:val="2"/>
          <w:sz w:val="24"/>
          <w:szCs w:val="24"/>
          <w:lang w:eastAsia="ja-JP"/>
        </w:rPr>
      </w:pPr>
      <w:r>
        <w:t>6.40.2</w:t>
      </w:r>
      <w:r w:rsidRPr="00CC3EF3">
        <w:rPr>
          <w:rFonts w:ascii="Aptos" w:eastAsia="Yu Mincho" w:hAnsi="Aptos"/>
          <w:kern w:val="2"/>
          <w:sz w:val="24"/>
          <w:szCs w:val="24"/>
          <w:lang w:eastAsia="ja-JP"/>
        </w:rPr>
        <w:tab/>
      </w:r>
      <w:r>
        <w:t>Requirements</w:t>
      </w:r>
      <w:r>
        <w:tab/>
      </w:r>
      <w:r>
        <w:fldChar w:fldCharType="begin"/>
      </w:r>
      <w:r>
        <w:instrText xml:space="preserve"> PAGEREF _Toc201930810 \h </w:instrText>
      </w:r>
      <w:r>
        <w:fldChar w:fldCharType="separate"/>
      </w:r>
      <w:r>
        <w:t>72</w:t>
      </w:r>
      <w:r>
        <w:fldChar w:fldCharType="end"/>
      </w:r>
    </w:p>
    <w:p w14:paraId="7C05D908" w14:textId="77777777" w:rsidR="001D403F" w:rsidRPr="00CC3EF3" w:rsidRDefault="001D403F">
      <w:pPr>
        <w:pStyle w:val="TOC4"/>
        <w:rPr>
          <w:rFonts w:ascii="Aptos" w:eastAsia="Yu Mincho" w:hAnsi="Aptos"/>
          <w:kern w:val="2"/>
          <w:sz w:val="24"/>
          <w:szCs w:val="24"/>
          <w:lang w:eastAsia="ja-JP"/>
        </w:rPr>
      </w:pPr>
      <w:r>
        <w:rPr>
          <w:lang w:eastAsia="zh-CN"/>
        </w:rPr>
        <w:t>6.40.2.1</w:t>
      </w:r>
      <w:r w:rsidRPr="00CC3EF3">
        <w:rPr>
          <w:rFonts w:ascii="Aptos" w:eastAsia="Yu Mincho" w:hAnsi="Aptos"/>
          <w:kern w:val="2"/>
          <w:sz w:val="24"/>
          <w:szCs w:val="24"/>
          <w:lang w:eastAsia="ja-JP"/>
        </w:rPr>
        <w:tab/>
      </w:r>
      <w:r>
        <w:rPr>
          <w:lang w:eastAsia="zh-CN"/>
        </w:rPr>
        <w:t>Requirements for direct network connection</w:t>
      </w:r>
      <w:r>
        <w:tab/>
      </w:r>
      <w:r>
        <w:fldChar w:fldCharType="begin"/>
      </w:r>
      <w:r>
        <w:instrText xml:space="preserve"> PAGEREF _Toc201930811 \h </w:instrText>
      </w:r>
      <w:r>
        <w:fldChar w:fldCharType="separate"/>
      </w:r>
      <w:r>
        <w:t>72</w:t>
      </w:r>
      <w:r>
        <w:fldChar w:fldCharType="end"/>
      </w:r>
    </w:p>
    <w:p w14:paraId="076408F0" w14:textId="77777777" w:rsidR="001D403F" w:rsidRPr="00CC3EF3" w:rsidRDefault="001D403F">
      <w:pPr>
        <w:pStyle w:val="TOC4"/>
        <w:rPr>
          <w:rFonts w:ascii="Aptos" w:eastAsia="Yu Mincho" w:hAnsi="Aptos"/>
          <w:kern w:val="2"/>
          <w:sz w:val="24"/>
          <w:szCs w:val="24"/>
          <w:lang w:eastAsia="ja-JP"/>
        </w:rPr>
      </w:pPr>
      <w:r>
        <w:rPr>
          <w:lang w:eastAsia="zh-CN"/>
        </w:rPr>
        <w:t>6.40.2.2</w:t>
      </w:r>
      <w:r w:rsidRPr="00CC3EF3">
        <w:rPr>
          <w:rFonts w:ascii="Aptos" w:eastAsia="Yu Mincho" w:hAnsi="Aptos"/>
          <w:kern w:val="2"/>
          <w:sz w:val="24"/>
          <w:szCs w:val="24"/>
          <w:lang w:eastAsia="ja-JP"/>
        </w:rPr>
        <w:tab/>
      </w:r>
      <w:r>
        <w:rPr>
          <w:lang w:eastAsia="zh-CN"/>
        </w:rPr>
        <w:t>Requirements for direct device connection</w:t>
      </w:r>
      <w:r>
        <w:tab/>
      </w:r>
      <w:r>
        <w:fldChar w:fldCharType="begin"/>
      </w:r>
      <w:r>
        <w:instrText xml:space="preserve"> PAGEREF _Toc201930812 \h </w:instrText>
      </w:r>
      <w:r>
        <w:fldChar w:fldCharType="separate"/>
      </w:r>
      <w:r>
        <w:t>72</w:t>
      </w:r>
      <w:r>
        <w:fldChar w:fldCharType="end"/>
      </w:r>
    </w:p>
    <w:p w14:paraId="23B78A93" w14:textId="77777777" w:rsidR="001D403F" w:rsidRPr="00CC3EF3" w:rsidRDefault="001D403F">
      <w:pPr>
        <w:pStyle w:val="TOC2"/>
        <w:rPr>
          <w:rFonts w:ascii="Aptos" w:eastAsia="Yu Mincho" w:hAnsi="Aptos"/>
          <w:kern w:val="2"/>
          <w:sz w:val="24"/>
          <w:szCs w:val="24"/>
          <w:lang w:eastAsia="ja-JP"/>
        </w:rPr>
      </w:pPr>
      <w:r w:rsidRPr="0017546E">
        <w:rPr>
          <w:rFonts w:eastAsia="MS Mincho"/>
          <w:lang w:eastAsia="ja-JP"/>
        </w:rPr>
        <w:t>6.41</w:t>
      </w:r>
      <w:r w:rsidRPr="00CC3EF3">
        <w:rPr>
          <w:rFonts w:ascii="Aptos" w:eastAsia="Yu Mincho" w:hAnsi="Aptos"/>
          <w:kern w:val="2"/>
          <w:sz w:val="24"/>
          <w:szCs w:val="24"/>
          <w:lang w:eastAsia="ja-JP"/>
        </w:rPr>
        <w:tab/>
      </w:r>
      <w:r w:rsidRPr="0017546E">
        <w:rPr>
          <w:rFonts w:eastAsia="MS Mincho"/>
          <w:lang w:eastAsia="ja-JP"/>
        </w:rPr>
        <w:t>Providing Access to Local Services</w:t>
      </w:r>
      <w:r>
        <w:tab/>
      </w:r>
      <w:r>
        <w:fldChar w:fldCharType="begin"/>
      </w:r>
      <w:r>
        <w:instrText xml:space="preserve"> PAGEREF _Toc201930813 \h </w:instrText>
      </w:r>
      <w:r>
        <w:fldChar w:fldCharType="separate"/>
      </w:r>
      <w:r>
        <w:t>73</w:t>
      </w:r>
      <w:r>
        <w:fldChar w:fldCharType="end"/>
      </w:r>
    </w:p>
    <w:p w14:paraId="534BE365"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6.41.1</w:t>
      </w:r>
      <w:r w:rsidRPr="00CC3EF3">
        <w:rPr>
          <w:rFonts w:ascii="Aptos" w:eastAsia="Yu Mincho" w:hAnsi="Aptos"/>
          <w:kern w:val="2"/>
          <w:sz w:val="24"/>
          <w:szCs w:val="24"/>
          <w:lang w:eastAsia="ja-JP"/>
        </w:rPr>
        <w:tab/>
      </w:r>
      <w:r w:rsidRPr="0017546E">
        <w:rPr>
          <w:rFonts w:eastAsia="MS Mincho"/>
          <w:lang w:eastAsia="ja-JP"/>
        </w:rPr>
        <w:t>Description</w:t>
      </w:r>
      <w:r>
        <w:tab/>
      </w:r>
      <w:r>
        <w:fldChar w:fldCharType="begin"/>
      </w:r>
      <w:r>
        <w:instrText xml:space="preserve"> PAGEREF _Toc201930814 \h </w:instrText>
      </w:r>
      <w:r>
        <w:fldChar w:fldCharType="separate"/>
      </w:r>
      <w:r>
        <w:t>73</w:t>
      </w:r>
      <w:r>
        <w:fldChar w:fldCharType="end"/>
      </w:r>
    </w:p>
    <w:p w14:paraId="215F8A29"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6.41.2</w:t>
      </w:r>
      <w:r w:rsidRPr="00CC3EF3">
        <w:rPr>
          <w:rFonts w:ascii="Aptos" w:eastAsia="Yu Mincho" w:hAnsi="Aptos"/>
          <w:kern w:val="2"/>
          <w:sz w:val="24"/>
          <w:szCs w:val="24"/>
          <w:lang w:eastAsia="ja-JP"/>
        </w:rPr>
        <w:tab/>
      </w:r>
      <w:r w:rsidRPr="0017546E">
        <w:rPr>
          <w:rFonts w:eastAsia="MS Mincho"/>
          <w:lang w:eastAsia="ja-JP"/>
        </w:rPr>
        <w:t>Requirements</w:t>
      </w:r>
      <w:r>
        <w:tab/>
      </w:r>
      <w:r>
        <w:fldChar w:fldCharType="begin"/>
      </w:r>
      <w:r>
        <w:instrText xml:space="preserve"> PAGEREF _Toc201930815 \h </w:instrText>
      </w:r>
      <w:r>
        <w:fldChar w:fldCharType="separate"/>
      </w:r>
      <w:r>
        <w:t>74</w:t>
      </w:r>
      <w:r>
        <w:fldChar w:fldCharType="end"/>
      </w:r>
    </w:p>
    <w:p w14:paraId="69441305" w14:textId="77777777" w:rsidR="001D403F" w:rsidRPr="00CC3EF3" w:rsidRDefault="001D403F">
      <w:pPr>
        <w:pStyle w:val="TOC4"/>
        <w:rPr>
          <w:rFonts w:ascii="Aptos" w:eastAsia="Yu Mincho" w:hAnsi="Aptos"/>
          <w:kern w:val="2"/>
          <w:sz w:val="24"/>
          <w:szCs w:val="24"/>
          <w:lang w:eastAsia="ja-JP"/>
        </w:rPr>
      </w:pPr>
      <w:r w:rsidRPr="0017546E">
        <w:rPr>
          <w:rFonts w:eastAsia="MS Mincho"/>
        </w:rPr>
        <w:t>6.41.2.1</w:t>
      </w:r>
      <w:r w:rsidRPr="00CC3EF3">
        <w:rPr>
          <w:rFonts w:ascii="Aptos" w:eastAsia="Yu Mincho" w:hAnsi="Aptos"/>
          <w:kern w:val="2"/>
          <w:sz w:val="24"/>
          <w:szCs w:val="24"/>
          <w:lang w:eastAsia="ja-JP"/>
        </w:rPr>
        <w:tab/>
      </w:r>
      <w:r w:rsidRPr="0017546E">
        <w:rPr>
          <w:rFonts w:eastAsia="MS Mincho"/>
        </w:rPr>
        <w:t>General</w:t>
      </w:r>
      <w:r>
        <w:tab/>
      </w:r>
      <w:r>
        <w:fldChar w:fldCharType="begin"/>
      </w:r>
      <w:r>
        <w:instrText xml:space="preserve"> PAGEREF _Toc201930816 \h </w:instrText>
      </w:r>
      <w:r>
        <w:fldChar w:fldCharType="separate"/>
      </w:r>
      <w:r>
        <w:t>74</w:t>
      </w:r>
      <w:r>
        <w:fldChar w:fldCharType="end"/>
      </w:r>
    </w:p>
    <w:p w14:paraId="739A95A2" w14:textId="77777777" w:rsidR="001D403F" w:rsidRPr="00CC3EF3" w:rsidRDefault="001D403F">
      <w:pPr>
        <w:pStyle w:val="TOC4"/>
        <w:rPr>
          <w:rFonts w:ascii="Aptos" w:eastAsia="Yu Mincho" w:hAnsi="Aptos"/>
          <w:kern w:val="2"/>
          <w:sz w:val="24"/>
          <w:szCs w:val="24"/>
          <w:lang w:eastAsia="ja-JP"/>
        </w:rPr>
      </w:pPr>
      <w:r w:rsidRPr="0017546E">
        <w:rPr>
          <w:rFonts w:eastAsia="MS Mincho"/>
        </w:rPr>
        <w:t>6.41.2.2</w:t>
      </w:r>
      <w:r w:rsidRPr="00CC3EF3">
        <w:rPr>
          <w:rFonts w:ascii="Aptos" w:eastAsia="Yu Mincho" w:hAnsi="Aptos"/>
          <w:kern w:val="2"/>
          <w:sz w:val="24"/>
          <w:szCs w:val="24"/>
          <w:lang w:eastAsia="ja-JP"/>
        </w:rPr>
        <w:tab/>
      </w:r>
      <w:r w:rsidRPr="0017546E">
        <w:rPr>
          <w:rFonts w:eastAsia="MS Mincho"/>
        </w:rPr>
        <w:t>Configuration of Localized Services in Hosting Network</w:t>
      </w:r>
      <w:r>
        <w:tab/>
      </w:r>
      <w:r>
        <w:fldChar w:fldCharType="begin"/>
      </w:r>
      <w:r>
        <w:instrText xml:space="preserve"> PAGEREF _Toc201930817 \h </w:instrText>
      </w:r>
      <w:r>
        <w:fldChar w:fldCharType="separate"/>
      </w:r>
      <w:r>
        <w:t>74</w:t>
      </w:r>
      <w:r>
        <w:fldChar w:fldCharType="end"/>
      </w:r>
    </w:p>
    <w:p w14:paraId="0C6B5A7F"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6.41.2.3</w:t>
      </w:r>
      <w:r w:rsidRPr="00CC3EF3">
        <w:rPr>
          <w:rFonts w:ascii="Aptos" w:eastAsia="Yu Mincho" w:hAnsi="Aptos"/>
          <w:kern w:val="2"/>
          <w:sz w:val="24"/>
          <w:szCs w:val="24"/>
          <w:lang w:eastAsia="ja-JP"/>
        </w:rPr>
        <w:tab/>
      </w:r>
      <w:r w:rsidRPr="0017546E">
        <w:rPr>
          <w:rFonts w:eastAsia="MS Mincho"/>
          <w:lang w:eastAsia="ja-JP"/>
        </w:rPr>
        <w:t>User Manual Selection of Localized Services via Hosting Network</w:t>
      </w:r>
      <w:r>
        <w:tab/>
      </w:r>
      <w:r>
        <w:fldChar w:fldCharType="begin"/>
      </w:r>
      <w:r>
        <w:instrText xml:space="preserve"> PAGEREF _Toc201930818 \h </w:instrText>
      </w:r>
      <w:r>
        <w:fldChar w:fldCharType="separate"/>
      </w:r>
      <w:r>
        <w:t>75</w:t>
      </w:r>
      <w:r>
        <w:fldChar w:fldCharType="end"/>
      </w:r>
    </w:p>
    <w:p w14:paraId="0D7B6A52"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6.41.2.4</w:t>
      </w:r>
      <w:r w:rsidRPr="00CC3EF3">
        <w:rPr>
          <w:rFonts w:ascii="Aptos" w:eastAsia="Yu Mincho" w:hAnsi="Aptos"/>
          <w:kern w:val="2"/>
          <w:sz w:val="24"/>
          <w:szCs w:val="24"/>
          <w:lang w:eastAsia="ja-JP"/>
        </w:rPr>
        <w:tab/>
      </w:r>
      <w:r w:rsidRPr="0017546E">
        <w:rPr>
          <w:rFonts w:eastAsia="MS Mincho"/>
          <w:lang w:eastAsia="ja-JP"/>
        </w:rPr>
        <w:t>UE Configuration, Provisioning, Authentication and Authorization</w:t>
      </w:r>
      <w:r>
        <w:tab/>
      </w:r>
      <w:r>
        <w:fldChar w:fldCharType="begin"/>
      </w:r>
      <w:r>
        <w:instrText xml:space="preserve"> PAGEREF _Toc201930819 \h </w:instrText>
      </w:r>
      <w:r>
        <w:fldChar w:fldCharType="separate"/>
      </w:r>
      <w:r>
        <w:t>75</w:t>
      </w:r>
      <w:r>
        <w:fldChar w:fldCharType="end"/>
      </w:r>
    </w:p>
    <w:p w14:paraId="52AA7766" w14:textId="77777777" w:rsidR="001D403F" w:rsidRPr="00CC3EF3" w:rsidRDefault="001D403F">
      <w:pPr>
        <w:pStyle w:val="TOC4"/>
        <w:rPr>
          <w:rFonts w:ascii="Aptos" w:eastAsia="Yu Mincho" w:hAnsi="Aptos"/>
          <w:kern w:val="2"/>
          <w:sz w:val="24"/>
          <w:szCs w:val="24"/>
          <w:lang w:eastAsia="ja-JP"/>
        </w:rPr>
      </w:pPr>
      <w:r>
        <w:t>6.41.2.5</w:t>
      </w:r>
      <w:r w:rsidRPr="00CC3EF3">
        <w:rPr>
          <w:rFonts w:ascii="Aptos" w:eastAsia="Yu Mincho" w:hAnsi="Aptos"/>
          <w:kern w:val="2"/>
          <w:sz w:val="24"/>
          <w:szCs w:val="24"/>
          <w:lang w:eastAsia="ja-JP"/>
        </w:rPr>
        <w:tab/>
      </w:r>
      <w:r>
        <w:t>UE Discovery, Selection and Access</w:t>
      </w:r>
      <w:r>
        <w:tab/>
      </w:r>
      <w:r>
        <w:fldChar w:fldCharType="begin"/>
      </w:r>
      <w:r>
        <w:instrText xml:space="preserve"> PAGEREF _Toc201930820 \h </w:instrText>
      </w:r>
      <w:r>
        <w:fldChar w:fldCharType="separate"/>
      </w:r>
      <w:r>
        <w:t>75</w:t>
      </w:r>
      <w:r>
        <w:fldChar w:fldCharType="end"/>
      </w:r>
    </w:p>
    <w:p w14:paraId="70B352F4"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6.41.2.6</w:t>
      </w:r>
      <w:r w:rsidRPr="00CC3EF3">
        <w:rPr>
          <w:rFonts w:ascii="Aptos" w:eastAsia="Yu Mincho" w:hAnsi="Aptos"/>
          <w:kern w:val="2"/>
          <w:sz w:val="24"/>
          <w:szCs w:val="24"/>
          <w:lang w:eastAsia="ja-JP"/>
        </w:rPr>
        <w:tab/>
      </w:r>
      <w:r w:rsidRPr="0017546E">
        <w:rPr>
          <w:rFonts w:eastAsia="MS Mincho"/>
          <w:lang w:eastAsia="ja-JP"/>
        </w:rPr>
        <w:t>Hosting Network Localized Services and Home Operator Services</w:t>
      </w:r>
      <w:r>
        <w:tab/>
      </w:r>
      <w:r>
        <w:fldChar w:fldCharType="begin"/>
      </w:r>
      <w:r>
        <w:instrText xml:space="preserve"> PAGEREF _Toc201930821 \h </w:instrText>
      </w:r>
      <w:r>
        <w:fldChar w:fldCharType="separate"/>
      </w:r>
      <w:r>
        <w:t>76</w:t>
      </w:r>
      <w:r>
        <w:fldChar w:fldCharType="end"/>
      </w:r>
    </w:p>
    <w:p w14:paraId="2A823EBF"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6.41.2.7</w:t>
      </w:r>
      <w:r w:rsidRPr="00CC3EF3">
        <w:rPr>
          <w:rFonts w:ascii="Aptos" w:eastAsia="Yu Mincho" w:hAnsi="Aptos"/>
          <w:kern w:val="2"/>
          <w:sz w:val="24"/>
          <w:szCs w:val="24"/>
          <w:lang w:eastAsia="ja-JP"/>
        </w:rPr>
        <w:tab/>
      </w:r>
      <w:r w:rsidRPr="0017546E">
        <w:rPr>
          <w:rFonts w:eastAsia="MS Mincho"/>
          <w:lang w:eastAsia="ja-JP"/>
        </w:rPr>
        <w:t>Returning to Home Network</w:t>
      </w:r>
      <w:r>
        <w:tab/>
      </w:r>
      <w:r>
        <w:fldChar w:fldCharType="begin"/>
      </w:r>
      <w:r>
        <w:instrText xml:space="preserve"> PAGEREF _Toc201930822 \h </w:instrText>
      </w:r>
      <w:r>
        <w:fldChar w:fldCharType="separate"/>
      </w:r>
      <w:r>
        <w:t>76</w:t>
      </w:r>
      <w:r>
        <w:fldChar w:fldCharType="end"/>
      </w:r>
    </w:p>
    <w:p w14:paraId="61ADF2A3"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6.41.2.8</w:t>
      </w:r>
      <w:r w:rsidRPr="00CC3EF3">
        <w:rPr>
          <w:rFonts w:ascii="Aptos" w:eastAsia="Yu Mincho" w:hAnsi="Aptos"/>
          <w:kern w:val="2"/>
          <w:sz w:val="24"/>
          <w:szCs w:val="24"/>
          <w:lang w:eastAsia="ja-JP"/>
        </w:rPr>
        <w:tab/>
      </w:r>
      <w:r w:rsidRPr="0017546E">
        <w:rPr>
          <w:rFonts w:eastAsia="MS Mincho"/>
          <w:lang w:eastAsia="ja-JP"/>
        </w:rPr>
        <w:t>Charging</w:t>
      </w:r>
      <w:r>
        <w:tab/>
      </w:r>
      <w:r>
        <w:fldChar w:fldCharType="begin"/>
      </w:r>
      <w:r>
        <w:instrText xml:space="preserve"> PAGEREF _Toc201930823 \h </w:instrText>
      </w:r>
      <w:r>
        <w:fldChar w:fldCharType="separate"/>
      </w:r>
      <w:r>
        <w:t>76</w:t>
      </w:r>
      <w:r>
        <w:fldChar w:fldCharType="end"/>
      </w:r>
    </w:p>
    <w:p w14:paraId="69423B77"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 xml:space="preserve">6.41.2.9 </w:t>
      </w:r>
      <w:r w:rsidRPr="00CC3EF3">
        <w:rPr>
          <w:rFonts w:ascii="Aptos" w:eastAsia="Yu Mincho" w:hAnsi="Aptos"/>
          <w:kern w:val="2"/>
          <w:sz w:val="24"/>
          <w:szCs w:val="24"/>
          <w:lang w:eastAsia="ja-JP"/>
        </w:rPr>
        <w:tab/>
      </w:r>
      <w:r w:rsidRPr="0017546E">
        <w:rPr>
          <w:rFonts w:eastAsia="MS Mincho"/>
          <w:lang w:eastAsia="ja-JP"/>
        </w:rPr>
        <w:t>Regulatory Services</w:t>
      </w:r>
      <w:r>
        <w:tab/>
      </w:r>
      <w:r>
        <w:fldChar w:fldCharType="begin"/>
      </w:r>
      <w:r>
        <w:instrText xml:space="preserve"> PAGEREF _Toc201930824 \h </w:instrText>
      </w:r>
      <w:r>
        <w:fldChar w:fldCharType="separate"/>
      </w:r>
      <w:r>
        <w:t>76</w:t>
      </w:r>
      <w:r>
        <w:fldChar w:fldCharType="end"/>
      </w:r>
    </w:p>
    <w:p w14:paraId="2CF045C8"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6.41.2.10</w:t>
      </w:r>
      <w:r w:rsidRPr="00CC3EF3">
        <w:rPr>
          <w:rFonts w:ascii="Aptos" w:eastAsia="Yu Mincho" w:hAnsi="Aptos"/>
          <w:kern w:val="2"/>
          <w:sz w:val="24"/>
          <w:szCs w:val="24"/>
          <w:lang w:eastAsia="ja-JP"/>
        </w:rPr>
        <w:tab/>
      </w:r>
      <w:r w:rsidRPr="0017546E">
        <w:rPr>
          <w:rFonts w:eastAsia="MS Mincho"/>
          <w:lang w:eastAsia="ja-JP"/>
        </w:rPr>
        <w:t>Multicast/Broadcast</w:t>
      </w:r>
      <w:r>
        <w:tab/>
      </w:r>
      <w:r>
        <w:fldChar w:fldCharType="begin"/>
      </w:r>
      <w:r>
        <w:instrText xml:space="preserve"> PAGEREF _Toc201930825 \h </w:instrText>
      </w:r>
      <w:r>
        <w:fldChar w:fldCharType="separate"/>
      </w:r>
      <w:r>
        <w:t>76</w:t>
      </w:r>
      <w:r>
        <w:fldChar w:fldCharType="end"/>
      </w:r>
    </w:p>
    <w:p w14:paraId="18B1E5AC" w14:textId="77777777" w:rsidR="001D403F" w:rsidRPr="00CC3EF3" w:rsidRDefault="001D403F">
      <w:pPr>
        <w:pStyle w:val="TOC2"/>
        <w:rPr>
          <w:rFonts w:ascii="Aptos" w:eastAsia="Yu Mincho" w:hAnsi="Aptos"/>
          <w:kern w:val="2"/>
          <w:sz w:val="24"/>
          <w:szCs w:val="24"/>
          <w:lang w:eastAsia="ja-JP"/>
        </w:rPr>
      </w:pPr>
      <w:r>
        <w:t>6.42</w:t>
      </w:r>
      <w:r w:rsidRPr="00CC3EF3">
        <w:rPr>
          <w:rFonts w:ascii="Aptos" w:eastAsia="Yu Mincho" w:hAnsi="Aptos"/>
          <w:kern w:val="2"/>
          <w:sz w:val="24"/>
          <w:szCs w:val="24"/>
          <w:lang w:eastAsia="ja-JP"/>
        </w:rPr>
        <w:tab/>
      </w:r>
      <w:r>
        <w:t>Mobile base station relays</w:t>
      </w:r>
      <w:r>
        <w:tab/>
      </w:r>
      <w:r>
        <w:fldChar w:fldCharType="begin"/>
      </w:r>
      <w:r>
        <w:instrText xml:space="preserve"> PAGEREF _Toc201930826 \h </w:instrText>
      </w:r>
      <w:r>
        <w:fldChar w:fldCharType="separate"/>
      </w:r>
      <w:r>
        <w:t>77</w:t>
      </w:r>
      <w:r>
        <w:fldChar w:fldCharType="end"/>
      </w:r>
    </w:p>
    <w:p w14:paraId="7BC4AD0E" w14:textId="77777777" w:rsidR="001D403F" w:rsidRPr="00CC3EF3" w:rsidRDefault="001D403F">
      <w:pPr>
        <w:pStyle w:val="TOC3"/>
        <w:rPr>
          <w:rFonts w:ascii="Aptos" w:eastAsia="Yu Mincho" w:hAnsi="Aptos"/>
          <w:kern w:val="2"/>
          <w:sz w:val="24"/>
          <w:szCs w:val="24"/>
          <w:lang w:eastAsia="ja-JP"/>
        </w:rPr>
      </w:pPr>
      <w:r>
        <w:rPr>
          <w:lang w:eastAsia="zh-CN"/>
        </w:rPr>
        <w:t>6.42.1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_Toc201930827 \h </w:instrText>
      </w:r>
      <w:r>
        <w:fldChar w:fldCharType="separate"/>
      </w:r>
      <w:r>
        <w:t>77</w:t>
      </w:r>
      <w:r>
        <w:fldChar w:fldCharType="end"/>
      </w:r>
    </w:p>
    <w:p w14:paraId="432FED6B" w14:textId="77777777" w:rsidR="001D403F" w:rsidRPr="00CC3EF3" w:rsidRDefault="001D403F">
      <w:pPr>
        <w:pStyle w:val="TOC3"/>
        <w:rPr>
          <w:rFonts w:ascii="Aptos" w:eastAsia="Yu Mincho" w:hAnsi="Aptos"/>
          <w:kern w:val="2"/>
          <w:sz w:val="24"/>
          <w:szCs w:val="24"/>
          <w:lang w:eastAsia="ja-JP"/>
        </w:rPr>
      </w:pPr>
      <w:r>
        <w:rPr>
          <w:lang w:eastAsia="zh-CN"/>
        </w:rPr>
        <w:t>6.42.</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_Toc201930828 \h </w:instrText>
      </w:r>
      <w:r>
        <w:fldChar w:fldCharType="separate"/>
      </w:r>
      <w:r>
        <w:t>77</w:t>
      </w:r>
      <w:r>
        <w:fldChar w:fldCharType="end"/>
      </w:r>
    </w:p>
    <w:p w14:paraId="20B3FB1D" w14:textId="77777777" w:rsidR="001D403F" w:rsidRPr="00CC3EF3" w:rsidRDefault="001D403F">
      <w:pPr>
        <w:pStyle w:val="TOC2"/>
        <w:rPr>
          <w:rFonts w:ascii="Aptos" w:eastAsia="Yu Mincho" w:hAnsi="Aptos"/>
          <w:kern w:val="2"/>
          <w:sz w:val="24"/>
          <w:szCs w:val="24"/>
          <w:lang w:eastAsia="ja-JP"/>
        </w:rPr>
      </w:pPr>
      <w:r>
        <w:t>6.43</w:t>
      </w:r>
      <w:r w:rsidRPr="00CC3EF3">
        <w:rPr>
          <w:rFonts w:ascii="Aptos" w:eastAsia="Yu Mincho" w:hAnsi="Aptos"/>
          <w:kern w:val="2"/>
          <w:sz w:val="24"/>
          <w:szCs w:val="24"/>
          <w:lang w:eastAsia="ja-JP"/>
        </w:rPr>
        <w:tab/>
      </w:r>
      <w:r w:rsidRPr="0017546E">
        <w:rPr>
          <w:rFonts w:eastAsia="Malgun Gothic"/>
        </w:rPr>
        <w:t>Tactile and multi-modal communication s</w:t>
      </w:r>
      <w:r>
        <w:t>ervice</w:t>
      </w:r>
      <w:r>
        <w:tab/>
      </w:r>
      <w:r>
        <w:fldChar w:fldCharType="begin"/>
      </w:r>
      <w:r>
        <w:instrText xml:space="preserve"> PAGEREF _Toc201930829 \h </w:instrText>
      </w:r>
      <w:r>
        <w:fldChar w:fldCharType="separate"/>
      </w:r>
      <w:r>
        <w:t>79</w:t>
      </w:r>
      <w:r>
        <w:fldChar w:fldCharType="end"/>
      </w:r>
    </w:p>
    <w:p w14:paraId="33B547D3" w14:textId="77777777" w:rsidR="001D403F" w:rsidRPr="00CC3EF3" w:rsidRDefault="001D403F">
      <w:pPr>
        <w:pStyle w:val="TOC3"/>
        <w:rPr>
          <w:rFonts w:ascii="Aptos" w:eastAsia="Yu Mincho" w:hAnsi="Aptos"/>
          <w:kern w:val="2"/>
          <w:sz w:val="24"/>
          <w:szCs w:val="24"/>
          <w:lang w:eastAsia="ja-JP"/>
        </w:rPr>
      </w:pPr>
      <w:r>
        <w:rPr>
          <w:lang w:eastAsia="zh-CN"/>
        </w:rPr>
        <w:t>6.43.1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_Toc201930830 \h </w:instrText>
      </w:r>
      <w:r>
        <w:fldChar w:fldCharType="separate"/>
      </w:r>
      <w:r>
        <w:t>79</w:t>
      </w:r>
      <w:r>
        <w:fldChar w:fldCharType="end"/>
      </w:r>
    </w:p>
    <w:p w14:paraId="4C913DA6" w14:textId="77777777" w:rsidR="001D403F" w:rsidRPr="00CC3EF3" w:rsidRDefault="001D403F">
      <w:pPr>
        <w:pStyle w:val="TOC3"/>
        <w:rPr>
          <w:rFonts w:ascii="Aptos" w:eastAsia="Yu Mincho" w:hAnsi="Aptos"/>
          <w:kern w:val="2"/>
          <w:sz w:val="24"/>
          <w:szCs w:val="24"/>
          <w:lang w:eastAsia="ja-JP"/>
        </w:rPr>
      </w:pPr>
      <w:r>
        <w:rPr>
          <w:lang w:eastAsia="zh-CN"/>
        </w:rPr>
        <w:t>6.43.</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_Toc201930831 \h </w:instrText>
      </w:r>
      <w:r>
        <w:fldChar w:fldCharType="separate"/>
      </w:r>
      <w:r>
        <w:t>80</w:t>
      </w:r>
      <w:r>
        <w:fldChar w:fldCharType="end"/>
      </w:r>
    </w:p>
    <w:p w14:paraId="7AF6D488" w14:textId="77777777" w:rsidR="001D403F" w:rsidRPr="00CC3EF3" w:rsidRDefault="001D403F">
      <w:pPr>
        <w:pStyle w:val="TOC2"/>
        <w:rPr>
          <w:rFonts w:ascii="Aptos" w:eastAsia="Yu Mincho" w:hAnsi="Aptos"/>
          <w:kern w:val="2"/>
          <w:sz w:val="24"/>
          <w:szCs w:val="24"/>
          <w:lang w:eastAsia="ja-JP"/>
        </w:rPr>
      </w:pPr>
      <w:r>
        <w:t>6.44</w:t>
      </w:r>
      <w:r w:rsidRPr="00CC3EF3">
        <w:rPr>
          <w:rFonts w:ascii="Aptos" w:eastAsia="Yu Mincho" w:hAnsi="Aptos"/>
          <w:kern w:val="2"/>
          <w:sz w:val="24"/>
          <w:szCs w:val="24"/>
          <w:lang w:eastAsia="ja-JP"/>
        </w:rPr>
        <w:tab/>
      </w:r>
      <w:r w:rsidRPr="0017546E">
        <w:rPr>
          <w:rFonts w:eastAsia="Malgun Gothic"/>
        </w:rPr>
        <w:t>Roaming value-added s</w:t>
      </w:r>
      <w:r>
        <w:t>ervices</w:t>
      </w:r>
      <w:r>
        <w:tab/>
      </w:r>
      <w:r>
        <w:fldChar w:fldCharType="begin"/>
      </w:r>
      <w:r>
        <w:instrText xml:space="preserve"> PAGEREF _Toc201930832 \h </w:instrText>
      </w:r>
      <w:r>
        <w:fldChar w:fldCharType="separate"/>
      </w:r>
      <w:r>
        <w:t>80</w:t>
      </w:r>
      <w:r>
        <w:fldChar w:fldCharType="end"/>
      </w:r>
    </w:p>
    <w:p w14:paraId="6A444D54" w14:textId="77777777" w:rsidR="001D403F" w:rsidRPr="00CC3EF3" w:rsidRDefault="001D403F">
      <w:pPr>
        <w:pStyle w:val="TOC3"/>
        <w:rPr>
          <w:rFonts w:ascii="Aptos" w:eastAsia="Yu Mincho" w:hAnsi="Aptos"/>
          <w:kern w:val="2"/>
          <w:sz w:val="24"/>
          <w:szCs w:val="24"/>
          <w:lang w:eastAsia="ja-JP"/>
        </w:rPr>
      </w:pPr>
      <w:r>
        <w:rPr>
          <w:lang w:eastAsia="zh-CN"/>
        </w:rPr>
        <w:t>6.44.1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_Toc201930833 \h </w:instrText>
      </w:r>
      <w:r>
        <w:fldChar w:fldCharType="separate"/>
      </w:r>
      <w:r>
        <w:t>80</w:t>
      </w:r>
      <w:r>
        <w:fldChar w:fldCharType="end"/>
      </w:r>
    </w:p>
    <w:p w14:paraId="59578D52" w14:textId="77777777" w:rsidR="001D403F" w:rsidRPr="00CC3EF3" w:rsidRDefault="001D403F">
      <w:pPr>
        <w:pStyle w:val="TOC4"/>
        <w:rPr>
          <w:rFonts w:ascii="Aptos" w:eastAsia="Yu Mincho" w:hAnsi="Aptos"/>
          <w:kern w:val="2"/>
          <w:sz w:val="24"/>
          <w:szCs w:val="24"/>
          <w:lang w:eastAsia="ja-JP"/>
        </w:rPr>
      </w:pPr>
      <w:r>
        <w:t>6.44.1.1</w:t>
      </w:r>
      <w:r w:rsidRPr="00CC3EF3">
        <w:rPr>
          <w:rFonts w:ascii="Aptos" w:eastAsia="Yu Mincho" w:hAnsi="Aptos"/>
          <w:kern w:val="2"/>
          <w:sz w:val="24"/>
          <w:szCs w:val="24"/>
          <w:lang w:eastAsia="ja-JP"/>
        </w:rPr>
        <w:tab/>
      </w:r>
      <w:r>
        <w:t>Overview</w:t>
      </w:r>
      <w:r>
        <w:tab/>
      </w:r>
      <w:r>
        <w:fldChar w:fldCharType="begin"/>
      </w:r>
      <w:r>
        <w:instrText xml:space="preserve"> PAGEREF _Toc201930834 \h </w:instrText>
      </w:r>
      <w:r>
        <w:fldChar w:fldCharType="separate"/>
      </w:r>
      <w:r>
        <w:t>80</w:t>
      </w:r>
      <w:r>
        <w:fldChar w:fldCharType="end"/>
      </w:r>
    </w:p>
    <w:p w14:paraId="0ED55BA8" w14:textId="77777777" w:rsidR="001D403F" w:rsidRPr="00CC3EF3" w:rsidRDefault="001D403F">
      <w:pPr>
        <w:pStyle w:val="TOC4"/>
        <w:rPr>
          <w:rFonts w:ascii="Aptos" w:eastAsia="Yu Mincho" w:hAnsi="Aptos"/>
          <w:kern w:val="2"/>
          <w:sz w:val="24"/>
          <w:szCs w:val="24"/>
          <w:lang w:eastAsia="ja-JP"/>
        </w:rPr>
      </w:pPr>
      <w:r>
        <w:t>6.44.1.2</w:t>
      </w:r>
      <w:r w:rsidRPr="00CC3EF3">
        <w:rPr>
          <w:rFonts w:ascii="Aptos" w:eastAsia="Yu Mincho" w:hAnsi="Aptos"/>
          <w:kern w:val="2"/>
          <w:sz w:val="24"/>
          <w:szCs w:val="24"/>
          <w:lang w:eastAsia="ja-JP"/>
        </w:rPr>
        <w:tab/>
      </w:r>
      <w:r>
        <w:t>Welcome SMS</w:t>
      </w:r>
      <w:r>
        <w:tab/>
      </w:r>
      <w:r>
        <w:fldChar w:fldCharType="begin"/>
      </w:r>
      <w:r>
        <w:instrText xml:space="preserve"> PAGEREF _Toc201930835 \h </w:instrText>
      </w:r>
      <w:r>
        <w:fldChar w:fldCharType="separate"/>
      </w:r>
      <w:r>
        <w:t>80</w:t>
      </w:r>
      <w:r>
        <w:fldChar w:fldCharType="end"/>
      </w:r>
    </w:p>
    <w:p w14:paraId="2A29FFD8" w14:textId="77777777" w:rsidR="001D403F" w:rsidRPr="00CC3EF3" w:rsidRDefault="001D403F">
      <w:pPr>
        <w:pStyle w:val="TOC4"/>
        <w:rPr>
          <w:rFonts w:ascii="Aptos" w:eastAsia="Yu Mincho" w:hAnsi="Aptos"/>
          <w:kern w:val="2"/>
          <w:sz w:val="24"/>
          <w:szCs w:val="24"/>
          <w:lang w:eastAsia="ja-JP"/>
        </w:rPr>
      </w:pPr>
      <w:r>
        <w:t>6.44.1.3</w:t>
      </w:r>
      <w:r w:rsidRPr="00CC3EF3">
        <w:rPr>
          <w:rFonts w:ascii="Aptos" w:eastAsia="Yu Mincho" w:hAnsi="Aptos"/>
          <w:kern w:val="2"/>
          <w:sz w:val="24"/>
          <w:szCs w:val="24"/>
          <w:lang w:eastAsia="ja-JP"/>
        </w:rPr>
        <w:tab/>
      </w:r>
      <w:r>
        <w:t>Steering of Roaming (SoR) during the registration</w:t>
      </w:r>
      <w:r>
        <w:tab/>
      </w:r>
      <w:r>
        <w:fldChar w:fldCharType="begin"/>
      </w:r>
      <w:r>
        <w:instrText xml:space="preserve"> PAGEREF _Toc201930836 \h </w:instrText>
      </w:r>
      <w:r>
        <w:fldChar w:fldCharType="separate"/>
      </w:r>
      <w:r>
        <w:t>80</w:t>
      </w:r>
      <w:r>
        <w:fldChar w:fldCharType="end"/>
      </w:r>
    </w:p>
    <w:p w14:paraId="2848C3B5" w14:textId="77777777" w:rsidR="001D403F" w:rsidRPr="00CC3EF3" w:rsidRDefault="001D403F">
      <w:pPr>
        <w:pStyle w:val="TOC4"/>
        <w:rPr>
          <w:rFonts w:ascii="Aptos" w:eastAsia="Yu Mincho" w:hAnsi="Aptos"/>
          <w:kern w:val="2"/>
          <w:sz w:val="24"/>
          <w:szCs w:val="24"/>
          <w:lang w:eastAsia="ja-JP"/>
        </w:rPr>
      </w:pPr>
      <w:r>
        <w:t>6.44.1.4</w:t>
      </w:r>
      <w:r w:rsidRPr="00CC3EF3">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_Toc201930837 \h </w:instrText>
      </w:r>
      <w:r>
        <w:fldChar w:fldCharType="separate"/>
      </w:r>
      <w:r>
        <w:t>80</w:t>
      </w:r>
      <w:r>
        <w:fldChar w:fldCharType="end"/>
      </w:r>
    </w:p>
    <w:p w14:paraId="0A88C01D" w14:textId="77777777" w:rsidR="001D403F" w:rsidRPr="00CC3EF3" w:rsidRDefault="001D403F">
      <w:pPr>
        <w:pStyle w:val="TOC3"/>
        <w:rPr>
          <w:rFonts w:ascii="Aptos" w:eastAsia="Yu Mincho" w:hAnsi="Aptos"/>
          <w:kern w:val="2"/>
          <w:sz w:val="24"/>
          <w:szCs w:val="24"/>
          <w:lang w:eastAsia="ja-JP"/>
        </w:rPr>
      </w:pPr>
      <w:r>
        <w:rPr>
          <w:lang w:eastAsia="zh-CN"/>
        </w:rPr>
        <w:t>6.44.</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_Toc201930838 \h </w:instrText>
      </w:r>
      <w:r>
        <w:fldChar w:fldCharType="separate"/>
      </w:r>
      <w:r>
        <w:t>80</w:t>
      </w:r>
      <w:r>
        <w:fldChar w:fldCharType="end"/>
      </w:r>
    </w:p>
    <w:p w14:paraId="3B3EC558" w14:textId="77777777" w:rsidR="001D403F" w:rsidRPr="00CC3EF3" w:rsidRDefault="001D403F">
      <w:pPr>
        <w:pStyle w:val="TOC4"/>
        <w:rPr>
          <w:rFonts w:ascii="Aptos" w:eastAsia="Yu Mincho" w:hAnsi="Aptos"/>
          <w:kern w:val="2"/>
          <w:sz w:val="24"/>
          <w:szCs w:val="24"/>
          <w:lang w:eastAsia="ja-JP"/>
        </w:rPr>
      </w:pPr>
      <w:r>
        <w:t>6.44.2.1</w:t>
      </w:r>
      <w:r w:rsidRPr="00CC3EF3">
        <w:rPr>
          <w:rFonts w:ascii="Aptos" w:eastAsia="Yu Mincho" w:hAnsi="Aptos"/>
          <w:kern w:val="2"/>
          <w:sz w:val="24"/>
          <w:szCs w:val="24"/>
          <w:lang w:eastAsia="ja-JP"/>
        </w:rPr>
        <w:tab/>
      </w:r>
      <w:r>
        <w:t>Welcome SMS</w:t>
      </w:r>
      <w:r>
        <w:tab/>
      </w:r>
      <w:r>
        <w:fldChar w:fldCharType="begin"/>
      </w:r>
      <w:r>
        <w:instrText xml:space="preserve"> PAGEREF _Toc201930839 \h </w:instrText>
      </w:r>
      <w:r>
        <w:fldChar w:fldCharType="separate"/>
      </w:r>
      <w:r>
        <w:t>80</w:t>
      </w:r>
      <w:r>
        <w:fldChar w:fldCharType="end"/>
      </w:r>
    </w:p>
    <w:p w14:paraId="72258C45" w14:textId="77777777" w:rsidR="001D403F" w:rsidRPr="00CC3EF3" w:rsidRDefault="001D403F">
      <w:pPr>
        <w:pStyle w:val="TOC4"/>
        <w:rPr>
          <w:rFonts w:ascii="Aptos" w:eastAsia="Yu Mincho" w:hAnsi="Aptos"/>
          <w:kern w:val="2"/>
          <w:sz w:val="24"/>
          <w:szCs w:val="24"/>
          <w:lang w:eastAsia="ja-JP"/>
        </w:rPr>
      </w:pPr>
      <w:r>
        <w:t>6.44.2.3</w:t>
      </w:r>
      <w:r w:rsidRPr="00CC3EF3">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_Toc201930840 \h </w:instrText>
      </w:r>
      <w:r>
        <w:fldChar w:fldCharType="separate"/>
      </w:r>
      <w:r>
        <w:t>81</w:t>
      </w:r>
      <w:r>
        <w:fldChar w:fldCharType="end"/>
      </w:r>
    </w:p>
    <w:p w14:paraId="258321F6" w14:textId="77777777" w:rsidR="001D403F" w:rsidRPr="00CC3EF3" w:rsidRDefault="001D403F">
      <w:pPr>
        <w:pStyle w:val="TOC2"/>
        <w:rPr>
          <w:rFonts w:ascii="Aptos" w:eastAsia="Yu Mincho" w:hAnsi="Aptos"/>
          <w:kern w:val="2"/>
          <w:sz w:val="24"/>
          <w:szCs w:val="24"/>
          <w:lang w:eastAsia="ja-JP"/>
        </w:rPr>
      </w:pPr>
      <w:r>
        <w:t>6.45</w:t>
      </w:r>
      <w:r w:rsidRPr="00CC3EF3">
        <w:rPr>
          <w:rFonts w:ascii="Aptos" w:eastAsia="Yu Mincho" w:hAnsi="Aptos"/>
          <w:kern w:val="2"/>
          <w:sz w:val="24"/>
          <w:szCs w:val="24"/>
          <w:lang w:eastAsia="ja-JP"/>
        </w:rPr>
        <w:tab/>
      </w:r>
      <w:r>
        <w:t xml:space="preserve">Support of </w:t>
      </w:r>
      <w:r w:rsidRPr="0017546E">
        <w:rPr>
          <w:rFonts w:eastAsia="Malgun Gothic"/>
        </w:rPr>
        <w:t>Roaming services providers</w:t>
      </w:r>
      <w:r>
        <w:tab/>
      </w:r>
      <w:r>
        <w:fldChar w:fldCharType="begin"/>
      </w:r>
      <w:r>
        <w:instrText xml:space="preserve"> PAGEREF _Toc201930841 \h </w:instrText>
      </w:r>
      <w:r>
        <w:fldChar w:fldCharType="separate"/>
      </w:r>
      <w:r>
        <w:t>81</w:t>
      </w:r>
      <w:r>
        <w:fldChar w:fldCharType="end"/>
      </w:r>
    </w:p>
    <w:p w14:paraId="32BAAD9D" w14:textId="77777777" w:rsidR="001D403F" w:rsidRPr="00CC3EF3" w:rsidRDefault="001D403F">
      <w:pPr>
        <w:pStyle w:val="TOC3"/>
        <w:rPr>
          <w:rFonts w:ascii="Aptos" w:eastAsia="Yu Mincho" w:hAnsi="Aptos"/>
          <w:kern w:val="2"/>
          <w:sz w:val="24"/>
          <w:szCs w:val="24"/>
          <w:lang w:eastAsia="ja-JP"/>
        </w:rPr>
      </w:pPr>
      <w:r>
        <w:rPr>
          <w:lang w:eastAsia="zh-CN"/>
        </w:rPr>
        <w:t>6.45.1</w:t>
      </w:r>
      <w:r w:rsidRPr="00CC3EF3">
        <w:rPr>
          <w:rFonts w:ascii="Aptos" w:eastAsia="Yu Mincho" w:hAnsi="Aptos"/>
          <w:kern w:val="2"/>
          <w:sz w:val="24"/>
          <w:szCs w:val="24"/>
          <w:lang w:eastAsia="ja-JP"/>
        </w:rPr>
        <w:tab/>
      </w:r>
      <w:r>
        <w:rPr>
          <w:lang w:eastAsia="zh-CN"/>
        </w:rPr>
        <w:t>Overview</w:t>
      </w:r>
      <w:r>
        <w:tab/>
      </w:r>
      <w:r>
        <w:fldChar w:fldCharType="begin"/>
      </w:r>
      <w:r>
        <w:instrText xml:space="preserve"> PAGEREF _Toc201930842 \h </w:instrText>
      </w:r>
      <w:r>
        <w:fldChar w:fldCharType="separate"/>
      </w:r>
      <w:r>
        <w:t>81</w:t>
      </w:r>
      <w:r>
        <w:fldChar w:fldCharType="end"/>
      </w:r>
    </w:p>
    <w:p w14:paraId="3EA3324F" w14:textId="77777777" w:rsidR="001D403F" w:rsidRPr="00CC3EF3" w:rsidRDefault="001D403F">
      <w:pPr>
        <w:pStyle w:val="TOC3"/>
        <w:rPr>
          <w:rFonts w:ascii="Aptos" w:eastAsia="Yu Mincho" w:hAnsi="Aptos"/>
          <w:kern w:val="2"/>
          <w:sz w:val="24"/>
          <w:szCs w:val="24"/>
          <w:lang w:eastAsia="ja-JP"/>
        </w:rPr>
      </w:pPr>
      <w:r>
        <w:rPr>
          <w:lang w:eastAsia="zh-CN"/>
        </w:rPr>
        <w:t>6.45.2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_Toc201930843 \h </w:instrText>
      </w:r>
      <w:r>
        <w:fldChar w:fldCharType="separate"/>
      </w:r>
      <w:r>
        <w:t>82</w:t>
      </w:r>
      <w:r>
        <w:fldChar w:fldCharType="end"/>
      </w:r>
    </w:p>
    <w:p w14:paraId="15CDC51D" w14:textId="77777777" w:rsidR="001D403F" w:rsidRPr="00CC3EF3" w:rsidRDefault="001D403F">
      <w:pPr>
        <w:pStyle w:val="TOC2"/>
        <w:rPr>
          <w:rFonts w:ascii="Aptos" w:eastAsia="Yu Mincho" w:hAnsi="Aptos"/>
          <w:kern w:val="2"/>
          <w:sz w:val="24"/>
          <w:szCs w:val="24"/>
          <w:lang w:eastAsia="ja-JP"/>
        </w:rPr>
      </w:pPr>
      <w:r>
        <w:t>6.46</w:t>
      </w:r>
      <w:r w:rsidRPr="00CC3EF3">
        <w:rPr>
          <w:rFonts w:ascii="Aptos" w:eastAsia="Yu Mincho" w:hAnsi="Aptos"/>
          <w:kern w:val="2"/>
          <w:sz w:val="24"/>
          <w:szCs w:val="24"/>
          <w:lang w:eastAsia="ja-JP"/>
        </w:rPr>
        <w:tab/>
      </w:r>
      <w:r>
        <w:t>Satellite access</w:t>
      </w:r>
      <w:r>
        <w:tab/>
      </w:r>
      <w:r>
        <w:fldChar w:fldCharType="begin"/>
      </w:r>
      <w:r>
        <w:instrText xml:space="preserve"> PAGEREF _Toc201930844 \h </w:instrText>
      </w:r>
      <w:r>
        <w:fldChar w:fldCharType="separate"/>
      </w:r>
      <w:r>
        <w:t>82</w:t>
      </w:r>
      <w:r>
        <w:fldChar w:fldCharType="end"/>
      </w:r>
    </w:p>
    <w:p w14:paraId="120F96CC" w14:textId="77777777" w:rsidR="001D403F" w:rsidRPr="00CC3EF3" w:rsidRDefault="001D403F">
      <w:pPr>
        <w:pStyle w:val="TOC3"/>
        <w:rPr>
          <w:rFonts w:ascii="Aptos" w:eastAsia="Yu Mincho" w:hAnsi="Aptos"/>
          <w:kern w:val="2"/>
          <w:sz w:val="24"/>
          <w:szCs w:val="24"/>
          <w:lang w:eastAsia="ja-JP"/>
        </w:rPr>
      </w:pPr>
      <w:r>
        <w:t>6.46.1</w:t>
      </w:r>
      <w:r w:rsidRPr="00CC3EF3">
        <w:rPr>
          <w:rFonts w:ascii="Aptos" w:eastAsia="Yu Mincho" w:hAnsi="Aptos"/>
          <w:kern w:val="2"/>
          <w:sz w:val="24"/>
          <w:szCs w:val="24"/>
          <w:lang w:eastAsia="ja-JP"/>
        </w:rPr>
        <w:tab/>
      </w:r>
      <w:r>
        <w:t>Overview</w:t>
      </w:r>
      <w:r>
        <w:tab/>
      </w:r>
      <w:r>
        <w:fldChar w:fldCharType="begin"/>
      </w:r>
      <w:r>
        <w:instrText xml:space="preserve"> PAGEREF _Toc201930845 \h </w:instrText>
      </w:r>
      <w:r>
        <w:fldChar w:fldCharType="separate"/>
      </w:r>
      <w:r>
        <w:t>82</w:t>
      </w:r>
      <w:r>
        <w:fldChar w:fldCharType="end"/>
      </w:r>
    </w:p>
    <w:p w14:paraId="7B18B87E" w14:textId="77777777" w:rsidR="001D403F" w:rsidRPr="00CC3EF3" w:rsidRDefault="001D403F">
      <w:pPr>
        <w:pStyle w:val="TOC3"/>
        <w:rPr>
          <w:rFonts w:ascii="Aptos" w:eastAsia="Yu Mincho" w:hAnsi="Aptos"/>
          <w:kern w:val="2"/>
          <w:sz w:val="24"/>
          <w:szCs w:val="24"/>
          <w:lang w:eastAsia="ja-JP"/>
        </w:rPr>
      </w:pPr>
      <w:r>
        <w:lastRenderedPageBreak/>
        <w:t>6.46.2</w:t>
      </w:r>
      <w:r w:rsidRPr="00CC3EF3">
        <w:rPr>
          <w:rFonts w:ascii="Aptos" w:eastAsia="Yu Mincho" w:hAnsi="Aptos"/>
          <w:kern w:val="2"/>
          <w:sz w:val="24"/>
          <w:szCs w:val="24"/>
          <w:lang w:eastAsia="ja-JP"/>
        </w:rPr>
        <w:tab/>
      </w:r>
      <w:r>
        <w:t>General</w:t>
      </w:r>
      <w:r>
        <w:tab/>
      </w:r>
      <w:r>
        <w:fldChar w:fldCharType="begin"/>
      </w:r>
      <w:r>
        <w:instrText xml:space="preserve"> PAGEREF _Toc201930846 \h </w:instrText>
      </w:r>
      <w:r>
        <w:fldChar w:fldCharType="separate"/>
      </w:r>
      <w:r>
        <w:t>82</w:t>
      </w:r>
      <w:r>
        <w:fldChar w:fldCharType="end"/>
      </w:r>
    </w:p>
    <w:p w14:paraId="7E6AB64D" w14:textId="77777777" w:rsidR="001D403F" w:rsidRPr="00CC3EF3" w:rsidRDefault="001D403F">
      <w:pPr>
        <w:pStyle w:val="TOC3"/>
        <w:rPr>
          <w:rFonts w:ascii="Aptos" w:eastAsia="Yu Mincho" w:hAnsi="Aptos"/>
          <w:kern w:val="2"/>
          <w:sz w:val="24"/>
          <w:szCs w:val="24"/>
          <w:lang w:eastAsia="ja-JP"/>
        </w:rPr>
      </w:pPr>
      <w:r>
        <w:t>6.46.3</w:t>
      </w:r>
      <w:r w:rsidRPr="00CC3EF3">
        <w:rPr>
          <w:rFonts w:ascii="Aptos" w:eastAsia="Yu Mincho" w:hAnsi="Aptos"/>
          <w:kern w:val="2"/>
          <w:sz w:val="24"/>
          <w:szCs w:val="24"/>
          <w:lang w:eastAsia="ja-JP"/>
        </w:rPr>
        <w:tab/>
      </w:r>
      <w:r>
        <w:t>Service continuity</w:t>
      </w:r>
      <w:r>
        <w:tab/>
      </w:r>
      <w:r>
        <w:fldChar w:fldCharType="begin"/>
      </w:r>
      <w:r>
        <w:instrText xml:space="preserve"> PAGEREF _Toc201930847 \h </w:instrText>
      </w:r>
      <w:r>
        <w:fldChar w:fldCharType="separate"/>
      </w:r>
      <w:r>
        <w:t>83</w:t>
      </w:r>
      <w:r>
        <w:fldChar w:fldCharType="end"/>
      </w:r>
    </w:p>
    <w:p w14:paraId="5EE0A3FA" w14:textId="77777777" w:rsidR="001D403F" w:rsidRPr="00CC3EF3" w:rsidRDefault="001D403F">
      <w:pPr>
        <w:pStyle w:val="TOC3"/>
        <w:rPr>
          <w:rFonts w:ascii="Aptos" w:eastAsia="Yu Mincho" w:hAnsi="Aptos"/>
          <w:kern w:val="2"/>
          <w:sz w:val="24"/>
          <w:szCs w:val="24"/>
          <w:lang w:eastAsia="ja-JP"/>
        </w:rPr>
      </w:pPr>
      <w:r>
        <w:t>6.46.4</w:t>
      </w:r>
      <w:r w:rsidRPr="00CC3EF3">
        <w:rPr>
          <w:rFonts w:ascii="Aptos" w:eastAsia="Yu Mincho" w:hAnsi="Aptos"/>
          <w:kern w:val="2"/>
          <w:sz w:val="24"/>
          <w:szCs w:val="24"/>
          <w:lang w:eastAsia="ja-JP"/>
        </w:rPr>
        <w:tab/>
      </w:r>
      <w:r>
        <w:t>Roaming aspects</w:t>
      </w:r>
      <w:r>
        <w:tab/>
      </w:r>
      <w:r>
        <w:fldChar w:fldCharType="begin"/>
      </w:r>
      <w:r>
        <w:instrText xml:space="preserve"> PAGEREF _Toc201930848 \h </w:instrText>
      </w:r>
      <w:r>
        <w:fldChar w:fldCharType="separate"/>
      </w:r>
      <w:r>
        <w:t>83</w:t>
      </w:r>
      <w:r>
        <w:fldChar w:fldCharType="end"/>
      </w:r>
    </w:p>
    <w:p w14:paraId="6AFF9F56" w14:textId="77777777" w:rsidR="001D403F" w:rsidRPr="00CC3EF3" w:rsidRDefault="001D403F">
      <w:pPr>
        <w:pStyle w:val="TOC3"/>
        <w:rPr>
          <w:rFonts w:ascii="Aptos" w:eastAsia="Yu Mincho" w:hAnsi="Aptos"/>
          <w:kern w:val="2"/>
          <w:sz w:val="24"/>
          <w:szCs w:val="24"/>
          <w:lang w:eastAsia="ja-JP"/>
        </w:rPr>
      </w:pPr>
      <w:r>
        <w:t>6.46.5</w:t>
      </w:r>
      <w:r w:rsidRPr="00CC3EF3">
        <w:rPr>
          <w:rFonts w:ascii="Aptos" w:eastAsia="Yu Mincho" w:hAnsi="Aptos"/>
          <w:kern w:val="2"/>
          <w:sz w:val="24"/>
          <w:szCs w:val="24"/>
          <w:lang w:eastAsia="ja-JP"/>
        </w:rPr>
        <w:tab/>
      </w:r>
      <w:r>
        <w:t>Resource efficiency</w:t>
      </w:r>
      <w:r>
        <w:tab/>
      </w:r>
      <w:r>
        <w:fldChar w:fldCharType="begin"/>
      </w:r>
      <w:r>
        <w:instrText xml:space="preserve"> PAGEREF _Toc201930849 \h </w:instrText>
      </w:r>
      <w:r>
        <w:fldChar w:fldCharType="separate"/>
      </w:r>
      <w:r>
        <w:t>83</w:t>
      </w:r>
      <w:r>
        <w:fldChar w:fldCharType="end"/>
      </w:r>
    </w:p>
    <w:p w14:paraId="6B908732" w14:textId="77777777" w:rsidR="001D403F" w:rsidRPr="00CC3EF3" w:rsidRDefault="001D403F">
      <w:pPr>
        <w:pStyle w:val="TOC3"/>
        <w:rPr>
          <w:rFonts w:ascii="Aptos" w:eastAsia="Yu Mincho" w:hAnsi="Aptos"/>
          <w:kern w:val="2"/>
          <w:sz w:val="24"/>
          <w:szCs w:val="24"/>
          <w:lang w:eastAsia="ja-JP"/>
        </w:rPr>
      </w:pPr>
      <w:r>
        <w:t>6.46.6</w:t>
      </w:r>
      <w:r w:rsidRPr="00CC3EF3">
        <w:rPr>
          <w:rFonts w:ascii="Aptos" w:eastAsia="Yu Mincho" w:hAnsi="Aptos"/>
          <w:kern w:val="2"/>
          <w:sz w:val="24"/>
          <w:szCs w:val="24"/>
          <w:lang w:eastAsia="ja-JP"/>
        </w:rPr>
        <w:tab/>
      </w:r>
      <w:r>
        <w:t>Efficient user plane</w:t>
      </w:r>
      <w:r>
        <w:tab/>
      </w:r>
      <w:r>
        <w:fldChar w:fldCharType="begin"/>
      </w:r>
      <w:r>
        <w:instrText xml:space="preserve"> PAGEREF _Toc201930850 \h </w:instrText>
      </w:r>
      <w:r>
        <w:fldChar w:fldCharType="separate"/>
      </w:r>
      <w:r>
        <w:t>83</w:t>
      </w:r>
      <w:r>
        <w:fldChar w:fldCharType="end"/>
      </w:r>
    </w:p>
    <w:p w14:paraId="229F8B2B" w14:textId="77777777" w:rsidR="001D403F" w:rsidRPr="00CC3EF3" w:rsidRDefault="001D403F">
      <w:pPr>
        <w:pStyle w:val="TOC3"/>
        <w:rPr>
          <w:rFonts w:ascii="Aptos" w:eastAsia="Yu Mincho" w:hAnsi="Aptos"/>
          <w:kern w:val="2"/>
          <w:sz w:val="24"/>
          <w:szCs w:val="24"/>
          <w:lang w:eastAsia="ja-JP"/>
        </w:rPr>
      </w:pPr>
      <w:r>
        <w:t>6.46.7</w:t>
      </w:r>
      <w:r w:rsidRPr="00CC3EF3">
        <w:rPr>
          <w:rFonts w:ascii="Aptos" w:eastAsia="Yu Mincho" w:hAnsi="Aptos"/>
          <w:kern w:val="2"/>
          <w:sz w:val="24"/>
          <w:szCs w:val="24"/>
          <w:lang w:eastAsia="ja-JP"/>
        </w:rPr>
        <w:tab/>
      </w:r>
      <w:r>
        <w:t>Satellite and Relay UEs</w:t>
      </w:r>
      <w:r>
        <w:tab/>
      </w:r>
      <w:r>
        <w:fldChar w:fldCharType="begin"/>
      </w:r>
      <w:r>
        <w:instrText xml:space="preserve"> PAGEREF _Toc201930851 \h </w:instrText>
      </w:r>
      <w:r>
        <w:fldChar w:fldCharType="separate"/>
      </w:r>
      <w:r>
        <w:t>83</w:t>
      </w:r>
      <w:r>
        <w:fldChar w:fldCharType="end"/>
      </w:r>
    </w:p>
    <w:p w14:paraId="5DAAA9CA" w14:textId="77777777" w:rsidR="001D403F" w:rsidRPr="00CC3EF3" w:rsidRDefault="001D403F">
      <w:pPr>
        <w:pStyle w:val="TOC3"/>
        <w:rPr>
          <w:rFonts w:ascii="Aptos" w:eastAsia="Yu Mincho" w:hAnsi="Aptos"/>
          <w:kern w:val="2"/>
          <w:sz w:val="24"/>
          <w:szCs w:val="24"/>
          <w:lang w:eastAsia="ja-JP"/>
        </w:rPr>
      </w:pPr>
      <w:r>
        <w:t>6.46.8</w:t>
      </w:r>
      <w:r w:rsidRPr="00CC3EF3">
        <w:rPr>
          <w:rFonts w:ascii="Aptos" w:eastAsia="Yu Mincho" w:hAnsi="Aptos"/>
          <w:kern w:val="2"/>
          <w:sz w:val="24"/>
          <w:szCs w:val="24"/>
          <w:lang w:eastAsia="ja-JP"/>
        </w:rPr>
        <w:tab/>
      </w:r>
      <w:r>
        <w:t>Store and Forward Satellite Operation</w:t>
      </w:r>
      <w:r>
        <w:tab/>
      </w:r>
      <w:r>
        <w:fldChar w:fldCharType="begin"/>
      </w:r>
      <w:r>
        <w:instrText xml:space="preserve"> PAGEREF _Toc201930852 \h </w:instrText>
      </w:r>
      <w:r>
        <w:fldChar w:fldCharType="separate"/>
      </w:r>
      <w:r>
        <w:t>84</w:t>
      </w:r>
      <w:r>
        <w:fldChar w:fldCharType="end"/>
      </w:r>
    </w:p>
    <w:p w14:paraId="77409AEC"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6.46.8.1</w:t>
      </w:r>
      <w:r w:rsidRPr="000E4356">
        <w:rPr>
          <w:rFonts w:ascii="Aptos" w:eastAsia="Yu Mincho" w:hAnsi="Aptos"/>
          <w:kern w:val="2"/>
          <w:sz w:val="24"/>
          <w:szCs w:val="24"/>
          <w:lang w:val="fr-FR" w:eastAsia="ja-JP"/>
        </w:rPr>
        <w:tab/>
      </w:r>
      <w:r w:rsidRPr="000E4356">
        <w:rPr>
          <w:lang w:val="fr-FR" w:eastAsia="zh-CN"/>
        </w:rPr>
        <w:t>Description</w:t>
      </w:r>
      <w:r w:rsidRPr="000E4356">
        <w:rPr>
          <w:lang w:val="fr-FR"/>
        </w:rPr>
        <w:tab/>
      </w:r>
      <w:r>
        <w:fldChar w:fldCharType="begin"/>
      </w:r>
      <w:r w:rsidRPr="000E4356">
        <w:rPr>
          <w:lang w:val="fr-FR"/>
        </w:rPr>
        <w:instrText xml:space="preserve"> PAGEREF _Toc201930853 \h </w:instrText>
      </w:r>
      <w:r>
        <w:fldChar w:fldCharType="separate"/>
      </w:r>
      <w:r w:rsidRPr="000E4356">
        <w:rPr>
          <w:lang w:val="fr-FR"/>
        </w:rPr>
        <w:t>84</w:t>
      </w:r>
      <w:r>
        <w:fldChar w:fldCharType="end"/>
      </w:r>
    </w:p>
    <w:p w14:paraId="04844932"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6.46.8.2</w:t>
      </w:r>
      <w:r w:rsidRPr="000E4356">
        <w:rPr>
          <w:rFonts w:ascii="Aptos" w:eastAsia="Yu Mincho" w:hAnsi="Aptos"/>
          <w:kern w:val="2"/>
          <w:sz w:val="24"/>
          <w:szCs w:val="24"/>
          <w:lang w:val="fr-FR" w:eastAsia="ja-JP"/>
        </w:rPr>
        <w:tab/>
      </w:r>
      <w:r w:rsidRPr="000E4356">
        <w:rPr>
          <w:lang w:val="fr-FR" w:eastAsia="zh-CN"/>
        </w:rPr>
        <w:t>Requirements</w:t>
      </w:r>
      <w:r w:rsidRPr="000E4356">
        <w:rPr>
          <w:lang w:val="fr-FR"/>
        </w:rPr>
        <w:tab/>
      </w:r>
      <w:r>
        <w:fldChar w:fldCharType="begin"/>
      </w:r>
      <w:r w:rsidRPr="000E4356">
        <w:rPr>
          <w:lang w:val="fr-FR"/>
        </w:rPr>
        <w:instrText xml:space="preserve"> PAGEREF _Toc201930854 \h </w:instrText>
      </w:r>
      <w:r>
        <w:fldChar w:fldCharType="separate"/>
      </w:r>
      <w:r w:rsidRPr="000E4356">
        <w:rPr>
          <w:lang w:val="fr-FR"/>
        </w:rPr>
        <w:t>84</w:t>
      </w:r>
      <w:r>
        <w:fldChar w:fldCharType="end"/>
      </w:r>
    </w:p>
    <w:p w14:paraId="61F8C792" w14:textId="77777777" w:rsidR="001D403F" w:rsidRPr="000E4356" w:rsidRDefault="001D403F">
      <w:pPr>
        <w:pStyle w:val="TOC3"/>
        <w:rPr>
          <w:rFonts w:ascii="Aptos" w:eastAsia="Yu Mincho" w:hAnsi="Aptos"/>
          <w:kern w:val="2"/>
          <w:sz w:val="24"/>
          <w:szCs w:val="24"/>
          <w:lang w:val="fr-FR" w:eastAsia="ja-JP"/>
        </w:rPr>
      </w:pPr>
      <w:r w:rsidRPr="000E4356">
        <w:rPr>
          <w:lang w:val="fr-FR"/>
        </w:rPr>
        <w:t>6.46.9</w:t>
      </w:r>
      <w:r w:rsidRPr="000E4356">
        <w:rPr>
          <w:rFonts w:ascii="Aptos" w:eastAsia="Yu Mincho" w:hAnsi="Aptos"/>
          <w:kern w:val="2"/>
          <w:sz w:val="24"/>
          <w:szCs w:val="24"/>
          <w:lang w:val="fr-FR" w:eastAsia="ja-JP"/>
        </w:rPr>
        <w:tab/>
      </w:r>
      <w:r w:rsidRPr="000E4356">
        <w:rPr>
          <w:lang w:val="fr-FR"/>
        </w:rPr>
        <w:t>UE-Satellite-UE communication</w:t>
      </w:r>
      <w:r w:rsidRPr="000E4356">
        <w:rPr>
          <w:lang w:val="fr-FR"/>
        </w:rPr>
        <w:tab/>
      </w:r>
      <w:r>
        <w:fldChar w:fldCharType="begin"/>
      </w:r>
      <w:r w:rsidRPr="000E4356">
        <w:rPr>
          <w:lang w:val="fr-FR"/>
        </w:rPr>
        <w:instrText xml:space="preserve"> PAGEREF _Toc201930855 \h </w:instrText>
      </w:r>
      <w:r>
        <w:fldChar w:fldCharType="separate"/>
      </w:r>
      <w:r w:rsidRPr="000E4356">
        <w:rPr>
          <w:lang w:val="fr-FR"/>
        </w:rPr>
        <w:t>85</w:t>
      </w:r>
      <w:r>
        <w:fldChar w:fldCharType="end"/>
      </w:r>
    </w:p>
    <w:p w14:paraId="200D2606" w14:textId="77777777" w:rsidR="001D403F" w:rsidRPr="00CC3EF3" w:rsidRDefault="001D403F">
      <w:pPr>
        <w:pStyle w:val="TOC3"/>
        <w:rPr>
          <w:rFonts w:ascii="Aptos" w:eastAsia="Yu Mincho" w:hAnsi="Aptos"/>
          <w:kern w:val="2"/>
          <w:sz w:val="24"/>
          <w:szCs w:val="24"/>
          <w:lang w:eastAsia="ja-JP"/>
        </w:rPr>
      </w:pPr>
      <w:r>
        <w:t>6.46.10</w:t>
      </w:r>
      <w:r w:rsidRPr="00CC3EF3">
        <w:rPr>
          <w:rFonts w:ascii="Aptos" w:eastAsia="Yu Mincho" w:hAnsi="Aptos"/>
          <w:kern w:val="2"/>
          <w:sz w:val="24"/>
          <w:szCs w:val="24"/>
          <w:lang w:eastAsia="ja-JP"/>
        </w:rPr>
        <w:tab/>
      </w:r>
      <w:r>
        <w:t>Positioning aspects for satellite access</w:t>
      </w:r>
      <w:r>
        <w:tab/>
      </w:r>
      <w:r>
        <w:fldChar w:fldCharType="begin"/>
      </w:r>
      <w:r>
        <w:instrText xml:space="preserve"> PAGEREF _Toc201930856 \h </w:instrText>
      </w:r>
      <w:r>
        <w:fldChar w:fldCharType="separate"/>
      </w:r>
      <w:r>
        <w:t>85</w:t>
      </w:r>
      <w:r>
        <w:fldChar w:fldCharType="end"/>
      </w:r>
    </w:p>
    <w:p w14:paraId="337882EE" w14:textId="77777777" w:rsidR="001D403F" w:rsidRPr="00CC3EF3" w:rsidRDefault="001D403F">
      <w:pPr>
        <w:pStyle w:val="TOC2"/>
        <w:rPr>
          <w:rFonts w:ascii="Aptos" w:eastAsia="Yu Mincho" w:hAnsi="Aptos"/>
          <w:kern w:val="2"/>
          <w:sz w:val="24"/>
          <w:szCs w:val="24"/>
          <w:lang w:eastAsia="ja-JP"/>
        </w:rPr>
      </w:pPr>
      <w:r w:rsidRPr="0017546E">
        <w:rPr>
          <w:lang w:val="en-US" w:eastAsia="zh-CN"/>
        </w:rPr>
        <w:t>6</w:t>
      </w:r>
      <w:r w:rsidRPr="0017546E">
        <w:rPr>
          <w:lang w:val="en-US"/>
        </w:rPr>
        <w:t>.47</w:t>
      </w:r>
      <w:r w:rsidRPr="00CC3EF3">
        <w:rPr>
          <w:rFonts w:ascii="Aptos" w:eastAsia="Yu Mincho" w:hAnsi="Aptos"/>
          <w:kern w:val="2"/>
          <w:sz w:val="24"/>
          <w:szCs w:val="24"/>
          <w:lang w:eastAsia="ja-JP"/>
        </w:rPr>
        <w:tab/>
      </w:r>
      <w:r w:rsidRPr="0017546E">
        <w:rPr>
          <w:lang w:val="en-US"/>
        </w:rPr>
        <w:t>5G wireless sensing service</w:t>
      </w:r>
      <w:r>
        <w:tab/>
      </w:r>
      <w:r>
        <w:fldChar w:fldCharType="begin"/>
      </w:r>
      <w:r>
        <w:instrText xml:space="preserve"> PAGEREF _Toc201930857 \h </w:instrText>
      </w:r>
      <w:r>
        <w:fldChar w:fldCharType="separate"/>
      </w:r>
      <w:r>
        <w:t>85</w:t>
      </w:r>
      <w:r>
        <w:fldChar w:fldCharType="end"/>
      </w:r>
    </w:p>
    <w:p w14:paraId="3143BAA1" w14:textId="77777777" w:rsidR="001D403F" w:rsidRPr="00CC3EF3" w:rsidRDefault="001D403F">
      <w:pPr>
        <w:pStyle w:val="TOC3"/>
        <w:rPr>
          <w:rFonts w:ascii="Aptos" w:eastAsia="Yu Mincho" w:hAnsi="Aptos"/>
          <w:kern w:val="2"/>
          <w:sz w:val="24"/>
          <w:szCs w:val="24"/>
          <w:lang w:eastAsia="ja-JP"/>
        </w:rPr>
      </w:pPr>
      <w:r w:rsidRPr="0017546E">
        <w:rPr>
          <w:rFonts w:eastAsia="Malgun Gothic"/>
        </w:rPr>
        <w:t>6.47.1</w:t>
      </w:r>
      <w:r w:rsidRPr="00CC3EF3">
        <w:rPr>
          <w:rFonts w:ascii="Aptos" w:eastAsia="Yu Mincho" w:hAnsi="Aptos"/>
          <w:kern w:val="2"/>
          <w:sz w:val="24"/>
          <w:szCs w:val="24"/>
          <w:lang w:eastAsia="ja-JP"/>
        </w:rPr>
        <w:tab/>
      </w:r>
      <w:r w:rsidRPr="0017546E">
        <w:rPr>
          <w:rFonts w:eastAsia="Malgun Gothic"/>
        </w:rPr>
        <w:t>Description</w:t>
      </w:r>
      <w:r>
        <w:tab/>
      </w:r>
      <w:r>
        <w:fldChar w:fldCharType="begin"/>
      </w:r>
      <w:r>
        <w:instrText xml:space="preserve"> PAGEREF _Toc201930858 \h </w:instrText>
      </w:r>
      <w:r>
        <w:fldChar w:fldCharType="separate"/>
      </w:r>
      <w:r>
        <w:t>85</w:t>
      </w:r>
      <w:r>
        <w:fldChar w:fldCharType="end"/>
      </w:r>
    </w:p>
    <w:p w14:paraId="0E5B87FC" w14:textId="77777777" w:rsidR="001D403F" w:rsidRPr="00CC3EF3" w:rsidRDefault="001D403F">
      <w:pPr>
        <w:pStyle w:val="TOC3"/>
        <w:rPr>
          <w:rFonts w:ascii="Aptos" w:eastAsia="Yu Mincho" w:hAnsi="Aptos"/>
          <w:kern w:val="2"/>
          <w:sz w:val="24"/>
          <w:szCs w:val="24"/>
          <w:lang w:eastAsia="ja-JP"/>
        </w:rPr>
      </w:pPr>
      <w:r w:rsidRPr="0017546E">
        <w:rPr>
          <w:rFonts w:eastAsia="Malgun Gothic"/>
        </w:rPr>
        <w:t>6.47.2</w:t>
      </w:r>
      <w:r w:rsidRPr="00CC3EF3">
        <w:rPr>
          <w:rFonts w:ascii="Aptos" w:eastAsia="Yu Mincho" w:hAnsi="Aptos"/>
          <w:kern w:val="2"/>
          <w:sz w:val="24"/>
          <w:szCs w:val="24"/>
          <w:lang w:eastAsia="ja-JP"/>
        </w:rPr>
        <w:tab/>
      </w:r>
      <w:r w:rsidRPr="0017546E">
        <w:rPr>
          <w:rFonts w:eastAsia="Malgun Gothic"/>
        </w:rPr>
        <w:t>Requirements</w:t>
      </w:r>
      <w:r>
        <w:tab/>
      </w:r>
      <w:r>
        <w:fldChar w:fldCharType="begin"/>
      </w:r>
      <w:r>
        <w:instrText xml:space="preserve"> PAGEREF _Toc201930859 \h </w:instrText>
      </w:r>
      <w:r>
        <w:fldChar w:fldCharType="separate"/>
      </w:r>
      <w:r>
        <w:t>85</w:t>
      </w:r>
      <w:r>
        <w:fldChar w:fldCharType="end"/>
      </w:r>
    </w:p>
    <w:p w14:paraId="687C8BB0" w14:textId="77777777" w:rsidR="001D403F" w:rsidRPr="00CC3EF3" w:rsidRDefault="001D403F">
      <w:pPr>
        <w:pStyle w:val="TOC2"/>
        <w:rPr>
          <w:rFonts w:ascii="Aptos" w:eastAsia="Yu Mincho" w:hAnsi="Aptos"/>
          <w:kern w:val="2"/>
          <w:sz w:val="24"/>
          <w:szCs w:val="24"/>
          <w:lang w:eastAsia="ja-JP"/>
        </w:rPr>
      </w:pPr>
      <w:r>
        <w:t>6.48</w:t>
      </w:r>
      <w:r w:rsidRPr="00CC3EF3">
        <w:rPr>
          <w:rFonts w:ascii="Aptos" w:eastAsia="Yu Mincho" w:hAnsi="Aptos"/>
          <w:kern w:val="2"/>
          <w:sz w:val="24"/>
          <w:szCs w:val="24"/>
          <w:lang w:eastAsia="ja-JP"/>
        </w:rPr>
        <w:tab/>
      </w:r>
      <w:r>
        <w:t>Ambient power-enabled IoT</w:t>
      </w:r>
      <w:r>
        <w:tab/>
      </w:r>
      <w:r>
        <w:fldChar w:fldCharType="begin"/>
      </w:r>
      <w:r>
        <w:instrText xml:space="preserve"> PAGEREF _Toc201930860 \h </w:instrText>
      </w:r>
      <w:r>
        <w:fldChar w:fldCharType="separate"/>
      </w:r>
      <w:r>
        <w:t>85</w:t>
      </w:r>
      <w:r>
        <w:fldChar w:fldCharType="end"/>
      </w:r>
    </w:p>
    <w:p w14:paraId="0D07C12C" w14:textId="77777777" w:rsidR="001D403F" w:rsidRPr="000E4356" w:rsidRDefault="001D403F">
      <w:pPr>
        <w:pStyle w:val="TOC3"/>
        <w:rPr>
          <w:rFonts w:ascii="Aptos" w:eastAsia="Yu Mincho" w:hAnsi="Aptos"/>
          <w:kern w:val="2"/>
          <w:sz w:val="24"/>
          <w:szCs w:val="24"/>
          <w:lang w:val="fr-FR" w:eastAsia="ja-JP"/>
        </w:rPr>
      </w:pPr>
      <w:r w:rsidRPr="000E4356">
        <w:rPr>
          <w:lang w:val="fr-FR"/>
        </w:rPr>
        <w:t>6.48.1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_Toc201930861 \h </w:instrText>
      </w:r>
      <w:r>
        <w:fldChar w:fldCharType="separate"/>
      </w:r>
      <w:r w:rsidRPr="000E4356">
        <w:rPr>
          <w:lang w:val="fr-FR"/>
        </w:rPr>
        <w:t>85</w:t>
      </w:r>
      <w:r>
        <w:fldChar w:fldCharType="end"/>
      </w:r>
    </w:p>
    <w:p w14:paraId="7D8A6D7A" w14:textId="77777777" w:rsidR="001D403F" w:rsidRPr="000E4356" w:rsidRDefault="001D403F">
      <w:pPr>
        <w:pStyle w:val="TOC3"/>
        <w:rPr>
          <w:rFonts w:ascii="Aptos" w:eastAsia="Yu Mincho" w:hAnsi="Aptos"/>
          <w:kern w:val="2"/>
          <w:sz w:val="24"/>
          <w:szCs w:val="24"/>
          <w:lang w:val="fr-FR" w:eastAsia="ja-JP"/>
        </w:rPr>
      </w:pPr>
      <w:r w:rsidRPr="000E4356">
        <w:rPr>
          <w:lang w:val="fr-FR"/>
        </w:rPr>
        <w:t>6.48.2</w:t>
      </w:r>
      <w:r w:rsidRPr="000E4356">
        <w:rPr>
          <w:rFonts w:ascii="Aptos" w:eastAsia="Yu Mincho" w:hAnsi="Aptos"/>
          <w:kern w:val="2"/>
          <w:sz w:val="24"/>
          <w:szCs w:val="24"/>
          <w:lang w:val="fr-FR" w:eastAsia="ja-JP"/>
        </w:rPr>
        <w:tab/>
      </w:r>
      <w:r w:rsidRPr="000E4356">
        <w:rPr>
          <w:lang w:val="fr-FR"/>
        </w:rPr>
        <w:t>Requirements</w:t>
      </w:r>
      <w:r w:rsidRPr="000E4356">
        <w:rPr>
          <w:lang w:val="fr-FR"/>
        </w:rPr>
        <w:tab/>
      </w:r>
      <w:r>
        <w:fldChar w:fldCharType="begin"/>
      </w:r>
      <w:r w:rsidRPr="000E4356">
        <w:rPr>
          <w:lang w:val="fr-FR"/>
        </w:rPr>
        <w:instrText xml:space="preserve"> PAGEREF _Toc201930862 \h </w:instrText>
      </w:r>
      <w:r>
        <w:fldChar w:fldCharType="separate"/>
      </w:r>
      <w:r w:rsidRPr="000E4356">
        <w:rPr>
          <w:lang w:val="fr-FR"/>
        </w:rPr>
        <w:t>86</w:t>
      </w:r>
      <w:r>
        <w:fldChar w:fldCharType="end"/>
      </w:r>
    </w:p>
    <w:p w14:paraId="4296DFE0" w14:textId="77777777" w:rsidR="001D403F" w:rsidRPr="000E4356" w:rsidRDefault="001D403F">
      <w:pPr>
        <w:pStyle w:val="TOC2"/>
        <w:rPr>
          <w:rFonts w:ascii="Aptos" w:eastAsia="Yu Mincho" w:hAnsi="Aptos"/>
          <w:kern w:val="2"/>
          <w:sz w:val="24"/>
          <w:szCs w:val="24"/>
          <w:lang w:val="fr-FR" w:eastAsia="ja-JP"/>
        </w:rPr>
      </w:pPr>
      <w:r w:rsidRPr="000E4356">
        <w:rPr>
          <w:lang w:val="fr-FR"/>
        </w:rPr>
        <w:t>6.49</w:t>
      </w:r>
      <w:r w:rsidRPr="000E4356">
        <w:rPr>
          <w:rFonts w:ascii="Aptos" w:eastAsia="Yu Mincho" w:hAnsi="Aptos"/>
          <w:kern w:val="2"/>
          <w:sz w:val="24"/>
          <w:szCs w:val="24"/>
          <w:lang w:val="fr-FR" w:eastAsia="ja-JP"/>
        </w:rPr>
        <w:tab/>
      </w:r>
      <w:r w:rsidRPr="000E4356">
        <w:rPr>
          <w:lang w:val="fr-FR"/>
        </w:rPr>
        <w:t>Mobile Metaverse Services</w:t>
      </w:r>
      <w:r w:rsidRPr="000E4356">
        <w:rPr>
          <w:lang w:val="fr-FR"/>
        </w:rPr>
        <w:tab/>
      </w:r>
      <w:r>
        <w:fldChar w:fldCharType="begin"/>
      </w:r>
      <w:r w:rsidRPr="000E4356">
        <w:rPr>
          <w:lang w:val="fr-FR"/>
        </w:rPr>
        <w:instrText xml:space="preserve"> PAGEREF _Toc201930863 \h </w:instrText>
      </w:r>
      <w:r>
        <w:fldChar w:fldCharType="separate"/>
      </w:r>
      <w:r w:rsidRPr="000E4356">
        <w:rPr>
          <w:lang w:val="fr-FR"/>
        </w:rPr>
        <w:t>86</w:t>
      </w:r>
      <w:r>
        <w:fldChar w:fldCharType="end"/>
      </w:r>
    </w:p>
    <w:p w14:paraId="31176646" w14:textId="77777777" w:rsidR="001D403F" w:rsidRPr="000E4356" w:rsidRDefault="001D403F">
      <w:pPr>
        <w:pStyle w:val="TOC3"/>
        <w:rPr>
          <w:rFonts w:ascii="Aptos" w:eastAsia="Yu Mincho" w:hAnsi="Aptos"/>
          <w:kern w:val="2"/>
          <w:sz w:val="24"/>
          <w:szCs w:val="24"/>
          <w:lang w:val="fr-FR" w:eastAsia="ja-JP"/>
        </w:rPr>
      </w:pPr>
      <w:r w:rsidRPr="000E4356">
        <w:rPr>
          <w:lang w:val="fr-FR"/>
        </w:rPr>
        <w:t>6.49.1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_Toc201930864 \h </w:instrText>
      </w:r>
      <w:r>
        <w:fldChar w:fldCharType="separate"/>
      </w:r>
      <w:r w:rsidRPr="000E4356">
        <w:rPr>
          <w:lang w:val="fr-FR"/>
        </w:rPr>
        <w:t>86</w:t>
      </w:r>
      <w:r>
        <w:fldChar w:fldCharType="end"/>
      </w:r>
    </w:p>
    <w:p w14:paraId="69BB535C" w14:textId="77777777" w:rsidR="001D403F" w:rsidRPr="00CC3EF3" w:rsidRDefault="001D403F">
      <w:pPr>
        <w:pStyle w:val="TOC3"/>
        <w:rPr>
          <w:rFonts w:ascii="Aptos" w:eastAsia="Yu Mincho" w:hAnsi="Aptos"/>
          <w:kern w:val="2"/>
          <w:sz w:val="24"/>
          <w:szCs w:val="24"/>
          <w:lang w:eastAsia="ja-JP"/>
        </w:rPr>
      </w:pPr>
      <w:r>
        <w:t>6.49.2</w:t>
      </w:r>
      <w:r w:rsidRPr="00CC3EF3">
        <w:rPr>
          <w:rFonts w:ascii="Aptos" w:eastAsia="Yu Mincho" w:hAnsi="Aptos"/>
          <w:kern w:val="2"/>
          <w:sz w:val="24"/>
          <w:szCs w:val="24"/>
          <w:lang w:eastAsia="ja-JP"/>
        </w:rPr>
        <w:tab/>
      </w:r>
      <w:r>
        <w:t>Requirements</w:t>
      </w:r>
      <w:r>
        <w:tab/>
      </w:r>
      <w:r>
        <w:fldChar w:fldCharType="begin"/>
      </w:r>
      <w:r>
        <w:instrText xml:space="preserve"> PAGEREF _Toc201930865 \h </w:instrText>
      </w:r>
      <w:r>
        <w:fldChar w:fldCharType="separate"/>
      </w:r>
      <w:r>
        <w:t>86</w:t>
      </w:r>
      <w:r>
        <w:fldChar w:fldCharType="end"/>
      </w:r>
    </w:p>
    <w:p w14:paraId="5279D8A5" w14:textId="77777777" w:rsidR="001D403F" w:rsidRPr="00CC3EF3" w:rsidRDefault="001D403F">
      <w:pPr>
        <w:pStyle w:val="TOC2"/>
        <w:rPr>
          <w:rFonts w:ascii="Aptos" w:eastAsia="Yu Mincho" w:hAnsi="Aptos"/>
          <w:kern w:val="2"/>
          <w:sz w:val="24"/>
          <w:szCs w:val="24"/>
          <w:lang w:eastAsia="ja-JP"/>
        </w:rPr>
      </w:pPr>
      <w:r>
        <w:t>6.50</w:t>
      </w:r>
      <w:r w:rsidRPr="00CC3EF3">
        <w:rPr>
          <w:rFonts w:ascii="Aptos" w:eastAsia="Yu Mincho" w:hAnsi="Aptos"/>
          <w:kern w:val="2"/>
          <w:sz w:val="24"/>
          <w:szCs w:val="24"/>
          <w:lang w:eastAsia="ja-JP"/>
        </w:rPr>
        <w:tab/>
      </w:r>
      <w:r w:rsidRPr="0017546E">
        <w:rPr>
          <w:rFonts w:eastAsia="Malgun Gothic"/>
        </w:rPr>
        <w:t>Traffic steering and switching over two 3GPP access networks</w:t>
      </w:r>
      <w:r>
        <w:tab/>
      </w:r>
      <w:r>
        <w:fldChar w:fldCharType="begin"/>
      </w:r>
      <w:r>
        <w:instrText xml:space="preserve"> PAGEREF _Toc201930866 \h </w:instrText>
      </w:r>
      <w:r>
        <w:fldChar w:fldCharType="separate"/>
      </w:r>
      <w:r>
        <w:t>86</w:t>
      </w:r>
      <w:r>
        <w:fldChar w:fldCharType="end"/>
      </w:r>
    </w:p>
    <w:p w14:paraId="2779252F" w14:textId="77777777" w:rsidR="001D403F" w:rsidRPr="00CC3EF3" w:rsidRDefault="001D403F">
      <w:pPr>
        <w:pStyle w:val="TOC3"/>
        <w:rPr>
          <w:rFonts w:ascii="Aptos" w:eastAsia="Yu Mincho" w:hAnsi="Aptos"/>
          <w:kern w:val="2"/>
          <w:sz w:val="24"/>
          <w:szCs w:val="24"/>
          <w:lang w:eastAsia="ja-JP"/>
        </w:rPr>
      </w:pPr>
      <w:r>
        <w:rPr>
          <w:lang w:eastAsia="zh-CN"/>
        </w:rPr>
        <w:t>6.50.1</w:t>
      </w:r>
      <w:r w:rsidRPr="00CC3EF3">
        <w:rPr>
          <w:rFonts w:ascii="Aptos" w:eastAsia="Yu Mincho" w:hAnsi="Aptos"/>
          <w:kern w:val="2"/>
          <w:sz w:val="24"/>
          <w:szCs w:val="24"/>
          <w:lang w:eastAsia="ja-JP"/>
        </w:rPr>
        <w:tab/>
      </w:r>
      <w:r>
        <w:rPr>
          <w:lang w:eastAsia="zh-CN"/>
        </w:rPr>
        <w:t>Introduction</w:t>
      </w:r>
      <w:r>
        <w:tab/>
      </w:r>
      <w:r>
        <w:fldChar w:fldCharType="begin"/>
      </w:r>
      <w:r>
        <w:instrText xml:space="preserve"> PAGEREF _Toc201930867 \h </w:instrText>
      </w:r>
      <w:r>
        <w:fldChar w:fldCharType="separate"/>
      </w:r>
      <w:r>
        <w:t>86</w:t>
      </w:r>
      <w:r>
        <w:fldChar w:fldCharType="end"/>
      </w:r>
    </w:p>
    <w:p w14:paraId="6D943D7C" w14:textId="77777777" w:rsidR="001D403F" w:rsidRPr="00CC3EF3" w:rsidRDefault="001D403F">
      <w:pPr>
        <w:pStyle w:val="TOC3"/>
        <w:rPr>
          <w:rFonts w:ascii="Aptos" w:eastAsia="Yu Mincho" w:hAnsi="Aptos"/>
          <w:kern w:val="2"/>
          <w:sz w:val="24"/>
          <w:szCs w:val="24"/>
          <w:lang w:eastAsia="ja-JP"/>
        </w:rPr>
      </w:pPr>
      <w:r>
        <w:rPr>
          <w:lang w:eastAsia="zh-CN"/>
        </w:rPr>
        <w:t>6.50.2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_Toc201930868 \h </w:instrText>
      </w:r>
      <w:r>
        <w:fldChar w:fldCharType="separate"/>
      </w:r>
      <w:r>
        <w:t>86</w:t>
      </w:r>
      <w:r>
        <w:fldChar w:fldCharType="end"/>
      </w:r>
    </w:p>
    <w:p w14:paraId="6B07ADD6" w14:textId="77777777" w:rsidR="001D403F" w:rsidRPr="00CC3EF3" w:rsidRDefault="001D403F">
      <w:pPr>
        <w:pStyle w:val="TOC4"/>
        <w:rPr>
          <w:rFonts w:ascii="Aptos" w:eastAsia="Yu Mincho" w:hAnsi="Aptos"/>
          <w:kern w:val="2"/>
          <w:sz w:val="24"/>
          <w:szCs w:val="24"/>
          <w:lang w:eastAsia="ja-JP"/>
        </w:rPr>
      </w:pPr>
      <w:r>
        <w:rPr>
          <w:lang w:eastAsia="zh-CN"/>
        </w:rPr>
        <w:t>6.50.2.1</w:t>
      </w:r>
      <w:r w:rsidRPr="00CC3EF3">
        <w:rPr>
          <w:rFonts w:ascii="Aptos" w:eastAsia="Yu Mincho" w:hAnsi="Aptos"/>
          <w:kern w:val="2"/>
          <w:sz w:val="24"/>
          <w:szCs w:val="24"/>
          <w:lang w:eastAsia="ja-JP"/>
        </w:rPr>
        <w:tab/>
      </w:r>
      <w:r>
        <w:rPr>
          <w:lang w:eastAsia="zh-CN"/>
        </w:rPr>
        <w:t>General</w:t>
      </w:r>
      <w:r>
        <w:tab/>
      </w:r>
      <w:r>
        <w:fldChar w:fldCharType="begin"/>
      </w:r>
      <w:r>
        <w:instrText xml:space="preserve"> PAGEREF _Toc201930869 \h </w:instrText>
      </w:r>
      <w:r>
        <w:fldChar w:fldCharType="separate"/>
      </w:r>
      <w:r>
        <w:t>87</w:t>
      </w:r>
      <w:r>
        <w:fldChar w:fldCharType="end"/>
      </w:r>
    </w:p>
    <w:p w14:paraId="20A4EB3F" w14:textId="77777777" w:rsidR="001D403F" w:rsidRPr="00CC3EF3" w:rsidRDefault="001D403F">
      <w:pPr>
        <w:pStyle w:val="TOC4"/>
        <w:rPr>
          <w:rFonts w:ascii="Aptos" w:eastAsia="Yu Mincho" w:hAnsi="Aptos"/>
          <w:kern w:val="2"/>
          <w:sz w:val="24"/>
          <w:szCs w:val="24"/>
          <w:lang w:eastAsia="ja-JP"/>
        </w:rPr>
      </w:pPr>
      <w:r>
        <w:rPr>
          <w:lang w:eastAsia="zh-CN"/>
        </w:rPr>
        <w:t>6.50.2.2</w:t>
      </w:r>
      <w:r w:rsidRPr="00CC3EF3">
        <w:rPr>
          <w:rFonts w:ascii="Aptos" w:eastAsia="Yu Mincho" w:hAnsi="Aptos"/>
          <w:kern w:val="2"/>
          <w:sz w:val="24"/>
          <w:szCs w:val="24"/>
          <w:lang w:eastAsia="ja-JP"/>
        </w:rPr>
        <w:tab/>
      </w:r>
      <w:r>
        <w:rPr>
          <w:lang w:eastAsia="zh-CN"/>
        </w:rPr>
        <w:t>Mobility and connectivity changes</w:t>
      </w:r>
      <w:r>
        <w:tab/>
      </w:r>
      <w:r>
        <w:fldChar w:fldCharType="begin"/>
      </w:r>
      <w:r>
        <w:instrText xml:space="preserve"> PAGEREF _Toc201930870 \h </w:instrText>
      </w:r>
      <w:r>
        <w:fldChar w:fldCharType="separate"/>
      </w:r>
      <w:r>
        <w:t>87</w:t>
      </w:r>
      <w:r>
        <w:fldChar w:fldCharType="end"/>
      </w:r>
    </w:p>
    <w:p w14:paraId="71E19724" w14:textId="77777777" w:rsidR="001D403F" w:rsidRPr="00CC3EF3" w:rsidRDefault="001D403F">
      <w:pPr>
        <w:pStyle w:val="TOC4"/>
        <w:rPr>
          <w:rFonts w:ascii="Aptos" w:eastAsia="Yu Mincho" w:hAnsi="Aptos"/>
          <w:kern w:val="2"/>
          <w:sz w:val="24"/>
          <w:szCs w:val="24"/>
          <w:lang w:eastAsia="ja-JP"/>
        </w:rPr>
      </w:pPr>
      <w:r>
        <w:rPr>
          <w:lang w:eastAsia="zh-CN"/>
        </w:rPr>
        <w:t>6.50.2.3</w:t>
      </w:r>
      <w:r w:rsidRPr="00CC3EF3">
        <w:rPr>
          <w:rFonts w:ascii="Aptos" w:eastAsia="Yu Mincho" w:hAnsi="Aptos"/>
          <w:kern w:val="2"/>
          <w:sz w:val="24"/>
          <w:szCs w:val="24"/>
          <w:lang w:eastAsia="ja-JP"/>
        </w:rPr>
        <w:tab/>
      </w:r>
      <w:r>
        <w:rPr>
          <w:lang w:eastAsia="zh-CN"/>
        </w:rPr>
        <w:t>Other aspects</w:t>
      </w:r>
      <w:r>
        <w:tab/>
      </w:r>
      <w:r>
        <w:fldChar w:fldCharType="begin"/>
      </w:r>
      <w:r>
        <w:instrText xml:space="preserve"> PAGEREF _Toc201930871 \h </w:instrText>
      </w:r>
      <w:r>
        <w:fldChar w:fldCharType="separate"/>
      </w:r>
      <w:r>
        <w:t>87</w:t>
      </w:r>
      <w:r>
        <w:fldChar w:fldCharType="end"/>
      </w:r>
    </w:p>
    <w:p w14:paraId="76703650" w14:textId="77777777" w:rsidR="001D403F" w:rsidRPr="00CC3EF3" w:rsidRDefault="001D403F">
      <w:pPr>
        <w:pStyle w:val="TOC2"/>
        <w:rPr>
          <w:rFonts w:ascii="Aptos" w:eastAsia="Yu Mincho" w:hAnsi="Aptos"/>
          <w:kern w:val="2"/>
          <w:sz w:val="24"/>
          <w:szCs w:val="24"/>
          <w:lang w:eastAsia="ja-JP"/>
        </w:rPr>
      </w:pPr>
      <w:r>
        <w:t>6.51</w:t>
      </w:r>
      <w:r w:rsidRPr="00CC3EF3">
        <w:rPr>
          <w:rFonts w:ascii="Aptos" w:eastAsia="Yu Mincho" w:hAnsi="Aptos"/>
          <w:kern w:val="2"/>
          <w:sz w:val="24"/>
          <w:szCs w:val="24"/>
          <w:lang w:eastAsia="ja-JP"/>
        </w:rPr>
        <w:tab/>
      </w:r>
      <w:r>
        <w:t xml:space="preserve">Monitoring </w:t>
      </w:r>
      <w:r w:rsidRPr="0017546E">
        <w:rPr>
          <w:rFonts w:eastAsia="Malgun Gothic"/>
        </w:rPr>
        <w:t>of network elements interactions in 5G</w:t>
      </w:r>
      <w:r>
        <w:tab/>
      </w:r>
      <w:r>
        <w:fldChar w:fldCharType="begin"/>
      </w:r>
      <w:r>
        <w:instrText xml:space="preserve"> PAGEREF _Toc201930872 \h </w:instrText>
      </w:r>
      <w:r>
        <w:fldChar w:fldCharType="separate"/>
      </w:r>
      <w:r>
        <w:t>88</w:t>
      </w:r>
      <w:r>
        <w:fldChar w:fldCharType="end"/>
      </w:r>
    </w:p>
    <w:p w14:paraId="49E08D2E" w14:textId="77777777" w:rsidR="001D403F" w:rsidRPr="00CC3EF3" w:rsidRDefault="001D403F">
      <w:pPr>
        <w:pStyle w:val="TOC3"/>
        <w:rPr>
          <w:rFonts w:ascii="Aptos" w:eastAsia="Yu Mincho" w:hAnsi="Aptos"/>
          <w:kern w:val="2"/>
          <w:sz w:val="24"/>
          <w:szCs w:val="24"/>
          <w:lang w:eastAsia="ja-JP"/>
        </w:rPr>
      </w:pPr>
      <w:r>
        <w:rPr>
          <w:lang w:eastAsia="zh-CN"/>
        </w:rPr>
        <w:t>6.51.1</w:t>
      </w:r>
      <w:r w:rsidRPr="00CC3EF3">
        <w:rPr>
          <w:rFonts w:ascii="Aptos" w:eastAsia="Yu Mincho" w:hAnsi="Aptos"/>
          <w:kern w:val="2"/>
          <w:sz w:val="24"/>
          <w:szCs w:val="24"/>
          <w:lang w:eastAsia="ja-JP"/>
        </w:rPr>
        <w:tab/>
      </w:r>
      <w:r>
        <w:rPr>
          <w:lang w:eastAsia="zh-CN"/>
        </w:rPr>
        <w:t>Overview</w:t>
      </w:r>
      <w:r>
        <w:tab/>
      </w:r>
      <w:r>
        <w:fldChar w:fldCharType="begin"/>
      </w:r>
      <w:r>
        <w:instrText xml:space="preserve"> PAGEREF _Toc201930873 \h </w:instrText>
      </w:r>
      <w:r>
        <w:fldChar w:fldCharType="separate"/>
      </w:r>
      <w:r>
        <w:t>88</w:t>
      </w:r>
      <w:r>
        <w:fldChar w:fldCharType="end"/>
      </w:r>
    </w:p>
    <w:p w14:paraId="4694E9C3" w14:textId="77777777" w:rsidR="001D403F" w:rsidRPr="00CC3EF3" w:rsidRDefault="001D403F">
      <w:pPr>
        <w:pStyle w:val="TOC3"/>
        <w:rPr>
          <w:rFonts w:ascii="Aptos" w:eastAsia="Yu Mincho" w:hAnsi="Aptos"/>
          <w:kern w:val="2"/>
          <w:sz w:val="24"/>
          <w:szCs w:val="24"/>
          <w:lang w:eastAsia="ja-JP"/>
        </w:rPr>
      </w:pPr>
      <w:r>
        <w:rPr>
          <w:lang w:eastAsia="zh-CN"/>
        </w:rPr>
        <w:t>6.51.2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_Toc201930874 \h </w:instrText>
      </w:r>
      <w:r>
        <w:fldChar w:fldCharType="separate"/>
      </w:r>
      <w:r>
        <w:t>88</w:t>
      </w:r>
      <w:r>
        <w:fldChar w:fldCharType="end"/>
      </w:r>
    </w:p>
    <w:p w14:paraId="59D8C5B0" w14:textId="77777777" w:rsidR="001D403F" w:rsidRPr="00CC3EF3" w:rsidRDefault="001D403F">
      <w:pPr>
        <w:pStyle w:val="TOC1"/>
        <w:rPr>
          <w:rFonts w:ascii="Aptos" w:eastAsia="Yu Mincho" w:hAnsi="Aptos"/>
          <w:kern w:val="2"/>
          <w:sz w:val="24"/>
          <w:szCs w:val="24"/>
          <w:lang w:eastAsia="ja-JP"/>
        </w:rPr>
      </w:pPr>
      <w:r>
        <w:t>7</w:t>
      </w:r>
      <w:r w:rsidRPr="00CC3EF3">
        <w:rPr>
          <w:rFonts w:ascii="Aptos" w:eastAsia="Yu Mincho" w:hAnsi="Aptos"/>
          <w:kern w:val="2"/>
          <w:sz w:val="24"/>
          <w:szCs w:val="24"/>
          <w:lang w:eastAsia="ja-JP"/>
        </w:rPr>
        <w:tab/>
      </w:r>
      <w:r>
        <w:t>Performance requirements</w:t>
      </w:r>
      <w:r>
        <w:tab/>
      </w:r>
      <w:r>
        <w:fldChar w:fldCharType="begin"/>
      </w:r>
      <w:r>
        <w:instrText xml:space="preserve"> PAGEREF _Toc201930875 \h </w:instrText>
      </w:r>
      <w:r>
        <w:fldChar w:fldCharType="separate"/>
      </w:r>
      <w:r>
        <w:t>88</w:t>
      </w:r>
      <w:r>
        <w:fldChar w:fldCharType="end"/>
      </w:r>
    </w:p>
    <w:p w14:paraId="6C24E7B2" w14:textId="77777777" w:rsidR="001D403F" w:rsidRPr="00CC3EF3" w:rsidRDefault="001D403F">
      <w:pPr>
        <w:pStyle w:val="TOC2"/>
        <w:rPr>
          <w:rFonts w:ascii="Aptos" w:eastAsia="Yu Mincho" w:hAnsi="Aptos"/>
          <w:kern w:val="2"/>
          <w:sz w:val="24"/>
          <w:szCs w:val="24"/>
          <w:lang w:eastAsia="ja-JP"/>
        </w:rPr>
      </w:pPr>
      <w:r>
        <w:t>7.1</w:t>
      </w:r>
      <w:r w:rsidRPr="00CC3EF3">
        <w:rPr>
          <w:rFonts w:ascii="Aptos" w:eastAsia="Yu Mincho" w:hAnsi="Aptos"/>
          <w:kern w:val="2"/>
          <w:sz w:val="24"/>
          <w:szCs w:val="24"/>
          <w:lang w:eastAsia="ja-JP"/>
        </w:rPr>
        <w:tab/>
      </w:r>
      <w:r>
        <w:t>High data rates and traffic densities</w:t>
      </w:r>
      <w:r>
        <w:tab/>
      </w:r>
      <w:r>
        <w:fldChar w:fldCharType="begin"/>
      </w:r>
      <w:r>
        <w:instrText xml:space="preserve"> PAGEREF _Toc201930876 \h </w:instrText>
      </w:r>
      <w:r>
        <w:fldChar w:fldCharType="separate"/>
      </w:r>
      <w:r>
        <w:t>88</w:t>
      </w:r>
      <w:r>
        <w:fldChar w:fldCharType="end"/>
      </w:r>
    </w:p>
    <w:p w14:paraId="5ED9940B" w14:textId="77777777" w:rsidR="001D403F" w:rsidRPr="00CC3EF3" w:rsidRDefault="001D403F">
      <w:pPr>
        <w:pStyle w:val="TOC2"/>
        <w:rPr>
          <w:rFonts w:ascii="Aptos" w:eastAsia="Yu Mincho" w:hAnsi="Aptos"/>
          <w:kern w:val="2"/>
          <w:sz w:val="24"/>
          <w:szCs w:val="24"/>
          <w:lang w:eastAsia="ja-JP"/>
        </w:rPr>
      </w:pPr>
      <w:r>
        <w:t>7.2</w:t>
      </w:r>
      <w:r w:rsidRPr="00CC3EF3">
        <w:rPr>
          <w:rFonts w:ascii="Aptos" w:eastAsia="Yu Mincho" w:hAnsi="Aptos"/>
          <w:kern w:val="2"/>
          <w:sz w:val="24"/>
          <w:szCs w:val="24"/>
          <w:lang w:eastAsia="ja-JP"/>
        </w:rPr>
        <w:tab/>
      </w:r>
      <w:r>
        <w:t>Low latency and high reliability</w:t>
      </w:r>
      <w:r>
        <w:tab/>
      </w:r>
      <w:r>
        <w:fldChar w:fldCharType="begin"/>
      </w:r>
      <w:r>
        <w:instrText xml:space="preserve"> PAGEREF _Toc201930877 \h </w:instrText>
      </w:r>
      <w:r>
        <w:fldChar w:fldCharType="separate"/>
      </w:r>
      <w:r>
        <w:t>90</w:t>
      </w:r>
      <w:r>
        <w:fldChar w:fldCharType="end"/>
      </w:r>
    </w:p>
    <w:p w14:paraId="5C1157EA" w14:textId="77777777" w:rsidR="001D403F" w:rsidRPr="00CC3EF3" w:rsidRDefault="001D403F">
      <w:pPr>
        <w:pStyle w:val="TOC3"/>
        <w:rPr>
          <w:rFonts w:ascii="Aptos" w:eastAsia="Yu Mincho" w:hAnsi="Aptos"/>
          <w:kern w:val="2"/>
          <w:sz w:val="24"/>
          <w:szCs w:val="24"/>
          <w:lang w:eastAsia="ja-JP"/>
        </w:rPr>
      </w:pPr>
      <w:r>
        <w:t>7.2.1</w:t>
      </w:r>
      <w:r w:rsidRPr="00CC3EF3">
        <w:rPr>
          <w:rFonts w:ascii="Aptos" w:eastAsia="Yu Mincho" w:hAnsi="Aptos"/>
          <w:kern w:val="2"/>
          <w:sz w:val="24"/>
          <w:szCs w:val="24"/>
          <w:lang w:eastAsia="ja-JP"/>
        </w:rPr>
        <w:tab/>
      </w:r>
      <w:r>
        <w:t>Overview</w:t>
      </w:r>
      <w:r>
        <w:tab/>
      </w:r>
      <w:r>
        <w:fldChar w:fldCharType="begin"/>
      </w:r>
      <w:r>
        <w:instrText xml:space="preserve"> PAGEREF _Toc201930878 \h </w:instrText>
      </w:r>
      <w:r>
        <w:fldChar w:fldCharType="separate"/>
      </w:r>
      <w:r>
        <w:t>90</w:t>
      </w:r>
      <w:r>
        <w:fldChar w:fldCharType="end"/>
      </w:r>
    </w:p>
    <w:p w14:paraId="206697C2" w14:textId="77777777" w:rsidR="001D403F" w:rsidRPr="00CC3EF3" w:rsidRDefault="001D403F">
      <w:pPr>
        <w:pStyle w:val="TOC3"/>
        <w:rPr>
          <w:rFonts w:ascii="Aptos" w:eastAsia="Yu Mincho" w:hAnsi="Aptos"/>
          <w:kern w:val="2"/>
          <w:sz w:val="24"/>
          <w:szCs w:val="24"/>
          <w:lang w:eastAsia="ja-JP"/>
        </w:rPr>
      </w:pPr>
      <w:r>
        <w:t>7.2.2</w:t>
      </w:r>
      <w:r w:rsidRPr="00CC3EF3">
        <w:rPr>
          <w:rFonts w:ascii="Aptos" w:eastAsia="Yu Mincho" w:hAnsi="Aptos"/>
          <w:kern w:val="2"/>
          <w:sz w:val="24"/>
          <w:szCs w:val="24"/>
          <w:lang w:eastAsia="ja-JP"/>
        </w:rPr>
        <w:tab/>
      </w:r>
      <w:r>
        <w:t>Scenarios and KPIs</w:t>
      </w:r>
      <w:r>
        <w:tab/>
      </w:r>
      <w:r>
        <w:fldChar w:fldCharType="begin"/>
      </w:r>
      <w:r>
        <w:instrText xml:space="preserve"> PAGEREF _Toc201930879 \h </w:instrText>
      </w:r>
      <w:r>
        <w:fldChar w:fldCharType="separate"/>
      </w:r>
      <w:r>
        <w:t>90</w:t>
      </w:r>
      <w:r>
        <w:fldChar w:fldCharType="end"/>
      </w:r>
    </w:p>
    <w:p w14:paraId="1AD8A899" w14:textId="77777777" w:rsidR="001D403F" w:rsidRPr="00CC3EF3" w:rsidRDefault="001D403F">
      <w:pPr>
        <w:pStyle w:val="TOC3"/>
        <w:rPr>
          <w:rFonts w:ascii="Aptos" w:eastAsia="Yu Mincho" w:hAnsi="Aptos"/>
          <w:kern w:val="2"/>
          <w:sz w:val="24"/>
          <w:szCs w:val="24"/>
          <w:lang w:eastAsia="ja-JP"/>
        </w:rPr>
      </w:pPr>
      <w:r>
        <w:t>7.2.3</w:t>
      </w:r>
      <w:r w:rsidRPr="00CC3EF3">
        <w:rPr>
          <w:rFonts w:ascii="Aptos" w:eastAsia="Yu Mincho" w:hAnsi="Aptos"/>
          <w:kern w:val="2"/>
          <w:sz w:val="24"/>
          <w:szCs w:val="24"/>
          <w:lang w:eastAsia="ja-JP"/>
        </w:rPr>
        <w:tab/>
      </w:r>
      <w:r>
        <w:t>Other requirements</w:t>
      </w:r>
      <w:r>
        <w:tab/>
      </w:r>
      <w:r>
        <w:fldChar w:fldCharType="begin"/>
      </w:r>
      <w:r>
        <w:instrText xml:space="preserve"> PAGEREF _Toc201930880 \h </w:instrText>
      </w:r>
      <w:r>
        <w:fldChar w:fldCharType="separate"/>
      </w:r>
      <w:r>
        <w:t>91</w:t>
      </w:r>
      <w:r>
        <w:fldChar w:fldCharType="end"/>
      </w:r>
    </w:p>
    <w:p w14:paraId="04C8B520" w14:textId="77777777" w:rsidR="001D403F" w:rsidRPr="00CC3EF3" w:rsidRDefault="001D403F">
      <w:pPr>
        <w:pStyle w:val="TOC4"/>
        <w:rPr>
          <w:rFonts w:ascii="Aptos" w:eastAsia="Yu Mincho" w:hAnsi="Aptos"/>
          <w:kern w:val="2"/>
          <w:sz w:val="24"/>
          <w:szCs w:val="24"/>
          <w:lang w:eastAsia="ja-JP"/>
        </w:rPr>
      </w:pPr>
      <w:r>
        <w:t>7.2.3.1</w:t>
      </w:r>
      <w:r w:rsidRPr="00CC3EF3">
        <w:rPr>
          <w:rFonts w:ascii="Aptos" w:eastAsia="Yu Mincho" w:hAnsi="Aptos"/>
          <w:kern w:val="2"/>
          <w:sz w:val="24"/>
          <w:szCs w:val="24"/>
          <w:lang w:eastAsia="ja-JP"/>
        </w:rPr>
        <w:tab/>
      </w:r>
      <w:r>
        <w:t>(void)</w:t>
      </w:r>
      <w:r>
        <w:tab/>
      </w:r>
      <w:r>
        <w:fldChar w:fldCharType="begin"/>
      </w:r>
      <w:r>
        <w:instrText xml:space="preserve"> PAGEREF _Toc201930881 \h </w:instrText>
      </w:r>
      <w:r>
        <w:fldChar w:fldCharType="separate"/>
      </w:r>
      <w:r>
        <w:t>91</w:t>
      </w:r>
      <w:r>
        <w:fldChar w:fldCharType="end"/>
      </w:r>
    </w:p>
    <w:p w14:paraId="22D9414D" w14:textId="77777777" w:rsidR="001D403F" w:rsidRPr="00CC3EF3" w:rsidRDefault="001D403F">
      <w:pPr>
        <w:pStyle w:val="TOC4"/>
        <w:rPr>
          <w:rFonts w:ascii="Aptos" w:eastAsia="Yu Mincho" w:hAnsi="Aptos"/>
          <w:kern w:val="2"/>
          <w:sz w:val="24"/>
          <w:szCs w:val="24"/>
          <w:lang w:eastAsia="ja-JP"/>
        </w:rPr>
      </w:pPr>
      <w:r>
        <w:t>7.2.3.2</w:t>
      </w:r>
      <w:r w:rsidRPr="00CC3EF3">
        <w:rPr>
          <w:rFonts w:ascii="Aptos" w:eastAsia="Yu Mincho" w:hAnsi="Aptos"/>
          <w:kern w:val="2"/>
          <w:sz w:val="24"/>
          <w:szCs w:val="24"/>
          <w:lang w:eastAsia="ja-JP"/>
        </w:rPr>
        <w:tab/>
      </w:r>
      <w:r>
        <w:t>Wireless road-side infrastructure backhaul</w:t>
      </w:r>
      <w:r>
        <w:tab/>
      </w:r>
      <w:r>
        <w:fldChar w:fldCharType="begin"/>
      </w:r>
      <w:r>
        <w:instrText xml:space="preserve"> PAGEREF _Toc201930882 \h </w:instrText>
      </w:r>
      <w:r>
        <w:fldChar w:fldCharType="separate"/>
      </w:r>
      <w:r>
        <w:t>91</w:t>
      </w:r>
      <w:r>
        <w:fldChar w:fldCharType="end"/>
      </w:r>
    </w:p>
    <w:p w14:paraId="03AAF50D" w14:textId="77777777" w:rsidR="001D403F" w:rsidRPr="00CC3EF3" w:rsidRDefault="001D403F">
      <w:pPr>
        <w:pStyle w:val="TOC2"/>
        <w:rPr>
          <w:rFonts w:ascii="Aptos" w:eastAsia="Yu Mincho" w:hAnsi="Aptos"/>
          <w:kern w:val="2"/>
          <w:sz w:val="24"/>
          <w:szCs w:val="24"/>
          <w:lang w:eastAsia="ja-JP"/>
        </w:rPr>
      </w:pPr>
      <w:r>
        <w:t>7.3</w:t>
      </w:r>
      <w:r w:rsidRPr="00CC3EF3">
        <w:rPr>
          <w:rFonts w:ascii="Aptos" w:eastAsia="Yu Mincho" w:hAnsi="Aptos"/>
          <w:kern w:val="2"/>
          <w:sz w:val="24"/>
          <w:szCs w:val="24"/>
          <w:lang w:eastAsia="ja-JP"/>
        </w:rPr>
        <w:tab/>
      </w:r>
      <w:r>
        <w:t>High-accuracy positioning</w:t>
      </w:r>
      <w:r>
        <w:tab/>
      </w:r>
      <w:r>
        <w:fldChar w:fldCharType="begin"/>
      </w:r>
      <w:r>
        <w:instrText xml:space="preserve"> PAGEREF _Toc201930883 \h </w:instrText>
      </w:r>
      <w:r>
        <w:fldChar w:fldCharType="separate"/>
      </w:r>
      <w:r>
        <w:t>94</w:t>
      </w:r>
      <w:r>
        <w:fldChar w:fldCharType="end"/>
      </w:r>
    </w:p>
    <w:p w14:paraId="5087B18A" w14:textId="77777777" w:rsidR="001D403F" w:rsidRPr="00CC3EF3" w:rsidRDefault="001D403F">
      <w:pPr>
        <w:pStyle w:val="TOC3"/>
        <w:rPr>
          <w:rFonts w:ascii="Aptos" w:eastAsia="Yu Mincho" w:hAnsi="Aptos"/>
          <w:kern w:val="2"/>
          <w:sz w:val="24"/>
          <w:szCs w:val="24"/>
          <w:lang w:eastAsia="ja-JP"/>
        </w:rPr>
      </w:pPr>
      <w:r>
        <w:t>7.3.1</w:t>
      </w:r>
      <w:r w:rsidRPr="00CC3EF3">
        <w:rPr>
          <w:rFonts w:ascii="Aptos" w:eastAsia="Yu Mincho" w:hAnsi="Aptos"/>
          <w:kern w:val="2"/>
          <w:sz w:val="24"/>
          <w:szCs w:val="24"/>
          <w:lang w:eastAsia="ja-JP"/>
        </w:rPr>
        <w:tab/>
      </w:r>
      <w:r>
        <w:t>Description</w:t>
      </w:r>
      <w:r>
        <w:tab/>
      </w:r>
      <w:r>
        <w:fldChar w:fldCharType="begin"/>
      </w:r>
      <w:r>
        <w:instrText xml:space="preserve"> PAGEREF _Toc201930884 \h </w:instrText>
      </w:r>
      <w:r>
        <w:fldChar w:fldCharType="separate"/>
      </w:r>
      <w:r>
        <w:t>94</w:t>
      </w:r>
      <w:r>
        <w:fldChar w:fldCharType="end"/>
      </w:r>
    </w:p>
    <w:p w14:paraId="00B2CF5B" w14:textId="77777777" w:rsidR="001D403F" w:rsidRPr="00CC3EF3" w:rsidRDefault="001D403F">
      <w:pPr>
        <w:pStyle w:val="TOC3"/>
        <w:rPr>
          <w:rFonts w:ascii="Aptos" w:eastAsia="Yu Mincho" w:hAnsi="Aptos"/>
          <w:kern w:val="2"/>
          <w:sz w:val="24"/>
          <w:szCs w:val="24"/>
          <w:lang w:eastAsia="ja-JP"/>
        </w:rPr>
      </w:pPr>
      <w:r>
        <w:t>7.3.2</w:t>
      </w:r>
      <w:r w:rsidRPr="00CC3EF3">
        <w:rPr>
          <w:rFonts w:ascii="Aptos" w:eastAsia="Yu Mincho" w:hAnsi="Aptos"/>
          <w:kern w:val="2"/>
          <w:sz w:val="24"/>
          <w:szCs w:val="24"/>
          <w:lang w:eastAsia="ja-JP"/>
        </w:rPr>
        <w:tab/>
      </w:r>
      <w:r>
        <w:t>Requirements</w:t>
      </w:r>
      <w:r>
        <w:tab/>
      </w:r>
      <w:r>
        <w:fldChar w:fldCharType="begin"/>
      </w:r>
      <w:r>
        <w:instrText xml:space="preserve"> PAGEREF _Toc201930885 \h </w:instrText>
      </w:r>
      <w:r>
        <w:fldChar w:fldCharType="separate"/>
      </w:r>
      <w:r>
        <w:t>94</w:t>
      </w:r>
      <w:r>
        <w:fldChar w:fldCharType="end"/>
      </w:r>
    </w:p>
    <w:p w14:paraId="66C98FD4" w14:textId="77777777" w:rsidR="001D403F" w:rsidRPr="00CC3EF3" w:rsidRDefault="001D403F">
      <w:pPr>
        <w:pStyle w:val="TOC4"/>
        <w:rPr>
          <w:rFonts w:ascii="Aptos" w:eastAsia="Yu Mincho" w:hAnsi="Aptos"/>
          <w:kern w:val="2"/>
          <w:sz w:val="24"/>
          <w:szCs w:val="24"/>
          <w:lang w:eastAsia="ja-JP"/>
        </w:rPr>
      </w:pPr>
      <w:r>
        <w:t>7.3.2.1</w:t>
      </w:r>
      <w:r w:rsidRPr="00CC3EF3">
        <w:rPr>
          <w:rFonts w:ascii="Aptos" w:eastAsia="Yu Mincho" w:hAnsi="Aptos"/>
          <w:kern w:val="2"/>
          <w:sz w:val="24"/>
          <w:szCs w:val="24"/>
          <w:lang w:eastAsia="ja-JP"/>
        </w:rPr>
        <w:tab/>
      </w:r>
      <w:r>
        <w:t>General</w:t>
      </w:r>
      <w:r>
        <w:tab/>
      </w:r>
      <w:r>
        <w:fldChar w:fldCharType="begin"/>
      </w:r>
      <w:r>
        <w:instrText xml:space="preserve"> PAGEREF _Toc201930886 \h </w:instrText>
      </w:r>
      <w:r>
        <w:fldChar w:fldCharType="separate"/>
      </w:r>
      <w:r>
        <w:t>94</w:t>
      </w:r>
      <w:r>
        <w:fldChar w:fldCharType="end"/>
      </w:r>
    </w:p>
    <w:p w14:paraId="5D9F9394" w14:textId="77777777" w:rsidR="001D403F" w:rsidRPr="00CC3EF3" w:rsidRDefault="001D403F">
      <w:pPr>
        <w:pStyle w:val="TOC4"/>
        <w:rPr>
          <w:rFonts w:ascii="Aptos" w:eastAsia="Yu Mincho" w:hAnsi="Aptos"/>
          <w:kern w:val="2"/>
          <w:sz w:val="24"/>
          <w:szCs w:val="24"/>
          <w:lang w:eastAsia="ja-JP"/>
        </w:rPr>
      </w:pPr>
      <w:r>
        <w:t>7.3.2.2</w:t>
      </w:r>
      <w:r w:rsidRPr="00CC3EF3">
        <w:rPr>
          <w:rFonts w:ascii="Aptos" w:eastAsia="Yu Mincho" w:hAnsi="Aptos"/>
          <w:kern w:val="2"/>
          <w:sz w:val="24"/>
          <w:szCs w:val="24"/>
          <w:lang w:eastAsia="ja-JP"/>
        </w:rPr>
        <w:tab/>
      </w:r>
      <w:r>
        <w:t>Requirements for horizontal and vertical positioning service levels</w:t>
      </w:r>
      <w:r>
        <w:tab/>
      </w:r>
      <w:r>
        <w:fldChar w:fldCharType="begin"/>
      </w:r>
      <w:r>
        <w:instrText xml:space="preserve"> PAGEREF _Toc201930887 \h </w:instrText>
      </w:r>
      <w:r>
        <w:fldChar w:fldCharType="separate"/>
      </w:r>
      <w:r>
        <w:t>94</w:t>
      </w:r>
      <w:r>
        <w:fldChar w:fldCharType="end"/>
      </w:r>
    </w:p>
    <w:p w14:paraId="4DED78B8" w14:textId="77777777" w:rsidR="001D403F" w:rsidRPr="00CC3EF3" w:rsidRDefault="001D403F">
      <w:pPr>
        <w:pStyle w:val="TOC4"/>
        <w:rPr>
          <w:rFonts w:ascii="Aptos" w:eastAsia="Yu Mincho" w:hAnsi="Aptos"/>
          <w:kern w:val="2"/>
          <w:sz w:val="24"/>
          <w:szCs w:val="24"/>
          <w:lang w:eastAsia="ja-JP"/>
        </w:rPr>
      </w:pPr>
      <w:r>
        <w:t>7.3.2.3</w:t>
      </w:r>
      <w:r w:rsidRPr="00CC3EF3">
        <w:rPr>
          <w:rFonts w:ascii="Aptos" w:eastAsia="Yu Mincho" w:hAnsi="Aptos"/>
          <w:kern w:val="2"/>
          <w:sz w:val="24"/>
          <w:szCs w:val="24"/>
          <w:lang w:eastAsia="ja-JP"/>
        </w:rPr>
        <w:tab/>
      </w:r>
      <w:r>
        <w:t>Other performance requirements</w:t>
      </w:r>
      <w:r>
        <w:tab/>
      </w:r>
      <w:r>
        <w:fldChar w:fldCharType="begin"/>
      </w:r>
      <w:r>
        <w:instrText xml:space="preserve"> PAGEREF _Toc201930888 \h </w:instrText>
      </w:r>
      <w:r>
        <w:fldChar w:fldCharType="separate"/>
      </w:r>
      <w:r>
        <w:t>96</w:t>
      </w:r>
      <w:r>
        <w:fldChar w:fldCharType="end"/>
      </w:r>
    </w:p>
    <w:p w14:paraId="2A3D1086" w14:textId="77777777" w:rsidR="001D403F" w:rsidRPr="00CC3EF3" w:rsidRDefault="001D403F">
      <w:pPr>
        <w:pStyle w:val="TOC2"/>
        <w:rPr>
          <w:rFonts w:ascii="Aptos" w:eastAsia="Yu Mincho" w:hAnsi="Aptos"/>
          <w:kern w:val="2"/>
          <w:sz w:val="24"/>
          <w:szCs w:val="24"/>
          <w:lang w:eastAsia="ja-JP"/>
        </w:rPr>
      </w:pPr>
      <w:r>
        <w:t>7.4</w:t>
      </w:r>
      <w:r w:rsidRPr="00CC3EF3">
        <w:rPr>
          <w:rFonts w:ascii="Aptos" w:eastAsia="Yu Mincho" w:hAnsi="Aptos"/>
          <w:kern w:val="2"/>
          <w:sz w:val="24"/>
          <w:szCs w:val="24"/>
          <w:lang w:eastAsia="ja-JP"/>
        </w:rPr>
        <w:tab/>
      </w:r>
      <w:r>
        <w:t>KPIs for a 5G system with satellite access</w:t>
      </w:r>
      <w:r>
        <w:tab/>
      </w:r>
      <w:r>
        <w:fldChar w:fldCharType="begin"/>
      </w:r>
      <w:r>
        <w:instrText xml:space="preserve"> PAGEREF _Toc201930889 \h </w:instrText>
      </w:r>
      <w:r>
        <w:fldChar w:fldCharType="separate"/>
      </w:r>
      <w:r>
        <w:t>96</w:t>
      </w:r>
      <w:r>
        <w:fldChar w:fldCharType="end"/>
      </w:r>
    </w:p>
    <w:p w14:paraId="03AFAAD1" w14:textId="77777777" w:rsidR="001D403F" w:rsidRPr="00CC3EF3" w:rsidRDefault="001D403F">
      <w:pPr>
        <w:pStyle w:val="TOC3"/>
        <w:rPr>
          <w:rFonts w:ascii="Aptos" w:eastAsia="Yu Mincho" w:hAnsi="Aptos"/>
          <w:kern w:val="2"/>
          <w:sz w:val="24"/>
          <w:szCs w:val="24"/>
          <w:lang w:eastAsia="ja-JP"/>
        </w:rPr>
      </w:pPr>
      <w:r>
        <w:t>7.4.1</w:t>
      </w:r>
      <w:r w:rsidRPr="00CC3EF3">
        <w:rPr>
          <w:rFonts w:ascii="Aptos" w:eastAsia="Yu Mincho" w:hAnsi="Aptos"/>
          <w:kern w:val="2"/>
          <w:sz w:val="24"/>
          <w:szCs w:val="24"/>
          <w:lang w:eastAsia="ja-JP"/>
        </w:rPr>
        <w:tab/>
      </w:r>
      <w:r>
        <w:t>Description</w:t>
      </w:r>
      <w:r>
        <w:tab/>
      </w:r>
      <w:r>
        <w:fldChar w:fldCharType="begin"/>
      </w:r>
      <w:r>
        <w:instrText xml:space="preserve"> PAGEREF _Toc201930890 \h </w:instrText>
      </w:r>
      <w:r>
        <w:fldChar w:fldCharType="separate"/>
      </w:r>
      <w:r>
        <w:t>96</w:t>
      </w:r>
      <w:r>
        <w:fldChar w:fldCharType="end"/>
      </w:r>
    </w:p>
    <w:p w14:paraId="0538C801" w14:textId="77777777" w:rsidR="001D403F" w:rsidRPr="00CC3EF3" w:rsidRDefault="001D403F">
      <w:pPr>
        <w:pStyle w:val="TOC3"/>
        <w:rPr>
          <w:rFonts w:ascii="Aptos" w:eastAsia="Yu Mincho" w:hAnsi="Aptos"/>
          <w:kern w:val="2"/>
          <w:sz w:val="24"/>
          <w:szCs w:val="24"/>
          <w:lang w:eastAsia="ja-JP"/>
        </w:rPr>
      </w:pPr>
      <w:r>
        <w:t>7.4.2</w:t>
      </w:r>
      <w:r w:rsidRPr="00CC3EF3">
        <w:rPr>
          <w:rFonts w:ascii="Aptos" w:eastAsia="Yu Mincho" w:hAnsi="Aptos"/>
          <w:kern w:val="2"/>
          <w:sz w:val="24"/>
          <w:szCs w:val="24"/>
          <w:lang w:eastAsia="ja-JP"/>
        </w:rPr>
        <w:tab/>
      </w:r>
      <w:r>
        <w:t>Requirements</w:t>
      </w:r>
      <w:r>
        <w:tab/>
      </w:r>
      <w:r>
        <w:fldChar w:fldCharType="begin"/>
      </w:r>
      <w:r>
        <w:instrText xml:space="preserve"> PAGEREF _Toc201930891 \h </w:instrText>
      </w:r>
      <w:r>
        <w:fldChar w:fldCharType="separate"/>
      </w:r>
      <w:r>
        <w:t>96</w:t>
      </w:r>
      <w:r>
        <w:fldChar w:fldCharType="end"/>
      </w:r>
    </w:p>
    <w:p w14:paraId="6E5D8B0D" w14:textId="77777777" w:rsidR="001D403F" w:rsidRPr="00CC3EF3" w:rsidRDefault="001D403F">
      <w:pPr>
        <w:pStyle w:val="TOC2"/>
        <w:rPr>
          <w:rFonts w:ascii="Aptos" w:eastAsia="Yu Mincho" w:hAnsi="Aptos"/>
          <w:kern w:val="2"/>
          <w:sz w:val="24"/>
          <w:szCs w:val="24"/>
          <w:lang w:eastAsia="ja-JP"/>
        </w:rPr>
      </w:pPr>
      <w:r w:rsidRPr="0017546E">
        <w:rPr>
          <w:rFonts w:eastAsia="MS Mincho"/>
          <w:lang w:eastAsia="ja-JP"/>
        </w:rPr>
        <w:t>7.5</w:t>
      </w:r>
      <w:r w:rsidRPr="00CC3EF3">
        <w:rPr>
          <w:rFonts w:ascii="Aptos" w:eastAsia="Yu Mincho" w:hAnsi="Aptos"/>
          <w:kern w:val="2"/>
          <w:sz w:val="24"/>
          <w:szCs w:val="24"/>
          <w:lang w:eastAsia="ja-JP"/>
        </w:rPr>
        <w:tab/>
      </w:r>
      <w:r w:rsidRPr="0017546E">
        <w:rPr>
          <w:rFonts w:eastAsia="MS Mincho"/>
          <w:lang w:eastAsia="ja-JP"/>
        </w:rPr>
        <w:t>High-availability IoT traffic</w:t>
      </w:r>
      <w:r>
        <w:tab/>
      </w:r>
      <w:r>
        <w:fldChar w:fldCharType="begin"/>
      </w:r>
      <w:r>
        <w:instrText xml:space="preserve"> PAGEREF _Toc201930892 \h </w:instrText>
      </w:r>
      <w:r>
        <w:fldChar w:fldCharType="separate"/>
      </w:r>
      <w:r>
        <w:t>97</w:t>
      </w:r>
      <w:r>
        <w:fldChar w:fldCharType="end"/>
      </w:r>
    </w:p>
    <w:p w14:paraId="15AC76E0"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7.5.1</w:t>
      </w:r>
      <w:r w:rsidRPr="00CC3EF3">
        <w:rPr>
          <w:rFonts w:ascii="Aptos" w:eastAsia="Yu Mincho" w:hAnsi="Aptos"/>
          <w:kern w:val="2"/>
          <w:sz w:val="24"/>
          <w:szCs w:val="24"/>
          <w:lang w:eastAsia="ja-JP"/>
        </w:rPr>
        <w:tab/>
      </w:r>
      <w:r w:rsidRPr="0017546E">
        <w:rPr>
          <w:rFonts w:eastAsia="MS Mincho"/>
          <w:lang w:eastAsia="ja-JP"/>
        </w:rPr>
        <w:t>Description</w:t>
      </w:r>
      <w:r>
        <w:tab/>
      </w:r>
      <w:r>
        <w:fldChar w:fldCharType="begin"/>
      </w:r>
      <w:r>
        <w:instrText xml:space="preserve"> PAGEREF _Toc201930893 \h </w:instrText>
      </w:r>
      <w:r>
        <w:fldChar w:fldCharType="separate"/>
      </w:r>
      <w:r>
        <w:t>97</w:t>
      </w:r>
      <w:r>
        <w:fldChar w:fldCharType="end"/>
      </w:r>
    </w:p>
    <w:p w14:paraId="14591A50"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7.5.2</w:t>
      </w:r>
      <w:r w:rsidRPr="00CC3EF3">
        <w:rPr>
          <w:rFonts w:ascii="Aptos" w:eastAsia="Yu Mincho" w:hAnsi="Aptos"/>
          <w:kern w:val="2"/>
          <w:sz w:val="24"/>
          <w:szCs w:val="24"/>
          <w:lang w:eastAsia="ja-JP"/>
        </w:rPr>
        <w:tab/>
      </w:r>
      <w:r w:rsidRPr="0017546E">
        <w:rPr>
          <w:rFonts w:eastAsia="MS Mincho"/>
          <w:lang w:eastAsia="ja-JP"/>
        </w:rPr>
        <w:t>Requirements</w:t>
      </w:r>
      <w:r>
        <w:tab/>
      </w:r>
      <w:r>
        <w:fldChar w:fldCharType="begin"/>
      </w:r>
      <w:r>
        <w:instrText xml:space="preserve"> PAGEREF _Toc201930894 \h </w:instrText>
      </w:r>
      <w:r>
        <w:fldChar w:fldCharType="separate"/>
      </w:r>
      <w:r>
        <w:t>98</w:t>
      </w:r>
      <w:r>
        <w:fldChar w:fldCharType="end"/>
      </w:r>
    </w:p>
    <w:p w14:paraId="3953259C" w14:textId="77777777" w:rsidR="001D403F" w:rsidRPr="00CC3EF3" w:rsidRDefault="001D403F">
      <w:pPr>
        <w:pStyle w:val="TOC2"/>
        <w:rPr>
          <w:rFonts w:ascii="Aptos" w:eastAsia="Yu Mincho" w:hAnsi="Aptos"/>
          <w:kern w:val="2"/>
          <w:sz w:val="24"/>
          <w:szCs w:val="24"/>
          <w:lang w:eastAsia="ja-JP"/>
        </w:rPr>
      </w:pPr>
      <w:r>
        <w:t>7.6</w:t>
      </w:r>
      <w:r w:rsidRPr="00CC3EF3">
        <w:rPr>
          <w:rFonts w:ascii="Aptos" w:eastAsia="Yu Mincho" w:hAnsi="Aptos"/>
          <w:kern w:val="2"/>
          <w:sz w:val="24"/>
          <w:szCs w:val="24"/>
          <w:lang w:eastAsia="ja-JP"/>
        </w:rPr>
        <w:tab/>
      </w:r>
      <w:r>
        <w:t>High data rate and low latency</w:t>
      </w:r>
      <w:r>
        <w:tab/>
      </w:r>
      <w:r>
        <w:fldChar w:fldCharType="begin"/>
      </w:r>
      <w:r>
        <w:instrText xml:space="preserve"> PAGEREF _Toc201930895 \h </w:instrText>
      </w:r>
      <w:r>
        <w:fldChar w:fldCharType="separate"/>
      </w:r>
      <w:r>
        <w:t>99</w:t>
      </w:r>
      <w:r>
        <w:fldChar w:fldCharType="end"/>
      </w:r>
    </w:p>
    <w:p w14:paraId="45D6B481" w14:textId="77777777" w:rsidR="001D403F" w:rsidRPr="00CC3EF3" w:rsidRDefault="001D403F">
      <w:pPr>
        <w:pStyle w:val="TOC3"/>
        <w:rPr>
          <w:rFonts w:ascii="Aptos" w:eastAsia="Yu Mincho" w:hAnsi="Aptos"/>
          <w:kern w:val="2"/>
          <w:sz w:val="24"/>
          <w:szCs w:val="24"/>
          <w:lang w:eastAsia="ja-JP"/>
        </w:rPr>
      </w:pPr>
      <w:r>
        <w:t>7.6.1</w:t>
      </w:r>
      <w:r w:rsidRPr="00CC3EF3">
        <w:rPr>
          <w:rFonts w:ascii="Aptos" w:eastAsia="Yu Mincho" w:hAnsi="Aptos"/>
          <w:kern w:val="2"/>
          <w:sz w:val="24"/>
          <w:szCs w:val="24"/>
          <w:lang w:eastAsia="ja-JP"/>
        </w:rPr>
        <w:tab/>
      </w:r>
      <w:r>
        <w:t>AR/VR</w:t>
      </w:r>
      <w:r>
        <w:tab/>
      </w:r>
      <w:r>
        <w:fldChar w:fldCharType="begin"/>
      </w:r>
      <w:r>
        <w:instrText xml:space="preserve"> PAGEREF _Toc201930896 \h </w:instrText>
      </w:r>
      <w:r>
        <w:fldChar w:fldCharType="separate"/>
      </w:r>
      <w:r>
        <w:t>99</w:t>
      </w:r>
      <w:r>
        <w:fldChar w:fldCharType="end"/>
      </w:r>
    </w:p>
    <w:p w14:paraId="58D782BE" w14:textId="77777777" w:rsidR="001D403F" w:rsidRPr="00CC3EF3" w:rsidRDefault="001D403F">
      <w:pPr>
        <w:pStyle w:val="TOC2"/>
        <w:rPr>
          <w:rFonts w:ascii="Aptos" w:eastAsia="Yu Mincho" w:hAnsi="Aptos"/>
          <w:kern w:val="2"/>
          <w:sz w:val="24"/>
          <w:szCs w:val="24"/>
          <w:lang w:eastAsia="ja-JP"/>
        </w:rPr>
      </w:pPr>
      <w:r>
        <w:t>7.7</w:t>
      </w:r>
      <w:r w:rsidRPr="00CC3EF3">
        <w:rPr>
          <w:rFonts w:ascii="Aptos" w:eastAsia="Yu Mincho" w:hAnsi="Aptos"/>
          <w:kern w:val="2"/>
          <w:sz w:val="24"/>
          <w:szCs w:val="24"/>
          <w:lang w:eastAsia="ja-JP"/>
        </w:rPr>
        <w:tab/>
      </w:r>
      <w:r>
        <w:t>KPIs for UE to network relaying in 5G system</w:t>
      </w:r>
      <w:r>
        <w:tab/>
      </w:r>
      <w:r>
        <w:fldChar w:fldCharType="begin"/>
      </w:r>
      <w:r>
        <w:instrText xml:space="preserve"> PAGEREF _Toc201930897 \h </w:instrText>
      </w:r>
      <w:r>
        <w:fldChar w:fldCharType="separate"/>
      </w:r>
      <w:r>
        <w:t>100</w:t>
      </w:r>
      <w:r>
        <w:fldChar w:fldCharType="end"/>
      </w:r>
    </w:p>
    <w:p w14:paraId="5EBF909B" w14:textId="77777777" w:rsidR="001D403F" w:rsidRPr="00CC3EF3" w:rsidRDefault="001D403F">
      <w:pPr>
        <w:pStyle w:val="TOC2"/>
        <w:rPr>
          <w:rFonts w:ascii="Aptos" w:eastAsia="Yu Mincho" w:hAnsi="Aptos"/>
          <w:kern w:val="2"/>
          <w:sz w:val="24"/>
          <w:szCs w:val="24"/>
          <w:lang w:eastAsia="ja-JP"/>
        </w:rPr>
      </w:pPr>
      <w:r>
        <w:rPr>
          <w:lang w:eastAsia="zh-CN"/>
        </w:rPr>
        <w:t>7.8</w:t>
      </w:r>
      <w:r w:rsidRPr="00CC3EF3">
        <w:rPr>
          <w:rFonts w:ascii="Aptos" w:eastAsia="Yu Mincho" w:hAnsi="Aptos"/>
          <w:kern w:val="2"/>
          <w:sz w:val="24"/>
          <w:szCs w:val="24"/>
          <w:lang w:eastAsia="ja-JP"/>
        </w:rPr>
        <w:tab/>
      </w:r>
      <w:r>
        <w:rPr>
          <w:lang w:eastAsia="zh-CN"/>
        </w:rPr>
        <w:t>KPIs for 5G Timing Resiliency</w:t>
      </w:r>
      <w:r>
        <w:tab/>
      </w:r>
      <w:r>
        <w:fldChar w:fldCharType="begin"/>
      </w:r>
      <w:r>
        <w:instrText xml:space="preserve"> PAGEREF _Toc201930898 \h </w:instrText>
      </w:r>
      <w:r>
        <w:fldChar w:fldCharType="separate"/>
      </w:r>
      <w:r>
        <w:t>101</w:t>
      </w:r>
      <w:r>
        <w:fldChar w:fldCharType="end"/>
      </w:r>
    </w:p>
    <w:p w14:paraId="761B857D" w14:textId="77777777" w:rsidR="001D403F" w:rsidRPr="00CC3EF3" w:rsidRDefault="001D403F">
      <w:pPr>
        <w:pStyle w:val="TOC2"/>
        <w:rPr>
          <w:rFonts w:ascii="Aptos" w:eastAsia="Yu Mincho" w:hAnsi="Aptos"/>
          <w:kern w:val="2"/>
          <w:sz w:val="24"/>
          <w:szCs w:val="24"/>
          <w:lang w:eastAsia="ja-JP"/>
        </w:rPr>
      </w:pPr>
      <w:r>
        <w:t>7.9</w:t>
      </w:r>
      <w:r w:rsidRPr="00CC3EF3">
        <w:rPr>
          <w:rFonts w:ascii="Aptos" w:eastAsia="Yu Mincho" w:hAnsi="Aptos"/>
          <w:kern w:val="2"/>
          <w:sz w:val="24"/>
          <w:szCs w:val="24"/>
          <w:lang w:eastAsia="ja-JP"/>
        </w:rPr>
        <w:tab/>
      </w:r>
      <w:r>
        <w:t>KPI</w:t>
      </w:r>
      <w:r>
        <w:rPr>
          <w:lang w:eastAsia="zh-CN"/>
        </w:rPr>
        <w:t>s</w:t>
      </w:r>
      <w:r>
        <w:t xml:space="preserve"> for ranging based services</w:t>
      </w:r>
      <w:r>
        <w:tab/>
      </w:r>
      <w:r>
        <w:fldChar w:fldCharType="begin"/>
      </w:r>
      <w:r>
        <w:instrText xml:space="preserve"> PAGEREF _Toc201930899 \h </w:instrText>
      </w:r>
      <w:r>
        <w:fldChar w:fldCharType="separate"/>
      </w:r>
      <w:r>
        <w:t>102</w:t>
      </w:r>
      <w:r>
        <w:fldChar w:fldCharType="end"/>
      </w:r>
    </w:p>
    <w:p w14:paraId="18DCFDEE" w14:textId="77777777" w:rsidR="001D403F" w:rsidRPr="00CC3EF3" w:rsidRDefault="001D403F">
      <w:pPr>
        <w:pStyle w:val="TOC2"/>
        <w:rPr>
          <w:rFonts w:ascii="Aptos" w:eastAsia="Yu Mincho" w:hAnsi="Aptos"/>
          <w:kern w:val="2"/>
          <w:sz w:val="24"/>
          <w:szCs w:val="24"/>
          <w:lang w:eastAsia="ja-JP"/>
        </w:rPr>
      </w:pPr>
      <w:r>
        <w:t>7.10</w:t>
      </w:r>
      <w:r w:rsidRPr="00CC3EF3">
        <w:rPr>
          <w:rFonts w:ascii="Aptos" w:eastAsia="Yu Mincho" w:hAnsi="Aptos"/>
          <w:kern w:val="2"/>
          <w:sz w:val="24"/>
          <w:szCs w:val="24"/>
          <w:lang w:eastAsia="ja-JP"/>
        </w:rPr>
        <w:tab/>
      </w:r>
      <w:r>
        <w:t>KPIs for AI/ML model transfer in 5GS</w:t>
      </w:r>
      <w:r>
        <w:tab/>
      </w:r>
      <w:r>
        <w:fldChar w:fldCharType="begin"/>
      </w:r>
      <w:r>
        <w:instrText xml:space="preserve"> PAGEREF _Toc201930900 \h </w:instrText>
      </w:r>
      <w:r>
        <w:fldChar w:fldCharType="separate"/>
      </w:r>
      <w:r>
        <w:t>105</w:t>
      </w:r>
      <w:r>
        <w:fldChar w:fldCharType="end"/>
      </w:r>
    </w:p>
    <w:p w14:paraId="71064E21" w14:textId="77777777" w:rsidR="001D403F" w:rsidRPr="00CC3EF3" w:rsidRDefault="001D403F">
      <w:pPr>
        <w:pStyle w:val="TOC3"/>
        <w:rPr>
          <w:rFonts w:ascii="Aptos" w:eastAsia="Yu Mincho" w:hAnsi="Aptos"/>
          <w:kern w:val="2"/>
          <w:sz w:val="24"/>
          <w:szCs w:val="24"/>
          <w:lang w:eastAsia="ja-JP"/>
        </w:rPr>
      </w:pPr>
      <w:r>
        <w:rPr>
          <w:lang w:eastAsia="zh-CN"/>
        </w:rPr>
        <w:t>7.10.1</w:t>
      </w:r>
      <w:r w:rsidRPr="00CC3EF3">
        <w:rPr>
          <w:rFonts w:ascii="Aptos" w:eastAsia="Yu Mincho" w:hAnsi="Aptos"/>
          <w:kern w:val="2"/>
          <w:sz w:val="24"/>
          <w:szCs w:val="24"/>
          <w:lang w:eastAsia="ja-JP"/>
        </w:rPr>
        <w:tab/>
      </w:r>
      <w:r>
        <w:rPr>
          <w:lang w:eastAsia="zh-CN"/>
        </w:rPr>
        <w:t>KPI requirement for direct network connection</w:t>
      </w:r>
      <w:r>
        <w:tab/>
      </w:r>
      <w:r>
        <w:fldChar w:fldCharType="begin"/>
      </w:r>
      <w:r>
        <w:instrText xml:space="preserve"> PAGEREF _Toc201930901 \h </w:instrText>
      </w:r>
      <w:r>
        <w:fldChar w:fldCharType="separate"/>
      </w:r>
      <w:r>
        <w:t>105</w:t>
      </w:r>
      <w:r>
        <w:fldChar w:fldCharType="end"/>
      </w:r>
    </w:p>
    <w:p w14:paraId="19F02A72" w14:textId="77777777" w:rsidR="001D403F" w:rsidRPr="00CC3EF3" w:rsidRDefault="001D403F">
      <w:pPr>
        <w:pStyle w:val="TOC3"/>
        <w:rPr>
          <w:rFonts w:ascii="Aptos" w:eastAsia="Yu Mincho" w:hAnsi="Aptos"/>
          <w:kern w:val="2"/>
          <w:sz w:val="24"/>
          <w:szCs w:val="24"/>
          <w:lang w:eastAsia="ja-JP"/>
        </w:rPr>
      </w:pPr>
      <w:r>
        <w:rPr>
          <w:lang w:eastAsia="zh-CN"/>
        </w:rPr>
        <w:t>7.10.2</w:t>
      </w:r>
      <w:r w:rsidRPr="00CC3EF3">
        <w:rPr>
          <w:rFonts w:ascii="Aptos" w:eastAsia="Yu Mincho" w:hAnsi="Aptos"/>
          <w:kern w:val="2"/>
          <w:sz w:val="24"/>
          <w:szCs w:val="24"/>
          <w:lang w:eastAsia="ja-JP"/>
        </w:rPr>
        <w:tab/>
      </w:r>
      <w:r>
        <w:rPr>
          <w:lang w:eastAsia="zh-CN"/>
        </w:rPr>
        <w:t>KPI requirement for direct device connection</w:t>
      </w:r>
      <w:r>
        <w:tab/>
      </w:r>
      <w:r>
        <w:fldChar w:fldCharType="begin"/>
      </w:r>
      <w:r>
        <w:instrText xml:space="preserve"> PAGEREF _Toc201930902 \h </w:instrText>
      </w:r>
      <w:r>
        <w:fldChar w:fldCharType="separate"/>
      </w:r>
      <w:r>
        <w:t>107</w:t>
      </w:r>
      <w:r>
        <w:fldChar w:fldCharType="end"/>
      </w:r>
    </w:p>
    <w:p w14:paraId="2D9924F7" w14:textId="77777777" w:rsidR="001D403F" w:rsidRPr="00CC3EF3" w:rsidRDefault="001D403F">
      <w:pPr>
        <w:pStyle w:val="TOC2"/>
        <w:rPr>
          <w:rFonts w:ascii="Aptos" w:eastAsia="Yu Mincho" w:hAnsi="Aptos"/>
          <w:kern w:val="2"/>
          <w:sz w:val="24"/>
          <w:szCs w:val="24"/>
          <w:lang w:eastAsia="ja-JP"/>
        </w:rPr>
      </w:pPr>
      <w:r>
        <w:t>7.11</w:t>
      </w:r>
      <w:r w:rsidRPr="00CC3EF3">
        <w:rPr>
          <w:rFonts w:ascii="Aptos" w:eastAsia="Yu Mincho" w:hAnsi="Aptos"/>
          <w:kern w:val="2"/>
          <w:sz w:val="24"/>
          <w:szCs w:val="24"/>
          <w:lang w:eastAsia="ja-JP"/>
        </w:rPr>
        <w:tab/>
      </w:r>
      <w:r>
        <w:t xml:space="preserve">KPIs for </w:t>
      </w:r>
      <w:r w:rsidRPr="0017546E">
        <w:rPr>
          <w:rFonts w:eastAsia="Malgun Gothic"/>
        </w:rPr>
        <w:t>tactile and multi-modal communication s</w:t>
      </w:r>
      <w:r>
        <w:t>ervice</w:t>
      </w:r>
      <w:r>
        <w:tab/>
      </w:r>
      <w:r>
        <w:fldChar w:fldCharType="begin"/>
      </w:r>
      <w:r>
        <w:instrText xml:space="preserve"> PAGEREF _Toc201930903 \h </w:instrText>
      </w:r>
      <w:r>
        <w:fldChar w:fldCharType="separate"/>
      </w:r>
      <w:r>
        <w:t>108</w:t>
      </w:r>
      <w:r>
        <w:fldChar w:fldCharType="end"/>
      </w:r>
    </w:p>
    <w:p w14:paraId="672BF17E" w14:textId="77777777" w:rsidR="001D403F" w:rsidRPr="00CC3EF3" w:rsidRDefault="001D403F">
      <w:pPr>
        <w:pStyle w:val="TOC2"/>
        <w:rPr>
          <w:rFonts w:ascii="Aptos" w:eastAsia="Yu Mincho" w:hAnsi="Aptos"/>
          <w:kern w:val="2"/>
          <w:sz w:val="24"/>
          <w:szCs w:val="24"/>
          <w:lang w:eastAsia="ja-JP"/>
        </w:rPr>
      </w:pPr>
      <w:r>
        <w:t>7.12</w:t>
      </w:r>
      <w:r w:rsidRPr="00CC3EF3">
        <w:rPr>
          <w:rFonts w:ascii="Aptos" w:eastAsia="Yu Mincho" w:hAnsi="Aptos"/>
          <w:kern w:val="2"/>
          <w:sz w:val="24"/>
          <w:szCs w:val="24"/>
          <w:lang w:eastAsia="ja-JP"/>
        </w:rPr>
        <w:tab/>
      </w:r>
      <w:r>
        <w:t>KPIs for direct device connection for Public Safety</w:t>
      </w:r>
      <w:r>
        <w:tab/>
      </w:r>
      <w:r>
        <w:fldChar w:fldCharType="begin"/>
      </w:r>
      <w:r>
        <w:instrText xml:space="preserve"> PAGEREF _Toc201930904 \h </w:instrText>
      </w:r>
      <w:r>
        <w:fldChar w:fldCharType="separate"/>
      </w:r>
      <w:r>
        <w:t>111</w:t>
      </w:r>
      <w:r>
        <w:fldChar w:fldCharType="end"/>
      </w:r>
    </w:p>
    <w:p w14:paraId="1BDC5FD8" w14:textId="77777777" w:rsidR="001D403F" w:rsidRPr="00CC3EF3" w:rsidRDefault="001D403F">
      <w:pPr>
        <w:pStyle w:val="TOC1"/>
        <w:rPr>
          <w:rFonts w:ascii="Aptos" w:eastAsia="Yu Mincho" w:hAnsi="Aptos"/>
          <w:kern w:val="2"/>
          <w:sz w:val="24"/>
          <w:szCs w:val="24"/>
          <w:lang w:eastAsia="ja-JP"/>
        </w:rPr>
      </w:pPr>
      <w:r>
        <w:lastRenderedPageBreak/>
        <w:t>8</w:t>
      </w:r>
      <w:r w:rsidRPr="00CC3EF3">
        <w:rPr>
          <w:rFonts w:ascii="Aptos" w:eastAsia="Yu Mincho" w:hAnsi="Aptos"/>
          <w:kern w:val="2"/>
          <w:sz w:val="24"/>
          <w:szCs w:val="24"/>
          <w:lang w:eastAsia="ja-JP"/>
        </w:rPr>
        <w:tab/>
      </w:r>
      <w:r>
        <w:t>Security</w:t>
      </w:r>
      <w:r>
        <w:tab/>
      </w:r>
      <w:r>
        <w:fldChar w:fldCharType="begin"/>
      </w:r>
      <w:r>
        <w:instrText xml:space="preserve"> PAGEREF _Toc201930905 \h </w:instrText>
      </w:r>
      <w:r>
        <w:fldChar w:fldCharType="separate"/>
      </w:r>
      <w:r>
        <w:t>111</w:t>
      </w:r>
      <w:r>
        <w:fldChar w:fldCharType="end"/>
      </w:r>
    </w:p>
    <w:p w14:paraId="7055989D" w14:textId="77777777" w:rsidR="001D403F" w:rsidRPr="00CC3EF3" w:rsidRDefault="001D403F">
      <w:pPr>
        <w:pStyle w:val="TOC2"/>
        <w:rPr>
          <w:rFonts w:ascii="Aptos" w:eastAsia="Yu Mincho" w:hAnsi="Aptos"/>
          <w:kern w:val="2"/>
          <w:sz w:val="24"/>
          <w:szCs w:val="24"/>
          <w:lang w:eastAsia="ja-JP"/>
        </w:rPr>
      </w:pPr>
      <w:r>
        <w:t>8.1</w:t>
      </w:r>
      <w:r w:rsidRPr="00CC3EF3">
        <w:rPr>
          <w:rFonts w:ascii="Aptos" w:eastAsia="Yu Mincho" w:hAnsi="Aptos"/>
          <w:kern w:val="2"/>
          <w:sz w:val="24"/>
          <w:szCs w:val="24"/>
          <w:lang w:eastAsia="ja-JP"/>
        </w:rPr>
        <w:tab/>
      </w:r>
      <w:r>
        <w:t>Description</w:t>
      </w:r>
      <w:r>
        <w:tab/>
      </w:r>
      <w:r>
        <w:fldChar w:fldCharType="begin"/>
      </w:r>
      <w:r>
        <w:instrText xml:space="preserve"> PAGEREF _Toc201930906 \h </w:instrText>
      </w:r>
      <w:r>
        <w:fldChar w:fldCharType="separate"/>
      </w:r>
      <w:r>
        <w:t>111</w:t>
      </w:r>
      <w:r>
        <w:fldChar w:fldCharType="end"/>
      </w:r>
    </w:p>
    <w:p w14:paraId="1ECCB340" w14:textId="77777777" w:rsidR="001D403F" w:rsidRPr="00CC3EF3" w:rsidRDefault="001D403F">
      <w:pPr>
        <w:pStyle w:val="TOC2"/>
        <w:rPr>
          <w:rFonts w:ascii="Aptos" w:eastAsia="Yu Mincho" w:hAnsi="Aptos"/>
          <w:kern w:val="2"/>
          <w:sz w:val="24"/>
          <w:szCs w:val="24"/>
          <w:lang w:eastAsia="ja-JP"/>
        </w:rPr>
      </w:pPr>
      <w:r>
        <w:t>8.2</w:t>
      </w:r>
      <w:r w:rsidRPr="00CC3EF3">
        <w:rPr>
          <w:rFonts w:ascii="Aptos" w:eastAsia="Yu Mincho" w:hAnsi="Aptos"/>
          <w:kern w:val="2"/>
          <w:sz w:val="24"/>
          <w:szCs w:val="24"/>
          <w:lang w:eastAsia="ja-JP"/>
        </w:rPr>
        <w:tab/>
      </w:r>
      <w:r>
        <w:t>General</w:t>
      </w:r>
      <w:r>
        <w:tab/>
      </w:r>
      <w:r>
        <w:fldChar w:fldCharType="begin"/>
      </w:r>
      <w:r>
        <w:instrText xml:space="preserve"> PAGEREF _Toc201930907 \h </w:instrText>
      </w:r>
      <w:r>
        <w:fldChar w:fldCharType="separate"/>
      </w:r>
      <w:r>
        <w:t>111</w:t>
      </w:r>
      <w:r>
        <w:fldChar w:fldCharType="end"/>
      </w:r>
    </w:p>
    <w:p w14:paraId="2E056D9A" w14:textId="77777777" w:rsidR="001D403F" w:rsidRPr="00CC3EF3" w:rsidRDefault="001D403F">
      <w:pPr>
        <w:pStyle w:val="TOC2"/>
        <w:rPr>
          <w:rFonts w:ascii="Aptos" w:eastAsia="Yu Mincho" w:hAnsi="Aptos"/>
          <w:kern w:val="2"/>
          <w:sz w:val="24"/>
          <w:szCs w:val="24"/>
          <w:lang w:eastAsia="ja-JP"/>
        </w:rPr>
      </w:pPr>
      <w:r>
        <w:rPr>
          <w:lang w:eastAsia="zh-CN"/>
        </w:rPr>
        <w:t>8.3</w:t>
      </w:r>
      <w:r w:rsidRPr="00CC3EF3">
        <w:rPr>
          <w:rFonts w:ascii="Aptos" w:eastAsia="Yu Mincho" w:hAnsi="Aptos"/>
          <w:kern w:val="2"/>
          <w:sz w:val="24"/>
          <w:szCs w:val="24"/>
          <w:lang w:eastAsia="ja-JP"/>
        </w:rPr>
        <w:tab/>
      </w:r>
      <w:r>
        <w:rPr>
          <w:lang w:eastAsia="zh-CN"/>
        </w:rPr>
        <w:t>Authentication</w:t>
      </w:r>
      <w:r>
        <w:tab/>
      </w:r>
      <w:r>
        <w:fldChar w:fldCharType="begin"/>
      </w:r>
      <w:r>
        <w:instrText xml:space="preserve"> PAGEREF _Toc201930908 \h </w:instrText>
      </w:r>
      <w:r>
        <w:fldChar w:fldCharType="separate"/>
      </w:r>
      <w:r>
        <w:t>112</w:t>
      </w:r>
      <w:r>
        <w:fldChar w:fldCharType="end"/>
      </w:r>
    </w:p>
    <w:p w14:paraId="214A6E23" w14:textId="77777777" w:rsidR="001D403F" w:rsidRPr="00CC3EF3" w:rsidRDefault="001D403F">
      <w:pPr>
        <w:pStyle w:val="TOC2"/>
        <w:rPr>
          <w:rFonts w:ascii="Aptos" w:eastAsia="Yu Mincho" w:hAnsi="Aptos"/>
          <w:kern w:val="2"/>
          <w:sz w:val="24"/>
          <w:szCs w:val="24"/>
          <w:lang w:eastAsia="ja-JP"/>
        </w:rPr>
      </w:pPr>
      <w:r>
        <w:rPr>
          <w:lang w:eastAsia="zh-CN"/>
        </w:rPr>
        <w:t>8.4</w:t>
      </w:r>
      <w:r w:rsidRPr="00CC3EF3">
        <w:rPr>
          <w:rFonts w:ascii="Aptos" w:eastAsia="Yu Mincho" w:hAnsi="Aptos"/>
          <w:kern w:val="2"/>
          <w:sz w:val="24"/>
          <w:szCs w:val="24"/>
          <w:lang w:eastAsia="ja-JP"/>
        </w:rPr>
        <w:tab/>
      </w:r>
      <w:r>
        <w:rPr>
          <w:lang w:eastAsia="zh-CN"/>
        </w:rPr>
        <w:t>Authorization</w:t>
      </w:r>
      <w:r>
        <w:tab/>
      </w:r>
      <w:r>
        <w:fldChar w:fldCharType="begin"/>
      </w:r>
      <w:r>
        <w:instrText xml:space="preserve"> PAGEREF _Toc201930909 \h </w:instrText>
      </w:r>
      <w:r>
        <w:fldChar w:fldCharType="separate"/>
      </w:r>
      <w:r>
        <w:t>113</w:t>
      </w:r>
      <w:r>
        <w:fldChar w:fldCharType="end"/>
      </w:r>
    </w:p>
    <w:p w14:paraId="3F6FE93D" w14:textId="77777777" w:rsidR="001D403F" w:rsidRPr="00CC3EF3" w:rsidRDefault="001D403F">
      <w:pPr>
        <w:pStyle w:val="TOC2"/>
        <w:rPr>
          <w:rFonts w:ascii="Aptos" w:eastAsia="Yu Mincho" w:hAnsi="Aptos"/>
          <w:kern w:val="2"/>
          <w:sz w:val="24"/>
          <w:szCs w:val="24"/>
          <w:lang w:eastAsia="ja-JP"/>
        </w:rPr>
      </w:pPr>
      <w:r>
        <w:t>8.5</w:t>
      </w:r>
      <w:r w:rsidRPr="00CC3EF3">
        <w:rPr>
          <w:rFonts w:ascii="Aptos" w:eastAsia="Yu Mincho" w:hAnsi="Aptos"/>
          <w:kern w:val="2"/>
          <w:sz w:val="24"/>
          <w:szCs w:val="24"/>
          <w:lang w:eastAsia="ja-JP"/>
        </w:rPr>
        <w:tab/>
      </w:r>
      <w:r>
        <w:t>Identity management</w:t>
      </w:r>
      <w:r>
        <w:tab/>
      </w:r>
      <w:r>
        <w:fldChar w:fldCharType="begin"/>
      </w:r>
      <w:r>
        <w:instrText xml:space="preserve"> PAGEREF _Toc201930910 \h </w:instrText>
      </w:r>
      <w:r>
        <w:fldChar w:fldCharType="separate"/>
      </w:r>
      <w:r>
        <w:t>113</w:t>
      </w:r>
      <w:r>
        <w:fldChar w:fldCharType="end"/>
      </w:r>
    </w:p>
    <w:p w14:paraId="4353AFAA" w14:textId="77777777" w:rsidR="001D403F" w:rsidRPr="00CC3EF3" w:rsidRDefault="001D403F">
      <w:pPr>
        <w:pStyle w:val="TOC2"/>
        <w:rPr>
          <w:rFonts w:ascii="Aptos" w:eastAsia="Yu Mincho" w:hAnsi="Aptos"/>
          <w:kern w:val="2"/>
          <w:sz w:val="24"/>
          <w:szCs w:val="24"/>
          <w:lang w:eastAsia="ja-JP"/>
        </w:rPr>
      </w:pPr>
      <w:r>
        <w:t>8.6</w:t>
      </w:r>
      <w:r w:rsidRPr="00CC3EF3">
        <w:rPr>
          <w:rFonts w:ascii="Aptos" w:eastAsia="Yu Mincho" w:hAnsi="Aptos"/>
          <w:kern w:val="2"/>
          <w:sz w:val="24"/>
          <w:szCs w:val="24"/>
          <w:lang w:eastAsia="ja-JP"/>
        </w:rPr>
        <w:tab/>
      </w:r>
      <w:r>
        <w:t>Regulatory</w:t>
      </w:r>
      <w:r>
        <w:tab/>
      </w:r>
      <w:r>
        <w:fldChar w:fldCharType="begin"/>
      </w:r>
      <w:r>
        <w:instrText xml:space="preserve"> PAGEREF _Toc201930911 \h </w:instrText>
      </w:r>
      <w:r>
        <w:fldChar w:fldCharType="separate"/>
      </w:r>
      <w:r>
        <w:t>114</w:t>
      </w:r>
      <w:r>
        <w:fldChar w:fldCharType="end"/>
      </w:r>
    </w:p>
    <w:p w14:paraId="7C86D2D0" w14:textId="77777777" w:rsidR="001D403F" w:rsidRPr="00CC3EF3" w:rsidRDefault="001D403F">
      <w:pPr>
        <w:pStyle w:val="TOC2"/>
        <w:rPr>
          <w:rFonts w:ascii="Aptos" w:eastAsia="Yu Mincho" w:hAnsi="Aptos"/>
          <w:kern w:val="2"/>
          <w:sz w:val="24"/>
          <w:szCs w:val="24"/>
          <w:lang w:eastAsia="ja-JP"/>
        </w:rPr>
      </w:pPr>
      <w:r>
        <w:rPr>
          <w:lang w:eastAsia="zh-CN"/>
        </w:rPr>
        <w:t>8.7</w:t>
      </w:r>
      <w:r w:rsidRPr="00CC3EF3">
        <w:rPr>
          <w:rFonts w:ascii="Aptos" w:eastAsia="Yu Mincho" w:hAnsi="Aptos"/>
          <w:kern w:val="2"/>
          <w:sz w:val="24"/>
          <w:szCs w:val="24"/>
          <w:lang w:eastAsia="ja-JP"/>
        </w:rPr>
        <w:tab/>
      </w:r>
      <w:r>
        <w:rPr>
          <w:lang w:eastAsia="zh-CN"/>
        </w:rPr>
        <w:t>Fraud protection</w:t>
      </w:r>
      <w:r>
        <w:tab/>
      </w:r>
      <w:r>
        <w:fldChar w:fldCharType="begin"/>
      </w:r>
      <w:r>
        <w:instrText xml:space="preserve"> PAGEREF _Toc201930912 \h </w:instrText>
      </w:r>
      <w:r>
        <w:fldChar w:fldCharType="separate"/>
      </w:r>
      <w:r>
        <w:t>114</w:t>
      </w:r>
      <w:r>
        <w:fldChar w:fldCharType="end"/>
      </w:r>
    </w:p>
    <w:p w14:paraId="5B526F65" w14:textId="77777777" w:rsidR="001D403F" w:rsidRPr="00CC3EF3" w:rsidRDefault="001D403F">
      <w:pPr>
        <w:pStyle w:val="TOC2"/>
        <w:rPr>
          <w:rFonts w:ascii="Aptos" w:eastAsia="Yu Mincho" w:hAnsi="Aptos"/>
          <w:kern w:val="2"/>
          <w:sz w:val="24"/>
          <w:szCs w:val="24"/>
          <w:lang w:eastAsia="ja-JP"/>
        </w:rPr>
      </w:pPr>
      <w:r>
        <w:rPr>
          <w:lang w:eastAsia="zh-CN"/>
        </w:rPr>
        <w:t>8.8</w:t>
      </w:r>
      <w:r w:rsidRPr="00CC3EF3">
        <w:rPr>
          <w:rFonts w:ascii="Aptos" w:eastAsia="Yu Mincho" w:hAnsi="Aptos"/>
          <w:kern w:val="2"/>
          <w:sz w:val="24"/>
          <w:szCs w:val="24"/>
          <w:lang w:eastAsia="ja-JP"/>
        </w:rPr>
        <w:tab/>
      </w:r>
      <w:r>
        <w:rPr>
          <w:lang w:eastAsia="zh-CN"/>
        </w:rPr>
        <w:t>Resource efficiency</w:t>
      </w:r>
      <w:r>
        <w:tab/>
      </w:r>
      <w:r>
        <w:fldChar w:fldCharType="begin"/>
      </w:r>
      <w:r>
        <w:instrText xml:space="preserve"> PAGEREF _Toc201930913 \h </w:instrText>
      </w:r>
      <w:r>
        <w:fldChar w:fldCharType="separate"/>
      </w:r>
      <w:r>
        <w:t>114</w:t>
      </w:r>
      <w:r>
        <w:fldChar w:fldCharType="end"/>
      </w:r>
    </w:p>
    <w:p w14:paraId="04885D05" w14:textId="77777777" w:rsidR="001D403F" w:rsidRPr="00CC3EF3" w:rsidRDefault="001D403F">
      <w:pPr>
        <w:pStyle w:val="TOC2"/>
        <w:rPr>
          <w:rFonts w:ascii="Aptos" w:eastAsia="Yu Mincho" w:hAnsi="Aptos"/>
          <w:kern w:val="2"/>
          <w:sz w:val="24"/>
          <w:szCs w:val="24"/>
          <w:lang w:eastAsia="ja-JP"/>
        </w:rPr>
      </w:pPr>
      <w:r>
        <w:t>8.9</w:t>
      </w:r>
      <w:r w:rsidRPr="00CC3EF3">
        <w:rPr>
          <w:rFonts w:ascii="Aptos" w:eastAsia="Yu Mincho" w:hAnsi="Aptos"/>
          <w:kern w:val="2"/>
          <w:sz w:val="24"/>
          <w:szCs w:val="24"/>
          <w:lang w:eastAsia="ja-JP"/>
        </w:rPr>
        <w:tab/>
      </w:r>
      <w:r>
        <w:t>Data security and privacy</w:t>
      </w:r>
      <w:r>
        <w:tab/>
      </w:r>
      <w:r>
        <w:fldChar w:fldCharType="begin"/>
      </w:r>
      <w:r>
        <w:instrText xml:space="preserve"> PAGEREF _Toc201930914 \h </w:instrText>
      </w:r>
      <w:r>
        <w:fldChar w:fldCharType="separate"/>
      </w:r>
      <w:r>
        <w:t>114</w:t>
      </w:r>
      <w:r>
        <w:fldChar w:fldCharType="end"/>
      </w:r>
    </w:p>
    <w:p w14:paraId="7E654ECC" w14:textId="77777777" w:rsidR="001D403F" w:rsidRPr="00CC3EF3" w:rsidRDefault="001D403F">
      <w:pPr>
        <w:pStyle w:val="TOC2"/>
        <w:rPr>
          <w:rFonts w:ascii="Aptos" w:eastAsia="Yu Mincho" w:hAnsi="Aptos"/>
          <w:kern w:val="2"/>
          <w:sz w:val="24"/>
          <w:szCs w:val="24"/>
          <w:lang w:eastAsia="ja-JP"/>
        </w:rPr>
      </w:pPr>
      <w:r>
        <w:rPr>
          <w:lang w:eastAsia="zh-CN"/>
        </w:rPr>
        <w:t>8.10</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_Toc201930915 \h </w:instrText>
      </w:r>
      <w:r>
        <w:fldChar w:fldCharType="separate"/>
      </w:r>
      <w:r>
        <w:t>115</w:t>
      </w:r>
      <w:r>
        <w:fldChar w:fldCharType="end"/>
      </w:r>
    </w:p>
    <w:p w14:paraId="0F8CDAFA" w14:textId="77777777" w:rsidR="001D403F" w:rsidRPr="00CC3EF3" w:rsidRDefault="001D403F">
      <w:pPr>
        <w:pStyle w:val="TOC1"/>
        <w:rPr>
          <w:rFonts w:ascii="Aptos" w:eastAsia="Yu Mincho" w:hAnsi="Aptos"/>
          <w:kern w:val="2"/>
          <w:sz w:val="24"/>
          <w:szCs w:val="24"/>
          <w:lang w:eastAsia="ja-JP"/>
        </w:rPr>
      </w:pPr>
      <w:r>
        <w:t>9</w:t>
      </w:r>
      <w:r w:rsidRPr="00CC3EF3">
        <w:rPr>
          <w:rFonts w:ascii="Aptos" w:eastAsia="Yu Mincho" w:hAnsi="Aptos"/>
          <w:kern w:val="2"/>
          <w:sz w:val="24"/>
          <w:szCs w:val="24"/>
          <w:lang w:eastAsia="ja-JP"/>
        </w:rPr>
        <w:tab/>
      </w:r>
      <w:r>
        <w:t>Charging aspects</w:t>
      </w:r>
      <w:r>
        <w:tab/>
      </w:r>
      <w:r>
        <w:fldChar w:fldCharType="begin"/>
      </w:r>
      <w:r>
        <w:instrText xml:space="preserve"> PAGEREF _Toc201930916 \h </w:instrText>
      </w:r>
      <w:r>
        <w:fldChar w:fldCharType="separate"/>
      </w:r>
      <w:r>
        <w:t>115</w:t>
      </w:r>
      <w:r>
        <w:fldChar w:fldCharType="end"/>
      </w:r>
    </w:p>
    <w:p w14:paraId="29B96DD5" w14:textId="77777777" w:rsidR="001D403F" w:rsidRPr="00CC3EF3" w:rsidRDefault="001D403F">
      <w:pPr>
        <w:pStyle w:val="TOC2"/>
        <w:rPr>
          <w:rFonts w:ascii="Aptos" w:eastAsia="Yu Mincho" w:hAnsi="Aptos"/>
          <w:kern w:val="2"/>
          <w:sz w:val="24"/>
          <w:szCs w:val="24"/>
          <w:lang w:eastAsia="ja-JP"/>
        </w:rPr>
      </w:pPr>
      <w:r>
        <w:t>9.1</w:t>
      </w:r>
      <w:r w:rsidRPr="00CC3EF3">
        <w:rPr>
          <w:rFonts w:ascii="Aptos" w:eastAsia="Yu Mincho" w:hAnsi="Aptos"/>
          <w:kern w:val="2"/>
          <w:sz w:val="24"/>
          <w:szCs w:val="24"/>
          <w:lang w:eastAsia="ja-JP"/>
        </w:rPr>
        <w:tab/>
      </w:r>
      <w:r>
        <w:t>General</w:t>
      </w:r>
      <w:r>
        <w:tab/>
      </w:r>
      <w:r>
        <w:fldChar w:fldCharType="begin"/>
      </w:r>
      <w:r>
        <w:instrText xml:space="preserve"> PAGEREF _Toc201930917 \h </w:instrText>
      </w:r>
      <w:r>
        <w:fldChar w:fldCharType="separate"/>
      </w:r>
      <w:r>
        <w:t>115</w:t>
      </w:r>
      <w:r>
        <w:fldChar w:fldCharType="end"/>
      </w:r>
    </w:p>
    <w:p w14:paraId="49B74305" w14:textId="77777777" w:rsidR="001D403F" w:rsidRPr="00CC3EF3" w:rsidRDefault="001D403F">
      <w:pPr>
        <w:pStyle w:val="TOC2"/>
        <w:rPr>
          <w:rFonts w:ascii="Aptos" w:eastAsia="Yu Mincho" w:hAnsi="Aptos"/>
          <w:kern w:val="2"/>
          <w:sz w:val="24"/>
          <w:szCs w:val="24"/>
          <w:lang w:eastAsia="ja-JP"/>
        </w:rPr>
      </w:pPr>
      <w:r>
        <w:rPr>
          <w:lang w:eastAsia="zh-CN"/>
        </w:rPr>
        <w:t>9.2</w:t>
      </w:r>
      <w:r w:rsidRPr="00CC3EF3">
        <w:rPr>
          <w:rFonts w:ascii="Aptos" w:eastAsia="Yu Mincho" w:hAnsi="Aptos"/>
          <w:kern w:val="2"/>
          <w:sz w:val="24"/>
          <w:szCs w:val="24"/>
          <w:lang w:eastAsia="ja-JP"/>
        </w:rPr>
        <w:tab/>
      </w:r>
      <w:r>
        <w:rPr>
          <w:lang w:eastAsia="zh-CN"/>
        </w:rPr>
        <w:t>5G LAN</w:t>
      </w:r>
      <w:r>
        <w:tab/>
      </w:r>
      <w:r>
        <w:fldChar w:fldCharType="begin"/>
      </w:r>
      <w:r>
        <w:instrText xml:space="preserve"> PAGEREF _Toc201930918 \h </w:instrText>
      </w:r>
      <w:r>
        <w:fldChar w:fldCharType="separate"/>
      </w:r>
      <w:r>
        <w:t>115</w:t>
      </w:r>
      <w:r>
        <w:fldChar w:fldCharType="end"/>
      </w:r>
    </w:p>
    <w:p w14:paraId="1692EAF7" w14:textId="77777777" w:rsidR="001D403F" w:rsidRPr="00CC3EF3" w:rsidRDefault="001D403F">
      <w:pPr>
        <w:pStyle w:val="TOC2"/>
        <w:rPr>
          <w:rFonts w:ascii="Aptos" w:eastAsia="Yu Mincho" w:hAnsi="Aptos"/>
          <w:kern w:val="2"/>
          <w:sz w:val="24"/>
          <w:szCs w:val="24"/>
          <w:lang w:eastAsia="ja-JP"/>
        </w:rPr>
      </w:pPr>
      <w:r>
        <w:rPr>
          <w:lang w:eastAsia="zh-CN"/>
        </w:rPr>
        <w:t>9.3</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_Toc201930919 \h </w:instrText>
      </w:r>
      <w:r>
        <w:fldChar w:fldCharType="separate"/>
      </w:r>
      <w:r>
        <w:t>116</w:t>
      </w:r>
      <w:r>
        <w:fldChar w:fldCharType="end"/>
      </w:r>
    </w:p>
    <w:p w14:paraId="1D4CB889" w14:textId="77777777" w:rsidR="001D403F" w:rsidRPr="000E4356" w:rsidRDefault="001D403F">
      <w:pPr>
        <w:pStyle w:val="TOC2"/>
        <w:rPr>
          <w:rFonts w:ascii="Aptos" w:eastAsia="Yu Mincho" w:hAnsi="Aptos"/>
          <w:kern w:val="2"/>
          <w:sz w:val="24"/>
          <w:szCs w:val="24"/>
          <w:lang w:val="fr-FR" w:eastAsia="ja-JP"/>
        </w:rPr>
      </w:pPr>
      <w:r w:rsidRPr="000E4356">
        <w:rPr>
          <w:lang w:val="fr-FR" w:eastAsia="zh-CN"/>
        </w:rPr>
        <w:t>9.4</w:t>
      </w:r>
      <w:r w:rsidRPr="000E4356">
        <w:rPr>
          <w:rFonts w:ascii="Aptos" w:eastAsia="Yu Mincho" w:hAnsi="Aptos"/>
          <w:kern w:val="2"/>
          <w:sz w:val="24"/>
          <w:szCs w:val="24"/>
          <w:lang w:val="fr-FR" w:eastAsia="ja-JP"/>
        </w:rPr>
        <w:tab/>
      </w:r>
      <w:r w:rsidRPr="000E4356">
        <w:rPr>
          <w:lang w:val="fr-FR" w:eastAsia="zh-CN"/>
        </w:rPr>
        <w:t>Satellite Access</w:t>
      </w:r>
      <w:r w:rsidRPr="000E4356">
        <w:rPr>
          <w:lang w:val="fr-FR"/>
        </w:rPr>
        <w:tab/>
      </w:r>
      <w:r>
        <w:fldChar w:fldCharType="begin"/>
      </w:r>
      <w:r w:rsidRPr="000E4356">
        <w:rPr>
          <w:lang w:val="fr-FR"/>
        </w:rPr>
        <w:instrText xml:space="preserve"> PAGEREF _Toc201930920 \h </w:instrText>
      </w:r>
      <w:r>
        <w:fldChar w:fldCharType="separate"/>
      </w:r>
      <w:r w:rsidRPr="000E4356">
        <w:rPr>
          <w:lang w:val="fr-FR"/>
        </w:rPr>
        <w:t>116</w:t>
      </w:r>
      <w:r>
        <w:fldChar w:fldCharType="end"/>
      </w:r>
    </w:p>
    <w:p w14:paraId="23501917" w14:textId="77777777" w:rsidR="001D403F" w:rsidRPr="000E4356" w:rsidRDefault="001D403F">
      <w:pPr>
        <w:pStyle w:val="TOC8"/>
        <w:rPr>
          <w:rFonts w:ascii="Aptos" w:eastAsia="Yu Mincho" w:hAnsi="Aptos"/>
          <w:b w:val="0"/>
          <w:kern w:val="2"/>
          <w:sz w:val="24"/>
          <w:szCs w:val="24"/>
          <w:lang w:val="fr-FR" w:eastAsia="ja-JP"/>
        </w:rPr>
      </w:pPr>
      <w:r w:rsidRPr="0017546E">
        <w:rPr>
          <w:lang w:val="fr-FR"/>
        </w:rPr>
        <w:t>Annex A (informative): Void</w:t>
      </w:r>
      <w:r w:rsidRPr="000E4356">
        <w:rPr>
          <w:lang w:val="fr-FR"/>
        </w:rPr>
        <w:tab/>
      </w:r>
      <w:r>
        <w:fldChar w:fldCharType="begin"/>
      </w:r>
      <w:r w:rsidRPr="000E4356">
        <w:rPr>
          <w:lang w:val="fr-FR"/>
        </w:rPr>
        <w:instrText xml:space="preserve"> PAGEREF _Toc201930921 \h </w:instrText>
      </w:r>
      <w:r>
        <w:fldChar w:fldCharType="separate"/>
      </w:r>
      <w:r w:rsidRPr="000E4356">
        <w:rPr>
          <w:lang w:val="fr-FR"/>
        </w:rPr>
        <w:t>117</w:t>
      </w:r>
      <w:r>
        <w:fldChar w:fldCharType="end"/>
      </w:r>
    </w:p>
    <w:p w14:paraId="52DF5F78" w14:textId="77777777" w:rsidR="001D403F" w:rsidRPr="00CC3EF3" w:rsidRDefault="001D403F">
      <w:pPr>
        <w:pStyle w:val="TOC8"/>
        <w:rPr>
          <w:rFonts w:ascii="Aptos" w:eastAsia="Yu Mincho" w:hAnsi="Aptos"/>
          <w:b w:val="0"/>
          <w:kern w:val="2"/>
          <w:sz w:val="24"/>
          <w:szCs w:val="24"/>
          <w:lang w:eastAsia="ja-JP"/>
        </w:rPr>
      </w:pPr>
      <w:r w:rsidRPr="000E4356">
        <w:t>Annex B (informative): Void</w:t>
      </w:r>
      <w:r>
        <w:tab/>
      </w:r>
      <w:r>
        <w:fldChar w:fldCharType="begin"/>
      </w:r>
      <w:r>
        <w:instrText xml:space="preserve"> PAGEREF _Toc201930922 \h </w:instrText>
      </w:r>
      <w:r>
        <w:fldChar w:fldCharType="separate"/>
      </w:r>
      <w:r>
        <w:t>117</w:t>
      </w:r>
      <w:r>
        <w:fldChar w:fldCharType="end"/>
      </w:r>
    </w:p>
    <w:p w14:paraId="5E5E6FCF" w14:textId="77777777" w:rsidR="001D403F" w:rsidRPr="00CC3EF3" w:rsidRDefault="001D403F">
      <w:pPr>
        <w:pStyle w:val="TOC8"/>
        <w:rPr>
          <w:rFonts w:ascii="Aptos" w:eastAsia="Yu Mincho" w:hAnsi="Aptos"/>
          <w:b w:val="0"/>
          <w:kern w:val="2"/>
          <w:sz w:val="24"/>
          <w:szCs w:val="24"/>
          <w:lang w:eastAsia="ja-JP"/>
        </w:rPr>
      </w:pPr>
      <w:r>
        <w:t>Annex C (informative): Relation of communication service availability and reliability</w:t>
      </w:r>
      <w:r>
        <w:tab/>
      </w:r>
      <w:r>
        <w:fldChar w:fldCharType="begin"/>
      </w:r>
      <w:r>
        <w:instrText xml:space="preserve"> PAGEREF _Toc201930923 \h </w:instrText>
      </w:r>
      <w:r>
        <w:fldChar w:fldCharType="separate"/>
      </w:r>
      <w:r>
        <w:t>118</w:t>
      </w:r>
      <w:r>
        <w:fldChar w:fldCharType="end"/>
      </w:r>
    </w:p>
    <w:p w14:paraId="67F443A5" w14:textId="77777777" w:rsidR="001D403F" w:rsidRPr="00CC3EF3" w:rsidRDefault="001D403F">
      <w:pPr>
        <w:pStyle w:val="TOC8"/>
        <w:rPr>
          <w:rFonts w:ascii="Aptos" w:eastAsia="Yu Mincho" w:hAnsi="Aptos"/>
          <w:b w:val="0"/>
          <w:kern w:val="2"/>
          <w:sz w:val="24"/>
          <w:szCs w:val="24"/>
          <w:lang w:eastAsia="ja-JP"/>
        </w:rPr>
      </w:pPr>
      <w:r>
        <w:t>Annex D (informative): Critical-communication use cases</w:t>
      </w:r>
      <w:r>
        <w:tab/>
      </w:r>
      <w:r>
        <w:fldChar w:fldCharType="begin"/>
      </w:r>
      <w:r>
        <w:instrText xml:space="preserve"> PAGEREF _Toc201930924 \h </w:instrText>
      </w:r>
      <w:r>
        <w:fldChar w:fldCharType="separate"/>
      </w:r>
      <w:r>
        <w:t>119</w:t>
      </w:r>
      <w:r>
        <w:fldChar w:fldCharType="end"/>
      </w:r>
    </w:p>
    <w:p w14:paraId="20D3FCEA" w14:textId="77777777" w:rsidR="001D403F" w:rsidRPr="00CC3EF3" w:rsidRDefault="001D403F">
      <w:pPr>
        <w:pStyle w:val="TOC1"/>
        <w:rPr>
          <w:rFonts w:ascii="Aptos" w:eastAsia="Yu Mincho" w:hAnsi="Aptos"/>
          <w:kern w:val="2"/>
          <w:sz w:val="24"/>
          <w:szCs w:val="24"/>
          <w:lang w:eastAsia="ja-JP"/>
        </w:rPr>
      </w:pPr>
      <w:r>
        <w:t xml:space="preserve">D.1 </w:t>
      </w:r>
      <w:r w:rsidRPr="00CC3EF3">
        <w:rPr>
          <w:rFonts w:ascii="Aptos" w:eastAsia="Yu Mincho" w:hAnsi="Aptos"/>
          <w:kern w:val="2"/>
          <w:sz w:val="24"/>
          <w:szCs w:val="24"/>
          <w:lang w:eastAsia="ja-JP"/>
        </w:rPr>
        <w:tab/>
      </w:r>
      <w:r>
        <w:t>Factory automation – motion control</w:t>
      </w:r>
      <w:r>
        <w:tab/>
      </w:r>
      <w:r>
        <w:fldChar w:fldCharType="begin"/>
      </w:r>
      <w:r>
        <w:instrText xml:space="preserve"> PAGEREF _Toc201930925 \h </w:instrText>
      </w:r>
      <w:r>
        <w:fldChar w:fldCharType="separate"/>
      </w:r>
      <w:r>
        <w:t>119</w:t>
      </w:r>
      <w:r>
        <w:fldChar w:fldCharType="end"/>
      </w:r>
    </w:p>
    <w:p w14:paraId="7F9A6D07" w14:textId="77777777" w:rsidR="001D403F" w:rsidRPr="00CC3EF3" w:rsidRDefault="001D403F">
      <w:pPr>
        <w:pStyle w:val="TOC2"/>
        <w:rPr>
          <w:rFonts w:ascii="Aptos" w:eastAsia="Yu Mincho" w:hAnsi="Aptos"/>
          <w:kern w:val="2"/>
          <w:sz w:val="24"/>
          <w:szCs w:val="24"/>
          <w:lang w:eastAsia="ja-JP"/>
        </w:rPr>
      </w:pPr>
      <w:r>
        <w:t>D.1.0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_Toc201930926 \h </w:instrText>
      </w:r>
      <w:r>
        <w:fldChar w:fldCharType="separate"/>
      </w:r>
      <w:r>
        <w:t>119</w:t>
      </w:r>
      <w:r>
        <w:fldChar w:fldCharType="end"/>
      </w:r>
    </w:p>
    <w:p w14:paraId="6255A572" w14:textId="77777777" w:rsidR="001D403F" w:rsidRPr="00CC3EF3" w:rsidRDefault="001D403F">
      <w:pPr>
        <w:pStyle w:val="TOC2"/>
        <w:rPr>
          <w:rFonts w:ascii="Aptos" w:eastAsia="Yu Mincho" w:hAnsi="Aptos"/>
          <w:kern w:val="2"/>
          <w:sz w:val="24"/>
          <w:szCs w:val="24"/>
          <w:lang w:eastAsia="ja-JP"/>
        </w:rPr>
      </w:pPr>
      <w:r>
        <w:t>D.1.1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_Toc201930927 \h </w:instrText>
      </w:r>
      <w:r>
        <w:fldChar w:fldCharType="separate"/>
      </w:r>
      <w:r>
        <w:t>120</w:t>
      </w:r>
      <w:r>
        <w:fldChar w:fldCharType="end"/>
      </w:r>
    </w:p>
    <w:p w14:paraId="0AB8E2A8" w14:textId="77777777" w:rsidR="001D403F" w:rsidRPr="00CC3EF3" w:rsidRDefault="001D403F">
      <w:pPr>
        <w:pStyle w:val="TOC2"/>
        <w:rPr>
          <w:rFonts w:ascii="Aptos" w:eastAsia="Yu Mincho" w:hAnsi="Aptos"/>
          <w:kern w:val="2"/>
          <w:sz w:val="24"/>
          <w:szCs w:val="24"/>
          <w:lang w:eastAsia="ja-JP"/>
        </w:rPr>
      </w:pPr>
      <w:r>
        <w:t>D.1.2</w:t>
      </w:r>
      <w:r w:rsidRPr="00CC3EF3">
        <w:rPr>
          <w:rFonts w:ascii="Aptos" w:eastAsia="Yu Mincho" w:hAnsi="Aptos"/>
          <w:kern w:val="2"/>
          <w:sz w:val="24"/>
          <w:szCs w:val="24"/>
          <w:lang w:eastAsia="ja-JP"/>
        </w:rPr>
        <w:tab/>
      </w:r>
      <w:r>
        <w:t xml:space="preserve"> Security</w:t>
      </w:r>
      <w:r>
        <w:tab/>
      </w:r>
      <w:r>
        <w:fldChar w:fldCharType="begin"/>
      </w:r>
      <w:r>
        <w:instrText xml:space="preserve"> PAGEREF _Toc201930928 \h </w:instrText>
      </w:r>
      <w:r>
        <w:fldChar w:fldCharType="separate"/>
      </w:r>
      <w:r>
        <w:t>120</w:t>
      </w:r>
      <w:r>
        <w:fldChar w:fldCharType="end"/>
      </w:r>
    </w:p>
    <w:p w14:paraId="71DBEB25" w14:textId="77777777" w:rsidR="001D403F" w:rsidRPr="00CC3EF3" w:rsidRDefault="001D403F">
      <w:pPr>
        <w:pStyle w:val="TOC1"/>
        <w:rPr>
          <w:rFonts w:ascii="Aptos" w:eastAsia="Yu Mincho" w:hAnsi="Aptos"/>
          <w:kern w:val="2"/>
          <w:sz w:val="24"/>
          <w:szCs w:val="24"/>
          <w:lang w:eastAsia="ja-JP"/>
        </w:rPr>
      </w:pPr>
      <w:r>
        <w:t>D.2</w:t>
      </w:r>
      <w:r w:rsidRPr="00CC3EF3">
        <w:rPr>
          <w:rFonts w:ascii="Aptos" w:eastAsia="Yu Mincho" w:hAnsi="Aptos"/>
          <w:kern w:val="2"/>
          <w:sz w:val="24"/>
          <w:szCs w:val="24"/>
          <w:lang w:eastAsia="ja-JP"/>
        </w:rPr>
        <w:tab/>
      </w:r>
      <w:r>
        <w:t>Factory automation – other use cases</w:t>
      </w:r>
      <w:r>
        <w:tab/>
      </w:r>
      <w:r>
        <w:fldChar w:fldCharType="begin"/>
      </w:r>
      <w:r>
        <w:instrText xml:space="preserve"> PAGEREF _Toc201930929 \h </w:instrText>
      </w:r>
      <w:r>
        <w:fldChar w:fldCharType="separate"/>
      </w:r>
      <w:r>
        <w:t>121</w:t>
      </w:r>
      <w:r>
        <w:fldChar w:fldCharType="end"/>
      </w:r>
    </w:p>
    <w:p w14:paraId="1CD8D96A" w14:textId="77777777" w:rsidR="001D403F" w:rsidRPr="00CC3EF3" w:rsidRDefault="001D403F">
      <w:pPr>
        <w:pStyle w:val="TOC2"/>
        <w:rPr>
          <w:rFonts w:ascii="Aptos" w:eastAsia="Yu Mincho" w:hAnsi="Aptos"/>
          <w:kern w:val="2"/>
          <w:sz w:val="24"/>
          <w:szCs w:val="24"/>
          <w:lang w:eastAsia="ja-JP"/>
        </w:rPr>
      </w:pPr>
      <w:r>
        <w:t>D.2.0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_Toc201930930 \h </w:instrText>
      </w:r>
      <w:r>
        <w:fldChar w:fldCharType="separate"/>
      </w:r>
      <w:r>
        <w:t>121</w:t>
      </w:r>
      <w:r>
        <w:fldChar w:fldCharType="end"/>
      </w:r>
    </w:p>
    <w:p w14:paraId="46196B6F" w14:textId="77777777" w:rsidR="001D403F" w:rsidRPr="00CC3EF3" w:rsidRDefault="001D403F">
      <w:pPr>
        <w:pStyle w:val="TOC2"/>
        <w:rPr>
          <w:rFonts w:ascii="Aptos" w:eastAsia="Yu Mincho" w:hAnsi="Aptos"/>
          <w:kern w:val="2"/>
          <w:sz w:val="24"/>
          <w:szCs w:val="24"/>
          <w:lang w:eastAsia="ja-JP"/>
        </w:rPr>
      </w:pPr>
      <w:r>
        <w:t>D.2.1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_Toc201930931 \h </w:instrText>
      </w:r>
      <w:r>
        <w:fldChar w:fldCharType="separate"/>
      </w:r>
      <w:r>
        <w:t>122</w:t>
      </w:r>
      <w:r>
        <w:fldChar w:fldCharType="end"/>
      </w:r>
    </w:p>
    <w:p w14:paraId="583B5671" w14:textId="77777777" w:rsidR="001D403F" w:rsidRPr="00CC3EF3" w:rsidRDefault="001D403F">
      <w:pPr>
        <w:pStyle w:val="TOC2"/>
        <w:rPr>
          <w:rFonts w:ascii="Aptos" w:eastAsia="Yu Mincho" w:hAnsi="Aptos"/>
          <w:kern w:val="2"/>
          <w:sz w:val="24"/>
          <w:szCs w:val="24"/>
          <w:lang w:eastAsia="ja-JP"/>
        </w:rPr>
      </w:pPr>
      <w:r>
        <w:t>D.2.2</w:t>
      </w:r>
      <w:r w:rsidRPr="00CC3EF3">
        <w:rPr>
          <w:rFonts w:ascii="Aptos" w:eastAsia="Yu Mincho" w:hAnsi="Aptos"/>
          <w:kern w:val="2"/>
          <w:sz w:val="24"/>
          <w:szCs w:val="24"/>
          <w:lang w:eastAsia="ja-JP"/>
        </w:rPr>
        <w:tab/>
      </w:r>
      <w:r>
        <w:t xml:space="preserve"> Security</w:t>
      </w:r>
      <w:r>
        <w:tab/>
      </w:r>
      <w:r>
        <w:fldChar w:fldCharType="begin"/>
      </w:r>
      <w:r>
        <w:instrText xml:space="preserve"> PAGEREF _Toc201930932 \h </w:instrText>
      </w:r>
      <w:r>
        <w:fldChar w:fldCharType="separate"/>
      </w:r>
      <w:r>
        <w:t>122</w:t>
      </w:r>
      <w:r>
        <w:fldChar w:fldCharType="end"/>
      </w:r>
    </w:p>
    <w:p w14:paraId="77701413" w14:textId="77777777" w:rsidR="001D403F" w:rsidRPr="00CC3EF3" w:rsidRDefault="001D403F">
      <w:pPr>
        <w:pStyle w:val="TOC1"/>
        <w:rPr>
          <w:rFonts w:ascii="Aptos" w:eastAsia="Yu Mincho" w:hAnsi="Aptos"/>
          <w:kern w:val="2"/>
          <w:sz w:val="24"/>
          <w:szCs w:val="24"/>
          <w:lang w:eastAsia="ja-JP"/>
        </w:rPr>
      </w:pPr>
      <w:r>
        <w:t>D.3</w:t>
      </w:r>
      <w:r w:rsidRPr="00CC3EF3">
        <w:rPr>
          <w:rFonts w:ascii="Aptos" w:eastAsia="Yu Mincho" w:hAnsi="Aptos"/>
          <w:kern w:val="2"/>
          <w:sz w:val="24"/>
          <w:szCs w:val="24"/>
          <w:lang w:eastAsia="ja-JP"/>
        </w:rPr>
        <w:tab/>
      </w:r>
      <w:r>
        <w:t>Process automation</w:t>
      </w:r>
      <w:r>
        <w:tab/>
      </w:r>
      <w:r>
        <w:fldChar w:fldCharType="begin"/>
      </w:r>
      <w:r>
        <w:instrText xml:space="preserve"> PAGEREF _Toc201930933 \h </w:instrText>
      </w:r>
      <w:r>
        <w:fldChar w:fldCharType="separate"/>
      </w:r>
      <w:r>
        <w:t>123</w:t>
      </w:r>
      <w:r>
        <w:fldChar w:fldCharType="end"/>
      </w:r>
    </w:p>
    <w:p w14:paraId="21BF13BE" w14:textId="77777777" w:rsidR="001D403F" w:rsidRPr="00CC3EF3" w:rsidRDefault="001D403F">
      <w:pPr>
        <w:pStyle w:val="TOC2"/>
        <w:rPr>
          <w:rFonts w:ascii="Aptos" w:eastAsia="Yu Mincho" w:hAnsi="Aptos"/>
          <w:kern w:val="2"/>
          <w:sz w:val="24"/>
          <w:szCs w:val="24"/>
          <w:lang w:eastAsia="ja-JP"/>
        </w:rPr>
      </w:pPr>
      <w:r>
        <w:t>D.3.0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_Toc201930934 \h </w:instrText>
      </w:r>
      <w:r>
        <w:fldChar w:fldCharType="separate"/>
      </w:r>
      <w:r>
        <w:t>123</w:t>
      </w:r>
      <w:r>
        <w:fldChar w:fldCharType="end"/>
      </w:r>
    </w:p>
    <w:p w14:paraId="3A6516CC" w14:textId="77777777" w:rsidR="001D403F" w:rsidRPr="00CC3EF3" w:rsidRDefault="001D403F">
      <w:pPr>
        <w:pStyle w:val="TOC2"/>
        <w:rPr>
          <w:rFonts w:ascii="Aptos" w:eastAsia="Yu Mincho" w:hAnsi="Aptos"/>
          <w:kern w:val="2"/>
          <w:sz w:val="24"/>
          <w:szCs w:val="24"/>
          <w:lang w:eastAsia="ja-JP"/>
        </w:rPr>
      </w:pPr>
      <w:r>
        <w:t>D.3.1</w:t>
      </w:r>
      <w:r w:rsidRPr="00CC3EF3">
        <w:rPr>
          <w:rFonts w:ascii="Aptos" w:eastAsia="Yu Mincho" w:hAnsi="Aptos"/>
          <w:kern w:val="2"/>
          <w:sz w:val="24"/>
          <w:szCs w:val="24"/>
          <w:lang w:eastAsia="ja-JP"/>
        </w:rPr>
        <w:tab/>
      </w:r>
      <w:r>
        <w:t>Remote control</w:t>
      </w:r>
      <w:r>
        <w:tab/>
      </w:r>
      <w:r>
        <w:fldChar w:fldCharType="begin"/>
      </w:r>
      <w:r>
        <w:instrText xml:space="preserve"> PAGEREF _Toc201930935 \h </w:instrText>
      </w:r>
      <w:r>
        <w:fldChar w:fldCharType="separate"/>
      </w:r>
      <w:r>
        <w:t>123</w:t>
      </w:r>
      <w:r>
        <w:fldChar w:fldCharType="end"/>
      </w:r>
    </w:p>
    <w:p w14:paraId="5328617B" w14:textId="77777777" w:rsidR="001D403F" w:rsidRPr="00CC3EF3" w:rsidRDefault="001D403F">
      <w:pPr>
        <w:pStyle w:val="TOC2"/>
        <w:rPr>
          <w:rFonts w:ascii="Aptos" w:eastAsia="Yu Mincho" w:hAnsi="Aptos"/>
          <w:kern w:val="2"/>
          <w:sz w:val="24"/>
          <w:szCs w:val="24"/>
          <w:lang w:eastAsia="ja-JP"/>
        </w:rPr>
      </w:pPr>
      <w:r>
        <w:t>D.3.2</w:t>
      </w:r>
      <w:r w:rsidRPr="00CC3EF3">
        <w:rPr>
          <w:rFonts w:ascii="Aptos" w:eastAsia="Yu Mincho" w:hAnsi="Aptos"/>
          <w:kern w:val="2"/>
          <w:sz w:val="24"/>
          <w:szCs w:val="24"/>
          <w:lang w:eastAsia="ja-JP"/>
        </w:rPr>
        <w:tab/>
      </w:r>
      <w:r>
        <w:t>Process and asset monitoring</w:t>
      </w:r>
      <w:r>
        <w:tab/>
      </w:r>
      <w:r>
        <w:fldChar w:fldCharType="begin"/>
      </w:r>
      <w:r>
        <w:instrText xml:space="preserve"> PAGEREF _Toc201930936 \h </w:instrText>
      </w:r>
      <w:r>
        <w:fldChar w:fldCharType="separate"/>
      </w:r>
      <w:r>
        <w:t>123</w:t>
      </w:r>
      <w:r>
        <w:fldChar w:fldCharType="end"/>
      </w:r>
    </w:p>
    <w:p w14:paraId="4F308F90" w14:textId="77777777" w:rsidR="001D403F" w:rsidRPr="00CC3EF3" w:rsidRDefault="001D403F">
      <w:pPr>
        <w:pStyle w:val="TOC2"/>
        <w:rPr>
          <w:rFonts w:ascii="Aptos" w:eastAsia="Yu Mincho" w:hAnsi="Aptos"/>
          <w:kern w:val="2"/>
          <w:sz w:val="24"/>
          <w:szCs w:val="24"/>
          <w:lang w:eastAsia="ja-JP"/>
        </w:rPr>
      </w:pPr>
      <w:r>
        <w:t>D.3.3</w:t>
      </w:r>
      <w:r w:rsidRPr="00CC3EF3">
        <w:rPr>
          <w:rFonts w:ascii="Aptos" w:eastAsia="Yu Mincho" w:hAnsi="Aptos"/>
          <w:kern w:val="2"/>
          <w:sz w:val="24"/>
          <w:szCs w:val="24"/>
          <w:lang w:eastAsia="ja-JP"/>
        </w:rPr>
        <w:tab/>
      </w:r>
      <w:r>
        <w:t>Service area</w:t>
      </w:r>
      <w:r>
        <w:tab/>
      </w:r>
      <w:r>
        <w:fldChar w:fldCharType="begin"/>
      </w:r>
      <w:r>
        <w:instrText xml:space="preserve"> PAGEREF _Toc201930937 \h </w:instrText>
      </w:r>
      <w:r>
        <w:fldChar w:fldCharType="separate"/>
      </w:r>
      <w:r>
        <w:t>123</w:t>
      </w:r>
      <w:r>
        <w:fldChar w:fldCharType="end"/>
      </w:r>
    </w:p>
    <w:p w14:paraId="15006606" w14:textId="77777777" w:rsidR="001D403F" w:rsidRPr="00CC3EF3" w:rsidRDefault="001D403F">
      <w:pPr>
        <w:pStyle w:val="TOC1"/>
        <w:rPr>
          <w:rFonts w:ascii="Aptos" w:eastAsia="Yu Mincho" w:hAnsi="Aptos"/>
          <w:kern w:val="2"/>
          <w:sz w:val="24"/>
          <w:szCs w:val="24"/>
          <w:lang w:eastAsia="ja-JP"/>
        </w:rPr>
      </w:pPr>
      <w:r>
        <w:t>D.4</w:t>
      </w:r>
      <w:r w:rsidRPr="00CC3EF3">
        <w:rPr>
          <w:rFonts w:ascii="Aptos" w:eastAsia="Yu Mincho" w:hAnsi="Aptos"/>
          <w:kern w:val="2"/>
          <w:sz w:val="24"/>
          <w:szCs w:val="24"/>
          <w:lang w:eastAsia="ja-JP"/>
        </w:rPr>
        <w:tab/>
      </w:r>
      <w:r>
        <w:t>Electric-power distribution and smart grid</w:t>
      </w:r>
      <w:r>
        <w:tab/>
      </w:r>
      <w:r>
        <w:fldChar w:fldCharType="begin"/>
      </w:r>
      <w:r>
        <w:instrText xml:space="preserve"> PAGEREF _Toc201930938 \h </w:instrText>
      </w:r>
      <w:r>
        <w:fldChar w:fldCharType="separate"/>
      </w:r>
      <w:r>
        <w:t>124</w:t>
      </w:r>
      <w:r>
        <w:fldChar w:fldCharType="end"/>
      </w:r>
    </w:p>
    <w:p w14:paraId="4B56BE6F" w14:textId="77777777" w:rsidR="001D403F" w:rsidRPr="000E4356" w:rsidRDefault="001D403F">
      <w:pPr>
        <w:pStyle w:val="TOC2"/>
        <w:rPr>
          <w:rFonts w:ascii="Aptos" w:eastAsia="Yu Mincho" w:hAnsi="Aptos"/>
          <w:kern w:val="2"/>
          <w:sz w:val="24"/>
          <w:szCs w:val="24"/>
          <w:lang w:val="de-DE" w:eastAsia="ja-JP"/>
        </w:rPr>
      </w:pPr>
      <w:r w:rsidRPr="000E4356">
        <w:rPr>
          <w:lang w:val="de-DE"/>
        </w:rPr>
        <w:t xml:space="preserve">D.4.0 </w:t>
      </w:r>
      <w:r w:rsidRPr="000E4356">
        <w:rPr>
          <w:rFonts w:ascii="Aptos" w:eastAsia="Yu Mincho" w:hAnsi="Aptos"/>
          <w:kern w:val="2"/>
          <w:sz w:val="24"/>
          <w:szCs w:val="24"/>
          <w:lang w:val="de-DE" w:eastAsia="ja-JP"/>
        </w:rPr>
        <w:tab/>
      </w:r>
      <w:r w:rsidRPr="000E4356">
        <w:rPr>
          <w:lang w:val="de-DE"/>
        </w:rPr>
        <w:t>General</w:t>
      </w:r>
      <w:r w:rsidRPr="000E4356">
        <w:rPr>
          <w:lang w:val="de-DE"/>
        </w:rPr>
        <w:tab/>
      </w:r>
      <w:r>
        <w:fldChar w:fldCharType="begin"/>
      </w:r>
      <w:r w:rsidRPr="000E4356">
        <w:rPr>
          <w:lang w:val="de-DE"/>
        </w:rPr>
        <w:instrText xml:space="preserve"> PAGEREF _Toc201930939 \h </w:instrText>
      </w:r>
      <w:r>
        <w:fldChar w:fldCharType="separate"/>
      </w:r>
      <w:r w:rsidRPr="000E4356">
        <w:rPr>
          <w:lang w:val="de-DE"/>
        </w:rPr>
        <w:t>124</w:t>
      </w:r>
      <w:r>
        <w:fldChar w:fldCharType="end"/>
      </w:r>
    </w:p>
    <w:p w14:paraId="59D48263" w14:textId="77777777" w:rsidR="001D403F" w:rsidRPr="000E4356" w:rsidRDefault="001D403F">
      <w:pPr>
        <w:pStyle w:val="TOC2"/>
        <w:rPr>
          <w:rFonts w:ascii="Aptos" w:eastAsia="Yu Mincho" w:hAnsi="Aptos"/>
          <w:kern w:val="2"/>
          <w:sz w:val="24"/>
          <w:szCs w:val="24"/>
          <w:lang w:val="de-DE" w:eastAsia="ja-JP"/>
        </w:rPr>
      </w:pPr>
      <w:r w:rsidRPr="000E4356">
        <w:rPr>
          <w:lang w:val="de-DE"/>
        </w:rPr>
        <w:t xml:space="preserve">D.4.1 </w:t>
      </w:r>
      <w:r w:rsidRPr="000E4356">
        <w:rPr>
          <w:rFonts w:ascii="Aptos" w:eastAsia="Yu Mincho" w:hAnsi="Aptos"/>
          <w:kern w:val="2"/>
          <w:sz w:val="24"/>
          <w:szCs w:val="24"/>
          <w:lang w:val="de-DE" w:eastAsia="ja-JP"/>
        </w:rPr>
        <w:tab/>
      </w:r>
      <w:r w:rsidRPr="000E4356">
        <w:rPr>
          <w:lang w:val="de-DE"/>
        </w:rPr>
        <w:t>Medium voltage</w:t>
      </w:r>
      <w:r w:rsidRPr="000E4356">
        <w:rPr>
          <w:lang w:val="de-DE"/>
        </w:rPr>
        <w:tab/>
      </w:r>
      <w:r>
        <w:fldChar w:fldCharType="begin"/>
      </w:r>
      <w:r w:rsidRPr="000E4356">
        <w:rPr>
          <w:lang w:val="de-DE"/>
        </w:rPr>
        <w:instrText xml:space="preserve"> PAGEREF _Toc201930940 \h </w:instrText>
      </w:r>
      <w:r>
        <w:fldChar w:fldCharType="separate"/>
      </w:r>
      <w:r w:rsidRPr="000E4356">
        <w:rPr>
          <w:lang w:val="de-DE"/>
        </w:rPr>
        <w:t>124</w:t>
      </w:r>
      <w:r>
        <w:fldChar w:fldCharType="end"/>
      </w:r>
    </w:p>
    <w:p w14:paraId="489AF68B" w14:textId="77777777" w:rsidR="001D403F" w:rsidRPr="00CC3EF3" w:rsidRDefault="001D403F">
      <w:pPr>
        <w:pStyle w:val="TOC3"/>
        <w:rPr>
          <w:rFonts w:ascii="Aptos" w:eastAsia="Yu Mincho" w:hAnsi="Aptos"/>
          <w:kern w:val="2"/>
          <w:sz w:val="24"/>
          <w:szCs w:val="24"/>
          <w:lang w:eastAsia="ja-JP"/>
        </w:rPr>
      </w:pPr>
      <w:r>
        <w:t>D.4.1.0</w:t>
      </w:r>
      <w:r w:rsidRPr="00CC3EF3">
        <w:rPr>
          <w:rFonts w:ascii="Aptos" w:eastAsia="Yu Mincho" w:hAnsi="Aptos"/>
          <w:kern w:val="2"/>
          <w:sz w:val="24"/>
          <w:szCs w:val="24"/>
          <w:lang w:eastAsia="ja-JP"/>
        </w:rPr>
        <w:tab/>
      </w:r>
      <w:r>
        <w:t xml:space="preserve"> Overview</w:t>
      </w:r>
      <w:r>
        <w:tab/>
      </w:r>
      <w:r>
        <w:fldChar w:fldCharType="begin"/>
      </w:r>
      <w:r>
        <w:instrText xml:space="preserve"> PAGEREF _Toc201930941 \h </w:instrText>
      </w:r>
      <w:r>
        <w:fldChar w:fldCharType="separate"/>
      </w:r>
      <w:r>
        <w:t>124</w:t>
      </w:r>
      <w:r>
        <w:fldChar w:fldCharType="end"/>
      </w:r>
    </w:p>
    <w:p w14:paraId="7BF0FF85" w14:textId="77777777" w:rsidR="001D403F" w:rsidRPr="00CC3EF3" w:rsidRDefault="001D403F">
      <w:pPr>
        <w:pStyle w:val="TOC3"/>
        <w:rPr>
          <w:rFonts w:ascii="Aptos" w:eastAsia="Yu Mincho" w:hAnsi="Aptos"/>
          <w:kern w:val="2"/>
          <w:sz w:val="24"/>
          <w:szCs w:val="24"/>
          <w:lang w:eastAsia="ja-JP"/>
        </w:rPr>
      </w:pPr>
      <w:r>
        <w:t>D.4.1.1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_Toc201930942 \h </w:instrText>
      </w:r>
      <w:r>
        <w:fldChar w:fldCharType="separate"/>
      </w:r>
      <w:r>
        <w:t>125</w:t>
      </w:r>
      <w:r>
        <w:fldChar w:fldCharType="end"/>
      </w:r>
    </w:p>
    <w:p w14:paraId="67878707" w14:textId="77777777" w:rsidR="001D403F" w:rsidRPr="00CC3EF3" w:rsidRDefault="001D403F">
      <w:pPr>
        <w:pStyle w:val="TOC3"/>
        <w:rPr>
          <w:rFonts w:ascii="Aptos" w:eastAsia="Yu Mincho" w:hAnsi="Aptos"/>
          <w:kern w:val="2"/>
          <w:sz w:val="24"/>
          <w:szCs w:val="24"/>
          <w:lang w:eastAsia="ja-JP"/>
        </w:rPr>
      </w:pPr>
      <w:r>
        <w:t>D.4.1.2</w:t>
      </w:r>
      <w:r w:rsidRPr="00CC3EF3">
        <w:rPr>
          <w:rFonts w:ascii="Aptos" w:eastAsia="Yu Mincho" w:hAnsi="Aptos"/>
          <w:kern w:val="2"/>
          <w:sz w:val="24"/>
          <w:szCs w:val="24"/>
          <w:lang w:eastAsia="ja-JP"/>
        </w:rPr>
        <w:tab/>
      </w:r>
      <w:r>
        <w:t>Security</w:t>
      </w:r>
      <w:r>
        <w:tab/>
      </w:r>
      <w:r>
        <w:fldChar w:fldCharType="begin"/>
      </w:r>
      <w:r>
        <w:instrText xml:space="preserve"> PAGEREF _Toc201930943 \h </w:instrText>
      </w:r>
      <w:r>
        <w:fldChar w:fldCharType="separate"/>
      </w:r>
      <w:r>
        <w:t>125</w:t>
      </w:r>
      <w:r>
        <w:fldChar w:fldCharType="end"/>
      </w:r>
    </w:p>
    <w:p w14:paraId="5553FF2B" w14:textId="77777777" w:rsidR="001D403F" w:rsidRPr="00CC3EF3" w:rsidRDefault="001D403F">
      <w:pPr>
        <w:pStyle w:val="TOC2"/>
        <w:rPr>
          <w:rFonts w:ascii="Aptos" w:eastAsia="Yu Mincho" w:hAnsi="Aptos"/>
          <w:kern w:val="2"/>
          <w:sz w:val="24"/>
          <w:szCs w:val="24"/>
          <w:lang w:eastAsia="ja-JP"/>
        </w:rPr>
      </w:pPr>
      <w:r>
        <w:t>D.4.2</w:t>
      </w:r>
      <w:r w:rsidRPr="00CC3EF3">
        <w:rPr>
          <w:rFonts w:ascii="Aptos" w:eastAsia="Yu Mincho" w:hAnsi="Aptos"/>
          <w:kern w:val="2"/>
          <w:sz w:val="24"/>
          <w:szCs w:val="24"/>
          <w:lang w:eastAsia="ja-JP"/>
        </w:rPr>
        <w:tab/>
      </w:r>
      <w:r>
        <w:t xml:space="preserve"> High voltage</w:t>
      </w:r>
      <w:r>
        <w:tab/>
      </w:r>
      <w:r>
        <w:fldChar w:fldCharType="begin"/>
      </w:r>
      <w:r>
        <w:instrText xml:space="preserve"> PAGEREF _Toc201930944 \h </w:instrText>
      </w:r>
      <w:r>
        <w:fldChar w:fldCharType="separate"/>
      </w:r>
      <w:r>
        <w:t>125</w:t>
      </w:r>
      <w:r>
        <w:fldChar w:fldCharType="end"/>
      </w:r>
    </w:p>
    <w:p w14:paraId="1270F67B" w14:textId="77777777" w:rsidR="001D403F" w:rsidRPr="00CC3EF3" w:rsidRDefault="001D403F">
      <w:pPr>
        <w:pStyle w:val="TOC3"/>
        <w:rPr>
          <w:rFonts w:ascii="Aptos" w:eastAsia="Yu Mincho" w:hAnsi="Aptos"/>
          <w:kern w:val="2"/>
          <w:sz w:val="24"/>
          <w:szCs w:val="24"/>
          <w:lang w:eastAsia="ja-JP"/>
        </w:rPr>
      </w:pPr>
      <w:r>
        <w:t>D.4.2.0</w:t>
      </w:r>
      <w:r w:rsidRPr="00CC3EF3">
        <w:rPr>
          <w:rFonts w:ascii="Aptos" w:eastAsia="Yu Mincho" w:hAnsi="Aptos"/>
          <w:kern w:val="2"/>
          <w:sz w:val="24"/>
          <w:szCs w:val="24"/>
          <w:lang w:eastAsia="ja-JP"/>
        </w:rPr>
        <w:tab/>
      </w:r>
      <w:r>
        <w:t xml:space="preserve"> Overview</w:t>
      </w:r>
      <w:r>
        <w:tab/>
      </w:r>
      <w:r>
        <w:fldChar w:fldCharType="begin"/>
      </w:r>
      <w:r>
        <w:instrText xml:space="preserve"> PAGEREF _Toc201930945 \h </w:instrText>
      </w:r>
      <w:r>
        <w:fldChar w:fldCharType="separate"/>
      </w:r>
      <w:r>
        <w:t>125</w:t>
      </w:r>
      <w:r>
        <w:fldChar w:fldCharType="end"/>
      </w:r>
    </w:p>
    <w:p w14:paraId="12AC88B4" w14:textId="77777777" w:rsidR="001D403F" w:rsidRPr="00CC3EF3" w:rsidRDefault="001D403F">
      <w:pPr>
        <w:pStyle w:val="TOC3"/>
        <w:rPr>
          <w:rFonts w:ascii="Aptos" w:eastAsia="Yu Mincho" w:hAnsi="Aptos"/>
          <w:kern w:val="2"/>
          <w:sz w:val="24"/>
          <w:szCs w:val="24"/>
          <w:lang w:eastAsia="ja-JP"/>
        </w:rPr>
      </w:pPr>
      <w:r>
        <w:t>D.4.2.1</w:t>
      </w:r>
      <w:r w:rsidRPr="00CC3EF3">
        <w:rPr>
          <w:rFonts w:ascii="Aptos" w:eastAsia="Yu Mincho" w:hAnsi="Aptos"/>
          <w:kern w:val="2"/>
          <w:sz w:val="24"/>
          <w:szCs w:val="24"/>
          <w:lang w:eastAsia="ja-JP"/>
        </w:rPr>
        <w:tab/>
      </w:r>
      <w:r>
        <w:t>Service area and connection density</w:t>
      </w:r>
      <w:r>
        <w:tab/>
      </w:r>
      <w:r>
        <w:fldChar w:fldCharType="begin"/>
      </w:r>
      <w:r>
        <w:instrText xml:space="preserve"> PAGEREF _Toc201930946 \h </w:instrText>
      </w:r>
      <w:r>
        <w:fldChar w:fldCharType="separate"/>
      </w:r>
      <w:r>
        <w:t>126</w:t>
      </w:r>
      <w:r>
        <w:fldChar w:fldCharType="end"/>
      </w:r>
    </w:p>
    <w:p w14:paraId="000527D4" w14:textId="77777777" w:rsidR="001D403F" w:rsidRPr="00CC3EF3" w:rsidRDefault="001D403F">
      <w:pPr>
        <w:pStyle w:val="TOC3"/>
        <w:rPr>
          <w:rFonts w:ascii="Aptos" w:eastAsia="Yu Mincho" w:hAnsi="Aptos"/>
          <w:kern w:val="2"/>
          <w:sz w:val="24"/>
          <w:szCs w:val="24"/>
          <w:lang w:eastAsia="ja-JP"/>
        </w:rPr>
      </w:pPr>
      <w:r>
        <w:t>D.4.2.2</w:t>
      </w:r>
      <w:r w:rsidRPr="00CC3EF3">
        <w:rPr>
          <w:rFonts w:ascii="Aptos" w:eastAsia="Yu Mincho" w:hAnsi="Aptos"/>
          <w:kern w:val="2"/>
          <w:sz w:val="24"/>
          <w:szCs w:val="24"/>
          <w:lang w:eastAsia="ja-JP"/>
        </w:rPr>
        <w:tab/>
      </w:r>
      <w:r>
        <w:t>Security</w:t>
      </w:r>
      <w:r>
        <w:tab/>
      </w:r>
      <w:r>
        <w:fldChar w:fldCharType="begin"/>
      </w:r>
      <w:r>
        <w:instrText xml:space="preserve"> PAGEREF _Toc201930947 \h </w:instrText>
      </w:r>
      <w:r>
        <w:fldChar w:fldCharType="separate"/>
      </w:r>
      <w:r>
        <w:t>126</w:t>
      </w:r>
      <w:r>
        <w:fldChar w:fldCharType="end"/>
      </w:r>
    </w:p>
    <w:p w14:paraId="60D59999" w14:textId="77777777" w:rsidR="001D403F" w:rsidRPr="00CC3EF3" w:rsidRDefault="001D403F">
      <w:pPr>
        <w:pStyle w:val="TOC1"/>
        <w:rPr>
          <w:rFonts w:ascii="Aptos" w:eastAsia="Yu Mincho" w:hAnsi="Aptos"/>
          <w:kern w:val="2"/>
          <w:sz w:val="24"/>
          <w:szCs w:val="24"/>
          <w:lang w:eastAsia="ja-JP"/>
        </w:rPr>
      </w:pPr>
      <w:r>
        <w:t>D.5</w:t>
      </w:r>
      <w:r w:rsidRPr="00CC3EF3">
        <w:rPr>
          <w:rFonts w:ascii="Aptos" w:eastAsia="Yu Mincho" w:hAnsi="Aptos"/>
          <w:kern w:val="2"/>
          <w:sz w:val="24"/>
          <w:szCs w:val="24"/>
          <w:lang w:eastAsia="ja-JP"/>
        </w:rPr>
        <w:tab/>
      </w:r>
      <w:r>
        <w:t>Intelligent transport systems – infrastructure backhaul</w:t>
      </w:r>
      <w:r>
        <w:tab/>
      </w:r>
      <w:r>
        <w:fldChar w:fldCharType="begin"/>
      </w:r>
      <w:r>
        <w:instrText xml:space="preserve"> PAGEREF _Toc201930948 \h </w:instrText>
      </w:r>
      <w:r>
        <w:fldChar w:fldCharType="separate"/>
      </w:r>
      <w:r>
        <w:t>126</w:t>
      </w:r>
      <w:r>
        <w:fldChar w:fldCharType="end"/>
      </w:r>
    </w:p>
    <w:p w14:paraId="7D727B84" w14:textId="77777777" w:rsidR="001D403F" w:rsidRPr="00CC3EF3" w:rsidRDefault="001D403F">
      <w:pPr>
        <w:pStyle w:val="TOC2"/>
        <w:rPr>
          <w:rFonts w:ascii="Aptos" w:eastAsia="Yu Mincho" w:hAnsi="Aptos"/>
          <w:kern w:val="2"/>
          <w:sz w:val="24"/>
          <w:szCs w:val="24"/>
          <w:lang w:eastAsia="ja-JP"/>
        </w:rPr>
      </w:pPr>
      <w:r>
        <w:t xml:space="preserve">D.5.0 </w:t>
      </w:r>
      <w:r w:rsidRPr="00CC3EF3">
        <w:rPr>
          <w:rFonts w:ascii="Aptos" w:eastAsia="Yu Mincho" w:hAnsi="Aptos"/>
          <w:kern w:val="2"/>
          <w:sz w:val="24"/>
          <w:szCs w:val="24"/>
          <w:lang w:eastAsia="ja-JP"/>
        </w:rPr>
        <w:tab/>
      </w:r>
      <w:r>
        <w:t>General</w:t>
      </w:r>
      <w:r>
        <w:tab/>
      </w:r>
      <w:r>
        <w:fldChar w:fldCharType="begin"/>
      </w:r>
      <w:r>
        <w:instrText xml:space="preserve"> PAGEREF _Toc201930949 \h </w:instrText>
      </w:r>
      <w:r>
        <w:fldChar w:fldCharType="separate"/>
      </w:r>
      <w:r>
        <w:t>126</w:t>
      </w:r>
      <w:r>
        <w:fldChar w:fldCharType="end"/>
      </w:r>
    </w:p>
    <w:p w14:paraId="2BF96519" w14:textId="77777777" w:rsidR="001D403F" w:rsidRPr="00CC3EF3" w:rsidRDefault="001D403F">
      <w:pPr>
        <w:pStyle w:val="TOC2"/>
        <w:rPr>
          <w:rFonts w:ascii="Aptos" w:eastAsia="Yu Mincho" w:hAnsi="Aptos"/>
          <w:kern w:val="2"/>
          <w:sz w:val="24"/>
          <w:szCs w:val="24"/>
          <w:lang w:eastAsia="ja-JP"/>
        </w:rPr>
      </w:pPr>
      <w:r>
        <w:t>D.5.1</w:t>
      </w:r>
      <w:r w:rsidRPr="00CC3EF3">
        <w:rPr>
          <w:rFonts w:ascii="Aptos" w:eastAsia="Yu Mincho" w:hAnsi="Aptos"/>
          <w:kern w:val="2"/>
          <w:sz w:val="24"/>
          <w:szCs w:val="24"/>
          <w:lang w:eastAsia="ja-JP"/>
        </w:rPr>
        <w:tab/>
      </w:r>
      <w:r>
        <w:t>Service area and connection density</w:t>
      </w:r>
      <w:r>
        <w:tab/>
      </w:r>
      <w:r>
        <w:fldChar w:fldCharType="begin"/>
      </w:r>
      <w:r>
        <w:instrText xml:space="preserve"> PAGEREF _Toc201930950 \h </w:instrText>
      </w:r>
      <w:r>
        <w:fldChar w:fldCharType="separate"/>
      </w:r>
      <w:r>
        <w:t>127</w:t>
      </w:r>
      <w:r>
        <w:fldChar w:fldCharType="end"/>
      </w:r>
    </w:p>
    <w:p w14:paraId="19A84A86" w14:textId="77777777" w:rsidR="001D403F" w:rsidRPr="00CC3EF3" w:rsidRDefault="001D403F">
      <w:pPr>
        <w:pStyle w:val="TOC8"/>
        <w:rPr>
          <w:rFonts w:ascii="Aptos" w:eastAsia="Yu Mincho" w:hAnsi="Aptos"/>
          <w:b w:val="0"/>
          <w:kern w:val="2"/>
          <w:sz w:val="24"/>
          <w:szCs w:val="24"/>
          <w:lang w:eastAsia="ja-JP"/>
        </w:rPr>
      </w:pPr>
      <w:r>
        <w:lastRenderedPageBreak/>
        <w:t xml:space="preserve">Annex E (informative): </w:t>
      </w:r>
      <w:r w:rsidRPr="0017546E">
        <w:t>(void)</w:t>
      </w:r>
      <w:r>
        <w:tab/>
      </w:r>
      <w:r>
        <w:fldChar w:fldCharType="begin"/>
      </w:r>
      <w:r>
        <w:instrText xml:space="preserve"> PAGEREF _Toc201930951 \h </w:instrText>
      </w:r>
      <w:r>
        <w:fldChar w:fldCharType="separate"/>
      </w:r>
      <w:r>
        <w:t>128</w:t>
      </w:r>
      <w:r>
        <w:fldChar w:fldCharType="end"/>
      </w:r>
    </w:p>
    <w:p w14:paraId="683FB35F" w14:textId="77777777" w:rsidR="001D403F" w:rsidRPr="00CC3EF3" w:rsidRDefault="001D403F">
      <w:pPr>
        <w:pStyle w:val="TOC8"/>
        <w:rPr>
          <w:rFonts w:ascii="Aptos" w:eastAsia="Yu Mincho" w:hAnsi="Aptos"/>
          <w:b w:val="0"/>
          <w:kern w:val="2"/>
          <w:sz w:val="24"/>
          <w:szCs w:val="24"/>
          <w:lang w:eastAsia="ja-JP"/>
        </w:rPr>
      </w:pPr>
      <w:r>
        <w:t>Annex F (informative): QoS Monitoring</w:t>
      </w:r>
      <w:r>
        <w:tab/>
      </w:r>
      <w:r>
        <w:fldChar w:fldCharType="begin"/>
      </w:r>
      <w:r>
        <w:instrText xml:space="preserve"> PAGEREF _Toc201930952 \h </w:instrText>
      </w:r>
      <w:r>
        <w:fldChar w:fldCharType="separate"/>
      </w:r>
      <w:r>
        <w:t>128</w:t>
      </w:r>
      <w:r>
        <w:fldChar w:fldCharType="end"/>
      </w:r>
    </w:p>
    <w:p w14:paraId="6ED1224B" w14:textId="77777777" w:rsidR="001D403F" w:rsidRPr="00CC3EF3" w:rsidRDefault="001D403F">
      <w:pPr>
        <w:pStyle w:val="TOC1"/>
        <w:rPr>
          <w:rFonts w:ascii="Aptos" w:eastAsia="Yu Mincho" w:hAnsi="Aptos"/>
          <w:kern w:val="2"/>
          <w:sz w:val="24"/>
          <w:szCs w:val="24"/>
          <w:lang w:eastAsia="ja-JP"/>
        </w:rPr>
      </w:pPr>
      <w:r>
        <w:t>F.1</w:t>
      </w:r>
      <w:r w:rsidRPr="00CC3EF3">
        <w:rPr>
          <w:rFonts w:ascii="Aptos" w:eastAsia="Yu Mincho" w:hAnsi="Aptos"/>
          <w:kern w:val="2"/>
          <w:sz w:val="24"/>
          <w:szCs w:val="24"/>
          <w:lang w:eastAsia="ja-JP"/>
        </w:rPr>
        <w:tab/>
      </w:r>
      <w:r>
        <w:t>QoS monitoring for assurance</w:t>
      </w:r>
      <w:r>
        <w:tab/>
      </w:r>
      <w:r>
        <w:fldChar w:fldCharType="begin"/>
      </w:r>
      <w:r>
        <w:instrText xml:space="preserve"> PAGEREF _Toc201930953 \h </w:instrText>
      </w:r>
      <w:r>
        <w:fldChar w:fldCharType="separate"/>
      </w:r>
      <w:r>
        <w:t>128</w:t>
      </w:r>
      <w:r>
        <w:fldChar w:fldCharType="end"/>
      </w:r>
    </w:p>
    <w:p w14:paraId="681D8ED4" w14:textId="77777777" w:rsidR="001D403F" w:rsidRPr="00CC3EF3" w:rsidRDefault="001D403F">
      <w:pPr>
        <w:pStyle w:val="TOC1"/>
        <w:rPr>
          <w:rFonts w:ascii="Aptos" w:eastAsia="Yu Mincho" w:hAnsi="Aptos"/>
          <w:kern w:val="2"/>
          <w:sz w:val="24"/>
          <w:szCs w:val="24"/>
          <w:lang w:eastAsia="ja-JP"/>
        </w:rPr>
      </w:pPr>
      <w:r>
        <w:t>F.2</w:t>
      </w:r>
      <w:r w:rsidRPr="00CC3EF3">
        <w:rPr>
          <w:rFonts w:ascii="Aptos" w:eastAsia="Yu Mincho" w:hAnsi="Aptos"/>
          <w:kern w:val="2"/>
          <w:sz w:val="24"/>
          <w:szCs w:val="24"/>
          <w:lang w:eastAsia="ja-JP"/>
        </w:rPr>
        <w:tab/>
      </w:r>
      <w:r>
        <w:t>Network Diagnostics</w:t>
      </w:r>
      <w:r>
        <w:tab/>
      </w:r>
      <w:r>
        <w:fldChar w:fldCharType="begin"/>
      </w:r>
      <w:r>
        <w:instrText xml:space="preserve"> PAGEREF _Toc201930954 \h </w:instrText>
      </w:r>
      <w:r>
        <w:fldChar w:fldCharType="separate"/>
      </w:r>
      <w:r>
        <w:t>129</w:t>
      </w:r>
      <w:r>
        <w:fldChar w:fldCharType="end"/>
      </w:r>
    </w:p>
    <w:p w14:paraId="50FD5752" w14:textId="77777777" w:rsidR="001D403F" w:rsidRPr="00CC3EF3" w:rsidRDefault="001D403F">
      <w:pPr>
        <w:pStyle w:val="TOC8"/>
        <w:rPr>
          <w:rFonts w:ascii="Aptos" w:eastAsia="Yu Mincho" w:hAnsi="Aptos"/>
          <w:b w:val="0"/>
          <w:kern w:val="2"/>
          <w:sz w:val="24"/>
          <w:szCs w:val="24"/>
          <w:lang w:eastAsia="ja-JP"/>
        </w:rPr>
      </w:pPr>
      <w:r>
        <w:t>Annex G (informative): Asset Tracking use cases</w:t>
      </w:r>
      <w:r>
        <w:tab/>
      </w:r>
      <w:r>
        <w:fldChar w:fldCharType="begin"/>
      </w:r>
      <w:r>
        <w:instrText xml:space="preserve"> PAGEREF _Toc201930955 \h </w:instrText>
      </w:r>
      <w:r>
        <w:fldChar w:fldCharType="separate"/>
      </w:r>
      <w:r>
        <w:t>129</w:t>
      </w:r>
      <w:r>
        <w:fldChar w:fldCharType="end"/>
      </w:r>
    </w:p>
    <w:p w14:paraId="220BCBBE" w14:textId="77777777" w:rsidR="001D403F" w:rsidRPr="00CC3EF3" w:rsidRDefault="001D403F">
      <w:pPr>
        <w:pStyle w:val="TOC1"/>
        <w:rPr>
          <w:rFonts w:ascii="Aptos" w:eastAsia="Yu Mincho" w:hAnsi="Aptos"/>
          <w:kern w:val="2"/>
          <w:sz w:val="24"/>
          <w:szCs w:val="24"/>
          <w:lang w:eastAsia="ja-JP"/>
        </w:rPr>
      </w:pPr>
      <w:r>
        <w:t>G.1</w:t>
      </w:r>
      <w:r w:rsidRPr="00CC3EF3">
        <w:rPr>
          <w:rFonts w:ascii="Aptos" w:eastAsia="Yu Mincho" w:hAnsi="Aptos"/>
          <w:kern w:val="2"/>
          <w:sz w:val="24"/>
          <w:szCs w:val="24"/>
          <w:lang w:eastAsia="ja-JP"/>
        </w:rPr>
        <w:tab/>
      </w:r>
      <w:r>
        <w:t>Asset Tracking</w:t>
      </w:r>
      <w:r>
        <w:tab/>
      </w:r>
      <w:r>
        <w:fldChar w:fldCharType="begin"/>
      </w:r>
      <w:r>
        <w:instrText xml:space="preserve"> PAGEREF _Toc201930956 \h </w:instrText>
      </w:r>
      <w:r>
        <w:fldChar w:fldCharType="separate"/>
      </w:r>
      <w:r>
        <w:t>129</w:t>
      </w:r>
      <w:r>
        <w:fldChar w:fldCharType="end"/>
      </w:r>
    </w:p>
    <w:p w14:paraId="39940187" w14:textId="77777777" w:rsidR="001D403F" w:rsidRPr="00CC3EF3" w:rsidRDefault="001D403F">
      <w:pPr>
        <w:pStyle w:val="TOC1"/>
        <w:rPr>
          <w:rFonts w:ascii="Aptos" w:eastAsia="Yu Mincho" w:hAnsi="Aptos"/>
          <w:kern w:val="2"/>
          <w:sz w:val="24"/>
          <w:szCs w:val="24"/>
          <w:lang w:eastAsia="ja-JP"/>
        </w:rPr>
      </w:pPr>
      <w:r>
        <w:t>G.2</w:t>
      </w:r>
      <w:r w:rsidRPr="00CC3EF3">
        <w:rPr>
          <w:rFonts w:ascii="Aptos" w:eastAsia="Yu Mincho" w:hAnsi="Aptos"/>
          <w:kern w:val="2"/>
          <w:sz w:val="24"/>
          <w:szCs w:val="24"/>
          <w:lang w:eastAsia="ja-JP"/>
        </w:rPr>
        <w:tab/>
      </w:r>
      <w:r>
        <w:t>Battery life expectancy and message size to support example use cases for asset tracking</w:t>
      </w:r>
      <w:r>
        <w:tab/>
      </w:r>
      <w:r>
        <w:fldChar w:fldCharType="begin"/>
      </w:r>
      <w:r>
        <w:instrText xml:space="preserve"> PAGEREF _Toc201930957 \h </w:instrText>
      </w:r>
      <w:r>
        <w:fldChar w:fldCharType="separate"/>
      </w:r>
      <w:r>
        <w:t>129</w:t>
      </w:r>
      <w:r>
        <w:fldChar w:fldCharType="end"/>
      </w:r>
    </w:p>
    <w:p w14:paraId="7E0B7926" w14:textId="77777777" w:rsidR="001D403F" w:rsidRPr="00CC3EF3" w:rsidRDefault="001D403F">
      <w:pPr>
        <w:pStyle w:val="TOC8"/>
        <w:rPr>
          <w:rFonts w:ascii="Aptos" w:eastAsia="Yu Mincho" w:hAnsi="Aptos"/>
          <w:b w:val="0"/>
          <w:kern w:val="2"/>
          <w:sz w:val="24"/>
          <w:szCs w:val="24"/>
          <w:lang w:eastAsia="ja-JP"/>
        </w:rPr>
      </w:pPr>
      <w:r>
        <w:t>Annex H (informative): Interworking between Network Operators and Application Providers for localized services</w:t>
      </w:r>
      <w:r>
        <w:tab/>
      </w:r>
      <w:r>
        <w:fldChar w:fldCharType="begin"/>
      </w:r>
      <w:r>
        <w:instrText xml:space="preserve"> PAGEREF _Toc201930958 \h </w:instrText>
      </w:r>
      <w:r>
        <w:fldChar w:fldCharType="separate"/>
      </w:r>
      <w:r>
        <w:t>130</w:t>
      </w:r>
      <w:r>
        <w:fldChar w:fldCharType="end"/>
      </w:r>
    </w:p>
    <w:p w14:paraId="1933903B" w14:textId="77777777" w:rsidR="001D403F" w:rsidRPr="00CC3EF3" w:rsidRDefault="001D403F">
      <w:pPr>
        <w:pStyle w:val="TOC8"/>
        <w:rPr>
          <w:rFonts w:ascii="Aptos" w:eastAsia="Yu Mincho" w:hAnsi="Aptos"/>
          <w:b w:val="0"/>
          <w:kern w:val="2"/>
          <w:sz w:val="24"/>
          <w:szCs w:val="24"/>
          <w:lang w:eastAsia="ja-JP"/>
        </w:rPr>
      </w:pPr>
      <w:r>
        <w:t xml:space="preserve">Annex </w:t>
      </w:r>
      <w:r w:rsidRPr="0017546E">
        <w:rPr>
          <w:lang w:val="en-US" w:eastAsia="zh-CN"/>
        </w:rPr>
        <w:t>I</w:t>
      </w:r>
      <w:r>
        <w:t xml:space="preserve"> (informative): Indirect Network Sharing</w:t>
      </w:r>
      <w:r w:rsidRPr="0017546E">
        <w:rPr>
          <w:lang w:val="en-US" w:eastAsia="zh-CN"/>
        </w:rPr>
        <w:t xml:space="preserve"> of NG-RAN Sharing</w:t>
      </w:r>
      <w:r>
        <w:tab/>
      </w:r>
      <w:r>
        <w:fldChar w:fldCharType="begin"/>
      </w:r>
      <w:r>
        <w:instrText xml:space="preserve"> PAGEREF _Toc201930959 \h </w:instrText>
      </w:r>
      <w:r>
        <w:fldChar w:fldCharType="separate"/>
      </w:r>
      <w:r>
        <w:t>133</w:t>
      </w:r>
      <w:r>
        <w:fldChar w:fldCharType="end"/>
      </w:r>
    </w:p>
    <w:p w14:paraId="6A30F0C9" w14:textId="77777777" w:rsidR="001D403F" w:rsidRPr="00CC3EF3" w:rsidRDefault="001D403F">
      <w:pPr>
        <w:pStyle w:val="TOC8"/>
        <w:rPr>
          <w:rFonts w:ascii="Aptos" w:eastAsia="Yu Mincho" w:hAnsi="Aptos"/>
          <w:b w:val="0"/>
          <w:kern w:val="2"/>
          <w:sz w:val="24"/>
          <w:szCs w:val="24"/>
          <w:lang w:eastAsia="ja-JP"/>
        </w:rPr>
      </w:pPr>
      <w:r>
        <w:t xml:space="preserve">Annex </w:t>
      </w:r>
      <w:r w:rsidRPr="0017546E">
        <w:rPr>
          <w:lang w:val="en-US" w:eastAsia="zh-CN"/>
        </w:rPr>
        <w:t>J</w:t>
      </w:r>
      <w:r>
        <w:t xml:space="preserve"> (informative): </w:t>
      </w:r>
      <w:r w:rsidRPr="0017546E">
        <w:rPr>
          <w:rFonts w:eastAsia="Calibri"/>
        </w:rPr>
        <w:t>Store and Forward Satellite operation</w:t>
      </w:r>
      <w:r>
        <w:tab/>
      </w:r>
      <w:r>
        <w:fldChar w:fldCharType="begin"/>
      </w:r>
      <w:r>
        <w:instrText xml:space="preserve"> PAGEREF _Toc201930960 \h </w:instrText>
      </w:r>
      <w:r>
        <w:fldChar w:fldCharType="separate"/>
      </w:r>
      <w:r>
        <w:t>135</w:t>
      </w:r>
      <w:r>
        <w:fldChar w:fldCharType="end"/>
      </w:r>
    </w:p>
    <w:p w14:paraId="7292488D" w14:textId="77777777" w:rsidR="001D403F" w:rsidRPr="00CC3EF3" w:rsidRDefault="001D403F">
      <w:pPr>
        <w:pStyle w:val="TOC8"/>
        <w:rPr>
          <w:rFonts w:ascii="Aptos" w:eastAsia="Yu Mincho" w:hAnsi="Aptos"/>
          <w:b w:val="0"/>
          <w:kern w:val="2"/>
          <w:sz w:val="24"/>
          <w:szCs w:val="24"/>
          <w:lang w:eastAsia="ja-JP"/>
        </w:rPr>
      </w:pPr>
      <w:r>
        <w:t>Annex K (informative): Change history</w:t>
      </w:r>
      <w:r>
        <w:tab/>
      </w:r>
      <w:r>
        <w:fldChar w:fldCharType="begin"/>
      </w:r>
      <w:r>
        <w:instrText xml:space="preserve"> PAGEREF _Toc201930961 \h </w:instrText>
      </w:r>
      <w:r>
        <w:fldChar w:fldCharType="separate"/>
      </w:r>
      <w:r>
        <w:t>137</w:t>
      </w:r>
      <w:r>
        <w:fldChar w:fldCharType="end"/>
      </w:r>
    </w:p>
    <w:p w14:paraId="70F63AE3" w14:textId="77777777" w:rsidR="00742E7A" w:rsidRDefault="002712FF">
      <w:r>
        <w:rPr>
          <w:b/>
          <w:bCs/>
          <w:noProof/>
          <w:sz w:val="22"/>
        </w:rPr>
        <w:fldChar w:fldCharType="end"/>
      </w:r>
    </w:p>
    <w:p w14:paraId="313E056F" w14:textId="77777777" w:rsidR="00080512" w:rsidRPr="00736B3F" w:rsidRDefault="00080512" w:rsidP="00A47F30">
      <w:pPr>
        <w:pStyle w:val="TOC1"/>
      </w:pPr>
    </w:p>
    <w:p w14:paraId="33634D9D" w14:textId="77777777" w:rsidR="00A9132B" w:rsidRDefault="00080512" w:rsidP="00212EE0">
      <w:pPr>
        <w:pStyle w:val="Heading1"/>
      </w:pPr>
      <w:r w:rsidRPr="00736B3F">
        <w:br w:type="page"/>
      </w:r>
      <w:bookmarkStart w:id="3" w:name="_Toc59116743"/>
      <w:bookmarkStart w:id="4" w:name="_Toc61885562"/>
      <w:bookmarkStart w:id="5" w:name="_Toc201930606"/>
      <w:r w:rsidR="00A9132B" w:rsidRPr="00736B3F">
        <w:lastRenderedPageBreak/>
        <w:t>Foreword</w:t>
      </w:r>
      <w:bookmarkEnd w:id="3"/>
      <w:bookmarkEnd w:id="4"/>
      <w:bookmarkEnd w:id="5"/>
    </w:p>
    <w:p w14:paraId="03A55528"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78C0A031"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CE6EA4" w14:textId="77777777" w:rsidR="00A9132B" w:rsidRDefault="00A9132B" w:rsidP="00A9132B">
      <w:pPr>
        <w:ind w:firstLine="284"/>
      </w:pPr>
      <w:r w:rsidRPr="00736B3F">
        <w:t>Version x.y.z</w:t>
      </w:r>
    </w:p>
    <w:p w14:paraId="5A774059" w14:textId="77777777" w:rsidR="00A9132B" w:rsidRDefault="00A9132B" w:rsidP="00A9132B">
      <w:pPr>
        <w:pStyle w:val="B1"/>
        <w:widowControl w:val="0"/>
        <w:ind w:firstLine="400"/>
      </w:pPr>
      <w:r w:rsidRPr="008F5C18">
        <w:t>where:</w:t>
      </w:r>
    </w:p>
    <w:p w14:paraId="2BEC8E12" w14:textId="77777777" w:rsidR="00A9132B" w:rsidRDefault="00A9132B" w:rsidP="00A9132B">
      <w:pPr>
        <w:pStyle w:val="B2"/>
        <w:widowControl w:val="0"/>
      </w:pPr>
      <w:r w:rsidRPr="008F5C18">
        <w:t>x</w:t>
      </w:r>
      <w:r w:rsidRPr="008F5C18">
        <w:tab/>
        <w:t>the first digit:</w:t>
      </w:r>
    </w:p>
    <w:p w14:paraId="2D13060F" w14:textId="77777777" w:rsidR="00A9132B" w:rsidRPr="00736B3F" w:rsidRDefault="00A9132B" w:rsidP="00A9132B">
      <w:pPr>
        <w:pStyle w:val="B3"/>
      </w:pPr>
      <w:r w:rsidRPr="00736B3F">
        <w:t>1</w:t>
      </w:r>
      <w:r w:rsidRPr="00736B3F">
        <w:tab/>
        <w:t>presented to TSG for information;</w:t>
      </w:r>
    </w:p>
    <w:p w14:paraId="4DDC25CB" w14:textId="77777777" w:rsidR="00A9132B" w:rsidRPr="00736B3F" w:rsidRDefault="00A9132B" w:rsidP="00A9132B">
      <w:pPr>
        <w:pStyle w:val="B3"/>
      </w:pPr>
      <w:r w:rsidRPr="00736B3F">
        <w:t>2</w:t>
      </w:r>
      <w:r w:rsidRPr="00736B3F">
        <w:tab/>
        <w:t>presented to TSG for approval;</w:t>
      </w:r>
    </w:p>
    <w:p w14:paraId="11A2CD5E" w14:textId="77777777" w:rsidR="00A9132B" w:rsidRPr="00736B3F" w:rsidRDefault="00A9132B" w:rsidP="00A9132B">
      <w:pPr>
        <w:pStyle w:val="B3"/>
      </w:pPr>
      <w:r w:rsidRPr="00736B3F">
        <w:t>3</w:t>
      </w:r>
      <w:r w:rsidRPr="00736B3F">
        <w:tab/>
        <w:t>or greater indicates TSG approved document under change control.</w:t>
      </w:r>
    </w:p>
    <w:p w14:paraId="2DAD42DA"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6AEA656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3D413A2C"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01930607"/>
      <w:r w:rsidRPr="00736B3F">
        <w:t>Introduction</w:t>
      </w:r>
      <w:bookmarkEnd w:id="6"/>
      <w:bookmarkEnd w:id="7"/>
      <w:bookmarkEnd w:id="8"/>
      <w:bookmarkEnd w:id="9"/>
      <w:bookmarkEnd w:id="10"/>
    </w:p>
    <w:p w14:paraId="0A617956"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5878996E" w14:textId="77777777" w:rsidR="004125BA" w:rsidRPr="00736B3F" w:rsidRDefault="004125BA" w:rsidP="004125BA">
      <w:r w:rsidRPr="00736B3F">
        <w:t>This document compiles require</w:t>
      </w:r>
      <w:r w:rsidR="00A83B3F">
        <w:t>ments that define a 5G system.</w:t>
      </w:r>
    </w:p>
    <w:p w14:paraId="25A2EBDA"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63ECA55" w14:textId="77777777" w:rsidR="004125BA" w:rsidRPr="00736B3F" w:rsidRDefault="004125BA" w:rsidP="001326DE">
      <w:pPr>
        <w:pStyle w:val="B1"/>
      </w:pPr>
      <w:r w:rsidRPr="00736B3F">
        <w:t xml:space="preserve">- </w:t>
      </w:r>
      <w:r w:rsidRPr="00736B3F">
        <w:tab/>
        <w:t>Support for multiple access technologies</w:t>
      </w:r>
    </w:p>
    <w:p w14:paraId="61E50B4C" w14:textId="77777777" w:rsidR="004125BA" w:rsidRPr="00736B3F" w:rsidRDefault="004125BA" w:rsidP="001326DE">
      <w:pPr>
        <w:pStyle w:val="B1"/>
      </w:pPr>
      <w:r w:rsidRPr="00736B3F">
        <w:t xml:space="preserve">- </w:t>
      </w:r>
      <w:r w:rsidRPr="00736B3F">
        <w:tab/>
        <w:t xml:space="preserve">Scalable and customizable network </w:t>
      </w:r>
    </w:p>
    <w:p w14:paraId="2AEF5C85"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BBD2219"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61D1F35E"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4E7258A1" w14:textId="77777777" w:rsidR="00656064" w:rsidRPr="00656064" w:rsidRDefault="00656064" w:rsidP="00656064">
      <w:pPr>
        <w:pStyle w:val="B1"/>
      </w:pPr>
      <w:r>
        <w:t>-</w:t>
      </w:r>
      <w:r>
        <w:tab/>
        <w:t>S</w:t>
      </w:r>
      <w:r w:rsidRPr="00656064">
        <w:t>eamless mobility in densely populated and heterogeneous environment</w:t>
      </w:r>
    </w:p>
    <w:p w14:paraId="13BEFF85"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215D3B6E"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01930608"/>
      <w:r w:rsidRPr="00736B3F">
        <w:t>1</w:t>
      </w:r>
      <w:r w:rsidR="00E76390">
        <w:tab/>
      </w:r>
      <w:r w:rsidRPr="00736B3F">
        <w:tab/>
        <w:t>Scope</w:t>
      </w:r>
      <w:bookmarkEnd w:id="11"/>
      <w:bookmarkEnd w:id="12"/>
      <w:bookmarkEnd w:id="13"/>
      <w:bookmarkEnd w:id="14"/>
      <w:bookmarkEnd w:id="15"/>
    </w:p>
    <w:p w14:paraId="10BDA196"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55ECBAED"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01930609"/>
      <w:r w:rsidRPr="00736B3F">
        <w:t>2</w:t>
      </w:r>
      <w:r w:rsidRPr="00736B3F">
        <w:tab/>
        <w:t>References</w:t>
      </w:r>
      <w:bookmarkEnd w:id="17"/>
      <w:bookmarkEnd w:id="18"/>
      <w:bookmarkEnd w:id="19"/>
      <w:bookmarkEnd w:id="20"/>
      <w:bookmarkEnd w:id="21"/>
    </w:p>
    <w:p w14:paraId="75CC0237" w14:textId="77777777" w:rsidR="00080512" w:rsidRPr="00736B3F" w:rsidRDefault="00080512">
      <w:r w:rsidRPr="00736B3F">
        <w:t>The following documents contain provisions which, through reference in this text, constitute provisions of the present document.</w:t>
      </w:r>
    </w:p>
    <w:p w14:paraId="2E7DFC4E"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32450DC9" w14:textId="77777777" w:rsidR="00080512" w:rsidRPr="00736B3F" w:rsidRDefault="00080512">
      <w:pPr>
        <w:pStyle w:val="B1"/>
      </w:pPr>
      <w:r w:rsidRPr="00736B3F">
        <w:t>-</w:t>
      </w:r>
      <w:r w:rsidRPr="00736B3F">
        <w:tab/>
        <w:t>For a specific reference, subsequent revisions do not apply.</w:t>
      </w:r>
    </w:p>
    <w:p w14:paraId="1E2E9C82"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7D36DB73" w14:textId="77777777"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21.905: "Vocabulary for 3GPP Specifications".</w:t>
      </w:r>
    </w:p>
    <w:p w14:paraId="3C8DBBC5"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24694B1C" w14:textId="77777777" w:rsidR="0067633C" w:rsidRDefault="0067633C" w:rsidP="00F86B6F">
      <w:pPr>
        <w:pStyle w:val="EX"/>
      </w:pPr>
      <w:r>
        <w:t>[3</w:t>
      </w:r>
      <w:r w:rsidR="002C0FB5">
        <w:t>]</w:t>
      </w:r>
      <w:r w:rsidR="002C0FB5">
        <w:tab/>
        <w:t>3GPP TS</w:t>
      </w:r>
      <w:r w:rsidRPr="0067633C">
        <w:t xml:space="preserve"> 22.011: "Service accessibility".</w:t>
      </w:r>
    </w:p>
    <w:p w14:paraId="76734324" w14:textId="77777777" w:rsidR="000873BB" w:rsidRDefault="000873BB" w:rsidP="00F86B6F">
      <w:pPr>
        <w:pStyle w:val="EX"/>
      </w:pPr>
      <w:r>
        <w:t>[4</w:t>
      </w:r>
      <w:r w:rsidRPr="000873BB">
        <w:t>]</w:t>
      </w:r>
      <w:r w:rsidRPr="000873BB">
        <w:tab/>
      </w:r>
      <w:r w:rsidR="00844128" w:rsidRPr="00F11B29">
        <w:t>Void</w:t>
      </w:r>
    </w:p>
    <w:p w14:paraId="3EE3B157" w14:textId="77777777"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22.278: "Service requirements for the Evolved Packet System (EPS)".</w:t>
      </w:r>
    </w:p>
    <w:p w14:paraId="40173AC9" w14:textId="77777777"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w:t>
      </w:r>
      <w:r w:rsidRPr="002C320B">
        <w:t>Service aspects; Service principles</w:t>
      </w:r>
      <w:r w:rsidRPr="00F27E14">
        <w:t>".</w:t>
      </w:r>
    </w:p>
    <w:p w14:paraId="5637053D" w14:textId="77777777" w:rsidR="000916A8" w:rsidRDefault="000916A8" w:rsidP="000916A8">
      <w:pPr>
        <w:pStyle w:val="EX"/>
      </w:pPr>
      <w:r>
        <w:t>[7]</w:t>
      </w:r>
      <w:r>
        <w:tab/>
        <w:t>3GPP TS 22.146: "Multimedia Broadcast/Multicast Service (MBMS)".</w:t>
      </w:r>
    </w:p>
    <w:p w14:paraId="17D0D54C" w14:textId="77777777" w:rsidR="000916A8" w:rsidRDefault="000916A8" w:rsidP="000916A8">
      <w:pPr>
        <w:pStyle w:val="EX"/>
      </w:pPr>
      <w:r>
        <w:t>[8]</w:t>
      </w:r>
      <w:r>
        <w:tab/>
        <w:t>3GPP TS 22.246: "Multimedia Broadcast/Multicast Service (MBMS) user services".</w:t>
      </w:r>
    </w:p>
    <w:p w14:paraId="419379CF" w14:textId="77777777" w:rsidR="00FB22C9" w:rsidRDefault="00FB22C9" w:rsidP="00FB22C9">
      <w:pPr>
        <w:pStyle w:val="EX"/>
      </w:pPr>
      <w:r>
        <w:t xml:space="preserve">[9] </w:t>
      </w:r>
      <w:r>
        <w:tab/>
        <w:t>3GPP TS 22.</w:t>
      </w:r>
      <w:r w:rsidR="00907483">
        <w:t>186</w:t>
      </w:r>
      <w:r>
        <w:t>: "</w:t>
      </w:r>
      <w:r w:rsidR="00907483">
        <w:t>Enhancement of 3GPP support for V2X scenarios</w:t>
      </w:r>
      <w:r>
        <w:t>".</w:t>
      </w:r>
    </w:p>
    <w:p w14:paraId="51B4D2B0" w14:textId="77777777" w:rsidR="008F461D" w:rsidRDefault="008F461D" w:rsidP="008F461D">
      <w:pPr>
        <w:pStyle w:val="EX"/>
      </w:pPr>
      <w:r>
        <w:t>[10</w:t>
      </w:r>
      <w:r w:rsidRPr="008F461D">
        <w:t>]</w:t>
      </w:r>
      <w:r w:rsidRPr="008F461D">
        <w:tab/>
        <w:t>NGMN, "Recommendations for NGMN KPIs and Requirements for 5G", June 2016</w:t>
      </w:r>
    </w:p>
    <w:p w14:paraId="210397A2" w14:textId="77777777" w:rsidR="00374AC8" w:rsidRPr="008F461D" w:rsidRDefault="00374AC8" w:rsidP="008F461D">
      <w:pPr>
        <w:pStyle w:val="EX"/>
      </w:pPr>
      <w:r>
        <w:t>[11</w:t>
      </w:r>
      <w:r w:rsidRPr="00374AC8">
        <w:t>]</w:t>
      </w:r>
      <w:r w:rsidRPr="00374AC8">
        <w:tab/>
        <w:t>3GPP TS 22.115: "Service aspects; Charging and billing"</w:t>
      </w:r>
      <w:r w:rsidR="006D2F62">
        <w:t>.</w:t>
      </w:r>
    </w:p>
    <w:p w14:paraId="21DCF8B2" w14:textId="77777777" w:rsidR="006D2F62" w:rsidRPr="00FD0345" w:rsidRDefault="00F76486" w:rsidP="006D2F62">
      <w:pPr>
        <w:pStyle w:val="EX"/>
        <w:rPr>
          <w:lang w:val="es-ES"/>
        </w:rPr>
      </w:pPr>
      <w:r w:rsidRPr="00FD0345">
        <w:rPr>
          <w:lang w:val="es-ES"/>
        </w:rPr>
        <w:t>[12</w:t>
      </w:r>
      <w:r w:rsidR="006D2F62" w:rsidRPr="00FD0345">
        <w:rPr>
          <w:lang w:val="es-ES"/>
        </w:rPr>
        <w:t xml:space="preserve">] </w:t>
      </w:r>
      <w:r w:rsidR="006D2F62" w:rsidRPr="00FD0345">
        <w:rPr>
          <w:lang w:val="es-ES"/>
        </w:rPr>
        <w:tab/>
      </w:r>
      <w:r w:rsidR="00844128" w:rsidRPr="00FD0345">
        <w:rPr>
          <w:lang w:val="es-ES"/>
        </w:rPr>
        <w:t>Void</w:t>
      </w:r>
    </w:p>
    <w:p w14:paraId="353D8C26" w14:textId="77777777" w:rsidR="00775260" w:rsidRDefault="00775260" w:rsidP="00775260">
      <w:pPr>
        <w:pStyle w:val="EX"/>
      </w:pPr>
      <w:r w:rsidRPr="00283301">
        <w:rPr>
          <w:lang w:val="es-ES"/>
        </w:rPr>
        <w:t>[</w:t>
      </w:r>
      <w:r w:rsidR="00B326C3" w:rsidRPr="00283301">
        <w:rPr>
          <w:lang w:val="es-ES"/>
        </w:rPr>
        <w:t>13</w:t>
      </w:r>
      <w:r w:rsidRPr="00283301">
        <w:rPr>
          <w:lang w:val="es-ES"/>
        </w:rPr>
        <w:t>]</w:t>
      </w:r>
      <w:r w:rsidRPr="00283301">
        <w:rPr>
          <w:lang w:val="es-ES"/>
        </w:rPr>
        <w:tab/>
        <w:t>Soriano, R., Alberto, M., Collazo, J., Gonzales, I., Kupzo, F., Moreno, L., &amp; Lorenzo, J.</w:t>
      </w:r>
      <w:r w:rsidR="00DE48CB" w:rsidRPr="00283301">
        <w:rPr>
          <w:lang w:val="es-ES"/>
        </w:rPr>
        <w:t xml:space="preserve"> </w:t>
      </w:r>
      <w:r w:rsidRPr="00283301">
        <w:rPr>
          <w:lang w:val="es-ES"/>
        </w:rPr>
        <w:t xml:space="preserve">OpenNode. </w:t>
      </w:r>
      <w:r>
        <w:t>Open Architecture for Secondary Nodes of the Electricity Smartgrid. In Proceedings CIRED 2011 21st International Conference on Electricity Distribution, CD1. June 2011.</w:t>
      </w:r>
    </w:p>
    <w:p w14:paraId="15364C39"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5F16E5F2" w14:textId="77777777" w:rsidR="00775260" w:rsidRDefault="00775260" w:rsidP="00775260">
      <w:pPr>
        <w:pStyle w:val="EX"/>
      </w:pPr>
      <w:r>
        <w:t>[</w:t>
      </w:r>
      <w:r w:rsidR="00B326C3">
        <w:t>15</w:t>
      </w:r>
      <w:r>
        <w:t>]</w:t>
      </w:r>
      <w:r>
        <w:tab/>
        <w:t>McTaggart, Craig, et al. "Improvements in power system integrity protection schemes</w:t>
      </w:r>
      <w:r w:rsidR="0095264A" w:rsidRPr="00C431F4">
        <w:t>"</w:t>
      </w:r>
      <w:r>
        <w:t>. Developments in Power System Protection (DPSP 2010). Managing the Change, 10th IET International Conference on. IET, 2010.</w:t>
      </w:r>
    </w:p>
    <w:p w14:paraId="0C805A72"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331A7F9D" w14:textId="77777777" w:rsidR="008F461D" w:rsidRDefault="00B326C3" w:rsidP="00775260">
      <w:pPr>
        <w:pStyle w:val="EX"/>
      </w:pPr>
      <w:r>
        <w:t>[17</w:t>
      </w:r>
      <w:r w:rsidR="00775260">
        <w:t>]</w:t>
      </w:r>
      <w:r w:rsidR="00775260">
        <w:tab/>
        <w:t>Begovic, Miroslav, et al. "Wide-area protection and emergency control</w:t>
      </w:r>
      <w:r w:rsidR="0095264A" w:rsidRPr="00C431F4">
        <w:t>"</w:t>
      </w:r>
      <w:r w:rsidR="00775260">
        <w:t>. Proceedings of the IEEE 93.5, pp. 876-891, 2005.</w:t>
      </w:r>
    </w:p>
    <w:p w14:paraId="1A9E665B" w14:textId="77777777" w:rsidR="008246AA" w:rsidRDefault="008246AA" w:rsidP="008246AA">
      <w:pPr>
        <w:pStyle w:val="EX"/>
      </w:pPr>
      <w:r>
        <w:t>[18]</w:t>
      </w:r>
      <w:r>
        <w:tab/>
        <w:t>ITU-T Recommendation G.1000 "Communications quality of service: A framework and definitions".</w:t>
      </w:r>
    </w:p>
    <w:p w14:paraId="49C96D00" w14:textId="77777777" w:rsidR="008246AA" w:rsidRDefault="008246AA" w:rsidP="008246AA">
      <w:pPr>
        <w:pStyle w:val="EX"/>
      </w:pPr>
      <w:r>
        <w:t>[19]</w:t>
      </w:r>
      <w:r>
        <w:tab/>
        <w:t xml:space="preserve">IEC 61907, "Communication network dependability engineering". </w:t>
      </w:r>
    </w:p>
    <w:p w14:paraId="4F677ED4" w14:textId="77777777" w:rsidR="008246AA" w:rsidRDefault="008246AA" w:rsidP="008246AA">
      <w:pPr>
        <w:pStyle w:val="EX"/>
      </w:pPr>
      <w:r>
        <w:t>[20]</w:t>
      </w:r>
      <w:r>
        <w:tab/>
        <w:t>NIST, "Framework for Cyber-Physical Systems", 2016.</w:t>
      </w:r>
    </w:p>
    <w:p w14:paraId="50795F16" w14:textId="77777777" w:rsidR="00CF33CD" w:rsidRDefault="00CF33CD" w:rsidP="008246AA">
      <w:pPr>
        <w:pStyle w:val="EX"/>
      </w:pPr>
      <w:r w:rsidRPr="00CF33CD">
        <w:t>[</w:t>
      </w:r>
      <w:r>
        <w:t>21</w:t>
      </w:r>
      <w:r w:rsidRPr="00CF33CD">
        <w:t>]</w:t>
      </w:r>
      <w:r w:rsidRPr="00CF33CD">
        <w:tab/>
        <w:t>3GPP TS 22.104: "Service requirements for cyber-physical control applications in vertical domains".</w:t>
      </w:r>
    </w:p>
    <w:p w14:paraId="5B41A130" w14:textId="77777777" w:rsidR="00E77C93" w:rsidRDefault="00E77C93" w:rsidP="008246AA">
      <w:pPr>
        <w:pStyle w:val="EX"/>
      </w:pPr>
      <w:r>
        <w:t>[22</w:t>
      </w:r>
      <w:r w:rsidRPr="00E77C93">
        <w:t>]</w:t>
      </w:r>
      <w:r w:rsidRPr="00E77C93">
        <w:tab/>
        <w:t>3GPP TS 22.262: "Message Service within the 5G System".</w:t>
      </w:r>
    </w:p>
    <w:p w14:paraId="7FD1923D" w14:textId="77777777" w:rsidR="009209BD" w:rsidRDefault="009209BD" w:rsidP="008246AA">
      <w:pPr>
        <w:pStyle w:val="EX"/>
      </w:pPr>
      <w:r w:rsidRPr="009209BD">
        <w:t>[23]</w:t>
      </w:r>
      <w:r w:rsidRPr="009209BD">
        <w:tab/>
        <w:t>3GPP TS</w:t>
      </w:r>
      <w:r w:rsidR="005C27A9">
        <w:t xml:space="preserve"> </w:t>
      </w:r>
      <w:r w:rsidRPr="009209BD">
        <w:t>22.289: "Mobile Communication System for Railways".</w:t>
      </w:r>
    </w:p>
    <w:p w14:paraId="25E42C44" w14:textId="77777777" w:rsidR="00B17562" w:rsidRDefault="00B17562" w:rsidP="00B17562">
      <w:pPr>
        <w:pStyle w:val="EX"/>
      </w:pPr>
      <w:r>
        <w:t>[24]</w:t>
      </w:r>
      <w:r>
        <w:tab/>
        <w:t xml:space="preserve">3GPP TS 22.071: </w:t>
      </w:r>
      <w:r w:rsidR="0095264A" w:rsidRPr="00C431F4">
        <w:t>"</w:t>
      </w:r>
      <w:r>
        <w:t>Location Services</w:t>
      </w:r>
      <w:r w:rsidR="0095264A" w:rsidRPr="00C431F4">
        <w:t>"</w:t>
      </w:r>
      <w:r>
        <w:t>.</w:t>
      </w:r>
    </w:p>
    <w:p w14:paraId="3D82FB27" w14:textId="77777777" w:rsidR="00865291" w:rsidRDefault="00865291" w:rsidP="00B17562">
      <w:pPr>
        <w:pStyle w:val="EX"/>
      </w:pPr>
      <w:r w:rsidRPr="00865291">
        <w:t>[2</w:t>
      </w:r>
      <w:r>
        <w:t>5</w:t>
      </w:r>
      <w:r w:rsidRPr="00865291">
        <w:t>]</w:t>
      </w:r>
      <w:r w:rsidRPr="00865291">
        <w:tab/>
        <w:t>3GPP TS 23.122: "Non-Access-Stratum (NAS) functions related to Mobile Station (MS) in idle mode".</w:t>
      </w:r>
    </w:p>
    <w:p w14:paraId="64E9E7D3" w14:textId="77777777" w:rsidR="005F4A5B" w:rsidRDefault="00AA517F" w:rsidP="005F4A5B">
      <w:pPr>
        <w:pStyle w:val="EX"/>
      </w:pPr>
      <w:r w:rsidRPr="00AA517F">
        <w:t>[2</w:t>
      </w:r>
      <w:r>
        <w:t>6</w:t>
      </w:r>
      <w:r w:rsidRPr="00AA517F">
        <w:t>]</w:t>
      </w:r>
      <w:r w:rsidRPr="00AA517F">
        <w:tab/>
        <w:t>3GPP TS 22.125: "Unmanned Aerial System (UAS) support in 3GPP".</w:t>
      </w:r>
    </w:p>
    <w:p w14:paraId="7C6F6FA0" w14:textId="77777777" w:rsidR="0003097D" w:rsidRDefault="005F4A5B" w:rsidP="0003097D">
      <w:pPr>
        <w:pStyle w:val="EX"/>
      </w:pPr>
      <w:r>
        <w:t>[27]</w:t>
      </w:r>
      <w:r>
        <w:tab/>
      </w:r>
      <w:r w:rsidR="00844128" w:rsidRPr="00F11B29">
        <w:t>Void</w:t>
      </w:r>
    </w:p>
    <w:p w14:paraId="5A1A557E" w14:textId="77777777" w:rsidR="00AA517F" w:rsidRDefault="0003097D" w:rsidP="0003097D">
      <w:pPr>
        <w:pStyle w:val="EX"/>
      </w:pPr>
      <w:r>
        <w:t>[28]</w:t>
      </w:r>
      <w:r>
        <w:tab/>
        <w:t>3GPP TS 22.263: "Service requirements for Video, Imaging and Audio for Professional Applications (VIAPA)".</w:t>
      </w:r>
    </w:p>
    <w:p w14:paraId="3F4EB317" w14:textId="77777777" w:rsidR="006E148C" w:rsidRDefault="006E148C" w:rsidP="0003097D">
      <w:pPr>
        <w:pStyle w:val="EX"/>
      </w:pPr>
      <w:r w:rsidRPr="006E148C">
        <w:t>[2</w:t>
      </w:r>
      <w:r>
        <w:t>9</w:t>
      </w:r>
      <w:r w:rsidRPr="006E148C">
        <w:t>]</w:t>
      </w:r>
      <w:r w:rsidRPr="006E148C">
        <w:tab/>
      </w:r>
      <w:r w:rsidR="00844128" w:rsidRPr="004B1F6E">
        <w:t>Void</w:t>
      </w:r>
    </w:p>
    <w:p w14:paraId="49395DE9" w14:textId="77777777" w:rsidR="00465D46" w:rsidRPr="008F461D" w:rsidRDefault="00465D46" w:rsidP="0003097D">
      <w:pPr>
        <w:pStyle w:val="EX"/>
      </w:pPr>
      <w:r w:rsidRPr="00465D46">
        <w:t>[</w:t>
      </w:r>
      <w:r>
        <w:t>30</w:t>
      </w:r>
      <w:r w:rsidRPr="00465D46">
        <w:t>]</w:t>
      </w:r>
      <w:r w:rsidRPr="00465D46">
        <w:tab/>
        <w:t>3GPP TS 22.179: "Mission Critical Push to Talk (MCPTT)".</w:t>
      </w:r>
    </w:p>
    <w:p w14:paraId="38D48458"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4BE5EF7F"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4F21B892" w14:textId="77777777" w:rsidR="00781C5F" w:rsidRDefault="00284964" w:rsidP="00781C5F">
      <w:pPr>
        <w:pStyle w:val="EX"/>
      </w:pPr>
      <w:r>
        <w:t>[33]</w:t>
      </w:r>
      <w:r w:rsidR="00781C5F" w:rsidRPr="00110807">
        <w:tab/>
        <w:t>3GPP TS 38.305: "NG Radio Access Network (NG-RAN); Stage 2 functional specification of User Equipment (UE) positioning in NG-RAN"</w:t>
      </w:r>
    </w:p>
    <w:p w14:paraId="5BB2A648" w14:textId="77777777" w:rsidR="00781C5F" w:rsidRDefault="00284964" w:rsidP="00781C5F">
      <w:pPr>
        <w:pStyle w:val="EX"/>
      </w:pPr>
      <w:r>
        <w:t>[34]</w:t>
      </w:r>
      <w:r w:rsidR="00781C5F">
        <w:tab/>
      </w:r>
      <w:r w:rsidR="00781C5F" w:rsidRPr="00C963E4">
        <w:t>ATIS-0900005</w:t>
      </w:r>
      <w:r w:rsidR="00781C5F">
        <w:t xml:space="preserve">: </w:t>
      </w:r>
      <w:r w:rsidR="00781C5F" w:rsidRPr="00110807">
        <w:t>"</w:t>
      </w:r>
      <w:r w:rsidR="00781C5F">
        <w:t>Technical Report on GPS Vulnerability</w:t>
      </w:r>
      <w:r w:rsidR="00781C5F" w:rsidRPr="00110807">
        <w:t>"</w:t>
      </w:r>
      <w:r w:rsidR="00781C5F">
        <w:t xml:space="preserve">, </w:t>
      </w:r>
      <w:r w:rsidR="00781C5F" w:rsidRPr="00C963E4">
        <w:t>https://access.atis.org/apps/group_public/download.php/36304/ATIS-0900005.pdf</w:t>
      </w:r>
      <w:r w:rsidR="00781C5F">
        <w:t xml:space="preserve"> </w:t>
      </w:r>
    </w:p>
    <w:p w14:paraId="6FA211EA" w14:textId="77777777"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37961E37" w14:textId="77777777" w:rsidR="00BD5EEB" w:rsidRDefault="00F824FA" w:rsidP="006426BB">
      <w:pPr>
        <w:pStyle w:val="EX"/>
      </w:pPr>
      <w:r w:rsidRPr="00F824FA">
        <w:t>[</w:t>
      </w:r>
      <w:r>
        <w:t>36</w:t>
      </w:r>
      <w:r w:rsidRPr="00F824FA">
        <w:t>]</w:t>
      </w:r>
      <w:r w:rsidRPr="00F824FA">
        <w:tab/>
        <w:t xml:space="preserve">5G-ACIA, "Exposure of 5G capabilities for Connected Industries and Automation Applications", 5G-ACIA white pater, February 2021, https://5g-acia.org/wp-content/uploads/2021/04/5G-ACIA_ExposureOf5GCapabilitiesForConnectedIndustriesAndAutomationApplications.pdf </w:t>
      </w:r>
    </w:p>
    <w:p w14:paraId="15120684" w14:textId="77777777" w:rsidR="00F824FA" w:rsidRDefault="00BD5EEB" w:rsidP="00BD5EEB">
      <w:pPr>
        <w:pStyle w:val="EX"/>
      </w:pPr>
      <w:r>
        <w:t>[</w:t>
      </w:r>
      <w:r w:rsidRPr="006426BB">
        <w:rPr>
          <w:rFonts w:hint="eastAsia"/>
        </w:rPr>
        <w:t>37</w:t>
      </w:r>
      <w:r>
        <w:t>]</w:t>
      </w:r>
      <w:r>
        <w:tab/>
        <w:t>3GPP TS 22.173: "IP Multimedia Core Network Subsystem (IMS) Multimedia Telephony Service and supplementary services".</w:t>
      </w:r>
    </w:p>
    <w:p w14:paraId="6F90A3F5" w14:textId="77777777" w:rsidR="001361CC" w:rsidRDefault="001361CC" w:rsidP="006426BB">
      <w:pPr>
        <w:pStyle w:val="EX"/>
      </w:pPr>
      <w:r w:rsidRPr="00FD4E75">
        <w:t>[</w:t>
      </w:r>
      <w:r>
        <w:t>38</w:t>
      </w:r>
      <w:r w:rsidRPr="00FD4E75">
        <w:t>]</w:t>
      </w:r>
      <w:r w:rsidRPr="00FD4E75">
        <w:tab/>
        <w:t>ITU-T, "Technology Watch Report: The Tactile Internet", August 2014.</w:t>
      </w:r>
    </w:p>
    <w:p w14:paraId="1AEEDC13" w14:textId="77777777" w:rsidR="001361CC" w:rsidRDefault="001361CC" w:rsidP="006426BB">
      <w:pPr>
        <w:pStyle w:val="EX"/>
      </w:pPr>
      <w:r w:rsidRPr="001D4E16">
        <w:t>[</w:t>
      </w:r>
      <w:r>
        <w:t>39</w:t>
      </w:r>
      <w:r w:rsidRPr="001D4E16">
        <w:t>]</w:t>
      </w:r>
      <w:r w:rsidRPr="001D4E16">
        <w:tab/>
        <w:t>D. Soldani, Y. Guo, B. Barani, P. Mogensen, I. Chih-Lin, S. Das, "5G for ultra-reliable low-latency communications". IEEE Network. 2018 Apr 2; 32(2):6-7.</w:t>
      </w:r>
    </w:p>
    <w:p w14:paraId="587D984C" w14:textId="77777777" w:rsidR="001361CC" w:rsidRDefault="001361CC" w:rsidP="006426BB">
      <w:pPr>
        <w:pStyle w:val="EX"/>
      </w:pPr>
      <w:r w:rsidRPr="00E40165">
        <w:t>[</w:t>
      </w:r>
      <w:r>
        <w:t>40</w:t>
      </w:r>
      <w:r w:rsidRPr="00E40165">
        <w:t>]</w:t>
      </w:r>
      <w:r w:rsidRPr="00E40165">
        <w:tab/>
        <w:t>O. Holland et al., "The IEEE 1918.1 "Tactile Internet" Standards Working Group and its Standards," Proceedings of the IEEE, vol. 107, no. 2, Feb. 2019.</w:t>
      </w:r>
    </w:p>
    <w:p w14:paraId="65487BD1" w14:textId="77777777" w:rsidR="001361CC" w:rsidRDefault="001361CC" w:rsidP="006426BB">
      <w:pPr>
        <w:pStyle w:val="EX"/>
      </w:pPr>
      <w:r>
        <w:t>[41]</w:t>
      </w:r>
      <w:r>
        <w:tab/>
        <w:t>Altinsoy, M. E., Blauert, J., &amp; Treier, C., "Inter-Modal Effects of Non-Simultaneous Stimulus Presentation," A. Alippi (Ed.), Proceedings of the 7th International Congress on Acoustics, Rome, Italy, 2001.</w:t>
      </w:r>
    </w:p>
    <w:p w14:paraId="28C2E375" w14:textId="77777777" w:rsidR="001361CC" w:rsidRPr="006076D3" w:rsidRDefault="001361CC" w:rsidP="006426BB">
      <w:pPr>
        <w:pStyle w:val="EX"/>
        <w:rPr>
          <w:lang w:val="fr-FR"/>
        </w:rPr>
      </w:pPr>
      <w:r>
        <w:t>[42]</w:t>
      </w:r>
      <w:r>
        <w:tab/>
        <w:t xml:space="preserve">Hirsh I.J., and Sherrrick C.E, 1961. </w:t>
      </w:r>
      <w:r w:rsidRPr="006076D3">
        <w:rPr>
          <w:lang w:val="fr-FR"/>
        </w:rPr>
        <w:t>J. Exp. Psychol 62, 423-432</w:t>
      </w:r>
    </w:p>
    <w:p w14:paraId="579CD3DF" w14:textId="77777777" w:rsidR="001361CC" w:rsidRDefault="001361CC" w:rsidP="006426BB">
      <w:pPr>
        <w:pStyle w:val="EX"/>
      </w:pPr>
      <w:r w:rsidRPr="00157F9E">
        <w:rPr>
          <w:lang w:val="fr-FR"/>
        </w:rPr>
        <w:t>[43]</w:t>
      </w:r>
      <w:r w:rsidRPr="00157F9E">
        <w:rPr>
          <w:lang w:val="fr-FR"/>
        </w:rPr>
        <w:tab/>
        <w:t xml:space="preserve">Altinsoy, M.E. (2012). </w:t>
      </w:r>
      <w:r>
        <w:t>"The Quality of Auditory-Tactile Virtual Environments," Journal of the Audio Engineering Society, Vol. 60, No. 1/2, pp. 38-46, Jan.-Feb. 2012.</w:t>
      </w:r>
    </w:p>
    <w:p w14:paraId="36790015" w14:textId="77777777" w:rsidR="001361CC" w:rsidRDefault="001361CC" w:rsidP="006426BB">
      <w:pPr>
        <w:pStyle w:val="EX"/>
      </w:pPr>
      <w:r>
        <w:t>[44]</w:t>
      </w:r>
      <w:r>
        <w:tab/>
        <w:t>M. Di Luca and A. Mahnan, "Perceptual Limits of Visual-Haptic Simultaneity in Virtual Reality Interactions," 2019 IEEE World Haptics Conference (WHC), 2019, pp. 67-72, doi: 10.1109/WHC.2019.8816173.</w:t>
      </w:r>
    </w:p>
    <w:p w14:paraId="5B04F8F3" w14:textId="77777777" w:rsidR="00E20B1E" w:rsidRDefault="001361CC" w:rsidP="00E20B1E">
      <w:pPr>
        <w:pStyle w:val="EX"/>
      </w:pPr>
      <w:r>
        <w:t>[45]</w:t>
      </w:r>
      <w:r>
        <w:tab/>
      </w:r>
      <w:r w:rsidRPr="00713E97">
        <w:t>K</w:t>
      </w:r>
      <w:r>
        <w:t>.</w:t>
      </w:r>
      <w:r w:rsidRPr="00713E97">
        <w:t xml:space="preserve"> Antonakoglou</w:t>
      </w:r>
      <w:r>
        <w:t xml:space="preserve"> et al., “</w:t>
      </w:r>
      <w:r w:rsidRPr="00713E97">
        <w:t>Toward Haptic Communications Over the 5G Tactile Internet</w:t>
      </w:r>
      <w:r>
        <w:t>”, IEEE Communications Surveys &amp; Tutorials, 20 (4), 2018.</w:t>
      </w:r>
    </w:p>
    <w:p w14:paraId="68CF5B84" w14:textId="77777777" w:rsidR="00E20B1E" w:rsidRDefault="00E20B1E" w:rsidP="00E20B1E">
      <w:pPr>
        <w:pStyle w:val="EX"/>
      </w:pPr>
      <w:r>
        <w:t>[46]</w:t>
      </w:r>
      <w:r>
        <w:tab/>
        <w:t>ETSI GS OEU 020 (v1.1.1): "Operational energy Efficiency for Users (OEU); Carbon equivalent Intensity measurement; Operational infrastructures; Global KPIs; Global KPIs for ICT Sites".</w:t>
      </w:r>
    </w:p>
    <w:p w14:paraId="75F6BD9A" w14:textId="77777777" w:rsidR="00E20B1E" w:rsidRDefault="00E20B1E" w:rsidP="00E20B1E">
      <w:pPr>
        <w:pStyle w:val="EX"/>
      </w:pPr>
      <w:r>
        <w:t>[47]</w:t>
      </w:r>
      <w:r>
        <w:tab/>
        <w:t>3GPP TS 28.310: "Management and orchestration; Energy efficiency of 5G".</w:t>
      </w:r>
    </w:p>
    <w:p w14:paraId="15D4B74E" w14:textId="77777777" w:rsidR="00E20B1E" w:rsidRDefault="00E20B1E" w:rsidP="00E20B1E">
      <w:pPr>
        <w:pStyle w:val="EX"/>
      </w:pPr>
      <w:r>
        <w:t>[48]</w:t>
      </w:r>
      <w:r>
        <w:tab/>
        <w:t>ETSI EN 303 472: "Environmental Engineering (EE); Energy Efficiency measurement methodology and metrics for RAN equipment".</w:t>
      </w:r>
    </w:p>
    <w:p w14:paraId="1C88F6A4" w14:textId="77777777" w:rsidR="001361CC" w:rsidRPr="006076D3" w:rsidRDefault="00E20B1E" w:rsidP="006426BB">
      <w:pPr>
        <w:pStyle w:val="EX"/>
      </w:pPr>
      <w:r w:rsidRPr="006076D3">
        <w:t>[49]</w:t>
      </w:r>
      <w:r w:rsidRPr="006076D3">
        <w:tab/>
        <w:t>3GPP TS 32.299: " Telecommunication management; Charging management; Diameter charging applications".</w:t>
      </w:r>
    </w:p>
    <w:p w14:paraId="4D6ABA1C" w14:textId="77777777" w:rsidR="00C44471" w:rsidRPr="006076D3" w:rsidRDefault="00C44471" w:rsidP="00C44471">
      <w:pPr>
        <w:pStyle w:val="EX"/>
      </w:pPr>
      <w:r w:rsidRPr="006076D3">
        <w:t>[50]</w:t>
      </w:r>
      <w:r w:rsidRPr="006076D3">
        <w:tab/>
        <w:t>N. Nonaka et al., "Experimental Trial aboard Shinkansen Test Train Running at 360 km/h for 5G Evolution," 2022 IEEE 95th Vehicular Technology Conference: (VTC2022-Spring), Helsinki, Finland, 2022.</w:t>
      </w:r>
    </w:p>
    <w:p w14:paraId="1272976C" w14:textId="77777777" w:rsidR="00214A7C" w:rsidRPr="006076D3" w:rsidRDefault="00214A7C" w:rsidP="00C44471">
      <w:pPr>
        <w:pStyle w:val="EX"/>
      </w:pPr>
      <w:r w:rsidRPr="006076D3">
        <w:t>[51]</w:t>
      </w:r>
      <w:r w:rsidRPr="006076D3">
        <w:tab/>
        <w:t>3GPP TS 22.137: " Service requirements for Integrated Sensing and Communication ".</w:t>
      </w:r>
    </w:p>
    <w:p w14:paraId="5127B624" w14:textId="77777777" w:rsidR="00286663" w:rsidRPr="006076D3" w:rsidRDefault="00286663" w:rsidP="00286663">
      <w:pPr>
        <w:pStyle w:val="EX"/>
      </w:pPr>
      <w:r w:rsidRPr="006076D3">
        <w:t>[52]</w:t>
      </w:r>
      <w:r w:rsidRPr="006076D3">
        <w:tab/>
        <w:t>3GPP TS 22.</w:t>
      </w:r>
      <w:r w:rsidR="00E751ED" w:rsidRPr="006076D3">
        <w:t>369</w:t>
      </w:r>
      <w:r w:rsidRPr="006076D3">
        <w:t xml:space="preserve">: " Service requirements for </w:t>
      </w:r>
      <w:r w:rsidR="00B21B33">
        <w:t>A</w:t>
      </w:r>
      <w:r w:rsidR="00B21B33" w:rsidRPr="006076D3">
        <w:t xml:space="preserve">mbient </w:t>
      </w:r>
      <w:r w:rsidRPr="006076D3">
        <w:t>power-enabled IoT ".</w:t>
      </w:r>
    </w:p>
    <w:p w14:paraId="7B836DD9" w14:textId="77777777" w:rsidR="00E751ED" w:rsidRDefault="00E751ED" w:rsidP="00286663">
      <w:pPr>
        <w:pStyle w:val="EX"/>
      </w:pPr>
      <w:r w:rsidRPr="006076D3">
        <w:t>[53]</w:t>
      </w:r>
      <w:r w:rsidRPr="006076D3">
        <w:tab/>
        <w:t>3GPP TS 22.156</w:t>
      </w:r>
      <w:r w:rsidR="006076D3">
        <w:t>:</w:t>
      </w:r>
      <w:r w:rsidRPr="006076D3">
        <w:t xml:space="preserve"> "Mobile Metaverse Services”.</w:t>
      </w:r>
    </w:p>
    <w:p w14:paraId="7C1A17D0" w14:textId="77777777" w:rsidR="000214C4" w:rsidRDefault="000214C4" w:rsidP="00286663">
      <w:pPr>
        <w:pStyle w:val="EX"/>
      </w:pPr>
      <w:r w:rsidRPr="000214C4">
        <w:t>[54]</w:t>
      </w:r>
      <w:r w:rsidRPr="000214C4">
        <w:tab/>
        <w:t>IEEE Std 802.1Q: "IEEE Standard for Local and Metropolitan Area Networks---Bridges and Bridged Networks".</w:t>
      </w:r>
    </w:p>
    <w:p w14:paraId="10107BAE" w14:textId="77777777" w:rsidR="00080512" w:rsidRPr="00736B3F" w:rsidRDefault="00080512" w:rsidP="00212EE0">
      <w:pPr>
        <w:pStyle w:val="Heading1"/>
      </w:pPr>
      <w:bookmarkStart w:id="27" w:name="_Toc201930610"/>
      <w:r w:rsidRPr="00736B3F">
        <w:t>3</w:t>
      </w:r>
      <w:r w:rsidRPr="00736B3F">
        <w:tab/>
        <w:t xml:space="preserve">Definitions, </w:t>
      </w:r>
      <w:r w:rsidR="008028A4" w:rsidRPr="00736B3F">
        <w:t>symbols and abbreviations</w:t>
      </w:r>
      <w:bookmarkEnd w:id="22"/>
      <w:bookmarkEnd w:id="23"/>
      <w:bookmarkEnd w:id="24"/>
      <w:bookmarkEnd w:id="25"/>
      <w:bookmarkEnd w:id="27"/>
    </w:p>
    <w:p w14:paraId="63657217"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01930611"/>
      <w:r w:rsidRPr="00736B3F">
        <w:t>3.1</w:t>
      </w:r>
      <w:r w:rsidRPr="00736B3F">
        <w:tab/>
        <w:t>Definitions</w:t>
      </w:r>
      <w:bookmarkEnd w:id="28"/>
      <w:bookmarkEnd w:id="29"/>
      <w:bookmarkEnd w:id="30"/>
      <w:bookmarkEnd w:id="31"/>
      <w:bookmarkEnd w:id="32"/>
    </w:p>
    <w:p w14:paraId="45D6B8D1"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597D094F"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2CDAFE4E" w14:textId="77777777" w:rsidR="0095264A" w:rsidRPr="00C431F4" w:rsidRDefault="0095264A" w:rsidP="0042332E">
      <w:pPr>
        <w:pStyle w:val="NO"/>
      </w:pPr>
      <w:r w:rsidRPr="00C431F4">
        <w:rPr>
          <w:lang w:eastAsia="zh-CN"/>
        </w:rPr>
        <w:t xml:space="preserve">NOTE </w:t>
      </w:r>
      <w:r>
        <w:rPr>
          <w:lang w:eastAsia="zh-CN"/>
        </w:rPr>
        <w:t>1</w:t>
      </w:r>
      <w:r w:rsidRPr="00C431F4">
        <w:rPr>
          <w:lang w:eastAsia="zh-CN"/>
        </w:rPr>
        <w:t xml:space="preserve">: </w:t>
      </w:r>
      <w:r w:rsidRPr="00C431F4">
        <w:rPr>
          <w:lang w:eastAsia="zh-CN"/>
        </w:rPr>
        <w:tab/>
      </w:r>
      <w:r w:rsidRPr="00C431F4">
        <w:t xml:space="preserve">The enhanced positioning service area represents for example a factory plant, a dense urban area, an area along a road or railway track, a tunnel and covers both </w:t>
      </w:r>
      <w:r w:rsidRPr="00C431F4">
        <w:rPr>
          <w:lang w:eastAsia="zh-CN"/>
        </w:rPr>
        <w:t>indoor and outdoor environments.</w:t>
      </w:r>
    </w:p>
    <w:p w14:paraId="685AD1AC"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7F2A9D6E" w14:textId="77777777" w:rsidR="00E964B0" w:rsidRPr="007D1F86" w:rsidRDefault="00E964B0" w:rsidP="00E964B0">
      <w:pPr>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0E67F05" w14:textId="77777777" w:rsidR="0095264A" w:rsidRPr="00C431F4" w:rsidRDefault="0095264A" w:rsidP="0095264A">
      <w:r w:rsidRPr="00C431F4">
        <w:rPr>
          <w:b/>
        </w:rPr>
        <w:t>5G satellite access network</w:t>
      </w:r>
      <w:r w:rsidRPr="00C431F4">
        <w:t xml:space="preserve">: 5G access network using at least one satellite. </w:t>
      </w:r>
    </w:p>
    <w:p w14:paraId="45A3B89C" w14:textId="77777777" w:rsidR="007945A1" w:rsidRDefault="0095264A" w:rsidP="007945A1">
      <w:r w:rsidRPr="00C431F4">
        <w:rPr>
          <w:b/>
        </w:rPr>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34EE11B0" w14:textId="77777777" w:rsidR="0095264A" w:rsidRPr="00C431F4" w:rsidRDefault="0095264A" w:rsidP="007945A1">
      <w:pPr>
        <w:pStyle w:val="NO"/>
        <w:rPr>
          <w:b/>
        </w:rPr>
      </w:pPr>
      <w:r w:rsidRPr="007945A1">
        <w:t xml:space="preserve">NOTE 2: </w:t>
      </w:r>
      <w:r w:rsidRPr="007945A1">
        <w:tab/>
        <w:t>This includes both indoor and any outdoor environments.</w:t>
      </w:r>
    </w:p>
    <w:p w14:paraId="2C295EB0"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4A223FEF" w14:textId="77777777" w:rsidR="0074087F" w:rsidRDefault="00B84FBA" w:rsidP="007009E4">
      <w:r>
        <w:rPr>
          <w:b/>
        </w:rPr>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1EFB7DEE"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311ADF97"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6F006C4F"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7E480556"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C01B12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57F5D0DA"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0C5A1111" w14:textId="77777777"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Pr="00736B3F">
        <w:t>"</w:t>
      </w:r>
      <w:r>
        <w:t>end-to-end</w:t>
      </w:r>
      <w:r w:rsidRPr="00736B3F">
        <w:t>"</w:t>
      </w:r>
      <w:r>
        <w:t xml:space="preserve"> is the communication service interface.</w:t>
      </w:r>
    </w:p>
    <w:p w14:paraId="764D72CB"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1439C9BD"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07FD1208"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2A9837E"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0C26304C"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30179DF1" w14:textId="77777777"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1512E139"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105703CE" w14:textId="77777777" w:rsidR="006A240C" w:rsidRPr="00B64185" w:rsidRDefault="00BB6E37" w:rsidP="00BB6E37">
      <w:r w:rsidRPr="004200F6">
        <w:rPr>
          <w:b/>
          <w:bCs/>
        </w:rPr>
        <w:t>DualSteer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75399CDF"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3E440934" w14:textId="77777777" w:rsidR="00E20B1E" w:rsidRDefault="00E20B1E" w:rsidP="00E20B1E">
      <w:r>
        <w:rPr>
          <w:b/>
        </w:rPr>
        <w:t>energy charging rate</w:t>
      </w:r>
      <w:r>
        <w:t>: a means of determining the energy consumption consequence (use of energy credit) associated with charging events.</w:t>
      </w:r>
    </w:p>
    <w:p w14:paraId="5321E2D6" w14:textId="77777777" w:rsidR="002C6189" w:rsidRDefault="00E20B1E" w:rsidP="002C6189">
      <w:r>
        <w:rPr>
          <w:b/>
        </w:rPr>
        <w:t>energy credit</w:t>
      </w:r>
      <w:r>
        <w:t>: a quantity of energy credit associated with the subscriber that can be used for credit control by the 5G system.</w:t>
      </w:r>
    </w:p>
    <w:p w14:paraId="56080881" w14:textId="77777777" w:rsidR="00BB6E37" w:rsidRDefault="00BB6E37" w:rsidP="00BB6E37">
      <w:pPr>
        <w:rPr>
          <w:rFonts w:eastAsia="DengXian"/>
        </w:rPr>
      </w:pPr>
      <w:bookmarkStart w:id="40" w:name="_Hlk75354616"/>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0D3B11C3"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2E251199"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5F20F76B"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0EC09FBD"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0EBCBD4D"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9B6E9D1"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7934F5A0"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7FC00151"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03FF8CEC"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7DCDDD06"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5DA51E39"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285520A"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6FA92199"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467ACDDD"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703864AF"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3E7B7FC4" w14:textId="77777777" w:rsidR="00A11C20" w:rsidRPr="00736B3F" w:rsidRDefault="00E20B1E" w:rsidP="00225B0C">
      <w:pPr>
        <w:pStyle w:val="NO"/>
      </w:pPr>
      <w:r>
        <w:t>NOTE:</w:t>
      </w:r>
      <w:r>
        <w:tab/>
        <w:t>The terms maximum energy credit limit is distinct from 'maximum energy consumption' because the credit limit is a total amount of energy consumed, where maximum energy consumption is a limit to the consumption in a given interval of time.</w:t>
      </w:r>
    </w:p>
    <w:p w14:paraId="22E15527"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398C6F91"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5BA0E291"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4620CD29"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36B7ABA"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7D5033CB"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08DFE7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10B7BA34"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736F0D97"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6695C9C" w14:textId="77777777" w:rsidR="00030216" w:rsidRDefault="00030216" w:rsidP="00030216">
      <w:r>
        <w:rPr>
          <w:b/>
          <w:lang w:val="en-US"/>
        </w:rPr>
        <w:t xml:space="preserve">PIN Element: </w:t>
      </w:r>
      <w:r>
        <w:t>UE or non-3GPP device that can communicate within a PIN.</w:t>
      </w:r>
    </w:p>
    <w:p w14:paraId="13127ECD"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479745CE"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115DC6AE"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559BC8B1"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546F1314"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3BCBDE"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4508E92D"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01E641E9"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797B43F5"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08EB16AE"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3DD1C164"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32F4EB4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78F3B7DE"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38E1CA1E"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4913AE26"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130CCC10" w14:textId="77777777" w:rsidR="004D73F0" w:rsidRDefault="004D73F0" w:rsidP="00CB00C2">
      <w:pPr>
        <w:rPr>
          <w:rFonts w:eastAsia="SimSun"/>
          <w:lang w:val="en-US" w:eastAsia="zh-CN" w:bidi="ar"/>
        </w:rPr>
      </w:pPr>
      <w:bookmarkStart w:id="42" w:name="_Hlk48835424"/>
      <w:r>
        <w:rPr>
          <w:b/>
        </w:rPr>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6CFD36A2"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4925E73A"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4E247802"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681CB9B1" w14:textId="77777777" w:rsidR="00E20B1E" w:rsidRDefault="00E20B1E" w:rsidP="000E6B6A">
      <w:pPr>
        <w:pStyle w:val="NO"/>
        <w:rPr>
          <w:b/>
        </w:rPr>
      </w:pPr>
      <w:r>
        <w:rPr>
          <w:lang w:eastAsia="zh-CN"/>
        </w:rPr>
        <w:t>NOTE 2:</w:t>
      </w:r>
      <w:r>
        <w:rPr>
          <w:lang w:eastAsia="zh-CN"/>
        </w:rPr>
        <w:tab/>
        <w:t>This definition was taken from [</w:t>
      </w:r>
      <w:r>
        <w:rPr>
          <w:rFonts w:hint="eastAsia"/>
          <w:lang w:val="en-US" w:eastAsia="zh-CN"/>
        </w:rPr>
        <w:t>48</w:t>
      </w:r>
      <w:r>
        <w:rPr>
          <w:lang w:eastAsia="zh-CN"/>
        </w:rPr>
        <w:t>].</w:t>
      </w:r>
    </w:p>
    <w:p w14:paraId="310CBAC1"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DE4907">
        <w:rPr>
          <w:rFonts w:eastAsia="DengXian"/>
        </w:rPr>
        <w:t xml:space="preserve">1 500 </w:t>
      </w:r>
      <w:r w:rsidR="00B1557A">
        <w:t xml:space="preserve"> km, Medium-Earth Orbit (MEO) typically at an altitude between </w:t>
      </w:r>
      <w:r w:rsidR="00DE4907">
        <w:rPr>
          <w:rFonts w:eastAsia="DengXian"/>
        </w:rPr>
        <w:t xml:space="preserve"> 7 000</w:t>
      </w:r>
      <w:r w:rsidR="00B1557A">
        <w:t xml:space="preserve"> to </w:t>
      </w:r>
      <w:r w:rsidR="00DE4907">
        <w:rPr>
          <w:rFonts w:eastAsia="DengXian"/>
        </w:rPr>
        <w:t>15 000</w:t>
      </w:r>
      <w:r w:rsidR="00B1557A">
        <w:t xml:space="preserve"> km, or Geostationary satellite Earth Orbit (GEO) at 35 786 km altitude.</w:t>
      </w:r>
    </w:p>
    <w:p w14:paraId="506556D4"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5AC0DF40"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34418B18"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5181E053"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7E87AA5D"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359FA64D"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48BB9CD5"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607C6E72"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0A5E7C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17BA7BE4"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682F9A30"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053B24C5" w14:textId="77777777" w:rsidR="0096027C" w:rsidRDefault="0096027C" w:rsidP="0096027C">
      <w:r w:rsidRPr="001B7C50">
        <w:rPr>
          <w:b/>
        </w:rPr>
        <w:t>Stand-alone Non-Public Network:</w:t>
      </w:r>
      <w:r w:rsidRPr="001B7C50">
        <w:t xml:space="preserve"> A non-public network not relying on network functions provided by a PLMN</w:t>
      </w:r>
    </w:p>
    <w:p w14:paraId="48FE3A4F"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5C0FD0FF"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65D1C0D8"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3AE00220"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3EBE4F6E" w14:textId="77777777" w:rsidR="001361CC" w:rsidRPr="0086022B" w:rsidRDefault="001361CC" w:rsidP="001361CC">
      <w:pPr>
        <w:rPr>
          <w:rFonts w:eastAsia="DengXian"/>
        </w:rPr>
      </w:pPr>
      <w:r w:rsidRPr="0086022B">
        <w:rPr>
          <w:rFonts w:eastAsia="DengXian"/>
          <w:b/>
        </w:rPr>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25FA0594"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03B4D7B6"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4BC40588"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3A1516E3"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561BCC31"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37569D1"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4A692DA0" w14:textId="77777777" w:rsidR="00A11C20" w:rsidRDefault="00A11C20" w:rsidP="00575F58">
      <w:r w:rsidRPr="00225B0C">
        <w:rPr>
          <w:b/>
        </w:rPr>
        <w:t>User Equipment:</w:t>
      </w:r>
      <w:r w:rsidRPr="00A11C20">
        <w:t xml:space="preserve"> An equipment that allows a user access to network services via 3GPP and/or non-3GPP accesses.</w:t>
      </w:r>
    </w:p>
    <w:p w14:paraId="40081D87"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1261AC0C"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48120055"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01930612"/>
      <w:r w:rsidRPr="00736B3F">
        <w:t>3.</w:t>
      </w:r>
      <w:r w:rsidR="00401764" w:rsidRPr="00736B3F">
        <w:t>2</w:t>
      </w:r>
      <w:r w:rsidRPr="00736B3F">
        <w:tab/>
        <w:t>Abbreviations</w:t>
      </w:r>
      <w:bookmarkEnd w:id="44"/>
      <w:bookmarkEnd w:id="45"/>
      <w:bookmarkEnd w:id="46"/>
      <w:bookmarkEnd w:id="47"/>
      <w:bookmarkEnd w:id="48"/>
    </w:p>
    <w:p w14:paraId="75A38AA7"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1E0B1757"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A8B2306"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36CB5C6C" w14:textId="77777777" w:rsidR="00030216" w:rsidRDefault="00030216" w:rsidP="00030216">
      <w:pPr>
        <w:pStyle w:val="EW"/>
      </w:pPr>
      <w:r>
        <w:t>CPN</w:t>
      </w:r>
      <w:r>
        <w:tab/>
        <w:t>Customer Premises Network</w:t>
      </w:r>
    </w:p>
    <w:p w14:paraId="32A55A66"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0C89D99E" w14:textId="77777777" w:rsidR="00030216" w:rsidRDefault="00030216" w:rsidP="00030216">
      <w:pPr>
        <w:pStyle w:val="EW"/>
      </w:pPr>
      <w:r>
        <w:t>eRG</w:t>
      </w:r>
      <w:r>
        <w:tab/>
        <w:t>Evolved Residential Gateway</w:t>
      </w:r>
    </w:p>
    <w:p w14:paraId="1F6E3EB8" w14:textId="77777777" w:rsidR="000746F0" w:rsidRDefault="005C27A9" w:rsidP="000746F0">
      <w:pPr>
        <w:pStyle w:val="EW"/>
      </w:pPr>
      <w:r w:rsidRPr="005C27A9">
        <w:t>eV2X</w:t>
      </w:r>
      <w:r w:rsidRPr="005C27A9">
        <w:tab/>
        <w:t xml:space="preserve">Enhanced V2X </w:t>
      </w:r>
    </w:p>
    <w:p w14:paraId="6368D4C9" w14:textId="77777777" w:rsidR="005C27A9" w:rsidRDefault="000746F0" w:rsidP="000746F0">
      <w:pPr>
        <w:pStyle w:val="EW"/>
      </w:pPr>
      <w:r>
        <w:t>FL</w:t>
      </w:r>
      <w:r>
        <w:tab/>
        <w:t>Federated Learning</w:t>
      </w:r>
    </w:p>
    <w:p w14:paraId="47B808D9" w14:textId="77777777" w:rsidR="00A2725B" w:rsidRDefault="00A2725B" w:rsidP="00B413E0">
      <w:pPr>
        <w:pStyle w:val="EW"/>
      </w:pPr>
      <w:r w:rsidRPr="009114F8">
        <w:t>FMSS</w:t>
      </w:r>
      <w:r w:rsidRPr="009114F8">
        <w:tab/>
        <w:t>Flexible Mobile Service Steering</w:t>
      </w:r>
    </w:p>
    <w:p w14:paraId="7A3840E6" w14:textId="77777777" w:rsidR="00C23CAF" w:rsidRDefault="00C23CAF" w:rsidP="00C23CAF">
      <w:pPr>
        <w:pStyle w:val="EW"/>
      </w:pPr>
      <w:r>
        <w:t>GEO</w:t>
      </w:r>
      <w:r>
        <w:tab/>
        <w:t>Geostationary satellite Earth Orbit</w:t>
      </w:r>
    </w:p>
    <w:p w14:paraId="5B1EB01D" w14:textId="77777777" w:rsidR="00A2725B" w:rsidRDefault="00A2725B" w:rsidP="00B413E0">
      <w:pPr>
        <w:pStyle w:val="EW"/>
      </w:pPr>
      <w:r>
        <w:t>ICP</w:t>
      </w:r>
      <w:r>
        <w:tab/>
        <w:t>Internet Content Provider</w:t>
      </w:r>
    </w:p>
    <w:p w14:paraId="43572C6A" w14:textId="77777777" w:rsidR="00B06AA6" w:rsidRDefault="00B06AA6" w:rsidP="00B413E0">
      <w:pPr>
        <w:pStyle w:val="EW"/>
      </w:pPr>
      <w:r w:rsidRPr="00B06AA6">
        <w:t>ID</w:t>
      </w:r>
      <w:r w:rsidRPr="00B06AA6">
        <w:tab/>
        <w:t>Identification</w:t>
      </w:r>
    </w:p>
    <w:p w14:paraId="024FBD39" w14:textId="77777777" w:rsidR="005C27A9" w:rsidRDefault="005C27A9" w:rsidP="005C27A9">
      <w:pPr>
        <w:pStyle w:val="EW"/>
      </w:pPr>
      <w:r>
        <w:t>IMU</w:t>
      </w:r>
      <w:r>
        <w:tab/>
        <w:t>Inertial Measurement Unit</w:t>
      </w:r>
      <w:r w:rsidRPr="009114F8">
        <w:t xml:space="preserve"> </w:t>
      </w:r>
    </w:p>
    <w:p w14:paraId="481AD799" w14:textId="77777777" w:rsidR="00A2725B" w:rsidRPr="009114F8" w:rsidRDefault="00A2725B" w:rsidP="005C27A9">
      <w:pPr>
        <w:pStyle w:val="EW"/>
        <w:rPr>
          <w:lang w:eastAsia="zh-CN"/>
        </w:rPr>
      </w:pPr>
      <w:r w:rsidRPr="009114F8">
        <w:t>IOPS</w:t>
      </w:r>
      <w:r w:rsidRPr="009114F8">
        <w:tab/>
        <w:t>Isolated E-UTRAN Operation for Public Safety</w:t>
      </w:r>
    </w:p>
    <w:p w14:paraId="48CDE2A6" w14:textId="77777777" w:rsidR="005C1E44" w:rsidRDefault="005C1E44" w:rsidP="005C1E44">
      <w:pPr>
        <w:pStyle w:val="EW"/>
      </w:pPr>
      <w:r>
        <w:t>ISL</w:t>
      </w:r>
      <w:r>
        <w:tab/>
        <w:t>Inter-Satellite Link</w:t>
      </w:r>
    </w:p>
    <w:p w14:paraId="1D7CD186" w14:textId="77777777" w:rsidR="00C23CAF" w:rsidRDefault="00C23CAF" w:rsidP="00C23CAF">
      <w:pPr>
        <w:pStyle w:val="EW"/>
      </w:pPr>
      <w:r>
        <w:t>LEO</w:t>
      </w:r>
      <w:r>
        <w:tab/>
        <w:t>Low-Earth Orbit</w:t>
      </w:r>
    </w:p>
    <w:p w14:paraId="587EC5A3" w14:textId="77777777" w:rsidR="00413816" w:rsidRPr="009114F8" w:rsidRDefault="00400BA2" w:rsidP="00400BA2">
      <w:pPr>
        <w:pStyle w:val="EW"/>
      </w:pPr>
      <w:bookmarkStart w:id="49" w:name="_Hlk75354890"/>
      <w:r>
        <w:t>MBS</w:t>
      </w:r>
      <w:r>
        <w:tab/>
        <w:t>Metropolitan Beacon System</w:t>
      </w:r>
      <w:bookmarkEnd w:id="49"/>
    </w:p>
    <w:p w14:paraId="1270F4C1" w14:textId="77777777" w:rsidR="005C27A9" w:rsidRDefault="005C27A9" w:rsidP="005C27A9">
      <w:pPr>
        <w:pStyle w:val="EW"/>
      </w:pPr>
      <w:r>
        <w:t>MCS</w:t>
      </w:r>
      <w:r>
        <w:tab/>
        <w:t>Mission Critical Services</w:t>
      </w:r>
    </w:p>
    <w:p w14:paraId="126A513B" w14:textId="77777777" w:rsidR="005C27A9" w:rsidRDefault="005C27A9" w:rsidP="005C27A9">
      <w:pPr>
        <w:pStyle w:val="EW"/>
      </w:pPr>
      <w:r>
        <w:t>MCX</w:t>
      </w:r>
      <w:r>
        <w:tab/>
        <w:t>Mission Critical X, with X = PTT or X = Video or X = Data</w:t>
      </w:r>
    </w:p>
    <w:p w14:paraId="13BAF1FE" w14:textId="77777777" w:rsidR="00C23CAF" w:rsidRDefault="00C23CAF" w:rsidP="005C27A9">
      <w:pPr>
        <w:pStyle w:val="EW"/>
      </w:pPr>
      <w:r>
        <w:t>MEO</w:t>
      </w:r>
      <w:r>
        <w:tab/>
        <w:t>Medium-Earth Orbit</w:t>
      </w:r>
    </w:p>
    <w:p w14:paraId="05E26189" w14:textId="77777777" w:rsidR="00A2725B" w:rsidRPr="009114F8" w:rsidRDefault="00A2725B" w:rsidP="00B413E0">
      <w:pPr>
        <w:pStyle w:val="EW"/>
      </w:pPr>
      <w:r w:rsidRPr="009114F8">
        <w:t>MIoT</w:t>
      </w:r>
      <w:r w:rsidRPr="009114F8">
        <w:tab/>
        <w:t>Massive Internet of Things</w:t>
      </w:r>
    </w:p>
    <w:p w14:paraId="58C48A74" w14:textId="77777777" w:rsidR="00286663" w:rsidRDefault="005C27A9" w:rsidP="00286663">
      <w:pPr>
        <w:pStyle w:val="EW"/>
      </w:pPr>
      <w:r w:rsidRPr="005C27A9">
        <w:t>MMTEL</w:t>
      </w:r>
      <w:r w:rsidRPr="005C27A9">
        <w:tab/>
        <w:t>Multimedia Telephony</w:t>
      </w:r>
    </w:p>
    <w:p w14:paraId="07005B23" w14:textId="77777777" w:rsidR="005C27A9" w:rsidRDefault="00286663" w:rsidP="00286663">
      <w:pPr>
        <w:pStyle w:val="EW"/>
      </w:pPr>
      <w:r>
        <w:t>MOCN</w:t>
      </w:r>
      <w:r>
        <w:tab/>
      </w:r>
      <w:r w:rsidRPr="00732628">
        <w:t>Multi-Operator Core Network</w:t>
      </w:r>
    </w:p>
    <w:p w14:paraId="33B4FCC5" w14:textId="77777777" w:rsidR="00A2725B" w:rsidRPr="009114F8" w:rsidRDefault="00A2725B" w:rsidP="00B413E0">
      <w:pPr>
        <w:pStyle w:val="EW"/>
      </w:pPr>
      <w:r w:rsidRPr="009114F8">
        <w:t>MPS</w:t>
      </w:r>
      <w:r w:rsidRPr="009114F8">
        <w:tab/>
        <w:t>Multimedia Priority Service</w:t>
      </w:r>
    </w:p>
    <w:p w14:paraId="4151EE1A" w14:textId="77777777" w:rsidR="005C27A9" w:rsidRDefault="005C27A9" w:rsidP="00B413E0">
      <w:pPr>
        <w:pStyle w:val="EW"/>
      </w:pPr>
      <w:r w:rsidRPr="005C27A9">
        <w:t>MSGin5G</w:t>
      </w:r>
      <w:r w:rsidRPr="005C27A9">
        <w:tab/>
        <w:t>Message Service Within the 5G System</w:t>
      </w:r>
    </w:p>
    <w:p w14:paraId="7F2841CB" w14:textId="77777777" w:rsidR="000214C4" w:rsidRDefault="000214C4" w:rsidP="005C1E44">
      <w:pPr>
        <w:pStyle w:val="EW"/>
      </w:pPr>
      <w:r w:rsidRPr="000214C4">
        <w:t>MSTP</w:t>
      </w:r>
      <w:r w:rsidRPr="000214C4">
        <w:tab/>
        <w:t>Multiple Spanning Tree Protocol</w:t>
      </w:r>
    </w:p>
    <w:p w14:paraId="46710D98" w14:textId="77777777" w:rsidR="005C1E44" w:rsidRDefault="005C1E44" w:rsidP="005C1E44">
      <w:pPr>
        <w:pStyle w:val="EW"/>
      </w:pPr>
      <w:r>
        <w:t>NGSO</w:t>
      </w:r>
      <w:r>
        <w:tab/>
      </w:r>
      <w:r w:rsidRPr="001267B3">
        <w:t>Non-Geostationary Sat</w:t>
      </w:r>
      <w:r>
        <w:t>ellite Orbit</w:t>
      </w:r>
    </w:p>
    <w:p w14:paraId="7A235C01" w14:textId="77777777" w:rsidR="00A2725B" w:rsidRPr="009114F8" w:rsidRDefault="00696E7C" w:rsidP="00696E7C">
      <w:pPr>
        <w:pStyle w:val="EW"/>
      </w:pPr>
      <w:r>
        <w:t>NPN</w:t>
      </w:r>
      <w:r>
        <w:tab/>
        <w:t>Non-P</w:t>
      </w:r>
      <w:r w:rsidRPr="00163320">
        <w:t xml:space="preserve">ublic </w:t>
      </w:r>
      <w:r>
        <w:t>N</w:t>
      </w:r>
      <w:r w:rsidRPr="00163320">
        <w:t>etwork</w:t>
      </w:r>
    </w:p>
    <w:p w14:paraId="398D7FC2" w14:textId="77777777" w:rsidR="00030216" w:rsidRDefault="00030216" w:rsidP="00030216">
      <w:pPr>
        <w:pStyle w:val="EW"/>
      </w:pPr>
      <w:r>
        <w:t>PIN</w:t>
      </w:r>
      <w:r>
        <w:tab/>
        <w:t>Personal IoT Network</w:t>
      </w:r>
    </w:p>
    <w:p w14:paraId="046B16D0" w14:textId="77777777" w:rsidR="00030216" w:rsidRDefault="00030216" w:rsidP="00030216">
      <w:pPr>
        <w:pStyle w:val="EW"/>
      </w:pPr>
      <w:r>
        <w:t>PRAS</w:t>
      </w:r>
      <w:r>
        <w:tab/>
        <w:t>Premises Radio Access Station</w:t>
      </w:r>
    </w:p>
    <w:p w14:paraId="1B56DB2B" w14:textId="77777777" w:rsidR="000214C4" w:rsidRDefault="000214C4" w:rsidP="000214C4">
      <w:pPr>
        <w:pStyle w:val="EW"/>
      </w:pPr>
      <w:r w:rsidRPr="000214C4">
        <w:t>RSTP</w:t>
      </w:r>
      <w:r w:rsidRPr="000214C4">
        <w:tab/>
        <w:t>Rapid Spanning Tree Protocol</w:t>
      </w:r>
    </w:p>
    <w:p w14:paraId="6E22BD89"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45CE2475"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05987BB" w14:textId="77777777" w:rsidR="0096027C" w:rsidRDefault="0096027C" w:rsidP="0096027C">
      <w:pPr>
        <w:pStyle w:val="EW"/>
      </w:pPr>
      <w:r>
        <w:t>SNPN</w:t>
      </w:r>
      <w:r>
        <w:tab/>
        <w:t>Stand-alone Non-Public Network</w:t>
      </w:r>
    </w:p>
    <w:p w14:paraId="55B8C1A3" w14:textId="77777777" w:rsidR="005C1E44" w:rsidRDefault="005C1E44" w:rsidP="005C1E44">
      <w:pPr>
        <w:pStyle w:val="EW"/>
      </w:pPr>
      <w:r>
        <w:t>S&amp;F</w:t>
      </w:r>
      <w:r w:rsidRPr="00B06AA6">
        <w:tab/>
      </w:r>
      <w:r>
        <w:t>S</w:t>
      </w:r>
      <w:r w:rsidRPr="00B06AA6">
        <w:t>t</w:t>
      </w:r>
      <w:r>
        <w:t>ore and Forward</w:t>
      </w:r>
    </w:p>
    <w:p w14:paraId="2BE9669A"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3411FA5D" w14:textId="77777777" w:rsidR="00CE4078" w:rsidRDefault="00400BA2" w:rsidP="00400BA2">
      <w:pPr>
        <w:pStyle w:val="EW"/>
        <w:rPr>
          <w:lang w:eastAsia="zh-CN"/>
        </w:rPr>
      </w:pPr>
      <w:r>
        <w:t>TBS</w:t>
      </w:r>
      <w:r>
        <w:tab/>
        <w:t>Terrestrial Beacon System</w:t>
      </w:r>
      <w:bookmarkEnd w:id="50"/>
    </w:p>
    <w:p w14:paraId="30BE8226"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1793C6C5"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1B3D3AA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1700C0CA" w14:textId="77777777" w:rsidR="00BD5EEB" w:rsidRDefault="00BD5EEB" w:rsidP="00FA6E9C">
      <w:pPr>
        <w:pStyle w:val="EW"/>
      </w:pPr>
      <w:r>
        <w:t>XR</w:t>
      </w:r>
      <w:r>
        <w:tab/>
      </w:r>
      <w:r w:rsidR="00286663">
        <w:t xml:space="preserve">eXtended </w:t>
      </w:r>
      <w:r>
        <w:t>Reality</w:t>
      </w:r>
    </w:p>
    <w:p w14:paraId="12F0B2DE" w14:textId="77777777" w:rsidR="00401764" w:rsidRPr="00736B3F" w:rsidRDefault="00401764" w:rsidP="00212EE0">
      <w:pPr>
        <w:pStyle w:val="Heading1"/>
      </w:pPr>
      <w:bookmarkStart w:id="55" w:name="_Toc201930613"/>
      <w:r w:rsidRPr="00736B3F">
        <w:t>4</w:t>
      </w:r>
      <w:r w:rsidRPr="00736B3F">
        <w:tab/>
        <w:t>Overview</w:t>
      </w:r>
      <w:bookmarkEnd w:id="51"/>
      <w:bookmarkEnd w:id="52"/>
      <w:bookmarkEnd w:id="53"/>
      <w:bookmarkEnd w:id="54"/>
      <w:bookmarkEnd w:id="55"/>
    </w:p>
    <w:p w14:paraId="370AABF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2F73065B"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and factory 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6AC7A7AC"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087870CB"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0F8BC03D"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7F5AA93E"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541B9B7F"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4229273C"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01930614"/>
      <w:r w:rsidRPr="00736B3F">
        <w:t>5</w:t>
      </w:r>
      <w:r w:rsidR="00080512" w:rsidRPr="00736B3F">
        <w:tab/>
      </w:r>
      <w:r w:rsidRPr="00736B3F">
        <w:t>High-level requirements</w:t>
      </w:r>
      <w:bookmarkEnd w:id="56"/>
      <w:bookmarkEnd w:id="57"/>
      <w:bookmarkEnd w:id="58"/>
      <w:bookmarkEnd w:id="59"/>
      <w:bookmarkEnd w:id="60"/>
    </w:p>
    <w:p w14:paraId="3FD3094E"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01930615"/>
      <w:r w:rsidRPr="00736B3F">
        <w:t>5.</w:t>
      </w:r>
      <w:r w:rsidR="009507EB" w:rsidRPr="00736B3F">
        <w:t>1</w:t>
      </w:r>
      <w:r w:rsidRPr="00736B3F">
        <w:tab/>
        <w:t>Migration to 5G</w:t>
      </w:r>
      <w:bookmarkEnd w:id="61"/>
      <w:bookmarkEnd w:id="62"/>
      <w:bookmarkEnd w:id="63"/>
      <w:bookmarkEnd w:id="64"/>
      <w:bookmarkEnd w:id="65"/>
    </w:p>
    <w:p w14:paraId="1E18CD61"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01930616"/>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388BC620" w14:textId="30901247"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435B29">
        <w:rPr>
          <w:lang w:eastAsia="zh-CN"/>
        </w:rPr>
        <w:t>this document</w:t>
      </w:r>
      <w:r w:rsidRPr="007C59B8">
        <w:rPr>
          <w:lang w:eastAsia="zh-CN"/>
        </w:rPr>
        <w:t>. The few EPS capabilities that are not supported by the 5G system are identified in clause 5.1.2.2 below.</w:t>
      </w:r>
    </w:p>
    <w:p w14:paraId="653C82D4"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01930617"/>
      <w:r w:rsidRPr="002918A3">
        <w:t>5.1</w:t>
      </w:r>
      <w:r w:rsidR="004700FC" w:rsidRPr="002918A3">
        <w:t>.2</w:t>
      </w:r>
      <w:r w:rsidR="004700FC" w:rsidRPr="002918A3">
        <w:tab/>
        <w:t>Requirements</w:t>
      </w:r>
      <w:bookmarkEnd w:id="71"/>
      <w:bookmarkEnd w:id="72"/>
      <w:bookmarkEnd w:id="73"/>
      <w:bookmarkEnd w:id="74"/>
      <w:bookmarkEnd w:id="75"/>
    </w:p>
    <w:p w14:paraId="5D73EA9C"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01930618"/>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42FC5C95"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67887E8"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3902CFEF"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3BEFD8F1"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7B627C93"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0C520A3E"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01930619"/>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25FA34C"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A086BFB"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60236010"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48292486"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D6AF2EE" w14:textId="77777777" w:rsidR="00EB74D0" w:rsidRPr="00EB74D0" w:rsidRDefault="00EB74D0" w:rsidP="00EB74D0">
      <w:pPr>
        <w:pStyle w:val="B1"/>
      </w:pPr>
      <w:r w:rsidRPr="00EB74D0">
        <w:t>-</w:t>
      </w:r>
      <w:r w:rsidRPr="00EB74D0">
        <w:tab/>
      </w:r>
      <w:r w:rsidR="00ED4844">
        <w:t>v</w:t>
      </w:r>
      <w:r w:rsidRPr="00EB74D0">
        <w:t>oice service continuity from UTRAN to NG-RAN shall not be supported,</w:t>
      </w:r>
    </w:p>
    <w:p w14:paraId="3AF694E4" w14:textId="77777777" w:rsidR="00EB74D0" w:rsidRPr="00EB74D0" w:rsidRDefault="00EB74D0" w:rsidP="00EB74D0">
      <w:pPr>
        <w:pStyle w:val="B1"/>
      </w:pPr>
      <w:r w:rsidRPr="00EB74D0">
        <w:t>-</w:t>
      </w:r>
      <w:r w:rsidRPr="00EB74D0">
        <w:tab/>
        <w:t>CS fallback from NG-RAN to GERAN shall not be supported,</w:t>
      </w:r>
    </w:p>
    <w:p w14:paraId="20BAAF32" w14:textId="77777777" w:rsidR="00EB74D0" w:rsidRPr="006B0E31" w:rsidRDefault="00EB74D0" w:rsidP="00EB74D0">
      <w:pPr>
        <w:pStyle w:val="B1"/>
      </w:pPr>
      <w:r w:rsidRPr="00EB74D0">
        <w:t>-</w:t>
      </w:r>
      <w:r w:rsidRPr="00EB74D0">
        <w:tab/>
        <w:t>CS fallback from NG-RAN to UTRAN shall not be supported,</w:t>
      </w:r>
    </w:p>
    <w:p w14:paraId="34DFC5C4"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07B2B750"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6E2F39FF"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24D0E5D9"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7D0E7332"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2E663C4D" w14:textId="77777777" w:rsidR="00EB74D0" w:rsidRPr="00EB74D0" w:rsidRDefault="00EB74D0" w:rsidP="00EB74D0">
      <w:pPr>
        <w:pStyle w:val="B1"/>
      </w:pPr>
      <w:r w:rsidRPr="00EB74D0">
        <w:t>-</w:t>
      </w:r>
      <w:r w:rsidRPr="00EB74D0">
        <w:tab/>
        <w:t>Service continuity between 5GS and CDMA2000 shall not be supported.</w:t>
      </w:r>
    </w:p>
    <w:p w14:paraId="2324289F"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3D371CA6"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01930620"/>
      <w:r w:rsidRPr="000C1898">
        <w:t>5.1.2.3</w:t>
      </w:r>
      <w:r w:rsidRPr="000C1898">
        <w:tab/>
        <w:t>Interoperability with legacy 3GPP systems</w:t>
      </w:r>
      <w:bookmarkEnd w:id="86"/>
      <w:bookmarkEnd w:id="87"/>
      <w:bookmarkEnd w:id="88"/>
      <w:bookmarkEnd w:id="89"/>
      <w:bookmarkEnd w:id="90"/>
    </w:p>
    <w:p w14:paraId="0652F1B0"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370E9733"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01930621"/>
      <w:r w:rsidRPr="00736B3F">
        <w:t>6</w:t>
      </w:r>
      <w:r w:rsidRPr="00736B3F">
        <w:tab/>
        <w:t>Basic capabilities</w:t>
      </w:r>
      <w:bookmarkEnd w:id="91"/>
      <w:bookmarkEnd w:id="92"/>
      <w:bookmarkEnd w:id="93"/>
      <w:bookmarkEnd w:id="94"/>
      <w:bookmarkEnd w:id="95"/>
    </w:p>
    <w:p w14:paraId="45CB4416"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01930622"/>
      <w:r>
        <w:t>6.1</w:t>
      </w:r>
      <w:r w:rsidR="007309AE" w:rsidRPr="00736B3F">
        <w:tab/>
        <w:t>Network slicing</w:t>
      </w:r>
      <w:bookmarkEnd w:id="96"/>
      <w:bookmarkEnd w:id="97"/>
      <w:bookmarkEnd w:id="98"/>
      <w:bookmarkEnd w:id="99"/>
      <w:bookmarkEnd w:id="100"/>
    </w:p>
    <w:p w14:paraId="21FFE18D"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01930623"/>
      <w:r w:rsidRPr="00C1375C">
        <w:t>6.</w:t>
      </w:r>
      <w:r>
        <w:t>1</w:t>
      </w:r>
      <w:r w:rsidR="007309AE" w:rsidRPr="00C1375C">
        <w:t>.1</w:t>
      </w:r>
      <w:r w:rsidR="007309AE" w:rsidRPr="00C1375C">
        <w:tab/>
        <w:t>Description</w:t>
      </w:r>
      <w:bookmarkEnd w:id="101"/>
      <w:bookmarkEnd w:id="102"/>
      <w:bookmarkEnd w:id="103"/>
      <w:bookmarkEnd w:id="104"/>
      <w:bookmarkEnd w:id="105"/>
    </w:p>
    <w:p w14:paraId="707CA4BA"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78C870D9"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3C9E29A5"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01930624"/>
      <w:r w:rsidRPr="00F81743">
        <w:t>6.</w:t>
      </w:r>
      <w:r>
        <w:t>1</w:t>
      </w:r>
      <w:r w:rsidR="007309AE" w:rsidRPr="00C1375C">
        <w:t>.2</w:t>
      </w:r>
      <w:r w:rsidR="007309AE" w:rsidRPr="00C1375C">
        <w:tab/>
        <w:t>Requirements</w:t>
      </w:r>
      <w:bookmarkEnd w:id="106"/>
      <w:bookmarkEnd w:id="107"/>
      <w:bookmarkEnd w:id="108"/>
      <w:bookmarkEnd w:id="109"/>
      <w:bookmarkEnd w:id="110"/>
    </w:p>
    <w:p w14:paraId="1AB07FAD"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01930625"/>
      <w:r>
        <w:t>6.1.2.1</w:t>
      </w:r>
      <w:r>
        <w:tab/>
        <w:t>General</w:t>
      </w:r>
      <w:bookmarkEnd w:id="111"/>
      <w:bookmarkEnd w:id="112"/>
      <w:bookmarkEnd w:id="113"/>
      <w:bookmarkEnd w:id="114"/>
      <w:bookmarkEnd w:id="115"/>
    </w:p>
    <w:p w14:paraId="001ED66F" w14:textId="77777777" w:rsidR="00C34C4B" w:rsidRDefault="00C34C4B" w:rsidP="00C34C4B">
      <w:r>
        <w:t>The serving 5G network shall support providing connectivity to home and roaming users in the same network slice.</w:t>
      </w:r>
    </w:p>
    <w:p w14:paraId="3A1517D9" w14:textId="77777777" w:rsidR="00C34C4B" w:rsidRDefault="00C34C4B" w:rsidP="00C34C4B">
      <w:r>
        <w:t>In shared 5G network configuration, each operator shall be able to apply all the requirements from this clause to their allocated network resources.</w:t>
      </w:r>
    </w:p>
    <w:p w14:paraId="5640AA29" w14:textId="77777777" w:rsidR="00C34C4B" w:rsidRDefault="00C34C4B" w:rsidP="00C34C4B">
      <w:r>
        <w:t>The 5G system shall be able to support IMS as part of a network slice.</w:t>
      </w:r>
    </w:p>
    <w:p w14:paraId="09CCD651"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124698BA"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395DCCFF" w14:textId="77777777" w:rsidR="00127D7B" w:rsidRDefault="00127D7B" w:rsidP="00127D7B">
      <w:r>
        <w:t xml:space="preserve">5G system shall minimize </w:t>
      </w:r>
      <w:r w:rsidR="006426BB">
        <w:t>signalling</w:t>
      </w:r>
      <w:r>
        <w:t xml:space="preserve"> exchange and service interruption time for a network slice, e.g. when restrictions related to radio resources change (e.g., frequencies, RATs).</w:t>
      </w:r>
    </w:p>
    <w:p w14:paraId="5E8E19AB" w14:textId="77777777" w:rsidR="00127D7B" w:rsidRDefault="00127D7B" w:rsidP="00127D7B">
      <w: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0C7B9675"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7C47B81A"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666EC716" w14:textId="77777777" w:rsidR="00127D7B" w:rsidRDefault="00127D7B" w:rsidP="009F25B5">
      <w:pPr>
        <w:pStyle w:val="NO"/>
      </w:pPr>
      <w:r>
        <w:t xml:space="preserve">NOTE 1: </w:t>
      </w:r>
      <w:r>
        <w:tab/>
        <w:t>Various methods can be used to detect whether the UE moves toward the border area and to notify the UE.</w:t>
      </w:r>
    </w:p>
    <w:p w14:paraId="42D88AC2"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0850004F"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00288349" w14:textId="77777777" w:rsidR="00127D7B" w:rsidRDefault="00127D7B" w:rsidP="00127D7B">
      <w:r>
        <w:t>For UEs that have the ability to obtain service from more than one VPLMN simultaneously, the following requirements apply:</w:t>
      </w:r>
    </w:p>
    <w:p w14:paraId="2D413DEB"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3AF13544" w14:textId="77777777" w:rsidR="00127D7B" w:rsidRDefault="00127D7B" w:rsidP="00127D7B">
      <w:r>
        <w:t>-</w:t>
      </w:r>
      <w:r>
        <w:tab/>
        <w:t>be registered to more than one VPLMN simultaneously; and</w:t>
      </w:r>
    </w:p>
    <w:p w14:paraId="52955236" w14:textId="77777777" w:rsidR="00127D7B" w:rsidRDefault="00127D7B" w:rsidP="00127D7B">
      <w:r>
        <w:t>-</w:t>
      </w:r>
      <w:r>
        <w:tab/>
        <w:t xml:space="preserve">use network slices from more than one VPLMN simultaneously </w:t>
      </w:r>
    </w:p>
    <w:p w14:paraId="457FB9A8"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50024C4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03352F5D" w14:textId="77777777" w:rsidR="00127D7B" w:rsidRPr="005D1363" w:rsidRDefault="00127D7B" w:rsidP="009F25B5">
      <w:pPr>
        <w:pStyle w:val="NO"/>
      </w:pPr>
      <w:r>
        <w:t xml:space="preserve">NOTE 2: </w:t>
      </w:r>
      <w:r>
        <w:tab/>
        <w:t>The above requirements assume certain UE capabilities, e.g. the ability to be connected to more than one PLMN simultaneously.</w:t>
      </w:r>
    </w:p>
    <w:p w14:paraId="2A66C805"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01930626"/>
      <w:r>
        <w:t>6.1.2.2</w:t>
      </w:r>
      <w:r>
        <w:tab/>
        <w:t>Management</w:t>
      </w:r>
      <w:bookmarkEnd w:id="116"/>
      <w:bookmarkEnd w:id="117"/>
      <w:bookmarkEnd w:id="118"/>
      <w:bookmarkEnd w:id="119"/>
      <w:bookmarkEnd w:id="120"/>
      <w:r w:rsidRPr="000531EE">
        <w:t xml:space="preserve"> </w:t>
      </w:r>
    </w:p>
    <w:p w14:paraId="44143B5D"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7363D91"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56E4DB43"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24BC6F49"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6C06041B"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D86FAD"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33412108"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649CF9EF" w14:textId="77777777" w:rsidR="007309AE" w:rsidRPr="00FF3908" w:rsidRDefault="007309AE" w:rsidP="001906EB">
      <w:r w:rsidRPr="00FF3908">
        <w:t>Traffic and services in one network slice shall have no impact on traffic and services in other network slices in the same network.</w:t>
      </w:r>
    </w:p>
    <w:p w14:paraId="752D3158" w14:textId="77777777" w:rsidR="007309AE" w:rsidRPr="00FF3908" w:rsidRDefault="007309AE" w:rsidP="001906EB">
      <w:r w:rsidRPr="00FF3908">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1CAEFE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416289B2"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7C495983"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24FBED5A"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6FCD6BC9"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36ACF2E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01930627"/>
      <w:r>
        <w:rPr>
          <w:lang w:eastAsia="zh-CN"/>
        </w:rPr>
        <w:t>6.1.2.3</w:t>
      </w:r>
      <w:r>
        <w:rPr>
          <w:lang w:eastAsia="zh-CN"/>
        </w:rPr>
        <w:tab/>
        <w:t>Network slice constraints</w:t>
      </w:r>
      <w:bookmarkEnd w:id="121"/>
      <w:bookmarkEnd w:id="122"/>
      <w:bookmarkEnd w:id="123"/>
      <w:bookmarkEnd w:id="124"/>
      <w:bookmarkEnd w:id="125"/>
    </w:p>
    <w:p w14:paraId="23EF95E9"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3956C723"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51226C18"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3099C184"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5A1B4E8"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77A5D47C"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FD59FB2"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315C32E0"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9189298"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7EBC952D" w14:textId="77777777" w:rsidR="00AB4C00" w:rsidRPr="00D22D73" w:rsidRDefault="00AB4C00" w:rsidP="00AB4C00">
      <w:pPr>
        <w:pStyle w:val="NO"/>
      </w:pPr>
      <w:r w:rsidRPr="009141D1">
        <w:t>NOTE</w:t>
      </w:r>
      <w:r>
        <w:t xml:space="preserve"> 3</w:t>
      </w:r>
      <w:r w:rsidRPr="009141D1">
        <w:t>:  Based on national/regional regulations and operator policy, exemptions can be provided for UEs configured for priority services (e.g., MPS) and for priority service sessions.</w:t>
      </w:r>
    </w:p>
    <w:p w14:paraId="23B3D5E3" w14:textId="77777777" w:rsidR="00C34C4B" w:rsidRDefault="00C34C4B" w:rsidP="00212EE0">
      <w:pPr>
        <w:pStyle w:val="Heading4"/>
      </w:pPr>
      <w:bookmarkStart w:id="130" w:name="_Toc201930628"/>
      <w:r>
        <w:t>6.1.2.4</w:t>
      </w:r>
      <w:r>
        <w:tab/>
        <w:t>Cross-network slice coordination</w:t>
      </w:r>
      <w:bookmarkEnd w:id="126"/>
      <w:bookmarkEnd w:id="127"/>
      <w:bookmarkEnd w:id="128"/>
      <w:bookmarkEnd w:id="129"/>
      <w:bookmarkEnd w:id="130"/>
    </w:p>
    <w:p w14:paraId="452126BA"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23D78F6E"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1FA62AFB"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44CBA59E"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01930629"/>
      <w:r w:rsidRPr="00FF3908">
        <w:t>6.</w:t>
      </w:r>
      <w:r>
        <w:t>2</w:t>
      </w:r>
      <w:r w:rsidR="008B51CA" w:rsidRPr="00C1375C">
        <w:tab/>
        <w:t>Diverse mobility management</w:t>
      </w:r>
      <w:bookmarkEnd w:id="131"/>
      <w:bookmarkEnd w:id="132"/>
      <w:bookmarkEnd w:id="133"/>
      <w:bookmarkEnd w:id="134"/>
      <w:bookmarkEnd w:id="135"/>
    </w:p>
    <w:p w14:paraId="539D6E59"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01930630"/>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599F1EE7"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4871643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411DE207"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274F6CB"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C2C91D4"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64E341D0"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7D60B38F"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1D55D7A"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16FD3C7"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01930631"/>
      <w:r w:rsidRPr="00FF3908">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6A1C7DEB"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62177E41"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3A53744E"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EA1B55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0CB7B99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01930632"/>
      <w:bookmarkEnd w:id="146"/>
      <w:r w:rsidRPr="008E1C6F">
        <w:t>6.2.3</w:t>
      </w:r>
      <w:r w:rsidRPr="008E1C6F">
        <w:tab/>
      </w:r>
      <w:r w:rsidRPr="00455B88">
        <w:t>Service continuity requirements</w:t>
      </w:r>
      <w:bookmarkEnd w:id="147"/>
      <w:bookmarkEnd w:id="148"/>
      <w:bookmarkEnd w:id="149"/>
      <w:bookmarkEnd w:id="150"/>
      <w:bookmarkEnd w:id="151"/>
    </w:p>
    <w:p w14:paraId="7F583CB5"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771DDDF1"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4FD85FDC"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3AE257C2"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184D8957"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719A9C9A"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5376C385" w14:textId="77777777" w:rsidR="008B51CA" w:rsidRDefault="008B51CA" w:rsidP="0083523E">
      <w:r w:rsidRPr="005A1750">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0E379DA9"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06A815CB"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01930633"/>
      <w:r>
        <w:t>6.2.4</w:t>
      </w:r>
      <w:r>
        <w:tab/>
        <w:t>Roaming related requirements</w:t>
      </w:r>
      <w:bookmarkEnd w:id="153"/>
      <w:bookmarkEnd w:id="154"/>
      <w:bookmarkEnd w:id="155"/>
      <w:bookmarkEnd w:id="156"/>
      <w:bookmarkEnd w:id="157"/>
    </w:p>
    <w:p w14:paraId="7958C577"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5D9C5353" w14:textId="77777777" w:rsidR="001C3C94" w:rsidRPr="000531EE" w:rsidRDefault="000531EE" w:rsidP="000E6B6A">
      <w:pPr>
        <w:pStyle w:val="Heading2"/>
      </w:pPr>
      <w:bookmarkStart w:id="162" w:name="_Toc201930634"/>
      <w:r w:rsidRPr="00FF3908">
        <w:t>6.</w:t>
      </w:r>
      <w:r>
        <w:t>3</w:t>
      </w:r>
      <w:r w:rsidR="001C3C94" w:rsidRPr="000531EE">
        <w:tab/>
        <w:t>Multiple access technologies</w:t>
      </w:r>
      <w:bookmarkEnd w:id="158"/>
      <w:bookmarkEnd w:id="159"/>
      <w:bookmarkEnd w:id="160"/>
      <w:bookmarkEnd w:id="161"/>
      <w:bookmarkEnd w:id="162"/>
    </w:p>
    <w:p w14:paraId="513582F9"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01930635"/>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CEE72E9"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32BB1010"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01930636"/>
      <w:r w:rsidRPr="002918A3">
        <w:t>6.</w:t>
      </w:r>
      <w:r>
        <w:t>3</w:t>
      </w:r>
      <w:r w:rsidR="001C3C94" w:rsidRPr="000531EE">
        <w:t>.2</w:t>
      </w:r>
      <w:r w:rsidR="001C3C94" w:rsidRPr="000531EE">
        <w:tab/>
        <w:t>Requirements</w:t>
      </w:r>
      <w:bookmarkEnd w:id="168"/>
      <w:bookmarkEnd w:id="169"/>
      <w:bookmarkEnd w:id="170"/>
      <w:bookmarkEnd w:id="171"/>
      <w:bookmarkEnd w:id="172"/>
    </w:p>
    <w:p w14:paraId="4D641139"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01930637"/>
      <w:r w:rsidRPr="000531EE">
        <w:t>6.</w:t>
      </w:r>
      <w:r>
        <w:t>3</w:t>
      </w:r>
      <w:r w:rsidR="001C3C94" w:rsidRPr="000531EE">
        <w:t>.2.1</w:t>
      </w:r>
      <w:r w:rsidR="001C3C94" w:rsidRPr="000531EE">
        <w:tab/>
        <w:t>General</w:t>
      </w:r>
      <w:bookmarkEnd w:id="173"/>
      <w:bookmarkEnd w:id="174"/>
      <w:bookmarkEnd w:id="175"/>
      <w:bookmarkEnd w:id="176"/>
      <w:bookmarkEnd w:id="177"/>
    </w:p>
    <w:p w14:paraId="12F5A8A1"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7552D1B2" w14:textId="77777777" w:rsidR="001C3C94" w:rsidRPr="00F81743" w:rsidRDefault="0004165A" w:rsidP="001C3C94">
      <w:r w:rsidRPr="0004165A">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05439620"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0CE2F1DD"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79657383"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440D6CB0"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520F7EC4"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377F1572"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21669400"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774898D1"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71B7B71"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345B7F15"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35272B16" w14:textId="77777777" w:rsidR="001423F8" w:rsidRPr="00FF3908" w:rsidRDefault="001423F8" w:rsidP="001C3C94">
      <w:r w:rsidRPr="001423F8">
        <w:t>The 5G system shall support the capability to operate in licensed and/or unlicensed bands.</w:t>
      </w:r>
    </w:p>
    <w:p w14:paraId="3AACB865"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01930638"/>
      <w:r w:rsidRPr="00FF3908">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0F2AC686"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770EAF42"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09667A1B"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01930639"/>
      <w:r w:rsidRPr="00F81743">
        <w:t>6.</w:t>
      </w:r>
      <w:r>
        <w:t>3</w:t>
      </w:r>
      <w:r w:rsidR="001C3C94" w:rsidRPr="000531EE">
        <w:t>.2.3</w:t>
      </w:r>
      <w:r w:rsidR="001C3C94" w:rsidRPr="000531EE">
        <w:tab/>
        <w:t>Satellite access</w:t>
      </w:r>
      <w:bookmarkEnd w:id="183"/>
      <w:bookmarkEnd w:id="184"/>
      <w:bookmarkEnd w:id="185"/>
      <w:bookmarkEnd w:id="186"/>
      <w:bookmarkEnd w:id="187"/>
    </w:p>
    <w:p w14:paraId="3B670C7D"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7B56F777"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52608B30"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01930640"/>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5CC88D1F"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14DAD28E"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29CC4178"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1BF84EB2"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1FEFBBB0"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01930641"/>
      <w:r w:rsidRPr="007468FE">
        <w:t>6.</w:t>
      </w:r>
      <w:r>
        <w:t>4</w:t>
      </w:r>
      <w:r w:rsidR="00381B77" w:rsidRPr="000531EE">
        <w:tab/>
        <w:t xml:space="preserve">Resource </w:t>
      </w:r>
      <w:r w:rsidR="00473EE2">
        <w:t>efficiency</w:t>
      </w:r>
      <w:bookmarkEnd w:id="193"/>
      <w:bookmarkEnd w:id="194"/>
      <w:bookmarkEnd w:id="195"/>
      <w:bookmarkEnd w:id="196"/>
      <w:bookmarkEnd w:id="197"/>
    </w:p>
    <w:p w14:paraId="4B000B2E"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01930642"/>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5BB9BF0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7FE3194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464EBF65"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56115B7C"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2EF7D0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689DA08F"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02256E6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710876AC"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01930643"/>
      <w:r w:rsidRPr="00254DD6">
        <w:t>6.</w:t>
      </w:r>
      <w:r>
        <w:t>4</w:t>
      </w:r>
      <w:r w:rsidR="00381B77" w:rsidRPr="00254DD6">
        <w:t>.2</w:t>
      </w:r>
      <w:r w:rsidR="00381B77" w:rsidRPr="00254DD6">
        <w:tab/>
        <w:t>Requirements</w:t>
      </w:r>
      <w:bookmarkEnd w:id="203"/>
      <w:bookmarkEnd w:id="204"/>
      <w:bookmarkEnd w:id="205"/>
      <w:bookmarkEnd w:id="206"/>
      <w:bookmarkEnd w:id="207"/>
    </w:p>
    <w:p w14:paraId="6CBD92DB"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01930644"/>
      <w:r w:rsidRPr="00254DD6">
        <w:t>6.</w:t>
      </w:r>
      <w:r>
        <w:t>4</w:t>
      </w:r>
      <w:r w:rsidR="00381B77" w:rsidRPr="00254DD6">
        <w:t>.2.1</w:t>
      </w:r>
      <w:r w:rsidR="00381B77" w:rsidRPr="00254DD6">
        <w:tab/>
        <w:t>General</w:t>
      </w:r>
      <w:bookmarkEnd w:id="208"/>
      <w:bookmarkEnd w:id="209"/>
      <w:bookmarkEnd w:id="210"/>
      <w:bookmarkEnd w:id="211"/>
      <w:bookmarkEnd w:id="212"/>
    </w:p>
    <w:p w14:paraId="3FB7BB64"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069CD176"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491C3F1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5BACF0B4"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149B0EB2"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1B8F8C52"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6D06EE78" w14:textId="77777777" w:rsidR="004645E7" w:rsidRPr="0015150B" w:rsidRDefault="004645E7" w:rsidP="003F2BB2">
      <w:pPr>
        <w:pStyle w:val="B1"/>
      </w:pPr>
      <w:r>
        <w:t>-</w:t>
      </w:r>
      <w:r>
        <w:tab/>
        <w:t>type of mobility support</w:t>
      </w:r>
      <w:r w:rsidR="0015150B">
        <w:t>;</w:t>
      </w:r>
    </w:p>
    <w:p w14:paraId="3DF752C7"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542F666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3978232F"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50EA8A87" w14:textId="77777777" w:rsidR="004645E7" w:rsidRPr="0015150B" w:rsidRDefault="004645E7" w:rsidP="003F2BB2">
      <w:pPr>
        <w:pStyle w:val="B1"/>
      </w:pPr>
      <w:r>
        <w:t>-</w:t>
      </w:r>
      <w:r>
        <w:tab/>
      </w:r>
      <w:r w:rsidR="00031153">
        <w:t>UE</w:t>
      </w:r>
      <w:r w:rsidR="004448FC">
        <w:t xml:space="preserve"> location</w:t>
      </w:r>
      <w:r w:rsidR="0015150B">
        <w:t>;</w:t>
      </w:r>
    </w:p>
    <w:p w14:paraId="50D14FAF"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08EAC2F8"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31466821"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75159121"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576D8258"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1F2E3E6A"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C1D372F"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17DAD547"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4134B80B" w14:textId="77777777" w:rsidR="005C1E44" w:rsidRDefault="005C1E44" w:rsidP="000E6B6A">
      <w:r w:rsidRPr="005C1E44">
        <w:t xml:space="preserve">Satellite access related resource efficiency requirements are covered in clause </w:t>
      </w:r>
      <w:r w:rsidR="000E6B6A">
        <w:t>6.46</w:t>
      </w:r>
      <w:r w:rsidRPr="005C1E44">
        <w:t>.5.</w:t>
      </w:r>
    </w:p>
    <w:p w14:paraId="1E856121" w14:textId="77777777" w:rsidR="00700B05" w:rsidRDefault="00700B05" w:rsidP="000E6B6A">
      <w:r w:rsidRPr="00700B05">
        <w:t>The 5G system shall support UEs with different characteristics such as data rate, power consumption, etc.</w:t>
      </w:r>
    </w:p>
    <w:p w14:paraId="7DEBEE60"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01930645"/>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5F24CC57"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21BFFC00"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5D335009"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01930646"/>
      <w:r w:rsidRPr="002918A3">
        <w:t>6.</w:t>
      </w:r>
      <w:r>
        <w:t>4.2.3</w:t>
      </w:r>
      <w:r w:rsidR="00381B77" w:rsidRPr="00254DD6">
        <w:tab/>
      </w:r>
      <w:r w:rsidR="00C478E7" w:rsidRPr="00C478E7">
        <w:t>Efficient management for IoT</w:t>
      </w:r>
      <w:bookmarkEnd w:id="218"/>
      <w:bookmarkEnd w:id="219"/>
      <w:bookmarkEnd w:id="220"/>
      <w:bookmarkEnd w:id="221"/>
      <w:bookmarkEnd w:id="222"/>
    </w:p>
    <w:p w14:paraId="1492406A"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49BDDF80" w14:textId="77777777" w:rsidR="00C478E7" w:rsidRDefault="00A90D7E" w:rsidP="00A90D7E">
      <w:r>
        <w:rPr>
          <w:noProof/>
          <w:lang w:eastAsia="ja-JP"/>
        </w:rPr>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143405CC"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01930647"/>
      <w:r w:rsidRPr="00FF3908">
        <w:t>6.</w:t>
      </w:r>
      <w:r>
        <w:t>4.2.4</w:t>
      </w:r>
      <w:r w:rsidR="00381B77" w:rsidRPr="00254DD6">
        <w:tab/>
        <w:t>Efficient control plane</w:t>
      </w:r>
      <w:bookmarkEnd w:id="223"/>
      <w:bookmarkEnd w:id="224"/>
      <w:bookmarkEnd w:id="225"/>
      <w:bookmarkEnd w:id="226"/>
      <w:bookmarkEnd w:id="227"/>
    </w:p>
    <w:p w14:paraId="2ACF23D9"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679F1345"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5CB33D4B"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01930648"/>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6343506B"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01930649"/>
      <w:r w:rsidRPr="00254DD6">
        <w:t>6.</w:t>
      </w:r>
      <w:r>
        <w:t>5</w:t>
      </w:r>
      <w:r w:rsidRPr="00254DD6">
        <w:t>.</w:t>
      </w:r>
      <w:r>
        <w:t>1</w:t>
      </w:r>
      <w:r w:rsidRPr="00254DD6">
        <w:tab/>
      </w:r>
      <w:r w:rsidRPr="004915D9">
        <w:t>Description</w:t>
      </w:r>
      <w:bookmarkEnd w:id="233"/>
      <w:bookmarkEnd w:id="234"/>
      <w:bookmarkEnd w:id="235"/>
      <w:bookmarkEnd w:id="236"/>
      <w:bookmarkEnd w:id="237"/>
    </w:p>
    <w:p w14:paraId="28710179"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2524851"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79ACF83B" w14:textId="77777777" w:rsidR="00CB4809" w:rsidRDefault="00593898" w:rsidP="00593898">
      <w:pPr>
        <w:rPr>
          <w:lang w:eastAsia="zh-CN"/>
        </w:rPr>
      </w:pPr>
      <w:r w:rsidRPr="003A18A7">
        <w:rPr>
          <w:lang w:eastAsia="zh-CN"/>
        </w:rPr>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7BBBE119"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01930650"/>
      <w:r w:rsidRPr="00254DD6">
        <w:t>6.</w:t>
      </w:r>
      <w:r>
        <w:t>5</w:t>
      </w:r>
      <w:r w:rsidRPr="00254DD6">
        <w:t>.2</w:t>
      </w:r>
      <w:r w:rsidRPr="00254DD6">
        <w:tab/>
        <w:t>Requirements</w:t>
      </w:r>
      <w:bookmarkEnd w:id="238"/>
      <w:bookmarkEnd w:id="239"/>
      <w:bookmarkEnd w:id="240"/>
      <w:bookmarkEnd w:id="241"/>
      <w:bookmarkEnd w:id="242"/>
    </w:p>
    <w:p w14:paraId="71B76B0C"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2492AC03" w14:textId="77777777" w:rsidR="00CB4809" w:rsidRDefault="00CB4809" w:rsidP="00CB4809">
      <w:pPr>
        <w:rPr>
          <w:lang w:eastAsia="zh-CN"/>
        </w:rPr>
      </w:pPr>
      <w:r w:rsidRPr="00CB4809">
        <w:rPr>
          <w:lang w:eastAsia="zh-CN"/>
        </w:rPr>
        <w:t>The 5G network shall enable a Service Hosting Environment provided by operator.</w:t>
      </w:r>
    </w:p>
    <w:p w14:paraId="29DDC449"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3BBFEC27"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4CD36085"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642AABAD"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5408F22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763D8D23"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325C7DEA"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215739C6"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2A502A83"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607BA54D"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02816048"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38574D73" w14:textId="77777777" w:rsidR="00907483" w:rsidRPr="001030CC" w:rsidRDefault="00FD2343" w:rsidP="00FD2343">
      <w:pPr>
        <w:pStyle w:val="B1"/>
      </w:pPr>
      <w:r>
        <w:t>-</w:t>
      </w:r>
      <w:r>
        <w:tab/>
      </w:r>
      <w:r w:rsidR="00907483" w:rsidRPr="001030CC">
        <w:t>from a Service Hosting Environment to another Service Hosting Environment</w:t>
      </w:r>
      <w:r>
        <w:t>;</w:t>
      </w:r>
      <w:r w:rsidRPr="001030CC">
        <w:t xml:space="preserve"> </w:t>
      </w:r>
      <w:r w:rsidR="00907483" w:rsidRPr="001030CC">
        <w:t xml:space="preserve">or </w:t>
      </w:r>
    </w:p>
    <w:p w14:paraId="0842FD77"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0D0269B1"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309D6C44"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224F32B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3585670"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7EF8F1FB"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2F682E95"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4ACFE278"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242FF55B"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5EE45CC7" w14:textId="77777777" w:rsidR="005C1E44" w:rsidRDefault="00CB4809" w:rsidP="005C1E44">
      <w:pPr>
        <w:rPr>
          <w:lang w:eastAsia="zh-CN"/>
        </w:rPr>
      </w:pPr>
      <w:r w:rsidRPr="00CB4809">
        <w:rPr>
          <w:lang w:eastAsia="zh-CN"/>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9C82B63"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0F3560CA" w14:textId="77777777" w:rsidR="00CF2F24" w:rsidRPr="00EA4D5D" w:rsidRDefault="00CF2F24" w:rsidP="00CB1385">
      <w:pPr>
        <w:rPr>
          <w:lang w:eastAsia="zh-CN"/>
        </w:rPr>
      </w:pPr>
      <w:r w:rsidRPr="00CF2F24">
        <w:rPr>
          <w:lang w:eastAsia="zh-CN"/>
        </w:rPr>
        <w:t>The 5G System shall enable the discovery of a suitable Hosted Service.</w:t>
      </w:r>
    </w:p>
    <w:p w14:paraId="0DCEE78C"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01930651"/>
      <w:r w:rsidRPr="00FF3908">
        <w:t>6.</w:t>
      </w:r>
      <w:r>
        <w:t>6</w:t>
      </w:r>
      <w:r w:rsidR="000F0C83" w:rsidRPr="00254DD6">
        <w:tab/>
        <w:t>Efficient content delivery</w:t>
      </w:r>
      <w:bookmarkEnd w:id="245"/>
      <w:bookmarkEnd w:id="246"/>
      <w:bookmarkEnd w:id="247"/>
      <w:bookmarkEnd w:id="248"/>
      <w:bookmarkEnd w:id="249"/>
    </w:p>
    <w:p w14:paraId="5595A83F"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01930652"/>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6964502D"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4864BFA4"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5C18C2A1"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01930653"/>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3CEF8257"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4B681401"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72D44061"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53B6B728" w14:textId="77777777" w:rsidR="000F0C83" w:rsidRPr="00FF3908" w:rsidRDefault="00DF5727" w:rsidP="00E57BC0">
      <w:pPr>
        <w:rPr>
          <w:lang w:eastAsia="zh-CN"/>
        </w:rPr>
      </w:pPr>
      <w:r w:rsidRPr="00DF5727">
        <w:rPr>
          <w:lang w:eastAsia="zh-CN"/>
        </w:rPr>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239D655B"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68461625"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63CC6B39"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43A451F"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A7A80D1"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01930654"/>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08ACA181"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01930655"/>
      <w:r w:rsidRPr="00A4636A">
        <w:t>6.7.1</w:t>
      </w:r>
      <w:r w:rsidRPr="00A4636A">
        <w:tab/>
      </w:r>
      <w:r w:rsidRPr="00A4636A">
        <w:tab/>
        <w:t>Description</w:t>
      </w:r>
      <w:bookmarkEnd w:id="265"/>
      <w:bookmarkEnd w:id="266"/>
      <w:bookmarkEnd w:id="267"/>
      <w:bookmarkEnd w:id="268"/>
      <w:bookmarkEnd w:id="269"/>
    </w:p>
    <w:p w14:paraId="61BC8197"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17C472BF"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6672CAA6"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5CD52429"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77D91B46"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5EF83939"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73B83604"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01930656"/>
      <w:r w:rsidRPr="00A4636A">
        <w:t>6.7.2</w:t>
      </w:r>
      <w:r w:rsidRPr="00A4636A">
        <w:tab/>
      </w:r>
      <w:r w:rsidRPr="00A4636A">
        <w:tab/>
        <w:t>Requirements</w:t>
      </w:r>
      <w:bookmarkEnd w:id="270"/>
      <w:bookmarkEnd w:id="271"/>
      <w:bookmarkEnd w:id="272"/>
      <w:bookmarkEnd w:id="273"/>
      <w:bookmarkEnd w:id="274"/>
    </w:p>
    <w:p w14:paraId="7CFD3062"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18362666"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706BE833"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76B7E1DD"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0760C683"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26AC405F"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392E3981"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D60DE28"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48378BA2"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15F49D4C"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64431F1C"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7E0D5F58" w14:textId="77777777" w:rsidR="00593898" w:rsidRPr="00C10171" w:rsidRDefault="00593898" w:rsidP="00593898">
      <w:pPr>
        <w:pStyle w:val="NO"/>
        <w:rPr>
          <w:lang w:eastAsia="zh-CN"/>
        </w:rPr>
      </w:pPr>
      <w:r w:rsidRPr="00917017">
        <w:rPr>
          <w:lang w:eastAsia="zh-CN"/>
        </w:rPr>
        <w:t>NOTE 3: The case where a backhaul connection has dynamically changed latency and/or bandwidth needs to be considered.</w:t>
      </w:r>
    </w:p>
    <w:p w14:paraId="620F9B91" w14:textId="77777777" w:rsidR="00423627" w:rsidRPr="00254DD6" w:rsidRDefault="00254DD6" w:rsidP="00212EE0">
      <w:pPr>
        <w:pStyle w:val="Heading2"/>
      </w:pPr>
      <w:bookmarkStart w:id="279" w:name="_Toc201930657"/>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0BCFF96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449F6ADD"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2D36B97"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73D34862"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B8CD13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3442D6F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033D8D1D"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01930658"/>
      <w:r w:rsidRPr="00FF3908">
        <w:t>6.</w:t>
      </w:r>
      <w:r w:rsidR="00254DD6">
        <w:t>9</w:t>
      </w:r>
      <w:r w:rsidR="00E76390">
        <w:tab/>
      </w:r>
      <w:r w:rsidR="00577866" w:rsidRPr="00254DD6">
        <w:t>Connectivity models</w:t>
      </w:r>
      <w:bookmarkEnd w:id="280"/>
      <w:bookmarkEnd w:id="281"/>
      <w:bookmarkEnd w:id="282"/>
      <w:bookmarkEnd w:id="283"/>
      <w:bookmarkEnd w:id="284"/>
    </w:p>
    <w:p w14:paraId="6B5B3AA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01930659"/>
      <w:r w:rsidRPr="00A4636A">
        <w:t>6.9.1</w:t>
      </w:r>
      <w:r w:rsidRPr="00A4636A">
        <w:tab/>
        <w:t>Description</w:t>
      </w:r>
      <w:bookmarkEnd w:id="285"/>
      <w:bookmarkEnd w:id="286"/>
      <w:bookmarkEnd w:id="287"/>
      <w:bookmarkEnd w:id="288"/>
      <w:bookmarkEnd w:id="289"/>
    </w:p>
    <w:p w14:paraId="25E6A79D"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1CB8F566"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7EAB08D7"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027F288E"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63437A38"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2EB49DC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01930660"/>
      <w:r w:rsidRPr="00A568C1">
        <w:t>6.9.2</w:t>
      </w:r>
      <w:r w:rsidRPr="00A568C1">
        <w:tab/>
        <w:t>Requirements</w:t>
      </w:r>
      <w:bookmarkEnd w:id="290"/>
      <w:bookmarkEnd w:id="291"/>
      <w:bookmarkEnd w:id="292"/>
      <w:bookmarkEnd w:id="293"/>
      <w:bookmarkEnd w:id="294"/>
    </w:p>
    <w:p w14:paraId="62148C57"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4958CB48"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01930661"/>
      <w:r>
        <w:t>6.9.2.1</w:t>
      </w:r>
      <w:r>
        <w:tab/>
        <w:t>General</w:t>
      </w:r>
      <w:bookmarkEnd w:id="295"/>
      <w:bookmarkEnd w:id="296"/>
      <w:bookmarkEnd w:id="297"/>
      <w:bookmarkEnd w:id="298"/>
      <w:bookmarkEnd w:id="299"/>
    </w:p>
    <w:p w14:paraId="6E7B75A6"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115D621C"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68988F0"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255744F1"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1FFC9EA7" w14:textId="77777777" w:rsidR="002B491E" w:rsidRPr="00F81743" w:rsidRDefault="002B491E" w:rsidP="001906EB">
      <w:r w:rsidRPr="00C801E0">
        <w:t>The connection between a remote UE and a relay UE shall be able to use fixed broadband technology.</w:t>
      </w:r>
    </w:p>
    <w:p w14:paraId="395F42FC"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1699A0F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1EC1721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7E42729B"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5633A27D"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01930662"/>
      <w:r>
        <w:t>6.9.2.2</w:t>
      </w:r>
      <w:r>
        <w:tab/>
        <w:t>Services and Service Continuity</w:t>
      </w:r>
      <w:bookmarkEnd w:id="300"/>
      <w:bookmarkEnd w:id="301"/>
      <w:bookmarkEnd w:id="302"/>
      <w:bookmarkEnd w:id="303"/>
      <w:bookmarkEnd w:id="304"/>
    </w:p>
    <w:p w14:paraId="15ED6AC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502543AE"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40A254AF"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2E979BAF"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093C67D0"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6D6744DE" w14:textId="77777777" w:rsidR="009C3642" w:rsidRDefault="009C3642" w:rsidP="00212EE0">
      <w:pPr>
        <w:pStyle w:val="Heading4"/>
        <w:rPr>
          <w:lang w:val="en-US"/>
        </w:rPr>
      </w:pPr>
      <w:bookmarkStart w:id="309" w:name="_Toc201930663"/>
      <w:r>
        <w:t>6.9.2.3</w:t>
      </w:r>
      <w:r>
        <w:tab/>
      </w:r>
      <w:r w:rsidRPr="00D80BD4">
        <w:rPr>
          <w:lang w:val="en-US"/>
        </w:rPr>
        <w:t>Permission and Authorization</w:t>
      </w:r>
      <w:bookmarkEnd w:id="305"/>
      <w:bookmarkEnd w:id="306"/>
      <w:bookmarkEnd w:id="307"/>
      <w:bookmarkEnd w:id="308"/>
      <w:bookmarkEnd w:id="309"/>
    </w:p>
    <w:p w14:paraId="2DC9DC3B"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34128658"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5B8BFAD"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5B9E244A"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CE31FEB"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104C6FF0"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5F6EFD70"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01930664"/>
      <w:r>
        <w:t>6.9.2.4</w:t>
      </w:r>
      <w:r>
        <w:tab/>
        <w:t>Relay UE Selection</w:t>
      </w:r>
      <w:bookmarkEnd w:id="310"/>
      <w:bookmarkEnd w:id="311"/>
      <w:bookmarkEnd w:id="312"/>
      <w:bookmarkEnd w:id="313"/>
      <w:bookmarkEnd w:id="314"/>
    </w:p>
    <w:p w14:paraId="3FFD94D1"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7E42FBAD"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6ABE0F4F"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185E4675"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73C1BA89"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6A1E1746"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1F6FBBDD"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1C86C230"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78D4680D"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07A8B8E8"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6ECA4B42"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61B61EE8"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22CC94E8"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01930665"/>
      <w:r>
        <w:t>6.9.2.5</w:t>
      </w:r>
      <w:r>
        <w:tab/>
        <w:t>Satellite and Relay UEs</w:t>
      </w:r>
      <w:bookmarkEnd w:id="315"/>
      <w:bookmarkEnd w:id="316"/>
      <w:bookmarkEnd w:id="317"/>
      <w:bookmarkEnd w:id="318"/>
      <w:bookmarkEnd w:id="319"/>
    </w:p>
    <w:p w14:paraId="1D794DF8"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51B0D3B9" w14:textId="77777777" w:rsidR="00656C95" w:rsidRPr="00254DD6" w:rsidRDefault="00656C95" w:rsidP="00656C95">
      <w:pPr>
        <w:pStyle w:val="Heading3"/>
      </w:pPr>
      <w:bookmarkStart w:id="324" w:name="_Toc201930666"/>
      <w:r w:rsidRPr="00A568C1">
        <w:t>6.9.</w:t>
      </w:r>
      <w:r>
        <w:t>3</w:t>
      </w:r>
      <w:r w:rsidRPr="00A568C1">
        <w:tab/>
        <w:t>Requirements</w:t>
      </w:r>
      <w:r>
        <w:t xml:space="preserve"> on direct device connection for Public Safety</w:t>
      </w:r>
      <w:bookmarkEnd w:id="324"/>
    </w:p>
    <w:p w14:paraId="07B735A1" w14:textId="77777777" w:rsidR="00656C95" w:rsidRDefault="00656C95" w:rsidP="00656C95">
      <w:pPr>
        <w:rPr>
          <w:lang w:eastAsia="zh-CN"/>
        </w:rPr>
      </w:pPr>
      <w:r>
        <w:rPr>
          <w:lang w:eastAsia="zh-CN"/>
        </w:rPr>
        <w:t>The following requirement complement the requirements listed in 3GPP TS 22.278 [5], clauses 7A.</w:t>
      </w:r>
    </w:p>
    <w:p w14:paraId="1A9117AA"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4B4594BF" w14:textId="77777777" w:rsidR="00391340" w:rsidRPr="00254DD6" w:rsidRDefault="00254DD6" w:rsidP="00212EE0">
      <w:pPr>
        <w:pStyle w:val="Heading2"/>
        <w:rPr>
          <w:lang w:eastAsia="zh-CN"/>
        </w:rPr>
      </w:pPr>
      <w:bookmarkStart w:id="325" w:name="_Toc201930667"/>
      <w:r w:rsidRPr="00FF3908">
        <w:rPr>
          <w:lang w:eastAsia="zh-CN"/>
        </w:rPr>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476841D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01930668"/>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5B3E3BA"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613416A2"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01930669"/>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26552A4E"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2C44C9EE"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66036FE6"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2CE8AC7D"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752DFA65"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7FEBDD5D"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6982F8D"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6764E3F3"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2489D62B"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56E9F0E2"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67CAEFF5"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F646C62"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A9ED865"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3AE09101"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5427A602"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101881FB"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173F3933" w14:textId="77777777" w:rsidR="003618A4" w:rsidRDefault="00E42922" w:rsidP="003618A4">
      <w:r w:rsidRPr="00E42922">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6F822A26"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F97DEBA"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30486734"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AC037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360CDFD1"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26F31FA2"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581140F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28F76ADA"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36CAFC78"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2444682E" w14:textId="77777777" w:rsidR="00C34C4B" w:rsidRDefault="00C34C4B" w:rsidP="00C34C4B">
      <w:pPr>
        <w:pStyle w:val="NO"/>
      </w:pPr>
      <w:r>
        <w:t>NOTE</w:t>
      </w:r>
      <w:r w:rsidR="00ED4844" w:rsidRPr="00861C0B">
        <w:t xml:space="preserve"> 3</w:t>
      </w:r>
      <w:r>
        <w:t>: The number of UEs could be in the range from single digit to tens of thousands.</w:t>
      </w:r>
    </w:p>
    <w:p w14:paraId="6F5D655B"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D063A2F"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22F30D18"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614A1A79"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72E67C1B"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0F340415" w14:textId="77777777" w:rsidR="00FB266A" w:rsidRDefault="00FB266A" w:rsidP="00FB266A">
      <w:r>
        <w:t>The 5G system shall be able to:</w:t>
      </w:r>
    </w:p>
    <w:p w14:paraId="598D5F3C"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1F8B7730"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44681F9D" w14:textId="77777777" w:rsidR="00FB266A" w:rsidRDefault="00FB266A" w:rsidP="005459C4">
      <w:pPr>
        <w:pStyle w:val="B1"/>
      </w:pPr>
      <w:r>
        <w:t>-</w:t>
      </w:r>
      <w:r>
        <w:tab/>
        <w:t>allow the UE to provide/revoke consent for information (e.g., location, presence) to be shared with the third-party.</w:t>
      </w:r>
    </w:p>
    <w:p w14:paraId="6991A632" w14:textId="77777777" w:rsidR="00FB266A" w:rsidRDefault="00FB266A" w:rsidP="005459C4">
      <w:pPr>
        <w:pStyle w:val="B1"/>
      </w:pPr>
      <w:r>
        <w:t>-</w:t>
      </w:r>
      <w:r>
        <w:tab/>
        <w:t>preserve the confidentiality of the UE's external identity (e.g. MSISDN) against the third-party.</w:t>
      </w:r>
    </w:p>
    <w:p w14:paraId="13A1B60A" w14:textId="77777777" w:rsidR="00FB266A" w:rsidRDefault="00FB266A" w:rsidP="005459C4">
      <w:pPr>
        <w:pStyle w:val="B1"/>
      </w:pPr>
      <w:r>
        <w:t>-</w:t>
      </w:r>
      <w:r>
        <w:tab/>
        <w:t>provide a third-party with information to identify networks and APIs on those networks.</w:t>
      </w:r>
    </w:p>
    <w:p w14:paraId="3DD16A5C" w14:textId="77777777" w:rsidR="00871F40" w:rsidRDefault="00871F40" w:rsidP="00871F40">
      <w:bookmarkStart w:id="336" w:name="_Toc45387676"/>
      <w:bookmarkStart w:id="337" w:name="_Toc52638721"/>
      <w:bookmarkStart w:id="338" w:name="_Toc59116806"/>
      <w:bookmarkStart w:id="339" w:name="_Toc61885625"/>
      <w:r>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25EA2543" w14:textId="77777777" w:rsidR="00871F40" w:rsidRDefault="00871F40" w:rsidP="00871F40">
      <w:pPr>
        <w:pStyle w:val="NO"/>
      </w:pPr>
      <w:r>
        <w:t xml:space="preserve">NOTE 4: </w:t>
      </w:r>
      <w:r>
        <w:tab/>
        <w:t xml:space="preserve">Examples of UE subscription information include IP address, 5G LAN-VN membership, and configuration parameters for data network access. </w:t>
      </w:r>
    </w:p>
    <w:p w14:paraId="22A44D04" w14:textId="77777777" w:rsidR="00871F40" w:rsidRDefault="00871F40" w:rsidP="00871F40">
      <w:pPr>
        <w:pStyle w:val="NO"/>
      </w:pPr>
      <w:r>
        <w:t>NOTE 5:</w:t>
      </w:r>
      <w:r>
        <w:tab/>
        <w:t>These changes can have strong impacts in the stability of the third-party service.</w:t>
      </w:r>
    </w:p>
    <w:p w14:paraId="142B457B" w14:textId="77777777" w:rsidR="00871F40" w:rsidRDefault="00871F40" w:rsidP="00871F40">
      <w:r>
        <w:t>The 5G system shall provide a means by which an MNO can inform authorised 3rd parties of changes in the</w:t>
      </w:r>
    </w:p>
    <w:p w14:paraId="5B154DE8" w14:textId="77777777" w:rsidR="00871F40" w:rsidRDefault="00871F40" w:rsidP="00871F40">
      <w:pPr>
        <w:pStyle w:val="B1"/>
      </w:pPr>
      <w:r>
        <w:t>-</w:t>
      </w:r>
      <w:r>
        <w:tab/>
        <w:t>RAT type that is serving a UE;</w:t>
      </w:r>
    </w:p>
    <w:p w14:paraId="5B5AAF65" w14:textId="77777777" w:rsidR="00871F40" w:rsidRDefault="00871F40" w:rsidP="00871F40">
      <w:pPr>
        <w:pStyle w:val="B1"/>
      </w:pPr>
      <w:r>
        <w:t xml:space="preserve">- </w:t>
      </w:r>
      <w:r>
        <w:tab/>
        <w:t xml:space="preserve">cell ID; </w:t>
      </w:r>
    </w:p>
    <w:p w14:paraId="4107A808" w14:textId="77777777" w:rsidR="00871F40" w:rsidRDefault="00871F40" w:rsidP="00871F40">
      <w:pPr>
        <w:pStyle w:val="B1"/>
      </w:pPr>
      <w:r>
        <w:t xml:space="preserve">- </w:t>
      </w:r>
      <w:r>
        <w:tab/>
        <w:t>RAN quality of signal information;</w:t>
      </w:r>
    </w:p>
    <w:p w14:paraId="5DC61BC9" w14:textId="77777777" w:rsidR="00871F40" w:rsidRDefault="00871F40" w:rsidP="00871F40">
      <w:pPr>
        <w:pStyle w:val="B1"/>
      </w:pPr>
      <w:r>
        <w:t xml:space="preserve">- </w:t>
      </w:r>
      <w:r>
        <w:tab/>
        <w:t>assigned frequency band.</w:t>
      </w:r>
    </w:p>
    <w:p w14:paraId="1424E8E8" w14:textId="77777777" w:rsidR="00871F40" w:rsidRDefault="00871F40" w:rsidP="00871F40">
      <w:r>
        <w:t>This information listed above shall be provided with a suitable frequency via OAM and/or 5G core network.</w:t>
      </w:r>
    </w:p>
    <w:p w14:paraId="6707BB8F" w14:textId="77777777" w:rsidR="005F775A" w:rsidRDefault="00871F40" w:rsidP="00861C0B">
      <w:pPr>
        <w:pStyle w:val="NO"/>
      </w:pPr>
      <w:r>
        <w:t xml:space="preserve">NOTE 6: </w:t>
      </w:r>
      <w:r>
        <w:tab/>
        <w:t>The information aids the third party user to take proactive actions so that it can achieve high service availability in delivery of its services.</w:t>
      </w:r>
    </w:p>
    <w:p w14:paraId="2EB34E64" w14:textId="77777777" w:rsidR="000B082B" w:rsidRPr="00254DD6" w:rsidRDefault="000B082B" w:rsidP="00212EE0">
      <w:pPr>
        <w:pStyle w:val="Heading2"/>
        <w:rPr>
          <w:lang w:eastAsia="zh-CN"/>
        </w:rPr>
      </w:pPr>
      <w:bookmarkStart w:id="340" w:name="_Toc201930670"/>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2FD32C51"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01930671"/>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5357FF09"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71DFCD6A"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01930672"/>
      <w:r w:rsidRPr="00254DD6">
        <w:t>6.</w:t>
      </w:r>
      <w:r>
        <w:t>11</w:t>
      </w:r>
      <w:r w:rsidR="002918A3">
        <w:t>.2</w:t>
      </w:r>
      <w:r w:rsidR="002918A3">
        <w:tab/>
      </w:r>
      <w:r w:rsidR="000B082B" w:rsidRPr="00254DD6">
        <w:t>Requirements</w:t>
      </w:r>
      <w:bookmarkEnd w:id="346"/>
      <w:bookmarkEnd w:id="347"/>
      <w:bookmarkEnd w:id="348"/>
      <w:bookmarkEnd w:id="349"/>
      <w:bookmarkEnd w:id="350"/>
    </w:p>
    <w:p w14:paraId="31D850D9"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52A259B1"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3957B25E"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4629C88"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061C0C30"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7D0C4DCC"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C118C6F"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01930673"/>
      <w:r w:rsidRPr="00FF3908">
        <w:t>6.</w:t>
      </w:r>
      <w:r w:rsidR="00254DD6">
        <w:t>12</w:t>
      </w:r>
      <w:r w:rsidRPr="00254DD6">
        <w:tab/>
      </w:r>
      <w:r w:rsidRPr="00254DD6">
        <w:rPr>
          <w:lang w:eastAsia="zh-CN"/>
        </w:rPr>
        <w:t>Self backhaul</w:t>
      </w:r>
      <w:bookmarkEnd w:id="351"/>
      <w:bookmarkEnd w:id="352"/>
      <w:bookmarkEnd w:id="353"/>
      <w:bookmarkEnd w:id="354"/>
      <w:bookmarkEnd w:id="355"/>
    </w:p>
    <w:p w14:paraId="28456BF2"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01930674"/>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0A4AF2CB"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7850FAFB"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55B979F3"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01930675"/>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47884867"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4E6B30"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2572ED20"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44FFB28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071A178" w14:textId="77777777" w:rsidR="00035016" w:rsidRDefault="00035016" w:rsidP="00035016">
      <w:pPr>
        <w:rPr>
          <w:lang w:eastAsia="zh-CN"/>
        </w:rPr>
      </w:pPr>
      <w:r>
        <w:rPr>
          <w:lang w:eastAsia="zh-CN"/>
        </w:rPr>
        <w:t>The 5G network shall support multi-hop wireless self-backhauling.</w:t>
      </w:r>
    </w:p>
    <w:p w14:paraId="424C2EB1" w14:textId="77777777" w:rsidR="00035016" w:rsidRPr="00FF3908" w:rsidRDefault="00035016" w:rsidP="000C1898">
      <w:pPr>
        <w:pStyle w:val="NO"/>
        <w:rPr>
          <w:lang w:eastAsia="zh-CN"/>
        </w:rPr>
      </w:pPr>
      <w:r>
        <w:rPr>
          <w:lang w:eastAsia="zh-CN"/>
        </w:rPr>
        <w:t>NOTE 1: This is to enable flexible extension of range and coverage area.</w:t>
      </w:r>
    </w:p>
    <w:p w14:paraId="7FA81BAE"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6F3AEB2D" w14:textId="77777777" w:rsidR="00035016" w:rsidRDefault="00035016" w:rsidP="00035016">
      <w:r>
        <w:t>The 5G network shall support topologically redundant connectivity on the wireless self-backhaul.</w:t>
      </w:r>
    </w:p>
    <w:p w14:paraId="425D1F0C" w14:textId="77777777" w:rsidR="00035016" w:rsidRPr="00FF3908" w:rsidRDefault="00035016" w:rsidP="000C1898">
      <w:pPr>
        <w:pStyle w:val="NO"/>
      </w:pPr>
      <w:r>
        <w:t xml:space="preserve">NOTE 2: This is to enhance reliability and capacity and reduce </w:t>
      </w:r>
      <w:r w:rsidR="005F4F7B">
        <w:t xml:space="preserve">end-to-end </w:t>
      </w:r>
      <w:r>
        <w:t>latency.</w:t>
      </w:r>
    </w:p>
    <w:p w14:paraId="097CF963"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01930676"/>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1A77FF44"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01930677"/>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0888A54E"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7D3A4D64"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01930678"/>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40B7EE0A" w14:textId="77777777" w:rsidR="002B00CA" w:rsidRDefault="002B00CA" w:rsidP="0083168A">
      <w:r w:rsidRPr="002B00CA">
        <w:t>The following set of requirements complement the requirem</w:t>
      </w:r>
      <w:r>
        <w:t>ents listed in 3GPP TS 22.146 [7], TS 22.246 [8] and TS 22.101 [6</w:t>
      </w:r>
      <w:r w:rsidRPr="002B00CA">
        <w:t>], clause 32.</w:t>
      </w:r>
    </w:p>
    <w:p w14:paraId="6B33C115"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3B833F76"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35265D05"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1BCB69C7" w14:textId="77777777" w:rsidR="0083168A" w:rsidRPr="00FF3908" w:rsidRDefault="0083168A" w:rsidP="0083168A">
      <w:pPr>
        <w:rPr>
          <w:lang w:eastAsia="zh-CN"/>
        </w:rPr>
      </w:pPr>
      <w:r w:rsidRPr="00FF3908">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65A5AC6A"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1FD45665"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30032C25"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04C15DEA"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093C7EA7"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70D37953"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7BE248E1"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3312D6F3"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74CD01D0"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77CB8B16" w14:textId="77777777" w:rsidR="00465D46" w:rsidRDefault="00465D46" w:rsidP="00465D46">
      <w:pPr>
        <w:rPr>
          <w:lang w:eastAsia="zh-CN"/>
        </w:rPr>
      </w:pPr>
      <w:r>
        <w:rPr>
          <w:lang w:eastAsia="zh-CN"/>
        </w:rPr>
        <w:t>The 5G system shall be able to setup or modify a broadcast/multicast service area within [1s].</w:t>
      </w:r>
    </w:p>
    <w:p w14:paraId="56A3B504" w14:textId="77777777" w:rsidR="00465D46" w:rsidRDefault="00465D46" w:rsidP="0042332E">
      <w:pPr>
        <w:pStyle w:val="NO"/>
        <w:rPr>
          <w:lang w:eastAsia="zh-CN"/>
        </w:rPr>
      </w:pPr>
      <w:r>
        <w:rPr>
          <w:lang w:eastAsia="zh-CN"/>
        </w:rPr>
        <w:t>NOTE 2: For MCPTT related KPIs see 3GPP TS 22.179 [30], clause 6.15.</w:t>
      </w:r>
    </w:p>
    <w:p w14:paraId="61643531" w14:textId="77777777" w:rsidR="00465D46" w:rsidRDefault="00465D46" w:rsidP="00465D46">
      <w:pPr>
        <w:rPr>
          <w:lang w:eastAsia="zh-CN"/>
        </w:rPr>
      </w:pPr>
      <w:r>
        <w:rPr>
          <w:lang w:eastAsia="zh-CN"/>
        </w:rPr>
        <w:t>The 5G system shall be able to apply QoS, priority and pre-emption to a broadcast/multicast service area.</w:t>
      </w:r>
    </w:p>
    <w:p w14:paraId="5C59715D"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6E5EF172" w14:textId="77777777" w:rsidR="00465D46" w:rsidRDefault="00465D46" w:rsidP="0042332E">
      <w:pPr>
        <w:pStyle w:val="NO"/>
        <w:rPr>
          <w:lang w:eastAsia="zh-CN"/>
        </w:rPr>
      </w:pPr>
      <w:r>
        <w:rPr>
          <w:lang w:eastAsia="zh-CN"/>
        </w:rPr>
        <w:t>NOTE 3: In this context user perception refers to a difference in delay of typically less than 20 ms.</w:t>
      </w:r>
    </w:p>
    <w:p w14:paraId="4B619B7F"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7A97455A"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184C9551"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4D091593"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708D7760" w14:textId="77777777" w:rsidR="001125F7" w:rsidRPr="00861C0B" w:rsidRDefault="00465D46" w:rsidP="00861C0B">
      <w:pPr>
        <w:pStyle w:val="ListBullet2"/>
        <w:rPr>
          <w:rFonts w:eastAsia="Times New Roman"/>
          <w:lang w:val="x-none" w:eastAsia="zh-CN"/>
        </w:rPr>
      </w:pPr>
      <w:r w:rsidRPr="00861C0B">
        <w:rPr>
          <w:rFonts w:eastAsia="Times New Roman"/>
          <w:lang w:val="x-none" w:eastAsia="zh-CN"/>
        </w:rPr>
        <w:t>NOTE 4: In this context "concurrently operating groups" means that the associated media streams are delivered concurrently.</w:t>
      </w:r>
    </w:p>
    <w:p w14:paraId="7E2988F2"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1A779B7C"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7994A95A"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5731E292" w14:textId="77777777" w:rsidR="00B37AB9" w:rsidRPr="00254DD6" w:rsidRDefault="00254DD6" w:rsidP="00212EE0">
      <w:pPr>
        <w:pStyle w:val="Heading2"/>
      </w:pPr>
      <w:bookmarkStart w:id="386" w:name="_Toc201930679"/>
      <w:r w:rsidRPr="00FF3908">
        <w:t>6.</w:t>
      </w:r>
      <w:r>
        <w:t>14</w:t>
      </w:r>
      <w:r w:rsidR="00B37AB9" w:rsidRPr="00254DD6">
        <w:tab/>
        <w:t>Subscription aspects</w:t>
      </w:r>
      <w:bookmarkEnd w:id="382"/>
      <w:bookmarkEnd w:id="383"/>
      <w:bookmarkEnd w:id="384"/>
      <w:bookmarkEnd w:id="385"/>
      <w:bookmarkEnd w:id="386"/>
    </w:p>
    <w:p w14:paraId="2FCDE510"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01930680"/>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8D9717B"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18E326EC"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5D58D7CA"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01930681"/>
      <w:r w:rsidRPr="00FF3908">
        <w:t>6.</w:t>
      </w:r>
      <w:r>
        <w:t>14</w:t>
      </w:r>
      <w:r w:rsidR="00B37AB9" w:rsidRPr="00254DD6">
        <w:t>.2</w:t>
      </w:r>
      <w:r w:rsidR="00B37AB9" w:rsidRPr="00254DD6">
        <w:tab/>
        <w:t>Requirements</w:t>
      </w:r>
      <w:bookmarkEnd w:id="392"/>
      <w:bookmarkEnd w:id="393"/>
      <w:bookmarkEnd w:id="394"/>
      <w:bookmarkEnd w:id="395"/>
      <w:bookmarkEnd w:id="396"/>
    </w:p>
    <w:p w14:paraId="345B5918"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F75B919"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524AC395"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193DFA42"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79B66242"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64E4653A"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290C479A"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57239724"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0B6A22C3"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1C44EC9"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630F347B"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01930682"/>
      <w:r w:rsidRPr="00D96052">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595D4D1E"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01930683"/>
      <w:r w:rsidRPr="00B25863">
        <w:t>6.</w:t>
      </w:r>
      <w:r>
        <w:t>15</w:t>
      </w:r>
      <w:r w:rsidRPr="00D96052">
        <w:t>.1</w:t>
      </w:r>
      <w:r w:rsidRPr="00D96052">
        <w:tab/>
        <w:t>Description</w:t>
      </w:r>
      <w:bookmarkEnd w:id="402"/>
      <w:bookmarkEnd w:id="403"/>
      <w:bookmarkEnd w:id="404"/>
      <w:bookmarkEnd w:id="405"/>
      <w:bookmarkEnd w:id="406"/>
    </w:p>
    <w:p w14:paraId="6B646118" w14:textId="77777777"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04EDD6D3"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33570EEE"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01930684"/>
      <w:r w:rsidRPr="00D96052">
        <w:t>6.</w:t>
      </w:r>
      <w:r>
        <w:t>15</w:t>
      </w:r>
      <w:r w:rsidRPr="00D96052">
        <w:t>.2</w:t>
      </w:r>
      <w:r w:rsidRPr="00D96052">
        <w:tab/>
        <w:t>Requirements</w:t>
      </w:r>
      <w:bookmarkEnd w:id="407"/>
      <w:bookmarkEnd w:id="408"/>
      <w:bookmarkEnd w:id="409"/>
      <w:bookmarkEnd w:id="410"/>
      <w:bookmarkEnd w:id="411"/>
    </w:p>
    <w:p w14:paraId="2DE495BB"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3550F589"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7DE850FF"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54784ABC"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25D7F121"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684A48DE"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04DA4A3D"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455EB49E" w14:textId="77777777" w:rsidR="00E20B1E" w:rsidRDefault="00E20B1E" w:rsidP="00E20B1E">
      <w:pPr>
        <w:pStyle w:val="Heading2"/>
      </w:pPr>
      <w:bookmarkStart w:id="412" w:name="_Toc201930685"/>
      <w:bookmarkStart w:id="413" w:name="_Toc45387691"/>
      <w:bookmarkStart w:id="414" w:name="_Toc52638736"/>
      <w:bookmarkStart w:id="415" w:name="_Toc59116821"/>
      <w:bookmarkStart w:id="416" w:name="_Toc61885640"/>
      <w:r>
        <w:t>6.</w:t>
      </w:r>
      <w:r>
        <w:rPr>
          <w:rFonts w:eastAsia="SimSun" w:hint="eastAsia"/>
          <w:lang w:val="en-US" w:eastAsia="zh-CN"/>
        </w:rPr>
        <w:t>15a</w:t>
      </w:r>
      <w:r>
        <w:tab/>
      </w:r>
      <w:r>
        <w:rPr>
          <w:rFonts w:hint="eastAsia"/>
        </w:rPr>
        <w:t>Energy Efficiency as a Service Criteria</w:t>
      </w:r>
      <w:bookmarkEnd w:id="412"/>
    </w:p>
    <w:p w14:paraId="5D43DC8D" w14:textId="77777777" w:rsidR="00E20B1E" w:rsidRDefault="00E20B1E" w:rsidP="000E6B6A">
      <w:pPr>
        <w:pStyle w:val="Heading3"/>
        <w:rPr>
          <w:lang w:eastAsia="zh-CN"/>
        </w:rPr>
      </w:pPr>
      <w:bookmarkStart w:id="417" w:name="_Toc201930686"/>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0F70EE2F"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7A6E3632" w14:textId="77777777" w:rsidR="009E15AA" w:rsidRDefault="00E20B1E" w:rsidP="009E15AA">
      <w:r>
        <w:t xml:space="preserve">Energy efficiency as a service criteria allows services to be delivered with diverse energy efficiency and energy consumption policies. Energy consumption and efficiency information and network energy states can be exposed to third parties and energy consumption can be constrained. </w:t>
      </w:r>
    </w:p>
    <w:p w14:paraId="7122140C" w14:textId="77777777" w:rsidR="00E20B1E" w:rsidRDefault="009E15AA" w:rsidP="009E15AA">
      <w:r>
        <w:t xml:space="preserve">Energy </w:t>
      </w:r>
      <w:r>
        <w:rPr>
          <w:rFonts w:eastAsia="SimSun" w:hint="eastAsia"/>
          <w:lang w:val="en-US" w:eastAsia="zh-CN"/>
        </w:rPr>
        <w:t>related</w:t>
      </w:r>
      <w:r>
        <w:t xml:space="preserve"> information can include ratio of renewable energy and carbon emission information when available. Calculation of </w:t>
      </w:r>
      <w:r>
        <w:rPr>
          <w:rFonts w:eastAsia="SimSun" w:hint="eastAsia"/>
          <w:lang w:val="en-US" w:eastAsia="zh-CN"/>
        </w:rPr>
        <w:t xml:space="preserve">energy related information </w:t>
      </w:r>
      <w:r>
        <w:t>as described in the following requirements is done by means of averaging or applying a statistical model. The requirements do not imply that some form of 'real time' monitoring is required.</w:t>
      </w:r>
    </w:p>
    <w:p w14:paraId="4368022D" w14:textId="77777777" w:rsidR="00E20B1E" w:rsidRDefault="00E20B1E" w:rsidP="00E20B1E">
      <w:pPr>
        <w:pStyle w:val="Heading3"/>
      </w:pPr>
      <w:bookmarkStart w:id="418" w:name="_Toc201930687"/>
      <w:r>
        <w:t>6.</w:t>
      </w:r>
      <w:r>
        <w:rPr>
          <w:rFonts w:hint="eastAsia"/>
          <w:lang w:val="en-US" w:eastAsia="zh-CN"/>
        </w:rPr>
        <w:t>15a</w:t>
      </w:r>
      <w:r>
        <w:t>.2</w:t>
      </w:r>
      <w:r>
        <w:tab/>
        <w:t>Energy related information as a service criteria</w:t>
      </w:r>
      <w:bookmarkEnd w:id="418"/>
    </w:p>
    <w:p w14:paraId="08284EE5" w14:textId="77777777" w:rsidR="00E20B1E" w:rsidRDefault="00E20B1E" w:rsidP="00E20B1E">
      <w:pPr>
        <w:pStyle w:val="Heading4"/>
      </w:pPr>
      <w:bookmarkStart w:id="419" w:name="_Toc201930688"/>
      <w:r>
        <w:t>6.</w:t>
      </w:r>
      <w:r>
        <w:rPr>
          <w:rFonts w:hint="eastAsia"/>
          <w:sz w:val="28"/>
          <w:lang w:val="en-US" w:eastAsia="zh-CN"/>
        </w:rPr>
        <w:t>15a</w:t>
      </w:r>
      <w:r>
        <w:t>.2.1</w:t>
      </w:r>
      <w:r>
        <w:tab/>
        <w:t>Description</w:t>
      </w:r>
      <w:bookmarkEnd w:id="419"/>
    </w:p>
    <w:p w14:paraId="0D6752CE" w14:textId="77777777" w:rsidR="00E20B1E" w:rsidRDefault="00E20B1E" w:rsidP="00E20B1E">
      <w:r>
        <w:t xml:space="preserve">Energy consumption can be monitored and considered through O&amp;M as part of network operations [47], as well as a service criteria. </w:t>
      </w:r>
    </w:p>
    <w:p w14:paraId="4FE0515F"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6B9E8D9D"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3CABB3A6" w14:textId="77777777" w:rsidR="00E20B1E" w:rsidRDefault="00E20B1E" w:rsidP="00E20B1E">
      <w:r>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2217CBA3" w14:textId="77777777" w:rsidR="00E20B1E" w:rsidRDefault="00E20B1E" w:rsidP="00E20B1E">
      <w:pPr>
        <w:pStyle w:val="Heading4"/>
      </w:pPr>
      <w:bookmarkStart w:id="420" w:name="_Toc201930689"/>
      <w:r>
        <w:t>6.</w:t>
      </w:r>
      <w:r>
        <w:rPr>
          <w:rFonts w:hint="eastAsia"/>
          <w:sz w:val="28"/>
          <w:lang w:val="en-US" w:eastAsia="zh-CN"/>
        </w:rPr>
        <w:t>15a</w:t>
      </w:r>
      <w:r>
        <w:t>.2.2</w:t>
      </w:r>
      <w:r>
        <w:tab/>
        <w:t>Requirements</w:t>
      </w:r>
      <w:bookmarkEnd w:id="420"/>
    </w:p>
    <w:p w14:paraId="05EBE803"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46306C9E"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AC3C5B6"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5384A890" w14:textId="77777777" w:rsidR="00E20B1E" w:rsidRDefault="00E20B1E" w:rsidP="00E20B1E">
      <w:pPr>
        <w:pStyle w:val="NO"/>
      </w:pPr>
      <w:r>
        <w:t>NOTE 1: The result of the credit control is not specified by this requirement.</w:t>
      </w:r>
    </w:p>
    <w:p w14:paraId="2343872A"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70A50A7B"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069001AE" w14:textId="77777777" w:rsidR="009E15AA" w:rsidRDefault="00E20B1E" w:rsidP="009E15AA">
      <w:pPr>
        <w:pStyle w:val="NO"/>
      </w:pPr>
      <w:r>
        <w:t>NOTE 3:</w:t>
      </w:r>
      <w:r>
        <w:tab/>
        <w:t>The granularity of the subscription policies can either apply to the subscriber (all services), or to particular services.</w:t>
      </w:r>
    </w:p>
    <w:p w14:paraId="5D9D2063"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6FF06E4C"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75C44EDF"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0712A532"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71581D18" w14:textId="77777777" w:rsidR="00E20B1E" w:rsidRDefault="00E20B1E" w:rsidP="000E6B6A">
      <w:pPr>
        <w:pStyle w:val="Heading3"/>
        <w:rPr>
          <w:lang w:eastAsia="zh-CN"/>
        </w:rPr>
      </w:pPr>
      <w:bookmarkStart w:id="421" w:name="_Toc201930690"/>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5C6108D2" w14:textId="77777777" w:rsidR="00E20B1E" w:rsidRDefault="00E20B1E" w:rsidP="00E20B1E">
      <w:pPr>
        <w:pStyle w:val="Heading4"/>
        <w:rPr>
          <w:lang w:eastAsia="zh-CN"/>
        </w:rPr>
      </w:pPr>
      <w:bookmarkStart w:id="422" w:name="_Toc201930691"/>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119C37BC" w14:textId="77777777" w:rsidR="00E20B1E" w:rsidRDefault="00E20B1E" w:rsidP="00E20B1E">
      <w:pPr>
        <w:rPr>
          <w:lang w:val="en-US" w:eastAsia="zh-CN"/>
        </w:rPr>
      </w:pPr>
      <w:r>
        <w:rPr>
          <w:rFonts w:hint="eastAsia"/>
          <w:lang w:val="en-US" w:eastAsia="zh-CN"/>
        </w:rPr>
        <w:t xml:space="preserve">Different energy states is beneficial for verticals and operators to save energy according to different working status of telecommunication equipment and manufacturing. </w:t>
      </w:r>
    </w:p>
    <w:p w14:paraId="3112D9CD" w14:textId="77777777" w:rsidR="00E20B1E" w:rsidRDefault="00E20B1E" w:rsidP="00E20B1E">
      <w:pPr>
        <w:pStyle w:val="Heading4"/>
        <w:rPr>
          <w:lang w:eastAsia="zh-CN"/>
        </w:rPr>
      </w:pPr>
      <w:bookmarkStart w:id="423" w:name="_Toc201930692"/>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3B3A5149"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474D1FC2"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74C81ED4" w14:textId="77777777" w:rsidR="00E20B1E" w:rsidRDefault="00E20B1E" w:rsidP="00E20B1E">
      <w:pPr>
        <w:pStyle w:val="NO"/>
      </w:pPr>
      <w: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3C53A48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6FDC80AC" w14:textId="77777777" w:rsidR="00E20B1E" w:rsidRDefault="00E20B1E" w:rsidP="000E6B6A">
      <w:pPr>
        <w:pStyle w:val="Heading3"/>
        <w:rPr>
          <w:lang w:eastAsia="zh-CN"/>
        </w:rPr>
      </w:pPr>
      <w:bookmarkStart w:id="424" w:name="_Toc201930693"/>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9414350" w14:textId="77777777" w:rsidR="00E20B1E" w:rsidRDefault="00E20B1E" w:rsidP="00E20B1E">
      <w:pPr>
        <w:pStyle w:val="Heading4"/>
        <w:rPr>
          <w:lang w:eastAsia="zh-CN"/>
        </w:rPr>
      </w:pPr>
      <w:bookmarkStart w:id="425" w:name="_Toc201930694"/>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57C04594"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under NPN condition and also all kinds of </w:t>
      </w:r>
      <w:r>
        <w:rPr>
          <w:lang w:val="en-US" w:eastAsia="zh-CN"/>
        </w:rPr>
        <w:t>NG-RAN deployment scenarios</w:t>
      </w:r>
      <w:r>
        <w:rPr>
          <w:rFonts w:hint="eastAsia"/>
          <w:lang w:val="en-US" w:eastAsia="zh-CN"/>
        </w:rPr>
        <w:t>.</w:t>
      </w:r>
    </w:p>
    <w:p w14:paraId="063A1FCD" w14:textId="77777777" w:rsidR="00E20B1E" w:rsidRDefault="00E20B1E" w:rsidP="00E20B1E">
      <w:pPr>
        <w:pStyle w:val="Heading4"/>
        <w:rPr>
          <w:lang w:eastAsia="zh-CN"/>
        </w:rPr>
      </w:pPr>
      <w:bookmarkStart w:id="426" w:name="_Toc201930695"/>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EE2B790"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5AA90313"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20E7E22C"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7ADC6588" w14:textId="77777777" w:rsidR="00E20B1E" w:rsidRDefault="00E20B1E" w:rsidP="00E20B1E">
      <w:pPr>
        <w:pStyle w:val="NO"/>
        <w:rPr>
          <w:lang w:val="en-US"/>
        </w:rPr>
      </w:pPr>
      <w:r>
        <w:rPr>
          <w:rFonts w:hint="eastAsia"/>
          <w:lang w:val="en-US"/>
        </w:rPr>
        <w:t>NOTE</w:t>
      </w:r>
      <w:r w:rsidR="009E15AA">
        <w:rPr>
          <w:rFonts w:eastAsia="SimSun"/>
          <w:lang w:val="en-US" w:eastAsia="zh-CN"/>
        </w:rPr>
        <w:t xml:space="preserve"> 2</w:t>
      </w:r>
      <w:r>
        <w:rPr>
          <w:rFonts w:hint="eastAsia"/>
          <w:lang w:val="en-US"/>
        </w:rPr>
        <w:t xml:space="preserve">: The granularity of energy consumption measurement could vary according to different situations, for example, when several services share a same network slice, etc. </w:t>
      </w:r>
    </w:p>
    <w:p w14:paraId="74301168" w14:textId="77777777" w:rsidR="00E20B1E" w:rsidRDefault="00E20B1E" w:rsidP="00E20B1E">
      <w:pPr>
        <w:pStyle w:val="NO"/>
        <w:rPr>
          <w:lang w:val="en-US"/>
        </w:rPr>
      </w:pPr>
      <w:r>
        <w:rPr>
          <w:rFonts w:hint="eastAsia"/>
          <w:lang w:val="en-US"/>
        </w:rPr>
        <w:t xml:space="preserve">NOTE </w:t>
      </w:r>
      <w:r w:rsidR="009E15AA">
        <w:rPr>
          <w:rFonts w:eastAsia="SimSun"/>
          <w:lang w:val="en-US" w:eastAsia="zh-CN"/>
        </w:rPr>
        <w:t>3</w:t>
      </w:r>
      <w:r>
        <w:rPr>
          <w:rFonts w:hint="eastAsia"/>
          <w:lang w:val="en-US"/>
        </w:rPr>
        <w:t>: The energy consumption information can be related to the network resources of network slice, NPNs, etc.</w:t>
      </w:r>
    </w:p>
    <w:p w14:paraId="7318BE7C"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1750970E" w14:textId="77777777" w:rsidR="009E15AA" w:rsidRDefault="009E15AA" w:rsidP="006076D3">
      <w:pPr>
        <w:pStyle w:val="NO"/>
        <w:rPr>
          <w:lang w:val="en-US"/>
        </w:rPr>
      </w:pPr>
      <w:r>
        <w:rPr>
          <w:sz w:val="21"/>
          <w:lang w:val="en-US"/>
        </w:rPr>
        <w:t xml:space="preserve">NOTE </w:t>
      </w:r>
      <w:r>
        <w:rPr>
          <w:rFonts w:eastAsia="SimSun"/>
          <w:lang w:val="en-US" w:eastAsia="zh-CN"/>
        </w:rPr>
        <w:t>4</w:t>
      </w:r>
      <w:r>
        <w:rPr>
          <w:lang w:val="en-US"/>
        </w:rPr>
        <w:t>: The network performance statistic information could be the data rate, packet delay and packet loss, etc.</w:t>
      </w:r>
    </w:p>
    <w:p w14:paraId="09BFBF3E" w14:textId="77777777" w:rsidR="00E20B1E" w:rsidRDefault="00E20B1E" w:rsidP="009E15AA">
      <w:pPr>
        <w:pStyle w:val="Heading3"/>
        <w:rPr>
          <w:lang w:val="en-US" w:eastAsia="zh-CN"/>
        </w:rPr>
      </w:pPr>
      <w:bookmarkStart w:id="427" w:name="_Toc201930696"/>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1C18681F" w14:textId="77777777" w:rsidR="00E20B1E" w:rsidRDefault="00E20B1E" w:rsidP="00E20B1E">
      <w:pPr>
        <w:pStyle w:val="Heading4"/>
        <w:rPr>
          <w:lang w:eastAsia="zh-CN"/>
        </w:rPr>
      </w:pPr>
      <w:bookmarkStart w:id="428" w:name="_Toc201930697"/>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6F5F2262" w14:textId="77777777" w:rsidR="00E20B1E" w:rsidRDefault="00E20B1E" w:rsidP="00E20B1E">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2FB7017D" w14:textId="77777777" w:rsidR="00E20B1E" w:rsidRDefault="00E20B1E" w:rsidP="00E20B1E">
      <w:pPr>
        <w:pStyle w:val="Heading4"/>
        <w:rPr>
          <w:lang w:eastAsia="zh-CN"/>
        </w:rPr>
      </w:pPr>
      <w:bookmarkStart w:id="429" w:name="_Toc201930698"/>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AC0E3DE"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74F26BC0" w14:textId="77777777" w:rsidR="00E20B1E" w:rsidRDefault="00E20B1E" w:rsidP="00E20B1E">
      <w:pPr>
        <w:pStyle w:val="NO"/>
      </w:pPr>
      <w:r>
        <w:rPr>
          <w:rFonts w:hint="eastAsia"/>
          <w:lang w:val="en-US" w:eastAsia="zh-CN"/>
        </w:rPr>
        <w:t xml:space="preserve">NOTE </w:t>
      </w:r>
      <w:r w:rsidR="009E15AA">
        <w:rPr>
          <w:lang w:val="en-US" w:eastAsia="zh-CN"/>
        </w:rPr>
        <w:t>1</w:t>
      </w:r>
      <w:r>
        <w:rPr>
          <w:rFonts w:hint="eastAsia"/>
          <w:lang w:val="en-US" w:eastAsia="zh-CN"/>
        </w:rPr>
        <w:t>: 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31C961F"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 The energy consumption information can be related to the network resources of network slice, NPNs, etc.</w:t>
      </w:r>
    </w:p>
    <w:p w14:paraId="4AB7CFFE" w14:textId="77777777" w:rsidR="009E15AA" w:rsidRDefault="009E15AA" w:rsidP="000E6B6A">
      <w:r w:rsidRPr="009E15AA">
        <w:t>Subject to operator’s policy,agreement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08B32DFA"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5CF7761B"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1C7AE30C"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3164F2CA" w14:textId="77777777" w:rsidR="009E15AA" w:rsidRDefault="009E15AA" w:rsidP="009E15AA">
      <w:pPr>
        <w:rPr>
          <w:lang w:val="en-US"/>
        </w:rPr>
      </w:pPr>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08C30867" w14:textId="77777777" w:rsidR="009E15AA" w:rsidRDefault="009E15AA" w:rsidP="009E15AA">
      <w:pPr>
        <w:pStyle w:val="Heading3"/>
        <w:rPr>
          <w:lang w:val="en-US" w:eastAsia="zh-CN"/>
        </w:rPr>
      </w:pPr>
      <w:bookmarkStart w:id="430" w:name="_Toc201930699"/>
      <w:r>
        <w:rPr>
          <w:rFonts w:hint="eastAsia"/>
          <w:lang w:eastAsia="zh-CN"/>
        </w:rPr>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3D2602CD" w14:textId="77777777" w:rsidR="009E15AA" w:rsidRDefault="009E15AA" w:rsidP="009E15AA">
      <w:pPr>
        <w:pStyle w:val="Heading4"/>
        <w:rPr>
          <w:lang w:eastAsia="zh-CN"/>
        </w:rPr>
      </w:pPr>
      <w:bookmarkStart w:id="431" w:name="_Toc201930700"/>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764652D4"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2E47F7D" w14:textId="77777777" w:rsidR="009E15AA" w:rsidRDefault="009E15AA" w:rsidP="009E15AA">
      <w:r>
        <w:t>One of the strategies to save energy within mobile networks is to shut down some RAN nodes at times of low usage.</w:t>
      </w:r>
    </w:p>
    <w:p w14:paraId="12FB8441"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560D5AAD" w14:textId="77777777" w:rsidR="009E15AA" w:rsidRDefault="009E15AA" w:rsidP="009E15AA">
      <w:r>
        <w:t xml:space="preserve">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595C7E01" w14:textId="77777777" w:rsidR="009E15AA" w:rsidRDefault="009E15AA" w:rsidP="009E15AA">
      <w:pPr>
        <w:rPr>
          <w:szCs w:val="18"/>
        </w:rPr>
      </w:pPr>
      <w:r>
        <w:rPr>
          <w:szCs w:val="18"/>
        </w:rPr>
        <w:t>This can also apply between NPN operators and/or with PLMN operators.</w:t>
      </w:r>
    </w:p>
    <w:p w14:paraId="4C5AE06D" w14:textId="77777777" w:rsidR="009E15AA" w:rsidRDefault="009E15AA" w:rsidP="009E15AA">
      <w:pPr>
        <w:pStyle w:val="Heading4"/>
        <w:rPr>
          <w:lang w:eastAsia="zh-CN"/>
        </w:rPr>
      </w:pPr>
      <w:bookmarkStart w:id="432" w:name="_Toc201930701"/>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55609D4C"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767F556E" w14:textId="77777777" w:rsidR="009E15AA" w:rsidRDefault="009E15AA" w:rsidP="009E15AA">
      <w:pPr>
        <w:pStyle w:val="NO"/>
        <w:rPr>
          <w:lang w:val="en-US" w:eastAsia="zh-CN"/>
        </w:rPr>
      </w:pPr>
      <w:r>
        <w:rPr>
          <w:lang w:val="en-US" w:eastAsia="zh-CN"/>
        </w:rPr>
        <w:t xml:space="preserve">NOTE </w:t>
      </w:r>
      <w:r>
        <w:rPr>
          <w:rFonts w:hint="eastAsia"/>
          <w:lang w:val="en-US" w:eastAsia="zh-CN"/>
        </w:rPr>
        <w:t>1</w:t>
      </w:r>
      <w:r>
        <w:rPr>
          <w:lang w:val="en-US" w:eastAsia="zh-CN"/>
        </w:rPr>
        <w:t xml:space="preserve">: </w:t>
      </w:r>
      <w:r>
        <w:rPr>
          <w:rFonts w:hint="eastAsia"/>
          <w:lang w:val="en-US" w:eastAsia="zh-CN"/>
        </w:rPr>
        <w:t>T</w:t>
      </w:r>
      <w:r>
        <w:rPr>
          <w:lang w:val="en-US" w:eastAsia="zh-CN"/>
        </w:rPr>
        <w:t xml:space="preserve">he other operators are assumed to stop providing </w:t>
      </w:r>
      <w:r>
        <w:rPr>
          <w:rFonts w:hint="eastAsia"/>
          <w:lang w:val="en-US" w:eastAsia="zh-CN"/>
        </w:rPr>
        <w:t xml:space="preserve">access to </w:t>
      </w:r>
      <w:r>
        <w:rPr>
          <w:lang w:val="en-US" w:eastAsia="zh-CN"/>
        </w:rPr>
        <w:t xml:space="preserve">their own network infrastructure within the same geographical area to save energy during that time. </w:t>
      </w:r>
    </w:p>
    <w:p w14:paraId="0DFD6196" w14:textId="77777777" w:rsidR="009E15AA" w:rsidRDefault="009E15AA" w:rsidP="009E15AA">
      <w:pPr>
        <w:pStyle w:val="NO"/>
        <w:rPr>
          <w:lang w:val="en-US" w:eastAsia="zh-CN"/>
        </w:rPr>
      </w:pPr>
      <w:r>
        <w:rPr>
          <w:lang w:val="en-US" w:eastAsia="zh-CN"/>
        </w:rPr>
        <w:t xml:space="preserve">NOTE 2: </w:t>
      </w:r>
      <w:r>
        <w:rPr>
          <w:rFonts w:hint="eastAsia"/>
          <w:lang w:val="en-US" w:eastAsia="zh-CN"/>
        </w:rPr>
        <w:t>P</w:t>
      </w:r>
      <w:r>
        <w:rPr>
          <w:lang w:val="en-US" w:eastAsia="zh-CN"/>
        </w:rPr>
        <w:t>olicies may include predefined times/locations, energy consumption/efficiency thresholds, etc.</w:t>
      </w:r>
    </w:p>
    <w:p w14:paraId="4C957E73" w14:textId="77777777" w:rsidR="009E15AA" w:rsidRDefault="009E15AA" w:rsidP="009E15AA">
      <w:pPr>
        <w:pStyle w:val="NO"/>
        <w:rPr>
          <w:lang w:val="en-US" w:eastAsia="zh-CN"/>
        </w:rPr>
      </w:pPr>
      <w:r>
        <w:rPr>
          <w:lang w:val="en-US" w:eastAsia="zh-CN"/>
        </w:rPr>
        <w:t xml:space="preserve">NOTE 3: </w:t>
      </w:r>
      <w:r>
        <w:rPr>
          <w:rFonts w:hint="eastAsia"/>
          <w:lang w:val="en-US" w:eastAsia="zh-CN"/>
        </w:rPr>
        <w:t>I</w:t>
      </w:r>
      <w:r>
        <w:rPr>
          <w:lang w:val="en-US" w:eastAsia="zh-CN"/>
        </w:rPr>
        <w:t>t is assumed that the 5G system can collect charging information associated with serving UEs of other operators.</w:t>
      </w:r>
    </w:p>
    <w:p w14:paraId="1E20DC25" w14:textId="77777777" w:rsidR="00D04CC3" w:rsidRPr="00D04CC3" w:rsidRDefault="00D04CC3" w:rsidP="00212EE0">
      <w:pPr>
        <w:pStyle w:val="Heading2"/>
      </w:pPr>
      <w:bookmarkStart w:id="433" w:name="_Toc201930702"/>
      <w:r w:rsidRPr="00D04CC3">
        <w:t>6.16</w:t>
      </w:r>
      <w:r w:rsidRPr="00D04CC3">
        <w:tab/>
        <w:t>Markets requiring minimal service levels</w:t>
      </w:r>
      <w:bookmarkEnd w:id="413"/>
      <w:bookmarkEnd w:id="414"/>
      <w:bookmarkEnd w:id="415"/>
      <w:bookmarkEnd w:id="416"/>
      <w:bookmarkEnd w:id="433"/>
    </w:p>
    <w:p w14:paraId="6DAA2D2A"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01930703"/>
      <w:r w:rsidRPr="00D04CC3">
        <w:t>6.16.1</w:t>
      </w:r>
      <w:r w:rsidRPr="00D04CC3">
        <w:tab/>
        <w:t>Description</w:t>
      </w:r>
      <w:bookmarkEnd w:id="434"/>
      <w:bookmarkEnd w:id="435"/>
      <w:bookmarkEnd w:id="436"/>
      <w:bookmarkEnd w:id="437"/>
      <w:bookmarkEnd w:id="438"/>
    </w:p>
    <w:p w14:paraId="3493872A"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1AB5271C"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01930704"/>
      <w:r w:rsidRPr="00D04CC3">
        <w:t>6.16.2</w:t>
      </w:r>
      <w:r w:rsidRPr="00D04CC3">
        <w:tab/>
        <w:t>Requirements</w:t>
      </w:r>
      <w:bookmarkEnd w:id="439"/>
      <w:bookmarkEnd w:id="440"/>
      <w:bookmarkEnd w:id="441"/>
      <w:bookmarkEnd w:id="442"/>
      <w:bookmarkEnd w:id="443"/>
    </w:p>
    <w:p w14:paraId="32AA1046"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413F22A0"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2E201BC2" w14:textId="77777777" w:rsidR="00D04CC3" w:rsidRDefault="00D04CC3" w:rsidP="007B5B4C">
      <w:r w:rsidRPr="00C20431">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0D5ADD5" w14:textId="77777777" w:rsidR="00D04CC3" w:rsidRDefault="00D04CC3" w:rsidP="007B5B4C">
      <w:r>
        <w:t>The 5G system shall be able to give priority to services (</w:t>
      </w:r>
      <w:r w:rsidR="00EE6F10">
        <w:t>e.g.</w:t>
      </w:r>
      <w:r>
        <w:t xml:space="preserve"> e-Health) when resources are limited.</w:t>
      </w:r>
    </w:p>
    <w:p w14:paraId="407A7B60"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01930705"/>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35DBF827"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01930706"/>
      <w:r w:rsidRPr="007B5B4C">
        <w:t>6.17.1</w:t>
      </w:r>
      <w:r w:rsidRPr="007B5B4C">
        <w:tab/>
        <w:t>Description</w:t>
      </w:r>
      <w:bookmarkEnd w:id="449"/>
      <w:bookmarkEnd w:id="450"/>
      <w:bookmarkEnd w:id="451"/>
      <w:bookmarkEnd w:id="452"/>
      <w:bookmarkEnd w:id="453"/>
    </w:p>
    <w:p w14:paraId="52CBC7AF"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6EB86468"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01930707"/>
      <w:r w:rsidRPr="007B5B4C">
        <w:t>6.17.2</w:t>
      </w:r>
      <w:r w:rsidRPr="007B5B4C">
        <w:tab/>
        <w:t>Requirements</w:t>
      </w:r>
      <w:bookmarkEnd w:id="454"/>
      <w:bookmarkEnd w:id="455"/>
      <w:bookmarkEnd w:id="456"/>
      <w:bookmarkEnd w:id="457"/>
      <w:bookmarkEnd w:id="458"/>
    </w:p>
    <w:p w14:paraId="32F0CFD6"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5B620780"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5AC6B3A2" w14:textId="77777777" w:rsidR="00672EF8" w:rsidRDefault="00672EF8" w:rsidP="00672EF8">
      <w:r>
        <w:t>The 5G system shall support a minimum cell throughput capacity of 10 Mb</w:t>
      </w:r>
      <w:r w:rsidR="00ED447E" w:rsidRPr="00ED447E">
        <w:t>it/</w:t>
      </w:r>
      <w:r>
        <w:t>s/cell on DL (based on an assumption of 1 GB/month/sub).</w:t>
      </w:r>
    </w:p>
    <w:p w14:paraId="13E62A8A" w14:textId="77777777" w:rsidR="00672EF8" w:rsidRDefault="00672EF8" w:rsidP="00672EF8">
      <w:r>
        <w:t>The 5G system shall support a maximum of [400] ms E2E latency for voice services at the edge of coverage.</w:t>
      </w:r>
    </w:p>
    <w:p w14:paraId="7FFABE0E"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01930708"/>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515A1BB1"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01930709"/>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08E531D7"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5BB5C518"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01930710"/>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67570834"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0E28E9B" w14:textId="77777777" w:rsidR="00FD201F" w:rsidRDefault="00FD201F" w:rsidP="00FD201F">
      <w:r w:rsidRPr="00933995">
        <w:t>For a user with a single operator subscription, the use of multiple serving networks operated by different operators shall be under the control of the home operator.</w:t>
      </w:r>
    </w:p>
    <w:p w14:paraId="5E85905F"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450071F7" w14:textId="77777777" w:rsidR="00FD201F" w:rsidRPr="00440A46" w:rsidRDefault="00FD201F" w:rsidP="000C1898">
      <w:pPr>
        <w:pStyle w:val="NO"/>
        <w:rPr>
          <w:lang w:eastAsia="zh-CN"/>
        </w:rPr>
      </w:pPr>
      <w:r w:rsidRPr="00440A46">
        <w:rPr>
          <w:rStyle w:val="NOChar"/>
        </w:rPr>
        <w:t>NOTE 1</w:t>
      </w:r>
      <w:r w:rsidRPr="00440A46">
        <w:rPr>
          <w:rFonts w:hint="eastAsia"/>
          <w:lang w:eastAsia="zh-CN"/>
        </w:rPr>
        <w:t>:</w:t>
      </w:r>
      <w:r w:rsidR="00DE48CB">
        <w:rPr>
          <w:rFonts w:hint="eastAsia"/>
          <w:lang w:eastAsia="zh-CN"/>
        </w:rPr>
        <w:t xml:space="preserve"> </w:t>
      </w:r>
      <w:r w:rsidRPr="00440A46">
        <w:rPr>
          <w:lang w:eastAsia="zh-CN"/>
        </w:rPr>
        <w:t>A business agreement is required between the network operators.</w:t>
      </w:r>
    </w:p>
    <w:p w14:paraId="3D20E852"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327D7898" w14:textId="77777777" w:rsidR="00FD201F" w:rsidRDefault="00FD201F" w:rsidP="000C1898">
      <w:pPr>
        <w:pStyle w:val="NO"/>
      </w:pPr>
      <w:r w:rsidRPr="00440A46">
        <w:rPr>
          <w:rStyle w:val="NOChar"/>
        </w:rPr>
        <w:t>NOTE 2:</w:t>
      </w:r>
      <w:r w:rsidR="00DE48CB">
        <w:rPr>
          <w:lang w:eastAsia="zh-CN"/>
        </w:rPr>
        <w:t xml:space="preserve"> </w:t>
      </w:r>
      <w:r w:rsidRPr="00933995">
        <w:t>If the service is unavailable (</w:t>
      </w:r>
      <w:r w:rsidR="00EE6F10">
        <w:t>e.g.</w:t>
      </w:r>
      <w:r w:rsidRPr="00933995">
        <w:t xml:space="preserve"> due to lack of network coverage) from the home </w:t>
      </w:r>
      <w:r>
        <w:t>operator</w:t>
      </w:r>
      <w:r w:rsidR="0067633C" w:rsidRPr="00736B3F">
        <w:t>'</w:t>
      </w:r>
      <w:r>
        <w:t xml:space="preserve">s </w:t>
      </w:r>
      <w:r w:rsidRPr="00933995">
        <w:t xml:space="preserve">network, the UE </w:t>
      </w:r>
      <w:r>
        <w:t xml:space="preserve">may </w:t>
      </w:r>
      <w:r w:rsidRPr="00933995">
        <w:t>be able to receive the service from another operator</w:t>
      </w:r>
      <w:r w:rsidR="0067633C" w:rsidRPr="00736B3F">
        <w:t>'</w:t>
      </w:r>
      <w:r w:rsidRPr="00933995">
        <w:t>s network.</w:t>
      </w:r>
    </w:p>
    <w:p w14:paraId="12881ACA" w14:textId="77777777" w:rsidR="00FD201F" w:rsidRPr="00FD201F" w:rsidRDefault="00FD201F" w:rsidP="000C1898">
      <w:pPr>
        <w:pStyle w:val="NO"/>
        <w:rPr>
          <w:lang w:eastAsia="zh-CN"/>
        </w:rPr>
      </w:pPr>
      <w:r w:rsidRPr="00440A46">
        <w:rPr>
          <w:rStyle w:val="NOChar"/>
        </w:rPr>
        <w:t>NOTE 3:</w:t>
      </w:r>
      <w:r w:rsidR="00DE48CB">
        <w:t xml:space="preserve"> </w:t>
      </w:r>
      <w:r>
        <w:t>QoS provided by the partner operator</w:t>
      </w:r>
      <w:r w:rsidR="0067633C" w:rsidRPr="00736B3F">
        <w:t>'</w:t>
      </w:r>
      <w:r>
        <w:t>s network for the same service will be based on the agreement between the two operators and could be different than that provided by the home operator</w:t>
      </w:r>
      <w:r w:rsidR="0067633C" w:rsidRPr="00736B3F">
        <w:t>'</w:t>
      </w:r>
      <w:r>
        <w:t>s network.</w:t>
      </w:r>
    </w:p>
    <w:p w14:paraId="0A787A5F"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01930711"/>
      <w:r>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4AFB50D3"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01930712"/>
      <w:r>
        <w:t>6.19.1</w:t>
      </w:r>
      <w:r>
        <w:tab/>
        <w:t>Description</w:t>
      </w:r>
      <w:bookmarkEnd w:id="479"/>
      <w:bookmarkEnd w:id="480"/>
      <w:bookmarkEnd w:id="481"/>
      <w:bookmarkEnd w:id="482"/>
      <w:bookmarkEnd w:id="483"/>
    </w:p>
    <w:p w14:paraId="26587EFA" w14:textId="77777777" w:rsidR="00B56CB2" w:rsidRDefault="00B56CB2" w:rsidP="00B56CB2">
      <w:r>
        <w:t xml:space="preserve">The 5G system will support the concept of </w:t>
      </w:r>
      <w:r w:rsidR="00F120CD" w:rsidRPr="00736B3F">
        <w:t>"</w:t>
      </w:r>
      <w:r>
        <w:t>network slices</w:t>
      </w:r>
      <w:r w:rsidR="00F120CD" w:rsidRPr="00736B3F">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2C0C0BD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53035B0"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888C50"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627B97B3"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01930713"/>
      <w:r>
        <w:t>6.19.2</w:t>
      </w:r>
      <w:r>
        <w:tab/>
      </w:r>
      <w:r w:rsidR="00F73D3E" w:rsidRPr="00F73D3E">
        <w:t>Requirements</w:t>
      </w:r>
      <w:bookmarkEnd w:id="484"/>
      <w:bookmarkEnd w:id="485"/>
      <w:bookmarkEnd w:id="486"/>
      <w:bookmarkEnd w:id="487"/>
      <w:bookmarkEnd w:id="488"/>
    </w:p>
    <w:p w14:paraId="3A77A889" w14:textId="77777777" w:rsidR="00B56CB2" w:rsidRDefault="002F3316" w:rsidP="00B56CB2">
      <w:r w:rsidRPr="002F3316">
        <w:t>The following set of requirements complement the requirements listed in 3GPP TS 22.011 [3], clause 3.2</w:t>
      </w:r>
      <w:r w:rsidR="00B56CB2">
        <w:t xml:space="preserve">. </w:t>
      </w:r>
    </w:p>
    <w:p w14:paraId="1B8968F0"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018B7883"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5E9AEB5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01930714"/>
      <w:r w:rsidRPr="00FF3908">
        <w:t>6.</w:t>
      </w:r>
      <w:r w:rsidR="00360DF5">
        <w:t>20</w:t>
      </w:r>
      <w:r w:rsidRPr="00254DD6">
        <w:tab/>
      </w:r>
      <w:r>
        <w:t xml:space="preserve">eV2X </w:t>
      </w:r>
      <w:r w:rsidRPr="00254DD6">
        <w:t>aspects</w:t>
      </w:r>
      <w:bookmarkEnd w:id="489"/>
      <w:bookmarkEnd w:id="490"/>
      <w:bookmarkEnd w:id="491"/>
      <w:bookmarkEnd w:id="492"/>
      <w:bookmarkEnd w:id="493"/>
    </w:p>
    <w:p w14:paraId="784359D2"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01930715"/>
      <w:r w:rsidRPr="000D1CA5">
        <w:t>6.</w:t>
      </w:r>
      <w:r w:rsidR="00360DF5">
        <w:t>20</w:t>
      </w:r>
      <w:r w:rsidRPr="000D1CA5">
        <w:t>.1</w:t>
      </w:r>
      <w:r w:rsidRPr="000D1CA5">
        <w:tab/>
        <w:t>Description</w:t>
      </w:r>
      <w:bookmarkEnd w:id="494"/>
      <w:bookmarkEnd w:id="495"/>
      <w:bookmarkEnd w:id="496"/>
      <w:bookmarkEnd w:id="497"/>
      <w:bookmarkEnd w:id="498"/>
    </w:p>
    <w:p w14:paraId="4AD9C433" w14:textId="77777777" w:rsidR="00466355" w:rsidRDefault="00466355" w:rsidP="00466355">
      <w:r>
        <w:t xml:space="preserve">The 3GPP system is expected to support various enhanced V2X scenarios. </w:t>
      </w:r>
    </w:p>
    <w:p w14:paraId="1F48BC8F"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4476803B"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1223FD0"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69F6C303"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3AA429A0"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01930716"/>
      <w:r w:rsidRPr="000D1CA5">
        <w:t>6.</w:t>
      </w:r>
      <w:r w:rsidR="00360DF5">
        <w:t>20</w:t>
      </w:r>
      <w:r w:rsidRPr="000D1CA5">
        <w:t>.2</w:t>
      </w:r>
      <w:r w:rsidRPr="000D1CA5">
        <w:tab/>
        <w:t>Requirements</w:t>
      </w:r>
      <w:bookmarkEnd w:id="499"/>
      <w:bookmarkEnd w:id="500"/>
      <w:bookmarkEnd w:id="501"/>
      <w:bookmarkEnd w:id="502"/>
      <w:bookmarkEnd w:id="503"/>
    </w:p>
    <w:p w14:paraId="46DDA94E"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40B4E86F"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01930717"/>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7745AEA8"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01930718"/>
      <w:r w:rsidRPr="000D1CA5">
        <w:t>6.</w:t>
      </w:r>
      <w:r w:rsidR="00360DF5">
        <w:t>21</w:t>
      </w:r>
      <w:r w:rsidRPr="000D1CA5">
        <w:t>.1</w:t>
      </w:r>
      <w:r w:rsidRPr="000D1CA5">
        <w:tab/>
        <w:t>Description</w:t>
      </w:r>
      <w:bookmarkEnd w:id="509"/>
      <w:bookmarkEnd w:id="510"/>
      <w:bookmarkEnd w:id="511"/>
      <w:bookmarkEnd w:id="512"/>
      <w:bookmarkEnd w:id="513"/>
    </w:p>
    <w:p w14:paraId="474A560C"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09D3DD4F"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1FDDD619"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1C6B51FA" w14:textId="77777777" w:rsidR="006B0545" w:rsidRDefault="00075445" w:rsidP="006B0545">
      <w:pPr>
        <w:pStyle w:val="Heading3"/>
      </w:pPr>
      <w:bookmarkStart w:id="518" w:name="_Toc201930719"/>
      <w:r w:rsidRPr="000D1CA5">
        <w:t>6.</w:t>
      </w:r>
      <w:r w:rsidR="00360DF5">
        <w:t>21</w:t>
      </w:r>
      <w:r w:rsidRPr="000D1CA5">
        <w:t>.2</w:t>
      </w:r>
      <w:r w:rsidRPr="000D1CA5">
        <w:tab/>
        <w:t>Requirements</w:t>
      </w:r>
      <w:bookmarkEnd w:id="514"/>
      <w:bookmarkEnd w:id="515"/>
      <w:bookmarkEnd w:id="516"/>
      <w:bookmarkEnd w:id="517"/>
      <w:bookmarkEnd w:id="518"/>
    </w:p>
    <w:p w14:paraId="5C34B5F1" w14:textId="77777777" w:rsidR="006B0545" w:rsidRDefault="006B0545" w:rsidP="006B0545">
      <w:pPr>
        <w:pStyle w:val="Heading4"/>
        <w:rPr>
          <w:lang w:eastAsia="zh-CN"/>
        </w:rPr>
      </w:pPr>
      <w:bookmarkStart w:id="519" w:name="_Toc114850101"/>
      <w:bookmarkStart w:id="520" w:name="_Toc201930720"/>
      <w:r>
        <w:t>6.</w:t>
      </w:r>
      <w:r>
        <w:rPr>
          <w:rFonts w:hint="eastAsia"/>
          <w:lang w:eastAsia="zh-CN"/>
        </w:rPr>
        <w:t>21</w:t>
      </w:r>
      <w:r>
        <w:t>.2.1</w:t>
      </w:r>
      <w:r>
        <w:tab/>
        <w:t>General</w:t>
      </w:r>
      <w:bookmarkEnd w:id="519"/>
      <w:bookmarkEnd w:id="520"/>
    </w:p>
    <w:p w14:paraId="6D34BB62"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1B05A0D4" w14:textId="77777777" w:rsidR="006B0545" w:rsidRDefault="001C59A7" w:rsidP="009102C6">
      <w:r w:rsidRPr="001C59A7">
        <w:t>A 5G satellite access network shall support NG-RAN sharing</w:t>
      </w:r>
      <w:r w:rsidR="007B13D2">
        <w:t>.</w:t>
      </w:r>
    </w:p>
    <w:p w14:paraId="0A0BF545" w14:textId="77777777" w:rsidR="000E4356" w:rsidRDefault="006B0545" w:rsidP="000E4356">
      <w:pPr>
        <w:pStyle w:val="Heading4"/>
        <w:rPr>
          <w:lang w:val="en-US" w:eastAsia="zh-CN"/>
        </w:rPr>
      </w:pPr>
      <w:bookmarkStart w:id="521" w:name="_Toc201930721"/>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41F7B32B" w14:textId="583D2792" w:rsidR="006B0545" w:rsidRDefault="000E4356" w:rsidP="000E4356">
      <w:pPr>
        <w:pStyle w:val="NO"/>
        <w:rPr>
          <w:rFonts w:eastAsia="SimSun"/>
          <w:lang w:val="en-US" w:eastAsia="zh-CN"/>
        </w:rPr>
      </w:pPr>
      <w:r w:rsidRPr="00861824">
        <w:t>NOTE</w:t>
      </w:r>
      <w:r>
        <w:t xml:space="preserve"> 1</w:t>
      </w:r>
      <w:r w:rsidRPr="00861824">
        <w:t>:</w:t>
      </w:r>
      <w:r w:rsidR="00435B29">
        <w:tab/>
      </w:r>
      <w:r>
        <w:t xml:space="preserve">Charging requirements for </w:t>
      </w:r>
      <w:r w:rsidR="00435B29">
        <w:t>"</w:t>
      </w:r>
      <w:r w:rsidRPr="00861824">
        <w:t>Network Sharing</w:t>
      </w:r>
      <w:r w:rsidR="00435B29">
        <w:t>"</w:t>
      </w:r>
      <w:r>
        <w:t xml:space="preserve"> can be found in clause 9.6 of this </w:t>
      </w:r>
      <w:r w:rsidR="00435B29">
        <w:t>document</w:t>
      </w:r>
      <w:r>
        <w:t>.</w:t>
      </w:r>
    </w:p>
    <w:p w14:paraId="56A13D67"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02BD8EE2" w14:textId="2219EFCF" w:rsidR="007B13D2" w:rsidRDefault="006B0545" w:rsidP="007B13D2">
      <w:pPr>
        <w:pStyle w:val="NO"/>
      </w:pPr>
      <w:r>
        <w:t>NOTE</w:t>
      </w:r>
      <w:r w:rsidR="007B13D2">
        <w:t xml:space="preserve"> </w:t>
      </w:r>
      <w:r w:rsidR="000E4356">
        <w:t>2</w:t>
      </w:r>
      <w:r>
        <w:t>:</w:t>
      </w:r>
      <w:r>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3D1F2E3F" w14:textId="58118CA6" w:rsidR="007B13D2" w:rsidRDefault="007B13D2" w:rsidP="007B13D2">
      <w:pPr>
        <w:pStyle w:val="NO"/>
      </w:pPr>
      <w:r>
        <w:t xml:space="preserve">NOTE </w:t>
      </w:r>
      <w:r w:rsidR="000E4356">
        <w:t>3</w:t>
      </w:r>
      <w:r>
        <w:t xml:space="preserve">: </w:t>
      </w:r>
      <w:r>
        <w:tab/>
      </w:r>
      <w:r>
        <w:rPr>
          <w:rFonts w:hint="eastAsia"/>
        </w:rPr>
        <w:t xml:space="preserve">For more information on </w:t>
      </w:r>
      <w:r>
        <w:rPr>
          <w:rFonts w:hint="eastAsia"/>
          <w:lang w:val="en-US" w:eastAsia="zh-CN"/>
        </w:rPr>
        <w:t>Indirect Network Sharing</w:t>
      </w:r>
      <w:r>
        <w:rPr>
          <w:rFonts w:hint="eastAsia"/>
        </w:rPr>
        <w:t xml:space="preserve"> see Annex </w:t>
      </w:r>
      <w:r>
        <w:rPr>
          <w:lang w:val="en-US" w:eastAsia="zh-CN"/>
        </w:rPr>
        <w:t>I</w:t>
      </w:r>
      <w:r>
        <w:t>.</w:t>
      </w:r>
    </w:p>
    <w:p w14:paraId="703DFEED"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569CB5A" w14:textId="344D9BD7" w:rsidR="007B13D2" w:rsidRDefault="007B13D2" w:rsidP="007B13D2">
      <w:pPr>
        <w:pStyle w:val="NO"/>
      </w:pPr>
      <w:r>
        <w:t xml:space="preserve">NOTE </w:t>
      </w:r>
      <w:r w:rsidR="000E4356">
        <w:t>4</w:t>
      </w:r>
      <w:r>
        <w:t>:</w:t>
      </w:r>
      <w:r>
        <w:tab/>
        <w:t xml:space="preserve">This requirement is aligned with the existing requirement in </w:t>
      </w:r>
      <w:r w:rsidRPr="00C6407F">
        <w:t>3GPP TS 22.101 [6] clause 4.9</w:t>
      </w:r>
      <w:r>
        <w:t>.</w:t>
      </w:r>
    </w:p>
    <w:p w14:paraId="16AAFBE9"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388EE6AC" w14:textId="77777777" w:rsidR="007B13D2" w:rsidRDefault="007B13D2" w:rsidP="007B13D2">
      <w:pPr>
        <w:pStyle w:val="B1"/>
      </w:pPr>
      <w:r>
        <w:t>-</w:t>
      </w:r>
      <w:r>
        <w:tab/>
      </w:r>
      <w:r w:rsidRPr="000D34F7">
        <w:t>clause 4.2.1</w:t>
      </w:r>
      <w:r>
        <w:t>,</w:t>
      </w:r>
    </w:p>
    <w:p w14:paraId="5D3423D5" w14:textId="77777777" w:rsidR="007B13D2" w:rsidRDefault="007B13D2" w:rsidP="007B13D2">
      <w:pPr>
        <w:pStyle w:val="B1"/>
      </w:pPr>
      <w:r>
        <w:t>-</w:t>
      </w:r>
      <w:r>
        <w:tab/>
        <w:t>clause 28.2.3, and</w:t>
      </w:r>
    </w:p>
    <w:p w14:paraId="344F89EE" w14:textId="77777777" w:rsidR="007B13D2" w:rsidRDefault="007B13D2" w:rsidP="007B13D2">
      <w:pPr>
        <w:pStyle w:val="B1"/>
      </w:pPr>
      <w:r>
        <w:t>-</w:t>
      </w:r>
      <w:r>
        <w:tab/>
        <w:t>clause 28.2.5.</w:t>
      </w:r>
    </w:p>
    <w:p w14:paraId="6A6B4A59"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31101ED6"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527BBDCD"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02D34F1" w14:textId="77777777" w:rsidR="007B13D2" w:rsidRPr="007B13D2" w:rsidRDefault="007B13D2" w:rsidP="007B13D2">
      <w:pPr>
        <w:pStyle w:val="B1"/>
      </w:pPr>
      <w:r>
        <w:t>-</w:t>
      </w:r>
      <w:r>
        <w:tab/>
      </w:r>
      <w:r w:rsidRPr="007B13D2">
        <w:t>obtain its subscribed services, including Hosted Services, of participating operator via a Shared NG-RAN.</w:t>
      </w:r>
    </w:p>
    <w:p w14:paraId="1154E8BB"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0171060F" w14:textId="77777777" w:rsidR="007B13D2" w:rsidRPr="00914735"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680222CC" w14:textId="6B2609F7" w:rsidR="007B13D2" w:rsidRPr="00407B1A" w:rsidRDefault="007B13D2" w:rsidP="007B13D2">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34FDD28A"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0882C2B1"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1B73A984"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3F3ADCAF"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5030F419" w14:textId="77777777" w:rsidR="007B13D2" w:rsidRDefault="007B13D2" w:rsidP="007B13D2">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01114AB6" w14:textId="77777777" w:rsidR="006076D3" w:rsidRDefault="00517C15" w:rsidP="006076D3">
      <w:pPr>
        <w:pStyle w:val="Heading2"/>
        <w:rPr>
          <w:lang w:eastAsia="ja-JP"/>
        </w:rPr>
      </w:pPr>
      <w:bookmarkStart w:id="526" w:name="_Toc201930722"/>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0F6BE39D" w14:textId="77777777" w:rsidR="00517C15" w:rsidRPr="00503CE8" w:rsidRDefault="00517C15" w:rsidP="00212EE0">
      <w:pPr>
        <w:pStyle w:val="Heading3"/>
      </w:pPr>
      <w:bookmarkStart w:id="531" w:name="_Toc201930723"/>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3907BA0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8797D04"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67BE0760"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002DD0B6" w14:textId="2343E619"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8AC79A1"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01930724"/>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0BC31971"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01930725"/>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56B3C0F7"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48FEB76B" w14:textId="2A419163"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6ECF6F17"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26E5C2CA"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76E758E" w14:textId="42A55896"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43A0AEF0"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06640BAD" w14:textId="77777777" w:rsidR="002C1EC3" w:rsidRDefault="002C1EC3" w:rsidP="002C1EC3">
      <w:pPr>
        <w:pStyle w:val="NO"/>
        <w:rPr>
          <w:lang w:eastAsia="ja-JP"/>
        </w:rPr>
      </w:pPr>
      <w:r w:rsidRPr="002C1EC3">
        <w:rPr>
          <w:lang w:eastAsia="ja-JP"/>
        </w:rPr>
        <w:t>NOTE 1:</w:t>
      </w:r>
      <w:r w:rsidRPr="002C1EC3">
        <w:rPr>
          <w:lang w:eastAsia="ja-JP"/>
        </w:rPr>
        <w:tab/>
        <w:t xml:space="preserve">"new session request"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4720A132"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49D4E197"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6DF4350" w14:textId="77777777" w:rsidR="002C1EC3" w:rsidRPr="002C1EC3" w:rsidRDefault="002C1EC3" w:rsidP="002C1EC3">
      <w:pPr>
        <w:rPr>
          <w:lang w:eastAsia="ja-JP"/>
        </w:rPr>
      </w:pPr>
      <w:r w:rsidRPr="002C1EC3">
        <w:rPr>
          <w:lang w:eastAsia="ja-JP"/>
        </w:rPr>
        <w:t>The unified access control framework shall be applicable to inbound roamers to a PLMN.</w:t>
      </w:r>
    </w:p>
    <w:p w14:paraId="3E26054A"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53A5CEAF"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01930726"/>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1AF6F182"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1EA7093" w14:textId="77777777" w:rsidTr="00493489">
        <w:trPr>
          <w:jc w:val="center"/>
        </w:trPr>
        <w:tc>
          <w:tcPr>
            <w:tcW w:w="2127" w:type="dxa"/>
            <w:tcBorders>
              <w:top w:val="single" w:sz="12" w:space="0" w:color="auto"/>
              <w:bottom w:val="single" w:sz="12" w:space="0" w:color="auto"/>
            </w:tcBorders>
          </w:tcPr>
          <w:p w14:paraId="0E9BCB37"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09CFBF4C"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14691B49" w14:textId="77777777" w:rsidTr="00493489">
        <w:trPr>
          <w:jc w:val="center"/>
        </w:trPr>
        <w:tc>
          <w:tcPr>
            <w:tcW w:w="2127" w:type="dxa"/>
            <w:tcBorders>
              <w:top w:val="single" w:sz="12" w:space="0" w:color="auto"/>
            </w:tcBorders>
          </w:tcPr>
          <w:p w14:paraId="19ED6017"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428C1E0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3991AF07" w14:textId="77777777" w:rsidTr="00493489">
        <w:trPr>
          <w:jc w:val="center"/>
        </w:trPr>
        <w:tc>
          <w:tcPr>
            <w:tcW w:w="2127" w:type="dxa"/>
          </w:tcPr>
          <w:p w14:paraId="1F48751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39C0EEB0"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5B630075" w14:textId="77777777" w:rsidTr="00493489">
        <w:trPr>
          <w:jc w:val="center"/>
        </w:trPr>
        <w:tc>
          <w:tcPr>
            <w:tcW w:w="2127" w:type="dxa"/>
          </w:tcPr>
          <w:p w14:paraId="24F4784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51B6583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41726123" w14:textId="77777777" w:rsidTr="00EE6F10">
        <w:trPr>
          <w:jc w:val="center"/>
        </w:trPr>
        <w:tc>
          <w:tcPr>
            <w:tcW w:w="2127" w:type="dxa"/>
          </w:tcPr>
          <w:p w14:paraId="0015777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5295372B"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7BE59C30" w14:textId="77777777" w:rsidTr="00493489">
        <w:trPr>
          <w:jc w:val="center"/>
        </w:trPr>
        <w:tc>
          <w:tcPr>
            <w:tcW w:w="2127" w:type="dxa"/>
          </w:tcPr>
          <w:p w14:paraId="5C054E22"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5293670F"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2E1B719A" w14:textId="77777777" w:rsidTr="00493489">
        <w:trPr>
          <w:trHeight w:val="252"/>
          <w:jc w:val="center"/>
        </w:trPr>
        <w:tc>
          <w:tcPr>
            <w:tcW w:w="2127" w:type="dxa"/>
          </w:tcPr>
          <w:p w14:paraId="32A5D34D"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EA8002D"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58A75C43" w14:textId="77777777" w:rsidTr="00493489">
        <w:trPr>
          <w:jc w:val="center"/>
        </w:trPr>
        <w:tc>
          <w:tcPr>
            <w:tcW w:w="2127" w:type="dxa"/>
          </w:tcPr>
          <w:p w14:paraId="6DE1DDB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0D0374E0"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54F5F5CB" w14:textId="77777777" w:rsidTr="00493489">
        <w:trPr>
          <w:jc w:val="center"/>
        </w:trPr>
        <w:tc>
          <w:tcPr>
            <w:tcW w:w="2127" w:type="dxa"/>
          </w:tcPr>
          <w:p w14:paraId="278B5A9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81F5469"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5014BBC" w14:textId="77777777" w:rsidTr="00493489">
        <w:trPr>
          <w:jc w:val="center"/>
        </w:trPr>
        <w:tc>
          <w:tcPr>
            <w:tcW w:w="2127" w:type="dxa"/>
          </w:tcPr>
          <w:p w14:paraId="7AE348A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7C68368A"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799CD18C" w14:textId="77777777" w:rsidTr="00493489">
        <w:trPr>
          <w:jc w:val="center"/>
        </w:trPr>
        <w:tc>
          <w:tcPr>
            <w:tcW w:w="2127" w:type="dxa"/>
          </w:tcPr>
          <w:p w14:paraId="5DC3520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92E8B2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6852D50C" w14:textId="77777777" w:rsidTr="00493489">
        <w:trPr>
          <w:jc w:val="center"/>
        </w:trPr>
        <w:tc>
          <w:tcPr>
            <w:tcW w:w="8888" w:type="dxa"/>
            <w:gridSpan w:val="2"/>
          </w:tcPr>
          <w:p w14:paraId="101FD02A"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2F8188BE"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17679E51"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D31533A"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4CC42CA9" w14:textId="77777777" w:rsidR="002C1EC3" w:rsidRDefault="002C1EC3" w:rsidP="002C1EC3">
      <w:pPr>
        <w:rPr>
          <w:lang w:eastAsia="ja-JP"/>
        </w:rPr>
      </w:pPr>
    </w:p>
    <w:p w14:paraId="1CF2408A" w14:textId="77777777" w:rsidR="002C1EC3" w:rsidRPr="004E5FCE" w:rsidRDefault="002C1EC3" w:rsidP="002C1EC3">
      <w:pPr>
        <w:rPr>
          <w:lang w:eastAsia="ja-JP"/>
        </w:rPr>
      </w:pPr>
      <w:r>
        <w:rPr>
          <w:lang w:eastAsia="ja-JP"/>
        </w:rPr>
        <w:t>Any number of these Access Identities may be barred at any one time.</w:t>
      </w:r>
    </w:p>
    <w:p w14:paraId="14A2AC40"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01930727"/>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3FB6DCFB" w14:textId="77777777" w:rsidR="002C1EC3" w:rsidRPr="00B96340" w:rsidRDefault="002C1EC3" w:rsidP="002C1EC3">
      <w:pPr>
        <w:rPr>
          <w:lang w:eastAsia="ja-JP"/>
        </w:rPr>
      </w:pPr>
    </w:p>
    <w:p w14:paraId="654858D5" w14:textId="77777777" w:rsidR="002C1EC3" w:rsidRPr="00E87C14"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5E922669" w14:textId="77777777" w:rsidTr="00493489">
        <w:tc>
          <w:tcPr>
            <w:tcW w:w="1701" w:type="dxa"/>
            <w:tcBorders>
              <w:top w:val="single" w:sz="12" w:space="0" w:color="auto"/>
              <w:bottom w:val="single" w:sz="12" w:space="0" w:color="auto"/>
            </w:tcBorders>
          </w:tcPr>
          <w:p w14:paraId="2384C071"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36D779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035B3F2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69DA06B1" w14:textId="77777777" w:rsidTr="00493489">
        <w:tc>
          <w:tcPr>
            <w:tcW w:w="1701" w:type="dxa"/>
            <w:tcBorders>
              <w:top w:val="single" w:sz="12" w:space="0" w:color="auto"/>
            </w:tcBorders>
          </w:tcPr>
          <w:p w14:paraId="27D87E49"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7717ED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181B495C"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2DBFC2D7" w14:textId="77777777" w:rsidTr="00493489">
        <w:tc>
          <w:tcPr>
            <w:tcW w:w="1701" w:type="dxa"/>
          </w:tcPr>
          <w:p w14:paraId="6C3F9DF3"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5F9B5176"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6491022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2A0C1CF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81BB08F" w14:textId="77777777" w:rsidTr="00493489">
        <w:tc>
          <w:tcPr>
            <w:tcW w:w="1701" w:type="dxa"/>
          </w:tcPr>
          <w:p w14:paraId="30A271C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62F461B8"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5455BC0A"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43A36BE0" w14:textId="77777777" w:rsidTr="00493489">
        <w:tc>
          <w:tcPr>
            <w:tcW w:w="1701" w:type="dxa"/>
          </w:tcPr>
          <w:p w14:paraId="5951517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1FB005D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3EDD1CB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04FE27DC" w14:textId="77777777" w:rsidTr="00493489">
        <w:tc>
          <w:tcPr>
            <w:tcW w:w="1701" w:type="dxa"/>
          </w:tcPr>
          <w:p w14:paraId="6F6E5095"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61646A8"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FA195D7"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2C9EC1A9" w14:textId="77777777" w:rsidTr="00493489">
        <w:tc>
          <w:tcPr>
            <w:tcW w:w="1701" w:type="dxa"/>
          </w:tcPr>
          <w:p w14:paraId="254BD2B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68DFFF10"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7448EC50"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7E9E74BD" w14:textId="77777777" w:rsidTr="00493489">
        <w:tc>
          <w:tcPr>
            <w:tcW w:w="1701" w:type="dxa"/>
          </w:tcPr>
          <w:p w14:paraId="617828F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59C86AE3"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78B97A8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70CD485C" w14:textId="77777777" w:rsidTr="00493489">
        <w:tc>
          <w:tcPr>
            <w:tcW w:w="1701" w:type="dxa"/>
          </w:tcPr>
          <w:p w14:paraId="1FF185D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0FA8B42C"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5614A36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F40F94F" w14:textId="77777777" w:rsidTr="008C2F50">
        <w:tc>
          <w:tcPr>
            <w:tcW w:w="1701" w:type="dxa"/>
          </w:tcPr>
          <w:p w14:paraId="0E5DD621"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40EC6842"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86895A0"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9BC78C0" w14:textId="77777777" w:rsidTr="008C2F50">
        <w:tc>
          <w:tcPr>
            <w:tcW w:w="1701" w:type="dxa"/>
          </w:tcPr>
          <w:p w14:paraId="2AA931E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37EC3B7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7CB2282E"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4FCC9C3E" w14:textId="77777777" w:rsidTr="008C2F50">
        <w:tc>
          <w:tcPr>
            <w:tcW w:w="1701" w:type="dxa"/>
          </w:tcPr>
          <w:p w14:paraId="2E714A53"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B3D0D32"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30161A"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15FF9F94" w14:textId="77777777" w:rsidTr="00493489">
        <w:tc>
          <w:tcPr>
            <w:tcW w:w="1701" w:type="dxa"/>
          </w:tcPr>
          <w:p w14:paraId="7792C439"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547EB4CB"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1BEAB3C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5A6CA825" w14:textId="77777777" w:rsidTr="00493489">
        <w:tc>
          <w:tcPr>
            <w:tcW w:w="1701" w:type="dxa"/>
            <w:tcBorders>
              <w:bottom w:val="single" w:sz="12" w:space="0" w:color="auto"/>
            </w:tcBorders>
          </w:tcPr>
          <w:p w14:paraId="0A99B2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456C571B"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68568657"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1847F576" w14:textId="77777777" w:rsidTr="00493489">
        <w:tc>
          <w:tcPr>
            <w:tcW w:w="9498" w:type="dxa"/>
            <w:gridSpan w:val="3"/>
            <w:tcBorders>
              <w:top w:val="single" w:sz="12" w:space="0" w:color="auto"/>
            </w:tcBorders>
          </w:tcPr>
          <w:p w14:paraId="157B8CE7"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3FD93E41"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C361045"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111AD394"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4D338432" w14:textId="77777777" w:rsidR="00797B96" w:rsidRDefault="005F4A5B" w:rsidP="005F4A5B">
            <w:pPr>
              <w:keepNext/>
              <w:keepLines/>
              <w:spacing w:after="0"/>
              <w:ind w:left="851" w:hanging="851"/>
              <w:rPr>
                <w:rFonts w:ascii="Arial" w:hAnsi="Arial"/>
                <w:sz w:val="18"/>
                <w:lang w:eastAsia="ja-JP"/>
              </w:rPr>
            </w:pPr>
            <w:r w:rsidRPr="00565C4E">
              <w:rPr>
                <w:rFonts w:ascii="Arial" w:hAnsi="Arial"/>
                <w:sz w:val="18"/>
                <w:lang w:eastAsia="ja-JP"/>
              </w:rPr>
              <w:t>NOTE 5:</w:t>
            </w:r>
            <w:r w:rsidR="003E7A4C">
              <w:rPr>
                <w:rFonts w:ascii="Arial" w:hAnsi="Arial"/>
                <w:sz w:val="18"/>
                <w:lang w:eastAsia="ja-JP"/>
              </w:rPr>
              <w:t xml:space="preserve"> </w:t>
            </w:r>
            <w:r w:rsidR="003E7A4C">
              <w:rPr>
                <w:rFonts w:ascii="Arial" w:hAnsi="Arial"/>
                <w:sz w:val="18"/>
                <w:lang w:eastAsia="ja-JP"/>
              </w:rPr>
              <w:tab/>
            </w:r>
            <w:r w:rsidRPr="00565C4E">
              <w:rPr>
                <w:rFonts w:ascii="Arial" w:hAnsi="Arial"/>
                <w:sz w:val="18"/>
                <w:lang w:eastAsia="ja-JP"/>
              </w:rPr>
              <w:t>Includes IMS registration related signalling, e.g. IMS initial registration, re-registration, and subscription refresh.</w:t>
            </w:r>
          </w:p>
          <w:p w14:paraId="4C634B2E" w14:textId="77777777" w:rsidR="002C1EC3" w:rsidRPr="00E87C14" w:rsidRDefault="00797B96"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sidR="005F4A5B">
              <w:rPr>
                <w:rFonts w:ascii="Arial" w:hAnsi="Arial"/>
                <w:sz w:val="18"/>
                <w:lang w:eastAsia="ja-JP"/>
              </w:rPr>
              <w:t>6</w:t>
            </w:r>
            <w:r w:rsidRPr="000C0FA1">
              <w:rPr>
                <w:rFonts w:ascii="Arial" w:hAnsi="Arial"/>
                <w:sz w:val="18"/>
                <w:lang w:eastAsia="ja-JP"/>
              </w:rPr>
              <w:t>:</w:t>
            </w:r>
            <w:r w:rsidR="003E7A4C">
              <w:rPr>
                <w:rFonts w:ascii="Arial" w:hAnsi="Arial"/>
                <w:sz w:val="18"/>
                <w:lang w:eastAsia="ja-JP"/>
              </w:rPr>
              <w:t xml:space="preserve"> </w:t>
            </w:r>
            <w:r w:rsidR="003E7A4C">
              <w:rPr>
                <w:rFonts w:ascii="Arial" w:hAnsi="Arial"/>
                <w:sz w:val="18"/>
                <w:lang w:eastAsia="ja-JP"/>
              </w:rPr>
              <w:tab/>
            </w:r>
            <w:r w:rsidRPr="000C0FA1">
              <w:rPr>
                <w:rFonts w:ascii="Arial" w:hAnsi="Arial"/>
                <w:sz w:val="18"/>
                <w:lang w:eastAsia="ja-JP"/>
              </w:rPr>
              <w:t>Applies to a</w:t>
            </w:r>
            <w:r w:rsidR="003E7A4C">
              <w:rPr>
                <w:rFonts w:ascii="Arial" w:hAnsi="Arial"/>
                <w:sz w:val="18"/>
                <w:lang w:eastAsia="ja-JP"/>
              </w:rPr>
              <w:t>ccess of a</w:t>
            </w:r>
            <w:r w:rsidRPr="000C0FA1">
              <w:rPr>
                <w:rFonts w:ascii="Arial" w:hAnsi="Arial"/>
                <w:sz w:val="18"/>
                <w:lang w:eastAsia="ja-JP"/>
              </w:rPr>
              <w:t xml:space="preserve"> NB-IoT</w:t>
            </w:r>
            <w:r w:rsidR="003E7A4C">
              <w:rPr>
                <w:rFonts w:ascii="Arial" w:hAnsi="Arial"/>
                <w:sz w:val="18"/>
                <w:lang w:eastAsia="ja-JP"/>
              </w:rPr>
              <w:t>-capable</w:t>
            </w:r>
            <w:r w:rsidRPr="000C0FA1">
              <w:rPr>
                <w:rFonts w:ascii="Arial" w:hAnsi="Arial"/>
                <w:sz w:val="18"/>
                <w:lang w:eastAsia="ja-JP"/>
              </w:rPr>
              <w:t xml:space="preserve"> UE</w:t>
            </w:r>
            <w:r w:rsidR="003E7A4C">
              <w:rPr>
                <w:rFonts w:ascii="Arial" w:hAnsi="Arial"/>
                <w:sz w:val="18"/>
                <w:lang w:eastAsia="ja-JP"/>
              </w:rPr>
              <w:t>to a</w:t>
            </w:r>
            <w:r w:rsidRPr="000C0FA1">
              <w:rPr>
                <w:rFonts w:ascii="Arial" w:hAnsi="Arial"/>
                <w:sz w:val="18"/>
                <w:lang w:eastAsia="ja-JP"/>
              </w:rPr>
              <w:t xml:space="preserve"> NB-IOT </w:t>
            </w:r>
            <w:r w:rsidR="003E7A4C">
              <w:rPr>
                <w:rFonts w:ascii="Arial" w:hAnsi="Arial"/>
                <w:sz w:val="18"/>
                <w:lang w:eastAsia="ja-JP"/>
              </w:rPr>
              <w:t xml:space="preserve">cell connected to </w:t>
            </w:r>
            <w:r w:rsidRPr="000C0FA1">
              <w:rPr>
                <w:rFonts w:ascii="Arial" w:hAnsi="Arial"/>
                <w:sz w:val="18"/>
                <w:lang w:eastAsia="ja-JP"/>
              </w:rPr>
              <w:t>5GC</w:t>
            </w:r>
            <w:r w:rsidR="003E7A4C">
              <w:rPr>
                <w:rFonts w:ascii="Arial" w:hAnsi="Arial"/>
                <w:sz w:val="18"/>
                <w:lang w:eastAsia="ja-JP"/>
              </w:rPr>
              <w:t xml:space="preserve"> when the UE is authorized to send exception data</w:t>
            </w:r>
            <w:r w:rsidRPr="000C0FA1">
              <w:rPr>
                <w:rFonts w:ascii="Arial" w:hAnsi="Arial"/>
                <w:sz w:val="18"/>
                <w:lang w:eastAsia="ja-JP"/>
              </w:rPr>
              <w:t>.</w:t>
            </w:r>
            <w:r w:rsidRPr="000C0FA1">
              <w:rPr>
                <w:rFonts w:ascii="Arial" w:hAnsi="Arial"/>
                <w:sz w:val="18"/>
                <w:lang w:eastAsia="ja-JP"/>
              </w:rPr>
              <w:br/>
            </w:r>
          </w:p>
        </w:tc>
      </w:tr>
    </w:tbl>
    <w:p w14:paraId="1BA069DD" w14:textId="77777777" w:rsidR="002C1EC3" w:rsidRDefault="002C1EC3" w:rsidP="002C1EC3">
      <w:pPr>
        <w:rPr>
          <w:lang w:eastAsia="ja-JP"/>
        </w:rPr>
      </w:pPr>
    </w:p>
    <w:p w14:paraId="740A0D63"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40B08175"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E632DF6"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01930728"/>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4DE702A5"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01930729"/>
      <w:r>
        <w:rPr>
          <w:lang w:eastAsia="ja-JP"/>
        </w:rPr>
        <w:t>6.23.1</w:t>
      </w:r>
      <w:r>
        <w:rPr>
          <w:lang w:eastAsia="ja-JP"/>
        </w:rPr>
        <w:tab/>
        <w:t>Description</w:t>
      </w:r>
      <w:bookmarkEnd w:id="557"/>
      <w:bookmarkEnd w:id="558"/>
      <w:bookmarkEnd w:id="559"/>
      <w:bookmarkEnd w:id="560"/>
      <w:bookmarkEnd w:id="561"/>
      <w:r>
        <w:rPr>
          <w:lang w:eastAsia="ja-JP"/>
        </w:rPr>
        <w:t xml:space="preserve"> </w:t>
      </w:r>
    </w:p>
    <w:p w14:paraId="325D4A56"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3FF98947"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63143FEF"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1AE5972F"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74E59401" w14:textId="77777777" w:rsidR="001038C2" w:rsidRDefault="001038C2" w:rsidP="001038C2">
      <w:pPr>
        <w:rPr>
          <w:lang w:eastAsia="de-DE"/>
        </w:rPr>
      </w:pPr>
      <w:r>
        <w:rPr>
          <w:lang w:eastAsia="de-DE"/>
        </w:rPr>
        <w:t xml:space="preserve">QoS monitoring can be used for the following activities: </w:t>
      </w:r>
    </w:p>
    <w:p w14:paraId="266BD177"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114F99AD"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35C7345A" w14:textId="77777777" w:rsidR="001038C2" w:rsidRDefault="001038C2" w:rsidP="001038C2">
      <w:pPr>
        <w:pStyle w:val="B1"/>
        <w:rPr>
          <w:lang w:eastAsia="de-DE"/>
        </w:rPr>
      </w:pPr>
      <w:r>
        <w:rPr>
          <w:lang w:eastAsia="de-DE"/>
        </w:rPr>
        <w:t>-</w:t>
      </w:r>
      <w:r>
        <w:rPr>
          <w:lang w:eastAsia="de-DE"/>
        </w:rPr>
        <w:tab/>
        <w:t>excluding particular communication errors;</w:t>
      </w:r>
    </w:p>
    <w:p w14:paraId="36302482" w14:textId="77777777" w:rsidR="001038C2" w:rsidRDefault="001038C2" w:rsidP="001038C2">
      <w:pPr>
        <w:pStyle w:val="B1"/>
        <w:rPr>
          <w:lang w:eastAsia="de-DE"/>
        </w:rPr>
      </w:pPr>
      <w:r>
        <w:rPr>
          <w:lang w:eastAsia="de-DE"/>
        </w:rPr>
        <w:t>-</w:t>
      </w:r>
      <w:r>
        <w:rPr>
          <w:lang w:eastAsia="de-DE"/>
        </w:rPr>
        <w:tab/>
        <w:t>identifying communication errors;</w:t>
      </w:r>
    </w:p>
    <w:p w14:paraId="6FF55176"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31430B96" w14:textId="77777777" w:rsidR="00BE03F6" w:rsidRDefault="001038C2" w:rsidP="00861C0B">
      <w:pPr>
        <w:pStyle w:val="B1"/>
        <w:rPr>
          <w:lang w:eastAsia="de-DE"/>
        </w:rPr>
      </w:pPr>
      <w:r>
        <w:rPr>
          <w:lang w:eastAsia="de-DE"/>
        </w:rPr>
        <w:t>-</w:t>
      </w:r>
      <w:r>
        <w:rPr>
          <w:lang w:eastAsia="de-DE"/>
        </w:rPr>
        <w:tab/>
        <w:t>activation of application-related countermeasures.</w:t>
      </w:r>
    </w:p>
    <w:p w14:paraId="74204CBC"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162CC0EF"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01930730"/>
      <w:r>
        <w:rPr>
          <w:lang w:eastAsia="ja-JP"/>
        </w:rPr>
        <w:t>6.23.2</w:t>
      </w:r>
      <w:r>
        <w:rPr>
          <w:lang w:eastAsia="ja-JP"/>
        </w:rPr>
        <w:tab/>
        <w:t>Requirements</w:t>
      </w:r>
      <w:bookmarkEnd w:id="562"/>
      <w:bookmarkEnd w:id="563"/>
      <w:bookmarkEnd w:id="564"/>
      <w:bookmarkEnd w:id="565"/>
      <w:bookmarkEnd w:id="566"/>
    </w:p>
    <w:p w14:paraId="4DF25562"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64C27228"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12A25568" w14:textId="77777777" w:rsidR="00BE03F6" w:rsidRDefault="00BE03F6" w:rsidP="00BE03F6">
      <w:pPr>
        <w:rPr>
          <w:lang w:eastAsia="ja-JP"/>
        </w:rPr>
      </w:pPr>
      <w:bookmarkStart w:id="567" w:name="_Hlk81208837"/>
      <w:r>
        <w:rPr>
          <w:lang w:eastAsia="ja-JP"/>
        </w:rPr>
        <w:t>The 5G system shall support combined QoS monitoring for a group of UEs.</w:t>
      </w:r>
    </w:p>
    <w:p w14:paraId="78B32755"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0BF8DCB2"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65375308"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7946DB"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459FF715" w14:textId="77777777" w:rsidR="006A3F74" w:rsidRDefault="00B27818" w:rsidP="006A3F74">
      <w:pPr>
        <w:keepLines/>
        <w:rPr>
          <w:lang w:eastAsia="ja-JP"/>
        </w:rPr>
      </w:pPr>
      <w:r>
        <w:rPr>
          <w:lang w:eastAsia="ja-JP"/>
        </w:rPr>
        <w:t xml:space="preserve">The 5G system shall be able to log the history of the communication events. </w:t>
      </w:r>
    </w:p>
    <w:p w14:paraId="24D6AAF6"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5A695A09" w14:textId="77777777" w:rsidR="00B27818" w:rsidRDefault="00B27818" w:rsidP="00B27818">
      <w:pPr>
        <w:rPr>
          <w:lang w:eastAsia="ja-JP"/>
        </w:rPr>
      </w:pPr>
      <w:r>
        <w:rPr>
          <w:lang w:eastAsia="ja-JP"/>
        </w:rPr>
        <w:t>The 5G system shall support different levels of granularity for QoS monitoring (e.g. per flow or set of flows).</w:t>
      </w:r>
    </w:p>
    <w:p w14:paraId="16AFEDBA"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763FC5F8" w14:textId="77777777" w:rsidR="00B27818" w:rsidRDefault="00B27818" w:rsidP="00B27818">
      <w:pPr>
        <w:rPr>
          <w:lang w:eastAsia="ja-JP"/>
        </w:rPr>
      </w:pPr>
      <w:r>
        <w:rPr>
          <w:lang w:eastAsia="ja-JP"/>
        </w:rPr>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079AAD4A"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53F69C77" w14:textId="77777777" w:rsidR="00BE03F6" w:rsidRDefault="00BE03F6" w:rsidP="00BE03F6">
      <w:pPr>
        <w:pStyle w:val="NO"/>
        <w:rPr>
          <w:lang w:eastAsia="ja-JP"/>
        </w:rPr>
      </w:pPr>
      <w:r>
        <w:rPr>
          <w:lang w:eastAsia="ja-JP"/>
        </w:rPr>
        <w:t xml:space="preserve">NOTE </w:t>
      </w:r>
      <w:r w:rsidR="005F775A">
        <w:rPr>
          <w:lang w:eastAsia="ja-JP"/>
        </w:rPr>
        <w:t>4</w:t>
      </w:r>
      <w:r>
        <w:rPr>
          <w:lang w:eastAsia="ja-JP"/>
        </w:rPr>
        <w:t>: An example for a communication event is that the service bit rate</w:t>
      </w:r>
      <w:r w:rsidR="00B27818">
        <w:rPr>
          <w:lang w:eastAsia="ja-JP"/>
        </w:rPr>
        <w:t xml:space="preserve"> drops below a pre-defined threshold for QoS parameters</w:t>
      </w:r>
      <w:r>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36DD5DFE"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656BAE2A"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6F0579BD"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401C4ADC"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870B5DD"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36FD8DE4"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38393C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06E2DC17"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4822143B"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5E6EE5E9"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F770A9D" w14:textId="77777777" w:rsidR="00871F40" w:rsidRDefault="00871F40" w:rsidP="00871F40">
      <w:r>
        <w:t>The 5G system shall provide a means by which an MNO informs a third party of network events (failure of network infrastructure affecting UEs in a particular area, etc.).</w:t>
      </w:r>
    </w:p>
    <w:p w14:paraId="74DF033F"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2A8C7C67"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6A8D4046" w14:textId="77777777" w:rsidR="00871F40" w:rsidRDefault="00871F40" w:rsidP="00871F40">
      <w:r>
        <w:t xml:space="preserve">The 5G system shall provide a mechanism for an authorised third party to report to an MNO service degradations, communication loss, and sustained connection loss. </w:t>
      </w:r>
    </w:p>
    <w:p w14:paraId="47E7BADC"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1FF86650" w14:textId="77777777" w:rsidR="0082449A" w:rsidRDefault="00871F40" w:rsidP="0082449A">
      <w:pPr>
        <w:pStyle w:val="NO"/>
      </w:pPr>
      <w:r>
        <w:t xml:space="preserve">NOTE </w:t>
      </w:r>
      <w:r w:rsidR="00177E35">
        <w:t>10</w:t>
      </w:r>
      <w:r>
        <w:t>:</w:t>
      </w:r>
      <w:r>
        <w:tab/>
        <w:t>What the MNO does with such reports is out of scope of 3GPP.</w:t>
      </w:r>
    </w:p>
    <w:p w14:paraId="1779BD1E"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3458E843"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1D32D4D"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2D7DD072" w14:textId="77777777" w:rsidR="009110B7" w:rsidRDefault="009110B7" w:rsidP="00212EE0">
      <w:pPr>
        <w:pStyle w:val="Heading2"/>
        <w:rPr>
          <w:lang w:eastAsia="ja-JP"/>
        </w:rPr>
      </w:pPr>
      <w:bookmarkStart w:id="569" w:name="_Toc45387718"/>
      <w:bookmarkStart w:id="570" w:name="_Toc52638763"/>
      <w:bookmarkStart w:id="571" w:name="_Toc59116848"/>
      <w:bookmarkStart w:id="572" w:name="_Toc61885667"/>
      <w:bookmarkStart w:id="573" w:name="_Toc201930731"/>
      <w:r>
        <w:rPr>
          <w:lang w:eastAsia="ja-JP"/>
        </w:rPr>
        <w:t>6.24</w:t>
      </w:r>
      <w:r>
        <w:rPr>
          <w:lang w:eastAsia="ja-JP"/>
        </w:rPr>
        <w:tab/>
        <w:t>Ethernet transport services</w:t>
      </w:r>
      <w:bookmarkEnd w:id="569"/>
      <w:bookmarkEnd w:id="570"/>
      <w:bookmarkEnd w:id="571"/>
      <w:bookmarkEnd w:id="572"/>
      <w:bookmarkEnd w:id="573"/>
    </w:p>
    <w:p w14:paraId="4EB2675A"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01930732"/>
      <w:r>
        <w:rPr>
          <w:lang w:eastAsia="ja-JP"/>
        </w:rPr>
        <w:t>6.24.1</w:t>
      </w:r>
      <w:r>
        <w:rPr>
          <w:lang w:eastAsia="ja-JP"/>
        </w:rPr>
        <w:tab/>
        <w:t>Description</w:t>
      </w:r>
      <w:bookmarkEnd w:id="574"/>
      <w:bookmarkEnd w:id="575"/>
      <w:bookmarkEnd w:id="576"/>
      <w:bookmarkEnd w:id="577"/>
      <w:bookmarkEnd w:id="578"/>
    </w:p>
    <w:p w14:paraId="2D33BB8B"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34AE80CA"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01930733"/>
      <w:r>
        <w:rPr>
          <w:lang w:eastAsia="ja-JP"/>
        </w:rPr>
        <w:t>6.24.2</w:t>
      </w:r>
      <w:r>
        <w:rPr>
          <w:lang w:eastAsia="ja-JP"/>
        </w:rPr>
        <w:tab/>
        <w:t>Requirements</w:t>
      </w:r>
      <w:bookmarkEnd w:id="579"/>
      <w:bookmarkEnd w:id="580"/>
      <w:bookmarkEnd w:id="581"/>
      <w:bookmarkEnd w:id="582"/>
      <w:bookmarkEnd w:id="583"/>
    </w:p>
    <w:p w14:paraId="258F8F30" w14:textId="77777777" w:rsidR="009110B7" w:rsidRDefault="009110B7" w:rsidP="009110B7">
      <w:pPr>
        <w:rPr>
          <w:lang w:eastAsia="ja-JP"/>
        </w:rPr>
      </w:pPr>
      <w:r>
        <w:rPr>
          <w:lang w:eastAsia="ja-JP"/>
        </w:rPr>
        <w:t>The 3GPP system shall be able to support an Ethernet transport service.</w:t>
      </w:r>
    </w:p>
    <w:p w14:paraId="0F74FB0F"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15D02107"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6C8FD452"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64D1324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48824ADF"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97F23A1"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2D86B06E" w14:textId="77777777" w:rsidR="009110B7" w:rsidRDefault="009110B7" w:rsidP="009110B7">
      <w:pPr>
        <w:rPr>
          <w:lang w:eastAsia="ja-JP"/>
        </w:rPr>
      </w:pPr>
      <w:r>
        <w:rPr>
          <w:lang w:eastAsia="ja-JP"/>
        </w:rPr>
        <w:t>The Ethernet transport service shall support the transport of Ethernet broadcast frames.</w:t>
      </w:r>
    </w:p>
    <w:p w14:paraId="232B36BE"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4BDFD523"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65008FCE"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6199C7D9"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6394ACE4"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01930734"/>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59B99798"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01930735"/>
      <w:r>
        <w:t>6.25</w:t>
      </w:r>
      <w:r w:rsidRPr="00E23DE8">
        <w:t xml:space="preserve">.1 </w:t>
      </w:r>
      <w:r w:rsidRPr="00E23DE8">
        <w:tab/>
        <w:t>Description</w:t>
      </w:r>
      <w:bookmarkEnd w:id="589"/>
      <w:bookmarkEnd w:id="590"/>
      <w:bookmarkEnd w:id="591"/>
      <w:bookmarkEnd w:id="592"/>
      <w:bookmarkEnd w:id="593"/>
    </w:p>
    <w:p w14:paraId="3FF98A38"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633864AD"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57B34FE" w14:textId="77777777" w:rsidR="009B6C23" w:rsidRPr="00E23DE8" w:rsidRDefault="009B6C23" w:rsidP="009B6C23">
      <w:pPr>
        <w:rPr>
          <w:lang w:eastAsia="ko-KR"/>
        </w:rPr>
      </w:pPr>
      <w:r>
        <w:rPr>
          <w:lang w:eastAsia="ko-KR"/>
        </w:rPr>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62AC9637"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01930736"/>
      <w:r>
        <w:t>6.25</w:t>
      </w:r>
      <w:r w:rsidRPr="00E23DE8">
        <w:t xml:space="preserve">.2 </w:t>
      </w:r>
      <w:r w:rsidRPr="00E23DE8">
        <w:tab/>
        <w:t>Requirements</w:t>
      </w:r>
      <w:bookmarkEnd w:id="594"/>
      <w:bookmarkEnd w:id="595"/>
      <w:bookmarkEnd w:id="596"/>
      <w:bookmarkEnd w:id="597"/>
      <w:bookmarkEnd w:id="598"/>
    </w:p>
    <w:p w14:paraId="120BA0B0" w14:textId="77777777" w:rsidR="00802261" w:rsidRPr="00E23DE8" w:rsidRDefault="00802261" w:rsidP="00802261">
      <w:pPr>
        <w:rPr>
          <w:lang w:eastAsia="ko-KR"/>
        </w:rPr>
      </w:pPr>
      <w:r w:rsidRPr="00E23DE8">
        <w:rPr>
          <w:lang w:eastAsia="ko-KR"/>
        </w:rPr>
        <w:t>The 5G system shall support non-public networks.</w:t>
      </w:r>
    </w:p>
    <w:p w14:paraId="63203835"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661932E7"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6FC2A61A"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196B19A6"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3CC3C5DA" w14:textId="77777777" w:rsidR="00802261" w:rsidRPr="000F5CB8" w:rsidRDefault="00802261" w:rsidP="00802261">
      <w:pPr>
        <w:pStyle w:val="B1"/>
        <w:rPr>
          <w:lang w:eastAsia="ko-KR"/>
        </w:rPr>
      </w:pPr>
      <w:r w:rsidRPr="000F5CB8">
        <w:rPr>
          <w:lang w:eastAsia="ko-KR"/>
        </w:rPr>
        <w:t>- access to subscribed PLMN services via the non-public network;</w:t>
      </w:r>
    </w:p>
    <w:p w14:paraId="3D8A2026"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7700377B" w14:textId="77777777" w:rsidR="00802261" w:rsidRPr="000F5CB8" w:rsidRDefault="00802261" w:rsidP="00802261">
      <w:pPr>
        <w:pStyle w:val="B1"/>
        <w:rPr>
          <w:lang w:eastAsia="ko-KR"/>
        </w:rPr>
      </w:pPr>
      <w:r w:rsidRPr="000F5CB8">
        <w:rPr>
          <w:lang w:eastAsia="ko-KR"/>
        </w:rPr>
        <w:t>- access to selected non-public network services via a PLMN;</w:t>
      </w:r>
    </w:p>
    <w:p w14:paraId="5E5D562E"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3DBFFD26"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095F7DDD"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2F6C3FB5"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6D4D3F9"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0DD4F3C4"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3D9866CB"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1AAC4341"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5D9CCF5B"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3CBBF7B"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1A7DC154"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656E7FB7"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5B268544" w14:textId="77777777" w:rsidR="00696E7C" w:rsidRDefault="00696E7C" w:rsidP="00696E7C">
      <w:r>
        <w:t>The 5G system shall enable an NPN to support multiple third-party service providers.</w:t>
      </w:r>
    </w:p>
    <w:p w14:paraId="6FD37038"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1D85117A" w14:textId="77777777" w:rsidR="0096027C" w:rsidRPr="00E23DE8" w:rsidRDefault="0096027C" w:rsidP="0096027C">
      <w:pPr>
        <w:pStyle w:val="Heading3"/>
      </w:pPr>
      <w:bookmarkStart w:id="599" w:name="_Toc201930737"/>
      <w:bookmarkStart w:id="600" w:name="_Toc45387724"/>
      <w:bookmarkStart w:id="601" w:name="_Toc52638769"/>
      <w:bookmarkStart w:id="602" w:name="_Toc59116854"/>
      <w:bookmarkStart w:id="603" w:name="_Toc61885673"/>
      <w:r>
        <w:t>6.25</w:t>
      </w:r>
      <w:r w:rsidRPr="00E23DE8">
        <w:t>.</w:t>
      </w:r>
      <w:r>
        <w:t>3</w:t>
      </w:r>
      <w:r w:rsidRPr="00E23DE8">
        <w:t xml:space="preserve"> </w:t>
      </w:r>
      <w:r w:rsidRPr="00E23DE8">
        <w:tab/>
      </w:r>
      <w:r w:rsidRPr="00CD0EC8">
        <w:t>Groups of interconnected SNPNs</w:t>
      </w:r>
      <w:bookmarkEnd w:id="599"/>
    </w:p>
    <w:p w14:paraId="14FC35FD"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2AAFD506"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68BFDCE" w14:textId="77777777" w:rsidR="0096027C" w:rsidRDefault="0096027C" w:rsidP="0096027C">
      <w:pPr>
        <w:pStyle w:val="B1"/>
        <w:ind w:left="644" w:firstLine="0"/>
      </w:pPr>
      <w:r>
        <w:t>NOTE 2:</w:t>
      </w:r>
      <w:r>
        <w:tab/>
        <w:t>It is assumed the interconnected SNPNs have overlapping radio coverage</w:t>
      </w:r>
    </w:p>
    <w:p w14:paraId="33948B46" w14:textId="77777777" w:rsidR="0096027C" w:rsidRDefault="0096027C" w:rsidP="0096027C">
      <w:r>
        <w:t>The following requirements apply for enabling groups of interconnected SNPNs</w:t>
      </w:r>
    </w:p>
    <w:p w14:paraId="64AFC230"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45B98966"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79D8DF59"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0FFD5C9C" w14:textId="77777777" w:rsidR="0096027C" w:rsidRPr="00E23DE8" w:rsidRDefault="0096027C" w:rsidP="0096027C">
      <w:pPr>
        <w:pStyle w:val="Heading3"/>
      </w:pPr>
      <w:bookmarkStart w:id="604" w:name="_Toc201930738"/>
      <w:r>
        <w:t>6.25.4</w:t>
      </w:r>
      <w:r w:rsidRPr="00E23DE8">
        <w:t xml:space="preserve"> </w:t>
      </w:r>
      <w:r w:rsidRPr="00E23DE8">
        <w:tab/>
      </w:r>
      <w:r w:rsidRPr="007844A3">
        <w:t>SNPN cellular hotspots</w:t>
      </w:r>
      <w:bookmarkEnd w:id="604"/>
    </w:p>
    <w:p w14:paraId="05D68925"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1257F3F6"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5336DB97"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7A9304AC"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75272BFF"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7ACFDD07"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135F5E7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4CB6C322" w14:textId="77777777" w:rsidR="00E964B0" w:rsidRDefault="00E964B0" w:rsidP="00212EE0">
      <w:pPr>
        <w:pStyle w:val="Heading2"/>
        <w:rPr>
          <w:lang w:eastAsia="zh-CN"/>
        </w:rPr>
      </w:pPr>
      <w:bookmarkStart w:id="605" w:name="_Toc201930739"/>
      <w:r>
        <w:t>6.26</w:t>
      </w:r>
      <w:r>
        <w:tab/>
      </w:r>
      <w:r>
        <w:rPr>
          <w:lang w:eastAsia="zh-CN"/>
        </w:rPr>
        <w:t>5G</w:t>
      </w:r>
      <w:r w:rsidR="00511167">
        <w:rPr>
          <w:lang w:eastAsia="zh-CN"/>
        </w:rPr>
        <w:t xml:space="preserve"> </w:t>
      </w:r>
      <w:r>
        <w:rPr>
          <w:lang w:eastAsia="zh-CN"/>
        </w:rPr>
        <w:t>LAN</w:t>
      </w:r>
      <w:r w:rsidR="00511167">
        <w:rPr>
          <w:lang w:eastAsia="zh-CN"/>
        </w:rPr>
        <w:t>-type service</w:t>
      </w:r>
      <w:bookmarkEnd w:id="600"/>
      <w:bookmarkEnd w:id="601"/>
      <w:bookmarkEnd w:id="602"/>
      <w:bookmarkEnd w:id="603"/>
      <w:bookmarkEnd w:id="605"/>
    </w:p>
    <w:p w14:paraId="1A68BE07"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01930740"/>
      <w:r>
        <w:rPr>
          <w:lang w:eastAsia="zh-CN"/>
        </w:rPr>
        <w:t>6.26.1</w:t>
      </w:r>
      <w:r>
        <w:rPr>
          <w:lang w:eastAsia="zh-CN"/>
        </w:rPr>
        <w:tab/>
        <w:t>Description</w:t>
      </w:r>
      <w:bookmarkEnd w:id="606"/>
      <w:bookmarkEnd w:id="607"/>
      <w:bookmarkEnd w:id="608"/>
      <w:bookmarkEnd w:id="609"/>
      <w:bookmarkEnd w:id="610"/>
    </w:p>
    <w:p w14:paraId="3F4EE1BE"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50370FA3"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01930741"/>
      <w:r>
        <w:rPr>
          <w:lang w:eastAsia="zh-CN"/>
        </w:rPr>
        <w:t>6.26.2</w:t>
      </w:r>
      <w:r>
        <w:rPr>
          <w:lang w:eastAsia="zh-CN"/>
        </w:rPr>
        <w:tab/>
        <w:t>Requirements</w:t>
      </w:r>
      <w:bookmarkEnd w:id="611"/>
      <w:bookmarkEnd w:id="612"/>
      <w:bookmarkEnd w:id="613"/>
      <w:bookmarkEnd w:id="614"/>
      <w:bookmarkEnd w:id="615"/>
    </w:p>
    <w:p w14:paraId="6B5FC358"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01930742"/>
      <w:r>
        <w:t>6.26.2.1</w:t>
      </w:r>
      <w:r>
        <w:tab/>
        <w:t>General</w:t>
      </w:r>
      <w:bookmarkEnd w:id="616"/>
      <w:bookmarkEnd w:id="617"/>
      <w:bookmarkEnd w:id="618"/>
      <w:bookmarkEnd w:id="619"/>
      <w:bookmarkEnd w:id="620"/>
    </w:p>
    <w:p w14:paraId="5107872F" w14:textId="2CF6EA08" w:rsidR="00F06ABD" w:rsidRDefault="000E4356" w:rsidP="00F06ABD">
      <w:pPr>
        <w:pStyle w:val="NO"/>
      </w:pPr>
      <w:r w:rsidRPr="00861824">
        <w:t>NOTE:</w:t>
      </w:r>
      <w:r w:rsidR="00435B29">
        <w:tab/>
      </w:r>
      <w:r>
        <w:t xml:space="preserve">Charging requirements for </w:t>
      </w:r>
      <w:r w:rsidR="00435B29">
        <w:t>"</w:t>
      </w:r>
      <w:r w:rsidRPr="00C16D9D">
        <w:t>5G LAN-type service</w:t>
      </w:r>
      <w:r w:rsidR="00435B29">
        <w:t>"</w:t>
      </w:r>
      <w:r>
        <w:t xml:space="preserve"> can be found in clause 9.2 of </w:t>
      </w:r>
      <w:r w:rsidR="00435B29">
        <w:t>this document</w:t>
      </w:r>
      <w:r>
        <w:t>.</w:t>
      </w:r>
    </w:p>
    <w:p w14:paraId="53D5ECB8" w14:textId="30734414"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50E7427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2ED66C2"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788BFBA9"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2D4284C5"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BEC5580"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01930743"/>
      <w:r>
        <w:t>6.26.2.2</w:t>
      </w:r>
      <w:r>
        <w:tab/>
        <w:t>5G LAN-virtual network (5G LAN-VN)</w:t>
      </w:r>
      <w:bookmarkEnd w:id="621"/>
      <w:bookmarkEnd w:id="622"/>
      <w:bookmarkEnd w:id="623"/>
      <w:bookmarkEnd w:id="624"/>
      <w:bookmarkEnd w:id="625"/>
    </w:p>
    <w:p w14:paraId="64990AD4"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5E41669E"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0E0AA20E"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48F7A0B8"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5EDD7E12"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723A607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44938C99"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B859BA0"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7FB0455A"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28619432"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427EF770"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1BE76326" w14:textId="77777777" w:rsidR="00203931" w:rsidRDefault="00D3550E" w:rsidP="00203931">
      <w:pPr>
        <w:rPr>
          <w:lang w:val="en-US"/>
        </w:rPr>
      </w:pPr>
      <w:r w:rsidRPr="000B588C">
        <w:rPr>
          <w:lang w:val="en-US"/>
        </w:rPr>
        <w:t>The 5G system shall support routing based on a private addressing scheme within the 5G LAN-VN.</w:t>
      </w:r>
    </w:p>
    <w:p w14:paraId="16D36C05" w14:textId="77777777" w:rsidR="00E964B0" w:rsidRPr="000B588C" w:rsidRDefault="00203931" w:rsidP="00203931">
      <w:pPr>
        <w:rPr>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47E3ACAB"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01930744"/>
      <w:r>
        <w:t>6.26.2.3</w:t>
      </w:r>
      <w:r>
        <w:tab/>
        <w:t>Creation and management</w:t>
      </w:r>
      <w:bookmarkEnd w:id="626"/>
      <w:bookmarkEnd w:id="627"/>
      <w:bookmarkEnd w:id="628"/>
      <w:bookmarkEnd w:id="629"/>
      <w:bookmarkEnd w:id="630"/>
    </w:p>
    <w:p w14:paraId="04640673"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C581397" w14:textId="77777777" w:rsidR="00D3550E" w:rsidRDefault="00E964B0" w:rsidP="00D3550E">
      <w:r w:rsidRPr="000B588C">
        <w:t>The 5G network shall enable the network operator to create, manage, and remove 5G LAN-VN including their related functionality (subscription data, routing and addressing functionality).</w:t>
      </w:r>
      <w:r w:rsidR="00D3550E" w:rsidRPr="00D3550E">
        <w:t xml:space="preserve"> </w:t>
      </w:r>
    </w:p>
    <w:p w14:paraId="29F448F8"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BA02604"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9DF2BB6" w14:textId="77777777" w:rsidR="00D3550E" w:rsidRDefault="00D3550E" w:rsidP="00D3550E">
      <w:pPr>
        <w:pStyle w:val="NO"/>
      </w:pPr>
      <w:r>
        <w:t xml:space="preserve">NOTE 2: </w:t>
      </w:r>
      <w:r>
        <w:tab/>
      </w:r>
      <w:r>
        <w:rPr>
          <w:lang w:val="en-US"/>
        </w:rPr>
        <w:t>some</w:t>
      </w:r>
      <w:r>
        <w:t xml:space="preserve"> use cases will require user permission for </w:t>
      </w:r>
      <w:r>
        <w:rPr>
          <w:lang w:val="en-US"/>
        </w:rPr>
        <w:t>a</w:t>
      </w:r>
      <w:r>
        <w:t xml:space="preserve"> UE to be added to a 5G LAN-VN.</w:t>
      </w:r>
    </w:p>
    <w:p w14:paraId="319CD12A" w14:textId="77777777" w:rsidR="00D3550E" w:rsidRDefault="00D3550E" w:rsidP="00D3550E">
      <w:r w:rsidRPr="000950D5">
        <w:t>The 5G system shall enable the network operator to add an authorized UE to multiple independent 5G LAN-VNs.</w:t>
      </w:r>
    </w:p>
    <w:p w14:paraId="68110F3F" w14:textId="77777777" w:rsidR="00D3550E" w:rsidRDefault="00D3550E" w:rsidP="00D3550E">
      <w:pPr>
        <w:rPr>
          <w:lang w:val="en-US"/>
        </w:rPr>
      </w:pPr>
      <w:r w:rsidRPr="00EC08B9">
        <w:rPr>
          <w:lang w:val="en-US"/>
        </w:rPr>
        <w:t>The 5G network shall enable the network operator to remove one or more UEs from an existing 5G LAN-VN.</w:t>
      </w:r>
    </w:p>
    <w:p w14:paraId="7182DFAA"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44CB7FA8" w14:textId="77777777" w:rsidR="005F775A" w:rsidRDefault="00350664" w:rsidP="005F775A">
      <w:r w:rsidRPr="00350664">
        <w:t>The 5G system shall enable the network operator to configure a 5G LAN-VN that is available only within a geographical area.</w:t>
      </w:r>
    </w:p>
    <w:p w14:paraId="4DED3675" w14:textId="77777777" w:rsidR="005F775A" w:rsidRDefault="005F775A" w:rsidP="005F775A">
      <w:r>
        <w:t xml:space="preserve">Based on MNO policy, the 5G network shall provide suitable means to allow an authorised third party to </w:t>
      </w:r>
    </w:p>
    <w:p w14:paraId="204F0BF6" w14:textId="77777777" w:rsidR="005F775A" w:rsidRDefault="005F775A" w:rsidP="005F775A">
      <w:pPr>
        <w:pStyle w:val="B1"/>
      </w:pPr>
      <w:r>
        <w:t>-</w:t>
      </w:r>
      <w:r>
        <w:tab/>
        <w:t xml:space="preserve">monitor changes in QoS policy that pertains to LAN-VN performance; </w:t>
      </w:r>
    </w:p>
    <w:p w14:paraId="138A8D99" w14:textId="77777777" w:rsidR="005F775A" w:rsidRDefault="005F775A" w:rsidP="005F775A">
      <w:pPr>
        <w:pStyle w:val="B1"/>
      </w:pPr>
      <w:r>
        <w:t>-</w:t>
      </w:r>
      <w:r>
        <w:tab/>
        <w:t>configure and receive information regarding the achieved performance for a specific UE;</w:t>
      </w:r>
    </w:p>
    <w:p w14:paraId="4566E705" w14:textId="77777777" w:rsidR="005F775A" w:rsidRDefault="005F775A" w:rsidP="005F775A">
      <w:pPr>
        <w:pStyle w:val="B1"/>
      </w:pPr>
      <w:r>
        <w:t>-</w:t>
      </w:r>
      <w:r>
        <w:tab/>
        <w:t>configure and receive information regarding the achieved performance for a specific network;</w:t>
      </w:r>
    </w:p>
    <w:p w14:paraId="17B98CC0"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445964BC"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01930745"/>
      <w:r>
        <w:t>6.26.2.4</w:t>
      </w:r>
      <w:r>
        <w:tab/>
        <w:t>Privacy</w:t>
      </w:r>
      <w:bookmarkEnd w:id="631"/>
      <w:bookmarkEnd w:id="632"/>
      <w:bookmarkEnd w:id="633"/>
      <w:bookmarkEnd w:id="634"/>
      <w:bookmarkEnd w:id="635"/>
    </w:p>
    <w:p w14:paraId="347A68F9"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5719E8C7"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01930746"/>
      <w:r>
        <w:t>6.26.2.5</w:t>
      </w:r>
      <w:r>
        <w:tab/>
        <w:t>Traffic types</w:t>
      </w:r>
      <w:bookmarkEnd w:id="636"/>
      <w:bookmarkEnd w:id="637"/>
      <w:bookmarkEnd w:id="638"/>
      <w:bookmarkEnd w:id="639"/>
      <w:bookmarkEnd w:id="640"/>
    </w:p>
    <w:p w14:paraId="18040FB5" w14:textId="77777777" w:rsidR="00E964B0" w:rsidRDefault="00E964B0" w:rsidP="00E964B0">
      <w:r w:rsidRPr="007D5BE6">
        <w:t>A 5G system shall support all media types (</w:t>
      </w:r>
      <w:r w:rsidR="00EE6F10">
        <w:t>e.g.</w:t>
      </w:r>
      <w:r w:rsidRPr="007D5BE6">
        <w:t xml:space="preserve"> voice, data, multimedia) for 5G LAN-type service.</w:t>
      </w:r>
    </w:p>
    <w:p w14:paraId="6EDB5E6E"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70C28D55"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2B4DAF4"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1F40C432"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01930747"/>
      <w:r>
        <w:t>6.26.2.6</w:t>
      </w:r>
      <w:r w:rsidRPr="00101F4D">
        <w:rPr>
          <w:lang w:val="en-US"/>
        </w:rPr>
        <w:tab/>
        <w:t>Discovery</w:t>
      </w:r>
      <w:bookmarkEnd w:id="641"/>
      <w:bookmarkEnd w:id="642"/>
      <w:bookmarkEnd w:id="643"/>
      <w:bookmarkEnd w:id="644"/>
      <w:bookmarkEnd w:id="645"/>
    </w:p>
    <w:p w14:paraId="12B367E4"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07A55260"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6C55D75B"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01930748"/>
      <w:r>
        <w:t>6.26.2.7</w:t>
      </w:r>
      <w:r>
        <w:tab/>
      </w:r>
      <w:r w:rsidR="001B3485" w:rsidRPr="00952D61">
        <w:t>(v</w:t>
      </w:r>
      <w:r>
        <w:t>oid</w:t>
      </w:r>
      <w:bookmarkEnd w:id="646"/>
      <w:r w:rsidR="001B3485" w:rsidRPr="00952D61">
        <w:t>)</w:t>
      </w:r>
      <w:bookmarkEnd w:id="647"/>
      <w:bookmarkEnd w:id="648"/>
      <w:bookmarkEnd w:id="649"/>
      <w:bookmarkEnd w:id="650"/>
      <w:r>
        <w:t xml:space="preserve"> </w:t>
      </w:r>
    </w:p>
    <w:p w14:paraId="3433BDE3"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01930749"/>
      <w:r>
        <w:t>6.26.2.8</w:t>
      </w:r>
      <w:r>
        <w:tab/>
        <w:t>Indirect communication mode</w:t>
      </w:r>
      <w:bookmarkEnd w:id="651"/>
      <w:bookmarkEnd w:id="652"/>
      <w:bookmarkEnd w:id="653"/>
      <w:bookmarkEnd w:id="654"/>
      <w:bookmarkEnd w:id="655"/>
    </w:p>
    <w:p w14:paraId="400882CF"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218F14C5" w14:textId="77777777" w:rsidR="00E964B0" w:rsidRPr="007D5BE6" w:rsidRDefault="00E964B0" w:rsidP="00E964B0">
      <w:r w:rsidRPr="007D5BE6">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091C8DAE"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277403F6"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01930750"/>
      <w:r>
        <w:t>6.26.2.9</w:t>
      </w:r>
      <w:r>
        <w:tab/>
        <w:t>Service exposure</w:t>
      </w:r>
      <w:bookmarkEnd w:id="656"/>
      <w:bookmarkEnd w:id="657"/>
      <w:bookmarkEnd w:id="658"/>
      <w:bookmarkEnd w:id="659"/>
      <w:bookmarkEnd w:id="660"/>
    </w:p>
    <w:p w14:paraId="28C8AD3D"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5AAD1D5"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75409598"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49B7D1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BE9D09C"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01930751"/>
      <w:r>
        <w:rPr>
          <w:noProof/>
        </w:rPr>
        <w:t>6.27</w:t>
      </w:r>
      <w:r>
        <w:rPr>
          <w:noProof/>
        </w:rPr>
        <w:tab/>
      </w:r>
      <w:r w:rsidRPr="003A7313">
        <w:rPr>
          <w:noProof/>
        </w:rPr>
        <w:t>Positioning services</w:t>
      </w:r>
      <w:bookmarkEnd w:id="661"/>
      <w:bookmarkEnd w:id="662"/>
      <w:bookmarkEnd w:id="663"/>
      <w:bookmarkEnd w:id="664"/>
      <w:bookmarkEnd w:id="665"/>
    </w:p>
    <w:p w14:paraId="43F4C93D"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01930752"/>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D8F776"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3E9A3C9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3E1334B6"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01DA0B61"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4F332E0"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01930753"/>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20F37C6B" w14:textId="77777777" w:rsidR="00297D77" w:rsidRDefault="00297D77" w:rsidP="00297D77">
      <w:pPr>
        <w:rPr>
          <w:noProof/>
        </w:rPr>
      </w:pPr>
      <w:r>
        <w:rPr>
          <w:noProof/>
        </w:rPr>
        <w:t>The 5G system shall provide 5G positioning services in compliance with regulatory requirements.</w:t>
      </w:r>
    </w:p>
    <w:p w14:paraId="37F8D277" w14:textId="77777777" w:rsidR="00297D77" w:rsidRDefault="00297D77" w:rsidP="00297D77">
      <w:pPr>
        <w:pStyle w:val="NO"/>
        <w:rPr>
          <w:noProof/>
        </w:rPr>
      </w:pPr>
      <w:r>
        <w:rPr>
          <w:noProof/>
        </w:rPr>
        <w:t xml:space="preserve">NOTE 1: </w:t>
      </w:r>
      <w:r>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5FAEDE8B"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29C66FE" w14:textId="77777777" w:rsidR="00297D77" w:rsidRDefault="00297D77" w:rsidP="00297D77">
      <w:pPr>
        <w:pStyle w:val="NO"/>
        <w:rPr>
          <w:noProof/>
        </w:rPr>
      </w:pPr>
      <w:r w:rsidRPr="00437F2F">
        <w:rPr>
          <w:noProof/>
        </w:rPr>
        <w:t xml:space="preserve">NOTE </w:t>
      </w:r>
      <w:r>
        <w:rPr>
          <w:noProof/>
        </w:rPr>
        <w:t>2</w:t>
      </w:r>
      <w:r w:rsidRPr="00437F2F">
        <w:rPr>
          <w:noProof/>
        </w:rPr>
        <w:t xml:space="preserve">: </w:t>
      </w:r>
      <w:r>
        <w:rPr>
          <w:noProof/>
        </w:rPr>
        <w:tab/>
      </w:r>
      <w:r w:rsidRPr="00437F2F">
        <w:rPr>
          <w:noProof/>
        </w:rPr>
        <w:t>hybrid positioning methods include both the combination of 3GPP positioning technologies and the combination of 3GPP positioning technologies with 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p w14:paraId="5527F8B6" w14:textId="77777777" w:rsidR="00297D77" w:rsidRDefault="00297D77" w:rsidP="00297D77">
      <w:pPr>
        <w:rPr>
          <w:noProof/>
        </w:rPr>
      </w:pPr>
      <w:r w:rsidRPr="00437F2F">
        <w:rPr>
          <w:noProof/>
        </w:rPr>
        <w:t>The 5G system shall enable an MCX UE to use the 5G positioning services to determine its position with the associated uncertainty/confidence of the position, on request, triggered by an event or periodically</w:t>
      </w:r>
      <w:r>
        <w:rPr>
          <w:noProof/>
        </w:rPr>
        <w:t>.</w:t>
      </w:r>
    </w:p>
    <w:p w14:paraId="797D412B" w14:textId="77777777" w:rsidR="00297D77" w:rsidRDefault="00297D77" w:rsidP="00297D77">
      <w:pPr>
        <w:rPr>
          <w:noProof/>
        </w:rPr>
      </w:pPr>
      <w:r w:rsidRPr="00437F2F">
        <w:rPr>
          <w:noProof/>
        </w:rPr>
        <w:t>The 5G System shall be able to provide the 5G positioning services in case of roaming.</w:t>
      </w:r>
    </w:p>
    <w:p w14:paraId="553A13C5"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30153DDD"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39F32432" w14:textId="77777777" w:rsidR="00297D77" w:rsidRDefault="00297D77" w:rsidP="00297D77">
      <w:pPr>
        <w:pStyle w:val="NO"/>
        <w:rPr>
          <w:noProof/>
        </w:rPr>
      </w:pPr>
      <w:r>
        <w:rPr>
          <w:noProof/>
        </w:rPr>
        <w:t xml:space="preserve">NOTE 3: </w:t>
      </w:r>
      <w:r>
        <w:rPr>
          <w:noProof/>
        </w:rPr>
        <w:tab/>
        <w:t xml:space="preserve">the </w:t>
      </w:r>
      <w:r w:rsidRPr="00173846">
        <w:rPr>
          <w:noProof/>
        </w:rPr>
        <w:t>position service</w:t>
      </w:r>
      <w:r>
        <w:rPr>
          <w:noProof/>
        </w:rPr>
        <w:t xml:space="preserve"> latency can be tailored to the use cases.</w:t>
      </w:r>
    </w:p>
    <w:p w14:paraId="3FC074FF"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555524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3E66B98A" w14:textId="77777777" w:rsidR="00297D77" w:rsidRDefault="00297D77" w:rsidP="00297D77">
      <w:pPr>
        <w:pStyle w:val="NO"/>
        <w:rPr>
          <w:noProof/>
        </w:rPr>
      </w:pPr>
      <w:r>
        <w:rPr>
          <w:noProof/>
        </w:rPr>
        <w:t xml:space="preserve">NOTE 4: </w:t>
      </w:r>
      <w:r>
        <w:rPr>
          <w:noProof/>
        </w:rPr>
        <w:tab/>
        <w:t>This requirement does not preclude whether the position is computed in the UE or elsewhere in the 5G System (e.g. core network).</w:t>
      </w:r>
    </w:p>
    <w:p w14:paraId="05E8B7F5"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4BE5D6CB" w14:textId="77777777" w:rsidR="00297D77" w:rsidRDefault="00297D77" w:rsidP="00297D77">
      <w:pPr>
        <w:pStyle w:val="NO"/>
        <w:rPr>
          <w:noProof/>
        </w:rPr>
      </w:pPr>
      <w:r>
        <w:rPr>
          <w:noProof/>
        </w:rPr>
        <w:t xml:space="preserve">NOTE 5: </w:t>
      </w:r>
      <w:r>
        <w:rPr>
          <w:noProof/>
        </w:rPr>
        <w:tab/>
        <w:t>for example, the 5G System needs to be able to request the UE to provide its location periodically with an update rate ranging from one location every [1 s</w:t>
      </w:r>
      <w:r w:rsidR="001B3485" w:rsidRPr="00952D61">
        <w:rPr>
          <w:noProof/>
        </w:rPr>
        <w:t xml:space="preserve"> to </w:t>
      </w:r>
      <w:r>
        <w:rPr>
          <w:noProof/>
        </w:rPr>
        <w:t>10 s] in location normal mode to one location every [30 s</w:t>
      </w:r>
      <w:r w:rsidR="001B3485" w:rsidRPr="00952D61">
        <w:rPr>
          <w:noProof/>
        </w:rPr>
        <w:t xml:space="preserve"> to </w:t>
      </w:r>
      <w:r>
        <w:rPr>
          <w:noProof/>
        </w:rPr>
        <w:t>300 s, or more] in location power saving mode. The 5G System needs to allow UEs to sleep for extended periods (e.g. one week), without requiring the UE to update its position data.</w:t>
      </w:r>
    </w:p>
    <w:p w14:paraId="4B6E0AB4"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579D76E1"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4EE66742" w14:textId="77777777" w:rsidR="00297D77" w:rsidRDefault="00297D77" w:rsidP="00297D77">
      <w:pPr>
        <w:pStyle w:val="NO"/>
        <w:rPr>
          <w:noProof/>
        </w:rPr>
      </w:pPr>
      <w:r w:rsidRPr="00B40DDF">
        <w:rPr>
          <w:noProof/>
        </w:rPr>
        <w:t xml:space="preserve">NOTE </w:t>
      </w:r>
      <w:r>
        <w:rPr>
          <w:noProof/>
        </w:rPr>
        <w:t>6</w:t>
      </w:r>
      <w:r w:rsidRPr="00B40DDF">
        <w:rPr>
          <w:noProof/>
        </w:rPr>
        <w:t xml:space="preserve">: </w:t>
      </w:r>
      <w:r>
        <w:rPr>
          <w:noProof/>
        </w:rPr>
        <w:tab/>
      </w:r>
      <w:r w:rsidRPr="00B40DDF">
        <w:rPr>
          <w:noProof/>
        </w:rPr>
        <w:t xml:space="preserve">the </w:t>
      </w:r>
      <w:r w:rsidRPr="00173846">
        <w:rPr>
          <w:noProof/>
        </w:rPr>
        <w:t>position service</w:t>
      </w:r>
      <w:r>
        <w:rPr>
          <w:noProof/>
        </w:rPr>
        <w:t xml:space="preserve"> </w:t>
      </w:r>
      <w:r w:rsidRPr="00B40DDF">
        <w:rPr>
          <w:noProof/>
        </w:rPr>
        <w:t>latency can be tailored to the use cases.</w:t>
      </w:r>
    </w:p>
    <w:p w14:paraId="781440CA"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3C068237"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60BE4322"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E22504E"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056FC231" w14:textId="77777777" w:rsidR="00893A6D" w:rsidRPr="00BC68C5" w:rsidRDefault="00893A6D" w:rsidP="00212EE0">
      <w:pPr>
        <w:pStyle w:val="Heading2"/>
      </w:pPr>
      <w:bookmarkStart w:id="676" w:name="_Toc61885688"/>
      <w:bookmarkStart w:id="677" w:name="_Toc201930754"/>
      <w:r w:rsidRPr="00BC68C5">
        <w:t>6.</w:t>
      </w:r>
      <w:r>
        <w:t>28</w:t>
      </w:r>
      <w:r w:rsidRPr="00BC68C5">
        <w:tab/>
      </w:r>
      <w:r>
        <w:t>C</w:t>
      </w:r>
      <w:r w:rsidRPr="00737CC8">
        <w:t>yber-physical control applications in vertical domains</w:t>
      </w:r>
      <w:bookmarkEnd w:id="676"/>
      <w:bookmarkEnd w:id="677"/>
    </w:p>
    <w:p w14:paraId="2B797D09" w14:textId="77777777" w:rsidR="00893A6D" w:rsidRPr="00BC68C5" w:rsidRDefault="00893A6D" w:rsidP="00212EE0">
      <w:pPr>
        <w:pStyle w:val="Heading3"/>
      </w:pPr>
      <w:bookmarkStart w:id="678" w:name="_Toc61885689"/>
      <w:bookmarkStart w:id="679" w:name="_Toc201930755"/>
      <w:r w:rsidRPr="00BC68C5">
        <w:t>6</w:t>
      </w:r>
      <w:r>
        <w:t>.28.</w:t>
      </w:r>
      <w:r w:rsidRPr="00BC68C5">
        <w:t>1</w:t>
      </w:r>
      <w:r w:rsidRPr="00BC68C5">
        <w:tab/>
        <w:t>Description</w:t>
      </w:r>
      <w:bookmarkEnd w:id="678"/>
      <w:bookmarkEnd w:id="679"/>
    </w:p>
    <w:p w14:paraId="6EBE94B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205B1CA6"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6266D7C1" w14:textId="77777777" w:rsidR="00893A6D" w:rsidRDefault="00893A6D" w:rsidP="00893A6D">
      <w:r>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1E7003F2"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4A5425EB"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193F7B65"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336D8F0F" w14:textId="77777777" w:rsidR="000A6DD9" w:rsidRDefault="000A6DD9" w:rsidP="00893A6D">
      <w:r w:rsidRPr="000A6DD9">
        <w:t>For more information about cyber-physical control applications in specific vertical domains, see clauses D.1 to D.4.</w:t>
      </w:r>
    </w:p>
    <w:p w14:paraId="0D16033A" w14:textId="77777777" w:rsidR="00893A6D" w:rsidRPr="00BC68C5" w:rsidRDefault="00893A6D" w:rsidP="00212EE0">
      <w:pPr>
        <w:pStyle w:val="Heading3"/>
      </w:pPr>
      <w:bookmarkStart w:id="680" w:name="_Toc61885690"/>
      <w:bookmarkStart w:id="681" w:name="_Toc201930756"/>
      <w:r w:rsidRPr="00BC68C5">
        <w:t>6</w:t>
      </w:r>
      <w:r>
        <w:t>.28.</w:t>
      </w:r>
      <w:r w:rsidRPr="00BC68C5">
        <w:t>2</w:t>
      </w:r>
      <w:r w:rsidRPr="00BC68C5">
        <w:tab/>
        <w:t>Requirements</w:t>
      </w:r>
      <w:bookmarkEnd w:id="680"/>
      <w:bookmarkEnd w:id="681"/>
    </w:p>
    <w:p w14:paraId="20867435" w14:textId="77777777" w:rsidR="006F3312" w:rsidRDefault="006F3312" w:rsidP="00212EE0">
      <w:pPr>
        <w:pStyle w:val="Heading4"/>
      </w:pPr>
      <w:bookmarkStart w:id="682" w:name="_Toc201930757"/>
      <w:r>
        <w:t>6.28.2.1</w:t>
      </w:r>
      <w:r>
        <w:tab/>
        <w:t>General</w:t>
      </w:r>
      <w:bookmarkEnd w:id="682"/>
    </w:p>
    <w:p w14:paraId="6124C83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5B216082" w14:textId="77777777" w:rsidR="006F3312" w:rsidRDefault="006F3312" w:rsidP="00212EE0">
      <w:pPr>
        <w:pStyle w:val="Heading4"/>
      </w:pPr>
      <w:bookmarkStart w:id="683" w:name="_Toc201930758"/>
      <w:bookmarkStart w:id="684" w:name="_Toc45387739"/>
      <w:bookmarkStart w:id="685" w:name="_Toc52638784"/>
      <w:bookmarkStart w:id="686" w:name="_Toc59116869"/>
      <w:bookmarkStart w:id="687" w:name="_Toc61885691"/>
      <w:r>
        <w:t>6.28.2.2</w:t>
      </w:r>
      <w:r>
        <w:tab/>
        <w:t>Smart Grid</w:t>
      </w:r>
      <w:bookmarkEnd w:id="683"/>
    </w:p>
    <w:p w14:paraId="2A805177"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17C20DD6"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0A9988C9"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3F2149C8"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7B18516C"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6EF89F48" w14:textId="77777777" w:rsidR="006F3312" w:rsidRPr="00861C0B" w:rsidRDefault="006F3312" w:rsidP="00861C0B">
      <w:pPr>
        <w:pStyle w:val="B1"/>
      </w:pPr>
      <w:r w:rsidRPr="00861C0B">
        <w:t>-</w:t>
      </w:r>
      <w:r w:rsidRPr="00861C0B">
        <w:tab/>
        <w:t>3GPP TS 22.261, clause 8.9 for the requirements on security.</w:t>
      </w:r>
    </w:p>
    <w:p w14:paraId="53038185" w14:textId="77777777" w:rsidR="00E77C93" w:rsidRPr="00254DD6" w:rsidRDefault="00E77C93" w:rsidP="00212EE0">
      <w:pPr>
        <w:pStyle w:val="Heading2"/>
      </w:pPr>
      <w:bookmarkStart w:id="688" w:name="_Toc201930759"/>
      <w:r w:rsidRPr="00FF3908">
        <w:t>6.</w:t>
      </w:r>
      <w:r>
        <w:rPr>
          <w:lang w:eastAsia="zh-CN"/>
        </w:rPr>
        <w:t>29</w:t>
      </w:r>
      <w:r w:rsidRPr="00254DD6">
        <w:tab/>
      </w:r>
      <w:r>
        <w:rPr>
          <w:rFonts w:hint="eastAsia"/>
          <w:lang w:eastAsia="zh-CN"/>
        </w:rPr>
        <w:t>Messaging</w:t>
      </w:r>
      <w:r>
        <w:t xml:space="preserve"> </w:t>
      </w:r>
      <w:r w:rsidRPr="00254DD6">
        <w:t>aspects</w:t>
      </w:r>
      <w:bookmarkEnd w:id="684"/>
      <w:bookmarkEnd w:id="685"/>
      <w:bookmarkEnd w:id="686"/>
      <w:bookmarkEnd w:id="687"/>
      <w:bookmarkEnd w:id="688"/>
    </w:p>
    <w:p w14:paraId="488CA89A"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01930760"/>
      <w:r w:rsidRPr="000D1CA5">
        <w:t>6</w:t>
      </w:r>
      <w:r>
        <w:t>.29.</w:t>
      </w:r>
      <w:r w:rsidRPr="000D1CA5">
        <w:t>1</w:t>
      </w:r>
      <w:r w:rsidRPr="000D1CA5">
        <w:tab/>
        <w:t>Description</w:t>
      </w:r>
      <w:bookmarkEnd w:id="689"/>
      <w:bookmarkEnd w:id="690"/>
      <w:bookmarkEnd w:id="691"/>
      <w:bookmarkEnd w:id="692"/>
      <w:bookmarkEnd w:id="693"/>
    </w:p>
    <w:p w14:paraId="572CFB41"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73AFC83F"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01930761"/>
      <w:r w:rsidRPr="000D1CA5">
        <w:t>6</w:t>
      </w:r>
      <w:r>
        <w:t>.29.</w:t>
      </w:r>
      <w:r w:rsidRPr="000D1CA5">
        <w:t>2</w:t>
      </w:r>
      <w:r w:rsidRPr="000D1CA5">
        <w:tab/>
        <w:t>Requirements</w:t>
      </w:r>
      <w:bookmarkEnd w:id="694"/>
      <w:bookmarkEnd w:id="695"/>
      <w:bookmarkEnd w:id="696"/>
      <w:bookmarkEnd w:id="697"/>
      <w:bookmarkEnd w:id="698"/>
    </w:p>
    <w:p w14:paraId="39A21EB6"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1B80EF7B"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01930762"/>
      <w:r w:rsidRPr="00921212">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3C700079"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01930763"/>
      <w:r w:rsidRPr="00503CE8">
        <w:t>6.</w:t>
      </w:r>
      <w:r w:rsidRPr="009E3FAB">
        <w:rPr>
          <w:lang w:eastAsia="ja-JP"/>
        </w:rPr>
        <w:t>30</w:t>
      </w:r>
      <w:r w:rsidRPr="00503CE8">
        <w:t>.1</w:t>
      </w:r>
      <w:r w:rsidRPr="00503CE8">
        <w:tab/>
        <w:t>Description</w:t>
      </w:r>
      <w:bookmarkEnd w:id="704"/>
      <w:bookmarkEnd w:id="705"/>
      <w:bookmarkEnd w:id="706"/>
      <w:bookmarkEnd w:id="707"/>
      <w:bookmarkEnd w:id="708"/>
    </w:p>
    <w:p w14:paraId="2FCF040A"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33DAC48E"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01930764"/>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AB35C04"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7DDDFCE3"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483B7ED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2D7DA0A6"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788D007"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66A18092"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5CCE4DA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71871AF2"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6721B717"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01930765"/>
      <w:r>
        <w:rPr>
          <w:noProof/>
        </w:rPr>
        <w:t>6.31</w:t>
      </w:r>
      <w:r>
        <w:rPr>
          <w:noProof/>
        </w:rPr>
        <w:tab/>
        <w:t>Minimization of Service Interruption</w:t>
      </w:r>
      <w:bookmarkEnd w:id="714"/>
      <w:bookmarkEnd w:id="715"/>
      <w:bookmarkEnd w:id="716"/>
      <w:bookmarkEnd w:id="717"/>
      <w:bookmarkEnd w:id="718"/>
    </w:p>
    <w:p w14:paraId="1379CCE4"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01930766"/>
      <w:r>
        <w:rPr>
          <w:noProof/>
        </w:rPr>
        <w:t>6.31.1</w:t>
      </w:r>
      <w:r>
        <w:rPr>
          <w:noProof/>
        </w:rPr>
        <w:tab/>
        <w:t>Description</w:t>
      </w:r>
      <w:bookmarkEnd w:id="719"/>
      <w:bookmarkEnd w:id="720"/>
      <w:bookmarkEnd w:id="721"/>
      <w:bookmarkEnd w:id="722"/>
      <w:bookmarkEnd w:id="723"/>
    </w:p>
    <w:p w14:paraId="42B61102"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5DB74CD2"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5C0AFEFC"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01930767"/>
      <w:r>
        <w:rPr>
          <w:noProof/>
        </w:rPr>
        <w:t>6.31.2</w:t>
      </w:r>
      <w:r>
        <w:rPr>
          <w:noProof/>
        </w:rPr>
        <w:tab/>
        <w:t>Requirements</w:t>
      </w:r>
      <w:bookmarkEnd w:id="724"/>
      <w:bookmarkEnd w:id="725"/>
      <w:bookmarkEnd w:id="726"/>
      <w:bookmarkEnd w:id="727"/>
      <w:bookmarkEnd w:id="728"/>
    </w:p>
    <w:p w14:paraId="2CE4FC90"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01930768"/>
      <w:r>
        <w:t>6.31.2.1</w:t>
      </w:r>
      <w:r>
        <w:tab/>
        <w:t>General</w:t>
      </w:r>
      <w:bookmarkEnd w:id="729"/>
      <w:bookmarkEnd w:id="730"/>
      <w:bookmarkEnd w:id="731"/>
      <w:bookmarkEnd w:id="732"/>
      <w:bookmarkEnd w:id="733"/>
    </w:p>
    <w:p w14:paraId="67B9F32E"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63B327DE" w14:textId="77777777" w:rsidR="00D96E86" w:rsidRPr="007217BA" w:rsidRDefault="00D96E86" w:rsidP="00D96E86">
      <w:pPr>
        <w:rPr>
          <w:rFonts w:eastAsia="Malgun Gothic"/>
          <w:lang w:eastAsia="ko-KR"/>
        </w:rPr>
      </w:pPr>
      <w:r w:rsidRPr="007217BA">
        <w:rPr>
          <w:rFonts w:eastAsia="Malgun Gothic"/>
          <w:lang w:eastAsia="ko-KR"/>
        </w:rPr>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6B0D48A9"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77A97380"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3AC0FC4C"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01930769"/>
      <w:r>
        <w:t>6.31.2.2</w:t>
      </w:r>
      <w:r>
        <w:tab/>
        <w:t>Disaster Condition</w:t>
      </w:r>
      <w:bookmarkEnd w:id="734"/>
      <w:bookmarkEnd w:id="735"/>
      <w:bookmarkEnd w:id="736"/>
      <w:bookmarkEnd w:id="737"/>
      <w:bookmarkEnd w:id="738"/>
    </w:p>
    <w:p w14:paraId="189BC0C2"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2A3EA174"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3FC4A3DA"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75CEAB53"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148F73C9"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5E599765"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2393C33E" w14:textId="77777777" w:rsidR="000E4356" w:rsidRDefault="006A240C" w:rsidP="000E4356">
      <w:pPr>
        <w:pStyle w:val="Heading4"/>
      </w:pPr>
      <w:bookmarkStart w:id="739" w:name="_Toc45387750"/>
      <w:bookmarkStart w:id="740" w:name="_Toc52638795"/>
      <w:bookmarkStart w:id="741" w:name="_Toc59116880"/>
      <w:bookmarkStart w:id="742" w:name="_Toc61885702"/>
      <w:bookmarkStart w:id="743" w:name="_Toc201930770"/>
      <w:r>
        <w:t>6.31.2.3</w:t>
      </w:r>
      <w:r>
        <w:tab/>
        <w:t>Disaster Roaming</w:t>
      </w:r>
      <w:bookmarkEnd w:id="739"/>
      <w:bookmarkEnd w:id="740"/>
      <w:bookmarkEnd w:id="741"/>
      <w:bookmarkEnd w:id="742"/>
      <w:bookmarkEnd w:id="743"/>
    </w:p>
    <w:p w14:paraId="2E11F26E" w14:textId="3F3604A0" w:rsidR="006A240C" w:rsidRDefault="000E4356" w:rsidP="00F06ABD">
      <w:pPr>
        <w:pStyle w:val="NO"/>
      </w:pPr>
      <w:r w:rsidRPr="00861824">
        <w:t>NOTE:</w:t>
      </w:r>
      <w:r w:rsidR="00435B29">
        <w:tab/>
      </w:r>
      <w:r>
        <w:t xml:space="preserve">Charging requirements for </w:t>
      </w:r>
      <w:r w:rsidR="00435B29">
        <w:t>"</w:t>
      </w:r>
      <w:r>
        <w:rPr>
          <w:noProof/>
        </w:rPr>
        <w:t>Minimization of Service Interruption</w:t>
      </w:r>
      <w:r w:rsidR="00435B29">
        <w:rPr>
          <w:noProof/>
        </w:rPr>
        <w:t>"</w:t>
      </w:r>
      <w:r>
        <w:t xml:space="preserve"> can be found in clause 9.7 of </w:t>
      </w:r>
      <w:r w:rsidR="00435B29">
        <w:t>this document</w:t>
      </w:r>
      <w:r>
        <w:t>.</w:t>
      </w:r>
    </w:p>
    <w:p w14:paraId="018E3FA7"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92CAD67"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52052A0D"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2B2B0DAA"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2DB7FD8A"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06865541" w14:textId="77777777" w:rsidR="006A240C" w:rsidRPr="000836A0" w:rsidRDefault="0013450C" w:rsidP="006A240C">
      <w:pPr>
        <w:rPr>
          <w:rFonts w:eastAsia="Malgun Gothic"/>
          <w:lang w:eastAsia="ko-KR"/>
        </w:rPr>
      </w:pPr>
      <w:r>
        <w:rPr>
          <w:rFonts w:eastAsia="Malgun Gothic"/>
          <w:lang w:eastAsia="ko-KR"/>
        </w:rPr>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7BCD09D4" w14:textId="77777777" w:rsidR="00AA517F" w:rsidRDefault="00AA517F" w:rsidP="00212EE0">
      <w:pPr>
        <w:pStyle w:val="Heading2"/>
        <w:rPr>
          <w:rFonts w:eastAsia="SimSun"/>
        </w:rPr>
      </w:pPr>
      <w:bookmarkStart w:id="744" w:name="_Toc61885703"/>
      <w:bookmarkStart w:id="745" w:name="_Toc201930771"/>
      <w:r>
        <w:rPr>
          <w:rFonts w:eastAsia="SimSun" w:hint="eastAsia"/>
          <w:lang w:eastAsia="zh-CN"/>
        </w:rPr>
        <w:t>6</w:t>
      </w:r>
      <w:r>
        <w:rPr>
          <w:rFonts w:eastAsia="SimSun"/>
        </w:rPr>
        <w:t>.32</w:t>
      </w:r>
      <w:r>
        <w:rPr>
          <w:rFonts w:eastAsia="SimSun"/>
        </w:rPr>
        <w:tab/>
        <w:t>UAV aspects</w:t>
      </w:r>
      <w:bookmarkEnd w:id="744"/>
      <w:bookmarkEnd w:id="745"/>
    </w:p>
    <w:p w14:paraId="03FF0D72"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01930772"/>
      <w:r w:rsidRPr="000D1CA5">
        <w:t>6.</w:t>
      </w:r>
      <w:r>
        <w:t>32</w:t>
      </w:r>
      <w:r w:rsidRPr="000D1CA5">
        <w:t>.1</w:t>
      </w:r>
      <w:r>
        <w:tab/>
      </w:r>
      <w:r w:rsidRPr="000D1CA5">
        <w:t>Description</w:t>
      </w:r>
      <w:bookmarkEnd w:id="746"/>
      <w:bookmarkEnd w:id="747"/>
      <w:bookmarkEnd w:id="748"/>
      <w:bookmarkEnd w:id="749"/>
      <w:bookmarkEnd w:id="750"/>
    </w:p>
    <w:p w14:paraId="6AB3729A"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014073E3"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01930773"/>
      <w:r w:rsidRPr="000D1CA5">
        <w:t>6.</w:t>
      </w:r>
      <w:r>
        <w:t>32</w:t>
      </w:r>
      <w:r w:rsidRPr="000D1CA5">
        <w:t>.2</w:t>
      </w:r>
      <w:r>
        <w:tab/>
      </w:r>
      <w:r w:rsidRPr="000D1CA5">
        <w:t>Requirements</w:t>
      </w:r>
      <w:bookmarkEnd w:id="751"/>
      <w:bookmarkEnd w:id="752"/>
      <w:bookmarkEnd w:id="753"/>
      <w:bookmarkEnd w:id="754"/>
      <w:bookmarkEnd w:id="755"/>
    </w:p>
    <w:p w14:paraId="20AA7B32"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4744FBB1" w14:textId="77777777" w:rsidR="0003097D" w:rsidRPr="002E14B2" w:rsidRDefault="0003097D" w:rsidP="00212EE0">
      <w:pPr>
        <w:pStyle w:val="Heading2"/>
      </w:pPr>
      <w:bookmarkStart w:id="756" w:name="_Toc61885706"/>
      <w:bookmarkStart w:id="757" w:name="_Toc201930774"/>
      <w:r w:rsidRPr="002E14B2">
        <w:t>6.</w:t>
      </w:r>
      <w:r>
        <w:t>33</w:t>
      </w:r>
      <w:r w:rsidRPr="002E14B2">
        <w:tab/>
      </w:r>
      <w:r>
        <w:t>Video, imaging and audio for professional a</w:t>
      </w:r>
      <w:r w:rsidRPr="002E14B2">
        <w:t>pplications</w:t>
      </w:r>
      <w:bookmarkEnd w:id="756"/>
      <w:bookmarkEnd w:id="757"/>
    </w:p>
    <w:p w14:paraId="3C788211" w14:textId="77777777" w:rsidR="0003097D" w:rsidRPr="002E14B2" w:rsidRDefault="0003097D" w:rsidP="00212EE0">
      <w:pPr>
        <w:pStyle w:val="Heading3"/>
      </w:pPr>
      <w:bookmarkStart w:id="758" w:name="_Toc61885707"/>
      <w:bookmarkStart w:id="759" w:name="_Toc201930775"/>
      <w:r w:rsidRPr="002E14B2">
        <w:t>6</w:t>
      </w:r>
      <w:r>
        <w:t>.33</w:t>
      </w:r>
      <w:r w:rsidRPr="002E14B2">
        <w:t>.1</w:t>
      </w:r>
      <w:r w:rsidRPr="002E14B2">
        <w:tab/>
        <w:t>Description</w:t>
      </w:r>
      <w:bookmarkEnd w:id="758"/>
      <w:bookmarkEnd w:id="759"/>
    </w:p>
    <w:p w14:paraId="7622905A"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2708C628"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16A6B0F2" w14:textId="77777777" w:rsidR="0003097D" w:rsidRPr="002E14B2" w:rsidRDefault="0003097D" w:rsidP="00212EE0">
      <w:pPr>
        <w:pStyle w:val="Heading3"/>
      </w:pPr>
      <w:bookmarkStart w:id="760" w:name="_Toc61885708"/>
      <w:bookmarkStart w:id="761" w:name="_Toc201930776"/>
      <w:r w:rsidRPr="002E14B2">
        <w:t>6.</w:t>
      </w:r>
      <w:r>
        <w:t>33</w:t>
      </w:r>
      <w:r w:rsidRPr="002E14B2">
        <w:t>.2</w:t>
      </w:r>
      <w:r w:rsidRPr="002E14B2">
        <w:tab/>
        <w:t>Requirements</w:t>
      </w:r>
      <w:bookmarkEnd w:id="760"/>
      <w:bookmarkEnd w:id="761"/>
    </w:p>
    <w:p w14:paraId="13DEE12C"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687123BB" w14:textId="77777777" w:rsidR="006E148C" w:rsidRPr="00BC68C5" w:rsidRDefault="006E148C" w:rsidP="00212EE0">
      <w:pPr>
        <w:pStyle w:val="Heading2"/>
      </w:pPr>
      <w:bookmarkStart w:id="762" w:name="_Toc61885709"/>
      <w:bookmarkStart w:id="763" w:name="_Toc201930777"/>
      <w:r w:rsidRPr="00BC68C5">
        <w:t>6.</w:t>
      </w:r>
      <w:r>
        <w:t>34</w:t>
      </w:r>
      <w:r w:rsidRPr="00BC68C5">
        <w:tab/>
      </w:r>
      <w:r w:rsidRPr="0042332E">
        <w:rPr>
          <w:lang w:val="en-US"/>
        </w:rPr>
        <w:t>Critical medical</w:t>
      </w:r>
      <w:r w:rsidRPr="00737CC8">
        <w:t xml:space="preserve"> applications</w:t>
      </w:r>
      <w:bookmarkEnd w:id="762"/>
      <w:bookmarkEnd w:id="763"/>
    </w:p>
    <w:p w14:paraId="5774B977" w14:textId="77777777" w:rsidR="006E148C" w:rsidRPr="00BC68C5" w:rsidRDefault="006E148C" w:rsidP="00212EE0">
      <w:pPr>
        <w:pStyle w:val="Heading3"/>
      </w:pPr>
      <w:bookmarkStart w:id="764" w:name="_Toc61885710"/>
      <w:bookmarkStart w:id="765" w:name="_Toc201930778"/>
      <w:r w:rsidRPr="00BC68C5">
        <w:t>6</w:t>
      </w:r>
      <w:r>
        <w:t>.</w:t>
      </w:r>
      <w:r>
        <w:rPr>
          <w:lang w:val="en-US"/>
        </w:rPr>
        <w:t>34</w:t>
      </w:r>
      <w:r>
        <w:t>.</w:t>
      </w:r>
      <w:r w:rsidRPr="00BC68C5">
        <w:t>1</w:t>
      </w:r>
      <w:r w:rsidRPr="00BC68C5">
        <w:tab/>
        <w:t>Description</w:t>
      </w:r>
      <w:bookmarkEnd w:id="764"/>
      <w:bookmarkEnd w:id="765"/>
    </w:p>
    <w:p w14:paraId="33FBDFBA"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60C29FB6" w14:textId="77777777" w:rsidR="006E148C" w:rsidRDefault="006E148C" w:rsidP="006E148C">
      <w:pPr>
        <w:rPr>
          <w:lang w:val="en-US"/>
        </w:rPr>
      </w:pPr>
      <w:r>
        <w:rPr>
          <w:lang w:val="en-US"/>
        </w:rPr>
        <w:t>On this matter, 5G technology can especially have an important impact by:</w:t>
      </w:r>
    </w:p>
    <w:p w14:paraId="2575EB5A" w14:textId="77777777" w:rsidR="006E148C" w:rsidRDefault="00950840" w:rsidP="00950840">
      <w:pPr>
        <w:pStyle w:val="B1"/>
      </w:pPr>
      <w:r>
        <w:t>-</w:t>
      </w:r>
      <w:r>
        <w:tab/>
      </w:r>
      <w:r w:rsidR="006E148C">
        <w:t>enabling superior monitoring capability means thus improving the effectiveness of preventive care,</w:t>
      </w:r>
    </w:p>
    <w:p w14:paraId="37D29431"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248BF3FE"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81C2919"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5B61650B" w14:textId="77777777" w:rsidR="006E148C" w:rsidRPr="00BC68C5" w:rsidRDefault="006E148C" w:rsidP="00212EE0">
      <w:pPr>
        <w:pStyle w:val="Heading3"/>
      </w:pPr>
      <w:bookmarkStart w:id="766" w:name="_Toc61885711"/>
      <w:bookmarkStart w:id="767" w:name="_Toc201930779"/>
      <w:r w:rsidRPr="00BC68C5">
        <w:t>6</w:t>
      </w:r>
      <w:r>
        <w:t>.34.</w:t>
      </w:r>
      <w:r w:rsidRPr="00BC68C5">
        <w:t>2</w:t>
      </w:r>
      <w:r w:rsidRPr="00BC68C5">
        <w:tab/>
        <w:t>Requirements</w:t>
      </w:r>
      <w:bookmarkEnd w:id="766"/>
      <w:bookmarkEnd w:id="767"/>
    </w:p>
    <w:p w14:paraId="426E4358"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1B1A5379"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5C010DE4"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2F7EC1DD" w14:textId="77777777" w:rsidR="006E148C" w:rsidRDefault="00950840" w:rsidP="00950840">
      <w:pPr>
        <w:pStyle w:val="B1"/>
      </w:pPr>
      <w:r>
        <w:t>-</w:t>
      </w:r>
      <w:r>
        <w:tab/>
      </w:r>
      <w:r w:rsidR="00A9132B">
        <w:t>i</w:t>
      </w:r>
      <w:r w:rsidR="006E148C">
        <w:t>n 3GPP TS 22.261 clause 7.5 for the requirements on the support of tele-diagnosis or tele-monitoring systems,</w:t>
      </w:r>
    </w:p>
    <w:p w14:paraId="2CE0138D"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2B5AE104" w14:textId="77777777" w:rsidR="001719F2" w:rsidRDefault="001719F2" w:rsidP="00212EE0">
      <w:pPr>
        <w:pStyle w:val="Heading2"/>
      </w:pPr>
      <w:bookmarkStart w:id="768" w:name="_Toc59116919"/>
      <w:bookmarkStart w:id="769" w:name="_Toc61885712"/>
      <w:bookmarkStart w:id="770" w:name="_Toc201930780"/>
      <w:r>
        <w:t>6.35</w:t>
      </w:r>
      <w:r>
        <w:tab/>
        <w:t>Service Function Chaining</w:t>
      </w:r>
      <w:bookmarkEnd w:id="768"/>
      <w:bookmarkEnd w:id="769"/>
      <w:bookmarkEnd w:id="770"/>
      <w:r>
        <w:t xml:space="preserve"> </w:t>
      </w:r>
    </w:p>
    <w:p w14:paraId="5877134B" w14:textId="77777777" w:rsidR="001719F2" w:rsidRDefault="001719F2" w:rsidP="00212EE0">
      <w:pPr>
        <w:pStyle w:val="Heading3"/>
        <w:rPr>
          <w:lang w:eastAsia="zh-CN"/>
        </w:rPr>
      </w:pPr>
      <w:bookmarkStart w:id="771" w:name="_Toc59116920"/>
      <w:bookmarkStart w:id="772" w:name="_Toc61885713"/>
      <w:bookmarkStart w:id="773" w:name="_Toc201930781"/>
      <w:r>
        <w:rPr>
          <w:lang w:eastAsia="zh-CN"/>
        </w:rPr>
        <w:t>6.35.1</w:t>
      </w:r>
      <w:r>
        <w:rPr>
          <w:lang w:eastAsia="zh-CN"/>
        </w:rPr>
        <w:tab/>
        <w:t>Introduction</w:t>
      </w:r>
      <w:bookmarkEnd w:id="771"/>
      <w:bookmarkEnd w:id="772"/>
      <w:bookmarkEnd w:id="773"/>
    </w:p>
    <w:p w14:paraId="6B2C10F7"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1493C31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03AF86C0"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FD114DD" w14:textId="77777777" w:rsidR="001719F2" w:rsidRPr="005C707B" w:rsidRDefault="001719F2" w:rsidP="00212EE0">
      <w:pPr>
        <w:pStyle w:val="Heading3"/>
        <w:rPr>
          <w:lang w:eastAsia="zh-CN"/>
        </w:rPr>
      </w:pPr>
      <w:bookmarkStart w:id="774" w:name="_Toc59116921"/>
      <w:bookmarkStart w:id="775" w:name="_Toc61885714"/>
      <w:bookmarkStart w:id="776" w:name="_Toc201930782"/>
      <w:r>
        <w:rPr>
          <w:lang w:eastAsia="zh-CN"/>
        </w:rPr>
        <w:t>6.35</w:t>
      </w:r>
      <w:r w:rsidRPr="005C707B">
        <w:rPr>
          <w:lang w:eastAsia="zh-CN"/>
        </w:rPr>
        <w:t>.2</w:t>
      </w:r>
      <w:r w:rsidRPr="005C707B">
        <w:rPr>
          <w:lang w:eastAsia="zh-CN"/>
        </w:rPr>
        <w:tab/>
        <w:t>General Requirements</w:t>
      </w:r>
      <w:bookmarkEnd w:id="774"/>
      <w:bookmarkEnd w:id="775"/>
      <w:bookmarkEnd w:id="776"/>
    </w:p>
    <w:p w14:paraId="131A6D6E" w14:textId="77777777" w:rsidR="001719F2" w:rsidRDefault="001719F2" w:rsidP="001719F2">
      <w:pPr>
        <w:rPr>
          <w:lang w:eastAsia="zh-CN"/>
        </w:rPr>
      </w:pPr>
      <w:r>
        <w:rPr>
          <w:lang w:eastAsia="zh-CN"/>
        </w:rPr>
        <w:t>The following requirements apply for supporting enhancement of service function chaining for 5G networks:</w:t>
      </w:r>
    </w:p>
    <w:p w14:paraId="77E4D446"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20B06DEE"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2B75F78A"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67A625D3"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6C05EE6F"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3A990FE9"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1D043397" w14:textId="77777777" w:rsidR="001719F2" w:rsidRDefault="001719F2" w:rsidP="001719F2">
      <w:pPr>
        <w:pStyle w:val="B1"/>
        <w:rPr>
          <w:lang w:eastAsia="zh-CN"/>
        </w:rPr>
      </w:pPr>
      <w:r>
        <w:rPr>
          <w:lang w:eastAsia="zh-CN"/>
        </w:rPr>
        <w:t>-</w:t>
      </w:r>
      <w:r>
        <w:rPr>
          <w:lang w:eastAsia="zh-CN"/>
        </w:rPr>
        <w:tab/>
        <w:t>Service function chaining shall support deployments where the Hosted Services are provided by the operator and deployments where the Hosted Services are provided by a third party.</w:t>
      </w:r>
    </w:p>
    <w:p w14:paraId="453BE872" w14:textId="77777777" w:rsidR="001719F2" w:rsidRPr="005C707B" w:rsidRDefault="001719F2" w:rsidP="00212EE0">
      <w:pPr>
        <w:pStyle w:val="Heading3"/>
        <w:rPr>
          <w:lang w:eastAsia="zh-CN"/>
        </w:rPr>
      </w:pPr>
      <w:bookmarkStart w:id="777" w:name="_Toc59116922"/>
      <w:bookmarkStart w:id="778" w:name="_Toc61885715"/>
      <w:bookmarkStart w:id="779" w:name="_Toc201930783"/>
      <w:r>
        <w:rPr>
          <w:lang w:eastAsia="zh-CN"/>
        </w:rPr>
        <w:t>6.35</w:t>
      </w:r>
      <w:r w:rsidRPr="005C707B">
        <w:rPr>
          <w:lang w:eastAsia="zh-CN"/>
        </w:rPr>
        <w:t>.3</w:t>
      </w:r>
      <w:r w:rsidRPr="005C707B">
        <w:rPr>
          <w:lang w:eastAsia="zh-CN"/>
        </w:rPr>
        <w:tab/>
        <w:t>Service Function Management</w:t>
      </w:r>
      <w:bookmarkEnd w:id="777"/>
      <w:bookmarkEnd w:id="778"/>
      <w:bookmarkEnd w:id="779"/>
    </w:p>
    <w:p w14:paraId="265126EC"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124EE67B"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7ECBFBE"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5084CBAA" w14:textId="77777777" w:rsidR="000047DE" w:rsidRDefault="000047DE" w:rsidP="00212EE0">
      <w:pPr>
        <w:pStyle w:val="Heading2"/>
        <w:rPr>
          <w:lang w:eastAsia="zh-CN"/>
        </w:rPr>
      </w:pPr>
      <w:bookmarkStart w:id="781" w:name="_Toc201930784"/>
      <w:r>
        <w:rPr>
          <w:lang w:eastAsia="zh-CN"/>
        </w:rPr>
        <w:t>6.36</w:t>
      </w:r>
      <w:r>
        <w:rPr>
          <w:lang w:eastAsia="zh-CN"/>
        </w:rPr>
        <w:tab/>
        <w:t>5G Timing Resiliency</w:t>
      </w:r>
      <w:bookmarkEnd w:id="781"/>
      <w:r>
        <w:rPr>
          <w:lang w:eastAsia="zh-CN"/>
        </w:rPr>
        <w:t xml:space="preserve"> </w:t>
      </w:r>
    </w:p>
    <w:p w14:paraId="11862B7A" w14:textId="77777777" w:rsidR="007A3864" w:rsidRDefault="000047DE" w:rsidP="00212EE0">
      <w:pPr>
        <w:pStyle w:val="Heading3"/>
      </w:pPr>
      <w:bookmarkStart w:id="782" w:name="_Toc201930785"/>
      <w:bookmarkStart w:id="783" w:name="_Toc65757458"/>
      <w:bookmarkEnd w:id="780"/>
      <w:r w:rsidRPr="00003051">
        <w:t>6.</w:t>
      </w:r>
      <w:r>
        <w:t>36</w:t>
      </w:r>
      <w:r w:rsidRPr="00003051">
        <w:t>.1</w:t>
      </w:r>
      <w:r w:rsidRPr="00003051">
        <w:tab/>
        <w:t>Overview</w:t>
      </w:r>
      <w:bookmarkEnd w:id="782"/>
    </w:p>
    <w:p w14:paraId="633E9E51"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744C6FB3"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336623E8" w14:textId="77777777" w:rsidR="000047DE" w:rsidRDefault="000047DE" w:rsidP="000047DE">
      <w:r>
        <w:t>The enhancements in this clause build on this to add timing resiliency to the 5G system enabling its use as a replacement or backup for other timing sources.</w:t>
      </w:r>
    </w:p>
    <w:p w14:paraId="707C5B1D" w14:textId="77777777" w:rsidR="000047DE" w:rsidRDefault="000047DE" w:rsidP="00212EE0">
      <w:pPr>
        <w:pStyle w:val="Heading3"/>
      </w:pPr>
      <w:bookmarkStart w:id="784" w:name="_Toc201930786"/>
      <w:r>
        <w:t>6.36.2</w:t>
      </w:r>
      <w:r>
        <w:tab/>
        <w:t>General</w:t>
      </w:r>
      <w:bookmarkEnd w:id="783"/>
      <w:bookmarkEnd w:id="784"/>
    </w:p>
    <w:p w14:paraId="73FE5B84" w14:textId="06C6FBEC" w:rsidR="00F06ABD" w:rsidRDefault="000E4356" w:rsidP="00F06ABD">
      <w:pPr>
        <w:pStyle w:val="NO"/>
      </w:pPr>
      <w:r w:rsidRPr="00861824">
        <w:t>NOTE:</w:t>
      </w:r>
      <w:r w:rsidR="00435B29">
        <w:tab/>
      </w:r>
      <w:r>
        <w:t xml:space="preserve">Charging requirements for </w:t>
      </w:r>
      <w:r w:rsidR="00435B29">
        <w:t>"</w:t>
      </w:r>
      <w:r>
        <w:rPr>
          <w:lang w:eastAsia="zh-CN"/>
        </w:rPr>
        <w:t>5G Timing Resiliency</w:t>
      </w:r>
      <w:r w:rsidR="00435B29">
        <w:t>"</w:t>
      </w:r>
      <w:r>
        <w:t xml:space="preserve"> can be found in clause 9.3 of </w:t>
      </w:r>
      <w:r w:rsidR="00435B29">
        <w:t>this document</w:t>
      </w:r>
      <w:r>
        <w:t>.</w:t>
      </w:r>
    </w:p>
    <w:p w14:paraId="6DC04D96" w14:textId="16CA8FE1"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056D5C9F"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F86ED3E" w14:textId="77777777" w:rsidR="000047DE" w:rsidRDefault="000047DE" w:rsidP="00212EE0">
      <w:pPr>
        <w:pStyle w:val="Heading3"/>
      </w:pPr>
      <w:bookmarkStart w:id="785" w:name="_Toc65757459"/>
      <w:bookmarkStart w:id="786" w:name="_Toc201930787"/>
      <w:r>
        <w:t>6.36.3</w:t>
      </w:r>
      <w:r>
        <w:tab/>
        <w:t>Monitoring and Reporting</w:t>
      </w:r>
      <w:bookmarkEnd w:id="785"/>
      <w:bookmarkEnd w:id="786"/>
    </w:p>
    <w:p w14:paraId="0648472F" w14:textId="77777777" w:rsidR="000047DE" w:rsidRDefault="000047DE" w:rsidP="000047DE">
      <w:r>
        <w:t xml:space="preserve">The 5G system shall be able to support mechanisms to monitor for timing source failure (e.g., GNSS). </w:t>
      </w:r>
    </w:p>
    <w:p w14:paraId="1DDF7985" w14:textId="77777777" w:rsidR="000047DE" w:rsidRDefault="000047DE" w:rsidP="000047DE">
      <w:r>
        <w:t>The 5G system shall be able to detect when reference timing signals (e.g., from GNSS or other timing source) are no longer viable for network time synchronization.</w:t>
      </w:r>
    </w:p>
    <w:p w14:paraId="21459393" w14:textId="77777777" w:rsidR="000047DE" w:rsidRDefault="000047DE" w:rsidP="000047DE">
      <w:r>
        <w:t>The 5G system shall support a mechanism to determine if there is degradation of the 5G time synchronization.</w:t>
      </w:r>
    </w:p>
    <w:p w14:paraId="053B20FC" w14:textId="77777777" w:rsidR="000047DE" w:rsidRDefault="000047DE" w:rsidP="000047DE">
      <w:r>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486D07F6" w14:textId="77777777" w:rsidR="000047DE" w:rsidRDefault="000047DE" w:rsidP="000047DE">
      <w:r>
        <w:t xml:space="preserve">The 5G system shall be able to detect when a timing source fails or is restored for network time synchronization. </w:t>
      </w:r>
    </w:p>
    <w:p w14:paraId="19D74CD9" w14:textId="77777777" w:rsidR="000047DE" w:rsidRDefault="000047DE" w:rsidP="000047DE">
      <w:r>
        <w:t>The 5G system shall support mechanisms to monitor different time sources and adopt the most appropriate.</w:t>
      </w:r>
    </w:p>
    <w:p w14:paraId="73ABEA8F"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255265F7" w14:textId="77777777" w:rsidR="000047DE" w:rsidRDefault="000047DE" w:rsidP="00212EE0">
      <w:pPr>
        <w:pStyle w:val="Heading3"/>
      </w:pPr>
      <w:bookmarkStart w:id="787" w:name="_Toc65757460"/>
      <w:bookmarkStart w:id="788" w:name="_Toc201930788"/>
      <w:r>
        <w:t>6.36.4</w:t>
      </w:r>
      <w:r>
        <w:tab/>
        <w:t>Service Exposure</w:t>
      </w:r>
      <w:bookmarkEnd w:id="787"/>
      <w:bookmarkEnd w:id="788"/>
    </w:p>
    <w:p w14:paraId="651E6B80" w14:textId="77777777" w:rsidR="007A3864" w:rsidRDefault="000047DE" w:rsidP="007A3864">
      <w:r w:rsidRPr="00591741">
        <w:t>The 5G system shall support a mechanism for a 3rd party application to request resilient timing with specific KPIs (e.g., accuracy, interval, coverage area).</w:t>
      </w:r>
    </w:p>
    <w:p w14:paraId="5B0F053C" w14:textId="77777777" w:rsidR="004D73F0" w:rsidRDefault="004D73F0" w:rsidP="00212EE0">
      <w:pPr>
        <w:pStyle w:val="Heading2"/>
      </w:pPr>
      <w:bookmarkStart w:id="789" w:name="_Toc201930789"/>
      <w:r>
        <w:t xml:space="preserve">6.37 </w:t>
      </w:r>
      <w:r>
        <w:tab/>
        <w:t>Ranging based services</w:t>
      </w:r>
      <w:bookmarkEnd w:id="789"/>
    </w:p>
    <w:p w14:paraId="6A48B2AD" w14:textId="77777777" w:rsidR="004D73F0" w:rsidRDefault="004D73F0" w:rsidP="00212EE0">
      <w:pPr>
        <w:pStyle w:val="Heading3"/>
      </w:pPr>
      <w:bookmarkStart w:id="790" w:name="_Toc28364067"/>
      <w:bookmarkStart w:id="791" w:name="_Toc201930790"/>
      <w:r>
        <w:t>6.37.1</w:t>
      </w:r>
      <w:r>
        <w:tab/>
        <w:t>Description</w:t>
      </w:r>
      <w:bookmarkEnd w:id="790"/>
      <w:bookmarkEnd w:id="791"/>
    </w:p>
    <w:p w14:paraId="01FB7590"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26D9B934"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09A2D9F6" w14:textId="77777777" w:rsidR="004D73F0" w:rsidRDefault="004D73F0" w:rsidP="004D73F0">
      <w:pPr>
        <w:pStyle w:val="TH"/>
      </w:pPr>
      <w:r>
        <w:rPr>
          <w:lang w:bidi="ar"/>
        </w:rPr>
        <w:object w:dxaOrig="9900" w:dyaOrig="3590" w14:anchorId="7D006F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179.25pt" o:ole="">
            <v:imagedata r:id="rId16" o:title=""/>
          </v:shape>
          <o:OLEObject Type="Embed" ProgID="Visio.Drawing.15" ShapeID="_x0000_i1025" DrawAspect="Content" ObjectID="_1829117975" r:id="rId17"/>
        </w:object>
      </w:r>
    </w:p>
    <w:p w14:paraId="47906338"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093B45AC" w14:textId="77777777" w:rsidR="004D73F0" w:rsidRDefault="004D73F0" w:rsidP="004D73F0"/>
    <w:p w14:paraId="41EC814B" w14:textId="77777777" w:rsidR="004D73F0" w:rsidRDefault="004D73F0" w:rsidP="00212EE0">
      <w:pPr>
        <w:pStyle w:val="Heading3"/>
      </w:pPr>
      <w:bookmarkStart w:id="793" w:name="_Toc201930791"/>
      <w:r>
        <w:t>6.37.2</w:t>
      </w:r>
      <w:r>
        <w:tab/>
        <w:t>Requirements</w:t>
      </w:r>
      <w:bookmarkEnd w:id="793"/>
    </w:p>
    <w:p w14:paraId="292901B9" w14:textId="77777777" w:rsidR="004D73F0" w:rsidRDefault="004D73F0" w:rsidP="004D73F0">
      <w:pPr>
        <w:rPr>
          <w:lang w:bidi="ar"/>
        </w:rPr>
      </w:pPr>
      <w:r>
        <w:rPr>
          <w:lang w:bidi="ar"/>
        </w:rPr>
        <w:t>The 5G system shall be able to support for a UE to discover other UEs supporting ranging.</w:t>
      </w:r>
    </w:p>
    <w:p w14:paraId="2533EA21"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53A9B83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310E34EF" w14:textId="77777777" w:rsidR="004D73F0" w:rsidRDefault="004D73F0" w:rsidP="004D73F0">
      <w:pPr>
        <w:rPr>
          <w:lang w:bidi="ar"/>
        </w:rPr>
      </w:pPr>
      <w:r>
        <w:rPr>
          <w:lang w:bidi="ar"/>
        </w:rPr>
        <w:t>The 5G system shall be able to enable or disable ranging.</w:t>
      </w:r>
    </w:p>
    <w:p w14:paraId="09118BD2" w14:textId="77777777" w:rsidR="004D73F0" w:rsidRDefault="004D73F0" w:rsidP="004D73F0">
      <w:r>
        <w:t xml:space="preserve">The 5G system shall support mutual </w:t>
      </w:r>
      <w:r>
        <w:rPr>
          <w:rFonts w:hint="eastAsia"/>
        </w:rPr>
        <w:t>ranging</w:t>
      </w:r>
      <w:r>
        <w:t>, i.e. two UEs shall be able to initiate ranging to each other.</w:t>
      </w:r>
    </w:p>
    <w:p w14:paraId="012DA659"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4F535A81" w14:textId="77777777" w:rsidR="004D73F0" w:rsidRDefault="004D73F0" w:rsidP="004D73F0">
      <w:pPr>
        <w:pStyle w:val="NO"/>
      </w:pPr>
      <w:r>
        <w:t>NOTE</w:t>
      </w:r>
      <w:r w:rsidR="007A3864">
        <w:t xml:space="preserve"> 1</w:t>
      </w:r>
      <w:r>
        <w:t xml:space="preserve">: The above requirement does not apply for public safety networks with dedicated spectrum, </w:t>
      </w:r>
      <w:r w:rsidRPr="004D73F0">
        <w:rPr>
          <w:color w:val="000000"/>
        </w:rPr>
        <w:t>where ranging might be allowed out of coverage or in partial coverage as well</w:t>
      </w:r>
      <w:r>
        <w:t>.</w:t>
      </w:r>
    </w:p>
    <w:p w14:paraId="4BC3ED37" w14:textId="77777777" w:rsidR="004D73F0" w:rsidRDefault="004D73F0" w:rsidP="004D73F0">
      <w:r>
        <w:t>The 5G system shall support energy efficient UE ranging operation.</w:t>
      </w:r>
    </w:p>
    <w:p w14:paraId="367040EE"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0B77BE29"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0BC6DA41"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66AF9B4B" w14:textId="77777777" w:rsidR="004D73F0" w:rsidRDefault="004D73F0" w:rsidP="004D73F0">
      <w:pPr>
        <w:pStyle w:val="NO"/>
      </w:pPr>
      <w:r>
        <w:t>NOTE</w:t>
      </w:r>
      <w:r w:rsidR="007A3864">
        <w:t xml:space="preserve"> 2</w:t>
      </w:r>
      <w:r>
        <w:t>: It cannot be assumed that all ranging UEs support the same application for exchange of information.</w:t>
      </w:r>
    </w:p>
    <w:p w14:paraId="79E58879"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75B1904D"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37F9CE0A" w14:textId="77777777" w:rsidR="004D73F0" w:rsidRDefault="004D73F0" w:rsidP="004D73F0">
      <w:pPr>
        <w:pStyle w:val="NO"/>
      </w:pPr>
      <w:r>
        <w:t>NOTE</w:t>
      </w:r>
      <w:r w:rsidR="007A3864">
        <w:t xml:space="preserve"> 3</w:t>
      </w:r>
      <w:r>
        <w:t>: This may require assistance from other ranging enabled UEs.</w:t>
      </w:r>
    </w:p>
    <w:p w14:paraId="0562170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1F1AF0CB" w14:textId="77777777" w:rsidR="004D73F0" w:rsidRDefault="004D73F0" w:rsidP="004D73F0">
      <w:r>
        <w:t>The 5G system shall allow ranging service between 2 UEs triggered by and exposed to the application server.</w:t>
      </w:r>
    </w:p>
    <w:p w14:paraId="67944F85" w14:textId="77777777" w:rsidR="004D73F0" w:rsidRDefault="004D73F0" w:rsidP="004D73F0">
      <w:r>
        <w:t>The 5G system shall be able to support one UE initiating ranging to the other UE.</w:t>
      </w:r>
    </w:p>
    <w:p w14:paraId="3FBB8EDD" w14:textId="77777777" w:rsidR="004D73F0" w:rsidRDefault="004D73F0" w:rsidP="004D73F0">
      <w:r>
        <w:t>The 5G system shall be able to support ranging between UEs which subscribe to different operators.</w:t>
      </w:r>
    </w:p>
    <w:p w14:paraId="19647D31" w14:textId="77777777" w:rsidR="004D73F0" w:rsidRDefault="004D73F0" w:rsidP="004D73F0">
      <w:r>
        <w:t>The 5G system shall be able to allow roaming UEs to perform ranging.</w:t>
      </w:r>
    </w:p>
    <w:p w14:paraId="3F239086"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26C48B5"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1F2E3467"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4A9D156E"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074BF7C7" w14:textId="77777777" w:rsidR="004D73F0" w:rsidRPr="00861C0B" w:rsidRDefault="004D73F0" w:rsidP="009F25B5">
      <w:r w:rsidRPr="00861C0B">
        <w:t>The 5G system shall support means to securely identify other ranging capable UEs, with which a certain UE can perform ranging.</w:t>
      </w:r>
    </w:p>
    <w:p w14:paraId="086D4678" w14:textId="77777777" w:rsidR="00AE6310" w:rsidRDefault="00AE6310" w:rsidP="00212EE0">
      <w:pPr>
        <w:pStyle w:val="Heading2"/>
      </w:pPr>
      <w:bookmarkStart w:id="794" w:name="_Toc201930792"/>
      <w:bookmarkStart w:id="795" w:name="_Toc45387753"/>
      <w:bookmarkStart w:id="796" w:name="_Toc52638798"/>
      <w:bookmarkStart w:id="797" w:name="_Toc59116883"/>
      <w:bookmarkStart w:id="798" w:name="_Toc61885716"/>
      <w:r>
        <w:t>6.38</w:t>
      </w:r>
      <w:r>
        <w:tab/>
        <w:t>Personal IoT Networks and Customer Premises Networks</w:t>
      </w:r>
      <w:bookmarkEnd w:id="794"/>
      <w:r>
        <w:t xml:space="preserve"> </w:t>
      </w:r>
    </w:p>
    <w:p w14:paraId="63350D68" w14:textId="77777777" w:rsidR="00AE6310" w:rsidRDefault="00AE6310" w:rsidP="00212EE0">
      <w:pPr>
        <w:pStyle w:val="Heading3"/>
        <w:rPr>
          <w:lang w:eastAsia="zh-CN"/>
        </w:rPr>
      </w:pPr>
      <w:bookmarkStart w:id="799" w:name="_Toc201930793"/>
      <w:r>
        <w:rPr>
          <w:lang w:eastAsia="zh-CN"/>
        </w:rPr>
        <w:t>6.38.1</w:t>
      </w:r>
      <w:r>
        <w:rPr>
          <w:lang w:eastAsia="zh-CN"/>
        </w:rPr>
        <w:tab/>
        <w:t>Description</w:t>
      </w:r>
      <w:bookmarkEnd w:id="799"/>
    </w:p>
    <w:p w14:paraId="0550483E"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73F036DB" w14:textId="77777777" w:rsidR="00AE6310" w:rsidRPr="00D32F0F" w:rsidRDefault="00AE6310" w:rsidP="00AE6310">
      <w:r w:rsidRPr="00D32F0F">
        <w:rPr>
          <w:lang w:eastAsia="zh-CN"/>
        </w:rPr>
        <w:t xml:space="preserve">A Customer Premises Network (CPN) is a network </w:t>
      </w:r>
      <w:r w:rsidRPr="00D32F0F">
        <w:rPr>
          <w:lang w:val="en-US" w:eastAsia="zh-CN"/>
        </w:rPr>
        <w:t xml:space="preserve">located within a premises (e.g. a residence, office or shop). Via an evolved Residential Gateway (eRG), the CPN provides connectivity to the 5G network. The eRG can be connected to the 5G core network via wireline, wireless, or hybrid access. A Premises Radio Access Station (PRAS) is a base station 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61756292"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6F537458"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6FA35717"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685108C3" w14:textId="77777777" w:rsidR="00C8012E" w:rsidRDefault="00C8012E" w:rsidP="00212EE0">
      <w:pPr>
        <w:pStyle w:val="Heading3"/>
        <w:rPr>
          <w:lang w:eastAsia="zh-CN"/>
        </w:rPr>
      </w:pPr>
      <w:bookmarkStart w:id="800" w:name="_Toc201930794"/>
      <w:r>
        <w:rPr>
          <w:lang w:eastAsia="zh-CN"/>
        </w:rPr>
        <w:t>6.38.2</w:t>
      </w:r>
      <w:r>
        <w:rPr>
          <w:lang w:eastAsia="zh-CN"/>
        </w:rPr>
        <w:tab/>
        <w:t>Requirements</w:t>
      </w:r>
      <w:bookmarkEnd w:id="800"/>
    </w:p>
    <w:p w14:paraId="07CA00FA" w14:textId="77777777" w:rsidR="00C8012E" w:rsidRPr="00803480" w:rsidRDefault="00C8012E" w:rsidP="00212EE0">
      <w:pPr>
        <w:pStyle w:val="Heading4"/>
        <w:rPr>
          <w:lang w:eastAsia="zh-CN"/>
        </w:rPr>
      </w:pPr>
      <w:bookmarkStart w:id="801" w:name="_Toc201930795"/>
      <w:r>
        <w:rPr>
          <w:lang w:eastAsia="zh-CN"/>
        </w:rPr>
        <w:t>6.38.2.1</w:t>
      </w:r>
      <w:r>
        <w:rPr>
          <w:lang w:eastAsia="zh-CN"/>
        </w:rPr>
        <w:tab/>
        <w:t>General</w:t>
      </w:r>
      <w:bookmarkEnd w:id="801"/>
    </w:p>
    <w:p w14:paraId="6B942C04" w14:textId="77777777" w:rsidR="00C8012E" w:rsidRPr="00405E5A" w:rsidRDefault="00C8012E" w:rsidP="00C8012E">
      <w:pPr>
        <w:rPr>
          <w:lang w:eastAsia="zh-CN"/>
        </w:rPr>
      </w:pPr>
      <w:r>
        <w:rPr>
          <w:lang w:eastAsia="zh-CN"/>
        </w:rPr>
        <w:t>The 5G system shall support mechanisms to identify a PIN, a PIN Element, an eRG and a PRAS.</w:t>
      </w:r>
    </w:p>
    <w:p w14:paraId="2E69944F"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236B621C" w14:textId="77777777" w:rsidR="00B82017" w:rsidRPr="00C431F4" w:rsidRDefault="00B82017" w:rsidP="00B82017">
      <w:pPr>
        <w:pStyle w:val="NO"/>
      </w:pPr>
      <w:r w:rsidRPr="00C431F4">
        <w:rPr>
          <w:lang w:eastAsia="zh-CN"/>
        </w:rPr>
        <w:t xml:space="preserve">NOTE: </w:t>
      </w:r>
      <w:r w:rsidRPr="00C431F4">
        <w:rPr>
          <w:lang w:eastAsia="zh-CN"/>
        </w:rPr>
        <w:tab/>
      </w:r>
      <w:r>
        <w:t>The above requirement applies to UEs connected via 3GPP access</w:t>
      </w:r>
      <w:r w:rsidRPr="00C431F4">
        <w:rPr>
          <w:lang w:eastAsia="zh-CN"/>
        </w:rPr>
        <w:t>.</w:t>
      </w:r>
    </w:p>
    <w:p w14:paraId="699F839E"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27892E20"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54BB406A"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EA30497"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3EF3E5C7"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2DC2E3BA" w14:textId="77777777" w:rsidR="00C8012E" w:rsidRDefault="00C8012E" w:rsidP="00C8012E">
      <w:pPr>
        <w:rPr>
          <w:noProof/>
        </w:rPr>
      </w:pPr>
      <w:r>
        <w:rPr>
          <w:noProof/>
        </w:rPr>
        <w:t>The 5G system shall enable the network operator to provide any 5G services to any UE via a PRAS connected via an eRG.</w:t>
      </w:r>
    </w:p>
    <w:p w14:paraId="28A727A5"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2FA8ACF3" w14:textId="77777777" w:rsidR="00C8012E" w:rsidRDefault="00C8012E" w:rsidP="00C8012E">
      <w:pPr>
        <w:rPr>
          <w:noProof/>
        </w:rPr>
      </w:pPr>
      <w:r>
        <w:rPr>
          <w:noProof/>
        </w:rPr>
        <w:t>The 5G system shall minimize service disruption for a UE that is moving between CPN access and operator provided mobile access.</w:t>
      </w:r>
    </w:p>
    <w:p w14:paraId="74FFAF1B"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0FED8DEE" w14:textId="77777777" w:rsidR="00C8012E" w:rsidRDefault="00C8012E" w:rsidP="00C8012E">
      <w:pPr>
        <w:rPr>
          <w:noProof/>
        </w:rPr>
      </w:pPr>
      <w:r>
        <w:rPr>
          <w:noProof/>
        </w:rPr>
        <w:t>The 5G system shall minimize service disruption when a CPN communication path changes between two PRASes.</w:t>
      </w:r>
    </w:p>
    <w:p w14:paraId="276AA553"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1552E07" w14:textId="77777777" w:rsidR="00C8012E" w:rsidRDefault="00C8012E" w:rsidP="00C8012E">
      <w:pPr>
        <w:rPr>
          <w:noProof/>
        </w:rPr>
      </w:pPr>
      <w:r>
        <w:rPr>
          <w:noProof/>
        </w:rPr>
        <w:t>The 5G system shall be able to support PRAS sharing between multiple PLMNs.</w:t>
      </w:r>
    </w:p>
    <w:p w14:paraId="7BD3AA51"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239D539" w14:textId="77777777" w:rsidR="00C8012E" w:rsidRDefault="00C8012E" w:rsidP="00212EE0">
      <w:pPr>
        <w:pStyle w:val="Heading4"/>
      </w:pPr>
      <w:bookmarkStart w:id="803" w:name="_Toc201930796"/>
      <w:r>
        <w:t>6.38.2.2</w:t>
      </w:r>
      <w:r>
        <w:tab/>
        <w:t>Gateways</w:t>
      </w:r>
      <w:bookmarkEnd w:id="803"/>
    </w:p>
    <w:p w14:paraId="7FB59F7B" w14:textId="77777777" w:rsidR="00C8012E" w:rsidRDefault="00C8012E" w:rsidP="00C8012E">
      <w:r>
        <w:t xml:space="preserve">The 5G system shall be able to support access to the 5G network and its services via at least one gateway (i.e. PIN Element with Gateway </w:t>
      </w:r>
      <w:r w:rsidR="000746F0">
        <w:t xml:space="preserve">Capability </w:t>
      </w:r>
      <w:r>
        <w:t>or eRG) for authorised UEs and authorised non-3GPP devices</w:t>
      </w:r>
      <w:r w:rsidR="000746F0">
        <w:t xml:space="preserve"> </w:t>
      </w:r>
      <w:r w:rsidR="000746F0" w:rsidRPr="00FA2FD5">
        <w:t>in a PIN or a CPN</w:t>
      </w:r>
      <w:r>
        <w:t>.</w:t>
      </w:r>
    </w:p>
    <w:p w14:paraId="75B41F3A"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1A1EFA6B" w14:textId="77777777" w:rsidR="00C8012E" w:rsidRDefault="00C8012E" w:rsidP="00C8012E">
      <w:pPr>
        <w:pStyle w:val="NO"/>
      </w:pPr>
      <w:r w:rsidRPr="005D790C">
        <w:t>NOTE</w:t>
      </w:r>
      <w:r>
        <w:t xml:space="preserve"> 1</w:t>
      </w:r>
      <w:r w:rsidRPr="005D790C">
        <w:t>:</w:t>
      </w:r>
      <w:r w:rsidRPr="005D790C">
        <w:tab/>
        <w:t>The priority of offload can be from default configuration, network or user.</w:t>
      </w:r>
    </w:p>
    <w:p w14:paraId="3179A893"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2344D0BE" w14:textId="77777777" w:rsidR="00C8012E" w:rsidRDefault="00C8012E" w:rsidP="00C8012E">
      <w:pPr>
        <w:pStyle w:val="NO"/>
        <w:rPr>
          <w:noProof/>
        </w:rPr>
      </w:pPr>
      <w:r>
        <w:rPr>
          <w:noProof/>
        </w:rPr>
        <w:t>NOTE 2:</w:t>
      </w:r>
      <w:r>
        <w:rPr>
          <w:noProof/>
        </w:rPr>
        <w:tab/>
        <w:t>The multicast service(s) that each of the authorized UEs and/or non-3GPP devices is allowed to receive may be different.</w:t>
      </w:r>
    </w:p>
    <w:p w14:paraId="2208CB7D" w14:textId="77777777" w:rsidR="00C8012E" w:rsidRDefault="00C8012E" w:rsidP="00212EE0">
      <w:pPr>
        <w:pStyle w:val="Heading4"/>
        <w:rPr>
          <w:noProof/>
        </w:rPr>
      </w:pPr>
      <w:bookmarkStart w:id="804" w:name="_Toc201930797"/>
      <w:r>
        <w:rPr>
          <w:noProof/>
        </w:rPr>
        <w:t>6.38.2.3</w:t>
      </w:r>
      <w:r>
        <w:rPr>
          <w:noProof/>
        </w:rPr>
        <w:tab/>
      </w:r>
      <w:r>
        <w:t>Operation without 5G core network connectivity</w:t>
      </w:r>
      <w:bookmarkEnd w:id="804"/>
    </w:p>
    <w:p w14:paraId="4673324E"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4C5DC782"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44BB92A7"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6AF5F4FF"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78C4BCCA"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2E8B8FCA"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3B17FC58" w14:textId="77777777" w:rsidR="00C8012E" w:rsidRDefault="00C8012E" w:rsidP="00212EE0">
      <w:pPr>
        <w:pStyle w:val="Heading4"/>
      </w:pPr>
      <w:bookmarkStart w:id="805" w:name="_Toc201930798"/>
      <w:r>
        <w:t>6.38.2.4</w:t>
      </w:r>
      <w:r>
        <w:tab/>
        <w:t>Discovery</w:t>
      </w:r>
      <w:bookmarkEnd w:id="805"/>
    </w:p>
    <w:p w14:paraId="22388C25"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6E65288D"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39D1A382" w14:textId="77777777" w:rsidR="00C8012E" w:rsidRDefault="00C8012E" w:rsidP="00861C0B">
      <w:pPr>
        <w:pStyle w:val="B1"/>
      </w:pPr>
      <w:r>
        <w:t>-</w:t>
      </w:r>
      <w:r>
        <w:tab/>
        <w:t>availability and reachability of other entities (e.g. other UEs or non-3GPP devices) on the CPN or PIN;</w:t>
      </w:r>
    </w:p>
    <w:p w14:paraId="3A7A767D" w14:textId="77777777" w:rsidR="00C8012E" w:rsidRDefault="00C8012E" w:rsidP="00861C0B">
      <w:pPr>
        <w:pStyle w:val="B1"/>
      </w:pPr>
      <w:r>
        <w:t>-</w:t>
      </w:r>
      <w:r>
        <w:tab/>
        <w:t>capabilities of other entities on the CPN</w:t>
      </w:r>
      <w:r w:rsidR="000746F0">
        <w:t xml:space="preserve"> (e.g. PRAS, eRG)</w:t>
      </w:r>
      <w:r>
        <w:t xml:space="preserve"> or PIN (e.g. relay UE, connection types) and/or;</w:t>
      </w:r>
    </w:p>
    <w:p w14:paraId="07205F19" w14:textId="77777777" w:rsidR="00C8012E" w:rsidRPr="00061676" w:rsidRDefault="00C8012E" w:rsidP="00061676">
      <w:r>
        <w:t>-</w:t>
      </w:r>
      <w:r>
        <w:tab/>
        <w:t xml:space="preserve">services provided by other entities on the CPN or PIN (e.g. the entity is a printer).The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7FECF2B5"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40280589" w14:textId="77777777" w:rsidR="00C8012E" w:rsidRDefault="00C8012E" w:rsidP="00212EE0">
      <w:pPr>
        <w:pStyle w:val="Heading4"/>
        <w:rPr>
          <w:noProof/>
        </w:rPr>
      </w:pPr>
      <w:bookmarkStart w:id="806" w:name="_Toc201930799"/>
      <w:r>
        <w:rPr>
          <w:noProof/>
        </w:rPr>
        <w:t>6.38.2.5</w:t>
      </w:r>
      <w:r>
        <w:rPr>
          <w:noProof/>
        </w:rPr>
        <w:tab/>
        <w:t>Relay Selection</w:t>
      </w:r>
      <w:bookmarkEnd w:id="806"/>
    </w:p>
    <w:p w14:paraId="5A69354E"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112ED7B1"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4D15596C" w14:textId="77777777" w:rsidR="00C8012E" w:rsidRDefault="00C8012E" w:rsidP="00212EE0">
      <w:pPr>
        <w:pStyle w:val="Heading4"/>
        <w:rPr>
          <w:noProof/>
        </w:rPr>
      </w:pPr>
      <w:bookmarkStart w:id="807" w:name="_Toc201930800"/>
      <w:r>
        <w:rPr>
          <w:noProof/>
        </w:rPr>
        <w:t>6.38.2.6</w:t>
      </w:r>
      <w:r>
        <w:rPr>
          <w:noProof/>
        </w:rPr>
        <w:tab/>
        <w:t>Security</w:t>
      </w:r>
      <w:bookmarkEnd w:id="807"/>
    </w:p>
    <w:p w14:paraId="47145FF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73B1AD57"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0253C810" w14:textId="77777777" w:rsidR="00C8012E" w:rsidRDefault="00C8012E" w:rsidP="00C8012E">
      <w:pPr>
        <w:rPr>
          <w:noProof/>
        </w:rPr>
      </w:pPr>
      <w:r>
        <w:rPr>
          <w:noProof/>
        </w:rPr>
        <w:t>The 5G system shall support a mechanism to minimize the security risk of communications using an eRG.</w:t>
      </w:r>
    </w:p>
    <w:p w14:paraId="632EBF30" w14:textId="77777777" w:rsidR="00C8012E" w:rsidRDefault="00C8012E" w:rsidP="00C8012E">
      <w:pPr>
        <w:rPr>
          <w:noProof/>
        </w:rPr>
      </w:pPr>
      <w:r>
        <w:rPr>
          <w:noProof/>
        </w:rPr>
        <w:t>The 5G system shall enable the network operator associated with an eRG to control the security policy of an eRG.</w:t>
      </w:r>
    </w:p>
    <w:p w14:paraId="1369892E" w14:textId="77777777" w:rsidR="00C8012E" w:rsidRDefault="00C8012E" w:rsidP="00C8012E">
      <w:pPr>
        <w:rPr>
          <w:noProof/>
        </w:rPr>
      </w:pPr>
      <w:r>
        <w:rPr>
          <w:noProof/>
        </w:rPr>
        <w:t xml:space="preserve">The 5G system shall support a mechanism to minimize the security risk of communications via a PRAS. </w:t>
      </w:r>
    </w:p>
    <w:p w14:paraId="52C0740A" w14:textId="77777777" w:rsidR="00C8012E" w:rsidRDefault="00C8012E" w:rsidP="00C8012E">
      <w:pPr>
        <w:rPr>
          <w:noProof/>
        </w:rPr>
      </w:pPr>
      <w:r>
        <w:rPr>
          <w:noProof/>
        </w:rPr>
        <w:t>The PRAS (and its associated backhaul connectivity) shall provide a level of security equivalent to regular 5G base stations.</w:t>
      </w:r>
    </w:p>
    <w:p w14:paraId="3C3084AA" w14:textId="77777777" w:rsidR="00C8012E" w:rsidRDefault="00C8012E" w:rsidP="00C8012E">
      <w:pPr>
        <w:rPr>
          <w:noProof/>
        </w:rPr>
      </w:pPr>
      <w:r>
        <w:rPr>
          <w:noProof/>
        </w:rPr>
        <w:t>The 5G system shall enable the network operator associated with the Premises Radio Access Station (PRAS) to control the security policy of the PRAS.</w:t>
      </w:r>
    </w:p>
    <w:p w14:paraId="2C5E5037"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39381B62"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387F4A6E" w14:textId="77777777" w:rsidR="00C8012E" w:rsidRDefault="00C8012E" w:rsidP="00C8012E">
      <w:pPr>
        <w:rPr>
          <w:noProof/>
        </w:rPr>
      </w:pPr>
      <w:r>
        <w:rPr>
          <w:noProof/>
        </w:rPr>
        <w:t>The 5G system shall provide support for a network operator to authenticate a PRAS.</w:t>
      </w:r>
    </w:p>
    <w:p w14:paraId="065730E9" w14:textId="77777777" w:rsidR="00C8012E" w:rsidRDefault="00C8012E" w:rsidP="00C8012E">
      <w:pPr>
        <w:rPr>
          <w:noProof/>
        </w:rPr>
      </w:pPr>
      <w:r>
        <w:rPr>
          <w:noProof/>
        </w:rPr>
        <w:t>The 5G system shall provide support for a network operator to authorize a PRAS for its use in a CPN.</w:t>
      </w:r>
    </w:p>
    <w:p w14:paraId="59FC110B"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3626A7E4"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403A7F4" w14:textId="77777777" w:rsidR="00C8012E" w:rsidRDefault="00C8012E" w:rsidP="00212EE0">
      <w:pPr>
        <w:pStyle w:val="Heading4"/>
        <w:rPr>
          <w:noProof/>
        </w:rPr>
      </w:pPr>
      <w:bookmarkStart w:id="808" w:name="_Toc201930801"/>
      <w:r>
        <w:rPr>
          <w:noProof/>
        </w:rPr>
        <w:t>6.38.2.7</w:t>
      </w:r>
      <w:r>
        <w:rPr>
          <w:noProof/>
        </w:rPr>
        <w:tab/>
        <w:t>QoS</w:t>
      </w:r>
      <w:bookmarkEnd w:id="808"/>
    </w:p>
    <w:p w14:paraId="1B4EF21E"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3EAB1E66"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45B9FD0E" w14:textId="77777777" w:rsidR="00C8012E" w:rsidRDefault="00C8012E" w:rsidP="00212EE0">
      <w:pPr>
        <w:pStyle w:val="Heading4"/>
        <w:rPr>
          <w:noProof/>
        </w:rPr>
      </w:pPr>
      <w:bookmarkStart w:id="809" w:name="_Toc201930802"/>
      <w:r>
        <w:rPr>
          <w:noProof/>
        </w:rPr>
        <w:t xml:space="preserve">6.38.2.8 </w:t>
      </w:r>
      <w:r>
        <w:rPr>
          <w:noProof/>
        </w:rPr>
        <w:tab/>
        <w:t>Charging</w:t>
      </w:r>
      <w:bookmarkEnd w:id="809"/>
    </w:p>
    <w:p w14:paraId="0B2DDF4D"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79DC3EF2" w14:textId="77777777" w:rsidR="00C8012E" w:rsidRDefault="00C8012E" w:rsidP="00C8012E">
      <w:pPr>
        <w:rPr>
          <w:noProof/>
        </w:rPr>
      </w:pPr>
      <w:r>
        <w:rPr>
          <w:noProof/>
        </w:rPr>
        <w:t>The 5G system shall be able to generate charging data that can differentiate between backhaul for the PRAS and other data traffic over the same access.</w:t>
      </w:r>
    </w:p>
    <w:p w14:paraId="1167D00A" w14:textId="77777777" w:rsidR="00C8012E" w:rsidRDefault="00C8012E" w:rsidP="00212EE0">
      <w:pPr>
        <w:pStyle w:val="Heading4"/>
      </w:pPr>
      <w:bookmarkStart w:id="810" w:name="_Toc201930803"/>
      <w:r>
        <w:t>6.38.2.9</w:t>
      </w:r>
      <w:r w:rsidR="00061676">
        <w:tab/>
      </w:r>
      <w:r>
        <w:t>Creation and Management</w:t>
      </w:r>
      <w:bookmarkEnd w:id="810"/>
    </w:p>
    <w:p w14:paraId="56A4C881" w14:textId="77777777" w:rsidR="00C8012E" w:rsidRDefault="00C8012E" w:rsidP="00C8012E">
      <w:pPr>
        <w:rPr>
          <w:noProof/>
        </w:rPr>
      </w:pPr>
      <w:r w:rsidRPr="00ED114E">
        <w:t>The</w:t>
      </w:r>
      <w:r>
        <w:rPr>
          <w:noProof/>
        </w:rPr>
        <w:t xml:space="preserve"> 5G system shall support a mechanism for the network operator to provision an eRG with:</w:t>
      </w:r>
    </w:p>
    <w:p w14:paraId="0AACD189"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22EF31FD" w14:textId="77777777" w:rsidR="00C8012E" w:rsidRPr="00861C0B" w:rsidRDefault="00C8012E" w:rsidP="00861C0B">
      <w:pPr>
        <w:pStyle w:val="B1"/>
      </w:pPr>
      <w:r>
        <w:t>-</w:t>
      </w:r>
      <w:r>
        <w:tab/>
        <w:t>authentication credentials</w:t>
      </w:r>
      <w:r w:rsidR="00130F56" w:rsidRPr="00861C0B">
        <w:t>,</w:t>
      </w:r>
    </w:p>
    <w:p w14:paraId="4D5D79BF" w14:textId="77777777" w:rsidR="00C8012E" w:rsidRDefault="00C8012E" w:rsidP="00861C0B">
      <w:pPr>
        <w:pStyle w:val="B1"/>
      </w:pPr>
      <w:r>
        <w:t>-</w:t>
      </w:r>
      <w:r>
        <w:tab/>
        <w:t>identification,</w:t>
      </w:r>
    </w:p>
    <w:p w14:paraId="16146F21" w14:textId="77777777" w:rsidR="00C8012E" w:rsidRDefault="00C8012E" w:rsidP="00861C0B">
      <w:pPr>
        <w:pStyle w:val="B1"/>
      </w:pPr>
      <w:r>
        <w:t>-</w:t>
      </w:r>
      <w:r>
        <w:tab/>
        <w:t>initial OA&amp;M information, and</w:t>
      </w:r>
    </w:p>
    <w:p w14:paraId="28F7F731" w14:textId="77777777" w:rsidR="00C8012E" w:rsidRDefault="00C8012E" w:rsidP="00861C0B">
      <w:pPr>
        <w:pStyle w:val="B1"/>
      </w:pPr>
      <w:r>
        <w:t>-</w:t>
      </w:r>
      <w:r>
        <w:tab/>
        <w:t>associated subscription</w:t>
      </w:r>
    </w:p>
    <w:p w14:paraId="4BD2E11A" w14:textId="77777777" w:rsidR="00C8012E" w:rsidRDefault="00C8012E" w:rsidP="00C8012E">
      <w:pPr>
        <w:rPr>
          <w:noProof/>
        </w:rPr>
      </w:pPr>
      <w:r>
        <w:rPr>
          <w:noProof/>
        </w:rPr>
        <w:t>The 5G system shall enable the network operator to configure a PRAS with:</w:t>
      </w:r>
    </w:p>
    <w:p w14:paraId="7412752A" w14:textId="77777777" w:rsidR="00C8012E" w:rsidRDefault="00C8012E" w:rsidP="00861C0B">
      <w:pPr>
        <w:pStyle w:val="B1"/>
      </w:pPr>
      <w:r>
        <w:t>-</w:t>
      </w:r>
      <w:r>
        <w:tab/>
        <w:t xml:space="preserve">radio settings pertaining to licensed spectrum, </w:t>
      </w:r>
    </w:p>
    <w:p w14:paraId="0325BA7B" w14:textId="77777777" w:rsidR="00C8012E" w:rsidRDefault="00C8012E" w:rsidP="00861C0B">
      <w:pPr>
        <w:pStyle w:val="B1"/>
      </w:pPr>
      <w:r>
        <w:t>-</w:t>
      </w:r>
      <w:r>
        <w:tab/>
        <w:t xml:space="preserve">authentication credentials, </w:t>
      </w:r>
    </w:p>
    <w:p w14:paraId="596FBBA7" w14:textId="77777777" w:rsidR="00C8012E" w:rsidRDefault="00C8012E" w:rsidP="00861C0B">
      <w:pPr>
        <w:pStyle w:val="B1"/>
      </w:pPr>
      <w:r>
        <w:t>-</w:t>
      </w:r>
      <w:r>
        <w:tab/>
        <w:t>identification,</w:t>
      </w:r>
    </w:p>
    <w:p w14:paraId="2E7ECDA3" w14:textId="77777777" w:rsidR="00C8012E" w:rsidRDefault="00C8012E" w:rsidP="00861C0B">
      <w:pPr>
        <w:pStyle w:val="B1"/>
      </w:pPr>
      <w:r>
        <w:t>-</w:t>
      </w:r>
      <w:r>
        <w:tab/>
        <w:t>initial OA&amp;M information, and</w:t>
      </w:r>
    </w:p>
    <w:p w14:paraId="51A3BA22" w14:textId="77777777" w:rsidR="00C8012E" w:rsidRDefault="00C8012E" w:rsidP="00861C0B">
      <w:pPr>
        <w:pStyle w:val="B1"/>
      </w:pPr>
      <w:r>
        <w:t>-</w:t>
      </w:r>
      <w:r>
        <w:tab/>
        <w:t xml:space="preserve">associated subscription. </w:t>
      </w:r>
    </w:p>
    <w:p w14:paraId="112894FA"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5CE80081" w14:textId="77777777" w:rsidR="00C8012E" w:rsidRDefault="00C8012E" w:rsidP="00C8012E">
      <w:pPr>
        <w:rPr>
          <w:noProof/>
        </w:rPr>
      </w:pPr>
      <w:r>
        <w:rPr>
          <w:noProof/>
        </w:rPr>
        <w:t>The 5G system shall provide a mechanism for the Authorised Administrator to trigger initial provisioning of an eRG.</w:t>
      </w:r>
    </w:p>
    <w:p w14:paraId="4B682BDB" w14:textId="77777777" w:rsidR="00C8012E" w:rsidRDefault="00C8012E" w:rsidP="00C8012E">
      <w:pPr>
        <w:rPr>
          <w:noProof/>
        </w:rPr>
      </w:pPr>
      <w:r>
        <w:rPr>
          <w:noProof/>
        </w:rPr>
        <w:t>The 5G system shall provide a mechanism for the Authorised Administrator to trigger initial provisioning of a PRAS.</w:t>
      </w:r>
    </w:p>
    <w:p w14:paraId="766745F9" w14:textId="77777777" w:rsidR="00C8012E" w:rsidRDefault="00C8012E" w:rsidP="00C8012E">
      <w:r>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72F4645B" w14:textId="77777777" w:rsidR="00C8012E" w:rsidRDefault="00C8012E" w:rsidP="00861C0B">
      <w:pPr>
        <w:pStyle w:val="B1"/>
      </w:pPr>
      <w:r>
        <w:t>-</w:t>
      </w:r>
      <w:r>
        <w:tab/>
        <w:t>Authorizing/deauthorizing PIN Elements;</w:t>
      </w:r>
    </w:p>
    <w:p w14:paraId="24BADD7D" w14:textId="77777777" w:rsidR="00C8012E" w:rsidRDefault="00C8012E" w:rsidP="00861C0B">
      <w:pPr>
        <w:pStyle w:val="B1"/>
      </w:pPr>
      <w:r>
        <w:t>-</w:t>
      </w:r>
      <w:r>
        <w:tab/>
        <w:t>Authorizing/deauthorizing PIN Elements with Management Capability;</w:t>
      </w:r>
    </w:p>
    <w:p w14:paraId="2FCFC393" w14:textId="77777777" w:rsidR="00C8012E" w:rsidRDefault="00C8012E" w:rsidP="00861C0B">
      <w:pPr>
        <w:pStyle w:val="B1"/>
      </w:pPr>
      <w:r>
        <w:t>-</w:t>
      </w:r>
      <w:r>
        <w:tab/>
        <w:t>Authorizing/deauthorizing PIN Elements with Gateway Capability;</w:t>
      </w:r>
    </w:p>
    <w:p w14:paraId="508EBCF6" w14:textId="77777777" w:rsidR="00C8012E" w:rsidRDefault="00C8012E" w:rsidP="00861C0B">
      <w:pPr>
        <w:pStyle w:val="B1"/>
      </w:pPr>
      <w:r>
        <w:t>-</w:t>
      </w:r>
      <w:r>
        <w:tab/>
        <w:t>Establishing duration of the PIN;</w:t>
      </w:r>
    </w:p>
    <w:p w14:paraId="0EF40C0D" w14:textId="77777777" w:rsidR="00C8012E" w:rsidRDefault="00C8012E" w:rsidP="00861C0B">
      <w:pPr>
        <w:pStyle w:val="B1"/>
      </w:pPr>
      <w:r>
        <w:t>-</w:t>
      </w:r>
      <w:r>
        <w:tab/>
        <w:t>Configure PIN Elements to enable service discovery of other PIN Elements;</w:t>
      </w:r>
    </w:p>
    <w:p w14:paraId="437F0AAA" w14:textId="77777777" w:rsidR="00C8012E" w:rsidRDefault="00C8012E" w:rsidP="00861C0B">
      <w:pPr>
        <w:pStyle w:val="B1"/>
      </w:pPr>
      <w:r>
        <w:t>-</w:t>
      </w:r>
      <w:r>
        <w:tab/>
        <w:t>Authorize/deauthorise if a PIN Element can use a PIN Element with Gateway Capability to communicate with the 5GS;</w:t>
      </w:r>
    </w:p>
    <w:p w14:paraId="7BC90195" w14:textId="77777777" w:rsidR="00C8012E" w:rsidRDefault="00C8012E" w:rsidP="00861C0B">
      <w:pPr>
        <w:pStyle w:val="B1"/>
      </w:pPr>
      <w:r>
        <w:t>-</w:t>
      </w:r>
      <w:r>
        <w:tab/>
        <w:t>Authorize/deauthorise for a PIN Element(s):</w:t>
      </w:r>
    </w:p>
    <w:p w14:paraId="694EAB8F" w14:textId="77777777" w:rsidR="00C8012E" w:rsidRDefault="00C8012E" w:rsidP="00861C0B">
      <w:pPr>
        <w:pStyle w:val="B2"/>
        <w:ind w:left="852"/>
      </w:pPr>
      <w:r>
        <w:t>-</w:t>
      </w:r>
      <w:r>
        <w:tab/>
        <w:t xml:space="preserve">which other PIN Element it can communicate with, </w:t>
      </w:r>
    </w:p>
    <w:p w14:paraId="0A1885A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69CC6FC5" w14:textId="77777777" w:rsidR="00C8012E" w:rsidRDefault="00C8012E" w:rsidP="00861C0B">
      <w:pPr>
        <w:pStyle w:val="B2"/>
        <w:ind w:left="852"/>
      </w:pPr>
      <w:r>
        <w:t>-</w:t>
      </w:r>
      <w:r>
        <w:tab/>
      </w:r>
      <w:r>
        <w:rPr>
          <w:rFonts w:cs="Arial"/>
          <w:szCs w:val="18"/>
        </w:rPr>
        <w:t>which</w:t>
      </w:r>
      <w:r>
        <w:t xml:space="preserve"> PIN Element it can use as a relay.</w:t>
      </w:r>
    </w:p>
    <w:p w14:paraId="62E8CE6D" w14:textId="77777777" w:rsidR="00C8012E" w:rsidRDefault="00C8012E" w:rsidP="00861C0B">
      <w:pPr>
        <w:pStyle w:val="B1"/>
      </w:pPr>
      <w:r>
        <w:t>-</w:t>
      </w:r>
      <w:r>
        <w:tab/>
        <w:t>Authorize/deauthorise a UE to perform service discovery of PIN Elements over the 5G network;</w:t>
      </w:r>
    </w:p>
    <w:p w14:paraId="18442117" w14:textId="77777777" w:rsidR="00C8012E" w:rsidRDefault="00C8012E" w:rsidP="00861C0B">
      <w:pPr>
        <w:pStyle w:val="B1"/>
      </w:pPr>
      <w:r>
        <w:t>-</w:t>
      </w:r>
      <w:r>
        <w:tab/>
        <w:t>Configure a PIN Element for external connectivity e.g.via 5G system;</w:t>
      </w:r>
    </w:p>
    <w:p w14:paraId="08B61BA4"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4D4F2377" w14:textId="77777777" w:rsidR="00C23631" w:rsidRDefault="00C23631" w:rsidP="00C23631">
      <w:r>
        <w:t>The 5G system shall support a mechanism to enable a UE that is not a PIN Element of the PIN or a non-3GPP device that is not a PIN element of the PIN to request to join the PIN.</w:t>
      </w:r>
    </w:p>
    <w:p w14:paraId="7010719B" w14:textId="77777777" w:rsidR="00C8012E" w:rsidRDefault="00C8012E" w:rsidP="00C8012E">
      <w:r>
        <w:t xml:space="preserve">The 5G system shall support mechanisms for a network operator to configure the following policies in a PIN: </w:t>
      </w:r>
    </w:p>
    <w:p w14:paraId="41E33E4C"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45D9AE2B"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4AFB892D" w14:textId="77777777" w:rsidR="00C8012E" w:rsidRDefault="00C8012E" w:rsidP="00C8012E">
      <w:pPr>
        <w:rPr>
          <w:noProof/>
        </w:rPr>
      </w:pPr>
      <w:r>
        <w:rPr>
          <w:noProof/>
        </w:rPr>
        <w:t>The 5G system shall provide means to control which UEs can connect to a PRAS.</w:t>
      </w:r>
    </w:p>
    <w:p w14:paraId="2ECA7038"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273FEB43" w14:textId="77777777" w:rsidR="009A1AEF" w:rsidRDefault="009A1AEF" w:rsidP="00212EE0">
      <w:pPr>
        <w:pStyle w:val="Heading2"/>
        <w:rPr>
          <w:lang w:eastAsia="zh-CN"/>
        </w:rPr>
      </w:pPr>
      <w:bookmarkStart w:id="813" w:name="_Toc201930804"/>
      <w:r>
        <w:rPr>
          <w:lang w:eastAsia="zh-CN"/>
        </w:rPr>
        <w:t>6.39</w:t>
      </w:r>
      <w:r>
        <w:rPr>
          <w:lang w:eastAsia="zh-CN"/>
        </w:rPr>
        <w:tab/>
        <w:t>5G IMS Multimedia Telephony Service</w:t>
      </w:r>
      <w:bookmarkEnd w:id="813"/>
      <w:r>
        <w:rPr>
          <w:lang w:eastAsia="zh-CN"/>
        </w:rPr>
        <w:t xml:space="preserve"> </w:t>
      </w:r>
    </w:p>
    <w:p w14:paraId="5A3137CA" w14:textId="77777777" w:rsidR="009A1AEF" w:rsidRDefault="009A1AEF" w:rsidP="00212EE0">
      <w:pPr>
        <w:pStyle w:val="Heading3"/>
        <w:rPr>
          <w:lang w:val="en-US" w:eastAsia="zh-CN"/>
        </w:rPr>
      </w:pPr>
      <w:bookmarkStart w:id="814" w:name="_Toc201930805"/>
      <w:r>
        <w:t>6.39.1</w:t>
      </w:r>
      <w:r>
        <w:tab/>
      </w:r>
      <w:r>
        <w:rPr>
          <w:rFonts w:hint="eastAsia"/>
          <w:lang w:val="en-US" w:eastAsia="zh-CN"/>
        </w:rPr>
        <w:t>Description</w:t>
      </w:r>
      <w:bookmarkEnd w:id="814"/>
    </w:p>
    <w:p w14:paraId="2D36210B"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109E629D" w14:textId="77777777" w:rsidR="009A1AEF" w:rsidRDefault="009A1AEF" w:rsidP="00212EE0">
      <w:pPr>
        <w:pStyle w:val="Heading3"/>
      </w:pPr>
      <w:bookmarkStart w:id="815" w:name="_Toc201930806"/>
      <w:r>
        <w:t>6.39.2</w:t>
      </w:r>
      <w:r>
        <w:tab/>
        <w:t>General</w:t>
      </w:r>
      <w:bookmarkEnd w:id="815"/>
    </w:p>
    <w:p w14:paraId="2739DCAE"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71D3C92A" w14:textId="77777777" w:rsidR="009A1AEF" w:rsidRDefault="009A1AEF" w:rsidP="009A1AEF">
      <w:r>
        <w:t xml:space="preserve">The IMS multimedia telephony service shall support AR media processing. </w:t>
      </w:r>
    </w:p>
    <w:p w14:paraId="64D934CF" w14:textId="77777777" w:rsidR="009A1AEF" w:rsidRDefault="009A1AEF" w:rsidP="00212EE0">
      <w:pPr>
        <w:pStyle w:val="Heading3"/>
      </w:pPr>
      <w:bookmarkStart w:id="816" w:name="_Toc201930807"/>
      <w:r>
        <w:t>6.39.3</w:t>
      </w:r>
      <w:r>
        <w:tab/>
        <w:t>Service Exposure</w:t>
      </w:r>
      <w:bookmarkEnd w:id="816"/>
    </w:p>
    <w:p w14:paraId="7BCBE068" w14:textId="77777777" w:rsidR="009A1AEF" w:rsidRDefault="009A1AEF" w:rsidP="009A1AEF">
      <w:r>
        <w:t xml:space="preserve">Requirements in this clause are subject to regulatory requirements and operator policy. </w:t>
      </w:r>
    </w:p>
    <w:p w14:paraId="576CF59C"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A173705" w14:textId="77777777" w:rsidR="009A1AEF" w:rsidRDefault="009A1AEF" w:rsidP="009A1AEF">
      <w:pPr>
        <w:pStyle w:val="NO"/>
      </w:pPr>
      <w:r>
        <w:t>NOTE: The third party is authorized to change user identities for those subscriptions authorized by the operator.</w:t>
      </w:r>
    </w:p>
    <w:p w14:paraId="37A66A06" w14:textId="77777777" w:rsidR="004F2865" w:rsidRDefault="009A1AEF" w:rsidP="00861C0B">
      <w:pPr>
        <w:pStyle w:val="B1"/>
      </w:pPr>
      <w:r>
        <w:t>The following requirements apply to the originating side</w:t>
      </w:r>
      <w:r w:rsidR="00130F56">
        <w:t>:</w:t>
      </w:r>
    </w:p>
    <w:p w14:paraId="063E2C4B"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1A35F0FF"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226B1F82"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2A492E6" w14:textId="77777777" w:rsidR="000A10D2" w:rsidRDefault="000A10D2" w:rsidP="000A10D2">
      <w:r>
        <w:t xml:space="preserve">The following requirements apply to the terminating side. </w:t>
      </w:r>
    </w:p>
    <w:p w14:paraId="7EA43EC5" w14:textId="77777777" w:rsidR="000A10D2" w:rsidRDefault="000A10D2" w:rsidP="00861C0B">
      <w:pPr>
        <w:pStyle w:val="B1"/>
      </w:pPr>
      <w:r>
        <w:t>-</w:t>
      </w:r>
      <w:r>
        <w:tab/>
        <w:t>The 5G network shall provide a means for third parties (e.g. enterprises) to be able to verify the caller’s authorization to use the identity information either in addition to or instead of verification performed by the terminating PLMN.</w:t>
      </w:r>
    </w:p>
    <w:p w14:paraId="7E08F4C4"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38A2F505" w14:textId="77777777" w:rsidR="00210BFB" w:rsidRDefault="00210BFB" w:rsidP="00212EE0">
      <w:pPr>
        <w:pStyle w:val="Heading2"/>
      </w:pPr>
      <w:bookmarkStart w:id="817" w:name="_Toc201930808"/>
      <w:r>
        <w:t>6.40</w:t>
      </w:r>
      <w:r>
        <w:tab/>
        <w:t>AI/ML model transfer in 5GS</w:t>
      </w:r>
      <w:bookmarkEnd w:id="817"/>
    </w:p>
    <w:p w14:paraId="5E9E975B" w14:textId="77777777" w:rsidR="00210BFB" w:rsidRPr="00BC68C5" w:rsidRDefault="00210BFB" w:rsidP="00212EE0">
      <w:pPr>
        <w:pStyle w:val="Heading3"/>
      </w:pPr>
      <w:bookmarkStart w:id="818" w:name="_Toc201930809"/>
      <w:r w:rsidRPr="00BC68C5">
        <w:t>6</w:t>
      </w:r>
      <w:r>
        <w:t>.40.</w:t>
      </w:r>
      <w:r w:rsidRPr="00BC68C5">
        <w:t>1</w:t>
      </w:r>
      <w:r w:rsidRPr="00BC68C5">
        <w:tab/>
        <w:t>Description</w:t>
      </w:r>
      <w:bookmarkEnd w:id="818"/>
    </w:p>
    <w:p w14:paraId="05217666"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6FC7CF97" w14:textId="77777777" w:rsidR="00210BFB" w:rsidRPr="003E7C29" w:rsidRDefault="00210BFB" w:rsidP="00210BFB">
      <w:pPr>
        <w:pStyle w:val="B1"/>
      </w:pPr>
      <w:r w:rsidRPr="003E7C29">
        <w:t>-</w:t>
      </w:r>
      <w:r w:rsidRPr="003E7C29">
        <w:tab/>
        <w:t>AI/ML operation splitting between AI/ML endpoints</w:t>
      </w:r>
    </w:p>
    <w:p w14:paraId="5F73B7F5"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7565259E" w14:textId="77777777" w:rsidR="00210BFB" w:rsidRPr="003E7C29" w:rsidRDefault="00210BFB" w:rsidP="00210BFB">
      <w:pPr>
        <w:pStyle w:val="B1"/>
        <w:ind w:left="284" w:firstLine="0"/>
      </w:pPr>
      <w:r w:rsidRPr="003E7C29">
        <w:t>-</w:t>
      </w:r>
      <w:r w:rsidRPr="003E7C29">
        <w:tab/>
        <w:t>AI/ML model/data distribution and sharing over 5G system</w:t>
      </w:r>
    </w:p>
    <w:p w14:paraId="446102A7"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58AF9C01" w14:textId="77777777" w:rsidR="00210BFB" w:rsidRPr="003E7C29" w:rsidRDefault="00210BFB" w:rsidP="00210BFB">
      <w:pPr>
        <w:pStyle w:val="B1"/>
        <w:ind w:left="284" w:firstLine="0"/>
      </w:pPr>
      <w:r w:rsidRPr="003E7C29">
        <w:t>-</w:t>
      </w:r>
      <w:r w:rsidRPr="003E7C29">
        <w:tab/>
        <w:t>Distributed/Federated Learning over 5G system</w:t>
      </w:r>
    </w:p>
    <w:p w14:paraId="6400BC4F"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B451CC3" w14:textId="77777777" w:rsidR="00B45AC8" w:rsidRDefault="00210BFB" w:rsidP="00B45AC8">
      <w:pPr>
        <w:pStyle w:val="Heading3"/>
      </w:pPr>
      <w:bookmarkStart w:id="819" w:name="_Toc201930810"/>
      <w:r>
        <w:t>6.40.2</w:t>
      </w:r>
      <w:r>
        <w:tab/>
        <w:t>Requirements</w:t>
      </w:r>
      <w:bookmarkEnd w:id="819"/>
      <w:r>
        <w:t xml:space="preserve"> </w:t>
      </w:r>
    </w:p>
    <w:p w14:paraId="756D1431" w14:textId="77777777" w:rsidR="00210BFB" w:rsidRPr="00212EE0" w:rsidRDefault="00B45AC8" w:rsidP="000E6B6A">
      <w:pPr>
        <w:pStyle w:val="Heading4"/>
        <w:rPr>
          <w:lang w:eastAsia="ja-JP"/>
        </w:rPr>
      </w:pPr>
      <w:bookmarkStart w:id="820" w:name="_Toc201930811"/>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74AC9435"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1BBEB190"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7DAEA1F9"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2F88C44B"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2CDF4E62" w14:textId="77777777" w:rsidR="00210BFB" w:rsidRPr="00035BA7" w:rsidRDefault="00210BFB" w:rsidP="00210BFB">
      <w:pPr>
        <w:jc w:val="both"/>
        <w:rPr>
          <w:rFonts w:eastAsia="DengXian"/>
          <w:lang w:eastAsia="zh-CN"/>
        </w:rPr>
      </w:pPr>
      <w:r w:rsidRPr="00035BA7">
        <w:rPr>
          <w:rFonts w:eastAsia="DengXian"/>
          <w:lang w:eastAsia="zh-CN"/>
        </w:rPr>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0DCED6FA"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5319F25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2572ABF4"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B3B79E5"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73C02041"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2CA24431"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7A6DB70B" w14:textId="77777777" w:rsidR="000E4356" w:rsidRDefault="00B45AC8" w:rsidP="000E4356">
      <w:pPr>
        <w:pStyle w:val="Heading4"/>
        <w:rPr>
          <w:lang w:eastAsia="zh-CN"/>
        </w:rPr>
      </w:pPr>
      <w:bookmarkStart w:id="821" w:name="_Toc201930812"/>
      <w:r>
        <w:rPr>
          <w:rFonts w:hint="eastAsia"/>
          <w:lang w:eastAsia="zh-CN"/>
        </w:rPr>
        <w:t>6</w:t>
      </w:r>
      <w:r>
        <w:rPr>
          <w:lang w:eastAsia="zh-CN"/>
        </w:rPr>
        <w:t>.40.2.2</w:t>
      </w:r>
      <w:r>
        <w:rPr>
          <w:lang w:eastAsia="zh-CN"/>
        </w:rPr>
        <w:tab/>
        <w:t>Requirements for direct device connection</w:t>
      </w:r>
      <w:bookmarkEnd w:id="821"/>
    </w:p>
    <w:p w14:paraId="681ED8E6" w14:textId="183A5CD0" w:rsidR="00B45AC8" w:rsidRDefault="000E4356" w:rsidP="00F06ABD">
      <w:pPr>
        <w:pStyle w:val="NO"/>
        <w:rPr>
          <w:lang w:eastAsia="zh-CN"/>
        </w:rPr>
      </w:pPr>
      <w:r w:rsidRPr="00861824">
        <w:t>NOTE</w:t>
      </w:r>
      <w:r>
        <w:t xml:space="preserve"> 1</w:t>
      </w:r>
      <w:r w:rsidRPr="00861824">
        <w:t>:</w:t>
      </w:r>
      <w:r w:rsidR="00435B29">
        <w:tab/>
      </w:r>
      <w:r>
        <w:t xml:space="preserve">Charging requirements for </w:t>
      </w:r>
      <w:r w:rsidR="00435B29">
        <w:t>"</w:t>
      </w:r>
      <w:r w:rsidRPr="00861824">
        <w:rPr>
          <w:noProof/>
        </w:rPr>
        <w:t>AI/ML model transfer in 5GS</w:t>
      </w:r>
      <w:r w:rsidR="00435B29">
        <w:t>"</w:t>
      </w:r>
      <w:r>
        <w:t xml:space="preserve"> can be found in clause 9.9 of </w:t>
      </w:r>
      <w:r w:rsidR="00435B29">
        <w:t>this document</w:t>
      </w:r>
      <w:r>
        <w:t>.</w:t>
      </w:r>
      <w:r w:rsidR="00B45AC8">
        <w:rPr>
          <w:lang w:eastAsia="zh-CN"/>
        </w:rPr>
        <w:t xml:space="preserve"> </w:t>
      </w:r>
    </w:p>
    <w:p w14:paraId="0273EC3D"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343A9D3A"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47AE9556"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0FA3D7DE" w14:textId="77777777" w:rsidR="00B45AC8" w:rsidRPr="00E651FE" w:rsidRDefault="00B45AC8" w:rsidP="00B45AC8">
      <w:pPr>
        <w:rPr>
          <w:lang w:eastAsia="zh-CN"/>
        </w:rPr>
      </w:pPr>
      <w:r w:rsidRPr="00E651FE">
        <w:rPr>
          <w:lang w:eastAsia="zh-CN"/>
        </w:rPr>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1B9D080A" w14:textId="32F2DB34" w:rsidR="00B45AC8" w:rsidRDefault="00B45AC8" w:rsidP="000E6B6A">
      <w:pPr>
        <w:pStyle w:val="NO"/>
      </w:pPr>
      <w:r w:rsidRPr="00E651FE">
        <w:t>NOTE</w:t>
      </w:r>
      <w:r w:rsidR="000E4356">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724A176F"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1F71F92F"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72713D4A" w14:textId="2809D9F8" w:rsidR="00B45AC8" w:rsidRDefault="00B45AC8" w:rsidP="000E6B6A">
      <w:pPr>
        <w:pStyle w:val="NO"/>
        <w:rPr>
          <w:lang w:eastAsia="zh-CN"/>
        </w:rPr>
      </w:pPr>
      <w:r w:rsidRPr="00E651FE">
        <w:rPr>
          <w:rFonts w:hint="eastAsia"/>
          <w:lang w:eastAsia="zh-CN"/>
        </w:rPr>
        <w:t>NOTE</w:t>
      </w:r>
      <w:r w:rsidR="000E4356">
        <w:rPr>
          <w:lang w:eastAsia="zh-CN"/>
        </w:rPr>
        <w:t xml:space="preserve"> 3</w:t>
      </w:r>
      <w:r w:rsidR="00435B29" w:rsidRPr="00E651FE">
        <w:rPr>
          <w:rFonts w:hint="eastAsia"/>
          <w:lang w:eastAsia="zh-CN"/>
        </w:rPr>
        <w:t>:</w:t>
      </w:r>
      <w:r w:rsidR="00435B29">
        <w:rPr>
          <w:lang w:eastAsia="zh-CN"/>
        </w:rPr>
        <w:tab/>
      </w:r>
      <w:r w:rsidRPr="00E651FE">
        <w:rPr>
          <w:rFonts w:hint="eastAsia"/>
          <w:lang w:eastAsia="zh-CN"/>
        </w:rPr>
        <w:t xml:space="preserve">The </w:t>
      </w:r>
      <w:r w:rsidRPr="00E651FE">
        <w:rPr>
          <w:lang w:eastAsia="zh-CN"/>
        </w:rPr>
        <w:t>monitoring information</w:t>
      </w:r>
      <w:r w:rsidRPr="00E651FE">
        <w:rPr>
          <w:rFonts w:hint="eastAsia"/>
          <w:lang w:eastAsia="zh-CN"/>
        </w:rPr>
        <w:t xml:space="preserve"> doesn</w:t>
      </w:r>
      <w:r w:rsidRPr="00E651FE">
        <w:rPr>
          <w:lang w:eastAsia="zh-CN"/>
        </w:rPr>
        <w:t>’</w:t>
      </w:r>
      <w:r w:rsidRPr="00E651FE">
        <w:rPr>
          <w:rFonts w:hint="eastAsia"/>
          <w:lang w:eastAsia="zh-CN"/>
        </w:rPr>
        <w:t>t include user position-related data.</w:t>
      </w:r>
    </w:p>
    <w:p w14:paraId="7D492914"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7AB9E55D"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48A11FCA" w14:textId="77777777" w:rsidR="00B45AC8" w:rsidRDefault="00B45AC8" w:rsidP="00B45AC8">
      <w:pPr>
        <w:rPr>
          <w:rFonts w:eastAsia="DengXian"/>
          <w:lang w:eastAsia="zh-CN"/>
        </w:rPr>
      </w:pPr>
      <w:r w:rsidRPr="00E651FE">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684D5DB9" w14:textId="1CFBB605" w:rsidR="00B45AC8" w:rsidRPr="00477DD4" w:rsidRDefault="00B45AC8" w:rsidP="000E6B6A">
      <w:pPr>
        <w:pStyle w:val="NO"/>
        <w:rPr>
          <w:rFonts w:eastAsia="DengXian"/>
          <w:lang w:eastAsia="zh-CN"/>
        </w:rPr>
      </w:pPr>
      <w:r w:rsidRPr="008A090E">
        <w:rPr>
          <w:rFonts w:eastAsia="DengXian"/>
          <w:lang w:eastAsia="zh-CN"/>
        </w:rPr>
        <w:t>NOTE</w:t>
      </w:r>
      <w:r w:rsidR="000E4356">
        <w:rPr>
          <w:rFonts w:eastAsia="DengXian"/>
          <w:lang w:eastAsia="zh-CN"/>
        </w:rPr>
        <w:t xml:space="preserve"> 4</w:t>
      </w:r>
      <w:r w:rsidR="00435B29" w:rsidRPr="008A090E">
        <w:rPr>
          <w:rFonts w:eastAsia="DengXian"/>
          <w:lang w:eastAsia="zh-CN"/>
        </w:rPr>
        <w:t>:</w:t>
      </w:r>
      <w:r w:rsidR="00435B29">
        <w:rPr>
          <w:rFonts w:eastAsia="DengXian"/>
          <w:lang w:eastAsia="zh-CN"/>
        </w:rPr>
        <w:tab/>
      </w:r>
      <w:r w:rsidRPr="008A090E">
        <w:rPr>
          <w:rFonts w:eastAsia="DengXian"/>
          <w:lang w:eastAsia="zh-CN"/>
        </w:rPr>
        <w:t>the above requirement assumes unicast type of communication.</w:t>
      </w:r>
      <w:r>
        <w:rPr>
          <w:color w:val="FF0000"/>
          <w:sz w:val="28"/>
          <w:szCs w:val="28"/>
          <w:lang w:eastAsia="zh-CN"/>
        </w:rPr>
        <w:tab/>
      </w:r>
    </w:p>
    <w:p w14:paraId="7B117E23"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6920EF30" w14:textId="7F8296C2" w:rsidR="00B45AC8" w:rsidRDefault="00B45AC8" w:rsidP="000E6B6A">
      <w:pPr>
        <w:pStyle w:val="NO"/>
        <w:rPr>
          <w:color w:val="FF0000"/>
          <w:sz w:val="28"/>
          <w:szCs w:val="28"/>
          <w:lang w:eastAsia="zh-CN"/>
        </w:rPr>
      </w:pPr>
      <w:r w:rsidRPr="00E651FE">
        <w:t>NOTE</w:t>
      </w:r>
      <w:r w:rsidR="000E4356">
        <w:t xml:space="preserve"> 5</w:t>
      </w:r>
      <w:r w:rsidR="00435B29" w:rsidRPr="00E651FE">
        <w:t>:</w:t>
      </w:r>
      <w:r w:rsidR="00435B29">
        <w:tab/>
      </w:r>
      <w:r w:rsidRPr="00E651FE">
        <w:t>the information does not include user’s specif</w:t>
      </w:r>
      <w:r>
        <w:t>i</w:t>
      </w:r>
      <w:r w:rsidRPr="00E651FE">
        <w:t xml:space="preserve">c positioning and can </w:t>
      </w:r>
      <w:r>
        <w:t>include</w:t>
      </w:r>
      <w:r w:rsidRPr="00E651FE">
        <w:t xml:space="preserve"> QoS information</w:t>
      </w:r>
    </w:p>
    <w:p w14:paraId="2F84E2A0"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7F6D3F7" w14:textId="4FDE927A" w:rsidR="00B45AC8" w:rsidRDefault="00B45AC8" w:rsidP="000E6B6A">
      <w:pPr>
        <w:pStyle w:val="NO"/>
      </w:pPr>
      <w:r w:rsidRPr="00E651FE">
        <w:t>NOTE</w:t>
      </w:r>
      <w:r w:rsidR="000E4356">
        <w:t xml:space="preserve"> 6</w:t>
      </w:r>
      <w:r w:rsidR="00435B29" w:rsidRPr="00E651FE">
        <w:t>:</w:t>
      </w:r>
      <w:r w:rsidR="00435B29">
        <w:tab/>
      </w:r>
      <w:r w:rsidRPr="00E651FE">
        <w:t>the information does not include user’s exact positioning information.</w:t>
      </w:r>
    </w:p>
    <w:p w14:paraId="593C36BF" w14:textId="77777777" w:rsidR="00B17DB2" w:rsidRDefault="007157F8" w:rsidP="00B17DB2">
      <w:pPr>
        <w:pStyle w:val="Heading2"/>
        <w:rPr>
          <w:rFonts w:eastAsia="MS Mincho"/>
          <w:lang w:eastAsia="ja-JP"/>
        </w:rPr>
      </w:pPr>
      <w:bookmarkStart w:id="822" w:name="_Toc201930813"/>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760D2336" w14:textId="77777777" w:rsidR="007157F8" w:rsidRPr="005216E7" w:rsidRDefault="007157F8" w:rsidP="00212EE0">
      <w:pPr>
        <w:pStyle w:val="Heading3"/>
        <w:rPr>
          <w:rFonts w:eastAsia="MS Mincho"/>
          <w:lang w:eastAsia="ja-JP"/>
        </w:rPr>
      </w:pPr>
      <w:bookmarkStart w:id="823" w:name="_Toc201930814"/>
      <w:r>
        <w:rPr>
          <w:rFonts w:eastAsia="MS Mincho"/>
          <w:lang w:eastAsia="ja-JP"/>
        </w:rPr>
        <w:t>6.41.1</w:t>
      </w:r>
      <w:r>
        <w:rPr>
          <w:rFonts w:eastAsia="MS Mincho"/>
          <w:lang w:eastAsia="ja-JP"/>
        </w:rPr>
        <w:tab/>
        <w:t>Description</w:t>
      </w:r>
      <w:bookmarkEnd w:id="823"/>
      <w:r>
        <w:rPr>
          <w:rFonts w:eastAsia="MS Mincho"/>
          <w:lang w:eastAsia="ja-JP"/>
        </w:rPr>
        <w:t xml:space="preserve"> </w:t>
      </w:r>
    </w:p>
    <w:p w14:paraId="710CC90C"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1289CA12"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4B19DFFE"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3AB2E9BE" w14:textId="77777777" w:rsidR="007157F8" w:rsidRPr="005216E7" w:rsidRDefault="007157F8" w:rsidP="00212EE0">
      <w:pPr>
        <w:pStyle w:val="Heading3"/>
        <w:rPr>
          <w:rFonts w:eastAsia="MS Mincho"/>
          <w:lang w:eastAsia="ja-JP"/>
        </w:rPr>
      </w:pPr>
      <w:bookmarkStart w:id="825" w:name="_Toc201930815"/>
      <w:r>
        <w:rPr>
          <w:rFonts w:eastAsia="MS Mincho"/>
          <w:lang w:eastAsia="ja-JP"/>
        </w:rPr>
        <w:t>6.41.2</w:t>
      </w:r>
      <w:r>
        <w:rPr>
          <w:rFonts w:eastAsia="MS Mincho"/>
          <w:lang w:eastAsia="ja-JP"/>
        </w:rPr>
        <w:tab/>
        <w:t>Requirements</w:t>
      </w:r>
      <w:bookmarkEnd w:id="825"/>
    </w:p>
    <w:p w14:paraId="7CBDE906" w14:textId="77777777" w:rsidR="007157F8" w:rsidRPr="00645F31" w:rsidRDefault="007157F8" w:rsidP="00212EE0">
      <w:pPr>
        <w:pStyle w:val="Heading4"/>
        <w:rPr>
          <w:rFonts w:eastAsia="MS Mincho"/>
        </w:rPr>
      </w:pPr>
      <w:bookmarkStart w:id="826" w:name="_Toc201930816"/>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1CA18491" w14:textId="77777777" w:rsidR="007157F8" w:rsidRDefault="007157F8" w:rsidP="007157F8">
      <w:r>
        <w:t>In the requirements below, it is assumed that:</w:t>
      </w:r>
    </w:p>
    <w:p w14:paraId="7B676C0A"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49A8B2C5"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67DF0236" w14:textId="77777777" w:rsidR="007157F8" w:rsidRPr="00645F31" w:rsidRDefault="007157F8" w:rsidP="00212EE0">
      <w:pPr>
        <w:pStyle w:val="Heading4"/>
        <w:rPr>
          <w:rFonts w:eastAsia="MS Mincho"/>
        </w:rPr>
      </w:pPr>
      <w:bookmarkStart w:id="828" w:name="_Toc201930817"/>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7164B8DE" w14:textId="77777777" w:rsidR="002D545F" w:rsidRDefault="002D545F" w:rsidP="002D545F">
      <w:pPr>
        <w:pStyle w:val="NO"/>
        <w:rPr>
          <w:rFonts w:eastAsia="MS Mincho"/>
          <w:lang w:eastAsia="ja-JP"/>
        </w:rPr>
      </w:pPr>
      <w:r w:rsidRPr="00703C27">
        <w:t>NOTE:</w:t>
      </w:r>
      <w:r>
        <w:tab/>
      </w:r>
      <w:r w:rsidRPr="001B1E17">
        <w:t>The term “Service provider of localized services” includes also 3</w:t>
      </w:r>
      <w:r w:rsidRPr="003D19C6">
        <w:rPr>
          <w:vertAlign w:val="superscript"/>
        </w:rPr>
        <w:t>rd</w:t>
      </w:r>
      <w:r w:rsidRPr="001B1E17">
        <w:t xml:space="preserve"> party service provider</w:t>
      </w:r>
      <w:r w:rsidRPr="00703C27">
        <w:t>.</w:t>
      </w:r>
    </w:p>
    <w:p w14:paraId="4015020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00FB973F"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4EE5F10D" w14:textId="77777777" w:rsidR="007157F8" w:rsidRPr="007570FE" w:rsidRDefault="007157F8" w:rsidP="007157F8">
      <w:pPr>
        <w:spacing w:after="240"/>
      </w:pPr>
      <w:r w:rsidRPr="007570FE">
        <w:rPr>
          <w:lang w:eastAsia="zh-CN"/>
        </w:rPr>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665D5D28"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26CBC03E"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19AD5E6"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C0CCE6A"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7257AE11"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28BDC228"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12CE354D"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0BDF8A5E"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19CBDEE4"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3D3280C8"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55835C16" w14:textId="77777777" w:rsidR="007157F8" w:rsidRPr="007570FE" w:rsidRDefault="007157F8" w:rsidP="00212EE0">
      <w:pPr>
        <w:pStyle w:val="Heading4"/>
      </w:pPr>
      <w:bookmarkStart w:id="829" w:name="_Toc201930818"/>
      <w:r w:rsidRPr="00F54849">
        <w:rPr>
          <w:rFonts w:eastAsia="MS Mincho"/>
          <w:lang w:eastAsia="ja-JP"/>
        </w:rPr>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B709342"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18CE0799"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3062A09" w14:textId="77777777" w:rsidR="007157F8" w:rsidRPr="004045D8" w:rsidRDefault="007157F8" w:rsidP="00212EE0">
      <w:pPr>
        <w:pStyle w:val="Heading4"/>
      </w:pPr>
      <w:bookmarkStart w:id="830" w:name="_Toc201930819"/>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0E87709E"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7CF80C9A"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53085A6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0281990F"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40D9944A" w14:textId="77777777" w:rsidR="007157F8" w:rsidRPr="007157F8" w:rsidRDefault="007157F8" w:rsidP="007157F8">
      <w:pPr>
        <w:rPr>
          <w:color w:val="000000"/>
          <w:lang w:val="en-US" w:eastAsia="zh-CN"/>
        </w:rPr>
      </w:pPr>
      <w:r w:rsidRPr="007157F8">
        <w:rPr>
          <w:color w:val="000000"/>
          <w:lang w:eastAsia="zh-CN"/>
        </w:rPr>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761AAB6E"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782F95EA"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5497350E" w14:textId="77777777" w:rsidR="007157F8" w:rsidRPr="004045D8" w:rsidRDefault="007157F8" w:rsidP="00212EE0">
      <w:pPr>
        <w:pStyle w:val="Heading4"/>
      </w:pPr>
      <w:bookmarkStart w:id="831" w:name="_Toc201930820"/>
      <w:r w:rsidRPr="004045D8">
        <w:t>6</w:t>
      </w:r>
      <w:r>
        <w:t>.41.</w:t>
      </w:r>
      <w:r w:rsidRPr="004045D8">
        <w:t>2.</w:t>
      </w:r>
      <w:r>
        <w:t>5</w:t>
      </w:r>
      <w:r w:rsidRPr="004045D8">
        <w:tab/>
        <w:t>UE Discovery, Selection and Access</w:t>
      </w:r>
      <w:bookmarkEnd w:id="831"/>
    </w:p>
    <w:p w14:paraId="47DB4E73"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435D6EFD"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7277B83F"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75E44F01"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52B7DEF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72F1581C"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2FCE14B9" w14:textId="77777777" w:rsidR="007157F8" w:rsidRPr="000E38E9" w:rsidRDefault="00671D53" w:rsidP="00212EE0">
      <w:pPr>
        <w:pStyle w:val="NO"/>
        <w:rPr>
          <w:lang w:val="en-US" w:eastAsia="zh-CN"/>
        </w:rPr>
      </w:pPr>
      <w:r w:rsidRPr="009C2EC4">
        <w:t xml:space="preserve">NOTE: </w:t>
      </w:r>
      <w:r w:rsidRPr="009C2EC4">
        <w:tab/>
        <w:t>Additional information can be presented to the user to facilitate the manual network selection.</w:t>
      </w:r>
    </w:p>
    <w:p w14:paraId="0FFDBC13" w14:textId="77777777" w:rsidR="007157F8" w:rsidRPr="00861C0B" w:rsidRDefault="007157F8" w:rsidP="007157F8">
      <w:r w:rsidRPr="000E38E9">
        <w:t>The 5G system shall be able to limit access of specific UEs to a configurable area of a hosting network's coverage area.</w:t>
      </w:r>
    </w:p>
    <w:p w14:paraId="1424E797" w14:textId="77777777" w:rsidR="007157F8" w:rsidRPr="000E38E9" w:rsidRDefault="007157F8" w:rsidP="007157F8">
      <w:pPr>
        <w:spacing w:after="240"/>
        <w:rPr>
          <w:rFonts w:eastAsia="MS Mincho"/>
          <w:lang w:eastAsia="ja-JP"/>
        </w:rPr>
      </w:pPr>
      <w:r w:rsidRPr="000E38E9">
        <w:t>The 5G system shall be able to maintain privacy of a user against the hosting network while the UE does not make use of the hosting network, for example, to prevent tracking of UEs by hosting networks.</w:t>
      </w:r>
    </w:p>
    <w:p w14:paraId="66D558A8"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21B705D7"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0567D6A9" w14:textId="77777777" w:rsidR="007157F8" w:rsidRPr="008E3364" w:rsidRDefault="007157F8" w:rsidP="00212EE0">
      <w:pPr>
        <w:pStyle w:val="Heading4"/>
        <w:rPr>
          <w:rFonts w:eastAsia="MS Mincho"/>
          <w:lang w:eastAsia="ja-JP"/>
        </w:rPr>
      </w:pPr>
      <w:bookmarkStart w:id="832" w:name="_Toc201930821"/>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7BA2C4CB"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2E6490D0"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63145925"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1EACDBA0" w14:textId="77777777" w:rsidR="007157F8" w:rsidRPr="008E3364" w:rsidRDefault="007157F8" w:rsidP="00212EE0">
      <w:pPr>
        <w:pStyle w:val="Heading4"/>
        <w:rPr>
          <w:rFonts w:eastAsia="MS Mincho"/>
          <w:lang w:eastAsia="ja-JP"/>
        </w:rPr>
      </w:pPr>
      <w:bookmarkStart w:id="833" w:name="_Toc201930822"/>
      <w:r w:rsidRPr="008E3364">
        <w:rPr>
          <w:rFonts w:eastAsia="MS Mincho"/>
          <w:lang w:eastAsia="ja-JP"/>
        </w:rPr>
        <w:t>6</w:t>
      </w:r>
      <w:r>
        <w:rPr>
          <w:rFonts w:eastAsia="MS Mincho"/>
          <w:lang w:eastAsia="ja-JP"/>
        </w:rPr>
        <w:t>.41.2.7</w:t>
      </w:r>
      <w:r w:rsidRPr="008E3364">
        <w:rPr>
          <w:rFonts w:eastAsia="MS Mincho"/>
          <w:lang w:eastAsia="ja-JP"/>
        </w:rPr>
        <w:tab/>
        <w:t>Returning to Home Network</w:t>
      </w:r>
      <w:bookmarkEnd w:id="833"/>
    </w:p>
    <w:p w14:paraId="68725447"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051808C1"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0614893E" w14:textId="77777777" w:rsidR="007157F8" w:rsidRPr="00E10E55" w:rsidRDefault="007157F8" w:rsidP="00212EE0">
      <w:pPr>
        <w:pStyle w:val="Heading4"/>
        <w:rPr>
          <w:rFonts w:eastAsia="MS Mincho"/>
          <w:lang w:eastAsia="ja-JP"/>
        </w:rPr>
      </w:pPr>
      <w:bookmarkStart w:id="834" w:name="_Toc201930823"/>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CE1BAAE"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5AC39707" w14:textId="77777777" w:rsidR="007157F8" w:rsidRPr="00E10E55" w:rsidRDefault="007157F8" w:rsidP="00212EE0">
      <w:pPr>
        <w:pStyle w:val="Heading4"/>
        <w:rPr>
          <w:rFonts w:eastAsia="MS Mincho"/>
          <w:lang w:eastAsia="ja-JP"/>
        </w:rPr>
      </w:pPr>
      <w:bookmarkStart w:id="835" w:name="_Toc201930824"/>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1C85BE03"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51D74418" w14:textId="77777777" w:rsidR="007157F8" w:rsidRPr="00E10E55" w:rsidRDefault="007157F8" w:rsidP="00212EE0">
      <w:pPr>
        <w:pStyle w:val="Heading4"/>
        <w:rPr>
          <w:rFonts w:eastAsia="MS Mincho"/>
          <w:lang w:eastAsia="ja-JP"/>
        </w:rPr>
      </w:pPr>
      <w:bookmarkStart w:id="836" w:name="_Toc201930825"/>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4A5C1FBD"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4B3A7964"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1D4FC21A"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17D631F2"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0F46C3DE" w14:textId="77777777" w:rsidR="007157F8" w:rsidRDefault="007157F8" w:rsidP="007157F8">
      <w:r w:rsidRPr="007570FE">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28D4E2E8" w14:textId="77777777" w:rsidR="009D3F5C" w:rsidRPr="004D3578" w:rsidRDefault="009D3F5C" w:rsidP="00212EE0">
      <w:pPr>
        <w:pStyle w:val="Heading2"/>
      </w:pPr>
      <w:bookmarkStart w:id="837" w:name="_Toc201930826"/>
      <w:r>
        <w:t>6</w:t>
      </w:r>
      <w:r w:rsidRPr="004D3578">
        <w:t>.</w:t>
      </w:r>
      <w:r>
        <w:t>42</w:t>
      </w:r>
      <w:r w:rsidRPr="004D3578">
        <w:tab/>
      </w:r>
      <w:r w:rsidRPr="00E02350">
        <w:t>Mobile base station relays</w:t>
      </w:r>
      <w:bookmarkEnd w:id="837"/>
    </w:p>
    <w:p w14:paraId="0A11AE29" w14:textId="77777777" w:rsidR="009D3F5C" w:rsidRPr="004520D7" w:rsidRDefault="009D3F5C" w:rsidP="00212EE0">
      <w:pPr>
        <w:pStyle w:val="Heading3"/>
        <w:rPr>
          <w:lang w:eastAsia="zh-CN"/>
        </w:rPr>
      </w:pPr>
      <w:bookmarkStart w:id="838" w:name="_Toc201930827"/>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3530022" w14:textId="77777777" w:rsidR="009D3F5C" w:rsidRPr="00FE3E89" w:rsidRDefault="009D3F5C" w:rsidP="009D3F5C">
      <w:r w:rsidRPr="00FE3E89">
        <w:t>The requirements below refer to a “</w:t>
      </w:r>
      <w:r w:rsidRPr="00FE3E89">
        <w:rPr>
          <w:i/>
          <w:iCs/>
        </w:rPr>
        <w:t>mobile base station relay”</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0238FCC2" w14:textId="77777777" w:rsidR="009D3F5C" w:rsidRPr="00212EE0" w:rsidRDefault="009D3F5C" w:rsidP="009D3F5C">
      <w:pPr>
        <w:pStyle w:val="NO"/>
        <w:rPr>
          <w:rFonts w:eastAsia="MS Mincho"/>
        </w:rPr>
      </w:pPr>
      <w:r w:rsidRPr="00212EE0">
        <w:t xml:space="preserve">NOTE: </w:t>
      </w:r>
      <w:r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5F45613C" w14:textId="77777777" w:rsidR="009D3F5C" w:rsidRPr="00FE3E89" w:rsidRDefault="009D3F5C" w:rsidP="009D3F5C">
      <w:pPr>
        <w:rPr>
          <w:lang w:eastAsia="ja-JP"/>
        </w:rPr>
      </w:pPr>
      <w:r w:rsidRPr="00FE3E89">
        <w:rPr>
          <w:lang w:eastAsia="ja-JP"/>
        </w:rPr>
        <w:t>Few main underlying assumptions are:</w:t>
      </w:r>
    </w:p>
    <w:p w14:paraId="03B034F0" w14:textId="77777777" w:rsidR="009D3F5C" w:rsidRPr="00FE3E89" w:rsidRDefault="009D3F5C" w:rsidP="009D3F5C">
      <w:pPr>
        <w:pStyle w:val="B1"/>
      </w:pPr>
      <w:r>
        <w:t>-</w:t>
      </w:r>
      <w:r w:rsidR="00A25BC7">
        <w:tab/>
      </w:r>
      <w:r w:rsidRPr="00FE3E89">
        <w:t>requirements cover single-hop relay scenarios as baseline (multi-hop is not precluded);</w:t>
      </w:r>
    </w:p>
    <w:p w14:paraId="19EB8227" w14:textId="77777777" w:rsidR="009D3F5C" w:rsidRPr="00861C0B" w:rsidRDefault="009D3F5C" w:rsidP="009D3F5C">
      <w:pPr>
        <w:pStyle w:val="B1"/>
      </w:pPr>
      <w:r w:rsidRPr="00861C0B">
        <w:t>-</w:t>
      </w:r>
      <w:r w:rsidR="00A25BC7">
        <w:tab/>
      </w:r>
      <w:r w:rsidRPr="00861C0B">
        <w:t>legacy UEs are supported;</w:t>
      </w:r>
    </w:p>
    <w:p w14:paraId="7AECD706" w14:textId="77777777" w:rsidR="009D3F5C" w:rsidRPr="00861C0B" w:rsidRDefault="009D3F5C" w:rsidP="009D3F5C">
      <w:pPr>
        <w:pStyle w:val="B1"/>
      </w:pPr>
      <w:r w:rsidRPr="00861C0B">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B01FE9B"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46918335"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57636EAE" w14:textId="77777777" w:rsidR="009D3F5C" w:rsidRPr="004520D7" w:rsidRDefault="009D3F5C" w:rsidP="00212EE0">
      <w:pPr>
        <w:pStyle w:val="Heading3"/>
        <w:rPr>
          <w:lang w:val="en-US" w:eastAsia="zh-CN"/>
        </w:rPr>
      </w:pPr>
      <w:bookmarkStart w:id="839" w:name="_Toc201930828"/>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1C99EEAB" w14:textId="77777777" w:rsidR="009D3F5C" w:rsidRPr="00124911" w:rsidRDefault="009D3F5C" w:rsidP="009D3F5C">
      <w:r w:rsidRPr="00124911">
        <w:t>The 5G system shall support efficient operation of mobile base station relays.</w:t>
      </w:r>
    </w:p>
    <w:p w14:paraId="5865C759"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9D8822"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5D7C6248" w14:textId="77777777" w:rsidR="009D3F5C" w:rsidRPr="00124911" w:rsidRDefault="009D3F5C" w:rsidP="009D3F5C">
      <w:r w:rsidRPr="00124911">
        <w:t>The 5G system shall be able to support RAN sharing between multiple PLMNs for UEs connected to the 5G network via mobile base station relays.</w:t>
      </w:r>
    </w:p>
    <w:p w14:paraId="07D34D82" w14:textId="77777777" w:rsidR="009D3F5C" w:rsidRPr="00124911" w:rsidRDefault="009D3F5C" w:rsidP="009D3F5C">
      <w:pPr>
        <w:pStyle w:val="NO"/>
      </w:pPr>
      <w:r w:rsidRPr="00124911">
        <w:t xml:space="preserve">NOTE 1: </w:t>
      </w:r>
      <w:r w:rsidRPr="00124911">
        <w:tab/>
        <w:t>the above requirement assumes both relay and (donor) RAN resources, including UE access link and relay backhaul link, are shared among operators.</w:t>
      </w:r>
    </w:p>
    <w:p w14:paraId="5051368A" w14:textId="77777777" w:rsidR="009D3F5C" w:rsidRPr="00124911" w:rsidRDefault="009D3F5C" w:rsidP="009D3F5C">
      <w:r w:rsidRPr="00124911">
        <w:t>The 5G system shall be able to configure and provision specific required QoS for traffic relayed via a mobile base station relay.</w:t>
      </w:r>
    </w:p>
    <w:p w14:paraId="56A61C74" w14:textId="77777777" w:rsidR="009D3F5C" w:rsidRPr="00124911" w:rsidRDefault="009D3F5C" w:rsidP="009D3F5C">
      <w:pPr>
        <w:pStyle w:val="NO"/>
      </w:pPr>
      <w:r w:rsidRPr="00124911">
        <w:t xml:space="preserve">NOTE 2: </w:t>
      </w:r>
      <w:r w:rsidRPr="00124911">
        <w:tab/>
        <w:t>QoS is end-to-end, i.e. from UE to 5GC.</w:t>
      </w:r>
    </w:p>
    <w:p w14:paraId="3D9E838E"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0529AA44"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2A75B7B7" w14:textId="77777777" w:rsidR="009D3F5C" w:rsidRPr="00124911" w:rsidRDefault="009D3F5C" w:rsidP="009D3F5C">
      <w:pPr>
        <w:rPr>
          <w:rFonts w:eastAsia="Calibri"/>
        </w:rPr>
      </w:pPr>
      <w:r w:rsidRPr="00124911">
        <w:t>The 5G system shall be able to support communication from/to users of one MNO (MNO-A) via mobile base station relays, where the traffic between the relay and the MNO-A network is transported using 5G connectivity (RAN and 5GC) provided by a different MNO (MNO-B).</w:t>
      </w:r>
    </w:p>
    <w:p w14:paraId="0115A620" w14:textId="77777777" w:rsidR="009D3F5C" w:rsidRPr="00E02350" w:rsidRDefault="009D3F5C" w:rsidP="009D3F5C">
      <w:pPr>
        <w:pStyle w:val="NO"/>
      </w:pPr>
      <w:r w:rsidRPr="00E02350">
        <w:t xml:space="preserve">NOTE 3: The 5G connectivity provided to the MNO-A relays by the different MNO (MNO-B) assumes a generic wireless backhaul transport, independent from the mobile </w:t>
      </w:r>
      <w:r>
        <w:t>base station</w:t>
      </w:r>
      <w:r w:rsidRPr="00E02350">
        <w:t xml:space="preserve"> relay functionalities.</w:t>
      </w:r>
    </w:p>
    <w:p w14:paraId="3692C768"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37F8B9F3" w14:textId="77777777" w:rsidR="009D3F5C" w:rsidRPr="00124911" w:rsidRDefault="009D3F5C" w:rsidP="009D3F5C">
      <w:pPr>
        <w:pStyle w:val="NO"/>
        <w:rPr>
          <w:lang w:eastAsia="zh-CN"/>
        </w:rPr>
      </w:pPr>
      <w:r w:rsidRPr="00124911">
        <w:rPr>
          <w:lang w:eastAsia="zh-CN"/>
        </w:rPr>
        <w:t xml:space="preserve">NOTE 4: </w:t>
      </w:r>
      <w:r w:rsidRPr="00124911">
        <w:rPr>
          <w:lang w:eastAsia="zh-CN"/>
        </w:rPr>
        <w:tab/>
        <w:t xml:space="preserve">The above requirements cover scenarios were the two links (to the RAN) could be connected to the same or different RAN node(s), and assuming </w:t>
      </w:r>
      <w:r w:rsidRPr="00124911">
        <w:rPr>
          <w:rFonts w:eastAsia="Calibri"/>
        </w:rPr>
        <w:t xml:space="preserve">both </w:t>
      </w:r>
      <w:r w:rsidRPr="00124911">
        <w:t>relay</w:t>
      </w:r>
      <w:r>
        <w:t>(s)</w:t>
      </w:r>
      <w:r w:rsidRPr="00124911">
        <w:t xml:space="preserve"> and RAN belong to the same PLMN</w:t>
      </w:r>
      <w:r w:rsidRPr="00124911">
        <w:rPr>
          <w:lang w:eastAsia="zh-CN"/>
        </w:rPr>
        <w:t xml:space="preserve">. </w:t>
      </w:r>
    </w:p>
    <w:p w14:paraId="5C02640F"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62C589E9"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4F489027" w14:textId="77777777" w:rsidR="009D3F5C" w:rsidRPr="00124911" w:rsidRDefault="009D3F5C" w:rsidP="009D3F5C">
      <w:pPr>
        <w:pStyle w:val="NO"/>
        <w:rPr>
          <w:lang w:eastAsia="zh-CN"/>
        </w:rPr>
      </w:pPr>
      <w:r w:rsidRPr="00124911">
        <w:rPr>
          <w:rFonts w:eastAsia="Malgun Gothic"/>
          <w:lang w:eastAsia="ko-KR"/>
        </w:rPr>
        <w:t xml:space="preserve">NOTE 5: </w:t>
      </w:r>
      <w:r w:rsidRPr="00124911">
        <w:rPr>
          <w:rFonts w:eastAsia="Malgun Gothic"/>
          <w:lang w:eastAsia="ko-KR"/>
        </w:rPr>
        <w:tab/>
      </w:r>
      <w:r>
        <w:rPr>
          <w:rFonts w:eastAsia="Malgun Gothic"/>
          <w:lang w:eastAsia="ko-KR"/>
        </w:rPr>
        <w:t>T</w:t>
      </w:r>
      <w:r w:rsidRPr="00124911">
        <w:rPr>
          <w:rFonts w:eastAsia="Malgun Gothic"/>
          <w:lang w:eastAsia="ko-KR"/>
        </w:rPr>
        <w:t xml:space="preserve">he above requirement intends to cover different scenarios of UE mobility (e.g. UE moving between two mobile </w:t>
      </w:r>
      <w:r>
        <w:rPr>
          <w:lang w:eastAsia="zh-CN"/>
        </w:rPr>
        <w:t xml:space="preserve">base station </w:t>
      </w:r>
      <w:r w:rsidRPr="00124911">
        <w:rPr>
          <w:rFonts w:eastAsia="Malgun Gothic"/>
          <w:lang w:eastAsia="ko-KR"/>
        </w:rPr>
        <w:t xml:space="preserve">relays, or between macro RAN and relay) and relay mobility (e.g. </w:t>
      </w:r>
      <w:r>
        <w:rPr>
          <w:lang w:eastAsia="zh-CN"/>
        </w:rPr>
        <w:t xml:space="preserve">base station </w:t>
      </w:r>
      <w:r w:rsidRPr="00124911">
        <w:rPr>
          <w:rFonts w:eastAsia="Malgun Gothic"/>
          <w:lang w:eastAsia="ko-KR"/>
        </w:rPr>
        <w:t>relay moving between different donor RAN nodes)</w:t>
      </w:r>
      <w:r w:rsidRPr="00124911">
        <w:rPr>
          <w:lang w:eastAsia="zh-CN"/>
        </w:rPr>
        <w:t>.</w:t>
      </w:r>
    </w:p>
    <w:p w14:paraId="2DCF0036" w14:textId="77777777" w:rsidR="009D3F5C" w:rsidRPr="009D3F5C" w:rsidRDefault="009D3F5C" w:rsidP="009D3F5C">
      <w:pPr>
        <w:rPr>
          <w:lang w:eastAsia="zh-CN"/>
        </w:rPr>
      </w:pPr>
      <w:r w:rsidRPr="009D3F5C">
        <w:rPr>
          <w:lang w:eastAsia="zh-CN"/>
        </w:rPr>
        <w:t>The 5G system shall be able to support mechanisms to optimize mobility and energy efficiency for UEs located in a vehicle equipped with a base station relay.</w:t>
      </w:r>
    </w:p>
    <w:p w14:paraId="7947DB80" w14:textId="77777777" w:rsidR="009D3F5C" w:rsidRPr="009D3F5C" w:rsidRDefault="009D3F5C" w:rsidP="009D3F5C">
      <w:pPr>
        <w:pStyle w:val="NO"/>
      </w:pPr>
      <w:r w:rsidRPr="009D3F5C">
        <w:t>NOTE 6: T</w:t>
      </w:r>
      <w:r w:rsidRPr="009D3F5C">
        <w:rPr>
          <w:rFonts w:hint="eastAsia"/>
        </w:rPr>
        <w:t>h</w:t>
      </w:r>
      <w:r w:rsidRPr="009D3F5C">
        <w:t>e above requirements cover scenarios where mobile base station relays provide 5G access for both UEs in the vehicle and around the vehicle.</w:t>
      </w:r>
    </w:p>
    <w:p w14:paraId="54BCAD11"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654850D9"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22526F59"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4F866CFE" w14:textId="77777777" w:rsidR="009D3F5C" w:rsidRPr="009D3F5C" w:rsidRDefault="009D3F5C" w:rsidP="009D3F5C">
      <w:r w:rsidRPr="009D3F5C">
        <w:t>The 5G system shall be able to support service continuity for mobile base station relays using at least one 3GPP satellite NG-RAN.</w:t>
      </w:r>
    </w:p>
    <w:p w14:paraId="731026EF"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4DB296C9"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574F6F84"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1D75F445"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128C253"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23B3BA07" w14:textId="77777777" w:rsidR="009D3F5C" w:rsidRPr="00124911" w:rsidRDefault="009D3F5C" w:rsidP="009D3F5C">
      <w:r w:rsidRPr="00124911">
        <w:t>The 5G system shall support mechanisms to disable mobile relay operation by a VPLMN where a mobile base station relay is roaming to.</w:t>
      </w:r>
    </w:p>
    <w:p w14:paraId="40F46A2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7B98F1D8" w14:textId="77777777" w:rsidR="009D3F5C" w:rsidRPr="00124911" w:rsidRDefault="009D3F5C" w:rsidP="009D3F5C">
      <w:r w:rsidRPr="00124911">
        <w:t>The 5G system shall be able to support priority services (e.g. MPS) when UEs access the 3GPP network via a mobile base station relay.</w:t>
      </w:r>
    </w:p>
    <w:p w14:paraId="3582D498" w14:textId="77777777" w:rsidR="009D3F5C" w:rsidRPr="00124911" w:rsidRDefault="009D3F5C" w:rsidP="009D3F5C">
      <w:r w:rsidRPr="00124911">
        <w:t>The 5G system shall be able to support location services for the UEs accessing 5GS via a mobile base station relay.</w:t>
      </w:r>
    </w:p>
    <w:p w14:paraId="77229F0F" w14:textId="77777777" w:rsidR="009D3F5C" w:rsidRPr="00124911" w:rsidRDefault="009D3F5C" w:rsidP="009D3F5C">
      <w:r w:rsidRPr="00124911">
        <w:t>The 5G system shall ensure that existing end-to-end 5G security between the UE and 3GPP network is unaffected when the UE accesses the 3GPP network via a mobile base station relay.</w:t>
      </w:r>
    </w:p>
    <w:p w14:paraId="063D0C79" w14:textId="77777777" w:rsidR="009D3F5C" w:rsidRPr="00124911" w:rsidRDefault="009D3F5C" w:rsidP="009D3F5C">
      <w:r w:rsidRPr="00124911">
        <w:t>The 5G system shall be able to minimize radio interference possibly caused by mobile base station relays.</w:t>
      </w:r>
    </w:p>
    <w:p w14:paraId="6F14218C"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7257DC69" w14:textId="77777777" w:rsidR="001361CC" w:rsidRPr="007D4506" w:rsidRDefault="001361CC" w:rsidP="00A07A2D">
      <w:pPr>
        <w:pStyle w:val="Heading2"/>
      </w:pPr>
      <w:bookmarkStart w:id="840" w:name="_Toc201930829"/>
      <w:r w:rsidRPr="007D4506">
        <w:t>6.43</w:t>
      </w:r>
      <w:r w:rsidRPr="007D4506">
        <w:tab/>
      </w:r>
      <w:r w:rsidRPr="007D4506">
        <w:rPr>
          <w:rFonts w:eastAsia="Malgun Gothic"/>
        </w:rPr>
        <w:t>Tactile and multi-modal communication s</w:t>
      </w:r>
      <w:r w:rsidRPr="007D4506">
        <w:t>ervice</w:t>
      </w:r>
      <w:bookmarkEnd w:id="840"/>
    </w:p>
    <w:p w14:paraId="2FAF9F5B" w14:textId="77777777" w:rsidR="001361CC" w:rsidRPr="007D4506" w:rsidRDefault="001361CC" w:rsidP="00A07A2D">
      <w:pPr>
        <w:pStyle w:val="Heading3"/>
        <w:rPr>
          <w:lang w:eastAsia="zh-CN"/>
        </w:rPr>
      </w:pPr>
      <w:bookmarkStart w:id="841" w:name="_Toc201930830"/>
      <w:r w:rsidRPr="007D4506">
        <w:rPr>
          <w:lang w:eastAsia="zh-CN"/>
        </w:rPr>
        <w:t>6.43.1</w:t>
      </w:r>
      <w:r w:rsidRPr="007D4506">
        <w:rPr>
          <w:lang w:eastAsia="zh-CN"/>
        </w:rPr>
        <w:tab/>
        <w:t>Description</w:t>
      </w:r>
      <w:bookmarkEnd w:id="841"/>
    </w:p>
    <w:p w14:paraId="7F813F98"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1C71ACBF" w14:textId="77777777" w:rsidR="001361CC" w:rsidRPr="007D4506" w:rsidRDefault="001361CC" w:rsidP="001361CC">
      <w:pPr>
        <w:numPr>
          <w:ilvl w:val="0"/>
          <w:numId w:val="23"/>
        </w:numPr>
        <w:ind w:left="568" w:hanging="284"/>
        <w:rPr>
          <w:lang w:eastAsia="zh-CN"/>
        </w:rPr>
      </w:pPr>
      <w:r w:rsidRPr="007D4506">
        <w:rPr>
          <w:lang w:eastAsia="zh-CN"/>
        </w:rPr>
        <w:t>Video/Audio media;</w:t>
      </w:r>
    </w:p>
    <w:p w14:paraId="4FFCDF0C"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3305AA06" w14:textId="77777777" w:rsidR="001361CC" w:rsidRPr="007D4506" w:rsidRDefault="001361CC" w:rsidP="001361CC">
      <w:pPr>
        <w:numPr>
          <w:ilvl w:val="0"/>
          <w:numId w:val="23"/>
        </w:numPr>
        <w:ind w:left="568" w:hanging="284"/>
        <w:rPr>
          <w:lang w:eastAsia="zh-CN"/>
        </w:rPr>
      </w:pPr>
      <w:r w:rsidRPr="007D4506">
        <w:rPr>
          <w:lang w:eastAsia="zh-CN"/>
        </w:rPr>
        <w:t>Haptic data: can be feelings when touching a surface (e.g., pressure, texture, vibration, temperature), or kinaesthetic senses (e.g. gravity, pull forces, sense of position awareness).</w:t>
      </w:r>
    </w:p>
    <w:p w14:paraId="7B5879C6" w14:textId="312BBA52" w:rsidR="001361CC" w:rsidRPr="007D4506" w:rsidRDefault="00262AD4" w:rsidP="001361CC">
      <w:pPr>
        <w:jc w:val="center"/>
        <w:rPr>
          <w:lang w:eastAsia="zh-CN"/>
        </w:rPr>
      </w:pPr>
      <w:r w:rsidRPr="001361CC">
        <w:rPr>
          <w:noProof/>
          <w:lang w:val="en-US" w:eastAsia="zh-CN"/>
        </w:rPr>
        <w:drawing>
          <wp:inline distT="0" distB="0" distL="0" distR="0" wp14:anchorId="0D05A77E" wp14:editId="6F8A8C0D">
            <wp:extent cx="6124575" cy="26860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686050"/>
                    </a:xfrm>
                    <a:prstGeom prst="rect">
                      <a:avLst/>
                    </a:prstGeom>
                    <a:noFill/>
                    <a:ln>
                      <a:noFill/>
                    </a:ln>
                  </pic:spPr>
                </pic:pic>
              </a:graphicData>
            </a:graphic>
          </wp:inline>
        </w:drawing>
      </w:r>
    </w:p>
    <w:p w14:paraId="0C4499B8"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3EC9D3D4"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5FD03764"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46CA39BE" w14:textId="77777777" w:rsidTr="002D5CA6">
        <w:tc>
          <w:tcPr>
            <w:tcW w:w="2410" w:type="dxa"/>
          </w:tcPr>
          <w:p w14:paraId="51E9ED31"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163D3FE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3F3E50DB" w14:textId="77777777" w:rsidTr="002D5CA6">
        <w:tc>
          <w:tcPr>
            <w:tcW w:w="2410" w:type="dxa"/>
          </w:tcPr>
          <w:p w14:paraId="57161546"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053B03D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440DECD2"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65431F3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5B113C2C"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4C582915" w14:textId="77777777" w:rsidTr="002D5CA6">
        <w:tc>
          <w:tcPr>
            <w:tcW w:w="2410" w:type="dxa"/>
          </w:tcPr>
          <w:p w14:paraId="54B0B879"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1AA1EEC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5151DC3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4C7A5CAF"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0D4287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6FE0AEC5" w14:textId="77777777" w:rsidTr="002D5CA6">
        <w:tc>
          <w:tcPr>
            <w:tcW w:w="7938" w:type="dxa"/>
            <w:gridSpan w:val="3"/>
          </w:tcPr>
          <w:p w14:paraId="6D2CEF2E" w14:textId="77777777" w:rsidR="001361CC" w:rsidRPr="007D4506" w:rsidRDefault="001361CC"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  for each media component, “delay” refers to the case where that media component is delayed compared to the other.</w:t>
            </w:r>
          </w:p>
        </w:tc>
      </w:tr>
    </w:tbl>
    <w:p w14:paraId="199DAD89" w14:textId="77777777" w:rsidR="001361CC" w:rsidRPr="007D4506" w:rsidRDefault="001361CC" w:rsidP="001361CC">
      <w:pPr>
        <w:rPr>
          <w:lang w:eastAsia="zh-CN"/>
        </w:rPr>
      </w:pPr>
    </w:p>
    <w:p w14:paraId="51171EE2" w14:textId="77777777" w:rsidR="001361CC" w:rsidRPr="007D4506" w:rsidRDefault="001361CC" w:rsidP="00A07A2D">
      <w:pPr>
        <w:pStyle w:val="Heading3"/>
        <w:rPr>
          <w:lang w:val="en-US" w:eastAsia="zh-CN"/>
        </w:rPr>
      </w:pPr>
      <w:bookmarkStart w:id="843" w:name="_Toc201930831"/>
      <w:r w:rsidRPr="007D4506">
        <w:rPr>
          <w:lang w:eastAsia="zh-CN"/>
        </w:rPr>
        <w:t>6.43.</w:t>
      </w:r>
      <w:r w:rsidRPr="007D4506">
        <w:rPr>
          <w:lang w:val="en-US" w:eastAsia="zh-CN"/>
        </w:rPr>
        <w:t>2</w:t>
      </w:r>
      <w:r w:rsidRPr="007D4506">
        <w:rPr>
          <w:lang w:eastAsia="zh-CN"/>
        </w:rPr>
        <w:tab/>
      </w:r>
      <w:r w:rsidRPr="007D4506">
        <w:rPr>
          <w:lang w:val="en-US" w:eastAsia="zh-CN"/>
        </w:rPr>
        <w:t>Requirements</w:t>
      </w:r>
      <w:bookmarkEnd w:id="843"/>
    </w:p>
    <w:p w14:paraId="7F08B431"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0BF5B1D1"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6BB355B2"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59EB8566" w14:textId="77777777" w:rsidR="002D545F" w:rsidRPr="007D4506" w:rsidRDefault="002D545F" w:rsidP="00A07A2D">
      <w:pPr>
        <w:pStyle w:val="Heading2"/>
      </w:pPr>
      <w:bookmarkStart w:id="845" w:name="_Toc201930832"/>
      <w:bookmarkEnd w:id="844"/>
      <w:r w:rsidRPr="007D4506">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3B697E16" w14:textId="77777777" w:rsidR="002D545F" w:rsidRDefault="002D545F" w:rsidP="00A07A2D">
      <w:pPr>
        <w:pStyle w:val="Heading3"/>
        <w:rPr>
          <w:lang w:eastAsia="zh-CN"/>
        </w:rPr>
      </w:pPr>
      <w:bookmarkStart w:id="846" w:name="_Toc201930833"/>
      <w:r w:rsidRPr="007D4506">
        <w:rPr>
          <w:lang w:eastAsia="zh-CN"/>
        </w:rPr>
        <w:t>6.4</w:t>
      </w:r>
      <w:r>
        <w:rPr>
          <w:lang w:eastAsia="zh-CN"/>
        </w:rPr>
        <w:t>4</w:t>
      </w:r>
      <w:r w:rsidRPr="007D4506">
        <w:rPr>
          <w:lang w:eastAsia="zh-CN"/>
        </w:rPr>
        <w:t>.1</w:t>
      </w:r>
      <w:r w:rsidRPr="007D4506">
        <w:rPr>
          <w:lang w:eastAsia="zh-CN"/>
        </w:rPr>
        <w:tab/>
        <w:t>Description</w:t>
      </w:r>
      <w:bookmarkEnd w:id="846"/>
    </w:p>
    <w:p w14:paraId="5916D846" w14:textId="77777777" w:rsidR="002D545F" w:rsidRPr="003004D0" w:rsidRDefault="002D545F" w:rsidP="00A07A2D">
      <w:pPr>
        <w:pStyle w:val="Heading4"/>
        <w:rPr>
          <w:noProof/>
        </w:rPr>
      </w:pPr>
      <w:bookmarkStart w:id="847" w:name="_Toc201930834"/>
      <w:r w:rsidRPr="003004D0">
        <w:rPr>
          <w:noProof/>
        </w:rPr>
        <w:t>6.44.</w:t>
      </w:r>
      <w:r>
        <w:rPr>
          <w:noProof/>
        </w:rPr>
        <w:t>1</w:t>
      </w:r>
      <w:r w:rsidRPr="003004D0">
        <w:rPr>
          <w:noProof/>
        </w:rPr>
        <w:t>.1</w:t>
      </w:r>
      <w:r w:rsidRPr="003004D0">
        <w:rPr>
          <w:noProof/>
        </w:rPr>
        <w:tab/>
      </w:r>
      <w:r>
        <w:rPr>
          <w:noProof/>
        </w:rPr>
        <w:t>Overview</w:t>
      </w:r>
      <w:bookmarkEnd w:id="847"/>
    </w:p>
    <w:p w14:paraId="5C73DDCE"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41102A6" w14:textId="77777777" w:rsidR="002D545F" w:rsidRPr="003004D0" w:rsidRDefault="002D545F" w:rsidP="00A07A2D">
      <w:pPr>
        <w:pStyle w:val="Heading4"/>
        <w:rPr>
          <w:noProof/>
        </w:rPr>
      </w:pPr>
      <w:bookmarkStart w:id="848" w:name="_Toc201930835"/>
      <w:r w:rsidRPr="003004D0">
        <w:rPr>
          <w:noProof/>
        </w:rPr>
        <w:t>6.44.</w:t>
      </w:r>
      <w:r>
        <w:rPr>
          <w:noProof/>
        </w:rPr>
        <w:t>1</w:t>
      </w:r>
      <w:r w:rsidRPr="003004D0">
        <w:rPr>
          <w:noProof/>
        </w:rPr>
        <w:t>.</w:t>
      </w:r>
      <w:r>
        <w:rPr>
          <w:noProof/>
        </w:rPr>
        <w:t>2</w:t>
      </w:r>
      <w:r w:rsidRPr="003004D0">
        <w:rPr>
          <w:noProof/>
        </w:rPr>
        <w:tab/>
        <w:t>Welcome SMS</w:t>
      </w:r>
      <w:bookmarkEnd w:id="848"/>
    </w:p>
    <w:p w14:paraId="7B9F79D6" w14:textId="77777777" w:rsidR="002D545F" w:rsidRDefault="002D545F" w:rsidP="002D545F">
      <w:pPr>
        <w:pStyle w:val="B1"/>
        <w:ind w:left="0" w:firstLine="0"/>
        <w:rPr>
          <w:lang w:val="en-US"/>
        </w:rPr>
      </w:pPr>
      <w:r>
        <w:t xml:space="preserve">The “Welcome SMS”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011F749" w14:textId="77777777" w:rsidR="002D545F" w:rsidRPr="00AB2F83" w:rsidRDefault="002D545F" w:rsidP="00A07A2D">
      <w:pPr>
        <w:pStyle w:val="Heading4"/>
        <w:rPr>
          <w:b/>
          <w:bCs/>
          <w:lang w:val="en-US"/>
        </w:rPr>
      </w:pPr>
      <w:bookmarkStart w:id="849" w:name="_Toc201930836"/>
      <w:r>
        <w:rPr>
          <w:noProof/>
        </w:rPr>
        <w:t>6.44.1.3</w:t>
      </w:r>
      <w:r>
        <w:rPr>
          <w:noProof/>
        </w:rPr>
        <w:tab/>
      </w:r>
      <w:r w:rsidRPr="00F53C40">
        <w:rPr>
          <w:noProof/>
        </w:rPr>
        <w:t>Steering of Roaming (SoR) during the registration</w:t>
      </w:r>
      <w:bookmarkEnd w:id="849"/>
    </w:p>
    <w:p w14:paraId="3C487EC4" w14:textId="77777777" w:rsidR="002D545F" w:rsidRDefault="002D545F" w:rsidP="002D545F">
      <w:pPr>
        <w:pStyle w:val="B1"/>
        <w:ind w:left="0" w:firstLine="0"/>
      </w:pPr>
      <w:r>
        <w:t>The “</w:t>
      </w:r>
      <w:r w:rsidRPr="00AB2F83">
        <w:t>Steering of Roaming (SoR) during the registration procedure</w:t>
      </w:r>
      <w:r>
        <w:t>”</w:t>
      </w:r>
      <w:r w:rsidRPr="00AB2F83">
        <w:t xml:space="preserve"> </w:t>
      </w:r>
      <w:r>
        <w:t xml:space="preserve">service makes the home operator able to steer a user to a certain network during the registration procedure when the user tries to register to a new (non-preferred) network. </w:t>
      </w:r>
    </w:p>
    <w:p w14:paraId="4433F779"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18A9C7BC" w14:textId="77777777" w:rsidR="002D545F" w:rsidRPr="00F53C40" w:rsidRDefault="002D545F" w:rsidP="00A07A2D">
      <w:pPr>
        <w:pStyle w:val="Heading4"/>
        <w:rPr>
          <w:noProof/>
        </w:rPr>
      </w:pPr>
      <w:bookmarkStart w:id="850" w:name="_Toc201930837"/>
      <w:r>
        <w:rPr>
          <w:noProof/>
        </w:rPr>
        <w:t>6.44.1.4</w:t>
      </w:r>
      <w:r>
        <w:rPr>
          <w:noProof/>
        </w:rPr>
        <w:tab/>
      </w:r>
      <w:r w:rsidRPr="00F53C40">
        <w:rPr>
          <w:noProof/>
        </w:rPr>
        <w:t>Subscription-based routing to a particular core network (e.g. in a different country)</w:t>
      </w:r>
      <w:bookmarkEnd w:id="850"/>
    </w:p>
    <w:p w14:paraId="4460248E" w14:textId="77777777" w:rsidR="002D545F" w:rsidRPr="00DA5A7B" w:rsidRDefault="002D545F" w:rsidP="002D545F">
      <w:pPr>
        <w:rPr>
          <w:lang w:val="en-US"/>
        </w:rPr>
      </w:pPr>
      <w:r w:rsidRPr="00DA5A7B">
        <w:t>The “</w:t>
      </w:r>
      <w:r w:rsidRPr="00DA5A7B">
        <w:rPr>
          <w:lang w:val="en-US"/>
        </w:rPr>
        <w:t xml:space="preserve">Subscription-based routing to a particular core network” service forwards the </w:t>
      </w:r>
      <w:r w:rsidRPr="00A226B8">
        <w:rPr>
          <w:lang w:val="en-US"/>
        </w:rPr>
        <w:t>traffic</w:t>
      </w:r>
      <w:r>
        <w:rPr>
          <w:lang w:val="en-US"/>
        </w:rPr>
        <w:t xml:space="preserve"> from the HPLMN to a target PLMN. </w:t>
      </w:r>
      <w:r>
        <w:t>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"real" HPLMN (according to MNC and MCC) but by some alternative PLMN.</w:t>
      </w:r>
    </w:p>
    <w:p w14:paraId="37672A56"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0BCFFB6A" w14:textId="77777777" w:rsidR="002D545F" w:rsidRPr="007D4506" w:rsidRDefault="002D545F" w:rsidP="00A07A2D">
      <w:pPr>
        <w:pStyle w:val="Heading3"/>
        <w:rPr>
          <w:lang w:val="en-US" w:eastAsia="zh-CN"/>
        </w:rPr>
      </w:pPr>
      <w:bookmarkStart w:id="851" w:name="_Toc201930838"/>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44ECC0A3" w14:textId="77777777" w:rsidR="002D545F" w:rsidRPr="003004D0" w:rsidRDefault="002D545F" w:rsidP="002D545F">
      <w:pPr>
        <w:pStyle w:val="Heading4"/>
        <w:rPr>
          <w:noProof/>
        </w:rPr>
      </w:pPr>
      <w:bookmarkStart w:id="852" w:name="_Toc201930839"/>
      <w:r w:rsidRPr="003004D0">
        <w:rPr>
          <w:noProof/>
        </w:rPr>
        <w:t>6.44.2.1</w:t>
      </w:r>
      <w:r w:rsidRPr="003004D0">
        <w:rPr>
          <w:noProof/>
        </w:rPr>
        <w:tab/>
        <w:t>Welcome SMS</w:t>
      </w:r>
      <w:bookmarkEnd w:id="852"/>
    </w:p>
    <w:p w14:paraId="49A710B8"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29394514" w14:textId="77777777" w:rsidR="002D545F" w:rsidRDefault="002D545F" w:rsidP="002D545F">
      <w:pPr>
        <w:pStyle w:val="NO"/>
        <w:rPr>
          <w:lang w:val="en-US"/>
        </w:rPr>
      </w:pPr>
      <w:r>
        <w:rPr>
          <w:lang w:val="en-US"/>
        </w:rPr>
        <w:t xml:space="preserve">NOTE: </w:t>
      </w:r>
      <w:r>
        <w:rPr>
          <w:lang w:val="en-US"/>
        </w:rPr>
        <w:tab/>
        <w:t xml:space="preserve">The trusted </w:t>
      </w:r>
      <w:r w:rsidRPr="00547D40">
        <w:t>application</w:t>
      </w:r>
      <w:r>
        <w:rPr>
          <w:lang w:val="en-US"/>
        </w:rPr>
        <w:t xml:space="preserve"> server can be </w:t>
      </w:r>
      <w:r w:rsidRPr="003A51D2">
        <w:rPr>
          <w:lang w:val="en-US"/>
        </w:rPr>
        <w:t>hosted by the home operator or a trusted 3</w:t>
      </w:r>
      <w:r w:rsidRPr="00243F56">
        <w:rPr>
          <w:vertAlign w:val="superscript"/>
          <w:lang w:val="en-US"/>
        </w:rPr>
        <w:t>rd</w:t>
      </w:r>
      <w:r w:rsidRPr="003A51D2">
        <w:rPr>
          <w:lang w:val="en-US"/>
        </w:rPr>
        <w:t xml:space="preserve"> party</w:t>
      </w:r>
      <w:r>
        <w:rPr>
          <w:lang w:val="en-US"/>
        </w:rPr>
        <w:t xml:space="preserve"> and is out of 3GPP scope.</w:t>
      </w:r>
    </w:p>
    <w:p w14:paraId="151BC8C4"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65F1B907" w14:textId="77777777" w:rsidR="002D545F" w:rsidRDefault="002D545F" w:rsidP="002D545F">
      <w:pPr>
        <w:rPr>
          <w:lang w:val="en-US"/>
        </w:rPr>
      </w:pPr>
      <w:r>
        <w:rPr>
          <w:lang w:val="en-US"/>
        </w:rPr>
        <w:t>The 5G system shall be able to support mechanisms enabling the HPLMN to:</w:t>
      </w:r>
    </w:p>
    <w:p w14:paraId="055439BB"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0B377BE6"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6A98EC89" w14:textId="77777777" w:rsidR="002D545F" w:rsidRPr="006C144C" w:rsidRDefault="002D545F" w:rsidP="002D545F">
      <w:pPr>
        <w:pStyle w:val="NO"/>
        <w:rPr>
          <w:lang w:val="en-US"/>
        </w:rPr>
      </w:pPr>
      <w:r>
        <w:rPr>
          <w:lang w:val="en-US"/>
        </w:rPr>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07B736A3" w14:textId="77777777" w:rsidR="002D545F" w:rsidRPr="00F53C40" w:rsidRDefault="002D545F" w:rsidP="002D545F">
      <w:pPr>
        <w:pStyle w:val="Heading4"/>
        <w:rPr>
          <w:noProof/>
        </w:rPr>
      </w:pPr>
      <w:bookmarkStart w:id="853" w:name="_Toc201930840"/>
      <w:r>
        <w:rPr>
          <w:noProof/>
        </w:rPr>
        <w:t>6.44.2.3</w:t>
      </w:r>
      <w:r>
        <w:rPr>
          <w:noProof/>
        </w:rPr>
        <w:tab/>
      </w:r>
      <w:r w:rsidRPr="00F53C40">
        <w:rPr>
          <w:noProof/>
        </w:rPr>
        <w:t>Subscription-based routing to a particular core network (e.g. in a different country)</w:t>
      </w:r>
      <w:bookmarkEnd w:id="853"/>
    </w:p>
    <w:p w14:paraId="1AB7D027"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18B91FD8"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11075360"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61163C4D" w14:textId="77777777" w:rsidR="00BA58FF" w:rsidRPr="003D3089" w:rsidRDefault="00BA58FF" w:rsidP="00BA58FF">
      <w:pPr>
        <w:pStyle w:val="Heading2"/>
      </w:pPr>
      <w:bookmarkStart w:id="854" w:name="_Toc201930841"/>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2D14392E" w14:textId="77777777" w:rsidR="00BA58FF" w:rsidRPr="003D3089" w:rsidRDefault="00BA58FF" w:rsidP="00BA58FF">
      <w:pPr>
        <w:pStyle w:val="Heading3"/>
        <w:rPr>
          <w:lang w:eastAsia="zh-CN"/>
        </w:rPr>
      </w:pPr>
      <w:bookmarkStart w:id="855" w:name="_Toc201930842"/>
      <w:r w:rsidRPr="003D3089">
        <w:rPr>
          <w:lang w:eastAsia="zh-CN"/>
        </w:rPr>
        <w:t>6.</w:t>
      </w:r>
      <w:r>
        <w:rPr>
          <w:lang w:eastAsia="zh-CN"/>
        </w:rPr>
        <w:t>45</w:t>
      </w:r>
      <w:r w:rsidRPr="003D3089">
        <w:rPr>
          <w:lang w:eastAsia="zh-CN"/>
        </w:rPr>
        <w:t>.1</w:t>
      </w:r>
      <w:r w:rsidRPr="003D3089">
        <w:rPr>
          <w:lang w:eastAsia="zh-CN"/>
        </w:rPr>
        <w:tab/>
        <w:t>Overview</w:t>
      </w:r>
      <w:bookmarkEnd w:id="855"/>
    </w:p>
    <w:p w14:paraId="7BE26011"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8C5B85"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419FD429"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2B9AF061"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720477A7"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306F2746"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33426798"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158D10C8"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5FC984F9"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50FF26C3" w14:textId="77777777" w:rsidR="00BA58FF" w:rsidRPr="003D3089" w:rsidRDefault="00BA58FF" w:rsidP="00BA58FF">
      <w:pPr>
        <w:pStyle w:val="Heading3"/>
        <w:rPr>
          <w:lang w:eastAsia="zh-CN"/>
        </w:rPr>
      </w:pPr>
      <w:bookmarkStart w:id="856" w:name="_Toc201930843"/>
      <w:r w:rsidRPr="003D3089">
        <w:rPr>
          <w:lang w:eastAsia="zh-CN"/>
        </w:rPr>
        <w:t>6.</w:t>
      </w:r>
      <w:r>
        <w:rPr>
          <w:lang w:eastAsia="zh-CN"/>
        </w:rPr>
        <w:t>45</w:t>
      </w:r>
      <w:r w:rsidRPr="003D3089">
        <w:rPr>
          <w:lang w:eastAsia="zh-CN"/>
        </w:rPr>
        <w:t>.2</w:t>
      </w:r>
      <w:r w:rsidRPr="003D3089">
        <w:rPr>
          <w:lang w:eastAsia="zh-CN"/>
        </w:rPr>
        <w:tab/>
        <w:t>Requirements</w:t>
      </w:r>
      <w:bookmarkEnd w:id="856"/>
    </w:p>
    <w:p w14:paraId="677EECAA"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0B4A3032" w14:textId="77777777" w:rsidR="00BA58FF" w:rsidRPr="003D3089" w:rsidRDefault="00BA58FF" w:rsidP="00BA58FF">
      <w:pPr>
        <w:pStyle w:val="NO"/>
      </w:pPr>
      <w:r w:rsidRPr="003D3089">
        <w:t xml:space="preserve">NOTE </w:t>
      </w:r>
      <w:r>
        <w:t>1</w:t>
      </w:r>
      <w:r w:rsidRPr="003D3089">
        <w:t xml:space="preserve">: A PLMN can support both bi-lateral direct relationships </w:t>
      </w:r>
      <w:r>
        <w:t xml:space="preserve">with other PLMNs </w:t>
      </w:r>
      <w:r w:rsidRPr="003D3089">
        <w:t>and make use of roaming service provider services toward different roaming partners.</w:t>
      </w:r>
    </w:p>
    <w:p w14:paraId="382799FF"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4BAF70" w14:textId="77777777" w:rsidR="00BA58FF" w:rsidRPr="003D3089" w:rsidRDefault="00BA58FF" w:rsidP="00BA58FF">
      <w:pPr>
        <w:pStyle w:val="NO"/>
      </w:pPr>
      <w:r w:rsidRPr="003D3089">
        <w:t>NOTE</w:t>
      </w:r>
      <w:r>
        <w:t xml:space="preserve"> 2</w:t>
      </w:r>
      <w:r w:rsidRPr="003D3089">
        <w:t xml:space="preserve">: </w:t>
      </w:r>
      <w:r>
        <w:t>T</w:t>
      </w:r>
      <w:r w:rsidRPr="003D3089">
        <w:t xml:space="preserve">he expected maximum number of </w:t>
      </w:r>
      <w:r>
        <w:t xml:space="preserve">roaming service </w:t>
      </w:r>
      <w:r w:rsidRPr="003D3089">
        <w:t>providers is two</w:t>
      </w:r>
      <w:r>
        <w:t>,</w:t>
      </w:r>
      <w:r w:rsidRPr="003D3089">
        <w:t xml:space="preserve"> one for the home </w:t>
      </w:r>
      <w:r>
        <w:t>PLMN</w:t>
      </w:r>
      <w:r w:rsidRPr="003D3089">
        <w:t xml:space="preserve"> and another for the visited </w:t>
      </w:r>
      <w:r>
        <w:t>PLMN</w:t>
      </w:r>
      <w:r w:rsidRPr="003D3089">
        <w:t>.</w:t>
      </w:r>
    </w:p>
    <w:p w14:paraId="0C9659CC"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EFF8F1E" w14:textId="77777777" w:rsidR="00BA58FF" w:rsidRPr="003D3089" w:rsidRDefault="00BA58FF" w:rsidP="00BA58FF">
      <w:pPr>
        <w:pStyle w:val="NO"/>
      </w:pPr>
      <w:r w:rsidRPr="003D3089">
        <w:t>NOTE</w:t>
      </w:r>
      <w:r>
        <w:t xml:space="preserve"> 3</w:t>
      </w:r>
      <w:r w:rsidRPr="003D3089">
        <w:t>: Rejecting user registrations using an appropriate release cause permits the UE to be able to reselect another roaming partner or technology.</w:t>
      </w:r>
    </w:p>
    <w:p w14:paraId="2D2271F4"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1D7A6174" w14:textId="77777777" w:rsidR="00BA58FF" w:rsidRDefault="00BA58FF" w:rsidP="00BA58FF">
      <w:r>
        <w:t>The 5G system shall allow the Roaming services provider to be able to originate and modify messages as per contractually agreed SLAs.</w:t>
      </w:r>
    </w:p>
    <w:p w14:paraId="7AF96160"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4C198F98" w14:textId="77777777" w:rsidR="005C1E44" w:rsidRDefault="005C1E44" w:rsidP="005C1E44">
      <w:pPr>
        <w:pStyle w:val="Heading2"/>
      </w:pPr>
      <w:bookmarkStart w:id="857" w:name="_Toc201930844"/>
      <w:r>
        <w:t>6</w:t>
      </w:r>
      <w:r w:rsidRPr="000D6532">
        <w:t>.</w:t>
      </w:r>
      <w:r w:rsidR="00BA58FF">
        <w:t>46</w:t>
      </w:r>
      <w:r w:rsidRPr="000D6532">
        <w:tab/>
      </w:r>
      <w:r>
        <w:t>Satellite access</w:t>
      </w:r>
      <w:bookmarkEnd w:id="857"/>
    </w:p>
    <w:p w14:paraId="0BA68D78" w14:textId="77777777" w:rsidR="005C1E44" w:rsidRDefault="005C1E44" w:rsidP="005C1E44">
      <w:pPr>
        <w:pStyle w:val="Heading3"/>
      </w:pPr>
      <w:bookmarkStart w:id="858" w:name="_Toc201930845"/>
      <w:r w:rsidRPr="00003051">
        <w:t>6.</w:t>
      </w:r>
      <w:r w:rsidR="00BA58FF">
        <w:t>46</w:t>
      </w:r>
      <w:r w:rsidRPr="00003051">
        <w:t>.1</w:t>
      </w:r>
      <w:r w:rsidRPr="00003051">
        <w:tab/>
      </w:r>
      <w:r>
        <w:t>Overview</w:t>
      </w:r>
      <w:bookmarkEnd w:id="858"/>
    </w:p>
    <w:p w14:paraId="0F8DE081" w14:textId="77777777" w:rsidR="005C1E44" w:rsidRDefault="005C1E44" w:rsidP="005C1E44">
      <w:r>
        <w:t>The following requirements apply for a 5G system with satellite access.</w:t>
      </w:r>
    </w:p>
    <w:p w14:paraId="50EA7946"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4E3B460D" w14:textId="77777777" w:rsidR="005C1E44" w:rsidRDefault="005C1E44" w:rsidP="005C1E44">
      <w:pPr>
        <w:pStyle w:val="Heading3"/>
      </w:pPr>
      <w:bookmarkStart w:id="859" w:name="_Toc201930846"/>
      <w:r>
        <w:t>6.</w:t>
      </w:r>
      <w:r w:rsidR="00BA58FF">
        <w:t>46</w:t>
      </w:r>
      <w:r>
        <w:t>.2</w:t>
      </w:r>
      <w:r>
        <w:tab/>
        <w:t>General</w:t>
      </w:r>
      <w:bookmarkEnd w:id="859"/>
    </w:p>
    <w:p w14:paraId="67556973" w14:textId="49A6BE51" w:rsidR="00F06ABD" w:rsidRDefault="000E4356" w:rsidP="00F06ABD">
      <w:pPr>
        <w:pStyle w:val="NO"/>
      </w:pPr>
      <w:r w:rsidRPr="00861824">
        <w:t>NOTE</w:t>
      </w:r>
      <w:r>
        <w:t xml:space="preserve"> 1</w:t>
      </w:r>
      <w:r w:rsidRPr="00861824">
        <w:t>:</w:t>
      </w:r>
      <w:r w:rsidR="00435B29">
        <w:tab/>
      </w:r>
      <w:r>
        <w:t xml:space="preserve">Charging requirements for </w:t>
      </w:r>
      <w:r w:rsidR="00435B29">
        <w:t>"</w:t>
      </w:r>
      <w:r>
        <w:t>Satellite Access</w:t>
      </w:r>
      <w:r w:rsidR="00435B29">
        <w:t>"</w:t>
      </w:r>
      <w:r>
        <w:t xml:space="preserve"> can be found in clause 9.3 of </w:t>
      </w:r>
      <w:r w:rsidR="00435B29">
        <w:t>this document</w:t>
      </w:r>
      <w:r>
        <w:t>.</w:t>
      </w:r>
    </w:p>
    <w:p w14:paraId="52FB2F79" w14:textId="42B2FB09" w:rsidR="005C1E44" w:rsidRDefault="005C1E44" w:rsidP="005C1E44">
      <w:r w:rsidRPr="00B1557A">
        <w:t>A 5G system with satellite access shall support different configurations where the radio access network is either a satellite NG-RAN or a non-3GPP satellite access network, or both.</w:t>
      </w:r>
    </w:p>
    <w:p w14:paraId="09590B21" w14:textId="77777777" w:rsidR="005C1E44" w:rsidRDefault="005C1E44" w:rsidP="005C1E44">
      <w:r>
        <w:t>A UE supporting satellite access shall be able to provide or assist in providing its location to the 5G network.</w:t>
      </w:r>
    </w:p>
    <w:p w14:paraId="380CA01E" w14:textId="6C76107D"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57678267" w14:textId="77777777" w:rsidR="005C1E44" w:rsidRDefault="00BB6E37" w:rsidP="006076D3">
      <w:pPr>
        <w:pStyle w:val="NO"/>
      </w:pPr>
      <w:r>
        <w:t>NOTE:</w:t>
      </w:r>
      <w:r>
        <w:tab/>
        <w:t>This is also applicable for UE using only satellite access. The determination of a UE’s location can be based on 3GPP and/or non-3GPP positioning technologies subject to operator’s policies.</w:t>
      </w:r>
    </w:p>
    <w:p w14:paraId="39028BA6" w14:textId="77777777" w:rsidR="005C1E44" w:rsidRDefault="005C1E44" w:rsidP="005C1E44">
      <w:pPr>
        <w:rPr>
          <w:lang w:eastAsia="zh-CN"/>
        </w:rPr>
      </w:pPr>
      <w:r>
        <w:rPr>
          <w:lang w:eastAsia="zh-CN"/>
        </w:rPr>
        <w:t>A 5G system with satellite access shall be able to support low power MIoT type of communications.</w:t>
      </w:r>
    </w:p>
    <w:p w14:paraId="31B43E2A" w14:textId="08637B35"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6AC1A972"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228E729A" w14:textId="77777777" w:rsidR="005C1E44" w:rsidRDefault="005C1E44" w:rsidP="005C1E44">
      <w:pPr>
        <w:pStyle w:val="Heading3"/>
      </w:pPr>
      <w:bookmarkStart w:id="860" w:name="_Toc201930847"/>
      <w:r w:rsidRPr="008E1C6F">
        <w:t>6.</w:t>
      </w:r>
      <w:r w:rsidR="00BA58FF">
        <w:t>46</w:t>
      </w:r>
      <w:r w:rsidRPr="008E1C6F">
        <w:t>.3</w:t>
      </w:r>
      <w:r w:rsidRPr="008E1C6F">
        <w:tab/>
      </w:r>
      <w:r w:rsidRPr="00362D93">
        <w:t>Service continuity</w:t>
      </w:r>
      <w:bookmarkEnd w:id="860"/>
    </w:p>
    <w:p w14:paraId="4DCF3EE8" w14:textId="77777777" w:rsidR="005C1E44" w:rsidRDefault="005C1E44" w:rsidP="005C1E44">
      <w:r w:rsidRPr="00237A44">
        <w:t>For a 5G system with satellite access</w:t>
      </w:r>
      <w:r>
        <w:t>,</w:t>
      </w:r>
      <w:r w:rsidRPr="00237A44">
        <w:t xml:space="preserve"> the following requirements apply:</w:t>
      </w:r>
    </w:p>
    <w:p w14:paraId="22AD36A1"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6A158AFD"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5781F735"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2FF58A4A"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9C71125"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4E9B798" w14:textId="77777777" w:rsidR="005C1E44" w:rsidRDefault="005C1E44" w:rsidP="005C1E44">
      <w:pPr>
        <w:pStyle w:val="Heading3"/>
      </w:pPr>
      <w:bookmarkStart w:id="861" w:name="_Toc201930848"/>
      <w:r w:rsidRPr="008E1C6F">
        <w:t>6.</w:t>
      </w:r>
      <w:r w:rsidR="00BA58FF">
        <w:t>46</w:t>
      </w:r>
      <w:r>
        <w:t>.4</w:t>
      </w:r>
      <w:r w:rsidRPr="008E1C6F">
        <w:tab/>
      </w:r>
      <w:r>
        <w:t>Roaming aspects</w:t>
      </w:r>
      <w:bookmarkEnd w:id="861"/>
    </w:p>
    <w:p w14:paraId="7535257F" w14:textId="77777777" w:rsidR="005C1E44" w:rsidRDefault="005C1E44" w:rsidP="005C1E44">
      <w:r>
        <w:t>For a 5G system with satellite access, the following requirements apply:</w:t>
      </w:r>
    </w:p>
    <w:p w14:paraId="12EC6CD4"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1317C5E1"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120EF972" w14:textId="77777777" w:rsidR="005C1E44" w:rsidRPr="001A5B72" w:rsidRDefault="005C1E44" w:rsidP="005C1E44">
      <w:pPr>
        <w:pStyle w:val="Heading3"/>
      </w:pPr>
      <w:bookmarkStart w:id="862" w:name="_Toc201930849"/>
      <w:r w:rsidRPr="008E1C6F">
        <w:t>6.</w:t>
      </w:r>
      <w:r w:rsidR="00BA58FF">
        <w:t>46</w:t>
      </w:r>
      <w:r w:rsidRPr="008E1C6F">
        <w:t>.</w:t>
      </w:r>
      <w:r>
        <w:t>5</w:t>
      </w:r>
      <w:r w:rsidRPr="008E1C6F">
        <w:tab/>
      </w:r>
      <w:r w:rsidRPr="009460FE">
        <w:t>Resource efficiency</w:t>
      </w:r>
      <w:bookmarkEnd w:id="862"/>
    </w:p>
    <w:p w14:paraId="6384406F"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3A8E11A"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60D0892C"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3B2B37F3" w14:textId="77777777" w:rsidR="005C1E44" w:rsidRPr="00254DD6" w:rsidRDefault="005C1E44" w:rsidP="005C1E44">
      <w:pPr>
        <w:pStyle w:val="Heading3"/>
      </w:pPr>
      <w:bookmarkStart w:id="863" w:name="_Toc201930850"/>
      <w:r w:rsidRPr="00E975A6">
        <w:t>6.</w:t>
      </w:r>
      <w:r w:rsidR="00BA58FF">
        <w:t>46</w:t>
      </w:r>
      <w:r>
        <w:t>.6</w:t>
      </w:r>
      <w:r w:rsidRPr="00E975A6">
        <w:tab/>
        <w:t xml:space="preserve">Efficient </w:t>
      </w:r>
      <w:r w:rsidRPr="00127D91">
        <w:t xml:space="preserve">user </w:t>
      </w:r>
      <w:r>
        <w:t>p</w:t>
      </w:r>
      <w:r w:rsidRPr="00E975A6">
        <w:t>lane</w:t>
      </w:r>
      <w:bookmarkEnd w:id="863"/>
    </w:p>
    <w:p w14:paraId="040E2C63" w14:textId="77777777" w:rsidR="005C1E44" w:rsidRDefault="005C1E44" w:rsidP="005C1E44">
      <w:pPr>
        <w:rPr>
          <w:lang w:eastAsia="zh-CN"/>
        </w:rPr>
      </w:pPr>
      <w:r>
        <w:rPr>
          <w:lang w:eastAsia="zh-CN"/>
        </w:rPr>
        <w:t>For a 5G system with satellite access, the following requirements apply:</w:t>
      </w:r>
    </w:p>
    <w:p w14:paraId="2EC993E7"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063BD8C4"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40F7947F"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750895F0"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656D152A" w14:textId="77777777" w:rsidR="005C1E44" w:rsidRDefault="005C1E44" w:rsidP="005C1E44">
      <w:pPr>
        <w:pStyle w:val="Heading3"/>
      </w:pPr>
      <w:bookmarkStart w:id="864" w:name="_Toc201930851"/>
      <w:r w:rsidRPr="008E1C6F">
        <w:t>6.</w:t>
      </w:r>
      <w:r w:rsidR="00BA58FF">
        <w:t>46</w:t>
      </w:r>
      <w:r w:rsidRPr="008E1C6F">
        <w:t>.</w:t>
      </w:r>
      <w:r>
        <w:t>7</w:t>
      </w:r>
      <w:r>
        <w:tab/>
        <w:t>Satellite and Relay UEs</w:t>
      </w:r>
      <w:bookmarkEnd w:id="864"/>
    </w:p>
    <w:p w14:paraId="24D1EB90"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2446BE18" w14:textId="77777777" w:rsidR="005C1E44" w:rsidRDefault="005C1E44" w:rsidP="005C1E44">
      <w:pPr>
        <w:pStyle w:val="B1"/>
      </w:pPr>
      <w:r>
        <w:t>-</w:t>
      </w:r>
      <w:r>
        <w:tab/>
        <w:t>A 5G system with satellite access shall be able to support relay UEs with satellite access.</w:t>
      </w:r>
    </w:p>
    <w:p w14:paraId="48F75CD6"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54B14778"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300FBC9B"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66C3635E" w14:textId="77777777" w:rsidR="005C1E44" w:rsidRPr="004D3578" w:rsidRDefault="005C1E44" w:rsidP="005C1E44">
      <w:pPr>
        <w:pStyle w:val="Heading3"/>
      </w:pPr>
      <w:bookmarkStart w:id="865" w:name="_Toc201930852"/>
      <w:r>
        <w:t>6</w:t>
      </w:r>
      <w:r w:rsidRPr="004D3578">
        <w:t>.</w:t>
      </w:r>
      <w:r w:rsidR="00BA58FF">
        <w:t>46</w:t>
      </w:r>
      <w:r>
        <w:t>.8</w:t>
      </w:r>
      <w:r w:rsidRPr="004D3578">
        <w:tab/>
      </w:r>
      <w:r>
        <w:t>Store and Forward Satellite Operation</w:t>
      </w:r>
      <w:bookmarkEnd w:id="865"/>
    </w:p>
    <w:p w14:paraId="70C7FDEA" w14:textId="7EA793B6" w:rsidR="005C1E44" w:rsidRPr="004520D7" w:rsidRDefault="005C1E44" w:rsidP="005C1E44">
      <w:pPr>
        <w:pStyle w:val="Heading4"/>
        <w:rPr>
          <w:lang w:eastAsia="zh-CN"/>
        </w:rPr>
      </w:pPr>
      <w:bookmarkStart w:id="866" w:name="_Toc201930853"/>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4364E202"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103F4511"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66494496"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3D91D2A" w14:textId="6B7A5407" w:rsidR="005C1E44" w:rsidRDefault="005C1E44" w:rsidP="005C1E44">
      <w:r w:rsidRPr="00FE3E89">
        <w:t xml:space="preserve">The requirements below refer to </w:t>
      </w:r>
      <w:r>
        <w:t>S&amp;F (Store and Forward) Satellite operation.</w:t>
      </w:r>
    </w:p>
    <w:p w14:paraId="5B409299"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5744D637" w14:textId="4CA03315" w:rsidR="005C1E44" w:rsidRPr="004520D7" w:rsidRDefault="005C1E44" w:rsidP="005C1E44">
      <w:pPr>
        <w:pStyle w:val="Heading4"/>
        <w:rPr>
          <w:lang w:val="en-US" w:eastAsia="zh-CN"/>
        </w:rPr>
      </w:pPr>
      <w:bookmarkStart w:id="867" w:name="_Toc201930854"/>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06DAE5A2" w14:textId="4EF67E16"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16A82FAD" w14:textId="77777777" w:rsidR="005C1E44" w:rsidRDefault="005C1E44" w:rsidP="005C1E44">
      <w:r>
        <w:t>A 5G system with satellite access shall be able to inform a UE whether S&amp;F Satellite operation is applied.</w:t>
      </w:r>
    </w:p>
    <w:p w14:paraId="4D39BFB0" w14:textId="5287A2DC"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3B7B937C"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0ED5E001" w14:textId="61500169" w:rsidR="005C1E44" w:rsidRDefault="00BB6E37" w:rsidP="005C1E44">
      <w:r w:rsidRPr="00BB6E37">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3DFF45AE"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0520EA5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5ACB0C68"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3AA7D4D6"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39CF487" w14:textId="77777777" w:rsidR="005C1E44" w:rsidRDefault="005C1E44" w:rsidP="005C1E44">
      <w:r>
        <w:t>Subject to operator’s policies, a 5G system with satellite access supporting the S&amp;F Satellite operation shall be able to support suitable means to resume communication between the satellite and the ground station once the feeder link becomes available.</w:t>
      </w:r>
    </w:p>
    <w:p w14:paraId="475DB044" w14:textId="77777777" w:rsidR="005C1E44" w:rsidRDefault="005C1E44" w:rsidP="005C1E44">
      <w:r>
        <w:t>A 5G system with satellite access supporting S&amp;F Satellite operation shall support mechanisms for a UE to register with the network when the network is in S&amp;F Satellite operation.</w:t>
      </w:r>
    </w:p>
    <w:p w14:paraId="703FF6A5"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60E5FEE4" w14:textId="64BBEF05" w:rsidR="005C1E44" w:rsidRPr="004D3578" w:rsidRDefault="005C1E44" w:rsidP="005C1E44">
      <w:pPr>
        <w:pStyle w:val="Heading3"/>
      </w:pPr>
      <w:bookmarkStart w:id="868" w:name="_Toc201930855"/>
      <w:r>
        <w:t>6</w:t>
      </w:r>
      <w:r w:rsidRPr="004D3578">
        <w:t>.</w:t>
      </w:r>
      <w:r w:rsidR="00BA58FF">
        <w:t>46</w:t>
      </w:r>
      <w:r>
        <w:t>.9</w:t>
      </w:r>
      <w:r w:rsidRPr="004D3578">
        <w:tab/>
      </w:r>
      <w:r w:rsidRPr="004B0996">
        <w:t xml:space="preserve">UE-Satellite-UE </w:t>
      </w:r>
      <w:r>
        <w:t>c</w:t>
      </w:r>
      <w:r w:rsidRPr="004B0996">
        <w:t>ommunication</w:t>
      </w:r>
      <w:bookmarkEnd w:id="868"/>
    </w:p>
    <w:p w14:paraId="727060D8"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5C402D83" w14:textId="77777777" w:rsidR="005C1E44" w:rsidRDefault="005C1E44" w:rsidP="005C1E44">
      <w:r>
        <w:t>Subject to regulatory requirements and operator’s policy, a 5G system with satellite access shall be able to provide QoS control of a UE-Satellite-UE communication.</w:t>
      </w:r>
    </w:p>
    <w:p w14:paraId="251EDBEC" w14:textId="6AD3189F"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BE7C4B4" w14:textId="77777777" w:rsidR="005C1E44" w:rsidRDefault="005C1E44" w:rsidP="005C1E44">
      <w:pPr>
        <w:pStyle w:val="Heading3"/>
      </w:pPr>
      <w:bookmarkStart w:id="869" w:name="_Toc201930856"/>
      <w:r>
        <w:t>6.</w:t>
      </w:r>
      <w:r w:rsidR="00BA58FF">
        <w:t>46</w:t>
      </w:r>
      <w:r>
        <w:t>.10</w:t>
      </w:r>
      <w:r>
        <w:tab/>
        <w:t>Positioning aspects</w:t>
      </w:r>
      <w:r w:rsidRPr="00F16A53">
        <w:t xml:space="preserve"> for satellite access</w:t>
      </w:r>
      <w:bookmarkEnd w:id="869"/>
    </w:p>
    <w:p w14:paraId="7571EA4E" w14:textId="77777777" w:rsidR="005C1E44" w:rsidRDefault="005C1E44" w:rsidP="005C1E44">
      <w:r w:rsidRPr="00237A44">
        <w:t>For a 5G system with satellite access</w:t>
      </w:r>
      <w:r>
        <w:t>,</w:t>
      </w:r>
      <w:r w:rsidRPr="00237A44">
        <w:t xml:space="preserve"> the following requirements apply:</w:t>
      </w:r>
    </w:p>
    <w:p w14:paraId="2E36A607"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018C1F68"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79D897B" w14:textId="77777777" w:rsidR="005C1E44" w:rsidRDefault="005C1E44" w:rsidP="005C1E44">
      <w:pPr>
        <w:pStyle w:val="NO"/>
        <w:rPr>
          <w:lang w:eastAsia="zh-CN"/>
        </w:rPr>
      </w:pPr>
      <w:r>
        <w:rPr>
          <w:lang w:eastAsia="zh-CN"/>
        </w:rPr>
        <w:t xml:space="preserve">NOTE: </w:t>
      </w:r>
      <w:r>
        <w:rPr>
          <w:lang w:eastAsia="zh-CN"/>
        </w:rPr>
        <w:tab/>
        <w:t>UE can be with or without GNSS capabilities</w:t>
      </w:r>
    </w:p>
    <w:p w14:paraId="71B0366F" w14:textId="77777777" w:rsidR="005C1E44" w:rsidRDefault="005C1E44" w:rsidP="005C1E44">
      <w:pPr>
        <w:pStyle w:val="B1"/>
        <w:rPr>
          <w:lang w:eastAsia="zh-CN"/>
        </w:rPr>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p>
    <w:p w14:paraId="1025245B" w14:textId="77777777" w:rsidR="00214A7C" w:rsidRDefault="00214A7C" w:rsidP="006076D3">
      <w:pPr>
        <w:pStyle w:val="Heading2"/>
        <w:rPr>
          <w:lang w:val="en-US" w:eastAsia="en-US"/>
        </w:rPr>
      </w:pPr>
      <w:bookmarkStart w:id="870" w:name="_Toc201930857"/>
      <w:r>
        <w:rPr>
          <w:rFonts w:hint="eastAsia"/>
          <w:lang w:val="en-US" w:eastAsia="zh-CN"/>
        </w:rPr>
        <w:t>6</w:t>
      </w:r>
      <w:r>
        <w:rPr>
          <w:lang w:val="en-US" w:eastAsia="en-US"/>
        </w:rPr>
        <w:t>.47</w:t>
      </w:r>
      <w:r>
        <w:rPr>
          <w:lang w:val="en-US" w:eastAsia="en-US"/>
        </w:rPr>
        <w:tab/>
        <w:t>5G wireless sensing service</w:t>
      </w:r>
      <w:bookmarkEnd w:id="870"/>
    </w:p>
    <w:p w14:paraId="7BF07D6A" w14:textId="77777777" w:rsidR="00214A7C" w:rsidRDefault="00214A7C" w:rsidP="006076D3">
      <w:pPr>
        <w:pStyle w:val="Heading3"/>
        <w:rPr>
          <w:rFonts w:eastAsia="Malgun Gothic"/>
          <w:lang w:eastAsia="en-US"/>
        </w:rPr>
      </w:pPr>
      <w:bookmarkStart w:id="871" w:name="_Toc201930858"/>
      <w:r>
        <w:rPr>
          <w:rFonts w:eastAsia="Malgun Gothic"/>
          <w:lang w:eastAsia="en-US"/>
        </w:rPr>
        <w:t>6.47.1</w:t>
      </w:r>
      <w:r>
        <w:rPr>
          <w:rFonts w:eastAsia="Malgun Gothic"/>
          <w:lang w:eastAsia="en-US"/>
        </w:rPr>
        <w:tab/>
        <w:t>Description</w:t>
      </w:r>
      <w:bookmarkEnd w:id="871"/>
    </w:p>
    <w:p w14:paraId="54083ADA"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5AC69409" w14:textId="77777777" w:rsidR="00214A7C" w:rsidRDefault="00214A7C" w:rsidP="006076D3">
      <w:pPr>
        <w:pStyle w:val="Heading3"/>
        <w:rPr>
          <w:rFonts w:eastAsia="Malgun Gothic"/>
          <w:lang w:eastAsia="en-US"/>
        </w:rPr>
      </w:pPr>
      <w:bookmarkStart w:id="872" w:name="_Toc201930859"/>
      <w:r>
        <w:rPr>
          <w:rFonts w:eastAsia="Malgun Gothic"/>
          <w:lang w:eastAsia="en-US"/>
        </w:rPr>
        <w:t>6.47.2</w:t>
      </w:r>
      <w:r>
        <w:rPr>
          <w:rFonts w:eastAsia="Malgun Gothic"/>
          <w:lang w:eastAsia="en-US"/>
        </w:rPr>
        <w:tab/>
        <w:t>Requirements</w:t>
      </w:r>
      <w:bookmarkEnd w:id="872"/>
    </w:p>
    <w:p w14:paraId="0F2A0B1E"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5AF93C50" w14:textId="77777777" w:rsidR="00E751ED" w:rsidRDefault="00E751ED" w:rsidP="006076D3">
      <w:pPr>
        <w:pStyle w:val="Heading2"/>
      </w:pPr>
      <w:bookmarkStart w:id="873" w:name="_Toc134813168"/>
      <w:bookmarkStart w:id="874" w:name="_Toc201930860"/>
      <w:r w:rsidRPr="006C4CDD">
        <w:t>6.</w:t>
      </w:r>
      <w:r>
        <w:t>48</w:t>
      </w:r>
      <w:r w:rsidRPr="006C4CDD">
        <w:tab/>
      </w:r>
      <w:bookmarkEnd w:id="873"/>
      <w:r w:rsidRPr="006C4CDD">
        <w:t>Ambient</w:t>
      </w:r>
      <w:r w:rsidRPr="00732C50">
        <w:t xml:space="preserve"> power-enabled</w:t>
      </w:r>
      <w:r w:rsidRPr="006C4CDD">
        <w:t xml:space="preserve"> IoT</w:t>
      </w:r>
      <w:bookmarkEnd w:id="874"/>
    </w:p>
    <w:p w14:paraId="268BAEAB" w14:textId="77777777" w:rsidR="00E751ED" w:rsidRPr="00BC68C5" w:rsidRDefault="00E751ED" w:rsidP="006076D3">
      <w:pPr>
        <w:pStyle w:val="Heading3"/>
      </w:pPr>
      <w:bookmarkStart w:id="875" w:name="_Toc201930861"/>
      <w:r w:rsidRPr="00BC68C5">
        <w:t>6</w:t>
      </w:r>
      <w:r>
        <w:t>.</w:t>
      </w:r>
      <w:r>
        <w:rPr>
          <w:lang w:val="en-US"/>
        </w:rPr>
        <w:t>48</w:t>
      </w:r>
      <w:r>
        <w:t>.</w:t>
      </w:r>
      <w:r w:rsidRPr="00BC68C5">
        <w:t>1</w:t>
      </w:r>
      <w:r w:rsidRPr="00BC68C5">
        <w:tab/>
        <w:t>Description</w:t>
      </w:r>
      <w:bookmarkEnd w:id="875"/>
    </w:p>
    <w:p w14:paraId="57B89549"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5F43F014" w14:textId="77777777" w:rsidR="00E751ED" w:rsidRPr="00BC68C5" w:rsidRDefault="00E751ED" w:rsidP="006076D3">
      <w:pPr>
        <w:pStyle w:val="Heading3"/>
      </w:pPr>
      <w:bookmarkStart w:id="876" w:name="_Toc201930862"/>
      <w:r w:rsidRPr="00BC68C5">
        <w:t>6</w:t>
      </w:r>
      <w:r>
        <w:t>.</w:t>
      </w:r>
      <w:r>
        <w:rPr>
          <w:lang w:val="en-US"/>
        </w:rPr>
        <w:t>48</w:t>
      </w:r>
      <w:r>
        <w:t>.2</w:t>
      </w:r>
      <w:r w:rsidRPr="00BC68C5">
        <w:tab/>
      </w:r>
      <w:r>
        <w:t>Requirements</w:t>
      </w:r>
      <w:bookmarkEnd w:id="876"/>
    </w:p>
    <w:p w14:paraId="4C5E11F2"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4FE35338" w14:textId="77777777" w:rsidR="00E751ED" w:rsidRPr="00E45F7C" w:rsidRDefault="00E751ED" w:rsidP="00E751ED">
      <w:pPr>
        <w:pStyle w:val="Heading2"/>
        <w:rPr>
          <w:noProof/>
        </w:rPr>
      </w:pPr>
      <w:bookmarkStart w:id="877" w:name="_Toc201930863"/>
      <w:r w:rsidRPr="00E45F7C">
        <w:rPr>
          <w:noProof/>
        </w:rPr>
        <w:t>6.49</w:t>
      </w:r>
      <w:r w:rsidRPr="00E45F7C">
        <w:rPr>
          <w:noProof/>
        </w:rPr>
        <w:tab/>
        <w:t>Mobile Metaverse Services</w:t>
      </w:r>
      <w:bookmarkEnd w:id="877"/>
    </w:p>
    <w:p w14:paraId="5EFC712B" w14:textId="77777777" w:rsidR="00E751ED" w:rsidRPr="00E45F7C" w:rsidRDefault="00E751ED" w:rsidP="00E751ED">
      <w:pPr>
        <w:pStyle w:val="Heading3"/>
      </w:pPr>
      <w:bookmarkStart w:id="878" w:name="_Toc201930864"/>
      <w:r w:rsidRPr="00E45F7C">
        <w:t>6.49.1</w:t>
      </w:r>
      <w:r w:rsidRPr="00E45F7C">
        <w:tab/>
        <w:t>Description</w:t>
      </w:r>
      <w:bookmarkEnd w:id="878"/>
    </w:p>
    <w:p w14:paraId="158E790F"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15C6E049"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970DF7" w14:textId="77777777" w:rsidR="00E751ED" w:rsidRDefault="00E751ED" w:rsidP="00E751ED">
      <w:pPr>
        <w:pStyle w:val="Heading3"/>
      </w:pPr>
      <w:bookmarkStart w:id="879" w:name="_Toc201930865"/>
      <w:r>
        <w:t>6.49.2</w:t>
      </w:r>
      <w:r>
        <w:tab/>
        <w:t>Requirements</w:t>
      </w:r>
      <w:bookmarkEnd w:id="879"/>
    </w:p>
    <w:p w14:paraId="02FF6E1D" w14:textId="77777777" w:rsidR="00E751ED" w:rsidRDefault="00E751ED" w:rsidP="00E751ED">
      <w:r>
        <w:t>The 5G system supports services and service enablers for Mobile Metaverse Services. The associated functional and performance requirements are documented in TS 22.156 [53].</w:t>
      </w:r>
    </w:p>
    <w:p w14:paraId="1C2FF68D" w14:textId="77777777" w:rsidR="00E751ED" w:rsidRPr="00A700D0" w:rsidRDefault="00E751ED" w:rsidP="00E751ED">
      <w:r>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7712328C" w14:textId="77777777" w:rsidR="00BB6E37" w:rsidRDefault="00BB6E37" w:rsidP="00BB6E37">
      <w:pPr>
        <w:pStyle w:val="Heading2"/>
      </w:pPr>
      <w:bookmarkStart w:id="880" w:name="_Toc201930866"/>
      <w:r>
        <w:t>6.50</w:t>
      </w:r>
      <w:r>
        <w:tab/>
      </w:r>
      <w:r>
        <w:rPr>
          <w:rFonts w:eastAsia="Malgun Gothic"/>
        </w:rPr>
        <w:t>Traffic steering and switching over two 3GPP access networks</w:t>
      </w:r>
      <w:bookmarkEnd w:id="880"/>
    </w:p>
    <w:p w14:paraId="102A25F7" w14:textId="77777777" w:rsidR="00BB6E37" w:rsidRDefault="00BB6E37" w:rsidP="00BB6E37">
      <w:pPr>
        <w:pStyle w:val="Heading3"/>
        <w:rPr>
          <w:lang w:eastAsia="zh-CN"/>
        </w:rPr>
      </w:pPr>
      <w:bookmarkStart w:id="881" w:name="_Toc201930867"/>
      <w:r>
        <w:rPr>
          <w:lang w:eastAsia="zh-CN"/>
        </w:rPr>
        <w:t>6.50.1</w:t>
      </w:r>
      <w:r>
        <w:rPr>
          <w:lang w:eastAsia="zh-CN"/>
        </w:rPr>
        <w:tab/>
        <w:t>Introduction</w:t>
      </w:r>
      <w:bookmarkEnd w:id="881"/>
    </w:p>
    <w:p w14:paraId="3BFF2702"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46884CFF"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75FEA13C" w14:textId="77777777" w:rsidR="00BB6E37" w:rsidRDefault="00BB6E37" w:rsidP="00BB6E37">
      <w:r>
        <w:t>Traffic policies are intended to be in full control of the home network operator.</w:t>
      </w:r>
    </w:p>
    <w:p w14:paraId="447C6964" w14:textId="77777777" w:rsidR="00BB6E37" w:rsidRDefault="00BB6E37" w:rsidP="00BB6E37">
      <w:r w:rsidRPr="00E477E2">
        <w:t xml:space="preserve">The requirements </w:t>
      </w:r>
      <w:r>
        <w:t>below can apply to different DualSteer device types (e.g., smartphones, IoT, UAV, VSAT devices).</w:t>
      </w:r>
    </w:p>
    <w:p w14:paraId="73E3FF10" w14:textId="77777777" w:rsidR="00BB6E37" w:rsidRDefault="00BB6E37" w:rsidP="00BB6E37">
      <w:pPr>
        <w:pStyle w:val="Heading3"/>
        <w:rPr>
          <w:lang w:eastAsia="zh-CN"/>
        </w:rPr>
      </w:pPr>
      <w:bookmarkStart w:id="882" w:name="_Toc201930868"/>
      <w:r>
        <w:rPr>
          <w:lang w:eastAsia="zh-CN"/>
        </w:rPr>
        <w:t>6.50.2</w:t>
      </w:r>
      <w:r>
        <w:rPr>
          <w:lang w:eastAsia="zh-CN"/>
        </w:rPr>
        <w:tab/>
        <w:t>Requirements</w:t>
      </w:r>
      <w:bookmarkEnd w:id="882"/>
    </w:p>
    <w:p w14:paraId="0CBCEB92" w14:textId="77777777" w:rsidR="00BB6E37" w:rsidRDefault="00BB6E37" w:rsidP="00BB6E37">
      <w:pPr>
        <w:rPr>
          <w:lang w:eastAsia="zh-CN"/>
        </w:rPr>
      </w:pPr>
      <w:r>
        <w:rPr>
          <w:lang w:eastAsia="zh-CN"/>
        </w:rPr>
        <w:t>For the requirements below, the following applies:</w:t>
      </w:r>
    </w:p>
    <w:p w14:paraId="46A6031A"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t xml:space="preserve">DualSteer device </w:t>
      </w:r>
      <w:r w:rsidRPr="009F77CB">
        <w:rPr>
          <w:lang w:eastAsia="zh-CN"/>
        </w:rPr>
        <w:t>is assumed to include two separate UEs</w:t>
      </w:r>
      <w:r>
        <w:rPr>
          <w:lang w:eastAsia="zh-CN"/>
        </w:rPr>
        <w:t>.</w:t>
      </w:r>
    </w:p>
    <w:p w14:paraId="69D1C5B9" w14:textId="77777777" w:rsidR="00BB6E37" w:rsidRPr="007B7CF8" w:rsidRDefault="00BB6E37" w:rsidP="006076D3">
      <w:pPr>
        <w:pStyle w:val="Heading4"/>
        <w:rPr>
          <w:lang w:eastAsia="zh-CN"/>
        </w:rPr>
      </w:pPr>
      <w:bookmarkStart w:id="883" w:name="_Toc201930869"/>
      <w:r w:rsidRPr="007B7CF8">
        <w:rPr>
          <w:lang w:eastAsia="zh-CN"/>
        </w:rPr>
        <w:t>6.</w:t>
      </w:r>
      <w:r>
        <w:rPr>
          <w:lang w:eastAsia="zh-CN"/>
        </w:rPr>
        <w:t>50</w:t>
      </w:r>
      <w:r w:rsidRPr="007B7CF8">
        <w:rPr>
          <w:lang w:eastAsia="zh-CN"/>
        </w:rPr>
        <w:t>.2.1</w:t>
      </w:r>
      <w:r w:rsidRPr="007B7CF8">
        <w:rPr>
          <w:lang w:eastAsia="zh-CN"/>
        </w:rPr>
        <w:tab/>
        <w:t>General</w:t>
      </w:r>
      <w:bookmarkEnd w:id="883"/>
    </w:p>
    <w:p w14:paraId="2F9B3CC6"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a 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7177475A"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07F93638"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7EA1B2D2"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1C561023" w14:textId="77777777" w:rsidR="00BB6E37" w:rsidRPr="007B7CF8" w:rsidRDefault="00BB6E37" w:rsidP="00BB6E37">
      <w:pPr>
        <w:pStyle w:val="NO"/>
      </w:pPr>
      <w:r w:rsidRPr="007B7CF8">
        <w:t xml:space="preserve">NOTE 1: </w:t>
      </w:r>
      <w:r>
        <w:t xml:space="preserve">Inter-PLMN requirements can apply also to </w:t>
      </w:r>
      <w:r w:rsidRPr="007B7CF8">
        <w:t>PLMN-NPN scenarios assum</w:t>
      </w:r>
      <w:r>
        <w:t>ing</w:t>
      </w:r>
      <w:r w:rsidRPr="007B7CF8">
        <w:t xml:space="preserve"> a PLMN-integrated NPN (NPN hosted by a PLMN or offered as a slice of a PLMN).</w:t>
      </w:r>
    </w:p>
    <w:p w14:paraId="2CB5CD48"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DualSteer device </w:t>
      </w:r>
      <w:r w:rsidRPr="007B7CF8">
        <w:t>to connect to an additional PLMN/NPN, or an additional RAT within the same PLMN.</w:t>
      </w:r>
    </w:p>
    <w:p w14:paraId="55911055" w14:textId="77777777" w:rsidR="00BB6E37" w:rsidRDefault="00BB6E37" w:rsidP="00BB6E37">
      <w:pPr>
        <w:pStyle w:val="NO"/>
      </w:pPr>
      <w:r w:rsidRPr="00E00A11">
        <w:t xml:space="preserve">NOTE </w:t>
      </w:r>
      <w:r>
        <w:t>2</w:t>
      </w:r>
      <w:r w:rsidRPr="00E00A11">
        <w:t>:</w:t>
      </w:r>
      <w:r>
        <w:t xml:space="preserve"> The above requirements assume configuration of t</w:t>
      </w:r>
      <w:r w:rsidRPr="00E477E2">
        <w:t>raffic policies, under HPLMN control or negotiated between the HPLMN and other network operators, consider</w:t>
      </w:r>
      <w:r>
        <w:t>ing</w:t>
      </w:r>
      <w:r w:rsidRPr="00E477E2">
        <w:t xml:space="preserve"> e.g., user subscription, application/traffic type, service preference, QoS requirements, location, time, UE </w:t>
      </w:r>
      <w:r>
        <w:t xml:space="preserve">capabilities, </w:t>
      </w:r>
      <w:r w:rsidRPr="00E477E2">
        <w:t>mobility, connectivity conditions</w:t>
      </w:r>
      <w:r w:rsidRPr="00925EB4">
        <w:t>.</w:t>
      </w:r>
    </w:p>
    <w:p w14:paraId="392C6A2A" w14:textId="77777777" w:rsidR="00BB6E37" w:rsidRPr="005B6D8B" w:rsidRDefault="00BB6E37" w:rsidP="00BB6E37">
      <w:pPr>
        <w:pStyle w:val="NO"/>
        <w:ind w:left="0" w:firstLine="0"/>
      </w:pPr>
      <w:r>
        <w:t>For any particular service, at any given time, the DualSteer device shall transmit all traffic of that service using only a single 3GPP access network.</w:t>
      </w:r>
    </w:p>
    <w:p w14:paraId="77F1AC90" w14:textId="77777777" w:rsidR="00BB6E37" w:rsidRPr="007E1291" w:rsidRDefault="00BB6E37" w:rsidP="006076D3">
      <w:pPr>
        <w:pStyle w:val="Heading4"/>
        <w:rPr>
          <w:lang w:eastAsia="zh-CN"/>
        </w:rPr>
      </w:pPr>
      <w:bookmarkStart w:id="884" w:name="_Toc201930870"/>
      <w:r w:rsidRPr="007E1291">
        <w:rPr>
          <w:lang w:eastAsia="zh-CN"/>
        </w:rPr>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4"/>
    </w:p>
    <w:p w14:paraId="0D761251"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r>
        <w:t>DualSteer device’s</w:t>
      </w:r>
      <w:r w:rsidRPr="00E13922">
        <w:rPr>
          <w:rFonts w:eastAsia="Calibri"/>
        </w:rPr>
        <w:t xml:space="preserve"> </w:t>
      </w:r>
      <w:r w:rsidRPr="00C36058">
        <w:t>user data, for one or multiple services, between two 3GPP access networks.</w:t>
      </w:r>
      <w:r w:rsidRPr="00782DF1">
        <w:t xml:space="preserve"> </w:t>
      </w:r>
    </w:p>
    <w:p w14:paraId="05A9669A"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4ED1C5C3" w14:textId="77777777" w:rsidR="00BB6E37" w:rsidRPr="007E1291" w:rsidRDefault="00BB6E37" w:rsidP="006076D3">
      <w:pPr>
        <w:pStyle w:val="Heading4"/>
        <w:rPr>
          <w:lang w:eastAsia="zh-CN"/>
        </w:rPr>
      </w:pPr>
      <w:bookmarkStart w:id="885" w:name="_Toc201930871"/>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5"/>
    </w:p>
    <w:p w14:paraId="3506AA67" w14:textId="579C01D6" w:rsidR="000E4356" w:rsidRDefault="000E4356" w:rsidP="000E4356">
      <w:pPr>
        <w:pStyle w:val="NO"/>
      </w:pPr>
      <w:r w:rsidRPr="00861824">
        <w:t>NOTE</w:t>
      </w:r>
      <w:r>
        <w:t xml:space="preserve"> 1</w:t>
      </w:r>
      <w:r w:rsidRPr="00861824">
        <w:t>:</w:t>
      </w:r>
      <w:r w:rsidR="00435B29">
        <w:tab/>
      </w:r>
      <w:r>
        <w:t xml:space="preserve">Charging requirements for </w:t>
      </w:r>
      <w:r w:rsidR="00435B29">
        <w:t>"</w:t>
      </w:r>
      <w:r w:rsidRPr="00861824">
        <w:rPr>
          <w:noProof/>
        </w:rPr>
        <w:t>Traffic steering and switching over two 3GPP access networks</w:t>
      </w:r>
      <w:r w:rsidR="00435B29">
        <w:t>"</w:t>
      </w:r>
      <w:r>
        <w:t xml:space="preserve"> can be found in clause 9.15 of </w:t>
      </w:r>
      <w:r w:rsidR="00435B29">
        <w:t>this document</w:t>
      </w:r>
      <w:r>
        <w:t>.</w:t>
      </w:r>
    </w:p>
    <w:p w14:paraId="15B94C56"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r>
        <w:t>DualSteer device’s</w:t>
      </w:r>
      <w:r w:rsidRPr="00E13922">
        <w:rPr>
          <w:rFonts w:eastAsia="Calibri"/>
        </w:rPr>
        <w:t xml:space="preserve"> </w:t>
      </w:r>
      <w:r w:rsidRPr="00B133D7">
        <w:t xml:space="preserve">user data between a NPN and a PLMN, for one or more </w:t>
      </w:r>
      <w:r>
        <w:rPr>
          <w:rFonts w:eastAsia="Calibri"/>
        </w:rPr>
        <w:t xml:space="preserve">a </w:t>
      </w:r>
      <w:r>
        <w:t>DualSteer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00B22BD4" w14:textId="5C5A661C" w:rsidR="00BB6E37" w:rsidRDefault="00BB6E37" w:rsidP="00BB6E37">
      <w:pPr>
        <w:pStyle w:val="NO"/>
      </w:pPr>
      <w:r w:rsidRPr="00E00A11">
        <w:t xml:space="preserve">NOTE </w:t>
      </w:r>
      <w:r>
        <w:t>2</w:t>
      </w:r>
      <w:r w:rsidR="00435B29">
        <w:t>:</w:t>
      </w:r>
      <w:r w:rsidR="00435B29">
        <w:tab/>
      </w:r>
      <w:r w:rsidR="00435B29">
        <w:tab/>
      </w:r>
      <w:r>
        <w:t>T</w:t>
      </w:r>
      <w:r w:rsidRPr="00E477E2">
        <w:t xml:space="preserve">he above assumes a NPN hosted by a PLMN or offered as a slice of a PLMN, data </w:t>
      </w:r>
      <w:r w:rsidRPr="00C96526">
        <w:t>anchoring in the NPN</w:t>
      </w:r>
      <w:r>
        <w:t>, and a business/roaming agreement between the PLMN and the NPN operator (if different).</w:t>
      </w:r>
    </w:p>
    <w:p w14:paraId="4E481A6A" w14:textId="77777777" w:rsidR="00B21B33" w:rsidRDefault="00B21B33" w:rsidP="004A5695">
      <w:pPr>
        <w:pStyle w:val="Heading2"/>
      </w:pPr>
      <w:bookmarkStart w:id="886" w:name="_Toc201930872"/>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86"/>
    </w:p>
    <w:p w14:paraId="3F2A2967" w14:textId="77777777" w:rsidR="00B21B33" w:rsidRDefault="00B21B33" w:rsidP="004A5695">
      <w:pPr>
        <w:pStyle w:val="Heading3"/>
        <w:rPr>
          <w:lang w:eastAsia="zh-CN"/>
        </w:rPr>
      </w:pPr>
      <w:bookmarkStart w:id="887" w:name="_Toc201930873"/>
      <w:r>
        <w:rPr>
          <w:lang w:eastAsia="zh-CN"/>
        </w:rPr>
        <w:t>6.51.1</w:t>
      </w:r>
      <w:r>
        <w:rPr>
          <w:lang w:eastAsia="zh-CN"/>
        </w:rPr>
        <w:tab/>
        <w:t>Overview</w:t>
      </w:r>
      <w:bookmarkEnd w:id="887"/>
    </w:p>
    <w:p w14:paraId="4F833201"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7722252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73F94739" w14:textId="77777777" w:rsidR="00B21B33" w:rsidRDefault="00B21B33" w:rsidP="004A5695">
      <w:pPr>
        <w:pStyle w:val="Heading3"/>
        <w:rPr>
          <w:lang w:eastAsia="zh-CN"/>
        </w:rPr>
      </w:pPr>
      <w:bookmarkStart w:id="888" w:name="_Toc201930874"/>
      <w:r>
        <w:rPr>
          <w:lang w:eastAsia="zh-CN"/>
        </w:rPr>
        <w:t>6.51.2</w:t>
      </w:r>
      <w:r>
        <w:rPr>
          <w:lang w:eastAsia="zh-CN"/>
        </w:rPr>
        <w:tab/>
        <w:t>Requirements</w:t>
      </w:r>
      <w:bookmarkEnd w:id="888"/>
    </w:p>
    <w:p w14:paraId="3D2E5D1A" w14:textId="77777777" w:rsidR="00B21B33" w:rsidRDefault="00B21B33" w:rsidP="00B21B33">
      <w:pPr>
        <w:pStyle w:val="NO"/>
        <w:rPr>
          <w:lang w:eastAsia="zh-CN"/>
        </w:rPr>
      </w:pPr>
      <w:r>
        <w:rPr>
          <w:lang w:eastAsia="zh-CN"/>
        </w:rPr>
        <w:t>NOTE 1: The monitoring system is outside of the 5G network. Both the monitoring system and the monitored network elements in the requirements below are fully under the control of the MNO.</w:t>
      </w:r>
    </w:p>
    <w:p w14:paraId="36B690FA"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4E49B31"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21226E82"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40F6448C" w14:textId="77777777" w:rsidR="00B21B33" w:rsidRDefault="00B21B33" w:rsidP="00B21B33">
      <w:pPr>
        <w:pStyle w:val="NO"/>
      </w:pPr>
      <w:r>
        <w:t>NOTE 2: These requirements do not imply/assume any design of the network elements. How the copies are created within the element, e.g., physical, virtual or container based, is expected to be implementation specific.</w:t>
      </w:r>
    </w:p>
    <w:p w14:paraId="42B08819" w14:textId="77777777" w:rsidR="00B21B33" w:rsidRDefault="00B21B33" w:rsidP="00B21B33">
      <w:r>
        <w:t>The signalling traffic shall be securely transmitted from the monitored network elements of the 5G network to the monitoring system while minimizing the degradation of network performance.</w:t>
      </w:r>
    </w:p>
    <w:p w14:paraId="09620DBD" w14:textId="77777777" w:rsidR="00B21B33" w:rsidRDefault="00B21B33" w:rsidP="00B21B33">
      <w:pPr>
        <w:pStyle w:val="NO"/>
      </w:pPr>
      <w:r>
        <w:t xml:space="preserve">NOTE 3: The monitoring system is not integrated with the key management scheme of the 5G core. </w:t>
      </w:r>
    </w:p>
    <w:p w14:paraId="11B5B94B"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03923D7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C4D32E3" w14:textId="77777777" w:rsidR="00740958" w:rsidRPr="00254DD6" w:rsidRDefault="00740958" w:rsidP="002D545F">
      <w:pPr>
        <w:pStyle w:val="Heading1"/>
      </w:pPr>
      <w:bookmarkStart w:id="889" w:name="_Toc201930875"/>
      <w:r w:rsidRPr="00254DD6">
        <w:t>7</w:t>
      </w:r>
      <w:r w:rsidRPr="00254DD6">
        <w:tab/>
        <w:t>Performance requirements</w:t>
      </w:r>
      <w:bookmarkEnd w:id="795"/>
      <w:bookmarkEnd w:id="796"/>
      <w:bookmarkEnd w:id="797"/>
      <w:bookmarkEnd w:id="798"/>
      <w:bookmarkEnd w:id="889"/>
    </w:p>
    <w:p w14:paraId="58A5DF77" w14:textId="77777777" w:rsidR="00AB2A11" w:rsidRPr="00FF3908" w:rsidRDefault="00AB2A11" w:rsidP="00212EE0">
      <w:pPr>
        <w:pStyle w:val="Heading2"/>
      </w:pPr>
      <w:bookmarkStart w:id="890" w:name="_Toc45387754"/>
      <w:bookmarkStart w:id="891" w:name="_Toc52638799"/>
      <w:bookmarkStart w:id="892" w:name="_Toc59116884"/>
      <w:bookmarkStart w:id="893" w:name="_Toc61885717"/>
      <w:bookmarkStart w:id="894" w:name="_Toc201930876"/>
      <w:r w:rsidRPr="00FF3908">
        <w:t>7.1</w:t>
      </w:r>
      <w:r w:rsidRPr="00FF3908">
        <w:tab/>
        <w:t>High data rates and traffic densities</w:t>
      </w:r>
      <w:bookmarkEnd w:id="890"/>
      <w:bookmarkEnd w:id="891"/>
      <w:bookmarkEnd w:id="892"/>
      <w:bookmarkEnd w:id="893"/>
      <w:bookmarkEnd w:id="894"/>
    </w:p>
    <w:p w14:paraId="6E7AD07D"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789D39B4"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42BB969E"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318DF85A"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2E7D5D14"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1A688D94"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80C1AEB"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3716D08"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7170A691"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09B300A4"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332C3FB6" w14:textId="77777777" w:rsidR="00AB2A11" w:rsidRPr="00FF3908" w:rsidRDefault="00AB2A11" w:rsidP="00AB2A11">
      <w:pPr>
        <w:pStyle w:val="TH"/>
      </w:pPr>
      <w:r w:rsidRPr="00FF3908">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41CB5EBD" w14:textId="77777777" w:rsidTr="003F2BB2">
        <w:tc>
          <w:tcPr>
            <w:tcW w:w="250" w:type="dxa"/>
          </w:tcPr>
          <w:p w14:paraId="4395026F" w14:textId="77777777" w:rsidR="00981B64" w:rsidRPr="00F6268E" w:rsidRDefault="00981B64" w:rsidP="001416E4">
            <w:pPr>
              <w:pStyle w:val="TAH"/>
              <w:rPr>
                <w:sz w:val="16"/>
                <w:szCs w:val="16"/>
              </w:rPr>
            </w:pPr>
          </w:p>
        </w:tc>
        <w:tc>
          <w:tcPr>
            <w:tcW w:w="992" w:type="dxa"/>
          </w:tcPr>
          <w:p w14:paraId="468B2395" w14:textId="77777777" w:rsidR="00981B64" w:rsidRPr="00B42EFE" w:rsidRDefault="00981B64" w:rsidP="001416E4">
            <w:pPr>
              <w:pStyle w:val="TAH"/>
              <w:rPr>
                <w:sz w:val="16"/>
              </w:rPr>
            </w:pPr>
            <w:r w:rsidRPr="00B42EFE">
              <w:rPr>
                <w:sz w:val="16"/>
              </w:rPr>
              <w:t>Scenario</w:t>
            </w:r>
          </w:p>
        </w:tc>
        <w:tc>
          <w:tcPr>
            <w:tcW w:w="1134" w:type="dxa"/>
          </w:tcPr>
          <w:p w14:paraId="62E0DB00" w14:textId="77777777" w:rsidR="00981B64" w:rsidRPr="00B42EFE" w:rsidRDefault="00981B64" w:rsidP="007009E4">
            <w:pPr>
              <w:pStyle w:val="TAH"/>
              <w:rPr>
                <w:sz w:val="16"/>
              </w:rPr>
            </w:pPr>
            <w:r w:rsidRPr="00B42EFE">
              <w:rPr>
                <w:sz w:val="16"/>
              </w:rPr>
              <w:t>Experienced data rate (DL)</w:t>
            </w:r>
          </w:p>
        </w:tc>
        <w:tc>
          <w:tcPr>
            <w:tcW w:w="1134" w:type="dxa"/>
          </w:tcPr>
          <w:p w14:paraId="673E80F7" w14:textId="77777777" w:rsidR="00981B64" w:rsidRPr="00B42EFE" w:rsidRDefault="00981B64" w:rsidP="007009E4">
            <w:pPr>
              <w:pStyle w:val="TAH"/>
              <w:rPr>
                <w:sz w:val="16"/>
              </w:rPr>
            </w:pPr>
            <w:r w:rsidRPr="00B42EFE">
              <w:rPr>
                <w:sz w:val="16"/>
              </w:rPr>
              <w:t>Experienced data rate (UL)</w:t>
            </w:r>
          </w:p>
        </w:tc>
        <w:tc>
          <w:tcPr>
            <w:tcW w:w="1134" w:type="dxa"/>
          </w:tcPr>
          <w:p w14:paraId="63E66822" w14:textId="77777777" w:rsidR="00981B64" w:rsidRPr="00B42EFE" w:rsidRDefault="00981B64" w:rsidP="001416E4">
            <w:pPr>
              <w:pStyle w:val="TAH"/>
              <w:rPr>
                <w:sz w:val="16"/>
              </w:rPr>
            </w:pPr>
            <w:r w:rsidRPr="00B42EFE">
              <w:rPr>
                <w:sz w:val="16"/>
              </w:rPr>
              <w:t>Area traffic capacity</w:t>
            </w:r>
          </w:p>
          <w:p w14:paraId="1935C97B" w14:textId="77777777" w:rsidR="00981B64" w:rsidRPr="00B42EFE" w:rsidRDefault="00981B64" w:rsidP="0074087F">
            <w:pPr>
              <w:pStyle w:val="TAH"/>
              <w:rPr>
                <w:sz w:val="16"/>
              </w:rPr>
            </w:pPr>
            <w:r w:rsidRPr="00B42EFE">
              <w:rPr>
                <w:sz w:val="16"/>
              </w:rPr>
              <w:t>(DL)</w:t>
            </w:r>
          </w:p>
        </w:tc>
        <w:tc>
          <w:tcPr>
            <w:tcW w:w="1134" w:type="dxa"/>
          </w:tcPr>
          <w:p w14:paraId="3F7F2117" w14:textId="77777777" w:rsidR="00981B64" w:rsidRPr="00B42EFE" w:rsidRDefault="00981B64" w:rsidP="001416E4">
            <w:pPr>
              <w:pStyle w:val="TAH"/>
              <w:rPr>
                <w:sz w:val="16"/>
              </w:rPr>
            </w:pPr>
            <w:r w:rsidRPr="00B42EFE">
              <w:rPr>
                <w:sz w:val="16"/>
              </w:rPr>
              <w:t>Area traffic capacity</w:t>
            </w:r>
          </w:p>
          <w:p w14:paraId="0B254C0C" w14:textId="77777777" w:rsidR="00981B64" w:rsidRPr="00B42EFE" w:rsidRDefault="00981B64" w:rsidP="0074087F">
            <w:pPr>
              <w:pStyle w:val="TAH"/>
              <w:rPr>
                <w:sz w:val="16"/>
              </w:rPr>
            </w:pPr>
            <w:r w:rsidRPr="00B42EFE">
              <w:rPr>
                <w:sz w:val="16"/>
              </w:rPr>
              <w:t>(UL)</w:t>
            </w:r>
          </w:p>
        </w:tc>
        <w:tc>
          <w:tcPr>
            <w:tcW w:w="1134" w:type="dxa"/>
          </w:tcPr>
          <w:p w14:paraId="30E30FEC"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1E6A6FB" w14:textId="77777777" w:rsidR="00981B64" w:rsidRPr="00B42EFE" w:rsidRDefault="00981B64" w:rsidP="0024027C">
            <w:pPr>
              <w:pStyle w:val="TAH"/>
              <w:rPr>
                <w:sz w:val="16"/>
              </w:rPr>
            </w:pPr>
            <w:r w:rsidRPr="00981B64">
              <w:rPr>
                <w:sz w:val="16"/>
              </w:rPr>
              <w:t>Activity factor</w:t>
            </w:r>
          </w:p>
        </w:tc>
        <w:tc>
          <w:tcPr>
            <w:tcW w:w="1275" w:type="dxa"/>
          </w:tcPr>
          <w:p w14:paraId="58A0A148" w14:textId="77777777" w:rsidR="00981B64" w:rsidRPr="00B42EFE" w:rsidRDefault="00981B64" w:rsidP="001416E4">
            <w:pPr>
              <w:pStyle w:val="TAH"/>
              <w:rPr>
                <w:sz w:val="16"/>
              </w:rPr>
            </w:pPr>
            <w:r w:rsidRPr="00B42EFE">
              <w:rPr>
                <w:sz w:val="16"/>
              </w:rPr>
              <w:t>UE speed</w:t>
            </w:r>
          </w:p>
        </w:tc>
        <w:tc>
          <w:tcPr>
            <w:tcW w:w="993" w:type="dxa"/>
          </w:tcPr>
          <w:p w14:paraId="2558268B" w14:textId="77777777" w:rsidR="00981B64" w:rsidRPr="00B42EFE" w:rsidRDefault="00981B64" w:rsidP="001416E4">
            <w:pPr>
              <w:pStyle w:val="TAH"/>
              <w:rPr>
                <w:sz w:val="16"/>
              </w:rPr>
            </w:pPr>
            <w:r w:rsidRPr="00B42EFE">
              <w:rPr>
                <w:sz w:val="16"/>
              </w:rPr>
              <w:t>Coverage</w:t>
            </w:r>
          </w:p>
        </w:tc>
      </w:tr>
      <w:tr w:rsidR="00F6268E" w:rsidRPr="00FF3908" w14:paraId="1DBF5133" w14:textId="77777777" w:rsidTr="003F2BB2">
        <w:tc>
          <w:tcPr>
            <w:tcW w:w="250" w:type="dxa"/>
          </w:tcPr>
          <w:p w14:paraId="31FE5400" w14:textId="77777777" w:rsidR="00981B64" w:rsidRPr="00F6268E" w:rsidRDefault="00981B64" w:rsidP="007D4F45">
            <w:pPr>
              <w:pStyle w:val="TAL"/>
              <w:rPr>
                <w:sz w:val="16"/>
                <w:szCs w:val="16"/>
              </w:rPr>
            </w:pPr>
            <w:r w:rsidRPr="00F6268E">
              <w:rPr>
                <w:sz w:val="16"/>
                <w:szCs w:val="16"/>
              </w:rPr>
              <w:t>1</w:t>
            </w:r>
          </w:p>
        </w:tc>
        <w:tc>
          <w:tcPr>
            <w:tcW w:w="992" w:type="dxa"/>
          </w:tcPr>
          <w:p w14:paraId="04E94797" w14:textId="77777777" w:rsidR="00981B64" w:rsidRPr="00B42EFE" w:rsidRDefault="00981B64" w:rsidP="008C289C">
            <w:pPr>
              <w:pStyle w:val="TAC"/>
              <w:rPr>
                <w:sz w:val="16"/>
              </w:rPr>
            </w:pPr>
            <w:r w:rsidRPr="00B42EFE">
              <w:rPr>
                <w:sz w:val="16"/>
              </w:rPr>
              <w:t>Urban macro</w:t>
            </w:r>
          </w:p>
        </w:tc>
        <w:tc>
          <w:tcPr>
            <w:tcW w:w="1134" w:type="dxa"/>
          </w:tcPr>
          <w:p w14:paraId="046C1931" w14:textId="77777777" w:rsidR="00981B64" w:rsidRPr="00FF3908" w:rsidRDefault="00981B64" w:rsidP="008C289C">
            <w:pPr>
              <w:pStyle w:val="TAC"/>
            </w:pPr>
            <w:r w:rsidRPr="00FF3908">
              <w:t>50 M</w:t>
            </w:r>
            <w:r w:rsidR="009F0C58">
              <w:t>bit/s</w:t>
            </w:r>
          </w:p>
        </w:tc>
        <w:tc>
          <w:tcPr>
            <w:tcW w:w="1134" w:type="dxa"/>
          </w:tcPr>
          <w:p w14:paraId="420F1C28" w14:textId="77777777" w:rsidR="00981B64" w:rsidRPr="00FF3908" w:rsidRDefault="00981B64" w:rsidP="008C289C">
            <w:pPr>
              <w:pStyle w:val="TAC"/>
            </w:pPr>
            <w:r w:rsidRPr="00FF3908">
              <w:t>25 M</w:t>
            </w:r>
            <w:r w:rsidR="009F0C58">
              <w:t>bit/s</w:t>
            </w:r>
          </w:p>
        </w:tc>
        <w:tc>
          <w:tcPr>
            <w:tcW w:w="1134" w:type="dxa"/>
          </w:tcPr>
          <w:p w14:paraId="58B7FC94"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25618FA3"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2AD019D6"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0C7BF45F"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0A5A9AE2"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50F496AF" w14:textId="77777777" w:rsidR="00981B64" w:rsidRPr="00FF3908" w:rsidRDefault="00981B64" w:rsidP="008C289C">
            <w:pPr>
              <w:pStyle w:val="TAC"/>
            </w:pPr>
            <w:r>
              <w:t>20</w:t>
            </w:r>
            <w:r w:rsidR="001B3485">
              <w:t> </w:t>
            </w:r>
            <w:r>
              <w:t>%</w:t>
            </w:r>
          </w:p>
        </w:tc>
        <w:tc>
          <w:tcPr>
            <w:tcW w:w="1275" w:type="dxa"/>
          </w:tcPr>
          <w:p w14:paraId="52459575" w14:textId="77777777" w:rsidR="00981B64" w:rsidRPr="00FF3908" w:rsidRDefault="00981B64" w:rsidP="008C289C">
            <w:pPr>
              <w:pStyle w:val="TAC"/>
            </w:pPr>
            <w:r w:rsidRPr="00FF3908">
              <w:t>Pedestrians and users in vehicles (up to 120 km/h</w:t>
            </w:r>
          </w:p>
        </w:tc>
        <w:tc>
          <w:tcPr>
            <w:tcW w:w="993" w:type="dxa"/>
          </w:tcPr>
          <w:p w14:paraId="52839A3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DC7A374" w14:textId="77777777" w:rsidTr="003F2BB2">
        <w:tc>
          <w:tcPr>
            <w:tcW w:w="250" w:type="dxa"/>
          </w:tcPr>
          <w:p w14:paraId="4F9ACD9F" w14:textId="77777777" w:rsidR="00981B64" w:rsidRPr="00F6268E" w:rsidRDefault="00E55DAA" w:rsidP="007D4F45">
            <w:pPr>
              <w:pStyle w:val="TAL"/>
              <w:rPr>
                <w:sz w:val="16"/>
                <w:szCs w:val="16"/>
              </w:rPr>
            </w:pPr>
            <w:r>
              <w:rPr>
                <w:sz w:val="16"/>
                <w:szCs w:val="16"/>
              </w:rPr>
              <w:t>2</w:t>
            </w:r>
          </w:p>
        </w:tc>
        <w:tc>
          <w:tcPr>
            <w:tcW w:w="992" w:type="dxa"/>
          </w:tcPr>
          <w:p w14:paraId="00CF1A2B" w14:textId="77777777" w:rsidR="00981B64" w:rsidRPr="00B42EFE" w:rsidRDefault="00981B64" w:rsidP="008C289C">
            <w:pPr>
              <w:pStyle w:val="TAC"/>
              <w:rPr>
                <w:sz w:val="16"/>
              </w:rPr>
            </w:pPr>
            <w:r w:rsidRPr="00B42EFE">
              <w:rPr>
                <w:sz w:val="16"/>
              </w:rPr>
              <w:t>Rural macro</w:t>
            </w:r>
          </w:p>
        </w:tc>
        <w:tc>
          <w:tcPr>
            <w:tcW w:w="1134" w:type="dxa"/>
          </w:tcPr>
          <w:p w14:paraId="242B8916" w14:textId="77777777" w:rsidR="00981B64" w:rsidRPr="00FF3908" w:rsidRDefault="00981B64" w:rsidP="008C289C">
            <w:pPr>
              <w:pStyle w:val="TAC"/>
            </w:pPr>
            <w:r w:rsidRPr="00FF3908">
              <w:t>50 M</w:t>
            </w:r>
            <w:r w:rsidR="009F0C58">
              <w:t>bit/s</w:t>
            </w:r>
          </w:p>
        </w:tc>
        <w:tc>
          <w:tcPr>
            <w:tcW w:w="1134" w:type="dxa"/>
          </w:tcPr>
          <w:p w14:paraId="3536E3F1" w14:textId="77777777" w:rsidR="00981B64" w:rsidRPr="00FF3908" w:rsidRDefault="00981B64" w:rsidP="008C289C">
            <w:pPr>
              <w:pStyle w:val="TAC"/>
            </w:pPr>
            <w:r w:rsidRPr="00FF3908">
              <w:t>25 M</w:t>
            </w:r>
            <w:r w:rsidR="009F0C58">
              <w:t>bit/s</w:t>
            </w:r>
          </w:p>
        </w:tc>
        <w:tc>
          <w:tcPr>
            <w:tcW w:w="1134" w:type="dxa"/>
          </w:tcPr>
          <w:p w14:paraId="15D35674"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67A85D51"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110E553"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403A6ABB"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1C1D7003" w14:textId="77777777" w:rsidR="00981B64" w:rsidRPr="00FF3908" w:rsidRDefault="00981B64" w:rsidP="008C289C">
            <w:pPr>
              <w:pStyle w:val="TAC"/>
            </w:pPr>
            <w:r>
              <w:t>100</w:t>
            </w:r>
            <w:r w:rsidRPr="00FF3908">
              <w:t>/km</w:t>
            </w:r>
            <w:r w:rsidRPr="00FF3908">
              <w:rPr>
                <w:vertAlign w:val="superscript"/>
              </w:rPr>
              <w:t>2</w:t>
            </w:r>
          </w:p>
        </w:tc>
        <w:tc>
          <w:tcPr>
            <w:tcW w:w="993" w:type="dxa"/>
          </w:tcPr>
          <w:p w14:paraId="305EE208" w14:textId="77777777" w:rsidR="00981B64" w:rsidRPr="00FF3908" w:rsidRDefault="00981B64" w:rsidP="008C289C">
            <w:pPr>
              <w:pStyle w:val="TAC"/>
            </w:pPr>
            <w:r>
              <w:t>20</w:t>
            </w:r>
            <w:r w:rsidR="001B3485">
              <w:t> </w:t>
            </w:r>
            <w:r>
              <w:t>%</w:t>
            </w:r>
          </w:p>
        </w:tc>
        <w:tc>
          <w:tcPr>
            <w:tcW w:w="1275" w:type="dxa"/>
          </w:tcPr>
          <w:p w14:paraId="43121690" w14:textId="77777777" w:rsidR="00981B64" w:rsidRPr="00FF3908" w:rsidRDefault="00981B64" w:rsidP="008C289C">
            <w:pPr>
              <w:pStyle w:val="TAC"/>
            </w:pPr>
            <w:r w:rsidRPr="00FF3908">
              <w:t>Pedestrians and users in vehicles (up to 120 km/h</w:t>
            </w:r>
          </w:p>
        </w:tc>
        <w:tc>
          <w:tcPr>
            <w:tcW w:w="993" w:type="dxa"/>
          </w:tcPr>
          <w:p w14:paraId="27F85AFF"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BE78458" w14:textId="77777777" w:rsidTr="003F2BB2">
        <w:tc>
          <w:tcPr>
            <w:tcW w:w="250" w:type="dxa"/>
          </w:tcPr>
          <w:p w14:paraId="6ED68988" w14:textId="77777777" w:rsidR="00981B64" w:rsidRPr="00F6268E" w:rsidRDefault="007D4F45" w:rsidP="008C289C">
            <w:pPr>
              <w:pStyle w:val="TAL"/>
              <w:rPr>
                <w:sz w:val="16"/>
                <w:szCs w:val="16"/>
              </w:rPr>
            </w:pPr>
            <w:r>
              <w:rPr>
                <w:sz w:val="16"/>
                <w:szCs w:val="16"/>
              </w:rPr>
              <w:t>3</w:t>
            </w:r>
          </w:p>
        </w:tc>
        <w:tc>
          <w:tcPr>
            <w:tcW w:w="992" w:type="dxa"/>
          </w:tcPr>
          <w:p w14:paraId="376711EE" w14:textId="77777777" w:rsidR="00981B64" w:rsidRPr="00B42EFE" w:rsidRDefault="00981B64" w:rsidP="008C289C">
            <w:pPr>
              <w:pStyle w:val="TAC"/>
              <w:rPr>
                <w:sz w:val="16"/>
              </w:rPr>
            </w:pPr>
            <w:r w:rsidRPr="00B42EFE">
              <w:rPr>
                <w:sz w:val="16"/>
              </w:rPr>
              <w:t>Indoor hotspot</w:t>
            </w:r>
          </w:p>
        </w:tc>
        <w:tc>
          <w:tcPr>
            <w:tcW w:w="1134" w:type="dxa"/>
          </w:tcPr>
          <w:p w14:paraId="0827A41E" w14:textId="77777777" w:rsidR="00981B64" w:rsidRPr="00FF3908" w:rsidRDefault="00981B64" w:rsidP="008C289C">
            <w:pPr>
              <w:pStyle w:val="TAC"/>
            </w:pPr>
            <w:r w:rsidRPr="00FF3908">
              <w:t>1 G</w:t>
            </w:r>
            <w:r w:rsidR="009F0C58">
              <w:t>bit/s</w:t>
            </w:r>
          </w:p>
        </w:tc>
        <w:tc>
          <w:tcPr>
            <w:tcW w:w="1134" w:type="dxa"/>
          </w:tcPr>
          <w:p w14:paraId="73CFBF67" w14:textId="77777777" w:rsidR="00981B64" w:rsidRPr="00FF3908" w:rsidRDefault="00981B64" w:rsidP="008C289C">
            <w:pPr>
              <w:pStyle w:val="TAC"/>
            </w:pPr>
            <w:r w:rsidRPr="00FF3908">
              <w:t>500 M</w:t>
            </w:r>
            <w:r w:rsidR="009F0C58">
              <w:t>bit/s</w:t>
            </w:r>
          </w:p>
        </w:tc>
        <w:tc>
          <w:tcPr>
            <w:tcW w:w="1134" w:type="dxa"/>
          </w:tcPr>
          <w:p w14:paraId="03EECE94"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7B77B67D"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3AA0D87D"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479E0FA6" w14:textId="77777777" w:rsidR="00981B64" w:rsidRPr="00FF3908" w:rsidRDefault="007D4F45" w:rsidP="00F6268E">
            <w:pPr>
              <w:pStyle w:val="TAC"/>
            </w:pPr>
            <w:r>
              <w:t xml:space="preserve">note </w:t>
            </w:r>
            <w:r w:rsidR="00F6268E">
              <w:t>2</w:t>
            </w:r>
          </w:p>
        </w:tc>
        <w:tc>
          <w:tcPr>
            <w:tcW w:w="1275" w:type="dxa"/>
          </w:tcPr>
          <w:p w14:paraId="15CB1DC9" w14:textId="77777777" w:rsidR="00981B64" w:rsidRPr="00FF3908" w:rsidRDefault="00981B64" w:rsidP="008C289C">
            <w:pPr>
              <w:pStyle w:val="TAC"/>
            </w:pPr>
            <w:r w:rsidRPr="00FF3908">
              <w:t>Pedestrians</w:t>
            </w:r>
          </w:p>
        </w:tc>
        <w:tc>
          <w:tcPr>
            <w:tcW w:w="993" w:type="dxa"/>
          </w:tcPr>
          <w:p w14:paraId="2C4270A0"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6A8EA1A2" w14:textId="77777777" w:rsidTr="003F2BB2">
        <w:tc>
          <w:tcPr>
            <w:tcW w:w="250" w:type="dxa"/>
          </w:tcPr>
          <w:p w14:paraId="4BCCCBC1" w14:textId="77777777" w:rsidR="00981B64" w:rsidRPr="00F6268E" w:rsidRDefault="007D4F45" w:rsidP="008C289C">
            <w:pPr>
              <w:pStyle w:val="TAL"/>
              <w:rPr>
                <w:sz w:val="16"/>
                <w:szCs w:val="16"/>
              </w:rPr>
            </w:pPr>
            <w:r>
              <w:rPr>
                <w:sz w:val="16"/>
                <w:szCs w:val="16"/>
              </w:rPr>
              <w:t>4</w:t>
            </w:r>
          </w:p>
        </w:tc>
        <w:tc>
          <w:tcPr>
            <w:tcW w:w="992" w:type="dxa"/>
          </w:tcPr>
          <w:p w14:paraId="0AB19644" w14:textId="77777777" w:rsidR="00981B64" w:rsidRPr="00B42EFE" w:rsidRDefault="00981B64" w:rsidP="008C289C">
            <w:pPr>
              <w:pStyle w:val="TAC"/>
              <w:rPr>
                <w:sz w:val="16"/>
              </w:rPr>
            </w:pPr>
            <w:r w:rsidRPr="00B42EFE">
              <w:rPr>
                <w:sz w:val="16"/>
              </w:rPr>
              <w:t>Broadband access in a crowd</w:t>
            </w:r>
          </w:p>
        </w:tc>
        <w:tc>
          <w:tcPr>
            <w:tcW w:w="1134" w:type="dxa"/>
          </w:tcPr>
          <w:p w14:paraId="59DE5870" w14:textId="77777777" w:rsidR="00981B64" w:rsidRPr="00FF3908" w:rsidRDefault="00981B64" w:rsidP="008C289C">
            <w:pPr>
              <w:pStyle w:val="TAC"/>
            </w:pPr>
            <w:r w:rsidRPr="00FF3908">
              <w:t>25 M</w:t>
            </w:r>
            <w:r w:rsidR="009F0C58">
              <w:t>bit/s</w:t>
            </w:r>
          </w:p>
        </w:tc>
        <w:tc>
          <w:tcPr>
            <w:tcW w:w="1134" w:type="dxa"/>
          </w:tcPr>
          <w:p w14:paraId="41F3A132" w14:textId="77777777" w:rsidR="00981B64" w:rsidRPr="00FF3908" w:rsidRDefault="00981B64" w:rsidP="008C289C">
            <w:pPr>
              <w:pStyle w:val="TAC"/>
            </w:pPr>
            <w:r w:rsidRPr="00FF3908">
              <w:t>50 M</w:t>
            </w:r>
            <w:r w:rsidR="009F0C58">
              <w:t>bit/s</w:t>
            </w:r>
          </w:p>
        </w:tc>
        <w:tc>
          <w:tcPr>
            <w:tcW w:w="1134" w:type="dxa"/>
          </w:tcPr>
          <w:p w14:paraId="3A7BD335"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3B625C24"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7759A48"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05ACA7C2" w14:textId="77777777" w:rsidR="00981B64" w:rsidRPr="00FF3908" w:rsidRDefault="00981B64" w:rsidP="008C289C">
            <w:pPr>
              <w:pStyle w:val="TAC"/>
            </w:pPr>
            <w:r>
              <w:t>30</w:t>
            </w:r>
            <w:r w:rsidR="001B3485">
              <w:t> </w:t>
            </w:r>
            <w:r>
              <w:t>%</w:t>
            </w:r>
          </w:p>
        </w:tc>
        <w:tc>
          <w:tcPr>
            <w:tcW w:w="1275" w:type="dxa"/>
          </w:tcPr>
          <w:p w14:paraId="4BAC6AA8" w14:textId="77777777" w:rsidR="00981B64" w:rsidRPr="00FF3908" w:rsidRDefault="00981B64" w:rsidP="008C289C">
            <w:pPr>
              <w:pStyle w:val="TAC"/>
            </w:pPr>
            <w:r w:rsidRPr="00FF3908">
              <w:t>Pedestrians</w:t>
            </w:r>
          </w:p>
        </w:tc>
        <w:tc>
          <w:tcPr>
            <w:tcW w:w="993" w:type="dxa"/>
          </w:tcPr>
          <w:p w14:paraId="30849D2D" w14:textId="77777777" w:rsidR="00981B64" w:rsidRPr="00FF3908" w:rsidRDefault="00981B64" w:rsidP="008C289C">
            <w:pPr>
              <w:pStyle w:val="TAL"/>
            </w:pPr>
            <w:r w:rsidRPr="00FF3908">
              <w:t>Confined area</w:t>
            </w:r>
          </w:p>
        </w:tc>
      </w:tr>
      <w:tr w:rsidR="00F6268E" w:rsidRPr="00FF3908" w14:paraId="5F92A3FE" w14:textId="77777777" w:rsidTr="003F2BB2">
        <w:tc>
          <w:tcPr>
            <w:tcW w:w="250" w:type="dxa"/>
          </w:tcPr>
          <w:p w14:paraId="7CDBBF54" w14:textId="77777777" w:rsidR="00981B64" w:rsidRPr="00F6268E" w:rsidRDefault="007D4F45" w:rsidP="008C289C">
            <w:pPr>
              <w:pStyle w:val="TAL"/>
              <w:rPr>
                <w:sz w:val="16"/>
                <w:szCs w:val="16"/>
              </w:rPr>
            </w:pPr>
            <w:r>
              <w:rPr>
                <w:sz w:val="16"/>
                <w:szCs w:val="16"/>
              </w:rPr>
              <w:t>5</w:t>
            </w:r>
          </w:p>
        </w:tc>
        <w:tc>
          <w:tcPr>
            <w:tcW w:w="992" w:type="dxa"/>
          </w:tcPr>
          <w:p w14:paraId="154806E9" w14:textId="77777777" w:rsidR="00981B64" w:rsidRPr="00B42EFE" w:rsidRDefault="00981B64" w:rsidP="008C289C">
            <w:pPr>
              <w:pStyle w:val="TAC"/>
              <w:rPr>
                <w:sz w:val="16"/>
              </w:rPr>
            </w:pPr>
            <w:r w:rsidRPr="00B42EFE">
              <w:rPr>
                <w:sz w:val="16"/>
              </w:rPr>
              <w:t>Dense urban</w:t>
            </w:r>
          </w:p>
        </w:tc>
        <w:tc>
          <w:tcPr>
            <w:tcW w:w="1134" w:type="dxa"/>
          </w:tcPr>
          <w:p w14:paraId="073DC2D5" w14:textId="77777777" w:rsidR="00981B64" w:rsidRPr="00FF3908" w:rsidRDefault="00981B64" w:rsidP="008C289C">
            <w:pPr>
              <w:pStyle w:val="TAC"/>
            </w:pPr>
            <w:r w:rsidRPr="00FF3908">
              <w:t>300 M</w:t>
            </w:r>
            <w:r w:rsidR="009F0C58">
              <w:t>bit/s</w:t>
            </w:r>
          </w:p>
        </w:tc>
        <w:tc>
          <w:tcPr>
            <w:tcW w:w="1134" w:type="dxa"/>
          </w:tcPr>
          <w:p w14:paraId="676822F8" w14:textId="77777777" w:rsidR="00981B64" w:rsidRPr="00FF3908" w:rsidRDefault="00981B64" w:rsidP="008C289C">
            <w:pPr>
              <w:pStyle w:val="TAC"/>
            </w:pPr>
            <w:r w:rsidRPr="00FF3908">
              <w:t>50 M</w:t>
            </w:r>
            <w:r w:rsidR="009F0C58">
              <w:t>bit/s</w:t>
            </w:r>
          </w:p>
        </w:tc>
        <w:tc>
          <w:tcPr>
            <w:tcW w:w="1134" w:type="dxa"/>
          </w:tcPr>
          <w:p w14:paraId="211269C6"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5A709710"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2C601B41"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7E02494D"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38C3141F"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2EE7BA8F" w14:textId="77777777" w:rsidR="00981B64" w:rsidRPr="00FF3908" w:rsidRDefault="00981B64" w:rsidP="008C289C">
            <w:pPr>
              <w:pStyle w:val="TAC"/>
            </w:pPr>
            <w:r>
              <w:t>10</w:t>
            </w:r>
            <w:r w:rsidR="001B3485">
              <w:t> </w:t>
            </w:r>
            <w:r>
              <w:t>%</w:t>
            </w:r>
          </w:p>
        </w:tc>
        <w:tc>
          <w:tcPr>
            <w:tcW w:w="1275" w:type="dxa"/>
          </w:tcPr>
          <w:p w14:paraId="0AECDCDD" w14:textId="77777777" w:rsidR="00981B64" w:rsidRPr="00FF3908" w:rsidRDefault="00981B64" w:rsidP="008C289C">
            <w:pPr>
              <w:pStyle w:val="TAC"/>
            </w:pPr>
            <w:r w:rsidRPr="00FF3908">
              <w:t>Pedestrians and users in vehicles (up to 60 km/h)</w:t>
            </w:r>
          </w:p>
        </w:tc>
        <w:tc>
          <w:tcPr>
            <w:tcW w:w="993" w:type="dxa"/>
          </w:tcPr>
          <w:p w14:paraId="3BE1C6C1"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590ABC3E" w14:textId="77777777" w:rsidTr="003F2BB2">
        <w:tc>
          <w:tcPr>
            <w:tcW w:w="250" w:type="dxa"/>
          </w:tcPr>
          <w:p w14:paraId="17AA24DD" w14:textId="77777777" w:rsidR="00981B64" w:rsidRPr="00F6268E" w:rsidRDefault="007D4F45" w:rsidP="008C289C">
            <w:pPr>
              <w:pStyle w:val="TAL"/>
              <w:rPr>
                <w:sz w:val="16"/>
                <w:szCs w:val="16"/>
              </w:rPr>
            </w:pPr>
            <w:r>
              <w:rPr>
                <w:sz w:val="16"/>
                <w:szCs w:val="16"/>
              </w:rPr>
              <w:t>6</w:t>
            </w:r>
          </w:p>
        </w:tc>
        <w:tc>
          <w:tcPr>
            <w:tcW w:w="992" w:type="dxa"/>
          </w:tcPr>
          <w:p w14:paraId="7554E0BD" w14:textId="77777777" w:rsidR="00981B64" w:rsidRPr="00B42EFE" w:rsidRDefault="00981B64" w:rsidP="008C289C">
            <w:pPr>
              <w:pStyle w:val="TAC"/>
              <w:rPr>
                <w:sz w:val="16"/>
              </w:rPr>
            </w:pPr>
            <w:r w:rsidRPr="00B42EFE">
              <w:rPr>
                <w:sz w:val="16"/>
              </w:rPr>
              <w:t>Broadcast-like services</w:t>
            </w:r>
          </w:p>
        </w:tc>
        <w:tc>
          <w:tcPr>
            <w:tcW w:w="1134" w:type="dxa"/>
          </w:tcPr>
          <w:p w14:paraId="543EA42D"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022D3362"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1B18F2B2" w14:textId="77777777" w:rsidR="00981B64" w:rsidRPr="00FF3908" w:rsidRDefault="00981B64" w:rsidP="008C289C">
            <w:pPr>
              <w:pStyle w:val="TAC"/>
            </w:pPr>
            <w:r w:rsidRPr="00FF3908">
              <w:t>N/A</w:t>
            </w:r>
          </w:p>
        </w:tc>
        <w:tc>
          <w:tcPr>
            <w:tcW w:w="1134" w:type="dxa"/>
          </w:tcPr>
          <w:p w14:paraId="27236412" w14:textId="77777777" w:rsidR="00981B64" w:rsidRPr="00FF3908" w:rsidRDefault="00981B64" w:rsidP="008C289C">
            <w:pPr>
              <w:pStyle w:val="TAC"/>
            </w:pPr>
            <w:r w:rsidRPr="00FF3908">
              <w:t>N/A</w:t>
            </w:r>
          </w:p>
        </w:tc>
        <w:tc>
          <w:tcPr>
            <w:tcW w:w="1134" w:type="dxa"/>
          </w:tcPr>
          <w:p w14:paraId="13C2C302"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31BFED9B" w14:textId="77777777" w:rsidR="00981B64" w:rsidRPr="00FF3908" w:rsidRDefault="00981B64" w:rsidP="008C289C">
            <w:pPr>
              <w:pStyle w:val="TAC"/>
            </w:pPr>
            <w:r>
              <w:t>N/A</w:t>
            </w:r>
          </w:p>
        </w:tc>
        <w:tc>
          <w:tcPr>
            <w:tcW w:w="1275" w:type="dxa"/>
          </w:tcPr>
          <w:p w14:paraId="2B0B30E5" w14:textId="77777777" w:rsidR="00981B64" w:rsidRPr="00FF3908" w:rsidRDefault="00981B64" w:rsidP="008C289C">
            <w:pPr>
              <w:pStyle w:val="TAC"/>
            </w:pPr>
            <w:r w:rsidRPr="00FF3908">
              <w:t>Stationary users, pedestrians and users in vehicles (up to 500 km/h)</w:t>
            </w:r>
          </w:p>
        </w:tc>
        <w:tc>
          <w:tcPr>
            <w:tcW w:w="993" w:type="dxa"/>
          </w:tcPr>
          <w:p w14:paraId="675F960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9B314F0" w14:textId="77777777" w:rsidTr="003F2BB2">
        <w:tc>
          <w:tcPr>
            <w:tcW w:w="250" w:type="dxa"/>
          </w:tcPr>
          <w:p w14:paraId="0BE4777C" w14:textId="77777777" w:rsidR="00981B64" w:rsidRPr="00F6268E" w:rsidRDefault="007D4F45" w:rsidP="008C289C">
            <w:pPr>
              <w:pStyle w:val="TAL"/>
              <w:rPr>
                <w:sz w:val="16"/>
                <w:szCs w:val="16"/>
              </w:rPr>
            </w:pPr>
            <w:r>
              <w:rPr>
                <w:sz w:val="16"/>
                <w:szCs w:val="16"/>
              </w:rPr>
              <w:t>7</w:t>
            </w:r>
          </w:p>
        </w:tc>
        <w:tc>
          <w:tcPr>
            <w:tcW w:w="992" w:type="dxa"/>
          </w:tcPr>
          <w:p w14:paraId="56C8852C" w14:textId="77777777" w:rsidR="00981B64" w:rsidRPr="00B42EFE" w:rsidRDefault="00981B64" w:rsidP="008C289C">
            <w:pPr>
              <w:pStyle w:val="TAC"/>
              <w:rPr>
                <w:sz w:val="16"/>
              </w:rPr>
            </w:pPr>
            <w:r w:rsidRPr="00B42EFE">
              <w:rPr>
                <w:sz w:val="16"/>
              </w:rPr>
              <w:t>High-speed train</w:t>
            </w:r>
          </w:p>
        </w:tc>
        <w:tc>
          <w:tcPr>
            <w:tcW w:w="1134" w:type="dxa"/>
          </w:tcPr>
          <w:p w14:paraId="65A9BA81" w14:textId="77777777" w:rsidR="00981B64" w:rsidRPr="00FF3908" w:rsidRDefault="00981B64" w:rsidP="008C289C">
            <w:pPr>
              <w:pStyle w:val="TAC"/>
            </w:pPr>
            <w:r w:rsidRPr="00FF3908">
              <w:t>50 M</w:t>
            </w:r>
            <w:r w:rsidR="009F0C58">
              <w:t>bit/s</w:t>
            </w:r>
          </w:p>
        </w:tc>
        <w:tc>
          <w:tcPr>
            <w:tcW w:w="1134" w:type="dxa"/>
          </w:tcPr>
          <w:p w14:paraId="3B64D8AE" w14:textId="77777777" w:rsidR="00981B64" w:rsidRPr="00FF3908" w:rsidRDefault="00981B64" w:rsidP="008C289C">
            <w:pPr>
              <w:pStyle w:val="TAC"/>
            </w:pPr>
            <w:r w:rsidRPr="00FF3908">
              <w:t>25 M</w:t>
            </w:r>
            <w:r w:rsidR="009F0C58">
              <w:t>bit/s</w:t>
            </w:r>
          </w:p>
        </w:tc>
        <w:tc>
          <w:tcPr>
            <w:tcW w:w="1134" w:type="dxa"/>
          </w:tcPr>
          <w:p w14:paraId="26D961AE" w14:textId="77777777" w:rsidR="00981B64" w:rsidRPr="00FF3908" w:rsidRDefault="00981B64" w:rsidP="008C289C">
            <w:pPr>
              <w:pStyle w:val="TAC"/>
            </w:pPr>
            <w:r w:rsidRPr="00FF3908">
              <w:t>15 G</w:t>
            </w:r>
            <w:r w:rsidR="009F0C58">
              <w:t>bit/s</w:t>
            </w:r>
            <w:r w:rsidRPr="00FF3908">
              <w:t>/train</w:t>
            </w:r>
          </w:p>
        </w:tc>
        <w:tc>
          <w:tcPr>
            <w:tcW w:w="1134" w:type="dxa"/>
          </w:tcPr>
          <w:p w14:paraId="7C851B36"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971E001" w14:textId="77777777" w:rsidR="00981B64" w:rsidRPr="00FF3908" w:rsidRDefault="00981B64" w:rsidP="008C289C">
            <w:pPr>
              <w:pStyle w:val="TAC"/>
            </w:pPr>
            <w:r w:rsidRPr="00FF3908">
              <w:t>1</w:t>
            </w:r>
            <w:r w:rsidR="007D4F45">
              <w:t xml:space="preserve"> </w:t>
            </w:r>
            <w:r w:rsidRPr="00FF3908">
              <w:t>000/train</w:t>
            </w:r>
          </w:p>
        </w:tc>
        <w:tc>
          <w:tcPr>
            <w:tcW w:w="993" w:type="dxa"/>
          </w:tcPr>
          <w:p w14:paraId="40AB43BB" w14:textId="77777777" w:rsidR="00981B64" w:rsidRPr="00FF3908" w:rsidRDefault="00981B64" w:rsidP="008C289C">
            <w:pPr>
              <w:pStyle w:val="TAC"/>
            </w:pPr>
            <w:r>
              <w:t>30</w:t>
            </w:r>
            <w:r w:rsidR="001B3485">
              <w:t> </w:t>
            </w:r>
            <w:r>
              <w:t>%</w:t>
            </w:r>
          </w:p>
        </w:tc>
        <w:tc>
          <w:tcPr>
            <w:tcW w:w="1275" w:type="dxa"/>
          </w:tcPr>
          <w:p w14:paraId="05522DB6" w14:textId="77777777" w:rsidR="00981B64" w:rsidRPr="00FF3908" w:rsidRDefault="00981B64" w:rsidP="008C289C">
            <w:pPr>
              <w:pStyle w:val="TAC"/>
            </w:pPr>
            <w:r w:rsidRPr="00FF3908">
              <w:t>Users in trains (up to 500 km/h)</w:t>
            </w:r>
          </w:p>
        </w:tc>
        <w:tc>
          <w:tcPr>
            <w:tcW w:w="993" w:type="dxa"/>
          </w:tcPr>
          <w:p w14:paraId="3CB04B40" w14:textId="77777777" w:rsidR="00981B64" w:rsidRPr="00FF3908" w:rsidRDefault="00981B64" w:rsidP="008C289C">
            <w:pPr>
              <w:pStyle w:val="TAL"/>
            </w:pPr>
            <w:r w:rsidRPr="00FF3908">
              <w:t>Along railways</w:t>
            </w:r>
          </w:p>
          <w:p w14:paraId="5243AF9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694ED0B9" w14:textId="77777777" w:rsidTr="003F2BB2">
        <w:tc>
          <w:tcPr>
            <w:tcW w:w="250" w:type="dxa"/>
          </w:tcPr>
          <w:p w14:paraId="3636E4B3" w14:textId="77777777" w:rsidR="00981B64" w:rsidRPr="00F6268E" w:rsidRDefault="007D4F45" w:rsidP="008C289C">
            <w:pPr>
              <w:pStyle w:val="TAL"/>
              <w:rPr>
                <w:sz w:val="16"/>
                <w:szCs w:val="16"/>
              </w:rPr>
            </w:pPr>
            <w:r>
              <w:rPr>
                <w:sz w:val="16"/>
                <w:szCs w:val="16"/>
              </w:rPr>
              <w:t>8</w:t>
            </w:r>
          </w:p>
        </w:tc>
        <w:tc>
          <w:tcPr>
            <w:tcW w:w="992" w:type="dxa"/>
          </w:tcPr>
          <w:p w14:paraId="72F072A1" w14:textId="77777777" w:rsidR="00981B64" w:rsidRPr="00B42EFE" w:rsidRDefault="00981B64" w:rsidP="008C289C">
            <w:pPr>
              <w:pStyle w:val="TAC"/>
              <w:rPr>
                <w:sz w:val="16"/>
              </w:rPr>
            </w:pPr>
            <w:r w:rsidRPr="00B42EFE">
              <w:rPr>
                <w:sz w:val="16"/>
              </w:rPr>
              <w:t>High-speed vehicle</w:t>
            </w:r>
          </w:p>
        </w:tc>
        <w:tc>
          <w:tcPr>
            <w:tcW w:w="1134" w:type="dxa"/>
          </w:tcPr>
          <w:p w14:paraId="0D6A6EE5" w14:textId="77777777" w:rsidR="00981B64" w:rsidRPr="00FF3908" w:rsidRDefault="00981B64" w:rsidP="008C289C">
            <w:pPr>
              <w:pStyle w:val="TAC"/>
            </w:pPr>
            <w:r w:rsidRPr="00FF3908">
              <w:t>50 M</w:t>
            </w:r>
            <w:r w:rsidR="009F0C58">
              <w:t>bit/s</w:t>
            </w:r>
          </w:p>
        </w:tc>
        <w:tc>
          <w:tcPr>
            <w:tcW w:w="1134" w:type="dxa"/>
          </w:tcPr>
          <w:p w14:paraId="472D09F4" w14:textId="77777777" w:rsidR="00981B64" w:rsidRPr="00FF3908" w:rsidRDefault="00981B64" w:rsidP="008C289C">
            <w:pPr>
              <w:pStyle w:val="TAC"/>
            </w:pPr>
            <w:r w:rsidRPr="00FF3908">
              <w:t>25 M</w:t>
            </w:r>
            <w:r w:rsidR="009F0C58">
              <w:t>bit/s</w:t>
            </w:r>
          </w:p>
        </w:tc>
        <w:tc>
          <w:tcPr>
            <w:tcW w:w="1134" w:type="dxa"/>
          </w:tcPr>
          <w:p w14:paraId="25E3A96A"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29E6FDD5"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1DA4A24F"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4FF36094" w14:textId="77777777" w:rsidR="00981B64" w:rsidRPr="00FF3908" w:rsidRDefault="00981B64" w:rsidP="008C289C">
            <w:pPr>
              <w:pStyle w:val="TAC"/>
            </w:pPr>
            <w:r>
              <w:t>50</w:t>
            </w:r>
            <w:r w:rsidR="001B3485">
              <w:t> </w:t>
            </w:r>
            <w:r>
              <w:t>%</w:t>
            </w:r>
          </w:p>
        </w:tc>
        <w:tc>
          <w:tcPr>
            <w:tcW w:w="1275" w:type="dxa"/>
          </w:tcPr>
          <w:p w14:paraId="46CCEA3A" w14:textId="77777777" w:rsidR="00981B64" w:rsidRPr="00FF3908" w:rsidRDefault="00981B64" w:rsidP="008C289C">
            <w:pPr>
              <w:pStyle w:val="TAC"/>
            </w:pPr>
            <w:r w:rsidRPr="00FF3908">
              <w:t>Users in vehicles (up to 250 km/h)</w:t>
            </w:r>
          </w:p>
        </w:tc>
        <w:tc>
          <w:tcPr>
            <w:tcW w:w="993" w:type="dxa"/>
          </w:tcPr>
          <w:p w14:paraId="3E429274" w14:textId="77777777" w:rsidR="00981B64" w:rsidRPr="00FF3908" w:rsidRDefault="00981B64" w:rsidP="008C289C">
            <w:pPr>
              <w:pStyle w:val="TAL"/>
            </w:pPr>
            <w:r w:rsidRPr="00FF3908">
              <w:t>Along roads</w:t>
            </w:r>
          </w:p>
          <w:p w14:paraId="1AF94EC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DCF6A7" w14:textId="77777777" w:rsidTr="003F2BB2">
        <w:tc>
          <w:tcPr>
            <w:tcW w:w="250" w:type="dxa"/>
          </w:tcPr>
          <w:p w14:paraId="0FAA3329" w14:textId="77777777" w:rsidR="00981B64" w:rsidRPr="00F6268E" w:rsidRDefault="007D4F45" w:rsidP="008C289C">
            <w:pPr>
              <w:pStyle w:val="TAL"/>
              <w:rPr>
                <w:sz w:val="16"/>
                <w:szCs w:val="16"/>
              </w:rPr>
            </w:pPr>
            <w:r>
              <w:rPr>
                <w:sz w:val="16"/>
                <w:szCs w:val="16"/>
              </w:rPr>
              <w:t>9</w:t>
            </w:r>
          </w:p>
        </w:tc>
        <w:tc>
          <w:tcPr>
            <w:tcW w:w="992" w:type="dxa"/>
          </w:tcPr>
          <w:p w14:paraId="0F79593B" w14:textId="77777777" w:rsidR="00981B64" w:rsidRPr="00B42EFE" w:rsidRDefault="00981B64" w:rsidP="008C289C">
            <w:pPr>
              <w:pStyle w:val="TAC"/>
              <w:rPr>
                <w:sz w:val="16"/>
              </w:rPr>
            </w:pPr>
            <w:r w:rsidRPr="00BD5E60">
              <w:rPr>
                <w:sz w:val="14"/>
              </w:rPr>
              <w:t>Airplanes connectivity</w:t>
            </w:r>
          </w:p>
        </w:tc>
        <w:tc>
          <w:tcPr>
            <w:tcW w:w="1134" w:type="dxa"/>
          </w:tcPr>
          <w:p w14:paraId="3D60DBCA" w14:textId="77777777" w:rsidR="00981B64" w:rsidRPr="00FF3908" w:rsidRDefault="00981B64" w:rsidP="008C289C">
            <w:pPr>
              <w:pStyle w:val="TAC"/>
            </w:pPr>
            <w:r w:rsidRPr="00FF3908">
              <w:t>15 M</w:t>
            </w:r>
            <w:r w:rsidR="009F0C58">
              <w:t>bit/s</w:t>
            </w:r>
          </w:p>
        </w:tc>
        <w:tc>
          <w:tcPr>
            <w:tcW w:w="1134" w:type="dxa"/>
          </w:tcPr>
          <w:p w14:paraId="47DCA66E"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76E99FD3"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7BA567FF" w14:textId="77777777" w:rsidR="00981B64" w:rsidRPr="00FF3908" w:rsidRDefault="00981B64" w:rsidP="008C289C">
            <w:pPr>
              <w:pStyle w:val="TAC"/>
            </w:pPr>
            <w:r w:rsidRPr="00FF3908">
              <w:t>600 M</w:t>
            </w:r>
            <w:r w:rsidR="009F0C58">
              <w:t>bit/s</w:t>
            </w:r>
            <w:r w:rsidRPr="00FF3908">
              <w:t>/plane</w:t>
            </w:r>
          </w:p>
        </w:tc>
        <w:tc>
          <w:tcPr>
            <w:tcW w:w="1134" w:type="dxa"/>
          </w:tcPr>
          <w:p w14:paraId="139395B4" w14:textId="77777777" w:rsidR="00981B64" w:rsidRPr="00FF3908" w:rsidRDefault="00981B64" w:rsidP="008C289C">
            <w:pPr>
              <w:pStyle w:val="TAC"/>
            </w:pPr>
            <w:r>
              <w:t>400</w:t>
            </w:r>
            <w:r w:rsidRPr="00FF3908">
              <w:t>/plane</w:t>
            </w:r>
          </w:p>
        </w:tc>
        <w:tc>
          <w:tcPr>
            <w:tcW w:w="993" w:type="dxa"/>
          </w:tcPr>
          <w:p w14:paraId="1FE2DBCE" w14:textId="77777777" w:rsidR="00981B64" w:rsidRPr="00FF3908" w:rsidRDefault="00981B64" w:rsidP="008C289C">
            <w:pPr>
              <w:pStyle w:val="TAC"/>
            </w:pPr>
            <w:r>
              <w:t>20</w:t>
            </w:r>
            <w:r w:rsidR="001B3485">
              <w:t> </w:t>
            </w:r>
            <w:r>
              <w:t>%</w:t>
            </w:r>
          </w:p>
        </w:tc>
        <w:tc>
          <w:tcPr>
            <w:tcW w:w="1275" w:type="dxa"/>
          </w:tcPr>
          <w:p w14:paraId="5D173744"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5EB005D7"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24D53A94" w14:textId="77777777" w:rsidTr="003F2BB2">
        <w:tc>
          <w:tcPr>
            <w:tcW w:w="10173" w:type="dxa"/>
            <w:gridSpan w:val="10"/>
          </w:tcPr>
          <w:p w14:paraId="34EF2D93" w14:textId="77777777" w:rsidR="00981B64" w:rsidRPr="00F6268E" w:rsidRDefault="00981B64" w:rsidP="00F6268E">
            <w:pPr>
              <w:pStyle w:val="TAN"/>
            </w:pPr>
            <w:r w:rsidRPr="00F6268E">
              <w:t xml:space="preserve">NOTE 1: </w:t>
            </w:r>
            <w:r w:rsidRPr="00F6268E">
              <w:tab/>
              <w:t xml:space="preserve">For users in vehicles, the </w:t>
            </w:r>
            <w:r w:rsidR="00326905">
              <w:t>UE</w:t>
            </w:r>
            <w:r w:rsidR="00326905" w:rsidRPr="00F6268E">
              <w:t xml:space="preserve"> </w:t>
            </w:r>
            <w:r w:rsidRPr="00F6268E">
              <w:t>can be connected to the network directly, or via an on-board moving base station.</w:t>
            </w:r>
          </w:p>
          <w:p w14:paraId="56B43020"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9A71FA7" w14:textId="77777777" w:rsidR="00981B64" w:rsidRPr="00F6268E" w:rsidRDefault="00981B64" w:rsidP="00F6268E">
            <w:pPr>
              <w:pStyle w:val="TAN"/>
            </w:pPr>
            <w:r w:rsidRPr="00F6268E">
              <w:t xml:space="preserve">NOTE 3: </w:t>
            </w:r>
            <w:r w:rsidR="00F6268E">
              <w:tab/>
            </w:r>
            <w:r w:rsidRPr="00F6268E">
              <w:t>For interactive audio and video services, for example, virtual meetings, the required two-way end-to-end latency (UL and DL) is 2</w:t>
            </w:r>
            <w:r w:rsidRPr="00F6268E">
              <w:noBreakHyphen/>
              <w:t>4</w:t>
            </w:r>
            <w:r w:rsidR="007072A0">
              <w:t xml:space="preserve"> </w:t>
            </w:r>
            <w:r w:rsidRPr="00F6268E">
              <w:t xml:space="preserve">ms while the corresponding experienced data rate needs to be up to </w:t>
            </w:r>
            <w:r w:rsidR="007072A0" w:rsidRPr="00F6268E">
              <w:t>8</w:t>
            </w:r>
            <w:r w:rsidR="007072A0">
              <w:t>K</w:t>
            </w:r>
            <w:r w:rsidR="007072A0" w:rsidRPr="00F6268E">
              <w:t xml:space="preserve"> </w:t>
            </w:r>
            <w:r w:rsidRPr="00F6268E">
              <w:t>3D video [300</w:t>
            </w:r>
            <w:r w:rsidR="007072A0">
              <w:t xml:space="preserve"> </w:t>
            </w:r>
            <w:r w:rsidRPr="00F6268E">
              <w:t>M</w:t>
            </w:r>
            <w:r w:rsidR="009F0C58">
              <w:t>bit/s</w:t>
            </w:r>
            <w:r w:rsidRPr="00F6268E">
              <w:t>] in uplink and downlink.</w:t>
            </w:r>
          </w:p>
          <w:p w14:paraId="7B763650" w14:textId="77777777" w:rsidR="00F828FD" w:rsidRDefault="00981B64" w:rsidP="00F6268E">
            <w:pPr>
              <w:pStyle w:val="TAN"/>
            </w:pPr>
            <w:r w:rsidRPr="00F6268E">
              <w:t xml:space="preserve">NOTE </w:t>
            </w:r>
            <w:r w:rsidR="0074087F">
              <w:t>4</w:t>
            </w:r>
            <w:r w:rsidRPr="00A878D3">
              <w:t xml:space="preserve">: </w:t>
            </w:r>
            <w:r w:rsidRPr="00A878D3">
              <w:tab/>
            </w:r>
            <w:r w:rsidR="00F828FD" w:rsidRPr="00F828FD">
              <w:t xml:space="preserve">These values are derived based on overall user density. Detailed information can </w:t>
            </w:r>
            <w:r w:rsidR="00F828FD">
              <w:t>be found in [10</w:t>
            </w:r>
            <w:r w:rsidR="00F828FD" w:rsidRPr="00F828FD">
              <w:t>].</w:t>
            </w:r>
          </w:p>
          <w:p w14:paraId="010E8371" w14:textId="77777777" w:rsidR="00981B64" w:rsidRPr="00E459FF" w:rsidRDefault="00F828FD" w:rsidP="00E459FF">
            <w:pPr>
              <w:pStyle w:val="TAN"/>
            </w:pPr>
            <w:r>
              <w:t>NOTE 5:</w:t>
            </w:r>
            <w:r w:rsidRPr="008D7CC7">
              <w:t xml:space="preserve"> </w:t>
            </w:r>
            <w:r w:rsidRPr="008D7CC7">
              <w:tab/>
            </w:r>
            <w:r w:rsidR="00981B64" w:rsidRPr="00A878D3">
              <w:t>All the values in this table are targeted values and not strict requirements.</w:t>
            </w:r>
          </w:p>
        </w:tc>
      </w:tr>
    </w:tbl>
    <w:p w14:paraId="2334FFE8" w14:textId="77777777" w:rsidR="00F45B6C" w:rsidRDefault="00F45B6C" w:rsidP="00F45B6C"/>
    <w:p w14:paraId="434A38D7" w14:textId="77777777" w:rsidR="00F45B6C" w:rsidRPr="00F45B6C" w:rsidRDefault="00F45B6C" w:rsidP="00212EE0">
      <w:pPr>
        <w:pStyle w:val="Heading2"/>
      </w:pPr>
      <w:bookmarkStart w:id="895" w:name="_Toc45387755"/>
      <w:bookmarkStart w:id="896" w:name="_Toc52638800"/>
      <w:bookmarkStart w:id="897" w:name="_Toc59116885"/>
      <w:bookmarkStart w:id="898" w:name="_Toc61885718"/>
      <w:bookmarkStart w:id="899" w:name="_Toc201930877"/>
      <w:r w:rsidRPr="00F45B6C">
        <w:t>7.2</w:t>
      </w:r>
      <w:r w:rsidRPr="00F45B6C">
        <w:tab/>
        <w:t>Low latency and high reliability</w:t>
      </w:r>
      <w:bookmarkEnd w:id="895"/>
      <w:bookmarkEnd w:id="896"/>
      <w:bookmarkEnd w:id="897"/>
      <w:bookmarkEnd w:id="898"/>
      <w:bookmarkEnd w:id="899"/>
    </w:p>
    <w:p w14:paraId="1173723A" w14:textId="77777777" w:rsidR="0017397F" w:rsidRPr="007B5B4C" w:rsidRDefault="0017397F" w:rsidP="00212EE0">
      <w:pPr>
        <w:pStyle w:val="Heading3"/>
      </w:pPr>
      <w:bookmarkStart w:id="900" w:name="_Toc45387756"/>
      <w:bookmarkStart w:id="901" w:name="_Toc52638801"/>
      <w:bookmarkStart w:id="902" w:name="_Toc59116886"/>
      <w:bookmarkStart w:id="903" w:name="_Toc61885719"/>
      <w:bookmarkStart w:id="904" w:name="_Toc201930878"/>
      <w:r w:rsidRPr="0017397F">
        <w:t>7.2.1</w:t>
      </w:r>
      <w:r w:rsidRPr="0017397F">
        <w:tab/>
        <w:t>Overview</w:t>
      </w:r>
      <w:bookmarkEnd w:id="900"/>
      <w:bookmarkEnd w:id="901"/>
      <w:bookmarkEnd w:id="902"/>
      <w:bookmarkEnd w:id="903"/>
      <w:bookmarkEnd w:id="904"/>
    </w:p>
    <w:p w14:paraId="14F1DC43"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1D9BAADE" w14:textId="77777777" w:rsidR="009209BD" w:rsidRDefault="0017397F" w:rsidP="00212EE0">
      <w:pPr>
        <w:pStyle w:val="Heading3"/>
      </w:pPr>
      <w:bookmarkStart w:id="905" w:name="_Toc45387757"/>
      <w:bookmarkStart w:id="906" w:name="_Toc52638802"/>
      <w:bookmarkStart w:id="907" w:name="_Toc59116887"/>
      <w:bookmarkStart w:id="908" w:name="_Toc61885720"/>
      <w:bookmarkStart w:id="909" w:name="_Toc201930879"/>
      <w:r w:rsidRPr="0017397F">
        <w:t>7.2.2</w:t>
      </w:r>
      <w:r w:rsidRPr="0017397F">
        <w:tab/>
        <w:t>Scenarios and KPIs</w:t>
      </w:r>
      <w:bookmarkEnd w:id="905"/>
      <w:bookmarkEnd w:id="906"/>
      <w:bookmarkEnd w:id="907"/>
      <w:bookmarkEnd w:id="908"/>
      <w:bookmarkEnd w:id="909"/>
      <w:r w:rsidR="009209BD" w:rsidRPr="009209BD">
        <w:t xml:space="preserve"> </w:t>
      </w:r>
    </w:p>
    <w:p w14:paraId="77F6C6C9"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5134F971" w14:textId="77777777" w:rsidR="009209BD" w:rsidRDefault="009209BD" w:rsidP="007A18A4">
      <w:pPr>
        <w:ind w:left="284"/>
      </w:pPr>
      <w:r>
        <w:t>-</w:t>
      </w:r>
      <w:r>
        <w:tab/>
        <w:t xml:space="preserve">Cyber-physical control applications in vertical domains can be found in 22.104 [21]. </w:t>
      </w:r>
    </w:p>
    <w:p w14:paraId="78523798" w14:textId="77777777" w:rsidR="009209BD" w:rsidRDefault="009209BD" w:rsidP="007A18A4">
      <w:pPr>
        <w:ind w:left="284"/>
      </w:pPr>
      <w:r>
        <w:t>-</w:t>
      </w:r>
      <w:r>
        <w:tab/>
        <w:t xml:space="preserve">V2X can be found in 22.186 [9]. </w:t>
      </w:r>
    </w:p>
    <w:p w14:paraId="052BB05E" w14:textId="77777777" w:rsidR="0017397F" w:rsidRDefault="009209BD" w:rsidP="007A18A4">
      <w:pPr>
        <w:ind w:left="284"/>
      </w:pPr>
      <w:r>
        <w:t>-</w:t>
      </w:r>
      <w:r>
        <w:tab/>
        <w:t>Rail communications can be found in 22.289 [23].</w:t>
      </w:r>
    </w:p>
    <w:p w14:paraId="7819BA38"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0E09FFC4"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0A5BAC6"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0FB1D16"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1C97C90F"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060905CA"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232FD8D9"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7D9EB4BA"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4C8830BE"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1FC2B587" w14:textId="77777777" w:rsidR="00E34A13" w:rsidRDefault="009C1826" w:rsidP="00212EE0">
      <w:pPr>
        <w:pStyle w:val="Heading3"/>
      </w:pPr>
      <w:bookmarkStart w:id="910" w:name="_Toc45387758"/>
      <w:bookmarkStart w:id="911" w:name="_Toc52638803"/>
      <w:bookmarkStart w:id="912" w:name="_Toc59116888"/>
      <w:bookmarkStart w:id="913" w:name="_Toc61885721"/>
      <w:bookmarkStart w:id="914" w:name="_Toc201930880"/>
      <w:r>
        <w:t>7</w:t>
      </w:r>
      <w:r w:rsidRPr="007B5B4C">
        <w:t>.</w:t>
      </w:r>
      <w:r>
        <w:t>2</w:t>
      </w:r>
      <w:r w:rsidRPr="007B5B4C">
        <w:t>.</w:t>
      </w:r>
      <w:r>
        <w:t>3</w:t>
      </w:r>
      <w:r w:rsidRPr="007B5B4C">
        <w:tab/>
      </w:r>
      <w:r>
        <w:t xml:space="preserve">Other </w:t>
      </w:r>
      <w:r w:rsidR="00F91629" w:rsidRPr="007B5B4C">
        <w:t>requirements</w:t>
      </w:r>
      <w:bookmarkEnd w:id="910"/>
      <w:bookmarkEnd w:id="911"/>
      <w:bookmarkEnd w:id="912"/>
      <w:bookmarkEnd w:id="913"/>
      <w:bookmarkEnd w:id="914"/>
    </w:p>
    <w:p w14:paraId="0BBAC0FB" w14:textId="77777777" w:rsidR="009C1826" w:rsidRPr="007B5B4C" w:rsidRDefault="00E34A13" w:rsidP="00212EE0">
      <w:pPr>
        <w:pStyle w:val="Heading4"/>
      </w:pPr>
      <w:bookmarkStart w:id="915" w:name="_Toc45387759"/>
      <w:bookmarkStart w:id="916" w:name="_Toc52638804"/>
      <w:bookmarkStart w:id="917" w:name="_Toc59116889"/>
      <w:bookmarkStart w:id="918" w:name="_Toc61885722"/>
      <w:bookmarkStart w:id="919" w:name="_Toc201930881"/>
      <w:r>
        <w:t>7.2.3.1</w:t>
      </w:r>
      <w:r>
        <w:tab/>
      </w:r>
      <w:r w:rsidR="001B3485" w:rsidRPr="00952D61">
        <w:t>(v</w:t>
      </w:r>
      <w:r w:rsidR="009E3FB1">
        <w:t>oid</w:t>
      </w:r>
      <w:bookmarkEnd w:id="915"/>
      <w:r w:rsidR="001B3485" w:rsidRPr="00952D61">
        <w:t>)</w:t>
      </w:r>
      <w:bookmarkEnd w:id="916"/>
      <w:bookmarkEnd w:id="917"/>
      <w:bookmarkEnd w:id="918"/>
      <w:bookmarkEnd w:id="919"/>
    </w:p>
    <w:p w14:paraId="168A14DC" w14:textId="77777777" w:rsidR="00E34A13" w:rsidRDefault="00E34A13" w:rsidP="00212EE0">
      <w:pPr>
        <w:pStyle w:val="Heading4"/>
      </w:pPr>
      <w:bookmarkStart w:id="920" w:name="_Toc45387760"/>
      <w:bookmarkStart w:id="921" w:name="_Toc52638805"/>
      <w:bookmarkStart w:id="922" w:name="_Toc59116890"/>
      <w:bookmarkStart w:id="923" w:name="_Toc61885723"/>
      <w:bookmarkStart w:id="924" w:name="_Toc201930882"/>
      <w:r>
        <w:t>7.2.3.</w:t>
      </w:r>
      <w:r w:rsidR="0003097D">
        <w:t>2</w:t>
      </w:r>
      <w:r w:rsidR="0003097D">
        <w:tab/>
      </w:r>
      <w:r>
        <w:t>Wireless road-side infrastructure backhaul</w:t>
      </w:r>
      <w:bookmarkEnd w:id="920"/>
      <w:bookmarkEnd w:id="921"/>
      <w:bookmarkEnd w:id="922"/>
      <w:bookmarkEnd w:id="923"/>
      <w:bookmarkEnd w:id="924"/>
    </w:p>
    <w:p w14:paraId="4A4EEDD3"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51069071"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communication service availability, and high-capacity connections for reliable distribution of data. Road-side infrastructure is deployed alongside streets in urban areas and alongside major roads and highways every 1-2 km.</w:t>
      </w:r>
    </w:p>
    <w:p w14:paraId="03E02243" w14:textId="77777777" w:rsidR="00E34A13" w:rsidRDefault="000A6DD9" w:rsidP="000A6DD9">
      <w:r>
        <w:t xml:space="preserve">For more information about </w:t>
      </w:r>
      <w:r w:rsidRPr="00233FD4">
        <w:t>infrastructure backhaul</w:t>
      </w:r>
      <w:r>
        <w:t>, see clause D.5.</w:t>
      </w:r>
    </w:p>
    <w:p w14:paraId="488F0456" w14:textId="77777777" w:rsidR="00E34A13" w:rsidRDefault="00E34A13" w:rsidP="00E34A13">
      <w:r>
        <w:t>To support wireless road-side infrastructure backhaul the 5G system shall support the performance requirements in table 7.2.3.2-1.</w:t>
      </w:r>
      <w:r w:rsidRPr="00E34A13">
        <w:t xml:space="preserve"> </w:t>
      </w:r>
    </w:p>
    <w:p w14:paraId="31A62039" w14:textId="77777777" w:rsidR="00E34A13" w:rsidRDefault="00E34A13" w:rsidP="00E34A13">
      <w:pPr>
        <w:tabs>
          <w:tab w:val="center" w:leader="hyphen" w:pos="4820"/>
          <w:tab w:val="right" w:leader="hyphen" w:pos="9639"/>
        </w:tabs>
        <w:sectPr w:rsidR="00E34A13" w:rsidSect="00EA6A73">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4D2F0166" w14:textId="77777777" w:rsidR="00E34A13" w:rsidRDefault="00E34A13" w:rsidP="00E34A13">
      <w:pPr>
        <w:tabs>
          <w:tab w:val="center" w:leader="hyphen" w:pos="4820"/>
          <w:tab w:val="right" w:leader="hyphen" w:pos="9639"/>
        </w:tabs>
      </w:pPr>
    </w:p>
    <w:p w14:paraId="1F5585F7"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3B88910F" w14:textId="77777777" w:rsidTr="00C970BE">
        <w:tc>
          <w:tcPr>
            <w:tcW w:w="1951" w:type="dxa"/>
          </w:tcPr>
          <w:p w14:paraId="2F011B64" w14:textId="77777777" w:rsidR="00E34A13" w:rsidRPr="00E91541" w:rsidRDefault="00E34A13" w:rsidP="00C970BE">
            <w:pPr>
              <w:pStyle w:val="TAH"/>
              <w:rPr>
                <w:sz w:val="16"/>
                <w:szCs w:val="16"/>
              </w:rPr>
            </w:pPr>
            <w:r w:rsidRPr="0033736D">
              <w:rPr>
                <w:sz w:val="16"/>
                <w:szCs w:val="16"/>
              </w:rPr>
              <w:t>Scenario</w:t>
            </w:r>
          </w:p>
        </w:tc>
        <w:tc>
          <w:tcPr>
            <w:tcW w:w="992" w:type="dxa"/>
          </w:tcPr>
          <w:p w14:paraId="588489D1" w14:textId="77777777" w:rsidR="00E34A13" w:rsidRPr="00E23377" w:rsidRDefault="00E34A13" w:rsidP="00C970BE">
            <w:pPr>
              <w:pStyle w:val="TAH"/>
              <w:rPr>
                <w:sz w:val="16"/>
                <w:szCs w:val="16"/>
              </w:rPr>
            </w:pPr>
            <w:r w:rsidRPr="00E23377">
              <w:rPr>
                <w:sz w:val="16"/>
                <w:szCs w:val="16"/>
              </w:rPr>
              <w:t>Max. allowed end-to-end latency</w:t>
            </w:r>
          </w:p>
          <w:p w14:paraId="6FA8037F" w14:textId="77777777" w:rsidR="00E34A13" w:rsidRPr="00E91541" w:rsidRDefault="00E34A13" w:rsidP="00C970BE">
            <w:pPr>
              <w:pStyle w:val="TAH"/>
              <w:rPr>
                <w:sz w:val="16"/>
                <w:szCs w:val="16"/>
              </w:rPr>
            </w:pPr>
            <w:r w:rsidRPr="00E23377">
              <w:rPr>
                <w:sz w:val="16"/>
                <w:szCs w:val="16"/>
              </w:rPr>
              <w:t>(note 1)</w:t>
            </w:r>
          </w:p>
        </w:tc>
        <w:tc>
          <w:tcPr>
            <w:tcW w:w="992" w:type="dxa"/>
          </w:tcPr>
          <w:p w14:paraId="1B9B008C" w14:textId="77777777" w:rsidR="00E34A13" w:rsidRPr="000C1898" w:rsidRDefault="00E34A13" w:rsidP="00C970BE">
            <w:pPr>
              <w:pStyle w:val="TAH"/>
              <w:rPr>
                <w:sz w:val="16"/>
                <w:szCs w:val="16"/>
              </w:rPr>
            </w:pPr>
            <w:r w:rsidRPr="006A1CAC">
              <w:rPr>
                <w:sz w:val="16"/>
                <w:szCs w:val="16"/>
              </w:rPr>
              <w:t>Survival time</w:t>
            </w:r>
          </w:p>
        </w:tc>
        <w:tc>
          <w:tcPr>
            <w:tcW w:w="1560" w:type="dxa"/>
          </w:tcPr>
          <w:p w14:paraId="2470B36F"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2A0621F" w14:textId="77777777" w:rsidR="00E34A13" w:rsidRPr="000C1898" w:rsidRDefault="00E34A13" w:rsidP="00C970BE">
            <w:pPr>
              <w:pStyle w:val="TAH"/>
              <w:rPr>
                <w:sz w:val="16"/>
                <w:szCs w:val="16"/>
              </w:rPr>
            </w:pPr>
            <w:r>
              <w:rPr>
                <w:sz w:val="16"/>
                <w:szCs w:val="16"/>
              </w:rPr>
              <w:t>(note 2)</w:t>
            </w:r>
          </w:p>
        </w:tc>
        <w:tc>
          <w:tcPr>
            <w:tcW w:w="1275" w:type="dxa"/>
          </w:tcPr>
          <w:p w14:paraId="2DE10CF7" w14:textId="77777777" w:rsidR="00E34A13" w:rsidRDefault="00E34A13" w:rsidP="00C970BE">
            <w:pPr>
              <w:pStyle w:val="TAH"/>
              <w:rPr>
                <w:sz w:val="16"/>
                <w:szCs w:val="16"/>
              </w:rPr>
            </w:pPr>
            <w:r w:rsidRPr="000C1898">
              <w:rPr>
                <w:sz w:val="16"/>
                <w:szCs w:val="16"/>
              </w:rPr>
              <w:t>Reliability</w:t>
            </w:r>
          </w:p>
          <w:p w14:paraId="2DBB2112" w14:textId="77777777" w:rsidR="00E34A13" w:rsidRPr="000C1898" w:rsidRDefault="00E34A13" w:rsidP="00C970BE">
            <w:pPr>
              <w:pStyle w:val="TAH"/>
              <w:rPr>
                <w:sz w:val="16"/>
                <w:szCs w:val="16"/>
              </w:rPr>
            </w:pPr>
            <w:r>
              <w:rPr>
                <w:sz w:val="16"/>
                <w:szCs w:val="16"/>
              </w:rPr>
              <w:t>(note 2)</w:t>
            </w:r>
          </w:p>
        </w:tc>
        <w:tc>
          <w:tcPr>
            <w:tcW w:w="1276" w:type="dxa"/>
          </w:tcPr>
          <w:p w14:paraId="7EF071FF"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69524842" w14:textId="77777777" w:rsidR="00E34A13" w:rsidRDefault="00E34A13" w:rsidP="00C970BE">
            <w:pPr>
              <w:pStyle w:val="TAH"/>
              <w:rPr>
                <w:sz w:val="16"/>
                <w:szCs w:val="16"/>
              </w:rPr>
            </w:pPr>
            <w:r w:rsidRPr="000C1898">
              <w:rPr>
                <w:sz w:val="16"/>
                <w:szCs w:val="16"/>
              </w:rPr>
              <w:t>Payload</w:t>
            </w:r>
          </w:p>
          <w:p w14:paraId="14AAF94D" w14:textId="77777777" w:rsidR="00E34A13" w:rsidRDefault="00E34A13" w:rsidP="00C970BE">
            <w:pPr>
              <w:pStyle w:val="TAH"/>
              <w:rPr>
                <w:sz w:val="16"/>
                <w:szCs w:val="16"/>
              </w:rPr>
            </w:pPr>
            <w:r>
              <w:rPr>
                <w:sz w:val="16"/>
                <w:szCs w:val="16"/>
              </w:rPr>
              <w:t>size</w:t>
            </w:r>
          </w:p>
          <w:p w14:paraId="7E2AB2F8" w14:textId="77777777" w:rsidR="00E34A13" w:rsidRPr="000C1898" w:rsidRDefault="00E34A13" w:rsidP="00C970BE">
            <w:pPr>
              <w:pStyle w:val="TAH"/>
              <w:rPr>
                <w:sz w:val="16"/>
                <w:szCs w:val="16"/>
              </w:rPr>
            </w:pPr>
            <w:r>
              <w:rPr>
                <w:sz w:val="16"/>
                <w:szCs w:val="16"/>
              </w:rPr>
              <w:t>(note 3)</w:t>
            </w:r>
          </w:p>
        </w:tc>
        <w:tc>
          <w:tcPr>
            <w:tcW w:w="1276" w:type="dxa"/>
          </w:tcPr>
          <w:p w14:paraId="4720D68B"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51D3757A"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384EA123"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283511FF" w14:textId="77777777" w:rsidTr="00C970BE">
        <w:tc>
          <w:tcPr>
            <w:tcW w:w="1951" w:type="dxa"/>
          </w:tcPr>
          <w:p w14:paraId="0131C206"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6CECFDEC"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5AD64B35" w14:textId="77777777" w:rsidR="00E34A13" w:rsidRPr="001B393D" w:rsidRDefault="00E34A13" w:rsidP="00C970BE">
            <w:pPr>
              <w:pStyle w:val="TAC"/>
              <w:rPr>
                <w:sz w:val="16"/>
                <w:szCs w:val="16"/>
              </w:rPr>
            </w:pPr>
            <w:r w:rsidRPr="001B393D">
              <w:rPr>
                <w:sz w:val="16"/>
                <w:szCs w:val="16"/>
              </w:rPr>
              <w:t>100 ms</w:t>
            </w:r>
          </w:p>
        </w:tc>
        <w:tc>
          <w:tcPr>
            <w:tcW w:w="1560" w:type="dxa"/>
          </w:tcPr>
          <w:p w14:paraId="6A101B06" w14:textId="77777777" w:rsidR="00E34A13" w:rsidRPr="001B393D" w:rsidRDefault="00E34A13" w:rsidP="00C970BE">
            <w:pPr>
              <w:pStyle w:val="TAC"/>
              <w:rPr>
                <w:sz w:val="16"/>
                <w:szCs w:val="16"/>
              </w:rPr>
            </w:pPr>
            <w:r w:rsidRPr="001B393D">
              <w:rPr>
                <w:sz w:val="16"/>
                <w:szCs w:val="16"/>
              </w:rPr>
              <w:t>99,9999%</w:t>
            </w:r>
          </w:p>
        </w:tc>
        <w:tc>
          <w:tcPr>
            <w:tcW w:w="1275" w:type="dxa"/>
          </w:tcPr>
          <w:p w14:paraId="06E9AF2B" w14:textId="77777777" w:rsidR="00E34A13" w:rsidRPr="001B393D" w:rsidRDefault="00E34A13" w:rsidP="00C970BE">
            <w:pPr>
              <w:pStyle w:val="TAC"/>
              <w:rPr>
                <w:sz w:val="16"/>
                <w:szCs w:val="16"/>
              </w:rPr>
            </w:pPr>
            <w:r w:rsidRPr="001B393D">
              <w:rPr>
                <w:sz w:val="16"/>
                <w:szCs w:val="16"/>
              </w:rPr>
              <w:t>99,999%</w:t>
            </w:r>
          </w:p>
        </w:tc>
        <w:tc>
          <w:tcPr>
            <w:tcW w:w="1276" w:type="dxa"/>
          </w:tcPr>
          <w:p w14:paraId="4DF1AD02"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4B86FBE5" w14:textId="77777777" w:rsidR="00E34A13" w:rsidRPr="001B393D" w:rsidRDefault="00E34A13" w:rsidP="00C970BE">
            <w:pPr>
              <w:pStyle w:val="TAC"/>
              <w:rPr>
                <w:sz w:val="16"/>
                <w:szCs w:val="16"/>
              </w:rPr>
            </w:pPr>
            <w:r w:rsidRPr="001B393D">
              <w:rPr>
                <w:sz w:val="16"/>
                <w:szCs w:val="16"/>
              </w:rPr>
              <w:t>Small to big</w:t>
            </w:r>
          </w:p>
        </w:tc>
        <w:tc>
          <w:tcPr>
            <w:tcW w:w="1276" w:type="dxa"/>
          </w:tcPr>
          <w:p w14:paraId="147A55B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3435FE14"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16612780"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2A35D97A" w14:textId="77777777" w:rsidTr="00C970BE">
        <w:tc>
          <w:tcPr>
            <w:tcW w:w="13433" w:type="dxa"/>
            <w:gridSpan w:val="10"/>
          </w:tcPr>
          <w:p w14:paraId="17003BD5" w14:textId="77777777" w:rsidR="00E34A13" w:rsidRPr="000C7DDE" w:rsidRDefault="00E34A13" w:rsidP="00C970BE">
            <w:pPr>
              <w:pStyle w:val="TAN"/>
              <w:rPr>
                <w:sz w:val="16"/>
                <w:szCs w:val="16"/>
              </w:rPr>
            </w:pPr>
            <w:r>
              <w:rPr>
                <w:sz w:val="16"/>
                <w:szCs w:val="16"/>
              </w:rPr>
              <w:t>NOTE 1</w:t>
            </w:r>
            <w:r w:rsidRPr="002C2D51">
              <w:rPr>
                <w:sz w:val="16"/>
                <w:szCs w:val="16"/>
              </w:rPr>
              <w:t xml:space="preserve">: </w:t>
            </w:r>
            <w:r w:rsidRPr="002C2D51">
              <w:rPr>
                <w:sz w:val="16"/>
                <w:szCs w:val="16"/>
              </w:rPr>
              <w:tab/>
              <w:t xml:space="preserve">This is the </w:t>
            </w:r>
            <w:r>
              <w:rPr>
                <w:sz w:val="16"/>
                <w:szCs w:val="16"/>
              </w:rPr>
              <w:t xml:space="preserve">maximum </w:t>
            </w:r>
            <w:r w:rsidRPr="002C2D51">
              <w:rPr>
                <w:sz w:val="16"/>
                <w:szCs w:val="16"/>
              </w:rPr>
              <w:t xml:space="preserve">end-to-end latency </w:t>
            </w:r>
            <w:r>
              <w:rPr>
                <w:sz w:val="16"/>
                <w:szCs w:val="16"/>
              </w:rPr>
              <w:t xml:space="preserve">allowed for the 5G system to deliver </w:t>
            </w:r>
            <w:r w:rsidRPr="002C2D51">
              <w:rPr>
                <w:sz w:val="16"/>
                <w:szCs w:val="16"/>
              </w:rPr>
              <w:t>the service</w:t>
            </w:r>
            <w:r>
              <w:rPr>
                <w:sz w:val="16"/>
                <w:szCs w:val="16"/>
              </w:rPr>
              <w:t xml:space="preserve"> in the case t</w:t>
            </w:r>
            <w:r w:rsidRPr="002C2D51">
              <w:rPr>
                <w:sz w:val="16"/>
                <w:szCs w:val="16"/>
              </w:rPr>
              <w:t>he end-to-end latency is completely allocated to the 5G system</w:t>
            </w:r>
            <w:r>
              <w:rPr>
                <w:sz w:val="16"/>
                <w:szCs w:val="16"/>
              </w:rPr>
              <w:t xml:space="preserve"> from the UE to the Interface to Data Network</w:t>
            </w:r>
            <w:r w:rsidRPr="002C2D51">
              <w:rPr>
                <w:sz w:val="16"/>
                <w:szCs w:val="16"/>
              </w:rPr>
              <w:t>.</w:t>
            </w:r>
          </w:p>
          <w:p w14:paraId="7F0405D5" w14:textId="77777777" w:rsidR="00E34A13" w:rsidRPr="000C7DDE" w:rsidRDefault="00E34A13" w:rsidP="00C970BE">
            <w:pPr>
              <w:pStyle w:val="TAN"/>
              <w:rPr>
                <w:sz w:val="16"/>
                <w:szCs w:val="16"/>
              </w:rPr>
            </w:pPr>
            <w:r w:rsidRPr="000C7DDE">
              <w:rPr>
                <w:sz w:val="16"/>
                <w:szCs w:val="16"/>
              </w:rPr>
              <w:t xml:space="preserve">NOTE </w:t>
            </w:r>
            <w:r>
              <w:rPr>
                <w:sz w:val="16"/>
                <w:szCs w:val="16"/>
              </w:rPr>
              <w:t>2</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Communication service availability relates to the service interfaces, </w:t>
            </w:r>
            <w:r>
              <w:rPr>
                <w:sz w:val="16"/>
                <w:szCs w:val="16"/>
              </w:rPr>
              <w:t xml:space="preserve">and </w:t>
            </w:r>
            <w:r w:rsidRPr="0087610A">
              <w:rPr>
                <w:sz w:val="16"/>
                <w:szCs w:val="16"/>
              </w:rPr>
              <w:t xml:space="preserve">reliability relates to a given </w:t>
            </w:r>
            <w:r>
              <w:rPr>
                <w:sz w:val="16"/>
                <w:szCs w:val="16"/>
              </w:rPr>
              <w:t>system entity</w:t>
            </w:r>
            <w:r w:rsidRPr="0087610A">
              <w:rPr>
                <w:sz w:val="16"/>
                <w:szCs w:val="16"/>
              </w:rPr>
              <w:t>.</w:t>
            </w:r>
            <w:r>
              <w:rPr>
                <w:sz w:val="16"/>
                <w:szCs w:val="16"/>
              </w:rPr>
              <w:t xml:space="preserve"> One or more retransmissions of network layer packets </w:t>
            </w:r>
            <w:r w:rsidR="00C37554">
              <w:rPr>
                <w:sz w:val="16"/>
                <w:szCs w:val="16"/>
              </w:rPr>
              <w:t xml:space="preserve">can </w:t>
            </w:r>
            <w:r>
              <w:rPr>
                <w:sz w:val="16"/>
                <w:szCs w:val="16"/>
              </w:rPr>
              <w:t>take place in order to satisfy the reliability requirement.</w:t>
            </w:r>
          </w:p>
          <w:p w14:paraId="5860CA11" w14:textId="77777777" w:rsidR="00E34A13" w:rsidRPr="000C7DDE" w:rsidRDefault="00E34A13" w:rsidP="00C970BE">
            <w:pPr>
              <w:pStyle w:val="TAN"/>
              <w:rPr>
                <w:sz w:val="16"/>
                <w:szCs w:val="16"/>
              </w:rPr>
            </w:pPr>
            <w:r w:rsidRPr="000C7DDE">
              <w:rPr>
                <w:sz w:val="16"/>
                <w:szCs w:val="16"/>
              </w:rPr>
              <w:t xml:space="preserve">NOTE </w:t>
            </w:r>
            <w:r>
              <w:rPr>
                <w:sz w:val="16"/>
                <w:szCs w:val="16"/>
              </w:rPr>
              <w:t>3</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Small: payload typically ≤ 256 bytes </w:t>
            </w:r>
          </w:p>
          <w:p w14:paraId="1434DA9A" w14:textId="77777777" w:rsidR="00E34A13" w:rsidRPr="000C7DDE" w:rsidRDefault="00E34A13" w:rsidP="00C970BE">
            <w:pPr>
              <w:pStyle w:val="TAN"/>
              <w:rPr>
                <w:sz w:val="16"/>
                <w:szCs w:val="16"/>
              </w:rPr>
            </w:pPr>
            <w:r w:rsidRPr="000C7DDE">
              <w:rPr>
                <w:sz w:val="16"/>
                <w:szCs w:val="16"/>
              </w:rPr>
              <w:t xml:space="preserve">NOTE </w:t>
            </w:r>
            <w:r>
              <w:rPr>
                <w:sz w:val="16"/>
                <w:szCs w:val="16"/>
              </w:rPr>
              <w:t>4</w:t>
            </w:r>
            <w:r w:rsidRPr="000C7DDE">
              <w:rPr>
                <w:sz w:val="16"/>
                <w:szCs w:val="16"/>
              </w:rPr>
              <w:t>:</w:t>
            </w:r>
            <w:r w:rsidRPr="00D93F51">
              <w:rPr>
                <w:sz w:val="16"/>
                <w:szCs w:val="16"/>
              </w:rPr>
              <w:t xml:space="preserve"> </w:t>
            </w:r>
            <w:r w:rsidRPr="00D93F51">
              <w:rPr>
                <w:sz w:val="16"/>
                <w:szCs w:val="16"/>
              </w:rPr>
              <w:tab/>
            </w:r>
            <w:r w:rsidRPr="000C7DDE">
              <w:rPr>
                <w:sz w:val="16"/>
                <w:szCs w:val="16"/>
              </w:rPr>
              <w:t>Based on the assumption that all connected applications within the service volume require the user experienced data rate.</w:t>
            </w:r>
            <w:r>
              <w:rPr>
                <w:sz w:val="16"/>
                <w:szCs w:val="16"/>
              </w:rPr>
              <w:t xml:space="preserve"> </w:t>
            </w:r>
          </w:p>
          <w:p w14:paraId="4AB2F30D" w14:textId="77777777" w:rsidR="00E34A13" w:rsidRDefault="00E34A13" w:rsidP="00C970BE">
            <w:pPr>
              <w:pStyle w:val="TAN"/>
              <w:rPr>
                <w:sz w:val="16"/>
                <w:szCs w:val="16"/>
              </w:rPr>
            </w:pPr>
            <w:r w:rsidRPr="000C7DDE">
              <w:rPr>
                <w:sz w:val="16"/>
                <w:szCs w:val="16"/>
              </w:rPr>
              <w:t xml:space="preserve">NOTE </w:t>
            </w:r>
            <w:r>
              <w:rPr>
                <w:sz w:val="16"/>
                <w:szCs w:val="16"/>
              </w:rPr>
              <w:t>5</w:t>
            </w:r>
            <w:r w:rsidRPr="000C7DDE">
              <w:rPr>
                <w:sz w:val="16"/>
                <w:szCs w:val="16"/>
              </w:rPr>
              <w:t>:</w:t>
            </w:r>
            <w:r w:rsidRPr="00D93F51">
              <w:rPr>
                <w:sz w:val="16"/>
                <w:szCs w:val="16"/>
              </w:rPr>
              <w:t xml:space="preserve"> </w:t>
            </w:r>
            <w:r w:rsidRPr="00D93F51">
              <w:rPr>
                <w:sz w:val="16"/>
                <w:szCs w:val="16"/>
              </w:rPr>
              <w:tab/>
            </w:r>
            <w:r w:rsidRPr="000C7DDE">
              <w:rPr>
                <w:sz w:val="16"/>
                <w:szCs w:val="16"/>
              </w:rPr>
              <w:t>Under the assumption of 100% 5G penetration.</w:t>
            </w:r>
          </w:p>
          <w:p w14:paraId="4E2320E6" w14:textId="77777777" w:rsidR="00E34A13" w:rsidRPr="002C2D51" w:rsidRDefault="00E34A13" w:rsidP="00C970BE">
            <w:pPr>
              <w:pStyle w:val="TAN"/>
              <w:rPr>
                <w:sz w:val="16"/>
                <w:szCs w:val="16"/>
              </w:rPr>
            </w:pPr>
            <w:r w:rsidRPr="002C2D51">
              <w:rPr>
                <w:sz w:val="16"/>
                <w:szCs w:val="16"/>
              </w:rPr>
              <w:t xml:space="preserve">NOTE </w:t>
            </w:r>
            <w:r>
              <w:rPr>
                <w:sz w:val="16"/>
                <w:szCs w:val="16"/>
              </w:rPr>
              <w:t>6:</w:t>
            </w:r>
            <w:r w:rsidR="00FD2343">
              <w:rPr>
                <w:sz w:val="16"/>
                <w:szCs w:val="16"/>
              </w:rPr>
              <w:t xml:space="preserve"> </w:t>
            </w:r>
            <w:r>
              <w:rPr>
                <w:sz w:val="16"/>
                <w:szCs w:val="16"/>
              </w:rPr>
              <w:tab/>
            </w:r>
            <w:r w:rsidRPr="000C7DDE">
              <w:rPr>
                <w:sz w:val="16"/>
                <w:szCs w:val="16"/>
              </w:rPr>
              <w:t>Estimates of maximum dimensions; the last figure is the vertical dimension.</w:t>
            </w:r>
          </w:p>
          <w:p w14:paraId="34B1F5F7" w14:textId="77777777" w:rsidR="00E34A13" w:rsidRPr="000C1898" w:rsidRDefault="00E34A13"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 xml:space="preserve">: </w:t>
            </w:r>
            <w:r w:rsidRPr="000C1898">
              <w:rPr>
                <w:sz w:val="16"/>
                <w:szCs w:val="16"/>
              </w:rPr>
              <w:tab/>
              <w:t xml:space="preserve">All the values in this table are </w:t>
            </w:r>
            <w:r>
              <w:rPr>
                <w:sz w:val="16"/>
                <w:szCs w:val="16"/>
              </w:rPr>
              <w:t>example</w:t>
            </w:r>
            <w:r w:rsidRPr="000C1898">
              <w:rPr>
                <w:sz w:val="16"/>
                <w:szCs w:val="16"/>
              </w:rPr>
              <w:t xml:space="preserve"> values and not strict requirements.</w:t>
            </w:r>
            <w:r>
              <w:rPr>
                <w:sz w:val="16"/>
                <w:szCs w:val="16"/>
              </w:rPr>
              <w:t xml:space="preserve"> Deployment configurations should be taken into account when considering service offerings that meet the targets.</w:t>
            </w:r>
            <w:r w:rsidRPr="000C1898">
              <w:rPr>
                <w:sz w:val="16"/>
                <w:szCs w:val="16"/>
              </w:rPr>
              <w:t xml:space="preserve"> </w:t>
            </w:r>
          </w:p>
        </w:tc>
      </w:tr>
    </w:tbl>
    <w:p w14:paraId="6EE4E181" w14:textId="77777777" w:rsidR="00E34A13" w:rsidRDefault="00E34A13" w:rsidP="007A18A4"/>
    <w:p w14:paraId="5DABF6F1" w14:textId="77777777" w:rsidR="00261DF7" w:rsidRDefault="00261DF7" w:rsidP="00261DF7">
      <w:pPr>
        <w:tabs>
          <w:tab w:val="center" w:leader="hyphen" w:pos="4820"/>
          <w:tab w:val="right" w:leader="hyphen" w:pos="9639"/>
        </w:tabs>
        <w:sectPr w:rsidR="00261DF7" w:rsidSect="00EA6A73">
          <w:headerReference w:type="even" r:id="rId22"/>
          <w:headerReference w:type="default" r:id="rId23"/>
          <w:headerReference w:type="first" r:id="rId24"/>
          <w:footnotePr>
            <w:numRestart w:val="eachSect"/>
          </w:footnotePr>
          <w:pgSz w:w="16840" w:h="11907" w:orient="landscape" w:code="9"/>
          <w:pgMar w:top="1134" w:right="1418" w:bottom="1134" w:left="1134" w:header="680" w:footer="567" w:gutter="0"/>
          <w:cols w:space="720"/>
          <w:docGrid w:linePitch="272"/>
        </w:sectPr>
      </w:pPr>
    </w:p>
    <w:p w14:paraId="292D56BD" w14:textId="77777777" w:rsidR="003860AF" w:rsidRDefault="003860AF" w:rsidP="00212EE0">
      <w:pPr>
        <w:pStyle w:val="Heading2"/>
      </w:pPr>
      <w:bookmarkStart w:id="925" w:name="_Toc45387761"/>
      <w:bookmarkStart w:id="926" w:name="_Toc52638806"/>
      <w:bookmarkStart w:id="927" w:name="_Toc59116891"/>
      <w:bookmarkStart w:id="928" w:name="_Toc61885724"/>
      <w:bookmarkStart w:id="929" w:name="_Toc201930883"/>
      <w:r w:rsidRPr="00D60570">
        <w:t>7.</w:t>
      </w:r>
      <w:r w:rsidR="002C37F8">
        <w:t>3</w:t>
      </w:r>
      <w:r w:rsidRPr="00D60570">
        <w:tab/>
        <w:t>High</w:t>
      </w:r>
      <w:r w:rsidR="001B3485" w:rsidRPr="00952D61">
        <w:t>-</w:t>
      </w:r>
      <w:r w:rsidRPr="00D60570">
        <w:t>accuracy positioning</w:t>
      </w:r>
      <w:bookmarkEnd w:id="925"/>
      <w:bookmarkEnd w:id="926"/>
      <w:bookmarkEnd w:id="927"/>
      <w:bookmarkEnd w:id="928"/>
      <w:bookmarkEnd w:id="929"/>
    </w:p>
    <w:p w14:paraId="4B656CAC" w14:textId="77777777" w:rsidR="001A27E2" w:rsidRPr="001A27E2" w:rsidRDefault="001A27E2" w:rsidP="00212EE0">
      <w:pPr>
        <w:pStyle w:val="Heading3"/>
      </w:pPr>
      <w:bookmarkStart w:id="930" w:name="_Toc45387762"/>
      <w:bookmarkStart w:id="931" w:name="_Toc52638807"/>
      <w:bookmarkStart w:id="932" w:name="_Toc59116892"/>
      <w:bookmarkStart w:id="933" w:name="_Toc61885725"/>
      <w:bookmarkStart w:id="934" w:name="_Toc201930884"/>
      <w:r w:rsidRPr="001A27E2">
        <w:t>7.3.1</w:t>
      </w:r>
      <w:r>
        <w:tab/>
      </w:r>
      <w:r w:rsidRPr="001A27E2">
        <w:t>Description</w:t>
      </w:r>
      <w:bookmarkEnd w:id="930"/>
      <w:bookmarkEnd w:id="931"/>
      <w:bookmarkEnd w:id="932"/>
      <w:bookmarkEnd w:id="933"/>
      <w:bookmarkEnd w:id="934"/>
    </w:p>
    <w:p w14:paraId="0D06DE6D"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5B8FAA34" w14:textId="77777777" w:rsidR="001A27E2" w:rsidRDefault="001A27E2" w:rsidP="00212EE0">
      <w:pPr>
        <w:pStyle w:val="Heading3"/>
      </w:pPr>
      <w:bookmarkStart w:id="935" w:name="_Toc45387763"/>
      <w:bookmarkStart w:id="936" w:name="_Toc52638808"/>
      <w:bookmarkStart w:id="937" w:name="_Toc59116893"/>
      <w:bookmarkStart w:id="938" w:name="_Toc61885726"/>
      <w:bookmarkStart w:id="939" w:name="_Toc201930885"/>
      <w:r w:rsidRPr="001A27E2">
        <w:t>7.3.2</w:t>
      </w:r>
      <w:r>
        <w:tab/>
      </w:r>
      <w:r w:rsidRPr="001A27E2">
        <w:t>Requirements</w:t>
      </w:r>
      <w:bookmarkEnd w:id="935"/>
      <w:bookmarkEnd w:id="936"/>
      <w:bookmarkEnd w:id="937"/>
      <w:bookmarkEnd w:id="938"/>
      <w:bookmarkEnd w:id="939"/>
    </w:p>
    <w:p w14:paraId="318165FB" w14:textId="77777777" w:rsidR="001B6428" w:rsidRDefault="001B6428" w:rsidP="00212EE0">
      <w:pPr>
        <w:pStyle w:val="Heading4"/>
        <w:rPr>
          <w:noProof/>
        </w:rPr>
      </w:pPr>
      <w:bookmarkStart w:id="940" w:name="_Toc45387764"/>
      <w:bookmarkStart w:id="941" w:name="_Toc52638809"/>
      <w:bookmarkStart w:id="942" w:name="_Toc59116894"/>
      <w:bookmarkStart w:id="943" w:name="_Toc61885727"/>
      <w:bookmarkStart w:id="944" w:name="_Toc201930886"/>
      <w:r>
        <w:rPr>
          <w:noProof/>
        </w:rPr>
        <w:t>7.3.2.1</w:t>
      </w:r>
      <w:r>
        <w:rPr>
          <w:noProof/>
        </w:rPr>
        <w:tab/>
        <w:t>General</w:t>
      </w:r>
      <w:bookmarkEnd w:id="940"/>
      <w:bookmarkEnd w:id="941"/>
      <w:bookmarkEnd w:id="942"/>
      <w:bookmarkEnd w:id="943"/>
      <w:bookmarkEnd w:id="944"/>
    </w:p>
    <w:p w14:paraId="4C3226E6"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3B0B21CB"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351C333A"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5E600AE"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33B4C71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39457EF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3A248E84" w14:textId="77777777" w:rsidR="001B6428" w:rsidRDefault="001B6428" w:rsidP="00212EE0">
      <w:pPr>
        <w:pStyle w:val="Heading4"/>
        <w:rPr>
          <w:noProof/>
        </w:rPr>
      </w:pPr>
      <w:bookmarkStart w:id="945" w:name="_Toc45387765"/>
      <w:bookmarkStart w:id="946" w:name="_Toc52638810"/>
      <w:bookmarkStart w:id="947" w:name="_Toc59116895"/>
      <w:bookmarkStart w:id="948" w:name="_Toc61885728"/>
      <w:bookmarkStart w:id="949" w:name="_Toc201930887"/>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5"/>
      <w:bookmarkEnd w:id="946"/>
      <w:bookmarkEnd w:id="947"/>
      <w:bookmarkEnd w:id="948"/>
      <w:bookmarkEnd w:id="949"/>
    </w:p>
    <w:p w14:paraId="277C2E0E"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61FF893B" w14:textId="77777777" w:rsidR="001B6428" w:rsidRDefault="001B6428" w:rsidP="001B6428">
      <w:pPr>
        <w:pStyle w:val="NO"/>
        <w:rPr>
          <w:noProof/>
        </w:rPr>
      </w:pPr>
      <w:r>
        <w:rPr>
          <w:noProof/>
        </w:rPr>
        <w:t xml:space="preserve">NOTE: </w:t>
      </w:r>
      <w:r>
        <w:rPr>
          <w:noProof/>
        </w:rPr>
        <w:tab/>
      </w:r>
      <w:r w:rsidRPr="00781373">
        <w:rPr>
          <w:noProof/>
        </w:rPr>
        <w:t>The requirements do not preclude any type of UE, including specific UE such as for example V2X, MTC.</w:t>
      </w:r>
    </w:p>
    <w:p w14:paraId="2340747A" w14:textId="77777777" w:rsidR="001B6428" w:rsidRDefault="001B6428" w:rsidP="001B6428">
      <w:pPr>
        <w:pStyle w:val="TH"/>
        <w:rPr>
          <w:noProof/>
        </w:rPr>
      </w:pPr>
      <w:r w:rsidRPr="00855B58">
        <w:rPr>
          <w:noProof/>
        </w:rPr>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1566EE36" w14:textId="77777777" w:rsidTr="008C2F50">
        <w:trPr>
          <w:cantSplit/>
          <w:trHeight w:val="981"/>
        </w:trPr>
        <w:tc>
          <w:tcPr>
            <w:tcW w:w="392" w:type="dxa"/>
            <w:vMerge w:val="restart"/>
            <w:shd w:val="clear" w:color="auto" w:fill="D9D9D9"/>
            <w:textDirection w:val="btLr"/>
            <w:vAlign w:val="center"/>
          </w:tcPr>
          <w:p w14:paraId="7AC13034"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60632A75"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5760B62D"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3439B6D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2528FFF3"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30EFC194"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78E21C5C"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61622EFC" w14:textId="77777777" w:rsidTr="008C2F50">
        <w:trPr>
          <w:cantSplit/>
          <w:trHeight w:val="645"/>
        </w:trPr>
        <w:tc>
          <w:tcPr>
            <w:tcW w:w="392" w:type="dxa"/>
            <w:vMerge/>
            <w:shd w:val="clear" w:color="auto" w:fill="D9D9D9"/>
            <w:vAlign w:val="center"/>
          </w:tcPr>
          <w:p w14:paraId="28CD399A"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4279452"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5D7203A6"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02ECCA"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5D42FA64"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D8CB5A7"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A21B404"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0A03CA1C"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4E6D40AE"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0572901"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3ACCE461"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E6A515F" w14:textId="77777777" w:rsidTr="008C2F50">
        <w:trPr>
          <w:cantSplit/>
          <w:trHeight w:val="645"/>
        </w:trPr>
        <w:tc>
          <w:tcPr>
            <w:tcW w:w="392" w:type="dxa"/>
            <w:vMerge/>
            <w:shd w:val="clear" w:color="auto" w:fill="D9D9D9"/>
            <w:vAlign w:val="center"/>
          </w:tcPr>
          <w:p w14:paraId="0EB159E8"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44D2E363"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696A1917"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2651762D"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1E2F68A1"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1BCD9885"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960EA5A" w14:textId="77777777" w:rsidR="001B6428" w:rsidRPr="00241DBB" w:rsidRDefault="001B6428" w:rsidP="008C2F50">
            <w:pPr>
              <w:pStyle w:val="TAH"/>
              <w:rPr>
                <w:rFonts w:eastAsia="Calibri"/>
                <w:bCs/>
                <w:sz w:val="16"/>
              </w:rPr>
            </w:pPr>
          </w:p>
        </w:tc>
        <w:tc>
          <w:tcPr>
            <w:tcW w:w="1711" w:type="dxa"/>
            <w:shd w:val="clear" w:color="auto" w:fill="D9D9D9"/>
            <w:vAlign w:val="center"/>
          </w:tcPr>
          <w:p w14:paraId="560B55D6"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0BE8D61A"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5771A2E0" w14:textId="77777777" w:rsidTr="008C2F50">
        <w:trPr>
          <w:trHeight w:val="736"/>
        </w:trPr>
        <w:tc>
          <w:tcPr>
            <w:tcW w:w="392" w:type="dxa"/>
            <w:vAlign w:val="center"/>
          </w:tcPr>
          <w:p w14:paraId="4FC0B6FA"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2F386C43"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9E1F35"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271FF811"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107C666A"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0F71B9DE"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18F42675" w14:textId="77777777" w:rsidR="001B6428" w:rsidRDefault="001B6428" w:rsidP="008C2F50">
            <w:pPr>
              <w:pStyle w:val="TAC"/>
              <w:rPr>
                <w:rFonts w:eastAsia="Calibri"/>
                <w:szCs w:val="16"/>
              </w:rPr>
            </w:pPr>
            <w:r w:rsidRPr="00781373">
              <w:rPr>
                <w:rFonts w:eastAsia="Calibri"/>
                <w:szCs w:val="16"/>
              </w:rPr>
              <w:t>Indoor - up to 30 km/h</w:t>
            </w:r>
          </w:p>
          <w:p w14:paraId="697421CE" w14:textId="77777777" w:rsidR="001B6428" w:rsidRPr="00216718" w:rsidRDefault="001B6428" w:rsidP="008C2F50">
            <w:pPr>
              <w:pStyle w:val="TAC"/>
              <w:rPr>
                <w:rFonts w:eastAsia="Calibri"/>
                <w:szCs w:val="16"/>
              </w:rPr>
            </w:pPr>
          </w:p>
          <w:p w14:paraId="2741CABB"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20B3B2E"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3EA25FC" w14:textId="77777777" w:rsidR="001B6428" w:rsidRPr="00216718" w:rsidRDefault="001B6428" w:rsidP="008C2F50">
            <w:pPr>
              <w:pStyle w:val="TAC"/>
              <w:rPr>
                <w:rFonts w:eastAsia="Calibri"/>
                <w:szCs w:val="16"/>
              </w:rPr>
            </w:pPr>
          </w:p>
        </w:tc>
        <w:tc>
          <w:tcPr>
            <w:tcW w:w="1711" w:type="dxa"/>
            <w:vAlign w:val="center"/>
          </w:tcPr>
          <w:p w14:paraId="68BFF8F4"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7BEA2A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BB67E06" w14:textId="77777777" w:rsidTr="008C2F50">
        <w:trPr>
          <w:trHeight w:val="736"/>
        </w:trPr>
        <w:tc>
          <w:tcPr>
            <w:tcW w:w="392" w:type="dxa"/>
            <w:vAlign w:val="center"/>
          </w:tcPr>
          <w:p w14:paraId="3D82418B"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491946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69C53B6A"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4E8533BD"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671EB884"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0999E8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062B30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57BBAB0"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16B5B7E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45DA53C"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798DA19" w14:textId="77777777" w:rsidR="001B6428" w:rsidRDefault="001B6428" w:rsidP="008C2F50">
            <w:pPr>
              <w:pStyle w:val="TAC"/>
              <w:jc w:val="left"/>
              <w:rPr>
                <w:rFonts w:eastAsia="Calibri"/>
                <w:szCs w:val="16"/>
              </w:rPr>
            </w:pPr>
          </w:p>
          <w:p w14:paraId="2DF3A8C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9DCC6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34F9E5CC" w14:textId="77777777" w:rsidTr="008C2F50">
        <w:trPr>
          <w:trHeight w:val="736"/>
        </w:trPr>
        <w:tc>
          <w:tcPr>
            <w:tcW w:w="392" w:type="dxa"/>
            <w:vAlign w:val="center"/>
          </w:tcPr>
          <w:p w14:paraId="230DB5D3"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60052D0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19E3DEA"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BA0CF3"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28FC96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12E497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C5140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E9D1F9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CD0AFCE"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3CF5392B"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69EFD77" w14:textId="77777777" w:rsidR="001B6428" w:rsidRDefault="001B6428" w:rsidP="008C2F50">
            <w:pPr>
              <w:pStyle w:val="TAC"/>
              <w:jc w:val="left"/>
              <w:rPr>
                <w:rFonts w:eastAsia="Calibri"/>
                <w:szCs w:val="16"/>
              </w:rPr>
            </w:pPr>
          </w:p>
          <w:p w14:paraId="3C6E85B6"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0C7BE5"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8838F99" w14:textId="77777777" w:rsidTr="008C2F50">
        <w:trPr>
          <w:trHeight w:val="736"/>
        </w:trPr>
        <w:tc>
          <w:tcPr>
            <w:tcW w:w="392" w:type="dxa"/>
            <w:vAlign w:val="center"/>
          </w:tcPr>
          <w:p w14:paraId="71F18245"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91F95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BC9EDBE"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7CB25BE6"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17C8A80"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1DA4BC3"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2E99239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43F7816C"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092CD8B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A5E244D" w14:textId="77777777" w:rsidTr="008C2F50">
        <w:trPr>
          <w:trHeight w:val="736"/>
        </w:trPr>
        <w:tc>
          <w:tcPr>
            <w:tcW w:w="392" w:type="dxa"/>
            <w:vAlign w:val="center"/>
          </w:tcPr>
          <w:p w14:paraId="0A289842"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5265CDE1"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6980988"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31B26340"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2396549C"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5938ADA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6E6AB65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E2C755"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2D05CE8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2D1429F"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40F5BA55" w14:textId="77777777" w:rsidR="001B6428" w:rsidRDefault="001B6428" w:rsidP="008C2F50">
            <w:pPr>
              <w:pStyle w:val="TAC"/>
              <w:jc w:val="left"/>
              <w:rPr>
                <w:rFonts w:eastAsia="Calibri"/>
                <w:szCs w:val="16"/>
              </w:rPr>
            </w:pPr>
          </w:p>
          <w:p w14:paraId="2DFA304A"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721B3F73"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05D51E0A" w14:textId="77777777" w:rsidTr="008C2F50">
        <w:trPr>
          <w:trHeight w:val="736"/>
        </w:trPr>
        <w:tc>
          <w:tcPr>
            <w:tcW w:w="392" w:type="dxa"/>
            <w:vAlign w:val="center"/>
          </w:tcPr>
          <w:p w14:paraId="28A36BD3"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06C4CEE"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75D000AD"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7B6F238"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50773478"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824CF8A"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073AA2D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6F861DC5"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730FE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7DA3893E"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CB2CCE5" w14:textId="77777777" w:rsidTr="008C2F50">
        <w:trPr>
          <w:trHeight w:val="896"/>
        </w:trPr>
        <w:tc>
          <w:tcPr>
            <w:tcW w:w="392" w:type="dxa"/>
            <w:vAlign w:val="center"/>
          </w:tcPr>
          <w:p w14:paraId="5BEE2BB0"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5B0EF8C5"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686A84BE"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59734B6F"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721B61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35294BA"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32206249"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1F6765A2"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10E5C4DA" w14:textId="77777777" w:rsidTr="008C2F50">
        <w:tc>
          <w:tcPr>
            <w:tcW w:w="9493" w:type="dxa"/>
            <w:gridSpan w:val="9"/>
            <w:vAlign w:val="center"/>
          </w:tcPr>
          <w:p w14:paraId="526B4D40"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797F64D7" w14:textId="77777777" w:rsidR="001B6428" w:rsidRPr="00216718" w:rsidRDefault="001B6428" w:rsidP="008C2F50">
            <w:pPr>
              <w:pStyle w:val="TAN"/>
              <w:rPr>
                <w:rFonts w:eastAsia="Calibri"/>
                <w:szCs w:val="16"/>
              </w:rPr>
            </w:pPr>
          </w:p>
          <w:p w14:paraId="274C8F15"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 xml:space="preserve">: </w:t>
            </w:r>
            <w:r w:rsidRPr="00216718">
              <w:rPr>
                <w:rFonts w:eastAsia="Calibri"/>
                <w:szCs w:val="16"/>
              </w:rPr>
              <w:tab/>
              <w:t xml:space="preserve">Indoor includes location inside buildings such as offices, hospital, industrial buildings. </w:t>
            </w:r>
          </w:p>
          <w:p w14:paraId="3F19DF96" w14:textId="77777777" w:rsidR="001B6428" w:rsidRDefault="001B6428" w:rsidP="008C2F50">
            <w:pPr>
              <w:pStyle w:val="TAN"/>
              <w:rPr>
                <w:rFonts w:eastAsia="Calibri"/>
                <w:szCs w:val="16"/>
              </w:rPr>
            </w:pPr>
          </w:p>
          <w:p w14:paraId="5EA357DB"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3B6E48A5" w14:textId="77777777" w:rsidR="001B6428" w:rsidRPr="00216718" w:rsidRDefault="001B6428" w:rsidP="008C2F50">
            <w:pPr>
              <w:pStyle w:val="TAN"/>
              <w:rPr>
                <w:rFonts w:eastAsia="Calibri"/>
                <w:szCs w:val="16"/>
              </w:rPr>
            </w:pPr>
          </w:p>
        </w:tc>
      </w:tr>
    </w:tbl>
    <w:p w14:paraId="59BD89AE" w14:textId="77777777" w:rsidR="002C37F8" w:rsidRPr="00D60570" w:rsidRDefault="002C37F8" w:rsidP="002C37F8"/>
    <w:p w14:paraId="5757B1AD" w14:textId="77777777" w:rsidR="00C23CAF" w:rsidRDefault="00C23CAF" w:rsidP="00C23CAF"/>
    <w:p w14:paraId="5A480F0A" w14:textId="77777777" w:rsidR="008E6EB1" w:rsidRDefault="008E6EB1" w:rsidP="00212EE0">
      <w:pPr>
        <w:pStyle w:val="Heading4"/>
        <w:rPr>
          <w:noProof/>
        </w:rPr>
      </w:pPr>
      <w:bookmarkStart w:id="950" w:name="_Toc45387766"/>
      <w:bookmarkStart w:id="951" w:name="_Toc52638811"/>
      <w:bookmarkStart w:id="952" w:name="_Toc59116896"/>
      <w:bookmarkStart w:id="953" w:name="_Toc61885729"/>
      <w:bookmarkStart w:id="954" w:name="_Toc201930888"/>
      <w:r w:rsidRPr="004503B5">
        <w:rPr>
          <w:noProof/>
        </w:rPr>
        <w:t>7.3.2.3</w:t>
      </w:r>
      <w:r w:rsidR="00B76BC4">
        <w:rPr>
          <w:noProof/>
        </w:rPr>
        <w:tab/>
      </w:r>
      <w:r w:rsidRPr="004503B5">
        <w:rPr>
          <w:noProof/>
        </w:rPr>
        <w:t>Other performance requirements</w:t>
      </w:r>
      <w:bookmarkEnd w:id="950"/>
      <w:bookmarkEnd w:id="951"/>
      <w:bookmarkEnd w:id="952"/>
      <w:bookmarkEnd w:id="953"/>
      <w:bookmarkEnd w:id="954"/>
    </w:p>
    <w:p w14:paraId="1975E0A1"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5A374CD7" w14:textId="77777777" w:rsidR="008E6EB1" w:rsidRDefault="008E6EB1" w:rsidP="008E6EB1">
      <w:pPr>
        <w:pStyle w:val="NO"/>
        <w:rPr>
          <w:noProof/>
        </w:rPr>
      </w:pPr>
      <w:r>
        <w:rPr>
          <w:noProof/>
        </w:rPr>
        <w:t>NOTE</w:t>
      </w:r>
      <w:r w:rsidR="00B76BC4">
        <w:rPr>
          <w:noProof/>
        </w:rPr>
        <w:t xml:space="preserve"> 1</w:t>
      </w:r>
      <w:r>
        <w:rPr>
          <w:noProof/>
        </w:rPr>
        <w:t xml:space="preserve">: </w:t>
      </w:r>
      <w:r>
        <w:rPr>
          <w:noProof/>
        </w:rPr>
        <w:tab/>
        <w:t>In some services, a</w:t>
      </w:r>
      <w:r w:rsidRPr="008D2F81">
        <w:rPr>
          <w:noProof/>
        </w:rPr>
        <w:t xml:space="preserve"> TTFF of less than 10s </w:t>
      </w:r>
      <w:r w:rsidR="00C37554">
        <w:rPr>
          <w:noProof/>
        </w:rPr>
        <w:t>can</w:t>
      </w:r>
      <w:r w:rsidR="00C37554" w:rsidRPr="008D2F81">
        <w:rPr>
          <w:noProof/>
        </w:rPr>
        <w:t xml:space="preserve"> </w:t>
      </w:r>
      <w:r w:rsidRPr="008D2F81">
        <w:rPr>
          <w:noProof/>
        </w:rPr>
        <w:t>only be achievable at the expense of a relaxation of some other performances</w:t>
      </w:r>
      <w:r>
        <w:rPr>
          <w:noProof/>
        </w:rPr>
        <w:t xml:space="preserve"> (e.g. </w:t>
      </w:r>
      <w:r w:rsidRPr="008D2F81">
        <w:rPr>
          <w:noProof/>
        </w:rPr>
        <w:t xml:space="preserve">horizontal accuracy </w:t>
      </w:r>
      <w:r w:rsidR="00C37554">
        <w:rPr>
          <w:noProof/>
        </w:rPr>
        <w:t>can</w:t>
      </w:r>
      <w:r w:rsidR="00C37554" w:rsidRPr="008D2F81">
        <w:rPr>
          <w:noProof/>
        </w:rPr>
        <w:t xml:space="preserve"> </w:t>
      </w:r>
      <w:r w:rsidRPr="008D2F81">
        <w:rPr>
          <w:noProof/>
        </w:rPr>
        <w:t>be 1</w:t>
      </w:r>
      <w:r>
        <w:rPr>
          <w:noProof/>
        </w:rPr>
        <w:t xml:space="preserve"> m</w:t>
      </w:r>
      <w:r w:rsidRPr="008D2F81">
        <w:rPr>
          <w:noProof/>
        </w:rPr>
        <w:t xml:space="preserve"> </w:t>
      </w:r>
      <w:r>
        <w:rPr>
          <w:noProof/>
        </w:rPr>
        <w:t xml:space="preserve">or 3 </w:t>
      </w:r>
      <w:r w:rsidRPr="008D2F81">
        <w:rPr>
          <w:noProof/>
        </w:rPr>
        <w:t xml:space="preserve">m after 10 s TTFF, and reach a steady state accuracy of </w:t>
      </w:r>
      <w:r>
        <w:rPr>
          <w:noProof/>
        </w:rPr>
        <w:t>0</w:t>
      </w:r>
      <w:r w:rsidR="009F0C58">
        <w:rPr>
          <w:noProof/>
        </w:rPr>
        <w:t>,</w:t>
      </w:r>
      <w:r>
        <w:rPr>
          <w:noProof/>
        </w:rPr>
        <w:t>3</w:t>
      </w:r>
      <w:r w:rsidRPr="008D2F81">
        <w:rPr>
          <w:noProof/>
        </w:rPr>
        <w:t xml:space="preserve"> m after 30</w:t>
      </w:r>
      <w:r w:rsidR="009F0C58">
        <w:rPr>
          <w:noProof/>
        </w:rPr>
        <w:t xml:space="preserve"> </w:t>
      </w:r>
      <w:r w:rsidRPr="008D2F81">
        <w:rPr>
          <w:noProof/>
        </w:rPr>
        <w:t>s</w:t>
      </w:r>
      <w:r>
        <w:rPr>
          <w:noProof/>
        </w:rPr>
        <w:t>).</w:t>
      </w:r>
    </w:p>
    <w:p w14:paraId="168BB178"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08240883"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69673ABE"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38456ADC"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5A21399C" w14:textId="77777777" w:rsidR="00C23CAF" w:rsidRDefault="00C23CAF" w:rsidP="00212EE0">
      <w:pPr>
        <w:pStyle w:val="Heading2"/>
      </w:pPr>
      <w:bookmarkStart w:id="955" w:name="_Toc45387767"/>
      <w:bookmarkStart w:id="956" w:name="_Toc52638812"/>
      <w:bookmarkStart w:id="957" w:name="_Toc59116897"/>
      <w:bookmarkStart w:id="958" w:name="_Toc61885730"/>
      <w:bookmarkStart w:id="959" w:name="_Toc201930889"/>
      <w:r>
        <w:t>7.4</w:t>
      </w:r>
      <w:r>
        <w:tab/>
        <w:t>KPIs for a 5G system with satellite access</w:t>
      </w:r>
      <w:bookmarkEnd w:id="955"/>
      <w:bookmarkEnd w:id="956"/>
      <w:bookmarkEnd w:id="957"/>
      <w:bookmarkEnd w:id="958"/>
      <w:bookmarkEnd w:id="959"/>
    </w:p>
    <w:p w14:paraId="47ABFEA5" w14:textId="77777777" w:rsidR="00C23CAF" w:rsidRDefault="00C23CAF" w:rsidP="00212EE0">
      <w:pPr>
        <w:pStyle w:val="Heading3"/>
      </w:pPr>
      <w:bookmarkStart w:id="960" w:name="_Toc45387768"/>
      <w:bookmarkStart w:id="961" w:name="_Toc52638813"/>
      <w:bookmarkStart w:id="962" w:name="_Toc59116898"/>
      <w:bookmarkStart w:id="963" w:name="_Toc61885731"/>
      <w:bookmarkStart w:id="964" w:name="_Toc201930890"/>
      <w:r>
        <w:t>7.4.1</w:t>
      </w:r>
      <w:r>
        <w:tab/>
        <w:t>Description</w:t>
      </w:r>
      <w:bookmarkEnd w:id="960"/>
      <w:bookmarkEnd w:id="961"/>
      <w:bookmarkEnd w:id="962"/>
      <w:bookmarkEnd w:id="963"/>
      <w:bookmarkEnd w:id="964"/>
    </w:p>
    <w:p w14:paraId="2C54EC24"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50F3DFA4"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36D78A1E"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40D2B29E" w14:textId="77777777" w:rsidTr="008C2F50">
        <w:trPr>
          <w:trHeight w:val="274"/>
          <w:jc w:val="center"/>
        </w:trPr>
        <w:tc>
          <w:tcPr>
            <w:tcW w:w="1346" w:type="dxa"/>
          </w:tcPr>
          <w:p w14:paraId="05DA7E30"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2A27B062"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4FA67B3D"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6367B7FC" w14:textId="77777777" w:rsidTr="008C2F50">
        <w:trPr>
          <w:trHeight w:val="274"/>
          <w:jc w:val="center"/>
        </w:trPr>
        <w:tc>
          <w:tcPr>
            <w:tcW w:w="1346" w:type="dxa"/>
          </w:tcPr>
          <w:p w14:paraId="6E1B40F8"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69867A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3FCE1BCF"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10DA45F" w14:textId="77777777" w:rsidR="00C23CAF" w:rsidRDefault="00C23CAF" w:rsidP="008C2F50">
            <w:pPr>
              <w:spacing w:after="0"/>
              <w:rPr>
                <w:rFonts w:ascii="Arial" w:hAnsi="Arial"/>
                <w:sz w:val="18"/>
                <w:lang w:val="en-US" w:eastAsia="fr-FR"/>
              </w:rPr>
            </w:pPr>
          </w:p>
        </w:tc>
      </w:tr>
      <w:tr w:rsidR="00C23CAF" w14:paraId="214E534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D0A38D5"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2C3307A4" w14:textId="77777777" w:rsidR="00C23CAF" w:rsidRDefault="00DE4907" w:rsidP="008C2F50">
            <w:pPr>
              <w:pStyle w:val="TAL"/>
              <w:jc w:val="center"/>
              <w:rPr>
                <w:lang w:val="en-US" w:eastAsia="fr-FR"/>
              </w:rPr>
            </w:pPr>
            <w:r>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3CB8E443" w14:textId="77777777" w:rsidR="00C23CAF" w:rsidRDefault="00DE4907" w:rsidP="008C2F50">
            <w:pPr>
              <w:pStyle w:val="TAL"/>
              <w:jc w:val="center"/>
              <w:rPr>
                <w:lang w:val="en-US" w:eastAsia="fr-FR"/>
              </w:rPr>
            </w:pPr>
            <w:r>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C19B556" w14:textId="77777777" w:rsidR="00C23CAF" w:rsidRDefault="00DE4907" w:rsidP="008C2F50">
            <w:pPr>
              <w:pStyle w:val="TAL"/>
              <w:jc w:val="center"/>
              <w:rPr>
                <w:lang w:val="en-US" w:eastAsia="fr-FR"/>
              </w:rPr>
            </w:pPr>
            <w:r>
              <w:rPr>
                <w:lang w:val="en-US" w:eastAsia="fr-FR"/>
              </w:rPr>
              <w:t>26</w:t>
            </w:r>
          </w:p>
        </w:tc>
      </w:tr>
      <w:tr w:rsidR="00C23CAF" w14:paraId="62CFBEB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4DE6725"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327DCCA" w14:textId="77777777" w:rsidR="00C23CAF" w:rsidRDefault="00DE4907" w:rsidP="008C2F50">
            <w:pPr>
              <w:pStyle w:val="TAL"/>
              <w:jc w:val="center"/>
              <w:rPr>
                <w:lang w:val="en-US" w:eastAsia="fr-FR"/>
              </w:rPr>
            </w:pPr>
            <w:r>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5B4E363B" w14:textId="77777777" w:rsidR="00C23CAF" w:rsidRDefault="00DE4907" w:rsidP="008C2F50">
            <w:pPr>
              <w:pStyle w:val="TAL"/>
              <w:jc w:val="center"/>
              <w:rPr>
                <w:lang w:val="en-US" w:eastAsia="fr-FR"/>
              </w:rPr>
            </w:pPr>
            <w:r>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62835138" w14:textId="77777777" w:rsidR="00C23CAF" w:rsidRDefault="00DE4907" w:rsidP="008C2F50">
            <w:pPr>
              <w:pStyle w:val="TAL"/>
              <w:jc w:val="center"/>
              <w:rPr>
                <w:lang w:val="en-US" w:eastAsia="fr-FR"/>
              </w:rPr>
            </w:pPr>
            <w:r>
              <w:rPr>
                <w:lang w:val="en-US" w:eastAsia="fr-FR"/>
              </w:rPr>
              <w:t>198</w:t>
            </w:r>
          </w:p>
        </w:tc>
      </w:tr>
      <w:tr w:rsidR="00C23CAF" w14:paraId="72882A18"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6D539F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4D1E9D3D"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2A831071" w14:textId="77777777" w:rsidR="00C23CAF" w:rsidRDefault="00DE4907" w:rsidP="008C2F50">
            <w:pPr>
              <w:pStyle w:val="TAL"/>
              <w:jc w:val="center"/>
              <w:rPr>
                <w:lang w:val="en-US" w:eastAsia="fr-FR"/>
              </w:rPr>
            </w:pPr>
            <w:r>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011A8C62" w14:textId="77777777" w:rsidR="00C23CAF" w:rsidRDefault="00DE4907" w:rsidP="008C2F50">
            <w:pPr>
              <w:pStyle w:val="TAL"/>
              <w:jc w:val="center"/>
              <w:rPr>
                <w:lang w:val="en-US" w:eastAsia="fr-FR"/>
              </w:rPr>
            </w:pPr>
            <w:r>
              <w:rPr>
                <w:lang w:val="en-US" w:eastAsia="fr-FR"/>
              </w:rPr>
              <w:t>272</w:t>
            </w:r>
          </w:p>
        </w:tc>
      </w:tr>
      <w:tr w:rsidR="002712FF" w14:paraId="57DD0A60"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6CC3D826" w14:textId="77777777" w:rsidR="00DE4907" w:rsidRPr="00A717E4" w:rsidRDefault="002712FF" w:rsidP="00DE4907">
            <w:pPr>
              <w:pStyle w:val="TAN"/>
              <w:rPr>
                <w:lang w:val="en-US" w:eastAsia="fr-FR"/>
              </w:rPr>
            </w:pPr>
            <w:r w:rsidRPr="002712FF">
              <w:rPr>
                <w:lang w:val="en-US" w:eastAsia="fr-FR"/>
              </w:rPr>
              <w:t>NOTE1: The serving satellite provides the satellite radio link to the UE</w:t>
            </w:r>
            <w:r w:rsidR="00DE4907">
              <w:rPr>
                <w:lang w:val="en-US" w:eastAsia="fr-FR"/>
              </w:rPr>
              <w:t>. The delay range for LEO is calculated at elevation angle 90</w:t>
            </w:r>
            <w:r w:rsidR="00DE4907">
              <w:rPr>
                <w:rFonts w:hint="eastAsia"/>
                <w:lang w:val="en-US" w:eastAsia="zh-CN"/>
              </w:rPr>
              <w:t>°</w:t>
            </w:r>
            <w:r w:rsidR="00DE4907">
              <w:rPr>
                <w:lang w:val="en-US" w:eastAsia="zh-CN"/>
              </w:rPr>
              <w:t xml:space="preserve"> with 300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1 500 km. </w:t>
            </w:r>
            <w:r w:rsidR="00DE4907">
              <w:rPr>
                <w:lang w:val="en-US" w:eastAsia="fr-FR"/>
              </w:rPr>
              <w:t xml:space="preserve">The delay range for MEO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with 7 000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25 000 km. </w:t>
            </w:r>
            <w:r w:rsidR="00DE4907">
              <w:rPr>
                <w:lang w:val="en-US" w:eastAsia="fr-FR"/>
              </w:rPr>
              <w:t xml:space="preserve">The delay range for GEO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to</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35 786km.   </w:t>
            </w:r>
          </w:p>
          <w:p w14:paraId="304811B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55E3DDBD" w14:textId="77777777" w:rsidR="00C23CAF" w:rsidRDefault="00C23CAF" w:rsidP="00212EE0">
      <w:pPr>
        <w:pStyle w:val="Heading3"/>
      </w:pPr>
      <w:bookmarkStart w:id="965" w:name="_Toc45387769"/>
      <w:bookmarkStart w:id="966" w:name="_Toc52638814"/>
      <w:bookmarkStart w:id="967" w:name="_Toc59116899"/>
      <w:bookmarkStart w:id="968" w:name="_Toc61885732"/>
      <w:bookmarkStart w:id="969" w:name="_Toc201930891"/>
      <w:r>
        <w:t>7.4.2</w:t>
      </w:r>
      <w:r>
        <w:tab/>
        <w:t>Requirements</w:t>
      </w:r>
      <w:bookmarkEnd w:id="965"/>
      <w:bookmarkEnd w:id="966"/>
      <w:bookmarkEnd w:id="967"/>
      <w:bookmarkEnd w:id="968"/>
      <w:bookmarkEnd w:id="969"/>
    </w:p>
    <w:p w14:paraId="21BE85D6" w14:textId="663E6D62"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w:t>
      </w:r>
      <w:r w:rsidR="00157F9E">
        <w:rPr>
          <w:lang w:val="en-US"/>
        </w:rPr>
        <w:t xml:space="preserve">277 </w:t>
      </w:r>
      <w:r>
        <w:rPr>
          <w:lang w:val="en-US"/>
        </w:rPr>
        <w:t>ms end-to-end latency.</w:t>
      </w:r>
    </w:p>
    <w:p w14:paraId="252124FB" w14:textId="12FEE770" w:rsidR="00C23CAF" w:rsidRDefault="00C23CAF" w:rsidP="00C23CAF">
      <w:pPr>
        <w:pStyle w:val="NO"/>
      </w:pPr>
      <w:r>
        <w:t>NOTE 1:</w:t>
      </w:r>
      <w:r>
        <w:tab/>
        <w:t xml:space="preserve"> 5 ms network latency is assumed and added to </w:t>
      </w:r>
      <w:r w:rsidR="00157F9E" w:rsidRPr="00157F9E">
        <w:t>UE to ground station via satellite propagation delay as defined in Table 7.4.1-1</w:t>
      </w:r>
      <w:r>
        <w:t>.</w:t>
      </w:r>
    </w:p>
    <w:p w14:paraId="03947A8B" w14:textId="58017998" w:rsidR="00C23CAF" w:rsidRDefault="00C23CAF" w:rsidP="00C23CAF">
      <w:pPr>
        <w:rPr>
          <w:lang w:val="en-US"/>
        </w:rPr>
      </w:pPr>
      <w:r>
        <w:rPr>
          <w:lang w:val="en-US"/>
        </w:rPr>
        <w:t xml:space="preserve">A 5G system providing service with satellite access shall be able to support MEO based satellite access with up to </w:t>
      </w:r>
      <w:r w:rsidR="00157F9E">
        <w:rPr>
          <w:lang w:val="en-US"/>
        </w:rPr>
        <w:t xml:space="preserve">203 </w:t>
      </w:r>
      <w:r>
        <w:rPr>
          <w:lang w:val="en-US"/>
        </w:rPr>
        <w:t>ms end-to-end latency.</w:t>
      </w:r>
    </w:p>
    <w:p w14:paraId="722DD34D" w14:textId="51C0214D"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w:t>
      </w:r>
      <w:r w:rsidR="00157F9E" w:rsidRPr="00157F9E">
        <w:rPr>
          <w:lang w:val="en-US"/>
        </w:rPr>
        <w:t>UE to ground station via satellite propagation delay as defined in Table 7.4.1-1</w:t>
      </w:r>
      <w:r>
        <w:rPr>
          <w:lang w:val="en-US"/>
        </w:rPr>
        <w:t>.</w:t>
      </w:r>
    </w:p>
    <w:p w14:paraId="631022A3" w14:textId="52CA62C2" w:rsidR="00C23CAF" w:rsidRDefault="00C23CAF" w:rsidP="00C23CAF">
      <w:pPr>
        <w:rPr>
          <w:bCs/>
          <w:lang w:val="en-US"/>
        </w:rPr>
      </w:pPr>
      <w:r>
        <w:rPr>
          <w:lang w:val="en-US"/>
        </w:rPr>
        <w:t xml:space="preserve">A 5G system providing service with satellite access shall be able to support LEO based satellite access with up to </w:t>
      </w:r>
      <w:r w:rsidR="00157F9E">
        <w:rPr>
          <w:lang w:val="en-US"/>
        </w:rPr>
        <w:t xml:space="preserve">31 </w:t>
      </w:r>
      <w:r>
        <w:rPr>
          <w:lang w:val="en-US"/>
        </w:rPr>
        <w:t>ms end-to-end latency.</w:t>
      </w:r>
    </w:p>
    <w:p w14:paraId="7D0DB62E" w14:textId="70F3C4EF" w:rsidR="00C23CAF" w:rsidRDefault="00C23CAF" w:rsidP="00C23CAF">
      <w:pPr>
        <w:pStyle w:val="NO"/>
      </w:pPr>
      <w:r>
        <w:t>NOTE 3:</w:t>
      </w:r>
      <w:r>
        <w:tab/>
        <w:t xml:space="preserve"> 5 ms network latency is assumed and added to </w:t>
      </w:r>
      <w:r w:rsidR="00157F9E" w:rsidRPr="00157F9E">
        <w:t>UE to ground station via satellite propagation delay as defined in Table 7.4.1-1</w:t>
      </w:r>
      <w:r>
        <w:t>.</w:t>
      </w:r>
    </w:p>
    <w:p w14:paraId="1213034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7E71FC08" w14:textId="77777777" w:rsidR="00C23CAF" w:rsidRDefault="00C23CAF" w:rsidP="00C23CAF">
      <w:r>
        <w:t>The 5G system with satellite access shall support high uplink data rates for 5G satellite UEs.</w:t>
      </w:r>
    </w:p>
    <w:p w14:paraId="75DEAA0D" w14:textId="77777777" w:rsidR="00C23CAF" w:rsidRDefault="00C23CAF" w:rsidP="00C23CAF">
      <w:r>
        <w:t>The 5G system with satellite access shall support high downlink data rates for 5G satellite UEs.</w:t>
      </w:r>
    </w:p>
    <w:p w14:paraId="7A2EAB55" w14:textId="77777777" w:rsidR="00C23CAF" w:rsidRDefault="00C23CAF" w:rsidP="00C23CAF">
      <w:r>
        <w:t>The 5G system with satellite access shall support communication service availabilities of at least 99</w:t>
      </w:r>
      <w:r w:rsidR="009F0C58">
        <w:t>,</w:t>
      </w:r>
      <w:r>
        <w:t>99%.</w:t>
      </w:r>
    </w:p>
    <w:p w14:paraId="6B6FCA65" w14:textId="77777777" w:rsidR="00696E7C" w:rsidRPr="00C72BFE" w:rsidRDefault="00696E7C" w:rsidP="00696E7C">
      <w:pPr>
        <w:pStyle w:val="TH"/>
        <w:rPr>
          <w:lang w:val="en-US"/>
        </w:rPr>
      </w:pPr>
      <w:r>
        <w:t xml:space="preserve">Table 7.4.2-1: </w:t>
      </w:r>
      <w:r>
        <w:rPr>
          <w:lang w:val="en-US"/>
        </w:rPr>
        <w:t>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696E7C" w:rsidRPr="00B42EFE" w14:paraId="7A5EFFDD" w14:textId="77777777" w:rsidTr="001E06FA">
        <w:tc>
          <w:tcPr>
            <w:tcW w:w="1129" w:type="dxa"/>
            <w:tcMar>
              <w:left w:w="57" w:type="dxa"/>
              <w:right w:w="57" w:type="dxa"/>
            </w:tcMar>
          </w:tcPr>
          <w:p w14:paraId="3AB481E6" w14:textId="77777777" w:rsidR="00696E7C" w:rsidRPr="00B42EFE" w:rsidRDefault="00696E7C" w:rsidP="001E06FA">
            <w:pPr>
              <w:pStyle w:val="TAH"/>
              <w:rPr>
                <w:sz w:val="16"/>
              </w:rPr>
            </w:pPr>
            <w:r w:rsidRPr="00B42EFE">
              <w:rPr>
                <w:sz w:val="16"/>
              </w:rPr>
              <w:t>Scenario</w:t>
            </w:r>
          </w:p>
        </w:tc>
        <w:tc>
          <w:tcPr>
            <w:tcW w:w="1134" w:type="dxa"/>
            <w:tcMar>
              <w:left w:w="57" w:type="dxa"/>
              <w:right w:w="57" w:type="dxa"/>
            </w:tcMar>
          </w:tcPr>
          <w:p w14:paraId="39E81C1D" w14:textId="77777777" w:rsidR="00696E7C" w:rsidRPr="00B42EFE" w:rsidRDefault="00696E7C" w:rsidP="001E06FA">
            <w:pPr>
              <w:pStyle w:val="TAH"/>
              <w:rPr>
                <w:sz w:val="16"/>
              </w:rPr>
            </w:pPr>
            <w:r w:rsidRPr="00B42EFE">
              <w:rPr>
                <w:sz w:val="16"/>
              </w:rPr>
              <w:t>Experienced data rate (DL)</w:t>
            </w:r>
          </w:p>
        </w:tc>
        <w:tc>
          <w:tcPr>
            <w:tcW w:w="1134" w:type="dxa"/>
            <w:tcMar>
              <w:left w:w="57" w:type="dxa"/>
              <w:right w:w="57" w:type="dxa"/>
            </w:tcMar>
          </w:tcPr>
          <w:p w14:paraId="188B49EC" w14:textId="77777777" w:rsidR="00696E7C" w:rsidRPr="00B42EFE" w:rsidRDefault="00696E7C" w:rsidP="001E06FA">
            <w:pPr>
              <w:pStyle w:val="TAH"/>
              <w:rPr>
                <w:sz w:val="16"/>
              </w:rPr>
            </w:pPr>
            <w:r w:rsidRPr="00B42EFE">
              <w:rPr>
                <w:sz w:val="16"/>
              </w:rPr>
              <w:t>Experienced data rate (UL)</w:t>
            </w:r>
          </w:p>
        </w:tc>
        <w:tc>
          <w:tcPr>
            <w:tcW w:w="1134" w:type="dxa"/>
            <w:tcMar>
              <w:left w:w="57" w:type="dxa"/>
              <w:right w:w="57" w:type="dxa"/>
            </w:tcMar>
          </w:tcPr>
          <w:p w14:paraId="329F9DDB" w14:textId="77777777" w:rsidR="00696E7C" w:rsidRPr="00B42EFE" w:rsidRDefault="00696E7C" w:rsidP="001E06FA">
            <w:pPr>
              <w:pStyle w:val="TAH"/>
              <w:rPr>
                <w:sz w:val="16"/>
              </w:rPr>
            </w:pPr>
            <w:r w:rsidRPr="00B42EFE">
              <w:rPr>
                <w:sz w:val="16"/>
              </w:rPr>
              <w:t>Area traffic capacity</w:t>
            </w:r>
          </w:p>
          <w:p w14:paraId="30779A19" w14:textId="77777777" w:rsidR="00696E7C" w:rsidRDefault="00696E7C" w:rsidP="001E06FA">
            <w:pPr>
              <w:pStyle w:val="TAH"/>
              <w:rPr>
                <w:sz w:val="16"/>
              </w:rPr>
            </w:pPr>
            <w:r w:rsidRPr="00B42EFE">
              <w:rPr>
                <w:sz w:val="16"/>
              </w:rPr>
              <w:t>(DL)</w:t>
            </w:r>
            <w:r>
              <w:rPr>
                <w:sz w:val="16"/>
              </w:rPr>
              <w:t xml:space="preserve"> </w:t>
            </w:r>
          </w:p>
          <w:p w14:paraId="775F8C1E" w14:textId="77777777" w:rsidR="00696E7C" w:rsidRPr="00B42EFE" w:rsidRDefault="00696E7C" w:rsidP="001E06FA">
            <w:pPr>
              <w:pStyle w:val="TAH"/>
              <w:rPr>
                <w:sz w:val="16"/>
              </w:rPr>
            </w:pPr>
            <w:r w:rsidRPr="00267D8D">
              <w:rPr>
                <w:sz w:val="16"/>
              </w:rPr>
              <w:t>(note 1)</w:t>
            </w:r>
          </w:p>
        </w:tc>
        <w:tc>
          <w:tcPr>
            <w:tcW w:w="997" w:type="dxa"/>
            <w:tcMar>
              <w:left w:w="57" w:type="dxa"/>
              <w:right w:w="57" w:type="dxa"/>
            </w:tcMar>
          </w:tcPr>
          <w:p w14:paraId="278F4F57" w14:textId="77777777" w:rsidR="00696E7C" w:rsidRPr="00B42EFE" w:rsidRDefault="00696E7C" w:rsidP="001E06FA">
            <w:pPr>
              <w:pStyle w:val="TAH"/>
              <w:rPr>
                <w:sz w:val="16"/>
              </w:rPr>
            </w:pPr>
            <w:r w:rsidRPr="00B42EFE">
              <w:rPr>
                <w:sz w:val="16"/>
              </w:rPr>
              <w:t>Area traffic capacity</w:t>
            </w:r>
          </w:p>
          <w:p w14:paraId="3FE37A92" w14:textId="77777777" w:rsidR="00696E7C" w:rsidRDefault="00696E7C" w:rsidP="001E06FA">
            <w:pPr>
              <w:pStyle w:val="TAH"/>
              <w:rPr>
                <w:sz w:val="16"/>
              </w:rPr>
            </w:pPr>
            <w:r w:rsidRPr="00B42EFE">
              <w:rPr>
                <w:sz w:val="16"/>
              </w:rPr>
              <w:t>(UL)</w:t>
            </w:r>
            <w:r>
              <w:rPr>
                <w:sz w:val="16"/>
              </w:rPr>
              <w:t xml:space="preserve"> </w:t>
            </w:r>
          </w:p>
          <w:p w14:paraId="14E21533" w14:textId="77777777" w:rsidR="00696E7C" w:rsidRPr="00B42EFE" w:rsidRDefault="00696E7C" w:rsidP="001E06FA">
            <w:pPr>
              <w:pStyle w:val="TAH"/>
              <w:rPr>
                <w:sz w:val="16"/>
              </w:rPr>
            </w:pPr>
            <w:r w:rsidRPr="00267D8D">
              <w:rPr>
                <w:sz w:val="16"/>
              </w:rPr>
              <w:t>(note 1)</w:t>
            </w:r>
          </w:p>
        </w:tc>
        <w:tc>
          <w:tcPr>
            <w:tcW w:w="1134" w:type="dxa"/>
            <w:tcMar>
              <w:left w:w="57" w:type="dxa"/>
              <w:right w:w="57" w:type="dxa"/>
            </w:tcMar>
          </w:tcPr>
          <w:p w14:paraId="4053F70E" w14:textId="77777777" w:rsidR="00696E7C" w:rsidRPr="00B42EFE" w:rsidRDefault="00696E7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7039B065" w14:textId="77777777" w:rsidR="00696E7C" w:rsidRPr="00B42EFE" w:rsidRDefault="00696E7C" w:rsidP="001E06FA">
            <w:pPr>
              <w:pStyle w:val="TAH"/>
              <w:rPr>
                <w:sz w:val="16"/>
              </w:rPr>
            </w:pPr>
            <w:r w:rsidRPr="00981B64">
              <w:rPr>
                <w:sz w:val="16"/>
              </w:rPr>
              <w:t>Activity factor</w:t>
            </w:r>
          </w:p>
        </w:tc>
        <w:tc>
          <w:tcPr>
            <w:tcW w:w="1275" w:type="dxa"/>
            <w:tcMar>
              <w:left w:w="57" w:type="dxa"/>
              <w:right w:w="57" w:type="dxa"/>
            </w:tcMar>
          </w:tcPr>
          <w:p w14:paraId="70310A80" w14:textId="77777777" w:rsidR="00696E7C" w:rsidRPr="00B42EFE" w:rsidRDefault="00696E7C" w:rsidP="001E06FA">
            <w:pPr>
              <w:pStyle w:val="TAH"/>
              <w:rPr>
                <w:sz w:val="16"/>
              </w:rPr>
            </w:pPr>
            <w:r w:rsidRPr="00B42EFE">
              <w:rPr>
                <w:sz w:val="16"/>
              </w:rPr>
              <w:t>UE speed</w:t>
            </w:r>
          </w:p>
        </w:tc>
        <w:tc>
          <w:tcPr>
            <w:tcW w:w="993" w:type="dxa"/>
            <w:tcMar>
              <w:left w:w="57" w:type="dxa"/>
              <w:right w:w="57" w:type="dxa"/>
            </w:tcMar>
          </w:tcPr>
          <w:p w14:paraId="246CBB6D" w14:textId="77777777" w:rsidR="00696E7C" w:rsidRPr="00B42EFE" w:rsidRDefault="00696E7C" w:rsidP="001E06FA">
            <w:pPr>
              <w:pStyle w:val="TAH"/>
              <w:rPr>
                <w:sz w:val="16"/>
              </w:rPr>
            </w:pPr>
            <w:r>
              <w:rPr>
                <w:sz w:val="16"/>
              </w:rPr>
              <w:t>UE type</w:t>
            </w:r>
          </w:p>
        </w:tc>
      </w:tr>
      <w:tr w:rsidR="00696E7C" w:rsidRPr="00FF3908" w14:paraId="5D0D891E" w14:textId="77777777" w:rsidTr="001E06FA">
        <w:tc>
          <w:tcPr>
            <w:tcW w:w="1129" w:type="dxa"/>
            <w:tcMar>
              <w:left w:w="57" w:type="dxa"/>
              <w:right w:w="57" w:type="dxa"/>
            </w:tcMar>
          </w:tcPr>
          <w:p w14:paraId="298AB520" w14:textId="77777777" w:rsidR="00696E7C" w:rsidRDefault="00696E7C" w:rsidP="001E06FA">
            <w:pPr>
              <w:pStyle w:val="TAC"/>
              <w:rPr>
                <w:sz w:val="16"/>
              </w:rPr>
            </w:pPr>
            <w:r>
              <w:rPr>
                <w:sz w:val="16"/>
              </w:rPr>
              <w:t>Pedestrian</w:t>
            </w:r>
          </w:p>
          <w:p w14:paraId="49535F92" w14:textId="77777777" w:rsidR="00696E7C" w:rsidRPr="00B42EFE" w:rsidRDefault="00696E7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1E8640CD" w14:textId="77777777" w:rsidR="00696E7C" w:rsidRPr="00FF3908" w:rsidRDefault="00696E7C" w:rsidP="001E06FA">
            <w:pPr>
              <w:pStyle w:val="TAC"/>
            </w:pPr>
            <w:r>
              <w:t>[1]</w:t>
            </w:r>
            <w:r w:rsidRPr="00FF3908">
              <w:t xml:space="preserve"> M</w:t>
            </w:r>
            <w:r>
              <w:t>bit/s</w:t>
            </w:r>
          </w:p>
        </w:tc>
        <w:tc>
          <w:tcPr>
            <w:tcW w:w="1134" w:type="dxa"/>
            <w:tcMar>
              <w:left w:w="57" w:type="dxa"/>
              <w:right w:w="57" w:type="dxa"/>
            </w:tcMar>
          </w:tcPr>
          <w:p w14:paraId="1F70CD5E" w14:textId="77777777" w:rsidR="00696E7C" w:rsidRPr="00FF3908" w:rsidRDefault="00696E7C" w:rsidP="001E06FA">
            <w:pPr>
              <w:pStyle w:val="TAC"/>
            </w:pPr>
            <w:r>
              <w:t>[100]</w:t>
            </w:r>
            <w:r w:rsidRPr="00FF3908">
              <w:t xml:space="preserve"> </w:t>
            </w:r>
            <w:r>
              <w:t>kbit/</w:t>
            </w:r>
            <w:r w:rsidRPr="00FF3908">
              <w:t>s</w:t>
            </w:r>
          </w:p>
        </w:tc>
        <w:tc>
          <w:tcPr>
            <w:tcW w:w="1134" w:type="dxa"/>
            <w:tcMar>
              <w:left w:w="57" w:type="dxa"/>
              <w:right w:w="57" w:type="dxa"/>
            </w:tcMar>
          </w:tcPr>
          <w:p w14:paraId="45836145" w14:textId="77777777" w:rsidR="00696E7C" w:rsidRPr="00267D8D" w:rsidRDefault="00696E7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5C3770E7" w14:textId="77777777" w:rsidR="00696E7C" w:rsidRPr="00267D8D" w:rsidRDefault="00696E7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55F329C7" w14:textId="77777777" w:rsidR="00696E7C" w:rsidRPr="00FF3908" w:rsidRDefault="00696E7C" w:rsidP="001E06FA">
            <w:pPr>
              <w:pStyle w:val="TAC"/>
            </w:pPr>
            <w:r>
              <w:t>[100]</w:t>
            </w:r>
            <w:r w:rsidRPr="00FF3908">
              <w:t>/km</w:t>
            </w:r>
            <w:r w:rsidRPr="00FF3908">
              <w:rPr>
                <w:vertAlign w:val="superscript"/>
              </w:rPr>
              <w:t>2</w:t>
            </w:r>
          </w:p>
        </w:tc>
        <w:tc>
          <w:tcPr>
            <w:tcW w:w="993" w:type="dxa"/>
            <w:tcMar>
              <w:left w:w="57" w:type="dxa"/>
              <w:right w:w="57" w:type="dxa"/>
            </w:tcMar>
          </w:tcPr>
          <w:p w14:paraId="6C96ABA7" w14:textId="77777777" w:rsidR="00696E7C" w:rsidRPr="00FF3908" w:rsidRDefault="00696E7C" w:rsidP="001E06FA">
            <w:pPr>
              <w:pStyle w:val="TAC"/>
            </w:pPr>
            <w:r>
              <w:t>[1,5]</w:t>
            </w:r>
            <w:r w:rsidR="001B3485">
              <w:t> </w:t>
            </w:r>
            <w:r>
              <w:t>%</w:t>
            </w:r>
          </w:p>
        </w:tc>
        <w:tc>
          <w:tcPr>
            <w:tcW w:w="1275" w:type="dxa"/>
            <w:tcMar>
              <w:left w:w="57" w:type="dxa"/>
              <w:right w:w="57" w:type="dxa"/>
            </w:tcMar>
          </w:tcPr>
          <w:p w14:paraId="6B44293D" w14:textId="77777777" w:rsidR="00696E7C" w:rsidRPr="00FF3908" w:rsidRDefault="00696E7C" w:rsidP="001E06FA">
            <w:pPr>
              <w:pStyle w:val="TAC"/>
            </w:pPr>
            <w:r w:rsidRPr="00FF3908">
              <w:t>Pedestrian</w:t>
            </w:r>
          </w:p>
        </w:tc>
        <w:tc>
          <w:tcPr>
            <w:tcW w:w="993" w:type="dxa"/>
            <w:tcMar>
              <w:left w:w="57" w:type="dxa"/>
              <w:right w:w="57" w:type="dxa"/>
            </w:tcMar>
          </w:tcPr>
          <w:p w14:paraId="30EF07DD" w14:textId="77777777" w:rsidR="00696E7C" w:rsidRPr="00FF3908" w:rsidRDefault="00696E7C" w:rsidP="001E06FA">
            <w:pPr>
              <w:pStyle w:val="TAL"/>
              <w:jc w:val="center"/>
            </w:pPr>
            <w:r>
              <w:t>Handheld</w:t>
            </w:r>
          </w:p>
        </w:tc>
      </w:tr>
      <w:tr w:rsidR="00696E7C" w:rsidRPr="00FF3908" w14:paraId="20C0F061" w14:textId="77777777" w:rsidTr="001E06FA">
        <w:tc>
          <w:tcPr>
            <w:tcW w:w="1129" w:type="dxa"/>
            <w:tcMar>
              <w:left w:w="57" w:type="dxa"/>
              <w:right w:w="57" w:type="dxa"/>
            </w:tcMar>
          </w:tcPr>
          <w:p w14:paraId="6B5229F3" w14:textId="77777777" w:rsidR="00696E7C" w:rsidRDefault="00696E7C" w:rsidP="001E06FA">
            <w:pPr>
              <w:pStyle w:val="TAC"/>
              <w:rPr>
                <w:sz w:val="16"/>
              </w:rPr>
            </w:pPr>
            <w:r>
              <w:rPr>
                <w:sz w:val="16"/>
              </w:rPr>
              <w:t>Public safety</w:t>
            </w:r>
          </w:p>
        </w:tc>
        <w:tc>
          <w:tcPr>
            <w:tcW w:w="1134" w:type="dxa"/>
            <w:tcMar>
              <w:left w:w="57" w:type="dxa"/>
              <w:right w:w="57" w:type="dxa"/>
            </w:tcMar>
          </w:tcPr>
          <w:p w14:paraId="4A203840" w14:textId="77777777" w:rsidR="00696E7C" w:rsidRDefault="00696E7C" w:rsidP="001E06FA">
            <w:pPr>
              <w:pStyle w:val="TAC"/>
            </w:pPr>
            <w:r>
              <w:t>[3,5] Mbit/s</w:t>
            </w:r>
          </w:p>
        </w:tc>
        <w:tc>
          <w:tcPr>
            <w:tcW w:w="1134" w:type="dxa"/>
            <w:tcMar>
              <w:left w:w="57" w:type="dxa"/>
              <w:right w:w="57" w:type="dxa"/>
            </w:tcMar>
          </w:tcPr>
          <w:p w14:paraId="511ADB85" w14:textId="77777777" w:rsidR="00696E7C" w:rsidRDefault="00696E7C" w:rsidP="001E06FA">
            <w:pPr>
              <w:pStyle w:val="TAC"/>
            </w:pPr>
            <w:r>
              <w:t>[3,5] Mbit/s</w:t>
            </w:r>
          </w:p>
        </w:tc>
        <w:tc>
          <w:tcPr>
            <w:tcW w:w="1134" w:type="dxa"/>
            <w:tcMar>
              <w:left w:w="57" w:type="dxa"/>
              <w:right w:w="57" w:type="dxa"/>
            </w:tcMar>
          </w:tcPr>
          <w:p w14:paraId="0E646937" w14:textId="77777777" w:rsidR="00696E7C" w:rsidRDefault="00696E7C" w:rsidP="001E06FA">
            <w:pPr>
              <w:pStyle w:val="TAC"/>
            </w:pPr>
            <w:r>
              <w:t>TBD</w:t>
            </w:r>
          </w:p>
        </w:tc>
        <w:tc>
          <w:tcPr>
            <w:tcW w:w="997" w:type="dxa"/>
            <w:tcMar>
              <w:left w:w="57" w:type="dxa"/>
              <w:right w:w="57" w:type="dxa"/>
            </w:tcMar>
          </w:tcPr>
          <w:p w14:paraId="3D252C09" w14:textId="77777777" w:rsidR="00696E7C" w:rsidRDefault="00696E7C" w:rsidP="001E06FA">
            <w:pPr>
              <w:pStyle w:val="TAC"/>
            </w:pPr>
            <w:r>
              <w:t>TBD</w:t>
            </w:r>
          </w:p>
        </w:tc>
        <w:tc>
          <w:tcPr>
            <w:tcW w:w="1134" w:type="dxa"/>
            <w:tcMar>
              <w:left w:w="57" w:type="dxa"/>
              <w:right w:w="57" w:type="dxa"/>
            </w:tcMar>
          </w:tcPr>
          <w:p w14:paraId="561732EE" w14:textId="77777777" w:rsidR="00696E7C" w:rsidRDefault="00696E7C" w:rsidP="001E06FA">
            <w:pPr>
              <w:pStyle w:val="TAC"/>
            </w:pPr>
            <w:r>
              <w:t>TBD</w:t>
            </w:r>
          </w:p>
        </w:tc>
        <w:tc>
          <w:tcPr>
            <w:tcW w:w="993" w:type="dxa"/>
            <w:tcMar>
              <w:left w:w="57" w:type="dxa"/>
              <w:right w:w="57" w:type="dxa"/>
            </w:tcMar>
          </w:tcPr>
          <w:p w14:paraId="5309B03F" w14:textId="77777777" w:rsidR="00696E7C" w:rsidRDefault="00696E7C" w:rsidP="001E06FA">
            <w:pPr>
              <w:pStyle w:val="TAC"/>
            </w:pPr>
            <w:r>
              <w:t>N/A</w:t>
            </w:r>
          </w:p>
        </w:tc>
        <w:tc>
          <w:tcPr>
            <w:tcW w:w="1275" w:type="dxa"/>
            <w:tcMar>
              <w:left w:w="57" w:type="dxa"/>
              <w:right w:w="57" w:type="dxa"/>
            </w:tcMar>
          </w:tcPr>
          <w:p w14:paraId="35BB4E48" w14:textId="77777777" w:rsidR="00696E7C" w:rsidRDefault="00696E7C" w:rsidP="001E06FA">
            <w:pPr>
              <w:pStyle w:val="TAC"/>
            </w:pPr>
            <w:r>
              <w:t>100 km/h</w:t>
            </w:r>
          </w:p>
        </w:tc>
        <w:tc>
          <w:tcPr>
            <w:tcW w:w="993" w:type="dxa"/>
            <w:tcMar>
              <w:left w:w="57" w:type="dxa"/>
              <w:right w:w="57" w:type="dxa"/>
            </w:tcMar>
          </w:tcPr>
          <w:p w14:paraId="6DB7017C" w14:textId="77777777" w:rsidR="00696E7C" w:rsidRDefault="00696E7C" w:rsidP="001E06FA">
            <w:pPr>
              <w:pStyle w:val="TAL"/>
              <w:jc w:val="center"/>
            </w:pPr>
            <w:r>
              <w:t>Handheld</w:t>
            </w:r>
          </w:p>
        </w:tc>
      </w:tr>
      <w:tr w:rsidR="00696E7C" w:rsidRPr="00FF3908" w14:paraId="3AE923C6" w14:textId="77777777" w:rsidTr="001E06FA">
        <w:tc>
          <w:tcPr>
            <w:tcW w:w="1129" w:type="dxa"/>
            <w:tcMar>
              <w:left w:w="57" w:type="dxa"/>
              <w:right w:w="57" w:type="dxa"/>
            </w:tcMar>
          </w:tcPr>
          <w:p w14:paraId="24D2764F" w14:textId="77777777" w:rsidR="00696E7C" w:rsidRDefault="00696E7C" w:rsidP="001E06FA">
            <w:pPr>
              <w:pStyle w:val="TAC"/>
              <w:rPr>
                <w:sz w:val="16"/>
              </w:rPr>
            </w:pPr>
            <w:r>
              <w:rPr>
                <w:sz w:val="16"/>
              </w:rPr>
              <w:t>Vehicular connectivity</w:t>
            </w:r>
          </w:p>
          <w:p w14:paraId="39116999" w14:textId="77777777" w:rsidR="00696E7C" w:rsidRDefault="00696E7C" w:rsidP="001E06FA">
            <w:pPr>
              <w:pStyle w:val="TAC"/>
              <w:rPr>
                <w:sz w:val="16"/>
              </w:rPr>
            </w:pPr>
            <w:r>
              <w:rPr>
                <w:sz w:val="16"/>
              </w:rPr>
              <w:t>(note 3)</w:t>
            </w:r>
          </w:p>
        </w:tc>
        <w:tc>
          <w:tcPr>
            <w:tcW w:w="1134" w:type="dxa"/>
            <w:tcMar>
              <w:left w:w="57" w:type="dxa"/>
              <w:right w:w="57" w:type="dxa"/>
            </w:tcMar>
          </w:tcPr>
          <w:p w14:paraId="6C0CF58F" w14:textId="77777777" w:rsidR="00696E7C" w:rsidRDefault="00696E7C" w:rsidP="001E06FA">
            <w:pPr>
              <w:pStyle w:val="TAC"/>
            </w:pPr>
            <w:r>
              <w:t>50 Mbit/s</w:t>
            </w:r>
          </w:p>
        </w:tc>
        <w:tc>
          <w:tcPr>
            <w:tcW w:w="1134" w:type="dxa"/>
            <w:tcMar>
              <w:left w:w="57" w:type="dxa"/>
              <w:right w:w="57" w:type="dxa"/>
            </w:tcMar>
          </w:tcPr>
          <w:p w14:paraId="48356D21" w14:textId="77777777" w:rsidR="00696E7C" w:rsidRDefault="00696E7C" w:rsidP="001E06FA">
            <w:pPr>
              <w:pStyle w:val="TAC"/>
            </w:pPr>
            <w:r>
              <w:t>25 Mbit/s</w:t>
            </w:r>
          </w:p>
        </w:tc>
        <w:tc>
          <w:tcPr>
            <w:tcW w:w="1134" w:type="dxa"/>
            <w:tcMar>
              <w:left w:w="57" w:type="dxa"/>
              <w:right w:w="57" w:type="dxa"/>
            </w:tcMar>
          </w:tcPr>
          <w:p w14:paraId="44A86055" w14:textId="77777777" w:rsidR="00696E7C" w:rsidRDefault="00696E7C" w:rsidP="001E06FA">
            <w:pPr>
              <w:pStyle w:val="TAC"/>
            </w:pPr>
            <w:r>
              <w:t>TBD</w:t>
            </w:r>
          </w:p>
        </w:tc>
        <w:tc>
          <w:tcPr>
            <w:tcW w:w="997" w:type="dxa"/>
            <w:tcMar>
              <w:left w:w="57" w:type="dxa"/>
              <w:right w:w="57" w:type="dxa"/>
            </w:tcMar>
          </w:tcPr>
          <w:p w14:paraId="0A847273" w14:textId="77777777" w:rsidR="00696E7C" w:rsidRDefault="00696E7C" w:rsidP="001E06FA">
            <w:pPr>
              <w:pStyle w:val="TAC"/>
            </w:pPr>
            <w:r>
              <w:t>TBD</w:t>
            </w:r>
          </w:p>
        </w:tc>
        <w:tc>
          <w:tcPr>
            <w:tcW w:w="1134" w:type="dxa"/>
            <w:tcMar>
              <w:left w:w="57" w:type="dxa"/>
              <w:right w:w="57" w:type="dxa"/>
            </w:tcMar>
          </w:tcPr>
          <w:p w14:paraId="162769E4" w14:textId="77777777" w:rsidR="00696E7C" w:rsidRDefault="00696E7C" w:rsidP="001E06FA">
            <w:pPr>
              <w:pStyle w:val="TAC"/>
            </w:pPr>
            <w:r>
              <w:t>TBD</w:t>
            </w:r>
          </w:p>
          <w:p w14:paraId="01160794" w14:textId="77777777" w:rsidR="00696E7C" w:rsidRDefault="00696E7C" w:rsidP="001E06FA">
            <w:pPr>
              <w:pStyle w:val="TAC"/>
              <w:jc w:val="left"/>
            </w:pPr>
          </w:p>
        </w:tc>
        <w:tc>
          <w:tcPr>
            <w:tcW w:w="993" w:type="dxa"/>
            <w:tcMar>
              <w:left w:w="57" w:type="dxa"/>
              <w:right w:w="57" w:type="dxa"/>
            </w:tcMar>
          </w:tcPr>
          <w:p w14:paraId="452D71A3" w14:textId="77777777" w:rsidR="00696E7C" w:rsidRDefault="00696E7C" w:rsidP="001E06FA">
            <w:pPr>
              <w:pStyle w:val="TAC"/>
            </w:pPr>
            <w:r>
              <w:t>50</w:t>
            </w:r>
            <w:r w:rsidR="001B3485">
              <w:t> </w:t>
            </w:r>
            <w:r>
              <w:t>%</w:t>
            </w:r>
          </w:p>
        </w:tc>
        <w:tc>
          <w:tcPr>
            <w:tcW w:w="1275" w:type="dxa"/>
            <w:tcMar>
              <w:left w:w="57" w:type="dxa"/>
              <w:right w:w="57" w:type="dxa"/>
            </w:tcMar>
          </w:tcPr>
          <w:p w14:paraId="7B6D4EE2" w14:textId="77777777" w:rsidR="00696E7C" w:rsidRPr="00FF3908" w:rsidRDefault="00696E7C" w:rsidP="001E06FA">
            <w:pPr>
              <w:pStyle w:val="TAC"/>
            </w:pPr>
            <w:r>
              <w:t>Up to 250 km/h</w:t>
            </w:r>
          </w:p>
        </w:tc>
        <w:tc>
          <w:tcPr>
            <w:tcW w:w="993" w:type="dxa"/>
            <w:tcMar>
              <w:left w:w="57" w:type="dxa"/>
              <w:right w:w="57" w:type="dxa"/>
            </w:tcMar>
          </w:tcPr>
          <w:p w14:paraId="2B782326" w14:textId="77777777" w:rsidR="00696E7C" w:rsidRDefault="00696E7C" w:rsidP="001E06FA">
            <w:pPr>
              <w:pStyle w:val="TAL"/>
              <w:jc w:val="center"/>
            </w:pPr>
            <w:r>
              <w:t>Vehicle mounted</w:t>
            </w:r>
          </w:p>
        </w:tc>
      </w:tr>
      <w:tr w:rsidR="00696E7C" w:rsidRPr="00FF3908" w14:paraId="5F1D857B" w14:textId="77777777" w:rsidTr="001E06FA">
        <w:tc>
          <w:tcPr>
            <w:tcW w:w="1129" w:type="dxa"/>
            <w:tcMar>
              <w:left w:w="57" w:type="dxa"/>
              <w:right w:w="57" w:type="dxa"/>
            </w:tcMar>
          </w:tcPr>
          <w:p w14:paraId="1D0E3AE6" w14:textId="77777777" w:rsidR="00696E7C" w:rsidRDefault="00696E7C" w:rsidP="001E06FA">
            <w:pPr>
              <w:pStyle w:val="TAC"/>
              <w:rPr>
                <w:sz w:val="16"/>
              </w:rPr>
            </w:pPr>
            <w:r>
              <w:rPr>
                <w:sz w:val="16"/>
              </w:rPr>
              <w:t>Airplanes connectivity</w:t>
            </w:r>
          </w:p>
          <w:p w14:paraId="45F64679" w14:textId="77777777" w:rsidR="00696E7C" w:rsidRDefault="00696E7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13FA5D49" w14:textId="77777777" w:rsidR="00696E7C" w:rsidRDefault="00696E7C" w:rsidP="001E06FA">
            <w:pPr>
              <w:pStyle w:val="TAC"/>
            </w:pPr>
            <w:r>
              <w:t>360 Mbit/s/ plane</w:t>
            </w:r>
          </w:p>
        </w:tc>
        <w:tc>
          <w:tcPr>
            <w:tcW w:w="1134" w:type="dxa"/>
            <w:tcMar>
              <w:left w:w="57" w:type="dxa"/>
              <w:right w:w="57" w:type="dxa"/>
            </w:tcMar>
          </w:tcPr>
          <w:p w14:paraId="06D97E62" w14:textId="77777777" w:rsidR="00696E7C" w:rsidRDefault="00696E7C" w:rsidP="001E06FA">
            <w:pPr>
              <w:pStyle w:val="TAC"/>
            </w:pPr>
            <w:r>
              <w:t>180 Mbit/s/ plane</w:t>
            </w:r>
          </w:p>
        </w:tc>
        <w:tc>
          <w:tcPr>
            <w:tcW w:w="1134" w:type="dxa"/>
            <w:tcMar>
              <w:left w:w="57" w:type="dxa"/>
              <w:right w:w="57" w:type="dxa"/>
            </w:tcMar>
          </w:tcPr>
          <w:p w14:paraId="60D2264E" w14:textId="77777777" w:rsidR="00696E7C" w:rsidRDefault="00696E7C" w:rsidP="001E06FA">
            <w:pPr>
              <w:pStyle w:val="TAC"/>
            </w:pPr>
            <w:r>
              <w:t>TBD</w:t>
            </w:r>
          </w:p>
        </w:tc>
        <w:tc>
          <w:tcPr>
            <w:tcW w:w="997" w:type="dxa"/>
            <w:tcMar>
              <w:left w:w="57" w:type="dxa"/>
              <w:right w:w="57" w:type="dxa"/>
            </w:tcMar>
          </w:tcPr>
          <w:p w14:paraId="79145AB8" w14:textId="77777777" w:rsidR="00696E7C" w:rsidRDefault="00696E7C" w:rsidP="001E06FA">
            <w:pPr>
              <w:pStyle w:val="TAC"/>
            </w:pPr>
            <w:r>
              <w:t>TBD</w:t>
            </w:r>
          </w:p>
        </w:tc>
        <w:tc>
          <w:tcPr>
            <w:tcW w:w="1134" w:type="dxa"/>
            <w:tcMar>
              <w:left w:w="57" w:type="dxa"/>
              <w:right w:w="57" w:type="dxa"/>
            </w:tcMar>
          </w:tcPr>
          <w:p w14:paraId="1CE943A0" w14:textId="77777777" w:rsidR="00696E7C" w:rsidRDefault="00696E7C" w:rsidP="001E06FA">
            <w:pPr>
              <w:pStyle w:val="TAC"/>
            </w:pPr>
            <w:r>
              <w:t>TBD</w:t>
            </w:r>
          </w:p>
        </w:tc>
        <w:tc>
          <w:tcPr>
            <w:tcW w:w="993" w:type="dxa"/>
            <w:tcMar>
              <w:left w:w="57" w:type="dxa"/>
              <w:right w:w="57" w:type="dxa"/>
            </w:tcMar>
          </w:tcPr>
          <w:p w14:paraId="3BD4117D" w14:textId="77777777" w:rsidR="00696E7C" w:rsidRDefault="00696E7C" w:rsidP="001E06FA">
            <w:pPr>
              <w:pStyle w:val="TAC"/>
            </w:pPr>
            <w:r>
              <w:t>N/A</w:t>
            </w:r>
          </w:p>
        </w:tc>
        <w:tc>
          <w:tcPr>
            <w:tcW w:w="1275" w:type="dxa"/>
            <w:tcMar>
              <w:left w:w="57" w:type="dxa"/>
              <w:right w:w="57" w:type="dxa"/>
            </w:tcMar>
          </w:tcPr>
          <w:p w14:paraId="51AFC35F" w14:textId="77777777" w:rsidR="00696E7C" w:rsidRDefault="00696E7C" w:rsidP="001E06FA">
            <w:pPr>
              <w:pStyle w:val="TAC"/>
            </w:pPr>
            <w:r>
              <w:t>Up to 1000 km/h</w:t>
            </w:r>
          </w:p>
        </w:tc>
        <w:tc>
          <w:tcPr>
            <w:tcW w:w="993" w:type="dxa"/>
            <w:tcMar>
              <w:left w:w="57" w:type="dxa"/>
              <w:right w:w="57" w:type="dxa"/>
            </w:tcMar>
          </w:tcPr>
          <w:p w14:paraId="5EE700FB" w14:textId="77777777" w:rsidR="00696E7C" w:rsidRDefault="00696E7C" w:rsidP="001E06FA">
            <w:pPr>
              <w:pStyle w:val="TAL"/>
              <w:jc w:val="center"/>
            </w:pPr>
            <w:r>
              <w:t>Airplane mounted</w:t>
            </w:r>
          </w:p>
        </w:tc>
      </w:tr>
      <w:tr w:rsidR="00696E7C" w:rsidRPr="00FF3908" w14:paraId="4058A773" w14:textId="77777777" w:rsidTr="001E06FA">
        <w:tc>
          <w:tcPr>
            <w:tcW w:w="1129" w:type="dxa"/>
            <w:tcMar>
              <w:left w:w="57" w:type="dxa"/>
              <w:right w:w="57" w:type="dxa"/>
            </w:tcMar>
          </w:tcPr>
          <w:p w14:paraId="0A96B9E5" w14:textId="77777777" w:rsidR="00696E7C" w:rsidRDefault="00696E7C" w:rsidP="001E06FA">
            <w:pPr>
              <w:pStyle w:val="TAC"/>
              <w:rPr>
                <w:sz w:val="16"/>
              </w:rPr>
            </w:pPr>
            <w:r>
              <w:rPr>
                <w:sz w:val="16"/>
              </w:rPr>
              <w:t>Stationary</w:t>
            </w:r>
          </w:p>
          <w:p w14:paraId="5366437B" w14:textId="77777777" w:rsidR="00696E7C" w:rsidRDefault="00696E7C" w:rsidP="001E06FA">
            <w:pPr>
              <w:pStyle w:val="TAC"/>
              <w:rPr>
                <w:sz w:val="16"/>
              </w:rPr>
            </w:pPr>
          </w:p>
        </w:tc>
        <w:tc>
          <w:tcPr>
            <w:tcW w:w="1134" w:type="dxa"/>
            <w:tcMar>
              <w:left w:w="57" w:type="dxa"/>
              <w:right w:w="57" w:type="dxa"/>
            </w:tcMar>
          </w:tcPr>
          <w:p w14:paraId="1537B5DB" w14:textId="77777777" w:rsidR="00696E7C" w:rsidRDefault="00696E7C" w:rsidP="001E06FA">
            <w:pPr>
              <w:pStyle w:val="TAC"/>
            </w:pPr>
            <w:r>
              <w:t>50 Mbit/s</w:t>
            </w:r>
          </w:p>
        </w:tc>
        <w:tc>
          <w:tcPr>
            <w:tcW w:w="1134" w:type="dxa"/>
            <w:tcMar>
              <w:left w:w="57" w:type="dxa"/>
              <w:right w:w="57" w:type="dxa"/>
            </w:tcMar>
          </w:tcPr>
          <w:p w14:paraId="154842D1" w14:textId="77777777" w:rsidR="00696E7C" w:rsidRDefault="00696E7C" w:rsidP="001E06FA">
            <w:pPr>
              <w:pStyle w:val="TAC"/>
            </w:pPr>
            <w:r>
              <w:t>25 Mbit/s</w:t>
            </w:r>
          </w:p>
        </w:tc>
        <w:tc>
          <w:tcPr>
            <w:tcW w:w="1134" w:type="dxa"/>
            <w:tcMar>
              <w:left w:w="57" w:type="dxa"/>
              <w:right w:w="57" w:type="dxa"/>
            </w:tcMar>
          </w:tcPr>
          <w:p w14:paraId="1037FE81" w14:textId="77777777" w:rsidR="00696E7C" w:rsidRDefault="00696E7C" w:rsidP="001E06FA">
            <w:pPr>
              <w:pStyle w:val="TAC"/>
            </w:pPr>
            <w:r>
              <w:t>TBD</w:t>
            </w:r>
          </w:p>
        </w:tc>
        <w:tc>
          <w:tcPr>
            <w:tcW w:w="997" w:type="dxa"/>
            <w:tcMar>
              <w:left w:w="57" w:type="dxa"/>
              <w:right w:w="57" w:type="dxa"/>
            </w:tcMar>
          </w:tcPr>
          <w:p w14:paraId="4F2B65A4" w14:textId="77777777" w:rsidR="00696E7C" w:rsidRDefault="00696E7C" w:rsidP="001E06FA">
            <w:pPr>
              <w:pStyle w:val="TAC"/>
            </w:pPr>
            <w:r>
              <w:t>TBD</w:t>
            </w:r>
          </w:p>
        </w:tc>
        <w:tc>
          <w:tcPr>
            <w:tcW w:w="1134" w:type="dxa"/>
            <w:tcMar>
              <w:left w:w="57" w:type="dxa"/>
              <w:right w:w="57" w:type="dxa"/>
            </w:tcMar>
          </w:tcPr>
          <w:p w14:paraId="4EE7290E" w14:textId="77777777" w:rsidR="00696E7C" w:rsidRDefault="00696E7C" w:rsidP="001E06FA">
            <w:pPr>
              <w:pStyle w:val="TAC"/>
            </w:pPr>
            <w:r>
              <w:t>TBD</w:t>
            </w:r>
          </w:p>
        </w:tc>
        <w:tc>
          <w:tcPr>
            <w:tcW w:w="993" w:type="dxa"/>
            <w:tcMar>
              <w:left w:w="57" w:type="dxa"/>
              <w:right w:w="57" w:type="dxa"/>
            </w:tcMar>
          </w:tcPr>
          <w:p w14:paraId="151EEE2E" w14:textId="77777777" w:rsidR="00696E7C" w:rsidRDefault="00696E7C" w:rsidP="001E06FA">
            <w:pPr>
              <w:pStyle w:val="TAC"/>
            </w:pPr>
            <w:r>
              <w:t>N/A</w:t>
            </w:r>
          </w:p>
        </w:tc>
        <w:tc>
          <w:tcPr>
            <w:tcW w:w="1275" w:type="dxa"/>
            <w:tcMar>
              <w:left w:w="57" w:type="dxa"/>
              <w:right w:w="57" w:type="dxa"/>
            </w:tcMar>
          </w:tcPr>
          <w:p w14:paraId="5EA42A5C" w14:textId="77777777" w:rsidR="00696E7C" w:rsidRDefault="00696E7C" w:rsidP="001E06FA">
            <w:pPr>
              <w:pStyle w:val="TAC"/>
            </w:pPr>
            <w:r>
              <w:t>Stationary</w:t>
            </w:r>
          </w:p>
        </w:tc>
        <w:tc>
          <w:tcPr>
            <w:tcW w:w="993" w:type="dxa"/>
            <w:tcMar>
              <w:left w:w="57" w:type="dxa"/>
              <w:right w:w="57" w:type="dxa"/>
            </w:tcMar>
          </w:tcPr>
          <w:p w14:paraId="5AF9E87B" w14:textId="77777777" w:rsidR="00696E7C" w:rsidRDefault="00696E7C" w:rsidP="001E06FA">
            <w:pPr>
              <w:pStyle w:val="TAL"/>
              <w:jc w:val="center"/>
            </w:pPr>
            <w:r>
              <w:t>Building mounted</w:t>
            </w:r>
          </w:p>
        </w:tc>
      </w:tr>
      <w:tr w:rsidR="002F1F43" w:rsidRPr="007B6AE2" w14:paraId="15089AC0" w14:textId="77777777" w:rsidTr="00DC0048">
        <w:tc>
          <w:tcPr>
            <w:tcW w:w="1129" w:type="dxa"/>
            <w:tcMar>
              <w:left w:w="57" w:type="dxa"/>
              <w:right w:w="57" w:type="dxa"/>
            </w:tcMar>
          </w:tcPr>
          <w:p w14:paraId="241CCEC8" w14:textId="77777777" w:rsidR="002F1F43" w:rsidRDefault="002F1F43"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003586A2" w14:textId="77777777" w:rsidR="002F1F43" w:rsidRDefault="002F1F43" w:rsidP="00DC0048">
            <w:pPr>
              <w:pStyle w:val="TAC"/>
              <w:rPr>
                <w:sz w:val="16"/>
              </w:rPr>
            </w:pPr>
            <w:r>
              <w:rPr>
                <w:sz w:val="16"/>
              </w:rPr>
              <w:t>(note 4a)</w:t>
            </w:r>
          </w:p>
          <w:p w14:paraId="207A9C44" w14:textId="77777777" w:rsidR="002F1F43" w:rsidRPr="00C91527" w:rsidRDefault="002F1F43" w:rsidP="00DC0048">
            <w:pPr>
              <w:pStyle w:val="TAC"/>
              <w:rPr>
                <w:sz w:val="16"/>
              </w:rPr>
            </w:pPr>
          </w:p>
        </w:tc>
        <w:tc>
          <w:tcPr>
            <w:tcW w:w="1134" w:type="dxa"/>
            <w:tcMar>
              <w:left w:w="57" w:type="dxa"/>
              <w:right w:w="57" w:type="dxa"/>
            </w:tcMar>
          </w:tcPr>
          <w:p w14:paraId="1AC9A503" w14:textId="77777777" w:rsidR="002F1F43" w:rsidRDefault="002F1F43" w:rsidP="00DC0048">
            <w:pPr>
              <w:pStyle w:val="TAC"/>
            </w:pPr>
            <w:r>
              <w:t>[0,5]</w:t>
            </w:r>
            <w:r w:rsidRPr="00FF3908">
              <w:t xml:space="preserve"> </w:t>
            </w:r>
            <w:r>
              <w:t>Mbit/s</w:t>
            </w:r>
          </w:p>
        </w:tc>
        <w:tc>
          <w:tcPr>
            <w:tcW w:w="1134" w:type="dxa"/>
            <w:tcMar>
              <w:left w:w="57" w:type="dxa"/>
              <w:right w:w="57" w:type="dxa"/>
            </w:tcMar>
          </w:tcPr>
          <w:p w14:paraId="44CC30D1" w14:textId="77777777" w:rsidR="002F1F43" w:rsidRDefault="002F1F43" w:rsidP="00DC0048">
            <w:pPr>
              <w:pStyle w:val="TAC"/>
            </w:pPr>
            <w:r>
              <w:t>[3]</w:t>
            </w:r>
            <w:r w:rsidRPr="00FF3908">
              <w:t xml:space="preserve"> M</w:t>
            </w:r>
            <w:r>
              <w:t>bit/s</w:t>
            </w:r>
          </w:p>
        </w:tc>
        <w:tc>
          <w:tcPr>
            <w:tcW w:w="1134" w:type="dxa"/>
            <w:tcMar>
              <w:left w:w="57" w:type="dxa"/>
              <w:right w:w="57" w:type="dxa"/>
            </w:tcMar>
          </w:tcPr>
          <w:p w14:paraId="68799BC3" w14:textId="77777777" w:rsidR="002F1F43" w:rsidRDefault="002F1F43" w:rsidP="00DC0048">
            <w:pPr>
              <w:pStyle w:val="TAC"/>
              <w:rPr>
                <w:rFonts w:eastAsia="SimSun"/>
                <w:lang w:eastAsia="zh-CN"/>
              </w:rPr>
            </w:pPr>
            <w:r>
              <w:rPr>
                <w:rFonts w:eastAsia="SimSun"/>
                <w:lang w:eastAsia="zh-CN"/>
              </w:rPr>
              <w:t>TBD</w:t>
            </w:r>
          </w:p>
        </w:tc>
        <w:tc>
          <w:tcPr>
            <w:tcW w:w="997" w:type="dxa"/>
            <w:tcMar>
              <w:left w:w="57" w:type="dxa"/>
              <w:right w:w="57" w:type="dxa"/>
            </w:tcMar>
          </w:tcPr>
          <w:p w14:paraId="1C597FE1" w14:textId="77777777" w:rsidR="002F1F43" w:rsidRDefault="002F1F43" w:rsidP="00DC0048">
            <w:pPr>
              <w:pStyle w:val="TAC"/>
              <w:rPr>
                <w:rFonts w:eastAsia="SimSun"/>
                <w:lang w:eastAsia="zh-CN"/>
              </w:rPr>
            </w:pPr>
            <w:r>
              <w:rPr>
                <w:rFonts w:eastAsia="SimSun"/>
                <w:lang w:eastAsia="zh-CN"/>
              </w:rPr>
              <w:t>TBD</w:t>
            </w:r>
          </w:p>
        </w:tc>
        <w:tc>
          <w:tcPr>
            <w:tcW w:w="1134" w:type="dxa"/>
            <w:tcMar>
              <w:left w:w="57" w:type="dxa"/>
              <w:right w:w="57" w:type="dxa"/>
            </w:tcMar>
          </w:tcPr>
          <w:p w14:paraId="308B8DC4" w14:textId="77777777" w:rsidR="002F1F43" w:rsidRDefault="002F1F43" w:rsidP="00DC0048">
            <w:pPr>
              <w:pStyle w:val="TAC"/>
              <w:rPr>
                <w:rFonts w:eastAsia="SimSun"/>
                <w:lang w:eastAsia="zh-CN"/>
              </w:rPr>
            </w:pPr>
            <w:r>
              <w:rPr>
                <w:rFonts w:eastAsia="SimSun"/>
                <w:lang w:eastAsia="zh-CN"/>
              </w:rPr>
              <w:t>TBD</w:t>
            </w:r>
          </w:p>
        </w:tc>
        <w:tc>
          <w:tcPr>
            <w:tcW w:w="993" w:type="dxa"/>
            <w:tcMar>
              <w:left w:w="57" w:type="dxa"/>
              <w:right w:w="57" w:type="dxa"/>
            </w:tcMar>
          </w:tcPr>
          <w:p w14:paraId="74CA666D" w14:textId="77777777" w:rsidR="002F1F43" w:rsidRPr="004809A6" w:rsidRDefault="002F1F43" w:rsidP="00DC0048">
            <w:pPr>
              <w:pStyle w:val="TAC"/>
            </w:pPr>
            <w:r>
              <w:t>N/A</w:t>
            </w:r>
          </w:p>
        </w:tc>
        <w:tc>
          <w:tcPr>
            <w:tcW w:w="1275" w:type="dxa"/>
            <w:tcMar>
              <w:left w:w="57" w:type="dxa"/>
              <w:right w:w="57" w:type="dxa"/>
            </w:tcMar>
          </w:tcPr>
          <w:p w14:paraId="13C855B7" w14:textId="77777777" w:rsidR="002F1F43" w:rsidRDefault="002F1F43" w:rsidP="00DC0048">
            <w:pPr>
              <w:pStyle w:val="TAL"/>
              <w:jc w:val="center"/>
            </w:pPr>
            <w:r>
              <w:t xml:space="preserve">Up to </w:t>
            </w:r>
            <w:r w:rsidRPr="00FE003E">
              <w:t>120km/h</w:t>
            </w:r>
            <w:r>
              <w:t xml:space="preserve"> or</w:t>
            </w:r>
          </w:p>
          <w:p w14:paraId="078D1989" w14:textId="77777777" w:rsidR="002F1F43" w:rsidRDefault="002F1F43" w:rsidP="00DC0048">
            <w:pPr>
              <w:pStyle w:val="TAL"/>
              <w:jc w:val="center"/>
            </w:pPr>
            <w:r>
              <w:t>stationary</w:t>
            </w:r>
          </w:p>
          <w:p w14:paraId="4B195E42" w14:textId="77777777" w:rsidR="002F1F43" w:rsidRDefault="002F1F43" w:rsidP="00DC0048">
            <w:pPr>
              <w:pStyle w:val="TAL"/>
              <w:jc w:val="center"/>
              <w:rPr>
                <w:sz w:val="16"/>
              </w:rPr>
            </w:pPr>
            <w:r w:rsidRPr="00267D8D">
              <w:rPr>
                <w:sz w:val="16"/>
              </w:rPr>
              <w:t xml:space="preserve">(note </w:t>
            </w:r>
            <w:r>
              <w:rPr>
                <w:sz w:val="16"/>
              </w:rPr>
              <w:t>4b</w:t>
            </w:r>
            <w:r w:rsidRPr="00267D8D">
              <w:rPr>
                <w:sz w:val="16"/>
              </w:rPr>
              <w:t>)</w:t>
            </w:r>
          </w:p>
          <w:p w14:paraId="2741DA60" w14:textId="77777777" w:rsidR="002F1F43" w:rsidRDefault="002F1F43" w:rsidP="00DC0048">
            <w:pPr>
              <w:pStyle w:val="TAL"/>
              <w:jc w:val="center"/>
            </w:pPr>
          </w:p>
        </w:tc>
        <w:tc>
          <w:tcPr>
            <w:tcW w:w="993" w:type="dxa"/>
            <w:tcMar>
              <w:left w:w="57" w:type="dxa"/>
              <w:right w:w="57" w:type="dxa"/>
            </w:tcMar>
          </w:tcPr>
          <w:p w14:paraId="24636AE5" w14:textId="77777777" w:rsidR="002F1F43" w:rsidRPr="00D63927" w:rsidRDefault="002F1F43" w:rsidP="00DC0048">
            <w:pPr>
              <w:pStyle w:val="TAL"/>
              <w:jc w:val="center"/>
            </w:pPr>
            <w:r>
              <w:t xml:space="preserve">Vehicle </w:t>
            </w:r>
            <w:r w:rsidRPr="00FE003E">
              <w:t>mounted</w:t>
            </w:r>
            <w:r>
              <w:t xml:space="preserve"> or fixed installation</w:t>
            </w:r>
          </w:p>
        </w:tc>
      </w:tr>
      <w:tr w:rsidR="00696E7C" w:rsidRPr="00FF3908" w14:paraId="51401C9F" w14:textId="77777777" w:rsidTr="001E06FA">
        <w:tc>
          <w:tcPr>
            <w:tcW w:w="1129" w:type="dxa"/>
            <w:tcMar>
              <w:left w:w="57" w:type="dxa"/>
              <w:right w:w="57" w:type="dxa"/>
            </w:tcMar>
          </w:tcPr>
          <w:p w14:paraId="06257D23" w14:textId="77777777" w:rsidR="00696E7C" w:rsidRDefault="00696E7C" w:rsidP="001E06FA">
            <w:pPr>
              <w:pStyle w:val="TAC"/>
              <w:rPr>
                <w:sz w:val="16"/>
              </w:rPr>
            </w:pPr>
            <w:r>
              <w:rPr>
                <w:sz w:val="16"/>
              </w:rPr>
              <w:t>Narrowband IoT connectivity</w:t>
            </w:r>
          </w:p>
        </w:tc>
        <w:tc>
          <w:tcPr>
            <w:tcW w:w="1134" w:type="dxa"/>
            <w:tcMar>
              <w:left w:w="57" w:type="dxa"/>
              <w:right w:w="57" w:type="dxa"/>
            </w:tcMar>
          </w:tcPr>
          <w:p w14:paraId="673E62D5" w14:textId="77777777" w:rsidR="00696E7C" w:rsidRDefault="00696E7C" w:rsidP="001E06FA">
            <w:pPr>
              <w:pStyle w:val="TAC"/>
            </w:pPr>
            <w:r>
              <w:t xml:space="preserve">[2] </w:t>
            </w:r>
            <w:r w:rsidR="001B3485">
              <w:t>kbit/s</w:t>
            </w:r>
          </w:p>
        </w:tc>
        <w:tc>
          <w:tcPr>
            <w:tcW w:w="1134" w:type="dxa"/>
            <w:tcMar>
              <w:left w:w="57" w:type="dxa"/>
              <w:right w:w="57" w:type="dxa"/>
            </w:tcMar>
          </w:tcPr>
          <w:p w14:paraId="5F626B48" w14:textId="77777777" w:rsidR="00696E7C" w:rsidRDefault="00696E7C" w:rsidP="001E06FA">
            <w:pPr>
              <w:pStyle w:val="TAC"/>
            </w:pPr>
            <w:r>
              <w:t xml:space="preserve">[10] </w:t>
            </w:r>
            <w:r w:rsidR="001B3485">
              <w:t>kbit/s</w:t>
            </w:r>
          </w:p>
        </w:tc>
        <w:tc>
          <w:tcPr>
            <w:tcW w:w="1134" w:type="dxa"/>
            <w:tcMar>
              <w:left w:w="57" w:type="dxa"/>
              <w:right w:w="57" w:type="dxa"/>
            </w:tcMar>
          </w:tcPr>
          <w:p w14:paraId="5DBA8431" w14:textId="77777777" w:rsidR="00696E7C" w:rsidRDefault="00696E7C" w:rsidP="001E06FA">
            <w:pPr>
              <w:pStyle w:val="TAC"/>
            </w:pPr>
            <w:r>
              <w:t>8</w:t>
            </w:r>
            <w:r w:rsidRPr="00FF3908">
              <w:t xml:space="preserve"> </w:t>
            </w:r>
            <w:r>
              <w:t>k</w:t>
            </w:r>
            <w:r w:rsidRPr="00FF3908">
              <w:t>b</w:t>
            </w:r>
            <w:r w:rsidR="001B3485">
              <w:t>it/s</w:t>
            </w:r>
            <w:r w:rsidRPr="00FF3908">
              <w:t>/km</w:t>
            </w:r>
            <w:r w:rsidRPr="00FF3908">
              <w:rPr>
                <w:vertAlign w:val="superscript"/>
              </w:rPr>
              <w:t>2</w:t>
            </w:r>
          </w:p>
        </w:tc>
        <w:tc>
          <w:tcPr>
            <w:tcW w:w="997" w:type="dxa"/>
            <w:tcMar>
              <w:left w:w="57" w:type="dxa"/>
              <w:right w:w="57" w:type="dxa"/>
            </w:tcMar>
          </w:tcPr>
          <w:p w14:paraId="576E403D" w14:textId="77777777" w:rsidR="00696E7C" w:rsidRDefault="00696E7C" w:rsidP="001E06FA">
            <w:pPr>
              <w:pStyle w:val="TAC"/>
            </w:pPr>
            <w:r>
              <w:t>40</w:t>
            </w:r>
            <w:r w:rsidRPr="00FF3908">
              <w:t xml:space="preserve"> </w:t>
            </w:r>
            <w:r>
              <w:t>k</w:t>
            </w:r>
            <w:r w:rsidRPr="00FF3908">
              <w:t>b</w:t>
            </w:r>
            <w:r w:rsidR="001B3485">
              <w:t>it</w:t>
            </w:r>
            <w:r w:rsidRPr="00FF3908">
              <w:t>/</w:t>
            </w:r>
            <w:r w:rsidR="001B3485">
              <w:t>s/</w:t>
            </w:r>
            <w:r w:rsidRPr="00FF3908">
              <w:t>km</w:t>
            </w:r>
            <w:r w:rsidRPr="00FF3908">
              <w:rPr>
                <w:vertAlign w:val="superscript"/>
              </w:rPr>
              <w:t>2</w:t>
            </w:r>
          </w:p>
        </w:tc>
        <w:tc>
          <w:tcPr>
            <w:tcW w:w="1134" w:type="dxa"/>
            <w:tcMar>
              <w:left w:w="57" w:type="dxa"/>
              <w:right w:w="57" w:type="dxa"/>
            </w:tcMar>
          </w:tcPr>
          <w:p w14:paraId="3BA34857" w14:textId="77777777" w:rsidR="00696E7C" w:rsidRDefault="00696E7C" w:rsidP="001E06FA">
            <w:pPr>
              <w:pStyle w:val="TAC"/>
            </w:pPr>
            <w:r>
              <w:t>[400]/</w:t>
            </w:r>
            <w:r w:rsidR="00C41A58" w:rsidRPr="009A3ED4">
              <w:t>km</w:t>
            </w:r>
            <w:r w:rsidR="00C41A58" w:rsidRPr="009A3ED4">
              <w:rPr>
                <w:vertAlign w:val="superscript"/>
              </w:rPr>
              <w:t>2</w:t>
            </w:r>
          </w:p>
        </w:tc>
        <w:tc>
          <w:tcPr>
            <w:tcW w:w="993" w:type="dxa"/>
            <w:tcMar>
              <w:left w:w="57" w:type="dxa"/>
              <w:right w:w="57" w:type="dxa"/>
            </w:tcMar>
          </w:tcPr>
          <w:p w14:paraId="021B05D4" w14:textId="77777777" w:rsidR="00696E7C" w:rsidRDefault="00696E7C" w:rsidP="001E06FA">
            <w:pPr>
              <w:pStyle w:val="TAC"/>
            </w:pPr>
            <w:r>
              <w:t>[1]</w:t>
            </w:r>
            <w:r w:rsidR="001B3485">
              <w:t> </w:t>
            </w:r>
            <w:r>
              <w:t>%</w:t>
            </w:r>
          </w:p>
        </w:tc>
        <w:tc>
          <w:tcPr>
            <w:tcW w:w="1275" w:type="dxa"/>
            <w:tcMar>
              <w:left w:w="57" w:type="dxa"/>
              <w:right w:w="57" w:type="dxa"/>
            </w:tcMar>
          </w:tcPr>
          <w:p w14:paraId="61BB4FC9" w14:textId="77777777" w:rsidR="00696E7C" w:rsidRDefault="00696E7C" w:rsidP="001E06FA">
            <w:pPr>
              <w:pStyle w:val="TAC"/>
            </w:pPr>
            <w:r>
              <w:t>[Up to 100 km/h]</w:t>
            </w:r>
          </w:p>
        </w:tc>
        <w:tc>
          <w:tcPr>
            <w:tcW w:w="993" w:type="dxa"/>
            <w:tcMar>
              <w:left w:w="57" w:type="dxa"/>
              <w:right w:w="57" w:type="dxa"/>
            </w:tcMar>
          </w:tcPr>
          <w:p w14:paraId="69F0AD95" w14:textId="77777777" w:rsidR="00696E7C" w:rsidRDefault="00696E7C" w:rsidP="001E06FA">
            <w:pPr>
              <w:pStyle w:val="TAL"/>
              <w:jc w:val="center"/>
            </w:pPr>
            <w:r>
              <w:t>IoT</w:t>
            </w:r>
          </w:p>
        </w:tc>
      </w:tr>
      <w:tr w:rsidR="00696E7C" w:rsidRPr="00FF3908" w14:paraId="60B51411" w14:textId="77777777" w:rsidTr="001E06FA">
        <w:tc>
          <w:tcPr>
            <w:tcW w:w="9923" w:type="dxa"/>
            <w:gridSpan w:val="9"/>
          </w:tcPr>
          <w:p w14:paraId="2396E464" w14:textId="77777777" w:rsidR="00696E7C" w:rsidRDefault="00696E7C" w:rsidP="001E06FA">
            <w:pPr>
              <w:pStyle w:val="TAL"/>
            </w:pPr>
            <w:r>
              <w:t>Note 1: Area capacity is averaged over a satellite beam.</w:t>
            </w:r>
          </w:p>
          <w:p w14:paraId="6EC4A7FE" w14:textId="77777777" w:rsidR="00696E7C" w:rsidRDefault="00696E7C" w:rsidP="001E06FA">
            <w:pPr>
              <w:pStyle w:val="TAL"/>
            </w:pPr>
            <w:r>
              <w:t xml:space="preserve">Note 2: Data rates based on Extreme long-range coverage target values </w:t>
            </w:r>
            <w:r w:rsidRPr="003F05E5">
              <w:t>in clause 6.17.2</w:t>
            </w:r>
            <w:r>
              <w:t>. User density based on rural area in Table 7.1-1.</w:t>
            </w:r>
          </w:p>
          <w:p w14:paraId="096DA90C" w14:textId="77777777" w:rsidR="00696E7C" w:rsidRDefault="00696E7C" w:rsidP="001E06FA">
            <w:pPr>
              <w:pStyle w:val="TAL"/>
            </w:pPr>
            <w:r>
              <w:t>Note 3: Based on Table 7.1-1</w:t>
            </w:r>
          </w:p>
          <w:p w14:paraId="4EFAE8E1" w14:textId="77777777" w:rsidR="00696E7C" w:rsidRDefault="00696E7C" w:rsidP="001E06FA">
            <w:pPr>
              <w:pStyle w:val="TAL"/>
            </w:pPr>
            <w:r>
              <w:t>Note 4: Based on an assumption of 120 users per plane</w:t>
            </w:r>
            <w:r w:rsidRPr="00B923D6">
              <w:rPr>
                <w:lang w:eastAsia="fr-FR"/>
              </w:rPr>
              <w:t xml:space="preserve"> 15/7.5 M</w:t>
            </w:r>
            <w:r w:rsidR="001B3485">
              <w:rPr>
                <w:lang w:eastAsia="fr-FR"/>
              </w:rPr>
              <w:t>bit/</w:t>
            </w:r>
            <w:r w:rsidRPr="00B923D6">
              <w:rPr>
                <w:lang w:eastAsia="fr-FR"/>
              </w:rPr>
              <w:t xml:space="preserve">s data rate </w:t>
            </w:r>
            <w:r>
              <w:t>and 20</w:t>
            </w:r>
            <w:r w:rsidR="001B3485">
              <w:t> </w:t>
            </w:r>
            <w:r>
              <w:t>% activity factor per user</w:t>
            </w:r>
          </w:p>
          <w:p w14:paraId="0AC4F06F" w14:textId="77777777" w:rsidR="002F1F43" w:rsidRPr="00861C0B" w:rsidRDefault="002F1F43" w:rsidP="002F1F43">
            <w:pPr>
              <w:pStyle w:val="TAL"/>
            </w:pPr>
            <w:r>
              <w:t xml:space="preserve">Note 4a: Refer to video surveillance data transmitted (in UL) from a UE on the ground (e.g. picture or video from a camera) using satellite NG-RAN to connect to 5GC, and video surveillance-related configuration or control data sent (in DL) to the UE/device. </w:t>
            </w:r>
            <w:r w:rsidRPr="00153E57">
              <w:t>0.5 Mbit/s for DL experienced data rate is based on MAVLINK protocol that is widely used for UAV control. 3 Mbit/s for UL experienced data rate is based on the assumed sum from 2.5 Mbit/s for video streaming and 0.5 Mbit/s for data transmission.</w:t>
            </w:r>
          </w:p>
          <w:p w14:paraId="40488CFE" w14:textId="77777777" w:rsidR="002F1F43" w:rsidRDefault="002F1F43" w:rsidP="002F1F43">
            <w:pPr>
              <w:pStyle w:val="TAL"/>
            </w:pPr>
            <w:r>
              <w:rPr>
                <w:bCs/>
                <w:lang w:eastAsia="zh-CN"/>
              </w:rPr>
              <w:t xml:space="preserve">Note 4b: Up to 120km/h applies to vehicle mounted while </w:t>
            </w:r>
            <w:r>
              <w:t>stationary applies to fixed installation.</w:t>
            </w:r>
          </w:p>
          <w:p w14:paraId="3A55CEBB" w14:textId="77777777" w:rsidR="00696E7C" w:rsidRDefault="00696E7C" w:rsidP="001E06FA">
            <w:pPr>
              <w:pStyle w:val="TAL"/>
            </w:pPr>
            <w:r>
              <w:t xml:space="preserve">Note 5: </w:t>
            </w:r>
            <w:r w:rsidRPr="00A878D3">
              <w:t>All the values in this table are targeted values and not strict requirements.</w:t>
            </w:r>
            <w:r>
              <w:t xml:space="preserve"> </w:t>
            </w:r>
          </w:p>
          <w:p w14:paraId="08E8A957" w14:textId="77777777" w:rsidR="00696E7C" w:rsidRPr="00FF3908" w:rsidRDefault="00696E7C" w:rsidP="001E06FA">
            <w:pPr>
              <w:pStyle w:val="TAL"/>
            </w:pPr>
            <w:r>
              <w:t xml:space="preserve">Note 6: Performance requirements </w:t>
            </w:r>
            <w:r w:rsidRPr="003F05E5">
              <w:t>for all the values in this table</w:t>
            </w:r>
            <w:r>
              <w:t xml:space="preserve"> should be analyzed independently for each scenario. </w:t>
            </w:r>
          </w:p>
        </w:tc>
      </w:tr>
    </w:tbl>
    <w:p w14:paraId="1DCFC97D" w14:textId="77777777" w:rsidR="00865291" w:rsidRDefault="00865291" w:rsidP="00212EE0">
      <w:pPr>
        <w:pStyle w:val="Heading2"/>
        <w:rPr>
          <w:rFonts w:eastAsia="MS Mincho"/>
          <w:lang w:eastAsia="ja-JP"/>
        </w:rPr>
      </w:pPr>
      <w:bookmarkStart w:id="970" w:name="_Toc45387770"/>
      <w:bookmarkStart w:id="971" w:name="_Toc52638815"/>
      <w:bookmarkStart w:id="972" w:name="_Toc59116900"/>
      <w:bookmarkStart w:id="973" w:name="_Toc61885733"/>
      <w:bookmarkStart w:id="974" w:name="_Toc201930892"/>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0"/>
      <w:bookmarkEnd w:id="971"/>
      <w:bookmarkEnd w:id="972"/>
      <w:bookmarkEnd w:id="973"/>
      <w:bookmarkEnd w:id="974"/>
    </w:p>
    <w:p w14:paraId="477176CF" w14:textId="77777777" w:rsidR="00865291" w:rsidRDefault="00865291" w:rsidP="00212EE0">
      <w:pPr>
        <w:pStyle w:val="Heading3"/>
        <w:rPr>
          <w:rFonts w:eastAsia="MS Mincho"/>
          <w:lang w:eastAsia="ja-JP"/>
        </w:rPr>
      </w:pPr>
      <w:bookmarkStart w:id="975" w:name="_Toc45387771"/>
      <w:bookmarkStart w:id="976" w:name="_Toc52638816"/>
      <w:bookmarkStart w:id="977" w:name="_Toc59116901"/>
      <w:bookmarkStart w:id="978" w:name="_Toc61885734"/>
      <w:bookmarkStart w:id="979" w:name="_Toc201930893"/>
      <w:r>
        <w:rPr>
          <w:rFonts w:eastAsia="MS Mincho"/>
          <w:lang w:eastAsia="ja-JP"/>
        </w:rPr>
        <w:t>7.5.1</w:t>
      </w:r>
      <w:r>
        <w:rPr>
          <w:rFonts w:eastAsia="MS Mincho"/>
          <w:lang w:eastAsia="ja-JP"/>
        </w:rPr>
        <w:tab/>
        <w:t>Description</w:t>
      </w:r>
      <w:bookmarkEnd w:id="975"/>
      <w:bookmarkEnd w:id="976"/>
      <w:bookmarkEnd w:id="977"/>
      <w:bookmarkEnd w:id="978"/>
      <w:bookmarkEnd w:id="979"/>
    </w:p>
    <w:p w14:paraId="66E7B81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628E42D7"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06A70EF2"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51F50F69" w14:textId="77777777" w:rsidR="00865291" w:rsidRPr="004E0C8F" w:rsidRDefault="00865291" w:rsidP="00865291"/>
    <w:p w14:paraId="415D2382" w14:textId="77777777" w:rsidR="00865291" w:rsidRDefault="00865291" w:rsidP="00212EE0">
      <w:pPr>
        <w:pStyle w:val="Heading3"/>
        <w:rPr>
          <w:rFonts w:eastAsia="MS Mincho"/>
          <w:lang w:eastAsia="ja-JP"/>
        </w:rPr>
      </w:pPr>
      <w:bookmarkStart w:id="980" w:name="_Toc45387772"/>
      <w:bookmarkStart w:id="981" w:name="_Toc52638817"/>
      <w:bookmarkStart w:id="982" w:name="_Toc59116902"/>
      <w:bookmarkStart w:id="983" w:name="_Toc61885735"/>
      <w:bookmarkStart w:id="984" w:name="_Toc201930894"/>
      <w:r>
        <w:rPr>
          <w:rFonts w:eastAsia="MS Mincho"/>
          <w:lang w:eastAsia="ja-JP"/>
        </w:rPr>
        <w:t>7.5.2</w:t>
      </w:r>
      <w:r>
        <w:rPr>
          <w:rFonts w:eastAsia="MS Mincho"/>
          <w:lang w:eastAsia="ja-JP"/>
        </w:rPr>
        <w:tab/>
        <w:t>Requirements</w:t>
      </w:r>
      <w:bookmarkEnd w:id="980"/>
      <w:bookmarkEnd w:id="981"/>
      <w:bookmarkEnd w:id="982"/>
      <w:bookmarkEnd w:id="983"/>
      <w:bookmarkEnd w:id="984"/>
    </w:p>
    <w:p w14:paraId="2D280F70"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67CC9AEC" w14:textId="77777777" w:rsidTr="00D43686">
        <w:trPr>
          <w:cantSplit/>
          <w:tblHeader/>
        </w:trPr>
        <w:tc>
          <w:tcPr>
            <w:tcW w:w="1101" w:type="dxa"/>
            <w:vMerge w:val="restart"/>
          </w:tcPr>
          <w:p w14:paraId="74E51406" w14:textId="77777777" w:rsidR="00865291" w:rsidRPr="00B779B9" w:rsidRDefault="00865291" w:rsidP="00D43686">
            <w:pPr>
              <w:pStyle w:val="TAH"/>
            </w:pPr>
            <w:r w:rsidRPr="00B779B9">
              <w:t>Profile</w:t>
            </w:r>
          </w:p>
        </w:tc>
        <w:tc>
          <w:tcPr>
            <w:tcW w:w="7654" w:type="dxa"/>
            <w:gridSpan w:val="5"/>
          </w:tcPr>
          <w:p w14:paraId="133E304E" w14:textId="77777777" w:rsidR="00865291" w:rsidRPr="00B779B9" w:rsidRDefault="00865291" w:rsidP="00D43686">
            <w:pPr>
              <w:pStyle w:val="TAH"/>
            </w:pPr>
            <w:r w:rsidRPr="00B779B9">
              <w:t>Characteristic parameter</w:t>
            </w:r>
          </w:p>
        </w:tc>
        <w:tc>
          <w:tcPr>
            <w:tcW w:w="6237" w:type="dxa"/>
            <w:gridSpan w:val="6"/>
          </w:tcPr>
          <w:p w14:paraId="53CFD935" w14:textId="77777777" w:rsidR="00865291" w:rsidRPr="00B779B9" w:rsidRDefault="00865291" w:rsidP="00D43686">
            <w:pPr>
              <w:pStyle w:val="TAH"/>
            </w:pPr>
            <w:r w:rsidRPr="00B779B9">
              <w:t>Influence quantity</w:t>
            </w:r>
          </w:p>
        </w:tc>
      </w:tr>
      <w:tr w:rsidR="00865291" w:rsidRPr="003A65BE" w14:paraId="682F98AA" w14:textId="77777777" w:rsidTr="00D43686">
        <w:trPr>
          <w:cantSplit/>
          <w:tblHeader/>
        </w:trPr>
        <w:tc>
          <w:tcPr>
            <w:tcW w:w="1101" w:type="dxa"/>
            <w:vMerge/>
          </w:tcPr>
          <w:p w14:paraId="2F603351" w14:textId="77777777" w:rsidR="00865291" w:rsidRPr="00B779B9" w:rsidRDefault="00865291" w:rsidP="00D43686">
            <w:pPr>
              <w:pStyle w:val="TAH"/>
            </w:pPr>
          </w:p>
        </w:tc>
        <w:tc>
          <w:tcPr>
            <w:tcW w:w="1984" w:type="dxa"/>
          </w:tcPr>
          <w:p w14:paraId="189D6D44" w14:textId="77777777" w:rsidR="00865291" w:rsidRPr="00B779B9" w:rsidRDefault="00865291" w:rsidP="00D43686">
            <w:pPr>
              <w:pStyle w:val="TAH"/>
            </w:pPr>
            <w:r w:rsidRPr="00B779B9">
              <w:t>Communication service availability: target value in %</w:t>
            </w:r>
          </w:p>
        </w:tc>
        <w:tc>
          <w:tcPr>
            <w:tcW w:w="2268" w:type="dxa"/>
          </w:tcPr>
          <w:p w14:paraId="6A757E13" w14:textId="77777777" w:rsidR="00865291" w:rsidRPr="00B779B9" w:rsidRDefault="00865291" w:rsidP="00D43686">
            <w:pPr>
              <w:pStyle w:val="TAH"/>
            </w:pPr>
            <w:r w:rsidRPr="00B779B9">
              <w:t>Communication service reliability (Mean Time Between Failure)</w:t>
            </w:r>
          </w:p>
        </w:tc>
        <w:tc>
          <w:tcPr>
            <w:tcW w:w="1276" w:type="dxa"/>
          </w:tcPr>
          <w:p w14:paraId="38729DD5" w14:textId="77777777" w:rsidR="00865291" w:rsidRPr="00B779B9" w:rsidRDefault="00865291" w:rsidP="00D43686">
            <w:pPr>
              <w:pStyle w:val="TAH"/>
            </w:pPr>
            <w:r w:rsidRPr="00B779B9">
              <w:t>End-to-end latency: maximum</w:t>
            </w:r>
          </w:p>
        </w:tc>
        <w:tc>
          <w:tcPr>
            <w:tcW w:w="992" w:type="dxa"/>
          </w:tcPr>
          <w:p w14:paraId="201DC2AE" w14:textId="77777777" w:rsidR="00865291" w:rsidRPr="00B779B9" w:rsidRDefault="00865291" w:rsidP="00D43686">
            <w:pPr>
              <w:pStyle w:val="TAH"/>
            </w:pPr>
            <w:r w:rsidRPr="00B779B9">
              <w:t>Bit rate</w:t>
            </w:r>
          </w:p>
        </w:tc>
        <w:tc>
          <w:tcPr>
            <w:tcW w:w="1134" w:type="dxa"/>
          </w:tcPr>
          <w:p w14:paraId="30C25FEF" w14:textId="77777777" w:rsidR="00865291" w:rsidRPr="00B779B9" w:rsidRDefault="00865291" w:rsidP="00D43686">
            <w:pPr>
              <w:pStyle w:val="TAH"/>
            </w:pPr>
            <w:r w:rsidRPr="00B779B9">
              <w:t>Direction</w:t>
            </w:r>
          </w:p>
        </w:tc>
        <w:tc>
          <w:tcPr>
            <w:tcW w:w="992" w:type="dxa"/>
          </w:tcPr>
          <w:p w14:paraId="2BE71BAF" w14:textId="77777777" w:rsidR="00865291" w:rsidRPr="00B779B9" w:rsidRDefault="00865291" w:rsidP="00D43686">
            <w:pPr>
              <w:pStyle w:val="TAH"/>
            </w:pPr>
            <w:r w:rsidRPr="00B779B9">
              <w:t>Message</w:t>
            </w:r>
          </w:p>
          <w:p w14:paraId="5C1DC377" w14:textId="77777777" w:rsidR="00865291" w:rsidRPr="00B779B9" w:rsidRDefault="00865291" w:rsidP="00D43686">
            <w:pPr>
              <w:pStyle w:val="TAH"/>
            </w:pPr>
            <w:r w:rsidRPr="00B779B9">
              <w:t>Size</w:t>
            </w:r>
          </w:p>
          <w:p w14:paraId="7CE0A396" w14:textId="77777777" w:rsidR="00865291" w:rsidRPr="00B779B9" w:rsidRDefault="00865291" w:rsidP="00D43686">
            <w:pPr>
              <w:pStyle w:val="TAH"/>
            </w:pPr>
            <w:r w:rsidRPr="00B779B9">
              <w:t>[byte]</w:t>
            </w:r>
          </w:p>
        </w:tc>
        <w:tc>
          <w:tcPr>
            <w:tcW w:w="993" w:type="dxa"/>
          </w:tcPr>
          <w:p w14:paraId="50F0BF41" w14:textId="77777777" w:rsidR="00865291" w:rsidRPr="00B779B9" w:rsidRDefault="00865291" w:rsidP="00D43686">
            <w:pPr>
              <w:pStyle w:val="TAH"/>
            </w:pPr>
            <w:r w:rsidRPr="00B779B9">
              <w:t>Transfer Interval</w:t>
            </w:r>
          </w:p>
        </w:tc>
        <w:tc>
          <w:tcPr>
            <w:tcW w:w="992" w:type="dxa"/>
          </w:tcPr>
          <w:p w14:paraId="3EE613EE" w14:textId="77777777" w:rsidR="00865291" w:rsidRPr="00B779B9" w:rsidRDefault="00865291" w:rsidP="00D43686">
            <w:pPr>
              <w:pStyle w:val="TAH"/>
            </w:pPr>
            <w:r w:rsidRPr="00B779B9">
              <w:t>Survival Time</w:t>
            </w:r>
          </w:p>
        </w:tc>
        <w:tc>
          <w:tcPr>
            <w:tcW w:w="850" w:type="dxa"/>
          </w:tcPr>
          <w:p w14:paraId="1B9759D8" w14:textId="77777777" w:rsidR="00865291" w:rsidRPr="00B779B9" w:rsidRDefault="00865291" w:rsidP="00D43686">
            <w:pPr>
              <w:pStyle w:val="TAH"/>
            </w:pPr>
            <w:r w:rsidRPr="00B779B9">
              <w:t>UE speed</w:t>
            </w:r>
          </w:p>
          <w:p w14:paraId="185E78C8" w14:textId="77777777" w:rsidR="00865291" w:rsidRPr="00B779B9" w:rsidRDefault="00865291" w:rsidP="00D43686">
            <w:pPr>
              <w:pStyle w:val="TAH"/>
            </w:pPr>
            <w:r w:rsidRPr="00B779B9">
              <w:t>(km/h)</w:t>
            </w:r>
          </w:p>
        </w:tc>
        <w:tc>
          <w:tcPr>
            <w:tcW w:w="1276" w:type="dxa"/>
          </w:tcPr>
          <w:p w14:paraId="7B4C44CE" w14:textId="77777777" w:rsidR="00865291" w:rsidRPr="00B779B9" w:rsidRDefault="00865291" w:rsidP="00D43686">
            <w:pPr>
              <w:pStyle w:val="TAH"/>
            </w:pPr>
            <w:r w:rsidRPr="00B779B9">
              <w:t># of UEs</w:t>
            </w:r>
          </w:p>
          <w:p w14:paraId="37F87CDC" w14:textId="77777777" w:rsidR="00865291" w:rsidRPr="00B779B9" w:rsidRDefault="00865291" w:rsidP="00D43686">
            <w:pPr>
              <w:pStyle w:val="TAH"/>
            </w:pPr>
            <w:r w:rsidRPr="00B779B9">
              <w:t>connection</w:t>
            </w:r>
          </w:p>
        </w:tc>
        <w:tc>
          <w:tcPr>
            <w:tcW w:w="1134" w:type="dxa"/>
          </w:tcPr>
          <w:p w14:paraId="52DADEA9" w14:textId="77777777" w:rsidR="00865291" w:rsidRPr="00B779B9" w:rsidRDefault="00865291" w:rsidP="00D43686">
            <w:pPr>
              <w:pStyle w:val="TAH"/>
            </w:pPr>
            <w:r w:rsidRPr="00B779B9">
              <w:t>Service Area</w:t>
            </w:r>
          </w:p>
          <w:p w14:paraId="319CD1F6" w14:textId="77777777" w:rsidR="00865291" w:rsidRPr="00B779B9" w:rsidRDefault="00865291" w:rsidP="00D43686">
            <w:pPr>
              <w:pStyle w:val="TAH"/>
            </w:pPr>
          </w:p>
        </w:tc>
      </w:tr>
      <w:tr w:rsidR="00865291" w:rsidRPr="003A65BE" w14:paraId="28212BA9" w14:textId="77777777" w:rsidTr="00D43686">
        <w:trPr>
          <w:cantSplit/>
        </w:trPr>
        <w:tc>
          <w:tcPr>
            <w:tcW w:w="1101" w:type="dxa"/>
          </w:tcPr>
          <w:p w14:paraId="0500AAD9"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05A6E854"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F2B9968"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76A92224" w14:textId="77777777" w:rsidR="00865291" w:rsidRPr="003A65BE" w:rsidRDefault="00865291" w:rsidP="00D43686">
            <w:pPr>
              <w:pStyle w:val="TAC"/>
            </w:pPr>
            <w:r w:rsidRPr="003A65BE">
              <w:t>&lt;</w:t>
            </w:r>
            <w:r w:rsidR="001B3485">
              <w:t> </w:t>
            </w:r>
            <w:r w:rsidRPr="003A65BE">
              <w:t>100 ms</w:t>
            </w:r>
          </w:p>
        </w:tc>
        <w:tc>
          <w:tcPr>
            <w:tcW w:w="992" w:type="dxa"/>
          </w:tcPr>
          <w:p w14:paraId="518FA68E"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0EF56995" w14:textId="77777777" w:rsidR="00865291" w:rsidRPr="003A65BE" w:rsidRDefault="00865291" w:rsidP="00D43686">
            <w:pPr>
              <w:pStyle w:val="TAC"/>
              <w:rPr>
                <w:lang w:eastAsia="de-DE"/>
              </w:rPr>
            </w:pPr>
            <w:r>
              <w:rPr>
                <w:lang w:eastAsia="de-DE"/>
              </w:rPr>
              <w:t>Uplink</w:t>
            </w:r>
          </w:p>
        </w:tc>
        <w:tc>
          <w:tcPr>
            <w:tcW w:w="992" w:type="dxa"/>
          </w:tcPr>
          <w:p w14:paraId="77E0445B"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71AB3EFB"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519C20FD" w14:textId="77777777" w:rsidR="00865291" w:rsidRPr="003A65BE" w:rsidRDefault="00865291" w:rsidP="00D43686">
            <w:pPr>
              <w:pStyle w:val="TAC"/>
              <w:rPr>
                <w:lang w:eastAsia="de-DE"/>
              </w:rPr>
            </w:pPr>
            <w:r>
              <w:rPr>
                <w:lang w:eastAsia="de-DE"/>
              </w:rPr>
              <w:t>Transfer Interval</w:t>
            </w:r>
          </w:p>
        </w:tc>
        <w:tc>
          <w:tcPr>
            <w:tcW w:w="850" w:type="dxa"/>
          </w:tcPr>
          <w:p w14:paraId="6DAA62D9"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3C9F0FF9"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3D34A816"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6D8B72E1" w14:textId="77777777" w:rsidTr="00D43686">
        <w:trPr>
          <w:cantSplit/>
        </w:trPr>
        <w:tc>
          <w:tcPr>
            <w:tcW w:w="14992" w:type="dxa"/>
            <w:gridSpan w:val="12"/>
          </w:tcPr>
          <w:p w14:paraId="1B94B9CE" w14:textId="77777777" w:rsidR="00865291" w:rsidRPr="003A65BE" w:rsidRDefault="00865291" w:rsidP="00D43686">
            <w:pPr>
              <w:pStyle w:val="TAN"/>
            </w:pPr>
            <w:r w:rsidRPr="003A65BE">
              <w:t>NOTE 1:</w:t>
            </w:r>
            <w:r w:rsidR="009F0C58">
              <w:t xml:space="preserve"> </w:t>
            </w:r>
            <w:r w:rsidRPr="003A65BE">
              <w:t>“deep indoor” term is meant to be places like e.g. elevators, building’s basement, underground parking lot, …</w:t>
            </w:r>
          </w:p>
          <w:p w14:paraId="33A8CB49" w14:textId="77777777" w:rsidR="00865291" w:rsidRPr="003A65BE" w:rsidRDefault="00865291" w:rsidP="00D43686">
            <w:pPr>
              <w:pStyle w:val="TAN"/>
            </w:pPr>
            <w:r w:rsidRPr="003A65BE">
              <w:t>NOTE 2:</w:t>
            </w:r>
            <w:r w:rsidR="009F0C58">
              <w:t xml:space="preserve"> </w:t>
            </w:r>
            <w:r w:rsidRPr="003A65BE">
              <w:t>These performance requirements aim energy-efficient transmissions performed using a device powered with a 3.3V battery of capacity &lt;</w:t>
            </w:r>
            <w:r w:rsidR="001B3485">
              <w:t> </w:t>
            </w:r>
            <w:r w:rsidRPr="003A65BE">
              <w:t>1000 mAh that can last at least 1 month without recharging and whereby the peak current for transmit operations stays below 50 mA.</w:t>
            </w:r>
          </w:p>
        </w:tc>
      </w:tr>
    </w:tbl>
    <w:p w14:paraId="19C306E5" w14:textId="77777777" w:rsidR="00865291" w:rsidRPr="003A65BE" w:rsidRDefault="00865291" w:rsidP="00865291"/>
    <w:p w14:paraId="69EC3B0F"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26A28D4F" w14:textId="77777777" w:rsidR="009E3FB1" w:rsidRDefault="009E3FB1" w:rsidP="006426BB">
      <w:pPr>
        <w:pStyle w:val="Heading2"/>
      </w:pPr>
      <w:bookmarkStart w:id="985" w:name="_Toc45387773"/>
      <w:bookmarkStart w:id="986" w:name="_Toc52638818"/>
      <w:bookmarkStart w:id="987" w:name="_Toc59116903"/>
      <w:bookmarkStart w:id="988" w:name="_Toc61885736"/>
      <w:bookmarkStart w:id="989" w:name="_Toc201930895"/>
      <w:r>
        <w:t>7</w:t>
      </w:r>
      <w:r w:rsidRPr="007B5B4C">
        <w:t>.</w:t>
      </w:r>
      <w:r>
        <w:t>6</w:t>
      </w:r>
      <w:r w:rsidRPr="007B5B4C">
        <w:tab/>
      </w:r>
      <w:r>
        <w:t>High data rate and low latency</w:t>
      </w:r>
      <w:bookmarkEnd w:id="985"/>
      <w:bookmarkEnd w:id="986"/>
      <w:bookmarkEnd w:id="987"/>
      <w:bookmarkEnd w:id="988"/>
      <w:bookmarkEnd w:id="989"/>
    </w:p>
    <w:p w14:paraId="4513E7E4" w14:textId="77777777" w:rsidR="009E3FB1" w:rsidRPr="007B5B4C" w:rsidRDefault="009E3FB1" w:rsidP="006426BB">
      <w:pPr>
        <w:pStyle w:val="Heading3"/>
      </w:pPr>
      <w:bookmarkStart w:id="990" w:name="_Toc45387774"/>
      <w:bookmarkStart w:id="991" w:name="_Toc52638819"/>
      <w:bookmarkStart w:id="992" w:name="_Toc59116904"/>
      <w:bookmarkStart w:id="993" w:name="_Toc61885737"/>
      <w:bookmarkStart w:id="994" w:name="_Toc201930896"/>
      <w:r>
        <w:t>7.6.1</w:t>
      </w:r>
      <w:r>
        <w:tab/>
        <w:t>AR/VR</w:t>
      </w:r>
      <w:bookmarkEnd w:id="990"/>
      <w:bookmarkEnd w:id="991"/>
      <w:bookmarkEnd w:id="992"/>
      <w:bookmarkEnd w:id="993"/>
      <w:bookmarkEnd w:id="994"/>
    </w:p>
    <w:p w14:paraId="27B3E7A7"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BCAB2A2" w14:textId="77777777" w:rsidR="009E3FB1" w:rsidRDefault="009E3FB1" w:rsidP="009E3FB1">
      <w:r>
        <w:t>To support VR environments with low motion-to-photon capabilities, the 5G system shall support:</w:t>
      </w:r>
    </w:p>
    <w:p w14:paraId="6A33B6D5"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5CF9FC3E"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D4EC1D1" w14:textId="77777777" w:rsidR="009E3FB1" w:rsidRPr="00256EDF" w:rsidRDefault="009E3FB1" w:rsidP="009E3FB1">
      <w:pPr>
        <w:pStyle w:val="NO"/>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516E7353"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154B0F7F"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B9E3487"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7F52247D"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0D4EBC9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20A56CA2"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054547CA"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DDFC80E"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1D0A995B" w14:textId="77777777" w:rsidR="005F4A5B" w:rsidRPr="001A1D19" w:rsidRDefault="00A9132B" w:rsidP="005C707B">
      <w:pPr>
        <w:pStyle w:val="B1"/>
        <w:rPr>
          <w:lang w:val="en-US" w:eastAsia="zh-CN"/>
        </w:rPr>
      </w:pPr>
      <w:bookmarkStart w:id="995"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5"/>
    <w:p w14:paraId="3AA9EA7C" w14:textId="77777777" w:rsidR="009E3FB1" w:rsidRPr="003828F9" w:rsidRDefault="009E3FB1" w:rsidP="0042332E">
      <w:pPr>
        <w:rPr>
          <w:lang w:eastAsia="zh-CN"/>
        </w:rPr>
      </w:pPr>
    </w:p>
    <w:p w14:paraId="23957A41" w14:textId="77777777" w:rsidR="009E3FB1" w:rsidRPr="00215D2B" w:rsidRDefault="009E3FB1" w:rsidP="0042332E">
      <w:pPr>
        <w:pStyle w:val="TH"/>
        <w:rPr>
          <w:rFonts w:eastAsia="SimSun"/>
        </w:rPr>
      </w:pPr>
      <w:r w:rsidRPr="00755359">
        <w:rPr>
          <w:rFonts w:eastAsia="SimSun"/>
        </w:rPr>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9E3FB1" w:rsidRPr="00C21659" w14:paraId="6029F625" w14:textId="77777777" w:rsidTr="005459C4">
        <w:trPr>
          <w:cantSplit/>
          <w:tblHeader/>
        </w:trPr>
        <w:tc>
          <w:tcPr>
            <w:tcW w:w="790" w:type="pct"/>
            <w:vMerge w:val="restart"/>
          </w:tcPr>
          <w:p w14:paraId="387FD5F9"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1B407A71"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13A5F162"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5BD8E889" w14:textId="77777777" w:rsidTr="005459C4">
        <w:trPr>
          <w:cantSplit/>
          <w:tblHeader/>
        </w:trPr>
        <w:tc>
          <w:tcPr>
            <w:tcW w:w="790" w:type="pct"/>
            <w:vMerge/>
          </w:tcPr>
          <w:p w14:paraId="44D4D676" w14:textId="77777777" w:rsidR="009E3FB1" w:rsidRPr="00C21659" w:rsidRDefault="009E3FB1" w:rsidP="00D43686">
            <w:pPr>
              <w:pStyle w:val="TAH"/>
              <w:rPr>
                <w:rFonts w:eastAsia="Calibri"/>
              </w:rPr>
            </w:pPr>
          </w:p>
        </w:tc>
        <w:tc>
          <w:tcPr>
            <w:tcW w:w="811" w:type="pct"/>
          </w:tcPr>
          <w:p w14:paraId="343451B9"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562FEC6A"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078D7FEB" w14:textId="77777777" w:rsidR="009E3FB1" w:rsidRPr="00C21659" w:rsidRDefault="009E3FB1" w:rsidP="00D43686">
            <w:pPr>
              <w:pStyle w:val="TAH"/>
              <w:rPr>
                <w:rFonts w:eastAsia="Calibri"/>
              </w:rPr>
            </w:pPr>
            <w:r w:rsidRPr="00C21659">
              <w:t>Reliability</w:t>
            </w:r>
          </w:p>
        </w:tc>
        <w:tc>
          <w:tcPr>
            <w:tcW w:w="554" w:type="pct"/>
          </w:tcPr>
          <w:p w14:paraId="5A7112F1" w14:textId="77777777" w:rsidR="009E3FB1" w:rsidRPr="00C21659" w:rsidRDefault="009E3FB1" w:rsidP="00D43686">
            <w:pPr>
              <w:pStyle w:val="TAH"/>
              <w:rPr>
                <w:rFonts w:eastAsia="Calibri"/>
              </w:rPr>
            </w:pPr>
            <w:r w:rsidRPr="00C21659">
              <w:rPr>
                <w:rFonts w:eastAsia="Calibri"/>
              </w:rPr>
              <w:t># of UEs</w:t>
            </w:r>
          </w:p>
          <w:p w14:paraId="3EF086B6" w14:textId="77777777" w:rsidR="009E3FB1" w:rsidRPr="00C21659" w:rsidRDefault="009E3FB1" w:rsidP="00D43686">
            <w:pPr>
              <w:pStyle w:val="TAH"/>
              <w:rPr>
                <w:rFonts w:eastAsia="Calibri"/>
              </w:rPr>
            </w:pPr>
          </w:p>
        </w:tc>
        <w:tc>
          <w:tcPr>
            <w:tcW w:w="577" w:type="pct"/>
          </w:tcPr>
          <w:p w14:paraId="2C6CC1D2"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635456A0" w14:textId="77777777" w:rsidR="009E3FB1" w:rsidRPr="003828F9" w:rsidRDefault="009E3FB1" w:rsidP="00D43686">
            <w:pPr>
              <w:pStyle w:val="TAH"/>
              <w:rPr>
                <w:rFonts w:eastAsia="Calibri"/>
              </w:rPr>
            </w:pPr>
            <w:r w:rsidRPr="003828F9">
              <w:rPr>
                <w:rFonts w:eastAsia="Calibri"/>
              </w:rPr>
              <w:t>Service Area</w:t>
            </w:r>
          </w:p>
          <w:p w14:paraId="358C20F3"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23E9A786" w14:textId="77777777" w:rsidTr="005459C4">
        <w:trPr>
          <w:cantSplit/>
          <w:tblHeader/>
        </w:trPr>
        <w:tc>
          <w:tcPr>
            <w:tcW w:w="790" w:type="pct"/>
          </w:tcPr>
          <w:p w14:paraId="2B5DBCF1"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462635FA"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42F19C26"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4A003FF6"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06A29843"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26B7F84A" w14:textId="77777777" w:rsidR="001B3485" w:rsidRPr="00E476DA" w:rsidRDefault="001B3485" w:rsidP="001B3485">
            <w:pPr>
              <w:pStyle w:val="TAH"/>
              <w:jc w:val="left"/>
              <w:rPr>
                <w:b w:val="0"/>
              </w:rPr>
            </w:pPr>
            <w:r w:rsidRPr="00E476DA">
              <w:rPr>
                <w:rFonts w:eastAsia="Calibri"/>
                <w:b w:val="0"/>
              </w:rPr>
              <w:t>-</w:t>
            </w:r>
          </w:p>
        </w:tc>
        <w:tc>
          <w:tcPr>
            <w:tcW w:w="577" w:type="pct"/>
          </w:tcPr>
          <w:p w14:paraId="7ABD005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3FC2815D"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4F97B065" w14:textId="77777777" w:rsidTr="005459C4">
        <w:trPr>
          <w:cantSplit/>
          <w:tblHeader/>
        </w:trPr>
        <w:tc>
          <w:tcPr>
            <w:tcW w:w="790" w:type="pct"/>
          </w:tcPr>
          <w:p w14:paraId="55CC983E" w14:textId="77777777" w:rsidR="001B3485" w:rsidRPr="006962A7" w:rsidRDefault="001B3485" w:rsidP="001B3485">
            <w:pPr>
              <w:pStyle w:val="TAL"/>
              <w:rPr>
                <w:lang w:eastAsia="zh-CN"/>
              </w:rPr>
            </w:pPr>
            <w:r w:rsidRPr="006962A7">
              <w:rPr>
                <w:lang w:eastAsia="zh-CN"/>
              </w:rPr>
              <w:t xml:space="preserve">Gaming or Interactive Data Exchanging </w:t>
            </w:r>
          </w:p>
          <w:p w14:paraId="24F97730"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115E3F29"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7A9CFC0"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7893DA01"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5B1F4FB9" w14:textId="77777777" w:rsidR="001B3485" w:rsidRPr="00E451F0" w:rsidRDefault="001B3485" w:rsidP="001B3485">
            <w:pPr>
              <w:pStyle w:val="TAH"/>
              <w:jc w:val="left"/>
              <w:rPr>
                <w:b w:val="0"/>
              </w:rPr>
            </w:pPr>
            <w:r w:rsidRPr="006962A7">
              <w:rPr>
                <w:b w:val="0"/>
              </w:rPr>
              <w:t>≤ [10]</w:t>
            </w:r>
          </w:p>
        </w:tc>
        <w:tc>
          <w:tcPr>
            <w:tcW w:w="577" w:type="pct"/>
          </w:tcPr>
          <w:p w14:paraId="5B4253AF"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1A91347F"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402B9DA0" w14:textId="77777777" w:rsidTr="005459C4">
        <w:trPr>
          <w:cantSplit/>
          <w:tblHeader/>
        </w:trPr>
        <w:tc>
          <w:tcPr>
            <w:tcW w:w="790" w:type="pct"/>
          </w:tcPr>
          <w:p w14:paraId="0956FEBE"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69776FA6" w14:textId="77777777" w:rsidR="001B3485" w:rsidRPr="006962A7" w:rsidRDefault="001B3485" w:rsidP="001B3485">
            <w:pPr>
              <w:pStyle w:val="TAL"/>
              <w:rPr>
                <w:lang w:eastAsia="zh-CN"/>
              </w:rPr>
            </w:pPr>
            <w:r w:rsidRPr="006962A7">
              <w:rPr>
                <w:lang w:eastAsia="zh-CN"/>
              </w:rPr>
              <w:t>(note 6)</w:t>
            </w:r>
          </w:p>
          <w:p w14:paraId="26032F17" w14:textId="77777777" w:rsidR="001B3485" w:rsidRPr="00E451F0" w:rsidRDefault="001B3485" w:rsidP="001B3485">
            <w:pPr>
              <w:pStyle w:val="TAL"/>
              <w:rPr>
                <w:lang w:eastAsia="zh-CN"/>
              </w:rPr>
            </w:pPr>
          </w:p>
        </w:tc>
        <w:tc>
          <w:tcPr>
            <w:tcW w:w="811" w:type="pct"/>
          </w:tcPr>
          <w:p w14:paraId="63323B87"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9229066" w14:textId="77777777" w:rsidR="001B3485" w:rsidRPr="006962A7" w:rsidRDefault="001B3485" w:rsidP="001B3485">
            <w:pPr>
              <w:pStyle w:val="TAL"/>
              <w:rPr>
                <w:lang w:eastAsia="zh-CN"/>
              </w:rPr>
            </w:pPr>
            <w:r w:rsidRPr="006962A7">
              <w:rPr>
                <w:lang w:eastAsia="zh-CN"/>
              </w:rPr>
              <w:t>(note 5)</w:t>
            </w:r>
          </w:p>
          <w:p w14:paraId="5E0A512D" w14:textId="77777777" w:rsidR="001B3485" w:rsidRDefault="001B3485" w:rsidP="001B3485">
            <w:pPr>
              <w:pStyle w:val="TAH"/>
              <w:jc w:val="left"/>
              <w:rPr>
                <w:b w:val="0"/>
              </w:rPr>
            </w:pPr>
          </w:p>
        </w:tc>
        <w:tc>
          <w:tcPr>
            <w:tcW w:w="940" w:type="pct"/>
          </w:tcPr>
          <w:p w14:paraId="4CD9070F"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3CF0B0E0" w14:textId="77777777" w:rsidR="001B3485" w:rsidRPr="006962A7" w:rsidRDefault="001B3485" w:rsidP="001B3485">
            <w:pPr>
              <w:pStyle w:val="TAL"/>
              <w:rPr>
                <w:lang w:eastAsia="zh-CN"/>
              </w:rPr>
            </w:pPr>
            <w:r w:rsidRPr="006962A7">
              <w:rPr>
                <w:lang w:eastAsia="zh-CN"/>
              </w:rPr>
              <w:t>(note 5)</w:t>
            </w:r>
          </w:p>
          <w:p w14:paraId="78BE66D3" w14:textId="77777777" w:rsidR="001B3485" w:rsidRPr="00E451F0" w:rsidRDefault="001B3485" w:rsidP="001B3485">
            <w:pPr>
              <w:pStyle w:val="TAL"/>
              <w:rPr>
                <w:lang w:eastAsia="zh-CN"/>
              </w:rPr>
            </w:pPr>
          </w:p>
        </w:tc>
        <w:tc>
          <w:tcPr>
            <w:tcW w:w="541" w:type="pct"/>
          </w:tcPr>
          <w:p w14:paraId="3B7BAA9B"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24CE330" w14:textId="77777777" w:rsidR="001B3485" w:rsidRPr="00E451F0" w:rsidRDefault="001B3485" w:rsidP="001B3485">
            <w:pPr>
              <w:pStyle w:val="TAH"/>
              <w:jc w:val="left"/>
              <w:rPr>
                <w:b w:val="0"/>
              </w:rPr>
            </w:pPr>
            <w:r w:rsidRPr="006962A7">
              <w:rPr>
                <w:b w:val="0"/>
              </w:rPr>
              <w:t>-</w:t>
            </w:r>
          </w:p>
        </w:tc>
        <w:tc>
          <w:tcPr>
            <w:tcW w:w="577" w:type="pct"/>
          </w:tcPr>
          <w:p w14:paraId="2AB46AFA" w14:textId="77777777" w:rsidR="001B3485" w:rsidRPr="00E451F0" w:rsidRDefault="001B3485" w:rsidP="001B3485">
            <w:pPr>
              <w:pStyle w:val="TAL"/>
            </w:pPr>
            <w:r w:rsidRPr="006962A7">
              <w:t>Stationary or Pedestrian</w:t>
            </w:r>
          </w:p>
        </w:tc>
        <w:tc>
          <w:tcPr>
            <w:tcW w:w="786" w:type="pct"/>
          </w:tcPr>
          <w:p w14:paraId="6678B7AF"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341CFE0C" w14:textId="77777777" w:rsidTr="00D43686">
        <w:trPr>
          <w:cantSplit/>
          <w:tblHeader/>
        </w:trPr>
        <w:tc>
          <w:tcPr>
            <w:tcW w:w="5000" w:type="pct"/>
            <w:gridSpan w:val="7"/>
          </w:tcPr>
          <w:p w14:paraId="644ACFED"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251797E8" w14:textId="77777777" w:rsidR="009E3FB1" w:rsidRPr="00D07C26" w:rsidRDefault="009E3FB1" w:rsidP="00D43686">
            <w:pPr>
              <w:pStyle w:val="TAN"/>
            </w:pPr>
            <w:r w:rsidRPr="00D07C26">
              <w:t>NOTE 2:</w:t>
            </w:r>
            <w:r w:rsidRPr="00D07C26">
              <w:tab/>
              <w:t>Length x width (x height).</w:t>
            </w:r>
          </w:p>
          <w:p w14:paraId="152B6CD6"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3DFB0125"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6167B325"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62506FF3"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42E3B17E"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574AF2F1" w14:textId="77777777" w:rsidR="009E3FB1" w:rsidRPr="00212EE0" w:rsidRDefault="009E3FB1" w:rsidP="009E3FB1"/>
    <w:p w14:paraId="7156E68F" w14:textId="77777777" w:rsidR="00693EEF" w:rsidRDefault="00693EEF" w:rsidP="00212EE0">
      <w:pPr>
        <w:pStyle w:val="Heading2"/>
      </w:pPr>
      <w:bookmarkStart w:id="996" w:name="_Toc45387775"/>
      <w:bookmarkStart w:id="997" w:name="_Toc52638820"/>
      <w:bookmarkStart w:id="998" w:name="_Toc59116905"/>
      <w:bookmarkStart w:id="999" w:name="_Toc61885738"/>
      <w:bookmarkStart w:id="1000" w:name="_Toc201930897"/>
      <w:r>
        <w:t>7.7</w:t>
      </w:r>
      <w:r>
        <w:tab/>
        <w:t>KPIs for UE to network relaying in 5G system</w:t>
      </w:r>
      <w:bookmarkEnd w:id="996"/>
      <w:bookmarkEnd w:id="997"/>
      <w:bookmarkEnd w:id="998"/>
      <w:bookmarkEnd w:id="999"/>
      <w:bookmarkEnd w:id="1000"/>
    </w:p>
    <w:p w14:paraId="2DD7E214"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4E08E2EB" w14:textId="77777777" w:rsidR="00693EEF" w:rsidRPr="000A3BE8" w:rsidRDefault="00693EEF" w:rsidP="00693EEF">
      <w:pPr>
        <w:pStyle w:val="TH"/>
      </w:pPr>
      <w:r>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60408F74" w14:textId="77777777" w:rsidTr="00D43686">
        <w:tc>
          <w:tcPr>
            <w:tcW w:w="992" w:type="dxa"/>
          </w:tcPr>
          <w:p w14:paraId="45F6406A" w14:textId="77777777" w:rsidR="00693EEF" w:rsidRPr="00B42EFE" w:rsidRDefault="00693EEF" w:rsidP="00D43686">
            <w:pPr>
              <w:pStyle w:val="TAH"/>
              <w:rPr>
                <w:sz w:val="16"/>
              </w:rPr>
            </w:pPr>
            <w:bookmarkStart w:id="1001" w:name="_Hlk16163806"/>
            <w:bookmarkStart w:id="1002" w:name="_Hlk16166851"/>
            <w:bookmarkStart w:id="1003" w:name="_Hlk16168991"/>
            <w:bookmarkStart w:id="1004" w:name="_Hlk16172946"/>
            <w:bookmarkStart w:id="1005" w:name="_Hlk16176931"/>
            <w:bookmarkStart w:id="1006" w:name="_Hlk16177980"/>
            <w:r w:rsidRPr="00B42EFE">
              <w:rPr>
                <w:sz w:val="16"/>
              </w:rPr>
              <w:t>Scenario</w:t>
            </w:r>
          </w:p>
        </w:tc>
        <w:tc>
          <w:tcPr>
            <w:tcW w:w="993" w:type="dxa"/>
          </w:tcPr>
          <w:p w14:paraId="131203B1"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35246755"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09CED09" w14:textId="77777777" w:rsidR="00693EEF" w:rsidRDefault="00693EEF" w:rsidP="00D43686">
            <w:pPr>
              <w:pStyle w:val="TAH"/>
              <w:rPr>
                <w:sz w:val="16"/>
              </w:rPr>
            </w:pPr>
            <w:r>
              <w:rPr>
                <w:sz w:val="16"/>
              </w:rPr>
              <w:t>End-to-end latency</w:t>
            </w:r>
          </w:p>
          <w:p w14:paraId="2F3E6536" w14:textId="77777777" w:rsidR="00693EEF" w:rsidRPr="00B42EFE" w:rsidRDefault="00693EEF" w:rsidP="00D43686">
            <w:pPr>
              <w:pStyle w:val="TAH"/>
              <w:rPr>
                <w:sz w:val="16"/>
              </w:rPr>
            </w:pPr>
            <w:r>
              <w:rPr>
                <w:sz w:val="16"/>
              </w:rPr>
              <w:t>(note 7)</w:t>
            </w:r>
          </w:p>
        </w:tc>
        <w:tc>
          <w:tcPr>
            <w:tcW w:w="992" w:type="dxa"/>
          </w:tcPr>
          <w:p w14:paraId="07BD9486" w14:textId="77777777" w:rsidR="00693EEF" w:rsidRPr="00B42EFE" w:rsidRDefault="00693EEF" w:rsidP="00D43686">
            <w:pPr>
              <w:pStyle w:val="TAH"/>
              <w:rPr>
                <w:sz w:val="16"/>
              </w:rPr>
            </w:pPr>
            <w:r w:rsidRPr="00B42EFE">
              <w:rPr>
                <w:sz w:val="16"/>
              </w:rPr>
              <w:t>Area traffic capacity</w:t>
            </w:r>
          </w:p>
          <w:p w14:paraId="0EF78C3C" w14:textId="77777777" w:rsidR="00693EEF" w:rsidRPr="00B42EFE" w:rsidRDefault="00693EEF" w:rsidP="00D43686">
            <w:pPr>
              <w:pStyle w:val="TAH"/>
              <w:rPr>
                <w:sz w:val="16"/>
              </w:rPr>
            </w:pPr>
            <w:r w:rsidRPr="00B42EFE">
              <w:rPr>
                <w:sz w:val="16"/>
              </w:rPr>
              <w:t>(DL)</w:t>
            </w:r>
          </w:p>
        </w:tc>
        <w:tc>
          <w:tcPr>
            <w:tcW w:w="992" w:type="dxa"/>
          </w:tcPr>
          <w:p w14:paraId="49CB8C13" w14:textId="77777777" w:rsidR="00693EEF" w:rsidRPr="00B42EFE" w:rsidRDefault="00693EEF" w:rsidP="00D43686">
            <w:pPr>
              <w:pStyle w:val="TAH"/>
              <w:rPr>
                <w:sz w:val="16"/>
              </w:rPr>
            </w:pPr>
            <w:r w:rsidRPr="00B42EFE">
              <w:rPr>
                <w:sz w:val="16"/>
              </w:rPr>
              <w:t>Area traffic capacity</w:t>
            </w:r>
          </w:p>
          <w:p w14:paraId="20C98A2C" w14:textId="77777777" w:rsidR="00693EEF" w:rsidRPr="00B42EFE" w:rsidRDefault="00693EEF" w:rsidP="00D43686">
            <w:pPr>
              <w:pStyle w:val="TAH"/>
              <w:rPr>
                <w:sz w:val="16"/>
              </w:rPr>
            </w:pPr>
            <w:r w:rsidRPr="00B42EFE">
              <w:rPr>
                <w:sz w:val="16"/>
              </w:rPr>
              <w:t>(UL)</w:t>
            </w:r>
          </w:p>
        </w:tc>
        <w:tc>
          <w:tcPr>
            <w:tcW w:w="1101" w:type="dxa"/>
          </w:tcPr>
          <w:p w14:paraId="6EC68895"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5172AAB9" w14:textId="77777777" w:rsidR="00693EEF" w:rsidRPr="00B42EFE" w:rsidRDefault="00693EEF" w:rsidP="00D43686">
            <w:pPr>
              <w:pStyle w:val="TAH"/>
              <w:rPr>
                <w:sz w:val="16"/>
              </w:rPr>
            </w:pPr>
            <w:r>
              <w:rPr>
                <w:sz w:val="16"/>
              </w:rPr>
              <w:t>Area</w:t>
            </w:r>
          </w:p>
        </w:tc>
        <w:tc>
          <w:tcPr>
            <w:tcW w:w="993" w:type="dxa"/>
          </w:tcPr>
          <w:p w14:paraId="370C58F1" w14:textId="77777777" w:rsidR="00693EEF" w:rsidRDefault="00693EEF" w:rsidP="00D43686">
            <w:pPr>
              <w:pStyle w:val="TAH"/>
              <w:rPr>
                <w:sz w:val="16"/>
              </w:rPr>
            </w:pPr>
            <w:r>
              <w:rPr>
                <w:sz w:val="16"/>
              </w:rPr>
              <w:t>Range of a single hop</w:t>
            </w:r>
          </w:p>
          <w:p w14:paraId="6FBCF84E" w14:textId="77777777" w:rsidR="00693EEF" w:rsidRDefault="00693EEF" w:rsidP="00D43686">
            <w:pPr>
              <w:pStyle w:val="TAH"/>
              <w:rPr>
                <w:sz w:val="16"/>
              </w:rPr>
            </w:pPr>
            <w:r>
              <w:rPr>
                <w:sz w:val="16"/>
              </w:rPr>
              <w:t>(note 8)</w:t>
            </w:r>
          </w:p>
        </w:tc>
        <w:tc>
          <w:tcPr>
            <w:tcW w:w="992" w:type="dxa"/>
          </w:tcPr>
          <w:p w14:paraId="3F8EB19C" w14:textId="77777777" w:rsidR="00693EEF" w:rsidRPr="00B42EFE" w:rsidRDefault="00693EEF" w:rsidP="00D43686">
            <w:pPr>
              <w:pStyle w:val="TAH"/>
              <w:rPr>
                <w:sz w:val="16"/>
              </w:rPr>
            </w:pPr>
            <w:r>
              <w:rPr>
                <w:sz w:val="16"/>
              </w:rPr>
              <w:t xml:space="preserve">Estimated number of hops </w:t>
            </w:r>
          </w:p>
        </w:tc>
      </w:tr>
      <w:tr w:rsidR="00693EEF" w:rsidRPr="00FF3908" w14:paraId="60D31454" w14:textId="77777777" w:rsidTr="00D43686">
        <w:tc>
          <w:tcPr>
            <w:tcW w:w="992" w:type="dxa"/>
          </w:tcPr>
          <w:p w14:paraId="27CC308E" w14:textId="77777777" w:rsidR="00693EEF" w:rsidRDefault="00693EEF" w:rsidP="00D43686">
            <w:pPr>
              <w:pStyle w:val="TAC"/>
              <w:rPr>
                <w:sz w:val="16"/>
              </w:rPr>
            </w:pPr>
            <w:r>
              <w:rPr>
                <w:sz w:val="16"/>
              </w:rPr>
              <w:t>InHome Scenario</w:t>
            </w:r>
          </w:p>
          <w:p w14:paraId="5F6F8223" w14:textId="77777777" w:rsidR="00693EEF" w:rsidRPr="00B42EFE" w:rsidRDefault="00693EEF" w:rsidP="00D43686">
            <w:pPr>
              <w:pStyle w:val="TAC"/>
              <w:rPr>
                <w:sz w:val="16"/>
              </w:rPr>
            </w:pPr>
            <w:r>
              <w:rPr>
                <w:sz w:val="16"/>
                <w:szCs w:val="16"/>
              </w:rPr>
              <w:t>(note 1)</w:t>
            </w:r>
          </w:p>
        </w:tc>
        <w:tc>
          <w:tcPr>
            <w:tcW w:w="993" w:type="dxa"/>
          </w:tcPr>
          <w:p w14:paraId="53E06EA7" w14:textId="77777777" w:rsidR="00693EEF" w:rsidRPr="00FF3908" w:rsidRDefault="00693EEF" w:rsidP="00D43686">
            <w:pPr>
              <w:pStyle w:val="TAC"/>
            </w:pPr>
            <w:r w:rsidRPr="00FF3908">
              <w:t>1 Gb</w:t>
            </w:r>
            <w:r>
              <w:t>it/</w:t>
            </w:r>
            <w:r w:rsidRPr="00FF3908">
              <w:t>s</w:t>
            </w:r>
          </w:p>
        </w:tc>
        <w:tc>
          <w:tcPr>
            <w:tcW w:w="992" w:type="dxa"/>
          </w:tcPr>
          <w:p w14:paraId="6401D2C2" w14:textId="77777777" w:rsidR="00693EEF" w:rsidRPr="00FF3908" w:rsidRDefault="00693EEF" w:rsidP="00D43686">
            <w:pPr>
              <w:pStyle w:val="TAC"/>
            </w:pPr>
            <w:r w:rsidRPr="00FF3908">
              <w:t>500 Mb</w:t>
            </w:r>
            <w:r>
              <w:t>it/</w:t>
            </w:r>
            <w:r w:rsidRPr="00FF3908">
              <w:t>s</w:t>
            </w:r>
          </w:p>
        </w:tc>
        <w:tc>
          <w:tcPr>
            <w:tcW w:w="992" w:type="dxa"/>
          </w:tcPr>
          <w:p w14:paraId="34FF515E" w14:textId="77777777" w:rsidR="00693EEF" w:rsidRDefault="00693EEF" w:rsidP="00D43686">
            <w:pPr>
              <w:pStyle w:val="TAC"/>
            </w:pPr>
            <w:r>
              <w:t>10 ms</w:t>
            </w:r>
          </w:p>
        </w:tc>
        <w:tc>
          <w:tcPr>
            <w:tcW w:w="992" w:type="dxa"/>
          </w:tcPr>
          <w:p w14:paraId="41E14469"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7A0A51F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78F8AC61" w14:textId="77777777" w:rsidR="00693EEF" w:rsidRPr="00FF3908" w:rsidRDefault="00693EEF" w:rsidP="00D43686">
            <w:pPr>
              <w:pStyle w:val="TAC"/>
            </w:pPr>
            <w:r>
              <w:t>50 devices /house</w:t>
            </w:r>
          </w:p>
        </w:tc>
        <w:tc>
          <w:tcPr>
            <w:tcW w:w="992" w:type="dxa"/>
          </w:tcPr>
          <w:p w14:paraId="76F9F21B"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6DC9F329" w14:textId="77777777" w:rsidR="00693EEF" w:rsidRDefault="00693EEF" w:rsidP="00D43686">
            <w:pPr>
              <w:pStyle w:val="TAL"/>
              <w:jc w:val="center"/>
              <w:rPr>
                <w:lang w:val="en-US"/>
              </w:rPr>
            </w:pPr>
            <w:r>
              <w:rPr>
                <w:lang w:val="en-US"/>
              </w:rPr>
              <w:t>10 m indoor</w:t>
            </w:r>
          </w:p>
        </w:tc>
        <w:tc>
          <w:tcPr>
            <w:tcW w:w="992" w:type="dxa"/>
          </w:tcPr>
          <w:p w14:paraId="778267B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1"/>
      <w:tr w:rsidR="00693EEF" w:rsidRPr="00FF3908" w14:paraId="50768544" w14:textId="77777777" w:rsidTr="00D43686">
        <w:tc>
          <w:tcPr>
            <w:tcW w:w="992" w:type="dxa"/>
          </w:tcPr>
          <w:p w14:paraId="1CBFC3CB" w14:textId="77777777" w:rsidR="00693EEF" w:rsidRDefault="00693EEF" w:rsidP="00D43686">
            <w:pPr>
              <w:pStyle w:val="TAC"/>
              <w:rPr>
                <w:sz w:val="16"/>
              </w:rPr>
            </w:pPr>
            <w:r>
              <w:rPr>
                <w:sz w:val="16"/>
              </w:rPr>
              <w:t>Factory Sensors</w:t>
            </w:r>
          </w:p>
          <w:p w14:paraId="03C6FE18" w14:textId="77777777" w:rsidR="00693EEF" w:rsidRPr="00B42EFE" w:rsidRDefault="00693EEF" w:rsidP="00D43686">
            <w:pPr>
              <w:pStyle w:val="TAC"/>
              <w:rPr>
                <w:sz w:val="16"/>
              </w:rPr>
            </w:pPr>
            <w:r>
              <w:rPr>
                <w:sz w:val="16"/>
              </w:rPr>
              <w:t>(note 2)</w:t>
            </w:r>
          </w:p>
        </w:tc>
        <w:tc>
          <w:tcPr>
            <w:tcW w:w="993" w:type="dxa"/>
          </w:tcPr>
          <w:p w14:paraId="040E8CCE" w14:textId="77777777" w:rsidR="00693EEF" w:rsidRPr="00FF3908" w:rsidRDefault="00693EEF" w:rsidP="00D43686">
            <w:pPr>
              <w:pStyle w:val="TAC"/>
            </w:pPr>
            <w:r>
              <w:t>100 kbit/s</w:t>
            </w:r>
          </w:p>
        </w:tc>
        <w:tc>
          <w:tcPr>
            <w:tcW w:w="992" w:type="dxa"/>
          </w:tcPr>
          <w:p w14:paraId="3D3C6326" w14:textId="77777777" w:rsidR="00693EEF" w:rsidRPr="00FF3908" w:rsidRDefault="00693EEF" w:rsidP="00D43686">
            <w:pPr>
              <w:pStyle w:val="TAC"/>
            </w:pPr>
            <w:r>
              <w:t>5 Mbit/s</w:t>
            </w:r>
          </w:p>
        </w:tc>
        <w:tc>
          <w:tcPr>
            <w:tcW w:w="992" w:type="dxa"/>
          </w:tcPr>
          <w:p w14:paraId="50B47801" w14:textId="77777777" w:rsidR="00693EEF" w:rsidRDefault="00693EEF" w:rsidP="00D43686">
            <w:pPr>
              <w:pStyle w:val="TAC"/>
            </w:pPr>
            <w:r>
              <w:t>50 ms to 1 s</w:t>
            </w:r>
          </w:p>
        </w:tc>
        <w:tc>
          <w:tcPr>
            <w:tcW w:w="992" w:type="dxa"/>
          </w:tcPr>
          <w:p w14:paraId="366C97FA" w14:textId="77777777" w:rsidR="00693EEF" w:rsidRPr="00CA3E7B" w:rsidRDefault="00693EEF" w:rsidP="00D43686">
            <w:pPr>
              <w:pStyle w:val="TAC"/>
              <w:rPr>
                <w:vertAlign w:val="superscript"/>
              </w:rPr>
            </w:pPr>
            <w:r>
              <w:t>1 Gbit/s /factory</w:t>
            </w:r>
          </w:p>
        </w:tc>
        <w:tc>
          <w:tcPr>
            <w:tcW w:w="992" w:type="dxa"/>
          </w:tcPr>
          <w:p w14:paraId="7F0F34F2" w14:textId="77777777" w:rsidR="00693EEF" w:rsidRPr="00FF3908" w:rsidRDefault="00693EEF" w:rsidP="00D43686">
            <w:pPr>
              <w:pStyle w:val="TAC"/>
            </w:pPr>
            <w:r>
              <w:t>50 Gbit/s /factory</w:t>
            </w:r>
          </w:p>
        </w:tc>
        <w:tc>
          <w:tcPr>
            <w:tcW w:w="1101" w:type="dxa"/>
          </w:tcPr>
          <w:p w14:paraId="056F3409" w14:textId="77777777" w:rsidR="00693EEF" w:rsidRPr="00FF3908" w:rsidRDefault="00693EEF" w:rsidP="00D43686">
            <w:pPr>
              <w:pStyle w:val="TAC"/>
            </w:pPr>
            <w:r>
              <w:t>10000 devices /factory</w:t>
            </w:r>
          </w:p>
        </w:tc>
        <w:tc>
          <w:tcPr>
            <w:tcW w:w="992" w:type="dxa"/>
          </w:tcPr>
          <w:p w14:paraId="162BE429"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2CDCB6C9"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2A5D1835"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2"/>
      <w:tr w:rsidR="00693EEF" w:rsidRPr="00FF3908" w14:paraId="02643DA3" w14:textId="77777777" w:rsidTr="00D43686">
        <w:tc>
          <w:tcPr>
            <w:tcW w:w="992" w:type="dxa"/>
          </w:tcPr>
          <w:p w14:paraId="6DE35DA3" w14:textId="77777777" w:rsidR="00693EEF" w:rsidRDefault="00693EEF" w:rsidP="00D43686">
            <w:pPr>
              <w:pStyle w:val="TAC"/>
              <w:rPr>
                <w:sz w:val="16"/>
              </w:rPr>
            </w:pPr>
            <w:r>
              <w:rPr>
                <w:sz w:val="16"/>
              </w:rPr>
              <w:t>Smart Metering</w:t>
            </w:r>
          </w:p>
          <w:p w14:paraId="468C318C" w14:textId="77777777" w:rsidR="00693EEF" w:rsidRPr="00B42EFE" w:rsidRDefault="00693EEF" w:rsidP="00D43686">
            <w:pPr>
              <w:pStyle w:val="TAC"/>
              <w:rPr>
                <w:sz w:val="16"/>
              </w:rPr>
            </w:pPr>
            <w:r>
              <w:rPr>
                <w:sz w:val="16"/>
              </w:rPr>
              <w:t>(note 3)</w:t>
            </w:r>
          </w:p>
        </w:tc>
        <w:tc>
          <w:tcPr>
            <w:tcW w:w="993" w:type="dxa"/>
          </w:tcPr>
          <w:p w14:paraId="0B55A11A" w14:textId="77777777" w:rsidR="00693EEF" w:rsidRPr="00FF3908" w:rsidRDefault="00693EEF" w:rsidP="00D43686">
            <w:pPr>
              <w:pStyle w:val="TAC"/>
            </w:pPr>
            <w:r>
              <w:t>100 bytes / 15 mins</w:t>
            </w:r>
          </w:p>
        </w:tc>
        <w:tc>
          <w:tcPr>
            <w:tcW w:w="992" w:type="dxa"/>
          </w:tcPr>
          <w:p w14:paraId="6F1222BB" w14:textId="77777777" w:rsidR="00693EEF" w:rsidRPr="00FF3908" w:rsidRDefault="00693EEF" w:rsidP="00D43686">
            <w:pPr>
              <w:pStyle w:val="TAC"/>
            </w:pPr>
            <w:r>
              <w:t>100 bytes / 15 mins</w:t>
            </w:r>
          </w:p>
        </w:tc>
        <w:tc>
          <w:tcPr>
            <w:tcW w:w="992" w:type="dxa"/>
          </w:tcPr>
          <w:p w14:paraId="25CB5A4B" w14:textId="77777777" w:rsidR="00693EEF" w:rsidRDefault="00693EEF" w:rsidP="00D43686">
            <w:pPr>
              <w:pStyle w:val="TAC"/>
            </w:pPr>
            <w:r>
              <w:t>10 s</w:t>
            </w:r>
          </w:p>
        </w:tc>
        <w:tc>
          <w:tcPr>
            <w:tcW w:w="992" w:type="dxa"/>
          </w:tcPr>
          <w:p w14:paraId="0553BA8E" w14:textId="77777777" w:rsidR="00693EEF" w:rsidRPr="00CA3E7B" w:rsidRDefault="00693EEF" w:rsidP="00D43686">
            <w:pPr>
              <w:pStyle w:val="TAC"/>
              <w:rPr>
                <w:vertAlign w:val="superscript"/>
              </w:rPr>
            </w:pPr>
            <w:r>
              <w:t>200 x 100 bytes / 15 mins /hectare</w:t>
            </w:r>
          </w:p>
        </w:tc>
        <w:tc>
          <w:tcPr>
            <w:tcW w:w="992" w:type="dxa"/>
          </w:tcPr>
          <w:p w14:paraId="78287BC0" w14:textId="77777777" w:rsidR="00693EEF" w:rsidRPr="00FF3908" w:rsidRDefault="00693EEF" w:rsidP="00D43686">
            <w:pPr>
              <w:pStyle w:val="TAC"/>
            </w:pPr>
            <w:r>
              <w:t>200 x 100 bytes / 15 mins /hectare</w:t>
            </w:r>
          </w:p>
        </w:tc>
        <w:tc>
          <w:tcPr>
            <w:tcW w:w="1101" w:type="dxa"/>
          </w:tcPr>
          <w:p w14:paraId="44206E5C" w14:textId="77777777" w:rsidR="00693EEF" w:rsidRPr="00FF3908" w:rsidRDefault="00693EEF" w:rsidP="00D43686">
            <w:pPr>
              <w:pStyle w:val="TAC"/>
            </w:pPr>
            <w:r>
              <w:t>200 devices /hectare</w:t>
            </w:r>
          </w:p>
        </w:tc>
        <w:tc>
          <w:tcPr>
            <w:tcW w:w="992" w:type="dxa"/>
          </w:tcPr>
          <w:p w14:paraId="2B3691C5"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6782FDF1"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2754FC6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3"/>
      <w:tr w:rsidR="00693EEF" w:rsidRPr="00FF3908" w14:paraId="63F194A0" w14:textId="77777777" w:rsidTr="00D43686">
        <w:tc>
          <w:tcPr>
            <w:tcW w:w="992" w:type="dxa"/>
          </w:tcPr>
          <w:p w14:paraId="5A9D427F" w14:textId="77777777" w:rsidR="00693EEF" w:rsidRDefault="00693EEF" w:rsidP="00D43686">
            <w:pPr>
              <w:pStyle w:val="TAC"/>
              <w:rPr>
                <w:sz w:val="16"/>
              </w:rPr>
            </w:pPr>
            <w:r>
              <w:rPr>
                <w:sz w:val="16"/>
              </w:rPr>
              <w:t>Containers</w:t>
            </w:r>
          </w:p>
          <w:p w14:paraId="5E0CE964" w14:textId="77777777" w:rsidR="00693EEF" w:rsidRPr="00B42EFE" w:rsidRDefault="00693EEF" w:rsidP="00D43686">
            <w:pPr>
              <w:pStyle w:val="TAC"/>
              <w:rPr>
                <w:sz w:val="16"/>
              </w:rPr>
            </w:pPr>
            <w:r>
              <w:rPr>
                <w:sz w:val="16"/>
              </w:rPr>
              <w:t>(note 4)</w:t>
            </w:r>
          </w:p>
        </w:tc>
        <w:tc>
          <w:tcPr>
            <w:tcW w:w="993" w:type="dxa"/>
          </w:tcPr>
          <w:p w14:paraId="30627759" w14:textId="77777777" w:rsidR="00693EEF" w:rsidRPr="00FF3908" w:rsidRDefault="00693EEF" w:rsidP="00D43686">
            <w:pPr>
              <w:pStyle w:val="TAC"/>
            </w:pPr>
            <w:r>
              <w:t>100 bytes / 15 mins</w:t>
            </w:r>
          </w:p>
        </w:tc>
        <w:tc>
          <w:tcPr>
            <w:tcW w:w="992" w:type="dxa"/>
          </w:tcPr>
          <w:p w14:paraId="4C8958E3" w14:textId="77777777" w:rsidR="00693EEF" w:rsidRPr="00FF3908" w:rsidRDefault="00693EEF" w:rsidP="00D43686">
            <w:pPr>
              <w:pStyle w:val="TAC"/>
            </w:pPr>
            <w:r>
              <w:t>100 bytes / 15 mins</w:t>
            </w:r>
          </w:p>
        </w:tc>
        <w:tc>
          <w:tcPr>
            <w:tcW w:w="992" w:type="dxa"/>
          </w:tcPr>
          <w:p w14:paraId="4C23E836" w14:textId="77777777" w:rsidR="00693EEF" w:rsidRDefault="00693EEF" w:rsidP="00D43686">
            <w:pPr>
              <w:pStyle w:val="TAC"/>
            </w:pPr>
            <w:r>
              <w:t>10 s</w:t>
            </w:r>
          </w:p>
        </w:tc>
        <w:tc>
          <w:tcPr>
            <w:tcW w:w="992" w:type="dxa"/>
          </w:tcPr>
          <w:p w14:paraId="1890411A" w14:textId="77777777" w:rsidR="00693EEF" w:rsidRPr="00CA3E7B" w:rsidRDefault="00693EEF" w:rsidP="00D43686">
            <w:pPr>
              <w:pStyle w:val="TAC"/>
              <w:rPr>
                <w:vertAlign w:val="superscript"/>
              </w:rPr>
            </w:pPr>
            <w:r>
              <w:t>15000 x 100 bytes / 15 mins /ship</w:t>
            </w:r>
          </w:p>
        </w:tc>
        <w:tc>
          <w:tcPr>
            <w:tcW w:w="992" w:type="dxa"/>
          </w:tcPr>
          <w:p w14:paraId="711E41FB" w14:textId="77777777" w:rsidR="00693EEF" w:rsidRPr="00FF3908" w:rsidRDefault="00693EEF" w:rsidP="00D43686">
            <w:pPr>
              <w:pStyle w:val="TAC"/>
            </w:pPr>
            <w:r>
              <w:t>15000 x 100 bytes / 15 mins /ship</w:t>
            </w:r>
          </w:p>
        </w:tc>
        <w:tc>
          <w:tcPr>
            <w:tcW w:w="1101" w:type="dxa"/>
          </w:tcPr>
          <w:p w14:paraId="30D63B96" w14:textId="77777777" w:rsidR="00693EEF" w:rsidRPr="00FF3908" w:rsidRDefault="00693EEF" w:rsidP="00D43686">
            <w:pPr>
              <w:pStyle w:val="TAC"/>
            </w:pPr>
            <w:r>
              <w:t>15000 containers /ship</w:t>
            </w:r>
          </w:p>
        </w:tc>
        <w:tc>
          <w:tcPr>
            <w:tcW w:w="992" w:type="dxa"/>
          </w:tcPr>
          <w:p w14:paraId="25B8B7A5"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A69F9BA"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0E9E24AC"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4"/>
      <w:tr w:rsidR="00693EEF" w:rsidRPr="00FF3908" w14:paraId="40C34624" w14:textId="77777777" w:rsidTr="00D43686">
        <w:tc>
          <w:tcPr>
            <w:tcW w:w="992" w:type="dxa"/>
          </w:tcPr>
          <w:p w14:paraId="45DFBC87" w14:textId="77777777" w:rsidR="00693EEF" w:rsidRPr="00B42EFE" w:rsidRDefault="00693EEF" w:rsidP="00D43686">
            <w:pPr>
              <w:pStyle w:val="TAC"/>
              <w:rPr>
                <w:sz w:val="16"/>
              </w:rPr>
            </w:pPr>
            <w:r>
              <w:rPr>
                <w:sz w:val="16"/>
              </w:rPr>
              <w:t>Freight Wagons</w:t>
            </w:r>
          </w:p>
        </w:tc>
        <w:tc>
          <w:tcPr>
            <w:tcW w:w="993" w:type="dxa"/>
          </w:tcPr>
          <w:p w14:paraId="3350714B" w14:textId="77777777" w:rsidR="00693EEF" w:rsidRPr="00FF3908" w:rsidRDefault="00693EEF" w:rsidP="00D43686">
            <w:pPr>
              <w:pStyle w:val="TAC"/>
            </w:pPr>
            <w:r>
              <w:t>100 bytes / 15 mins</w:t>
            </w:r>
          </w:p>
        </w:tc>
        <w:tc>
          <w:tcPr>
            <w:tcW w:w="992" w:type="dxa"/>
          </w:tcPr>
          <w:p w14:paraId="30171374" w14:textId="77777777" w:rsidR="00693EEF" w:rsidRPr="00FF3908" w:rsidRDefault="00693EEF" w:rsidP="00D43686">
            <w:pPr>
              <w:pStyle w:val="TAC"/>
            </w:pPr>
            <w:r>
              <w:t>100 bytes / 15 mins</w:t>
            </w:r>
          </w:p>
        </w:tc>
        <w:tc>
          <w:tcPr>
            <w:tcW w:w="992" w:type="dxa"/>
          </w:tcPr>
          <w:p w14:paraId="00520E61" w14:textId="77777777" w:rsidR="00693EEF" w:rsidRDefault="00693EEF" w:rsidP="00D43686">
            <w:pPr>
              <w:pStyle w:val="TAC"/>
            </w:pPr>
            <w:r>
              <w:t>10 s</w:t>
            </w:r>
          </w:p>
        </w:tc>
        <w:tc>
          <w:tcPr>
            <w:tcW w:w="992" w:type="dxa"/>
          </w:tcPr>
          <w:p w14:paraId="66FE4C6B" w14:textId="77777777" w:rsidR="00693EEF" w:rsidRPr="00CA3E7B" w:rsidRDefault="00693EEF" w:rsidP="00D43686">
            <w:pPr>
              <w:pStyle w:val="TAC"/>
              <w:rPr>
                <w:vertAlign w:val="superscript"/>
              </w:rPr>
            </w:pPr>
            <w:r>
              <w:t>200 x 100 bytes / 15 mins /train</w:t>
            </w:r>
          </w:p>
        </w:tc>
        <w:tc>
          <w:tcPr>
            <w:tcW w:w="992" w:type="dxa"/>
          </w:tcPr>
          <w:p w14:paraId="44C69304" w14:textId="77777777" w:rsidR="00693EEF" w:rsidRPr="00FF3908" w:rsidRDefault="00693EEF" w:rsidP="00D43686">
            <w:pPr>
              <w:pStyle w:val="TAC"/>
            </w:pPr>
            <w:r>
              <w:t>200 x 100 bytes / 15 mins /train</w:t>
            </w:r>
          </w:p>
        </w:tc>
        <w:tc>
          <w:tcPr>
            <w:tcW w:w="1101" w:type="dxa"/>
          </w:tcPr>
          <w:p w14:paraId="1102E922" w14:textId="77777777" w:rsidR="00693EEF" w:rsidRPr="00FF3908" w:rsidRDefault="00693EEF" w:rsidP="00D43686">
            <w:pPr>
              <w:pStyle w:val="TAC"/>
            </w:pPr>
            <w:r>
              <w:t>120 wagons /train</w:t>
            </w:r>
          </w:p>
        </w:tc>
        <w:tc>
          <w:tcPr>
            <w:tcW w:w="992" w:type="dxa"/>
          </w:tcPr>
          <w:p w14:paraId="37B66750" w14:textId="77777777" w:rsidR="00693EEF" w:rsidRPr="00FF3908" w:rsidRDefault="00693EEF" w:rsidP="00D43686">
            <w:pPr>
              <w:pStyle w:val="TAL"/>
            </w:pPr>
            <w:r>
              <w:rPr>
                <w:lang w:val="en-US"/>
              </w:rPr>
              <w:t>1 km</w:t>
            </w:r>
          </w:p>
        </w:tc>
        <w:tc>
          <w:tcPr>
            <w:tcW w:w="993" w:type="dxa"/>
          </w:tcPr>
          <w:p w14:paraId="6BA6371C"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29D1F36"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5"/>
      <w:tr w:rsidR="00693EEF" w:rsidRPr="00FF3908" w14:paraId="4254983D" w14:textId="77777777" w:rsidTr="00D43686">
        <w:tc>
          <w:tcPr>
            <w:tcW w:w="992" w:type="dxa"/>
          </w:tcPr>
          <w:p w14:paraId="1E669FA8" w14:textId="77777777" w:rsidR="00693EEF" w:rsidRDefault="00693EEF" w:rsidP="00D43686">
            <w:pPr>
              <w:pStyle w:val="TAC"/>
              <w:rPr>
                <w:sz w:val="16"/>
              </w:rPr>
            </w:pPr>
            <w:r>
              <w:rPr>
                <w:sz w:val="16"/>
              </w:rPr>
              <w:t>Public Safety</w:t>
            </w:r>
          </w:p>
          <w:p w14:paraId="6207BBEF" w14:textId="77777777" w:rsidR="00693EEF" w:rsidRPr="00B42EFE" w:rsidRDefault="00693EEF" w:rsidP="00D43686">
            <w:pPr>
              <w:pStyle w:val="TAC"/>
              <w:rPr>
                <w:sz w:val="16"/>
              </w:rPr>
            </w:pPr>
            <w:r>
              <w:rPr>
                <w:sz w:val="16"/>
              </w:rPr>
              <w:t>(note 5)</w:t>
            </w:r>
          </w:p>
        </w:tc>
        <w:tc>
          <w:tcPr>
            <w:tcW w:w="993" w:type="dxa"/>
          </w:tcPr>
          <w:p w14:paraId="5DC199BD" w14:textId="77777777" w:rsidR="00693EEF" w:rsidRPr="00FF3908" w:rsidRDefault="00693EEF" w:rsidP="00D43686">
            <w:pPr>
              <w:pStyle w:val="TAC"/>
            </w:pPr>
            <w:r>
              <w:t>12 Mbit/s</w:t>
            </w:r>
          </w:p>
        </w:tc>
        <w:tc>
          <w:tcPr>
            <w:tcW w:w="992" w:type="dxa"/>
          </w:tcPr>
          <w:p w14:paraId="6733C04C" w14:textId="77777777" w:rsidR="00693EEF" w:rsidRPr="00FF3908" w:rsidRDefault="00693EEF" w:rsidP="00D43686">
            <w:pPr>
              <w:pStyle w:val="TAC"/>
            </w:pPr>
            <w:r>
              <w:t>12 Mbit/s</w:t>
            </w:r>
          </w:p>
        </w:tc>
        <w:tc>
          <w:tcPr>
            <w:tcW w:w="992" w:type="dxa"/>
          </w:tcPr>
          <w:p w14:paraId="47651F3E" w14:textId="77777777" w:rsidR="00693EEF" w:rsidRDefault="00693EEF" w:rsidP="00D43686">
            <w:pPr>
              <w:pStyle w:val="TAC"/>
            </w:pPr>
            <w:r>
              <w:t>30 ms</w:t>
            </w:r>
          </w:p>
        </w:tc>
        <w:tc>
          <w:tcPr>
            <w:tcW w:w="992" w:type="dxa"/>
          </w:tcPr>
          <w:p w14:paraId="0D6C5C20" w14:textId="77777777" w:rsidR="00693EEF" w:rsidRPr="00CA3E7B" w:rsidRDefault="00693EEF" w:rsidP="00D43686">
            <w:pPr>
              <w:pStyle w:val="TAC"/>
              <w:rPr>
                <w:vertAlign w:val="superscript"/>
              </w:rPr>
            </w:pPr>
            <w:r>
              <w:t>20 Mbit/s /building</w:t>
            </w:r>
          </w:p>
        </w:tc>
        <w:tc>
          <w:tcPr>
            <w:tcW w:w="992" w:type="dxa"/>
          </w:tcPr>
          <w:p w14:paraId="1116FFDC" w14:textId="77777777" w:rsidR="00693EEF" w:rsidRPr="00FF3908" w:rsidRDefault="00693EEF" w:rsidP="00D43686">
            <w:pPr>
              <w:pStyle w:val="TAC"/>
            </w:pPr>
            <w:r>
              <w:t>40 Mbit/s /building</w:t>
            </w:r>
          </w:p>
        </w:tc>
        <w:tc>
          <w:tcPr>
            <w:tcW w:w="1101" w:type="dxa"/>
          </w:tcPr>
          <w:p w14:paraId="3A62524B" w14:textId="77777777" w:rsidR="00693EEF" w:rsidRDefault="00693EEF" w:rsidP="00D43686">
            <w:pPr>
              <w:pStyle w:val="TAC"/>
            </w:pPr>
            <w:r>
              <w:t>30</w:t>
            </w:r>
          </w:p>
          <w:p w14:paraId="68FBEA00" w14:textId="77777777" w:rsidR="00693EEF" w:rsidRDefault="00693EEF" w:rsidP="00D43686">
            <w:pPr>
              <w:pStyle w:val="TAC"/>
            </w:pPr>
            <w:r>
              <w:t>devices</w:t>
            </w:r>
          </w:p>
          <w:p w14:paraId="234CEB47" w14:textId="77777777" w:rsidR="00693EEF" w:rsidRPr="00FF3908" w:rsidRDefault="00693EEF" w:rsidP="00D43686">
            <w:pPr>
              <w:pStyle w:val="TAC"/>
            </w:pPr>
            <w:r>
              <w:t>/building</w:t>
            </w:r>
          </w:p>
        </w:tc>
        <w:tc>
          <w:tcPr>
            <w:tcW w:w="992" w:type="dxa"/>
          </w:tcPr>
          <w:p w14:paraId="58EABE23"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08D1929"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000B089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4DA20EBC" w14:textId="77777777" w:rsidTr="00D43686">
        <w:tc>
          <w:tcPr>
            <w:tcW w:w="992" w:type="dxa"/>
          </w:tcPr>
          <w:p w14:paraId="426135C7" w14:textId="77777777" w:rsidR="00693EEF" w:rsidRDefault="00693EEF" w:rsidP="00D43686">
            <w:pPr>
              <w:pStyle w:val="TAC"/>
              <w:rPr>
                <w:sz w:val="16"/>
              </w:rPr>
            </w:pPr>
            <w:bookmarkStart w:id="1007" w:name="_Hlk16239925"/>
            <w:r>
              <w:rPr>
                <w:sz w:val="16"/>
              </w:rPr>
              <w:t>Wearables</w:t>
            </w:r>
          </w:p>
          <w:p w14:paraId="2658DDB3" w14:textId="77777777" w:rsidR="00693EEF" w:rsidRPr="00B42EFE" w:rsidRDefault="00693EEF" w:rsidP="00D43686">
            <w:pPr>
              <w:pStyle w:val="TAC"/>
              <w:rPr>
                <w:sz w:val="16"/>
              </w:rPr>
            </w:pPr>
            <w:r>
              <w:rPr>
                <w:sz w:val="16"/>
              </w:rPr>
              <w:t>(note 6)</w:t>
            </w:r>
          </w:p>
        </w:tc>
        <w:tc>
          <w:tcPr>
            <w:tcW w:w="993" w:type="dxa"/>
          </w:tcPr>
          <w:p w14:paraId="3A3DDDAA" w14:textId="77777777" w:rsidR="00693EEF" w:rsidRPr="00FF3908" w:rsidRDefault="00693EEF" w:rsidP="00D43686">
            <w:pPr>
              <w:pStyle w:val="TAC"/>
            </w:pPr>
            <w:r>
              <w:t>10 Mbit/s</w:t>
            </w:r>
          </w:p>
        </w:tc>
        <w:tc>
          <w:tcPr>
            <w:tcW w:w="992" w:type="dxa"/>
          </w:tcPr>
          <w:p w14:paraId="726DA117" w14:textId="77777777" w:rsidR="00693EEF" w:rsidRPr="00FF3908" w:rsidRDefault="00693EEF" w:rsidP="00D43686">
            <w:pPr>
              <w:pStyle w:val="TAC"/>
            </w:pPr>
            <w:r>
              <w:t>10 Mbit/s</w:t>
            </w:r>
          </w:p>
        </w:tc>
        <w:tc>
          <w:tcPr>
            <w:tcW w:w="992" w:type="dxa"/>
          </w:tcPr>
          <w:p w14:paraId="72C9E37E" w14:textId="77777777" w:rsidR="00693EEF" w:rsidRDefault="00693EEF" w:rsidP="00D43686">
            <w:pPr>
              <w:pStyle w:val="TAC"/>
            </w:pPr>
            <w:r>
              <w:t>10 ms</w:t>
            </w:r>
          </w:p>
        </w:tc>
        <w:tc>
          <w:tcPr>
            <w:tcW w:w="992" w:type="dxa"/>
          </w:tcPr>
          <w:p w14:paraId="4629479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38AC5E92" w14:textId="77777777" w:rsidR="00693EEF" w:rsidRPr="00FF3908" w:rsidRDefault="00693EEF" w:rsidP="00D43686">
            <w:pPr>
              <w:pStyle w:val="TAC"/>
            </w:pPr>
            <w:r>
              <w:t>20 Mbit/s per 100 m</w:t>
            </w:r>
            <w:r w:rsidRPr="00AE450E">
              <w:rPr>
                <w:vertAlign w:val="superscript"/>
              </w:rPr>
              <w:t>2</w:t>
            </w:r>
          </w:p>
        </w:tc>
        <w:tc>
          <w:tcPr>
            <w:tcW w:w="1101" w:type="dxa"/>
          </w:tcPr>
          <w:p w14:paraId="47B4E466" w14:textId="77777777" w:rsidR="00693EEF" w:rsidRPr="00FF3908" w:rsidRDefault="00693EEF" w:rsidP="00D43686">
            <w:pPr>
              <w:pStyle w:val="TAC"/>
            </w:pPr>
            <w:r>
              <w:t>10 wearables per 100 m</w:t>
            </w:r>
            <w:r w:rsidRPr="00AE450E">
              <w:rPr>
                <w:vertAlign w:val="superscript"/>
              </w:rPr>
              <w:t>2</w:t>
            </w:r>
          </w:p>
        </w:tc>
        <w:tc>
          <w:tcPr>
            <w:tcW w:w="992" w:type="dxa"/>
          </w:tcPr>
          <w:p w14:paraId="01AB0356"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18ABAB66" w14:textId="77777777" w:rsidR="00693EEF" w:rsidRDefault="00693EEF" w:rsidP="00D43686">
            <w:pPr>
              <w:pStyle w:val="TAL"/>
              <w:jc w:val="center"/>
              <w:rPr>
                <w:lang w:val="en-US"/>
              </w:rPr>
            </w:pPr>
            <w:r>
              <w:rPr>
                <w:lang w:val="en-US"/>
              </w:rPr>
              <w:t>10 m indoor / outdoor</w:t>
            </w:r>
          </w:p>
        </w:tc>
        <w:tc>
          <w:tcPr>
            <w:tcW w:w="992" w:type="dxa"/>
          </w:tcPr>
          <w:p w14:paraId="0CDB2188"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07"/>
      <w:tr w:rsidR="00693EEF" w:rsidRPr="00FF3908" w14:paraId="48D98C46" w14:textId="77777777" w:rsidTr="00D43686">
        <w:tc>
          <w:tcPr>
            <w:tcW w:w="10031" w:type="dxa"/>
            <w:gridSpan w:val="10"/>
          </w:tcPr>
          <w:p w14:paraId="5D1C2234"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1B5911EA"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4310FC8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7DB380B4"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6A5D8129"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2030E0D5"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0E2E042E" w14:textId="77777777" w:rsidR="00693EEF" w:rsidRDefault="00693EEF" w:rsidP="00D43686">
            <w:pPr>
              <w:pStyle w:val="TAN"/>
            </w:pPr>
            <w:r w:rsidRPr="005B2570">
              <w:t>NOTE 7:</w:t>
            </w:r>
            <w:r w:rsidRPr="005B2570">
              <w:tab/>
            </w:r>
            <w:r>
              <w:t>End-to-end latency implies that all hops are included.</w:t>
            </w:r>
          </w:p>
          <w:p w14:paraId="1663000D"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6F05B40F"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06"/>
    </w:tbl>
    <w:p w14:paraId="5CE737C3" w14:textId="77777777" w:rsidR="00865291" w:rsidRPr="009D7027" w:rsidRDefault="00865291" w:rsidP="00C23CAF"/>
    <w:p w14:paraId="2D5327FB" w14:textId="77777777" w:rsidR="004F578C" w:rsidRDefault="004F578C" w:rsidP="00212EE0">
      <w:pPr>
        <w:pStyle w:val="Heading2"/>
        <w:rPr>
          <w:lang w:eastAsia="zh-CN"/>
        </w:rPr>
      </w:pPr>
      <w:bookmarkStart w:id="1008" w:name="_Toc201930898"/>
      <w:bookmarkStart w:id="1009" w:name="_Toc45387776"/>
      <w:bookmarkStart w:id="1010" w:name="_Toc52638821"/>
      <w:bookmarkStart w:id="1011" w:name="_Toc59116906"/>
      <w:bookmarkStart w:id="1012" w:name="_Toc61885739"/>
      <w:r>
        <w:rPr>
          <w:lang w:eastAsia="zh-CN"/>
        </w:rPr>
        <w:t>7.8</w:t>
      </w:r>
      <w:r>
        <w:rPr>
          <w:lang w:eastAsia="zh-CN"/>
        </w:rPr>
        <w:tab/>
        <w:t>KPIs for 5G Timing Resiliency</w:t>
      </w:r>
      <w:bookmarkEnd w:id="1008"/>
      <w:r>
        <w:rPr>
          <w:lang w:eastAsia="zh-CN"/>
        </w:rPr>
        <w:t xml:space="preserve"> </w:t>
      </w:r>
    </w:p>
    <w:p w14:paraId="6A31907D"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0A80F01E"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1107F1BB" w14:textId="77777777" w:rsidTr="00D35638">
        <w:trPr>
          <w:trHeight w:val="878"/>
        </w:trPr>
        <w:tc>
          <w:tcPr>
            <w:tcW w:w="1208" w:type="dxa"/>
          </w:tcPr>
          <w:p w14:paraId="0F88672C"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7EEAC644"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0FC52341"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18E63488" w14:textId="77777777" w:rsidR="004F578C" w:rsidRPr="00497236" w:rsidRDefault="004F578C" w:rsidP="00D35638">
            <w:pPr>
              <w:jc w:val="center"/>
              <w:rPr>
                <w:b/>
              </w:rPr>
            </w:pPr>
            <w:r w:rsidRPr="00497236">
              <w:rPr>
                <w:b/>
                <w:bCs/>
              </w:rPr>
              <w:t>Sync accuracy</w:t>
            </w:r>
          </w:p>
        </w:tc>
        <w:tc>
          <w:tcPr>
            <w:tcW w:w="1418" w:type="dxa"/>
          </w:tcPr>
          <w:p w14:paraId="5279F68F" w14:textId="77777777" w:rsidR="004F578C" w:rsidRPr="00497236" w:rsidRDefault="004F578C" w:rsidP="00D35638">
            <w:pPr>
              <w:jc w:val="center"/>
              <w:rPr>
                <w:b/>
              </w:rPr>
            </w:pPr>
            <w:r w:rsidRPr="00497236">
              <w:rPr>
                <w:b/>
                <w:bCs/>
              </w:rPr>
              <w:t>Service area</w:t>
            </w:r>
          </w:p>
        </w:tc>
        <w:tc>
          <w:tcPr>
            <w:tcW w:w="992" w:type="dxa"/>
          </w:tcPr>
          <w:p w14:paraId="2BF4ABC9" w14:textId="77777777" w:rsidR="004F578C" w:rsidRPr="00497236" w:rsidRDefault="004F578C" w:rsidP="00D35638">
            <w:pPr>
              <w:jc w:val="center"/>
              <w:rPr>
                <w:b/>
              </w:rPr>
            </w:pPr>
            <w:r w:rsidRPr="00497236">
              <w:rPr>
                <w:b/>
                <w:bCs/>
              </w:rPr>
              <w:t>Mobility</w:t>
            </w:r>
          </w:p>
        </w:tc>
        <w:tc>
          <w:tcPr>
            <w:tcW w:w="2373" w:type="dxa"/>
          </w:tcPr>
          <w:p w14:paraId="646EFDB5" w14:textId="77777777" w:rsidR="004F578C" w:rsidRPr="00497236" w:rsidRDefault="004F578C" w:rsidP="00D35638">
            <w:pPr>
              <w:jc w:val="center"/>
              <w:rPr>
                <w:b/>
                <w:bCs/>
              </w:rPr>
            </w:pPr>
            <w:r w:rsidRPr="00497236">
              <w:rPr>
                <w:b/>
                <w:bCs/>
              </w:rPr>
              <w:t>Remarks</w:t>
            </w:r>
          </w:p>
        </w:tc>
      </w:tr>
      <w:tr w:rsidR="004F578C" w14:paraId="7BBC1C15" w14:textId="77777777" w:rsidTr="00D35638">
        <w:trPr>
          <w:trHeight w:val="882"/>
        </w:trPr>
        <w:tc>
          <w:tcPr>
            <w:tcW w:w="1208" w:type="dxa"/>
            <w:tcBorders>
              <w:bottom w:val="single" w:sz="4" w:space="0" w:color="auto"/>
            </w:tcBorders>
          </w:tcPr>
          <w:p w14:paraId="78D158C3" w14:textId="77777777" w:rsidR="004F578C" w:rsidRDefault="004F578C" w:rsidP="00D35638">
            <w:r>
              <w:t>Power grid (5G network)</w:t>
            </w:r>
          </w:p>
        </w:tc>
        <w:tc>
          <w:tcPr>
            <w:tcW w:w="1197" w:type="dxa"/>
            <w:tcBorders>
              <w:bottom w:val="single" w:sz="4" w:space="0" w:color="auto"/>
            </w:tcBorders>
          </w:tcPr>
          <w:p w14:paraId="12473C22" w14:textId="77777777" w:rsidR="004F578C" w:rsidRDefault="004F578C" w:rsidP="00D35638">
            <w:r>
              <w:t>Up to 24 hour</w:t>
            </w:r>
          </w:p>
        </w:tc>
        <w:tc>
          <w:tcPr>
            <w:tcW w:w="1418" w:type="dxa"/>
            <w:tcBorders>
              <w:bottom w:val="single" w:sz="4" w:space="0" w:color="auto"/>
            </w:tcBorders>
          </w:tcPr>
          <w:p w14:paraId="51DAB19A" w14:textId="77777777" w:rsidR="004F578C" w:rsidRDefault="004F578C" w:rsidP="00D35638">
            <w:r>
              <w:t>UTC (note 1)</w:t>
            </w:r>
          </w:p>
        </w:tc>
        <w:tc>
          <w:tcPr>
            <w:tcW w:w="1275" w:type="dxa"/>
            <w:tcBorders>
              <w:bottom w:val="single" w:sz="4" w:space="0" w:color="auto"/>
            </w:tcBorders>
          </w:tcPr>
          <w:p w14:paraId="4DDC4533" w14:textId="77777777" w:rsidR="004F578C" w:rsidRDefault="004F578C" w:rsidP="00D35638">
            <w:r>
              <w:t>&lt;250 ns to1000 ns (note2)</w:t>
            </w:r>
          </w:p>
        </w:tc>
        <w:tc>
          <w:tcPr>
            <w:tcW w:w="1418" w:type="dxa"/>
            <w:tcBorders>
              <w:bottom w:val="single" w:sz="4" w:space="0" w:color="auto"/>
            </w:tcBorders>
          </w:tcPr>
          <w:p w14:paraId="165790B8"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3857987E" w14:textId="77777777" w:rsidR="004F578C" w:rsidRDefault="004F578C" w:rsidP="00D35638">
            <w:r>
              <w:t>low</w:t>
            </w:r>
          </w:p>
        </w:tc>
        <w:tc>
          <w:tcPr>
            <w:tcW w:w="2373" w:type="dxa"/>
            <w:tcBorders>
              <w:bottom w:val="single" w:sz="4" w:space="0" w:color="auto"/>
            </w:tcBorders>
          </w:tcPr>
          <w:p w14:paraId="1381F5B7" w14:textId="77777777" w:rsidR="004F578C" w:rsidRDefault="004F578C" w:rsidP="00D35638">
            <w:r>
              <w:t xml:space="preserve">When 5G System provides direct PTP Grandmaster capability to sub-stations </w:t>
            </w:r>
          </w:p>
        </w:tc>
      </w:tr>
      <w:tr w:rsidR="004F578C" w14:paraId="2F3BE0B6" w14:textId="77777777" w:rsidTr="00D35638">
        <w:trPr>
          <w:trHeight w:val="882"/>
        </w:trPr>
        <w:tc>
          <w:tcPr>
            <w:tcW w:w="1208" w:type="dxa"/>
            <w:tcBorders>
              <w:bottom w:val="single" w:sz="4" w:space="0" w:color="auto"/>
            </w:tcBorders>
          </w:tcPr>
          <w:p w14:paraId="7A8E5114" w14:textId="77777777" w:rsidR="004F578C" w:rsidRDefault="004F578C" w:rsidP="00D35638">
            <w:r>
              <w:t>Power grid (time synchronization device)</w:t>
            </w:r>
          </w:p>
        </w:tc>
        <w:tc>
          <w:tcPr>
            <w:tcW w:w="1197" w:type="dxa"/>
            <w:tcBorders>
              <w:bottom w:val="single" w:sz="4" w:space="0" w:color="auto"/>
            </w:tcBorders>
          </w:tcPr>
          <w:p w14:paraId="40C96B6B" w14:textId="77777777" w:rsidR="004F578C" w:rsidRDefault="004F578C" w:rsidP="00D35638">
            <w:r>
              <w:t>&gt;5 s</w:t>
            </w:r>
          </w:p>
        </w:tc>
        <w:tc>
          <w:tcPr>
            <w:tcW w:w="1418" w:type="dxa"/>
            <w:tcBorders>
              <w:bottom w:val="single" w:sz="4" w:space="0" w:color="auto"/>
            </w:tcBorders>
          </w:tcPr>
          <w:p w14:paraId="0A2ACB28" w14:textId="77777777" w:rsidR="004F578C" w:rsidRDefault="004F578C" w:rsidP="00D35638">
            <w:r>
              <w:t>UTC (note 1)</w:t>
            </w:r>
          </w:p>
        </w:tc>
        <w:tc>
          <w:tcPr>
            <w:tcW w:w="1275" w:type="dxa"/>
            <w:tcBorders>
              <w:bottom w:val="single" w:sz="4" w:space="0" w:color="auto"/>
            </w:tcBorders>
          </w:tcPr>
          <w:p w14:paraId="26C0647F" w14:textId="77777777" w:rsidR="004F578C" w:rsidRDefault="004F578C" w:rsidP="00D35638">
            <w:r>
              <w:t>&lt;250 ns to1000 ns (note2)</w:t>
            </w:r>
          </w:p>
        </w:tc>
        <w:tc>
          <w:tcPr>
            <w:tcW w:w="1418" w:type="dxa"/>
            <w:tcBorders>
              <w:bottom w:val="single" w:sz="4" w:space="0" w:color="auto"/>
            </w:tcBorders>
          </w:tcPr>
          <w:p w14:paraId="3DDC20FF"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40EAADB4" w14:textId="77777777" w:rsidR="004F578C" w:rsidRDefault="004F578C" w:rsidP="00D35638">
            <w:r>
              <w:t>low</w:t>
            </w:r>
          </w:p>
        </w:tc>
        <w:tc>
          <w:tcPr>
            <w:tcW w:w="2373" w:type="dxa"/>
            <w:tcBorders>
              <w:bottom w:val="single" w:sz="4" w:space="0" w:color="auto"/>
            </w:tcBorders>
          </w:tcPr>
          <w:p w14:paraId="0616AEC8" w14:textId="77777777" w:rsidR="004F578C" w:rsidRDefault="004F578C" w:rsidP="00D35638">
            <w:r>
              <w:t>When 5G sync modem is integrated into PTP grandmaster solution (with 24h holdover capability at sub-stations)</w:t>
            </w:r>
          </w:p>
        </w:tc>
      </w:tr>
      <w:tr w:rsidR="004F578C" w:rsidRPr="00497236" w14:paraId="4F839E72" w14:textId="77777777" w:rsidTr="00D35638">
        <w:trPr>
          <w:trHeight w:val="506"/>
        </w:trPr>
        <w:tc>
          <w:tcPr>
            <w:tcW w:w="9881" w:type="dxa"/>
            <w:gridSpan w:val="7"/>
          </w:tcPr>
          <w:p w14:paraId="2728667C"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53F057A5"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465F4269"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7624F43" w14:textId="77777777" w:rsidR="004F578C" w:rsidRDefault="004F578C" w:rsidP="004F578C"/>
    <w:p w14:paraId="61877AA1"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3D39B5AA" w14:textId="77777777" w:rsidTr="00D35638">
        <w:trPr>
          <w:trHeight w:val="58"/>
        </w:trPr>
        <w:tc>
          <w:tcPr>
            <w:tcW w:w="4673" w:type="dxa"/>
          </w:tcPr>
          <w:p w14:paraId="257862A8" w14:textId="77777777" w:rsidR="004F578C" w:rsidRPr="00B45CBD" w:rsidRDefault="004F578C" w:rsidP="00D35638">
            <w:pPr>
              <w:jc w:val="center"/>
              <w:rPr>
                <w:b/>
                <w:bCs/>
              </w:rPr>
            </w:pPr>
            <w:r w:rsidRPr="00B45CBD">
              <w:rPr>
                <w:b/>
                <w:bCs/>
              </w:rPr>
              <w:t>Type of trading activity</w:t>
            </w:r>
          </w:p>
        </w:tc>
        <w:tc>
          <w:tcPr>
            <w:tcW w:w="2410" w:type="dxa"/>
          </w:tcPr>
          <w:p w14:paraId="166D9DA7" w14:textId="77777777" w:rsidR="004F578C" w:rsidRPr="00B45CBD" w:rsidRDefault="004F578C" w:rsidP="00D35638">
            <w:pPr>
              <w:jc w:val="center"/>
              <w:rPr>
                <w:b/>
              </w:rPr>
            </w:pPr>
            <w:r w:rsidRPr="00B45CBD">
              <w:rPr>
                <w:b/>
                <w:bCs/>
              </w:rPr>
              <w:t>Maximum divergence from UTC</w:t>
            </w:r>
          </w:p>
        </w:tc>
        <w:tc>
          <w:tcPr>
            <w:tcW w:w="2410" w:type="dxa"/>
          </w:tcPr>
          <w:p w14:paraId="0645C240" w14:textId="77777777" w:rsidR="004F578C" w:rsidRPr="00B45CBD" w:rsidRDefault="004F578C" w:rsidP="00D35638">
            <w:pPr>
              <w:jc w:val="center"/>
              <w:rPr>
                <w:b/>
              </w:rPr>
            </w:pPr>
            <w:r w:rsidRPr="00B45CBD">
              <w:rPr>
                <w:b/>
                <w:bCs/>
              </w:rPr>
              <w:t>Granularity of the timestamp (note 1)</w:t>
            </w:r>
          </w:p>
        </w:tc>
      </w:tr>
      <w:tr w:rsidR="004F578C" w:rsidRPr="00E12E96" w14:paraId="0A9BA763" w14:textId="77777777" w:rsidTr="00D35638">
        <w:trPr>
          <w:trHeight w:val="105"/>
        </w:trPr>
        <w:tc>
          <w:tcPr>
            <w:tcW w:w="4673" w:type="dxa"/>
            <w:tcBorders>
              <w:bottom w:val="single" w:sz="4" w:space="0" w:color="auto"/>
            </w:tcBorders>
          </w:tcPr>
          <w:p w14:paraId="69FB1F3C"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1EA30E3"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70626A79" w14:textId="77777777" w:rsidR="004F578C" w:rsidRPr="00E12E96" w:rsidRDefault="004F578C" w:rsidP="00D35638">
            <w:r w:rsidRPr="00E12E96">
              <w:t>≤1</w:t>
            </w:r>
            <w:r>
              <w:t> </w:t>
            </w:r>
            <w:r w:rsidRPr="00E12E96">
              <w:t>µs</w:t>
            </w:r>
          </w:p>
        </w:tc>
      </w:tr>
      <w:tr w:rsidR="004F578C" w:rsidRPr="00E12E96" w14:paraId="7DAEA070" w14:textId="77777777" w:rsidTr="00D35638">
        <w:trPr>
          <w:trHeight w:val="58"/>
        </w:trPr>
        <w:tc>
          <w:tcPr>
            <w:tcW w:w="4673" w:type="dxa"/>
          </w:tcPr>
          <w:p w14:paraId="10712529"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5FAB3F1A" w14:textId="77777777" w:rsidR="004F578C" w:rsidRPr="00E12E96" w:rsidRDefault="004F578C" w:rsidP="00D35638">
            <w:r w:rsidRPr="00E12E96">
              <w:t>1</w:t>
            </w:r>
            <w:r>
              <w:t> </w:t>
            </w:r>
            <w:r w:rsidRPr="00E12E96">
              <w:t>s</w:t>
            </w:r>
          </w:p>
        </w:tc>
        <w:tc>
          <w:tcPr>
            <w:tcW w:w="2410" w:type="dxa"/>
          </w:tcPr>
          <w:p w14:paraId="47A0C4E7" w14:textId="77777777" w:rsidR="004F578C" w:rsidRPr="00E12E96" w:rsidRDefault="004F578C" w:rsidP="00D35638">
            <w:r w:rsidRPr="00E12E96">
              <w:t>≤1</w:t>
            </w:r>
            <w:r>
              <w:t> </w:t>
            </w:r>
            <w:r w:rsidRPr="00E12E96">
              <w:t>s</w:t>
            </w:r>
          </w:p>
        </w:tc>
      </w:tr>
      <w:tr w:rsidR="004F578C" w:rsidRPr="00E12E96" w14:paraId="11B0F742" w14:textId="77777777" w:rsidTr="00D35638">
        <w:trPr>
          <w:trHeight w:val="882"/>
        </w:trPr>
        <w:tc>
          <w:tcPr>
            <w:tcW w:w="4673" w:type="dxa"/>
          </w:tcPr>
          <w:p w14:paraId="2F4DF6AE"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5CFD2CC7" w14:textId="77777777" w:rsidR="004F578C" w:rsidRPr="00E12E96" w:rsidRDefault="004F578C" w:rsidP="00D35638">
            <w:r w:rsidRPr="00E12E96">
              <w:t>1</w:t>
            </w:r>
            <w:r>
              <w:t> </w:t>
            </w:r>
            <w:r w:rsidRPr="00E12E96">
              <w:t>s</w:t>
            </w:r>
          </w:p>
        </w:tc>
        <w:tc>
          <w:tcPr>
            <w:tcW w:w="2410" w:type="dxa"/>
          </w:tcPr>
          <w:p w14:paraId="77ABB7A4" w14:textId="77777777" w:rsidR="004F578C" w:rsidRPr="00E12E96" w:rsidRDefault="004F578C" w:rsidP="00D35638">
            <w:r w:rsidRPr="00E12E96">
              <w:t>≤1</w:t>
            </w:r>
            <w:r>
              <w:t> </w:t>
            </w:r>
            <w:r w:rsidRPr="00E12E96">
              <w:t>s</w:t>
            </w:r>
          </w:p>
        </w:tc>
      </w:tr>
      <w:tr w:rsidR="004F578C" w:rsidRPr="00E12E96" w14:paraId="2DD7FE52" w14:textId="77777777" w:rsidTr="00D35638">
        <w:trPr>
          <w:trHeight w:val="58"/>
        </w:trPr>
        <w:tc>
          <w:tcPr>
            <w:tcW w:w="4673" w:type="dxa"/>
          </w:tcPr>
          <w:p w14:paraId="4D0A4903"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1E9FCE1C" w14:textId="77777777" w:rsidR="004F578C" w:rsidRPr="00E12E96" w:rsidRDefault="004F578C" w:rsidP="00D35638">
            <w:r w:rsidRPr="00E12E96">
              <w:t>1</w:t>
            </w:r>
            <w:r>
              <w:t> </w:t>
            </w:r>
            <w:r w:rsidRPr="00E12E96">
              <w:t>s</w:t>
            </w:r>
          </w:p>
        </w:tc>
        <w:tc>
          <w:tcPr>
            <w:tcW w:w="2410" w:type="dxa"/>
          </w:tcPr>
          <w:p w14:paraId="73B2CFBA" w14:textId="77777777" w:rsidR="004F578C" w:rsidRPr="00E12E96" w:rsidRDefault="004F578C" w:rsidP="00D35638">
            <w:r w:rsidRPr="00E12E96">
              <w:t>≤1</w:t>
            </w:r>
            <w:r>
              <w:t> </w:t>
            </w:r>
            <w:r w:rsidRPr="00E12E96">
              <w:t>s</w:t>
            </w:r>
          </w:p>
        </w:tc>
      </w:tr>
      <w:tr w:rsidR="004F578C" w:rsidRPr="00E12E96" w14:paraId="3E1C4104" w14:textId="77777777" w:rsidTr="00D35638">
        <w:trPr>
          <w:trHeight w:val="229"/>
        </w:trPr>
        <w:tc>
          <w:tcPr>
            <w:tcW w:w="4673" w:type="dxa"/>
          </w:tcPr>
          <w:p w14:paraId="52444B0E"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21004BED"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236D95E5" w14:textId="77777777" w:rsidR="004F578C" w:rsidRPr="00E12E96" w:rsidRDefault="004F578C" w:rsidP="00D35638">
            <w:r w:rsidRPr="00E12E96">
              <w:t>≤1</w:t>
            </w:r>
            <w:r>
              <w:t> </w:t>
            </w:r>
            <w:r w:rsidRPr="00E12E96">
              <w:t>ms</w:t>
            </w:r>
          </w:p>
        </w:tc>
      </w:tr>
      <w:tr w:rsidR="004F578C" w:rsidRPr="00E12E96" w14:paraId="0DB7593B" w14:textId="77777777" w:rsidTr="00D35638">
        <w:trPr>
          <w:trHeight w:val="229"/>
        </w:trPr>
        <w:tc>
          <w:tcPr>
            <w:tcW w:w="9493" w:type="dxa"/>
            <w:gridSpan w:val="3"/>
            <w:tcBorders>
              <w:bottom w:val="single" w:sz="4" w:space="0" w:color="auto"/>
            </w:tcBorders>
          </w:tcPr>
          <w:p w14:paraId="5CF71396"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4DE6E9F3" w14:textId="77777777" w:rsidR="004D73F0" w:rsidRDefault="004D73F0" w:rsidP="00212EE0">
      <w:pPr>
        <w:pStyle w:val="Heading2"/>
      </w:pPr>
      <w:bookmarkStart w:id="1013" w:name="_Toc201930899"/>
      <w:r>
        <w:t>7.9</w:t>
      </w:r>
      <w:r>
        <w:tab/>
        <w:t>KPI</w:t>
      </w:r>
      <w:r>
        <w:rPr>
          <w:rFonts w:hint="eastAsia"/>
          <w:lang w:eastAsia="zh-CN"/>
        </w:rPr>
        <w:t>s</w:t>
      </w:r>
      <w:r>
        <w:t xml:space="preserve"> for ranging based services</w:t>
      </w:r>
      <w:bookmarkEnd w:id="1013"/>
    </w:p>
    <w:p w14:paraId="2EA9EDFD"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481BCD2A"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6D9A9E5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5FB8965D"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476D6140"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4A38AA91"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AF4601A"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0C17C713"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073CE0AC" w14:textId="77777777" w:rsidR="004D73F0" w:rsidRDefault="004D73F0" w:rsidP="009F25B5">
      <w:pPr>
        <w:pStyle w:val="B1"/>
      </w:pPr>
      <w:r>
        <w:rPr>
          <w:rFonts w:eastAsia="SimSun"/>
          <w:bCs/>
          <w:lang w:bidi="ar"/>
        </w:rPr>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4583E5E0"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70168F79"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2C8B11A4"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6E307DA4"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227F3B80"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5550FE34"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1F34F406"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4D824992"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1A4D3325"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1EAFC266"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57C1801F"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355D0086"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4BE9F7A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69CEE635"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41627AF6"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7A1404EF"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6D0E2F4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543954C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3676D60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07FD7BB3"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402FB5C"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061A5D31"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3C75E36A"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11A21F58"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13993189"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770E21F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74391E32"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4E4869E9"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4B13F253"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57443C75"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6FD03A54"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225AA2F3"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0A2A16A1"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BB2C382" w14:textId="77777777" w:rsidR="004D73F0" w:rsidRDefault="004D73F0" w:rsidP="00D35638">
            <w:pPr>
              <w:rPr>
                <w:rFonts w:ascii="Arial" w:hAnsi="Arial" w:cs="Arial"/>
                <w:b/>
                <w:sz w:val="16"/>
                <w:szCs w:val="16"/>
                <w:lang w:val="en-US" w:eastAsia="zh-CN"/>
              </w:rPr>
            </w:pPr>
          </w:p>
        </w:tc>
      </w:tr>
      <w:tr w:rsidR="004D73F0" w14:paraId="4C551B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171EDE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6AC0D64A"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02E9BC23" w14:textId="77777777" w:rsidR="004D73F0" w:rsidRDefault="004D73F0" w:rsidP="00D35638">
            <w:pPr>
              <w:rPr>
                <w:sz w:val="15"/>
                <w:szCs w:val="15"/>
                <w:lang w:val="en-US" w:eastAsia="zh-CN"/>
              </w:rPr>
            </w:pPr>
            <w:bookmarkStart w:id="1014" w:name="OLE_LINK49"/>
            <w:bookmarkStart w:id="1015"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16" w:name="OLE_LINK48"/>
            <w:bookmarkStart w:id="1017" w:name="OLE_LINK47"/>
            <w:r>
              <w:rPr>
                <w:rFonts w:hint="eastAsia"/>
                <w:sz w:val="15"/>
                <w:szCs w:val="15"/>
                <w:lang w:val="en-US" w:eastAsia="zh-CN" w:bidi="ar"/>
              </w:rPr>
              <w:t xml:space="preserve">separation </w:t>
            </w:r>
            <w:bookmarkEnd w:id="1016"/>
            <w:bookmarkEnd w:id="1017"/>
            <w:r>
              <w:rPr>
                <w:rFonts w:hint="eastAsia"/>
                <w:sz w:val="15"/>
                <w:szCs w:val="15"/>
                <w:lang w:val="en-US" w:eastAsia="zh-CN" w:bidi="ar"/>
              </w:rPr>
              <w:t>and AoA coverage of (-60°) to (+60°);</w:t>
            </w:r>
          </w:p>
          <w:p w14:paraId="5BE349BA"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14"/>
            <w:bookmarkEnd w:id="1015"/>
          </w:p>
        </w:tc>
        <w:tc>
          <w:tcPr>
            <w:tcW w:w="422" w:type="dxa"/>
            <w:tcBorders>
              <w:top w:val="single" w:sz="4" w:space="0" w:color="auto"/>
              <w:left w:val="nil"/>
              <w:bottom w:val="single" w:sz="4" w:space="0" w:color="auto"/>
              <w:right w:val="single" w:sz="4" w:space="0" w:color="auto"/>
            </w:tcBorders>
            <w:vAlign w:val="center"/>
          </w:tcPr>
          <w:p w14:paraId="39905B8F"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2155882"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37F17215"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4B25709"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C1D21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EA532FE" w14:textId="77777777" w:rsidR="004D73F0" w:rsidRDefault="004D73F0" w:rsidP="00D35638">
            <w:pPr>
              <w:rPr>
                <w:sz w:val="15"/>
                <w:szCs w:val="15"/>
                <w:lang w:val="en-US" w:eastAsia="zh-CN"/>
              </w:rPr>
            </w:pPr>
            <w:r>
              <w:rPr>
                <w:rFonts w:hint="eastAsia"/>
                <w:sz w:val="15"/>
                <w:szCs w:val="15"/>
                <w:lang w:val="en-US" w:eastAsia="zh-CN" w:bidi="ar"/>
              </w:rPr>
              <w:t>Static/ Moving</w:t>
            </w:r>
          </w:p>
          <w:p w14:paraId="72A1F910"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ADCBCE5"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11476E31"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7C5B0ED6"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CF3CB4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7FBD6E7"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13704E90"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56829A7E"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6B6DA5BE"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87C5F49"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066057B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3911423F"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66274B0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C75DA6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04793B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4FB3443"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410EB8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7829216A" w14:textId="77777777" w:rsidR="004D73F0" w:rsidRDefault="004D73F0" w:rsidP="00D35638">
            <w:pPr>
              <w:rPr>
                <w:sz w:val="15"/>
                <w:szCs w:val="15"/>
                <w:lang w:val="en-US" w:eastAsia="zh-CN" w:bidi="ar"/>
              </w:rPr>
            </w:pPr>
            <w:r>
              <w:rPr>
                <w:sz w:val="15"/>
                <w:szCs w:val="15"/>
                <w:lang w:val="en-US" w:eastAsia="zh-CN" w:bidi="ar"/>
              </w:rPr>
              <w:t>-</w:t>
            </w:r>
          </w:p>
        </w:tc>
      </w:tr>
      <w:tr w:rsidR="004D73F0" w14:paraId="3FC0F3C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C95E40"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3B31645D"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70E41694"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794320F3"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F540DC7"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76A15CBD"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276FA982"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1C6BAF8"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FFF6E4C" w14:textId="77777777" w:rsidR="004D73F0" w:rsidRDefault="004D73F0" w:rsidP="00D35638">
            <w:pPr>
              <w:rPr>
                <w:sz w:val="15"/>
                <w:szCs w:val="15"/>
                <w:lang w:val="en-US" w:eastAsia="zh-CN"/>
              </w:rPr>
            </w:pPr>
            <w:r>
              <w:rPr>
                <w:rFonts w:hint="eastAsia"/>
                <w:sz w:val="15"/>
                <w:szCs w:val="15"/>
                <w:lang w:val="en-US" w:eastAsia="zh-CN" w:bidi="ar"/>
              </w:rPr>
              <w:t>Static/ Moving</w:t>
            </w:r>
          </w:p>
          <w:p w14:paraId="453727E9"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002FF5E"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E0B9E4D"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5EC4D234"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7A96F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853E4F0" w14:textId="77777777" w:rsidR="004D73F0" w:rsidRDefault="004D73F0" w:rsidP="00D35638">
            <w:pPr>
              <w:ind w:left="113" w:right="113"/>
              <w:rPr>
                <w:sz w:val="18"/>
                <w:szCs w:val="18"/>
                <w:lang w:val="en-US" w:eastAsia="zh-CN" w:bidi="ar"/>
              </w:rPr>
            </w:pPr>
            <w:r>
              <w:rPr>
                <w:sz w:val="18"/>
              </w:rPr>
              <w:t>Smart Vehicle Key</w:t>
            </w:r>
          </w:p>
        </w:tc>
        <w:tc>
          <w:tcPr>
            <w:tcW w:w="678" w:type="dxa"/>
            <w:tcBorders>
              <w:top w:val="single" w:sz="4" w:space="0" w:color="auto"/>
              <w:left w:val="nil"/>
              <w:bottom w:val="single" w:sz="4" w:space="0" w:color="auto"/>
              <w:right w:val="single" w:sz="4" w:space="0" w:color="auto"/>
            </w:tcBorders>
            <w:vAlign w:val="center"/>
          </w:tcPr>
          <w:p w14:paraId="7582C35F"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8DFAD7"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45DCD02A"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432AAEBA"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577DFCBF"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175609CD"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5AC2ABDA"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947B4BD"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EDC21A"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123C3AA3"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2BA234DD"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08D2DE3A"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CA405AE"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13F4D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8FD4DE8"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78A27327"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0B289003"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2E298BD9"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0AE6C59F"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52382AAB"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4FC9CE04"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0BF15EE0"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45D16EAC"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0E8F9846"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35D17C76"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40A09C33"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6C95287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74EF932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7BDF7C"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7F398A3C"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5D79191B"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09C4FDA6"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5437ECD"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696472D6"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4D9658F4"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1BDF60FC"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3985CF1"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673268A2"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13E4FBF3"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2A25EBC"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3A193ABF"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48248A1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5EDB409"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2B2087D3"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A07793B"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BC27C2A"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2225C8"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C105148"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590B1903"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9CB6A79"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BC06A64" w14:textId="77777777" w:rsidR="004D73F0" w:rsidRDefault="004D73F0" w:rsidP="00D35638">
            <w:pPr>
              <w:rPr>
                <w:sz w:val="15"/>
                <w:szCs w:val="15"/>
                <w:lang w:val="en-US" w:eastAsia="zh-CN"/>
              </w:rPr>
            </w:pPr>
            <w:r>
              <w:rPr>
                <w:rFonts w:hint="eastAsia"/>
                <w:sz w:val="15"/>
                <w:szCs w:val="15"/>
                <w:lang w:val="en-US" w:eastAsia="zh-CN" w:bidi="ar"/>
              </w:rPr>
              <w:t>Static/ Moving</w:t>
            </w:r>
          </w:p>
          <w:p w14:paraId="0FBE4E48"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12CDCC5E"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7C25EC11"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55DE31AC"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78AE8475"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CD2A92A"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78B0800E"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262D8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3B31022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622C7AEA"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5F7460A9"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0EAD24B0"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3653FFE"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E54B4C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12A76D3E"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3C169341"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491BF323"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504B6D57"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568651C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A1C853F"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330AEC3"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4DAD1F65"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059A3425"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07CF29BD"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180F747"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B9B1A70"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85204A4"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0D88EC23"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58D7A50C"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63E3AF40"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30C707B0"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E7EB1D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3D7898AF"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749388B"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9FC482F" w14:textId="77777777" w:rsidR="004D73F0" w:rsidRDefault="004D73F0" w:rsidP="00D35638">
            <w:pPr>
              <w:ind w:left="113" w:right="113"/>
              <w:rPr>
                <w:sz w:val="18"/>
                <w:szCs w:val="18"/>
                <w:lang w:val="en-US" w:eastAsia="zh-CN" w:bidi="ar"/>
              </w:rPr>
            </w:pPr>
            <w:r>
              <w:rPr>
                <w:sz w:val="18"/>
                <w:szCs w:val="18"/>
                <w:lang w:val="en-US" w:eastAsia="zh-CN" w:bidi="ar"/>
              </w:rPr>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5E6A2DCE"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2A6C260F"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11FCC85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99EA8F8"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46C4F322"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0CB02C4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5DA074B7"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FAA7C26" w14:textId="77777777" w:rsidR="004D73F0" w:rsidRDefault="004D73F0" w:rsidP="00D35638">
            <w:pPr>
              <w:rPr>
                <w:sz w:val="15"/>
                <w:szCs w:val="15"/>
                <w:lang w:val="en-US" w:eastAsia="zh-CN" w:bidi="ar"/>
              </w:rPr>
            </w:pPr>
            <w:r>
              <w:rPr>
                <w:sz w:val="15"/>
                <w:szCs w:val="15"/>
                <w:lang w:val="en-US" w:eastAsia="zh-CN" w:bidi="ar"/>
              </w:rPr>
              <w:t>Static/ Moving</w:t>
            </w:r>
          </w:p>
          <w:p w14:paraId="7A69BEAE"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45C5033C"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219EF89"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28073356" w14:textId="77777777" w:rsidR="004D73F0" w:rsidRDefault="004D73F0" w:rsidP="00D35638">
            <w:pPr>
              <w:rPr>
                <w:sz w:val="15"/>
                <w:szCs w:val="15"/>
                <w:lang w:val="en-US" w:eastAsia="zh-CN" w:bidi="ar"/>
              </w:rPr>
            </w:pPr>
            <w:r>
              <w:rPr>
                <w:sz w:val="15"/>
                <w:szCs w:val="15"/>
                <w:lang w:val="en-US" w:eastAsia="zh-CN" w:bidi="ar"/>
              </w:rPr>
              <w:t>-</w:t>
            </w:r>
          </w:p>
        </w:tc>
      </w:tr>
      <w:tr w:rsidR="004D73F0" w14:paraId="257A9622"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0AFF38"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33EDCF33"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4532B8C9"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45E7C804"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7F128DA"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9B92683"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F0737F9"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2FB10C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4BF09B7"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6FE49B80"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302E7E87"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02B8D2C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077B6FBF" w14:textId="77777777" w:rsidR="004D73F0" w:rsidRDefault="004D73F0" w:rsidP="00D35638">
            <w:pPr>
              <w:rPr>
                <w:sz w:val="15"/>
                <w:szCs w:val="15"/>
                <w:lang w:val="en-US" w:eastAsia="zh-CN" w:bidi="ar"/>
              </w:rPr>
            </w:pPr>
            <w:r>
              <w:rPr>
                <w:sz w:val="15"/>
                <w:szCs w:val="15"/>
                <w:lang w:bidi="ar"/>
              </w:rPr>
              <w:t>-</w:t>
            </w:r>
          </w:p>
        </w:tc>
      </w:tr>
      <w:tr w:rsidR="004D73F0" w14:paraId="3AF2A4C9"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ADE531B"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6E272FAD"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05CE1A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3648B8FA"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EED206B"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A017B4C"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75E3BE97"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3D139899"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3D1F53B" w14:textId="77777777" w:rsidR="004D73F0" w:rsidRDefault="004D73F0" w:rsidP="00D35638">
            <w:pPr>
              <w:rPr>
                <w:sz w:val="15"/>
                <w:szCs w:val="15"/>
                <w:lang w:val="en-US" w:eastAsia="zh-CN"/>
              </w:rPr>
            </w:pPr>
            <w:r>
              <w:rPr>
                <w:sz w:val="15"/>
                <w:szCs w:val="15"/>
                <w:lang w:val="en-US" w:eastAsia="zh-CN" w:bidi="ar"/>
              </w:rPr>
              <w:t>Static/ Moving</w:t>
            </w:r>
          </w:p>
          <w:p w14:paraId="18B9B57F"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2774938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E4CFD22"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2A97DFB0"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1F6D30B7"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09A897BA" w14:textId="77777777" w:rsidR="004D73F0" w:rsidRDefault="004D73F0" w:rsidP="004D73F0">
      <w:pPr>
        <w:rPr>
          <w:sz w:val="32"/>
          <w:szCs w:val="32"/>
        </w:rPr>
      </w:pPr>
    </w:p>
    <w:p w14:paraId="23D172D8" w14:textId="77777777" w:rsidR="00A852E8" w:rsidRPr="00212EE0" w:rsidRDefault="00A852E8" w:rsidP="00212EE0">
      <w:pPr>
        <w:pStyle w:val="Heading2"/>
      </w:pPr>
      <w:bookmarkStart w:id="1018" w:name="_Toc201930900"/>
      <w:r w:rsidRPr="00212EE0">
        <w:t>7.10</w:t>
      </w:r>
      <w:r w:rsidRPr="00212EE0">
        <w:tab/>
        <w:t>KPI</w:t>
      </w:r>
      <w:r w:rsidRPr="00212EE0">
        <w:rPr>
          <w:rFonts w:hint="eastAsia"/>
        </w:rPr>
        <w:t>s</w:t>
      </w:r>
      <w:r w:rsidRPr="00212EE0">
        <w:t xml:space="preserve"> for AI/ML model transfer in 5GS</w:t>
      </w:r>
      <w:bookmarkEnd w:id="1018"/>
    </w:p>
    <w:p w14:paraId="352F8BC1" w14:textId="77777777" w:rsidR="00503DDE" w:rsidRPr="008D420D" w:rsidRDefault="00503DDE" w:rsidP="00503DDE">
      <w:pPr>
        <w:pStyle w:val="Heading3"/>
        <w:rPr>
          <w:lang w:eastAsia="zh-CN"/>
        </w:rPr>
      </w:pPr>
      <w:bookmarkStart w:id="1019" w:name="_Toc201930901"/>
      <w:r>
        <w:rPr>
          <w:rFonts w:hint="eastAsia"/>
          <w:lang w:eastAsia="zh-CN"/>
        </w:rPr>
        <w:t>7</w:t>
      </w:r>
      <w:r>
        <w:rPr>
          <w:lang w:eastAsia="zh-CN"/>
        </w:rPr>
        <w:t>.10.1</w:t>
      </w:r>
      <w:r>
        <w:rPr>
          <w:lang w:eastAsia="zh-CN"/>
        </w:rPr>
        <w:tab/>
        <w:t>KPI requirement for direct network connection</w:t>
      </w:r>
      <w:bookmarkEnd w:id="1019"/>
    </w:p>
    <w:p w14:paraId="7C11494B"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3E35CED0"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20FF2379" w14:textId="77777777" w:rsidTr="00DC0048">
        <w:tc>
          <w:tcPr>
            <w:tcW w:w="5070" w:type="dxa"/>
            <w:gridSpan w:val="5"/>
            <w:vAlign w:val="bottom"/>
          </w:tcPr>
          <w:p w14:paraId="314BD21D"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44C86020"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561C914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81EF" w14:textId="77777777" w:rsidTr="00DC0048">
        <w:tc>
          <w:tcPr>
            <w:tcW w:w="853" w:type="dxa"/>
            <w:vAlign w:val="bottom"/>
          </w:tcPr>
          <w:p w14:paraId="77008D07"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B2F4EF6"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10F5124E"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24CBF335"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3F3E0CEC"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4A829D50"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FD9EF4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36BCB81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00EEAFD6"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FDC4CAD" w14:textId="77777777" w:rsidR="00A852E8" w:rsidRPr="00B3098B" w:rsidRDefault="00A852E8" w:rsidP="00DC0048">
            <w:pPr>
              <w:spacing w:after="0"/>
              <w:jc w:val="center"/>
              <w:outlineLvl w:val="0"/>
              <w:rPr>
                <w:rFonts w:ascii="Arial" w:eastAsia="SimSun" w:hAnsi="Arial" w:cs="Arial"/>
                <w:b/>
                <w:lang w:eastAsia="zh-CN"/>
              </w:rPr>
            </w:pPr>
          </w:p>
        </w:tc>
      </w:tr>
      <w:tr w:rsidR="00A852E8" w:rsidRPr="00157F9E" w14:paraId="0CE6B92F" w14:textId="77777777" w:rsidTr="00DC0048">
        <w:tc>
          <w:tcPr>
            <w:tcW w:w="853" w:type="dxa"/>
            <w:vAlign w:val="center"/>
          </w:tcPr>
          <w:p w14:paraId="5A638125"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365E41AF"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590A96DD"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064A704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70C24562"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67ECA886"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7D0A1A7B"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07A6DFEA"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27E8D7F8"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2AB21545"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2D48D8F2" w14:textId="77777777" w:rsidTr="00DC0048">
        <w:tc>
          <w:tcPr>
            <w:tcW w:w="853" w:type="dxa"/>
            <w:vAlign w:val="center"/>
          </w:tcPr>
          <w:p w14:paraId="0A5AEDA2"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5D5B241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0C853239" w14:textId="77777777" w:rsidR="00A852E8" w:rsidRPr="00B3098B" w:rsidRDefault="00A852E8" w:rsidP="00DC0048">
            <w:pPr>
              <w:pStyle w:val="TAH"/>
              <w:rPr>
                <w:b w:val="0"/>
                <w:sz w:val="16"/>
                <w:szCs w:val="16"/>
                <w:lang w:val="en-US" w:eastAsia="zh-CN"/>
              </w:rPr>
            </w:pPr>
          </w:p>
        </w:tc>
        <w:tc>
          <w:tcPr>
            <w:tcW w:w="1134" w:type="dxa"/>
            <w:vAlign w:val="center"/>
          </w:tcPr>
          <w:p w14:paraId="6CE46555"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111069AA"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DB254EE"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7D7114C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76384E0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6916FE25"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3220BEEA"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27E3C83F" w14:textId="77777777" w:rsidTr="00DC0048">
        <w:tc>
          <w:tcPr>
            <w:tcW w:w="853" w:type="dxa"/>
            <w:vAlign w:val="center"/>
          </w:tcPr>
          <w:p w14:paraId="5EB78FC2"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4312E922"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47868728" w14:textId="77777777" w:rsidR="00A852E8" w:rsidRPr="00B3098B" w:rsidRDefault="00A852E8" w:rsidP="00DC0048">
            <w:pPr>
              <w:pStyle w:val="TAH"/>
              <w:rPr>
                <w:b w:val="0"/>
                <w:sz w:val="16"/>
                <w:szCs w:val="16"/>
                <w:lang w:val="en-US" w:eastAsia="zh-CN"/>
              </w:rPr>
            </w:pPr>
          </w:p>
        </w:tc>
        <w:tc>
          <w:tcPr>
            <w:tcW w:w="1134" w:type="dxa"/>
            <w:vAlign w:val="center"/>
          </w:tcPr>
          <w:p w14:paraId="0EFBE027" w14:textId="77777777" w:rsidR="00A852E8" w:rsidRPr="00B3098B" w:rsidRDefault="00A852E8" w:rsidP="00DC0048">
            <w:pPr>
              <w:pStyle w:val="TAH"/>
              <w:rPr>
                <w:b w:val="0"/>
                <w:sz w:val="16"/>
                <w:szCs w:val="16"/>
                <w:lang w:val="en-US" w:eastAsia="zh-CN"/>
              </w:rPr>
            </w:pPr>
          </w:p>
        </w:tc>
        <w:tc>
          <w:tcPr>
            <w:tcW w:w="993" w:type="dxa"/>
          </w:tcPr>
          <w:p w14:paraId="6FD2EABE" w14:textId="77777777" w:rsidR="00A852E8" w:rsidRPr="00B3098B" w:rsidRDefault="00A852E8" w:rsidP="00DC0048">
            <w:pPr>
              <w:pStyle w:val="TAH"/>
              <w:rPr>
                <w:b w:val="0"/>
                <w:sz w:val="16"/>
                <w:szCs w:val="16"/>
                <w:lang w:val="en-US" w:eastAsia="zh-CN"/>
              </w:rPr>
            </w:pPr>
          </w:p>
        </w:tc>
        <w:tc>
          <w:tcPr>
            <w:tcW w:w="850" w:type="dxa"/>
            <w:vAlign w:val="center"/>
          </w:tcPr>
          <w:p w14:paraId="09846C2B"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38366BE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1AD5BB2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1478CEC3"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9A0C649"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71B2C9CC" w14:textId="77777777" w:rsidTr="00DC0048">
        <w:tc>
          <w:tcPr>
            <w:tcW w:w="10173" w:type="dxa"/>
            <w:gridSpan w:val="10"/>
            <w:tcBorders>
              <w:left w:val="single" w:sz="4" w:space="0" w:color="auto"/>
            </w:tcBorders>
          </w:tcPr>
          <w:p w14:paraId="6885D7C0" w14:textId="77777777" w:rsidR="00A852E8" w:rsidRPr="00AA585B" w:rsidRDefault="00A852E8" w:rsidP="00DC0048">
            <w:pPr>
              <w:pStyle w:val="TAN"/>
              <w:rPr>
                <w:sz w:val="16"/>
                <w:szCs w:val="16"/>
              </w:rPr>
            </w:pPr>
            <w:r w:rsidRPr="00B3098B">
              <w:rPr>
                <w:sz w:val="16"/>
                <w:szCs w:val="16"/>
              </w:rPr>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72F48A45" w14:textId="77777777" w:rsidR="00A852E8" w:rsidRPr="00B3098B" w:rsidRDefault="00A852E8" w:rsidP="00A852E8">
      <w:pPr>
        <w:pStyle w:val="TAN"/>
        <w:rPr>
          <w:rFonts w:eastAsia="SimSun" w:cs="Arial"/>
          <w:b/>
          <w:lang w:eastAsia="zh-CN"/>
        </w:rPr>
      </w:pPr>
    </w:p>
    <w:p w14:paraId="2A698050"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2C6C51A8"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70FA2E5A" w14:textId="77777777" w:rsidTr="00DC0048">
        <w:tc>
          <w:tcPr>
            <w:tcW w:w="1126" w:type="dxa"/>
            <w:vAlign w:val="bottom"/>
          </w:tcPr>
          <w:p w14:paraId="528576A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65255EE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65B677E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24234E76"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7985C168"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1B59A9FF"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59DB4ED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D6B5DB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2AF76C15"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1A373B3D" w14:textId="77777777" w:rsidTr="00DC0048">
        <w:tc>
          <w:tcPr>
            <w:tcW w:w="1126" w:type="dxa"/>
            <w:vAlign w:val="center"/>
          </w:tcPr>
          <w:p w14:paraId="48D132E6"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C9A734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6C46315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5BDF53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21A5B6C0"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6D60B32C" w14:textId="77777777" w:rsidR="00A852E8" w:rsidRPr="00B3098B" w:rsidRDefault="00A852E8" w:rsidP="00DC0048">
            <w:pPr>
              <w:pStyle w:val="TAH"/>
              <w:rPr>
                <w:b w:val="0"/>
                <w:sz w:val="16"/>
                <w:szCs w:val="16"/>
                <w:lang w:val="en-US" w:eastAsia="zh-CN"/>
              </w:rPr>
            </w:pPr>
          </w:p>
        </w:tc>
        <w:tc>
          <w:tcPr>
            <w:tcW w:w="1150" w:type="dxa"/>
            <w:vAlign w:val="center"/>
          </w:tcPr>
          <w:p w14:paraId="31C68D81" w14:textId="77777777" w:rsidR="00A852E8" w:rsidRPr="00B3098B" w:rsidRDefault="00A852E8" w:rsidP="00DC0048">
            <w:pPr>
              <w:pStyle w:val="TAH"/>
              <w:rPr>
                <w:b w:val="0"/>
                <w:sz w:val="16"/>
                <w:szCs w:val="16"/>
                <w:lang w:val="en-US" w:eastAsia="zh-CN"/>
              </w:rPr>
            </w:pPr>
          </w:p>
        </w:tc>
        <w:tc>
          <w:tcPr>
            <w:tcW w:w="1664" w:type="dxa"/>
            <w:vAlign w:val="center"/>
          </w:tcPr>
          <w:p w14:paraId="292F64B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6CA07628" w14:textId="77777777" w:rsidTr="00DC0048">
        <w:tc>
          <w:tcPr>
            <w:tcW w:w="1126" w:type="dxa"/>
            <w:vAlign w:val="center"/>
          </w:tcPr>
          <w:p w14:paraId="53E8519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28E5A02"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A1FBDE3"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2EC4B2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4AFC62CB" w14:textId="77777777" w:rsidR="00A852E8" w:rsidRPr="00B3098B" w:rsidRDefault="00A852E8" w:rsidP="00DC0048">
            <w:pPr>
              <w:pStyle w:val="TAH"/>
              <w:rPr>
                <w:b w:val="0"/>
                <w:sz w:val="16"/>
                <w:szCs w:val="16"/>
                <w:lang w:val="en-US" w:eastAsia="zh-CN"/>
              </w:rPr>
            </w:pPr>
          </w:p>
        </w:tc>
        <w:tc>
          <w:tcPr>
            <w:tcW w:w="1008" w:type="dxa"/>
            <w:vAlign w:val="center"/>
          </w:tcPr>
          <w:p w14:paraId="4F66F5FD" w14:textId="77777777" w:rsidR="00A852E8" w:rsidRPr="00B3098B" w:rsidRDefault="00A852E8" w:rsidP="00DC0048">
            <w:pPr>
              <w:pStyle w:val="TAH"/>
              <w:rPr>
                <w:b w:val="0"/>
                <w:sz w:val="16"/>
                <w:szCs w:val="16"/>
                <w:lang w:val="en-US" w:eastAsia="zh-CN"/>
              </w:rPr>
            </w:pPr>
          </w:p>
        </w:tc>
        <w:tc>
          <w:tcPr>
            <w:tcW w:w="1150" w:type="dxa"/>
            <w:vAlign w:val="center"/>
          </w:tcPr>
          <w:p w14:paraId="3BF7C87F" w14:textId="77777777" w:rsidR="00A852E8" w:rsidRPr="00B3098B" w:rsidRDefault="00A852E8" w:rsidP="00DC0048">
            <w:pPr>
              <w:pStyle w:val="TAH"/>
              <w:rPr>
                <w:b w:val="0"/>
                <w:sz w:val="16"/>
                <w:szCs w:val="16"/>
                <w:lang w:val="en-US" w:eastAsia="zh-CN"/>
              </w:rPr>
            </w:pPr>
          </w:p>
        </w:tc>
        <w:tc>
          <w:tcPr>
            <w:tcW w:w="1664" w:type="dxa"/>
            <w:vAlign w:val="center"/>
          </w:tcPr>
          <w:p w14:paraId="2BD384F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226B6662" w14:textId="77777777" w:rsidTr="00DC0048">
        <w:tc>
          <w:tcPr>
            <w:tcW w:w="1126" w:type="dxa"/>
            <w:vAlign w:val="center"/>
          </w:tcPr>
          <w:p w14:paraId="62E1BD7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92F400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74B8EBD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753B9A7F" w14:textId="77777777" w:rsidR="00A852E8" w:rsidRPr="00B3098B" w:rsidRDefault="00A852E8" w:rsidP="00DC0048">
            <w:pPr>
              <w:pStyle w:val="TAH"/>
              <w:rPr>
                <w:b w:val="0"/>
                <w:sz w:val="16"/>
                <w:szCs w:val="16"/>
                <w:lang w:val="en-US" w:eastAsia="zh-CN"/>
              </w:rPr>
            </w:pPr>
          </w:p>
        </w:tc>
        <w:tc>
          <w:tcPr>
            <w:tcW w:w="1343" w:type="dxa"/>
            <w:vAlign w:val="center"/>
          </w:tcPr>
          <w:p w14:paraId="0AA2F7CC" w14:textId="77777777" w:rsidR="00A852E8" w:rsidRPr="00B3098B" w:rsidRDefault="00A852E8" w:rsidP="00DC0048">
            <w:pPr>
              <w:pStyle w:val="TAH"/>
              <w:rPr>
                <w:b w:val="0"/>
                <w:sz w:val="16"/>
                <w:szCs w:val="16"/>
                <w:lang w:val="en-US" w:eastAsia="zh-CN"/>
              </w:rPr>
            </w:pPr>
          </w:p>
        </w:tc>
        <w:tc>
          <w:tcPr>
            <w:tcW w:w="1008" w:type="dxa"/>
            <w:vAlign w:val="center"/>
          </w:tcPr>
          <w:p w14:paraId="2908F1C0" w14:textId="77777777" w:rsidR="00A852E8" w:rsidRPr="00B3098B" w:rsidRDefault="00A852E8" w:rsidP="00DC0048">
            <w:pPr>
              <w:pStyle w:val="TAH"/>
              <w:rPr>
                <w:b w:val="0"/>
                <w:sz w:val="16"/>
                <w:szCs w:val="16"/>
                <w:lang w:val="en-US" w:eastAsia="zh-CN"/>
              </w:rPr>
            </w:pPr>
          </w:p>
        </w:tc>
        <w:tc>
          <w:tcPr>
            <w:tcW w:w="1150" w:type="dxa"/>
            <w:vAlign w:val="center"/>
          </w:tcPr>
          <w:p w14:paraId="572F25C5"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46C8DA4C"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1773A537" w14:textId="77777777" w:rsidTr="00DC0048">
        <w:tc>
          <w:tcPr>
            <w:tcW w:w="1126" w:type="dxa"/>
            <w:vAlign w:val="center"/>
          </w:tcPr>
          <w:p w14:paraId="0D43901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3FBE865" w14:textId="77777777" w:rsidR="00A852E8" w:rsidRPr="00B3098B" w:rsidRDefault="00A852E8" w:rsidP="00DC0048">
            <w:pPr>
              <w:pStyle w:val="TAH"/>
              <w:rPr>
                <w:b w:val="0"/>
                <w:sz w:val="16"/>
                <w:szCs w:val="16"/>
                <w:lang w:val="en-US" w:eastAsia="zh-CN"/>
              </w:rPr>
            </w:pPr>
          </w:p>
        </w:tc>
        <w:tc>
          <w:tcPr>
            <w:tcW w:w="1086" w:type="dxa"/>
            <w:vAlign w:val="center"/>
          </w:tcPr>
          <w:p w14:paraId="220F5850"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1BBC503" w14:textId="77777777" w:rsidR="00A852E8" w:rsidRPr="00B3098B" w:rsidRDefault="00A852E8" w:rsidP="00DC0048">
            <w:pPr>
              <w:pStyle w:val="TAH"/>
              <w:rPr>
                <w:b w:val="0"/>
                <w:sz w:val="16"/>
                <w:szCs w:val="16"/>
                <w:lang w:val="en-US" w:eastAsia="zh-CN"/>
              </w:rPr>
            </w:pPr>
          </w:p>
        </w:tc>
        <w:tc>
          <w:tcPr>
            <w:tcW w:w="1343" w:type="dxa"/>
            <w:vAlign w:val="center"/>
          </w:tcPr>
          <w:p w14:paraId="5B81D6A9" w14:textId="77777777" w:rsidR="00A852E8" w:rsidRPr="00B3098B" w:rsidRDefault="00A852E8" w:rsidP="00DC0048">
            <w:pPr>
              <w:pStyle w:val="TAH"/>
              <w:rPr>
                <w:b w:val="0"/>
                <w:sz w:val="16"/>
                <w:szCs w:val="16"/>
                <w:lang w:val="en-US" w:eastAsia="zh-CN"/>
              </w:rPr>
            </w:pPr>
          </w:p>
        </w:tc>
        <w:tc>
          <w:tcPr>
            <w:tcW w:w="1008" w:type="dxa"/>
            <w:vAlign w:val="center"/>
          </w:tcPr>
          <w:p w14:paraId="1F14F1A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0188635A" w14:textId="77777777" w:rsidR="00A852E8" w:rsidRPr="00B3098B" w:rsidRDefault="00A852E8" w:rsidP="00DC0048">
            <w:pPr>
              <w:pStyle w:val="TAH"/>
              <w:rPr>
                <w:b w:val="0"/>
                <w:sz w:val="16"/>
                <w:szCs w:val="16"/>
                <w:lang w:val="en-US" w:eastAsia="zh-CN"/>
              </w:rPr>
            </w:pPr>
          </w:p>
        </w:tc>
        <w:tc>
          <w:tcPr>
            <w:tcW w:w="1664" w:type="dxa"/>
            <w:vAlign w:val="center"/>
          </w:tcPr>
          <w:p w14:paraId="68581D9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0896AD69" w14:textId="77777777" w:rsidTr="00DC0048">
        <w:tc>
          <w:tcPr>
            <w:tcW w:w="1126" w:type="dxa"/>
            <w:vAlign w:val="center"/>
          </w:tcPr>
          <w:p w14:paraId="4A95E3E1"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35411B7"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7B3897A8"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51F03B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1DF3F4D" w14:textId="77777777" w:rsidR="00A852E8" w:rsidRPr="00B3098B" w:rsidRDefault="00A852E8" w:rsidP="00DC0048">
            <w:pPr>
              <w:pStyle w:val="TAH"/>
              <w:rPr>
                <w:b w:val="0"/>
                <w:sz w:val="16"/>
                <w:szCs w:val="16"/>
                <w:lang w:val="en-US" w:eastAsia="zh-CN"/>
              </w:rPr>
            </w:pPr>
          </w:p>
        </w:tc>
        <w:tc>
          <w:tcPr>
            <w:tcW w:w="1008" w:type="dxa"/>
            <w:vAlign w:val="center"/>
          </w:tcPr>
          <w:p w14:paraId="7C8C5E69" w14:textId="77777777" w:rsidR="00A852E8" w:rsidRPr="00B3098B" w:rsidRDefault="00A852E8" w:rsidP="00DC0048">
            <w:pPr>
              <w:pStyle w:val="TAH"/>
              <w:rPr>
                <w:b w:val="0"/>
                <w:sz w:val="16"/>
                <w:szCs w:val="16"/>
                <w:lang w:val="en-US" w:eastAsia="zh-CN"/>
              </w:rPr>
            </w:pPr>
          </w:p>
        </w:tc>
        <w:tc>
          <w:tcPr>
            <w:tcW w:w="1150" w:type="dxa"/>
            <w:vAlign w:val="center"/>
          </w:tcPr>
          <w:p w14:paraId="300EE27F" w14:textId="77777777" w:rsidR="00A852E8" w:rsidRPr="00B3098B" w:rsidRDefault="00A852E8" w:rsidP="00DC0048">
            <w:pPr>
              <w:pStyle w:val="TAH"/>
              <w:rPr>
                <w:b w:val="0"/>
                <w:sz w:val="16"/>
                <w:szCs w:val="16"/>
                <w:lang w:val="en-US" w:eastAsia="zh-CN"/>
              </w:rPr>
            </w:pPr>
          </w:p>
        </w:tc>
        <w:tc>
          <w:tcPr>
            <w:tcW w:w="1664" w:type="dxa"/>
            <w:vAlign w:val="center"/>
          </w:tcPr>
          <w:p w14:paraId="461401D2"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71910DB" w14:textId="77777777" w:rsidTr="00DC0048">
        <w:tc>
          <w:tcPr>
            <w:tcW w:w="1126" w:type="dxa"/>
            <w:vAlign w:val="center"/>
          </w:tcPr>
          <w:p w14:paraId="178739A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39BAE74D" w14:textId="77777777" w:rsidR="00A852E8" w:rsidRPr="00B3098B" w:rsidRDefault="00A852E8" w:rsidP="00DC0048">
            <w:pPr>
              <w:pStyle w:val="TAH"/>
              <w:rPr>
                <w:b w:val="0"/>
                <w:sz w:val="16"/>
                <w:szCs w:val="16"/>
                <w:lang w:val="en-US" w:eastAsia="zh-CN"/>
              </w:rPr>
            </w:pPr>
          </w:p>
        </w:tc>
        <w:tc>
          <w:tcPr>
            <w:tcW w:w="1086" w:type="dxa"/>
            <w:vAlign w:val="center"/>
          </w:tcPr>
          <w:p w14:paraId="52483A95"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37FC3627" w14:textId="77777777" w:rsidR="00A852E8" w:rsidRPr="00B3098B" w:rsidRDefault="00A852E8" w:rsidP="00DC0048">
            <w:pPr>
              <w:pStyle w:val="TAH"/>
              <w:rPr>
                <w:b w:val="0"/>
                <w:sz w:val="16"/>
                <w:szCs w:val="16"/>
                <w:lang w:val="en-US" w:eastAsia="zh-CN"/>
              </w:rPr>
            </w:pPr>
          </w:p>
        </w:tc>
        <w:tc>
          <w:tcPr>
            <w:tcW w:w="1343" w:type="dxa"/>
            <w:vAlign w:val="center"/>
          </w:tcPr>
          <w:p w14:paraId="61B64FB5" w14:textId="77777777" w:rsidR="00A852E8" w:rsidRPr="00B3098B" w:rsidRDefault="00A852E8" w:rsidP="00DC0048">
            <w:pPr>
              <w:pStyle w:val="TAH"/>
              <w:rPr>
                <w:b w:val="0"/>
                <w:sz w:val="16"/>
                <w:szCs w:val="16"/>
                <w:lang w:val="en-US" w:eastAsia="zh-CN"/>
              </w:rPr>
            </w:pPr>
          </w:p>
        </w:tc>
        <w:tc>
          <w:tcPr>
            <w:tcW w:w="1008" w:type="dxa"/>
            <w:vAlign w:val="center"/>
          </w:tcPr>
          <w:p w14:paraId="2A1CAEEB" w14:textId="77777777" w:rsidR="00A852E8" w:rsidRPr="00B3098B" w:rsidRDefault="00A852E8" w:rsidP="00DC0048">
            <w:pPr>
              <w:pStyle w:val="TAH"/>
              <w:rPr>
                <w:b w:val="0"/>
                <w:sz w:val="16"/>
                <w:szCs w:val="16"/>
                <w:lang w:val="en-US" w:eastAsia="zh-CN"/>
              </w:rPr>
            </w:pPr>
          </w:p>
        </w:tc>
        <w:tc>
          <w:tcPr>
            <w:tcW w:w="1150" w:type="dxa"/>
            <w:vAlign w:val="center"/>
          </w:tcPr>
          <w:p w14:paraId="296F30E2" w14:textId="77777777" w:rsidR="00A852E8" w:rsidRPr="00B3098B" w:rsidRDefault="00A852E8" w:rsidP="00DC0048">
            <w:pPr>
              <w:pStyle w:val="TAH"/>
              <w:rPr>
                <w:b w:val="0"/>
                <w:sz w:val="16"/>
                <w:szCs w:val="16"/>
                <w:lang w:val="en-US" w:eastAsia="zh-CN"/>
              </w:rPr>
            </w:pPr>
          </w:p>
        </w:tc>
        <w:tc>
          <w:tcPr>
            <w:tcW w:w="1664" w:type="dxa"/>
            <w:vAlign w:val="center"/>
          </w:tcPr>
          <w:p w14:paraId="29B31AD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331B57C4" w14:textId="77777777" w:rsidTr="00DC0048">
        <w:tc>
          <w:tcPr>
            <w:tcW w:w="1126" w:type="dxa"/>
            <w:vAlign w:val="center"/>
          </w:tcPr>
          <w:p w14:paraId="77A873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145977D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4756A7F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62760E5C" w14:textId="77777777" w:rsidR="00A852E8" w:rsidRPr="00B3098B" w:rsidRDefault="00A852E8" w:rsidP="00DC0048">
            <w:pPr>
              <w:pStyle w:val="TAH"/>
              <w:rPr>
                <w:b w:val="0"/>
                <w:sz w:val="16"/>
                <w:szCs w:val="16"/>
                <w:lang w:val="en-US" w:eastAsia="zh-CN"/>
              </w:rPr>
            </w:pPr>
          </w:p>
        </w:tc>
        <w:tc>
          <w:tcPr>
            <w:tcW w:w="1343" w:type="dxa"/>
            <w:vAlign w:val="center"/>
          </w:tcPr>
          <w:p w14:paraId="6611CDA4" w14:textId="77777777" w:rsidR="00A852E8" w:rsidRPr="00B3098B" w:rsidRDefault="00A852E8" w:rsidP="00DC0048">
            <w:pPr>
              <w:pStyle w:val="TAH"/>
              <w:rPr>
                <w:b w:val="0"/>
                <w:sz w:val="16"/>
                <w:szCs w:val="16"/>
                <w:lang w:val="en-US" w:eastAsia="zh-CN"/>
              </w:rPr>
            </w:pPr>
          </w:p>
        </w:tc>
        <w:tc>
          <w:tcPr>
            <w:tcW w:w="1008" w:type="dxa"/>
            <w:vAlign w:val="center"/>
          </w:tcPr>
          <w:p w14:paraId="540AEDD6" w14:textId="77777777" w:rsidR="00A852E8" w:rsidRPr="00B3098B" w:rsidRDefault="00A852E8" w:rsidP="00DC0048">
            <w:pPr>
              <w:pStyle w:val="TAH"/>
              <w:rPr>
                <w:b w:val="0"/>
                <w:sz w:val="16"/>
                <w:szCs w:val="16"/>
                <w:lang w:val="en-US" w:eastAsia="zh-CN"/>
              </w:rPr>
            </w:pPr>
          </w:p>
        </w:tc>
        <w:tc>
          <w:tcPr>
            <w:tcW w:w="1150" w:type="dxa"/>
            <w:vAlign w:val="center"/>
          </w:tcPr>
          <w:p w14:paraId="4252FBBD" w14:textId="77777777" w:rsidR="00A852E8" w:rsidRPr="00B3098B" w:rsidRDefault="00A852E8" w:rsidP="00DC0048">
            <w:pPr>
              <w:pStyle w:val="TAH"/>
              <w:rPr>
                <w:b w:val="0"/>
                <w:sz w:val="16"/>
                <w:szCs w:val="16"/>
                <w:lang w:val="en-US" w:eastAsia="zh-CN"/>
              </w:rPr>
            </w:pPr>
          </w:p>
        </w:tc>
        <w:tc>
          <w:tcPr>
            <w:tcW w:w="1664" w:type="dxa"/>
            <w:vAlign w:val="center"/>
          </w:tcPr>
          <w:p w14:paraId="049069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EB7C7FC" w14:textId="77777777" w:rsidTr="00DC0048">
        <w:tc>
          <w:tcPr>
            <w:tcW w:w="10031" w:type="dxa"/>
            <w:gridSpan w:val="8"/>
          </w:tcPr>
          <w:p w14:paraId="3B02C296"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3EFB9CC" w14:textId="77777777" w:rsidR="00A852E8" w:rsidRPr="00AA585B" w:rsidRDefault="00A852E8" w:rsidP="00DC0048">
            <w:pPr>
              <w:pStyle w:val="TAH"/>
              <w:jc w:val="left"/>
              <w:rPr>
                <w:b w:val="0"/>
                <w:sz w:val="16"/>
                <w:szCs w:val="16"/>
                <w:lang w:eastAsia="zh-CN"/>
              </w:rPr>
            </w:pPr>
            <w:r w:rsidRPr="00AA585B">
              <w:rPr>
                <w:b w:val="0"/>
                <w:sz w:val="16"/>
                <w:szCs w:val="16"/>
              </w:rPr>
              <w:t xml:space="preserve">NOTE 2: </w:t>
            </w:r>
            <w:r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Pr="00AA585B">
              <w:rPr>
                <w:b w:val="0"/>
                <w:sz w:val="16"/>
                <w:szCs w:val="16"/>
              </w:rPr>
              <w:t>take place in order to satisfy the reliability requirement.</w:t>
            </w:r>
          </w:p>
        </w:tc>
      </w:tr>
    </w:tbl>
    <w:p w14:paraId="7B7FF891" w14:textId="77777777" w:rsidR="00A852E8" w:rsidRPr="003E3490" w:rsidRDefault="00A852E8" w:rsidP="00A852E8">
      <w:pPr>
        <w:pStyle w:val="B1"/>
        <w:ind w:left="0" w:firstLine="0"/>
        <w:rPr>
          <w:rFonts w:eastAsia="Yu Mincho"/>
        </w:rPr>
      </w:pPr>
    </w:p>
    <w:p w14:paraId="776FD3B3"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8197224"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3C99E607" w14:textId="77777777" w:rsidTr="00DC0048">
        <w:tc>
          <w:tcPr>
            <w:tcW w:w="1668" w:type="dxa"/>
            <w:vAlign w:val="bottom"/>
          </w:tcPr>
          <w:p w14:paraId="233C892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46647E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42E04ABF"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31A04A38"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D4C0F19"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19EC1A3C"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11B735DC"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CEC33C2" w14:textId="77777777" w:rsidTr="00DC0048">
        <w:tc>
          <w:tcPr>
            <w:tcW w:w="1668" w:type="dxa"/>
            <w:vAlign w:val="center"/>
          </w:tcPr>
          <w:p w14:paraId="771A81B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w:t>
            </w:r>
            <w:r w:rsidRPr="00B3098B">
              <w:rPr>
                <w:b w:val="0"/>
                <w:sz w:val="16"/>
                <w:szCs w:val="16"/>
                <w:lang w:val="en-US" w:eastAsia="zh-CN"/>
              </w:rPr>
              <w:t>s</w:t>
            </w:r>
          </w:p>
        </w:tc>
        <w:tc>
          <w:tcPr>
            <w:tcW w:w="1417" w:type="dxa"/>
            <w:vAlign w:val="center"/>
          </w:tcPr>
          <w:p w14:paraId="4EEF4E4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4D99E85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2473D59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AD680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62083113" w14:textId="77777777" w:rsidR="00A852E8" w:rsidRPr="00B3098B" w:rsidRDefault="00A852E8" w:rsidP="00DC0048">
            <w:pPr>
              <w:pStyle w:val="TAH"/>
              <w:rPr>
                <w:b w:val="0"/>
                <w:sz w:val="16"/>
                <w:szCs w:val="16"/>
                <w:lang w:val="en-US" w:eastAsia="zh-CN"/>
              </w:rPr>
            </w:pPr>
          </w:p>
        </w:tc>
        <w:tc>
          <w:tcPr>
            <w:tcW w:w="1408" w:type="dxa"/>
            <w:vAlign w:val="center"/>
          </w:tcPr>
          <w:p w14:paraId="6F4FA14F"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3D043918" w14:textId="77777777" w:rsidTr="00DC0048">
        <w:tc>
          <w:tcPr>
            <w:tcW w:w="1668" w:type="dxa"/>
            <w:vAlign w:val="center"/>
          </w:tcPr>
          <w:p w14:paraId="6C8A6E38"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15B344E5"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1966C40F"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167C3623"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3635A98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43B50DC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13DDBF6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478020E" w14:textId="77777777" w:rsidTr="00DC0048">
        <w:tc>
          <w:tcPr>
            <w:tcW w:w="1668" w:type="dxa"/>
            <w:vAlign w:val="center"/>
          </w:tcPr>
          <w:p w14:paraId="660F186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6C28C4BE"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7310A13C"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60067082"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721712D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7A3B170C" w14:textId="77777777" w:rsidR="00A852E8" w:rsidRPr="00B3098B" w:rsidRDefault="00A852E8" w:rsidP="00DC0048">
            <w:pPr>
              <w:pStyle w:val="TAH"/>
              <w:rPr>
                <w:b w:val="0"/>
                <w:sz w:val="16"/>
                <w:szCs w:val="16"/>
                <w:lang w:val="en-US" w:eastAsia="zh-CN"/>
              </w:rPr>
            </w:pPr>
          </w:p>
        </w:tc>
        <w:tc>
          <w:tcPr>
            <w:tcW w:w="1408" w:type="dxa"/>
          </w:tcPr>
          <w:p w14:paraId="47F0304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6AF3C81F" w14:textId="77777777" w:rsidR="00A852E8" w:rsidRPr="003E3490" w:rsidRDefault="00A852E8" w:rsidP="00A852E8">
      <w:pPr>
        <w:pStyle w:val="B1"/>
        <w:ind w:left="0" w:firstLine="0"/>
        <w:rPr>
          <w:rFonts w:eastAsia="Yu Mincho"/>
        </w:rPr>
      </w:pPr>
    </w:p>
    <w:p w14:paraId="255142D3" w14:textId="77777777" w:rsidR="00503DDE" w:rsidRPr="008D420D" w:rsidRDefault="00503DDE" w:rsidP="00503DDE">
      <w:pPr>
        <w:pStyle w:val="Heading3"/>
        <w:rPr>
          <w:lang w:eastAsia="zh-CN"/>
        </w:rPr>
      </w:pPr>
      <w:bookmarkStart w:id="1020" w:name="_Toc201930902"/>
      <w:r>
        <w:rPr>
          <w:rFonts w:hint="eastAsia"/>
          <w:lang w:eastAsia="zh-CN"/>
        </w:rPr>
        <w:t>7</w:t>
      </w:r>
      <w:r>
        <w:rPr>
          <w:lang w:eastAsia="zh-CN"/>
        </w:rPr>
        <w:t>.10.2</w:t>
      </w:r>
      <w:r>
        <w:rPr>
          <w:lang w:eastAsia="zh-CN"/>
        </w:rPr>
        <w:tab/>
        <w:t>KPI requirement for direct device connection</w:t>
      </w:r>
      <w:bookmarkEnd w:id="1020"/>
    </w:p>
    <w:p w14:paraId="397D7258"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C985DB5"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5DEEE207" w14:textId="77777777" w:rsidTr="00137DF5">
        <w:trPr>
          <w:jc w:val="center"/>
        </w:trPr>
        <w:tc>
          <w:tcPr>
            <w:tcW w:w="1129" w:type="dxa"/>
          </w:tcPr>
          <w:p w14:paraId="1C4FA406"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365447A8"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5A4DCAD3"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756AF5D6"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2366163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E7019F9"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4DA129F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3AD2DD24"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467A78B5"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63758E4B"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2FE0CB95"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15C8AC5D" w14:textId="77777777" w:rsidTr="00137DF5">
        <w:trPr>
          <w:trHeight w:val="946"/>
          <w:jc w:val="center"/>
        </w:trPr>
        <w:tc>
          <w:tcPr>
            <w:tcW w:w="1129" w:type="dxa"/>
            <w:tcBorders>
              <w:bottom w:val="single" w:sz="4" w:space="0" w:color="auto"/>
            </w:tcBorders>
            <w:vAlign w:val="center"/>
          </w:tcPr>
          <w:p w14:paraId="30620AA6"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3C3F4F8E"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63DBDED7"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0500B94C"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07D14E43"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03B415EB"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2EB986FA"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1E7BFDEA"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53F60900" w14:textId="77777777" w:rsidTr="00137DF5">
        <w:trPr>
          <w:trHeight w:val="1271"/>
          <w:jc w:val="center"/>
        </w:trPr>
        <w:tc>
          <w:tcPr>
            <w:tcW w:w="1129" w:type="dxa"/>
            <w:tcBorders>
              <w:bottom w:val="single" w:sz="4" w:space="0" w:color="auto"/>
            </w:tcBorders>
            <w:vAlign w:val="center"/>
          </w:tcPr>
          <w:p w14:paraId="4E8921A8"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7DDD1A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265CCBFB"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510A3679"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0FD89514"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02DBE0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4850DA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60EBDFD0"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79C8FAC5" w14:textId="77777777" w:rsidTr="00137DF5">
        <w:trPr>
          <w:trHeight w:val="1120"/>
          <w:jc w:val="center"/>
        </w:trPr>
        <w:tc>
          <w:tcPr>
            <w:tcW w:w="1129" w:type="dxa"/>
            <w:vAlign w:val="center"/>
          </w:tcPr>
          <w:p w14:paraId="20C4280F"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20417F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BD35F3D"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46F956BD"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6681779C" w14:textId="77777777" w:rsidR="00503DDE" w:rsidRPr="008D16A9" w:rsidRDefault="00503DDE" w:rsidP="00137DF5">
            <w:pPr>
              <w:keepNext/>
              <w:keepLines/>
              <w:spacing w:before="60"/>
              <w:jc w:val="center"/>
              <w:rPr>
                <w:rFonts w:eastAsia="Calibri"/>
              </w:rPr>
            </w:pPr>
          </w:p>
        </w:tc>
        <w:tc>
          <w:tcPr>
            <w:tcW w:w="992" w:type="dxa"/>
            <w:vMerge/>
            <w:vAlign w:val="center"/>
          </w:tcPr>
          <w:p w14:paraId="0FD68B8B" w14:textId="77777777" w:rsidR="00503DDE" w:rsidRPr="008D16A9" w:rsidRDefault="00503DDE" w:rsidP="00137DF5">
            <w:pPr>
              <w:keepNext/>
              <w:keepLines/>
              <w:spacing w:before="60"/>
              <w:jc w:val="center"/>
              <w:rPr>
                <w:rFonts w:eastAsia="Calibri"/>
              </w:rPr>
            </w:pPr>
          </w:p>
        </w:tc>
        <w:tc>
          <w:tcPr>
            <w:tcW w:w="992" w:type="dxa"/>
            <w:vMerge/>
            <w:vAlign w:val="center"/>
          </w:tcPr>
          <w:p w14:paraId="34B40E3E" w14:textId="77777777" w:rsidR="00503DDE" w:rsidRPr="008D16A9" w:rsidRDefault="00503DDE" w:rsidP="00137DF5">
            <w:pPr>
              <w:keepNext/>
              <w:keepLines/>
              <w:spacing w:before="60"/>
              <w:jc w:val="center"/>
              <w:rPr>
                <w:rFonts w:eastAsia="Calibri"/>
              </w:rPr>
            </w:pPr>
          </w:p>
        </w:tc>
        <w:tc>
          <w:tcPr>
            <w:tcW w:w="2075" w:type="dxa"/>
            <w:vAlign w:val="center"/>
          </w:tcPr>
          <w:p w14:paraId="7A932395"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4CB38997" w14:textId="77777777" w:rsidTr="00137DF5">
        <w:trPr>
          <w:trHeight w:val="411"/>
          <w:jc w:val="center"/>
        </w:trPr>
        <w:tc>
          <w:tcPr>
            <w:tcW w:w="8874" w:type="dxa"/>
            <w:gridSpan w:val="7"/>
            <w:tcBorders>
              <w:bottom w:val="single" w:sz="4" w:space="0" w:color="auto"/>
            </w:tcBorders>
          </w:tcPr>
          <w:p w14:paraId="2E494A48" w14:textId="77777777" w:rsidR="00503DDE" w:rsidRPr="00867D70" w:rsidRDefault="00503DDE"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 xml:space="preserve">NOTE 1: 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UL data transmission in case of indirect network connection.</w:t>
            </w:r>
          </w:p>
        </w:tc>
      </w:tr>
    </w:tbl>
    <w:p w14:paraId="1EB2531A" w14:textId="77777777" w:rsidR="00503DDE" w:rsidRDefault="00503DDE" w:rsidP="00503DDE"/>
    <w:p w14:paraId="3A2ADFD7"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19DA1B51" w14:textId="77777777" w:rsidR="00503DDE" w:rsidRPr="00F46EBA" w:rsidRDefault="00503DDE" w:rsidP="00503DDE">
      <w:pPr>
        <w:pStyle w:val="TH"/>
        <w:rPr>
          <w:noProof/>
        </w:rPr>
      </w:pPr>
      <w:r w:rsidRPr="00F46EBA">
        <w:rPr>
          <w:noProof/>
        </w:rPr>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4DE4B0A3" w14:textId="77777777" w:rsidTr="00137DF5">
        <w:trPr>
          <w:jc w:val="center"/>
        </w:trPr>
        <w:tc>
          <w:tcPr>
            <w:tcW w:w="1570" w:type="dxa"/>
            <w:vAlign w:val="center"/>
          </w:tcPr>
          <w:p w14:paraId="5F56AE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1B74D19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B99558F"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747448A1"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2C134818"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7AC18114"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6C81DD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4D1ED77A"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33D3345"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6540AEFE" w14:textId="77777777" w:rsidTr="00137DF5">
        <w:trPr>
          <w:trHeight w:val="105"/>
          <w:jc w:val="center"/>
        </w:trPr>
        <w:tc>
          <w:tcPr>
            <w:tcW w:w="1570" w:type="dxa"/>
            <w:vAlign w:val="center"/>
          </w:tcPr>
          <w:p w14:paraId="59593D7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4F991AA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3F9FAF77"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6C1B304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6A193CDC"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019693C3" w14:textId="77777777" w:rsidTr="00137DF5">
        <w:trPr>
          <w:jc w:val="center"/>
        </w:trPr>
        <w:tc>
          <w:tcPr>
            <w:tcW w:w="1570" w:type="dxa"/>
            <w:vAlign w:val="center"/>
          </w:tcPr>
          <w:p w14:paraId="7D8635C3"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20C984D6"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6DF9B71E"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1FF2EEA4"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5B9BD0E"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40C854A1" w14:textId="77777777" w:rsidTr="00137DF5">
        <w:trPr>
          <w:jc w:val="center"/>
        </w:trPr>
        <w:tc>
          <w:tcPr>
            <w:tcW w:w="7200" w:type="dxa"/>
            <w:gridSpan w:val="5"/>
            <w:vAlign w:val="center"/>
          </w:tcPr>
          <w:p w14:paraId="08AF52DF" w14:textId="77777777" w:rsidR="00503DDE" w:rsidRDefault="00503DDE"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 xml:space="preserve">OTE 1: </w:t>
            </w:r>
            <w:r w:rsidRPr="00867D70">
              <w:rPr>
                <w:rFonts w:ascii="Arial" w:hAnsi="Arial" w:cs="Arial"/>
                <w:sz w:val="18"/>
                <w:szCs w:val="18"/>
                <w:lang w:val="en-US" w:eastAsia="zh-CN"/>
              </w:rPr>
              <w:t xml:space="preserve">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data transmission </w:t>
            </w:r>
            <w:r w:rsidRPr="005C2E4B">
              <w:rPr>
                <w:rFonts w:ascii="Arial" w:hAnsi="Arial" w:cs="Arial"/>
                <w:sz w:val="18"/>
                <w:szCs w:val="18"/>
                <w:lang w:val="en-US" w:eastAsia="zh-CN"/>
              </w:rPr>
              <w:t>using</w:t>
            </w:r>
            <w:r w:rsidRPr="00867D70">
              <w:rPr>
                <w:rFonts w:ascii="Arial" w:hAnsi="Arial" w:cs="Arial"/>
                <w:sz w:val="18"/>
                <w:szCs w:val="18"/>
                <w:lang w:val="en-US" w:eastAsia="zh-CN"/>
              </w:rPr>
              <w:t xml:space="preserve"> direct device connection.</w:t>
            </w:r>
          </w:p>
          <w:p w14:paraId="490ADCE0" w14:textId="77777777" w:rsidR="00503DDE" w:rsidRPr="003A5A5F" w:rsidRDefault="00503DDE"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 The AI/ML model data distribution is for a specific application service</w:t>
            </w:r>
          </w:p>
        </w:tc>
      </w:tr>
    </w:tbl>
    <w:p w14:paraId="60637F26" w14:textId="77777777" w:rsidR="00503DDE" w:rsidRDefault="00503DDE" w:rsidP="00503DDE"/>
    <w:p w14:paraId="6411CCC3"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9E94DA0"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6F3834CC" w14:textId="77777777" w:rsidTr="00137DF5">
        <w:trPr>
          <w:cantSplit/>
          <w:trHeight w:val="891"/>
          <w:tblHeader/>
          <w:jc w:val="center"/>
        </w:trPr>
        <w:tc>
          <w:tcPr>
            <w:tcW w:w="1698" w:type="dxa"/>
            <w:vAlign w:val="center"/>
          </w:tcPr>
          <w:p w14:paraId="2653C5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76CB7E55"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77BA78BD"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47B6E039"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DC4C465"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10AF40CB"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2E556704"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1D5DD1EE"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334B6A4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36B49A7" w14:textId="77777777" w:rsidTr="00137DF5">
        <w:trPr>
          <w:trHeight w:val="321"/>
          <w:jc w:val="center"/>
        </w:trPr>
        <w:tc>
          <w:tcPr>
            <w:tcW w:w="1698" w:type="dxa"/>
            <w:vAlign w:val="center"/>
          </w:tcPr>
          <w:p w14:paraId="5A4E799B"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0F9C271F"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49594BE"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29783DFA"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04EE6A87"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49797431"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481F8C8C" w14:textId="77777777" w:rsidTr="00137DF5">
        <w:trPr>
          <w:trHeight w:val="321"/>
          <w:jc w:val="center"/>
        </w:trPr>
        <w:tc>
          <w:tcPr>
            <w:tcW w:w="1698" w:type="dxa"/>
            <w:vAlign w:val="center"/>
          </w:tcPr>
          <w:p w14:paraId="55F55AF1"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40AEB022"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08A7E75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2C639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042CDCCE"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5CC260E9" w14:textId="77777777" w:rsidTr="00137DF5">
        <w:trPr>
          <w:trHeight w:val="180"/>
          <w:jc w:val="center"/>
        </w:trPr>
        <w:tc>
          <w:tcPr>
            <w:tcW w:w="9381" w:type="dxa"/>
            <w:gridSpan w:val="5"/>
          </w:tcPr>
          <w:p w14:paraId="7D5FBC29" w14:textId="77777777" w:rsidR="00503DDE" w:rsidRPr="00E679BB" w:rsidRDefault="00503DDE"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 The KPIs in the </w:t>
            </w:r>
            <w:r w:rsidRPr="005C2E4B">
              <w:rPr>
                <w:rFonts w:ascii="Arial" w:hAnsi="Arial" w:cs="Arial"/>
                <w:sz w:val="18"/>
                <w:szCs w:val="18"/>
              </w:rPr>
              <w:t>table</w:t>
            </w:r>
            <w:r w:rsidRPr="00867D70">
              <w:rPr>
                <w:rFonts w:ascii="Arial" w:hAnsi="Arial" w:cs="Arial"/>
                <w:sz w:val="18"/>
                <w:szCs w:val="18"/>
              </w:rPr>
              <w:t xml:space="preserve"> apply to both UL and DL data transmission in case of indirect network connection.</w:t>
            </w:r>
          </w:p>
        </w:tc>
      </w:tr>
    </w:tbl>
    <w:p w14:paraId="280CB9C4" w14:textId="77777777" w:rsidR="001361CC" w:rsidRPr="007D4506" w:rsidRDefault="001361CC" w:rsidP="001361CC">
      <w:pPr>
        <w:jc w:val="center"/>
        <w:rPr>
          <w:b/>
          <w:bCs/>
          <w:sz w:val="24"/>
          <w:szCs w:val="24"/>
        </w:rPr>
      </w:pPr>
    </w:p>
    <w:p w14:paraId="0B3F55FE" w14:textId="77777777" w:rsidR="001361CC" w:rsidRPr="007D4506" w:rsidRDefault="001361CC" w:rsidP="006426BB">
      <w:pPr>
        <w:pStyle w:val="Heading2"/>
      </w:pPr>
      <w:bookmarkStart w:id="1021" w:name="_Toc201930903"/>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1"/>
    </w:p>
    <w:p w14:paraId="17D2B72F"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09CA4B9C"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02F1C4FF" w14:textId="77777777" w:rsidTr="002D5CA6">
        <w:trPr>
          <w:tblHeader/>
        </w:trPr>
        <w:tc>
          <w:tcPr>
            <w:tcW w:w="1190" w:type="dxa"/>
            <w:vMerge w:val="restart"/>
          </w:tcPr>
          <w:p w14:paraId="30C368BA"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Use Cases</w:t>
            </w:r>
          </w:p>
        </w:tc>
        <w:tc>
          <w:tcPr>
            <w:tcW w:w="3573" w:type="dxa"/>
            <w:gridSpan w:val="3"/>
          </w:tcPr>
          <w:p w14:paraId="5395853B"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2A25043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691FC5B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06EA2B24" w14:textId="77777777" w:rsidTr="002D5CA6">
        <w:trPr>
          <w:tblHeader/>
        </w:trPr>
        <w:tc>
          <w:tcPr>
            <w:tcW w:w="1190" w:type="dxa"/>
            <w:vMerge/>
          </w:tcPr>
          <w:p w14:paraId="101F1C3E"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148B337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3B415A61"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55351D65"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71B5839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5B85C77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36410B80"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7862F1FB"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2573F08F" w14:textId="77777777" w:rsidTr="002D5CA6">
        <w:trPr>
          <w:tblHeader/>
        </w:trPr>
        <w:tc>
          <w:tcPr>
            <w:tcW w:w="1190" w:type="dxa"/>
            <w:vMerge w:val="restart"/>
          </w:tcPr>
          <w:p w14:paraId="6085A86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029AEE6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CB7F3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0803786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82F7216"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1F387CAE" w14:textId="77777777" w:rsidR="001361CC" w:rsidRPr="007D4506" w:rsidRDefault="001361CC" w:rsidP="002D5CA6">
            <w:pPr>
              <w:keepNext/>
              <w:keepLines/>
              <w:spacing w:after="0"/>
              <w:rPr>
                <w:rFonts w:ascii="Arial" w:hAnsi="Arial"/>
                <w:sz w:val="16"/>
              </w:rPr>
            </w:pPr>
          </w:p>
          <w:p w14:paraId="5513E51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77493FD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502238F3"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4BEF9E37" w14:textId="77777777" w:rsidR="001361CC" w:rsidRPr="007D4506" w:rsidRDefault="001361CC" w:rsidP="002D5CA6">
            <w:pPr>
              <w:keepNext/>
              <w:keepLines/>
              <w:spacing w:after="0"/>
              <w:rPr>
                <w:rFonts w:ascii="Arial" w:hAnsi="Arial"/>
                <w:sz w:val="16"/>
              </w:rPr>
            </w:pPr>
          </w:p>
          <w:p w14:paraId="429578F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7B4DDB5D" w14:textId="77777777" w:rsidR="001361CC" w:rsidRPr="007D4506" w:rsidRDefault="001361CC" w:rsidP="002D5CA6">
            <w:pPr>
              <w:keepNext/>
              <w:keepLines/>
              <w:spacing w:after="0"/>
              <w:rPr>
                <w:rFonts w:ascii="Arial" w:hAnsi="Arial"/>
                <w:sz w:val="16"/>
              </w:rPr>
            </w:pPr>
          </w:p>
          <w:p w14:paraId="74E57DD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1A638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668D63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EEF8B5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06C2919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7158B5D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7344940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8EECC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C2042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CAA89C4"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742E64F4" w14:textId="77777777" w:rsidTr="002D5CA6">
        <w:trPr>
          <w:tblHeader/>
        </w:trPr>
        <w:tc>
          <w:tcPr>
            <w:tcW w:w="1190" w:type="dxa"/>
            <w:vMerge/>
          </w:tcPr>
          <w:p w14:paraId="6BE054F2" w14:textId="77777777" w:rsidR="001361CC" w:rsidRPr="007D4506" w:rsidRDefault="001361CC" w:rsidP="002D5CA6">
            <w:pPr>
              <w:keepNext/>
              <w:keepLines/>
              <w:spacing w:after="0"/>
              <w:rPr>
                <w:rFonts w:ascii="Arial" w:hAnsi="Arial"/>
                <w:sz w:val="16"/>
              </w:rPr>
            </w:pPr>
          </w:p>
        </w:tc>
        <w:tc>
          <w:tcPr>
            <w:tcW w:w="1191" w:type="dxa"/>
          </w:tcPr>
          <w:p w14:paraId="1827AE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45526564"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05089422"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352797E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AFBFBB8"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FF4AA8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283E80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0D9E2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1D806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77164A2"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259C22A4" w14:textId="77777777" w:rsidTr="002D5CA6">
        <w:trPr>
          <w:tblHeader/>
        </w:trPr>
        <w:tc>
          <w:tcPr>
            <w:tcW w:w="1190" w:type="dxa"/>
            <w:vMerge w:val="restart"/>
          </w:tcPr>
          <w:p w14:paraId="32E3D7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69C0FB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2B890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41E41EB6"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77B168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81B9D1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6668513"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60BFE5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5296B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0FAFA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7792FB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F283C3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2DE66E1" w14:textId="77777777" w:rsidTr="002D5CA6">
        <w:trPr>
          <w:tblHeader/>
        </w:trPr>
        <w:tc>
          <w:tcPr>
            <w:tcW w:w="1190" w:type="dxa"/>
            <w:vMerge/>
          </w:tcPr>
          <w:p w14:paraId="71E9BAAD" w14:textId="77777777" w:rsidR="001361CC" w:rsidRPr="007D4506" w:rsidRDefault="001361CC" w:rsidP="002D5CA6">
            <w:pPr>
              <w:keepNext/>
              <w:keepLines/>
              <w:spacing w:after="0"/>
              <w:jc w:val="center"/>
              <w:rPr>
                <w:rFonts w:ascii="Arial" w:hAnsi="Arial"/>
                <w:sz w:val="16"/>
              </w:rPr>
            </w:pPr>
          </w:p>
        </w:tc>
        <w:tc>
          <w:tcPr>
            <w:tcW w:w="1191" w:type="dxa"/>
            <w:vAlign w:val="center"/>
          </w:tcPr>
          <w:p w14:paraId="2EAB7B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03AECD7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40D7638"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37D2552"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0DB8F8"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07DD76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6BEB94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DD5DD1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08F731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A3F8BAE"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257D4F34" w14:textId="77777777" w:rsidTr="002D5CA6">
        <w:trPr>
          <w:tblHeader/>
        </w:trPr>
        <w:tc>
          <w:tcPr>
            <w:tcW w:w="1190" w:type="dxa"/>
            <w:vMerge/>
          </w:tcPr>
          <w:p w14:paraId="391DA952" w14:textId="77777777" w:rsidR="001361CC" w:rsidRPr="007D4506" w:rsidRDefault="001361CC" w:rsidP="002D5CA6">
            <w:pPr>
              <w:keepNext/>
              <w:keepLines/>
              <w:spacing w:after="0"/>
              <w:jc w:val="center"/>
              <w:rPr>
                <w:rFonts w:ascii="Arial" w:hAnsi="Arial"/>
                <w:sz w:val="16"/>
              </w:rPr>
            </w:pPr>
          </w:p>
        </w:tc>
        <w:tc>
          <w:tcPr>
            <w:tcW w:w="1191" w:type="dxa"/>
          </w:tcPr>
          <w:p w14:paraId="41F571A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014E1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3C29B3DA"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6E58080"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4D7F687E" w14:textId="77777777" w:rsidR="001361CC" w:rsidRPr="007D4506" w:rsidRDefault="001361CC" w:rsidP="002D5CA6">
            <w:pPr>
              <w:keepNext/>
              <w:keepLines/>
              <w:spacing w:after="0"/>
              <w:rPr>
                <w:rFonts w:ascii="Arial" w:hAnsi="Arial"/>
                <w:sz w:val="16"/>
              </w:rPr>
            </w:pPr>
          </w:p>
          <w:p w14:paraId="2BD89A3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FA208A7"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632B71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12A812E8" w14:textId="77777777" w:rsidR="001361CC" w:rsidRPr="007D4506" w:rsidRDefault="001361CC" w:rsidP="002D5CA6">
            <w:pPr>
              <w:keepNext/>
              <w:keepLines/>
              <w:spacing w:after="0"/>
              <w:rPr>
                <w:rFonts w:ascii="Arial" w:hAnsi="Arial"/>
                <w:sz w:val="16"/>
              </w:rPr>
            </w:pPr>
          </w:p>
          <w:p w14:paraId="54E9FE76"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2FD3C6D7" w14:textId="77777777" w:rsidR="001361CC" w:rsidRPr="007D4506" w:rsidRDefault="001361CC" w:rsidP="002D5CA6">
            <w:pPr>
              <w:keepNext/>
              <w:keepLines/>
              <w:spacing w:after="0"/>
              <w:rPr>
                <w:rFonts w:ascii="Arial" w:hAnsi="Arial"/>
                <w:sz w:val="16"/>
              </w:rPr>
            </w:pPr>
          </w:p>
          <w:p w14:paraId="6A7FF50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9E70B7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3FAFC7D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55928DB9"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7253CD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3FB77B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2C105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27B3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CA5DD2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1221606F" w14:textId="77777777" w:rsidR="001361CC" w:rsidRPr="007D4506" w:rsidRDefault="001361CC" w:rsidP="002D5CA6">
            <w:pPr>
              <w:keepNext/>
              <w:keepLines/>
              <w:spacing w:after="0"/>
              <w:rPr>
                <w:rFonts w:ascii="Arial" w:hAnsi="Arial"/>
                <w:sz w:val="16"/>
              </w:rPr>
            </w:pPr>
          </w:p>
        </w:tc>
      </w:tr>
      <w:tr w:rsidR="001361CC" w:rsidRPr="007D4506" w14:paraId="651DCB73" w14:textId="77777777" w:rsidTr="002D5CA6">
        <w:trPr>
          <w:tblHeader/>
        </w:trPr>
        <w:tc>
          <w:tcPr>
            <w:tcW w:w="1190" w:type="dxa"/>
            <w:vMerge w:val="restart"/>
          </w:tcPr>
          <w:p w14:paraId="53543F4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620D5CC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35ACA558"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3B4FE827"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0389E914" w14:textId="77777777" w:rsidR="001361CC" w:rsidRPr="007D4506" w:rsidRDefault="001361CC" w:rsidP="002D5CA6">
            <w:pPr>
              <w:keepNext/>
              <w:keepLines/>
              <w:spacing w:after="0"/>
              <w:rPr>
                <w:rFonts w:ascii="Arial" w:hAnsi="Arial"/>
                <w:sz w:val="16"/>
              </w:rPr>
            </w:pPr>
          </w:p>
          <w:p w14:paraId="5CBF4DA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211D728"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177DFD0"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ED216F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7CC6D012"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72294F6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5D80ED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3CBE21A7"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138F55E" w14:textId="77777777" w:rsidTr="002D5CA6">
        <w:trPr>
          <w:tblHeader/>
        </w:trPr>
        <w:tc>
          <w:tcPr>
            <w:tcW w:w="1190" w:type="dxa"/>
            <w:vMerge/>
          </w:tcPr>
          <w:p w14:paraId="4312D511" w14:textId="77777777" w:rsidR="001361CC" w:rsidRPr="007D4506" w:rsidRDefault="001361CC" w:rsidP="002D5CA6">
            <w:pPr>
              <w:keepNext/>
              <w:keepLines/>
              <w:spacing w:after="0"/>
              <w:jc w:val="center"/>
              <w:rPr>
                <w:rFonts w:ascii="Arial" w:hAnsi="Arial"/>
                <w:sz w:val="16"/>
              </w:rPr>
            </w:pPr>
          </w:p>
        </w:tc>
        <w:tc>
          <w:tcPr>
            <w:tcW w:w="1191" w:type="dxa"/>
          </w:tcPr>
          <w:p w14:paraId="4484C2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341E9E46"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5AAB3E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0C481E7" w14:textId="77777777" w:rsidR="001361CC" w:rsidRPr="007D4506" w:rsidRDefault="001361CC" w:rsidP="002D5CA6">
            <w:pPr>
              <w:keepNext/>
              <w:keepLines/>
              <w:spacing w:after="0"/>
              <w:rPr>
                <w:rFonts w:ascii="Arial" w:hAnsi="Arial"/>
                <w:sz w:val="16"/>
              </w:rPr>
            </w:pPr>
          </w:p>
          <w:p w14:paraId="1DB864B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FCAC9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09766DE9"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F632E9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3AFEC0AD"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5A328F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0BED01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341DFF2"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79E9E84" w14:textId="77777777" w:rsidTr="002D5CA6">
        <w:trPr>
          <w:tblHeader/>
        </w:trPr>
        <w:tc>
          <w:tcPr>
            <w:tcW w:w="1190" w:type="dxa"/>
            <w:vMerge/>
          </w:tcPr>
          <w:p w14:paraId="612A08AA" w14:textId="77777777" w:rsidR="001361CC" w:rsidRPr="007D4506" w:rsidRDefault="001361CC" w:rsidP="002D5CA6">
            <w:pPr>
              <w:keepNext/>
              <w:keepLines/>
              <w:spacing w:after="0"/>
              <w:jc w:val="center"/>
              <w:rPr>
                <w:rFonts w:ascii="Arial" w:hAnsi="Arial"/>
                <w:sz w:val="16"/>
              </w:rPr>
            </w:pPr>
          </w:p>
        </w:tc>
        <w:tc>
          <w:tcPr>
            <w:tcW w:w="1191" w:type="dxa"/>
          </w:tcPr>
          <w:p w14:paraId="249B42B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735B41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0EFE989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831B0DA"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55A71AB"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9C751C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E9878D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6A6173A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F815937" w14:textId="77777777" w:rsidTr="002D5CA6">
        <w:trPr>
          <w:tblHeader/>
        </w:trPr>
        <w:tc>
          <w:tcPr>
            <w:tcW w:w="1190" w:type="dxa"/>
            <w:vMerge/>
          </w:tcPr>
          <w:p w14:paraId="5B34076B" w14:textId="77777777" w:rsidR="001361CC" w:rsidRPr="007D4506" w:rsidRDefault="001361CC" w:rsidP="002D5CA6">
            <w:pPr>
              <w:keepNext/>
              <w:keepLines/>
              <w:spacing w:after="0"/>
              <w:jc w:val="center"/>
              <w:rPr>
                <w:rFonts w:ascii="Arial" w:hAnsi="Arial"/>
                <w:sz w:val="16"/>
              </w:rPr>
            </w:pPr>
          </w:p>
        </w:tc>
        <w:tc>
          <w:tcPr>
            <w:tcW w:w="1191" w:type="dxa"/>
          </w:tcPr>
          <w:p w14:paraId="760D69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7B8478C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41B698E"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4AAD23A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6F3DD146"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3192643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81A65B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07BD2D5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37C0E9D4" w14:textId="77777777" w:rsidTr="002D5CA6">
        <w:trPr>
          <w:tblHeader/>
        </w:trPr>
        <w:tc>
          <w:tcPr>
            <w:tcW w:w="1190" w:type="dxa"/>
            <w:vMerge/>
          </w:tcPr>
          <w:p w14:paraId="2048816D" w14:textId="77777777" w:rsidR="001361CC" w:rsidRPr="007D4506" w:rsidRDefault="001361CC" w:rsidP="002D5CA6">
            <w:pPr>
              <w:keepNext/>
              <w:keepLines/>
              <w:spacing w:after="0"/>
              <w:jc w:val="center"/>
              <w:rPr>
                <w:rFonts w:ascii="Arial" w:hAnsi="Arial"/>
                <w:sz w:val="16"/>
              </w:rPr>
            </w:pPr>
          </w:p>
        </w:tc>
        <w:tc>
          <w:tcPr>
            <w:tcW w:w="1191" w:type="dxa"/>
          </w:tcPr>
          <w:p w14:paraId="189A028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760876E"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7D38673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77DD9F0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2A796E"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548139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C790AA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A9B02A2"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1A1EEBA2" w14:textId="77777777" w:rsidTr="002D5CA6">
        <w:trPr>
          <w:tblHeader/>
        </w:trPr>
        <w:tc>
          <w:tcPr>
            <w:tcW w:w="1190" w:type="dxa"/>
          </w:tcPr>
          <w:p w14:paraId="7ED72FD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20537C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3DE6121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5-10ms</w:t>
            </w:r>
          </w:p>
        </w:tc>
        <w:tc>
          <w:tcPr>
            <w:tcW w:w="1191" w:type="dxa"/>
          </w:tcPr>
          <w:p w14:paraId="3E50E09C"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FC59BDC"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AF922F0"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2BE06C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2F163BC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3014D4B"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63FEE89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52E11D2"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36E86C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12351979"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2F4273EE"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98E93A9" w14:textId="77777777" w:rsidTr="002D5CA6">
        <w:trPr>
          <w:tblHeader/>
        </w:trPr>
        <w:tc>
          <w:tcPr>
            <w:tcW w:w="1190" w:type="dxa"/>
            <w:vMerge w:val="restart"/>
          </w:tcPr>
          <w:p w14:paraId="23662F4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22308B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3B51D2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4CFAB0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48491F8E"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84C7848" w14:textId="77777777" w:rsidR="001361CC" w:rsidRPr="007D4506" w:rsidRDefault="001361CC" w:rsidP="002D5CA6">
            <w:pPr>
              <w:keepNext/>
              <w:keepLines/>
              <w:spacing w:after="0"/>
              <w:rPr>
                <w:rFonts w:ascii="Arial" w:hAnsi="Arial"/>
                <w:sz w:val="16"/>
              </w:rPr>
            </w:pPr>
          </w:p>
        </w:tc>
        <w:tc>
          <w:tcPr>
            <w:tcW w:w="1191" w:type="dxa"/>
          </w:tcPr>
          <w:p w14:paraId="68AF38FF"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252A7C7C"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9F65F7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2BB9177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C63C1E"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2DFD4FD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9EC0E1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FE68525"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A5DA2D6" w14:textId="77777777" w:rsidTr="002D5CA6">
        <w:trPr>
          <w:tblHeader/>
        </w:trPr>
        <w:tc>
          <w:tcPr>
            <w:tcW w:w="1190" w:type="dxa"/>
            <w:vMerge/>
          </w:tcPr>
          <w:p w14:paraId="1DC3B594" w14:textId="77777777" w:rsidR="001361CC" w:rsidRPr="007D4506" w:rsidRDefault="001361CC" w:rsidP="002D5CA6">
            <w:pPr>
              <w:keepNext/>
              <w:keepLines/>
              <w:spacing w:after="0"/>
              <w:jc w:val="center"/>
              <w:rPr>
                <w:rFonts w:ascii="Arial" w:hAnsi="Arial"/>
                <w:sz w:val="16"/>
              </w:rPr>
            </w:pPr>
          </w:p>
        </w:tc>
        <w:tc>
          <w:tcPr>
            <w:tcW w:w="1191" w:type="dxa"/>
          </w:tcPr>
          <w:p w14:paraId="7819B9E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0DFE4D55"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FE96B26"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68C096A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3F5F61D9" w14:textId="77777777" w:rsidR="001361CC" w:rsidRPr="007D4506" w:rsidRDefault="001361CC" w:rsidP="002D5CA6">
            <w:pPr>
              <w:keepNext/>
              <w:keepLines/>
              <w:spacing w:after="0"/>
              <w:rPr>
                <w:rFonts w:ascii="Arial" w:hAnsi="Arial"/>
                <w:sz w:val="16"/>
              </w:rPr>
            </w:pPr>
          </w:p>
        </w:tc>
        <w:tc>
          <w:tcPr>
            <w:tcW w:w="1191" w:type="dxa"/>
          </w:tcPr>
          <w:p w14:paraId="4939A6F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43C7F3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DA3869"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6B2F495"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2D8320B2" w14:textId="77777777" w:rsidTr="002D5CA6">
        <w:trPr>
          <w:tblHeader/>
        </w:trPr>
        <w:tc>
          <w:tcPr>
            <w:tcW w:w="1190" w:type="dxa"/>
            <w:vMerge/>
          </w:tcPr>
          <w:p w14:paraId="253CDA1D" w14:textId="77777777" w:rsidR="001361CC" w:rsidRPr="007D4506" w:rsidRDefault="001361CC" w:rsidP="002D5CA6">
            <w:pPr>
              <w:keepNext/>
              <w:keepLines/>
              <w:spacing w:after="0"/>
              <w:jc w:val="center"/>
              <w:rPr>
                <w:rFonts w:ascii="Arial" w:hAnsi="Arial"/>
                <w:sz w:val="16"/>
              </w:rPr>
            </w:pPr>
          </w:p>
        </w:tc>
        <w:tc>
          <w:tcPr>
            <w:tcW w:w="1191" w:type="dxa"/>
          </w:tcPr>
          <w:p w14:paraId="2A8853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4AF305E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836571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7B71373"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571E850"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DEA0E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2C7290"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F33B3BC"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5145E602" w14:textId="77777777" w:rsidTr="002D5CA6">
        <w:trPr>
          <w:tblHeader/>
        </w:trPr>
        <w:tc>
          <w:tcPr>
            <w:tcW w:w="1190" w:type="dxa"/>
          </w:tcPr>
          <w:p w14:paraId="1A8A07A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3C53A9D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70A69A3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276B095"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5E6108F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4BA2A8FA" w14:textId="77777777" w:rsidR="001361CC" w:rsidRPr="007D4506" w:rsidRDefault="001361CC" w:rsidP="002D5CA6">
            <w:pPr>
              <w:keepNext/>
              <w:keepLines/>
              <w:spacing w:after="0"/>
              <w:rPr>
                <w:rFonts w:ascii="Arial" w:hAnsi="Arial"/>
                <w:sz w:val="16"/>
              </w:rPr>
            </w:pPr>
          </w:p>
          <w:p w14:paraId="3A395B3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6CD8A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BC0FED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5FDA5CC" w14:textId="77777777" w:rsidR="001361CC" w:rsidRPr="007D4506" w:rsidRDefault="001361CC" w:rsidP="002D5CA6">
            <w:pPr>
              <w:snapToGrid w:val="0"/>
              <w:spacing w:after="0"/>
              <w:rPr>
                <w:rFonts w:ascii="Arial" w:hAnsi="Arial"/>
                <w:sz w:val="16"/>
              </w:rPr>
            </w:pPr>
          </w:p>
          <w:p w14:paraId="5ECE4A5D"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B07C806"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49159C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372E321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2435294"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6BC3A5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BA465AC"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CDD5C6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532F1BAF"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019ACFD4" w14:textId="77777777" w:rsidTr="002D5CA6">
        <w:trPr>
          <w:tblHeader/>
        </w:trPr>
        <w:tc>
          <w:tcPr>
            <w:tcW w:w="1190" w:type="dxa"/>
            <w:vMerge w:val="restart"/>
          </w:tcPr>
          <w:p w14:paraId="0195C7F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6A256ED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91A816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8E33A6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5044C0DC" w14:textId="77777777" w:rsidR="001361CC" w:rsidRPr="007D4506" w:rsidRDefault="001361CC" w:rsidP="002D5CA6">
            <w:pPr>
              <w:keepNext/>
              <w:keepLines/>
              <w:spacing w:after="0"/>
              <w:rPr>
                <w:rFonts w:ascii="Arial" w:hAnsi="Arial"/>
                <w:sz w:val="16"/>
              </w:rPr>
            </w:pPr>
          </w:p>
        </w:tc>
        <w:tc>
          <w:tcPr>
            <w:tcW w:w="1191" w:type="dxa"/>
          </w:tcPr>
          <w:p w14:paraId="78A7954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5016D16F"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166D66EB"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7E1205C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475B8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0325B36B"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860B2C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10B7BB97"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3A44FEB"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8EE9222" w14:textId="77777777" w:rsidTr="002D5CA6">
        <w:trPr>
          <w:tblHeader/>
        </w:trPr>
        <w:tc>
          <w:tcPr>
            <w:tcW w:w="1190" w:type="dxa"/>
            <w:vMerge/>
          </w:tcPr>
          <w:p w14:paraId="2B23A965" w14:textId="77777777" w:rsidR="001361CC" w:rsidRPr="007D4506" w:rsidRDefault="001361CC" w:rsidP="002D5CA6">
            <w:pPr>
              <w:keepNext/>
              <w:keepLines/>
              <w:spacing w:after="0"/>
              <w:jc w:val="center"/>
              <w:rPr>
                <w:rFonts w:ascii="Arial" w:hAnsi="Arial"/>
                <w:sz w:val="16"/>
              </w:rPr>
            </w:pPr>
          </w:p>
        </w:tc>
        <w:tc>
          <w:tcPr>
            <w:tcW w:w="1191" w:type="dxa"/>
          </w:tcPr>
          <w:p w14:paraId="122656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63C0AF5D"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72147B88"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16D3F26A"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5C079676"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2A24116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4BD2CEF"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71985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1C07C54" w14:textId="77777777" w:rsidTr="002D5CA6">
        <w:trPr>
          <w:tblHeader/>
        </w:trPr>
        <w:tc>
          <w:tcPr>
            <w:tcW w:w="1190" w:type="dxa"/>
            <w:vMerge/>
          </w:tcPr>
          <w:p w14:paraId="6368E93B" w14:textId="77777777" w:rsidR="001361CC" w:rsidRPr="007D4506" w:rsidRDefault="001361CC" w:rsidP="002D5CA6">
            <w:pPr>
              <w:keepNext/>
              <w:keepLines/>
              <w:spacing w:after="0"/>
              <w:jc w:val="center"/>
              <w:rPr>
                <w:rFonts w:ascii="Arial" w:hAnsi="Arial"/>
                <w:sz w:val="16"/>
              </w:rPr>
            </w:pPr>
          </w:p>
        </w:tc>
        <w:tc>
          <w:tcPr>
            <w:tcW w:w="1191" w:type="dxa"/>
          </w:tcPr>
          <w:p w14:paraId="4AC8763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6B1603"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32382D42"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302D115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4BFF4B0A"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1BEE91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A6216E2"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0149C65"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F065D79" w14:textId="77777777" w:rsidTr="002D5CA6">
        <w:trPr>
          <w:tblHeader/>
        </w:trPr>
        <w:tc>
          <w:tcPr>
            <w:tcW w:w="1190" w:type="dxa"/>
            <w:vMerge w:val="restart"/>
          </w:tcPr>
          <w:p w14:paraId="506E476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31B53C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10D205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642EBA51"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6FAEA48B"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19EB5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381B6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23DE141"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2AF761F1"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6F75208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7B6DF4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440E67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08D53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7762A95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34B484CE" w14:textId="77777777" w:rsidTr="002D5CA6">
        <w:trPr>
          <w:tblHeader/>
        </w:trPr>
        <w:tc>
          <w:tcPr>
            <w:tcW w:w="1190" w:type="dxa"/>
            <w:vMerge/>
          </w:tcPr>
          <w:p w14:paraId="523CA4BA" w14:textId="77777777" w:rsidR="001361CC" w:rsidRPr="007D4506" w:rsidRDefault="001361CC" w:rsidP="002D5CA6">
            <w:pPr>
              <w:keepNext/>
              <w:keepLines/>
              <w:spacing w:after="0"/>
              <w:jc w:val="center"/>
              <w:rPr>
                <w:rFonts w:ascii="Arial" w:hAnsi="Arial"/>
                <w:sz w:val="16"/>
              </w:rPr>
            </w:pPr>
          </w:p>
        </w:tc>
        <w:tc>
          <w:tcPr>
            <w:tcW w:w="1191" w:type="dxa"/>
          </w:tcPr>
          <w:p w14:paraId="7B884F2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3750A3D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BAA5CE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41B9DB2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1A83CD"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E3F0E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7413026B"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1850BA2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0270F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0CDB87F" w14:textId="77777777" w:rsidTr="002D5CA6">
        <w:trPr>
          <w:tblHeader/>
        </w:trPr>
        <w:tc>
          <w:tcPr>
            <w:tcW w:w="1190" w:type="dxa"/>
            <w:vMerge/>
          </w:tcPr>
          <w:p w14:paraId="0C579AFF"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7E1D9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4E503B82"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7707D320"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023B57D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62F52"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772309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2BDD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3720457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14B0C0"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A906638" w14:textId="77777777" w:rsidTr="002D5CA6">
        <w:trPr>
          <w:tblHeader/>
        </w:trPr>
        <w:tc>
          <w:tcPr>
            <w:tcW w:w="1190" w:type="dxa"/>
            <w:vMerge/>
          </w:tcPr>
          <w:p w14:paraId="1F2BDEFE" w14:textId="77777777" w:rsidR="001361CC" w:rsidRPr="007D4506" w:rsidRDefault="001361CC" w:rsidP="002D5CA6">
            <w:pPr>
              <w:keepNext/>
              <w:keepLines/>
              <w:spacing w:after="0"/>
              <w:jc w:val="center"/>
              <w:rPr>
                <w:rFonts w:ascii="Arial" w:hAnsi="Arial"/>
                <w:sz w:val="16"/>
              </w:rPr>
            </w:pPr>
          </w:p>
        </w:tc>
        <w:tc>
          <w:tcPr>
            <w:tcW w:w="1191" w:type="dxa"/>
          </w:tcPr>
          <w:p w14:paraId="71167D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6E05A06"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7EA5B8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4C6A24A"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34CAC99"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F8660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13F051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9B2C7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AA40C65"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127C6DE3" w14:textId="77777777" w:rsidR="001361CC" w:rsidRPr="007D4506" w:rsidRDefault="001361CC" w:rsidP="002D5CA6">
            <w:pPr>
              <w:keepNext/>
              <w:keepLines/>
              <w:spacing w:after="0"/>
              <w:rPr>
                <w:rFonts w:ascii="Arial" w:hAnsi="Arial"/>
                <w:sz w:val="16"/>
              </w:rPr>
            </w:pPr>
          </w:p>
        </w:tc>
      </w:tr>
      <w:tr w:rsidR="001361CC" w:rsidRPr="007D4506" w14:paraId="4AAE4F07" w14:textId="77777777" w:rsidTr="002D5CA6">
        <w:trPr>
          <w:tblHeader/>
        </w:trPr>
        <w:tc>
          <w:tcPr>
            <w:tcW w:w="1190" w:type="dxa"/>
            <w:vMerge w:val="restart"/>
          </w:tcPr>
          <w:p w14:paraId="20AE5A7F"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5BD280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358711E5"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19C64740"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66A8198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9E8EBA5"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7A506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0F0F29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696C9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B7FE9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7537D3D3" w14:textId="77777777" w:rsidTr="002D5CA6">
        <w:trPr>
          <w:tblHeader/>
        </w:trPr>
        <w:tc>
          <w:tcPr>
            <w:tcW w:w="1190" w:type="dxa"/>
            <w:vMerge/>
          </w:tcPr>
          <w:p w14:paraId="1C1AA287" w14:textId="77777777" w:rsidR="001361CC" w:rsidRPr="007D4506" w:rsidRDefault="001361CC" w:rsidP="002D5CA6">
            <w:pPr>
              <w:keepNext/>
              <w:keepLines/>
              <w:spacing w:after="0"/>
              <w:jc w:val="center"/>
              <w:rPr>
                <w:rFonts w:ascii="Arial" w:hAnsi="Arial"/>
                <w:sz w:val="16"/>
              </w:rPr>
            </w:pPr>
          </w:p>
        </w:tc>
        <w:tc>
          <w:tcPr>
            <w:tcW w:w="1191" w:type="dxa"/>
          </w:tcPr>
          <w:p w14:paraId="44D9C67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71A0CB7A"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40AB034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BA898D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0DFD8F10"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366099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C8AC93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355F0E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0801B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6CC8AC46" w14:textId="77777777" w:rsidTr="002D5CA6">
        <w:trPr>
          <w:tblHeader/>
        </w:trPr>
        <w:tc>
          <w:tcPr>
            <w:tcW w:w="1190" w:type="dxa"/>
            <w:vMerge/>
          </w:tcPr>
          <w:p w14:paraId="79C644E1"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64D56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1FEB7410"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D051E5"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0E28DFE"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E6E0DE9"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F1865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06789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14CE9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EB18F06"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AAF9082" w14:textId="77777777" w:rsidTr="002D5CA6">
        <w:trPr>
          <w:tblHeader/>
        </w:trPr>
        <w:tc>
          <w:tcPr>
            <w:tcW w:w="1190" w:type="dxa"/>
            <w:vMerge/>
          </w:tcPr>
          <w:p w14:paraId="6985E420" w14:textId="77777777" w:rsidR="001361CC" w:rsidRPr="007D4506" w:rsidRDefault="001361CC" w:rsidP="002D5CA6">
            <w:pPr>
              <w:keepNext/>
              <w:keepLines/>
              <w:spacing w:after="0"/>
              <w:jc w:val="center"/>
              <w:rPr>
                <w:rFonts w:ascii="Arial" w:hAnsi="Arial"/>
                <w:sz w:val="16"/>
              </w:rPr>
            </w:pPr>
          </w:p>
        </w:tc>
        <w:tc>
          <w:tcPr>
            <w:tcW w:w="1191" w:type="dxa"/>
          </w:tcPr>
          <w:p w14:paraId="508D92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23F7072"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36C9C192"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513D70D"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52E05D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1A29C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66A8A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B603D3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6197C9D" w14:textId="77777777" w:rsidR="001361CC" w:rsidRPr="007D4506" w:rsidRDefault="001361CC" w:rsidP="002D5CA6">
            <w:pPr>
              <w:rPr>
                <w:rFonts w:ascii="Arial" w:hAnsi="Arial"/>
                <w:sz w:val="16"/>
              </w:rPr>
            </w:pPr>
            <w:r w:rsidRPr="007D4506">
              <w:rPr>
                <w:rFonts w:ascii="Arial" w:hAnsi="Arial"/>
                <w:sz w:val="16"/>
              </w:rPr>
              <w:t>VR</w:t>
            </w:r>
          </w:p>
          <w:p w14:paraId="6ACE62C2" w14:textId="77777777" w:rsidR="001361CC" w:rsidRPr="007D4506" w:rsidRDefault="001361CC" w:rsidP="002D5CA6">
            <w:pPr>
              <w:keepNext/>
              <w:keepLines/>
              <w:spacing w:after="0"/>
              <w:rPr>
                <w:rFonts w:ascii="Arial" w:hAnsi="Arial"/>
                <w:sz w:val="16"/>
              </w:rPr>
            </w:pPr>
          </w:p>
        </w:tc>
      </w:tr>
      <w:tr w:rsidR="001361CC" w:rsidRPr="007D4506" w14:paraId="539A4E11" w14:textId="77777777" w:rsidTr="002D5CA6">
        <w:trPr>
          <w:tblHeader/>
        </w:trPr>
        <w:tc>
          <w:tcPr>
            <w:tcW w:w="9528" w:type="dxa"/>
            <w:gridSpan w:val="8"/>
          </w:tcPr>
          <w:p w14:paraId="0C479196"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30A8F079"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5C1E28A6"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0C0A4837"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01812CA4"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61B1CEBF" w14:textId="77777777" w:rsidR="001361CC" w:rsidRPr="007D4506" w:rsidRDefault="001361CC" w:rsidP="001361CC">
      <w:pPr>
        <w:rPr>
          <w:rFonts w:eastAsia="Malgun Gothic"/>
          <w:szCs w:val="24"/>
          <w:lang w:eastAsia="ko-KR"/>
        </w:rPr>
      </w:pPr>
    </w:p>
    <w:p w14:paraId="7D556241" w14:textId="77777777" w:rsidR="00A852E8" w:rsidRPr="00861C0B" w:rsidRDefault="00A852E8" w:rsidP="004D73F0">
      <w:pPr>
        <w:rPr>
          <w:sz w:val="32"/>
          <w:szCs w:val="32"/>
          <w:lang w:val="x-none"/>
        </w:rPr>
      </w:pPr>
    </w:p>
    <w:p w14:paraId="4FA754E5" w14:textId="77777777" w:rsidR="00286663" w:rsidRDefault="00286663" w:rsidP="00286663">
      <w:pPr>
        <w:pStyle w:val="Heading2"/>
      </w:pPr>
      <w:bookmarkStart w:id="1022" w:name="_Toc201930904"/>
      <w:r>
        <w:t>7.12</w:t>
      </w:r>
      <w:r>
        <w:tab/>
        <w:t>KPIs for direct device connection for Public Safety</w:t>
      </w:r>
      <w:bookmarkEnd w:id="1022"/>
    </w:p>
    <w:p w14:paraId="6170A3A4"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3942AB3D"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09B4163E" w14:textId="77777777" w:rsidTr="00316BE9">
        <w:tc>
          <w:tcPr>
            <w:tcW w:w="992" w:type="dxa"/>
          </w:tcPr>
          <w:p w14:paraId="4DB002C6" w14:textId="77777777" w:rsidR="00286663" w:rsidRPr="00B42EFE" w:rsidRDefault="00286663" w:rsidP="00316BE9">
            <w:pPr>
              <w:pStyle w:val="TAH"/>
              <w:rPr>
                <w:sz w:val="16"/>
              </w:rPr>
            </w:pPr>
            <w:r w:rsidRPr="00B42EFE">
              <w:rPr>
                <w:sz w:val="16"/>
              </w:rPr>
              <w:t>Scenario</w:t>
            </w:r>
          </w:p>
        </w:tc>
        <w:tc>
          <w:tcPr>
            <w:tcW w:w="1985" w:type="dxa"/>
          </w:tcPr>
          <w:p w14:paraId="746747EF" w14:textId="77777777" w:rsidR="00286663" w:rsidRDefault="00286663" w:rsidP="00316BE9">
            <w:pPr>
              <w:pStyle w:val="TAH"/>
              <w:rPr>
                <w:sz w:val="16"/>
              </w:rPr>
            </w:pPr>
            <w:r>
              <w:rPr>
                <w:sz w:val="16"/>
              </w:rPr>
              <w:t xml:space="preserve">Max. </w:t>
            </w:r>
            <w:r w:rsidRPr="00B42EFE">
              <w:rPr>
                <w:sz w:val="16"/>
              </w:rPr>
              <w:t>data rate</w:t>
            </w:r>
          </w:p>
          <w:p w14:paraId="393F8C24" w14:textId="77777777" w:rsidR="00286663" w:rsidRPr="00B42EFE" w:rsidRDefault="00286663" w:rsidP="00316BE9">
            <w:pPr>
              <w:pStyle w:val="TAH"/>
              <w:rPr>
                <w:sz w:val="16"/>
              </w:rPr>
            </w:pPr>
            <w:r>
              <w:rPr>
                <w:sz w:val="16"/>
              </w:rPr>
              <w:t>(note 1)</w:t>
            </w:r>
          </w:p>
        </w:tc>
        <w:tc>
          <w:tcPr>
            <w:tcW w:w="1984" w:type="dxa"/>
          </w:tcPr>
          <w:p w14:paraId="55F025B5" w14:textId="77777777" w:rsidR="00286663" w:rsidRDefault="00286663" w:rsidP="00316BE9">
            <w:pPr>
              <w:pStyle w:val="TAH"/>
              <w:rPr>
                <w:sz w:val="16"/>
              </w:rPr>
            </w:pPr>
            <w:r>
              <w:rPr>
                <w:sz w:val="16"/>
              </w:rPr>
              <w:t>End-to-end latency</w:t>
            </w:r>
          </w:p>
          <w:p w14:paraId="78E3686B" w14:textId="77777777" w:rsidR="00286663" w:rsidRPr="00B42EFE" w:rsidRDefault="00286663" w:rsidP="00316BE9">
            <w:pPr>
              <w:pStyle w:val="TAH"/>
              <w:rPr>
                <w:sz w:val="16"/>
              </w:rPr>
            </w:pPr>
            <w:r>
              <w:rPr>
                <w:sz w:val="16"/>
              </w:rPr>
              <w:t>(note 3)</w:t>
            </w:r>
          </w:p>
        </w:tc>
        <w:tc>
          <w:tcPr>
            <w:tcW w:w="992" w:type="dxa"/>
          </w:tcPr>
          <w:p w14:paraId="4729BEA4" w14:textId="77777777" w:rsidR="00286663" w:rsidRPr="00B42EFE" w:rsidRDefault="00286663" w:rsidP="00316BE9">
            <w:pPr>
              <w:pStyle w:val="TAH"/>
              <w:rPr>
                <w:sz w:val="16"/>
              </w:rPr>
            </w:pPr>
            <w:r w:rsidRPr="00B42EFE">
              <w:rPr>
                <w:sz w:val="16"/>
              </w:rPr>
              <w:t>Area traffic capacity</w:t>
            </w:r>
          </w:p>
          <w:p w14:paraId="27837777" w14:textId="77777777" w:rsidR="00286663" w:rsidRPr="00B42EFE" w:rsidRDefault="00286663" w:rsidP="00316BE9">
            <w:pPr>
              <w:pStyle w:val="TAH"/>
              <w:rPr>
                <w:sz w:val="16"/>
              </w:rPr>
            </w:pPr>
          </w:p>
        </w:tc>
        <w:tc>
          <w:tcPr>
            <w:tcW w:w="1101" w:type="dxa"/>
          </w:tcPr>
          <w:p w14:paraId="798ADA8E"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5EEF80FB" w14:textId="77777777" w:rsidR="00286663" w:rsidRPr="00B42EFE" w:rsidRDefault="00286663" w:rsidP="00316BE9">
            <w:pPr>
              <w:pStyle w:val="TAH"/>
              <w:rPr>
                <w:sz w:val="16"/>
              </w:rPr>
            </w:pPr>
            <w:r>
              <w:rPr>
                <w:sz w:val="16"/>
              </w:rPr>
              <w:t>Area</w:t>
            </w:r>
          </w:p>
        </w:tc>
        <w:tc>
          <w:tcPr>
            <w:tcW w:w="993" w:type="dxa"/>
          </w:tcPr>
          <w:p w14:paraId="2533FFB7" w14:textId="77777777" w:rsidR="00286663" w:rsidRDefault="00286663" w:rsidP="00316BE9">
            <w:pPr>
              <w:pStyle w:val="TAH"/>
              <w:rPr>
                <w:sz w:val="16"/>
              </w:rPr>
            </w:pPr>
            <w:r>
              <w:rPr>
                <w:sz w:val="16"/>
              </w:rPr>
              <w:t>Range of a single hop</w:t>
            </w:r>
          </w:p>
          <w:p w14:paraId="56E5E3D9" w14:textId="77777777" w:rsidR="00286663" w:rsidRDefault="00286663" w:rsidP="00316BE9">
            <w:pPr>
              <w:pStyle w:val="TAH"/>
              <w:rPr>
                <w:sz w:val="16"/>
              </w:rPr>
            </w:pPr>
          </w:p>
        </w:tc>
        <w:tc>
          <w:tcPr>
            <w:tcW w:w="992" w:type="dxa"/>
          </w:tcPr>
          <w:p w14:paraId="4C62E9E7" w14:textId="77777777" w:rsidR="00286663" w:rsidRPr="00B42EFE" w:rsidRDefault="00286663" w:rsidP="00316BE9">
            <w:pPr>
              <w:pStyle w:val="TAH"/>
              <w:rPr>
                <w:sz w:val="16"/>
              </w:rPr>
            </w:pPr>
            <w:r>
              <w:rPr>
                <w:sz w:val="16"/>
              </w:rPr>
              <w:t xml:space="preserve">Estimated number of hops </w:t>
            </w:r>
          </w:p>
        </w:tc>
      </w:tr>
      <w:tr w:rsidR="00286663" w:rsidRPr="00FF3908" w14:paraId="063474F9" w14:textId="77777777" w:rsidTr="00316BE9">
        <w:tc>
          <w:tcPr>
            <w:tcW w:w="992" w:type="dxa"/>
          </w:tcPr>
          <w:p w14:paraId="5CC5FB66" w14:textId="77777777" w:rsidR="00286663" w:rsidRDefault="00286663" w:rsidP="00316BE9">
            <w:pPr>
              <w:pStyle w:val="TAC"/>
              <w:rPr>
                <w:sz w:val="16"/>
              </w:rPr>
            </w:pPr>
            <w:r>
              <w:rPr>
                <w:sz w:val="16"/>
              </w:rPr>
              <w:t>Public Safety</w:t>
            </w:r>
          </w:p>
          <w:p w14:paraId="324A5EB5" w14:textId="77777777" w:rsidR="00286663" w:rsidRPr="00B42EFE" w:rsidRDefault="00286663" w:rsidP="00316BE9">
            <w:pPr>
              <w:pStyle w:val="TAC"/>
              <w:rPr>
                <w:sz w:val="16"/>
              </w:rPr>
            </w:pPr>
            <w:r>
              <w:rPr>
                <w:sz w:val="16"/>
              </w:rPr>
              <w:t>(note 2)</w:t>
            </w:r>
          </w:p>
        </w:tc>
        <w:tc>
          <w:tcPr>
            <w:tcW w:w="1985" w:type="dxa"/>
          </w:tcPr>
          <w:p w14:paraId="6A2019BF" w14:textId="77777777" w:rsidR="00286663" w:rsidRPr="00FF3908" w:rsidRDefault="00286663" w:rsidP="00316BE9">
            <w:pPr>
              <w:pStyle w:val="TAC"/>
            </w:pPr>
            <w:r>
              <w:t>12 Mbit/s</w:t>
            </w:r>
          </w:p>
        </w:tc>
        <w:tc>
          <w:tcPr>
            <w:tcW w:w="1984" w:type="dxa"/>
          </w:tcPr>
          <w:p w14:paraId="6C88A5FA" w14:textId="77777777" w:rsidR="00286663" w:rsidRPr="00CA3E7B" w:rsidRDefault="00286663" w:rsidP="00316BE9">
            <w:pPr>
              <w:pStyle w:val="TAC"/>
              <w:rPr>
                <w:vertAlign w:val="superscript"/>
              </w:rPr>
            </w:pPr>
            <w:r>
              <w:t>125 ms</w:t>
            </w:r>
          </w:p>
        </w:tc>
        <w:tc>
          <w:tcPr>
            <w:tcW w:w="992" w:type="dxa"/>
          </w:tcPr>
          <w:p w14:paraId="51544FBF" w14:textId="77777777" w:rsidR="00286663" w:rsidRPr="00FF3908" w:rsidRDefault="00286663" w:rsidP="00316BE9">
            <w:pPr>
              <w:pStyle w:val="TAC"/>
            </w:pPr>
            <w:r>
              <w:t>40 Mbit/s /5000m</w:t>
            </w:r>
            <w:r w:rsidRPr="00281E39">
              <w:rPr>
                <w:vertAlign w:val="superscript"/>
              </w:rPr>
              <w:t>2</w:t>
            </w:r>
          </w:p>
        </w:tc>
        <w:tc>
          <w:tcPr>
            <w:tcW w:w="1101" w:type="dxa"/>
          </w:tcPr>
          <w:p w14:paraId="2A8429D4" w14:textId="77777777" w:rsidR="00286663" w:rsidRDefault="00286663" w:rsidP="00316BE9">
            <w:pPr>
              <w:pStyle w:val="TAC"/>
            </w:pPr>
            <w:r>
              <w:t>30</w:t>
            </w:r>
          </w:p>
          <w:p w14:paraId="2B4582E2" w14:textId="77777777" w:rsidR="00286663" w:rsidRDefault="00286663" w:rsidP="00316BE9">
            <w:pPr>
              <w:pStyle w:val="TAC"/>
            </w:pPr>
            <w:r>
              <w:t>devices</w:t>
            </w:r>
          </w:p>
          <w:p w14:paraId="24BADBEA" w14:textId="77777777" w:rsidR="00286663" w:rsidRPr="00FF3908" w:rsidRDefault="00286663" w:rsidP="00316BE9">
            <w:pPr>
              <w:pStyle w:val="TAC"/>
            </w:pPr>
            <w:r>
              <w:t>/10000m</w:t>
            </w:r>
            <w:r w:rsidRPr="00281E39">
              <w:rPr>
                <w:vertAlign w:val="superscript"/>
              </w:rPr>
              <w:t>2</w:t>
            </w:r>
          </w:p>
        </w:tc>
        <w:tc>
          <w:tcPr>
            <w:tcW w:w="992" w:type="dxa"/>
          </w:tcPr>
          <w:p w14:paraId="2F93623F" w14:textId="77777777" w:rsidR="00286663" w:rsidRPr="00FF3908" w:rsidRDefault="00286663" w:rsidP="00316BE9">
            <w:pPr>
              <w:pStyle w:val="TAL"/>
            </w:pPr>
            <w:r>
              <w:rPr>
                <w:lang w:val="en-US"/>
              </w:rPr>
              <w:t>10,000 m</w:t>
            </w:r>
            <w:r>
              <w:rPr>
                <w:vertAlign w:val="superscript"/>
                <w:lang w:val="en-US"/>
              </w:rPr>
              <w:t>2</w:t>
            </w:r>
          </w:p>
        </w:tc>
        <w:tc>
          <w:tcPr>
            <w:tcW w:w="993" w:type="dxa"/>
          </w:tcPr>
          <w:p w14:paraId="442CD43E" w14:textId="77777777" w:rsidR="00286663" w:rsidRDefault="00286663" w:rsidP="00316BE9">
            <w:pPr>
              <w:pStyle w:val="TAL"/>
              <w:jc w:val="center"/>
              <w:rPr>
                <w:lang w:val="en-US"/>
              </w:rPr>
            </w:pPr>
            <w:r>
              <w:rPr>
                <w:lang w:val="en-US"/>
              </w:rPr>
              <w:t xml:space="preserve">&gt; 50 m </w:t>
            </w:r>
          </w:p>
        </w:tc>
        <w:tc>
          <w:tcPr>
            <w:tcW w:w="992" w:type="dxa"/>
          </w:tcPr>
          <w:p w14:paraId="06D721B3" w14:textId="77777777" w:rsidR="00286663" w:rsidRDefault="00286663" w:rsidP="00316BE9">
            <w:pPr>
              <w:pStyle w:val="TAL"/>
              <w:jc w:val="center"/>
              <w:rPr>
                <w:lang w:val="en-US"/>
              </w:rPr>
            </w:pPr>
            <w:r>
              <w:rPr>
                <w:lang w:val="en-US"/>
              </w:rPr>
              <w:t>2 to 6</w:t>
            </w:r>
          </w:p>
        </w:tc>
      </w:tr>
      <w:tr w:rsidR="00286663" w:rsidRPr="00FF3908" w14:paraId="71BBBBA7" w14:textId="77777777" w:rsidTr="00316BE9">
        <w:tc>
          <w:tcPr>
            <w:tcW w:w="10031" w:type="dxa"/>
            <w:gridSpan w:val="8"/>
          </w:tcPr>
          <w:p w14:paraId="257816A0" w14:textId="77777777" w:rsidR="00286663" w:rsidRDefault="00286663" w:rsidP="00316BE9">
            <w:pPr>
              <w:pStyle w:val="TAN"/>
            </w:pPr>
            <w:r>
              <w:t xml:space="preserve">NOTE 1: </w:t>
            </w:r>
            <w:r>
              <w:tab/>
              <w:t>The maximum data rate applies for both the traffic transmitted from the UE and received by the UE</w:t>
            </w:r>
          </w:p>
          <w:p w14:paraId="0B08CB60"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6B6ECDC8"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14D95C6F" w14:textId="77777777" w:rsidR="00286663" w:rsidRPr="00F6268E" w:rsidRDefault="00286663" w:rsidP="00316BE9">
            <w:pPr>
              <w:pStyle w:val="TAN"/>
            </w:pPr>
          </w:p>
        </w:tc>
      </w:tr>
    </w:tbl>
    <w:p w14:paraId="4A1AF1C0" w14:textId="77777777" w:rsidR="00740958" w:rsidRPr="000531EE" w:rsidRDefault="007E7DEB" w:rsidP="00212EE0">
      <w:pPr>
        <w:pStyle w:val="Heading1"/>
      </w:pPr>
      <w:bookmarkStart w:id="1023" w:name="_Toc201930905"/>
      <w:r>
        <w:t>8</w:t>
      </w:r>
      <w:r>
        <w:tab/>
      </w:r>
      <w:r w:rsidR="00740958" w:rsidRPr="00736B3F">
        <w:t>Security</w:t>
      </w:r>
      <w:bookmarkEnd w:id="1009"/>
      <w:bookmarkEnd w:id="1010"/>
      <w:bookmarkEnd w:id="1011"/>
      <w:bookmarkEnd w:id="1012"/>
      <w:bookmarkEnd w:id="1023"/>
    </w:p>
    <w:p w14:paraId="06B924CD" w14:textId="77777777" w:rsidR="00391340" w:rsidRPr="00254DD6" w:rsidRDefault="00391340" w:rsidP="00212EE0">
      <w:pPr>
        <w:pStyle w:val="Heading2"/>
      </w:pPr>
      <w:bookmarkStart w:id="1024" w:name="_Toc45387777"/>
      <w:bookmarkStart w:id="1025" w:name="_Toc52638822"/>
      <w:bookmarkStart w:id="1026" w:name="_Toc59116907"/>
      <w:bookmarkStart w:id="1027" w:name="_Toc61885740"/>
      <w:bookmarkStart w:id="1028" w:name="_Toc201930906"/>
      <w:r w:rsidRPr="00254DD6">
        <w:t>8.1</w:t>
      </w:r>
      <w:r w:rsidRPr="00254DD6">
        <w:tab/>
      </w:r>
      <w:r w:rsidR="0081254F" w:rsidRPr="0081254F">
        <w:t>Description</w:t>
      </w:r>
      <w:bookmarkEnd w:id="1024"/>
      <w:bookmarkEnd w:id="1025"/>
      <w:bookmarkEnd w:id="1026"/>
      <w:bookmarkEnd w:id="1027"/>
      <w:bookmarkEnd w:id="1028"/>
    </w:p>
    <w:p w14:paraId="07C57BFB"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3E3205CE" w14:textId="77777777" w:rsidR="00391340" w:rsidRPr="00F81743" w:rsidRDefault="00391340" w:rsidP="00212EE0">
      <w:pPr>
        <w:pStyle w:val="Heading2"/>
      </w:pPr>
      <w:bookmarkStart w:id="1029" w:name="_Toc45387778"/>
      <w:bookmarkStart w:id="1030" w:name="_Toc52638823"/>
      <w:bookmarkStart w:id="1031" w:name="_Toc59116908"/>
      <w:bookmarkStart w:id="1032" w:name="_Toc61885741"/>
      <w:bookmarkStart w:id="1033" w:name="_Toc201930907"/>
      <w:r w:rsidRPr="00F81743">
        <w:t>8.2</w:t>
      </w:r>
      <w:r w:rsidRPr="00F81743">
        <w:tab/>
        <w:t>General</w:t>
      </w:r>
      <w:bookmarkEnd w:id="1029"/>
      <w:bookmarkEnd w:id="1030"/>
      <w:bookmarkEnd w:id="1031"/>
      <w:bookmarkEnd w:id="1032"/>
      <w:bookmarkEnd w:id="1033"/>
    </w:p>
    <w:p w14:paraId="20157D77"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737AF899"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4F9FF28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6280314"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080AEE89"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266DB033"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590D515E" w14:textId="77777777" w:rsidR="00391340" w:rsidRPr="00FF3908" w:rsidRDefault="00391340" w:rsidP="00254DD6">
      <w:pPr>
        <w:rPr>
          <w:lang w:eastAsia="ko-KR"/>
        </w:rPr>
      </w:pPr>
      <w:r w:rsidRPr="00FF3908">
        <w:rPr>
          <w:lang w:eastAsia="zh-CN"/>
        </w:rPr>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6EF76FDE" w14:textId="77777777" w:rsidR="00A14E57" w:rsidRDefault="00A14E57" w:rsidP="00254DD6">
      <w:pPr>
        <w:rPr>
          <w:lang w:eastAsia="zh-CN"/>
        </w:rPr>
      </w:pPr>
      <w:r w:rsidRPr="00A14E57">
        <w:rPr>
          <w:lang w:eastAsia="zh-CN"/>
        </w:rPr>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258B86F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74C6951D"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01536762"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77B1D92A" w14:textId="77777777" w:rsidR="00EB74D0" w:rsidRPr="00FF3908" w:rsidRDefault="008F1AAC" w:rsidP="008F1AAC">
      <w:pPr>
        <w:rPr>
          <w:lang w:eastAsia="zh-CN"/>
        </w:rPr>
      </w:pPr>
      <w:r>
        <w:t>The 5G LAN-VN shall be able to verify the identity of a UE requesting to join a specific private communication.</w:t>
      </w:r>
    </w:p>
    <w:p w14:paraId="7CE513CC"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7B3561EE"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49FAEC29"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3A42AEBF"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2B36A4AA" w14:textId="77777777" w:rsidR="00A14E57" w:rsidRPr="009102C6" w:rsidRDefault="00786A0C" w:rsidP="009102C6">
      <w:pPr>
        <w:pStyle w:val="NO"/>
        <w:rPr>
          <w:noProof/>
        </w:rPr>
      </w:pPr>
      <w:r>
        <w:rPr>
          <w:noProof/>
        </w:rPr>
        <w:t xml:space="preserve">NOTE: </w:t>
      </w:r>
      <w:r>
        <w:rPr>
          <w:noProof/>
        </w:rPr>
        <w:tab/>
      </w:r>
      <w:r w:rsidRPr="003767A4">
        <w:rPr>
          <w:noProof/>
        </w:rPr>
        <w:t xml:space="preserve">Dedicated network entities of NPN can be deployed in customer premises that are outside the control of the </w:t>
      </w:r>
      <w:r>
        <w:rPr>
          <w:noProof/>
        </w:rPr>
        <w:t xml:space="preserve">PLMN </w:t>
      </w:r>
      <w:r w:rsidRPr="003767A4">
        <w:rPr>
          <w:noProof/>
        </w:rPr>
        <w:t>operator.</w:t>
      </w:r>
    </w:p>
    <w:p w14:paraId="6A57C7FA" w14:textId="77777777" w:rsidR="00391340" w:rsidRPr="00FF3908" w:rsidRDefault="00391340" w:rsidP="00212EE0">
      <w:pPr>
        <w:pStyle w:val="Heading2"/>
        <w:rPr>
          <w:lang w:eastAsia="zh-CN"/>
        </w:rPr>
      </w:pPr>
      <w:bookmarkStart w:id="1034" w:name="_Toc45387779"/>
      <w:bookmarkStart w:id="1035" w:name="_Toc52638824"/>
      <w:bookmarkStart w:id="1036" w:name="_Toc59116909"/>
      <w:bookmarkStart w:id="1037" w:name="_Toc61885742"/>
      <w:bookmarkStart w:id="1038" w:name="_Toc201930908"/>
      <w:r w:rsidRPr="00FF3908">
        <w:rPr>
          <w:lang w:eastAsia="zh-CN"/>
        </w:rPr>
        <w:t>8.3</w:t>
      </w:r>
      <w:r w:rsidRPr="00FF3908">
        <w:rPr>
          <w:lang w:eastAsia="zh-CN"/>
        </w:rPr>
        <w:tab/>
        <w:t>Authentication</w:t>
      </w:r>
      <w:bookmarkEnd w:id="1034"/>
      <w:bookmarkEnd w:id="1035"/>
      <w:bookmarkEnd w:id="1036"/>
      <w:bookmarkEnd w:id="1037"/>
      <w:bookmarkEnd w:id="1038"/>
    </w:p>
    <w:p w14:paraId="449FA0D4"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3AE9CB25"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231406"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7AC3EBE3"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493D6F22"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54DD3501"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5475668" w14:textId="77777777" w:rsidR="00584A18" w:rsidRDefault="008F1AAC" w:rsidP="00584A18">
      <w:bookmarkStart w:id="1039"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39"/>
    </w:p>
    <w:p w14:paraId="5CCAB4F6" w14:textId="77777777" w:rsidR="00391340" w:rsidRPr="00FF3908" w:rsidRDefault="00584A18" w:rsidP="00584A18">
      <w:bookmarkStart w:id="1040"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0"/>
      <w:r w:rsidRPr="00227450">
        <w:rPr>
          <w:lang w:eastAsia="ko-KR"/>
        </w:rPr>
        <w:t>.</w:t>
      </w:r>
    </w:p>
    <w:p w14:paraId="678D31C2"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2EBACB00" w14:textId="77777777" w:rsidR="00696E7C" w:rsidRDefault="00696E7C" w:rsidP="00A47F30">
      <w:r w:rsidRPr="00CA799B">
        <w:t>The 5G system shall enable an NPN to be able to request a PLMN to perform NPN access network authentication of a UE based on 3GPP identities and credentials supplied by the PLMN.</w:t>
      </w:r>
    </w:p>
    <w:p w14:paraId="4F0A8B93" w14:textId="77777777" w:rsidR="00391340" w:rsidRPr="00FF3908" w:rsidRDefault="00391340" w:rsidP="00212EE0">
      <w:pPr>
        <w:pStyle w:val="Heading2"/>
        <w:rPr>
          <w:lang w:eastAsia="zh-CN"/>
        </w:rPr>
      </w:pPr>
      <w:bookmarkStart w:id="1041" w:name="_Toc45387780"/>
      <w:bookmarkStart w:id="1042" w:name="_Toc52638825"/>
      <w:bookmarkStart w:id="1043" w:name="_Toc59116910"/>
      <w:bookmarkStart w:id="1044" w:name="_Toc61885743"/>
      <w:bookmarkStart w:id="1045" w:name="_Toc201930909"/>
      <w:r w:rsidRPr="00FF3908">
        <w:rPr>
          <w:lang w:eastAsia="zh-CN"/>
        </w:rPr>
        <w:t>8.4</w:t>
      </w:r>
      <w:r w:rsidRPr="00FF3908">
        <w:rPr>
          <w:lang w:eastAsia="zh-CN"/>
        </w:rPr>
        <w:tab/>
        <w:t>Authorization</w:t>
      </w:r>
      <w:bookmarkEnd w:id="1041"/>
      <w:bookmarkEnd w:id="1042"/>
      <w:bookmarkEnd w:id="1043"/>
      <w:bookmarkEnd w:id="1044"/>
      <w:bookmarkEnd w:id="1045"/>
    </w:p>
    <w:p w14:paraId="629978AB" w14:textId="77777777" w:rsidR="00AC43ED" w:rsidRDefault="00AC43ED" w:rsidP="00F81743">
      <w:r w:rsidRPr="00AC43ED">
        <w:t>The 5G system shall allow the operator to authorize an IoT device to use one or more 5G system features that are restricted to IoT devices.</w:t>
      </w:r>
    </w:p>
    <w:p w14:paraId="34B7120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6E3BBBE8"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04A4AEEB"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3CD715C2"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226A89A5" w14:textId="77777777" w:rsidR="002869AF" w:rsidRDefault="002869AF" w:rsidP="002869AF">
      <w:bookmarkStart w:id="1046" w:name="_Toc45387781"/>
      <w:bookmarkStart w:id="1047" w:name="_Toc52638826"/>
      <w:bookmarkStart w:id="1048" w:name="_Toc59116911"/>
      <w:bookmarkStart w:id="1049" w:name="_Toc61885744"/>
      <w:r>
        <w:t>A 5G system with satellite access supporting S&amp;F Satellite operation shall be able to support mechanisms to authorize a UE to use the S&amp;F satellite operation.</w:t>
      </w:r>
    </w:p>
    <w:p w14:paraId="6C2F546F" w14:textId="77777777" w:rsidR="002869AF" w:rsidRDefault="002869AF" w:rsidP="002869AF">
      <w:r>
        <w:t xml:space="preserve">A 5G system with satellite access shall be able to support mechanisms to authorize the UE-Satellite-UE communication, based on e.g., location information and subscription. </w:t>
      </w:r>
    </w:p>
    <w:p w14:paraId="6EC709D4" w14:textId="77777777" w:rsidR="002869AF" w:rsidRDefault="002869AF" w:rsidP="002869AF">
      <w:pPr>
        <w:pStyle w:val="NO"/>
      </w:pPr>
      <w:r>
        <w:t>NOTE:   UEs can use satellite access directly or via a relay UE (using satellite access assuming that the 5G system with satellite access is authorized to assign spectrum resources for the communication between remote UE and relay UE).</w:t>
      </w:r>
    </w:p>
    <w:p w14:paraId="64D0EC3F" w14:textId="77777777" w:rsidR="00391340" w:rsidRPr="00F81743" w:rsidRDefault="00391340" w:rsidP="00212EE0">
      <w:pPr>
        <w:pStyle w:val="Heading2"/>
      </w:pPr>
      <w:bookmarkStart w:id="1050" w:name="_Toc201930910"/>
      <w:r w:rsidRPr="00F81743">
        <w:t>8.5</w:t>
      </w:r>
      <w:r w:rsidRPr="00F81743">
        <w:tab/>
        <w:t>Identity management</w:t>
      </w:r>
      <w:bookmarkEnd w:id="1046"/>
      <w:bookmarkEnd w:id="1047"/>
      <w:bookmarkEnd w:id="1048"/>
      <w:bookmarkEnd w:id="1049"/>
      <w:bookmarkEnd w:id="1050"/>
    </w:p>
    <w:p w14:paraId="3E040BD2"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3C465673"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716F477A"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5515FB05"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474BD7A4"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439C8CD7"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67D3DAE9"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5820F6F"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2996F9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1FF45DD4" w14:textId="77777777" w:rsidR="008E6EB1" w:rsidRDefault="008E6EB1" w:rsidP="008E6EB1">
      <w:pPr>
        <w:pStyle w:val="NO"/>
        <w:rPr>
          <w:noProof/>
        </w:rPr>
      </w:pPr>
      <w:r>
        <w:rPr>
          <w:noProof/>
        </w:rPr>
        <w:t xml:space="preserve">NOTE 1: </w:t>
      </w:r>
      <w:r>
        <w:rPr>
          <w:noProof/>
        </w:rPr>
        <w:tab/>
        <w:t>this includes the ability for the 5G system to provide the positioning services on demand without having to track continuously the position of the involved UE.</w:t>
      </w:r>
    </w:p>
    <w:p w14:paraId="7CC03F8A" w14:textId="77777777" w:rsidR="008E6EB1" w:rsidRDefault="008E6EB1" w:rsidP="008E6EB1">
      <w:pPr>
        <w:pStyle w:val="NO"/>
        <w:rPr>
          <w:noProof/>
        </w:rPr>
      </w:pPr>
      <w:r>
        <w:rPr>
          <w:noProof/>
        </w:rPr>
        <w:t xml:space="preserve">NOTE 2: </w:t>
      </w:r>
      <w:r>
        <w:rPr>
          <w:noProof/>
        </w:rPr>
        <w:tab/>
        <w:t>the respect of the user</w:t>
      </w:r>
      <w:r w:rsidR="009F0C58" w:rsidRPr="00E56D30">
        <w:rPr>
          <w:noProof/>
        </w:rPr>
        <w:t>'</w:t>
      </w:r>
      <w:r>
        <w:rPr>
          <w:noProof/>
        </w:rPr>
        <w:t>s consent to some positioning services could abide by different rules in case of emergency (for example, rules that would also receive consent from the user, but well before the emergency occurs).</w:t>
      </w:r>
    </w:p>
    <w:p w14:paraId="765293CE" w14:textId="77777777" w:rsidR="006B4665" w:rsidRDefault="006B4665" w:rsidP="00391340">
      <w:pPr>
        <w:rPr>
          <w:lang w:eastAsia="zh-CN"/>
        </w:rPr>
      </w:pPr>
      <w:r w:rsidRPr="006B4665">
        <w:rPr>
          <w:lang w:eastAsia="zh-CN"/>
        </w:rPr>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58FD3DA5" w14:textId="77777777" w:rsidR="00391340" w:rsidRPr="00FF3908" w:rsidRDefault="00391340" w:rsidP="00212EE0">
      <w:pPr>
        <w:pStyle w:val="Heading2"/>
      </w:pPr>
      <w:bookmarkStart w:id="1051" w:name="_Toc45387782"/>
      <w:bookmarkStart w:id="1052" w:name="_Toc52638827"/>
      <w:bookmarkStart w:id="1053" w:name="_Toc59116912"/>
      <w:bookmarkStart w:id="1054" w:name="_Toc61885745"/>
      <w:bookmarkStart w:id="1055" w:name="_Toc201930911"/>
      <w:r w:rsidRPr="00FF3908">
        <w:t>8.6</w:t>
      </w:r>
      <w:r w:rsidRPr="00FF3908">
        <w:tab/>
        <w:t>Regulatory</w:t>
      </w:r>
      <w:bookmarkEnd w:id="1051"/>
      <w:bookmarkEnd w:id="1052"/>
      <w:bookmarkEnd w:id="1053"/>
      <w:bookmarkEnd w:id="1054"/>
      <w:bookmarkEnd w:id="1055"/>
    </w:p>
    <w:p w14:paraId="0632CDDE"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661078D7"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20F8BCFA"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017699BE"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3DF4B61C" w14:textId="77777777" w:rsidR="00391340" w:rsidRPr="00FF3908" w:rsidRDefault="00391340" w:rsidP="00212EE0">
      <w:pPr>
        <w:pStyle w:val="Heading2"/>
        <w:rPr>
          <w:lang w:eastAsia="zh-CN"/>
        </w:rPr>
      </w:pPr>
      <w:bookmarkStart w:id="1056" w:name="_Toc45387783"/>
      <w:bookmarkStart w:id="1057" w:name="_Toc52638828"/>
      <w:bookmarkStart w:id="1058" w:name="_Toc59116913"/>
      <w:bookmarkStart w:id="1059" w:name="_Toc61885746"/>
      <w:bookmarkStart w:id="1060" w:name="_Toc201930912"/>
      <w:r w:rsidRPr="00FF3908">
        <w:rPr>
          <w:lang w:eastAsia="zh-CN"/>
        </w:rPr>
        <w:t>8.7</w:t>
      </w:r>
      <w:r w:rsidRPr="00FF3908">
        <w:rPr>
          <w:lang w:eastAsia="zh-CN"/>
        </w:rPr>
        <w:tab/>
        <w:t>Fraud protection</w:t>
      </w:r>
      <w:bookmarkEnd w:id="1056"/>
      <w:bookmarkEnd w:id="1057"/>
      <w:bookmarkEnd w:id="1058"/>
      <w:bookmarkEnd w:id="1059"/>
      <w:bookmarkEnd w:id="1060"/>
    </w:p>
    <w:p w14:paraId="6FFB30D4"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128D267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4C0930A4"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79BF120"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547E2188"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05D92E22"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77CB8C04" w14:textId="77777777" w:rsidR="00391340" w:rsidRPr="00FF3908" w:rsidRDefault="00391340" w:rsidP="00212EE0">
      <w:pPr>
        <w:pStyle w:val="Heading2"/>
        <w:rPr>
          <w:lang w:eastAsia="zh-CN"/>
        </w:rPr>
      </w:pPr>
      <w:bookmarkStart w:id="1061" w:name="_Toc45387784"/>
      <w:bookmarkStart w:id="1062" w:name="_Toc52638829"/>
      <w:bookmarkStart w:id="1063" w:name="_Toc59116914"/>
      <w:bookmarkStart w:id="1064" w:name="_Toc61885747"/>
      <w:bookmarkStart w:id="1065" w:name="_Toc201930913"/>
      <w:r w:rsidRPr="00FF3908">
        <w:rPr>
          <w:lang w:eastAsia="zh-CN"/>
        </w:rPr>
        <w:t>8.8</w:t>
      </w:r>
      <w:r w:rsidRPr="00FF3908">
        <w:rPr>
          <w:lang w:eastAsia="zh-CN"/>
        </w:rPr>
        <w:tab/>
        <w:t>Resource efficiency</w:t>
      </w:r>
      <w:bookmarkEnd w:id="1061"/>
      <w:bookmarkEnd w:id="1062"/>
      <w:bookmarkEnd w:id="1063"/>
      <w:bookmarkEnd w:id="1064"/>
      <w:bookmarkEnd w:id="1065"/>
    </w:p>
    <w:p w14:paraId="56C76219"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3A0B419C"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5CE0C00F" w14:textId="77777777" w:rsidR="000747C9" w:rsidRDefault="000747C9" w:rsidP="00212EE0">
      <w:pPr>
        <w:pStyle w:val="Heading2"/>
      </w:pPr>
      <w:bookmarkStart w:id="1066" w:name="_Toc45387785"/>
      <w:bookmarkStart w:id="1067" w:name="_Toc52638830"/>
      <w:bookmarkStart w:id="1068" w:name="_Toc59116915"/>
      <w:bookmarkStart w:id="1069" w:name="_Toc61885748"/>
      <w:bookmarkStart w:id="1070" w:name="_Toc201930914"/>
      <w:r>
        <w:t>8.9</w:t>
      </w:r>
      <w:r>
        <w:tab/>
        <w:t>Data security and privacy</w:t>
      </w:r>
      <w:bookmarkEnd w:id="1066"/>
      <w:bookmarkEnd w:id="1067"/>
      <w:bookmarkEnd w:id="1068"/>
      <w:bookmarkEnd w:id="1069"/>
      <w:bookmarkEnd w:id="1070"/>
    </w:p>
    <w:p w14:paraId="3534D6BE"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471F01F4" w14:textId="77777777" w:rsidR="000747C9" w:rsidRPr="00C81B15" w:rsidRDefault="000747C9" w:rsidP="000747C9">
      <w:pPr>
        <w:rPr>
          <w:rFonts w:eastAsia="SimSun"/>
        </w:rPr>
      </w:pPr>
      <w:bookmarkStart w:id="1071" w:name="_Hlk522796129"/>
      <w:r w:rsidRPr="00C81B15">
        <w:rPr>
          <w:rFonts w:eastAsia="SimSun"/>
        </w:rPr>
        <w:t>The 5G system shall</w:t>
      </w:r>
      <w:bookmarkEnd w:id="1071"/>
      <w:r w:rsidRPr="00993B2E">
        <w:t xml:space="preserve"> </w:t>
      </w:r>
      <w:r>
        <w:t>support a mechanism to verify the integrity of a message as well as the authenticity of the sender of the message.</w:t>
      </w:r>
    </w:p>
    <w:p w14:paraId="0B9AB9B2"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49D2A327"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30C9DF91" w14:textId="77777777" w:rsidR="002712FF" w:rsidRPr="006D7654" w:rsidRDefault="002712FF" w:rsidP="002712FF">
      <w:pPr>
        <w:rPr>
          <w:lang w:val="en-US" w:eastAsia="zh-CN"/>
        </w:rPr>
      </w:pPr>
      <w:bookmarkStart w:id="1072" w:name="_Toc45387786"/>
      <w:bookmarkStart w:id="1073" w:name="_Toc52638831"/>
      <w:bookmarkStart w:id="1074" w:name="_Toc59116916"/>
      <w:bookmarkStart w:id="1075"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4B9293B1" w14:textId="77777777" w:rsidR="000D48C4" w:rsidRDefault="002712FF" w:rsidP="000D48C4">
      <w:pPr>
        <w:pStyle w:val="NO"/>
        <w:rPr>
          <w:rFonts w:eastAsia="SimSun"/>
          <w:lang w:eastAsia="zh-CN"/>
        </w:rPr>
      </w:pPr>
      <w:r>
        <w:rPr>
          <w:lang w:eastAsia="zh-CN"/>
        </w:rPr>
        <w:t xml:space="preserve">NOTE: </w:t>
      </w:r>
      <w:r>
        <w:rPr>
          <w:lang w:eastAsia="zh-CN"/>
        </w:rPr>
        <w:tab/>
      </w:r>
      <w:r>
        <w:rPr>
          <w:rFonts w:ascii="SimSun" w:eastAsia="SimSun" w:hAnsi="SimSun" w:hint="eastAsia"/>
          <w:lang w:eastAsia="zh-CN"/>
        </w:rPr>
        <w:t>T</w:t>
      </w:r>
      <w:r w:rsidRPr="00D20F38">
        <w:rPr>
          <w:rFonts w:eastAsia="SimSun"/>
          <w:lang w:eastAsia="zh-CN"/>
        </w:rPr>
        <w:t>his requirement</w:t>
      </w:r>
      <w:r>
        <w:rPr>
          <w:rFonts w:eastAsia="SimSun"/>
          <w:lang w:eastAsia="zh-CN"/>
        </w:rPr>
        <w:t xml:space="preserve"> could apply</w:t>
      </w:r>
      <w:r>
        <w:rPr>
          <w:rFonts w:eastAsia="Microsoft YaHei"/>
          <w:color w:val="000000"/>
        </w:rPr>
        <w:t xml:space="preserve"> to </w:t>
      </w:r>
      <w:r w:rsidRPr="00D20F38">
        <w:rPr>
          <w:rFonts w:eastAsia="SimSun"/>
          <w:lang w:eastAsia="zh-CN"/>
        </w:rPr>
        <w:t>mechanisms supporte</w:t>
      </w:r>
      <w:r>
        <w:rPr>
          <w:rFonts w:eastAsia="SimSun"/>
          <w:lang w:eastAsia="zh-CN"/>
        </w:rPr>
        <w:t>d over the interface between 5G core network</w:t>
      </w:r>
      <w:r w:rsidRPr="00D20F38">
        <w:rPr>
          <w:rFonts w:eastAsia="SimSun"/>
          <w:lang w:eastAsia="zh-CN"/>
        </w:rPr>
        <w:t xml:space="preserve"> and an external </w:t>
      </w:r>
      <w:r w:rsidRPr="00641BFA">
        <w:rPr>
          <w:rFonts w:eastAsia="SimSun"/>
          <w:lang w:eastAsia="zh-CN"/>
        </w:rPr>
        <w:t>application</w:t>
      </w:r>
      <w:r w:rsidRPr="00D20F38">
        <w:rPr>
          <w:rFonts w:eastAsia="SimSun"/>
          <w:lang w:eastAsia="zh-CN"/>
        </w:rPr>
        <w:t xml:space="preserve">, </w:t>
      </w:r>
      <w:r>
        <w:rPr>
          <w:rFonts w:hint="eastAsia"/>
          <w:color w:val="000000"/>
        </w:rPr>
        <w:t xml:space="preserve">with </w:t>
      </w:r>
      <w:r>
        <w:t>no</w:t>
      </w:r>
      <w:r>
        <w:rPr>
          <w:rFonts w:hint="eastAsia"/>
          <w:color w:val="000000"/>
        </w:rPr>
        <w:t xml:space="preserve"> impact </w:t>
      </w:r>
      <w:r>
        <w:rPr>
          <w:rFonts w:eastAsia="SimSun" w:hint="eastAsia"/>
          <w:color w:val="000000"/>
          <w:lang w:eastAsia="zh-CN"/>
        </w:rPr>
        <w:t xml:space="preserve">on </w:t>
      </w:r>
      <w:r>
        <w:rPr>
          <w:rFonts w:hint="eastAsia"/>
          <w:color w:val="000000"/>
        </w:rPr>
        <w:t>RAN and UE</w:t>
      </w:r>
      <w:r w:rsidRPr="00D20F38">
        <w:rPr>
          <w:rFonts w:eastAsia="SimSun"/>
          <w:lang w:eastAsia="zh-CN"/>
        </w:rPr>
        <w:t>.</w:t>
      </w:r>
    </w:p>
    <w:p w14:paraId="5138DB38" w14:textId="77777777" w:rsidR="000D48C4" w:rsidRPr="006D7654" w:rsidRDefault="000D48C4" w:rsidP="000D48C4">
      <w:pPr>
        <w:rPr>
          <w:lang w:val="en-US" w:eastAsia="zh-CN"/>
        </w:rPr>
      </w:pPr>
      <w:r>
        <w:rPr>
          <w:lang w:val="en-US" w:eastAsia="zh-CN"/>
        </w:rPr>
        <w:t>Subject to regulatory requirements and based on operator policy, the 5G system shall provide a mechanism to support confidentiality to prevent exposure of data exchanged between the 5G network and a third party service provider.</w:t>
      </w:r>
    </w:p>
    <w:p w14:paraId="0D3EDF18" w14:textId="77777777" w:rsidR="002869AF" w:rsidRDefault="000D48C4" w:rsidP="002869AF">
      <w:pPr>
        <w:pStyle w:val="NO"/>
        <w:rPr>
          <w:lang w:eastAsia="zh-CN"/>
        </w:rPr>
      </w:pPr>
      <w:r>
        <w:rPr>
          <w:lang w:eastAsia="zh-CN"/>
        </w:rPr>
        <w:t xml:space="preserve">NOTE: </w:t>
      </w:r>
      <w:r>
        <w:rPr>
          <w:lang w:eastAsia="zh-CN"/>
        </w:rPr>
        <w:tab/>
      </w:r>
      <w:r>
        <w:rPr>
          <w:rFonts w:ascii="SimSun" w:eastAsia="SimSun" w:hAnsi="SimSun" w:hint="eastAsia"/>
          <w:lang w:eastAsia="zh-CN"/>
        </w:rPr>
        <w:t>T</w:t>
      </w:r>
      <w:r w:rsidRPr="00D20F38">
        <w:rPr>
          <w:rFonts w:eastAsia="SimSun"/>
          <w:lang w:eastAsia="zh-CN"/>
        </w:rPr>
        <w:t>his requirement</w:t>
      </w:r>
      <w:r>
        <w:rPr>
          <w:rFonts w:eastAsia="SimSun"/>
          <w:lang w:eastAsia="zh-CN"/>
        </w:rPr>
        <w:t xml:space="preserve"> could apply</w:t>
      </w:r>
      <w:r>
        <w:rPr>
          <w:rFonts w:eastAsia="Microsoft YaHei"/>
          <w:color w:val="000000"/>
        </w:rPr>
        <w:t xml:space="preserve"> to </w:t>
      </w:r>
      <w:r w:rsidRPr="00D20F38">
        <w:rPr>
          <w:rFonts w:eastAsia="SimSun"/>
          <w:lang w:eastAsia="zh-CN"/>
        </w:rPr>
        <w:t>mechanisms supporte</w:t>
      </w:r>
      <w:r>
        <w:rPr>
          <w:rFonts w:eastAsia="SimSun"/>
          <w:lang w:eastAsia="zh-CN"/>
        </w:rPr>
        <w:t>d over the interface between 5G core network</w:t>
      </w:r>
      <w:r w:rsidRPr="00D20F38">
        <w:rPr>
          <w:rFonts w:eastAsia="SimSun"/>
          <w:lang w:eastAsia="zh-CN"/>
        </w:rPr>
        <w:t xml:space="preserve"> and an external </w:t>
      </w:r>
      <w:r w:rsidRPr="00641BFA">
        <w:rPr>
          <w:rFonts w:eastAsia="SimSun"/>
          <w:lang w:eastAsia="zh-CN"/>
        </w:rPr>
        <w:t>application</w:t>
      </w:r>
      <w:r w:rsidRPr="00D20F38">
        <w:rPr>
          <w:rFonts w:eastAsia="SimSun"/>
          <w:lang w:eastAsia="zh-CN"/>
        </w:rPr>
        <w:t xml:space="preserve">, </w:t>
      </w:r>
      <w:r>
        <w:rPr>
          <w:rFonts w:hint="eastAsia"/>
          <w:color w:val="000000"/>
        </w:rPr>
        <w:t xml:space="preserve">with </w:t>
      </w:r>
      <w:r>
        <w:t>no</w:t>
      </w:r>
      <w:r>
        <w:rPr>
          <w:rFonts w:hint="eastAsia"/>
          <w:color w:val="000000"/>
        </w:rPr>
        <w:t xml:space="preserve"> impact </w:t>
      </w:r>
      <w:r>
        <w:rPr>
          <w:rFonts w:eastAsia="SimSun" w:hint="eastAsia"/>
          <w:color w:val="000000"/>
          <w:lang w:eastAsia="zh-CN"/>
        </w:rPr>
        <w:t xml:space="preserve">on </w:t>
      </w:r>
      <w:r>
        <w:rPr>
          <w:rFonts w:hint="eastAsia"/>
          <w:color w:val="000000"/>
        </w:rPr>
        <w:t>RAN and UE</w:t>
      </w:r>
      <w:r w:rsidRPr="00D20F38">
        <w:rPr>
          <w:rFonts w:eastAsia="SimSun"/>
          <w:lang w:eastAsia="zh-CN"/>
        </w:rPr>
        <w:t>.</w:t>
      </w:r>
    </w:p>
    <w:p w14:paraId="400156D6"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0E6D35A6" w14:textId="77777777" w:rsidR="009D4BE2" w:rsidRDefault="009D4BE2" w:rsidP="00212EE0">
      <w:pPr>
        <w:pStyle w:val="Heading2"/>
        <w:rPr>
          <w:lang w:eastAsia="zh-CN"/>
        </w:rPr>
      </w:pPr>
      <w:bookmarkStart w:id="1076" w:name="_Toc201930915"/>
      <w:r>
        <w:rPr>
          <w:lang w:eastAsia="zh-CN"/>
        </w:rPr>
        <w:t>8.10</w:t>
      </w:r>
      <w:r>
        <w:rPr>
          <w:lang w:eastAsia="zh-CN"/>
        </w:rPr>
        <w:tab/>
        <w:t>5G Timing Resiliency</w:t>
      </w:r>
      <w:bookmarkEnd w:id="1076"/>
      <w:r>
        <w:rPr>
          <w:lang w:eastAsia="zh-CN"/>
        </w:rPr>
        <w:t xml:space="preserve"> </w:t>
      </w:r>
    </w:p>
    <w:p w14:paraId="0EAFD5FC" w14:textId="77777777" w:rsidR="009D4BE2" w:rsidRDefault="009D4BE2" w:rsidP="009D4BE2">
      <w:r>
        <w:t>The 5G system shall support a mechanism to verify authorization of a 3rd party application to use 5G timing resiliency.</w:t>
      </w:r>
    </w:p>
    <w:p w14:paraId="0AB0CC43" w14:textId="77777777" w:rsidR="009D4BE2" w:rsidRDefault="009D4BE2" w:rsidP="009D4BE2">
      <w:r w:rsidRPr="004F7DEC">
        <w:t>The 5G system shall support a mechanism to monitor and verify authenticity of the timing source, where supported by the time source.</w:t>
      </w:r>
    </w:p>
    <w:p w14:paraId="3B98E428" w14:textId="77777777" w:rsidR="00740958" w:rsidRPr="00FF3908" w:rsidRDefault="00740958" w:rsidP="00212EE0">
      <w:pPr>
        <w:pStyle w:val="Heading1"/>
      </w:pPr>
      <w:bookmarkStart w:id="1077" w:name="_Toc201930916"/>
      <w:r w:rsidRPr="00FF3908">
        <w:t>9</w:t>
      </w:r>
      <w:r w:rsidRPr="00FF3908">
        <w:tab/>
        <w:t>Charging aspects</w:t>
      </w:r>
      <w:bookmarkEnd w:id="1072"/>
      <w:bookmarkEnd w:id="1073"/>
      <w:bookmarkEnd w:id="1074"/>
      <w:bookmarkEnd w:id="1075"/>
      <w:bookmarkEnd w:id="1077"/>
    </w:p>
    <w:p w14:paraId="5AD0961D" w14:textId="77777777" w:rsidR="000E4356" w:rsidRDefault="000E4356" w:rsidP="000E4356">
      <w:pPr>
        <w:pStyle w:val="Heading2"/>
      </w:pPr>
      <w:bookmarkStart w:id="1078" w:name="_Toc45387787"/>
      <w:bookmarkStart w:id="1079" w:name="_Toc52638832"/>
      <w:bookmarkStart w:id="1080" w:name="_Toc59116917"/>
      <w:bookmarkStart w:id="1081" w:name="_Toc61885750"/>
      <w:bookmarkStart w:id="1082" w:name="_Toc201930917"/>
      <w:r>
        <w:t xml:space="preserve">9.0 </w:t>
      </w:r>
      <w:r>
        <w:tab/>
        <w:t>Introduction</w:t>
      </w:r>
    </w:p>
    <w:p w14:paraId="0F1BAD61" w14:textId="77777777" w:rsidR="000E4356" w:rsidRDefault="000E4356" w:rsidP="000E4356">
      <w:pPr>
        <w:jc w:val="both"/>
      </w:pPr>
      <w:bookmarkStart w:id="1083"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3"/>
    </w:p>
    <w:p w14:paraId="7375A6BF" w14:textId="77777777" w:rsidR="00254A8F" w:rsidRPr="003030C4" w:rsidRDefault="00254A8F" w:rsidP="00212EE0">
      <w:pPr>
        <w:pStyle w:val="Heading2"/>
      </w:pPr>
      <w:r>
        <w:t>9.1</w:t>
      </w:r>
      <w:r>
        <w:tab/>
        <w:t>General</w:t>
      </w:r>
      <w:bookmarkEnd w:id="1078"/>
      <w:bookmarkEnd w:id="1079"/>
      <w:bookmarkEnd w:id="1080"/>
      <w:bookmarkEnd w:id="1081"/>
      <w:bookmarkEnd w:id="1082"/>
    </w:p>
    <w:p w14:paraId="038AF3E3"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04BB00BE" w14:textId="77777777" w:rsidR="0009619A" w:rsidRPr="004B7FAB" w:rsidRDefault="0009619A" w:rsidP="0009619A">
      <w:pPr>
        <w:rPr>
          <w:lang w:eastAsia="zh-CN"/>
        </w:rPr>
      </w:pPr>
      <w:r>
        <w:t>The 5G core network shall support collection of all charging information on either a network or a slice basis.</w:t>
      </w:r>
    </w:p>
    <w:p w14:paraId="1518321F"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5C47927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40CB032D"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4745994F"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54173BDF"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1A60C17E"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0CEBAC55" w14:textId="77777777" w:rsidR="006E47F2" w:rsidRDefault="006E47F2" w:rsidP="002C5410">
      <w:r>
        <w:t>The 5G system shall be able to generate charging information regarding the used radio resources e.g. used frequency bands.</w:t>
      </w:r>
    </w:p>
    <w:p w14:paraId="483EFD23"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38213C3"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203CF6D5"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5DD61ECC"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7A6854A4" w14:textId="77777777" w:rsidR="00212EE0" w:rsidRDefault="002E79D0" w:rsidP="00212EE0">
      <w:r w:rsidRPr="00A433A7">
        <w:t>The 5G system shall be able to support collection of charging information for a group of UEs, e.g. UEs of a AI/ML FL group.</w:t>
      </w:r>
      <w:bookmarkStart w:id="1084" w:name="_Toc45387788"/>
      <w:bookmarkStart w:id="1085" w:name="_Toc52638833"/>
      <w:bookmarkStart w:id="1086" w:name="_Toc59116918"/>
      <w:bookmarkStart w:id="1087" w:name="_Toc61885751"/>
      <w:bookmarkStart w:id="1088" w:name="_Hlk521570001"/>
    </w:p>
    <w:p w14:paraId="0F84244C" w14:textId="77777777" w:rsidR="00B45AC8" w:rsidRDefault="00B45AC8" w:rsidP="00212EE0">
      <w:r w:rsidRPr="00B45AC8">
        <w:t>The 5G system shall be able to support charging mechanism for multiple UE exchange data for the same service using the direct device connection.</w:t>
      </w:r>
    </w:p>
    <w:p w14:paraId="5B712FE1" w14:textId="770D168F" w:rsidR="00254A8F" w:rsidRDefault="00254A8F" w:rsidP="00212EE0">
      <w:pPr>
        <w:pStyle w:val="Heading2"/>
        <w:rPr>
          <w:lang w:eastAsia="zh-CN"/>
        </w:rPr>
      </w:pPr>
      <w:bookmarkStart w:id="1089" w:name="_Toc201930918"/>
      <w:r>
        <w:rPr>
          <w:lang w:eastAsia="zh-CN"/>
        </w:rPr>
        <w:t>9.2</w:t>
      </w:r>
      <w:r>
        <w:rPr>
          <w:lang w:eastAsia="zh-CN"/>
        </w:rPr>
        <w:tab/>
        <w:t>5G LAN</w:t>
      </w:r>
      <w:bookmarkEnd w:id="1084"/>
      <w:bookmarkEnd w:id="1085"/>
      <w:bookmarkEnd w:id="1086"/>
      <w:bookmarkEnd w:id="1087"/>
      <w:bookmarkEnd w:id="1089"/>
      <w:r w:rsidR="000E4356">
        <w:rPr>
          <w:lang w:eastAsia="zh-CN"/>
        </w:rPr>
        <w:t>-type service</w:t>
      </w:r>
    </w:p>
    <w:p w14:paraId="2046B464"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53831826"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67425001"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76042D46" w14:textId="77777777" w:rsidR="009D4BE2" w:rsidRDefault="009D4BE2" w:rsidP="00212EE0">
      <w:pPr>
        <w:pStyle w:val="Heading2"/>
        <w:rPr>
          <w:lang w:eastAsia="zh-CN"/>
        </w:rPr>
      </w:pPr>
      <w:bookmarkStart w:id="1090" w:name="_Toc201930919"/>
      <w:r>
        <w:rPr>
          <w:lang w:eastAsia="zh-CN"/>
        </w:rPr>
        <w:t>9.3</w:t>
      </w:r>
      <w:r>
        <w:rPr>
          <w:lang w:eastAsia="zh-CN"/>
        </w:rPr>
        <w:tab/>
        <w:t>5G Timing Resiliency</w:t>
      </w:r>
      <w:bookmarkEnd w:id="1090"/>
      <w:r>
        <w:rPr>
          <w:lang w:eastAsia="zh-CN"/>
        </w:rPr>
        <w:t xml:space="preserve"> </w:t>
      </w:r>
    </w:p>
    <w:p w14:paraId="1949BA63"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3C80276E"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1B757B08"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04FDB41B"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13F32D41" w14:textId="77777777" w:rsidR="002869AF" w:rsidRDefault="002869AF" w:rsidP="002869AF">
      <w:pPr>
        <w:pStyle w:val="Heading2"/>
        <w:rPr>
          <w:lang w:eastAsia="zh-CN"/>
        </w:rPr>
      </w:pPr>
      <w:bookmarkStart w:id="1091" w:name="_Toc201930920"/>
      <w:r>
        <w:rPr>
          <w:lang w:eastAsia="zh-CN"/>
        </w:rPr>
        <w:t>9.4</w:t>
      </w:r>
      <w:r>
        <w:rPr>
          <w:lang w:eastAsia="zh-CN"/>
        </w:rPr>
        <w:tab/>
        <w:t>Satellite Access</w:t>
      </w:r>
      <w:bookmarkEnd w:id="1091"/>
      <w:r>
        <w:rPr>
          <w:lang w:eastAsia="zh-CN"/>
        </w:rPr>
        <w:t xml:space="preserve"> </w:t>
      </w:r>
    </w:p>
    <w:p w14:paraId="731BC7FD"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0BD429A7" w14:textId="77777777" w:rsidR="002869AF" w:rsidRDefault="002869AF" w:rsidP="002869AF">
      <w:pPr>
        <w:pStyle w:val="NO"/>
      </w:pPr>
      <w:r w:rsidRPr="00B0633E">
        <w:t>NOTE: The precision of the location of the UE can be based on the capabilities of the UE or of the network.</w:t>
      </w:r>
    </w:p>
    <w:p w14:paraId="654E9F24"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7E22E6E8" w14:textId="08624E7F" w:rsidR="000E4356" w:rsidRDefault="002869AF" w:rsidP="002869AF">
      <w:r>
        <w:t>A 5G system with satellite access shall be able to collect charging information for a UE registered to a HPLMN or a VPLMN, for UE-Satellite-UE communication.</w:t>
      </w:r>
    </w:p>
    <w:p w14:paraId="36F51021" w14:textId="77777777" w:rsidR="000E4356" w:rsidRDefault="000E4356" w:rsidP="000E4356">
      <w:pPr>
        <w:pStyle w:val="Heading2"/>
        <w:rPr>
          <w:lang w:eastAsia="zh-CN"/>
        </w:rPr>
      </w:pPr>
      <w:r>
        <w:rPr>
          <w:lang w:eastAsia="zh-CN"/>
        </w:rPr>
        <w:t>9.5</w:t>
      </w:r>
      <w:r>
        <w:rPr>
          <w:lang w:eastAsia="zh-CN"/>
        </w:rPr>
        <w:tab/>
        <w:t>Energy efficiency as a Service Criteria</w:t>
      </w:r>
    </w:p>
    <w:p w14:paraId="72788964" w14:textId="4E2B3CAA" w:rsidR="000E4356" w:rsidRDefault="000E4356" w:rsidP="000E4356">
      <w:r>
        <w:t xml:space="preserve">Charging requirements for </w:t>
      </w:r>
      <w:r w:rsidR="00435B29">
        <w:t>"</w:t>
      </w:r>
      <w:r>
        <w:t>Energy efficiency as a Service Criteria</w:t>
      </w:r>
      <w:r w:rsidR="00435B29">
        <w:t>"</w:t>
      </w:r>
      <w:r>
        <w:t xml:space="preserve"> can be found in clauses 6.15a2, 6.15a3 and 6.15a6 of </w:t>
      </w:r>
      <w:r w:rsidR="00435B29">
        <w:t>this document</w:t>
      </w:r>
      <w:r>
        <w:t>.</w:t>
      </w:r>
    </w:p>
    <w:p w14:paraId="153BC581" w14:textId="77777777" w:rsidR="000E4356" w:rsidRDefault="000E4356" w:rsidP="000E4356">
      <w:pPr>
        <w:pStyle w:val="Heading2"/>
        <w:rPr>
          <w:lang w:eastAsia="zh-CN"/>
        </w:rPr>
      </w:pPr>
      <w:r>
        <w:rPr>
          <w:lang w:eastAsia="zh-CN"/>
        </w:rPr>
        <w:t>9.6</w:t>
      </w:r>
      <w:r>
        <w:rPr>
          <w:lang w:eastAsia="zh-CN"/>
        </w:rPr>
        <w:tab/>
        <w:t>NG-RAN Sharing</w:t>
      </w:r>
    </w:p>
    <w:p w14:paraId="3114A93A" w14:textId="77777777" w:rsidR="000E4356" w:rsidRDefault="000E4356" w:rsidP="000E4356">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63659C94" w14:textId="572A38F0" w:rsidR="000E4356" w:rsidRDefault="000E4356" w:rsidP="000E4356">
      <w:pPr>
        <w:pStyle w:val="NO"/>
      </w:pPr>
      <w:r>
        <w:rPr>
          <w:rFonts w:hint="eastAsia"/>
        </w:rPr>
        <w:t>NOTE:</w:t>
      </w:r>
      <w:r w:rsidR="00435B29">
        <w:tab/>
      </w:r>
      <w:r>
        <w:rPr>
          <w:rFonts w:hint="eastAsia"/>
        </w:rPr>
        <w:t xml:space="preserve">When Shared NG-RAN is a </w:t>
      </w:r>
      <w:r>
        <w:rPr>
          <w:rFonts w:hint="eastAsia"/>
          <w:lang w:eastAsia="zh-CN"/>
        </w:rPr>
        <w:t xml:space="preserve">shared </w:t>
      </w:r>
      <w:r>
        <w:rPr>
          <w:rFonts w:hint="eastAsia"/>
        </w:rPr>
        <w:t xml:space="preserve">satellite </w:t>
      </w:r>
      <w:r>
        <w:rPr>
          <w:rFonts w:hint="eastAsia"/>
          <w:lang w:eastAsia="zh-CN"/>
        </w:rPr>
        <w:t>NG-RAN</w:t>
      </w:r>
      <w:r>
        <w:rPr>
          <w:rFonts w:hint="eastAsia"/>
        </w:rPr>
        <w:t xml:space="preserve">, the charging information can include the information specific to </w:t>
      </w:r>
      <w:r>
        <w:rPr>
          <w:rFonts w:hint="eastAsia"/>
          <w:lang w:eastAsia="zh-CN"/>
        </w:rPr>
        <w:t xml:space="preserve">the </w:t>
      </w:r>
      <w:r w:rsidRPr="000C49AA">
        <w:t>shared</w:t>
      </w:r>
      <w:r>
        <w:rPr>
          <w:rFonts w:hint="eastAsia"/>
        </w:rPr>
        <w:t xml:space="preserve"> satellite </w:t>
      </w:r>
      <w:r>
        <w:rPr>
          <w:rFonts w:hint="eastAsia"/>
          <w:lang w:eastAsia="zh-CN"/>
        </w:rPr>
        <w:t>NG-RAN</w:t>
      </w:r>
      <w:r>
        <w:rPr>
          <w:rFonts w:hint="eastAsia"/>
        </w:rPr>
        <w:t xml:space="preserve">, e.g. the location of UE, involved satellites. </w:t>
      </w:r>
    </w:p>
    <w:p w14:paraId="016EDE02" w14:textId="77777777" w:rsidR="000E4356" w:rsidRDefault="000E4356" w:rsidP="000E4356">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15479D4A" w14:textId="77777777" w:rsidR="000E4356" w:rsidRDefault="000E4356" w:rsidP="000E4356">
      <w:pPr>
        <w:pStyle w:val="Heading2"/>
        <w:rPr>
          <w:lang w:eastAsia="zh-CN"/>
        </w:rPr>
      </w:pPr>
      <w:r>
        <w:rPr>
          <w:lang w:eastAsia="zh-CN"/>
        </w:rPr>
        <w:t xml:space="preserve">9.7 </w:t>
      </w:r>
      <w:r>
        <w:rPr>
          <w:lang w:eastAsia="zh-CN"/>
        </w:rPr>
        <w:tab/>
        <w:t>Minimization of Service Interruption</w:t>
      </w:r>
    </w:p>
    <w:p w14:paraId="7769E573" w14:textId="77777777" w:rsidR="000E4356" w:rsidRDefault="000E4356" w:rsidP="000E4356">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34945BDC" w14:textId="77777777" w:rsidR="000E4356" w:rsidRDefault="000E4356" w:rsidP="000E4356">
      <w:pPr>
        <w:pStyle w:val="Heading2"/>
        <w:rPr>
          <w:lang w:eastAsia="zh-CN"/>
        </w:rPr>
      </w:pPr>
      <w:r>
        <w:rPr>
          <w:lang w:eastAsia="zh-CN"/>
        </w:rPr>
        <w:t xml:space="preserve">9.8 </w:t>
      </w:r>
      <w:r>
        <w:rPr>
          <w:lang w:eastAsia="zh-CN"/>
        </w:rPr>
        <w:tab/>
      </w:r>
      <w:r>
        <w:t>Personal IoT Networks and Customer Premises Networks</w:t>
      </w:r>
    </w:p>
    <w:p w14:paraId="3A94D885" w14:textId="02BC9A26" w:rsidR="000E4356" w:rsidRDefault="000E4356" w:rsidP="000E4356">
      <w:r>
        <w:t xml:space="preserve">Charging requirements for “Personal IoT Networks and Customer Premises Networks” can be found in clause 6.38.2.8 of </w:t>
      </w:r>
      <w:r w:rsidR="00435B29">
        <w:t>this document</w:t>
      </w:r>
      <w:r>
        <w:t>.</w:t>
      </w:r>
    </w:p>
    <w:p w14:paraId="7B4338BC" w14:textId="77777777" w:rsidR="000E4356" w:rsidRDefault="000E4356" w:rsidP="000E4356">
      <w:pPr>
        <w:pStyle w:val="Heading2"/>
      </w:pPr>
      <w:r>
        <w:t xml:space="preserve">9.9 </w:t>
      </w:r>
      <w:r>
        <w:tab/>
        <w:t>AI/ML model transfer in 5GS</w:t>
      </w:r>
    </w:p>
    <w:p w14:paraId="5CE47D01" w14:textId="77777777" w:rsidR="000E4356" w:rsidRDefault="000E4356" w:rsidP="000E4356">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449C812E" w14:textId="77777777" w:rsidR="000E4356" w:rsidRDefault="000E4356" w:rsidP="000E4356">
      <w:pPr>
        <w:pStyle w:val="Heading2"/>
        <w:rPr>
          <w:lang w:eastAsia="zh-CN"/>
        </w:rPr>
      </w:pPr>
      <w:r>
        <w:rPr>
          <w:lang w:eastAsia="zh-CN"/>
        </w:rPr>
        <w:t xml:space="preserve">9.10 </w:t>
      </w:r>
      <w:r>
        <w:rPr>
          <w:lang w:eastAsia="zh-CN"/>
        </w:rPr>
        <w:tab/>
      </w:r>
      <w:r w:rsidRPr="004F56DD">
        <w:rPr>
          <w:lang w:eastAsia="zh-CN"/>
        </w:rPr>
        <w:t>Providing Access to Local Services</w:t>
      </w:r>
    </w:p>
    <w:p w14:paraId="4314982E" w14:textId="7634CF32" w:rsidR="000E4356" w:rsidRDefault="000E4356" w:rsidP="000E4356">
      <w:r>
        <w:t>Charging requirements for “</w:t>
      </w:r>
      <w:r w:rsidRPr="004F56DD">
        <w:rPr>
          <w:lang w:eastAsia="zh-CN"/>
        </w:rPr>
        <w:t>Providing Access to Local Services</w:t>
      </w:r>
      <w:r>
        <w:t xml:space="preserve">” can be found in clause 6.41.2.8 of </w:t>
      </w:r>
      <w:r w:rsidR="00435B29">
        <w:t>this document</w:t>
      </w:r>
      <w:r>
        <w:t>.</w:t>
      </w:r>
    </w:p>
    <w:p w14:paraId="081EE7B8" w14:textId="77777777" w:rsidR="000E4356" w:rsidRDefault="000E4356" w:rsidP="000E4356">
      <w:pPr>
        <w:pStyle w:val="Heading2"/>
        <w:rPr>
          <w:rFonts w:eastAsia="Malgun Gothic"/>
        </w:rPr>
      </w:pPr>
      <w:r w:rsidRPr="007432CC">
        <w:rPr>
          <w:rFonts w:eastAsia="Malgun Gothic"/>
        </w:rPr>
        <w:t xml:space="preserve">9.11 </w:t>
      </w:r>
      <w:r>
        <w:rPr>
          <w:rFonts w:eastAsia="Malgun Gothic"/>
        </w:rPr>
        <w:tab/>
      </w:r>
      <w:r w:rsidRPr="007432CC">
        <w:rPr>
          <w:rFonts w:eastAsia="Malgun Gothic"/>
        </w:rPr>
        <w:t>Mobile base station relays</w:t>
      </w:r>
    </w:p>
    <w:p w14:paraId="24AC2A81" w14:textId="3AFA2458" w:rsidR="000E4356" w:rsidRDefault="000E4356" w:rsidP="000E4356">
      <w:r>
        <w:t xml:space="preserve">Charging requirements for “Mobile base station relays” can be found in clause 6.42.2 of </w:t>
      </w:r>
      <w:r w:rsidR="00435B29">
        <w:t>this document</w:t>
      </w:r>
      <w:r>
        <w:t>.</w:t>
      </w:r>
    </w:p>
    <w:p w14:paraId="7BE7543A" w14:textId="77777777" w:rsidR="000E4356" w:rsidRDefault="000E4356" w:rsidP="000E4356">
      <w:pPr>
        <w:pStyle w:val="Heading2"/>
        <w:rPr>
          <w:lang w:eastAsia="zh-CN"/>
        </w:rPr>
      </w:pPr>
      <w:bookmarkStart w:id="1092" w:name="_Hlk208972158"/>
      <w:r>
        <w:rPr>
          <w:lang w:eastAsia="zh-CN"/>
        </w:rPr>
        <w:t>9.12</w:t>
      </w:r>
      <w:r>
        <w:rPr>
          <w:lang w:eastAsia="zh-CN"/>
        </w:rPr>
        <w:tab/>
      </w:r>
      <w:r w:rsidRPr="00464D4A">
        <w:rPr>
          <w:lang w:eastAsia="zh-CN"/>
        </w:rPr>
        <w:t>5G wireless sensing service</w:t>
      </w:r>
    </w:p>
    <w:p w14:paraId="74972C34" w14:textId="249BA648" w:rsidR="000E4356" w:rsidRPr="00464D4A" w:rsidRDefault="000E4356" w:rsidP="000E4356">
      <w:r>
        <w:t xml:space="preserve">Charging requirements for </w:t>
      </w:r>
      <w:r w:rsidR="00435B29">
        <w:t>"</w:t>
      </w:r>
      <w:r>
        <w:t>5G wireless sensing</w:t>
      </w:r>
      <w:r w:rsidR="00435B29">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6687BFE6" w14:textId="77777777" w:rsidR="000E4356" w:rsidRDefault="000E4356" w:rsidP="000E4356">
      <w:pPr>
        <w:pStyle w:val="Heading2"/>
        <w:rPr>
          <w:rFonts w:eastAsia="Malgun Gothic"/>
        </w:rPr>
      </w:pPr>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p>
    <w:p w14:paraId="00D9C1E3" w14:textId="76207C6B" w:rsidR="000E4356" w:rsidRPr="00464D4A" w:rsidRDefault="000E4356" w:rsidP="000E4356">
      <w:r>
        <w:t xml:space="preserve">Charging requirements for </w:t>
      </w:r>
      <w:r w:rsidR="00435B29">
        <w:t>"</w:t>
      </w:r>
      <w:r>
        <w:t>Ambient power-enabled IoT</w:t>
      </w:r>
      <w:r w:rsidR="00435B29">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3CEFC116" w14:textId="77777777" w:rsidR="000E4356" w:rsidRDefault="000E4356" w:rsidP="000E4356">
      <w:pPr>
        <w:pStyle w:val="Heading2"/>
        <w:rPr>
          <w:rFonts w:eastAsia="Malgun Gothic"/>
        </w:rPr>
      </w:pPr>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p>
    <w:p w14:paraId="54CF357F" w14:textId="5752111A" w:rsidR="000E4356" w:rsidRDefault="000E4356" w:rsidP="000E4356">
      <w:r>
        <w:t xml:space="preserve">Charging requirements for </w:t>
      </w:r>
      <w:r w:rsidR="00435B29">
        <w:t>"</w:t>
      </w:r>
      <w:r>
        <w:t>Mobile Metaverse Services” can be found in clause 8 of 3GPP TS 22.156 [53].</w:t>
      </w:r>
    </w:p>
    <w:bookmarkEnd w:id="1092"/>
    <w:p w14:paraId="2C441989" w14:textId="77777777" w:rsidR="000E4356" w:rsidRDefault="000E4356" w:rsidP="000E4356">
      <w:pPr>
        <w:pStyle w:val="Heading2"/>
        <w:rPr>
          <w:lang w:eastAsia="zh-CN"/>
        </w:rPr>
      </w:pPr>
      <w:r>
        <w:rPr>
          <w:lang w:eastAsia="zh-CN"/>
        </w:rPr>
        <w:t>9.15</w:t>
      </w:r>
      <w:r>
        <w:rPr>
          <w:lang w:eastAsia="zh-CN"/>
        </w:rPr>
        <w:tab/>
      </w:r>
      <w:r>
        <w:rPr>
          <w:rFonts w:eastAsia="Malgun Gothic"/>
        </w:rPr>
        <w:t>Traffic steering and switching over two 3GPP access networks</w:t>
      </w:r>
    </w:p>
    <w:p w14:paraId="4B9472C9" w14:textId="77777777" w:rsidR="000E4356" w:rsidRPr="00782DF1" w:rsidRDefault="000E4356" w:rsidP="000E4356">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r>
        <w:t>DualSteer device’s</w:t>
      </w:r>
      <w:r w:rsidRPr="00E13922">
        <w:rPr>
          <w:rFonts w:eastAsia="Calibri"/>
        </w:rPr>
        <w:t xml:space="preserve"> </w:t>
      </w:r>
      <w:r w:rsidRPr="00E477E2">
        <w:t>user data across two 3GPP access networks</w:t>
      </w:r>
      <w:r w:rsidRPr="00782DF1">
        <w:t xml:space="preserve">. </w:t>
      </w:r>
    </w:p>
    <w:p w14:paraId="190476F1" w14:textId="07C9CD4C" w:rsidR="000E4356" w:rsidRDefault="000E4356" w:rsidP="000E4356">
      <w:pPr>
        <w:pStyle w:val="NO"/>
      </w:pPr>
      <w:r w:rsidRPr="00E00A11">
        <w:t>NOTE:</w:t>
      </w:r>
      <w:r w:rsidR="00435B29">
        <w:tab/>
      </w:r>
      <w:r>
        <w:t xml:space="preserve">Charging information should be collected for both 3GPP access networks; </w:t>
      </w:r>
      <w:r w:rsidRPr="00E477E2">
        <w:t>in case the two 3GPP access networks belong to different PLMNs,</w:t>
      </w:r>
      <w:r>
        <w:t xml:space="preserve"> or a PLMN and NPN,</w:t>
      </w:r>
      <w:r w:rsidRPr="00E477E2">
        <w:t xml:space="preserve"> a proper business</w:t>
      </w:r>
      <w:r>
        <w:t>/roaming</w:t>
      </w:r>
      <w:r w:rsidRPr="00E477E2">
        <w:t xml:space="preserve"> agreement among network operators is assumed</w:t>
      </w:r>
      <w:r>
        <w:t>.</w:t>
      </w:r>
    </w:p>
    <w:p w14:paraId="0FB1E6EF" w14:textId="77777777" w:rsidR="000E4356" w:rsidRDefault="000E4356" w:rsidP="002869AF"/>
    <w:p w14:paraId="61A8D1EC" w14:textId="77777777" w:rsidR="00FA6DB9" w:rsidRDefault="00FA6DB9" w:rsidP="00254A8F">
      <w:pPr>
        <w:rPr>
          <w:lang w:eastAsia="zh-CN"/>
        </w:rPr>
      </w:pPr>
    </w:p>
    <w:bookmarkEnd w:id="1088"/>
    <w:p w14:paraId="248A3F53" w14:textId="77777777" w:rsidR="00080512" w:rsidRPr="00074F3B" w:rsidRDefault="00401764" w:rsidP="00212EE0">
      <w:pPr>
        <w:pStyle w:val="Heading8"/>
        <w:rPr>
          <w:rFonts w:ascii="Times New Roman" w:hAnsi="Times New Roman"/>
          <w:sz w:val="20"/>
          <w:lang w:val="fr-FR"/>
        </w:rPr>
      </w:pPr>
      <w:r w:rsidRPr="00157F9E">
        <w:br w:type="page"/>
      </w:r>
      <w:bookmarkStart w:id="1093" w:name="_Toc45387789"/>
      <w:bookmarkStart w:id="1094" w:name="_Toc52638834"/>
      <w:bookmarkStart w:id="1095" w:name="_Toc59116923"/>
      <w:bookmarkStart w:id="1096" w:name="_Toc61885752"/>
      <w:bookmarkStart w:id="1097" w:name="_Toc201930921"/>
      <w:r w:rsidR="00AB7162" w:rsidRPr="009F25B5">
        <w:rPr>
          <w:lang w:val="fr-FR"/>
        </w:rPr>
        <w:t xml:space="preserve">Annex </w:t>
      </w:r>
      <w:r w:rsidR="00080512" w:rsidRPr="009F25B5">
        <w:rPr>
          <w:lang w:val="fr-FR"/>
        </w:rPr>
        <w:t>A (</w:t>
      </w:r>
      <w:r w:rsidR="00EC1D63" w:rsidRPr="009F25B5">
        <w:rPr>
          <w:lang w:val="fr-FR"/>
        </w:rPr>
        <w:t>informative</w:t>
      </w:r>
      <w:r w:rsidR="00080512" w:rsidRPr="009F25B5">
        <w:rPr>
          <w:lang w:val="fr-FR"/>
        </w:rPr>
        <w:t>):</w:t>
      </w:r>
      <w:r w:rsidR="00080512" w:rsidRPr="009F25B5">
        <w:rPr>
          <w:lang w:val="fr-FR"/>
        </w:rPr>
        <w:br/>
      </w:r>
      <w:bookmarkEnd w:id="1093"/>
      <w:bookmarkEnd w:id="1094"/>
      <w:bookmarkEnd w:id="1095"/>
      <w:bookmarkEnd w:id="1096"/>
      <w:r w:rsidR="006760FC" w:rsidRPr="00074F3B">
        <w:rPr>
          <w:rFonts w:ascii="Times New Roman" w:hAnsi="Times New Roman"/>
          <w:sz w:val="20"/>
          <w:lang w:val="fr-FR"/>
        </w:rPr>
        <w:t>Void</w:t>
      </w:r>
      <w:bookmarkEnd w:id="1097"/>
    </w:p>
    <w:p w14:paraId="66AC1EE7" w14:textId="77777777" w:rsidR="00080512" w:rsidRPr="00074F3B" w:rsidRDefault="00080512" w:rsidP="00212EE0">
      <w:pPr>
        <w:pStyle w:val="Heading8"/>
        <w:rPr>
          <w:rFonts w:ascii="Times New Roman" w:hAnsi="Times New Roman"/>
          <w:sz w:val="20"/>
          <w:lang w:val="fr-FR"/>
        </w:rPr>
      </w:pPr>
      <w:bookmarkStart w:id="1098" w:name="_Toc45387790"/>
      <w:bookmarkStart w:id="1099" w:name="_Toc52638835"/>
      <w:bookmarkStart w:id="1100" w:name="_Toc59116924"/>
      <w:bookmarkStart w:id="1101" w:name="_Toc61885753"/>
      <w:bookmarkStart w:id="1102" w:name="_Toc201930922"/>
      <w:r w:rsidRPr="009F25B5">
        <w:rPr>
          <w:lang w:val="fr-FR"/>
        </w:rPr>
        <w:t>Annex B (informative):</w:t>
      </w:r>
      <w:r w:rsidRPr="009F25B5">
        <w:rPr>
          <w:lang w:val="fr-FR"/>
        </w:rPr>
        <w:br/>
      </w:r>
      <w:bookmarkEnd w:id="1098"/>
      <w:bookmarkEnd w:id="1099"/>
      <w:bookmarkEnd w:id="1100"/>
      <w:bookmarkEnd w:id="1101"/>
      <w:r w:rsidR="006760FC" w:rsidRPr="00074F3B">
        <w:rPr>
          <w:rFonts w:ascii="Times New Roman" w:hAnsi="Times New Roman"/>
          <w:sz w:val="20"/>
          <w:lang w:val="fr-FR"/>
        </w:rPr>
        <w:t>Void</w:t>
      </w:r>
      <w:bookmarkEnd w:id="1102"/>
    </w:p>
    <w:p w14:paraId="742A7641" w14:textId="77777777" w:rsidR="00C111B7" w:rsidRPr="00254DD6" w:rsidRDefault="00C111B7" w:rsidP="00212EE0">
      <w:pPr>
        <w:pStyle w:val="Heading8"/>
      </w:pPr>
      <w:bookmarkStart w:id="1103" w:name="historyclause"/>
      <w:r w:rsidRPr="00157F9E">
        <w:br w:type="page"/>
      </w:r>
      <w:bookmarkStart w:id="1104" w:name="_Toc45387791"/>
      <w:bookmarkStart w:id="1105" w:name="_Toc52638836"/>
      <w:bookmarkStart w:id="1106" w:name="_Toc59116925"/>
      <w:bookmarkStart w:id="1107" w:name="_Toc61885754"/>
      <w:bookmarkStart w:id="1108" w:name="_Toc201930923"/>
      <w:r w:rsidR="00AB7162">
        <w:t xml:space="preserve">Annex </w:t>
      </w:r>
      <w:r>
        <w:t>C</w:t>
      </w:r>
      <w:r w:rsidRPr="00254DD6">
        <w:t xml:space="preserve"> (informative):</w:t>
      </w:r>
      <w:r w:rsidRPr="00254DD6">
        <w:br/>
      </w:r>
      <w:r w:rsidRPr="00C111B7">
        <w:t>Relation of communication service availability and reliability</w:t>
      </w:r>
      <w:bookmarkEnd w:id="1104"/>
      <w:bookmarkEnd w:id="1105"/>
      <w:bookmarkEnd w:id="1106"/>
      <w:bookmarkEnd w:id="1107"/>
      <w:bookmarkEnd w:id="1108"/>
    </w:p>
    <w:p w14:paraId="1C07A2DD"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6BFFA683" w14:textId="77777777" w:rsidR="00B06AA6" w:rsidRPr="00254DD6" w:rsidRDefault="00B06AA6" w:rsidP="00212EE0">
      <w:pPr>
        <w:pStyle w:val="Heading8"/>
      </w:pPr>
      <w:r w:rsidRPr="00254DD6">
        <w:br w:type="page"/>
      </w:r>
      <w:bookmarkStart w:id="1109" w:name="_Toc45387792"/>
      <w:bookmarkStart w:id="1110" w:name="_Toc52638837"/>
      <w:bookmarkStart w:id="1111" w:name="_Toc59116926"/>
      <w:bookmarkStart w:id="1112" w:name="_Toc61885755"/>
      <w:bookmarkStart w:id="1113" w:name="_Toc201930924"/>
      <w:r w:rsidR="00160FCE">
        <w:t xml:space="preserve">Annex </w:t>
      </w:r>
      <w:r>
        <w:t>D</w:t>
      </w:r>
      <w:r w:rsidRPr="00254DD6">
        <w:t xml:space="preserve"> (informative):</w:t>
      </w:r>
      <w:r w:rsidRPr="00254DD6">
        <w:br/>
      </w:r>
      <w:r w:rsidRPr="00B06AA6">
        <w:t>Critical-communication use cases</w:t>
      </w:r>
      <w:bookmarkEnd w:id="1109"/>
      <w:bookmarkEnd w:id="1110"/>
      <w:bookmarkEnd w:id="1111"/>
      <w:bookmarkEnd w:id="1112"/>
      <w:bookmarkEnd w:id="1113"/>
    </w:p>
    <w:p w14:paraId="49A3F290" w14:textId="77777777" w:rsidR="00B06AA6" w:rsidRPr="00790A9A" w:rsidRDefault="00790A9A" w:rsidP="00AC503C">
      <w:pPr>
        <w:pStyle w:val="Heading1"/>
      </w:pPr>
      <w:bookmarkStart w:id="1114" w:name="_Toc45387793"/>
      <w:bookmarkStart w:id="1115" w:name="_Toc52638838"/>
      <w:bookmarkStart w:id="1116" w:name="_Toc59116927"/>
      <w:bookmarkStart w:id="1117" w:name="_Toc61885756"/>
      <w:bookmarkStart w:id="1118" w:name="_Toc201930925"/>
      <w:r>
        <w:t>D</w:t>
      </w:r>
      <w:r w:rsidR="00B06AA6" w:rsidRPr="00790A9A">
        <w:t xml:space="preserve">.1 </w:t>
      </w:r>
      <w:r>
        <w:tab/>
      </w:r>
      <w:r w:rsidR="000A6DD9" w:rsidRPr="00015557">
        <w:t>Factory</w:t>
      </w:r>
      <w:r w:rsidR="00B06AA6" w:rsidRPr="00790A9A">
        <w:t xml:space="preserve"> automation – motion control</w:t>
      </w:r>
      <w:bookmarkEnd w:id="1114"/>
      <w:bookmarkEnd w:id="1115"/>
      <w:bookmarkEnd w:id="1116"/>
      <w:bookmarkEnd w:id="1117"/>
      <w:bookmarkEnd w:id="1118"/>
    </w:p>
    <w:p w14:paraId="319D6BA2" w14:textId="77777777" w:rsidR="00CE5CC5" w:rsidRPr="00C632B9" w:rsidRDefault="00CE5CC5" w:rsidP="00AC503C">
      <w:pPr>
        <w:pStyle w:val="Heading2"/>
      </w:pPr>
      <w:bookmarkStart w:id="1119" w:name="_Toc201930926"/>
      <w:r>
        <w:t>D.1.0</w:t>
      </w:r>
      <w:r>
        <w:tab/>
      </w:r>
      <w:r>
        <w:tab/>
        <w:t>General</w:t>
      </w:r>
      <w:bookmarkEnd w:id="1119"/>
    </w:p>
    <w:p w14:paraId="7F370036"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7C101A10"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10C4E129"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6BFE936B"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206A728C"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2EB9364F"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12653930" w14:textId="77777777" w:rsidR="00B06AA6" w:rsidRPr="00C632B9" w:rsidRDefault="00B06AA6" w:rsidP="00FD0345">
      <w:pPr>
        <w:pStyle w:val="B1"/>
      </w:pPr>
      <w:r w:rsidRPr="00C632B9">
        <w:t>-</w:t>
      </w:r>
      <w:r w:rsidRPr="00C632B9">
        <w:tab/>
        <w:t>Limitation to short-range communications.</w:t>
      </w:r>
    </w:p>
    <w:p w14:paraId="504F9AA9" w14:textId="77777777" w:rsidR="00B06AA6" w:rsidRPr="00C632B9" w:rsidRDefault="00B06AA6" w:rsidP="00FD0345">
      <w:pPr>
        <w:pStyle w:val="B1"/>
      </w:pPr>
      <w:r w:rsidRPr="00C632B9">
        <w:t>-</w:t>
      </w:r>
      <w:r w:rsidRPr="00C632B9">
        <w:tab/>
        <w:t>Use of direct device connection between the controller and actuators.</w:t>
      </w:r>
    </w:p>
    <w:p w14:paraId="18ED3664"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5F4C4A81"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CD32F34"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1CC6866E"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071FE7B5"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6E08B1A4" w14:textId="7A5B1246" w:rsidR="00B06AA6" w:rsidRPr="00C632B9" w:rsidRDefault="00262AD4" w:rsidP="00FD0345">
      <w:pPr>
        <w:pStyle w:val="TH"/>
      </w:pPr>
      <w:r w:rsidRPr="00790A9A">
        <w:rPr>
          <w:noProof/>
        </w:rPr>
        <w:drawing>
          <wp:inline distT="0" distB="0" distL="0" distR="0" wp14:anchorId="6537A7DE" wp14:editId="5F0FC08F">
            <wp:extent cx="6105525" cy="385762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3857625"/>
                    </a:xfrm>
                    <a:prstGeom prst="rect">
                      <a:avLst/>
                    </a:prstGeom>
                    <a:noFill/>
                    <a:ln>
                      <a:noFill/>
                    </a:ln>
                  </pic:spPr>
                </pic:pic>
              </a:graphicData>
            </a:graphic>
          </wp:inline>
        </w:drawing>
      </w:r>
    </w:p>
    <w:p w14:paraId="5E93C4D5"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65F2FAB7"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3589286E" w14:textId="77777777" w:rsidR="00B06AA6" w:rsidRPr="00C632B9" w:rsidRDefault="00790A9A" w:rsidP="00AC503C">
      <w:pPr>
        <w:pStyle w:val="Heading2"/>
      </w:pPr>
      <w:bookmarkStart w:id="1120" w:name="_Toc45387794"/>
      <w:bookmarkStart w:id="1121" w:name="_Toc52638839"/>
      <w:bookmarkStart w:id="1122" w:name="_Toc59116928"/>
      <w:bookmarkStart w:id="1123" w:name="_Toc61885757"/>
      <w:bookmarkStart w:id="1124" w:name="_Toc201930927"/>
      <w:r>
        <w:t>D</w:t>
      </w:r>
      <w:r w:rsidR="00B06AA6" w:rsidRPr="00C632B9">
        <w:t>.1.1</w:t>
      </w:r>
      <w:r>
        <w:tab/>
      </w:r>
      <w:r w:rsidR="00360DF5">
        <w:tab/>
      </w:r>
      <w:r w:rsidR="00B06AA6" w:rsidRPr="00C632B9">
        <w:t>Service area and connection density</w:t>
      </w:r>
      <w:bookmarkEnd w:id="1120"/>
      <w:bookmarkEnd w:id="1121"/>
      <w:bookmarkEnd w:id="1122"/>
      <w:bookmarkEnd w:id="1123"/>
      <w:bookmarkEnd w:id="1124"/>
    </w:p>
    <w:p w14:paraId="69E0D7A7"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71BE1DBF"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258820CC"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25" w:name="OLE_LINK3"/>
      <w:bookmarkStart w:id="1126"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25"/>
      <w:bookmarkEnd w:id="1126"/>
    </w:p>
    <w:p w14:paraId="725F080D" w14:textId="77777777" w:rsidR="00B06AA6" w:rsidRPr="00C632B9" w:rsidRDefault="00790A9A" w:rsidP="00AC503C">
      <w:pPr>
        <w:pStyle w:val="Heading2"/>
      </w:pPr>
      <w:bookmarkStart w:id="1127" w:name="_Toc45387795"/>
      <w:bookmarkStart w:id="1128" w:name="_Toc52638840"/>
      <w:bookmarkStart w:id="1129" w:name="_Toc59116929"/>
      <w:bookmarkStart w:id="1130" w:name="_Toc61885758"/>
      <w:bookmarkStart w:id="1131" w:name="_Toc201930928"/>
      <w:r>
        <w:t>D</w:t>
      </w:r>
      <w:r w:rsidR="00B06AA6" w:rsidRPr="00C632B9">
        <w:t>.1.2</w:t>
      </w:r>
      <w:r w:rsidR="00B06AA6" w:rsidRPr="00C632B9">
        <w:tab/>
      </w:r>
      <w:r w:rsidR="00360DF5">
        <w:tab/>
      </w:r>
      <w:r w:rsidR="00B06AA6" w:rsidRPr="00C632B9">
        <w:t>Security</w:t>
      </w:r>
      <w:bookmarkEnd w:id="1127"/>
      <w:bookmarkEnd w:id="1128"/>
      <w:bookmarkEnd w:id="1129"/>
      <w:bookmarkEnd w:id="1130"/>
      <w:bookmarkEnd w:id="1131"/>
    </w:p>
    <w:p w14:paraId="42C4C1AD"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1146D381" w14:textId="77777777" w:rsidR="00B06AA6" w:rsidRPr="00C632B9" w:rsidRDefault="00B06AA6" w:rsidP="00FD0345">
      <w:r w:rsidRPr="00C632B9">
        <w:t>Note that motion control telegrams usually are not encrypted due to stringent cycle time requirements.</w:t>
      </w:r>
    </w:p>
    <w:p w14:paraId="652CC48B"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17CE9AF" w14:textId="77777777" w:rsidR="00B06AA6" w:rsidRPr="00C632B9" w:rsidRDefault="00790A9A" w:rsidP="00AC503C">
      <w:pPr>
        <w:pStyle w:val="Heading1"/>
      </w:pPr>
      <w:bookmarkStart w:id="1132" w:name="_Toc45387796"/>
      <w:bookmarkStart w:id="1133" w:name="_Toc52638841"/>
      <w:bookmarkStart w:id="1134" w:name="_Toc59116930"/>
      <w:bookmarkStart w:id="1135" w:name="_Toc61885759"/>
      <w:bookmarkStart w:id="1136" w:name="_Toc201930929"/>
      <w:r>
        <w:t>D</w:t>
      </w:r>
      <w:r w:rsidR="00B06AA6" w:rsidRPr="00C632B9">
        <w:t>.2</w:t>
      </w:r>
      <w:r w:rsidR="00B06AA6" w:rsidRPr="00C632B9">
        <w:tab/>
      </w:r>
      <w:r w:rsidR="009E0FBD" w:rsidRPr="00015557">
        <w:t>Factory</w:t>
      </w:r>
      <w:r w:rsidR="009E0FBD" w:rsidRPr="008162D6">
        <w:t xml:space="preserve"> </w:t>
      </w:r>
      <w:r w:rsidR="00B06AA6" w:rsidRPr="00C632B9">
        <w:t>automation</w:t>
      </w:r>
      <w:bookmarkEnd w:id="1132"/>
      <w:bookmarkEnd w:id="1133"/>
      <w:bookmarkEnd w:id="1134"/>
      <w:bookmarkEnd w:id="1135"/>
      <w:r w:rsidR="009E0FBD" w:rsidRPr="00015557">
        <w:t xml:space="preserve"> </w:t>
      </w:r>
      <w:r w:rsidR="009E0FBD" w:rsidRPr="008162D6">
        <w:t>–</w:t>
      </w:r>
      <w:r w:rsidR="009E0FBD" w:rsidRPr="00015557">
        <w:t xml:space="preserve"> other use cases</w:t>
      </w:r>
      <w:bookmarkEnd w:id="1136"/>
    </w:p>
    <w:p w14:paraId="301D823E" w14:textId="77777777" w:rsidR="00987953" w:rsidRPr="00C632B9" w:rsidRDefault="00987953" w:rsidP="00AC503C">
      <w:pPr>
        <w:pStyle w:val="Heading2"/>
      </w:pPr>
      <w:bookmarkStart w:id="1137" w:name="_Toc201930930"/>
      <w:r>
        <w:t>D.2.0</w:t>
      </w:r>
      <w:r>
        <w:tab/>
      </w:r>
      <w:r>
        <w:tab/>
        <w:t>General</w:t>
      </w:r>
      <w:bookmarkEnd w:id="1137"/>
    </w:p>
    <w:p w14:paraId="771A49AE"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468996A7" w14:textId="77777777"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B326C3">
        <w:t>"</w:t>
      </w:r>
      <w:r w:rsidRPr="00C632B9">
        <w:rPr>
          <w:lang w:eastAsia="x-none"/>
        </w:rPr>
        <w:t>data-hungry</w:t>
      </w:r>
      <w:r w:rsidR="00B326C3">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7655F42"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7704319A"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76EFDDD9"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6B1EC63D"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16A80E78"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483FD242"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371FE73"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573B5EC3"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1BAF48A4"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2E828156"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5FA89E33"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62CA0230"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7AC2C858" w14:textId="41A00225" w:rsidR="00B06AA6" w:rsidRPr="00C632B9" w:rsidRDefault="00262AD4" w:rsidP="00FD0345">
      <w:pPr>
        <w:pStyle w:val="TH"/>
      </w:pPr>
      <w:r w:rsidRPr="00790A9A">
        <w:rPr>
          <w:noProof/>
        </w:rPr>
        <w:drawing>
          <wp:inline distT="0" distB="0" distL="0" distR="0" wp14:anchorId="232FD9D3" wp14:editId="1CCEB91B">
            <wp:extent cx="6115050" cy="40005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000500"/>
                    </a:xfrm>
                    <a:prstGeom prst="rect">
                      <a:avLst/>
                    </a:prstGeom>
                    <a:noFill/>
                    <a:ln>
                      <a:noFill/>
                    </a:ln>
                  </pic:spPr>
                </pic:pic>
              </a:graphicData>
            </a:graphic>
          </wp:inline>
        </w:drawing>
      </w:r>
    </w:p>
    <w:p w14:paraId="1D8CE12A"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40A6D236" w14:textId="77777777" w:rsidR="00B06AA6" w:rsidRPr="00C632B9" w:rsidRDefault="00790A9A" w:rsidP="00AC503C">
      <w:pPr>
        <w:pStyle w:val="Heading2"/>
      </w:pPr>
      <w:bookmarkStart w:id="1138" w:name="_Toc45387797"/>
      <w:bookmarkStart w:id="1139" w:name="_Toc52638842"/>
      <w:bookmarkStart w:id="1140" w:name="_Toc59116931"/>
      <w:bookmarkStart w:id="1141" w:name="_Toc61885760"/>
      <w:bookmarkStart w:id="1142" w:name="_Toc201930931"/>
      <w:r>
        <w:t>D</w:t>
      </w:r>
      <w:r w:rsidR="00B06AA6" w:rsidRPr="00C632B9">
        <w:t>.2.1</w:t>
      </w:r>
      <w:r w:rsidR="00404397">
        <w:tab/>
      </w:r>
      <w:r w:rsidR="007E1BB2">
        <w:tab/>
      </w:r>
      <w:r w:rsidR="00B06AA6" w:rsidRPr="00C632B9">
        <w:t>Service area and connection density</w:t>
      </w:r>
      <w:bookmarkEnd w:id="1138"/>
      <w:bookmarkEnd w:id="1139"/>
      <w:bookmarkEnd w:id="1140"/>
      <w:bookmarkEnd w:id="1141"/>
      <w:bookmarkEnd w:id="1142"/>
    </w:p>
    <w:p w14:paraId="5ADB462B"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291FD6AF" w14:textId="77777777" w:rsidR="00B06AA6" w:rsidRPr="00C632B9" w:rsidRDefault="00790A9A" w:rsidP="00AC503C">
      <w:pPr>
        <w:pStyle w:val="Heading2"/>
      </w:pPr>
      <w:bookmarkStart w:id="1143" w:name="_Toc45387798"/>
      <w:bookmarkStart w:id="1144" w:name="_Toc52638843"/>
      <w:bookmarkStart w:id="1145" w:name="_Toc59116932"/>
      <w:bookmarkStart w:id="1146" w:name="_Toc61885761"/>
      <w:bookmarkStart w:id="1147" w:name="_Toc201930932"/>
      <w:r>
        <w:t>D</w:t>
      </w:r>
      <w:r w:rsidR="00B06AA6" w:rsidRPr="00C632B9">
        <w:t>.2.2</w:t>
      </w:r>
      <w:r w:rsidR="00404397">
        <w:tab/>
      </w:r>
      <w:r w:rsidR="00404397">
        <w:tab/>
      </w:r>
      <w:r w:rsidR="00B06AA6" w:rsidRPr="00C632B9">
        <w:t>Security</w:t>
      </w:r>
      <w:bookmarkEnd w:id="1143"/>
      <w:bookmarkEnd w:id="1144"/>
      <w:bookmarkEnd w:id="1145"/>
      <w:bookmarkEnd w:id="1146"/>
      <w:bookmarkEnd w:id="1147"/>
    </w:p>
    <w:p w14:paraId="457BC31A"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7F899E2"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573439FC" w14:textId="77777777" w:rsidR="00B06AA6" w:rsidRPr="00C632B9" w:rsidRDefault="00790A9A" w:rsidP="00AC503C">
      <w:pPr>
        <w:pStyle w:val="Heading1"/>
      </w:pPr>
      <w:bookmarkStart w:id="1148" w:name="_Toc45387799"/>
      <w:bookmarkStart w:id="1149" w:name="_Toc52638844"/>
      <w:bookmarkStart w:id="1150" w:name="_Toc59116933"/>
      <w:bookmarkStart w:id="1151" w:name="_Toc61885762"/>
      <w:bookmarkStart w:id="1152" w:name="_Toc201930933"/>
      <w:r>
        <w:t>D</w:t>
      </w:r>
      <w:r w:rsidR="00B06AA6" w:rsidRPr="00C632B9">
        <w:t>.3</w:t>
      </w:r>
      <w:r w:rsidR="00B06AA6" w:rsidRPr="00C632B9">
        <w:tab/>
        <w:t>Process automation</w:t>
      </w:r>
      <w:bookmarkEnd w:id="1148"/>
      <w:bookmarkEnd w:id="1149"/>
      <w:bookmarkEnd w:id="1150"/>
      <w:bookmarkEnd w:id="1151"/>
      <w:bookmarkEnd w:id="1152"/>
    </w:p>
    <w:p w14:paraId="09A14BF2" w14:textId="77777777" w:rsidR="00987953" w:rsidRPr="00C632B9" w:rsidRDefault="00987953" w:rsidP="00AC503C">
      <w:pPr>
        <w:pStyle w:val="Heading2"/>
      </w:pPr>
      <w:bookmarkStart w:id="1153" w:name="_Toc201930934"/>
      <w:r>
        <w:t>D.3.0</w:t>
      </w:r>
      <w:r>
        <w:tab/>
      </w:r>
      <w:r>
        <w:tab/>
        <w:t>General</w:t>
      </w:r>
      <w:bookmarkEnd w:id="1153"/>
    </w:p>
    <w:p w14:paraId="0BEB3CC3"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A86C102"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7EA73E18" w14:textId="77777777" w:rsidR="00B06AA6" w:rsidRPr="00C632B9" w:rsidRDefault="00790A9A" w:rsidP="00AC503C">
      <w:pPr>
        <w:pStyle w:val="Heading2"/>
      </w:pPr>
      <w:bookmarkStart w:id="1154" w:name="_Toc45387800"/>
      <w:bookmarkStart w:id="1155" w:name="_Toc52638845"/>
      <w:bookmarkStart w:id="1156" w:name="_Toc59116934"/>
      <w:bookmarkStart w:id="1157" w:name="_Toc61885763"/>
      <w:bookmarkStart w:id="1158" w:name="_Toc201930935"/>
      <w:r>
        <w:t>D</w:t>
      </w:r>
      <w:r w:rsidR="00B06AA6" w:rsidRPr="00C632B9">
        <w:t>.3.1</w:t>
      </w:r>
      <w:r w:rsidR="00B06AA6" w:rsidRPr="00C632B9">
        <w:tab/>
        <w:t>Remote control</w:t>
      </w:r>
      <w:bookmarkEnd w:id="1154"/>
      <w:bookmarkEnd w:id="1155"/>
      <w:bookmarkEnd w:id="1156"/>
      <w:bookmarkEnd w:id="1157"/>
      <w:bookmarkEnd w:id="1158"/>
    </w:p>
    <w:p w14:paraId="71060CC9"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02574C8"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07FDD694"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301DAEE7" w14:textId="77777777" w:rsidR="00B06AA6" w:rsidRPr="00C632B9" w:rsidRDefault="00790A9A" w:rsidP="00AC503C">
      <w:pPr>
        <w:pStyle w:val="Heading2"/>
      </w:pPr>
      <w:bookmarkStart w:id="1159" w:name="_Toc45387801"/>
      <w:bookmarkStart w:id="1160" w:name="_Toc52638846"/>
      <w:bookmarkStart w:id="1161" w:name="_Toc59116935"/>
      <w:bookmarkStart w:id="1162" w:name="_Toc61885764"/>
      <w:bookmarkStart w:id="1163" w:name="_Toc201930936"/>
      <w:r>
        <w:t>D</w:t>
      </w:r>
      <w:r w:rsidR="00B06AA6" w:rsidRPr="00C632B9">
        <w:t>.3.2</w:t>
      </w:r>
      <w:r w:rsidR="00B06AA6" w:rsidRPr="00C632B9">
        <w:tab/>
      </w:r>
      <w:r w:rsidR="009E0FBD" w:rsidRPr="00233FD4">
        <w:t>Process and asset m</w:t>
      </w:r>
      <w:r w:rsidR="00B06AA6" w:rsidRPr="00C632B9">
        <w:t>onitoring</w:t>
      </w:r>
      <w:bookmarkEnd w:id="1159"/>
      <w:bookmarkEnd w:id="1160"/>
      <w:bookmarkEnd w:id="1161"/>
      <w:bookmarkEnd w:id="1162"/>
      <w:bookmarkEnd w:id="1163"/>
    </w:p>
    <w:p w14:paraId="7DCBA42A" w14:textId="77777777"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B326C3">
        <w:t>"</w:t>
      </w:r>
      <w:r w:rsidRPr="00C632B9">
        <w:rPr>
          <w:lang w:eastAsia="x-none"/>
        </w:rPr>
        <w:t>only</w:t>
      </w:r>
      <w:r w:rsidR="00B326C3">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65CDB5" w14:textId="77777777" w:rsidR="00B06AA6" w:rsidRPr="00C632B9" w:rsidRDefault="00790A9A" w:rsidP="00AC503C">
      <w:pPr>
        <w:pStyle w:val="Heading2"/>
      </w:pPr>
      <w:bookmarkStart w:id="1164" w:name="_Toc45387802"/>
      <w:bookmarkStart w:id="1165" w:name="_Toc52638847"/>
      <w:bookmarkStart w:id="1166" w:name="_Toc59116936"/>
      <w:bookmarkStart w:id="1167" w:name="_Toc61885765"/>
      <w:bookmarkStart w:id="1168" w:name="_Toc201930937"/>
      <w:r>
        <w:t>D</w:t>
      </w:r>
      <w:r w:rsidR="00B06AA6" w:rsidRPr="00C632B9">
        <w:t>.3.3</w:t>
      </w:r>
      <w:r w:rsidR="00B06AA6" w:rsidRPr="00C632B9">
        <w:tab/>
        <w:t>Service area</w:t>
      </w:r>
      <w:bookmarkEnd w:id="1164"/>
      <w:bookmarkEnd w:id="1165"/>
      <w:bookmarkEnd w:id="1166"/>
      <w:bookmarkEnd w:id="1167"/>
      <w:bookmarkEnd w:id="1168"/>
    </w:p>
    <w:p w14:paraId="44914257"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13AAD62E" w14:textId="77777777" w:rsidR="00B06AA6" w:rsidRPr="00C632B9" w:rsidRDefault="00790A9A" w:rsidP="00AC503C">
      <w:pPr>
        <w:pStyle w:val="Heading1"/>
      </w:pPr>
      <w:bookmarkStart w:id="1169" w:name="_Toc45387803"/>
      <w:bookmarkStart w:id="1170" w:name="_Toc52638848"/>
      <w:bookmarkStart w:id="1171" w:name="_Toc59116937"/>
      <w:bookmarkStart w:id="1172" w:name="_Toc61885766"/>
      <w:bookmarkStart w:id="1173" w:name="_Toc201930938"/>
      <w:r>
        <w:t>D</w:t>
      </w:r>
      <w:r w:rsidR="00B06AA6" w:rsidRPr="00C632B9">
        <w:t>.4</w:t>
      </w:r>
      <w:r w:rsidR="00B06AA6" w:rsidRPr="00C632B9">
        <w:tab/>
        <w:t>Electric</w:t>
      </w:r>
      <w:r w:rsidR="009E0FBD" w:rsidRPr="00015557">
        <w:t>-power</w:t>
      </w:r>
      <w:r w:rsidR="00B06AA6" w:rsidRPr="00C632B9">
        <w:t xml:space="preserve"> distribution</w:t>
      </w:r>
      <w:bookmarkEnd w:id="1169"/>
      <w:bookmarkEnd w:id="1170"/>
      <w:bookmarkEnd w:id="1171"/>
      <w:bookmarkEnd w:id="1172"/>
      <w:r w:rsidR="00B06AA6" w:rsidRPr="00C632B9">
        <w:t xml:space="preserve"> </w:t>
      </w:r>
      <w:r w:rsidR="00A64047">
        <w:t>and smart grid</w:t>
      </w:r>
      <w:bookmarkEnd w:id="1173"/>
    </w:p>
    <w:p w14:paraId="1BE75CA2" w14:textId="77777777" w:rsidR="00A64047" w:rsidRPr="00C632B9" w:rsidRDefault="00A64047" w:rsidP="00AC503C">
      <w:pPr>
        <w:pStyle w:val="Heading2"/>
      </w:pPr>
      <w:bookmarkStart w:id="1174" w:name="_Toc201930939"/>
      <w:bookmarkStart w:id="1175" w:name="_Toc45387804"/>
      <w:bookmarkStart w:id="1176" w:name="_Toc52638849"/>
      <w:bookmarkStart w:id="1177" w:name="_Toc59116938"/>
      <w:bookmarkStart w:id="1178" w:name="_Toc61885767"/>
      <w:r>
        <w:t>D.4.0</w:t>
      </w:r>
      <w:r w:rsidRPr="00C632B9">
        <w:t xml:space="preserve"> </w:t>
      </w:r>
      <w:r>
        <w:tab/>
        <w:t>General</w:t>
      </w:r>
      <w:bookmarkEnd w:id="1174"/>
    </w:p>
    <w:p w14:paraId="15D975FD"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2903B28" w14:textId="77777777" w:rsidR="00B06AA6" w:rsidRPr="00C632B9" w:rsidRDefault="00790A9A" w:rsidP="00AC503C">
      <w:pPr>
        <w:pStyle w:val="Heading2"/>
      </w:pPr>
      <w:bookmarkStart w:id="1179" w:name="_Toc201930940"/>
      <w:r>
        <w:t>D</w:t>
      </w:r>
      <w:r w:rsidR="00B06AA6" w:rsidRPr="00C632B9">
        <w:t xml:space="preserve">.4.1 </w:t>
      </w:r>
      <w:r>
        <w:tab/>
      </w:r>
      <w:r w:rsidR="00B06AA6" w:rsidRPr="00C632B9">
        <w:t>Medium voltage</w:t>
      </w:r>
      <w:bookmarkEnd w:id="1175"/>
      <w:bookmarkEnd w:id="1176"/>
      <w:bookmarkEnd w:id="1177"/>
      <w:bookmarkEnd w:id="1178"/>
      <w:bookmarkEnd w:id="1179"/>
    </w:p>
    <w:p w14:paraId="023A5BFB" w14:textId="77777777" w:rsidR="00890B01" w:rsidRPr="00C632B9" w:rsidRDefault="00890B01" w:rsidP="00AC503C">
      <w:pPr>
        <w:pStyle w:val="Heading3"/>
      </w:pPr>
      <w:bookmarkStart w:id="1180" w:name="_Toc201930941"/>
      <w:r>
        <w:t>D</w:t>
      </w:r>
      <w:r w:rsidRPr="00C632B9">
        <w:t>.4.1.</w:t>
      </w:r>
      <w:r>
        <w:t>0</w:t>
      </w:r>
      <w:r>
        <w:tab/>
      </w:r>
      <w:r w:rsidRPr="00C632B9">
        <w:tab/>
      </w:r>
      <w:r>
        <w:t>Overview</w:t>
      </w:r>
      <w:bookmarkEnd w:id="1180"/>
    </w:p>
    <w:p w14:paraId="13E7559F"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2CCC7966" w14:textId="07095A64" w:rsidR="00B06AA6" w:rsidRPr="00C632B9" w:rsidRDefault="00262AD4" w:rsidP="00FD0345">
      <w:pPr>
        <w:pStyle w:val="TH"/>
        <w:rPr>
          <w:lang w:eastAsia="x-none"/>
        </w:rPr>
      </w:pPr>
      <w:r w:rsidRPr="00790A9A">
        <w:rPr>
          <w:noProof/>
        </w:rPr>
        <w:drawing>
          <wp:inline distT="0" distB="0" distL="0" distR="0" wp14:anchorId="7DC435E3" wp14:editId="0B138606">
            <wp:extent cx="6105525" cy="420052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14:paraId="3B5A1738" w14:textId="77777777" w:rsidR="00B06AA6" w:rsidRPr="00C632B9" w:rsidRDefault="00B84DED" w:rsidP="00FD0345">
      <w:pPr>
        <w:pStyle w:val="TF"/>
      </w:pPr>
      <w:bookmarkStart w:id="1181" w:name="OLE_LINK1"/>
      <w:bookmarkStart w:id="1182"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81"/>
    <w:bookmarkEnd w:id="1182"/>
    <w:p w14:paraId="0A399F08" w14:textId="77777777"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B326C3">
        <w:t>"</w:t>
      </w:r>
      <w:r w:rsidR="00790A9A">
        <w:rPr>
          <w:lang w:eastAsia="sv-SE"/>
        </w:rPr>
        <w:t>cloud</w:t>
      </w:r>
      <w:r w:rsidR="00B326C3">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5F96A7A8" w14:textId="77777777"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B326C3">
        <w:t>"</w:t>
      </w:r>
      <w:r w:rsidRPr="00C632B9">
        <w:t>cousin</w:t>
      </w:r>
      <w:r w:rsidR="00B326C3">
        <w:t>"</w:t>
      </w:r>
      <w:r w:rsidRPr="00C632B9">
        <w:t xml:space="preserve"> IEC 61850 experiences rapidly increasing popularity. The communication requirements for IEC 61850 applications can be found in EC 61850-90-4. Communication in wide-area networks is described in IEC 61850-90-12.</w:t>
      </w:r>
    </w:p>
    <w:p w14:paraId="31AAC940"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7FF76155" w14:textId="77777777"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B326C3">
        <w:t>"</w:t>
      </w:r>
      <w:r>
        <w:t>emergency closer idle</w:t>
      </w:r>
      <w:r w:rsidR="00B326C3">
        <w:t>"</w:t>
      </w:r>
      <w:r>
        <w:t>) and about actions (e.g.</w:t>
      </w:r>
      <w:r w:rsidR="008C4EF8">
        <w:t>,</w:t>
      </w:r>
      <w:r>
        <w:t xml:space="preserve"> </w:t>
      </w:r>
      <w:r w:rsidR="00B326C3">
        <w:t>"</w:t>
      </w:r>
      <w:r>
        <w:t>activating closer</w:t>
      </w:r>
      <w:r w:rsidR="00B326C3">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B326C3">
        <w:t>"</w:t>
      </w:r>
      <w:r>
        <w:rPr>
          <w:lang w:eastAsia="sv-SE"/>
        </w:rPr>
        <w:t>bolt</w:t>
      </w:r>
      <w:r w:rsidR="00B326C3">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B326C3">
        <w:t>"</w:t>
      </w:r>
      <w:r>
        <w:rPr>
          <w:lang w:eastAsia="sv-SE"/>
        </w:rPr>
        <w:t>bolt</w:t>
      </w:r>
      <w:r w:rsidR="00B326C3">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505DE5DA"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3D47AC4B" w14:textId="77777777"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B326C3">
        <w:t>"</w:t>
      </w:r>
      <w:r w:rsidRPr="00C632B9">
        <w:rPr>
          <w:lang w:eastAsia="sv-SE"/>
        </w:rPr>
        <w:t>bursty</w:t>
      </w:r>
      <w:r w:rsidR="00B326C3">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01A999C2" w14:textId="77777777" w:rsidR="00B06AA6" w:rsidRPr="00C632B9" w:rsidRDefault="00790A9A" w:rsidP="00AC503C">
      <w:pPr>
        <w:pStyle w:val="Heading3"/>
      </w:pPr>
      <w:bookmarkStart w:id="1183" w:name="_Toc45387805"/>
      <w:bookmarkStart w:id="1184" w:name="_Toc52638850"/>
      <w:bookmarkStart w:id="1185" w:name="_Toc59116939"/>
      <w:bookmarkStart w:id="1186" w:name="_Toc61885768"/>
      <w:bookmarkStart w:id="1187" w:name="_Toc201930942"/>
      <w:bookmarkStart w:id="1188" w:name="_Ref389483389"/>
      <w:r>
        <w:t>D</w:t>
      </w:r>
      <w:r w:rsidR="00B06AA6" w:rsidRPr="00C632B9">
        <w:t>.4.1.1</w:t>
      </w:r>
      <w:r w:rsidR="00404397">
        <w:tab/>
      </w:r>
      <w:r w:rsidR="00B06AA6" w:rsidRPr="00C632B9">
        <w:tab/>
        <w:t>Service area and connection density</w:t>
      </w:r>
      <w:bookmarkEnd w:id="1183"/>
      <w:bookmarkEnd w:id="1184"/>
      <w:bookmarkEnd w:id="1185"/>
      <w:bookmarkEnd w:id="1186"/>
      <w:bookmarkEnd w:id="1187"/>
    </w:p>
    <w:p w14:paraId="627C5927"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5775176B" w14:textId="77777777" w:rsidR="00B06AA6" w:rsidRPr="00C632B9" w:rsidRDefault="00D96DDE" w:rsidP="00AC503C">
      <w:pPr>
        <w:pStyle w:val="Heading3"/>
      </w:pPr>
      <w:bookmarkStart w:id="1189" w:name="_Toc45387806"/>
      <w:bookmarkStart w:id="1190" w:name="_Toc52638851"/>
      <w:bookmarkStart w:id="1191" w:name="_Toc59116940"/>
      <w:bookmarkStart w:id="1192" w:name="_Toc61885769"/>
      <w:bookmarkStart w:id="1193" w:name="_Toc201930943"/>
      <w:r>
        <w:t>D</w:t>
      </w:r>
      <w:r w:rsidR="00B06AA6" w:rsidRPr="00C632B9">
        <w:t>.4.1.2</w:t>
      </w:r>
      <w:r w:rsidR="00B06AA6" w:rsidRPr="00C632B9">
        <w:tab/>
        <w:t>Security</w:t>
      </w:r>
      <w:bookmarkEnd w:id="1189"/>
      <w:bookmarkEnd w:id="1190"/>
      <w:bookmarkEnd w:id="1191"/>
      <w:bookmarkEnd w:id="1192"/>
      <w:bookmarkEnd w:id="1193"/>
    </w:p>
    <w:p w14:paraId="4210388A"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0355E9B7" w14:textId="77777777" w:rsidR="00B06AA6" w:rsidRDefault="00D96DDE" w:rsidP="00AC503C">
      <w:pPr>
        <w:pStyle w:val="Heading2"/>
      </w:pPr>
      <w:bookmarkStart w:id="1194" w:name="_Toc45387807"/>
      <w:bookmarkStart w:id="1195" w:name="_Toc52638852"/>
      <w:bookmarkStart w:id="1196" w:name="_Toc59116941"/>
      <w:bookmarkStart w:id="1197" w:name="_Toc61885770"/>
      <w:bookmarkStart w:id="1198" w:name="_Toc201930944"/>
      <w:bookmarkEnd w:id="1188"/>
      <w:r>
        <w:t>D</w:t>
      </w:r>
      <w:r w:rsidR="00B06AA6" w:rsidRPr="00C632B9">
        <w:t>.4.2</w:t>
      </w:r>
      <w:r w:rsidR="00B06AA6" w:rsidRPr="00C632B9">
        <w:tab/>
      </w:r>
      <w:r w:rsidR="00404397">
        <w:tab/>
      </w:r>
      <w:r w:rsidR="008C4EF8" w:rsidRPr="00015557">
        <w:t>H</w:t>
      </w:r>
      <w:r w:rsidR="00B06AA6" w:rsidRPr="00C632B9">
        <w:t>igh voltage</w:t>
      </w:r>
      <w:bookmarkEnd w:id="1194"/>
      <w:bookmarkEnd w:id="1195"/>
      <w:bookmarkEnd w:id="1196"/>
      <w:bookmarkEnd w:id="1197"/>
      <w:bookmarkEnd w:id="1198"/>
    </w:p>
    <w:p w14:paraId="11F3D452" w14:textId="77777777" w:rsidR="00242688" w:rsidRPr="00C632B9" w:rsidRDefault="00242688" w:rsidP="00AC503C">
      <w:pPr>
        <w:pStyle w:val="Heading3"/>
      </w:pPr>
      <w:bookmarkStart w:id="1199" w:name="_Toc201930945"/>
      <w:r>
        <w:t>D</w:t>
      </w:r>
      <w:r w:rsidRPr="00C632B9">
        <w:t>.4.</w:t>
      </w:r>
      <w:r>
        <w:t>2.0</w:t>
      </w:r>
      <w:r>
        <w:tab/>
      </w:r>
      <w:r w:rsidRPr="00C632B9">
        <w:tab/>
      </w:r>
      <w:r>
        <w:t>Overview</w:t>
      </w:r>
      <w:bookmarkEnd w:id="1199"/>
    </w:p>
    <w:p w14:paraId="5225022A" w14:textId="77777777" w:rsidR="00B06AA6" w:rsidRDefault="00B06AA6" w:rsidP="00FD0345">
      <w:pPr>
        <w:rPr>
          <w:lang w:eastAsia="x-none"/>
        </w:rPr>
      </w:pPr>
      <w:r>
        <w:rPr>
          <w:lang w:eastAsia="x-none"/>
        </w:rPr>
        <w:t xml:space="preserve">In order to avoid region- or even nation-wide power outages, wide-area power system protection is on the rise. </w:t>
      </w:r>
      <w:r w:rsidR="00B326C3">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counteract propagation of the major disturbances in the power system.</w:t>
      </w:r>
      <w:r w:rsidR="00B326C3">
        <w:t>"</w:t>
      </w:r>
      <w:r>
        <w:rPr>
          <w:lang w:eastAsia="x-none"/>
        </w:rPr>
        <w:t xml:space="preserve"> [</w:t>
      </w:r>
      <w:r w:rsidR="00B326C3">
        <w:rPr>
          <w:lang w:eastAsia="x-none"/>
        </w:rPr>
        <w:t>15</w:t>
      </w:r>
      <w:r>
        <w:rPr>
          <w:lang w:eastAsia="x-none"/>
        </w:rPr>
        <w:t xml:space="preserve">]. Protection actions include, </w:t>
      </w:r>
      <w:r w:rsidR="00B326C3">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B326C3" w:rsidRPr="00B326C3">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70D0DDD2"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17DAB5F5" w14:textId="77777777" w:rsidR="00B06AA6" w:rsidRDefault="00D96DDE" w:rsidP="00AC503C">
      <w:pPr>
        <w:pStyle w:val="Heading3"/>
      </w:pPr>
      <w:bookmarkStart w:id="1200" w:name="_Toc45387808"/>
      <w:bookmarkStart w:id="1201" w:name="_Toc52638853"/>
      <w:bookmarkStart w:id="1202" w:name="_Toc59116942"/>
      <w:bookmarkStart w:id="1203" w:name="_Toc61885771"/>
      <w:bookmarkStart w:id="1204" w:name="_Toc201930946"/>
      <w:r>
        <w:t>D</w:t>
      </w:r>
      <w:r w:rsidR="00B06AA6" w:rsidRPr="00C632B9">
        <w:t>.4.2.1</w:t>
      </w:r>
      <w:r w:rsidR="00B06AA6" w:rsidRPr="00C632B9">
        <w:tab/>
        <w:t>Service area and connection density</w:t>
      </w:r>
      <w:bookmarkEnd w:id="1200"/>
      <w:bookmarkEnd w:id="1201"/>
      <w:bookmarkEnd w:id="1202"/>
      <w:bookmarkEnd w:id="1203"/>
      <w:bookmarkEnd w:id="1204"/>
    </w:p>
    <w:p w14:paraId="3C832470"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0E19AB84" w14:textId="77777777" w:rsidR="00B06AA6" w:rsidRPr="00C632B9" w:rsidRDefault="00D96DDE" w:rsidP="00AC503C">
      <w:pPr>
        <w:pStyle w:val="Heading3"/>
      </w:pPr>
      <w:bookmarkStart w:id="1205" w:name="_Toc45387809"/>
      <w:bookmarkStart w:id="1206" w:name="_Toc52638854"/>
      <w:bookmarkStart w:id="1207" w:name="_Toc59116943"/>
      <w:bookmarkStart w:id="1208" w:name="_Toc61885772"/>
      <w:bookmarkStart w:id="1209" w:name="_Toc201930947"/>
      <w:r>
        <w:t>D</w:t>
      </w:r>
      <w:r w:rsidR="00B06AA6" w:rsidRPr="00C632B9">
        <w:t>.4.2.2</w:t>
      </w:r>
      <w:r w:rsidR="00B06AA6" w:rsidRPr="00C632B9">
        <w:tab/>
        <w:t>Security</w:t>
      </w:r>
      <w:bookmarkEnd w:id="1205"/>
      <w:bookmarkEnd w:id="1206"/>
      <w:bookmarkEnd w:id="1207"/>
      <w:bookmarkEnd w:id="1208"/>
      <w:bookmarkEnd w:id="1209"/>
    </w:p>
    <w:p w14:paraId="09D59DBB"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310B9F1" w14:textId="77777777" w:rsidR="00B06AA6" w:rsidRPr="00C632B9" w:rsidRDefault="00D96DDE" w:rsidP="00AC503C">
      <w:pPr>
        <w:pStyle w:val="Heading1"/>
      </w:pPr>
      <w:bookmarkStart w:id="1210" w:name="_Toc45387810"/>
      <w:bookmarkStart w:id="1211" w:name="_Toc52638855"/>
      <w:bookmarkStart w:id="1212" w:name="_Toc59116944"/>
      <w:bookmarkStart w:id="1213" w:name="_Toc61885773"/>
      <w:bookmarkStart w:id="1214" w:name="_Toc201930948"/>
      <w:r>
        <w:t>D</w:t>
      </w:r>
      <w:r w:rsidR="00B06AA6" w:rsidRPr="00C632B9">
        <w:t>.5</w:t>
      </w:r>
      <w:r w:rsidR="00B06AA6" w:rsidRPr="00C632B9">
        <w:tab/>
        <w:t>Intelligent transport systems – infrastructure backhaul</w:t>
      </w:r>
      <w:bookmarkEnd w:id="1210"/>
      <w:bookmarkEnd w:id="1211"/>
      <w:bookmarkEnd w:id="1212"/>
      <w:bookmarkEnd w:id="1213"/>
      <w:bookmarkEnd w:id="1214"/>
    </w:p>
    <w:p w14:paraId="13BA366F" w14:textId="77777777" w:rsidR="00C40565" w:rsidRPr="00C632B9" w:rsidRDefault="00C40565" w:rsidP="00AC503C">
      <w:pPr>
        <w:pStyle w:val="Heading2"/>
      </w:pPr>
      <w:bookmarkStart w:id="1215" w:name="_Toc201930949"/>
      <w:r>
        <w:t>D.5.0</w:t>
      </w:r>
      <w:r w:rsidRPr="00C632B9">
        <w:t xml:space="preserve"> </w:t>
      </w:r>
      <w:r>
        <w:tab/>
        <w:t>General</w:t>
      </w:r>
      <w:bookmarkEnd w:id="1215"/>
    </w:p>
    <w:p w14:paraId="69C6F8AB"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113EA8BE"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2BDC34B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39DF83C9"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4ECF830C" w14:textId="77777777" w:rsidR="00B06AA6" w:rsidRPr="00C632B9" w:rsidRDefault="00D96DDE" w:rsidP="00AC503C">
      <w:pPr>
        <w:pStyle w:val="Heading2"/>
      </w:pPr>
      <w:bookmarkStart w:id="1216" w:name="_Toc45387811"/>
      <w:bookmarkStart w:id="1217" w:name="_Toc52638856"/>
      <w:bookmarkStart w:id="1218" w:name="_Toc59116945"/>
      <w:bookmarkStart w:id="1219" w:name="_Toc61885774"/>
      <w:bookmarkStart w:id="1220" w:name="_Toc201930950"/>
      <w:r>
        <w:t>D</w:t>
      </w:r>
      <w:r w:rsidR="00B06AA6" w:rsidRPr="00C632B9">
        <w:t>.5.1</w:t>
      </w:r>
      <w:r w:rsidR="00B06AA6" w:rsidRPr="00C632B9">
        <w:tab/>
        <w:t>Service area and connection density</w:t>
      </w:r>
      <w:bookmarkEnd w:id="1216"/>
      <w:bookmarkEnd w:id="1217"/>
      <w:bookmarkEnd w:id="1218"/>
      <w:bookmarkEnd w:id="1219"/>
      <w:bookmarkEnd w:id="1220"/>
    </w:p>
    <w:p w14:paraId="09E332B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6C1D314D" w14:textId="77777777" w:rsidR="00D96DDE" w:rsidRPr="00254DD6" w:rsidRDefault="00D96DDE" w:rsidP="00FD0345">
      <w:pPr>
        <w:pStyle w:val="Heading8"/>
      </w:pPr>
      <w:r w:rsidRPr="00254DD6">
        <w:br w:type="page"/>
      </w:r>
      <w:bookmarkStart w:id="1221" w:name="_Toc45387812"/>
      <w:bookmarkStart w:id="1222" w:name="_Toc52638857"/>
      <w:bookmarkStart w:id="1223" w:name="_Toc59116946"/>
      <w:bookmarkStart w:id="1224" w:name="_Toc61885775"/>
      <w:bookmarkStart w:id="1225" w:name="_Toc201930951"/>
      <w:r w:rsidR="00160FCE">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21"/>
      <w:r w:rsidR="00023BF5" w:rsidRPr="0030744A">
        <w:rPr>
          <w:rFonts w:ascii="Times New Roman" w:hAnsi="Times New Roman"/>
          <w:sz w:val="20"/>
        </w:rPr>
        <w:t>)</w:t>
      </w:r>
      <w:bookmarkEnd w:id="1222"/>
      <w:bookmarkEnd w:id="1223"/>
      <w:bookmarkEnd w:id="1224"/>
      <w:bookmarkEnd w:id="1225"/>
      <w:r w:rsidRPr="0030744A">
        <w:rPr>
          <w:rFonts w:ascii="Times New Roman" w:hAnsi="Times New Roman"/>
          <w:sz w:val="20"/>
        </w:rPr>
        <w:br/>
      </w:r>
    </w:p>
    <w:p w14:paraId="36F9583A" w14:textId="77777777" w:rsidR="008246AA" w:rsidRPr="00254DD6" w:rsidRDefault="008246AA" w:rsidP="00212EE0">
      <w:pPr>
        <w:pStyle w:val="Heading8"/>
      </w:pPr>
      <w:bookmarkStart w:id="1226" w:name="_Toc45387813"/>
      <w:bookmarkStart w:id="1227" w:name="_Toc52638858"/>
      <w:bookmarkStart w:id="1228" w:name="_Toc59116947"/>
      <w:bookmarkStart w:id="1229" w:name="_Toc61885776"/>
      <w:bookmarkStart w:id="1230" w:name="_Toc201930952"/>
      <w:r>
        <w:t>Annex F</w:t>
      </w:r>
      <w:r w:rsidRPr="00254DD6">
        <w:t xml:space="preserve"> (informative):</w:t>
      </w:r>
      <w:r w:rsidRPr="00254DD6">
        <w:br/>
      </w:r>
      <w:r>
        <w:t>QoS Monitoring</w:t>
      </w:r>
      <w:bookmarkEnd w:id="1226"/>
      <w:bookmarkEnd w:id="1227"/>
      <w:bookmarkEnd w:id="1228"/>
      <w:bookmarkEnd w:id="1229"/>
      <w:bookmarkEnd w:id="1230"/>
      <w:r>
        <w:t xml:space="preserve"> </w:t>
      </w:r>
    </w:p>
    <w:p w14:paraId="16BA6949" w14:textId="77777777" w:rsidR="008246AA" w:rsidRPr="00C632B9" w:rsidRDefault="008246AA" w:rsidP="00AC503C">
      <w:pPr>
        <w:pStyle w:val="Heading1"/>
      </w:pPr>
      <w:bookmarkStart w:id="1231" w:name="_Toc45387814"/>
      <w:bookmarkStart w:id="1232" w:name="_Toc52638859"/>
      <w:bookmarkStart w:id="1233" w:name="_Toc59116948"/>
      <w:bookmarkStart w:id="1234" w:name="_Toc61885777"/>
      <w:bookmarkStart w:id="1235" w:name="_Toc201930953"/>
      <w:r>
        <w:t>F.1</w:t>
      </w:r>
      <w:r>
        <w:tab/>
        <w:t>QoS monitoring for assurance</w:t>
      </w:r>
      <w:bookmarkEnd w:id="1231"/>
      <w:bookmarkEnd w:id="1232"/>
      <w:bookmarkEnd w:id="1233"/>
      <w:bookmarkEnd w:id="1234"/>
      <w:bookmarkEnd w:id="1235"/>
    </w:p>
    <w:p w14:paraId="0865E28D"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47B0E435" w14:textId="77777777" w:rsidR="008246AA" w:rsidRPr="00C828B0" w:rsidRDefault="008246AA" w:rsidP="00FD0345">
      <w:pPr>
        <w:spacing w:after="0"/>
        <w:rPr>
          <w:lang w:val="en-US"/>
        </w:rPr>
      </w:pPr>
      <w:r>
        <w:rPr>
          <w:lang w:val="en-US"/>
        </w:rPr>
        <w:t>Assurance consists of four major steps (see Figure F.1-1 and [18]):</w:t>
      </w:r>
    </w:p>
    <w:p w14:paraId="682FACCD" w14:textId="77777777" w:rsidR="008246AA" w:rsidRDefault="008246AA" w:rsidP="00FD0345">
      <w:pPr>
        <w:spacing w:after="0"/>
        <w:ind w:left="720"/>
        <w:rPr>
          <w:lang w:val="en-US"/>
        </w:rPr>
      </w:pPr>
    </w:p>
    <w:p w14:paraId="080535BA" w14:textId="77777777" w:rsidR="008246AA" w:rsidRPr="00B77640" w:rsidRDefault="008246AA" w:rsidP="00FD0345">
      <w:pPr>
        <w:pStyle w:val="B1"/>
        <w:numPr>
          <w:ilvl w:val="0"/>
          <w:numId w:val="14"/>
        </w:numPr>
        <w:rPr>
          <w:i/>
          <w:lang w:val="en-US"/>
        </w:rPr>
      </w:pPr>
      <w:r w:rsidRPr="00B77640">
        <w:rPr>
          <w:i/>
          <w:lang w:val="en-US"/>
        </w:rPr>
        <w:t>Customer's QoS requirements</w:t>
      </w:r>
    </w:p>
    <w:p w14:paraId="4AEAE0B5"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2FBB6C2D"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4431CDD1"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45B1B21A" w14:textId="77777777" w:rsidR="008246AA" w:rsidRPr="008A6877" w:rsidRDefault="008246AA" w:rsidP="00FD0345">
      <w:pPr>
        <w:spacing w:after="0"/>
        <w:ind w:left="360"/>
        <w:rPr>
          <w:lang w:val="en-US"/>
        </w:rPr>
      </w:pPr>
    </w:p>
    <w:p w14:paraId="4D0A6DDB"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24253F4E"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43FA5785" w14:textId="77777777" w:rsidR="008246AA" w:rsidRPr="008A6877" w:rsidRDefault="008246AA" w:rsidP="00FD0345">
      <w:pPr>
        <w:spacing w:after="0"/>
        <w:ind w:left="852" w:firstLine="284"/>
        <w:rPr>
          <w:lang w:val="en-US"/>
        </w:rPr>
      </w:pPr>
    </w:p>
    <w:p w14:paraId="75FC6E64" w14:textId="77777777" w:rsidR="008246AA" w:rsidRPr="00B77640" w:rsidRDefault="008246AA" w:rsidP="00FD0345">
      <w:pPr>
        <w:pStyle w:val="B1"/>
        <w:numPr>
          <w:ilvl w:val="0"/>
          <w:numId w:val="14"/>
        </w:numPr>
        <w:rPr>
          <w:i/>
          <w:lang w:val="en-US"/>
        </w:rPr>
      </w:pPr>
      <w:r w:rsidRPr="00B77640">
        <w:rPr>
          <w:i/>
          <w:lang w:val="en-US"/>
        </w:rPr>
        <w:t>Customer rating of QoS</w:t>
      </w:r>
    </w:p>
    <w:p w14:paraId="7023F3CD"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2E4CFAE2" w14:textId="77777777" w:rsidR="008246AA" w:rsidRDefault="008246AA" w:rsidP="00FD0345">
      <w:pPr>
        <w:spacing w:after="0"/>
        <w:ind w:left="852" w:firstLine="284"/>
        <w:rPr>
          <w:lang w:val="en-US"/>
        </w:rPr>
      </w:pPr>
    </w:p>
    <w:p w14:paraId="5A4169DF"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6B54352E">
          <v:shape id="_x0000_i1026" type="#_x0000_t75" style="width:410.25pt;height:120.75pt" o:ole="">
            <v:imagedata r:id="rId28" o:title=""/>
          </v:shape>
          <o:OLEObject Type="Embed" ProgID="PowerPoint.Show.12" ShapeID="_x0000_i1026" DrawAspect="Content" ObjectID="_1829117976" r:id="rId29"/>
        </w:object>
      </w:r>
    </w:p>
    <w:p w14:paraId="1A876B94" w14:textId="77777777" w:rsidR="008246AA" w:rsidRDefault="008246AA" w:rsidP="00FD0345">
      <w:pPr>
        <w:pStyle w:val="TF"/>
      </w:pPr>
      <w:r>
        <w:t>Figure F.1-1: QoS assurance by use of QoS monitoring information</w:t>
      </w:r>
    </w:p>
    <w:p w14:paraId="5836BEE4" w14:textId="77777777" w:rsidR="00F824FA" w:rsidRDefault="008246AA" w:rsidP="00FD0345">
      <w:pPr>
        <w:keepLines/>
        <w:ind w:left="1135" w:hanging="851"/>
      </w:pPr>
      <w:r>
        <w:t xml:space="preserve">NOTE: This Figure is based on the trust model in </w:t>
      </w:r>
      <w:r w:rsidR="00F824FA" w:rsidRPr="003C1313">
        <w:t xml:space="preserve">reference </w:t>
      </w:r>
      <w:r>
        <w:t>[18].</w:t>
      </w:r>
    </w:p>
    <w:p w14:paraId="47461E86"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680DD185"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752BC929" w14:textId="77777777" w:rsidR="0062423B" w:rsidRDefault="00080512" w:rsidP="00AC503C">
      <w:pPr>
        <w:pStyle w:val="Heading1"/>
      </w:pPr>
      <w:r w:rsidRPr="00254DD6">
        <w:br w:type="page"/>
      </w:r>
      <w:bookmarkStart w:id="1236" w:name="_Toc45387815"/>
      <w:bookmarkStart w:id="1237" w:name="_Toc52638860"/>
      <w:bookmarkStart w:id="1238" w:name="_Toc59116949"/>
      <w:bookmarkStart w:id="1239" w:name="_Toc61885778"/>
      <w:bookmarkStart w:id="1240" w:name="_Toc201930954"/>
      <w:bookmarkEnd w:id="1103"/>
      <w:r w:rsidR="0062423B">
        <w:t>F.2</w:t>
      </w:r>
      <w:r w:rsidR="0062423B">
        <w:tab/>
        <w:t>Network Diagnostics</w:t>
      </w:r>
      <w:bookmarkEnd w:id="1236"/>
      <w:bookmarkEnd w:id="1237"/>
      <w:bookmarkEnd w:id="1238"/>
      <w:bookmarkEnd w:id="1239"/>
      <w:bookmarkEnd w:id="1240"/>
    </w:p>
    <w:p w14:paraId="2BD10EA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0E2CC2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6218B6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2FED55C5"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002342"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035579C4" w14:textId="77777777" w:rsidR="0062423B" w:rsidRDefault="0062423B" w:rsidP="00FD0345">
      <w:r>
        <w:t>Furthermore, specific connectivity information is also of interest as well as usage information (e.g. traffic load) of the node (e.g. RAN).</w:t>
      </w:r>
    </w:p>
    <w:p w14:paraId="012CFF11"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3641DEC2" w14:textId="77777777" w:rsidR="006F4000" w:rsidRPr="00254DD6" w:rsidRDefault="006F4000" w:rsidP="00212EE0">
      <w:pPr>
        <w:pStyle w:val="Heading8"/>
      </w:pPr>
      <w:bookmarkStart w:id="1241" w:name="_Toc45387816"/>
      <w:bookmarkStart w:id="1242" w:name="_Toc52638861"/>
      <w:bookmarkStart w:id="1243" w:name="_Toc59116950"/>
      <w:bookmarkStart w:id="1244" w:name="_Toc61885779"/>
      <w:bookmarkStart w:id="1245" w:name="_Toc201930955"/>
      <w:r>
        <w:t>Annex G</w:t>
      </w:r>
      <w:r w:rsidRPr="00254DD6">
        <w:t xml:space="preserve"> (informative):</w:t>
      </w:r>
      <w:r w:rsidRPr="00254DD6">
        <w:br/>
      </w:r>
      <w:r>
        <w:t>Asset Tracking</w:t>
      </w:r>
      <w:r w:rsidRPr="00D96DDE">
        <w:t xml:space="preserve"> use cases</w:t>
      </w:r>
      <w:bookmarkEnd w:id="1241"/>
      <w:bookmarkEnd w:id="1242"/>
      <w:bookmarkEnd w:id="1243"/>
      <w:bookmarkEnd w:id="1244"/>
      <w:bookmarkEnd w:id="1245"/>
    </w:p>
    <w:p w14:paraId="180B7912" w14:textId="77777777" w:rsidR="006F4000" w:rsidRDefault="006F4000" w:rsidP="00AC503C">
      <w:pPr>
        <w:pStyle w:val="Heading1"/>
      </w:pPr>
      <w:bookmarkStart w:id="1246" w:name="_Toc45387817"/>
      <w:bookmarkStart w:id="1247" w:name="_Toc52638862"/>
      <w:bookmarkStart w:id="1248" w:name="_Toc59116951"/>
      <w:bookmarkStart w:id="1249" w:name="_Toc61885780"/>
      <w:bookmarkStart w:id="1250" w:name="_Toc201930956"/>
      <w:r>
        <w:t>G.1</w:t>
      </w:r>
      <w:r w:rsidRPr="00C632B9">
        <w:tab/>
      </w:r>
      <w:r>
        <w:t>Asset Tracking</w:t>
      </w:r>
      <w:bookmarkEnd w:id="1246"/>
      <w:bookmarkEnd w:id="1247"/>
      <w:bookmarkEnd w:id="1248"/>
      <w:bookmarkEnd w:id="1249"/>
      <w:bookmarkEnd w:id="1250"/>
    </w:p>
    <w:p w14:paraId="0B305626"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5865A288"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4E19141F"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3325C58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4B1689F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51" w:name="_Hlk52362489"/>
      <w:r w:rsidR="00023BF5">
        <w:t>-</w:t>
      </w:r>
      <w:bookmarkEnd w:id="1251"/>
      <w:r>
        <w:t xml:space="preserve"> terrestrial network as well as use of relays when necessary and in term of energy efficiency (15 to 20 years’ lifetime of an asset tracking device without changing the battery or the UE).</w:t>
      </w:r>
    </w:p>
    <w:p w14:paraId="3AB82ACA" w14:textId="77777777" w:rsidR="006F4000" w:rsidRDefault="006F4000" w:rsidP="00AC503C">
      <w:pPr>
        <w:pStyle w:val="Heading1"/>
      </w:pPr>
      <w:bookmarkStart w:id="1252" w:name="_Toc45387818"/>
      <w:bookmarkStart w:id="1253" w:name="_Toc52638863"/>
      <w:bookmarkStart w:id="1254" w:name="_Toc59116952"/>
      <w:bookmarkStart w:id="1255" w:name="_Toc61885781"/>
      <w:bookmarkStart w:id="1256" w:name="_Toc201930957"/>
      <w:r>
        <w:t>G.2</w:t>
      </w:r>
      <w:r>
        <w:tab/>
        <w:t>Battery life expectancy and message size to support example use cases for asset tracking</w:t>
      </w:r>
      <w:bookmarkEnd w:id="1252"/>
      <w:bookmarkEnd w:id="1253"/>
      <w:bookmarkEnd w:id="1254"/>
      <w:bookmarkEnd w:id="1255"/>
      <w:bookmarkEnd w:id="1256"/>
    </w:p>
    <w:p w14:paraId="464E6199"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4802F8BB"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350D0915" w14:textId="77777777" w:rsidR="006F4000" w:rsidRDefault="006F4000" w:rsidP="00FD0345">
      <w:pPr>
        <w:pStyle w:val="TH"/>
      </w:pPr>
      <w:r>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3F3D45BE" w14:textId="77777777" w:rsidTr="00D43686">
        <w:trPr>
          <w:trHeight w:val="574"/>
        </w:trPr>
        <w:tc>
          <w:tcPr>
            <w:tcW w:w="378" w:type="dxa"/>
          </w:tcPr>
          <w:p w14:paraId="50223ABA" w14:textId="77777777" w:rsidR="006F4000" w:rsidRPr="00F6268E" w:rsidRDefault="006F4000" w:rsidP="00FD0345">
            <w:pPr>
              <w:pStyle w:val="TAH"/>
              <w:rPr>
                <w:sz w:val="16"/>
                <w:szCs w:val="16"/>
              </w:rPr>
            </w:pPr>
          </w:p>
        </w:tc>
        <w:tc>
          <w:tcPr>
            <w:tcW w:w="1159" w:type="dxa"/>
          </w:tcPr>
          <w:p w14:paraId="4C33D214" w14:textId="77777777" w:rsidR="006F4000" w:rsidRPr="00B42EFE" w:rsidRDefault="006F4000" w:rsidP="00FD0345">
            <w:pPr>
              <w:pStyle w:val="TAH"/>
              <w:rPr>
                <w:sz w:val="16"/>
              </w:rPr>
            </w:pPr>
            <w:r w:rsidRPr="00B42EFE">
              <w:rPr>
                <w:sz w:val="16"/>
              </w:rPr>
              <w:t>Scenario</w:t>
            </w:r>
          </w:p>
        </w:tc>
        <w:tc>
          <w:tcPr>
            <w:tcW w:w="1275" w:type="dxa"/>
          </w:tcPr>
          <w:p w14:paraId="7B0F214E" w14:textId="77777777" w:rsidR="006F4000" w:rsidRDefault="006F4000" w:rsidP="00FD0345">
            <w:pPr>
              <w:pStyle w:val="TAH"/>
              <w:rPr>
                <w:sz w:val="16"/>
              </w:rPr>
            </w:pPr>
            <w:r>
              <w:rPr>
                <w:sz w:val="16"/>
              </w:rPr>
              <w:t>Battery Life</w:t>
            </w:r>
          </w:p>
          <w:p w14:paraId="0E7D9796" w14:textId="77777777" w:rsidR="006F4000" w:rsidRDefault="006F4000" w:rsidP="00FD0345">
            <w:pPr>
              <w:pStyle w:val="TAH"/>
              <w:rPr>
                <w:sz w:val="16"/>
              </w:rPr>
            </w:pPr>
            <w:r>
              <w:rPr>
                <w:sz w:val="16"/>
              </w:rPr>
              <w:t>Expectancy</w:t>
            </w:r>
          </w:p>
          <w:p w14:paraId="032D1EDA" w14:textId="77777777" w:rsidR="006F4000" w:rsidRPr="00B42EFE" w:rsidRDefault="006F4000" w:rsidP="00FD0345">
            <w:pPr>
              <w:pStyle w:val="TAH"/>
              <w:rPr>
                <w:sz w:val="16"/>
              </w:rPr>
            </w:pPr>
            <w:r>
              <w:rPr>
                <w:sz w:val="16"/>
              </w:rPr>
              <w:t>(note 1)</w:t>
            </w:r>
          </w:p>
        </w:tc>
        <w:tc>
          <w:tcPr>
            <w:tcW w:w="1321" w:type="dxa"/>
          </w:tcPr>
          <w:p w14:paraId="75053E00" w14:textId="77777777" w:rsidR="006F4000" w:rsidRPr="00B42EFE" w:rsidRDefault="006F4000" w:rsidP="00FD0345">
            <w:pPr>
              <w:pStyle w:val="TAH"/>
              <w:rPr>
                <w:sz w:val="16"/>
              </w:rPr>
            </w:pPr>
            <w:r>
              <w:rPr>
                <w:sz w:val="16"/>
              </w:rPr>
              <w:t>Typical Message size</w:t>
            </w:r>
          </w:p>
        </w:tc>
        <w:tc>
          <w:tcPr>
            <w:tcW w:w="1374" w:type="dxa"/>
          </w:tcPr>
          <w:p w14:paraId="652877AB" w14:textId="77777777" w:rsidR="006F4000" w:rsidRDefault="006F4000" w:rsidP="00FD0345">
            <w:pPr>
              <w:pStyle w:val="TAH"/>
              <w:rPr>
                <w:sz w:val="16"/>
              </w:rPr>
            </w:pPr>
            <w:r>
              <w:rPr>
                <w:sz w:val="16"/>
              </w:rPr>
              <w:t xml:space="preserve">Maximum </w:t>
            </w:r>
          </w:p>
          <w:p w14:paraId="5C83BAA7" w14:textId="77777777" w:rsidR="006F4000" w:rsidRDefault="006F4000" w:rsidP="00FD0345">
            <w:pPr>
              <w:pStyle w:val="TAH"/>
              <w:rPr>
                <w:sz w:val="16"/>
              </w:rPr>
            </w:pPr>
            <w:r>
              <w:rPr>
                <w:sz w:val="16"/>
              </w:rPr>
              <w:t>Message size</w:t>
            </w:r>
          </w:p>
        </w:tc>
        <w:tc>
          <w:tcPr>
            <w:tcW w:w="1701" w:type="dxa"/>
          </w:tcPr>
          <w:p w14:paraId="449C8936" w14:textId="77777777" w:rsidR="006F4000" w:rsidRDefault="006F4000" w:rsidP="00FD0345">
            <w:pPr>
              <w:pStyle w:val="TAH"/>
              <w:rPr>
                <w:sz w:val="16"/>
              </w:rPr>
            </w:pPr>
            <w:r>
              <w:rPr>
                <w:sz w:val="16"/>
              </w:rPr>
              <w:t xml:space="preserve">Typical Frequency </w:t>
            </w:r>
          </w:p>
          <w:p w14:paraId="4448AFB6" w14:textId="77777777" w:rsidR="006F4000" w:rsidRPr="00B42EFE" w:rsidRDefault="006F4000" w:rsidP="00FD0345">
            <w:pPr>
              <w:pStyle w:val="TAH"/>
              <w:rPr>
                <w:sz w:val="16"/>
              </w:rPr>
            </w:pPr>
            <w:r>
              <w:rPr>
                <w:sz w:val="16"/>
              </w:rPr>
              <w:t>(number of messages per day)</w:t>
            </w:r>
          </w:p>
        </w:tc>
        <w:tc>
          <w:tcPr>
            <w:tcW w:w="1134" w:type="dxa"/>
          </w:tcPr>
          <w:p w14:paraId="3389C3D1" w14:textId="77777777" w:rsidR="006F4000" w:rsidRDefault="006F4000" w:rsidP="00FD0345">
            <w:pPr>
              <w:pStyle w:val="TAH"/>
              <w:rPr>
                <w:sz w:val="16"/>
              </w:rPr>
            </w:pPr>
            <w:r>
              <w:rPr>
                <w:sz w:val="16"/>
              </w:rPr>
              <w:t>Typical</w:t>
            </w:r>
          </w:p>
          <w:p w14:paraId="4729F594" w14:textId="77777777" w:rsidR="006F4000" w:rsidRDefault="006F4000" w:rsidP="00FD0345">
            <w:pPr>
              <w:pStyle w:val="TAH"/>
              <w:rPr>
                <w:sz w:val="16"/>
              </w:rPr>
            </w:pPr>
            <w:r>
              <w:rPr>
                <w:sz w:val="16"/>
              </w:rPr>
              <w:t xml:space="preserve">Battery </w:t>
            </w:r>
          </w:p>
          <w:p w14:paraId="2FBF01A3" w14:textId="77777777" w:rsidR="006F4000" w:rsidRPr="00B42EFE" w:rsidRDefault="006F4000" w:rsidP="00FD0345">
            <w:pPr>
              <w:pStyle w:val="TAH"/>
              <w:rPr>
                <w:sz w:val="16"/>
              </w:rPr>
            </w:pPr>
            <w:r>
              <w:rPr>
                <w:sz w:val="16"/>
              </w:rPr>
              <w:t>Capacity</w:t>
            </w:r>
          </w:p>
        </w:tc>
        <w:tc>
          <w:tcPr>
            <w:tcW w:w="1870" w:type="dxa"/>
            <w:gridSpan w:val="2"/>
          </w:tcPr>
          <w:p w14:paraId="4DAEA002"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C45A054" w14:textId="77777777" w:rsidTr="00D43686">
        <w:tc>
          <w:tcPr>
            <w:tcW w:w="378" w:type="dxa"/>
          </w:tcPr>
          <w:p w14:paraId="2CA95BC6" w14:textId="77777777" w:rsidR="006F4000" w:rsidRPr="00F6268E" w:rsidRDefault="006F4000" w:rsidP="00FD0345">
            <w:pPr>
              <w:pStyle w:val="TAL"/>
              <w:rPr>
                <w:sz w:val="16"/>
                <w:szCs w:val="16"/>
              </w:rPr>
            </w:pPr>
            <w:r w:rsidRPr="00F6268E">
              <w:rPr>
                <w:sz w:val="16"/>
                <w:szCs w:val="16"/>
              </w:rPr>
              <w:t>1</w:t>
            </w:r>
          </w:p>
        </w:tc>
        <w:tc>
          <w:tcPr>
            <w:tcW w:w="1159" w:type="dxa"/>
          </w:tcPr>
          <w:p w14:paraId="783274EC" w14:textId="77777777" w:rsidR="006F4000" w:rsidRDefault="006F4000" w:rsidP="00FD0345">
            <w:pPr>
              <w:pStyle w:val="TAC"/>
              <w:rPr>
                <w:sz w:val="16"/>
              </w:rPr>
            </w:pPr>
            <w:r>
              <w:rPr>
                <w:sz w:val="16"/>
              </w:rPr>
              <w:t>Containers</w:t>
            </w:r>
          </w:p>
          <w:p w14:paraId="42BC7234" w14:textId="77777777" w:rsidR="006F4000" w:rsidRPr="00B42EFE" w:rsidRDefault="006F4000" w:rsidP="00FD0345">
            <w:pPr>
              <w:pStyle w:val="TAC"/>
              <w:rPr>
                <w:sz w:val="16"/>
              </w:rPr>
            </w:pPr>
            <w:r>
              <w:rPr>
                <w:sz w:val="16"/>
              </w:rPr>
              <w:t>(note 2)</w:t>
            </w:r>
          </w:p>
        </w:tc>
        <w:tc>
          <w:tcPr>
            <w:tcW w:w="1275" w:type="dxa"/>
          </w:tcPr>
          <w:p w14:paraId="52760118" w14:textId="77777777" w:rsidR="006F4000" w:rsidRPr="00FF3908" w:rsidRDefault="006F4000" w:rsidP="00FD0345">
            <w:pPr>
              <w:pStyle w:val="TAC"/>
            </w:pPr>
            <w:r>
              <w:t>12 years</w:t>
            </w:r>
          </w:p>
        </w:tc>
        <w:tc>
          <w:tcPr>
            <w:tcW w:w="1321" w:type="dxa"/>
          </w:tcPr>
          <w:p w14:paraId="1414C525" w14:textId="77777777" w:rsidR="006F4000" w:rsidRDefault="006F4000" w:rsidP="00FD0345">
            <w:pPr>
              <w:pStyle w:val="TAC"/>
            </w:pPr>
            <w:r>
              <w:t>200 bytes</w:t>
            </w:r>
          </w:p>
        </w:tc>
        <w:tc>
          <w:tcPr>
            <w:tcW w:w="1374" w:type="dxa"/>
          </w:tcPr>
          <w:p w14:paraId="7BDBE498" w14:textId="77777777" w:rsidR="006F4000" w:rsidRDefault="006F4000" w:rsidP="00FD0345">
            <w:pPr>
              <w:pStyle w:val="TAC"/>
            </w:pPr>
            <w:r>
              <w:t>2500 bytes</w:t>
            </w:r>
          </w:p>
        </w:tc>
        <w:tc>
          <w:tcPr>
            <w:tcW w:w="1701" w:type="dxa"/>
          </w:tcPr>
          <w:p w14:paraId="3DDD9859" w14:textId="77777777" w:rsidR="006F4000" w:rsidRPr="00CA3E7B" w:rsidRDefault="006F4000" w:rsidP="00FD0345">
            <w:pPr>
              <w:pStyle w:val="TAC"/>
              <w:rPr>
                <w:vertAlign w:val="superscript"/>
              </w:rPr>
            </w:pPr>
            <w:r>
              <w:t>24</w:t>
            </w:r>
          </w:p>
        </w:tc>
        <w:tc>
          <w:tcPr>
            <w:tcW w:w="1134" w:type="dxa"/>
          </w:tcPr>
          <w:p w14:paraId="792A755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6CE51AE4"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30D7AC2B" w14:textId="77777777" w:rsidTr="00D43686">
        <w:tc>
          <w:tcPr>
            <w:tcW w:w="378" w:type="dxa"/>
          </w:tcPr>
          <w:p w14:paraId="062487F7" w14:textId="77777777" w:rsidR="006F4000" w:rsidRPr="00F6268E" w:rsidRDefault="006F4000" w:rsidP="00FD0345">
            <w:pPr>
              <w:pStyle w:val="TAL"/>
              <w:rPr>
                <w:sz w:val="16"/>
                <w:szCs w:val="16"/>
              </w:rPr>
            </w:pPr>
            <w:r>
              <w:rPr>
                <w:sz w:val="16"/>
                <w:szCs w:val="16"/>
              </w:rPr>
              <w:t>2</w:t>
            </w:r>
          </w:p>
        </w:tc>
        <w:tc>
          <w:tcPr>
            <w:tcW w:w="1159" w:type="dxa"/>
          </w:tcPr>
          <w:p w14:paraId="4280D337" w14:textId="77777777" w:rsidR="006F4000" w:rsidRPr="00B42EFE" w:rsidRDefault="006F4000" w:rsidP="00FD0345">
            <w:pPr>
              <w:pStyle w:val="TAC"/>
              <w:rPr>
                <w:sz w:val="16"/>
              </w:rPr>
            </w:pPr>
            <w:r>
              <w:rPr>
                <w:sz w:val="16"/>
              </w:rPr>
              <w:t>Wagons</w:t>
            </w:r>
          </w:p>
        </w:tc>
        <w:tc>
          <w:tcPr>
            <w:tcW w:w="1275" w:type="dxa"/>
          </w:tcPr>
          <w:p w14:paraId="6333BF91" w14:textId="77777777" w:rsidR="006F4000" w:rsidRPr="00FF3908" w:rsidRDefault="006F4000" w:rsidP="00FD0345">
            <w:pPr>
              <w:pStyle w:val="TAC"/>
            </w:pPr>
            <w:r>
              <w:t>20 years</w:t>
            </w:r>
          </w:p>
        </w:tc>
        <w:tc>
          <w:tcPr>
            <w:tcW w:w="1321" w:type="dxa"/>
          </w:tcPr>
          <w:p w14:paraId="53490EAB" w14:textId="77777777" w:rsidR="006F4000" w:rsidRDefault="006F4000" w:rsidP="00FD0345">
            <w:pPr>
              <w:pStyle w:val="TAC"/>
            </w:pPr>
            <w:r>
              <w:t>200 bytes</w:t>
            </w:r>
          </w:p>
        </w:tc>
        <w:tc>
          <w:tcPr>
            <w:tcW w:w="1374" w:type="dxa"/>
          </w:tcPr>
          <w:p w14:paraId="34C48CAA" w14:textId="77777777" w:rsidR="006F4000" w:rsidRDefault="006F4000" w:rsidP="00FD0345">
            <w:pPr>
              <w:pStyle w:val="TAC"/>
            </w:pPr>
            <w:r>
              <w:t>2500 bytes</w:t>
            </w:r>
          </w:p>
        </w:tc>
        <w:tc>
          <w:tcPr>
            <w:tcW w:w="1701" w:type="dxa"/>
          </w:tcPr>
          <w:p w14:paraId="735527BA" w14:textId="77777777" w:rsidR="006F4000" w:rsidRPr="00CA3E7B" w:rsidRDefault="006F4000" w:rsidP="00FD0345">
            <w:pPr>
              <w:pStyle w:val="TAC"/>
              <w:rPr>
                <w:vertAlign w:val="superscript"/>
              </w:rPr>
            </w:pPr>
            <w:r>
              <w:t>24</w:t>
            </w:r>
          </w:p>
        </w:tc>
        <w:tc>
          <w:tcPr>
            <w:tcW w:w="1134" w:type="dxa"/>
          </w:tcPr>
          <w:p w14:paraId="24E1FFD6" w14:textId="77777777" w:rsidR="006F4000" w:rsidRPr="00FF3908" w:rsidRDefault="006F4000" w:rsidP="00FD0345">
            <w:pPr>
              <w:pStyle w:val="TAC"/>
            </w:pPr>
            <w:r>
              <w:t>36</w:t>
            </w:r>
            <w:r w:rsidR="00950840">
              <w:t xml:space="preserve"> </w:t>
            </w:r>
            <w:r>
              <w:t>Wh</w:t>
            </w:r>
          </w:p>
        </w:tc>
        <w:tc>
          <w:tcPr>
            <w:tcW w:w="1870" w:type="dxa"/>
            <w:gridSpan w:val="2"/>
          </w:tcPr>
          <w:p w14:paraId="0D207290"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0CCC0C87" w14:textId="77777777" w:rsidTr="00D43686">
        <w:trPr>
          <w:trHeight w:val="238"/>
        </w:trPr>
        <w:tc>
          <w:tcPr>
            <w:tcW w:w="378" w:type="dxa"/>
          </w:tcPr>
          <w:p w14:paraId="5CF4CDC1" w14:textId="77777777" w:rsidR="006F4000" w:rsidRPr="00F6268E" w:rsidRDefault="006F4000" w:rsidP="00FD0345">
            <w:pPr>
              <w:pStyle w:val="TAL"/>
              <w:rPr>
                <w:sz w:val="16"/>
                <w:szCs w:val="16"/>
              </w:rPr>
            </w:pPr>
            <w:r>
              <w:rPr>
                <w:sz w:val="16"/>
                <w:szCs w:val="16"/>
              </w:rPr>
              <w:t>3</w:t>
            </w:r>
          </w:p>
        </w:tc>
        <w:tc>
          <w:tcPr>
            <w:tcW w:w="1159" w:type="dxa"/>
          </w:tcPr>
          <w:p w14:paraId="368640AD" w14:textId="77777777" w:rsidR="006F4000" w:rsidRPr="00B42EFE" w:rsidRDefault="006F4000" w:rsidP="00FD0345">
            <w:pPr>
              <w:pStyle w:val="TAC"/>
              <w:rPr>
                <w:sz w:val="16"/>
              </w:rPr>
            </w:pPr>
            <w:r>
              <w:rPr>
                <w:sz w:val="16"/>
              </w:rPr>
              <w:t>Pallets</w:t>
            </w:r>
          </w:p>
        </w:tc>
        <w:tc>
          <w:tcPr>
            <w:tcW w:w="1275" w:type="dxa"/>
          </w:tcPr>
          <w:p w14:paraId="576C0556" w14:textId="77777777" w:rsidR="006F4000" w:rsidRPr="00FF3908" w:rsidRDefault="006F4000" w:rsidP="00FD0345">
            <w:pPr>
              <w:pStyle w:val="TAC"/>
            </w:pPr>
            <w:r>
              <w:t>7 years</w:t>
            </w:r>
          </w:p>
        </w:tc>
        <w:tc>
          <w:tcPr>
            <w:tcW w:w="1321" w:type="dxa"/>
          </w:tcPr>
          <w:p w14:paraId="6615A1EF" w14:textId="77777777" w:rsidR="006F4000" w:rsidRDefault="006F4000" w:rsidP="00FD0345">
            <w:pPr>
              <w:pStyle w:val="TAC"/>
            </w:pPr>
            <w:r>
              <w:t>300 bytes</w:t>
            </w:r>
          </w:p>
        </w:tc>
        <w:tc>
          <w:tcPr>
            <w:tcW w:w="1374" w:type="dxa"/>
          </w:tcPr>
          <w:p w14:paraId="66F24B07" w14:textId="77777777" w:rsidR="006F4000" w:rsidRPr="00B54D19" w:rsidRDefault="006F4000" w:rsidP="00FD0345">
            <w:pPr>
              <w:pStyle w:val="TAC"/>
            </w:pPr>
            <w:r>
              <w:t>300 bytes</w:t>
            </w:r>
          </w:p>
        </w:tc>
        <w:tc>
          <w:tcPr>
            <w:tcW w:w="1701" w:type="dxa"/>
          </w:tcPr>
          <w:p w14:paraId="78353962" w14:textId="77777777" w:rsidR="006F4000" w:rsidRPr="00B54D19" w:rsidRDefault="006F4000" w:rsidP="00FD0345">
            <w:pPr>
              <w:pStyle w:val="TAC"/>
            </w:pPr>
            <w:r w:rsidRPr="00B54D19">
              <w:t>24</w:t>
            </w:r>
          </w:p>
        </w:tc>
        <w:tc>
          <w:tcPr>
            <w:tcW w:w="1134" w:type="dxa"/>
          </w:tcPr>
          <w:p w14:paraId="2CE76FBF" w14:textId="77777777" w:rsidR="006F4000" w:rsidRPr="00FF3908" w:rsidRDefault="006F4000" w:rsidP="00FD0345">
            <w:pPr>
              <w:pStyle w:val="TAC"/>
            </w:pPr>
            <w:r>
              <w:t>12 Wh</w:t>
            </w:r>
          </w:p>
        </w:tc>
        <w:tc>
          <w:tcPr>
            <w:tcW w:w="1870" w:type="dxa"/>
            <w:gridSpan w:val="2"/>
          </w:tcPr>
          <w:p w14:paraId="45B6B1B3"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119519E6" w14:textId="77777777" w:rsidTr="00D43686">
        <w:trPr>
          <w:gridAfter w:val="1"/>
          <w:wAfter w:w="6" w:type="dxa"/>
        </w:trPr>
        <w:tc>
          <w:tcPr>
            <w:tcW w:w="10206" w:type="dxa"/>
            <w:gridSpan w:val="8"/>
          </w:tcPr>
          <w:p w14:paraId="0B094B1F"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7E93A0F3"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00928F6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200F431B" w14:textId="77777777" w:rsidR="006F4000" w:rsidRPr="00E15307" w:rsidRDefault="006F4000" w:rsidP="00FD0345">
      <w:pPr>
        <w:rPr>
          <w:noProof/>
        </w:rPr>
      </w:pPr>
    </w:p>
    <w:p w14:paraId="048E2AC8" w14:textId="77777777" w:rsidR="003D5294" w:rsidRDefault="003D5294" w:rsidP="00FD0345">
      <w:pPr>
        <w:jc w:val="center"/>
        <w:rPr>
          <w:b/>
          <w:bCs/>
          <w:sz w:val="24"/>
          <w:szCs w:val="24"/>
        </w:rPr>
      </w:pPr>
    </w:p>
    <w:p w14:paraId="5D0BECD2" w14:textId="77777777" w:rsidR="003D5294" w:rsidRPr="009F53E8" w:rsidRDefault="003D5294" w:rsidP="00B94428">
      <w:pPr>
        <w:pStyle w:val="Heading8"/>
      </w:pPr>
      <w:bookmarkStart w:id="1257" w:name="_Toc201930958"/>
      <w:bookmarkStart w:id="1258" w:name="_Toc68279340"/>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57"/>
    </w:p>
    <w:p w14:paraId="2D89124A"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7E8F6284"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DC366A6"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C45E285"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100FD798"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4ACE9C70"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735453B2"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051BB9CC" w14:textId="77777777" w:rsidR="003D5294" w:rsidRPr="009F53E8" w:rsidRDefault="003D5294" w:rsidP="003D5294">
      <w:pPr>
        <w:pStyle w:val="TH"/>
        <w:rPr>
          <w:sz w:val="24"/>
        </w:rPr>
      </w:pPr>
      <w:r w:rsidRPr="009F53E8">
        <w:rPr>
          <w:noProof/>
        </w:rPr>
        <w:object w:dxaOrig="14088" w:dyaOrig="7512" w14:anchorId="18891F53">
          <v:shape id="_x0000_i1027" type="#_x0000_t75" style="width:468pt;height:250.5pt" o:ole="">
            <v:imagedata r:id="rId30" o:title=""/>
          </v:shape>
          <o:OLEObject Type="Embed" ProgID="Visio.Drawing.15" ShapeID="_x0000_i1027" DrawAspect="Content" ObjectID="_1829117977" r:id="rId31"/>
        </w:object>
      </w:r>
    </w:p>
    <w:p w14:paraId="13B36A67"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505BA19" w14:textId="77777777" w:rsidR="003D5294" w:rsidRPr="009F53E8" w:rsidRDefault="003A630A" w:rsidP="003D5294">
      <w:pPr>
        <w:pStyle w:val="EditorsNote"/>
        <w:ind w:left="810" w:hanging="526"/>
        <w:rPr>
          <w:rFonts w:eastAsia="PMingLiU"/>
          <w:color w:val="auto"/>
        </w:rPr>
      </w:pPr>
      <w:r>
        <w:rPr>
          <w:rFonts w:eastAsia="PMingLiU"/>
          <w:color w:val="auto"/>
        </w:rPr>
        <w:t>NOTE:</w:t>
      </w:r>
      <w:r w:rsidR="003D5294" w:rsidRPr="009F53E8">
        <w:rPr>
          <w:rFonts w:eastAsia="PMingLiU"/>
          <w:color w:val="auto"/>
        </w:rPr>
        <w:t xml:space="preserve"> 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27C13244"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39B224BC" w14:textId="77777777" w:rsidR="003D5294" w:rsidRPr="009F53E8" w:rsidRDefault="003D5294" w:rsidP="003D5294">
      <w:pPr>
        <w:pStyle w:val="TH"/>
      </w:pPr>
      <w:r w:rsidRPr="009F53E8">
        <w:rPr>
          <w:noProof/>
        </w:rPr>
        <w:object w:dxaOrig="14340" w:dyaOrig="8016" w14:anchorId="5F835F22">
          <v:shape id="_x0000_i1028" type="#_x0000_t75" style="width:467.25pt;height:261pt" o:ole="">
            <v:imagedata r:id="rId32" o:title=""/>
          </v:shape>
          <o:OLEObject Type="Embed" ProgID="Visio.Drawing.15" ShapeID="_x0000_i1028" DrawAspect="Content" ObjectID="_1829117978" r:id="rId33"/>
        </w:object>
      </w:r>
    </w:p>
    <w:p w14:paraId="02380576"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3A362615" w14:textId="77777777" w:rsidR="003D5294" w:rsidRPr="009F53E8" w:rsidRDefault="003A630A" w:rsidP="003D5294">
      <w:pPr>
        <w:pStyle w:val="NO"/>
        <w:rPr>
          <w:rFonts w:eastAsia="PMingLiU"/>
        </w:rPr>
      </w:pPr>
      <w:r>
        <w:rPr>
          <w:rFonts w:eastAsia="PMingLiU"/>
        </w:rPr>
        <w:t>NOTE:</w:t>
      </w:r>
      <w:r w:rsidR="003D5294" w:rsidRPr="009F53E8">
        <w:rPr>
          <w:rFonts w:eastAsia="PMingLiU"/>
        </w:rPr>
        <w:t xml:space="preserve"> </w:t>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4A5FBF89" w14:textId="77777777" w:rsidR="006F4000" w:rsidRDefault="003D5294" w:rsidP="0062423B">
      <w:r w:rsidRPr="009F53E8">
        <w:t>Other interworking scenarios are not excluded.</w:t>
      </w:r>
      <w:bookmarkEnd w:id="1258"/>
    </w:p>
    <w:p w14:paraId="5643B552" w14:textId="77777777" w:rsidR="006B0545" w:rsidRDefault="006B0545" w:rsidP="006B0545">
      <w:pPr>
        <w:pStyle w:val="Heading8"/>
        <w:rPr>
          <w:rFonts w:eastAsia="SimSun"/>
          <w:lang w:val="en-US" w:eastAsia="zh-CN"/>
        </w:rPr>
      </w:pPr>
      <w:bookmarkStart w:id="1259" w:name="_Toc125725364"/>
      <w:r>
        <w:br w:type="page"/>
      </w:r>
      <w:bookmarkStart w:id="1260" w:name="_Toc201930959"/>
      <w:r>
        <w:t xml:space="preserve">Annex </w:t>
      </w:r>
      <w:r>
        <w:rPr>
          <w:lang w:val="en-US" w:eastAsia="zh-CN"/>
        </w:rPr>
        <w:t>I</w:t>
      </w:r>
      <w:r>
        <w:t xml:space="preserve"> (informative):</w:t>
      </w:r>
      <w:r>
        <w:br/>
      </w:r>
      <w:bookmarkEnd w:id="1259"/>
      <w:r>
        <w:rPr>
          <w:rFonts w:hint="eastAsia"/>
        </w:rPr>
        <w:t>Indirect Network Sharing</w:t>
      </w:r>
      <w:r>
        <w:rPr>
          <w:rFonts w:hint="eastAsia"/>
          <w:lang w:val="en-US" w:eastAsia="zh-CN"/>
        </w:rPr>
        <w:t xml:space="preserve"> of NG-RAN Sharing</w:t>
      </w:r>
      <w:bookmarkEnd w:id="1260"/>
    </w:p>
    <w:p w14:paraId="7E9000B9"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7578B5A9"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2DE095C"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0B19D6B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794F8245"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7A459610"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5A9ACD89"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FCBE5FE"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4C4350B0" w14:textId="456CDA2D" w:rsidR="006B0545" w:rsidRDefault="00262AD4" w:rsidP="009102C6">
      <w:pPr>
        <w:pStyle w:val="TH"/>
        <w:rPr>
          <w:lang w:val="en-US" w:eastAsia="zh-CN"/>
        </w:rPr>
      </w:pPr>
      <w:r>
        <w:rPr>
          <w:noProof/>
          <w:lang w:val="en-US" w:eastAsia="zh-CN"/>
        </w:rPr>
        <w:drawing>
          <wp:inline distT="0" distB="0" distL="0" distR="0" wp14:anchorId="4DE58D18" wp14:editId="4FBA9ED9">
            <wp:extent cx="6029325" cy="3724275"/>
            <wp:effectExtent l="0" t="0" r="0" b="0"/>
            <wp:docPr id="11" name="图片 4" descr="168508950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6850895075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724275"/>
                    </a:xfrm>
                    <a:prstGeom prst="rect">
                      <a:avLst/>
                    </a:prstGeom>
                    <a:noFill/>
                    <a:ln>
                      <a:noFill/>
                    </a:ln>
                  </pic:spPr>
                </pic:pic>
              </a:graphicData>
            </a:graphic>
          </wp:inline>
        </w:drawing>
      </w:r>
    </w:p>
    <w:p w14:paraId="4D7B3CE3"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0BDBBF36" w14:textId="0CCFCE32" w:rsidR="006B0545" w:rsidRDefault="00262AD4" w:rsidP="009102C6">
      <w:pPr>
        <w:pStyle w:val="TH"/>
      </w:pPr>
      <w:r>
        <w:rPr>
          <w:noProof/>
          <w:lang w:val="en-US"/>
        </w:rPr>
        <w:drawing>
          <wp:anchor distT="0" distB="0" distL="114300" distR="114300" simplePos="0" relativeHeight="251657728" behindDoc="0" locked="0" layoutInCell="1" allowOverlap="1" wp14:anchorId="3D1D725B" wp14:editId="74C38B9C">
            <wp:simplePos x="0" y="0"/>
            <wp:positionH relativeFrom="character">
              <wp:posOffset>0</wp:posOffset>
            </wp:positionH>
            <wp:positionV relativeFrom="line">
              <wp:posOffset>0</wp:posOffset>
            </wp:positionV>
            <wp:extent cx="5828030" cy="3108960"/>
            <wp:effectExtent l="0" t="0" r="0" b="0"/>
            <wp:wrapNone/>
            <wp:docPr id="20162820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31089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7A62A137" wp14:editId="3A8EF5BD">
                <wp:extent cx="5829300" cy="3105150"/>
                <wp:effectExtent l="0" t="0" r="0" b="0"/>
                <wp:docPr id="1790068203"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30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300985" id="AutoShape 12" o:spid="_x0000_s1026" style="width:459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" filled="f" stroked="f">
                <o:lock v:ext="edit" aspectratio="t"/>
                <w10:anchorlock/>
              </v:rect>
            </w:pict>
          </mc:Fallback>
        </mc:AlternateContent>
      </w:r>
    </w:p>
    <w:p w14:paraId="08433FEE"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16F8419D"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4CF9E7B2" w14:textId="77777777" w:rsidR="006B0545" w:rsidRPr="000E6B6A" w:rsidRDefault="006B0545" w:rsidP="0062423B">
      <w:pPr>
        <w:rPr>
          <w:lang w:val="en-US"/>
        </w:rPr>
      </w:pPr>
    </w:p>
    <w:p w14:paraId="2A3A7254" w14:textId="77777777" w:rsidR="005C1E44" w:rsidRPr="00F933AC" w:rsidRDefault="005C1E44" w:rsidP="005C1E44">
      <w:pPr>
        <w:pStyle w:val="Heading8"/>
      </w:pPr>
      <w:bookmarkStart w:id="1261" w:name="_Toc201930960"/>
      <w:bookmarkStart w:id="1262" w:name="_Toc45387819"/>
      <w:bookmarkStart w:id="1263" w:name="_Toc52638864"/>
      <w:bookmarkStart w:id="1264" w:name="_Toc59116953"/>
      <w:bookmarkStart w:id="1265" w:name="_Toc61885782"/>
      <w:r>
        <w:t xml:space="preserve">Annex </w:t>
      </w:r>
      <w:r>
        <w:rPr>
          <w:lang w:val="en-US" w:eastAsia="zh-CN"/>
        </w:rPr>
        <w:t>J</w:t>
      </w:r>
      <w:r>
        <w:t xml:space="preserve"> (informative):</w:t>
      </w:r>
      <w:r>
        <w:br/>
      </w:r>
      <w:bookmarkStart w:id="1266"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61"/>
      <w:bookmarkEnd w:id="1266"/>
    </w:p>
    <w:p w14:paraId="1F40D21D"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14C974F6" w14:textId="77777777" w:rsidR="005C1E44" w:rsidRDefault="005C1E44" w:rsidP="005C1E44">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0F98AD5A" w14:textId="77777777" w:rsidR="005C1E44" w:rsidRDefault="005C1E44" w:rsidP="005C1E44">
      <w:pPr>
        <w:jc w:val="both"/>
        <w:rPr>
          <w:rFonts w:eastAsia="Calibri"/>
        </w:rPr>
      </w:pPr>
      <w:r>
        <w:rPr>
          <w:rFonts w:eastAsia="Calibri"/>
        </w:rPr>
        <w:t>As shown in Figure J-1:</w:t>
      </w:r>
    </w:p>
    <w:p w14:paraId="6F3F2112" w14:textId="77777777" w:rsidR="005C1E44" w:rsidRDefault="005C1E44" w:rsidP="005C1E44">
      <w:pPr>
        <w:pStyle w:val="B1"/>
        <w:numPr>
          <w:ilvl w:val="0"/>
          <w:numId w:val="36"/>
        </w:numPr>
        <w:overflowPunct/>
        <w:autoSpaceDE/>
        <w:autoSpaceDN/>
        <w:adjustRightInd/>
        <w:textAlignment w:val="auto"/>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3E4A566" w14:textId="77777777"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55AA2F9E"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79C9D60D" w14:textId="77777777" w:rsidTr="00137DF5">
        <w:tc>
          <w:tcPr>
            <w:tcW w:w="1878" w:type="dxa"/>
          </w:tcPr>
          <w:p w14:paraId="7CF19A02" w14:textId="77777777" w:rsidR="005C1E44" w:rsidRPr="00771169" w:rsidRDefault="005C1E44" w:rsidP="00137DF5">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5BAE4838" w14:textId="77777777" w:rsidR="005C1E44" w:rsidRPr="00771169" w:rsidRDefault="005C1E44" w:rsidP="00137DF5">
            <w:pPr>
              <w:rPr>
                <w:rFonts w:eastAsia="Calibri"/>
              </w:rPr>
            </w:pPr>
          </w:p>
        </w:tc>
        <w:tc>
          <w:tcPr>
            <w:tcW w:w="7645" w:type="dxa"/>
          </w:tcPr>
          <w:p w14:paraId="4815722C" w14:textId="2EFA9017" w:rsidR="005C1E44" w:rsidRPr="00771169" w:rsidRDefault="00262AD4" w:rsidP="00137DF5">
            <w:pPr>
              <w:rPr>
                <w:rFonts w:eastAsia="Calibri"/>
              </w:rPr>
            </w:pPr>
            <w:r w:rsidRPr="006B062E">
              <w:rPr>
                <w:rFonts w:eastAsia="Calibri"/>
                <w:noProof/>
                <w:lang w:val="en-US" w:eastAsia="en-US"/>
              </w:rPr>
              <w:drawing>
                <wp:inline distT="0" distB="0" distL="0" distR="0" wp14:anchorId="34CFB078" wp14:editId="43A513EF">
                  <wp:extent cx="4505325" cy="2400300"/>
                  <wp:effectExtent l="0" t="0" r="0" b="0"/>
                  <wp:docPr id="13"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sa1 - sataccess /Sat mode defaul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05325" cy="2400300"/>
                          </a:xfrm>
                          <a:prstGeom prst="rect">
                            <a:avLst/>
                          </a:prstGeom>
                          <a:noFill/>
                          <a:ln>
                            <a:noFill/>
                          </a:ln>
                        </pic:spPr>
                      </pic:pic>
                    </a:graphicData>
                  </a:graphic>
                </wp:inline>
              </w:drawing>
            </w:r>
          </w:p>
        </w:tc>
      </w:tr>
      <w:tr w:rsidR="005C1E44" w:rsidRPr="00771169" w14:paraId="61584D70" w14:textId="77777777" w:rsidTr="00137DF5">
        <w:tc>
          <w:tcPr>
            <w:tcW w:w="1878" w:type="dxa"/>
          </w:tcPr>
          <w:p w14:paraId="4F25A948" w14:textId="77777777" w:rsidR="005C1E44" w:rsidRPr="00771169" w:rsidRDefault="005C1E44" w:rsidP="00137DF5">
            <w:pPr>
              <w:rPr>
                <w:rFonts w:eastAsia="Calibri"/>
                <w:b/>
              </w:rPr>
            </w:pPr>
            <w:r w:rsidRPr="00771169">
              <w:rPr>
                <w:rFonts w:eastAsia="Calibri"/>
                <w:b/>
              </w:rPr>
              <w:t xml:space="preserve">“S&amp;F </w:t>
            </w:r>
            <w:r>
              <w:rPr>
                <w:rFonts w:eastAsia="Calibri"/>
                <w:b/>
              </w:rPr>
              <w:t xml:space="preserve">Satellite </w:t>
            </w:r>
            <w:r w:rsidRPr="00771169">
              <w:rPr>
                <w:rFonts w:eastAsia="Calibri"/>
                <w:b/>
              </w:rPr>
              <w:t xml:space="preserve">operation” mode </w:t>
            </w:r>
          </w:p>
          <w:p w14:paraId="72DC1308" w14:textId="77777777" w:rsidR="005C1E44" w:rsidRPr="00771169" w:rsidRDefault="005C1E44" w:rsidP="00137DF5">
            <w:pPr>
              <w:rPr>
                <w:rFonts w:eastAsia="Calibri"/>
              </w:rPr>
            </w:pPr>
          </w:p>
        </w:tc>
        <w:tc>
          <w:tcPr>
            <w:tcW w:w="7645" w:type="dxa"/>
          </w:tcPr>
          <w:p w14:paraId="7FD31EFA" w14:textId="5EE4CC7D" w:rsidR="005C1E44" w:rsidRPr="00771169" w:rsidRDefault="00262AD4" w:rsidP="00137DF5">
            <w:pPr>
              <w:rPr>
                <w:rFonts w:eastAsia="Calibri"/>
              </w:rPr>
            </w:pPr>
            <w:r w:rsidRPr="006B062E">
              <w:rPr>
                <w:rFonts w:eastAsia="Calibri"/>
                <w:noProof/>
                <w:lang w:val="en-US" w:eastAsia="en-US"/>
              </w:rPr>
              <w:drawing>
                <wp:inline distT="0" distB="0" distL="0" distR="0" wp14:anchorId="1EB1BE3E" wp14:editId="44C89ABB">
                  <wp:extent cx="4381500" cy="2724150"/>
                  <wp:effectExtent l="0" t="0" r="0" b="0"/>
                  <wp:docPr id="14"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Berisot/Downloads/sa1 - sataccess /sf sat mod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724150"/>
                          </a:xfrm>
                          <a:prstGeom prst="rect">
                            <a:avLst/>
                          </a:prstGeom>
                          <a:noFill/>
                          <a:ln>
                            <a:noFill/>
                          </a:ln>
                        </pic:spPr>
                      </pic:pic>
                    </a:graphicData>
                  </a:graphic>
                </wp:inline>
              </w:drawing>
            </w:r>
          </w:p>
        </w:tc>
      </w:tr>
    </w:tbl>
    <w:p w14:paraId="139F9BD4" w14:textId="77777777"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“normal/default operation” and “S&amp;F </w:t>
      </w:r>
      <w:r>
        <w:rPr>
          <w:lang w:bidi="ar"/>
        </w:rPr>
        <w:t xml:space="preserve">Satellite </w:t>
      </w:r>
      <w:r w:rsidRPr="003D618B">
        <w:rPr>
          <w:lang w:bidi="ar"/>
        </w:rPr>
        <w:t>operation” modes in a 5G system with satellite access.</w:t>
      </w:r>
    </w:p>
    <w:p w14:paraId="6D29DB32" w14:textId="77777777" w:rsidR="005C1E44" w:rsidRPr="001D5B83" w:rsidRDefault="005C1E44" w:rsidP="005C1E44">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79CAFC6E"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7B42FE1F" w14:textId="77777777" w:rsidR="005C1E44" w:rsidRDefault="005C1E44" w:rsidP="005C1E44">
      <w:pPr>
        <w:keepNext/>
      </w:pPr>
      <w:r>
        <w:rPr>
          <w:rFonts w:eastAsia="Calibri"/>
        </w:rPr>
        <w:br w:type="page"/>
      </w:r>
    </w:p>
    <w:p w14:paraId="541BD655" w14:textId="77777777" w:rsidR="00401764" w:rsidRPr="00254DD6" w:rsidRDefault="00401764" w:rsidP="00212EE0">
      <w:pPr>
        <w:pStyle w:val="Heading8"/>
      </w:pPr>
      <w:bookmarkStart w:id="1267" w:name="_Toc201930961"/>
      <w:r w:rsidRPr="00254DD6">
        <w:t xml:space="preserve">Annex </w:t>
      </w:r>
      <w:r w:rsidR="005C1E44">
        <w:t>K</w:t>
      </w:r>
      <w:r w:rsidR="005C1E44" w:rsidRPr="00254DD6">
        <w:t xml:space="preserve"> </w:t>
      </w:r>
      <w:r w:rsidRPr="00254DD6">
        <w:t>(informative):</w:t>
      </w:r>
      <w:r w:rsidRPr="00254DD6">
        <w:br/>
        <w:t>Change history</w:t>
      </w:r>
      <w:bookmarkEnd w:id="1262"/>
      <w:bookmarkEnd w:id="1263"/>
      <w:bookmarkEnd w:id="1264"/>
      <w:bookmarkEnd w:id="1265"/>
      <w:bookmarkEnd w:id="12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03D28304" w14:textId="77777777" w:rsidTr="00BD4991">
        <w:trPr>
          <w:cantSplit/>
        </w:trPr>
        <w:tc>
          <w:tcPr>
            <w:tcW w:w="9639" w:type="dxa"/>
            <w:gridSpan w:val="8"/>
            <w:tcBorders>
              <w:bottom w:val="nil"/>
            </w:tcBorders>
            <w:shd w:val="solid" w:color="FFFFFF" w:fill="auto"/>
          </w:tcPr>
          <w:p w14:paraId="4AFA6A72" w14:textId="77777777" w:rsidR="00160FCE" w:rsidRPr="00235394" w:rsidRDefault="00160FCE" w:rsidP="00BD4991">
            <w:pPr>
              <w:pStyle w:val="TAL"/>
              <w:jc w:val="center"/>
              <w:rPr>
                <w:b/>
                <w:sz w:val="16"/>
              </w:rPr>
            </w:pPr>
            <w:r w:rsidRPr="00235394">
              <w:rPr>
                <w:b/>
              </w:rPr>
              <w:t>Change history</w:t>
            </w:r>
          </w:p>
        </w:tc>
      </w:tr>
      <w:tr w:rsidR="00160FCE" w:rsidRPr="00235394" w14:paraId="6AB8402D" w14:textId="77777777" w:rsidTr="00BD4991">
        <w:tc>
          <w:tcPr>
            <w:tcW w:w="800" w:type="dxa"/>
            <w:shd w:val="pct10" w:color="auto" w:fill="FFFFFF"/>
          </w:tcPr>
          <w:p w14:paraId="3DF8DDA3"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0F5B7E00" w14:textId="77777777" w:rsidR="00160FCE" w:rsidRPr="00235394" w:rsidRDefault="00160FCE" w:rsidP="00BD4991">
            <w:pPr>
              <w:pStyle w:val="TAL"/>
              <w:rPr>
                <w:b/>
                <w:sz w:val="16"/>
              </w:rPr>
            </w:pPr>
            <w:r>
              <w:rPr>
                <w:b/>
                <w:sz w:val="16"/>
              </w:rPr>
              <w:t>Meeting</w:t>
            </w:r>
          </w:p>
        </w:tc>
        <w:tc>
          <w:tcPr>
            <w:tcW w:w="1094" w:type="dxa"/>
            <w:shd w:val="pct10" w:color="auto" w:fill="FFFFFF"/>
          </w:tcPr>
          <w:p w14:paraId="43FD79ED"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6E3B4E37"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74347B01"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1C5FCC47" w14:textId="77777777" w:rsidR="00160FCE" w:rsidRPr="00235394" w:rsidRDefault="00160FCE" w:rsidP="00BD4991">
            <w:pPr>
              <w:pStyle w:val="TAL"/>
              <w:rPr>
                <w:b/>
                <w:sz w:val="16"/>
              </w:rPr>
            </w:pPr>
            <w:r>
              <w:rPr>
                <w:b/>
                <w:sz w:val="16"/>
              </w:rPr>
              <w:t>Cat</w:t>
            </w:r>
          </w:p>
        </w:tc>
        <w:tc>
          <w:tcPr>
            <w:tcW w:w="4962" w:type="dxa"/>
            <w:shd w:val="pct10" w:color="auto" w:fill="FFFFFF"/>
          </w:tcPr>
          <w:p w14:paraId="222C7D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1FD5DE27"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2EAAF6F" w14:textId="77777777" w:rsidTr="00BD4991">
        <w:tc>
          <w:tcPr>
            <w:tcW w:w="800" w:type="dxa"/>
            <w:shd w:val="solid" w:color="FFFFFF" w:fill="auto"/>
          </w:tcPr>
          <w:p w14:paraId="3982FF86"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7191973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962E328"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61B16F23"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F018A6C"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92842FA"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089E4079"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A1C18A8" w14:textId="77777777" w:rsidR="00160FCE" w:rsidRPr="00CC26C7" w:rsidRDefault="00160FCE" w:rsidP="00BD4991">
            <w:r w:rsidRPr="00CC26C7">
              <w:t>0.1.0</w:t>
            </w:r>
          </w:p>
        </w:tc>
      </w:tr>
      <w:tr w:rsidR="00160FCE" w:rsidRPr="006B0D02" w14:paraId="714ECF84" w14:textId="77777777" w:rsidTr="00BD4991">
        <w:tc>
          <w:tcPr>
            <w:tcW w:w="800" w:type="dxa"/>
            <w:shd w:val="solid" w:color="FFFFFF" w:fill="auto"/>
          </w:tcPr>
          <w:p w14:paraId="60591D5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55C6D77C"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4845A42F"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32B88DBF"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D2296BA"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62FD3C3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27FB809E"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7681EC2F" w14:textId="77777777" w:rsidR="00160FCE" w:rsidRPr="00CC26C7" w:rsidRDefault="00160FCE" w:rsidP="00BD4991">
            <w:r w:rsidRPr="00CC26C7">
              <w:t>0.1.1</w:t>
            </w:r>
          </w:p>
        </w:tc>
      </w:tr>
      <w:tr w:rsidR="00160FCE" w:rsidRPr="006B0D02" w14:paraId="6327F984" w14:textId="77777777" w:rsidTr="00BD4991">
        <w:tc>
          <w:tcPr>
            <w:tcW w:w="800" w:type="dxa"/>
            <w:shd w:val="solid" w:color="FFFFFF" w:fill="auto"/>
          </w:tcPr>
          <w:p w14:paraId="777BF250" w14:textId="77777777" w:rsidR="00160FCE" w:rsidRDefault="00160FCE" w:rsidP="00BD4991">
            <w:pPr>
              <w:pStyle w:val="TAC"/>
              <w:rPr>
                <w:sz w:val="16"/>
                <w:szCs w:val="16"/>
              </w:rPr>
            </w:pPr>
          </w:p>
        </w:tc>
        <w:tc>
          <w:tcPr>
            <w:tcW w:w="800" w:type="dxa"/>
            <w:shd w:val="solid" w:color="FFFFFF" w:fill="auto"/>
          </w:tcPr>
          <w:p w14:paraId="690BCE89" w14:textId="77777777" w:rsidR="00160FCE" w:rsidRDefault="00160FCE" w:rsidP="00BD4991">
            <w:pPr>
              <w:pStyle w:val="TAC"/>
              <w:rPr>
                <w:sz w:val="16"/>
                <w:szCs w:val="16"/>
              </w:rPr>
            </w:pPr>
          </w:p>
        </w:tc>
        <w:tc>
          <w:tcPr>
            <w:tcW w:w="1094" w:type="dxa"/>
            <w:shd w:val="solid" w:color="FFFFFF" w:fill="auto"/>
          </w:tcPr>
          <w:p w14:paraId="04FF5822" w14:textId="77777777" w:rsidR="00160FCE" w:rsidRPr="00160FCE" w:rsidRDefault="00160FCE" w:rsidP="00BD4991">
            <w:pPr>
              <w:pStyle w:val="TAC"/>
              <w:rPr>
                <w:sz w:val="16"/>
                <w:szCs w:val="16"/>
              </w:rPr>
            </w:pPr>
          </w:p>
        </w:tc>
        <w:tc>
          <w:tcPr>
            <w:tcW w:w="425" w:type="dxa"/>
            <w:shd w:val="solid" w:color="FFFFFF" w:fill="auto"/>
          </w:tcPr>
          <w:p w14:paraId="52E4B537" w14:textId="77777777" w:rsidR="00160FCE" w:rsidRDefault="00160FCE" w:rsidP="00BD4991">
            <w:pPr>
              <w:pStyle w:val="TAL"/>
              <w:rPr>
                <w:sz w:val="16"/>
                <w:szCs w:val="16"/>
              </w:rPr>
            </w:pPr>
          </w:p>
        </w:tc>
        <w:tc>
          <w:tcPr>
            <w:tcW w:w="425" w:type="dxa"/>
            <w:shd w:val="solid" w:color="FFFFFF" w:fill="auto"/>
          </w:tcPr>
          <w:p w14:paraId="2B08E6E8" w14:textId="77777777" w:rsidR="00160FCE" w:rsidRDefault="00160FCE" w:rsidP="00BD4991">
            <w:pPr>
              <w:pStyle w:val="TAR"/>
              <w:rPr>
                <w:sz w:val="16"/>
                <w:szCs w:val="16"/>
              </w:rPr>
            </w:pPr>
          </w:p>
        </w:tc>
        <w:tc>
          <w:tcPr>
            <w:tcW w:w="425" w:type="dxa"/>
            <w:shd w:val="solid" w:color="FFFFFF" w:fill="auto"/>
          </w:tcPr>
          <w:p w14:paraId="0F8F29A7" w14:textId="77777777" w:rsidR="00160FCE" w:rsidRDefault="00160FCE" w:rsidP="00BD4991">
            <w:pPr>
              <w:pStyle w:val="TAC"/>
              <w:rPr>
                <w:sz w:val="16"/>
                <w:szCs w:val="16"/>
              </w:rPr>
            </w:pPr>
          </w:p>
        </w:tc>
        <w:tc>
          <w:tcPr>
            <w:tcW w:w="4962" w:type="dxa"/>
            <w:shd w:val="solid" w:color="FFFFFF" w:fill="auto"/>
          </w:tcPr>
          <w:p w14:paraId="023D9735"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0FDE6DD3" w14:textId="77777777" w:rsidR="00160FCE" w:rsidRPr="00CC26C7" w:rsidRDefault="00160FCE" w:rsidP="00BD4991">
            <w:r w:rsidRPr="00CC26C7">
              <w:t>0.2.0</w:t>
            </w:r>
          </w:p>
        </w:tc>
      </w:tr>
      <w:tr w:rsidR="00160FCE" w:rsidRPr="006B0D02" w14:paraId="6B5057CC" w14:textId="77777777" w:rsidTr="00BD4991">
        <w:tc>
          <w:tcPr>
            <w:tcW w:w="800" w:type="dxa"/>
            <w:shd w:val="solid" w:color="FFFFFF" w:fill="auto"/>
          </w:tcPr>
          <w:p w14:paraId="0F9C20D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3A46A1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0586BE9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D4B40D0"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B0232BE"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4E61924B"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036170C"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061EEBFF" w14:textId="77777777" w:rsidR="00160FCE" w:rsidRPr="00CC26C7" w:rsidRDefault="00160FCE" w:rsidP="00BD4991">
            <w:r w:rsidRPr="00CC26C7">
              <w:t>1.0.0</w:t>
            </w:r>
          </w:p>
        </w:tc>
      </w:tr>
      <w:tr w:rsidR="00160FCE" w:rsidRPr="006B0D02" w14:paraId="392226DD"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044515DD"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4705C"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78A6"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627A"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CAEC"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891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30A87"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A859" w14:textId="77777777" w:rsidR="00160FCE" w:rsidRPr="00CC26C7" w:rsidRDefault="00160FCE" w:rsidP="00BD4991">
            <w:r w:rsidRPr="00CC26C7">
              <w:t>1.1.0</w:t>
            </w:r>
          </w:p>
        </w:tc>
      </w:tr>
      <w:tr w:rsidR="00160FCE" w:rsidRPr="006B0D02" w14:paraId="56E5E0A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E39BF87"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96AE"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255C6"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1481F"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8BA22"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98145"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10285"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629D" w14:textId="77777777" w:rsidR="00160FCE" w:rsidRDefault="00160FCE" w:rsidP="00BD4991">
            <w:r w:rsidRPr="00CC26C7">
              <w:t>1.2.0</w:t>
            </w:r>
          </w:p>
        </w:tc>
      </w:tr>
      <w:tr w:rsidR="00160FCE" w:rsidRPr="006B0D02" w14:paraId="791E1D0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BE8224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2105"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7B01"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CC6C"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3D34"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B1EF"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097"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4AE43" w14:textId="77777777" w:rsidR="00160FCE" w:rsidRPr="007D6048" w:rsidRDefault="00160FCE" w:rsidP="00BD4991">
            <w:pPr>
              <w:pStyle w:val="TAC"/>
              <w:rPr>
                <w:sz w:val="16"/>
                <w:szCs w:val="16"/>
              </w:rPr>
            </w:pPr>
            <w:r>
              <w:rPr>
                <w:sz w:val="16"/>
                <w:szCs w:val="16"/>
              </w:rPr>
              <w:t>2.0.0</w:t>
            </w:r>
          </w:p>
        </w:tc>
      </w:tr>
      <w:tr w:rsidR="00C37AA1" w:rsidRPr="006B0D02" w14:paraId="1BE42463"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134C6379"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0C8D5"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59633"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0286D"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A7DA"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3042"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F3A8E"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69C" w14:textId="77777777" w:rsidR="00C37AA1" w:rsidRDefault="00C37AA1" w:rsidP="00BD4991">
            <w:pPr>
              <w:pStyle w:val="TAC"/>
              <w:rPr>
                <w:sz w:val="16"/>
                <w:szCs w:val="16"/>
              </w:rPr>
            </w:pPr>
            <w:r>
              <w:rPr>
                <w:sz w:val="16"/>
                <w:szCs w:val="16"/>
              </w:rPr>
              <w:t>15.0.0</w:t>
            </w:r>
          </w:p>
        </w:tc>
      </w:tr>
    </w:tbl>
    <w:p w14:paraId="1A54AB28"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B254996"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3D36D20E" w14:textId="77777777" w:rsidR="00283301" w:rsidRDefault="00283301" w:rsidP="00365D4A">
            <w:pPr>
              <w:pStyle w:val="TAL"/>
              <w:jc w:val="center"/>
              <w:rPr>
                <w:b/>
                <w:sz w:val="16"/>
              </w:rPr>
            </w:pPr>
            <w:r>
              <w:rPr>
                <w:b/>
              </w:rPr>
              <w:t>Change history</w:t>
            </w:r>
          </w:p>
        </w:tc>
      </w:tr>
      <w:tr w:rsidR="00283301" w14:paraId="20FEC61B"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084EBE9"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65B438D"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563B665E"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3FD2FE70"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C77E3CF"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3E6B3CDD"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330ABAC2"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DAB8177"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779275AA"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8B8E6E1"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787E23C5"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1A2F3B33" w14:textId="77777777" w:rsidR="00283301" w:rsidRDefault="00283301" w:rsidP="00365D4A">
            <w:pPr>
              <w:pStyle w:val="TAL"/>
              <w:jc w:val="center"/>
              <w:rPr>
                <w:b/>
                <w:sz w:val="16"/>
              </w:rPr>
            </w:pPr>
            <w:r>
              <w:rPr>
                <w:b/>
                <w:sz w:val="16"/>
              </w:rPr>
              <w:t>WI</w:t>
            </w:r>
          </w:p>
        </w:tc>
      </w:tr>
      <w:tr w:rsidR="00283301" w:rsidRPr="00283301" w14:paraId="70BDDB4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02C496" w14:textId="77777777" w:rsidR="00283301" w:rsidRPr="00283301" w:rsidRDefault="00283301" w:rsidP="00283301">
            <w:pPr>
              <w:widowControl w:val="0"/>
              <w:spacing w:after="0"/>
              <w:rPr>
                <w:rFonts w:ascii="Arial" w:hAnsi="Arial"/>
                <w:snapToGrid w:val="0"/>
                <w:color w:val="000000"/>
                <w:sz w:val="16"/>
                <w:lang w:val="en-AU"/>
              </w:rPr>
            </w:pPr>
            <w:hyperlink r:id="rId38"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C92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DF242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7C1516" w14:textId="77777777"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1CA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4255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4A1E4D" w14:textId="77777777"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3794E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FCC59D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9EF41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0689F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E8B03C" w14:textId="77777777"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SMARTER</w:t>
              </w:r>
            </w:hyperlink>
          </w:p>
        </w:tc>
      </w:tr>
      <w:tr w:rsidR="00283301" w:rsidRPr="00283301" w14:paraId="4F3AA5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1A801" w14:textId="77777777"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E70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4C8E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134A99" w14:textId="77777777"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21B42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0873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407508" w14:textId="77777777"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D6B7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5261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17B5D7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BE13C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094F79" w14:textId="77777777"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SMARTER</w:t>
              </w:r>
            </w:hyperlink>
          </w:p>
        </w:tc>
      </w:tr>
      <w:tr w:rsidR="00283301" w:rsidRPr="00283301" w14:paraId="367BD7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F7A94E" w14:textId="77777777"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326C42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406D40" w14:textId="77777777"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C22F7" w14:textId="77777777"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63B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5C7A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8586971" w14:textId="77777777"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1FAD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C915F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FB37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F34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9FCCAD" w14:textId="77777777"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SMARTER</w:t>
              </w:r>
            </w:hyperlink>
          </w:p>
        </w:tc>
      </w:tr>
      <w:tr w:rsidR="00283301" w:rsidRPr="00283301" w14:paraId="0A02BF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165E3B" w14:textId="77777777"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29E8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50BD6" w14:textId="77777777"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340B3F" w14:textId="77777777"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06F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E1F50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833ACF" w14:textId="77777777"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73E2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537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FEAF0E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329F97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53E848" w14:textId="77777777"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SMARTER</w:t>
              </w:r>
            </w:hyperlink>
          </w:p>
        </w:tc>
      </w:tr>
      <w:tr w:rsidR="00283301" w:rsidRPr="00283301" w14:paraId="58AA8D8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761442" w14:textId="77777777"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F3FE2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69A6F0" w14:textId="77777777"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60253" w14:textId="77777777"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432C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1BA8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41530F2" w14:textId="77777777"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C03A7F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350099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08CFC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FB91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5CDD81" w14:textId="77777777"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SMARTER</w:t>
              </w:r>
            </w:hyperlink>
          </w:p>
        </w:tc>
      </w:tr>
      <w:tr w:rsidR="00283301" w:rsidRPr="00283301" w14:paraId="63D99D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038095" w14:textId="77777777"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688B1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AE30E6" w14:textId="77777777"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6E582" w14:textId="77777777"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F931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EB355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6A5633" w14:textId="77777777"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79A5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2C3FB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9F087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7148A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1CF46C" w14:textId="77777777"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SMARTER</w:t>
              </w:r>
            </w:hyperlink>
          </w:p>
        </w:tc>
      </w:tr>
      <w:tr w:rsidR="00283301" w:rsidRPr="00283301" w14:paraId="6211D6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8CDDB3" w14:textId="77777777"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21E9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162C03" w14:textId="77777777"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4FD2" w14:textId="77777777"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3A183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C093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42AB9" w14:textId="77777777"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17B4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17857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F94A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61D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8F4CAB7" w14:textId="77777777"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SMARTER</w:t>
              </w:r>
            </w:hyperlink>
          </w:p>
        </w:tc>
      </w:tr>
      <w:tr w:rsidR="00283301" w:rsidRPr="00283301" w14:paraId="368754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63939C" w14:textId="77777777"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422BF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41B9C68" w14:textId="77777777"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4BF1E3" w14:textId="77777777"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B5C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673A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407CC4" w14:textId="77777777"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FF3B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0ACB8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D27D4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C19444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5D4E08" w14:textId="77777777"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SMARTER</w:t>
              </w:r>
            </w:hyperlink>
          </w:p>
        </w:tc>
      </w:tr>
      <w:tr w:rsidR="00283301" w:rsidRPr="00283301" w14:paraId="193382F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C7A360" w14:textId="77777777"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5D354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597B37" w14:textId="77777777"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8A7C1" w14:textId="77777777"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88F9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9905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73AB3A" w14:textId="77777777"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7CB9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EDA60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0740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64BAF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A947C8" w14:textId="77777777"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SMARTER</w:t>
              </w:r>
            </w:hyperlink>
          </w:p>
        </w:tc>
      </w:tr>
      <w:tr w:rsidR="00283301" w:rsidRPr="00283301" w14:paraId="32737F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345096" w14:textId="77777777"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A048B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609F4D" w14:textId="77777777"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CC2BC2" w14:textId="77777777"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B782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1DE2F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92B0C" w14:textId="77777777"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1534D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99E3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8B55CC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B421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71EBE5" w14:textId="77777777"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SMARTER</w:t>
              </w:r>
            </w:hyperlink>
          </w:p>
        </w:tc>
      </w:tr>
      <w:tr w:rsidR="00283301" w:rsidRPr="00283301" w14:paraId="22D9F6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F6786E" w14:textId="77777777"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176C0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3B9F1C6" w14:textId="77777777"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7D1E75" w14:textId="77777777"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064D2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CA21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6ECAF8" w14:textId="77777777"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6D724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9C69E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AE48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01FA2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8B27FB3" w14:textId="77777777"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SMARTER</w:t>
              </w:r>
            </w:hyperlink>
          </w:p>
        </w:tc>
      </w:tr>
      <w:tr w:rsidR="00283301" w:rsidRPr="00283301" w14:paraId="582E5D4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DF0613" w14:textId="77777777"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F8BF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D0A461" w14:textId="77777777"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ECCD1" w14:textId="77777777"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4454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79053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CAFCA1" w14:textId="77777777"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4A95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65FB4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666121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4D0A5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66C207" w14:textId="77777777"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SMARTER</w:t>
              </w:r>
            </w:hyperlink>
          </w:p>
        </w:tc>
      </w:tr>
      <w:tr w:rsidR="00283301" w:rsidRPr="00283301" w14:paraId="18FD269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E8694" w14:textId="77777777"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93D9E4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EED533" w14:textId="77777777"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75EEA7" w14:textId="77777777"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5150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87B5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645F1CD" w14:textId="77777777"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5A1B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E617F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3157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074E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458AD4C" w14:textId="77777777"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SMARTER</w:t>
              </w:r>
            </w:hyperlink>
          </w:p>
        </w:tc>
      </w:tr>
      <w:tr w:rsidR="00283301" w:rsidRPr="00283301" w14:paraId="397230B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BD0FA5" w14:textId="77777777"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0E02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688DF71" w14:textId="77777777"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0C7EB" w14:textId="77777777"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262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F40AA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F4ABC4F" w14:textId="77777777"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26E9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CD32C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6ED3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A9C6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2CA2E6" w14:textId="77777777"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SMARTER</w:t>
              </w:r>
            </w:hyperlink>
          </w:p>
        </w:tc>
      </w:tr>
      <w:tr w:rsidR="00283301" w:rsidRPr="00283301" w14:paraId="6EE265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C3C12F" w14:textId="77777777"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D706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9377A" w14:textId="77777777"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422879" w14:textId="77777777"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8C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642C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D0E2405" w14:textId="77777777"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88A4E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2A86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D83889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A1B38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463EC2" w14:textId="77777777"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SMARTER</w:t>
              </w:r>
            </w:hyperlink>
          </w:p>
        </w:tc>
      </w:tr>
      <w:tr w:rsidR="009055F5" w:rsidRPr="00283301" w14:paraId="03E206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715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DF8C76"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C6C0D"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9F8D4"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BA925"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14B8E6"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E061BD6"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B6690C6"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8CCBFF7"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1ED3DDF"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56B775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6CF2597"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133D779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2F4E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E4EBAF"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327377"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45C5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86E9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16AA81"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8248E"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EBF21A5"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7A8A6A"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1CC552"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CAB93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2FAE45"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311E4A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22A74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779E64"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042F22"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0E5CB"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CC90A9"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D67D2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8C5899"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2FC319"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75C3D92"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B2D950"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47B2A5"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9D42F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0582C1B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19415C"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ED4E7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E94384"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CFEF93"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6C554"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CE2B6"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4226A0"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4D09F0A"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723773"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2C5F125"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EC1056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89BEE"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E7FB52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4D810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5C1907"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438E474"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A117D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1CB447"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3CD68B"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0FF68AA"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15F1741"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0BD5C1"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42F5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66921D3"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A439A35"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7B173FA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55611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7AE44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957793"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192A2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F023"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06F38"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5477E9B"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2D0A9D2"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0FA8E4"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CF173C"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BB1B8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1D10B8"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217509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F2D213"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F71F10E"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396ADF"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C5BD1C"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4BBAD"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0DA40"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851B380"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FFEB6"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ABB2AFD"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6CFF75"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90FEC0"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689DE0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49D87F5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479"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960B13"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3387B5"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EA003F"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85464"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6A628F"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253E6CF"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CA6B64"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86AD27"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D7222"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004855"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E3D7BF"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1A4B8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94AD4"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0D858EB"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D80829" w14:textId="77777777" w:rsidR="001E335D" w:rsidRPr="00145CED" w:rsidRDefault="001E335D" w:rsidP="00663D1C">
            <w:pPr>
              <w:spacing w:after="0"/>
              <w:rPr>
                <w:rFonts w:ascii="Arial" w:hAnsi="Arial" w:cs="Arial"/>
                <w:sz w:val="16"/>
              </w:rPr>
            </w:pPr>
            <w:hyperlink r:id="rId111"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DF019" w14:textId="77777777" w:rsidR="001E335D" w:rsidRPr="00145CED" w:rsidRDefault="001E335D" w:rsidP="00663D1C">
            <w:pPr>
              <w:spacing w:after="0"/>
              <w:rPr>
                <w:rFonts w:ascii="Arial" w:hAnsi="Arial" w:cs="Arial"/>
                <w:sz w:val="16"/>
              </w:rPr>
            </w:pPr>
            <w:hyperlink r:id="rId11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B0DBCD"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ED36D0"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75CC69E" w14:textId="77777777" w:rsidR="001E335D" w:rsidRPr="00145CED" w:rsidRDefault="001E335D" w:rsidP="00663D1C">
            <w:pPr>
              <w:spacing w:after="0"/>
              <w:rPr>
                <w:rFonts w:ascii="Arial" w:hAnsi="Arial" w:cs="Arial"/>
                <w:sz w:val="16"/>
              </w:rPr>
            </w:pPr>
            <w:hyperlink r:id="rId11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3C7B6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562C3A"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EB8DCD"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ABDE6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808CC1" w14:textId="77777777" w:rsidR="001E335D" w:rsidRPr="00145CED" w:rsidRDefault="001E335D" w:rsidP="00663D1C">
            <w:pPr>
              <w:spacing w:after="0"/>
              <w:rPr>
                <w:rFonts w:ascii="Arial" w:hAnsi="Arial" w:cs="Arial"/>
                <w:sz w:val="16"/>
              </w:rPr>
            </w:pPr>
            <w:hyperlink r:id="rId114" w:history="1">
              <w:r w:rsidRPr="00145CED">
                <w:rPr>
                  <w:rFonts w:ascii="Arial" w:hAnsi="Arial" w:cs="Arial"/>
                  <w:sz w:val="16"/>
                </w:rPr>
                <w:t>SMARTER</w:t>
              </w:r>
            </w:hyperlink>
          </w:p>
        </w:tc>
      </w:tr>
      <w:tr w:rsidR="001E335D" w:rsidRPr="0058082E" w14:paraId="155BE3D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297D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699021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F29336" w14:textId="77777777" w:rsidR="001E335D" w:rsidRPr="00145CED" w:rsidRDefault="001E335D" w:rsidP="00663D1C">
            <w:pPr>
              <w:spacing w:after="0"/>
              <w:rPr>
                <w:rFonts w:ascii="Arial" w:hAnsi="Arial" w:cs="Arial"/>
                <w:sz w:val="16"/>
              </w:rPr>
            </w:pPr>
            <w:hyperlink r:id="rId115"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064A71" w14:textId="77777777" w:rsidR="001E335D" w:rsidRPr="00145CED" w:rsidRDefault="001E335D" w:rsidP="00663D1C">
            <w:pPr>
              <w:spacing w:after="0"/>
              <w:rPr>
                <w:rFonts w:ascii="Arial" w:hAnsi="Arial" w:cs="Arial"/>
                <w:sz w:val="16"/>
              </w:rPr>
            </w:pPr>
            <w:hyperlink r:id="rId11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2CA5D"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A082E"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618C7F8" w14:textId="77777777" w:rsidR="001E335D" w:rsidRPr="00145CED" w:rsidRDefault="001E335D" w:rsidP="00663D1C">
            <w:pPr>
              <w:spacing w:after="0"/>
              <w:rPr>
                <w:rFonts w:ascii="Arial" w:hAnsi="Arial" w:cs="Arial"/>
                <w:sz w:val="16"/>
              </w:rPr>
            </w:pPr>
            <w:hyperlink r:id="rId11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FBC474A"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07C5B0"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37C8A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51A899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1D192F" w14:textId="77777777" w:rsidR="001E335D" w:rsidRPr="00145CED" w:rsidRDefault="001E335D" w:rsidP="00663D1C">
            <w:pPr>
              <w:spacing w:after="0"/>
              <w:rPr>
                <w:rFonts w:ascii="Arial" w:hAnsi="Arial" w:cs="Arial"/>
                <w:sz w:val="16"/>
              </w:rPr>
            </w:pPr>
            <w:hyperlink r:id="rId118" w:history="1">
              <w:r w:rsidRPr="00145CED">
                <w:rPr>
                  <w:rFonts w:ascii="Arial" w:hAnsi="Arial" w:cs="Arial"/>
                  <w:sz w:val="16"/>
                </w:rPr>
                <w:t>SMARTER</w:t>
              </w:r>
            </w:hyperlink>
          </w:p>
        </w:tc>
      </w:tr>
      <w:tr w:rsidR="001E335D" w:rsidRPr="0058082E" w14:paraId="495E7D7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3F5DD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6FF81D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25815B" w14:textId="77777777" w:rsidR="001E335D" w:rsidRPr="00145CED" w:rsidRDefault="001E335D" w:rsidP="00663D1C">
            <w:pPr>
              <w:spacing w:after="0"/>
              <w:rPr>
                <w:rFonts w:ascii="Arial" w:hAnsi="Arial" w:cs="Arial"/>
                <w:sz w:val="16"/>
              </w:rPr>
            </w:pPr>
            <w:hyperlink r:id="rId119"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05A80" w14:textId="77777777" w:rsidR="001E335D" w:rsidRPr="00145CED" w:rsidRDefault="001E335D" w:rsidP="00663D1C">
            <w:pPr>
              <w:spacing w:after="0"/>
              <w:rPr>
                <w:rFonts w:ascii="Arial" w:hAnsi="Arial" w:cs="Arial"/>
                <w:sz w:val="16"/>
              </w:rPr>
            </w:pPr>
            <w:hyperlink r:id="rId12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FC9D32"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273F96"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BBF2EB6" w14:textId="77777777" w:rsidR="001E335D" w:rsidRPr="00145CED" w:rsidRDefault="001E335D" w:rsidP="00663D1C">
            <w:pPr>
              <w:spacing w:after="0"/>
              <w:rPr>
                <w:rFonts w:ascii="Arial" w:hAnsi="Arial" w:cs="Arial"/>
                <w:sz w:val="16"/>
              </w:rPr>
            </w:pPr>
            <w:hyperlink r:id="rId12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6FF86D"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9A2E44"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ED90C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D9588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26F3A9" w14:textId="77777777" w:rsidR="001E335D" w:rsidRPr="00145CED" w:rsidRDefault="001E335D" w:rsidP="00663D1C">
            <w:pPr>
              <w:spacing w:after="0"/>
              <w:rPr>
                <w:rFonts w:ascii="Arial" w:hAnsi="Arial" w:cs="Arial"/>
                <w:sz w:val="16"/>
              </w:rPr>
            </w:pPr>
            <w:hyperlink r:id="rId122" w:history="1">
              <w:r w:rsidRPr="00145CED">
                <w:rPr>
                  <w:rFonts w:ascii="Arial" w:hAnsi="Arial" w:cs="Arial"/>
                  <w:sz w:val="16"/>
                </w:rPr>
                <w:t>SMARTER</w:t>
              </w:r>
            </w:hyperlink>
          </w:p>
        </w:tc>
      </w:tr>
      <w:tr w:rsidR="001E335D" w:rsidRPr="0058082E" w14:paraId="57136C6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FF8390"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66FC8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F2E9B6" w14:textId="77777777" w:rsidR="001E335D" w:rsidRPr="00145CED" w:rsidRDefault="001E335D" w:rsidP="00663D1C">
            <w:pPr>
              <w:spacing w:after="0"/>
              <w:rPr>
                <w:rFonts w:ascii="Arial" w:hAnsi="Arial" w:cs="Arial"/>
                <w:sz w:val="16"/>
              </w:rPr>
            </w:pPr>
            <w:hyperlink r:id="rId123"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FCD211" w14:textId="77777777" w:rsidR="001E335D" w:rsidRPr="00145CED" w:rsidRDefault="001E335D" w:rsidP="00663D1C">
            <w:pPr>
              <w:spacing w:after="0"/>
              <w:rPr>
                <w:rFonts w:ascii="Arial" w:hAnsi="Arial" w:cs="Arial"/>
                <w:sz w:val="16"/>
              </w:rPr>
            </w:pPr>
            <w:hyperlink r:id="rId12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3C60C"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A175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192FBD" w14:textId="77777777" w:rsidR="001E335D" w:rsidRPr="00145CED" w:rsidRDefault="001E335D" w:rsidP="00663D1C">
            <w:pPr>
              <w:spacing w:after="0"/>
              <w:rPr>
                <w:rFonts w:ascii="Arial" w:hAnsi="Arial" w:cs="Arial"/>
                <w:sz w:val="16"/>
              </w:rPr>
            </w:pPr>
            <w:hyperlink r:id="rId12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449512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BC44A6"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2869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1168F4"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4F43147" w14:textId="77777777" w:rsidR="001E335D" w:rsidRPr="00145CED" w:rsidRDefault="001E335D" w:rsidP="00663D1C">
            <w:pPr>
              <w:spacing w:after="0"/>
              <w:rPr>
                <w:rFonts w:ascii="Arial" w:hAnsi="Arial" w:cs="Arial"/>
                <w:sz w:val="16"/>
              </w:rPr>
            </w:pPr>
            <w:hyperlink r:id="rId126" w:history="1">
              <w:r w:rsidRPr="00145CED">
                <w:rPr>
                  <w:rFonts w:ascii="Arial" w:hAnsi="Arial" w:cs="Arial"/>
                  <w:sz w:val="16"/>
                </w:rPr>
                <w:t>SMARTER</w:t>
              </w:r>
            </w:hyperlink>
          </w:p>
        </w:tc>
      </w:tr>
      <w:tr w:rsidR="001E335D" w:rsidRPr="0058082E" w14:paraId="1EC5C4E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3360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1040C81"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605FFE" w14:textId="77777777" w:rsidR="001E335D" w:rsidRPr="00145CED" w:rsidRDefault="001E335D" w:rsidP="00663D1C">
            <w:pPr>
              <w:spacing w:after="0"/>
              <w:rPr>
                <w:rFonts w:ascii="Arial" w:hAnsi="Arial" w:cs="Arial"/>
                <w:sz w:val="16"/>
              </w:rPr>
            </w:pPr>
            <w:hyperlink r:id="rId127"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F76C8" w14:textId="77777777" w:rsidR="001E335D" w:rsidRPr="00145CED" w:rsidRDefault="001E335D" w:rsidP="00663D1C">
            <w:pPr>
              <w:spacing w:after="0"/>
              <w:rPr>
                <w:rFonts w:ascii="Arial" w:hAnsi="Arial" w:cs="Arial"/>
                <w:sz w:val="16"/>
              </w:rPr>
            </w:pPr>
            <w:hyperlink r:id="rId128"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C9287"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DDFD8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8548653" w14:textId="77777777" w:rsidR="001E335D" w:rsidRPr="00145CED" w:rsidRDefault="001E335D" w:rsidP="00663D1C">
            <w:pPr>
              <w:spacing w:after="0"/>
              <w:rPr>
                <w:rFonts w:ascii="Arial" w:hAnsi="Arial" w:cs="Arial"/>
                <w:sz w:val="16"/>
              </w:rPr>
            </w:pPr>
            <w:hyperlink r:id="rId129"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B20D4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B3F839"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D464240"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87D2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95FADE" w14:textId="77777777" w:rsidR="001E335D" w:rsidRPr="00145CED" w:rsidRDefault="001E335D" w:rsidP="00663D1C">
            <w:pPr>
              <w:spacing w:after="0"/>
              <w:rPr>
                <w:rFonts w:ascii="Arial" w:hAnsi="Arial" w:cs="Arial"/>
                <w:sz w:val="16"/>
              </w:rPr>
            </w:pPr>
            <w:hyperlink r:id="rId130" w:history="1">
              <w:r w:rsidRPr="00145CED">
                <w:rPr>
                  <w:rFonts w:ascii="Arial" w:hAnsi="Arial" w:cs="Arial"/>
                  <w:sz w:val="16"/>
                </w:rPr>
                <w:t>SMARTER</w:t>
              </w:r>
            </w:hyperlink>
          </w:p>
        </w:tc>
      </w:tr>
      <w:tr w:rsidR="001E335D" w:rsidRPr="0058082E" w14:paraId="0C9A2C3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1EC8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F8EBA7"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754009" w14:textId="77777777" w:rsidR="001E335D" w:rsidRPr="00145CED" w:rsidRDefault="001E335D" w:rsidP="00663D1C">
            <w:pPr>
              <w:spacing w:after="0"/>
              <w:rPr>
                <w:rFonts w:ascii="Arial" w:hAnsi="Arial" w:cs="Arial"/>
                <w:sz w:val="16"/>
              </w:rPr>
            </w:pPr>
            <w:hyperlink r:id="rId131"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64EFE" w14:textId="77777777" w:rsidR="001E335D" w:rsidRPr="00145CED" w:rsidRDefault="001E335D" w:rsidP="00663D1C">
            <w:pPr>
              <w:spacing w:after="0"/>
              <w:rPr>
                <w:rFonts w:ascii="Arial" w:hAnsi="Arial" w:cs="Arial"/>
                <w:sz w:val="16"/>
              </w:rPr>
            </w:pPr>
            <w:hyperlink r:id="rId13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B1492E"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13A8F"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40596B" w14:textId="77777777" w:rsidR="001E335D" w:rsidRPr="00145CED" w:rsidRDefault="001E335D" w:rsidP="00663D1C">
            <w:pPr>
              <w:spacing w:after="0"/>
              <w:rPr>
                <w:rFonts w:ascii="Arial" w:hAnsi="Arial" w:cs="Arial"/>
                <w:sz w:val="16"/>
              </w:rPr>
            </w:pPr>
            <w:hyperlink r:id="rId13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30CB4"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B1D06"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53B88"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919ADC5"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92C1E7B" w14:textId="77777777" w:rsidR="001E335D" w:rsidRPr="00145CED" w:rsidRDefault="001E335D" w:rsidP="00663D1C">
            <w:pPr>
              <w:spacing w:after="0"/>
              <w:rPr>
                <w:rFonts w:ascii="Arial" w:hAnsi="Arial" w:cs="Arial"/>
                <w:sz w:val="16"/>
              </w:rPr>
            </w:pPr>
            <w:hyperlink r:id="rId134" w:history="1">
              <w:r w:rsidRPr="00145CED">
                <w:rPr>
                  <w:rFonts w:ascii="Arial" w:hAnsi="Arial" w:cs="Arial"/>
                  <w:sz w:val="16"/>
                </w:rPr>
                <w:t>SMARTER</w:t>
              </w:r>
            </w:hyperlink>
          </w:p>
        </w:tc>
      </w:tr>
      <w:tr w:rsidR="001E335D" w:rsidRPr="0058082E" w14:paraId="25DE3BC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E805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F2F7A"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BD1DEF" w14:textId="77777777" w:rsidR="001E335D" w:rsidRPr="00145CED" w:rsidRDefault="001E335D" w:rsidP="00663D1C">
            <w:pPr>
              <w:spacing w:after="0"/>
              <w:rPr>
                <w:rFonts w:ascii="Arial" w:hAnsi="Arial" w:cs="Arial"/>
                <w:sz w:val="16"/>
              </w:rPr>
            </w:pPr>
            <w:hyperlink r:id="rId135"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21FA8" w14:textId="77777777" w:rsidR="001E335D" w:rsidRPr="00145CED" w:rsidRDefault="001E335D" w:rsidP="00663D1C">
            <w:pPr>
              <w:spacing w:after="0"/>
              <w:rPr>
                <w:rFonts w:ascii="Arial" w:hAnsi="Arial" w:cs="Arial"/>
                <w:sz w:val="16"/>
              </w:rPr>
            </w:pPr>
            <w:hyperlink r:id="rId13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F554F6"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92E8B"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0B67C9" w14:textId="77777777" w:rsidR="001E335D" w:rsidRPr="00145CED" w:rsidRDefault="001E335D" w:rsidP="00663D1C">
            <w:pPr>
              <w:spacing w:after="0"/>
              <w:rPr>
                <w:rFonts w:ascii="Arial" w:hAnsi="Arial" w:cs="Arial"/>
                <w:sz w:val="16"/>
              </w:rPr>
            </w:pPr>
            <w:hyperlink r:id="rId13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59942F7"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AAD95E"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C61CA9C"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EA685E3"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6B0651" w14:textId="77777777" w:rsidR="001E335D" w:rsidRPr="00145CED" w:rsidRDefault="001E335D" w:rsidP="00663D1C">
            <w:pPr>
              <w:spacing w:after="0"/>
              <w:rPr>
                <w:rFonts w:ascii="Arial" w:hAnsi="Arial" w:cs="Arial"/>
                <w:sz w:val="16"/>
              </w:rPr>
            </w:pPr>
            <w:hyperlink r:id="rId138" w:history="1">
              <w:r w:rsidRPr="00145CED">
                <w:rPr>
                  <w:rFonts w:ascii="Arial" w:hAnsi="Arial" w:cs="Arial"/>
                  <w:sz w:val="16"/>
                </w:rPr>
                <w:t>5GVSC</w:t>
              </w:r>
            </w:hyperlink>
          </w:p>
        </w:tc>
      </w:tr>
      <w:tr w:rsidR="001E335D" w:rsidRPr="0058082E" w14:paraId="44160D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A704F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779914"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388A6E" w14:textId="77777777" w:rsidR="001E335D" w:rsidRPr="00145CED" w:rsidRDefault="001E335D" w:rsidP="00663D1C">
            <w:pPr>
              <w:spacing w:after="0"/>
              <w:rPr>
                <w:rFonts w:ascii="Arial" w:hAnsi="Arial" w:cs="Arial"/>
                <w:sz w:val="16"/>
              </w:rPr>
            </w:pPr>
            <w:hyperlink r:id="rId139"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362AC" w14:textId="77777777" w:rsidR="001E335D" w:rsidRPr="00145CED" w:rsidRDefault="001E335D" w:rsidP="00663D1C">
            <w:pPr>
              <w:spacing w:after="0"/>
              <w:rPr>
                <w:rFonts w:ascii="Arial" w:hAnsi="Arial" w:cs="Arial"/>
                <w:sz w:val="16"/>
              </w:rPr>
            </w:pPr>
            <w:hyperlink r:id="rId14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8D299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8250A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A5D6181" w14:textId="77777777" w:rsidR="001E335D" w:rsidRPr="00145CED" w:rsidRDefault="001E335D" w:rsidP="00663D1C">
            <w:pPr>
              <w:spacing w:after="0"/>
              <w:rPr>
                <w:rFonts w:ascii="Arial" w:hAnsi="Arial" w:cs="Arial"/>
                <w:sz w:val="16"/>
              </w:rPr>
            </w:pPr>
            <w:hyperlink r:id="rId14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7239E0"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32011"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91EFE9"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AD9F4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43445" w14:textId="77777777" w:rsidR="001E335D" w:rsidRPr="00145CED" w:rsidRDefault="001E335D" w:rsidP="00663D1C">
            <w:pPr>
              <w:spacing w:after="0"/>
              <w:rPr>
                <w:rFonts w:ascii="Arial" w:hAnsi="Arial" w:cs="Arial"/>
                <w:sz w:val="16"/>
              </w:rPr>
            </w:pPr>
            <w:r w:rsidRPr="001E335D">
              <w:t>SMARTER_Ph2</w:t>
            </w:r>
          </w:p>
        </w:tc>
      </w:tr>
      <w:tr w:rsidR="001E335D" w:rsidRPr="0058082E" w14:paraId="69D3D8D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EA61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D75D4F"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37112" w14:textId="77777777" w:rsidR="001E335D" w:rsidRPr="00145CED" w:rsidRDefault="001E335D" w:rsidP="00663D1C">
            <w:pPr>
              <w:spacing w:after="0"/>
              <w:rPr>
                <w:rFonts w:ascii="Arial" w:hAnsi="Arial" w:cs="Arial"/>
                <w:sz w:val="16"/>
              </w:rPr>
            </w:pPr>
            <w:hyperlink r:id="rId142"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B5A36A" w14:textId="77777777" w:rsidR="001E335D" w:rsidRPr="00145CED" w:rsidRDefault="001E335D" w:rsidP="00663D1C">
            <w:pPr>
              <w:spacing w:after="0"/>
              <w:rPr>
                <w:rFonts w:ascii="Arial" w:hAnsi="Arial" w:cs="Arial"/>
                <w:sz w:val="16"/>
              </w:rPr>
            </w:pPr>
            <w:hyperlink r:id="rId14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B1E95"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E10462"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71FDAA" w14:textId="77777777" w:rsidR="001E335D" w:rsidRPr="00145CED" w:rsidRDefault="001E335D" w:rsidP="00663D1C">
            <w:pPr>
              <w:spacing w:after="0"/>
              <w:rPr>
                <w:rFonts w:ascii="Arial" w:hAnsi="Arial" w:cs="Arial"/>
                <w:sz w:val="16"/>
              </w:rPr>
            </w:pPr>
            <w:hyperlink r:id="rId14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C1D4956"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A933545"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6F676B"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DF350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6035B57" w14:textId="77777777" w:rsidR="001E335D" w:rsidRPr="00145CED" w:rsidRDefault="001E335D" w:rsidP="00663D1C">
            <w:pPr>
              <w:spacing w:after="0"/>
              <w:rPr>
                <w:rFonts w:ascii="Arial" w:hAnsi="Arial" w:cs="Arial"/>
                <w:sz w:val="16"/>
              </w:rPr>
            </w:pPr>
            <w:hyperlink r:id="rId145" w:history="1">
              <w:r w:rsidRPr="00145CED">
                <w:rPr>
                  <w:rFonts w:ascii="Arial" w:hAnsi="Arial" w:cs="Arial"/>
                  <w:sz w:val="16"/>
                </w:rPr>
                <w:t>SMARTER</w:t>
              </w:r>
            </w:hyperlink>
          </w:p>
        </w:tc>
      </w:tr>
      <w:tr w:rsidR="001A27E2" w:rsidRPr="0058082E" w14:paraId="7CED87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31BD50" w14:textId="77777777" w:rsidR="001A27E2" w:rsidRPr="00D20027" w:rsidRDefault="001A27E2" w:rsidP="00103296">
            <w:pPr>
              <w:spacing w:after="0"/>
              <w:rPr>
                <w:rFonts w:ascii="Arial" w:hAnsi="Arial" w:cs="Arial"/>
                <w:sz w:val="16"/>
              </w:rPr>
            </w:pPr>
            <w:hyperlink r:id="rId14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2389BC7"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BCE28E" w14:textId="77777777" w:rsidR="001A27E2" w:rsidRPr="00D20027" w:rsidRDefault="001A27E2" w:rsidP="00103296">
            <w:pPr>
              <w:spacing w:after="0"/>
              <w:rPr>
                <w:rFonts w:ascii="Arial" w:hAnsi="Arial" w:cs="Arial"/>
                <w:sz w:val="16"/>
              </w:rPr>
            </w:pPr>
            <w:hyperlink r:id="rId147"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C4372" w14:textId="77777777" w:rsidR="001A27E2" w:rsidRPr="00D20027" w:rsidRDefault="001A27E2" w:rsidP="00103296">
            <w:pPr>
              <w:spacing w:after="0"/>
              <w:rPr>
                <w:rFonts w:ascii="Arial" w:hAnsi="Arial" w:cs="Arial"/>
                <w:sz w:val="16"/>
              </w:rPr>
            </w:pPr>
            <w:hyperlink r:id="rId14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4286E"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4FF0C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AD4126D" w14:textId="77777777" w:rsidR="001A27E2" w:rsidRPr="00D20027" w:rsidRDefault="001A27E2" w:rsidP="00103296">
            <w:pPr>
              <w:spacing w:after="0"/>
              <w:rPr>
                <w:rFonts w:ascii="Arial" w:hAnsi="Arial" w:cs="Arial"/>
                <w:sz w:val="16"/>
              </w:rPr>
            </w:pPr>
            <w:hyperlink r:id="rId14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4D3B22C"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866FBE7"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1DAB66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E94F71E"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D92858" w14:textId="77777777" w:rsidR="001A27E2" w:rsidRPr="00D20027" w:rsidRDefault="001A27E2" w:rsidP="00103296">
            <w:pPr>
              <w:spacing w:after="0"/>
              <w:rPr>
                <w:rFonts w:ascii="Arial" w:hAnsi="Arial" w:cs="Arial"/>
                <w:sz w:val="16"/>
              </w:rPr>
            </w:pPr>
            <w:hyperlink r:id="rId150" w:history="1">
              <w:r w:rsidRPr="00D20027">
                <w:rPr>
                  <w:rFonts w:ascii="Arial" w:hAnsi="Arial" w:cs="Arial"/>
                  <w:sz w:val="16"/>
                </w:rPr>
                <w:t>SMARTER_Ph2</w:t>
              </w:r>
            </w:hyperlink>
          </w:p>
        </w:tc>
      </w:tr>
      <w:tr w:rsidR="001A27E2" w:rsidRPr="0058082E" w14:paraId="0445D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7E5533" w14:textId="77777777" w:rsidR="001A27E2" w:rsidRPr="00D20027" w:rsidRDefault="001A27E2" w:rsidP="00103296">
            <w:pPr>
              <w:spacing w:after="0"/>
              <w:rPr>
                <w:rFonts w:ascii="Arial" w:hAnsi="Arial" w:cs="Arial"/>
                <w:sz w:val="16"/>
              </w:rPr>
            </w:pPr>
            <w:hyperlink r:id="rId15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976E0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65D17A" w14:textId="77777777" w:rsidR="001A27E2" w:rsidRPr="00D20027" w:rsidRDefault="001A27E2" w:rsidP="00103296">
            <w:pPr>
              <w:spacing w:after="0"/>
              <w:rPr>
                <w:rFonts w:ascii="Arial" w:hAnsi="Arial" w:cs="Arial"/>
                <w:sz w:val="16"/>
              </w:rPr>
            </w:pPr>
            <w:hyperlink r:id="rId152"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1E666" w14:textId="77777777" w:rsidR="001A27E2" w:rsidRPr="00D20027" w:rsidRDefault="001A27E2" w:rsidP="00103296">
            <w:pPr>
              <w:spacing w:after="0"/>
              <w:rPr>
                <w:rFonts w:ascii="Arial" w:hAnsi="Arial" w:cs="Arial"/>
                <w:sz w:val="16"/>
              </w:rPr>
            </w:pPr>
            <w:hyperlink r:id="rId15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90AFEC"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9B4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4502119" w14:textId="77777777" w:rsidR="001A27E2" w:rsidRPr="00D20027" w:rsidRDefault="001A27E2" w:rsidP="00103296">
            <w:pPr>
              <w:spacing w:after="0"/>
              <w:rPr>
                <w:rFonts w:ascii="Arial" w:hAnsi="Arial" w:cs="Arial"/>
                <w:sz w:val="16"/>
              </w:rPr>
            </w:pPr>
            <w:hyperlink r:id="rId15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128571"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95ECDC"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C7F3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C99A811"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DD15F68" w14:textId="77777777" w:rsidR="001A27E2" w:rsidRPr="00D20027" w:rsidRDefault="001A27E2" w:rsidP="00103296">
            <w:pPr>
              <w:spacing w:after="0"/>
              <w:rPr>
                <w:rFonts w:ascii="Arial" w:hAnsi="Arial" w:cs="Arial"/>
                <w:sz w:val="16"/>
              </w:rPr>
            </w:pPr>
            <w:hyperlink r:id="rId155" w:history="1">
              <w:r w:rsidRPr="00D20027">
                <w:rPr>
                  <w:rFonts w:ascii="Arial" w:hAnsi="Arial" w:cs="Arial"/>
                  <w:sz w:val="16"/>
                </w:rPr>
                <w:t>SMARTER_Ph2</w:t>
              </w:r>
            </w:hyperlink>
          </w:p>
        </w:tc>
      </w:tr>
      <w:tr w:rsidR="001A27E2" w:rsidRPr="0058082E" w14:paraId="40E763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D63957" w14:textId="77777777" w:rsidR="001A27E2" w:rsidRPr="00D20027" w:rsidRDefault="001A27E2" w:rsidP="00103296">
            <w:pPr>
              <w:spacing w:after="0"/>
              <w:rPr>
                <w:rFonts w:ascii="Arial" w:hAnsi="Arial" w:cs="Arial"/>
                <w:sz w:val="16"/>
              </w:rPr>
            </w:pPr>
            <w:hyperlink r:id="rId15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626A23"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8EAF02" w14:textId="77777777" w:rsidR="001A27E2" w:rsidRPr="00D20027" w:rsidRDefault="001A27E2" w:rsidP="00103296">
            <w:pPr>
              <w:spacing w:after="0"/>
              <w:rPr>
                <w:rFonts w:ascii="Arial" w:hAnsi="Arial" w:cs="Arial"/>
                <w:sz w:val="16"/>
              </w:rPr>
            </w:pPr>
            <w:hyperlink r:id="rId157"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CC7F3" w14:textId="77777777" w:rsidR="001A27E2" w:rsidRPr="00D20027" w:rsidRDefault="001A27E2" w:rsidP="00103296">
            <w:pPr>
              <w:spacing w:after="0"/>
              <w:rPr>
                <w:rFonts w:ascii="Arial" w:hAnsi="Arial" w:cs="Arial"/>
                <w:sz w:val="16"/>
              </w:rPr>
            </w:pPr>
            <w:hyperlink r:id="rId15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FA884"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20B7B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354A5E" w14:textId="77777777" w:rsidR="001A27E2" w:rsidRPr="00D20027" w:rsidRDefault="001A27E2" w:rsidP="00103296">
            <w:pPr>
              <w:spacing w:after="0"/>
              <w:rPr>
                <w:rFonts w:ascii="Arial" w:hAnsi="Arial" w:cs="Arial"/>
                <w:sz w:val="16"/>
              </w:rPr>
            </w:pPr>
            <w:hyperlink r:id="rId15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72ABE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3A6A48"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D0C1510"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0D689"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8329CD" w14:textId="77777777" w:rsidR="001A27E2" w:rsidRPr="00D20027" w:rsidRDefault="001A27E2" w:rsidP="00103296">
            <w:pPr>
              <w:spacing w:after="0"/>
              <w:rPr>
                <w:rFonts w:ascii="Arial" w:hAnsi="Arial" w:cs="Arial"/>
                <w:sz w:val="16"/>
              </w:rPr>
            </w:pPr>
            <w:hyperlink r:id="rId160" w:history="1">
              <w:r w:rsidRPr="00D20027">
                <w:rPr>
                  <w:rFonts w:ascii="Arial" w:hAnsi="Arial" w:cs="Arial"/>
                  <w:sz w:val="16"/>
                </w:rPr>
                <w:t>QoS_MON</w:t>
              </w:r>
            </w:hyperlink>
          </w:p>
        </w:tc>
      </w:tr>
      <w:tr w:rsidR="001A27E2" w:rsidRPr="0058082E" w14:paraId="5731791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EDAB5D" w14:textId="77777777" w:rsidR="001A27E2" w:rsidRPr="00D20027" w:rsidRDefault="001A27E2" w:rsidP="00103296">
            <w:pPr>
              <w:spacing w:after="0"/>
              <w:rPr>
                <w:rFonts w:ascii="Arial" w:hAnsi="Arial" w:cs="Arial"/>
                <w:sz w:val="16"/>
              </w:rPr>
            </w:pPr>
            <w:hyperlink r:id="rId16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3BF1D"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79B72" w14:textId="77777777" w:rsidR="001A27E2" w:rsidRPr="00D20027" w:rsidRDefault="001A27E2" w:rsidP="00103296">
            <w:pPr>
              <w:spacing w:after="0"/>
              <w:rPr>
                <w:rFonts w:ascii="Arial" w:hAnsi="Arial" w:cs="Arial"/>
                <w:sz w:val="16"/>
              </w:rPr>
            </w:pPr>
            <w:hyperlink r:id="rId162"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2B13" w14:textId="77777777" w:rsidR="001A27E2" w:rsidRPr="00D20027" w:rsidRDefault="001A27E2" w:rsidP="00103296">
            <w:pPr>
              <w:spacing w:after="0"/>
              <w:rPr>
                <w:rFonts w:ascii="Arial" w:hAnsi="Arial" w:cs="Arial"/>
                <w:sz w:val="16"/>
              </w:rPr>
            </w:pPr>
            <w:hyperlink r:id="rId16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83664"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B86E6"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6D306F6" w14:textId="77777777" w:rsidR="001A27E2" w:rsidRPr="00D20027" w:rsidRDefault="001A27E2" w:rsidP="00103296">
            <w:pPr>
              <w:spacing w:after="0"/>
              <w:rPr>
                <w:rFonts w:ascii="Arial" w:hAnsi="Arial" w:cs="Arial"/>
                <w:sz w:val="16"/>
              </w:rPr>
            </w:pPr>
            <w:hyperlink r:id="rId16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BEEA4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F2F6B22"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2DC533"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F32B2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CBCAD7"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43F0E87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033AA" w14:textId="77777777" w:rsidR="001A27E2" w:rsidRPr="00D20027" w:rsidRDefault="001A27E2" w:rsidP="00103296">
            <w:pPr>
              <w:spacing w:after="0"/>
              <w:rPr>
                <w:rFonts w:ascii="Arial" w:hAnsi="Arial" w:cs="Arial"/>
                <w:sz w:val="16"/>
              </w:rPr>
            </w:pPr>
            <w:hyperlink r:id="rId165"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2CACA56"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12D50" w14:textId="77777777" w:rsidR="001A27E2" w:rsidRPr="00D20027" w:rsidRDefault="001A27E2" w:rsidP="00103296">
            <w:pPr>
              <w:spacing w:after="0"/>
              <w:rPr>
                <w:rFonts w:ascii="Arial" w:hAnsi="Arial" w:cs="Arial"/>
                <w:sz w:val="16"/>
              </w:rPr>
            </w:pPr>
            <w:hyperlink r:id="rId166"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F461BB" w14:textId="77777777" w:rsidR="001A27E2" w:rsidRPr="00D20027" w:rsidRDefault="001A27E2" w:rsidP="00103296">
            <w:pPr>
              <w:spacing w:after="0"/>
              <w:rPr>
                <w:rFonts w:ascii="Arial" w:hAnsi="Arial" w:cs="Arial"/>
                <w:sz w:val="16"/>
              </w:rPr>
            </w:pPr>
            <w:hyperlink r:id="rId167"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560C97"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2DC58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FFF9F4" w14:textId="77777777" w:rsidR="001A27E2" w:rsidRPr="00D20027" w:rsidRDefault="001A27E2" w:rsidP="00103296">
            <w:pPr>
              <w:spacing w:after="0"/>
              <w:rPr>
                <w:rFonts w:ascii="Arial" w:hAnsi="Arial" w:cs="Arial"/>
                <w:sz w:val="16"/>
              </w:rPr>
            </w:pPr>
            <w:hyperlink r:id="rId168"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C24CFA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3FBEA5"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818C8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FF8963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EA7BC55"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4BFFA30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13D490" w14:textId="77777777" w:rsidR="001A27E2" w:rsidRPr="00D20027" w:rsidRDefault="001A27E2" w:rsidP="00103296">
            <w:pPr>
              <w:spacing w:after="0"/>
              <w:rPr>
                <w:rFonts w:ascii="Arial" w:hAnsi="Arial" w:cs="Arial"/>
                <w:sz w:val="16"/>
              </w:rPr>
            </w:pPr>
            <w:hyperlink r:id="rId169"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CE40EC"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9D88CE" w14:textId="77777777" w:rsidR="001A27E2" w:rsidRPr="00D20027" w:rsidRDefault="001A27E2" w:rsidP="00103296">
            <w:pPr>
              <w:spacing w:after="0"/>
              <w:rPr>
                <w:rFonts w:ascii="Arial" w:hAnsi="Arial" w:cs="Arial"/>
                <w:sz w:val="16"/>
              </w:rPr>
            </w:pPr>
            <w:hyperlink r:id="rId170"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63667" w14:textId="77777777" w:rsidR="001A27E2" w:rsidRPr="00D20027" w:rsidRDefault="001A27E2" w:rsidP="00103296">
            <w:pPr>
              <w:spacing w:after="0"/>
              <w:rPr>
                <w:rFonts w:ascii="Arial" w:hAnsi="Arial" w:cs="Arial"/>
                <w:sz w:val="16"/>
              </w:rPr>
            </w:pPr>
            <w:hyperlink r:id="rId171"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1F904"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AE1FF"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ACE1C8" w14:textId="77777777" w:rsidR="001A27E2" w:rsidRPr="00D20027" w:rsidRDefault="001A27E2" w:rsidP="00103296">
            <w:pPr>
              <w:spacing w:after="0"/>
              <w:rPr>
                <w:rFonts w:ascii="Arial" w:hAnsi="Arial" w:cs="Arial"/>
                <w:sz w:val="16"/>
              </w:rPr>
            </w:pPr>
            <w:hyperlink r:id="rId172"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C5E8FF2"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2C50C09"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C6B75EF"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98224C"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89A98"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3C9FA20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DBC94" w14:textId="77777777" w:rsidR="001A27E2" w:rsidRPr="00D20027" w:rsidRDefault="001A27E2" w:rsidP="00103296">
            <w:pPr>
              <w:spacing w:after="0"/>
              <w:rPr>
                <w:rFonts w:ascii="Arial" w:hAnsi="Arial" w:cs="Arial"/>
                <w:sz w:val="16"/>
              </w:rPr>
            </w:pPr>
            <w:hyperlink r:id="rId173"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D8315C"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EA8E16" w14:textId="77777777" w:rsidR="001A27E2" w:rsidRPr="00D20027" w:rsidRDefault="001A27E2" w:rsidP="00103296">
            <w:pPr>
              <w:spacing w:after="0"/>
              <w:rPr>
                <w:rFonts w:ascii="Arial" w:hAnsi="Arial" w:cs="Arial"/>
                <w:sz w:val="16"/>
              </w:rPr>
            </w:pPr>
            <w:hyperlink r:id="rId174"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9989D" w14:textId="77777777" w:rsidR="001A27E2" w:rsidRPr="00D20027" w:rsidRDefault="001A27E2" w:rsidP="00103296">
            <w:pPr>
              <w:spacing w:after="0"/>
              <w:rPr>
                <w:rFonts w:ascii="Arial" w:hAnsi="Arial" w:cs="Arial"/>
                <w:sz w:val="16"/>
              </w:rPr>
            </w:pPr>
            <w:hyperlink r:id="rId175"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40A8D5"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99DF7F"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200F75" w14:textId="77777777" w:rsidR="001A27E2" w:rsidRPr="00D20027" w:rsidRDefault="001A27E2" w:rsidP="00103296">
            <w:pPr>
              <w:spacing w:after="0"/>
              <w:rPr>
                <w:rFonts w:ascii="Arial" w:hAnsi="Arial" w:cs="Arial"/>
                <w:sz w:val="16"/>
              </w:rPr>
            </w:pPr>
            <w:hyperlink r:id="rId176"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AFDF35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6C2EEA"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0507B3C"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94776D"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CB66724" w14:textId="77777777" w:rsidR="001A27E2" w:rsidRPr="00D20027" w:rsidRDefault="001A27E2" w:rsidP="00103296">
            <w:pPr>
              <w:spacing w:after="0"/>
              <w:rPr>
                <w:rFonts w:ascii="Arial" w:hAnsi="Arial" w:cs="Arial"/>
                <w:sz w:val="16"/>
              </w:rPr>
            </w:pPr>
            <w:hyperlink r:id="rId177" w:history="1">
              <w:r w:rsidRPr="00D20027">
                <w:rPr>
                  <w:rFonts w:ascii="Arial" w:hAnsi="Arial" w:cs="Arial"/>
                  <w:sz w:val="16"/>
                </w:rPr>
                <w:t>enIMS</w:t>
              </w:r>
            </w:hyperlink>
          </w:p>
        </w:tc>
      </w:tr>
      <w:tr w:rsidR="007136F9" w:rsidRPr="0058082E" w14:paraId="2FA29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89B9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21706DD"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6F3FE5"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33EE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C04655"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5709B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1D6FD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58D004"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F3110C8"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85D8EA3"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35F61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92E4890"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27CD17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08209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ED76660"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7F2DB8"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09B2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63DDF"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806AB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C8A5B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D5FA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1AA8858"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63D5E2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52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1795C0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5ED78A9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0C170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DBE7A8"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52E925"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C6FFC1"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4E5FFF"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5A9B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0D3A9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88D433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E577934"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D1A7E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22B4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67D0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3C0077C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C251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7581CBB"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52F3F2"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6565B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FC701B"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65861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7D4EDE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690F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E3ADAA"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8A487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0B0B3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3BA454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54093F9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FF5F7"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E8BFB6C"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3906EC"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CB576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54285"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35A6F6"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2D926"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15FF8"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2AB8CC7"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A44866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1E5350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12F0616"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37E68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D9C6F9"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B2F1A3"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ECB004"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2963F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CE4C1"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09AC7"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10E95E3"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991E40"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A4F99"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3C6BF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B068BD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3092D9"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25B6592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7CA06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22E42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97068E"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3488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2662A"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65483"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151E1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D2F9BB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767D86"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BA4BA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7F62F6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861A94"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3B9F304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8758F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66D5BEA"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C6C0BD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0EAC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B3303"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E0D58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C6B806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32A58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8FE3A8"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D1D80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DA210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E31E807"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6819646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0B140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0CA915"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BF8896"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7A30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654643"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45749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95E5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85A49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094739"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8FE1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0EC69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E569D1"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02A6323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2D5EF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4A20A1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6B048E"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A856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C23F3"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FBD3D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FB435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31EB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CE68EF"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9C8ED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090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6512931"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0BE482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E133A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879F6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BFB2E6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30D6A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884D7"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FCE55A"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F77ED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EC9F3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8D2120"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3C91C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FB07DB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D4B9B0"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6E7E6B3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773790"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9B7909"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7F336D"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498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9EC17"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A3068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3EFAA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23CC8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6A901E"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279B6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81835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98F1B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B485DB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E35C52"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75972B4"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925714"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239C7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375BEC"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57E2"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80E49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1B0A0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5CD34F"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B2367F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579E7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7C04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587E9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3F8A2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A4944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D9168D"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2DF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93D7F1"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CFEF2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1754C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1C68C7"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9EC7855"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FD106C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FDFF7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3D9B9F"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86FC1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07133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7A083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09A05E3"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0C27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1F3E7"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46AB2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1FCC0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EE32D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627043"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79AE8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22A4CF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D65461"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103D15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693C5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3CC207"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EC5A03"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60C4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6B1D"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70C4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EEEA57"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A0F0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D44046E"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6ABCC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AD865A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05ED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4A7D5F4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8227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3FDA11"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9DB264"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175A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9C5565"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8504F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1B7821"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DC570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0303CE"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B5B70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3B3C1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7C3EA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0BC2A6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CAD8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5A47F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86ED53"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B5D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5E04BD"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E8ABBE"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114CC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BB1CF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F535C84"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11088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81BF7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9B4BE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C525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B25A9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4A827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7CD1B9"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677A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A92C84"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D9E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58052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AC9732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540A98"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27384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7A67AB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8BFB665"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37923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46D1A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E6D54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8FFEAB"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29E11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AC98F5"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4969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C10EE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629D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5FAFE9"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3EC6E3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4BFAA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DCDD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3368C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F2282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FAE23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C447F8"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9CAB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37FBC"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84F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5472E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7C94C2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7B6982"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98B64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AC14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B944C0D"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3BE1FB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C28FAB"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90E7ED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25EC21"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093E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66CDF"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B4EB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7F36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2F0F1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617835"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64D64D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17E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FB9633"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63CB7A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D436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4934F1"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80E330"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984F8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0A705"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450A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7169E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9B8AB4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8FF353"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9768EE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54B59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C6558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3C0C9C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C258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8072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283B77"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103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40A223"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98ED5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9D4CC4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3AEE006"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D4FA2E"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38E92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FA27F0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7EF8D4C"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D5036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A4A0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356EA7A"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6E0E6F"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2C70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441C6"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EC1D9A"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385A2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E7C019"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13375"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FE81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D6C8D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E3B2D3"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29CB31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EA5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0C09F0"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E5F91C"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924E2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C5992"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338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4E73EE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65E5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E1CDD67"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466903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DB8232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28F1A5"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723AC39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3338D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CCC5A3"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C6AC99"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D82DC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09D49"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EAE5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0F341F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3721A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1132451"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6507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CD190C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AD1CE8"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3C7BB3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EC42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B6925CD"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C046F"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03C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D56B1E"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B5F27"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E1B6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A6D4BA2"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FB3A57"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9F9EB7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3CA295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DA13504"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AD0FDB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973F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D22BA3"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E0D785"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8D1D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7451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01E28A"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35C8CB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8E43D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CCE156F"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8F3E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50CD3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FDC8B19"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5EA177AB"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C216C3D" w14:textId="77777777" w:rsidTr="00E476DA">
        <w:trPr>
          <w:gridAfter w:val="1"/>
          <w:wAfter w:w="8" w:type="dxa"/>
          <w:cantSplit/>
        </w:trPr>
        <w:tc>
          <w:tcPr>
            <w:tcW w:w="9631" w:type="dxa"/>
            <w:gridSpan w:val="20"/>
            <w:tcBorders>
              <w:bottom w:val="nil"/>
            </w:tcBorders>
            <w:shd w:val="solid" w:color="FFFFFF" w:fill="auto"/>
          </w:tcPr>
          <w:p w14:paraId="7378CB70" w14:textId="77777777" w:rsidR="009459D7" w:rsidRPr="00235394" w:rsidRDefault="009459D7" w:rsidP="00290ED2">
            <w:pPr>
              <w:pStyle w:val="TAL"/>
              <w:jc w:val="center"/>
              <w:rPr>
                <w:b/>
                <w:sz w:val="16"/>
              </w:rPr>
            </w:pPr>
            <w:r w:rsidRPr="00235394">
              <w:rPr>
                <w:b/>
              </w:rPr>
              <w:t>Change history</w:t>
            </w:r>
          </w:p>
        </w:tc>
      </w:tr>
      <w:tr w:rsidR="009459D7" w:rsidRPr="00235394" w14:paraId="15BD51FD" w14:textId="77777777" w:rsidTr="00E476DA">
        <w:trPr>
          <w:gridAfter w:val="1"/>
          <w:wAfter w:w="8" w:type="dxa"/>
        </w:trPr>
        <w:tc>
          <w:tcPr>
            <w:tcW w:w="798" w:type="dxa"/>
            <w:shd w:val="pct10" w:color="auto" w:fill="FFFFFF"/>
          </w:tcPr>
          <w:p w14:paraId="2942575F"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11EB10C"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417B1BE2"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2AE99720"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5E578149"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5E07C57A"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6B2FD21A"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249C2828"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6A4A6FC8" w14:textId="77777777" w:rsidTr="00E476DA">
        <w:trPr>
          <w:gridAfter w:val="1"/>
          <w:wAfter w:w="8" w:type="dxa"/>
        </w:trPr>
        <w:tc>
          <w:tcPr>
            <w:tcW w:w="798" w:type="dxa"/>
            <w:shd w:val="solid" w:color="FFFFFF" w:fill="auto"/>
          </w:tcPr>
          <w:p w14:paraId="1AFF07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4BCE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F3B2E8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3C74AE69"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6353C2E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F6983D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DF4B4F7"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1FCF2EF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D48C31" w14:textId="77777777" w:rsidTr="00E476DA">
        <w:trPr>
          <w:gridAfter w:val="1"/>
          <w:wAfter w:w="8" w:type="dxa"/>
        </w:trPr>
        <w:tc>
          <w:tcPr>
            <w:tcW w:w="798" w:type="dxa"/>
            <w:shd w:val="solid" w:color="FFFFFF" w:fill="auto"/>
          </w:tcPr>
          <w:p w14:paraId="44AF3D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1DBE12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59F162"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048E1060"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5916E932"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EFD1774"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E799362"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917F31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D6E2EC5" w14:textId="77777777" w:rsidTr="00E476DA">
        <w:trPr>
          <w:gridAfter w:val="1"/>
          <w:wAfter w:w="8" w:type="dxa"/>
        </w:trPr>
        <w:tc>
          <w:tcPr>
            <w:tcW w:w="798" w:type="dxa"/>
            <w:shd w:val="solid" w:color="FFFFFF" w:fill="auto"/>
          </w:tcPr>
          <w:p w14:paraId="53133C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F2CE8"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53A83DD"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60E1AF57"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4D1098C3"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0C149D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23B284E"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128618B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0CB5D5" w14:textId="77777777" w:rsidTr="00E476DA">
        <w:trPr>
          <w:gridAfter w:val="1"/>
          <w:wAfter w:w="8" w:type="dxa"/>
        </w:trPr>
        <w:tc>
          <w:tcPr>
            <w:tcW w:w="798" w:type="dxa"/>
            <w:shd w:val="solid" w:color="FFFFFF" w:fill="auto"/>
          </w:tcPr>
          <w:p w14:paraId="470507B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05001F"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5E2718B"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B2A9186"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0B1DAC1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5F5269"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FE9432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72C16A0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035D25" w14:textId="77777777" w:rsidTr="00E476DA">
        <w:trPr>
          <w:gridAfter w:val="1"/>
          <w:wAfter w:w="8" w:type="dxa"/>
        </w:trPr>
        <w:tc>
          <w:tcPr>
            <w:tcW w:w="798" w:type="dxa"/>
            <w:shd w:val="solid" w:color="FFFFFF" w:fill="auto"/>
          </w:tcPr>
          <w:p w14:paraId="5FA85D7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162A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2644DC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1D08F89B"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7C360AF3"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404F18C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5760739"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0BFFDE6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72FD0D9" w14:textId="77777777" w:rsidTr="00E476DA">
        <w:trPr>
          <w:gridAfter w:val="1"/>
          <w:wAfter w:w="8" w:type="dxa"/>
        </w:trPr>
        <w:tc>
          <w:tcPr>
            <w:tcW w:w="798" w:type="dxa"/>
            <w:shd w:val="solid" w:color="FFFFFF" w:fill="auto"/>
          </w:tcPr>
          <w:p w14:paraId="061944D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2728A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F478C7E"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6E5B00B"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49F498C"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D5588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CB0FBC4"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0CB783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DF0EE2E" w14:textId="77777777" w:rsidTr="00E476DA">
        <w:trPr>
          <w:gridAfter w:val="1"/>
          <w:wAfter w:w="8" w:type="dxa"/>
        </w:trPr>
        <w:tc>
          <w:tcPr>
            <w:tcW w:w="798" w:type="dxa"/>
            <w:shd w:val="solid" w:color="FFFFFF" w:fill="auto"/>
          </w:tcPr>
          <w:p w14:paraId="006C18E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E05454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40182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4EA6CAD"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5057F5A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977C21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25EA016"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633045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FFDC531" w14:textId="77777777" w:rsidTr="00E476DA">
        <w:trPr>
          <w:gridAfter w:val="1"/>
          <w:wAfter w:w="8" w:type="dxa"/>
        </w:trPr>
        <w:tc>
          <w:tcPr>
            <w:tcW w:w="798" w:type="dxa"/>
            <w:shd w:val="solid" w:color="FFFFFF" w:fill="auto"/>
          </w:tcPr>
          <w:p w14:paraId="2EEE38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3EFB090"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D552D3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7B4C44A"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1CDB29E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EE2F5F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4028196"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F32193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213AECD" w14:textId="77777777" w:rsidTr="00E476DA">
        <w:trPr>
          <w:gridAfter w:val="1"/>
          <w:wAfter w:w="8" w:type="dxa"/>
        </w:trPr>
        <w:tc>
          <w:tcPr>
            <w:tcW w:w="798" w:type="dxa"/>
            <w:shd w:val="solid" w:color="FFFFFF" w:fill="auto"/>
          </w:tcPr>
          <w:p w14:paraId="7582D8D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C4B90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FBC33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57D2E96"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4E70F1E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FD1AB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1F69241"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7B55B52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200F5FA" w14:textId="77777777" w:rsidTr="00E476DA">
        <w:trPr>
          <w:gridAfter w:val="1"/>
          <w:wAfter w:w="8" w:type="dxa"/>
        </w:trPr>
        <w:tc>
          <w:tcPr>
            <w:tcW w:w="798" w:type="dxa"/>
            <w:shd w:val="solid" w:color="FFFFFF" w:fill="auto"/>
          </w:tcPr>
          <w:p w14:paraId="6825BE4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B01481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B36765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366A9FF"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14944C91"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184A219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EF803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3BA5C84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A6BE66B" w14:textId="77777777" w:rsidTr="00E476DA">
        <w:trPr>
          <w:gridAfter w:val="1"/>
          <w:wAfter w:w="8" w:type="dxa"/>
        </w:trPr>
        <w:tc>
          <w:tcPr>
            <w:tcW w:w="798" w:type="dxa"/>
            <w:shd w:val="solid" w:color="FFFFFF" w:fill="auto"/>
          </w:tcPr>
          <w:p w14:paraId="59E95BC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872A09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8846CF"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7112746"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481C8B7C"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0A1FF2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6B3A69B"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0B37E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FE8927E" w14:textId="77777777" w:rsidTr="00E476DA">
        <w:trPr>
          <w:gridAfter w:val="1"/>
          <w:wAfter w:w="8" w:type="dxa"/>
        </w:trPr>
        <w:tc>
          <w:tcPr>
            <w:tcW w:w="798" w:type="dxa"/>
            <w:shd w:val="solid" w:color="FFFFFF" w:fill="auto"/>
          </w:tcPr>
          <w:p w14:paraId="6873606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D4523F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0823D9B"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F8252F4"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35B526D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19FFBE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718F4858"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20D7551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CE752B0" w14:textId="77777777" w:rsidTr="00E476DA">
        <w:trPr>
          <w:gridAfter w:val="1"/>
          <w:wAfter w:w="8" w:type="dxa"/>
        </w:trPr>
        <w:tc>
          <w:tcPr>
            <w:tcW w:w="798" w:type="dxa"/>
            <w:shd w:val="solid" w:color="FFFFFF" w:fill="auto"/>
          </w:tcPr>
          <w:p w14:paraId="1848F9F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2AB2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C487F7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44E912F"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15247E3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340A91B2"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48416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2A5A7FD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62A130" w14:textId="77777777" w:rsidTr="00E476DA">
        <w:trPr>
          <w:gridAfter w:val="1"/>
          <w:wAfter w:w="8" w:type="dxa"/>
        </w:trPr>
        <w:tc>
          <w:tcPr>
            <w:tcW w:w="798" w:type="dxa"/>
            <w:shd w:val="solid" w:color="FFFFFF" w:fill="auto"/>
          </w:tcPr>
          <w:p w14:paraId="015C263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3FF8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DF94B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C58591E"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345F8F51"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5109F1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58F8FAA"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6F8715F7"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42ABB8E" w14:textId="77777777" w:rsidTr="00E476DA">
        <w:trPr>
          <w:gridAfter w:val="1"/>
          <w:wAfter w:w="8" w:type="dxa"/>
        </w:trPr>
        <w:tc>
          <w:tcPr>
            <w:tcW w:w="798" w:type="dxa"/>
            <w:shd w:val="solid" w:color="FFFFFF" w:fill="auto"/>
          </w:tcPr>
          <w:p w14:paraId="5ECE7D0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29FB0D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350EC0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27B5E92"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11E7F051"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09FB0EC6"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F727002"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643FF1C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C7DCDD8" w14:textId="77777777" w:rsidTr="00E476DA">
        <w:trPr>
          <w:gridAfter w:val="1"/>
          <w:wAfter w:w="8" w:type="dxa"/>
        </w:trPr>
        <w:tc>
          <w:tcPr>
            <w:tcW w:w="798" w:type="dxa"/>
            <w:shd w:val="solid" w:color="FFFFFF" w:fill="auto"/>
          </w:tcPr>
          <w:p w14:paraId="7669F7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A5341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710D581"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BDB82E3"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5F39342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09389F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720F751"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36BC9A7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FA5C8F4" w14:textId="77777777" w:rsidTr="00E476DA">
        <w:trPr>
          <w:gridAfter w:val="1"/>
          <w:wAfter w:w="8" w:type="dxa"/>
        </w:trPr>
        <w:tc>
          <w:tcPr>
            <w:tcW w:w="798" w:type="dxa"/>
            <w:shd w:val="solid" w:color="FFFFFF" w:fill="auto"/>
          </w:tcPr>
          <w:p w14:paraId="014ECDC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9444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AFE253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02E6EC8E"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700DA5F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6A54FF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EF9E072"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732438D9"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24B371" w14:textId="77777777" w:rsidTr="00E476DA">
        <w:trPr>
          <w:gridAfter w:val="1"/>
          <w:wAfter w:w="8" w:type="dxa"/>
        </w:trPr>
        <w:tc>
          <w:tcPr>
            <w:tcW w:w="798" w:type="dxa"/>
            <w:shd w:val="solid" w:color="FFFFFF" w:fill="auto"/>
          </w:tcPr>
          <w:p w14:paraId="261B16A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841C31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E70854"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73373B6E"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28EFDEA7"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53D7188"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1391F1B"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376B518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B21EA7E" w14:textId="77777777" w:rsidTr="00E476DA">
        <w:trPr>
          <w:gridAfter w:val="1"/>
          <w:wAfter w:w="8" w:type="dxa"/>
        </w:trPr>
        <w:tc>
          <w:tcPr>
            <w:tcW w:w="798" w:type="dxa"/>
            <w:shd w:val="solid" w:color="FFFFFF" w:fill="auto"/>
          </w:tcPr>
          <w:p w14:paraId="3A04BD6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2E22F7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A42EFE6"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4FA08F9"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5736F7B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72C94D3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FA32F5D"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25CBF4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855E0D" w14:textId="77777777" w:rsidTr="00E476DA">
        <w:trPr>
          <w:gridAfter w:val="1"/>
          <w:wAfter w:w="8" w:type="dxa"/>
        </w:trPr>
        <w:tc>
          <w:tcPr>
            <w:tcW w:w="798" w:type="dxa"/>
            <w:shd w:val="solid" w:color="FFFFFF" w:fill="auto"/>
          </w:tcPr>
          <w:p w14:paraId="3F2DC15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5FBB3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9F04AD"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78341CF"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21805753"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3A2DCAC"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9F8A44D"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42C3F47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331CCB2" w14:textId="77777777" w:rsidTr="00E476DA">
        <w:trPr>
          <w:gridAfter w:val="1"/>
          <w:wAfter w:w="8" w:type="dxa"/>
        </w:trPr>
        <w:tc>
          <w:tcPr>
            <w:tcW w:w="798" w:type="dxa"/>
            <w:shd w:val="solid" w:color="FFFFFF" w:fill="auto"/>
          </w:tcPr>
          <w:p w14:paraId="0176121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9A1798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2C073E8"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C2B6948"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4872B0C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72F3CA2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D9ED080"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20B1771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0AEFCCC" w14:textId="77777777" w:rsidTr="00E476DA">
        <w:trPr>
          <w:gridAfter w:val="1"/>
          <w:wAfter w:w="8" w:type="dxa"/>
        </w:trPr>
        <w:tc>
          <w:tcPr>
            <w:tcW w:w="798" w:type="dxa"/>
            <w:shd w:val="solid" w:color="FFFFFF" w:fill="auto"/>
          </w:tcPr>
          <w:p w14:paraId="3886BCB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3134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50726E5"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E6BD717"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2A27542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1D49BA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4656CE8"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20FBC1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62254D1" w14:textId="77777777" w:rsidTr="00E476DA">
        <w:trPr>
          <w:gridAfter w:val="1"/>
          <w:wAfter w:w="8" w:type="dxa"/>
        </w:trPr>
        <w:tc>
          <w:tcPr>
            <w:tcW w:w="798" w:type="dxa"/>
            <w:shd w:val="solid" w:color="FFFFFF" w:fill="auto"/>
          </w:tcPr>
          <w:p w14:paraId="5424D40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3E814E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9768B81"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73D2A66E"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7347D09B"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251AB3E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C73BC66"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4F0F399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B96F266" w14:textId="77777777" w:rsidTr="00E476DA">
        <w:trPr>
          <w:gridAfter w:val="1"/>
          <w:wAfter w:w="8" w:type="dxa"/>
        </w:trPr>
        <w:tc>
          <w:tcPr>
            <w:tcW w:w="798" w:type="dxa"/>
            <w:shd w:val="solid" w:color="FFFFFF" w:fill="auto"/>
          </w:tcPr>
          <w:p w14:paraId="3E1C976A"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E98D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FF5D34D"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4B7F887"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30C63EC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063ACDD"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AEB8030"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7A18C7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B77600D" w14:textId="77777777" w:rsidTr="00E476DA">
        <w:trPr>
          <w:gridAfter w:val="1"/>
          <w:wAfter w:w="8" w:type="dxa"/>
        </w:trPr>
        <w:tc>
          <w:tcPr>
            <w:tcW w:w="798" w:type="dxa"/>
            <w:shd w:val="solid" w:color="FFFFFF" w:fill="auto"/>
          </w:tcPr>
          <w:p w14:paraId="08DDF0E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6E6F3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8AE0A91"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07D8383E"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0CF254A7"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47A6520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2A4A0D7"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10BB45F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2401A" w14:textId="77777777" w:rsidTr="00E476DA">
        <w:trPr>
          <w:gridAfter w:val="1"/>
          <w:wAfter w:w="8" w:type="dxa"/>
        </w:trPr>
        <w:tc>
          <w:tcPr>
            <w:tcW w:w="798" w:type="dxa"/>
            <w:shd w:val="solid" w:color="FFFFFF" w:fill="auto"/>
          </w:tcPr>
          <w:p w14:paraId="2DACDEB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BE7EB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B4112CA"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3A7AB210"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100DF23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02112E9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8357387"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659DFAF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62D2CF4" w14:textId="77777777" w:rsidTr="00E476DA">
        <w:trPr>
          <w:gridAfter w:val="1"/>
          <w:wAfter w:w="8" w:type="dxa"/>
        </w:trPr>
        <w:tc>
          <w:tcPr>
            <w:tcW w:w="798" w:type="dxa"/>
            <w:shd w:val="solid" w:color="FFFFFF" w:fill="auto"/>
          </w:tcPr>
          <w:p w14:paraId="69522C3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07817A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30F075"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285A393"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0BE12D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8AA8ED2"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235E5F5"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08C3AF6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AD64CEC" w14:textId="77777777" w:rsidTr="00E476DA">
        <w:trPr>
          <w:gridAfter w:val="1"/>
          <w:wAfter w:w="8" w:type="dxa"/>
        </w:trPr>
        <w:tc>
          <w:tcPr>
            <w:tcW w:w="798" w:type="dxa"/>
            <w:shd w:val="solid" w:color="FFFFFF" w:fill="auto"/>
          </w:tcPr>
          <w:p w14:paraId="1E22765E"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23B2F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9483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437CBEFD"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23B7D05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C0910A"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3F891B01"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09DDBE3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6B476E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51BB86"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C93C99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CA96B6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89A462"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742156"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2FC2F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25899E9"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C15616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85AC3B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E57138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947A68"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28BE4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A176841"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0758A1"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7E0229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9B7EFA"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463164A"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F77B30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130B1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E9E23E3"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D398E6"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79D9CCE"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495380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2DF99"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C98CAE0"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ABA22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0B4D810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1B70E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DC81116"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F443C8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7D1ED97"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493B2"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F2E556"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54EDA1"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2D2E14"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E94EA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75B68CB"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8D014A1"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B43901"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FBD75F"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8222AA"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78B4B7"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5B9ABF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071A9E"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0A7D3E0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0283A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581DBEA"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1DE5A9A"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46A16F"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ABF0D9"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438049"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D9D46F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5B922E9"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2ABD57A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1C1764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E32C3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239964"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BC05B49"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7ABDB6"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CCBFD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1E78074"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37BF94"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1F976D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CD84EB3"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50093C"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7F255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C7DBE2"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4B5B2C"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F57A4F"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161DB93"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2317D0E"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A79E83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0A72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E596BEB"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78DEDAB"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E35DAF"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8DF4FE"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FC75D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416A1C"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908637"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00E7E92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1CE3F9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6AC49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B03F5C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1F87384"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446A1"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C6406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6A1151E"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B4031A"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280BD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E8DF9A"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6EDA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677196"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7D6C7E"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B81848"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885B65"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271858"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1DDBBF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59D2274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0447E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484CD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B832EB"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8602F0"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2B996A"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94462"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BB14B60"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A591A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06735CD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38FC8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B3C6996"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AB6F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6D954E2"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A9A2443"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6E0716"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612D4A6"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74AF3C"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4EF413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2BDD8B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82E81FA"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3D037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BB26E0"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CF4B1F"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781C5E4"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891AFBD"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80FE5C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C43449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9A6863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78E48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2AC28"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F37A70"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ACD08F"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9C9EECA"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2DAAA81"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CBD8A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46058E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AABE4C"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0537653"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F2CC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9604AA"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C3DF274"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F8B405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30B256"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364776"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E0DD7C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F3E6F8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487171"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B34E446"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2644AC"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2253C0C"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7D6FB9"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C340477"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29C379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199D06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41BB60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623D28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74FB180"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594108"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20BF53"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158B0D1"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283F75A"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BB4FEB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778DBF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1EA3F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A84D84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68FED2"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8048386"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367F39"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BB9BD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56D4A2"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282DF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87B37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29A534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7A143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765CBF5"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74E6845"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02F8F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168D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4BACED"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135A85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9BC56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FD06B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F6970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0DDD5C"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F1F435"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D324A4E"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595CE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4D6666"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5E53A8"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71D63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95CEF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4D35E5"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198BA6"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0F4A01"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E96D503"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76CD5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7AFBEF1"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3D22E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3AB2C4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A338F9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719442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57E53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00EAB5"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0391478"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8D31CF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0AA2EC"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118E8E3"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9F83EC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F45A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B04D5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94FB59"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E7B43E5"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89BB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AB32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B26DA7"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257B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58D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8DDB5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23B00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82400B0"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83B301C"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B189A5"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FA79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E096A55"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A41048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32DC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7B88C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D3A30A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C6936BB"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B658962"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54728F"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BB9877"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D4CFC4"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13382E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EDC79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A392DE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A34498"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88B6C49"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7C60A1A"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E82A2"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76625A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BEE58A"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A789441"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DB142C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B2DEEF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34DD2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16261E"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3C14921"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1F572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25E1B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F5E4624"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EB5C0C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8AE0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45B6D7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28419CB"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0DE623B"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E6B30F8"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429B8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5430D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E1F8C1"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10BF62"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447156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C3321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645EA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A8F705A"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BD5FE11"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80B60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D515CB"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B1FD5D"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51B2DA"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7481CF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0D2A2C"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217A956"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0C8096E"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51E9BD9"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4DD157"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64B3A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DA8C0"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4F8A84"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29EBDA8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0A1FD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674EAF4"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6656A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1801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112A5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9226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1E9F5A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780F96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C6F21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82C24A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0879E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EA6A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0B86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284F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C274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FC5D8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9C286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FE581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041AA1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69F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EC88498"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D938DD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B63E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89F3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47892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66194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CF080A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29D66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B76B5E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42D5E72"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8D1B1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55663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3E7D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5CDD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B16E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0FBA5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834B6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F14B25"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DCA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7F020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1454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F2495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9F459C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E2448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65F98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11AADD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8B613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1DC5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6266BD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040D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8C340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EB5D10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1FFD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018157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C6DD63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BFAB0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01154CF"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3EF494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DA7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0BF67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EC350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BBC8E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16CF12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6FB9F1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E1305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CDB3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062DD0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C5CD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75FCA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F6A8D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Updating integrity protection requirement based on consolidated 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5B6D09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83582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B6BEC9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600F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E458B2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F933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456CB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56833C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97DCF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05EBD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16BDD5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7E406E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1EB03F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0438C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02210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9DD0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660A3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464461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E29B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F3E3AB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21737A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C00FC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62987D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4D922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EBF7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7BDD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FBD97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DD213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16D4F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15F6D7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F6AF1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A6F44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F6C8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6DF5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7F7B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C136B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5CF69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3179BF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99F489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EB032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894F9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3B521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C919F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F507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2892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8F64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19C4E5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BC74A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865AD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85833A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C2CB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E158AA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75F14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B70AB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23C0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E9395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476D5D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DF5AE3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2813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D7821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B83FC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729D7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109E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38E0F2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5814FF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49B272"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4F9236"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A8F07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E1CFC3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038E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A7F1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43A00F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044411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0FCE6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CE59D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0ACC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3820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EE7AA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BD2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1F99D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5D7B0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45EF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D0E267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34F78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07FA0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51013D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D71B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1B8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48ED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FBC7A3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AABC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1F191DF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E72E7F"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EFBAF7"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CE48718"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1F9D1A"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DAD22D"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DD91E"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C3F4CC1"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7087DD"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76EFCD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9EC60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31EB5D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C3373D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EEE9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90EA2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6730DAB"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6E0218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72172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0533E6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8AB6B2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3ADEA3"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47BC56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51682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D1632B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A4119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C446F0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86351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627D800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29ED7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A86A68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B01FE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1C5A37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1DA47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B299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B7874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DCCBD0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0EEF458" w14:textId="77777777" w:rsidTr="00E476DA">
        <w:tc>
          <w:tcPr>
            <w:tcW w:w="850" w:type="dxa"/>
            <w:gridSpan w:val="2"/>
            <w:shd w:val="solid" w:color="FFFFFF" w:fill="auto"/>
            <w:vAlign w:val="center"/>
          </w:tcPr>
          <w:p w14:paraId="03A654F5"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1F15F381"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282B4DB1"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20505120"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4444F997"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2527DBD7"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0529939C"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27108C9C"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7D96E1ED" w14:textId="77777777" w:rsidTr="00E476DA">
        <w:tc>
          <w:tcPr>
            <w:tcW w:w="850" w:type="dxa"/>
            <w:gridSpan w:val="2"/>
            <w:shd w:val="solid" w:color="FFFFFF" w:fill="auto"/>
            <w:vAlign w:val="center"/>
          </w:tcPr>
          <w:p w14:paraId="2A20AC3C"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427C5296"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67927B3"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60F4C462"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291ED2F2"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1E8F649C"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7E136E37"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4A782100"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1D0373DE"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206634A4"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0BFE2EA7"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3150838D"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78D38B9D"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6A00C9B"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251078D7"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3F8A47B"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4CAA406" w14:textId="77777777" w:rsidR="0078339D" w:rsidRDefault="0078339D">
            <w:pPr>
              <w:spacing w:after="0"/>
              <w:rPr>
                <w:rFonts w:ascii="Arial" w:hAnsi="Arial" w:cs="Arial"/>
                <w:sz w:val="16"/>
              </w:rPr>
            </w:pPr>
            <w:r>
              <w:rPr>
                <w:rFonts w:ascii="Arial" w:hAnsi="Arial" w:cs="Arial"/>
                <w:sz w:val="16"/>
              </w:rPr>
              <w:t>18.0.0</w:t>
            </w:r>
          </w:p>
        </w:tc>
      </w:tr>
      <w:tr w:rsidR="00A9132B" w14:paraId="6685E37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880BE87"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1A0154"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B1EDDF"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2FF75AE"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525CD1"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BBF9824"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03C6B3B"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EA7B38"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255DD6B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3468F"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66B3F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3DB28"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DCB7D19"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8B13C2"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81ADB4"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5F19D07"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21B65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8F5C1E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02140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C70E3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78F3E6"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31A6EE"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FDDD35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1E3D5"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8E4ECC"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71E1F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070A8F28"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1B9AB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0B77B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FC460D"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183EC1"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2C70BF"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EE01D0"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C86BC4"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DB2AE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36FAD86"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22A8D4"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B3A8CE"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5FADDD"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9DFEFB"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BBB39"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A63F5"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B9775B"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24D798"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6DAA1BC5"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60B635"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B08D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CFD88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B3AA5B"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9B5F0B"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C99F7B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9C2308F"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CD8D14"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5E6A5400"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F836CC"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5B0F0C"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5CF828"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3A8E43C"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1489322"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841682E"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4664A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915B5A"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215595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568B4"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2EA00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BDEFD4"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2A67633"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1168BC"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1EB9E7B"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2BB8A4"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572AE5"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3803C0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109F96"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C746E9"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7F83794"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7907ED"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31DCCD"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F065D0"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7E9F06"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AA78770"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5625868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30A845A"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842EA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EEB8D"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9F6F1E"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76A52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5AA4EB7"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9A86E5"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35AC72"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6AA6E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A6BF4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052FFB"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0E8FB7"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3AC5007"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86C946"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1E46D2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33B57A4"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E017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996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60B00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4EDAD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2DFDBC"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26C05C4"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525FC54"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4E1156"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FBDC98"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A90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A777A1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19FD184"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356E6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DA0B4A"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FD87F"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A5145F9"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F62005"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37535A"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5A77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E1352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93C516"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FC92B7"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955963"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B92FBD0"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D3340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17FC5BD"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D1AB4B"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FA5289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6D73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61CDD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22159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A3C230"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5D6DFA"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50CEB0"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215F8A0"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EFDEE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480AE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A110D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EC4C25"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31F22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32352F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32287E"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848390D"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C161F2"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D739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C8091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72BC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4CFF8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3F45CC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98EE21"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F430AB"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FBF14E"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5075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D8664F"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9B14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53A5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DD29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44506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CD7B20"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F95032"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8652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0F258B"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1FFE5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30D1"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31B507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12F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77538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D20C9"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6FB3A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4D135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ECF255"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B19AA60"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AA1CB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C7DB4B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EBF9B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6E852"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9B76B9"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263E18"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2902F9"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3E5A6"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6DC6F4"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765A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71C62A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B696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56D3AF"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6039673"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F8441"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1A09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2A4E6A"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0F33FE"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4A57F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86D11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CA6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ABDD51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58644"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1C922E"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0C062"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8148F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DA0680"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38284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6138CC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48AEB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645D2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57835B"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570523"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6CE9B4"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4E7E00"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449726"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675BC7"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5D99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04FB4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28B76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1181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B142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4A47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B792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6C61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E59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687F5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DB493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F93DFB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AFE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FC68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F00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2963D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3E787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561C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045E1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4FB2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B448D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5BE8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E5FD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4A69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C4D4C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22F84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9AD7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034E1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F7762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7C11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AAE9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C6CF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15345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8662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8251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85BF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6ED68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D81C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ED7B6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72EF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4D52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63069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FFAB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553B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EAAC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3F02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EBD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26E6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2216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D71E3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F68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97A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4F8E51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78617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870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53533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AB4DB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D0B02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01D5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6C593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A6D4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3B4C7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F259B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64D7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A3B50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64A91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B849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6960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172F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97D5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F590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BEF86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98EB7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C1D468"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FE435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6B3F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7856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8CF3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57E2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A7737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051F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316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48D9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29CF2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FCBC1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C8D60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C6FD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A35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23D2F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6015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F8091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BC430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637AB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67BA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6458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59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65EB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FAE96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D7AFD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CEE08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52656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07F5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53EA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523F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66BC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4BB5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7F9B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7815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00CC0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C71E6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E76F6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AA800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FED88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EC46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2F414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8F0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5899B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F33FD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37D30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A89355"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2903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83DB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77DDD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87341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E610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1F560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C59F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A1F79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A545F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AA95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7C046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55D8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6FFD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6E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8977C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9641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316E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1AB9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F102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93F2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29D5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E9B6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0C50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67077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EB21C3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6988C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8B073A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1030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EE73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DC1E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7843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D328E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D5E4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608BA8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F0FDE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49B99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62EA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5D551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53F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901E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FCB76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1426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56AD4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E8996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1950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CFFA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B6A9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920C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0161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5D8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8005C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A3BB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783B7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8DAE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696A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3721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1D13D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8E95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0D99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631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0BE8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B5EF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57971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A4CAB1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B97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0F53CB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2674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4E15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ACF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C9E38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CAB2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0F770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56ECD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C7BF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FD21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D09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2014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Editorial corrections for references, abbreviations and clauses 6.36, 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6C3479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8B06D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966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4C678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2CA32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47CB5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59A1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A1DA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8E30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F396A5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C22010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71638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0034CB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A3D8A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BC8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5FB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2E3B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B887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23DE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E7CC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8DC77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296E2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974A7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50ED3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A923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BA715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9C0D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C36A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C6FB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93618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12682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32FC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C0ECF1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C5F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6AEE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5D1C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2E11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192099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0654FD"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7266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93BF9"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CE9148"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A8381E"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7DC33E"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B81464"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F30557"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F52F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A3DA0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03E1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8A1839"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D01AD2"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1DB8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6ECF5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13F5AD"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C4978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8A15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364E5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692FC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5BF2DD"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80D9E3"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A33858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807"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F03B6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230C7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7B021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7A3B2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3BD7B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CFD9E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673EB"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F9B66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D7FB9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DCA09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09593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4F654C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FCE83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647FDD"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89EFAA"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BC374E"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A2906A"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8B0D9E"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29661CF"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32FBE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AFB5A4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1F7FB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310A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153B975"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E739B"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A5BA54"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EA169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728DC8"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5F8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D4D59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C434E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D2E889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39E5C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22CCF"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DEFB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123C9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AC138C"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76CAC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BAE9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77377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96B6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BF1AA00"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13B5EA"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36ABD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6B7581"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87AF42"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5B1ED7"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BDC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A68E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C87207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43D3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2DCEFE6"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EC15B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09A1B6"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8D9E9A"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0A71D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35E69C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0E98D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90A87D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09EFC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3FEF92"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D684E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B4D1E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E66CCF"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E8F07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352A7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0C37D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C69F9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E68E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ECE27B"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B954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E638CB"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1DA8C1"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DFA1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3DBD3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EB2DB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46AA2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F9F1EE"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C322FB"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1EA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1F99AD"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769B2"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7EC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9674A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521BF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74B6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E3F67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25952"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D9537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63CA4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4F684"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481FA2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9CB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933C8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86333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6821A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DF8E28"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5D7ED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867B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105869"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1C8811"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E2DB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5C666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D0218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A2274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C9D1B2"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E59A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23A2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BDC5F5"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600F0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19F1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91501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0BAFBC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5A6860"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62E53F"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1687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11A17A"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46CB603"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8F72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8771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5AED3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4C55B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81206E"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C5D25D"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23E851"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943D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0A00B2"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C9888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666DE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0890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93F98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D905BE"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BDFF00"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EC6696"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285C3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8657329"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FF979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C4EAD2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77CC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F9FB5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2D25E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1315B0"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33B876"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385133"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8FCC32"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997C9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119A2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55F01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E84EF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2929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3B242C"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E77E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DDAEA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81CBCF"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74774E"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88560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42B4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0C28F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8C691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87DC8"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EE47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2AD4C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3123A5"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312C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A9E055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D6D0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95FA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D7D2C7"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BDE3D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DAE79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F2FA3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7728CB"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64A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F63B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3E8BE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890AF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763922"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7ACF47"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EAF6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4D0A9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9C37D1"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163B8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6C7915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44447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03E59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8BD9ED"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343BEF"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EBE36B"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803E1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D9BC8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21B9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2EB7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F571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5E3A2C"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BEA71C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B467E"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C24E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025DB"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491307"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6BF6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68C57D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C301E"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EEC8BC"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97CC56"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6B26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778F09"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70FC7"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E53861"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B0E171"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4946052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B74FB9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E4EACE"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10D2F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79A69E"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F9DC47"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848AA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6C8E47D"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F280DA"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4F2C7A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41BBAF"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AC9F9B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17DFD2F"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66B8C9"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CBC02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97566E"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3DBB7FF"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F2E52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17EC753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6E6C52"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E6BB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B64056"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CF17AE"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CC5264"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819A8C"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12CCFF"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94F07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4671F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5A4620"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4136D4"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E150DD"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7ECB3"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7074A2"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372A04"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953BA0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C13F33D"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CDD63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20641D"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AD6D32"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430E0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B7CF323"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88571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1CADF"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E50ABB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D8A276"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69127A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2C0AE9"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AB558C"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FDD1F2"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6C14F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4E3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00BC8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DD506"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F20765"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49A9AC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FAB432"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DFA35B"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8A8E95"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CD0A1"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2C9CEA"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8C6A1E"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CFC1B7"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474186"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59C8F57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5685A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51D0A0"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BD611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843915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2AACF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3A3FB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0AB545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CEF63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1E07C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7EEEAB"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96CE51"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75DC1C"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89DA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1705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C073D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296AC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F151E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3997C5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0632E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DBEE5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333F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FDFCC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6203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9E25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05620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8F6EBB"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2C491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8F7A06"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48E28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26AD7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DA25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EDD25"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6A7F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75CB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5BCC97"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4C311B6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20E47C"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EA3985"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AD804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1FF3C6"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D7B8AF"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D515E5"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B5EA0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DEECD9"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AD4116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F5D454"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DF690A"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CD8C4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8AA1E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722AA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DA4B2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4825A95"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D9D52E"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DD8C4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ABEE56"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E33E40"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D7CB08"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94CB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3F683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8E481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7198F0"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051A8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17ECB2C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0898C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DA303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775AC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19C98"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413E1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F723FC"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2C66A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6B8C27"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93D03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94150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F85E8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4E3920"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27E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BA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8FF8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A331DA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05027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E66E7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C49E4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9145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8DFB7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F4BE0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9E19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BF29C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B38B2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EEC77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B18BF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415E6"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F58D7CC"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5B6C4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45597F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B4A79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8E2E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90A0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6DB72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6E56D2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6B9B1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295E2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0CE83C"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3634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EFE52"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2EF7ACA"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46598C"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E612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9C05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C9F9A4"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67AD4A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3C0C5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B2360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CE9A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08490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6792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C3487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B0FC8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23189D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8133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A56D8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413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3E845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6907B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5A54E5"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77A5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D5FAAB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864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657C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9E5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9B287C"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6CCC2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E1BDD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3D366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5DD2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2C125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24408F"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CD9C52"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F2BE9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87A28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728A1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28F3B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1A9F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63F5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5C7095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6D3DF46" w14:textId="77777777" w:rsidR="00503DDE" w:rsidRDefault="00503DDE" w:rsidP="00503DDE">
            <w:pPr>
              <w:spacing w:after="0"/>
              <w:rPr>
                <w:rFonts w:ascii="Arial" w:hAnsi="Arial" w:cs="Arial"/>
                <w:sz w:val="16"/>
              </w:rPr>
            </w:pPr>
            <w:bookmarkStart w:id="1268"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943F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204147"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751AA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8B8A86"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4E101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CB50C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E63AF5"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251B20A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1321EF"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09C49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C7848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335D2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89403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7052E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29E74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9A43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749D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C1244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9A723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1BA1F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2029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E093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5B6E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C6E6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283D9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DF8191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22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9FB07E"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428BD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FBAE8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63D2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8F67B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89E06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7351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0092E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E74CE4"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7D8FE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05AEC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0E4A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57895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3C884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45C6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DF854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C5EC1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6C88B"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585F8D"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56830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ECB4F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E6A43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36DF4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21301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33FA9B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CFBE76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A407388"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9D1B59"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2EF1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EF24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5646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DCF2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5699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F0D3D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1792D3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E91D6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19E13F"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E2E5C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9616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F68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E9C66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C597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B12F8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03F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C7F1B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91D54C"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0A55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C3E78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96EA1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9FFE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F355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2524D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EA8E8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74CE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D08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9E7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3779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2DF83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9950E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C12A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5F0E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0E096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FE84E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C7F3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E8FB6F"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B0294D6"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14A278"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A9AF6F"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BC06FF"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653E06"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0B4076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2315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AE2C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9A5A15"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7ED283"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5EC13B"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27E5E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AA9C83"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433B24"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6BDB8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13817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5B619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BB3FBB"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88E864"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7F6C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D22D51"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216925"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CB9FC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49469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63FE0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15193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749E61"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ECDBCF"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B98C9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4128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8181E"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A2048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485E3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CCE1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9B263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16E2DB"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E09A63A"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AE186"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EAC57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A5723E"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1C877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1402B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6FEF1B"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4988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0CB6176"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66A21E"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661FD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E0FA6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3EBF8"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B06C86"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1795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E29F8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0EFC3A"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EEEC0C"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E2844A"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F9F55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46822C"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FC8ADB"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67C83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AE3D71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8B0DC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F9D4D0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0A12AC2"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F2423F"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E448B2"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5BE6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25C11F"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7DF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FCF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0073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EE2A69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81E03BE"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824082"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15C58"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7080C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081BF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26BBB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1EB064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29C7D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9E3784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898C49"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D7C694"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E9F17D"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E1F419"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55E1297"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FBFB7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2A6FBE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5C54D3"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2F1D76"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8A068B"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29D1B2"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5E7347"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94DE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AF3C7D"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05482"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11417FF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1AD6B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ABDF7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84F17"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EF90E"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D53D7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2EA1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FB96F4"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AC843"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17E1E5A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70777"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C4626D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4BD772"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95211B"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3E9D7"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CEBF9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97C4B7"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626C4E"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486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33C7B4"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811948"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B3D7A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648B69"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53D5F"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503383"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D505CC"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4C61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3B2E6F6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5330B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B81D20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20FD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306434E"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50FAE0"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B540D0"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843272"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9012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0537F3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74CB4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A8906F"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B9BA2E"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2857F7"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C39618"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61D7C2"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9EFA6E"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FA1658"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606F2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7CC54E"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AA2B5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4E4316"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707497"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359747"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F95123"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AA9D75"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1676127"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D40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878BD7"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20C78B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80EF5B"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6B6A45"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D8CEB5"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7EAFFA"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31C277"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FE355B"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50733E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3EEC14"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37A35"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A40CE9"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900F53"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A8C456"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80E146"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4EFF9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0106E"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38E81AC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27110E"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C64C0F"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60AC99"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A388E"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E88AA8"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1C3E9A"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9A5F2E"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423B41"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0CB652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575EC4"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B5A53"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724E2D0"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E3C6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FFF230"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FB132C"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1B6304"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B256BD"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2BB0DB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E6B4C"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B7222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A5AF9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4F3A02"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713100"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19168"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E43CC4"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FBF9F4"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44A35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ED69B1"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FC8ECE"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FF5711"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BC0608"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05F75"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9B03B1"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95E44"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21CB0"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DE4907" w:rsidRPr="002712FF" w14:paraId="3E3048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4ABFC" w14:textId="77777777" w:rsidR="00DE4907" w:rsidRPr="00BF32B3" w:rsidRDefault="00DE4907" w:rsidP="00DE4907">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C6C096" w14:textId="77777777" w:rsidR="00DE4907" w:rsidRPr="00BF32B3" w:rsidRDefault="00DE4907" w:rsidP="00DE4907">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D6EC65" w14:textId="77777777" w:rsidR="00DE4907" w:rsidRPr="00BF32B3" w:rsidRDefault="00DE4907" w:rsidP="00DE4907">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37B77D" w14:textId="77777777" w:rsidR="00DE4907" w:rsidRPr="00BF32B3" w:rsidRDefault="00DE4907" w:rsidP="00DE4907">
            <w:pPr>
              <w:spacing w:after="0"/>
              <w:rPr>
                <w:rFonts w:ascii="Arial" w:hAnsi="Arial" w:cs="Arial"/>
                <w:sz w:val="16"/>
              </w:rPr>
            </w:pPr>
            <w:r w:rsidRPr="00B458D1">
              <w:rPr>
                <w:rFonts w:ascii="Arial" w:hAnsi="Arial" w:cs="Arial"/>
                <w:sz w:val="16"/>
              </w:rPr>
              <w:t>0820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86E3E4" w14:textId="77777777" w:rsidR="00DE4907" w:rsidRPr="00BF32B3" w:rsidRDefault="00DE4907" w:rsidP="00DE4907">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1857D" w14:textId="77777777" w:rsidR="00DE4907" w:rsidRPr="00BF32B3" w:rsidRDefault="00DE4907" w:rsidP="00DE4907">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CAAFDA" w14:textId="77777777" w:rsidR="00DE4907" w:rsidRPr="00BF32B3" w:rsidRDefault="00DE4907" w:rsidP="00DE4907">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C914CF" w14:textId="77777777" w:rsidR="00DE4907" w:rsidRPr="00BF32B3" w:rsidRDefault="00DE4907" w:rsidP="00DE4907">
            <w:pPr>
              <w:spacing w:after="0"/>
              <w:rPr>
                <w:rFonts w:ascii="Arial" w:hAnsi="Arial" w:cs="Arial"/>
                <w:sz w:val="16"/>
              </w:rPr>
            </w:pPr>
            <w:r w:rsidRPr="00B458D1">
              <w:rPr>
                <w:rFonts w:ascii="Arial" w:hAnsi="Arial" w:cs="Arial"/>
                <w:sz w:val="16"/>
              </w:rPr>
              <w:t>19.</w:t>
            </w:r>
            <w:r w:rsidRPr="00F50DC5">
              <w:rPr>
                <w:rFonts w:ascii="Arial" w:hAnsi="Arial" w:cs="Arial"/>
                <w:sz w:val="16"/>
              </w:rPr>
              <w:t>9</w:t>
            </w:r>
            <w:r w:rsidRPr="00B458D1">
              <w:rPr>
                <w:rFonts w:ascii="Arial" w:hAnsi="Arial" w:cs="Arial"/>
                <w:sz w:val="16"/>
              </w:rPr>
              <w:t>.0</w:t>
            </w:r>
          </w:p>
        </w:tc>
      </w:tr>
      <w:tr w:rsidR="00700B05" w:rsidRPr="002712FF" w14:paraId="0D69E6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5A47B7" w14:textId="77777777" w:rsidR="00700B05" w:rsidRPr="00F50DC5" w:rsidRDefault="00700B05" w:rsidP="00700B05">
            <w:pPr>
              <w:spacing w:after="0"/>
              <w:rPr>
                <w:rFonts w:ascii="Arial" w:hAnsi="Arial" w:cs="Arial"/>
                <w:sz w:val="16"/>
              </w:rPr>
            </w:pPr>
            <w:r w:rsidRPr="008B1FF6">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7E22ED" w14:textId="77777777" w:rsidR="00700B05" w:rsidRPr="00F50DC5" w:rsidRDefault="00700B05" w:rsidP="00700B05">
            <w:pPr>
              <w:spacing w:after="0"/>
              <w:rPr>
                <w:rFonts w:ascii="Arial" w:hAnsi="Arial" w:cs="Arial"/>
                <w:sz w:val="16"/>
              </w:rPr>
            </w:pPr>
            <w:r w:rsidRPr="008B1FF6">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0ECA11" w14:textId="77777777" w:rsidR="00700B05" w:rsidRPr="00B458D1" w:rsidRDefault="00700B05" w:rsidP="00700B05">
            <w:pPr>
              <w:spacing w:after="0"/>
              <w:rPr>
                <w:rFonts w:ascii="Arial" w:hAnsi="Arial" w:cs="Arial"/>
                <w:sz w:val="16"/>
              </w:rPr>
            </w:pPr>
            <w:r w:rsidRPr="008B1FF6">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6AE4A4" w14:textId="77777777" w:rsidR="00700B05" w:rsidRPr="00B458D1" w:rsidRDefault="00700B05" w:rsidP="00700B05">
            <w:pPr>
              <w:spacing w:after="0"/>
              <w:rPr>
                <w:rFonts w:ascii="Arial" w:hAnsi="Arial" w:cs="Arial"/>
                <w:sz w:val="16"/>
              </w:rPr>
            </w:pPr>
            <w:r w:rsidRPr="008B1FF6">
              <w:rPr>
                <w:rFonts w:ascii="Arial" w:hAnsi="Arial" w:cs="Arial"/>
                <w:sz w:val="16"/>
              </w:rPr>
              <w:t>0828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221BA" w14:textId="77777777" w:rsidR="00700B05" w:rsidRPr="00B458D1" w:rsidRDefault="00700B05" w:rsidP="00700B05">
            <w:pPr>
              <w:spacing w:after="0"/>
              <w:rPr>
                <w:rFonts w:ascii="Arial" w:hAnsi="Arial" w:cs="Arial"/>
                <w:sz w:val="16"/>
              </w:rPr>
            </w:pPr>
            <w:r w:rsidRPr="008B1FF6">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648E40" w14:textId="77777777" w:rsidR="00700B05" w:rsidRPr="00B458D1" w:rsidRDefault="00700B05" w:rsidP="00700B05">
            <w:pPr>
              <w:spacing w:after="0"/>
              <w:rPr>
                <w:rFonts w:ascii="Arial" w:hAnsi="Arial" w:cs="Arial"/>
                <w:sz w:val="16"/>
              </w:rPr>
            </w:pPr>
            <w:r w:rsidRPr="008B1FF6">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B1F124" w14:textId="77777777" w:rsidR="00700B05" w:rsidRPr="00B458D1" w:rsidRDefault="00700B05" w:rsidP="00700B05">
            <w:pPr>
              <w:spacing w:after="0"/>
              <w:rPr>
                <w:rFonts w:ascii="Arial" w:hAnsi="Arial" w:cs="Arial"/>
                <w:sz w:val="16"/>
              </w:rPr>
            </w:pPr>
            <w:r w:rsidRPr="008B1FF6">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C94EB" w14:textId="77777777" w:rsidR="00700B05" w:rsidRPr="00B458D1" w:rsidRDefault="00700B05" w:rsidP="00700B05">
            <w:pPr>
              <w:spacing w:after="0"/>
              <w:rPr>
                <w:rFonts w:ascii="Arial" w:hAnsi="Arial" w:cs="Arial"/>
                <w:sz w:val="16"/>
              </w:rPr>
            </w:pPr>
            <w:r w:rsidRPr="008B1FF6">
              <w:rPr>
                <w:rFonts w:ascii="Arial" w:hAnsi="Arial" w:cs="Arial"/>
                <w:sz w:val="16"/>
              </w:rPr>
              <w:t>19.10.0</w:t>
            </w:r>
          </w:p>
        </w:tc>
      </w:tr>
      <w:tr w:rsidR="002B7A59" w:rsidRPr="002712FF" w14:paraId="5BB1CC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CE8BA4" w14:textId="77777777" w:rsidR="002B7A59" w:rsidRPr="008B1FF6" w:rsidRDefault="002B7A59" w:rsidP="002B7A59">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CFDA5C" w14:textId="77777777" w:rsidR="002B7A59" w:rsidRPr="008B1FF6" w:rsidRDefault="002B7A59" w:rsidP="002B7A59">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F8D5B7" w14:textId="77777777" w:rsidR="002B7A59" w:rsidRPr="008B1FF6" w:rsidRDefault="002B7A59" w:rsidP="002B7A59">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2B7C3D" w14:textId="77777777" w:rsidR="002B7A59" w:rsidRPr="008B1FF6" w:rsidRDefault="002B7A59" w:rsidP="002B7A59">
            <w:pPr>
              <w:spacing w:after="0"/>
              <w:rPr>
                <w:rFonts w:ascii="Arial" w:hAnsi="Arial" w:cs="Arial"/>
                <w:sz w:val="16"/>
              </w:rPr>
            </w:pPr>
            <w:r w:rsidRPr="00FA5CF8">
              <w:rPr>
                <w:rFonts w:ascii="Arial" w:hAnsi="Arial" w:cs="Arial"/>
                <w:sz w:val="16"/>
              </w:rPr>
              <w:t>0843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49F0D3" w14:textId="77777777" w:rsidR="002B7A59" w:rsidRPr="008B1FF6" w:rsidRDefault="002B7A59" w:rsidP="002B7A59">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A89F20" w14:textId="77777777" w:rsidR="002B7A59" w:rsidRPr="008B1FF6" w:rsidRDefault="002B7A59" w:rsidP="002B7A59">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AED6B9C" w14:textId="77777777" w:rsidR="002B7A59" w:rsidRPr="008B1FF6" w:rsidRDefault="002B7A59" w:rsidP="002B7A59">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462978" w14:textId="77777777" w:rsidR="002B7A59" w:rsidRPr="008B1FF6" w:rsidRDefault="002B7A59" w:rsidP="002B7A59">
            <w:pPr>
              <w:spacing w:after="0"/>
              <w:rPr>
                <w:rFonts w:ascii="Arial" w:hAnsi="Arial" w:cs="Arial"/>
                <w:sz w:val="16"/>
              </w:rPr>
            </w:pPr>
            <w:r w:rsidRPr="00040B13">
              <w:rPr>
                <w:rFonts w:ascii="Arial" w:hAnsi="Arial" w:cs="Arial"/>
                <w:sz w:val="16"/>
              </w:rPr>
              <w:t>19.11.0</w:t>
            </w:r>
          </w:p>
        </w:tc>
      </w:tr>
      <w:tr w:rsidR="000E4356" w:rsidRPr="002712FF" w14:paraId="3A6D5B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BB48C7" w14:textId="3D27262E" w:rsidR="000E4356" w:rsidRPr="00040B13" w:rsidRDefault="000E4356" w:rsidP="000E4356">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E3A5E6" w14:textId="21F09851" w:rsidR="000E4356" w:rsidRPr="00040B13" w:rsidRDefault="000E4356" w:rsidP="000E4356">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605DD2" w14:textId="26101A98" w:rsidR="000E4356" w:rsidRPr="00FA5CF8" w:rsidRDefault="000E4356" w:rsidP="000E4356">
            <w:pPr>
              <w:spacing w:after="0"/>
              <w:rPr>
                <w:rFonts w:ascii="Arial" w:hAnsi="Arial" w:cs="Arial"/>
                <w:sz w:val="16"/>
              </w:rPr>
            </w:pPr>
            <w:r w:rsidRPr="001560AF">
              <w:rPr>
                <w:rFonts w:ascii="Arial" w:hAnsi="Arial" w:cs="Arial"/>
                <w:sz w:val="16"/>
              </w:rPr>
              <w:t>SP-251276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AFBFF1C" w14:textId="52D8F16A" w:rsidR="000E4356" w:rsidRPr="00FA5CF8" w:rsidRDefault="000E4356" w:rsidP="000E4356">
            <w:pPr>
              <w:spacing w:after="0"/>
              <w:rPr>
                <w:rFonts w:ascii="Arial" w:hAnsi="Arial" w:cs="Arial"/>
                <w:sz w:val="16"/>
              </w:rPr>
            </w:pPr>
            <w:r w:rsidRPr="001560AF">
              <w:rPr>
                <w:rFonts w:ascii="Arial" w:hAnsi="Arial" w:cs="Arial"/>
                <w:sz w:val="16"/>
              </w:rPr>
              <w:t>0847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768308" w14:textId="67B25230" w:rsidR="000E4356" w:rsidRPr="00FA5CF8" w:rsidRDefault="000E4356" w:rsidP="000E4356">
            <w:pPr>
              <w:spacing w:after="0"/>
              <w:rPr>
                <w:rFonts w:ascii="Arial" w:hAnsi="Arial" w:cs="Arial"/>
                <w:sz w:val="16"/>
              </w:rPr>
            </w:pPr>
            <w:r w:rsidRPr="001560AF">
              <w:rPr>
                <w:rFonts w:ascii="Arial" w:hAnsi="Arial" w:cs="Arial"/>
                <w:sz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8D83AD" w14:textId="3F07DDBE" w:rsidR="000E4356" w:rsidRPr="00FA5CF8" w:rsidRDefault="000E4356" w:rsidP="000E4356">
            <w:pPr>
              <w:spacing w:after="0"/>
              <w:rPr>
                <w:rFonts w:ascii="Arial" w:hAnsi="Arial" w:cs="Arial"/>
                <w:sz w:val="16"/>
              </w:rPr>
            </w:pPr>
            <w:r w:rsidRPr="001560A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015F6A" w14:textId="2BD2A7DA" w:rsidR="000E4356" w:rsidRPr="00FA5CF8" w:rsidRDefault="000E4356" w:rsidP="000E4356">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4B62319" w14:textId="4B7E2A44" w:rsidR="000E4356" w:rsidRPr="00040B13" w:rsidRDefault="000E4356" w:rsidP="000E4356">
            <w:pPr>
              <w:spacing w:after="0"/>
              <w:rPr>
                <w:rFonts w:ascii="Arial" w:hAnsi="Arial" w:cs="Arial"/>
                <w:sz w:val="16"/>
              </w:rPr>
            </w:pPr>
            <w:r>
              <w:rPr>
                <w:rFonts w:ascii="Arial" w:hAnsi="Arial" w:cs="Arial"/>
                <w:sz w:val="16"/>
              </w:rPr>
              <w:t>19.12.0</w:t>
            </w:r>
          </w:p>
        </w:tc>
      </w:tr>
      <w:tr w:rsidR="003B6579" w:rsidRPr="002712FF" w14:paraId="7060631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F5406F" w14:textId="42B75247" w:rsidR="003B6579" w:rsidRPr="00040B13" w:rsidRDefault="003B6579" w:rsidP="003B6579">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3B5C741" w14:textId="0DDC343B" w:rsidR="003B6579" w:rsidRPr="00040B13" w:rsidRDefault="003B6579" w:rsidP="003B6579">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A9E140" w14:textId="53CC6505" w:rsidR="003B6579" w:rsidRPr="001560AF" w:rsidRDefault="003B6579" w:rsidP="003B6579">
            <w:pPr>
              <w:spacing w:after="0"/>
              <w:rPr>
                <w:rFonts w:ascii="Arial" w:hAnsi="Arial" w:cs="Arial"/>
                <w:sz w:val="16"/>
              </w:rPr>
            </w:pPr>
            <w:r w:rsidRPr="00277164">
              <w:rPr>
                <w:rFonts w:ascii="Arial" w:hAnsi="Arial" w:cs="Arial"/>
                <w:sz w:val="16"/>
                <w:szCs w:val="16"/>
                <w:lang w:eastAsia="ja-JP"/>
              </w:rPr>
              <w:t>SP-251507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34FE2" w14:textId="634C4363" w:rsidR="003B6579" w:rsidRPr="001560AF" w:rsidRDefault="003B6579" w:rsidP="003B6579">
            <w:pPr>
              <w:spacing w:after="0"/>
              <w:rPr>
                <w:rFonts w:ascii="Arial" w:hAnsi="Arial" w:cs="Arial"/>
                <w:sz w:val="16"/>
              </w:rPr>
            </w:pPr>
            <w:r w:rsidRPr="00277164">
              <w:rPr>
                <w:rFonts w:ascii="Arial" w:hAnsi="Arial" w:cs="Arial"/>
                <w:sz w:val="16"/>
                <w:szCs w:val="16"/>
                <w:lang w:eastAsia="ja-JP"/>
              </w:rPr>
              <w:t>0855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28C5FB4" w14:textId="7FC20D3E" w:rsidR="003B6579" w:rsidRPr="001560AF" w:rsidRDefault="003B6579" w:rsidP="003B6579">
            <w:pPr>
              <w:spacing w:after="0"/>
              <w:rPr>
                <w:rFonts w:ascii="Arial" w:hAnsi="Arial" w:cs="Arial"/>
                <w:sz w:val="16"/>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40449F" w14:textId="52831363" w:rsidR="003B6579" w:rsidRPr="001560AF" w:rsidRDefault="003B6579" w:rsidP="003B6579">
            <w:pPr>
              <w:spacing w:after="0"/>
              <w:rPr>
                <w:rFonts w:ascii="Arial" w:hAnsi="Arial" w:cs="Arial"/>
                <w:sz w:val="16"/>
              </w:rPr>
            </w:pPr>
            <w:r w:rsidRPr="00277164">
              <w:rPr>
                <w:rFonts w:ascii="Arial" w:hAnsi="Arial" w:cs="Arial"/>
                <w:sz w:val="16"/>
                <w:szCs w:val="16"/>
                <w:lang w:eastAsia="ja-JP"/>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956580" w14:textId="098B8D37" w:rsidR="003B6579" w:rsidRPr="001560AF" w:rsidRDefault="003B6579" w:rsidP="003B6579">
            <w:pPr>
              <w:spacing w:after="0"/>
              <w:rPr>
                <w:rFonts w:ascii="Arial" w:hAnsi="Arial" w:cs="Arial"/>
                <w:sz w:val="16"/>
              </w:rPr>
            </w:pPr>
            <w:r w:rsidRPr="00277164">
              <w:rPr>
                <w:rFonts w:ascii="Arial" w:hAnsi="Arial" w:cs="Arial"/>
                <w:sz w:val="16"/>
                <w:szCs w:val="16"/>
                <w:lang w:eastAsia="ja-JP"/>
              </w:rPr>
              <w:t>Correction on the end-to-end latency via satellite in clause 7.4.2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639BE5" w14:textId="49B53F10" w:rsidR="003B6579" w:rsidRDefault="003B6579" w:rsidP="003B6579">
            <w:pPr>
              <w:spacing w:after="0"/>
              <w:rPr>
                <w:rFonts w:ascii="Arial" w:hAnsi="Arial" w:cs="Arial"/>
                <w:sz w:val="16"/>
              </w:rPr>
            </w:pPr>
            <w:r w:rsidRPr="00277164">
              <w:rPr>
                <w:rFonts w:ascii="Arial" w:hAnsi="Arial" w:cs="Arial"/>
                <w:sz w:val="16"/>
                <w:szCs w:val="16"/>
                <w:lang w:eastAsia="ja-JP"/>
              </w:rPr>
              <w:t>19.1</w:t>
            </w:r>
            <w:r>
              <w:rPr>
                <w:rFonts w:ascii="Arial" w:hAnsi="Arial" w:cs="Arial"/>
                <w:sz w:val="16"/>
                <w:szCs w:val="16"/>
                <w:lang w:eastAsia="ja-JP"/>
              </w:rPr>
              <w:t>3</w:t>
            </w:r>
            <w:r w:rsidRPr="00277164">
              <w:rPr>
                <w:rFonts w:ascii="Arial" w:hAnsi="Arial" w:cs="Arial"/>
                <w:sz w:val="16"/>
                <w:szCs w:val="16"/>
                <w:lang w:eastAsia="ja-JP"/>
              </w:rPr>
              <w:t>.0</w:t>
            </w:r>
          </w:p>
        </w:tc>
      </w:tr>
      <w:bookmarkEnd w:id="1268"/>
    </w:tbl>
    <w:p w14:paraId="4F076671" w14:textId="77777777" w:rsidR="009459D7" w:rsidRPr="00FF3908" w:rsidRDefault="009459D7" w:rsidP="00401764"/>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F37C4" w14:textId="77777777" w:rsidR="00CC3EF3" w:rsidRDefault="00CC3EF3">
      <w:r>
        <w:separator/>
      </w:r>
    </w:p>
  </w:endnote>
  <w:endnote w:type="continuationSeparator" w:id="0">
    <w:p w14:paraId="4960E493" w14:textId="77777777" w:rsidR="00CC3EF3" w:rsidRDefault="00CC3E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D72A5" w14:textId="77777777" w:rsidR="00CC3EF3" w:rsidRDefault="00CC3EF3">
      <w:r>
        <w:separator/>
      </w:r>
    </w:p>
  </w:footnote>
  <w:footnote w:type="continuationSeparator" w:id="0">
    <w:p w14:paraId="0B8D031C" w14:textId="77777777" w:rsidR="00CC3EF3" w:rsidRDefault="00CC3E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C4E31"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88D56" w14:textId="589644FD"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C46E41">
      <w:rPr>
        <w:noProof/>
      </w:rPr>
      <w:t>Release 19</w:t>
    </w:r>
    <w:r w:rsidRPr="003623E2">
      <w:fldChar w:fldCharType="end"/>
    </w:r>
  </w:p>
  <w:p w14:paraId="7632CF1E"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1640988E" w14:textId="40FAE411"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C46E41">
      <w:rPr>
        <w:noProof/>
      </w:rPr>
      <w:t>3GPP TS 22.261 V19.13.0 (2025-12)</w:t>
    </w:r>
    <w:r w:rsidRPr="003623E2">
      <w:fldChar w:fldCharType="end"/>
    </w:r>
  </w:p>
  <w:p w14:paraId="47292D5E"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904BF"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7EB8"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CF911"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528DA"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18800425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1142131">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3680343">
    <w:abstractNumId w:val="10"/>
  </w:num>
  <w:num w:numId="4" w16cid:durableId="1189098010">
    <w:abstractNumId w:val="15"/>
  </w:num>
  <w:num w:numId="5" w16cid:durableId="1552884761">
    <w:abstractNumId w:val="32"/>
  </w:num>
  <w:num w:numId="6" w16cid:durableId="2097285644">
    <w:abstractNumId w:val="30"/>
  </w:num>
  <w:num w:numId="7" w16cid:durableId="444929113">
    <w:abstractNumId w:val="9"/>
  </w:num>
  <w:num w:numId="8" w16cid:durableId="1622416555">
    <w:abstractNumId w:val="17"/>
  </w:num>
  <w:num w:numId="9" w16cid:durableId="75715055">
    <w:abstractNumId w:val="28"/>
  </w:num>
  <w:num w:numId="10" w16cid:durableId="92749053">
    <w:abstractNumId w:val="12"/>
  </w:num>
  <w:num w:numId="11" w16cid:durableId="1696341986">
    <w:abstractNumId w:val="22"/>
  </w:num>
  <w:num w:numId="12" w16cid:durableId="1597711804">
    <w:abstractNumId w:val="19"/>
  </w:num>
  <w:num w:numId="13" w16cid:durableId="1752383141">
    <w:abstractNumId w:val="25"/>
  </w:num>
  <w:num w:numId="14" w16cid:durableId="199635074">
    <w:abstractNumId w:val="34"/>
  </w:num>
  <w:num w:numId="15" w16cid:durableId="434252590">
    <w:abstractNumId w:val="33"/>
  </w:num>
  <w:num w:numId="16" w16cid:durableId="1183011839">
    <w:abstractNumId w:val="16"/>
  </w:num>
  <w:num w:numId="17" w16cid:durableId="697051152">
    <w:abstractNumId w:val="23"/>
  </w:num>
  <w:num w:numId="18" w16cid:durableId="684095025">
    <w:abstractNumId w:val="13"/>
  </w:num>
  <w:num w:numId="19" w16cid:durableId="1963227981">
    <w:abstractNumId w:val="26"/>
  </w:num>
  <w:num w:numId="20" w16cid:durableId="361516336">
    <w:abstractNumId w:val="31"/>
  </w:num>
  <w:num w:numId="21" w16cid:durableId="1980106899">
    <w:abstractNumId w:val="18"/>
  </w:num>
  <w:num w:numId="22" w16cid:durableId="745495524">
    <w:abstractNumId w:val="14"/>
  </w:num>
  <w:num w:numId="23" w16cid:durableId="1988196186">
    <w:abstractNumId w:val="24"/>
  </w:num>
  <w:num w:numId="24" w16cid:durableId="129400636">
    <w:abstractNumId w:val="20"/>
  </w:num>
  <w:num w:numId="25" w16cid:durableId="1959528819">
    <w:abstractNumId w:val="29"/>
  </w:num>
  <w:num w:numId="26" w16cid:durableId="737287290">
    <w:abstractNumId w:val="27"/>
  </w:num>
  <w:num w:numId="27" w16cid:durableId="761997444">
    <w:abstractNumId w:val="6"/>
  </w:num>
  <w:num w:numId="28" w16cid:durableId="320550688">
    <w:abstractNumId w:val="5"/>
  </w:num>
  <w:num w:numId="29" w16cid:durableId="256015482">
    <w:abstractNumId w:val="4"/>
  </w:num>
  <w:num w:numId="30" w16cid:durableId="849366901">
    <w:abstractNumId w:val="7"/>
  </w:num>
  <w:num w:numId="31" w16cid:durableId="217981633">
    <w:abstractNumId w:val="3"/>
  </w:num>
  <w:num w:numId="32" w16cid:durableId="147475927">
    <w:abstractNumId w:val="2"/>
  </w:num>
  <w:num w:numId="33" w16cid:durableId="1759060767">
    <w:abstractNumId w:val="1"/>
  </w:num>
  <w:num w:numId="34" w16cid:durableId="585962315">
    <w:abstractNumId w:val="0"/>
  </w:num>
  <w:num w:numId="35" w16cid:durableId="1752966424">
    <w:abstractNumId w:val="11"/>
  </w:num>
  <w:num w:numId="36" w16cid:durableId="114381020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DE"/>
    <w:rsid w:val="00007C90"/>
    <w:rsid w:val="00010807"/>
    <w:rsid w:val="00011125"/>
    <w:rsid w:val="000143F2"/>
    <w:rsid w:val="00014A41"/>
    <w:rsid w:val="00014B68"/>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5399"/>
    <w:rsid w:val="00057EF2"/>
    <w:rsid w:val="00060347"/>
    <w:rsid w:val="00061676"/>
    <w:rsid w:val="0006465B"/>
    <w:rsid w:val="00065C85"/>
    <w:rsid w:val="00071BD9"/>
    <w:rsid w:val="00072E4E"/>
    <w:rsid w:val="00073451"/>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356"/>
    <w:rsid w:val="000E4EDC"/>
    <w:rsid w:val="000E5161"/>
    <w:rsid w:val="000E6B6A"/>
    <w:rsid w:val="000E7D13"/>
    <w:rsid w:val="000F0771"/>
    <w:rsid w:val="000F0C83"/>
    <w:rsid w:val="000F27E3"/>
    <w:rsid w:val="000F4531"/>
    <w:rsid w:val="000F5FE2"/>
    <w:rsid w:val="000F6BAF"/>
    <w:rsid w:val="000F7D40"/>
    <w:rsid w:val="00103296"/>
    <w:rsid w:val="001038C2"/>
    <w:rsid w:val="001125F7"/>
    <w:rsid w:val="00122658"/>
    <w:rsid w:val="00124DB4"/>
    <w:rsid w:val="00124E52"/>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57F9E"/>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03F"/>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27821"/>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62AD4"/>
    <w:rsid w:val="002712FF"/>
    <w:rsid w:val="00282E23"/>
    <w:rsid w:val="00283301"/>
    <w:rsid w:val="00283AA0"/>
    <w:rsid w:val="00284964"/>
    <w:rsid w:val="00286663"/>
    <w:rsid w:val="002869AF"/>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B7A59"/>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20DCB"/>
    <w:rsid w:val="0032401F"/>
    <w:rsid w:val="00326768"/>
    <w:rsid w:val="00326905"/>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2D80"/>
    <w:rsid w:val="003741CB"/>
    <w:rsid w:val="00374AC8"/>
    <w:rsid w:val="00376566"/>
    <w:rsid w:val="00377845"/>
    <w:rsid w:val="00381B77"/>
    <w:rsid w:val="00383D77"/>
    <w:rsid w:val="00384F34"/>
    <w:rsid w:val="0038577F"/>
    <w:rsid w:val="003860AF"/>
    <w:rsid w:val="00391340"/>
    <w:rsid w:val="003955C4"/>
    <w:rsid w:val="003A11D2"/>
    <w:rsid w:val="003A35C4"/>
    <w:rsid w:val="003A630A"/>
    <w:rsid w:val="003B4B2F"/>
    <w:rsid w:val="003B6520"/>
    <w:rsid w:val="003B6579"/>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4F4B"/>
    <w:rsid w:val="0040661A"/>
    <w:rsid w:val="004125BA"/>
    <w:rsid w:val="00413816"/>
    <w:rsid w:val="00420D28"/>
    <w:rsid w:val="0042332E"/>
    <w:rsid w:val="00423627"/>
    <w:rsid w:val="00424F81"/>
    <w:rsid w:val="004305B4"/>
    <w:rsid w:val="00433896"/>
    <w:rsid w:val="0043466A"/>
    <w:rsid w:val="004349A8"/>
    <w:rsid w:val="0043529A"/>
    <w:rsid w:val="00435B29"/>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0B95"/>
    <w:rsid w:val="00472B45"/>
    <w:rsid w:val="00473EE2"/>
    <w:rsid w:val="00476844"/>
    <w:rsid w:val="00480CE7"/>
    <w:rsid w:val="0048169B"/>
    <w:rsid w:val="00481CB1"/>
    <w:rsid w:val="00482276"/>
    <w:rsid w:val="00485C65"/>
    <w:rsid w:val="004870CB"/>
    <w:rsid w:val="00487177"/>
    <w:rsid w:val="004915D9"/>
    <w:rsid w:val="00493489"/>
    <w:rsid w:val="0049758D"/>
    <w:rsid w:val="004A11A8"/>
    <w:rsid w:val="004A20A0"/>
    <w:rsid w:val="004A4B79"/>
    <w:rsid w:val="004A500D"/>
    <w:rsid w:val="004A5695"/>
    <w:rsid w:val="004A6CC9"/>
    <w:rsid w:val="004B2E5B"/>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578C"/>
    <w:rsid w:val="004F69BA"/>
    <w:rsid w:val="0050358C"/>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308"/>
    <w:rsid w:val="006843C1"/>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317"/>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F0D9B"/>
    <w:rsid w:val="006F14CF"/>
    <w:rsid w:val="006F20D6"/>
    <w:rsid w:val="006F2946"/>
    <w:rsid w:val="006F3312"/>
    <w:rsid w:val="006F4000"/>
    <w:rsid w:val="007009E4"/>
    <w:rsid w:val="00700B05"/>
    <w:rsid w:val="007056C2"/>
    <w:rsid w:val="007072A0"/>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63C7"/>
    <w:rsid w:val="008073A6"/>
    <w:rsid w:val="0081254F"/>
    <w:rsid w:val="008172C7"/>
    <w:rsid w:val="008212A4"/>
    <w:rsid w:val="008214E2"/>
    <w:rsid w:val="00823F63"/>
    <w:rsid w:val="0082449A"/>
    <w:rsid w:val="008246AA"/>
    <w:rsid w:val="00825816"/>
    <w:rsid w:val="0083168A"/>
    <w:rsid w:val="00831AEB"/>
    <w:rsid w:val="0083523E"/>
    <w:rsid w:val="00837D28"/>
    <w:rsid w:val="00840185"/>
    <w:rsid w:val="00841C89"/>
    <w:rsid w:val="008438FE"/>
    <w:rsid w:val="00844128"/>
    <w:rsid w:val="0084438B"/>
    <w:rsid w:val="00846DE5"/>
    <w:rsid w:val="00861A7B"/>
    <w:rsid w:val="00861C0B"/>
    <w:rsid w:val="00864F7D"/>
    <w:rsid w:val="00865291"/>
    <w:rsid w:val="00870356"/>
    <w:rsid w:val="00871679"/>
    <w:rsid w:val="00871E4C"/>
    <w:rsid w:val="00871F40"/>
    <w:rsid w:val="00873A6F"/>
    <w:rsid w:val="008743D5"/>
    <w:rsid w:val="0087610A"/>
    <w:rsid w:val="008768CA"/>
    <w:rsid w:val="00880A4E"/>
    <w:rsid w:val="00884C7B"/>
    <w:rsid w:val="008853BD"/>
    <w:rsid w:val="00890B01"/>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308D"/>
    <w:rsid w:val="00923CCC"/>
    <w:rsid w:val="0092544B"/>
    <w:rsid w:val="00925803"/>
    <w:rsid w:val="009301E6"/>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2007"/>
    <w:rsid w:val="00974BA1"/>
    <w:rsid w:val="00974E38"/>
    <w:rsid w:val="00975E9F"/>
    <w:rsid w:val="00976C29"/>
    <w:rsid w:val="00977462"/>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2F54"/>
    <w:rsid w:val="009E3FB1"/>
    <w:rsid w:val="009E4D9F"/>
    <w:rsid w:val="009E79CF"/>
    <w:rsid w:val="009F0C58"/>
    <w:rsid w:val="009F11DA"/>
    <w:rsid w:val="009F183E"/>
    <w:rsid w:val="009F25B5"/>
    <w:rsid w:val="009F4ED7"/>
    <w:rsid w:val="009F5232"/>
    <w:rsid w:val="009F69E9"/>
    <w:rsid w:val="00A02570"/>
    <w:rsid w:val="00A049FB"/>
    <w:rsid w:val="00A07A2D"/>
    <w:rsid w:val="00A10B61"/>
    <w:rsid w:val="00A10F02"/>
    <w:rsid w:val="00A11C20"/>
    <w:rsid w:val="00A13684"/>
    <w:rsid w:val="00A14E57"/>
    <w:rsid w:val="00A2261C"/>
    <w:rsid w:val="00A22E8C"/>
    <w:rsid w:val="00A251E8"/>
    <w:rsid w:val="00A25BC7"/>
    <w:rsid w:val="00A26082"/>
    <w:rsid w:val="00A27226"/>
    <w:rsid w:val="00A2725B"/>
    <w:rsid w:val="00A318D5"/>
    <w:rsid w:val="00A358A7"/>
    <w:rsid w:val="00A36A85"/>
    <w:rsid w:val="00A410A3"/>
    <w:rsid w:val="00A420D1"/>
    <w:rsid w:val="00A4258D"/>
    <w:rsid w:val="00A45145"/>
    <w:rsid w:val="00A4636A"/>
    <w:rsid w:val="00A47F30"/>
    <w:rsid w:val="00A533C5"/>
    <w:rsid w:val="00A53724"/>
    <w:rsid w:val="00A568C1"/>
    <w:rsid w:val="00A576BF"/>
    <w:rsid w:val="00A57C98"/>
    <w:rsid w:val="00A60CD8"/>
    <w:rsid w:val="00A615F3"/>
    <w:rsid w:val="00A64000"/>
    <w:rsid w:val="00A64047"/>
    <w:rsid w:val="00A6524D"/>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C43ED"/>
    <w:rsid w:val="00AC503C"/>
    <w:rsid w:val="00AC557C"/>
    <w:rsid w:val="00AD0EBF"/>
    <w:rsid w:val="00AD19EC"/>
    <w:rsid w:val="00AD3827"/>
    <w:rsid w:val="00AE44B8"/>
    <w:rsid w:val="00AE4FD3"/>
    <w:rsid w:val="00AE6310"/>
    <w:rsid w:val="00AF7224"/>
    <w:rsid w:val="00B00CC3"/>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D4991"/>
    <w:rsid w:val="00BD5735"/>
    <w:rsid w:val="00BD5E60"/>
    <w:rsid w:val="00BD5EEB"/>
    <w:rsid w:val="00BD6EA5"/>
    <w:rsid w:val="00BE03F6"/>
    <w:rsid w:val="00BE1A5D"/>
    <w:rsid w:val="00BE1C14"/>
    <w:rsid w:val="00BF32B3"/>
    <w:rsid w:val="00BF61BD"/>
    <w:rsid w:val="00BF6BD7"/>
    <w:rsid w:val="00BF7942"/>
    <w:rsid w:val="00C0004C"/>
    <w:rsid w:val="00C02E2B"/>
    <w:rsid w:val="00C050CE"/>
    <w:rsid w:val="00C103A5"/>
    <w:rsid w:val="00C111B7"/>
    <w:rsid w:val="00C1375C"/>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6E41"/>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BE"/>
    <w:rsid w:val="00CA116A"/>
    <w:rsid w:val="00CA3D0C"/>
    <w:rsid w:val="00CA73D6"/>
    <w:rsid w:val="00CA7E87"/>
    <w:rsid w:val="00CB00C2"/>
    <w:rsid w:val="00CB1385"/>
    <w:rsid w:val="00CB1A87"/>
    <w:rsid w:val="00CB4809"/>
    <w:rsid w:val="00CB496C"/>
    <w:rsid w:val="00CB4C16"/>
    <w:rsid w:val="00CB506E"/>
    <w:rsid w:val="00CB5F01"/>
    <w:rsid w:val="00CB6588"/>
    <w:rsid w:val="00CC3EF3"/>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13A65"/>
    <w:rsid w:val="00D2306B"/>
    <w:rsid w:val="00D23F9B"/>
    <w:rsid w:val="00D255FC"/>
    <w:rsid w:val="00D25BE6"/>
    <w:rsid w:val="00D34F10"/>
    <w:rsid w:val="00D3550E"/>
    <w:rsid w:val="00D35638"/>
    <w:rsid w:val="00D366A2"/>
    <w:rsid w:val="00D400BC"/>
    <w:rsid w:val="00D43686"/>
    <w:rsid w:val="00D44ED9"/>
    <w:rsid w:val="00D46092"/>
    <w:rsid w:val="00D46A5B"/>
    <w:rsid w:val="00D52E39"/>
    <w:rsid w:val="00D53E4B"/>
    <w:rsid w:val="00D57C3B"/>
    <w:rsid w:val="00D62FDA"/>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A03"/>
    <w:rsid w:val="00DB0E9E"/>
    <w:rsid w:val="00DB1818"/>
    <w:rsid w:val="00DB1B9E"/>
    <w:rsid w:val="00DC0048"/>
    <w:rsid w:val="00DC1982"/>
    <w:rsid w:val="00DC309B"/>
    <w:rsid w:val="00DC3B0A"/>
    <w:rsid w:val="00DC3F17"/>
    <w:rsid w:val="00DC4DA2"/>
    <w:rsid w:val="00DC5C35"/>
    <w:rsid w:val="00DC5DCE"/>
    <w:rsid w:val="00DC746B"/>
    <w:rsid w:val="00DD1AD5"/>
    <w:rsid w:val="00DD4EDC"/>
    <w:rsid w:val="00DD6D45"/>
    <w:rsid w:val="00DE09E4"/>
    <w:rsid w:val="00DE48CB"/>
    <w:rsid w:val="00DE4907"/>
    <w:rsid w:val="00DF1381"/>
    <w:rsid w:val="00DF15DB"/>
    <w:rsid w:val="00DF1831"/>
    <w:rsid w:val="00DF5727"/>
    <w:rsid w:val="00DF62CD"/>
    <w:rsid w:val="00E00083"/>
    <w:rsid w:val="00E00208"/>
    <w:rsid w:val="00E01AFD"/>
    <w:rsid w:val="00E04ADD"/>
    <w:rsid w:val="00E05B74"/>
    <w:rsid w:val="00E1395E"/>
    <w:rsid w:val="00E14D4F"/>
    <w:rsid w:val="00E20B1E"/>
    <w:rsid w:val="00E219E9"/>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635B"/>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F025A2"/>
    <w:rsid w:val="00F03047"/>
    <w:rsid w:val="00F0380B"/>
    <w:rsid w:val="00F068DE"/>
    <w:rsid w:val="00F06ABD"/>
    <w:rsid w:val="00F120CD"/>
    <w:rsid w:val="00F13849"/>
    <w:rsid w:val="00F2015A"/>
    <w:rsid w:val="00F2166D"/>
    <w:rsid w:val="00F22EC7"/>
    <w:rsid w:val="00F2320C"/>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14F63B11"/>
  <w15:chartTrackingRefBased/>
  <w15:docId w15:val="{47733F87-9E4C-4EAB-9738-DBFE63E5A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portal.3gpp.org/desktopmodules/Release/ReleaseDetails.aspx?releaseId=191" TargetMode="External"/><Relationship Id="rId21" Type="http://schemas.openxmlformats.org/officeDocument/2006/relationships/header" Target="header3.xml"/><Relationship Id="rId42" Type="http://schemas.openxmlformats.org/officeDocument/2006/relationships/hyperlink" Target="http://portal.3gpp.org/desktopmodules/Release/ReleaseDetails.aspx?releaseId=190" TargetMode="External"/><Relationship Id="rId47" Type="http://schemas.openxmlformats.org/officeDocument/2006/relationships/hyperlink" Target="http://www.3gpp.org/ftp/tsg_sa/WG1_Serv/TSGS1_78_Porto/docs/S1-172270.zip" TargetMode="External"/><Relationship Id="rId63" Type="http://schemas.openxmlformats.org/officeDocument/2006/relationships/hyperlink" Target="http://portal.3gpp.org/desktopmodules/Specifications/SpecificationDetails.aspx?specificationId=3107" TargetMode="External"/><Relationship Id="rId68" Type="http://schemas.openxmlformats.org/officeDocument/2006/relationships/hyperlink" Target="http://portal.3gpp.org/desktopmodules/Specifications/SpecificationDetails.aspx?specificationId=3107" TargetMode="External"/><Relationship Id="rId84" Type="http://schemas.openxmlformats.org/officeDocument/2006/relationships/hyperlink" Target="http://portal.3gpp.org/desktopmodules/Release/ReleaseDetails.aspx?releaseId=190" TargetMode="External"/><Relationship Id="rId89" Type="http://schemas.openxmlformats.org/officeDocument/2006/relationships/hyperlink" Target="http://portal.3gpp.org/desktopmodules/Release/ReleaseDetails.aspx?releaseId=190" TargetMode="External"/><Relationship Id="rId112" Type="http://schemas.openxmlformats.org/officeDocument/2006/relationships/hyperlink" Target="http://portal.3gpp.org/desktopmodules/Specifications/SpecificationDetails.aspx?specificationId=3107" TargetMode="External"/><Relationship Id="rId133" Type="http://schemas.openxmlformats.org/officeDocument/2006/relationships/hyperlink" Target="http://portal.3gpp.org/desktopmodules/Release/ReleaseDetails.aspx?releaseId=191" TargetMode="External"/><Relationship Id="rId138" Type="http://schemas.openxmlformats.org/officeDocument/2006/relationships/hyperlink" Target="http://portal.3gpp.org/desktopmodules/WorkItem/WorkItemDetails.aspx?workitemId=780055" TargetMode="External"/><Relationship Id="rId154" Type="http://schemas.openxmlformats.org/officeDocument/2006/relationships/hyperlink" Target="http://portal.3gpp.org/desktopmodules/Release/ReleaseDetails.aspx?releaseId=191" TargetMode="External"/><Relationship Id="rId159" Type="http://schemas.openxmlformats.org/officeDocument/2006/relationships/hyperlink" Target="http://portal.3gpp.org/desktopmodules/Release/ReleaseDetails.aspx?releaseId=191" TargetMode="External"/><Relationship Id="rId175" Type="http://schemas.openxmlformats.org/officeDocument/2006/relationships/hyperlink" Target="http://portal.3gpp.org/desktopmodules/Specifications/SpecificationDetails.aspx?specificationId=3107" TargetMode="External"/><Relationship Id="rId170" Type="http://schemas.openxmlformats.org/officeDocument/2006/relationships/hyperlink" Target="http://www.3gpp.org/ftp/tsg_sa/WG1_Serv/TSGS1_82_Dubrovnik/Docs/S1-181671.zip" TargetMode="External"/><Relationship Id="rId16" Type="http://schemas.openxmlformats.org/officeDocument/2006/relationships/image" Target="media/image3.emf"/><Relationship Id="rId107" Type="http://schemas.openxmlformats.org/officeDocument/2006/relationships/hyperlink" Target="http://www.3gpp.org/ftp/tsg_sa/WG1_Serv/TSGS1_78_Porto/docs/S1-172404.zip"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png"/><Relationship Id="rId53" Type="http://schemas.openxmlformats.org/officeDocument/2006/relationships/hyperlink" Target="http://portal.3gpp.org/desktopmodules/Specifications/SpecificationDetails.aspx?specificationId=3107" TargetMode="External"/><Relationship Id="rId58" Type="http://schemas.openxmlformats.org/officeDocument/2006/relationships/hyperlink" Target="http://portal.3gpp.org/desktopmodules/Specifications/SpecificationDetails.aspx?specificationId=3107" TargetMode="External"/><Relationship Id="rId74" Type="http://schemas.openxmlformats.org/officeDocument/2006/relationships/hyperlink" Target="http://portal.3gpp.org/desktopmodules/Release/ReleaseDetails.aspx?releaseId=190" TargetMode="External"/><Relationship Id="rId79" Type="http://schemas.openxmlformats.org/officeDocument/2006/relationships/hyperlink" Target="http://portal.3gpp.org/desktopmodules/Release/ReleaseDetails.aspx?releaseId=190" TargetMode="External"/><Relationship Id="rId102" Type="http://schemas.openxmlformats.org/officeDocument/2006/relationships/hyperlink" Target="http://www.3gpp.org/ftp/tsg_sa/WG1_Serv/TSGS1_78_Porto/docs/S1-172278.zip" TargetMode="External"/><Relationship Id="rId123" Type="http://schemas.openxmlformats.org/officeDocument/2006/relationships/hyperlink" Target="http://www.3gpp.org/ftp/tsg_sa/WG1_Serv/TSGS1_81_Fukuoka/docs/S1-180529.zip" TargetMode="External"/><Relationship Id="rId128" Type="http://schemas.openxmlformats.org/officeDocument/2006/relationships/hyperlink" Target="http://portal.3gpp.org/desktopmodules/Specifications/SpecificationDetails.aspx?specificationId=3107" TargetMode="External"/><Relationship Id="rId144" Type="http://schemas.openxmlformats.org/officeDocument/2006/relationships/hyperlink" Target="http://portal.3gpp.org/desktopmodules/Release/ReleaseDetails.aspx?releaseId=191" TargetMode="External"/><Relationship Id="rId149" Type="http://schemas.openxmlformats.org/officeDocument/2006/relationships/hyperlink" Target="http://portal.3gpp.org/desktopmodules/Release/ReleaseDetails.aspx?releaseId=191" TargetMode="External"/><Relationship Id="rId5" Type="http://schemas.openxmlformats.org/officeDocument/2006/relationships/customXml" Target="../customXml/item4.xml"/><Relationship Id="rId90" Type="http://schemas.openxmlformats.org/officeDocument/2006/relationships/hyperlink" Target="http://portal.3gpp.org/desktopmodules/WorkItem/WorkItemDetails.aspx?workitemId=720005" TargetMode="External"/><Relationship Id="rId95" Type="http://schemas.openxmlformats.org/officeDocument/2006/relationships/hyperlink" Target="http://portal.3gpp.org/desktopmodules/WorkItem/WorkItemDetails.aspx?workitemId=720005" TargetMode="External"/><Relationship Id="rId160" Type="http://schemas.openxmlformats.org/officeDocument/2006/relationships/hyperlink" Target="http://portal.3gpp.org/desktopmodules/WorkItem/WorkItemDetails.aspx?workitemId=790004" TargetMode="External"/><Relationship Id="rId165" Type="http://schemas.openxmlformats.org/officeDocument/2006/relationships/hyperlink" Target="http://portal.3gpp.org/desktopmodules/Specifications/SpecificationDetails.aspx?specificationId=3107" TargetMode="External"/><Relationship Id="rId22" Type="http://schemas.openxmlformats.org/officeDocument/2006/relationships/header" Target="header4.xml"/><Relationship Id="rId27" Type="http://schemas.openxmlformats.org/officeDocument/2006/relationships/image" Target="media/image7.emf"/><Relationship Id="rId43" Type="http://schemas.openxmlformats.org/officeDocument/2006/relationships/hyperlink" Target="http://portal.3gpp.org/desktopmodules/Specifications/SpecificationDetails.aspx?specificationId=3107" TargetMode="External"/><Relationship Id="rId48" Type="http://schemas.openxmlformats.org/officeDocument/2006/relationships/hyperlink" Target="http://portal.3gpp.org/desktopmodules/Specifications/SpecificationDetails.aspx?specificationId=3107" TargetMode="External"/><Relationship Id="rId64" Type="http://schemas.openxmlformats.org/officeDocument/2006/relationships/hyperlink" Target="http://portal.3gpp.org/desktopmodules/Release/ReleaseDetails.aspx?releaseId=190" TargetMode="External"/><Relationship Id="rId69" Type="http://schemas.openxmlformats.org/officeDocument/2006/relationships/hyperlink" Target="http://portal.3gpp.org/desktopmodules/Release/ReleaseDetails.aspx?releaseId=190" TargetMode="External"/><Relationship Id="rId113" Type="http://schemas.openxmlformats.org/officeDocument/2006/relationships/hyperlink" Target="http://portal.3gpp.org/desktopmodules/Release/ReleaseDetails.aspx?releaseId=191" TargetMode="External"/><Relationship Id="rId118" Type="http://schemas.openxmlformats.org/officeDocument/2006/relationships/hyperlink" Target="http://portal.3gpp.org/desktopmodules/WorkItem/WorkItemDetails.aspx?workitemId=720005" TargetMode="External"/><Relationship Id="rId134" Type="http://schemas.openxmlformats.org/officeDocument/2006/relationships/hyperlink" Target="http://portal.3gpp.org/desktopmodules/WorkItem/WorkItemDetails.aspx?workitemId=720005" TargetMode="External"/><Relationship Id="rId139" Type="http://schemas.openxmlformats.org/officeDocument/2006/relationships/hyperlink" Target="http://www.3gpp.org/ftp/tsg_sa/WG1_Serv/TSGS1_81_Fukuoka/docs/S1-180624.zip" TargetMode="External"/><Relationship Id="rId80" Type="http://schemas.openxmlformats.org/officeDocument/2006/relationships/hyperlink" Target="http://portal.3gpp.org/desktopmodules/WorkItem/WorkItemDetails.aspx?workitemId=720005" TargetMode="External"/><Relationship Id="rId85" Type="http://schemas.openxmlformats.org/officeDocument/2006/relationships/hyperlink" Target="http://portal.3gpp.org/desktopmodules/WorkItem/WorkItemDetails.aspx?workitemId=720005" TargetMode="External"/><Relationship Id="rId150" Type="http://schemas.openxmlformats.org/officeDocument/2006/relationships/hyperlink" Target="http://portal.3gpp.org/desktopmodules/WorkItem/WorkItemDetails.aspx?workitemId=790001" TargetMode="External"/><Relationship Id="rId155" Type="http://schemas.openxmlformats.org/officeDocument/2006/relationships/hyperlink" Target="http://portal.3gpp.org/desktopmodules/WorkItem/WorkItemDetails.aspx?workitemId=790001" TargetMode="External"/><Relationship Id="rId171" Type="http://schemas.openxmlformats.org/officeDocument/2006/relationships/hyperlink" Target="http://portal.3gpp.org/desktopmodules/Specifications/SpecificationDetails.aspx?specificationId=3107" TargetMode="External"/><Relationship Id="rId176" Type="http://schemas.openxmlformats.org/officeDocument/2006/relationships/hyperlink" Target="http://portal.3gpp.org/desktopmodules/Release/ReleaseDetails.aspx?releaseId=191" TargetMode="External"/><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hyperlink" Target="http://portal.3gpp.org/desktopmodules/Release/ReleaseDetails.aspx?releaseId=190" TargetMode="External"/><Relationship Id="rId59" Type="http://schemas.openxmlformats.org/officeDocument/2006/relationships/hyperlink" Target="http://portal.3gpp.org/desktopmodules/Release/ReleaseDetails.aspx?releaseId=190" TargetMode="External"/><Relationship Id="rId103" Type="http://schemas.openxmlformats.org/officeDocument/2006/relationships/hyperlink" Target="http://portal.3gpp.org/desktopmodules/Specifications/SpecificationDetails.aspx?specificationId=3107" TargetMode="External"/><Relationship Id="rId108" Type="http://schemas.openxmlformats.org/officeDocument/2006/relationships/hyperlink" Target="http://portal.3gpp.org/desktopmodules/Specifications/SpecificationDetails.aspx?specificationId=3107" TargetMode="External"/><Relationship Id="rId124" Type="http://schemas.openxmlformats.org/officeDocument/2006/relationships/hyperlink" Target="http://portal.3gpp.org/desktopmodules/Specifications/SpecificationDetails.aspx?specificationId=3107" TargetMode="External"/><Relationship Id="rId129" Type="http://schemas.openxmlformats.org/officeDocument/2006/relationships/hyperlink" Target="http://portal.3gpp.org/desktopmodules/Release/ReleaseDetails.aspx?releaseId=191" TargetMode="External"/><Relationship Id="rId54" Type="http://schemas.openxmlformats.org/officeDocument/2006/relationships/hyperlink" Target="http://portal.3gpp.org/desktopmodules/Release/ReleaseDetails.aspx?releaseId=190" TargetMode="External"/><Relationship Id="rId70" Type="http://schemas.openxmlformats.org/officeDocument/2006/relationships/hyperlink" Target="http://portal.3gpp.org/desktopmodules/WorkItem/WorkItemDetails.aspx?workitemId=720005" TargetMode="External"/><Relationship Id="rId75" Type="http://schemas.openxmlformats.org/officeDocument/2006/relationships/hyperlink" Target="http://portal.3gpp.org/desktopmodules/WorkItem/WorkItemDetails.aspx?workitemId=720005" TargetMode="External"/><Relationship Id="rId91" Type="http://schemas.openxmlformats.org/officeDocument/2006/relationships/hyperlink" Target="http://portal.3gpp.org/desktopmodules/Release/ReleaseDetails.aspx?releaseId=190" TargetMode="External"/><Relationship Id="rId96" Type="http://schemas.openxmlformats.org/officeDocument/2006/relationships/hyperlink" Target="http://portal.3gpp.org/desktopmodules/Release/ReleaseDetails.aspx?releaseId=190" TargetMode="External"/><Relationship Id="rId140" Type="http://schemas.openxmlformats.org/officeDocument/2006/relationships/hyperlink" Target="http://portal.3gpp.org/desktopmodules/Specifications/SpecificationDetails.aspx?specificationId=3107" TargetMode="External"/><Relationship Id="rId145" Type="http://schemas.openxmlformats.org/officeDocument/2006/relationships/hyperlink" Target="http://portal.3gpp.org/desktopmodules/WorkItem/WorkItemDetails.aspx?workitemId=720005" TargetMode="External"/><Relationship Id="rId161" Type="http://schemas.openxmlformats.org/officeDocument/2006/relationships/hyperlink" Target="http://portal.3gpp.org/desktopmodules/Specifications/SpecificationDetails.aspx?specificationId=3107" TargetMode="External"/><Relationship Id="rId166" Type="http://schemas.openxmlformats.org/officeDocument/2006/relationships/hyperlink" Target="http://www.3gpp.org/ftp/tsg_sa/WG1_Serv/TSGS1_82_Dubrovnik/Docs/S1-181547.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5.xml"/><Relationship Id="rId28" Type="http://schemas.openxmlformats.org/officeDocument/2006/relationships/image" Target="media/image8.emf"/><Relationship Id="rId49" Type="http://schemas.openxmlformats.org/officeDocument/2006/relationships/hyperlink" Target="http://portal.3gpp.org/desktopmodules/Release/ReleaseDetails.aspx?releaseId=190" TargetMode="External"/><Relationship Id="rId114" Type="http://schemas.openxmlformats.org/officeDocument/2006/relationships/hyperlink" Target="http://portal.3gpp.org/desktopmodules/WorkItem/WorkItemDetails.aspx?workitemId=720005" TargetMode="External"/><Relationship Id="rId119" Type="http://schemas.openxmlformats.org/officeDocument/2006/relationships/hyperlink" Target="http://www.3gpp.org/ftp/tsg_sa/WG1_Serv/TSGS1_81_Fukuoka/docs/S1-180527.zip" TargetMode="External"/><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hyperlink" Target="http://portal.3gpp.org/desktopmodules/Release/ReleaseDetails.aspx?releaseId=190" TargetMode="External"/><Relationship Id="rId52" Type="http://schemas.openxmlformats.org/officeDocument/2006/relationships/hyperlink" Target="http://www.3gpp.org/ftp/tsg_sa/WG1_Serv/TSGS1_78_Porto/docs/S1-172283.zip" TargetMode="External"/><Relationship Id="rId60" Type="http://schemas.openxmlformats.org/officeDocument/2006/relationships/hyperlink" Target="http://portal.3gpp.org/desktopmodules/WorkItem/WorkItemDetails.aspx?workitemId=720005" TargetMode="External"/><Relationship Id="rId65" Type="http://schemas.openxmlformats.org/officeDocument/2006/relationships/hyperlink" Target="http://portal.3gpp.org/desktopmodules/WorkItem/WorkItemDetails.aspx?workitemId=720005" TargetMode="External"/><Relationship Id="rId73" Type="http://schemas.openxmlformats.org/officeDocument/2006/relationships/hyperlink" Target="http://portal.3gpp.org/desktopmodules/Specifications/SpecificationDetails.aspx?specificationId=3107" TargetMode="External"/><Relationship Id="rId78" Type="http://schemas.openxmlformats.org/officeDocument/2006/relationships/hyperlink" Target="http://portal.3gpp.org/desktopmodules/Specifications/SpecificationDetails.aspx?specificationId=3107" TargetMode="External"/><Relationship Id="rId81" Type="http://schemas.openxmlformats.org/officeDocument/2006/relationships/hyperlink" Target="http://portal.3gpp.org/desktopmodules/Release/ReleaseDetails.aspx?releaseId=190" TargetMode="External"/><Relationship Id="rId86" Type="http://schemas.openxmlformats.org/officeDocument/2006/relationships/hyperlink" Target="http://portal.3gpp.org/desktopmodules/Release/ReleaseDetails.aspx?releaseId=190" TargetMode="External"/><Relationship Id="rId94" Type="http://schemas.openxmlformats.org/officeDocument/2006/relationships/hyperlink" Target="http://portal.3gpp.org/desktopmodules/Release/ReleaseDetails.aspx?releaseId=190" TargetMode="External"/><Relationship Id="rId99" Type="http://schemas.openxmlformats.org/officeDocument/2006/relationships/hyperlink" Target="http://portal.3gpp.org/desktopmodules/Release/ReleaseDetails.aspx?releaseId=190" TargetMode="External"/><Relationship Id="rId101" Type="http://schemas.openxmlformats.org/officeDocument/2006/relationships/hyperlink" Target="http://portal.3gpp.org/desktopmodules/Release/ReleaseDetails.aspx?releaseId=190" TargetMode="External"/><Relationship Id="rId122" Type="http://schemas.openxmlformats.org/officeDocument/2006/relationships/hyperlink" Target="http://portal.3gpp.org/desktopmodules/WorkItem/WorkItemDetails.aspx?workitemId=720005" TargetMode="External"/><Relationship Id="rId130" Type="http://schemas.openxmlformats.org/officeDocument/2006/relationships/hyperlink" Target="http://portal.3gpp.org/desktopmodules/WorkItem/WorkItemDetails.aspx?workitemId=720005" TargetMode="External"/><Relationship Id="rId135" Type="http://schemas.openxmlformats.org/officeDocument/2006/relationships/hyperlink" Target="http://www.3gpp.org/ftp/tsg_sa/WG1_Serv/TSGS1_81_Fukuoka/docs/S1-180503.zip" TargetMode="External"/><Relationship Id="rId143" Type="http://schemas.openxmlformats.org/officeDocument/2006/relationships/hyperlink" Target="http://portal.3gpp.org/desktopmodules/Specifications/SpecificationDetails.aspx?specificationId=3107" TargetMode="External"/><Relationship Id="rId148" Type="http://schemas.openxmlformats.org/officeDocument/2006/relationships/hyperlink" Target="http://portal.3gpp.org/desktopmodules/Specifications/SpecificationDetails.aspx?specificationId=3107" TargetMode="External"/><Relationship Id="rId151" Type="http://schemas.openxmlformats.org/officeDocument/2006/relationships/hyperlink" Target="http://portal.3gpp.org/desktopmodules/Specifications/SpecificationDetails.aspx?specificationId=3107" TargetMode="External"/><Relationship Id="rId156" Type="http://schemas.openxmlformats.org/officeDocument/2006/relationships/hyperlink" Target="http://portal.3gpp.org/desktopmodules/Specifications/SpecificationDetails.aspx?specificationId=3107" TargetMode="External"/><Relationship Id="rId164" Type="http://schemas.openxmlformats.org/officeDocument/2006/relationships/hyperlink" Target="http://portal.3gpp.org/desktopmodules/Release/ReleaseDetails.aspx?releaseId=191" TargetMode="External"/><Relationship Id="rId169" Type="http://schemas.openxmlformats.org/officeDocument/2006/relationships/hyperlink" Target="http://portal.3gpp.org/desktopmodules/Specifications/SpecificationDetails.aspx?specificationId=3107" TargetMode="External"/><Relationship Id="rId177" Type="http://schemas.openxmlformats.org/officeDocument/2006/relationships/hyperlink" Target="http://portal.3gpp.org/desktopmodules/WorkItem/WorkItemDetails.aspx?workitemId=790003"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Release/ReleaseDetails.aspx?releaseId=191"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http://portal.3gpp.org/desktopmodules/Specifications/SpecificationDetails.aspx?specificationId=3107" TargetMode="External"/><Relationship Id="rId109" Type="http://schemas.openxmlformats.org/officeDocument/2006/relationships/hyperlink" Target="http://portal.3gpp.org/desktopmodules/Release/ReleaseDetails.aspx?releaseId=190" TargetMode="External"/><Relationship Id="rId34" Type="http://schemas.openxmlformats.org/officeDocument/2006/relationships/image" Target="media/image11.png"/><Relationship Id="rId50" Type="http://schemas.openxmlformats.org/officeDocument/2006/relationships/hyperlink" Target="http://portal.3gpp.org/desktopmodules/WorkItem/WorkItemDetails.aspx?workitemId=720005" TargetMode="External"/><Relationship Id="rId55" Type="http://schemas.openxmlformats.org/officeDocument/2006/relationships/hyperlink" Target="http://portal.3gpp.org/desktopmodules/WorkItem/WorkItemDetails.aspx?workitemId=720005" TargetMode="External"/><Relationship Id="rId76" Type="http://schemas.openxmlformats.org/officeDocument/2006/relationships/hyperlink" Target="http://portal.3gpp.org/desktopmodules/Release/ReleaseDetails.aspx?releaseId=190" TargetMode="External"/><Relationship Id="rId97" Type="http://schemas.openxmlformats.org/officeDocument/2006/relationships/hyperlink" Target="http://www.3gpp.org/ftp/tsg_sa/WG1_Serv/TSGS1_78_Porto/docs/S1-172277.zip" TargetMode="External"/><Relationship Id="rId104" Type="http://schemas.openxmlformats.org/officeDocument/2006/relationships/hyperlink" Target="http://portal.3gpp.org/desktopmodules/Release/ReleaseDetails.aspx?releaseId=190" TargetMode="External"/><Relationship Id="rId120" Type="http://schemas.openxmlformats.org/officeDocument/2006/relationships/hyperlink" Target="http://portal.3gpp.org/desktopmodules/Specifications/SpecificationDetails.aspx?specificationId=3107" TargetMode="External"/><Relationship Id="rId125" Type="http://schemas.openxmlformats.org/officeDocument/2006/relationships/hyperlink" Target="http://portal.3gpp.org/desktopmodules/Release/ReleaseDetails.aspx?releaseId=191" TargetMode="External"/><Relationship Id="rId141" Type="http://schemas.openxmlformats.org/officeDocument/2006/relationships/hyperlink" Target="http://portal.3gpp.org/desktopmodules/Release/ReleaseDetails.aspx?releaseId=191" TargetMode="External"/><Relationship Id="rId146" Type="http://schemas.openxmlformats.org/officeDocument/2006/relationships/hyperlink" Target="http://portal.3gpp.org/desktopmodules/Specifications/SpecificationDetails.aspx?specificationId=3107" TargetMode="External"/><Relationship Id="rId167" Type="http://schemas.openxmlformats.org/officeDocument/2006/relationships/hyperlink" Target="http://portal.3gpp.org/desktopmodules/Specifications/SpecificationDetails.aspx?specificationId=3107" TargetMode="External"/><Relationship Id="rId7" Type="http://schemas.openxmlformats.org/officeDocument/2006/relationships/styles" Target="styles.xml"/><Relationship Id="rId71" Type="http://schemas.openxmlformats.org/officeDocument/2006/relationships/hyperlink" Target="http://portal.3gpp.org/desktopmodules/Release/ReleaseDetails.aspx?releaseId=190" TargetMode="External"/><Relationship Id="rId92" Type="http://schemas.openxmlformats.org/officeDocument/2006/relationships/hyperlink" Target="http://www.3gpp.org/ftp/tsg_sa/WG1_Serv/TSGS1_78_Porto/docs/S1-172261.zip" TargetMode="External"/><Relationship Id="rId162" Type="http://schemas.openxmlformats.org/officeDocument/2006/relationships/hyperlink" Target="http://www.3gpp.org/ftp/tsg_sa/WG1_Serv/TSGS1_82_Dubrovnik/Docs/S1-181659.zip" TargetMode="External"/><Relationship Id="rId2" Type="http://schemas.openxmlformats.org/officeDocument/2006/relationships/customXml" Target="../customXml/item1.xml"/><Relationship Id="rId29" Type="http://schemas.openxmlformats.org/officeDocument/2006/relationships/package" Target="embeddings/Microsoft_PowerPoint_Presentation.pptx"/><Relationship Id="rId24" Type="http://schemas.openxmlformats.org/officeDocument/2006/relationships/header" Target="header6.xml"/><Relationship Id="rId40" Type="http://schemas.openxmlformats.org/officeDocument/2006/relationships/hyperlink" Target="http://portal.3gpp.org/desktopmodules/Release/ReleaseDetails.aspx?releaseId=190" TargetMode="External"/><Relationship Id="rId45" Type="http://schemas.openxmlformats.org/officeDocument/2006/relationships/hyperlink" Target="http://portal.3gpp.org/desktopmodules/WorkItem/WorkItemDetails.aspx?workitemId=720005" TargetMode="External"/><Relationship Id="rId66" Type="http://schemas.openxmlformats.org/officeDocument/2006/relationships/hyperlink" Target="http://portal.3gpp.org/desktopmodules/Release/ReleaseDetails.aspx?releaseId=190" TargetMode="External"/><Relationship Id="rId87" Type="http://schemas.openxmlformats.org/officeDocument/2006/relationships/hyperlink" Target="http://www.3gpp.org/ftp/tsg_sa/WG1_Serv/TSGS1_78_Porto/docs/S1-172256.zip" TargetMode="External"/><Relationship Id="rId110" Type="http://schemas.openxmlformats.org/officeDocument/2006/relationships/hyperlink" Target="http://portal.3gpp.org/desktopmodules/WorkItem/WorkItemDetails.aspx?workitemId=720005" TargetMode="External"/><Relationship Id="rId115" Type="http://schemas.openxmlformats.org/officeDocument/2006/relationships/hyperlink" Target="http://www.3gpp.org/ftp/tsg_sa/WG1_Serv/TSGS1_81_Fukuoka/docs/S1-180496.zip" TargetMode="External"/><Relationship Id="rId131" Type="http://schemas.openxmlformats.org/officeDocument/2006/relationships/hyperlink" Target="http://www.3gpp.org/ftp/tsg_sa/WG1_Serv/TSGS1_81_Fukuoka/docs/S1-180611.zip" TargetMode="External"/><Relationship Id="rId136" Type="http://schemas.openxmlformats.org/officeDocument/2006/relationships/hyperlink" Target="http://portal.3gpp.org/desktopmodules/Specifications/SpecificationDetails.aspx?specificationId=3107" TargetMode="External"/><Relationship Id="rId157" Type="http://schemas.openxmlformats.org/officeDocument/2006/relationships/hyperlink" Target="http://www.3gpp.org/ftp/tsg_sa/WG1_Serv/TSGS1_82_Dubrovnik/Docs/S1-181714.zip" TargetMode="External"/><Relationship Id="rId178" Type="http://schemas.openxmlformats.org/officeDocument/2006/relationships/fontTable" Target="fontTable.xml"/><Relationship Id="rId61" Type="http://schemas.openxmlformats.org/officeDocument/2006/relationships/hyperlink" Target="http://portal.3gpp.org/desktopmodules/Release/ReleaseDetails.aspx?releaseId=190" TargetMode="External"/><Relationship Id="rId82" Type="http://schemas.openxmlformats.org/officeDocument/2006/relationships/hyperlink" Target="http://www.3gpp.org/ftp/tsg_sa/WG1_Serv/TSGS1_78_Porto/docs/S1-172280.zip" TargetMode="External"/><Relationship Id="rId152" Type="http://schemas.openxmlformats.org/officeDocument/2006/relationships/hyperlink" Target="http://www.3gpp.org/ftp/tsg_sa/WG1_Serv/TSGS1_82_Dubrovnik/Docs/S1-181740.zip" TargetMode="External"/><Relationship Id="rId173" Type="http://schemas.openxmlformats.org/officeDocument/2006/relationships/hyperlink" Target="http://portal.3gpp.org/desktopmodules/Specifications/SpecificationDetails.aspx?specificationId=3107" TargetMode="External"/><Relationship Id="rId19" Type="http://schemas.openxmlformats.org/officeDocument/2006/relationships/header" Target="header1.xml"/><Relationship Id="rId14" Type="http://schemas.openxmlformats.org/officeDocument/2006/relationships/hyperlink" Target="https://ec.europa.eu/finance/securities/docs/isd/mifid/rts/160607-rts-25_en.pdf" TargetMode="Externa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hyperlink" Target="http://portal.3gpp.org/desktopmodules/Release/ReleaseDetails.aspx?releaseId=190" TargetMode="External"/><Relationship Id="rId77" Type="http://schemas.openxmlformats.org/officeDocument/2006/relationships/hyperlink" Target="http://www.3gpp.org/ftp/tsg_sa/WG1_Serv/TSGS1_78_Porto/docs/S1-172285.zip" TargetMode="External"/><Relationship Id="rId100" Type="http://schemas.openxmlformats.org/officeDocument/2006/relationships/hyperlink" Target="http://portal.3gpp.org/desktopmodules/WorkItem/WorkItemDetails.aspx?workitemId=720005" TargetMode="External"/><Relationship Id="rId105" Type="http://schemas.openxmlformats.org/officeDocument/2006/relationships/hyperlink" Target="http://portal.3gpp.org/desktopmodules/WorkItem/WorkItemDetails.aspx?workitemId=720005" TargetMode="External"/><Relationship Id="rId126" Type="http://schemas.openxmlformats.org/officeDocument/2006/relationships/hyperlink" Target="http://portal.3gpp.org/desktopmodules/WorkItem/WorkItemDetails.aspx?workitemId=720005" TargetMode="External"/><Relationship Id="rId147" Type="http://schemas.openxmlformats.org/officeDocument/2006/relationships/hyperlink" Target="http://www.3gpp.org/ftp/tsg_sa/WG1_Serv/TSGS1_82_Dubrovnik/Docs/S1-181389.zip" TargetMode="External"/><Relationship Id="rId168" Type="http://schemas.openxmlformats.org/officeDocument/2006/relationships/hyperlink" Target="http://portal.3gpp.org/desktopmodules/Release/ReleaseDetails.aspx?releaseId=191" TargetMode="External"/><Relationship Id="rId8" Type="http://schemas.openxmlformats.org/officeDocument/2006/relationships/settings" Target="settings.xml"/><Relationship Id="rId51" Type="http://schemas.openxmlformats.org/officeDocument/2006/relationships/hyperlink" Target="http://portal.3gpp.org/desktopmodules/Release/ReleaseDetails.aspx?releaseId=190" TargetMode="External"/><Relationship Id="rId72" Type="http://schemas.openxmlformats.org/officeDocument/2006/relationships/hyperlink" Target="http://www.3gpp.org/ftp/tsg_sa/WG1_Serv/TSGS1_78_Porto/docs/S1-172012.zip" TargetMode="External"/><Relationship Id="rId93" Type="http://schemas.openxmlformats.org/officeDocument/2006/relationships/hyperlink" Target="http://portal.3gpp.org/desktopmodules/Specifications/SpecificationDetails.aspx?specificationId=3107" TargetMode="External"/><Relationship Id="rId98" Type="http://schemas.openxmlformats.org/officeDocument/2006/relationships/hyperlink" Target="http://portal.3gpp.org/desktopmodules/Specifications/SpecificationDetails.aspx?specificationId=3107" TargetMode="External"/><Relationship Id="rId121" Type="http://schemas.openxmlformats.org/officeDocument/2006/relationships/hyperlink" Target="http://portal.3gpp.org/desktopmodules/Release/ReleaseDetails.aspx?releaseId=191" TargetMode="External"/><Relationship Id="rId142" Type="http://schemas.openxmlformats.org/officeDocument/2006/relationships/hyperlink" Target="http://www.3gpp.org/ftp/tsg_sa/WG1_Serv/TSGS1_81_Fukuoka/docs/S1-180596.zip" TargetMode="External"/><Relationship Id="rId163" Type="http://schemas.openxmlformats.org/officeDocument/2006/relationships/hyperlink" Target="http://portal.3gpp.org/desktopmodules/Specifications/SpecificationDetails.aspx?specificationId=3107" TargetMode="External"/><Relationship Id="rId3" Type="http://schemas.openxmlformats.org/officeDocument/2006/relationships/customXml" Target="../customXml/item2.xml"/><Relationship Id="rId25" Type="http://schemas.openxmlformats.org/officeDocument/2006/relationships/image" Target="media/image5.emf"/><Relationship Id="rId46" Type="http://schemas.openxmlformats.org/officeDocument/2006/relationships/hyperlink" Target="http://portal.3gpp.org/desktopmodules/Release/ReleaseDetails.aspx?releaseId=190" TargetMode="External"/><Relationship Id="rId67" Type="http://schemas.openxmlformats.org/officeDocument/2006/relationships/hyperlink" Target="http://www.3gpp.org/ftp/tsg_sa/WG1_Serv/TSGS1_78_Porto/docs/S1-172262.zip" TargetMode="External"/><Relationship Id="rId116" Type="http://schemas.openxmlformats.org/officeDocument/2006/relationships/hyperlink" Target="http://portal.3gpp.org/desktopmodules/Specifications/SpecificationDetails.aspx?specificationId=3107" TargetMode="External"/><Relationship Id="rId137" Type="http://schemas.openxmlformats.org/officeDocument/2006/relationships/hyperlink" Target="http://portal.3gpp.org/desktopmodules/Release/ReleaseDetails.aspx?releaseId=191" TargetMode="External"/><Relationship Id="rId158" Type="http://schemas.openxmlformats.org/officeDocument/2006/relationships/hyperlink" Target="http://portal.3gpp.org/desktopmodules/Specifications/SpecificationDetails.aspx?specificationId=3107" TargetMode="External"/><Relationship Id="rId20" Type="http://schemas.openxmlformats.org/officeDocument/2006/relationships/header" Target="header2.xml"/><Relationship Id="rId41" Type="http://schemas.openxmlformats.org/officeDocument/2006/relationships/hyperlink" Target="http://portal.3gpp.org/desktopmodules/WorkItem/WorkItemDetails.aspx?workitemId=720005" TargetMode="External"/><Relationship Id="rId62" Type="http://schemas.openxmlformats.org/officeDocument/2006/relationships/hyperlink" Target="http://www.3gpp.org/ftp/tsg_sa/WG1_Serv/TSGS1_78_Porto/docs/S1-172257.zip" TargetMode="External"/><Relationship Id="rId83" Type="http://schemas.openxmlformats.org/officeDocument/2006/relationships/hyperlink" Target="http://portal.3gpp.org/desktopmodules/Specifications/SpecificationDetails.aspx?specificationId=3107" TargetMode="External"/><Relationship Id="rId88" Type="http://schemas.openxmlformats.org/officeDocument/2006/relationships/hyperlink" Target="http://portal.3gpp.org/desktopmodules/Specifications/SpecificationDetails.aspx?specificationId=3107" TargetMode="External"/><Relationship Id="rId111" Type="http://schemas.openxmlformats.org/officeDocument/2006/relationships/hyperlink" Target="http://www.3gpp.org/ftp/tsg_sa/WG1_Serv/TSGS1_81_Fukuoka/docs/S1-180598.zip" TargetMode="External"/><Relationship Id="rId132" Type="http://schemas.openxmlformats.org/officeDocument/2006/relationships/hyperlink" Target="http://portal.3gpp.org/desktopmodules/Specifications/SpecificationDetails.aspx?specificationId=3107" TargetMode="External"/><Relationship Id="rId153" Type="http://schemas.openxmlformats.org/officeDocument/2006/relationships/hyperlink" Target="http://portal.3gpp.org/desktopmodules/Specifications/SpecificationDetails.aspx?specificationId=3107" TargetMode="External"/><Relationship Id="rId174" Type="http://schemas.openxmlformats.org/officeDocument/2006/relationships/hyperlink" Target="http://www.3gpp.org/ftp/tsg_sa/WG1_Serv/TSGS1_82_Dubrovnik/Docs/S1-181719.zip" TargetMode="External"/><Relationship Id="rId179" Type="http://schemas.openxmlformats.org/officeDocument/2006/relationships/theme" Target="theme/theme1.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3.png"/><Relationship Id="rId57" Type="http://schemas.openxmlformats.org/officeDocument/2006/relationships/hyperlink" Target="http://www.3gpp.org/ftp/tsg_sa/WG1_Serv/TSGS1_78_Porto/docs/S1-172279.zip" TargetMode="External"/><Relationship Id="rId106" Type="http://schemas.openxmlformats.org/officeDocument/2006/relationships/hyperlink" Target="http://portal.3gpp.org/desktopmodules/Release/ReleaseDetails.aspx?releaseId=190" TargetMode="External"/><Relationship Id="rId127" Type="http://schemas.openxmlformats.org/officeDocument/2006/relationships/hyperlink" Target="http://www.3gpp.org/ftp/tsg_sa/WG1_Serv/TSGS1_81_Fukuoka/docs/s1-180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2.xml><?xml version="1.0" encoding="utf-8"?>
<ds:datastoreItem xmlns:ds="http://schemas.openxmlformats.org/officeDocument/2006/customXml" ds:itemID="{5B75191C-CC16-498C-A808-7140A198A83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66960</Words>
  <Characters>381675</Characters>
  <Application>Microsoft Office Word</Application>
  <DocSecurity>0</DocSecurity>
  <Lines>3180</Lines>
  <Paragraphs>895</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447740</CharactersWithSpaces>
  <SharedDoc>false</SharedDoc>
  <HyperlinkBase/>
  <HLinks>
    <vt:vector size="852" baseType="variant">
      <vt:variant>
        <vt:i4>4456475</vt:i4>
      </vt:variant>
      <vt:variant>
        <vt:i4>1511</vt:i4>
      </vt:variant>
      <vt:variant>
        <vt:i4>0</vt:i4>
      </vt:variant>
      <vt:variant>
        <vt:i4>5</vt:i4>
      </vt:variant>
      <vt:variant>
        <vt:lpwstr>http://portal.3gpp.org/desktopmodules/WorkItem/WorkItemDetails.aspx?workitemId=790003</vt:lpwstr>
      </vt:variant>
      <vt:variant>
        <vt:lpwstr/>
      </vt:variant>
      <vt:variant>
        <vt:i4>3080251</vt:i4>
      </vt:variant>
      <vt:variant>
        <vt:i4>1508</vt:i4>
      </vt:variant>
      <vt:variant>
        <vt:i4>0</vt:i4>
      </vt:variant>
      <vt:variant>
        <vt:i4>5</vt:i4>
      </vt:variant>
      <vt:variant>
        <vt:lpwstr>http://portal.3gpp.org/desktopmodules/Release/ReleaseDetails.aspx?releaseId=191</vt:lpwstr>
      </vt:variant>
      <vt:variant>
        <vt:lpwstr/>
      </vt:variant>
      <vt:variant>
        <vt:i4>7208999</vt:i4>
      </vt:variant>
      <vt:variant>
        <vt:i4>1505</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1502</vt:i4>
      </vt:variant>
      <vt:variant>
        <vt:i4>0</vt:i4>
      </vt:variant>
      <vt:variant>
        <vt:i4>5</vt:i4>
      </vt:variant>
      <vt:variant>
        <vt:lpwstr>http://www.3gpp.org/ftp/tsg_sa/WG1_Serv/TSGS1_82_Dubrovnik/Docs/S1-181719.zip</vt:lpwstr>
      </vt:variant>
      <vt:variant>
        <vt:lpwstr/>
      </vt:variant>
      <vt:variant>
        <vt:i4>7208999</vt:i4>
      </vt:variant>
      <vt:variant>
        <vt:i4>1499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1496</vt:i4>
      </vt:variant>
      <vt:variant>
        <vt:i4>0</vt:i4>
      </vt:variant>
      <vt:variant>
        <vt:i4>5</vt:i4>
      </vt:variant>
      <vt:variant>
        <vt:lpwstr>http://portal.3gpp.org/desktopmodules/Release/ReleaseDetails.aspx?releaseId=191</vt:lpwstr>
      </vt:variant>
      <vt:variant>
        <vt:lpwstr/>
      </vt:variant>
      <vt:variant>
        <vt:i4>7208999</vt:i4>
      </vt:variant>
      <vt:variant>
        <vt:i4>1493</vt:i4>
      </vt:variant>
      <vt:variant>
        <vt:i4>0</vt:i4>
      </vt:variant>
      <vt:variant>
        <vt:i4>5</vt:i4>
      </vt:variant>
      <vt:variant>
        <vt:lpwstr>http://portal.3gpp.org/desktopmodules/Specifications/SpecificationDetails.aspx?specificationId=3107</vt:lpwstr>
      </vt:variant>
      <vt:variant>
        <vt:lpwstr/>
      </vt:variant>
      <vt:variant>
        <vt:i4>852040</vt:i4>
      </vt:variant>
      <vt:variant>
        <vt:i4>1490</vt:i4>
      </vt:variant>
      <vt:variant>
        <vt:i4>0</vt:i4>
      </vt:variant>
      <vt:variant>
        <vt:i4>5</vt:i4>
      </vt:variant>
      <vt:variant>
        <vt:lpwstr>http://www.3gpp.org/ftp/tsg_sa/WG1_Serv/TSGS1_82_Dubrovnik/Docs/S1-181671.zip</vt:lpwstr>
      </vt:variant>
      <vt:variant>
        <vt:lpwstr/>
      </vt:variant>
      <vt:variant>
        <vt:i4>7208999</vt:i4>
      </vt:variant>
      <vt:variant>
        <vt:i4>1487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1484</vt:i4>
      </vt:variant>
      <vt:variant>
        <vt:i4>0</vt:i4>
      </vt:variant>
      <vt:variant>
        <vt:i4>5</vt:i4>
      </vt:variant>
      <vt:variant>
        <vt:lpwstr>http://portal.3gpp.org/desktopmodules/Release/ReleaseDetails.aspx?releaseId=191</vt:lpwstr>
      </vt:variant>
      <vt:variant>
        <vt:lpwstr/>
      </vt:variant>
      <vt:variant>
        <vt:i4>7208999</vt:i4>
      </vt:variant>
      <vt:variant>
        <vt:i4>1481</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1478</vt:i4>
      </vt:variant>
      <vt:variant>
        <vt:i4>0</vt:i4>
      </vt:variant>
      <vt:variant>
        <vt:i4>5</vt:i4>
      </vt:variant>
      <vt:variant>
        <vt:lpwstr>http://www.3gpp.org/ftp/tsg_sa/WG1_Serv/TSGS1_82_Dubrovnik/Docs/S1-181547.zip</vt:lpwstr>
      </vt:variant>
      <vt:variant>
        <vt:lpwstr/>
      </vt:variant>
      <vt:variant>
        <vt:i4>7208999</vt:i4>
      </vt:variant>
      <vt:variant>
        <vt:i4>1475</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1466</vt:i4>
      </vt:variant>
      <vt:variant>
        <vt:i4>0</vt:i4>
      </vt:variant>
      <vt:variant>
        <vt:i4>5</vt:i4>
      </vt:variant>
      <vt:variant>
        <vt:lpwstr>http://www.3gpp.org/ftp/tsg_sa/WG1_Serv/TSGS1_82_Dubrovnik/Docs/S1-181659.zip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http://portal.3gpp.org/desktopmodules/WorkItem/WorkItemDetails.aspx?workitemId=790004</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1451</vt:i4>
      </vt:variant>
      <vt:variant>
        <vt:i4>0</vt:i4>
      </vt:variant>
      <vt:variant>
        <vt:i4>5</vt:i4>
      </vt:variant>
      <vt:variant>
        <vt:lpwstr>http://www.3gpp.org/ftp/tsg_sa/WG1_Serv/TSGS1_82_Dubrovnik/Docs/S1-181714.zip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1436</vt:i4>
      </vt:variant>
      <vt:variant>
        <vt:i4>0</vt:i4>
      </vt:variant>
      <vt:variant>
        <vt:i4>5</vt:i4>
      </vt:variant>
      <vt:variant>
        <vt:lpwstr>http://www.3gpp.org/ftp/tsg_sa/WG1_Serv/TSGS1_82_Dubrovnik/Docs/S1-181740.zip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1430</vt:i4>
      </vt:variant>
      <vt:variant>
        <vt:i4>0</vt:i4>
      </vt:variant>
      <vt:variant>
        <vt:i4>5</vt:i4>
      </vt:variant>
      <vt:variant>
        <vt:lpwstr>http://portal.3gpp.org/desktopmodules/WorkItem/WorkItemDetails.aspx?workitemId=790001</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1421</vt:i4>
      </vt:variant>
      <vt:variant>
        <vt:i4>0</vt:i4>
      </vt:variant>
      <vt:variant>
        <vt:i4>5</vt:i4>
      </vt:variant>
      <vt:variant>
        <vt:lpwstr>http://www.3gpp.org/ftp/tsg_sa/WG1_Serv/TSGS1_82_Dubrovnik/Docs/S1-181389.zip</vt:lpwstr>
      </vt:variant>
      <vt:variant>
        <vt:lpwstr/>
      </vt:variant>
      <vt:variant>
        <vt:i4>7208999</vt:i4>
      </vt:variant>
      <vt:variant>
        <vt:i4>1418</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1415</vt:i4>
      </vt:variant>
      <vt:variant>
        <vt:i4>0</vt:i4>
      </vt:variant>
      <vt:variant>
        <vt:i4>5</vt:i4>
      </vt:variant>
      <vt:variant>
        <vt:lpwstr>http://portal.3gpp.org/desktopmodules/WorkItem/WorkItemDetails.aspx?workitemId=720005</vt:lpwstr>
      </vt:variant>
      <vt:variant>
        <vt:lpwstr/>
      </vt:variant>
      <vt:variant>
        <vt:i4>3080251</vt:i4>
      </vt:variant>
      <vt:variant>
        <vt:i4>1412</vt:i4>
      </vt:variant>
      <vt:variant>
        <vt:i4>0</vt:i4>
      </vt:variant>
      <vt:variant>
        <vt:i4>5</vt:i4>
      </vt:variant>
      <vt:variant>
        <vt:lpwstr>http://portal.3gpp.org/desktopmodules/Release/ReleaseDetails.aspx?releaseId=191</vt:lpwstr>
      </vt:variant>
      <vt:variant>
        <vt:lpwstr/>
      </vt:variant>
      <vt:variant>
        <vt:i4>7208999</vt:i4>
      </vt:variant>
      <vt:variant>
        <vt:i4>1409</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1406</vt:i4>
      </vt:variant>
      <vt:variant>
        <vt:i4>0</vt:i4>
      </vt:variant>
      <vt:variant>
        <vt:i4>5</vt:i4>
      </vt:variant>
      <vt:variant>
        <vt:lpwstr>http://www.3gpp.org/ftp/tsg_sa/WG1_Serv/TSGS1_81_Fukuoka/docs/S1-180596.zip</vt:lpwstr>
      </vt:variant>
      <vt:variant>
        <vt:lpwstr/>
      </vt:variant>
      <vt:variant>
        <vt:i4>3080251</vt:i4>
      </vt:variant>
      <vt:variant>
        <vt:i4>1403</vt:i4>
      </vt:variant>
      <vt:variant>
        <vt:i4>0</vt:i4>
      </vt:variant>
      <vt:variant>
        <vt:i4>5</vt:i4>
      </vt:variant>
      <vt:variant>
        <vt:lpwstr>http://portal.3gpp.org/desktopmodules/Release/ReleaseDetails.aspx?releaseId=191</vt:lpwstr>
      </vt:variant>
      <vt:variant>
        <vt:lpwstr/>
      </vt:variant>
      <vt:variant>
        <vt:i4>7208999</vt:i4>
      </vt:variant>
      <vt:variant>
        <vt:i4>1400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1397</vt:i4>
      </vt:variant>
      <vt:variant>
        <vt:i4>0</vt:i4>
      </vt:variant>
      <vt:variant>
        <vt:i4>5</vt:i4>
      </vt:variant>
      <vt:variant>
        <vt:lpwstr>http://www.3gpp.org/ftp/tsg_sa/WG1_Serv/TSGS1_81_Fukuoka/docs/S1-180624.zip</vt:lpwstr>
      </vt:variant>
      <vt:variant>
        <vt:lpwstr/>
      </vt:variant>
      <vt:variant>
        <vt:i4>4259866</vt:i4>
      </vt:variant>
      <vt:variant>
        <vt:i4>1394</vt:i4>
      </vt:variant>
      <vt:variant>
        <vt:i4>0</vt:i4>
      </vt:variant>
      <vt:variant>
        <vt:i4>5</vt:i4>
      </vt:variant>
      <vt:variant>
        <vt:lpwstr>http://portal.3gpp.org/desktopmodules/WorkItem/WorkItemDetails.aspx?workitemId=780055</vt:lpwstr>
      </vt:variant>
      <vt:variant>
        <vt:lpwstr/>
      </vt:variant>
      <vt:variant>
        <vt:i4>3080251</vt:i4>
      </vt:variant>
      <vt:variant>
        <vt:i4>1391</vt:i4>
      </vt:variant>
      <vt:variant>
        <vt:i4>0</vt:i4>
      </vt:variant>
      <vt:variant>
        <vt:i4>5</vt:i4>
      </vt:variant>
      <vt:variant>
        <vt:lpwstr>http://portal.3gpp.org/desktopmodules/Release/ReleaseDetails.aspx?releaseId=191</vt:lpwstr>
      </vt:variant>
      <vt:variant>
        <vt:lpwstr/>
      </vt:variant>
      <vt:variant>
        <vt:i4>7208999</vt:i4>
      </vt:variant>
      <vt:variant>
        <vt:i4>1388</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1385</vt:i4>
      </vt:variant>
      <vt:variant>
        <vt:i4>0</vt:i4>
      </vt:variant>
      <vt:variant>
        <vt:i4>5</vt:i4>
      </vt:variant>
      <vt:variant>
        <vt:lpwstr>http://www.3gpp.org/ftp/tsg_sa/WG1_Serv/TSGS1_81_Fukuoka/docs/S1-180503.zip</vt:lpwstr>
      </vt:variant>
      <vt:variant>
        <vt:lpwstr/>
      </vt:variant>
      <vt:variant>
        <vt:i4>4456464</vt:i4>
      </vt:variant>
      <vt:variant>
        <vt:i4>1382</vt:i4>
      </vt:variant>
      <vt:variant>
        <vt:i4>0</vt:i4>
      </vt:variant>
      <vt:variant>
        <vt:i4>5</vt:i4>
      </vt:variant>
      <vt:variant>
        <vt:lpwstr>http://portal.3gpp.org/desktopmodules/WorkItem/WorkItemDetails.aspx?workitemId=720005</vt:lpwstr>
      </vt:variant>
      <vt:variant>
        <vt:lpwstr/>
      </vt:variant>
      <vt:variant>
        <vt:i4>3080251</vt:i4>
      </vt:variant>
      <vt:variant>
        <vt:i4>1379</vt:i4>
      </vt:variant>
      <vt:variant>
        <vt:i4>0</vt:i4>
      </vt:variant>
      <vt:variant>
        <vt:i4>5</vt:i4>
      </vt:variant>
      <vt:variant>
        <vt:lpwstr>http://portal.3gpp.org/desktopmodules/Release/ReleaseDetails.aspx?releaseId=191</vt:lpwstr>
      </vt:variant>
      <vt:variant>
        <vt:lpwstr/>
      </vt:variant>
      <vt:variant>
        <vt:i4>7208999</vt:i4>
      </vt:variant>
      <vt:variant>
        <vt:i4>1376</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1373</vt:i4>
      </vt:variant>
      <vt:variant>
        <vt:i4>0</vt:i4>
      </vt:variant>
      <vt:variant>
        <vt:i4>5</vt:i4>
      </vt:variant>
      <vt:variant>
        <vt:lpwstr>http://www.3gpp.org/ftp/tsg_sa/WG1_Serv/TSGS1_81_Fukuoka/docs/S1-180611.zip</vt:lpwstr>
      </vt:variant>
      <vt:variant>
        <vt:lpwstr/>
      </vt:variant>
      <vt:variant>
        <vt:i4>4456464</vt:i4>
      </vt:variant>
      <vt:variant>
        <vt:i4>1370</vt:i4>
      </vt:variant>
      <vt:variant>
        <vt:i4>0</vt:i4>
      </vt:variant>
      <vt:variant>
        <vt:i4>5</vt:i4>
      </vt:variant>
      <vt:variant>
        <vt:lpwstr>http://portal.3gpp.org/desktopmodules/WorkItem/WorkItemDetails.aspx?workitemId=720005</vt:lpwstr>
      </vt:variant>
      <vt:variant>
        <vt:lpwstr/>
      </vt:variant>
      <vt:variant>
        <vt:i4>3080251</vt:i4>
      </vt:variant>
      <vt:variant>
        <vt:i4>1367</vt:i4>
      </vt:variant>
      <vt:variant>
        <vt:i4>0</vt:i4>
      </vt:variant>
      <vt:variant>
        <vt:i4>5</vt:i4>
      </vt:variant>
      <vt:variant>
        <vt:lpwstr>http://portal.3gpp.org/desktopmodules/Release/ReleaseDetails.aspx?releaseId=191</vt:lpwstr>
      </vt:variant>
      <vt:variant>
        <vt:lpwstr/>
      </vt:variant>
      <vt:variant>
        <vt:i4>7208999</vt:i4>
      </vt:variant>
      <vt:variant>
        <vt:i4>1364</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1361</vt:i4>
      </vt:variant>
      <vt:variant>
        <vt:i4>0</vt:i4>
      </vt:variant>
      <vt:variant>
        <vt:i4>5</vt:i4>
      </vt:variant>
      <vt:variant>
        <vt:lpwstr>http://www.3gpp.org/ftp/tsg_sa/WG1_Serv/TSGS1_81_Fukuoka/docs/s1-180194.zip</vt:lpwstr>
      </vt:variant>
      <vt:variant>
        <vt:lpwstr/>
      </vt:variant>
      <vt:variant>
        <vt:i4>4456464</vt:i4>
      </vt:variant>
      <vt:variant>
        <vt:i4>1358</vt:i4>
      </vt:variant>
      <vt:variant>
        <vt:i4>0</vt:i4>
      </vt:variant>
      <vt:variant>
        <vt:i4>5</vt:i4>
      </vt:variant>
      <vt:variant>
        <vt:lpwstr>http://portal.3gpp.org/desktopmodules/WorkItem/WorkItemDetails.aspx?workitemId=720005</vt:lpwstr>
      </vt:variant>
      <vt:variant>
        <vt:lpwstr/>
      </vt:variant>
      <vt:variant>
        <vt:i4>3080251</vt:i4>
      </vt:variant>
      <vt:variant>
        <vt:i4>1355</vt:i4>
      </vt:variant>
      <vt:variant>
        <vt:i4>0</vt:i4>
      </vt:variant>
      <vt:variant>
        <vt:i4>5</vt:i4>
      </vt:variant>
      <vt:variant>
        <vt:lpwstr>http://portal.3gpp.org/desktopmodules/Release/ReleaseDetails.aspx?releaseId=191</vt:lpwstr>
      </vt:variant>
      <vt:variant>
        <vt:lpwstr/>
      </vt:variant>
      <vt:variant>
        <vt:i4>7208999</vt:i4>
      </vt:variant>
      <vt:variant>
        <vt:i4>1352</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1349</vt:i4>
      </vt:variant>
      <vt:variant>
        <vt:i4>0</vt:i4>
      </vt:variant>
      <vt:variant>
        <vt:i4>5</vt:i4>
      </vt:variant>
      <vt:variant>
        <vt:lpwstr>http://www.3gpp.org/ftp/tsg_sa/WG1_Serv/TSGS1_81_Fukuoka/docs/S1-180529.zip</vt:lpwstr>
      </vt:variant>
      <vt:variant>
        <vt:lpwstr/>
      </vt:variant>
      <vt:variant>
        <vt:i4>4456464</vt:i4>
      </vt:variant>
      <vt:variant>
        <vt:i4>1346</vt:i4>
      </vt:variant>
      <vt:variant>
        <vt:i4>0</vt:i4>
      </vt:variant>
      <vt:variant>
        <vt:i4>5</vt:i4>
      </vt:variant>
      <vt:variant>
        <vt:lpwstr>http://portal.3gpp.org/desktopmodules/WorkItem/WorkItemDetails.aspx?workitemId=720005</vt:lpwstr>
      </vt:variant>
      <vt:variant>
        <vt:lpwstr/>
      </vt:variant>
      <vt:variant>
        <vt:i4>3080251</vt:i4>
      </vt:variant>
      <vt:variant>
        <vt:i4>1343</vt:i4>
      </vt:variant>
      <vt:variant>
        <vt:i4>0</vt:i4>
      </vt:variant>
      <vt:variant>
        <vt:i4>5</vt:i4>
      </vt:variant>
      <vt:variant>
        <vt:lpwstr>http://portal.3gpp.org/desktopmodules/Release/ReleaseDetails.aspx?releaseId=191</vt:lpwstr>
      </vt:variant>
      <vt:variant>
        <vt:lpwstr/>
      </vt:variant>
      <vt:variant>
        <vt:i4>7208999</vt:i4>
      </vt:variant>
      <vt:variant>
        <vt:i4>1340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1337</vt:i4>
      </vt:variant>
      <vt:variant>
        <vt:i4>0</vt:i4>
      </vt:variant>
      <vt:variant>
        <vt:i4>5</vt:i4>
      </vt:variant>
      <vt:variant>
        <vt:lpwstr>http://www.3gpp.org/ftp/tsg_sa/WG1_Serv/TSGS1_81_Fukuoka/docs/S1-180527.zip</vt:lpwstr>
      </vt:variant>
      <vt:variant>
        <vt:lpwstr/>
      </vt:variant>
      <vt:variant>
        <vt:i4>4456464</vt:i4>
      </vt:variant>
      <vt:variant>
        <vt:i4>1334</vt:i4>
      </vt:variant>
      <vt:variant>
        <vt:i4>0</vt:i4>
      </vt:variant>
      <vt:variant>
        <vt:i4>5</vt:i4>
      </vt:variant>
      <vt:variant>
        <vt:lpwstr>http://portal.3gpp.org/desktopmodules/WorkItem/WorkItemDetails.aspx?workitemId=720005</vt:lpwstr>
      </vt:variant>
      <vt:variant>
        <vt:lpwstr/>
      </vt:variant>
      <vt:variant>
        <vt:i4>3080251</vt:i4>
      </vt:variant>
      <vt:variant>
        <vt:i4>1331</vt:i4>
      </vt:variant>
      <vt:variant>
        <vt:i4>0</vt:i4>
      </vt:variant>
      <vt:variant>
        <vt:i4>5</vt:i4>
      </vt:variant>
      <vt:variant>
        <vt:lpwstr>http://portal.3gpp.org/desktopmodules/Release/ReleaseDetails.aspx?releaseId=191</vt:lpwstr>
      </vt:variant>
      <vt:variant>
        <vt:lpwstr/>
      </vt:variant>
      <vt:variant>
        <vt:i4>7208999</vt:i4>
      </vt:variant>
      <vt:variant>
        <vt:i4>1328</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1325</vt:i4>
      </vt:variant>
      <vt:variant>
        <vt:i4>0</vt:i4>
      </vt:variant>
      <vt:variant>
        <vt:i4>5</vt:i4>
      </vt:variant>
      <vt:variant>
        <vt:lpwstr>http://www.3gpp.org/ftp/tsg_sa/WG1_Serv/TSGS1_81_Fukuoka/docs/S1-180496.zip</vt:lpwstr>
      </vt:variant>
      <vt:variant>
        <vt:lpwstr/>
      </vt:variant>
      <vt:variant>
        <vt:i4>4456464</vt:i4>
      </vt:variant>
      <vt:variant>
        <vt:i4>1322</vt:i4>
      </vt:variant>
      <vt:variant>
        <vt:i4>0</vt:i4>
      </vt:variant>
      <vt:variant>
        <vt:i4>5</vt:i4>
      </vt:variant>
      <vt:variant>
        <vt:lpwstr>http://portal.3gpp.org/desktopmodules/WorkItem/WorkItemDetails.aspx?workitemId=720005</vt:lpwstr>
      </vt:variant>
      <vt:variant>
        <vt:lpwstr/>
      </vt:variant>
      <vt:variant>
        <vt:i4>3080251</vt:i4>
      </vt:variant>
      <vt:variant>
        <vt:i4>1319</vt:i4>
      </vt:variant>
      <vt:variant>
        <vt:i4>0</vt:i4>
      </vt:variant>
      <vt:variant>
        <vt:i4>5</vt:i4>
      </vt:variant>
      <vt:variant>
        <vt:lpwstr>http://portal.3gpp.org/desktopmodules/Release/ReleaseDetails.aspx?releaseId=191</vt:lpwstr>
      </vt:variant>
      <vt:variant>
        <vt:lpwstr/>
      </vt:variant>
      <vt:variant>
        <vt:i4>7208999</vt:i4>
      </vt:variant>
      <vt:variant>
        <vt:i4>1316</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1313</vt:i4>
      </vt:variant>
      <vt:variant>
        <vt:i4>0</vt:i4>
      </vt:variant>
      <vt:variant>
        <vt:i4>5</vt:i4>
      </vt:variant>
      <vt:variant>
        <vt:lpwstr>http://www.3gpp.org/ftp/tsg_sa/WG1_Serv/TSGS1_81_Fukuoka/docs/S1-180598.zip</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1301</vt:i4>
      </vt:variant>
      <vt:variant>
        <vt:i4>0</vt:i4>
      </vt:variant>
      <vt:variant>
        <vt:i4>5</vt:i4>
      </vt:variant>
      <vt:variant>
        <vt:lpwstr>http://www.3gpp.org/ftp/tsg_sa/WG1_Serv/TSGS1_78_Porto/docs/S1-172404.zip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327750</vt:i4>
      </vt:variant>
      <vt:variant>
        <vt:i4>1286</vt:i4>
      </vt:variant>
      <vt:variant>
        <vt:i4>0</vt:i4>
      </vt:variant>
      <vt:variant>
        <vt:i4>5</vt:i4>
      </vt:variant>
      <vt:variant>
        <vt:lpwstr>http://www.3gpp.org/ftp/tsg_sa/WG1_Serv/TSGS1_78_Porto/docs/S1-172278.zip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1271</vt:i4>
      </vt:variant>
      <vt:variant>
        <vt:i4>0</vt:i4>
      </vt:variant>
      <vt:variant>
        <vt:i4>5</vt:i4>
      </vt:variant>
      <vt:variant>
        <vt:lpwstr>http://www.3gpp.org/ftp/tsg_sa/WG1_Serv/TSGS1_78_Porto/docs/S1-172277.zip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1256</vt:i4>
      </vt:variant>
      <vt:variant>
        <vt:i4>0</vt:i4>
      </vt:variant>
      <vt:variant>
        <vt:i4>5</vt:i4>
      </vt:variant>
      <vt:variant>
        <vt:lpwstr>http://www.3gpp.org/ftp/tsg_sa/WG1_Serv/TSGS1_78_Porto/docs/S1-172261.zip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1241</vt:i4>
      </vt:variant>
      <vt:variant>
        <vt:i4>0</vt:i4>
      </vt:variant>
      <vt:variant>
        <vt:i4>5</vt:i4>
      </vt:variant>
      <vt:variant>
        <vt:lpwstr>http://www.3gpp.org/ftp/tsg_sa/WG1_Serv/TSGS1_78_Porto/docs/S1-172256.zip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1226</vt:i4>
      </vt:variant>
      <vt:variant>
        <vt:i4>0</vt:i4>
      </vt:variant>
      <vt:variant>
        <vt:i4>5</vt:i4>
      </vt:variant>
      <vt:variant>
        <vt:lpwstr>http://www.3gpp.org/ftp/tsg_sa/WG1_Serv/TSGS1_78_Porto/docs/S1-172280.zip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1211</vt:i4>
      </vt:variant>
      <vt:variant>
        <vt:i4>0</vt:i4>
      </vt:variant>
      <vt:variant>
        <vt:i4>5</vt:i4>
      </vt:variant>
      <vt:variant>
        <vt:lpwstr>http://www.3gpp.org/ftp/tsg_sa/WG1_Serv/TSGS1_78_Porto/docs/S1-172285.zip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196686</vt:i4>
      </vt:variant>
      <vt:variant>
        <vt:i4>1196</vt:i4>
      </vt:variant>
      <vt:variant>
        <vt:i4>0</vt:i4>
      </vt:variant>
      <vt:variant>
        <vt:i4>5</vt:i4>
      </vt:variant>
      <vt:variant>
        <vt:lpwstr>http://www.3gpp.org/ftp/tsg_sa/WG1_Serv/TSGS1_78_Porto/docs/S1-172012.zip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1181</vt:i4>
      </vt:variant>
      <vt:variant>
        <vt:i4>0</vt:i4>
      </vt:variant>
      <vt:variant>
        <vt:i4>5</vt:i4>
      </vt:variant>
      <vt:variant>
        <vt:lpwstr>http://www.3gpp.org/ftp/tsg_sa/WG1_Serv/TSGS1_78_Porto/docs/S1-172262.zip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1166</vt:i4>
      </vt:variant>
      <vt:variant>
        <vt:i4>0</vt:i4>
      </vt:variant>
      <vt:variant>
        <vt:i4>5</vt:i4>
      </vt:variant>
      <vt:variant>
        <vt:lpwstr>http://www.3gpp.org/ftp/tsg_sa/WG1_Serv/TSGS1_78_Porto/docs/S1-172257.zip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1151</vt:i4>
      </vt:variant>
      <vt:variant>
        <vt:i4>0</vt:i4>
      </vt:variant>
      <vt:variant>
        <vt:i4>5</vt:i4>
      </vt:variant>
      <vt:variant>
        <vt:lpwstr>http://www.3gpp.org/ftp/tsg_sa/WG1_Serv/TSGS1_78_Porto/docs/S1-172279.zip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1136</vt:i4>
      </vt:variant>
      <vt:variant>
        <vt:i4>0</vt:i4>
      </vt:variant>
      <vt:variant>
        <vt:i4>5</vt:i4>
      </vt:variant>
      <vt:variant>
        <vt:lpwstr>http://www.3gpp.org/ftp/tsg_sa/WG1_Serv/TSGS1_78_Porto/docs/S1-172283.zip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1121</vt:i4>
      </vt:variant>
      <vt:variant>
        <vt:i4>0</vt:i4>
      </vt:variant>
      <vt:variant>
        <vt:i4>5</vt:i4>
      </vt:variant>
      <vt:variant>
        <vt:lpwstr>http://www.3gpp.org/ftp/tsg_sa/WG1_Serv/TSGS1_78_Porto/docs/S1-172270.zip</vt:lpwstr>
      </vt:variant>
      <vt:variant>
        <vt:lpwstr/>
      </vt:variant>
      <vt:variant>
        <vt:i4>3080251</vt:i4>
      </vt:variant>
      <vt:variant>
        <vt:i4>1118</vt:i4>
      </vt:variant>
      <vt:variant>
        <vt:i4>0</vt:i4>
      </vt:variant>
      <vt:variant>
        <vt:i4>5</vt:i4>
      </vt:variant>
      <vt:variant>
        <vt:lpwstr>http://portal.3gpp.org/desktopmodules/Release/ReleaseDetails.aspx?releaseId=190</vt:lpwstr>
      </vt:variant>
      <vt:variant>
        <vt:lpwstr/>
      </vt:variant>
      <vt:variant>
        <vt:i4>4456464</vt:i4>
      </vt:variant>
      <vt:variant>
        <vt:i4>1115</vt:i4>
      </vt:variant>
      <vt:variant>
        <vt:i4>0</vt:i4>
      </vt:variant>
      <vt:variant>
        <vt:i4>5</vt:i4>
      </vt:variant>
      <vt:variant>
        <vt:lpwstr>http://portal.3gpp.org/desktopmodules/WorkItem/WorkItemDetails.aspx?workitemId=720005</vt:lpwstr>
      </vt:variant>
      <vt:variant>
        <vt:lpwstr/>
      </vt:variant>
      <vt:variant>
        <vt:i4>3080251</vt:i4>
      </vt:variant>
      <vt:variant>
        <vt:i4>1112</vt:i4>
      </vt:variant>
      <vt:variant>
        <vt:i4>0</vt:i4>
      </vt:variant>
      <vt:variant>
        <vt:i4>5</vt:i4>
      </vt:variant>
      <vt:variant>
        <vt:lpwstr>http://portal.3gpp.org/desktopmodules/Release/ReleaseDetails.aspx?releaseId=190</vt:lpwstr>
      </vt:variant>
      <vt:variant>
        <vt:lpwstr/>
      </vt:variant>
      <vt:variant>
        <vt:i4>7208999</vt:i4>
      </vt:variant>
      <vt:variant>
        <vt:i4>1109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1106</vt:i4>
      </vt:variant>
      <vt:variant>
        <vt:i4>0</vt:i4>
      </vt:variant>
      <vt:variant>
        <vt:i4>5</vt:i4>
      </vt:variant>
      <vt:variant>
        <vt:lpwstr>http://portal.3gpp.org/desktopmodules/Release/ReleaseDetails.aspx?releaseId=190</vt:lpwstr>
      </vt:variant>
      <vt:variant>
        <vt:lpwstr/>
      </vt:variant>
      <vt:variant>
        <vt:i4>4456464</vt:i4>
      </vt:variant>
      <vt:variant>
        <vt:i4>1103</vt:i4>
      </vt:variant>
      <vt:variant>
        <vt:i4>0</vt:i4>
      </vt:variant>
      <vt:variant>
        <vt:i4>5</vt:i4>
      </vt:variant>
      <vt:variant>
        <vt:lpwstr>http://portal.3gpp.org/desktopmodules/WorkItem/WorkItemDetails.aspx?workitemId=720005</vt:lpwstr>
      </vt:variant>
      <vt:variant>
        <vt:lpwstr/>
      </vt:variant>
      <vt:variant>
        <vt:i4>3080251</vt:i4>
      </vt:variant>
      <vt:variant>
        <vt:i4>1100</vt:i4>
      </vt:variant>
      <vt:variant>
        <vt:i4>0</vt:i4>
      </vt:variant>
      <vt:variant>
        <vt:i4>5</vt:i4>
      </vt:variant>
      <vt:variant>
        <vt:lpwstr>http://portal.3gpp.org/desktopmodules/Release/ReleaseDetails.aspx?releaseId=190</vt:lpwstr>
      </vt:variant>
      <vt:variant>
        <vt:lpwstr/>
      </vt:variant>
      <vt:variant>
        <vt:i4>7208999</vt:i4>
      </vt:variant>
      <vt:variant>
        <vt:i4>1097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1094</vt:i4>
      </vt:variant>
      <vt:variant>
        <vt:i4>0</vt:i4>
      </vt:variant>
      <vt:variant>
        <vt:i4>5</vt:i4>
      </vt:variant>
      <vt:variant>
        <vt:lpwstr>http://portal.3gpp.org/desktopmodules/Release/ReleaseDetails.aspx?releaseId=190</vt:lpwstr>
      </vt:variant>
      <vt:variant>
        <vt:lpwstr/>
      </vt:variant>
      <vt:variant>
        <vt:i4>4587646</vt:i4>
      </vt:variant>
      <vt:variant>
        <vt:i4>1074</vt:i4>
      </vt:variant>
      <vt:variant>
        <vt:i4>0</vt:i4>
      </vt:variant>
      <vt:variant>
        <vt:i4>5</vt:i4>
      </vt:variant>
      <vt:variant>
        <vt:lpwstr>https://ec.europa.eu/finance/securities/docs/isd/mifid/rts/160607-rts-25-annex_en.pdf</vt:lpwstr>
      </vt:variant>
      <vt:variant>
        <vt:lpwstr/>
      </vt:variant>
      <vt:variant>
        <vt:i4>3211352</vt:i4>
      </vt:variant>
      <vt:variant>
        <vt:i4>1071</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2026-01-05T10:33:00Z</dcterms:created>
  <dcterms:modified xsi:type="dcterms:W3CDTF">2026-01-05T10:33:00Z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