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EBA71B3"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C10E2E">
              <w:rPr>
                <w:noProof w:val="0"/>
              </w:rPr>
              <w:t>18.</w:t>
            </w:r>
            <w:r w:rsidR="00C631A7">
              <w:rPr>
                <w:rFonts w:eastAsia="DengXian" w:hint="eastAsia"/>
                <w:noProof w:val="0"/>
                <w:lang w:eastAsia="zh-CN"/>
              </w:rPr>
              <w:t>1</w:t>
            </w:r>
            <w:r w:rsidR="0075628B">
              <w:rPr>
                <w:rFonts w:eastAsia="DengXian"/>
                <w:noProof w:val="0"/>
                <w:lang w:eastAsia="zh-CN"/>
              </w:rPr>
              <w:t>1</w:t>
            </w:r>
            <w:r w:rsidR="00C10E2E">
              <w:rPr>
                <w:noProof w:val="0"/>
              </w:rPr>
              <w:t>.0</w:t>
            </w:r>
            <w:bookmarkEnd w:id="3"/>
            <w:r w:rsidR="00DA0E81" w:rsidRPr="00926D4D">
              <w:rPr>
                <w:noProof w:val="0"/>
              </w:rPr>
              <w:t xml:space="preserve"> </w:t>
            </w:r>
            <w:r w:rsidRPr="00926D4D">
              <w:rPr>
                <w:noProof w:val="0"/>
                <w:sz w:val="32"/>
              </w:rPr>
              <w:t>(</w:t>
            </w:r>
            <w:bookmarkStart w:id="4" w:name="issueDate"/>
            <w:r w:rsidR="00C10E2E">
              <w:rPr>
                <w:noProof w:val="0"/>
                <w:sz w:val="32"/>
              </w:rPr>
              <w:t>202</w:t>
            </w:r>
            <w:r w:rsidR="00C631A7">
              <w:rPr>
                <w:rFonts w:hint="eastAsia"/>
                <w:noProof w:val="0"/>
                <w:sz w:val="32"/>
                <w:lang w:eastAsia="zh-CN"/>
              </w:rPr>
              <w:t>5</w:t>
            </w:r>
            <w:r w:rsidR="00C10E2E">
              <w:rPr>
                <w:noProof w:val="0"/>
                <w:sz w:val="32"/>
              </w:rPr>
              <w:t>-</w:t>
            </w:r>
            <w:bookmarkEnd w:id="4"/>
            <w:r w:rsidR="0075628B">
              <w:rPr>
                <w:noProof w:val="0"/>
                <w:sz w:val="32"/>
                <w:lang w:eastAsia="zh-CN"/>
              </w:rPr>
              <w:t>12</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742027D1"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641B9D">
              <w:rPr>
                <w:sz w:val="18"/>
              </w:rPr>
              <w:t>5</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20DF2319" w14:textId="78EFE01E" w:rsidR="00224307" w:rsidRDefault="00C258CD">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224307">
        <w:rPr>
          <w:noProof/>
        </w:rPr>
        <w:t>Foreword</w:t>
      </w:r>
      <w:r w:rsidR="00224307">
        <w:rPr>
          <w:noProof/>
        </w:rPr>
        <w:tab/>
      </w:r>
      <w:r w:rsidR="00224307">
        <w:rPr>
          <w:noProof/>
        </w:rPr>
        <w:fldChar w:fldCharType="begin" w:fldLock="1"/>
      </w:r>
      <w:r w:rsidR="00224307">
        <w:rPr>
          <w:noProof/>
        </w:rPr>
        <w:instrText xml:space="preserve"> PAGEREF _Toc219487595 \h </w:instrText>
      </w:r>
      <w:r w:rsidR="00224307">
        <w:rPr>
          <w:noProof/>
        </w:rPr>
      </w:r>
      <w:r w:rsidR="00224307">
        <w:rPr>
          <w:noProof/>
        </w:rPr>
        <w:fldChar w:fldCharType="separate"/>
      </w:r>
      <w:r w:rsidR="00224307">
        <w:rPr>
          <w:noProof/>
        </w:rPr>
        <w:t>8</w:t>
      </w:r>
      <w:r w:rsidR="00224307">
        <w:rPr>
          <w:noProof/>
        </w:rPr>
        <w:fldChar w:fldCharType="end"/>
      </w:r>
    </w:p>
    <w:p w14:paraId="2B524848" w14:textId="1A8C33AC"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_Toc219487596 \h </w:instrText>
      </w:r>
      <w:r>
        <w:rPr>
          <w:noProof/>
        </w:rPr>
      </w:r>
      <w:r>
        <w:rPr>
          <w:noProof/>
        </w:rPr>
        <w:fldChar w:fldCharType="separate"/>
      </w:r>
      <w:r>
        <w:rPr>
          <w:noProof/>
        </w:rPr>
        <w:t>10</w:t>
      </w:r>
      <w:r>
        <w:rPr>
          <w:noProof/>
        </w:rPr>
        <w:fldChar w:fldCharType="end"/>
      </w:r>
    </w:p>
    <w:p w14:paraId="0EABAF9A" w14:textId="2E5995EE"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_Toc219487597 \h </w:instrText>
      </w:r>
      <w:r>
        <w:rPr>
          <w:noProof/>
        </w:rPr>
      </w:r>
      <w:r>
        <w:rPr>
          <w:noProof/>
        </w:rPr>
        <w:fldChar w:fldCharType="separate"/>
      </w:r>
      <w:r>
        <w:rPr>
          <w:noProof/>
        </w:rPr>
        <w:t>10</w:t>
      </w:r>
      <w:r>
        <w:rPr>
          <w:noProof/>
        </w:rPr>
        <w:fldChar w:fldCharType="end"/>
      </w:r>
    </w:p>
    <w:p w14:paraId="6B7C5852" w14:textId="574E63CC"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_Toc219487598 \h </w:instrText>
      </w:r>
      <w:r>
        <w:rPr>
          <w:noProof/>
        </w:rPr>
      </w:r>
      <w:r>
        <w:rPr>
          <w:noProof/>
        </w:rPr>
        <w:fldChar w:fldCharType="separate"/>
      </w:r>
      <w:r>
        <w:rPr>
          <w:noProof/>
        </w:rPr>
        <w:t>11</w:t>
      </w:r>
      <w:r>
        <w:rPr>
          <w:noProof/>
        </w:rPr>
        <w:fldChar w:fldCharType="end"/>
      </w:r>
    </w:p>
    <w:p w14:paraId="1C553688" w14:textId="2ACF7634"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_Toc219487599 \h </w:instrText>
      </w:r>
      <w:r>
        <w:rPr>
          <w:noProof/>
        </w:rPr>
      </w:r>
      <w:r>
        <w:rPr>
          <w:noProof/>
        </w:rPr>
        <w:fldChar w:fldCharType="separate"/>
      </w:r>
      <w:r>
        <w:rPr>
          <w:noProof/>
        </w:rPr>
        <w:t>11</w:t>
      </w:r>
      <w:r>
        <w:rPr>
          <w:noProof/>
        </w:rPr>
        <w:fldChar w:fldCharType="end"/>
      </w:r>
    </w:p>
    <w:p w14:paraId="0C19B2E3" w14:textId="5688D241"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_Toc219487600 \h </w:instrText>
      </w:r>
      <w:r>
        <w:rPr>
          <w:noProof/>
        </w:rPr>
      </w:r>
      <w:r>
        <w:rPr>
          <w:noProof/>
        </w:rPr>
        <w:fldChar w:fldCharType="separate"/>
      </w:r>
      <w:r>
        <w:rPr>
          <w:noProof/>
        </w:rPr>
        <w:t>11</w:t>
      </w:r>
      <w:r>
        <w:rPr>
          <w:noProof/>
        </w:rPr>
        <w:fldChar w:fldCharType="end"/>
      </w:r>
    </w:p>
    <w:p w14:paraId="50F059C6" w14:textId="68092F26"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_Toc219487601 \h </w:instrText>
      </w:r>
      <w:r>
        <w:rPr>
          <w:noProof/>
        </w:rPr>
      </w:r>
      <w:r>
        <w:rPr>
          <w:noProof/>
        </w:rPr>
        <w:fldChar w:fldCharType="separate"/>
      </w:r>
      <w:r>
        <w:rPr>
          <w:noProof/>
        </w:rPr>
        <w:t>11</w:t>
      </w:r>
      <w:r>
        <w:rPr>
          <w:noProof/>
        </w:rPr>
        <w:fldChar w:fldCharType="end"/>
      </w:r>
    </w:p>
    <w:p w14:paraId="2FB0DA52" w14:textId="4BEB1731"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_Toc219487602 \h </w:instrText>
      </w:r>
      <w:r>
        <w:rPr>
          <w:noProof/>
        </w:rPr>
      </w:r>
      <w:r>
        <w:rPr>
          <w:noProof/>
        </w:rPr>
        <w:fldChar w:fldCharType="separate"/>
      </w:r>
      <w:r>
        <w:rPr>
          <w:noProof/>
        </w:rPr>
        <w:t>12</w:t>
      </w:r>
      <w:r>
        <w:rPr>
          <w:noProof/>
        </w:rPr>
        <w:fldChar w:fldCharType="end"/>
      </w:r>
    </w:p>
    <w:p w14:paraId="2EB44A04" w14:textId="2B71A15B"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_Toc219487603 \h </w:instrText>
      </w:r>
      <w:r>
        <w:rPr>
          <w:noProof/>
        </w:rPr>
      </w:r>
      <w:r>
        <w:rPr>
          <w:noProof/>
        </w:rPr>
        <w:fldChar w:fldCharType="separate"/>
      </w:r>
      <w:r>
        <w:rPr>
          <w:noProof/>
        </w:rPr>
        <w:t>12</w:t>
      </w:r>
      <w:r>
        <w:rPr>
          <w:noProof/>
        </w:rPr>
        <w:fldChar w:fldCharType="end"/>
      </w:r>
    </w:p>
    <w:p w14:paraId="55884734" w14:textId="5B45FDEA"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_Toc219487604 \h </w:instrText>
      </w:r>
      <w:r>
        <w:rPr>
          <w:noProof/>
        </w:rPr>
      </w:r>
      <w:r>
        <w:rPr>
          <w:noProof/>
        </w:rPr>
        <w:fldChar w:fldCharType="separate"/>
      </w:r>
      <w:r>
        <w:rPr>
          <w:noProof/>
        </w:rPr>
        <w:t>12</w:t>
      </w:r>
      <w:r>
        <w:rPr>
          <w:noProof/>
        </w:rPr>
        <w:fldChar w:fldCharType="end"/>
      </w:r>
    </w:p>
    <w:p w14:paraId="6820883B" w14:textId="4CE1A774"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_Toc219487605 \h </w:instrText>
      </w:r>
      <w:r>
        <w:rPr>
          <w:noProof/>
        </w:rPr>
      </w:r>
      <w:r>
        <w:rPr>
          <w:noProof/>
        </w:rPr>
        <w:fldChar w:fldCharType="separate"/>
      </w:r>
      <w:r>
        <w:rPr>
          <w:noProof/>
        </w:rPr>
        <w:t>12</w:t>
      </w:r>
      <w:r>
        <w:rPr>
          <w:noProof/>
        </w:rPr>
        <w:fldChar w:fldCharType="end"/>
      </w:r>
    </w:p>
    <w:p w14:paraId="43172051" w14:textId="1B7A92D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_Toc219487606 \h </w:instrText>
      </w:r>
      <w:r>
        <w:rPr>
          <w:noProof/>
        </w:rPr>
      </w:r>
      <w:r>
        <w:rPr>
          <w:noProof/>
        </w:rPr>
        <w:fldChar w:fldCharType="separate"/>
      </w:r>
      <w:r>
        <w:rPr>
          <w:noProof/>
        </w:rPr>
        <w:t>12</w:t>
      </w:r>
      <w:r>
        <w:rPr>
          <w:noProof/>
        </w:rPr>
        <w:fldChar w:fldCharType="end"/>
      </w:r>
    </w:p>
    <w:p w14:paraId="693F97F1" w14:textId="47B34E9A"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_Toc219487607 \h </w:instrText>
      </w:r>
      <w:r>
        <w:rPr>
          <w:noProof/>
        </w:rPr>
      </w:r>
      <w:r>
        <w:rPr>
          <w:noProof/>
        </w:rPr>
        <w:fldChar w:fldCharType="separate"/>
      </w:r>
      <w:r>
        <w:rPr>
          <w:noProof/>
        </w:rPr>
        <w:t>13</w:t>
      </w:r>
      <w:r>
        <w:rPr>
          <w:noProof/>
        </w:rPr>
        <w:fldChar w:fldCharType="end"/>
      </w:r>
    </w:p>
    <w:p w14:paraId="47B4F48F" w14:textId="69F5E27B"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_Toc219487608 \h </w:instrText>
      </w:r>
      <w:r>
        <w:rPr>
          <w:noProof/>
        </w:rPr>
      </w:r>
      <w:r>
        <w:rPr>
          <w:noProof/>
        </w:rPr>
        <w:fldChar w:fldCharType="separate"/>
      </w:r>
      <w:r>
        <w:rPr>
          <w:noProof/>
        </w:rPr>
        <w:t>13</w:t>
      </w:r>
      <w:r>
        <w:rPr>
          <w:noProof/>
        </w:rPr>
        <w:fldChar w:fldCharType="end"/>
      </w:r>
    </w:p>
    <w:p w14:paraId="0416DD08" w14:textId="34CEBFF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_Toc219487609 \h </w:instrText>
      </w:r>
      <w:r>
        <w:rPr>
          <w:noProof/>
        </w:rPr>
      </w:r>
      <w:r>
        <w:rPr>
          <w:noProof/>
        </w:rPr>
        <w:fldChar w:fldCharType="separate"/>
      </w:r>
      <w:r>
        <w:rPr>
          <w:noProof/>
        </w:rPr>
        <w:t>13</w:t>
      </w:r>
      <w:r>
        <w:rPr>
          <w:noProof/>
        </w:rPr>
        <w:fldChar w:fldCharType="end"/>
      </w:r>
    </w:p>
    <w:p w14:paraId="7C2A2F87" w14:textId="32A295D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_Toc219487610 \h </w:instrText>
      </w:r>
      <w:r>
        <w:rPr>
          <w:noProof/>
        </w:rPr>
      </w:r>
      <w:r>
        <w:rPr>
          <w:noProof/>
        </w:rPr>
        <w:fldChar w:fldCharType="separate"/>
      </w:r>
      <w:r>
        <w:rPr>
          <w:noProof/>
        </w:rPr>
        <w:t>13</w:t>
      </w:r>
      <w:r>
        <w:rPr>
          <w:noProof/>
        </w:rPr>
        <w:fldChar w:fldCharType="end"/>
      </w:r>
    </w:p>
    <w:p w14:paraId="796E5403" w14:textId="5A9E0EA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_Toc219487611 \h </w:instrText>
      </w:r>
      <w:r>
        <w:rPr>
          <w:noProof/>
        </w:rPr>
      </w:r>
      <w:r>
        <w:rPr>
          <w:noProof/>
        </w:rPr>
        <w:fldChar w:fldCharType="separate"/>
      </w:r>
      <w:r>
        <w:rPr>
          <w:noProof/>
        </w:rPr>
        <w:t>13</w:t>
      </w:r>
      <w:r>
        <w:rPr>
          <w:noProof/>
        </w:rPr>
        <w:fldChar w:fldCharType="end"/>
      </w:r>
    </w:p>
    <w:p w14:paraId="1899EE9A" w14:textId="36CE256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_Toc219487612 \h </w:instrText>
      </w:r>
      <w:r>
        <w:rPr>
          <w:noProof/>
        </w:rPr>
      </w:r>
      <w:r>
        <w:rPr>
          <w:noProof/>
        </w:rPr>
        <w:fldChar w:fldCharType="separate"/>
      </w:r>
      <w:r>
        <w:rPr>
          <w:noProof/>
        </w:rPr>
        <w:t>13</w:t>
      </w:r>
      <w:r>
        <w:rPr>
          <w:noProof/>
        </w:rPr>
        <w:fldChar w:fldCharType="end"/>
      </w:r>
    </w:p>
    <w:p w14:paraId="646358FE" w14:textId="70096466"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_Toc219487613 \h </w:instrText>
      </w:r>
      <w:r>
        <w:rPr>
          <w:noProof/>
        </w:rPr>
      </w:r>
      <w:r>
        <w:rPr>
          <w:noProof/>
        </w:rPr>
        <w:fldChar w:fldCharType="separate"/>
      </w:r>
      <w:r>
        <w:rPr>
          <w:noProof/>
        </w:rPr>
        <w:t>14</w:t>
      </w:r>
      <w:r>
        <w:rPr>
          <w:noProof/>
        </w:rPr>
        <w:fldChar w:fldCharType="end"/>
      </w:r>
    </w:p>
    <w:p w14:paraId="5259FA50" w14:textId="761DE324"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_Toc219487614 \h </w:instrText>
      </w:r>
      <w:r>
        <w:rPr>
          <w:noProof/>
        </w:rPr>
      </w:r>
      <w:r>
        <w:rPr>
          <w:noProof/>
        </w:rPr>
        <w:fldChar w:fldCharType="separate"/>
      </w:r>
      <w:r>
        <w:rPr>
          <w:noProof/>
        </w:rPr>
        <w:t>14</w:t>
      </w:r>
      <w:r>
        <w:rPr>
          <w:noProof/>
        </w:rPr>
        <w:fldChar w:fldCharType="end"/>
      </w:r>
    </w:p>
    <w:p w14:paraId="60E4BA6F" w14:textId="75681E4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_Toc219487615 \h </w:instrText>
      </w:r>
      <w:r>
        <w:rPr>
          <w:noProof/>
        </w:rPr>
      </w:r>
      <w:r>
        <w:rPr>
          <w:noProof/>
        </w:rPr>
        <w:fldChar w:fldCharType="separate"/>
      </w:r>
      <w:r>
        <w:rPr>
          <w:noProof/>
        </w:rPr>
        <w:t>14</w:t>
      </w:r>
      <w:r>
        <w:rPr>
          <w:noProof/>
        </w:rPr>
        <w:fldChar w:fldCharType="end"/>
      </w:r>
    </w:p>
    <w:p w14:paraId="41D11954" w14:textId="4431FC5B"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_Toc219487616 \h </w:instrText>
      </w:r>
      <w:r>
        <w:rPr>
          <w:noProof/>
        </w:rPr>
      </w:r>
      <w:r>
        <w:rPr>
          <w:noProof/>
        </w:rPr>
        <w:fldChar w:fldCharType="separate"/>
      </w:r>
      <w:r>
        <w:rPr>
          <w:noProof/>
        </w:rPr>
        <w:t>14</w:t>
      </w:r>
      <w:r>
        <w:rPr>
          <w:noProof/>
        </w:rPr>
        <w:fldChar w:fldCharType="end"/>
      </w:r>
    </w:p>
    <w:p w14:paraId="0DC57FAA" w14:textId="2E951FA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_Toc219487617 \h </w:instrText>
      </w:r>
      <w:r>
        <w:rPr>
          <w:noProof/>
        </w:rPr>
      </w:r>
      <w:r>
        <w:rPr>
          <w:noProof/>
        </w:rPr>
        <w:fldChar w:fldCharType="separate"/>
      </w:r>
      <w:r>
        <w:rPr>
          <w:noProof/>
        </w:rPr>
        <w:t>14</w:t>
      </w:r>
      <w:r>
        <w:rPr>
          <w:noProof/>
        </w:rPr>
        <w:fldChar w:fldCharType="end"/>
      </w:r>
    </w:p>
    <w:p w14:paraId="6CBF4F8F" w14:textId="09716BC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_Toc219487618 \h </w:instrText>
      </w:r>
      <w:r>
        <w:rPr>
          <w:noProof/>
        </w:rPr>
      </w:r>
      <w:r>
        <w:rPr>
          <w:noProof/>
        </w:rPr>
        <w:fldChar w:fldCharType="separate"/>
      </w:r>
      <w:r>
        <w:rPr>
          <w:noProof/>
        </w:rPr>
        <w:t>14</w:t>
      </w:r>
      <w:r>
        <w:rPr>
          <w:noProof/>
        </w:rPr>
        <w:fldChar w:fldCharType="end"/>
      </w:r>
    </w:p>
    <w:p w14:paraId="025C00A3" w14:textId="515E92F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_Toc219487619 \h </w:instrText>
      </w:r>
      <w:r>
        <w:rPr>
          <w:noProof/>
        </w:rPr>
      </w:r>
      <w:r>
        <w:rPr>
          <w:noProof/>
        </w:rPr>
        <w:fldChar w:fldCharType="separate"/>
      </w:r>
      <w:r>
        <w:rPr>
          <w:noProof/>
        </w:rPr>
        <w:t>14</w:t>
      </w:r>
      <w:r>
        <w:rPr>
          <w:noProof/>
        </w:rPr>
        <w:fldChar w:fldCharType="end"/>
      </w:r>
    </w:p>
    <w:p w14:paraId="1E911F0B" w14:textId="3921CBA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_Toc219487620 \h </w:instrText>
      </w:r>
      <w:r>
        <w:rPr>
          <w:noProof/>
        </w:rPr>
      </w:r>
      <w:r>
        <w:rPr>
          <w:noProof/>
        </w:rPr>
        <w:fldChar w:fldCharType="separate"/>
      </w:r>
      <w:r>
        <w:rPr>
          <w:noProof/>
        </w:rPr>
        <w:t>15</w:t>
      </w:r>
      <w:r>
        <w:rPr>
          <w:noProof/>
        </w:rPr>
        <w:fldChar w:fldCharType="end"/>
      </w:r>
    </w:p>
    <w:p w14:paraId="4060BAD2" w14:textId="69A8CDB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_Toc219487621 \h </w:instrText>
      </w:r>
      <w:r>
        <w:rPr>
          <w:noProof/>
        </w:rPr>
      </w:r>
      <w:r>
        <w:rPr>
          <w:noProof/>
        </w:rPr>
        <w:fldChar w:fldCharType="separate"/>
      </w:r>
      <w:r>
        <w:rPr>
          <w:noProof/>
        </w:rPr>
        <w:t>16</w:t>
      </w:r>
      <w:r>
        <w:rPr>
          <w:noProof/>
        </w:rPr>
        <w:fldChar w:fldCharType="end"/>
      </w:r>
    </w:p>
    <w:p w14:paraId="59EBE241" w14:textId="0F2C7ABB"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_Toc219487622 \h </w:instrText>
      </w:r>
      <w:r>
        <w:rPr>
          <w:noProof/>
        </w:rPr>
      </w:r>
      <w:r>
        <w:rPr>
          <w:noProof/>
        </w:rPr>
        <w:fldChar w:fldCharType="separate"/>
      </w:r>
      <w:r>
        <w:rPr>
          <w:noProof/>
        </w:rPr>
        <w:t>17</w:t>
      </w:r>
      <w:r>
        <w:rPr>
          <w:noProof/>
        </w:rPr>
        <w:fldChar w:fldCharType="end"/>
      </w:r>
    </w:p>
    <w:p w14:paraId="4953BAE5" w14:textId="1DA8A7E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_Toc219487623 \h </w:instrText>
      </w:r>
      <w:r>
        <w:rPr>
          <w:noProof/>
        </w:rPr>
      </w:r>
      <w:r>
        <w:rPr>
          <w:noProof/>
        </w:rPr>
        <w:fldChar w:fldCharType="separate"/>
      </w:r>
      <w:r>
        <w:rPr>
          <w:noProof/>
        </w:rPr>
        <w:t>17</w:t>
      </w:r>
      <w:r>
        <w:rPr>
          <w:noProof/>
        </w:rPr>
        <w:fldChar w:fldCharType="end"/>
      </w:r>
    </w:p>
    <w:p w14:paraId="2C35B085" w14:textId="3847A724"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_Toc219487624 \h </w:instrText>
      </w:r>
      <w:r>
        <w:rPr>
          <w:noProof/>
        </w:rPr>
      </w:r>
      <w:r>
        <w:rPr>
          <w:noProof/>
        </w:rPr>
        <w:fldChar w:fldCharType="separate"/>
      </w:r>
      <w:r>
        <w:rPr>
          <w:noProof/>
        </w:rPr>
        <w:t>17</w:t>
      </w:r>
      <w:r>
        <w:rPr>
          <w:noProof/>
        </w:rPr>
        <w:fldChar w:fldCharType="end"/>
      </w:r>
    </w:p>
    <w:p w14:paraId="22C1A32D" w14:textId="1B82D5F4"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_Toc219487625 \h </w:instrText>
      </w:r>
      <w:r>
        <w:rPr>
          <w:noProof/>
        </w:rPr>
      </w:r>
      <w:r>
        <w:rPr>
          <w:noProof/>
        </w:rPr>
        <w:fldChar w:fldCharType="separate"/>
      </w:r>
      <w:r>
        <w:rPr>
          <w:noProof/>
        </w:rPr>
        <w:t>17</w:t>
      </w:r>
      <w:r>
        <w:rPr>
          <w:noProof/>
        </w:rPr>
        <w:fldChar w:fldCharType="end"/>
      </w:r>
    </w:p>
    <w:p w14:paraId="799DCC69" w14:textId="7707DD3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_Toc219487626 \h </w:instrText>
      </w:r>
      <w:r>
        <w:rPr>
          <w:noProof/>
        </w:rPr>
      </w:r>
      <w:r>
        <w:rPr>
          <w:noProof/>
        </w:rPr>
        <w:fldChar w:fldCharType="separate"/>
      </w:r>
      <w:r>
        <w:rPr>
          <w:noProof/>
        </w:rPr>
        <w:t>17</w:t>
      </w:r>
      <w:r>
        <w:rPr>
          <w:noProof/>
        </w:rPr>
        <w:fldChar w:fldCharType="end"/>
      </w:r>
    </w:p>
    <w:p w14:paraId="35B7DAE5" w14:textId="1A221358"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_Toc219487627 \h </w:instrText>
      </w:r>
      <w:r>
        <w:rPr>
          <w:noProof/>
        </w:rPr>
      </w:r>
      <w:r>
        <w:rPr>
          <w:noProof/>
        </w:rPr>
        <w:fldChar w:fldCharType="separate"/>
      </w:r>
      <w:r>
        <w:rPr>
          <w:noProof/>
        </w:rPr>
        <w:t>18</w:t>
      </w:r>
      <w:r>
        <w:rPr>
          <w:noProof/>
        </w:rPr>
        <w:fldChar w:fldCharType="end"/>
      </w:r>
    </w:p>
    <w:p w14:paraId="69555BAE" w14:textId="100AD44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_Toc219487628 \h </w:instrText>
      </w:r>
      <w:r>
        <w:rPr>
          <w:noProof/>
        </w:rPr>
      </w:r>
      <w:r>
        <w:rPr>
          <w:noProof/>
        </w:rPr>
        <w:fldChar w:fldCharType="separate"/>
      </w:r>
      <w:r>
        <w:rPr>
          <w:noProof/>
        </w:rPr>
        <w:t>18</w:t>
      </w:r>
      <w:r>
        <w:rPr>
          <w:noProof/>
        </w:rPr>
        <w:fldChar w:fldCharType="end"/>
      </w:r>
    </w:p>
    <w:p w14:paraId="0AAB0FE9" w14:textId="72F9BB4D"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_Toc219487629 \h </w:instrText>
      </w:r>
      <w:r>
        <w:rPr>
          <w:noProof/>
        </w:rPr>
      </w:r>
      <w:r>
        <w:rPr>
          <w:noProof/>
        </w:rPr>
        <w:fldChar w:fldCharType="separate"/>
      </w:r>
      <w:r>
        <w:rPr>
          <w:noProof/>
        </w:rPr>
        <w:t>18</w:t>
      </w:r>
      <w:r>
        <w:rPr>
          <w:noProof/>
        </w:rPr>
        <w:fldChar w:fldCharType="end"/>
      </w:r>
    </w:p>
    <w:p w14:paraId="5F8E0E1F" w14:textId="151D6ABF"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_Toc219487630 \h </w:instrText>
      </w:r>
      <w:r>
        <w:rPr>
          <w:noProof/>
        </w:rPr>
      </w:r>
      <w:r>
        <w:rPr>
          <w:noProof/>
        </w:rPr>
        <w:fldChar w:fldCharType="separate"/>
      </w:r>
      <w:r>
        <w:rPr>
          <w:noProof/>
        </w:rPr>
        <w:t>18</w:t>
      </w:r>
      <w:r>
        <w:rPr>
          <w:noProof/>
        </w:rPr>
        <w:fldChar w:fldCharType="end"/>
      </w:r>
    </w:p>
    <w:p w14:paraId="67C0A91B" w14:textId="429C5D2B"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_Toc219487631 \h </w:instrText>
      </w:r>
      <w:r>
        <w:rPr>
          <w:noProof/>
        </w:rPr>
      </w:r>
      <w:r>
        <w:rPr>
          <w:noProof/>
        </w:rPr>
        <w:fldChar w:fldCharType="separate"/>
      </w:r>
      <w:r>
        <w:rPr>
          <w:noProof/>
        </w:rPr>
        <w:t>18</w:t>
      </w:r>
      <w:r>
        <w:rPr>
          <w:noProof/>
        </w:rPr>
        <w:fldChar w:fldCharType="end"/>
      </w:r>
    </w:p>
    <w:p w14:paraId="65245596" w14:textId="01207F14"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_Toc219487632 \h </w:instrText>
      </w:r>
      <w:r>
        <w:rPr>
          <w:noProof/>
        </w:rPr>
      </w:r>
      <w:r>
        <w:rPr>
          <w:noProof/>
        </w:rPr>
        <w:fldChar w:fldCharType="separate"/>
      </w:r>
      <w:r>
        <w:rPr>
          <w:noProof/>
        </w:rPr>
        <w:t>18</w:t>
      </w:r>
      <w:r>
        <w:rPr>
          <w:noProof/>
        </w:rPr>
        <w:fldChar w:fldCharType="end"/>
      </w:r>
    </w:p>
    <w:p w14:paraId="3DF44118" w14:textId="6149272D"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_Toc219487633 \h </w:instrText>
      </w:r>
      <w:r>
        <w:rPr>
          <w:noProof/>
        </w:rPr>
      </w:r>
      <w:r>
        <w:rPr>
          <w:noProof/>
        </w:rPr>
        <w:fldChar w:fldCharType="separate"/>
      </w:r>
      <w:r>
        <w:rPr>
          <w:noProof/>
        </w:rPr>
        <w:t>19</w:t>
      </w:r>
      <w:r>
        <w:rPr>
          <w:noProof/>
        </w:rPr>
        <w:fldChar w:fldCharType="end"/>
      </w:r>
    </w:p>
    <w:p w14:paraId="5E721B3F" w14:textId="25002F84"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_Toc219487634 \h </w:instrText>
      </w:r>
      <w:r>
        <w:rPr>
          <w:noProof/>
        </w:rPr>
      </w:r>
      <w:r>
        <w:rPr>
          <w:noProof/>
        </w:rPr>
        <w:fldChar w:fldCharType="separate"/>
      </w:r>
      <w:r>
        <w:rPr>
          <w:noProof/>
        </w:rPr>
        <w:t>19</w:t>
      </w:r>
      <w:r>
        <w:rPr>
          <w:noProof/>
        </w:rPr>
        <w:fldChar w:fldCharType="end"/>
      </w:r>
    </w:p>
    <w:p w14:paraId="5A8C1E72" w14:textId="10BADBE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_Toc219487635 \h </w:instrText>
      </w:r>
      <w:r>
        <w:rPr>
          <w:noProof/>
        </w:rPr>
      </w:r>
      <w:r>
        <w:rPr>
          <w:noProof/>
        </w:rPr>
        <w:fldChar w:fldCharType="separate"/>
      </w:r>
      <w:r>
        <w:rPr>
          <w:noProof/>
        </w:rPr>
        <w:t>19</w:t>
      </w:r>
      <w:r>
        <w:rPr>
          <w:noProof/>
        </w:rPr>
        <w:fldChar w:fldCharType="end"/>
      </w:r>
    </w:p>
    <w:p w14:paraId="4C78DE18" w14:textId="319E674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_Toc219487636 \h </w:instrText>
      </w:r>
      <w:r>
        <w:rPr>
          <w:noProof/>
        </w:rPr>
      </w:r>
      <w:r>
        <w:rPr>
          <w:noProof/>
        </w:rPr>
        <w:fldChar w:fldCharType="separate"/>
      </w:r>
      <w:r>
        <w:rPr>
          <w:noProof/>
        </w:rPr>
        <w:t>19</w:t>
      </w:r>
      <w:r>
        <w:rPr>
          <w:noProof/>
        </w:rPr>
        <w:fldChar w:fldCharType="end"/>
      </w:r>
    </w:p>
    <w:p w14:paraId="53ED2106" w14:textId="3CA223B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_Toc219487637 \h </w:instrText>
      </w:r>
      <w:r>
        <w:rPr>
          <w:noProof/>
        </w:rPr>
      </w:r>
      <w:r>
        <w:rPr>
          <w:noProof/>
        </w:rPr>
        <w:fldChar w:fldCharType="separate"/>
      </w:r>
      <w:r>
        <w:rPr>
          <w:noProof/>
        </w:rPr>
        <w:t>20</w:t>
      </w:r>
      <w:r>
        <w:rPr>
          <w:noProof/>
        </w:rPr>
        <w:fldChar w:fldCharType="end"/>
      </w:r>
    </w:p>
    <w:p w14:paraId="4B18C902" w14:textId="6A5683CB"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_Toc219487638 \h </w:instrText>
      </w:r>
      <w:r>
        <w:rPr>
          <w:noProof/>
        </w:rPr>
      </w:r>
      <w:r>
        <w:rPr>
          <w:noProof/>
        </w:rPr>
        <w:fldChar w:fldCharType="separate"/>
      </w:r>
      <w:r>
        <w:rPr>
          <w:noProof/>
        </w:rPr>
        <w:t>20</w:t>
      </w:r>
      <w:r>
        <w:rPr>
          <w:noProof/>
        </w:rPr>
        <w:fldChar w:fldCharType="end"/>
      </w:r>
    </w:p>
    <w:p w14:paraId="10E425CD" w14:textId="41EAFDBD"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_Toc219487639 \h </w:instrText>
      </w:r>
      <w:r>
        <w:rPr>
          <w:noProof/>
        </w:rPr>
      </w:r>
      <w:r>
        <w:rPr>
          <w:noProof/>
        </w:rPr>
        <w:fldChar w:fldCharType="separate"/>
      </w:r>
      <w:r>
        <w:rPr>
          <w:noProof/>
        </w:rPr>
        <w:t>21</w:t>
      </w:r>
      <w:r>
        <w:rPr>
          <w:noProof/>
        </w:rPr>
        <w:fldChar w:fldCharType="end"/>
      </w:r>
    </w:p>
    <w:p w14:paraId="1B8AD54F" w14:textId="0D0B7716"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_Toc219487640 \h </w:instrText>
      </w:r>
      <w:r>
        <w:rPr>
          <w:noProof/>
        </w:rPr>
      </w:r>
      <w:r>
        <w:rPr>
          <w:noProof/>
        </w:rPr>
        <w:fldChar w:fldCharType="separate"/>
      </w:r>
      <w:r>
        <w:rPr>
          <w:noProof/>
        </w:rPr>
        <w:t>21</w:t>
      </w:r>
      <w:r>
        <w:rPr>
          <w:noProof/>
        </w:rPr>
        <w:fldChar w:fldCharType="end"/>
      </w:r>
    </w:p>
    <w:p w14:paraId="3825F524" w14:textId="288CD665"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_Toc219487641 \h </w:instrText>
      </w:r>
      <w:r>
        <w:rPr>
          <w:noProof/>
        </w:rPr>
      </w:r>
      <w:r>
        <w:rPr>
          <w:noProof/>
        </w:rPr>
        <w:fldChar w:fldCharType="separate"/>
      </w:r>
      <w:r>
        <w:rPr>
          <w:noProof/>
        </w:rPr>
        <w:t>22</w:t>
      </w:r>
      <w:r>
        <w:rPr>
          <w:noProof/>
        </w:rPr>
        <w:fldChar w:fldCharType="end"/>
      </w:r>
    </w:p>
    <w:p w14:paraId="233A3DD2" w14:textId="5953731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_Toc219487642 \h </w:instrText>
      </w:r>
      <w:r>
        <w:rPr>
          <w:noProof/>
        </w:rPr>
      </w:r>
      <w:r>
        <w:rPr>
          <w:noProof/>
        </w:rPr>
        <w:fldChar w:fldCharType="separate"/>
      </w:r>
      <w:r>
        <w:rPr>
          <w:noProof/>
        </w:rPr>
        <w:t>22</w:t>
      </w:r>
      <w:r>
        <w:rPr>
          <w:noProof/>
        </w:rPr>
        <w:fldChar w:fldCharType="end"/>
      </w:r>
    </w:p>
    <w:p w14:paraId="0C626FAB" w14:textId="6D3B6346"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_Toc219487643 \h </w:instrText>
      </w:r>
      <w:r>
        <w:rPr>
          <w:noProof/>
        </w:rPr>
      </w:r>
      <w:r>
        <w:rPr>
          <w:noProof/>
        </w:rPr>
        <w:fldChar w:fldCharType="separate"/>
      </w:r>
      <w:r>
        <w:rPr>
          <w:noProof/>
        </w:rPr>
        <w:t>22</w:t>
      </w:r>
      <w:r>
        <w:rPr>
          <w:noProof/>
        </w:rPr>
        <w:fldChar w:fldCharType="end"/>
      </w:r>
    </w:p>
    <w:p w14:paraId="3762A673" w14:textId="78202747"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_Toc219487644 \h </w:instrText>
      </w:r>
      <w:r>
        <w:rPr>
          <w:noProof/>
        </w:rPr>
      </w:r>
      <w:r>
        <w:rPr>
          <w:noProof/>
        </w:rPr>
        <w:fldChar w:fldCharType="separate"/>
      </w:r>
      <w:r>
        <w:rPr>
          <w:noProof/>
        </w:rPr>
        <w:t>22</w:t>
      </w:r>
      <w:r>
        <w:rPr>
          <w:noProof/>
        </w:rPr>
        <w:fldChar w:fldCharType="end"/>
      </w:r>
    </w:p>
    <w:p w14:paraId="5E984D83" w14:textId="07C71C5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_Toc219487645 \h </w:instrText>
      </w:r>
      <w:r>
        <w:rPr>
          <w:noProof/>
        </w:rPr>
      </w:r>
      <w:r>
        <w:rPr>
          <w:noProof/>
        </w:rPr>
        <w:fldChar w:fldCharType="separate"/>
      </w:r>
      <w:r>
        <w:rPr>
          <w:noProof/>
        </w:rPr>
        <w:t>22</w:t>
      </w:r>
      <w:r>
        <w:rPr>
          <w:noProof/>
        </w:rPr>
        <w:fldChar w:fldCharType="end"/>
      </w:r>
    </w:p>
    <w:p w14:paraId="13E27C39" w14:textId="70AAF2A7"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_Toc219487646 \h </w:instrText>
      </w:r>
      <w:r>
        <w:rPr>
          <w:noProof/>
        </w:rPr>
      </w:r>
      <w:r>
        <w:rPr>
          <w:noProof/>
        </w:rPr>
        <w:fldChar w:fldCharType="separate"/>
      </w:r>
      <w:r>
        <w:rPr>
          <w:noProof/>
        </w:rPr>
        <w:t>23</w:t>
      </w:r>
      <w:r>
        <w:rPr>
          <w:noProof/>
        </w:rPr>
        <w:fldChar w:fldCharType="end"/>
      </w:r>
    </w:p>
    <w:p w14:paraId="72C4642E" w14:textId="22BFF256"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_Toc219487647 \h </w:instrText>
      </w:r>
      <w:r>
        <w:rPr>
          <w:noProof/>
        </w:rPr>
      </w:r>
      <w:r>
        <w:rPr>
          <w:noProof/>
        </w:rPr>
        <w:fldChar w:fldCharType="separate"/>
      </w:r>
      <w:r>
        <w:rPr>
          <w:noProof/>
        </w:rPr>
        <w:t>23</w:t>
      </w:r>
      <w:r>
        <w:rPr>
          <w:noProof/>
        </w:rPr>
        <w:fldChar w:fldCharType="end"/>
      </w:r>
    </w:p>
    <w:p w14:paraId="734431DE" w14:textId="505831D1"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_Toc219487648 \h </w:instrText>
      </w:r>
      <w:r>
        <w:rPr>
          <w:noProof/>
        </w:rPr>
      </w:r>
      <w:r>
        <w:rPr>
          <w:noProof/>
        </w:rPr>
        <w:fldChar w:fldCharType="separate"/>
      </w:r>
      <w:r>
        <w:rPr>
          <w:noProof/>
        </w:rPr>
        <w:t>23</w:t>
      </w:r>
      <w:r>
        <w:rPr>
          <w:noProof/>
        </w:rPr>
        <w:fldChar w:fldCharType="end"/>
      </w:r>
    </w:p>
    <w:p w14:paraId="1A3A06EA" w14:textId="23E35C11"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_Toc219487649 \h </w:instrText>
      </w:r>
      <w:r>
        <w:rPr>
          <w:noProof/>
        </w:rPr>
      </w:r>
      <w:r>
        <w:rPr>
          <w:noProof/>
        </w:rPr>
        <w:fldChar w:fldCharType="separate"/>
      </w:r>
      <w:r>
        <w:rPr>
          <w:noProof/>
        </w:rPr>
        <w:t>23</w:t>
      </w:r>
      <w:r>
        <w:rPr>
          <w:noProof/>
        </w:rPr>
        <w:fldChar w:fldCharType="end"/>
      </w:r>
    </w:p>
    <w:p w14:paraId="3F27FCD3" w14:textId="17366F7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_Toc219487650 \h </w:instrText>
      </w:r>
      <w:r>
        <w:rPr>
          <w:noProof/>
        </w:rPr>
      </w:r>
      <w:r>
        <w:rPr>
          <w:noProof/>
        </w:rPr>
        <w:fldChar w:fldCharType="separate"/>
      </w:r>
      <w:r>
        <w:rPr>
          <w:noProof/>
        </w:rPr>
        <w:t>23</w:t>
      </w:r>
      <w:r>
        <w:rPr>
          <w:noProof/>
        </w:rPr>
        <w:fldChar w:fldCharType="end"/>
      </w:r>
    </w:p>
    <w:p w14:paraId="7C1AFEDE" w14:textId="47A630FF"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_Toc219487651 \h </w:instrText>
      </w:r>
      <w:r>
        <w:rPr>
          <w:noProof/>
        </w:rPr>
      </w:r>
      <w:r>
        <w:rPr>
          <w:noProof/>
        </w:rPr>
        <w:fldChar w:fldCharType="separate"/>
      </w:r>
      <w:r>
        <w:rPr>
          <w:noProof/>
        </w:rPr>
        <w:t>23</w:t>
      </w:r>
      <w:r>
        <w:rPr>
          <w:noProof/>
        </w:rPr>
        <w:fldChar w:fldCharType="end"/>
      </w:r>
    </w:p>
    <w:p w14:paraId="32B09125" w14:textId="58CF7C5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_Toc219487652 \h </w:instrText>
      </w:r>
      <w:r>
        <w:rPr>
          <w:noProof/>
        </w:rPr>
      </w:r>
      <w:r>
        <w:rPr>
          <w:noProof/>
        </w:rPr>
        <w:fldChar w:fldCharType="separate"/>
      </w:r>
      <w:r>
        <w:rPr>
          <w:noProof/>
        </w:rPr>
        <w:t>23</w:t>
      </w:r>
      <w:r>
        <w:rPr>
          <w:noProof/>
        </w:rPr>
        <w:fldChar w:fldCharType="end"/>
      </w:r>
    </w:p>
    <w:p w14:paraId="3ABD1414" w14:textId="160DA687"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_Toc219487653 \h </w:instrText>
      </w:r>
      <w:r>
        <w:rPr>
          <w:noProof/>
        </w:rPr>
      </w:r>
      <w:r>
        <w:rPr>
          <w:noProof/>
        </w:rPr>
        <w:fldChar w:fldCharType="separate"/>
      </w:r>
      <w:r>
        <w:rPr>
          <w:noProof/>
        </w:rPr>
        <w:t>23</w:t>
      </w:r>
      <w:r>
        <w:rPr>
          <w:noProof/>
        </w:rPr>
        <w:fldChar w:fldCharType="end"/>
      </w:r>
    </w:p>
    <w:p w14:paraId="02B822BA" w14:textId="5D2A916C"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_Toc219487654 \h </w:instrText>
      </w:r>
      <w:r>
        <w:rPr>
          <w:noProof/>
        </w:rPr>
      </w:r>
      <w:r>
        <w:rPr>
          <w:noProof/>
        </w:rPr>
        <w:fldChar w:fldCharType="separate"/>
      </w:r>
      <w:r>
        <w:rPr>
          <w:noProof/>
        </w:rPr>
        <w:t>23</w:t>
      </w:r>
      <w:r>
        <w:rPr>
          <w:noProof/>
        </w:rPr>
        <w:fldChar w:fldCharType="end"/>
      </w:r>
    </w:p>
    <w:p w14:paraId="6D18FCC7" w14:textId="4CCFBF62"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_Toc219487655 \h </w:instrText>
      </w:r>
      <w:r>
        <w:rPr>
          <w:noProof/>
        </w:rPr>
      </w:r>
      <w:r>
        <w:rPr>
          <w:noProof/>
        </w:rPr>
        <w:fldChar w:fldCharType="separate"/>
      </w:r>
      <w:r>
        <w:rPr>
          <w:noProof/>
        </w:rPr>
        <w:t>24</w:t>
      </w:r>
      <w:r>
        <w:rPr>
          <w:noProof/>
        </w:rPr>
        <w:fldChar w:fldCharType="end"/>
      </w:r>
    </w:p>
    <w:p w14:paraId="72A65BDF" w14:textId="125F3A74"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_Toc219487656 \h </w:instrText>
      </w:r>
      <w:r>
        <w:rPr>
          <w:noProof/>
        </w:rPr>
      </w:r>
      <w:r>
        <w:rPr>
          <w:noProof/>
        </w:rPr>
        <w:fldChar w:fldCharType="separate"/>
      </w:r>
      <w:r>
        <w:rPr>
          <w:noProof/>
        </w:rPr>
        <w:t>24</w:t>
      </w:r>
      <w:r>
        <w:rPr>
          <w:noProof/>
        </w:rPr>
        <w:fldChar w:fldCharType="end"/>
      </w:r>
    </w:p>
    <w:p w14:paraId="731F7B69" w14:textId="7681AC1C"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_Toc219487657 \h </w:instrText>
      </w:r>
      <w:r>
        <w:rPr>
          <w:noProof/>
        </w:rPr>
      </w:r>
      <w:r>
        <w:rPr>
          <w:noProof/>
        </w:rPr>
        <w:fldChar w:fldCharType="separate"/>
      </w:r>
      <w:r>
        <w:rPr>
          <w:noProof/>
        </w:rPr>
        <w:t>24</w:t>
      </w:r>
      <w:r>
        <w:rPr>
          <w:noProof/>
        </w:rPr>
        <w:fldChar w:fldCharType="end"/>
      </w:r>
    </w:p>
    <w:p w14:paraId="19CE5FA9" w14:textId="782797EB"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_Toc219487658 \h </w:instrText>
      </w:r>
      <w:r>
        <w:rPr>
          <w:noProof/>
        </w:rPr>
      </w:r>
      <w:r>
        <w:rPr>
          <w:noProof/>
        </w:rPr>
        <w:fldChar w:fldCharType="separate"/>
      </w:r>
      <w:r>
        <w:rPr>
          <w:noProof/>
        </w:rPr>
        <w:t>25</w:t>
      </w:r>
      <w:r>
        <w:rPr>
          <w:noProof/>
        </w:rPr>
        <w:fldChar w:fldCharType="end"/>
      </w:r>
    </w:p>
    <w:p w14:paraId="1D389B42" w14:textId="3D4DED3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_Toc219487659 \h </w:instrText>
      </w:r>
      <w:r>
        <w:rPr>
          <w:noProof/>
        </w:rPr>
      </w:r>
      <w:r>
        <w:rPr>
          <w:noProof/>
        </w:rPr>
        <w:fldChar w:fldCharType="separate"/>
      </w:r>
      <w:r>
        <w:rPr>
          <w:noProof/>
        </w:rPr>
        <w:t>25</w:t>
      </w:r>
      <w:r>
        <w:rPr>
          <w:noProof/>
        </w:rPr>
        <w:fldChar w:fldCharType="end"/>
      </w:r>
    </w:p>
    <w:p w14:paraId="1FA8E3AF" w14:textId="353A1AF4"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_Toc219487660 \h </w:instrText>
      </w:r>
      <w:r>
        <w:rPr>
          <w:noProof/>
        </w:rPr>
      </w:r>
      <w:r>
        <w:rPr>
          <w:noProof/>
        </w:rPr>
        <w:fldChar w:fldCharType="separate"/>
      </w:r>
      <w:r>
        <w:rPr>
          <w:noProof/>
        </w:rPr>
        <w:t>27</w:t>
      </w:r>
      <w:r>
        <w:rPr>
          <w:noProof/>
        </w:rPr>
        <w:fldChar w:fldCharType="end"/>
      </w:r>
    </w:p>
    <w:p w14:paraId="2D336699" w14:textId="64434093"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_Toc219487661 \h </w:instrText>
      </w:r>
      <w:r>
        <w:rPr>
          <w:noProof/>
        </w:rPr>
      </w:r>
      <w:r>
        <w:rPr>
          <w:noProof/>
        </w:rPr>
        <w:fldChar w:fldCharType="separate"/>
      </w:r>
      <w:r>
        <w:rPr>
          <w:noProof/>
        </w:rPr>
        <w:t>28</w:t>
      </w:r>
      <w:r>
        <w:rPr>
          <w:noProof/>
        </w:rPr>
        <w:fldChar w:fldCharType="end"/>
      </w:r>
    </w:p>
    <w:p w14:paraId="27F3D400" w14:textId="3577382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_Toc219487662 \h </w:instrText>
      </w:r>
      <w:r>
        <w:rPr>
          <w:noProof/>
        </w:rPr>
      </w:r>
      <w:r>
        <w:rPr>
          <w:noProof/>
        </w:rPr>
        <w:fldChar w:fldCharType="separate"/>
      </w:r>
      <w:r>
        <w:rPr>
          <w:noProof/>
        </w:rPr>
        <w:t>28</w:t>
      </w:r>
      <w:r>
        <w:rPr>
          <w:noProof/>
        </w:rPr>
        <w:fldChar w:fldCharType="end"/>
      </w:r>
    </w:p>
    <w:p w14:paraId="5018C45D" w14:textId="5719D3A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_Toc219487663 \h </w:instrText>
      </w:r>
      <w:r>
        <w:rPr>
          <w:noProof/>
        </w:rPr>
      </w:r>
      <w:r>
        <w:rPr>
          <w:noProof/>
        </w:rPr>
        <w:fldChar w:fldCharType="separate"/>
      </w:r>
      <w:r>
        <w:rPr>
          <w:noProof/>
        </w:rPr>
        <w:t>28</w:t>
      </w:r>
      <w:r>
        <w:rPr>
          <w:noProof/>
        </w:rPr>
        <w:fldChar w:fldCharType="end"/>
      </w:r>
    </w:p>
    <w:p w14:paraId="6131FEBF" w14:textId="11FE110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_Toc219487664 \h </w:instrText>
      </w:r>
      <w:r>
        <w:rPr>
          <w:noProof/>
        </w:rPr>
      </w:r>
      <w:r>
        <w:rPr>
          <w:noProof/>
        </w:rPr>
        <w:fldChar w:fldCharType="separate"/>
      </w:r>
      <w:r>
        <w:rPr>
          <w:noProof/>
        </w:rPr>
        <w:t>28</w:t>
      </w:r>
      <w:r>
        <w:rPr>
          <w:noProof/>
        </w:rPr>
        <w:fldChar w:fldCharType="end"/>
      </w:r>
    </w:p>
    <w:p w14:paraId="5606D2DB" w14:textId="095C3CF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_Toc219487665 \h </w:instrText>
      </w:r>
      <w:r>
        <w:rPr>
          <w:noProof/>
        </w:rPr>
      </w:r>
      <w:r>
        <w:rPr>
          <w:noProof/>
        </w:rPr>
        <w:fldChar w:fldCharType="separate"/>
      </w:r>
      <w:r>
        <w:rPr>
          <w:noProof/>
        </w:rPr>
        <w:t>28</w:t>
      </w:r>
      <w:r>
        <w:rPr>
          <w:noProof/>
        </w:rPr>
        <w:fldChar w:fldCharType="end"/>
      </w:r>
    </w:p>
    <w:p w14:paraId="5ED403DB" w14:textId="75DC4C5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_Toc219487666 \h </w:instrText>
      </w:r>
      <w:r>
        <w:rPr>
          <w:noProof/>
        </w:rPr>
      </w:r>
      <w:r>
        <w:rPr>
          <w:noProof/>
        </w:rPr>
        <w:fldChar w:fldCharType="separate"/>
      </w:r>
      <w:r>
        <w:rPr>
          <w:noProof/>
        </w:rPr>
        <w:t>28</w:t>
      </w:r>
      <w:r>
        <w:rPr>
          <w:noProof/>
        </w:rPr>
        <w:fldChar w:fldCharType="end"/>
      </w:r>
    </w:p>
    <w:p w14:paraId="06A4E2C5" w14:textId="2DF51AFA"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_Toc219487667 \h </w:instrText>
      </w:r>
      <w:r>
        <w:rPr>
          <w:noProof/>
        </w:rPr>
      </w:r>
      <w:r>
        <w:rPr>
          <w:noProof/>
        </w:rPr>
        <w:fldChar w:fldCharType="separate"/>
      </w:r>
      <w:r>
        <w:rPr>
          <w:noProof/>
        </w:rPr>
        <w:t>28</w:t>
      </w:r>
      <w:r>
        <w:rPr>
          <w:noProof/>
        </w:rPr>
        <w:fldChar w:fldCharType="end"/>
      </w:r>
    </w:p>
    <w:p w14:paraId="7E9C5CDB" w14:textId="525305A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_Toc219487668 \h </w:instrText>
      </w:r>
      <w:r>
        <w:rPr>
          <w:noProof/>
        </w:rPr>
      </w:r>
      <w:r>
        <w:rPr>
          <w:noProof/>
        </w:rPr>
        <w:fldChar w:fldCharType="separate"/>
      </w:r>
      <w:r>
        <w:rPr>
          <w:noProof/>
        </w:rPr>
        <w:t>28</w:t>
      </w:r>
      <w:r>
        <w:rPr>
          <w:noProof/>
        </w:rPr>
        <w:fldChar w:fldCharType="end"/>
      </w:r>
    </w:p>
    <w:p w14:paraId="4FA32DBA" w14:textId="0A1BAA6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_Toc219487669 \h </w:instrText>
      </w:r>
      <w:r>
        <w:rPr>
          <w:noProof/>
        </w:rPr>
      </w:r>
      <w:r>
        <w:rPr>
          <w:noProof/>
        </w:rPr>
        <w:fldChar w:fldCharType="separate"/>
      </w:r>
      <w:r>
        <w:rPr>
          <w:noProof/>
        </w:rPr>
        <w:t>29</w:t>
      </w:r>
      <w:r>
        <w:rPr>
          <w:noProof/>
        </w:rPr>
        <w:fldChar w:fldCharType="end"/>
      </w:r>
    </w:p>
    <w:p w14:paraId="421E0F43" w14:textId="20FBCEB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_Toc219487670 \h </w:instrText>
      </w:r>
      <w:r>
        <w:rPr>
          <w:noProof/>
        </w:rPr>
      </w:r>
      <w:r>
        <w:rPr>
          <w:noProof/>
        </w:rPr>
        <w:fldChar w:fldCharType="separate"/>
      </w:r>
      <w:r>
        <w:rPr>
          <w:noProof/>
        </w:rPr>
        <w:t>29</w:t>
      </w:r>
      <w:r>
        <w:rPr>
          <w:noProof/>
        </w:rPr>
        <w:fldChar w:fldCharType="end"/>
      </w:r>
    </w:p>
    <w:p w14:paraId="163C5D40" w14:textId="273143A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_Toc219487671 \h </w:instrText>
      </w:r>
      <w:r>
        <w:rPr>
          <w:noProof/>
        </w:rPr>
      </w:r>
      <w:r>
        <w:rPr>
          <w:noProof/>
        </w:rPr>
        <w:fldChar w:fldCharType="separate"/>
      </w:r>
      <w:r>
        <w:rPr>
          <w:noProof/>
        </w:rPr>
        <w:t>29</w:t>
      </w:r>
      <w:r>
        <w:rPr>
          <w:noProof/>
        </w:rPr>
        <w:fldChar w:fldCharType="end"/>
      </w:r>
    </w:p>
    <w:p w14:paraId="24D226E9" w14:textId="69ED382F"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_Toc219487672 \h </w:instrText>
      </w:r>
      <w:r>
        <w:rPr>
          <w:noProof/>
        </w:rPr>
      </w:r>
      <w:r>
        <w:rPr>
          <w:noProof/>
        </w:rPr>
        <w:fldChar w:fldCharType="separate"/>
      </w:r>
      <w:r>
        <w:rPr>
          <w:noProof/>
        </w:rPr>
        <w:t>29</w:t>
      </w:r>
      <w:r>
        <w:rPr>
          <w:noProof/>
        </w:rPr>
        <w:fldChar w:fldCharType="end"/>
      </w:r>
    </w:p>
    <w:p w14:paraId="2D2B7723" w14:textId="3008CA1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_Toc219487673 \h </w:instrText>
      </w:r>
      <w:r>
        <w:rPr>
          <w:noProof/>
        </w:rPr>
      </w:r>
      <w:r>
        <w:rPr>
          <w:noProof/>
        </w:rPr>
        <w:fldChar w:fldCharType="separate"/>
      </w:r>
      <w:r>
        <w:rPr>
          <w:noProof/>
        </w:rPr>
        <w:t>29</w:t>
      </w:r>
      <w:r>
        <w:rPr>
          <w:noProof/>
        </w:rPr>
        <w:fldChar w:fldCharType="end"/>
      </w:r>
    </w:p>
    <w:p w14:paraId="77863FEB" w14:textId="015A269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_Toc219487674 \h </w:instrText>
      </w:r>
      <w:r>
        <w:rPr>
          <w:noProof/>
        </w:rPr>
      </w:r>
      <w:r>
        <w:rPr>
          <w:noProof/>
        </w:rPr>
        <w:fldChar w:fldCharType="separate"/>
      </w:r>
      <w:r>
        <w:rPr>
          <w:noProof/>
        </w:rPr>
        <w:t>29</w:t>
      </w:r>
      <w:r>
        <w:rPr>
          <w:noProof/>
        </w:rPr>
        <w:fldChar w:fldCharType="end"/>
      </w:r>
    </w:p>
    <w:p w14:paraId="744F2223" w14:textId="3DD0E4D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_Toc219487675 \h </w:instrText>
      </w:r>
      <w:r>
        <w:rPr>
          <w:noProof/>
        </w:rPr>
      </w:r>
      <w:r>
        <w:rPr>
          <w:noProof/>
        </w:rPr>
        <w:fldChar w:fldCharType="separate"/>
      </w:r>
      <w:r>
        <w:rPr>
          <w:noProof/>
        </w:rPr>
        <w:t>29</w:t>
      </w:r>
      <w:r>
        <w:rPr>
          <w:noProof/>
        </w:rPr>
        <w:fldChar w:fldCharType="end"/>
      </w:r>
    </w:p>
    <w:p w14:paraId="1ADD9E04" w14:textId="3453FB7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_Toc219487676 \h </w:instrText>
      </w:r>
      <w:r>
        <w:rPr>
          <w:noProof/>
        </w:rPr>
      </w:r>
      <w:r>
        <w:rPr>
          <w:noProof/>
        </w:rPr>
        <w:fldChar w:fldCharType="separate"/>
      </w:r>
      <w:r>
        <w:rPr>
          <w:noProof/>
        </w:rPr>
        <w:t>29</w:t>
      </w:r>
      <w:r>
        <w:rPr>
          <w:noProof/>
        </w:rPr>
        <w:fldChar w:fldCharType="end"/>
      </w:r>
    </w:p>
    <w:p w14:paraId="4303B853" w14:textId="3B3E2E5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_Toc219487677 \h </w:instrText>
      </w:r>
      <w:r>
        <w:rPr>
          <w:noProof/>
        </w:rPr>
      </w:r>
      <w:r>
        <w:rPr>
          <w:noProof/>
        </w:rPr>
        <w:fldChar w:fldCharType="separate"/>
      </w:r>
      <w:r>
        <w:rPr>
          <w:noProof/>
        </w:rPr>
        <w:t>30</w:t>
      </w:r>
      <w:r>
        <w:rPr>
          <w:noProof/>
        </w:rPr>
        <w:fldChar w:fldCharType="end"/>
      </w:r>
    </w:p>
    <w:p w14:paraId="00C31CD3" w14:textId="1F0B14D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_Toc219487678 \h </w:instrText>
      </w:r>
      <w:r>
        <w:rPr>
          <w:noProof/>
        </w:rPr>
      </w:r>
      <w:r>
        <w:rPr>
          <w:noProof/>
        </w:rPr>
        <w:fldChar w:fldCharType="separate"/>
      </w:r>
      <w:r>
        <w:rPr>
          <w:noProof/>
        </w:rPr>
        <w:t>30</w:t>
      </w:r>
      <w:r>
        <w:rPr>
          <w:noProof/>
        </w:rPr>
        <w:fldChar w:fldCharType="end"/>
      </w:r>
    </w:p>
    <w:p w14:paraId="583587DE" w14:textId="44FE921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_Toc219487679 \h </w:instrText>
      </w:r>
      <w:r>
        <w:rPr>
          <w:noProof/>
        </w:rPr>
      </w:r>
      <w:r>
        <w:rPr>
          <w:noProof/>
        </w:rPr>
        <w:fldChar w:fldCharType="separate"/>
      </w:r>
      <w:r>
        <w:rPr>
          <w:noProof/>
        </w:rPr>
        <w:t>30</w:t>
      </w:r>
      <w:r>
        <w:rPr>
          <w:noProof/>
        </w:rPr>
        <w:fldChar w:fldCharType="end"/>
      </w:r>
    </w:p>
    <w:p w14:paraId="18AA38DA" w14:textId="684D4CC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_Toc219487680 \h </w:instrText>
      </w:r>
      <w:r>
        <w:rPr>
          <w:noProof/>
        </w:rPr>
      </w:r>
      <w:r>
        <w:rPr>
          <w:noProof/>
        </w:rPr>
        <w:fldChar w:fldCharType="separate"/>
      </w:r>
      <w:r>
        <w:rPr>
          <w:noProof/>
        </w:rPr>
        <w:t>30</w:t>
      </w:r>
      <w:r>
        <w:rPr>
          <w:noProof/>
        </w:rPr>
        <w:fldChar w:fldCharType="end"/>
      </w:r>
    </w:p>
    <w:p w14:paraId="5553C309" w14:textId="0FB8ED9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_Toc219487681 \h </w:instrText>
      </w:r>
      <w:r>
        <w:rPr>
          <w:noProof/>
        </w:rPr>
      </w:r>
      <w:r>
        <w:rPr>
          <w:noProof/>
        </w:rPr>
        <w:fldChar w:fldCharType="separate"/>
      </w:r>
      <w:r>
        <w:rPr>
          <w:noProof/>
        </w:rPr>
        <w:t>30</w:t>
      </w:r>
      <w:r>
        <w:rPr>
          <w:noProof/>
        </w:rPr>
        <w:fldChar w:fldCharType="end"/>
      </w:r>
    </w:p>
    <w:p w14:paraId="096E00D2" w14:textId="125E35E6"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sidRPr="001C43EF">
        <w:rPr>
          <w:rFonts w:cs="Arial"/>
          <w:noProof/>
          <w:lang w:eastAsia="zh-CN"/>
        </w:rPr>
        <w:t>6.3.5</w:t>
      </w:r>
      <w:r w:rsidRPr="001C43EF">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_Toc219487682 \h </w:instrText>
      </w:r>
      <w:r>
        <w:rPr>
          <w:noProof/>
        </w:rPr>
      </w:r>
      <w:r>
        <w:rPr>
          <w:noProof/>
        </w:rPr>
        <w:fldChar w:fldCharType="separate"/>
      </w:r>
      <w:r>
        <w:rPr>
          <w:noProof/>
        </w:rPr>
        <w:t>30</w:t>
      </w:r>
      <w:r>
        <w:rPr>
          <w:noProof/>
        </w:rPr>
        <w:fldChar w:fldCharType="end"/>
      </w:r>
    </w:p>
    <w:p w14:paraId="5C2235E1" w14:textId="5DF97B8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_Toc219487683 \h </w:instrText>
      </w:r>
      <w:r>
        <w:rPr>
          <w:noProof/>
        </w:rPr>
      </w:r>
      <w:r>
        <w:rPr>
          <w:noProof/>
        </w:rPr>
        <w:fldChar w:fldCharType="separate"/>
      </w:r>
      <w:r>
        <w:rPr>
          <w:noProof/>
        </w:rPr>
        <w:t>30</w:t>
      </w:r>
      <w:r>
        <w:rPr>
          <w:noProof/>
        </w:rPr>
        <w:fldChar w:fldCharType="end"/>
      </w:r>
    </w:p>
    <w:p w14:paraId="2779DE6B" w14:textId="1051C40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_Toc219487684 \h </w:instrText>
      </w:r>
      <w:r>
        <w:rPr>
          <w:noProof/>
        </w:rPr>
      </w:r>
      <w:r>
        <w:rPr>
          <w:noProof/>
        </w:rPr>
        <w:fldChar w:fldCharType="separate"/>
      </w:r>
      <w:r>
        <w:rPr>
          <w:noProof/>
        </w:rPr>
        <w:t>30</w:t>
      </w:r>
      <w:r>
        <w:rPr>
          <w:noProof/>
        </w:rPr>
        <w:fldChar w:fldCharType="end"/>
      </w:r>
    </w:p>
    <w:p w14:paraId="09567502" w14:textId="1CB4EC6D"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_Toc219487685 \h </w:instrText>
      </w:r>
      <w:r>
        <w:rPr>
          <w:noProof/>
        </w:rPr>
      </w:r>
      <w:r>
        <w:rPr>
          <w:noProof/>
        </w:rPr>
        <w:fldChar w:fldCharType="separate"/>
      </w:r>
      <w:r>
        <w:rPr>
          <w:noProof/>
        </w:rPr>
        <w:t>30</w:t>
      </w:r>
      <w:r>
        <w:rPr>
          <w:noProof/>
        </w:rPr>
        <w:fldChar w:fldCharType="end"/>
      </w:r>
    </w:p>
    <w:p w14:paraId="54D381CD" w14:textId="4A780C4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_Toc219487686 \h </w:instrText>
      </w:r>
      <w:r>
        <w:rPr>
          <w:noProof/>
        </w:rPr>
      </w:r>
      <w:r>
        <w:rPr>
          <w:noProof/>
        </w:rPr>
        <w:fldChar w:fldCharType="separate"/>
      </w:r>
      <w:r>
        <w:rPr>
          <w:noProof/>
        </w:rPr>
        <w:t>31</w:t>
      </w:r>
      <w:r>
        <w:rPr>
          <w:noProof/>
        </w:rPr>
        <w:fldChar w:fldCharType="end"/>
      </w:r>
    </w:p>
    <w:p w14:paraId="51277887" w14:textId="483BE25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_Toc219487687 \h </w:instrText>
      </w:r>
      <w:r>
        <w:rPr>
          <w:noProof/>
        </w:rPr>
      </w:r>
      <w:r>
        <w:rPr>
          <w:noProof/>
        </w:rPr>
        <w:fldChar w:fldCharType="separate"/>
      </w:r>
      <w:r>
        <w:rPr>
          <w:noProof/>
        </w:rPr>
        <w:t>31</w:t>
      </w:r>
      <w:r>
        <w:rPr>
          <w:noProof/>
        </w:rPr>
        <w:fldChar w:fldCharType="end"/>
      </w:r>
    </w:p>
    <w:p w14:paraId="7247B1D3" w14:textId="44D481D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_Toc219487688 \h </w:instrText>
      </w:r>
      <w:r>
        <w:rPr>
          <w:noProof/>
        </w:rPr>
      </w:r>
      <w:r>
        <w:rPr>
          <w:noProof/>
        </w:rPr>
        <w:fldChar w:fldCharType="separate"/>
      </w:r>
      <w:r>
        <w:rPr>
          <w:noProof/>
        </w:rPr>
        <w:t>31</w:t>
      </w:r>
      <w:r>
        <w:rPr>
          <w:noProof/>
        </w:rPr>
        <w:fldChar w:fldCharType="end"/>
      </w:r>
    </w:p>
    <w:p w14:paraId="437DE33D" w14:textId="7E05CC2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_Toc219487689 \h </w:instrText>
      </w:r>
      <w:r>
        <w:rPr>
          <w:noProof/>
        </w:rPr>
      </w:r>
      <w:r>
        <w:rPr>
          <w:noProof/>
        </w:rPr>
        <w:fldChar w:fldCharType="separate"/>
      </w:r>
      <w:r>
        <w:rPr>
          <w:noProof/>
        </w:rPr>
        <w:t>31</w:t>
      </w:r>
      <w:r>
        <w:rPr>
          <w:noProof/>
        </w:rPr>
        <w:fldChar w:fldCharType="end"/>
      </w:r>
    </w:p>
    <w:p w14:paraId="4F83711A" w14:textId="2C114B1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_Toc219487690 \h </w:instrText>
      </w:r>
      <w:r>
        <w:rPr>
          <w:noProof/>
        </w:rPr>
      </w:r>
      <w:r>
        <w:rPr>
          <w:noProof/>
        </w:rPr>
        <w:fldChar w:fldCharType="separate"/>
      </w:r>
      <w:r>
        <w:rPr>
          <w:noProof/>
        </w:rPr>
        <w:t>31</w:t>
      </w:r>
      <w:r>
        <w:rPr>
          <w:noProof/>
        </w:rPr>
        <w:fldChar w:fldCharType="end"/>
      </w:r>
    </w:p>
    <w:p w14:paraId="0096D967" w14:textId="785C81DA"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_Toc219487691 \h </w:instrText>
      </w:r>
      <w:r>
        <w:rPr>
          <w:noProof/>
        </w:rPr>
      </w:r>
      <w:r>
        <w:rPr>
          <w:noProof/>
        </w:rPr>
        <w:fldChar w:fldCharType="separate"/>
      </w:r>
      <w:r>
        <w:rPr>
          <w:noProof/>
        </w:rPr>
        <w:t>31</w:t>
      </w:r>
      <w:r>
        <w:rPr>
          <w:noProof/>
        </w:rPr>
        <w:fldChar w:fldCharType="end"/>
      </w:r>
    </w:p>
    <w:p w14:paraId="361EE78F" w14:textId="4A7810F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_Toc219487692 \h </w:instrText>
      </w:r>
      <w:r>
        <w:rPr>
          <w:noProof/>
        </w:rPr>
      </w:r>
      <w:r>
        <w:rPr>
          <w:noProof/>
        </w:rPr>
        <w:fldChar w:fldCharType="separate"/>
      </w:r>
      <w:r>
        <w:rPr>
          <w:noProof/>
        </w:rPr>
        <w:t>31</w:t>
      </w:r>
      <w:r>
        <w:rPr>
          <w:noProof/>
        </w:rPr>
        <w:fldChar w:fldCharType="end"/>
      </w:r>
    </w:p>
    <w:p w14:paraId="5AA63A0E" w14:textId="064D608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_Toc219487693 \h </w:instrText>
      </w:r>
      <w:r>
        <w:rPr>
          <w:noProof/>
        </w:rPr>
      </w:r>
      <w:r>
        <w:rPr>
          <w:noProof/>
        </w:rPr>
        <w:fldChar w:fldCharType="separate"/>
      </w:r>
      <w:r>
        <w:rPr>
          <w:noProof/>
        </w:rPr>
        <w:t>31</w:t>
      </w:r>
      <w:r>
        <w:rPr>
          <w:noProof/>
        </w:rPr>
        <w:fldChar w:fldCharType="end"/>
      </w:r>
    </w:p>
    <w:p w14:paraId="360E1FFA" w14:textId="537DB21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_Toc219487694 \h </w:instrText>
      </w:r>
      <w:r>
        <w:rPr>
          <w:noProof/>
        </w:rPr>
      </w:r>
      <w:r>
        <w:rPr>
          <w:noProof/>
        </w:rPr>
        <w:fldChar w:fldCharType="separate"/>
      </w:r>
      <w:r>
        <w:rPr>
          <w:noProof/>
        </w:rPr>
        <w:t>31</w:t>
      </w:r>
      <w:r>
        <w:rPr>
          <w:noProof/>
        </w:rPr>
        <w:fldChar w:fldCharType="end"/>
      </w:r>
    </w:p>
    <w:p w14:paraId="56ED7B15" w14:textId="2353BBA2"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_Toc219487695 \h </w:instrText>
      </w:r>
      <w:r>
        <w:rPr>
          <w:noProof/>
        </w:rPr>
      </w:r>
      <w:r>
        <w:rPr>
          <w:noProof/>
        </w:rPr>
        <w:fldChar w:fldCharType="separate"/>
      </w:r>
      <w:r>
        <w:rPr>
          <w:noProof/>
        </w:rPr>
        <w:t>31</w:t>
      </w:r>
      <w:r>
        <w:rPr>
          <w:noProof/>
        </w:rPr>
        <w:fldChar w:fldCharType="end"/>
      </w:r>
    </w:p>
    <w:p w14:paraId="6F97B67C" w14:textId="3FDE44E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_Toc219487696 \h </w:instrText>
      </w:r>
      <w:r>
        <w:rPr>
          <w:noProof/>
        </w:rPr>
      </w:r>
      <w:r>
        <w:rPr>
          <w:noProof/>
        </w:rPr>
        <w:fldChar w:fldCharType="separate"/>
      </w:r>
      <w:r>
        <w:rPr>
          <w:noProof/>
        </w:rPr>
        <w:t>31</w:t>
      </w:r>
      <w:r>
        <w:rPr>
          <w:noProof/>
        </w:rPr>
        <w:fldChar w:fldCharType="end"/>
      </w:r>
    </w:p>
    <w:p w14:paraId="2A40956E" w14:textId="61DF529B"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_Toc219487697 \h </w:instrText>
      </w:r>
      <w:r>
        <w:rPr>
          <w:noProof/>
        </w:rPr>
      </w:r>
      <w:r>
        <w:rPr>
          <w:noProof/>
        </w:rPr>
        <w:fldChar w:fldCharType="separate"/>
      </w:r>
      <w:r>
        <w:rPr>
          <w:noProof/>
        </w:rPr>
        <w:t>32</w:t>
      </w:r>
      <w:r>
        <w:rPr>
          <w:noProof/>
        </w:rPr>
        <w:fldChar w:fldCharType="end"/>
      </w:r>
    </w:p>
    <w:p w14:paraId="0AB16379" w14:textId="4BDB936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_Toc219487698 \h </w:instrText>
      </w:r>
      <w:r>
        <w:rPr>
          <w:noProof/>
        </w:rPr>
      </w:r>
      <w:r>
        <w:rPr>
          <w:noProof/>
        </w:rPr>
        <w:fldChar w:fldCharType="separate"/>
      </w:r>
      <w:r>
        <w:rPr>
          <w:noProof/>
        </w:rPr>
        <w:t>32</w:t>
      </w:r>
      <w:r>
        <w:rPr>
          <w:noProof/>
        </w:rPr>
        <w:fldChar w:fldCharType="end"/>
      </w:r>
    </w:p>
    <w:p w14:paraId="5241C983" w14:textId="7BF964F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_Toc219487699 \h </w:instrText>
      </w:r>
      <w:r>
        <w:rPr>
          <w:noProof/>
        </w:rPr>
      </w:r>
      <w:r>
        <w:rPr>
          <w:noProof/>
        </w:rPr>
        <w:fldChar w:fldCharType="separate"/>
      </w:r>
      <w:r>
        <w:rPr>
          <w:noProof/>
        </w:rPr>
        <w:t>32</w:t>
      </w:r>
      <w:r>
        <w:rPr>
          <w:noProof/>
        </w:rPr>
        <w:fldChar w:fldCharType="end"/>
      </w:r>
    </w:p>
    <w:p w14:paraId="40DC750A" w14:textId="4E9EAAE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_Toc219487700 \h </w:instrText>
      </w:r>
      <w:r>
        <w:rPr>
          <w:noProof/>
        </w:rPr>
      </w:r>
      <w:r>
        <w:rPr>
          <w:noProof/>
        </w:rPr>
        <w:fldChar w:fldCharType="separate"/>
      </w:r>
      <w:r>
        <w:rPr>
          <w:noProof/>
        </w:rPr>
        <w:t>32</w:t>
      </w:r>
      <w:r>
        <w:rPr>
          <w:noProof/>
        </w:rPr>
        <w:fldChar w:fldCharType="end"/>
      </w:r>
    </w:p>
    <w:p w14:paraId="6482E14A" w14:textId="512F7D3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_Toc219487701 \h </w:instrText>
      </w:r>
      <w:r>
        <w:rPr>
          <w:noProof/>
        </w:rPr>
      </w:r>
      <w:r>
        <w:rPr>
          <w:noProof/>
        </w:rPr>
        <w:fldChar w:fldCharType="separate"/>
      </w:r>
      <w:r>
        <w:rPr>
          <w:noProof/>
        </w:rPr>
        <w:t>32</w:t>
      </w:r>
      <w:r>
        <w:rPr>
          <w:noProof/>
        </w:rPr>
        <w:fldChar w:fldCharType="end"/>
      </w:r>
    </w:p>
    <w:p w14:paraId="0C09B9DD" w14:textId="758E87AA"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_Toc219487702 \h </w:instrText>
      </w:r>
      <w:r>
        <w:rPr>
          <w:noProof/>
        </w:rPr>
      </w:r>
      <w:r>
        <w:rPr>
          <w:noProof/>
        </w:rPr>
        <w:fldChar w:fldCharType="separate"/>
      </w:r>
      <w:r>
        <w:rPr>
          <w:noProof/>
        </w:rPr>
        <w:t>32</w:t>
      </w:r>
      <w:r>
        <w:rPr>
          <w:noProof/>
        </w:rPr>
        <w:fldChar w:fldCharType="end"/>
      </w:r>
    </w:p>
    <w:p w14:paraId="6C2C0EED" w14:textId="0EEDE6B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_Toc219487703 \h </w:instrText>
      </w:r>
      <w:r>
        <w:rPr>
          <w:noProof/>
        </w:rPr>
      </w:r>
      <w:r>
        <w:rPr>
          <w:noProof/>
        </w:rPr>
        <w:fldChar w:fldCharType="separate"/>
      </w:r>
      <w:r>
        <w:rPr>
          <w:noProof/>
        </w:rPr>
        <w:t>32</w:t>
      </w:r>
      <w:r>
        <w:rPr>
          <w:noProof/>
        </w:rPr>
        <w:fldChar w:fldCharType="end"/>
      </w:r>
    </w:p>
    <w:p w14:paraId="71458A6A" w14:textId="4968A96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_Toc219487704 \h </w:instrText>
      </w:r>
      <w:r>
        <w:rPr>
          <w:noProof/>
        </w:rPr>
      </w:r>
      <w:r>
        <w:rPr>
          <w:noProof/>
        </w:rPr>
        <w:fldChar w:fldCharType="separate"/>
      </w:r>
      <w:r>
        <w:rPr>
          <w:noProof/>
        </w:rPr>
        <w:t>32</w:t>
      </w:r>
      <w:r>
        <w:rPr>
          <w:noProof/>
        </w:rPr>
        <w:fldChar w:fldCharType="end"/>
      </w:r>
    </w:p>
    <w:p w14:paraId="13DBE924" w14:textId="7765AAE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_Toc219487705 \h </w:instrText>
      </w:r>
      <w:r>
        <w:rPr>
          <w:noProof/>
        </w:rPr>
      </w:r>
      <w:r>
        <w:rPr>
          <w:noProof/>
        </w:rPr>
        <w:fldChar w:fldCharType="separate"/>
      </w:r>
      <w:r>
        <w:rPr>
          <w:noProof/>
        </w:rPr>
        <w:t>32</w:t>
      </w:r>
      <w:r>
        <w:rPr>
          <w:noProof/>
        </w:rPr>
        <w:fldChar w:fldCharType="end"/>
      </w:r>
    </w:p>
    <w:p w14:paraId="768BBB74" w14:textId="0DE8CF6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_Toc219487706 \h </w:instrText>
      </w:r>
      <w:r>
        <w:rPr>
          <w:noProof/>
        </w:rPr>
      </w:r>
      <w:r>
        <w:rPr>
          <w:noProof/>
        </w:rPr>
        <w:fldChar w:fldCharType="separate"/>
      </w:r>
      <w:r>
        <w:rPr>
          <w:noProof/>
        </w:rPr>
        <w:t>32</w:t>
      </w:r>
      <w:r>
        <w:rPr>
          <w:noProof/>
        </w:rPr>
        <w:fldChar w:fldCharType="end"/>
      </w:r>
    </w:p>
    <w:p w14:paraId="69A345E0" w14:textId="2524502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_Toc219487707 \h </w:instrText>
      </w:r>
      <w:r>
        <w:rPr>
          <w:noProof/>
        </w:rPr>
      </w:r>
      <w:r>
        <w:rPr>
          <w:noProof/>
        </w:rPr>
        <w:fldChar w:fldCharType="separate"/>
      </w:r>
      <w:r>
        <w:rPr>
          <w:noProof/>
        </w:rPr>
        <w:t>32</w:t>
      </w:r>
      <w:r>
        <w:rPr>
          <w:noProof/>
        </w:rPr>
        <w:fldChar w:fldCharType="end"/>
      </w:r>
    </w:p>
    <w:p w14:paraId="37BCA294" w14:textId="32A534D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_Toc219487708 \h </w:instrText>
      </w:r>
      <w:r>
        <w:rPr>
          <w:noProof/>
        </w:rPr>
      </w:r>
      <w:r>
        <w:rPr>
          <w:noProof/>
        </w:rPr>
        <w:fldChar w:fldCharType="separate"/>
      </w:r>
      <w:r>
        <w:rPr>
          <w:noProof/>
        </w:rPr>
        <w:t>32</w:t>
      </w:r>
      <w:r>
        <w:rPr>
          <w:noProof/>
        </w:rPr>
        <w:fldChar w:fldCharType="end"/>
      </w:r>
    </w:p>
    <w:p w14:paraId="5AB5D970" w14:textId="1505810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_Toc219487709 \h </w:instrText>
      </w:r>
      <w:r>
        <w:rPr>
          <w:noProof/>
        </w:rPr>
      </w:r>
      <w:r>
        <w:rPr>
          <w:noProof/>
        </w:rPr>
        <w:fldChar w:fldCharType="separate"/>
      </w:r>
      <w:r>
        <w:rPr>
          <w:noProof/>
        </w:rPr>
        <w:t>33</w:t>
      </w:r>
      <w:r>
        <w:rPr>
          <w:noProof/>
        </w:rPr>
        <w:fldChar w:fldCharType="end"/>
      </w:r>
    </w:p>
    <w:p w14:paraId="0D637715" w14:textId="2F4494F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_Toc219487710 \h </w:instrText>
      </w:r>
      <w:r>
        <w:rPr>
          <w:noProof/>
        </w:rPr>
      </w:r>
      <w:r>
        <w:rPr>
          <w:noProof/>
        </w:rPr>
        <w:fldChar w:fldCharType="separate"/>
      </w:r>
      <w:r>
        <w:rPr>
          <w:noProof/>
        </w:rPr>
        <w:t>33</w:t>
      </w:r>
      <w:r>
        <w:rPr>
          <w:noProof/>
        </w:rPr>
        <w:fldChar w:fldCharType="end"/>
      </w:r>
    </w:p>
    <w:p w14:paraId="3BDC087E" w14:textId="7B140C6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_Toc219487711 \h </w:instrText>
      </w:r>
      <w:r>
        <w:rPr>
          <w:noProof/>
        </w:rPr>
      </w:r>
      <w:r>
        <w:rPr>
          <w:noProof/>
        </w:rPr>
        <w:fldChar w:fldCharType="separate"/>
      </w:r>
      <w:r>
        <w:rPr>
          <w:noProof/>
        </w:rPr>
        <w:t>33</w:t>
      </w:r>
      <w:r>
        <w:rPr>
          <w:noProof/>
        </w:rPr>
        <w:fldChar w:fldCharType="end"/>
      </w:r>
    </w:p>
    <w:p w14:paraId="033E9588" w14:textId="44880C4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_Toc219487712 \h </w:instrText>
      </w:r>
      <w:r>
        <w:rPr>
          <w:noProof/>
        </w:rPr>
      </w:r>
      <w:r>
        <w:rPr>
          <w:noProof/>
        </w:rPr>
        <w:fldChar w:fldCharType="separate"/>
      </w:r>
      <w:r>
        <w:rPr>
          <w:noProof/>
        </w:rPr>
        <w:t>33</w:t>
      </w:r>
      <w:r>
        <w:rPr>
          <w:noProof/>
        </w:rPr>
        <w:fldChar w:fldCharType="end"/>
      </w:r>
    </w:p>
    <w:p w14:paraId="12FB2806" w14:textId="12D623E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_Toc219487713 \h </w:instrText>
      </w:r>
      <w:r>
        <w:rPr>
          <w:noProof/>
        </w:rPr>
      </w:r>
      <w:r>
        <w:rPr>
          <w:noProof/>
        </w:rPr>
        <w:fldChar w:fldCharType="separate"/>
      </w:r>
      <w:r>
        <w:rPr>
          <w:noProof/>
        </w:rPr>
        <w:t>33</w:t>
      </w:r>
      <w:r>
        <w:rPr>
          <w:noProof/>
        </w:rPr>
        <w:fldChar w:fldCharType="end"/>
      </w:r>
    </w:p>
    <w:p w14:paraId="483B28B3" w14:textId="7150729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_Toc219487714 \h </w:instrText>
      </w:r>
      <w:r>
        <w:rPr>
          <w:noProof/>
        </w:rPr>
      </w:r>
      <w:r>
        <w:rPr>
          <w:noProof/>
        </w:rPr>
        <w:fldChar w:fldCharType="separate"/>
      </w:r>
      <w:r>
        <w:rPr>
          <w:noProof/>
        </w:rPr>
        <w:t>33</w:t>
      </w:r>
      <w:r>
        <w:rPr>
          <w:noProof/>
        </w:rPr>
        <w:fldChar w:fldCharType="end"/>
      </w:r>
    </w:p>
    <w:p w14:paraId="2095468D" w14:textId="34B54CE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_Toc219487715 \h </w:instrText>
      </w:r>
      <w:r>
        <w:rPr>
          <w:noProof/>
        </w:rPr>
      </w:r>
      <w:r>
        <w:rPr>
          <w:noProof/>
        </w:rPr>
        <w:fldChar w:fldCharType="separate"/>
      </w:r>
      <w:r>
        <w:rPr>
          <w:noProof/>
        </w:rPr>
        <w:t>33</w:t>
      </w:r>
      <w:r>
        <w:rPr>
          <w:noProof/>
        </w:rPr>
        <w:fldChar w:fldCharType="end"/>
      </w:r>
    </w:p>
    <w:p w14:paraId="19C05BCD" w14:textId="368A361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_Toc219487716 \h </w:instrText>
      </w:r>
      <w:r>
        <w:rPr>
          <w:noProof/>
        </w:rPr>
      </w:r>
      <w:r>
        <w:rPr>
          <w:noProof/>
        </w:rPr>
        <w:fldChar w:fldCharType="separate"/>
      </w:r>
      <w:r>
        <w:rPr>
          <w:noProof/>
        </w:rPr>
        <w:t>33</w:t>
      </w:r>
      <w:r>
        <w:rPr>
          <w:noProof/>
        </w:rPr>
        <w:fldChar w:fldCharType="end"/>
      </w:r>
    </w:p>
    <w:p w14:paraId="038E9361" w14:textId="2E3A2F57"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_Toc219487717 \h </w:instrText>
      </w:r>
      <w:r>
        <w:rPr>
          <w:noProof/>
        </w:rPr>
      </w:r>
      <w:r>
        <w:rPr>
          <w:noProof/>
        </w:rPr>
        <w:fldChar w:fldCharType="separate"/>
      </w:r>
      <w:r>
        <w:rPr>
          <w:noProof/>
        </w:rPr>
        <w:t>33</w:t>
      </w:r>
      <w:r>
        <w:rPr>
          <w:noProof/>
        </w:rPr>
        <w:fldChar w:fldCharType="end"/>
      </w:r>
    </w:p>
    <w:p w14:paraId="0FB8A3CB" w14:textId="2DBF14B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_Toc219487718 \h </w:instrText>
      </w:r>
      <w:r>
        <w:rPr>
          <w:noProof/>
        </w:rPr>
      </w:r>
      <w:r>
        <w:rPr>
          <w:noProof/>
        </w:rPr>
        <w:fldChar w:fldCharType="separate"/>
      </w:r>
      <w:r>
        <w:rPr>
          <w:noProof/>
        </w:rPr>
        <w:t>33</w:t>
      </w:r>
      <w:r>
        <w:rPr>
          <w:noProof/>
        </w:rPr>
        <w:fldChar w:fldCharType="end"/>
      </w:r>
    </w:p>
    <w:p w14:paraId="39705506" w14:textId="764023C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_Toc219487719 \h </w:instrText>
      </w:r>
      <w:r>
        <w:rPr>
          <w:noProof/>
        </w:rPr>
      </w:r>
      <w:r>
        <w:rPr>
          <w:noProof/>
        </w:rPr>
        <w:fldChar w:fldCharType="separate"/>
      </w:r>
      <w:r>
        <w:rPr>
          <w:noProof/>
        </w:rPr>
        <w:t>34</w:t>
      </w:r>
      <w:r>
        <w:rPr>
          <w:noProof/>
        </w:rPr>
        <w:fldChar w:fldCharType="end"/>
      </w:r>
    </w:p>
    <w:p w14:paraId="257A9C73" w14:textId="6F37343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_Toc219487720 \h </w:instrText>
      </w:r>
      <w:r>
        <w:rPr>
          <w:noProof/>
        </w:rPr>
      </w:r>
      <w:r>
        <w:rPr>
          <w:noProof/>
        </w:rPr>
        <w:fldChar w:fldCharType="separate"/>
      </w:r>
      <w:r>
        <w:rPr>
          <w:noProof/>
        </w:rPr>
        <w:t>34</w:t>
      </w:r>
      <w:r>
        <w:rPr>
          <w:noProof/>
        </w:rPr>
        <w:fldChar w:fldCharType="end"/>
      </w:r>
    </w:p>
    <w:p w14:paraId="6BD0B660" w14:textId="59AE514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_Toc219487721 \h </w:instrText>
      </w:r>
      <w:r>
        <w:rPr>
          <w:noProof/>
        </w:rPr>
      </w:r>
      <w:r>
        <w:rPr>
          <w:noProof/>
        </w:rPr>
        <w:fldChar w:fldCharType="separate"/>
      </w:r>
      <w:r>
        <w:rPr>
          <w:noProof/>
        </w:rPr>
        <w:t>34</w:t>
      </w:r>
      <w:r>
        <w:rPr>
          <w:noProof/>
        </w:rPr>
        <w:fldChar w:fldCharType="end"/>
      </w:r>
    </w:p>
    <w:p w14:paraId="40F16F78" w14:textId="1CC83FF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_Toc219487722 \h </w:instrText>
      </w:r>
      <w:r>
        <w:rPr>
          <w:noProof/>
        </w:rPr>
      </w:r>
      <w:r>
        <w:rPr>
          <w:noProof/>
        </w:rPr>
        <w:fldChar w:fldCharType="separate"/>
      </w:r>
      <w:r>
        <w:rPr>
          <w:noProof/>
        </w:rPr>
        <w:t>34</w:t>
      </w:r>
      <w:r>
        <w:rPr>
          <w:noProof/>
        </w:rPr>
        <w:fldChar w:fldCharType="end"/>
      </w:r>
    </w:p>
    <w:p w14:paraId="094E2C55" w14:textId="371A6402"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_Toc219487723 \h </w:instrText>
      </w:r>
      <w:r>
        <w:rPr>
          <w:noProof/>
        </w:rPr>
      </w:r>
      <w:r>
        <w:rPr>
          <w:noProof/>
        </w:rPr>
        <w:fldChar w:fldCharType="separate"/>
      </w:r>
      <w:r>
        <w:rPr>
          <w:noProof/>
        </w:rPr>
        <w:t>34</w:t>
      </w:r>
      <w:r>
        <w:rPr>
          <w:noProof/>
        </w:rPr>
        <w:fldChar w:fldCharType="end"/>
      </w:r>
    </w:p>
    <w:p w14:paraId="17077546" w14:textId="23001DE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_Toc219487724 \h </w:instrText>
      </w:r>
      <w:r>
        <w:rPr>
          <w:noProof/>
        </w:rPr>
      </w:r>
      <w:r>
        <w:rPr>
          <w:noProof/>
        </w:rPr>
        <w:fldChar w:fldCharType="separate"/>
      </w:r>
      <w:r>
        <w:rPr>
          <w:noProof/>
        </w:rPr>
        <w:t>34</w:t>
      </w:r>
      <w:r>
        <w:rPr>
          <w:noProof/>
        </w:rPr>
        <w:fldChar w:fldCharType="end"/>
      </w:r>
    </w:p>
    <w:p w14:paraId="142AC158" w14:textId="200EFACD"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_Toc219487725 \h </w:instrText>
      </w:r>
      <w:r>
        <w:rPr>
          <w:noProof/>
        </w:rPr>
      </w:r>
      <w:r>
        <w:rPr>
          <w:noProof/>
        </w:rPr>
        <w:fldChar w:fldCharType="separate"/>
      </w:r>
      <w:r>
        <w:rPr>
          <w:noProof/>
        </w:rPr>
        <w:t>34</w:t>
      </w:r>
      <w:r>
        <w:rPr>
          <w:noProof/>
        </w:rPr>
        <w:fldChar w:fldCharType="end"/>
      </w:r>
    </w:p>
    <w:p w14:paraId="47480850" w14:textId="42BC157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_Toc219487726 \h </w:instrText>
      </w:r>
      <w:r>
        <w:rPr>
          <w:noProof/>
        </w:rPr>
      </w:r>
      <w:r>
        <w:rPr>
          <w:noProof/>
        </w:rPr>
        <w:fldChar w:fldCharType="separate"/>
      </w:r>
      <w:r>
        <w:rPr>
          <w:noProof/>
        </w:rPr>
        <w:t>34</w:t>
      </w:r>
      <w:r>
        <w:rPr>
          <w:noProof/>
        </w:rPr>
        <w:fldChar w:fldCharType="end"/>
      </w:r>
    </w:p>
    <w:p w14:paraId="3173B982" w14:textId="324A4BA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w:t>
      </w:r>
      <w:r w:rsidRPr="001C43EF">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_Toc219487727 \h </w:instrText>
      </w:r>
      <w:r>
        <w:rPr>
          <w:noProof/>
        </w:rPr>
      </w:r>
      <w:r>
        <w:rPr>
          <w:noProof/>
        </w:rPr>
        <w:fldChar w:fldCharType="separate"/>
      </w:r>
      <w:r>
        <w:rPr>
          <w:noProof/>
        </w:rPr>
        <w:t>34</w:t>
      </w:r>
      <w:r>
        <w:rPr>
          <w:noProof/>
        </w:rPr>
        <w:fldChar w:fldCharType="end"/>
      </w:r>
    </w:p>
    <w:p w14:paraId="3FA07EE7" w14:textId="58CA109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_Toc219487728 \h </w:instrText>
      </w:r>
      <w:r>
        <w:rPr>
          <w:noProof/>
        </w:rPr>
      </w:r>
      <w:r>
        <w:rPr>
          <w:noProof/>
        </w:rPr>
        <w:fldChar w:fldCharType="separate"/>
      </w:r>
      <w:r>
        <w:rPr>
          <w:noProof/>
        </w:rPr>
        <w:t>34</w:t>
      </w:r>
      <w:r>
        <w:rPr>
          <w:noProof/>
        </w:rPr>
        <w:fldChar w:fldCharType="end"/>
      </w:r>
    </w:p>
    <w:p w14:paraId="0B31331F" w14:textId="5DEA96B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_Toc219487729 \h </w:instrText>
      </w:r>
      <w:r>
        <w:rPr>
          <w:noProof/>
        </w:rPr>
      </w:r>
      <w:r>
        <w:rPr>
          <w:noProof/>
        </w:rPr>
        <w:fldChar w:fldCharType="separate"/>
      </w:r>
      <w:r>
        <w:rPr>
          <w:noProof/>
        </w:rPr>
        <w:t>35</w:t>
      </w:r>
      <w:r>
        <w:rPr>
          <w:noProof/>
        </w:rPr>
        <w:fldChar w:fldCharType="end"/>
      </w:r>
    </w:p>
    <w:p w14:paraId="7982DF82" w14:textId="04D438A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_Toc219487730 \h </w:instrText>
      </w:r>
      <w:r>
        <w:rPr>
          <w:noProof/>
        </w:rPr>
      </w:r>
      <w:r>
        <w:rPr>
          <w:noProof/>
        </w:rPr>
        <w:fldChar w:fldCharType="separate"/>
      </w:r>
      <w:r>
        <w:rPr>
          <w:noProof/>
        </w:rPr>
        <w:t>35</w:t>
      </w:r>
      <w:r>
        <w:rPr>
          <w:noProof/>
        </w:rPr>
        <w:fldChar w:fldCharType="end"/>
      </w:r>
    </w:p>
    <w:p w14:paraId="2CC587B9" w14:textId="6560929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_Toc219487731 \h </w:instrText>
      </w:r>
      <w:r>
        <w:rPr>
          <w:noProof/>
        </w:rPr>
      </w:r>
      <w:r>
        <w:rPr>
          <w:noProof/>
        </w:rPr>
        <w:fldChar w:fldCharType="separate"/>
      </w:r>
      <w:r>
        <w:rPr>
          <w:noProof/>
        </w:rPr>
        <w:t>35</w:t>
      </w:r>
      <w:r>
        <w:rPr>
          <w:noProof/>
        </w:rPr>
        <w:fldChar w:fldCharType="end"/>
      </w:r>
    </w:p>
    <w:p w14:paraId="30F483AC" w14:textId="2908E5E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_Toc219487732 \h </w:instrText>
      </w:r>
      <w:r>
        <w:rPr>
          <w:noProof/>
        </w:rPr>
      </w:r>
      <w:r>
        <w:rPr>
          <w:noProof/>
        </w:rPr>
        <w:fldChar w:fldCharType="separate"/>
      </w:r>
      <w:r>
        <w:rPr>
          <w:noProof/>
        </w:rPr>
        <w:t>35</w:t>
      </w:r>
      <w:r>
        <w:rPr>
          <w:noProof/>
        </w:rPr>
        <w:fldChar w:fldCharType="end"/>
      </w:r>
    </w:p>
    <w:p w14:paraId="2F6C318E" w14:textId="4A21E87D"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_Toc219487733 \h </w:instrText>
      </w:r>
      <w:r>
        <w:rPr>
          <w:noProof/>
        </w:rPr>
      </w:r>
      <w:r>
        <w:rPr>
          <w:noProof/>
        </w:rPr>
        <w:fldChar w:fldCharType="separate"/>
      </w:r>
      <w:r>
        <w:rPr>
          <w:noProof/>
        </w:rPr>
        <w:t>35</w:t>
      </w:r>
      <w:r>
        <w:rPr>
          <w:noProof/>
        </w:rPr>
        <w:fldChar w:fldCharType="end"/>
      </w:r>
    </w:p>
    <w:p w14:paraId="64B5E6C8" w14:textId="09D0361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_Toc219487734 \h </w:instrText>
      </w:r>
      <w:r>
        <w:rPr>
          <w:noProof/>
        </w:rPr>
      </w:r>
      <w:r>
        <w:rPr>
          <w:noProof/>
        </w:rPr>
        <w:fldChar w:fldCharType="separate"/>
      </w:r>
      <w:r>
        <w:rPr>
          <w:noProof/>
        </w:rPr>
        <w:t>35</w:t>
      </w:r>
      <w:r>
        <w:rPr>
          <w:noProof/>
        </w:rPr>
        <w:fldChar w:fldCharType="end"/>
      </w:r>
    </w:p>
    <w:p w14:paraId="31636A76" w14:textId="6F9D9D2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_Toc219487735 \h </w:instrText>
      </w:r>
      <w:r>
        <w:rPr>
          <w:noProof/>
        </w:rPr>
      </w:r>
      <w:r>
        <w:rPr>
          <w:noProof/>
        </w:rPr>
        <w:fldChar w:fldCharType="separate"/>
      </w:r>
      <w:r>
        <w:rPr>
          <w:noProof/>
        </w:rPr>
        <w:t>35</w:t>
      </w:r>
      <w:r>
        <w:rPr>
          <w:noProof/>
        </w:rPr>
        <w:fldChar w:fldCharType="end"/>
      </w:r>
    </w:p>
    <w:p w14:paraId="4DF8089C" w14:textId="7CCC2EA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_Toc219487736 \h </w:instrText>
      </w:r>
      <w:r>
        <w:rPr>
          <w:noProof/>
        </w:rPr>
      </w:r>
      <w:r>
        <w:rPr>
          <w:noProof/>
        </w:rPr>
        <w:fldChar w:fldCharType="separate"/>
      </w:r>
      <w:r>
        <w:rPr>
          <w:noProof/>
        </w:rPr>
        <w:t>35</w:t>
      </w:r>
      <w:r>
        <w:rPr>
          <w:noProof/>
        </w:rPr>
        <w:fldChar w:fldCharType="end"/>
      </w:r>
    </w:p>
    <w:p w14:paraId="3F6F170C" w14:textId="70784E87"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sidRPr="001C43EF">
        <w:rPr>
          <w:rFonts w:cs="Arial"/>
          <w:noProof/>
        </w:rPr>
        <w:t>6.3.16</w:t>
      </w:r>
      <w:r w:rsidRPr="001C43EF">
        <w:rPr>
          <w:rFonts w:cs="Arial"/>
          <w:noProof/>
        </w:rPr>
        <w:tab/>
      </w:r>
      <w:r>
        <w:rPr>
          <w:noProof/>
        </w:rPr>
        <w:t>Duration &lt;&lt;dataType&gt;&gt;</w:t>
      </w:r>
      <w:r>
        <w:rPr>
          <w:noProof/>
        </w:rPr>
        <w:tab/>
      </w:r>
      <w:r>
        <w:rPr>
          <w:noProof/>
        </w:rPr>
        <w:fldChar w:fldCharType="begin" w:fldLock="1"/>
      </w:r>
      <w:r>
        <w:rPr>
          <w:noProof/>
        </w:rPr>
        <w:instrText xml:space="preserve"> PAGEREF _Toc219487737 \h </w:instrText>
      </w:r>
      <w:r>
        <w:rPr>
          <w:noProof/>
        </w:rPr>
      </w:r>
      <w:r>
        <w:rPr>
          <w:noProof/>
        </w:rPr>
        <w:fldChar w:fldCharType="separate"/>
      </w:r>
      <w:r>
        <w:rPr>
          <w:noProof/>
        </w:rPr>
        <w:t>36</w:t>
      </w:r>
      <w:r>
        <w:rPr>
          <w:noProof/>
        </w:rPr>
        <w:fldChar w:fldCharType="end"/>
      </w:r>
    </w:p>
    <w:p w14:paraId="23D4010D" w14:textId="23AA8F2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_Toc219487738 \h </w:instrText>
      </w:r>
      <w:r>
        <w:rPr>
          <w:noProof/>
        </w:rPr>
      </w:r>
      <w:r>
        <w:rPr>
          <w:noProof/>
        </w:rPr>
        <w:fldChar w:fldCharType="separate"/>
      </w:r>
      <w:r>
        <w:rPr>
          <w:noProof/>
        </w:rPr>
        <w:t>36</w:t>
      </w:r>
      <w:r>
        <w:rPr>
          <w:noProof/>
        </w:rPr>
        <w:fldChar w:fldCharType="end"/>
      </w:r>
    </w:p>
    <w:p w14:paraId="17391376" w14:textId="5963D91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fr-FR"/>
        </w:rPr>
        <w:t>6.3.16.2</w:t>
      </w:r>
      <w:r w:rsidRPr="001C43EF">
        <w:rPr>
          <w:noProof/>
          <w:lang w:val="fr-FR"/>
        </w:rPr>
        <w:tab/>
        <w:t>Attributes</w:t>
      </w:r>
      <w:r>
        <w:rPr>
          <w:noProof/>
        </w:rPr>
        <w:tab/>
      </w:r>
      <w:r>
        <w:rPr>
          <w:noProof/>
        </w:rPr>
        <w:fldChar w:fldCharType="begin" w:fldLock="1"/>
      </w:r>
      <w:r>
        <w:rPr>
          <w:noProof/>
        </w:rPr>
        <w:instrText xml:space="preserve"> PAGEREF _Toc219487739 \h </w:instrText>
      </w:r>
      <w:r>
        <w:rPr>
          <w:noProof/>
        </w:rPr>
      </w:r>
      <w:r>
        <w:rPr>
          <w:noProof/>
        </w:rPr>
        <w:fldChar w:fldCharType="separate"/>
      </w:r>
      <w:r>
        <w:rPr>
          <w:noProof/>
        </w:rPr>
        <w:t>36</w:t>
      </w:r>
      <w:r>
        <w:rPr>
          <w:noProof/>
        </w:rPr>
        <w:fldChar w:fldCharType="end"/>
      </w:r>
    </w:p>
    <w:p w14:paraId="03AC5124" w14:textId="6A1C144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_Toc219487740 \h </w:instrText>
      </w:r>
      <w:r>
        <w:rPr>
          <w:noProof/>
        </w:rPr>
      </w:r>
      <w:r>
        <w:rPr>
          <w:noProof/>
        </w:rPr>
        <w:fldChar w:fldCharType="separate"/>
      </w:r>
      <w:r>
        <w:rPr>
          <w:noProof/>
        </w:rPr>
        <w:t>36</w:t>
      </w:r>
      <w:r>
        <w:rPr>
          <w:noProof/>
        </w:rPr>
        <w:fldChar w:fldCharType="end"/>
      </w:r>
    </w:p>
    <w:p w14:paraId="04B17932" w14:textId="0CADCC5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en-US"/>
        </w:rPr>
        <w:t>6.3.16.</w:t>
      </w:r>
      <w:r w:rsidRPr="001C43EF">
        <w:rPr>
          <w:noProof/>
          <w:lang w:val="en-US" w:eastAsia="zh-CN"/>
        </w:rPr>
        <w:t>4</w:t>
      </w:r>
      <w:r w:rsidRPr="001C43EF">
        <w:rPr>
          <w:noProof/>
          <w:lang w:val="en-US"/>
        </w:rPr>
        <w:tab/>
        <w:t>Notifications</w:t>
      </w:r>
      <w:r>
        <w:rPr>
          <w:noProof/>
        </w:rPr>
        <w:tab/>
      </w:r>
      <w:r>
        <w:rPr>
          <w:noProof/>
        </w:rPr>
        <w:fldChar w:fldCharType="begin" w:fldLock="1"/>
      </w:r>
      <w:r>
        <w:rPr>
          <w:noProof/>
        </w:rPr>
        <w:instrText xml:space="preserve"> PAGEREF _Toc219487741 \h </w:instrText>
      </w:r>
      <w:r>
        <w:rPr>
          <w:noProof/>
        </w:rPr>
      </w:r>
      <w:r>
        <w:rPr>
          <w:noProof/>
        </w:rPr>
        <w:fldChar w:fldCharType="separate"/>
      </w:r>
      <w:r>
        <w:rPr>
          <w:noProof/>
        </w:rPr>
        <w:t>36</w:t>
      </w:r>
      <w:r>
        <w:rPr>
          <w:noProof/>
        </w:rPr>
        <w:fldChar w:fldCharType="end"/>
      </w:r>
    </w:p>
    <w:p w14:paraId="27831F99" w14:textId="3DB753F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_Toc219487742 \h </w:instrText>
      </w:r>
      <w:r>
        <w:rPr>
          <w:noProof/>
        </w:rPr>
      </w:r>
      <w:r>
        <w:rPr>
          <w:noProof/>
        </w:rPr>
        <w:fldChar w:fldCharType="separate"/>
      </w:r>
      <w:r>
        <w:rPr>
          <w:noProof/>
        </w:rPr>
        <w:t>36</w:t>
      </w:r>
      <w:r>
        <w:rPr>
          <w:noProof/>
        </w:rPr>
        <w:fldChar w:fldCharType="end"/>
      </w:r>
    </w:p>
    <w:p w14:paraId="6C5FFF67" w14:textId="0DFB43E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_Toc219487743 \h </w:instrText>
      </w:r>
      <w:r>
        <w:rPr>
          <w:noProof/>
        </w:rPr>
      </w:r>
      <w:r>
        <w:rPr>
          <w:noProof/>
        </w:rPr>
        <w:fldChar w:fldCharType="separate"/>
      </w:r>
      <w:r>
        <w:rPr>
          <w:noProof/>
        </w:rPr>
        <w:t>36</w:t>
      </w:r>
      <w:r>
        <w:rPr>
          <w:noProof/>
        </w:rPr>
        <w:fldChar w:fldCharType="end"/>
      </w:r>
    </w:p>
    <w:p w14:paraId="39D615EB" w14:textId="7DE4E77F"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_Toc219487744 \h </w:instrText>
      </w:r>
      <w:r>
        <w:rPr>
          <w:noProof/>
        </w:rPr>
      </w:r>
      <w:r>
        <w:rPr>
          <w:noProof/>
        </w:rPr>
        <w:fldChar w:fldCharType="separate"/>
      </w:r>
      <w:r>
        <w:rPr>
          <w:noProof/>
        </w:rPr>
        <w:t>36</w:t>
      </w:r>
      <w:r>
        <w:rPr>
          <w:noProof/>
        </w:rPr>
        <w:fldChar w:fldCharType="end"/>
      </w:r>
    </w:p>
    <w:p w14:paraId="6513A9D1" w14:textId="7C57BD4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_Toc219487745 \h </w:instrText>
      </w:r>
      <w:r>
        <w:rPr>
          <w:noProof/>
        </w:rPr>
      </w:r>
      <w:r>
        <w:rPr>
          <w:noProof/>
        </w:rPr>
        <w:fldChar w:fldCharType="separate"/>
      </w:r>
      <w:r>
        <w:rPr>
          <w:noProof/>
        </w:rPr>
        <w:t>37</w:t>
      </w:r>
      <w:r>
        <w:rPr>
          <w:noProof/>
        </w:rPr>
        <w:fldChar w:fldCharType="end"/>
      </w:r>
    </w:p>
    <w:p w14:paraId="3E66A1C6" w14:textId="0AB40EC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_Toc219487746 \h </w:instrText>
      </w:r>
      <w:r>
        <w:rPr>
          <w:noProof/>
        </w:rPr>
      </w:r>
      <w:r>
        <w:rPr>
          <w:noProof/>
        </w:rPr>
        <w:fldChar w:fldCharType="separate"/>
      </w:r>
      <w:r>
        <w:rPr>
          <w:noProof/>
        </w:rPr>
        <w:t>37</w:t>
      </w:r>
      <w:r>
        <w:rPr>
          <w:noProof/>
        </w:rPr>
        <w:fldChar w:fldCharType="end"/>
      </w:r>
    </w:p>
    <w:p w14:paraId="02590386" w14:textId="3B09C47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_Toc219487747 \h </w:instrText>
      </w:r>
      <w:r>
        <w:rPr>
          <w:noProof/>
        </w:rPr>
      </w:r>
      <w:r>
        <w:rPr>
          <w:noProof/>
        </w:rPr>
        <w:fldChar w:fldCharType="separate"/>
      </w:r>
      <w:r>
        <w:rPr>
          <w:noProof/>
        </w:rPr>
        <w:t>37</w:t>
      </w:r>
      <w:r>
        <w:rPr>
          <w:noProof/>
        </w:rPr>
        <w:fldChar w:fldCharType="end"/>
      </w:r>
    </w:p>
    <w:p w14:paraId="2BE8CFF2" w14:textId="55258F3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_Toc219487748 \h </w:instrText>
      </w:r>
      <w:r>
        <w:rPr>
          <w:noProof/>
        </w:rPr>
      </w:r>
      <w:r>
        <w:rPr>
          <w:noProof/>
        </w:rPr>
        <w:fldChar w:fldCharType="separate"/>
      </w:r>
      <w:r>
        <w:rPr>
          <w:noProof/>
        </w:rPr>
        <w:t>37</w:t>
      </w:r>
      <w:r>
        <w:rPr>
          <w:noProof/>
        </w:rPr>
        <w:fldChar w:fldCharType="end"/>
      </w:r>
    </w:p>
    <w:p w14:paraId="1D7E4D76" w14:textId="137D4B9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_Toc219487749 \h </w:instrText>
      </w:r>
      <w:r>
        <w:rPr>
          <w:noProof/>
        </w:rPr>
      </w:r>
      <w:r>
        <w:rPr>
          <w:noProof/>
        </w:rPr>
        <w:fldChar w:fldCharType="separate"/>
      </w:r>
      <w:r>
        <w:rPr>
          <w:noProof/>
        </w:rPr>
        <w:t>37</w:t>
      </w:r>
      <w:r>
        <w:rPr>
          <w:noProof/>
        </w:rPr>
        <w:fldChar w:fldCharType="end"/>
      </w:r>
    </w:p>
    <w:p w14:paraId="116E6A7B" w14:textId="229FB17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_Toc219487750 \h </w:instrText>
      </w:r>
      <w:r>
        <w:rPr>
          <w:noProof/>
        </w:rPr>
      </w:r>
      <w:r>
        <w:rPr>
          <w:noProof/>
        </w:rPr>
        <w:fldChar w:fldCharType="separate"/>
      </w:r>
      <w:r>
        <w:rPr>
          <w:noProof/>
        </w:rPr>
        <w:t>37</w:t>
      </w:r>
      <w:r>
        <w:rPr>
          <w:noProof/>
        </w:rPr>
        <w:fldChar w:fldCharType="end"/>
      </w:r>
    </w:p>
    <w:p w14:paraId="53F7B684" w14:textId="5801E13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_Toc219487751 \h </w:instrText>
      </w:r>
      <w:r>
        <w:rPr>
          <w:noProof/>
        </w:rPr>
      </w:r>
      <w:r>
        <w:rPr>
          <w:noProof/>
        </w:rPr>
        <w:fldChar w:fldCharType="separate"/>
      </w:r>
      <w:r>
        <w:rPr>
          <w:noProof/>
        </w:rPr>
        <w:t>37</w:t>
      </w:r>
      <w:r>
        <w:rPr>
          <w:noProof/>
        </w:rPr>
        <w:fldChar w:fldCharType="end"/>
      </w:r>
    </w:p>
    <w:p w14:paraId="6121CAE1" w14:textId="53F4E4A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_Toc219487752 \h </w:instrText>
      </w:r>
      <w:r>
        <w:rPr>
          <w:noProof/>
        </w:rPr>
      </w:r>
      <w:r>
        <w:rPr>
          <w:noProof/>
        </w:rPr>
        <w:fldChar w:fldCharType="separate"/>
      </w:r>
      <w:r>
        <w:rPr>
          <w:noProof/>
        </w:rPr>
        <w:t>37</w:t>
      </w:r>
      <w:r>
        <w:rPr>
          <w:noProof/>
        </w:rPr>
        <w:fldChar w:fldCharType="end"/>
      </w:r>
    </w:p>
    <w:p w14:paraId="68710D47" w14:textId="7C816B82"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_Toc219487753 \h </w:instrText>
      </w:r>
      <w:r>
        <w:rPr>
          <w:noProof/>
        </w:rPr>
      </w:r>
      <w:r>
        <w:rPr>
          <w:noProof/>
        </w:rPr>
        <w:fldChar w:fldCharType="separate"/>
      </w:r>
      <w:r>
        <w:rPr>
          <w:noProof/>
        </w:rPr>
        <w:t>37</w:t>
      </w:r>
      <w:r>
        <w:rPr>
          <w:noProof/>
        </w:rPr>
        <w:fldChar w:fldCharType="end"/>
      </w:r>
    </w:p>
    <w:p w14:paraId="54173A14" w14:textId="3900921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_Toc219487754 \h </w:instrText>
      </w:r>
      <w:r>
        <w:rPr>
          <w:noProof/>
        </w:rPr>
      </w:r>
      <w:r>
        <w:rPr>
          <w:noProof/>
        </w:rPr>
        <w:fldChar w:fldCharType="separate"/>
      </w:r>
      <w:r>
        <w:rPr>
          <w:noProof/>
        </w:rPr>
        <w:t>37</w:t>
      </w:r>
      <w:r>
        <w:rPr>
          <w:noProof/>
        </w:rPr>
        <w:fldChar w:fldCharType="end"/>
      </w:r>
    </w:p>
    <w:p w14:paraId="1A1BF094" w14:textId="49636E7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_Toc219487755 \h </w:instrText>
      </w:r>
      <w:r>
        <w:rPr>
          <w:noProof/>
        </w:rPr>
      </w:r>
      <w:r>
        <w:rPr>
          <w:noProof/>
        </w:rPr>
        <w:fldChar w:fldCharType="separate"/>
      </w:r>
      <w:r>
        <w:rPr>
          <w:noProof/>
        </w:rPr>
        <w:t>37</w:t>
      </w:r>
      <w:r>
        <w:rPr>
          <w:noProof/>
        </w:rPr>
        <w:fldChar w:fldCharType="end"/>
      </w:r>
    </w:p>
    <w:p w14:paraId="3CE9130A" w14:textId="30A34A6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_Toc219487756 \h </w:instrText>
      </w:r>
      <w:r>
        <w:rPr>
          <w:noProof/>
        </w:rPr>
      </w:r>
      <w:r>
        <w:rPr>
          <w:noProof/>
        </w:rPr>
        <w:fldChar w:fldCharType="separate"/>
      </w:r>
      <w:r>
        <w:rPr>
          <w:noProof/>
        </w:rPr>
        <w:t>38</w:t>
      </w:r>
      <w:r>
        <w:rPr>
          <w:noProof/>
        </w:rPr>
        <w:fldChar w:fldCharType="end"/>
      </w:r>
    </w:p>
    <w:p w14:paraId="548C4617" w14:textId="25FEB2C1"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sidRPr="001C43EF">
        <w:rPr>
          <w:rFonts w:cs="Arial"/>
          <w:noProof/>
        </w:rPr>
        <w:t>6.3.20</w:t>
      </w:r>
      <w:r w:rsidRPr="001C43EF">
        <w:rPr>
          <w:rFonts w:cs="Arial"/>
          <w:noProof/>
        </w:rPr>
        <w:tab/>
      </w:r>
      <w:r>
        <w:rPr>
          <w:noProof/>
        </w:rPr>
        <w:t>RelocationTriggerInfo &lt;&lt;dataType&gt;&gt;</w:t>
      </w:r>
      <w:r>
        <w:rPr>
          <w:noProof/>
        </w:rPr>
        <w:tab/>
      </w:r>
      <w:r>
        <w:rPr>
          <w:noProof/>
        </w:rPr>
        <w:fldChar w:fldCharType="begin" w:fldLock="1"/>
      </w:r>
      <w:r>
        <w:rPr>
          <w:noProof/>
        </w:rPr>
        <w:instrText xml:space="preserve"> PAGEREF _Toc219487757 \h </w:instrText>
      </w:r>
      <w:r>
        <w:rPr>
          <w:noProof/>
        </w:rPr>
      </w:r>
      <w:r>
        <w:rPr>
          <w:noProof/>
        </w:rPr>
        <w:fldChar w:fldCharType="separate"/>
      </w:r>
      <w:r>
        <w:rPr>
          <w:noProof/>
        </w:rPr>
        <w:t>38</w:t>
      </w:r>
      <w:r>
        <w:rPr>
          <w:noProof/>
        </w:rPr>
        <w:fldChar w:fldCharType="end"/>
      </w:r>
    </w:p>
    <w:p w14:paraId="2469C9EE" w14:textId="1AA3EB5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_Toc219487758 \h </w:instrText>
      </w:r>
      <w:r>
        <w:rPr>
          <w:noProof/>
        </w:rPr>
      </w:r>
      <w:r>
        <w:rPr>
          <w:noProof/>
        </w:rPr>
        <w:fldChar w:fldCharType="separate"/>
      </w:r>
      <w:r>
        <w:rPr>
          <w:noProof/>
        </w:rPr>
        <w:t>38</w:t>
      </w:r>
      <w:r>
        <w:rPr>
          <w:noProof/>
        </w:rPr>
        <w:fldChar w:fldCharType="end"/>
      </w:r>
    </w:p>
    <w:p w14:paraId="097486AE" w14:textId="0DB9109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fr-FR"/>
        </w:rPr>
        <w:t>6.3.20.2</w:t>
      </w:r>
      <w:r w:rsidRPr="001C43EF">
        <w:rPr>
          <w:noProof/>
          <w:lang w:val="fr-FR"/>
        </w:rPr>
        <w:tab/>
        <w:t>Attributes</w:t>
      </w:r>
      <w:r>
        <w:rPr>
          <w:noProof/>
        </w:rPr>
        <w:tab/>
      </w:r>
      <w:r>
        <w:rPr>
          <w:noProof/>
        </w:rPr>
        <w:fldChar w:fldCharType="begin" w:fldLock="1"/>
      </w:r>
      <w:r>
        <w:rPr>
          <w:noProof/>
        </w:rPr>
        <w:instrText xml:space="preserve"> PAGEREF _Toc219487759 \h </w:instrText>
      </w:r>
      <w:r>
        <w:rPr>
          <w:noProof/>
        </w:rPr>
      </w:r>
      <w:r>
        <w:rPr>
          <w:noProof/>
        </w:rPr>
        <w:fldChar w:fldCharType="separate"/>
      </w:r>
      <w:r>
        <w:rPr>
          <w:noProof/>
        </w:rPr>
        <w:t>38</w:t>
      </w:r>
      <w:r>
        <w:rPr>
          <w:noProof/>
        </w:rPr>
        <w:fldChar w:fldCharType="end"/>
      </w:r>
    </w:p>
    <w:p w14:paraId="565F852B" w14:textId="56309F3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_Toc219487760 \h </w:instrText>
      </w:r>
      <w:r>
        <w:rPr>
          <w:noProof/>
        </w:rPr>
      </w:r>
      <w:r>
        <w:rPr>
          <w:noProof/>
        </w:rPr>
        <w:fldChar w:fldCharType="separate"/>
      </w:r>
      <w:r>
        <w:rPr>
          <w:noProof/>
        </w:rPr>
        <w:t>38</w:t>
      </w:r>
      <w:r>
        <w:rPr>
          <w:noProof/>
        </w:rPr>
        <w:fldChar w:fldCharType="end"/>
      </w:r>
    </w:p>
    <w:p w14:paraId="2984B929" w14:textId="5FACAD8D"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en-US"/>
        </w:rPr>
        <w:t>6.3.20.</w:t>
      </w:r>
      <w:r w:rsidRPr="001C43EF">
        <w:rPr>
          <w:noProof/>
          <w:lang w:val="en-US" w:eastAsia="zh-CN"/>
        </w:rPr>
        <w:t>4</w:t>
      </w:r>
      <w:r w:rsidRPr="001C43EF">
        <w:rPr>
          <w:noProof/>
          <w:lang w:val="en-US"/>
        </w:rPr>
        <w:tab/>
        <w:t>Notifications</w:t>
      </w:r>
      <w:r>
        <w:rPr>
          <w:noProof/>
        </w:rPr>
        <w:tab/>
      </w:r>
      <w:r>
        <w:rPr>
          <w:noProof/>
        </w:rPr>
        <w:fldChar w:fldCharType="begin" w:fldLock="1"/>
      </w:r>
      <w:r>
        <w:rPr>
          <w:noProof/>
        </w:rPr>
        <w:instrText xml:space="preserve"> PAGEREF _Toc219487761 \h </w:instrText>
      </w:r>
      <w:r>
        <w:rPr>
          <w:noProof/>
        </w:rPr>
      </w:r>
      <w:r>
        <w:rPr>
          <w:noProof/>
        </w:rPr>
        <w:fldChar w:fldCharType="separate"/>
      </w:r>
      <w:r>
        <w:rPr>
          <w:noProof/>
        </w:rPr>
        <w:t>38</w:t>
      </w:r>
      <w:r>
        <w:rPr>
          <w:noProof/>
        </w:rPr>
        <w:fldChar w:fldCharType="end"/>
      </w:r>
    </w:p>
    <w:p w14:paraId="63C01B01" w14:textId="253DF028"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_Toc219487762 \h </w:instrText>
      </w:r>
      <w:r>
        <w:rPr>
          <w:noProof/>
        </w:rPr>
      </w:r>
      <w:r>
        <w:rPr>
          <w:noProof/>
        </w:rPr>
        <w:fldChar w:fldCharType="separate"/>
      </w:r>
      <w:r>
        <w:rPr>
          <w:noProof/>
        </w:rPr>
        <w:t>38</w:t>
      </w:r>
      <w:r>
        <w:rPr>
          <w:noProof/>
        </w:rPr>
        <w:fldChar w:fldCharType="end"/>
      </w:r>
    </w:p>
    <w:p w14:paraId="5BD8EFA5" w14:textId="1F61E1E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_Toc219487763 \h </w:instrText>
      </w:r>
      <w:r>
        <w:rPr>
          <w:noProof/>
        </w:rPr>
      </w:r>
      <w:r>
        <w:rPr>
          <w:noProof/>
        </w:rPr>
        <w:fldChar w:fldCharType="separate"/>
      </w:r>
      <w:r>
        <w:rPr>
          <w:noProof/>
        </w:rPr>
        <w:t>38</w:t>
      </w:r>
      <w:r>
        <w:rPr>
          <w:noProof/>
        </w:rPr>
        <w:fldChar w:fldCharType="end"/>
      </w:r>
    </w:p>
    <w:p w14:paraId="2C6E7791" w14:textId="6D21132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_Toc219487764 \h </w:instrText>
      </w:r>
      <w:r>
        <w:rPr>
          <w:noProof/>
        </w:rPr>
      </w:r>
      <w:r>
        <w:rPr>
          <w:noProof/>
        </w:rPr>
        <w:fldChar w:fldCharType="separate"/>
      </w:r>
      <w:r>
        <w:rPr>
          <w:noProof/>
        </w:rPr>
        <w:t>38</w:t>
      </w:r>
      <w:r>
        <w:rPr>
          <w:noProof/>
        </w:rPr>
        <w:fldChar w:fldCharType="end"/>
      </w:r>
    </w:p>
    <w:p w14:paraId="24EDBB5C" w14:textId="1E8284CD"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_Toc219487765 \h </w:instrText>
      </w:r>
      <w:r>
        <w:rPr>
          <w:noProof/>
        </w:rPr>
      </w:r>
      <w:r>
        <w:rPr>
          <w:noProof/>
        </w:rPr>
        <w:fldChar w:fldCharType="separate"/>
      </w:r>
      <w:r>
        <w:rPr>
          <w:noProof/>
        </w:rPr>
        <w:t>38</w:t>
      </w:r>
      <w:r>
        <w:rPr>
          <w:noProof/>
        </w:rPr>
        <w:fldChar w:fldCharType="end"/>
      </w:r>
    </w:p>
    <w:p w14:paraId="4F398F6A" w14:textId="38C1C4F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_Toc219487766 \h </w:instrText>
      </w:r>
      <w:r>
        <w:rPr>
          <w:noProof/>
        </w:rPr>
      </w:r>
      <w:r>
        <w:rPr>
          <w:noProof/>
        </w:rPr>
        <w:fldChar w:fldCharType="separate"/>
      </w:r>
      <w:r>
        <w:rPr>
          <w:noProof/>
        </w:rPr>
        <w:t>39</w:t>
      </w:r>
      <w:r>
        <w:rPr>
          <w:noProof/>
        </w:rPr>
        <w:fldChar w:fldCharType="end"/>
      </w:r>
    </w:p>
    <w:p w14:paraId="6E3FAAEC" w14:textId="7E454DE6"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_Toc219487767 \h </w:instrText>
      </w:r>
      <w:r>
        <w:rPr>
          <w:noProof/>
        </w:rPr>
      </w:r>
      <w:r>
        <w:rPr>
          <w:noProof/>
        </w:rPr>
        <w:fldChar w:fldCharType="separate"/>
      </w:r>
      <w:r>
        <w:rPr>
          <w:noProof/>
        </w:rPr>
        <w:t>39</w:t>
      </w:r>
      <w:r>
        <w:rPr>
          <w:noProof/>
        </w:rPr>
        <w:fldChar w:fldCharType="end"/>
      </w:r>
    </w:p>
    <w:p w14:paraId="1B8D22A3" w14:textId="315352C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_Toc219487768 \h </w:instrText>
      </w:r>
      <w:r>
        <w:rPr>
          <w:noProof/>
        </w:rPr>
      </w:r>
      <w:r>
        <w:rPr>
          <w:noProof/>
        </w:rPr>
        <w:fldChar w:fldCharType="separate"/>
      </w:r>
      <w:r>
        <w:rPr>
          <w:noProof/>
        </w:rPr>
        <w:t>39</w:t>
      </w:r>
      <w:r>
        <w:rPr>
          <w:noProof/>
        </w:rPr>
        <w:fldChar w:fldCharType="end"/>
      </w:r>
    </w:p>
    <w:p w14:paraId="10768748" w14:textId="5DCE945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_Toc219487769 \h </w:instrText>
      </w:r>
      <w:r>
        <w:rPr>
          <w:noProof/>
        </w:rPr>
      </w:r>
      <w:r>
        <w:rPr>
          <w:noProof/>
        </w:rPr>
        <w:fldChar w:fldCharType="separate"/>
      </w:r>
      <w:r>
        <w:rPr>
          <w:noProof/>
        </w:rPr>
        <w:t>39</w:t>
      </w:r>
      <w:r>
        <w:rPr>
          <w:noProof/>
        </w:rPr>
        <w:fldChar w:fldCharType="end"/>
      </w:r>
    </w:p>
    <w:p w14:paraId="2E30943F" w14:textId="5989CA7F"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_Toc219487770 \h </w:instrText>
      </w:r>
      <w:r>
        <w:rPr>
          <w:noProof/>
        </w:rPr>
      </w:r>
      <w:r>
        <w:rPr>
          <w:noProof/>
        </w:rPr>
        <w:fldChar w:fldCharType="separate"/>
      </w:r>
      <w:r>
        <w:rPr>
          <w:noProof/>
        </w:rPr>
        <w:t>39</w:t>
      </w:r>
      <w:r>
        <w:rPr>
          <w:noProof/>
        </w:rPr>
        <w:fldChar w:fldCharType="end"/>
      </w:r>
    </w:p>
    <w:p w14:paraId="18B40C7B" w14:textId="003E20F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_Toc219487771 \h </w:instrText>
      </w:r>
      <w:r>
        <w:rPr>
          <w:noProof/>
        </w:rPr>
      </w:r>
      <w:r>
        <w:rPr>
          <w:noProof/>
        </w:rPr>
        <w:fldChar w:fldCharType="separate"/>
      </w:r>
      <w:r>
        <w:rPr>
          <w:noProof/>
        </w:rPr>
        <w:t>39</w:t>
      </w:r>
      <w:r>
        <w:rPr>
          <w:noProof/>
        </w:rPr>
        <w:fldChar w:fldCharType="end"/>
      </w:r>
    </w:p>
    <w:p w14:paraId="4E4F8B1F" w14:textId="306BCFEB"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_Toc219487772 \h </w:instrText>
      </w:r>
      <w:r>
        <w:rPr>
          <w:noProof/>
        </w:rPr>
      </w:r>
      <w:r>
        <w:rPr>
          <w:noProof/>
        </w:rPr>
        <w:fldChar w:fldCharType="separate"/>
      </w:r>
      <w:r>
        <w:rPr>
          <w:noProof/>
        </w:rPr>
        <w:t>39</w:t>
      </w:r>
      <w:r>
        <w:rPr>
          <w:noProof/>
        </w:rPr>
        <w:fldChar w:fldCharType="end"/>
      </w:r>
    </w:p>
    <w:p w14:paraId="5C990631" w14:textId="7B2E7BA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_Toc219487773 \h </w:instrText>
      </w:r>
      <w:r>
        <w:rPr>
          <w:noProof/>
        </w:rPr>
      </w:r>
      <w:r>
        <w:rPr>
          <w:noProof/>
        </w:rPr>
        <w:fldChar w:fldCharType="separate"/>
      </w:r>
      <w:r>
        <w:rPr>
          <w:noProof/>
        </w:rPr>
        <w:t>39</w:t>
      </w:r>
      <w:r>
        <w:rPr>
          <w:noProof/>
        </w:rPr>
        <w:fldChar w:fldCharType="end"/>
      </w:r>
    </w:p>
    <w:p w14:paraId="758F6F26" w14:textId="18CEDAB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_Toc219487774 \h </w:instrText>
      </w:r>
      <w:r>
        <w:rPr>
          <w:noProof/>
        </w:rPr>
      </w:r>
      <w:r>
        <w:rPr>
          <w:noProof/>
        </w:rPr>
        <w:fldChar w:fldCharType="separate"/>
      </w:r>
      <w:r>
        <w:rPr>
          <w:noProof/>
        </w:rPr>
        <w:t>39</w:t>
      </w:r>
      <w:r>
        <w:rPr>
          <w:noProof/>
        </w:rPr>
        <w:fldChar w:fldCharType="end"/>
      </w:r>
    </w:p>
    <w:p w14:paraId="1AA7ED7B" w14:textId="6B266C5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_Toc219487775 \h </w:instrText>
      </w:r>
      <w:r>
        <w:rPr>
          <w:noProof/>
        </w:rPr>
      </w:r>
      <w:r>
        <w:rPr>
          <w:noProof/>
        </w:rPr>
        <w:fldChar w:fldCharType="separate"/>
      </w:r>
      <w:r>
        <w:rPr>
          <w:noProof/>
        </w:rPr>
        <w:t>40</w:t>
      </w:r>
      <w:r>
        <w:rPr>
          <w:noProof/>
        </w:rPr>
        <w:fldChar w:fldCharType="end"/>
      </w:r>
    </w:p>
    <w:p w14:paraId="374E5815" w14:textId="1E5FB39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_Toc219487776 \h </w:instrText>
      </w:r>
      <w:r>
        <w:rPr>
          <w:noProof/>
        </w:rPr>
      </w:r>
      <w:r>
        <w:rPr>
          <w:noProof/>
        </w:rPr>
        <w:fldChar w:fldCharType="separate"/>
      </w:r>
      <w:r>
        <w:rPr>
          <w:noProof/>
        </w:rPr>
        <w:t>40</w:t>
      </w:r>
      <w:r>
        <w:rPr>
          <w:noProof/>
        </w:rPr>
        <w:fldChar w:fldCharType="end"/>
      </w:r>
    </w:p>
    <w:p w14:paraId="5395F3A5" w14:textId="20D4288A"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sidRPr="001C43EF">
        <w:rPr>
          <w:rFonts w:cs="Arial"/>
          <w:noProof/>
        </w:rPr>
        <w:t>6.3.24</w:t>
      </w:r>
      <w:r w:rsidRPr="001C43EF">
        <w:rPr>
          <w:rFonts w:cs="Arial"/>
          <w:noProof/>
        </w:rPr>
        <w:tab/>
      </w:r>
      <w:r>
        <w:rPr>
          <w:noProof/>
        </w:rPr>
        <w:t>AvailableEDN &lt;&lt;dataType&gt;&gt;</w:t>
      </w:r>
      <w:r>
        <w:rPr>
          <w:noProof/>
        </w:rPr>
        <w:tab/>
      </w:r>
      <w:r>
        <w:rPr>
          <w:noProof/>
        </w:rPr>
        <w:fldChar w:fldCharType="begin" w:fldLock="1"/>
      </w:r>
      <w:r>
        <w:rPr>
          <w:noProof/>
        </w:rPr>
        <w:instrText xml:space="preserve"> PAGEREF _Toc219487777 \h </w:instrText>
      </w:r>
      <w:r>
        <w:rPr>
          <w:noProof/>
        </w:rPr>
      </w:r>
      <w:r>
        <w:rPr>
          <w:noProof/>
        </w:rPr>
        <w:fldChar w:fldCharType="separate"/>
      </w:r>
      <w:r>
        <w:rPr>
          <w:noProof/>
        </w:rPr>
        <w:t>40</w:t>
      </w:r>
      <w:r>
        <w:rPr>
          <w:noProof/>
        </w:rPr>
        <w:fldChar w:fldCharType="end"/>
      </w:r>
    </w:p>
    <w:p w14:paraId="3AB0EEDD" w14:textId="49AA5FB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_Toc219487778 \h </w:instrText>
      </w:r>
      <w:r>
        <w:rPr>
          <w:noProof/>
        </w:rPr>
      </w:r>
      <w:r>
        <w:rPr>
          <w:noProof/>
        </w:rPr>
        <w:fldChar w:fldCharType="separate"/>
      </w:r>
      <w:r>
        <w:rPr>
          <w:noProof/>
        </w:rPr>
        <w:t>40</w:t>
      </w:r>
      <w:r>
        <w:rPr>
          <w:noProof/>
        </w:rPr>
        <w:fldChar w:fldCharType="end"/>
      </w:r>
    </w:p>
    <w:p w14:paraId="30C859AC" w14:textId="108FBBB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fr-FR"/>
        </w:rPr>
        <w:t>6.3.24.2</w:t>
      </w:r>
      <w:r w:rsidRPr="001C43EF">
        <w:rPr>
          <w:noProof/>
          <w:lang w:val="fr-FR"/>
        </w:rPr>
        <w:tab/>
        <w:t>Attributes</w:t>
      </w:r>
      <w:r>
        <w:rPr>
          <w:noProof/>
        </w:rPr>
        <w:tab/>
      </w:r>
      <w:r>
        <w:rPr>
          <w:noProof/>
        </w:rPr>
        <w:fldChar w:fldCharType="begin" w:fldLock="1"/>
      </w:r>
      <w:r>
        <w:rPr>
          <w:noProof/>
        </w:rPr>
        <w:instrText xml:space="preserve"> PAGEREF _Toc219487779 \h </w:instrText>
      </w:r>
      <w:r>
        <w:rPr>
          <w:noProof/>
        </w:rPr>
      </w:r>
      <w:r>
        <w:rPr>
          <w:noProof/>
        </w:rPr>
        <w:fldChar w:fldCharType="separate"/>
      </w:r>
      <w:r>
        <w:rPr>
          <w:noProof/>
        </w:rPr>
        <w:t>40</w:t>
      </w:r>
      <w:r>
        <w:rPr>
          <w:noProof/>
        </w:rPr>
        <w:fldChar w:fldCharType="end"/>
      </w:r>
    </w:p>
    <w:p w14:paraId="1124D69B" w14:textId="011B114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_Toc219487780 \h </w:instrText>
      </w:r>
      <w:r>
        <w:rPr>
          <w:noProof/>
        </w:rPr>
      </w:r>
      <w:r>
        <w:rPr>
          <w:noProof/>
        </w:rPr>
        <w:fldChar w:fldCharType="separate"/>
      </w:r>
      <w:r>
        <w:rPr>
          <w:noProof/>
        </w:rPr>
        <w:t>40</w:t>
      </w:r>
      <w:r>
        <w:rPr>
          <w:noProof/>
        </w:rPr>
        <w:fldChar w:fldCharType="end"/>
      </w:r>
    </w:p>
    <w:p w14:paraId="4D49B7D9" w14:textId="08F866F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en-US"/>
        </w:rPr>
        <w:t>6.3.24.</w:t>
      </w:r>
      <w:r w:rsidRPr="001C43EF">
        <w:rPr>
          <w:noProof/>
          <w:lang w:val="en-US" w:eastAsia="zh-CN"/>
        </w:rPr>
        <w:t>4</w:t>
      </w:r>
      <w:r w:rsidRPr="001C43EF">
        <w:rPr>
          <w:noProof/>
          <w:lang w:val="en-US"/>
        </w:rPr>
        <w:tab/>
        <w:t>Notifications</w:t>
      </w:r>
      <w:r>
        <w:rPr>
          <w:noProof/>
        </w:rPr>
        <w:tab/>
      </w:r>
      <w:r>
        <w:rPr>
          <w:noProof/>
        </w:rPr>
        <w:fldChar w:fldCharType="begin" w:fldLock="1"/>
      </w:r>
      <w:r>
        <w:rPr>
          <w:noProof/>
        </w:rPr>
        <w:instrText xml:space="preserve"> PAGEREF _Toc219487781 \h </w:instrText>
      </w:r>
      <w:r>
        <w:rPr>
          <w:noProof/>
        </w:rPr>
      </w:r>
      <w:r>
        <w:rPr>
          <w:noProof/>
        </w:rPr>
        <w:fldChar w:fldCharType="separate"/>
      </w:r>
      <w:r>
        <w:rPr>
          <w:noProof/>
        </w:rPr>
        <w:t>40</w:t>
      </w:r>
      <w:r>
        <w:rPr>
          <w:noProof/>
        </w:rPr>
        <w:fldChar w:fldCharType="end"/>
      </w:r>
    </w:p>
    <w:p w14:paraId="201EDADF" w14:textId="23EEAA1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sidRPr="001C43EF">
        <w:rPr>
          <w:rFonts w:cs="Arial"/>
          <w:noProof/>
        </w:rPr>
        <w:t>6.3.25</w:t>
      </w:r>
      <w:r w:rsidRPr="001C43EF">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_Toc219487782 \h </w:instrText>
      </w:r>
      <w:r>
        <w:rPr>
          <w:noProof/>
        </w:rPr>
      </w:r>
      <w:r>
        <w:rPr>
          <w:noProof/>
        </w:rPr>
        <w:fldChar w:fldCharType="separate"/>
      </w:r>
      <w:r>
        <w:rPr>
          <w:noProof/>
        </w:rPr>
        <w:t>40</w:t>
      </w:r>
      <w:r>
        <w:rPr>
          <w:noProof/>
        </w:rPr>
        <w:fldChar w:fldCharType="end"/>
      </w:r>
    </w:p>
    <w:p w14:paraId="5ABF6B16" w14:textId="569FEB0F"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_Toc219487783 \h </w:instrText>
      </w:r>
      <w:r>
        <w:rPr>
          <w:noProof/>
        </w:rPr>
      </w:r>
      <w:r>
        <w:rPr>
          <w:noProof/>
        </w:rPr>
        <w:fldChar w:fldCharType="separate"/>
      </w:r>
      <w:r>
        <w:rPr>
          <w:noProof/>
        </w:rPr>
        <w:t>40</w:t>
      </w:r>
      <w:r>
        <w:rPr>
          <w:noProof/>
        </w:rPr>
        <w:fldChar w:fldCharType="end"/>
      </w:r>
    </w:p>
    <w:p w14:paraId="7C7C0F2B" w14:textId="034B5B1D"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fr-FR"/>
        </w:rPr>
        <w:t>6.3.25.2</w:t>
      </w:r>
      <w:r w:rsidRPr="001C43EF">
        <w:rPr>
          <w:noProof/>
          <w:lang w:val="fr-FR"/>
        </w:rPr>
        <w:tab/>
        <w:t>Attributes</w:t>
      </w:r>
      <w:r>
        <w:rPr>
          <w:noProof/>
        </w:rPr>
        <w:tab/>
      </w:r>
      <w:r>
        <w:rPr>
          <w:noProof/>
        </w:rPr>
        <w:fldChar w:fldCharType="begin" w:fldLock="1"/>
      </w:r>
      <w:r>
        <w:rPr>
          <w:noProof/>
        </w:rPr>
        <w:instrText xml:space="preserve"> PAGEREF _Toc219487784 \h </w:instrText>
      </w:r>
      <w:r>
        <w:rPr>
          <w:noProof/>
        </w:rPr>
      </w:r>
      <w:r>
        <w:rPr>
          <w:noProof/>
        </w:rPr>
        <w:fldChar w:fldCharType="separate"/>
      </w:r>
      <w:r>
        <w:rPr>
          <w:noProof/>
        </w:rPr>
        <w:t>40</w:t>
      </w:r>
      <w:r>
        <w:rPr>
          <w:noProof/>
        </w:rPr>
        <w:fldChar w:fldCharType="end"/>
      </w:r>
    </w:p>
    <w:p w14:paraId="3E5EDF34" w14:textId="06A705CF"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_Toc219487785 \h </w:instrText>
      </w:r>
      <w:r>
        <w:rPr>
          <w:noProof/>
        </w:rPr>
      </w:r>
      <w:r>
        <w:rPr>
          <w:noProof/>
        </w:rPr>
        <w:fldChar w:fldCharType="separate"/>
      </w:r>
      <w:r>
        <w:rPr>
          <w:noProof/>
        </w:rPr>
        <w:t>40</w:t>
      </w:r>
      <w:r>
        <w:rPr>
          <w:noProof/>
        </w:rPr>
        <w:fldChar w:fldCharType="end"/>
      </w:r>
    </w:p>
    <w:p w14:paraId="58A5AE06" w14:textId="064F90C8"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sidRPr="001C43EF">
        <w:rPr>
          <w:noProof/>
          <w:lang w:val="en-US"/>
        </w:rPr>
        <w:t>6.3.25.</w:t>
      </w:r>
      <w:r w:rsidRPr="001C43EF">
        <w:rPr>
          <w:noProof/>
          <w:lang w:val="en-US" w:eastAsia="zh-CN"/>
        </w:rPr>
        <w:t>4</w:t>
      </w:r>
      <w:r w:rsidRPr="001C43EF">
        <w:rPr>
          <w:noProof/>
          <w:lang w:val="en-US"/>
        </w:rPr>
        <w:tab/>
        <w:t>Notifications</w:t>
      </w:r>
      <w:r>
        <w:rPr>
          <w:noProof/>
        </w:rPr>
        <w:tab/>
      </w:r>
      <w:r>
        <w:rPr>
          <w:noProof/>
        </w:rPr>
        <w:fldChar w:fldCharType="begin" w:fldLock="1"/>
      </w:r>
      <w:r>
        <w:rPr>
          <w:noProof/>
        </w:rPr>
        <w:instrText xml:space="preserve"> PAGEREF _Toc219487786 \h </w:instrText>
      </w:r>
      <w:r>
        <w:rPr>
          <w:noProof/>
        </w:rPr>
      </w:r>
      <w:r>
        <w:rPr>
          <w:noProof/>
        </w:rPr>
        <w:fldChar w:fldCharType="separate"/>
      </w:r>
      <w:r>
        <w:rPr>
          <w:noProof/>
        </w:rPr>
        <w:t>40</w:t>
      </w:r>
      <w:r>
        <w:rPr>
          <w:noProof/>
        </w:rPr>
        <w:fldChar w:fldCharType="end"/>
      </w:r>
    </w:p>
    <w:p w14:paraId="6711F7BD" w14:textId="73B20AEA"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_Toc219487787 \h </w:instrText>
      </w:r>
      <w:r>
        <w:rPr>
          <w:noProof/>
        </w:rPr>
      </w:r>
      <w:r>
        <w:rPr>
          <w:noProof/>
        </w:rPr>
        <w:fldChar w:fldCharType="separate"/>
      </w:r>
      <w:r>
        <w:rPr>
          <w:noProof/>
        </w:rPr>
        <w:t>41</w:t>
      </w:r>
      <w:r>
        <w:rPr>
          <w:noProof/>
        </w:rPr>
        <w:fldChar w:fldCharType="end"/>
      </w:r>
    </w:p>
    <w:p w14:paraId="375A0C84" w14:textId="61F7A7B4"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_Toc219487788 \h </w:instrText>
      </w:r>
      <w:r>
        <w:rPr>
          <w:noProof/>
        </w:rPr>
      </w:r>
      <w:r>
        <w:rPr>
          <w:noProof/>
        </w:rPr>
        <w:fldChar w:fldCharType="separate"/>
      </w:r>
      <w:r>
        <w:rPr>
          <w:noProof/>
        </w:rPr>
        <w:t>41</w:t>
      </w:r>
      <w:r>
        <w:rPr>
          <w:noProof/>
        </w:rPr>
        <w:fldChar w:fldCharType="end"/>
      </w:r>
    </w:p>
    <w:p w14:paraId="149EEB4A" w14:textId="0CF068FF"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_Toc219487789 \h </w:instrText>
      </w:r>
      <w:r>
        <w:rPr>
          <w:noProof/>
        </w:rPr>
      </w:r>
      <w:r>
        <w:rPr>
          <w:noProof/>
        </w:rPr>
        <w:fldChar w:fldCharType="separate"/>
      </w:r>
      <w:r>
        <w:rPr>
          <w:noProof/>
        </w:rPr>
        <w:t>50</w:t>
      </w:r>
      <w:r>
        <w:rPr>
          <w:noProof/>
        </w:rPr>
        <w:fldChar w:fldCharType="end"/>
      </w:r>
    </w:p>
    <w:p w14:paraId="2FB5265D" w14:textId="69F34D93"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_Toc219487790 \h </w:instrText>
      </w:r>
      <w:r>
        <w:rPr>
          <w:noProof/>
        </w:rPr>
      </w:r>
      <w:r>
        <w:rPr>
          <w:noProof/>
        </w:rPr>
        <w:fldChar w:fldCharType="separate"/>
      </w:r>
      <w:r>
        <w:rPr>
          <w:noProof/>
        </w:rPr>
        <w:t>50</w:t>
      </w:r>
      <w:r>
        <w:rPr>
          <w:noProof/>
        </w:rPr>
        <w:fldChar w:fldCharType="end"/>
      </w:r>
    </w:p>
    <w:p w14:paraId="538D8544" w14:textId="270D4AA3"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_Toc219487791 \h </w:instrText>
      </w:r>
      <w:r>
        <w:rPr>
          <w:noProof/>
        </w:rPr>
      </w:r>
      <w:r>
        <w:rPr>
          <w:noProof/>
        </w:rPr>
        <w:fldChar w:fldCharType="separate"/>
      </w:r>
      <w:r>
        <w:rPr>
          <w:noProof/>
        </w:rPr>
        <w:t>50</w:t>
      </w:r>
      <w:r>
        <w:rPr>
          <w:noProof/>
        </w:rPr>
        <w:fldChar w:fldCharType="end"/>
      </w:r>
    </w:p>
    <w:p w14:paraId="773E667B" w14:textId="32804B3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_Toc219487792 \h </w:instrText>
      </w:r>
      <w:r>
        <w:rPr>
          <w:noProof/>
        </w:rPr>
      </w:r>
      <w:r>
        <w:rPr>
          <w:noProof/>
        </w:rPr>
        <w:fldChar w:fldCharType="separate"/>
      </w:r>
      <w:r>
        <w:rPr>
          <w:noProof/>
        </w:rPr>
        <w:t>50</w:t>
      </w:r>
      <w:r>
        <w:rPr>
          <w:noProof/>
        </w:rPr>
        <w:fldChar w:fldCharType="end"/>
      </w:r>
    </w:p>
    <w:p w14:paraId="2FEE624A" w14:textId="466DBA6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_Toc219487793 \h </w:instrText>
      </w:r>
      <w:r>
        <w:rPr>
          <w:noProof/>
        </w:rPr>
      </w:r>
      <w:r>
        <w:rPr>
          <w:noProof/>
        </w:rPr>
        <w:fldChar w:fldCharType="separate"/>
      </w:r>
      <w:r>
        <w:rPr>
          <w:noProof/>
        </w:rPr>
        <w:t>50</w:t>
      </w:r>
      <w:r>
        <w:rPr>
          <w:noProof/>
        </w:rPr>
        <w:fldChar w:fldCharType="end"/>
      </w:r>
    </w:p>
    <w:p w14:paraId="673D700C" w14:textId="70A2F3DD"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_Toc219487794 \h </w:instrText>
      </w:r>
      <w:r>
        <w:rPr>
          <w:noProof/>
        </w:rPr>
      </w:r>
      <w:r>
        <w:rPr>
          <w:noProof/>
        </w:rPr>
        <w:fldChar w:fldCharType="separate"/>
      </w:r>
      <w:r>
        <w:rPr>
          <w:noProof/>
        </w:rPr>
        <w:t>50</w:t>
      </w:r>
      <w:r>
        <w:rPr>
          <w:noProof/>
        </w:rPr>
        <w:fldChar w:fldCharType="end"/>
      </w:r>
    </w:p>
    <w:p w14:paraId="3B005AEB" w14:textId="78FAD63D"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_Toc219487795 \h </w:instrText>
      </w:r>
      <w:r>
        <w:rPr>
          <w:noProof/>
        </w:rPr>
      </w:r>
      <w:r>
        <w:rPr>
          <w:noProof/>
        </w:rPr>
        <w:fldChar w:fldCharType="separate"/>
      </w:r>
      <w:r>
        <w:rPr>
          <w:noProof/>
        </w:rPr>
        <w:t>52</w:t>
      </w:r>
      <w:r>
        <w:rPr>
          <w:noProof/>
        </w:rPr>
        <w:fldChar w:fldCharType="end"/>
      </w:r>
    </w:p>
    <w:p w14:paraId="17ACCC0E" w14:textId="5B14D32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_Toc219487796 \h </w:instrText>
      </w:r>
      <w:r>
        <w:rPr>
          <w:noProof/>
        </w:rPr>
      </w:r>
      <w:r>
        <w:rPr>
          <w:noProof/>
        </w:rPr>
        <w:fldChar w:fldCharType="separate"/>
      </w:r>
      <w:r>
        <w:rPr>
          <w:noProof/>
        </w:rPr>
        <w:t>53</w:t>
      </w:r>
      <w:r>
        <w:rPr>
          <w:noProof/>
        </w:rPr>
        <w:fldChar w:fldCharType="end"/>
      </w:r>
    </w:p>
    <w:p w14:paraId="5B1CF107" w14:textId="3BB9007B"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_Toc219487797 \h </w:instrText>
      </w:r>
      <w:r>
        <w:rPr>
          <w:noProof/>
        </w:rPr>
      </w:r>
      <w:r>
        <w:rPr>
          <w:noProof/>
        </w:rPr>
        <w:fldChar w:fldCharType="separate"/>
      </w:r>
      <w:r>
        <w:rPr>
          <w:noProof/>
        </w:rPr>
        <w:t>53</w:t>
      </w:r>
      <w:r>
        <w:rPr>
          <w:noProof/>
        </w:rPr>
        <w:fldChar w:fldCharType="end"/>
      </w:r>
    </w:p>
    <w:p w14:paraId="00577F60" w14:textId="16B3BA0B"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_Toc219487798 \h </w:instrText>
      </w:r>
      <w:r>
        <w:rPr>
          <w:noProof/>
        </w:rPr>
      </w:r>
      <w:r>
        <w:rPr>
          <w:noProof/>
        </w:rPr>
        <w:fldChar w:fldCharType="separate"/>
      </w:r>
      <w:r>
        <w:rPr>
          <w:noProof/>
        </w:rPr>
        <w:t>53</w:t>
      </w:r>
      <w:r>
        <w:rPr>
          <w:noProof/>
        </w:rPr>
        <w:fldChar w:fldCharType="end"/>
      </w:r>
    </w:p>
    <w:p w14:paraId="37BE3395" w14:textId="5F812C9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_Toc219487799 \h </w:instrText>
      </w:r>
      <w:r>
        <w:rPr>
          <w:noProof/>
        </w:rPr>
      </w:r>
      <w:r>
        <w:rPr>
          <w:noProof/>
        </w:rPr>
        <w:fldChar w:fldCharType="separate"/>
      </w:r>
      <w:r>
        <w:rPr>
          <w:noProof/>
        </w:rPr>
        <w:t>54</w:t>
      </w:r>
      <w:r>
        <w:rPr>
          <w:noProof/>
        </w:rPr>
        <w:fldChar w:fldCharType="end"/>
      </w:r>
    </w:p>
    <w:p w14:paraId="16CDAD54" w14:textId="5940A74B"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_Toc219487800 \h </w:instrText>
      </w:r>
      <w:r>
        <w:rPr>
          <w:noProof/>
        </w:rPr>
      </w:r>
      <w:r>
        <w:rPr>
          <w:noProof/>
        </w:rPr>
        <w:fldChar w:fldCharType="separate"/>
      </w:r>
      <w:r>
        <w:rPr>
          <w:noProof/>
        </w:rPr>
        <w:t>54</w:t>
      </w:r>
      <w:r>
        <w:rPr>
          <w:noProof/>
        </w:rPr>
        <w:fldChar w:fldCharType="end"/>
      </w:r>
    </w:p>
    <w:p w14:paraId="6B7F3B57" w14:textId="66479B8C"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_Toc219487801 \h </w:instrText>
      </w:r>
      <w:r>
        <w:rPr>
          <w:noProof/>
        </w:rPr>
      </w:r>
      <w:r>
        <w:rPr>
          <w:noProof/>
        </w:rPr>
        <w:fldChar w:fldCharType="separate"/>
      </w:r>
      <w:r>
        <w:rPr>
          <w:noProof/>
        </w:rPr>
        <w:t>54</w:t>
      </w:r>
      <w:r>
        <w:rPr>
          <w:noProof/>
        </w:rPr>
        <w:fldChar w:fldCharType="end"/>
      </w:r>
    </w:p>
    <w:p w14:paraId="0B1471EB" w14:textId="087DBB5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_Toc219487802 \h </w:instrText>
      </w:r>
      <w:r>
        <w:rPr>
          <w:noProof/>
        </w:rPr>
      </w:r>
      <w:r>
        <w:rPr>
          <w:noProof/>
        </w:rPr>
        <w:fldChar w:fldCharType="separate"/>
      </w:r>
      <w:r>
        <w:rPr>
          <w:noProof/>
        </w:rPr>
        <w:t>55</w:t>
      </w:r>
      <w:r>
        <w:rPr>
          <w:noProof/>
        </w:rPr>
        <w:fldChar w:fldCharType="end"/>
      </w:r>
    </w:p>
    <w:p w14:paraId="2A62FAD8" w14:textId="7A3C748D"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_Toc219487803 \h </w:instrText>
      </w:r>
      <w:r>
        <w:rPr>
          <w:noProof/>
        </w:rPr>
      </w:r>
      <w:r>
        <w:rPr>
          <w:noProof/>
        </w:rPr>
        <w:fldChar w:fldCharType="separate"/>
      </w:r>
      <w:r>
        <w:rPr>
          <w:noProof/>
        </w:rPr>
        <w:t>55</w:t>
      </w:r>
      <w:r>
        <w:rPr>
          <w:noProof/>
        </w:rPr>
        <w:fldChar w:fldCharType="end"/>
      </w:r>
    </w:p>
    <w:p w14:paraId="323E0C55" w14:textId="66B016FD" w:rsidR="00224307" w:rsidRDefault="00224307">
      <w:pPr>
        <w:pStyle w:val="TOC5"/>
        <w:rPr>
          <w:rFonts w:asciiTheme="minorHAnsi" w:eastAsiaTheme="minorEastAsia" w:hAnsiTheme="minorHAnsi" w:cstheme="minorBidi"/>
          <w:noProof/>
          <w:kern w:val="2"/>
          <w:sz w:val="24"/>
          <w:szCs w:val="24"/>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_Toc219487804 \h </w:instrText>
      </w:r>
      <w:r>
        <w:rPr>
          <w:noProof/>
        </w:rPr>
      </w:r>
      <w:r>
        <w:rPr>
          <w:noProof/>
        </w:rPr>
        <w:fldChar w:fldCharType="separate"/>
      </w:r>
      <w:r>
        <w:rPr>
          <w:noProof/>
        </w:rPr>
        <w:t>55</w:t>
      </w:r>
      <w:r>
        <w:rPr>
          <w:noProof/>
        </w:rPr>
        <w:fldChar w:fldCharType="end"/>
      </w:r>
    </w:p>
    <w:p w14:paraId="116BE6E2" w14:textId="39C3006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_Toc219487805 \h </w:instrText>
      </w:r>
      <w:r>
        <w:rPr>
          <w:noProof/>
        </w:rPr>
      </w:r>
      <w:r>
        <w:rPr>
          <w:noProof/>
        </w:rPr>
        <w:fldChar w:fldCharType="separate"/>
      </w:r>
      <w:r>
        <w:rPr>
          <w:noProof/>
        </w:rPr>
        <w:t>55</w:t>
      </w:r>
      <w:r>
        <w:rPr>
          <w:noProof/>
        </w:rPr>
        <w:fldChar w:fldCharType="end"/>
      </w:r>
    </w:p>
    <w:p w14:paraId="738522F2" w14:textId="4573396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_Toc219487806 \h </w:instrText>
      </w:r>
      <w:r>
        <w:rPr>
          <w:noProof/>
        </w:rPr>
      </w:r>
      <w:r>
        <w:rPr>
          <w:noProof/>
        </w:rPr>
        <w:fldChar w:fldCharType="separate"/>
      </w:r>
      <w:r>
        <w:rPr>
          <w:noProof/>
        </w:rPr>
        <w:t>56</w:t>
      </w:r>
      <w:r>
        <w:rPr>
          <w:noProof/>
        </w:rPr>
        <w:fldChar w:fldCharType="end"/>
      </w:r>
    </w:p>
    <w:p w14:paraId="559A9C9E" w14:textId="3B9BC8BA"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_Toc219487807 \h </w:instrText>
      </w:r>
      <w:r>
        <w:rPr>
          <w:noProof/>
        </w:rPr>
      </w:r>
      <w:r>
        <w:rPr>
          <w:noProof/>
        </w:rPr>
        <w:fldChar w:fldCharType="separate"/>
      </w:r>
      <w:r>
        <w:rPr>
          <w:noProof/>
        </w:rPr>
        <w:t>57</w:t>
      </w:r>
      <w:r>
        <w:rPr>
          <w:noProof/>
        </w:rPr>
        <w:fldChar w:fldCharType="end"/>
      </w:r>
    </w:p>
    <w:p w14:paraId="2777393C" w14:textId="7FE3BF6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_Toc219487808 \h </w:instrText>
      </w:r>
      <w:r>
        <w:rPr>
          <w:noProof/>
        </w:rPr>
      </w:r>
      <w:r>
        <w:rPr>
          <w:noProof/>
        </w:rPr>
        <w:fldChar w:fldCharType="separate"/>
      </w:r>
      <w:r>
        <w:rPr>
          <w:noProof/>
        </w:rPr>
        <w:t>59</w:t>
      </w:r>
      <w:r>
        <w:rPr>
          <w:noProof/>
        </w:rPr>
        <w:fldChar w:fldCharType="end"/>
      </w:r>
    </w:p>
    <w:p w14:paraId="23DB727D" w14:textId="5297B3D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_Toc219487809 \h </w:instrText>
      </w:r>
      <w:r>
        <w:rPr>
          <w:noProof/>
        </w:rPr>
      </w:r>
      <w:r>
        <w:rPr>
          <w:noProof/>
        </w:rPr>
        <w:fldChar w:fldCharType="separate"/>
      </w:r>
      <w:r>
        <w:rPr>
          <w:noProof/>
        </w:rPr>
        <w:t>59</w:t>
      </w:r>
      <w:r>
        <w:rPr>
          <w:noProof/>
        </w:rPr>
        <w:fldChar w:fldCharType="end"/>
      </w:r>
    </w:p>
    <w:p w14:paraId="34C3E806" w14:textId="46B2828C"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_Toc219487810 \h </w:instrText>
      </w:r>
      <w:r>
        <w:rPr>
          <w:noProof/>
        </w:rPr>
      </w:r>
      <w:r>
        <w:rPr>
          <w:noProof/>
        </w:rPr>
        <w:fldChar w:fldCharType="separate"/>
      </w:r>
      <w:r>
        <w:rPr>
          <w:noProof/>
        </w:rPr>
        <w:t>61</w:t>
      </w:r>
      <w:r>
        <w:rPr>
          <w:noProof/>
        </w:rPr>
        <w:fldChar w:fldCharType="end"/>
      </w:r>
    </w:p>
    <w:p w14:paraId="5AA8F403" w14:textId="13B45DD0"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_Toc219487811 \h </w:instrText>
      </w:r>
      <w:r>
        <w:rPr>
          <w:noProof/>
        </w:rPr>
      </w:r>
      <w:r>
        <w:rPr>
          <w:noProof/>
        </w:rPr>
        <w:fldChar w:fldCharType="separate"/>
      </w:r>
      <w:r>
        <w:rPr>
          <w:noProof/>
        </w:rPr>
        <w:t>61</w:t>
      </w:r>
      <w:r>
        <w:rPr>
          <w:noProof/>
        </w:rPr>
        <w:fldChar w:fldCharType="end"/>
      </w:r>
    </w:p>
    <w:p w14:paraId="1EA5FC05" w14:textId="42595EA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_Toc219487812 \h </w:instrText>
      </w:r>
      <w:r>
        <w:rPr>
          <w:noProof/>
        </w:rPr>
      </w:r>
      <w:r>
        <w:rPr>
          <w:noProof/>
        </w:rPr>
        <w:fldChar w:fldCharType="separate"/>
      </w:r>
      <w:r>
        <w:rPr>
          <w:noProof/>
        </w:rPr>
        <w:t>62</w:t>
      </w:r>
      <w:r>
        <w:rPr>
          <w:noProof/>
        </w:rPr>
        <w:fldChar w:fldCharType="end"/>
      </w:r>
    </w:p>
    <w:p w14:paraId="60C218FE" w14:textId="7C901D76"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_Toc219487813 \h </w:instrText>
      </w:r>
      <w:r>
        <w:rPr>
          <w:noProof/>
        </w:rPr>
      </w:r>
      <w:r>
        <w:rPr>
          <w:noProof/>
        </w:rPr>
        <w:fldChar w:fldCharType="separate"/>
      </w:r>
      <w:r>
        <w:rPr>
          <w:noProof/>
        </w:rPr>
        <w:t>63</w:t>
      </w:r>
      <w:r>
        <w:rPr>
          <w:noProof/>
        </w:rPr>
        <w:fldChar w:fldCharType="end"/>
      </w:r>
    </w:p>
    <w:p w14:paraId="1145A590" w14:textId="29A26C34"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_Toc219487814 \h </w:instrText>
      </w:r>
      <w:r>
        <w:rPr>
          <w:noProof/>
        </w:rPr>
      </w:r>
      <w:r>
        <w:rPr>
          <w:noProof/>
        </w:rPr>
        <w:fldChar w:fldCharType="separate"/>
      </w:r>
      <w:r>
        <w:rPr>
          <w:noProof/>
        </w:rPr>
        <w:t>63</w:t>
      </w:r>
      <w:r>
        <w:rPr>
          <w:noProof/>
        </w:rPr>
        <w:fldChar w:fldCharType="end"/>
      </w:r>
    </w:p>
    <w:p w14:paraId="37ED3E42" w14:textId="618C4DA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_Toc219487815 \h </w:instrText>
      </w:r>
      <w:r>
        <w:rPr>
          <w:noProof/>
        </w:rPr>
      </w:r>
      <w:r>
        <w:rPr>
          <w:noProof/>
        </w:rPr>
        <w:fldChar w:fldCharType="separate"/>
      </w:r>
      <w:r>
        <w:rPr>
          <w:noProof/>
        </w:rPr>
        <w:t>65</w:t>
      </w:r>
      <w:r>
        <w:rPr>
          <w:noProof/>
        </w:rPr>
        <w:fldChar w:fldCharType="end"/>
      </w:r>
    </w:p>
    <w:p w14:paraId="237A459E" w14:textId="65028BB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_Toc219487816 \h </w:instrText>
      </w:r>
      <w:r>
        <w:rPr>
          <w:noProof/>
        </w:rPr>
      </w:r>
      <w:r>
        <w:rPr>
          <w:noProof/>
        </w:rPr>
        <w:fldChar w:fldCharType="separate"/>
      </w:r>
      <w:r>
        <w:rPr>
          <w:noProof/>
        </w:rPr>
        <w:t>66</w:t>
      </w:r>
      <w:r>
        <w:rPr>
          <w:noProof/>
        </w:rPr>
        <w:fldChar w:fldCharType="end"/>
      </w:r>
    </w:p>
    <w:p w14:paraId="24CD777F" w14:textId="5A5B943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_Toc219487817 \h </w:instrText>
      </w:r>
      <w:r>
        <w:rPr>
          <w:noProof/>
        </w:rPr>
      </w:r>
      <w:r>
        <w:rPr>
          <w:noProof/>
        </w:rPr>
        <w:fldChar w:fldCharType="separate"/>
      </w:r>
      <w:r>
        <w:rPr>
          <w:noProof/>
        </w:rPr>
        <w:t>67</w:t>
      </w:r>
      <w:r>
        <w:rPr>
          <w:noProof/>
        </w:rPr>
        <w:fldChar w:fldCharType="end"/>
      </w:r>
    </w:p>
    <w:p w14:paraId="796E0658" w14:textId="2921F988"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_Toc219487818 \h </w:instrText>
      </w:r>
      <w:r>
        <w:rPr>
          <w:noProof/>
        </w:rPr>
      </w:r>
      <w:r>
        <w:rPr>
          <w:noProof/>
        </w:rPr>
        <w:fldChar w:fldCharType="separate"/>
      </w:r>
      <w:r>
        <w:rPr>
          <w:noProof/>
        </w:rPr>
        <w:t>67</w:t>
      </w:r>
      <w:r>
        <w:rPr>
          <w:noProof/>
        </w:rPr>
        <w:fldChar w:fldCharType="end"/>
      </w:r>
    </w:p>
    <w:p w14:paraId="0CF65B8D" w14:textId="4F68B97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_Toc219487819 \h </w:instrText>
      </w:r>
      <w:r>
        <w:rPr>
          <w:noProof/>
        </w:rPr>
      </w:r>
      <w:r>
        <w:rPr>
          <w:noProof/>
        </w:rPr>
        <w:fldChar w:fldCharType="separate"/>
      </w:r>
      <w:r>
        <w:rPr>
          <w:noProof/>
        </w:rPr>
        <w:t>67</w:t>
      </w:r>
      <w:r>
        <w:rPr>
          <w:noProof/>
        </w:rPr>
        <w:fldChar w:fldCharType="end"/>
      </w:r>
    </w:p>
    <w:p w14:paraId="6222F42E" w14:textId="62E774F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_Toc219487820 \h </w:instrText>
      </w:r>
      <w:r>
        <w:rPr>
          <w:noProof/>
        </w:rPr>
      </w:r>
      <w:r>
        <w:rPr>
          <w:noProof/>
        </w:rPr>
        <w:fldChar w:fldCharType="separate"/>
      </w:r>
      <w:r>
        <w:rPr>
          <w:noProof/>
        </w:rPr>
        <w:t>67</w:t>
      </w:r>
      <w:r>
        <w:rPr>
          <w:noProof/>
        </w:rPr>
        <w:fldChar w:fldCharType="end"/>
      </w:r>
    </w:p>
    <w:p w14:paraId="71FE7F3F" w14:textId="5BC5F7EE"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_Toc219487821 \h </w:instrText>
      </w:r>
      <w:r>
        <w:rPr>
          <w:noProof/>
        </w:rPr>
      </w:r>
      <w:r>
        <w:rPr>
          <w:noProof/>
        </w:rPr>
        <w:fldChar w:fldCharType="separate"/>
      </w:r>
      <w:r>
        <w:rPr>
          <w:noProof/>
        </w:rPr>
        <w:t>67</w:t>
      </w:r>
      <w:r>
        <w:rPr>
          <w:noProof/>
        </w:rPr>
        <w:fldChar w:fldCharType="end"/>
      </w:r>
    </w:p>
    <w:p w14:paraId="4B647B5D" w14:textId="63170B55"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_Toc219487822 \h </w:instrText>
      </w:r>
      <w:r>
        <w:rPr>
          <w:noProof/>
        </w:rPr>
      </w:r>
      <w:r>
        <w:rPr>
          <w:noProof/>
        </w:rPr>
        <w:fldChar w:fldCharType="separate"/>
      </w:r>
      <w:r>
        <w:rPr>
          <w:noProof/>
        </w:rPr>
        <w:t>68</w:t>
      </w:r>
      <w:r>
        <w:rPr>
          <w:noProof/>
        </w:rPr>
        <w:fldChar w:fldCharType="end"/>
      </w:r>
    </w:p>
    <w:p w14:paraId="68DD72C7" w14:textId="78EB8F5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_Toc219487823 \h </w:instrText>
      </w:r>
      <w:r>
        <w:rPr>
          <w:noProof/>
        </w:rPr>
      </w:r>
      <w:r>
        <w:rPr>
          <w:noProof/>
        </w:rPr>
        <w:fldChar w:fldCharType="separate"/>
      </w:r>
      <w:r>
        <w:rPr>
          <w:noProof/>
        </w:rPr>
        <w:t>69</w:t>
      </w:r>
      <w:r>
        <w:rPr>
          <w:noProof/>
        </w:rPr>
        <w:fldChar w:fldCharType="end"/>
      </w:r>
    </w:p>
    <w:p w14:paraId="12892DE3" w14:textId="2EBB51E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_Toc219487824 \h </w:instrText>
      </w:r>
      <w:r>
        <w:rPr>
          <w:noProof/>
        </w:rPr>
      </w:r>
      <w:r>
        <w:rPr>
          <w:noProof/>
        </w:rPr>
        <w:fldChar w:fldCharType="separate"/>
      </w:r>
      <w:r>
        <w:rPr>
          <w:noProof/>
        </w:rPr>
        <w:t>69</w:t>
      </w:r>
      <w:r>
        <w:rPr>
          <w:noProof/>
        </w:rPr>
        <w:fldChar w:fldCharType="end"/>
      </w:r>
    </w:p>
    <w:p w14:paraId="33B21F07" w14:textId="39FAB0AA"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_Toc219487825 \h </w:instrText>
      </w:r>
      <w:r>
        <w:rPr>
          <w:noProof/>
        </w:rPr>
      </w:r>
      <w:r>
        <w:rPr>
          <w:noProof/>
        </w:rPr>
        <w:fldChar w:fldCharType="separate"/>
      </w:r>
      <w:r>
        <w:rPr>
          <w:noProof/>
        </w:rPr>
        <w:t>70</w:t>
      </w:r>
      <w:r>
        <w:rPr>
          <w:noProof/>
        </w:rPr>
        <w:fldChar w:fldCharType="end"/>
      </w:r>
    </w:p>
    <w:p w14:paraId="535D26E9" w14:textId="50EC5AE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_Toc219487826 \h </w:instrText>
      </w:r>
      <w:r>
        <w:rPr>
          <w:noProof/>
        </w:rPr>
      </w:r>
      <w:r>
        <w:rPr>
          <w:noProof/>
        </w:rPr>
        <w:fldChar w:fldCharType="separate"/>
      </w:r>
      <w:r>
        <w:rPr>
          <w:noProof/>
        </w:rPr>
        <w:t>71</w:t>
      </w:r>
      <w:r>
        <w:rPr>
          <w:noProof/>
        </w:rPr>
        <w:fldChar w:fldCharType="end"/>
      </w:r>
    </w:p>
    <w:p w14:paraId="37AA8A8B" w14:textId="6CDFE0A6"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_Toc219487827 \h </w:instrText>
      </w:r>
      <w:r>
        <w:rPr>
          <w:noProof/>
        </w:rPr>
      </w:r>
      <w:r>
        <w:rPr>
          <w:noProof/>
        </w:rPr>
        <w:fldChar w:fldCharType="separate"/>
      </w:r>
      <w:r>
        <w:rPr>
          <w:noProof/>
        </w:rPr>
        <w:t>71</w:t>
      </w:r>
      <w:r>
        <w:rPr>
          <w:noProof/>
        </w:rPr>
        <w:fldChar w:fldCharType="end"/>
      </w:r>
    </w:p>
    <w:p w14:paraId="2491BE6E" w14:textId="264BFA3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_Toc219487828 \h </w:instrText>
      </w:r>
      <w:r>
        <w:rPr>
          <w:noProof/>
        </w:rPr>
      </w:r>
      <w:r>
        <w:rPr>
          <w:noProof/>
        </w:rPr>
        <w:fldChar w:fldCharType="separate"/>
      </w:r>
      <w:r>
        <w:rPr>
          <w:noProof/>
        </w:rPr>
        <w:t>72</w:t>
      </w:r>
      <w:r>
        <w:rPr>
          <w:noProof/>
        </w:rPr>
        <w:fldChar w:fldCharType="end"/>
      </w:r>
    </w:p>
    <w:p w14:paraId="064343D4" w14:textId="7F49164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_Toc219487829 \h </w:instrText>
      </w:r>
      <w:r>
        <w:rPr>
          <w:noProof/>
        </w:rPr>
      </w:r>
      <w:r>
        <w:rPr>
          <w:noProof/>
        </w:rPr>
        <w:fldChar w:fldCharType="separate"/>
      </w:r>
      <w:r>
        <w:rPr>
          <w:noProof/>
        </w:rPr>
        <w:t>72</w:t>
      </w:r>
      <w:r>
        <w:rPr>
          <w:noProof/>
        </w:rPr>
        <w:fldChar w:fldCharType="end"/>
      </w:r>
    </w:p>
    <w:p w14:paraId="5D8DC287" w14:textId="1C5EC412"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_Toc219487830 \h </w:instrText>
      </w:r>
      <w:r>
        <w:rPr>
          <w:noProof/>
        </w:rPr>
      </w:r>
      <w:r>
        <w:rPr>
          <w:noProof/>
        </w:rPr>
        <w:fldChar w:fldCharType="separate"/>
      </w:r>
      <w:r>
        <w:rPr>
          <w:noProof/>
        </w:rPr>
        <w:t>72</w:t>
      </w:r>
      <w:r>
        <w:rPr>
          <w:noProof/>
        </w:rPr>
        <w:fldChar w:fldCharType="end"/>
      </w:r>
    </w:p>
    <w:p w14:paraId="226C9CD2" w14:textId="4B3E705B"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_Toc219487831 \h </w:instrText>
      </w:r>
      <w:r>
        <w:rPr>
          <w:noProof/>
        </w:rPr>
      </w:r>
      <w:r>
        <w:rPr>
          <w:noProof/>
        </w:rPr>
        <w:fldChar w:fldCharType="separate"/>
      </w:r>
      <w:r>
        <w:rPr>
          <w:noProof/>
        </w:rPr>
        <w:t>72</w:t>
      </w:r>
      <w:r>
        <w:rPr>
          <w:noProof/>
        </w:rPr>
        <w:fldChar w:fldCharType="end"/>
      </w:r>
    </w:p>
    <w:p w14:paraId="3BC8EDB8" w14:textId="45965222"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_Toc219487832 \h </w:instrText>
      </w:r>
      <w:r>
        <w:rPr>
          <w:noProof/>
        </w:rPr>
      </w:r>
      <w:r>
        <w:rPr>
          <w:noProof/>
        </w:rPr>
        <w:fldChar w:fldCharType="separate"/>
      </w:r>
      <w:r>
        <w:rPr>
          <w:noProof/>
        </w:rPr>
        <w:t>72</w:t>
      </w:r>
      <w:r>
        <w:rPr>
          <w:noProof/>
        </w:rPr>
        <w:fldChar w:fldCharType="end"/>
      </w:r>
    </w:p>
    <w:p w14:paraId="265485FC" w14:textId="69CAF0AA"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_Toc219487833 \h </w:instrText>
      </w:r>
      <w:r>
        <w:rPr>
          <w:noProof/>
        </w:rPr>
      </w:r>
      <w:r>
        <w:rPr>
          <w:noProof/>
        </w:rPr>
        <w:fldChar w:fldCharType="separate"/>
      </w:r>
      <w:r>
        <w:rPr>
          <w:noProof/>
        </w:rPr>
        <w:t>72</w:t>
      </w:r>
      <w:r>
        <w:rPr>
          <w:noProof/>
        </w:rPr>
        <w:fldChar w:fldCharType="end"/>
      </w:r>
    </w:p>
    <w:p w14:paraId="13A4DBBB" w14:textId="19583588"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_Toc219487834 \h </w:instrText>
      </w:r>
      <w:r>
        <w:rPr>
          <w:noProof/>
        </w:rPr>
      </w:r>
      <w:r>
        <w:rPr>
          <w:noProof/>
        </w:rPr>
        <w:fldChar w:fldCharType="separate"/>
      </w:r>
      <w:r>
        <w:rPr>
          <w:noProof/>
        </w:rPr>
        <w:t>72</w:t>
      </w:r>
      <w:r>
        <w:rPr>
          <w:noProof/>
        </w:rPr>
        <w:fldChar w:fldCharType="end"/>
      </w:r>
    </w:p>
    <w:p w14:paraId="368E5DD7" w14:textId="1D1E0ADA"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_Toc219487835 \h </w:instrText>
      </w:r>
      <w:r>
        <w:rPr>
          <w:noProof/>
        </w:rPr>
      </w:r>
      <w:r>
        <w:rPr>
          <w:noProof/>
        </w:rPr>
        <w:fldChar w:fldCharType="separate"/>
      </w:r>
      <w:r>
        <w:rPr>
          <w:noProof/>
        </w:rPr>
        <w:t>73</w:t>
      </w:r>
      <w:r>
        <w:rPr>
          <w:noProof/>
        </w:rPr>
        <w:fldChar w:fldCharType="end"/>
      </w:r>
    </w:p>
    <w:p w14:paraId="0EB2D0D5" w14:textId="004A3070"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_Toc219487836 \h </w:instrText>
      </w:r>
      <w:r>
        <w:rPr>
          <w:noProof/>
        </w:rPr>
      </w:r>
      <w:r>
        <w:rPr>
          <w:noProof/>
        </w:rPr>
        <w:fldChar w:fldCharType="separate"/>
      </w:r>
      <w:r>
        <w:rPr>
          <w:noProof/>
        </w:rPr>
        <w:t>73</w:t>
      </w:r>
      <w:r>
        <w:rPr>
          <w:noProof/>
        </w:rPr>
        <w:fldChar w:fldCharType="end"/>
      </w:r>
    </w:p>
    <w:p w14:paraId="7D02390B" w14:textId="41E537A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_Toc219487837 \h </w:instrText>
      </w:r>
      <w:r>
        <w:rPr>
          <w:noProof/>
        </w:rPr>
      </w:r>
      <w:r>
        <w:rPr>
          <w:noProof/>
        </w:rPr>
        <w:fldChar w:fldCharType="separate"/>
      </w:r>
      <w:r>
        <w:rPr>
          <w:noProof/>
        </w:rPr>
        <w:t>73</w:t>
      </w:r>
      <w:r>
        <w:rPr>
          <w:noProof/>
        </w:rPr>
        <w:fldChar w:fldCharType="end"/>
      </w:r>
    </w:p>
    <w:p w14:paraId="595347A4" w14:textId="6899FD4D"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_Toc219487838 \h </w:instrText>
      </w:r>
      <w:r>
        <w:rPr>
          <w:noProof/>
        </w:rPr>
      </w:r>
      <w:r>
        <w:rPr>
          <w:noProof/>
        </w:rPr>
        <w:fldChar w:fldCharType="separate"/>
      </w:r>
      <w:r>
        <w:rPr>
          <w:noProof/>
        </w:rPr>
        <w:t>73</w:t>
      </w:r>
      <w:r>
        <w:rPr>
          <w:noProof/>
        </w:rPr>
        <w:fldChar w:fldCharType="end"/>
      </w:r>
    </w:p>
    <w:p w14:paraId="6AF0471A" w14:textId="4A278950"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_Toc219487839 \h </w:instrText>
      </w:r>
      <w:r>
        <w:rPr>
          <w:noProof/>
        </w:rPr>
      </w:r>
      <w:r>
        <w:rPr>
          <w:noProof/>
        </w:rPr>
        <w:fldChar w:fldCharType="separate"/>
      </w:r>
      <w:r>
        <w:rPr>
          <w:noProof/>
        </w:rPr>
        <w:t>74</w:t>
      </w:r>
      <w:r>
        <w:rPr>
          <w:noProof/>
        </w:rPr>
        <w:fldChar w:fldCharType="end"/>
      </w:r>
    </w:p>
    <w:p w14:paraId="1EE49933" w14:textId="226DA44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_Toc219487840 \h </w:instrText>
      </w:r>
      <w:r>
        <w:rPr>
          <w:noProof/>
        </w:rPr>
      </w:r>
      <w:r>
        <w:rPr>
          <w:noProof/>
        </w:rPr>
        <w:fldChar w:fldCharType="separate"/>
      </w:r>
      <w:r>
        <w:rPr>
          <w:noProof/>
        </w:rPr>
        <w:t>77</w:t>
      </w:r>
      <w:r>
        <w:rPr>
          <w:noProof/>
        </w:rPr>
        <w:fldChar w:fldCharType="end"/>
      </w:r>
    </w:p>
    <w:p w14:paraId="42D5EA9B" w14:textId="4BA5760E"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_Toc219487841 \h </w:instrText>
      </w:r>
      <w:r>
        <w:rPr>
          <w:noProof/>
        </w:rPr>
      </w:r>
      <w:r>
        <w:rPr>
          <w:noProof/>
        </w:rPr>
        <w:fldChar w:fldCharType="separate"/>
      </w:r>
      <w:r>
        <w:rPr>
          <w:noProof/>
        </w:rPr>
        <w:t>79</w:t>
      </w:r>
      <w:r>
        <w:rPr>
          <w:noProof/>
        </w:rPr>
        <w:fldChar w:fldCharType="end"/>
      </w:r>
    </w:p>
    <w:p w14:paraId="2396152D" w14:textId="0FE2261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_Toc219487842 \h </w:instrText>
      </w:r>
      <w:r>
        <w:rPr>
          <w:noProof/>
        </w:rPr>
      </w:r>
      <w:r>
        <w:rPr>
          <w:noProof/>
        </w:rPr>
        <w:fldChar w:fldCharType="separate"/>
      </w:r>
      <w:r>
        <w:rPr>
          <w:noProof/>
        </w:rPr>
        <w:t>79</w:t>
      </w:r>
      <w:r>
        <w:rPr>
          <w:noProof/>
        </w:rPr>
        <w:fldChar w:fldCharType="end"/>
      </w:r>
    </w:p>
    <w:p w14:paraId="4FB72328" w14:textId="075129A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_Toc219487843 \h </w:instrText>
      </w:r>
      <w:r>
        <w:rPr>
          <w:noProof/>
        </w:rPr>
      </w:r>
      <w:r>
        <w:rPr>
          <w:noProof/>
        </w:rPr>
        <w:fldChar w:fldCharType="separate"/>
      </w:r>
      <w:r>
        <w:rPr>
          <w:noProof/>
        </w:rPr>
        <w:t>79</w:t>
      </w:r>
      <w:r>
        <w:rPr>
          <w:noProof/>
        </w:rPr>
        <w:fldChar w:fldCharType="end"/>
      </w:r>
    </w:p>
    <w:p w14:paraId="3FCC9E22" w14:textId="532B45F9"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_Toc219487844 \h </w:instrText>
      </w:r>
      <w:r>
        <w:rPr>
          <w:noProof/>
        </w:rPr>
      </w:r>
      <w:r>
        <w:rPr>
          <w:noProof/>
        </w:rPr>
        <w:fldChar w:fldCharType="separate"/>
      </w:r>
      <w:r>
        <w:rPr>
          <w:noProof/>
        </w:rPr>
        <w:t>81</w:t>
      </w:r>
      <w:r>
        <w:rPr>
          <w:noProof/>
        </w:rPr>
        <w:fldChar w:fldCharType="end"/>
      </w:r>
    </w:p>
    <w:p w14:paraId="27DB47B5" w14:textId="12ADFE81"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_Toc219487845 \h </w:instrText>
      </w:r>
      <w:r>
        <w:rPr>
          <w:noProof/>
        </w:rPr>
      </w:r>
      <w:r>
        <w:rPr>
          <w:noProof/>
        </w:rPr>
        <w:fldChar w:fldCharType="separate"/>
      </w:r>
      <w:r>
        <w:rPr>
          <w:noProof/>
        </w:rPr>
        <w:t>82</w:t>
      </w:r>
      <w:r>
        <w:rPr>
          <w:noProof/>
        </w:rPr>
        <w:fldChar w:fldCharType="end"/>
      </w:r>
    </w:p>
    <w:p w14:paraId="225ABDED" w14:textId="1E270FEB"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_Toc219487846 \h </w:instrText>
      </w:r>
      <w:r>
        <w:rPr>
          <w:noProof/>
        </w:rPr>
      </w:r>
      <w:r>
        <w:rPr>
          <w:noProof/>
        </w:rPr>
        <w:fldChar w:fldCharType="separate"/>
      </w:r>
      <w:r>
        <w:rPr>
          <w:noProof/>
        </w:rPr>
        <w:t>82</w:t>
      </w:r>
      <w:r>
        <w:rPr>
          <w:noProof/>
        </w:rPr>
        <w:fldChar w:fldCharType="end"/>
      </w:r>
    </w:p>
    <w:p w14:paraId="0E34F867" w14:textId="6572D8CD"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_Toc219487847 \h </w:instrText>
      </w:r>
      <w:r>
        <w:rPr>
          <w:noProof/>
        </w:rPr>
      </w:r>
      <w:r>
        <w:rPr>
          <w:noProof/>
        </w:rPr>
        <w:fldChar w:fldCharType="separate"/>
      </w:r>
      <w:r>
        <w:rPr>
          <w:noProof/>
        </w:rPr>
        <w:t>82</w:t>
      </w:r>
      <w:r>
        <w:rPr>
          <w:noProof/>
        </w:rPr>
        <w:fldChar w:fldCharType="end"/>
      </w:r>
    </w:p>
    <w:p w14:paraId="212A4FF3" w14:textId="1A3F9E6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_Toc219487848 \h </w:instrText>
      </w:r>
      <w:r>
        <w:rPr>
          <w:noProof/>
        </w:rPr>
      </w:r>
      <w:r>
        <w:rPr>
          <w:noProof/>
        </w:rPr>
        <w:fldChar w:fldCharType="separate"/>
      </w:r>
      <w:r>
        <w:rPr>
          <w:noProof/>
        </w:rPr>
        <w:t>82</w:t>
      </w:r>
      <w:r>
        <w:rPr>
          <w:noProof/>
        </w:rPr>
        <w:fldChar w:fldCharType="end"/>
      </w:r>
    </w:p>
    <w:p w14:paraId="6F49F085" w14:textId="7ED16325"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_Toc219487849 \h </w:instrText>
      </w:r>
      <w:r>
        <w:rPr>
          <w:noProof/>
        </w:rPr>
      </w:r>
      <w:r>
        <w:rPr>
          <w:noProof/>
        </w:rPr>
        <w:fldChar w:fldCharType="separate"/>
      </w:r>
      <w:r>
        <w:rPr>
          <w:noProof/>
        </w:rPr>
        <w:t>83</w:t>
      </w:r>
      <w:r>
        <w:rPr>
          <w:noProof/>
        </w:rPr>
        <w:fldChar w:fldCharType="end"/>
      </w:r>
    </w:p>
    <w:p w14:paraId="029D16F4" w14:textId="6B661015"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_Toc219487850 \h </w:instrText>
      </w:r>
      <w:r>
        <w:rPr>
          <w:noProof/>
        </w:rPr>
      </w:r>
      <w:r>
        <w:rPr>
          <w:noProof/>
        </w:rPr>
        <w:fldChar w:fldCharType="separate"/>
      </w:r>
      <w:r>
        <w:rPr>
          <w:noProof/>
        </w:rPr>
        <w:t>83</w:t>
      </w:r>
      <w:r>
        <w:rPr>
          <w:noProof/>
        </w:rPr>
        <w:fldChar w:fldCharType="end"/>
      </w:r>
    </w:p>
    <w:p w14:paraId="5F865333" w14:textId="313F7ED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_Toc219487851 \h </w:instrText>
      </w:r>
      <w:r>
        <w:rPr>
          <w:noProof/>
        </w:rPr>
      </w:r>
      <w:r>
        <w:rPr>
          <w:noProof/>
        </w:rPr>
        <w:fldChar w:fldCharType="separate"/>
      </w:r>
      <w:r>
        <w:rPr>
          <w:noProof/>
        </w:rPr>
        <w:t>83</w:t>
      </w:r>
      <w:r>
        <w:rPr>
          <w:noProof/>
        </w:rPr>
        <w:fldChar w:fldCharType="end"/>
      </w:r>
    </w:p>
    <w:p w14:paraId="3F32AD16" w14:textId="068DA333"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_Toc219487852 \h </w:instrText>
      </w:r>
      <w:r>
        <w:rPr>
          <w:noProof/>
        </w:rPr>
      </w:r>
      <w:r>
        <w:rPr>
          <w:noProof/>
        </w:rPr>
        <w:fldChar w:fldCharType="separate"/>
      </w:r>
      <w:r>
        <w:rPr>
          <w:noProof/>
        </w:rPr>
        <w:t>83</w:t>
      </w:r>
      <w:r>
        <w:rPr>
          <w:noProof/>
        </w:rPr>
        <w:fldChar w:fldCharType="end"/>
      </w:r>
    </w:p>
    <w:p w14:paraId="16270281" w14:textId="0228EFE7"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_Toc219487853 \h </w:instrText>
      </w:r>
      <w:r>
        <w:rPr>
          <w:noProof/>
        </w:rPr>
      </w:r>
      <w:r>
        <w:rPr>
          <w:noProof/>
        </w:rPr>
        <w:fldChar w:fldCharType="separate"/>
      </w:r>
      <w:r>
        <w:rPr>
          <w:noProof/>
        </w:rPr>
        <w:t>84</w:t>
      </w:r>
      <w:r>
        <w:rPr>
          <w:noProof/>
        </w:rPr>
        <w:fldChar w:fldCharType="end"/>
      </w:r>
    </w:p>
    <w:p w14:paraId="7197DCB6" w14:textId="2B92B6BA"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_Toc219487854 \h </w:instrText>
      </w:r>
      <w:r>
        <w:rPr>
          <w:noProof/>
        </w:rPr>
      </w:r>
      <w:r>
        <w:rPr>
          <w:noProof/>
        </w:rPr>
        <w:fldChar w:fldCharType="separate"/>
      </w:r>
      <w:r>
        <w:rPr>
          <w:noProof/>
        </w:rPr>
        <w:t>84</w:t>
      </w:r>
      <w:r>
        <w:rPr>
          <w:noProof/>
        </w:rPr>
        <w:fldChar w:fldCharType="end"/>
      </w:r>
    </w:p>
    <w:p w14:paraId="69FB27C1" w14:textId="6D4AB239"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_Toc219487855 \h </w:instrText>
      </w:r>
      <w:r>
        <w:rPr>
          <w:noProof/>
        </w:rPr>
      </w:r>
      <w:r>
        <w:rPr>
          <w:noProof/>
        </w:rPr>
        <w:fldChar w:fldCharType="separate"/>
      </w:r>
      <w:r>
        <w:rPr>
          <w:noProof/>
        </w:rPr>
        <w:t>84</w:t>
      </w:r>
      <w:r>
        <w:rPr>
          <w:noProof/>
        </w:rPr>
        <w:fldChar w:fldCharType="end"/>
      </w:r>
    </w:p>
    <w:p w14:paraId="6330F7D8" w14:textId="7B90B23E"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_Toc219487856 \h </w:instrText>
      </w:r>
      <w:r>
        <w:rPr>
          <w:noProof/>
        </w:rPr>
      </w:r>
      <w:r>
        <w:rPr>
          <w:noProof/>
        </w:rPr>
        <w:fldChar w:fldCharType="separate"/>
      </w:r>
      <w:r>
        <w:rPr>
          <w:noProof/>
        </w:rPr>
        <w:t>85</w:t>
      </w:r>
      <w:r>
        <w:rPr>
          <w:noProof/>
        </w:rPr>
        <w:fldChar w:fldCharType="end"/>
      </w:r>
    </w:p>
    <w:p w14:paraId="68A1066A" w14:textId="21B55BA1"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_Toc219487857 \h </w:instrText>
      </w:r>
      <w:r>
        <w:rPr>
          <w:noProof/>
        </w:rPr>
      </w:r>
      <w:r>
        <w:rPr>
          <w:noProof/>
        </w:rPr>
        <w:fldChar w:fldCharType="separate"/>
      </w:r>
      <w:r>
        <w:rPr>
          <w:noProof/>
        </w:rPr>
        <w:t>85</w:t>
      </w:r>
      <w:r>
        <w:rPr>
          <w:noProof/>
        </w:rPr>
        <w:fldChar w:fldCharType="end"/>
      </w:r>
    </w:p>
    <w:p w14:paraId="047FEE66" w14:textId="0AF32887" w:rsidR="00224307" w:rsidRDefault="0022430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_Toc219487858 \h </w:instrText>
      </w:r>
      <w:r>
        <w:rPr>
          <w:noProof/>
        </w:rPr>
      </w:r>
      <w:r>
        <w:rPr>
          <w:noProof/>
        </w:rPr>
        <w:fldChar w:fldCharType="separate"/>
      </w:r>
      <w:r>
        <w:rPr>
          <w:noProof/>
        </w:rPr>
        <w:t>85</w:t>
      </w:r>
      <w:r>
        <w:rPr>
          <w:noProof/>
        </w:rPr>
        <w:fldChar w:fldCharType="end"/>
      </w:r>
    </w:p>
    <w:p w14:paraId="3AE96305" w14:textId="2EDC96C5"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_Toc219487859 \h </w:instrText>
      </w:r>
      <w:r>
        <w:rPr>
          <w:noProof/>
        </w:rPr>
      </w:r>
      <w:r>
        <w:rPr>
          <w:noProof/>
        </w:rPr>
        <w:fldChar w:fldCharType="separate"/>
      </w:r>
      <w:r>
        <w:rPr>
          <w:noProof/>
        </w:rPr>
        <w:t>85</w:t>
      </w:r>
      <w:r>
        <w:rPr>
          <w:noProof/>
        </w:rPr>
        <w:fldChar w:fldCharType="end"/>
      </w:r>
    </w:p>
    <w:p w14:paraId="268897DA" w14:textId="6D3F02D2"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_Toc219487860 \h </w:instrText>
      </w:r>
      <w:r>
        <w:rPr>
          <w:noProof/>
        </w:rPr>
      </w:r>
      <w:r>
        <w:rPr>
          <w:noProof/>
        </w:rPr>
        <w:fldChar w:fldCharType="separate"/>
      </w:r>
      <w:r>
        <w:rPr>
          <w:noProof/>
        </w:rPr>
        <w:t>85</w:t>
      </w:r>
      <w:r>
        <w:rPr>
          <w:noProof/>
        </w:rPr>
        <w:fldChar w:fldCharType="end"/>
      </w:r>
    </w:p>
    <w:p w14:paraId="61364249" w14:textId="13CFF71D" w:rsidR="00224307" w:rsidRDefault="0022430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OpenAPI definition of edge NRM</w:t>
      </w:r>
      <w:r>
        <w:rPr>
          <w:noProof/>
        </w:rPr>
        <w:tab/>
      </w:r>
      <w:r>
        <w:rPr>
          <w:noProof/>
        </w:rPr>
        <w:fldChar w:fldCharType="begin" w:fldLock="1"/>
      </w:r>
      <w:r>
        <w:rPr>
          <w:noProof/>
        </w:rPr>
        <w:instrText xml:space="preserve"> PAGEREF _Toc219487861 \h </w:instrText>
      </w:r>
      <w:r>
        <w:rPr>
          <w:noProof/>
        </w:rPr>
      </w:r>
      <w:r>
        <w:rPr>
          <w:noProof/>
        </w:rPr>
        <w:fldChar w:fldCharType="separate"/>
      </w:r>
      <w:r>
        <w:rPr>
          <w:noProof/>
        </w:rPr>
        <w:t>86</w:t>
      </w:r>
      <w:r>
        <w:rPr>
          <w:noProof/>
        </w:rPr>
        <w:fldChar w:fldCharType="end"/>
      </w:r>
    </w:p>
    <w:p w14:paraId="7999DE48" w14:textId="43E64D62"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_Toc219487862 \h </w:instrText>
      </w:r>
      <w:r>
        <w:rPr>
          <w:noProof/>
        </w:rPr>
      </w:r>
      <w:r>
        <w:rPr>
          <w:noProof/>
        </w:rPr>
        <w:fldChar w:fldCharType="separate"/>
      </w:r>
      <w:r>
        <w:rPr>
          <w:noProof/>
        </w:rPr>
        <w:t>86</w:t>
      </w:r>
      <w:r>
        <w:rPr>
          <w:noProof/>
        </w:rPr>
        <w:fldChar w:fldCharType="end"/>
      </w:r>
    </w:p>
    <w:p w14:paraId="1EF16259" w14:textId="59D17869"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_Toc219487863 \h </w:instrText>
      </w:r>
      <w:r>
        <w:rPr>
          <w:noProof/>
        </w:rPr>
      </w:r>
      <w:r>
        <w:rPr>
          <w:noProof/>
        </w:rPr>
        <w:fldChar w:fldCharType="separate"/>
      </w:r>
      <w:r>
        <w:rPr>
          <w:noProof/>
        </w:rPr>
        <w:t>86</w:t>
      </w:r>
      <w:r>
        <w:rPr>
          <w:noProof/>
        </w:rPr>
        <w:fldChar w:fldCharType="end"/>
      </w:r>
    </w:p>
    <w:p w14:paraId="2D56C347" w14:textId="49A6A932" w:rsidR="00224307" w:rsidRDefault="0022430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1C43EF">
        <w:rPr>
          <w:rFonts w:ascii="Courier New" w:eastAsia="Yu Gothic" w:hAnsi="Courier New"/>
          <w:noProof/>
        </w:rPr>
        <w:t>"TS28538_EdgeNrm.yaml"</w:t>
      </w:r>
      <w:r>
        <w:rPr>
          <w:noProof/>
        </w:rPr>
        <w:tab/>
      </w:r>
      <w:r>
        <w:rPr>
          <w:noProof/>
        </w:rPr>
        <w:fldChar w:fldCharType="begin" w:fldLock="1"/>
      </w:r>
      <w:r>
        <w:rPr>
          <w:noProof/>
        </w:rPr>
        <w:instrText xml:space="preserve"> PAGEREF _Toc219487864 \h </w:instrText>
      </w:r>
      <w:r>
        <w:rPr>
          <w:noProof/>
        </w:rPr>
      </w:r>
      <w:r>
        <w:rPr>
          <w:noProof/>
        </w:rPr>
        <w:fldChar w:fldCharType="separate"/>
      </w:r>
      <w:r>
        <w:rPr>
          <w:noProof/>
        </w:rPr>
        <w:t>86</w:t>
      </w:r>
      <w:r>
        <w:rPr>
          <w:noProof/>
        </w:rPr>
        <w:fldChar w:fldCharType="end"/>
      </w:r>
    </w:p>
    <w:p w14:paraId="748E578D" w14:textId="0176CDE3" w:rsidR="00224307" w:rsidRDefault="0022430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Availability Zone</w:t>
      </w:r>
      <w:r>
        <w:rPr>
          <w:noProof/>
        </w:rPr>
        <w:tab/>
      </w:r>
      <w:r>
        <w:rPr>
          <w:noProof/>
        </w:rPr>
        <w:fldChar w:fldCharType="begin" w:fldLock="1"/>
      </w:r>
      <w:r>
        <w:rPr>
          <w:noProof/>
        </w:rPr>
        <w:instrText xml:space="preserve"> PAGEREF _Toc219487865 \h </w:instrText>
      </w:r>
      <w:r>
        <w:rPr>
          <w:noProof/>
        </w:rPr>
      </w:r>
      <w:r>
        <w:rPr>
          <w:noProof/>
        </w:rPr>
        <w:fldChar w:fldCharType="separate"/>
      </w:r>
      <w:r>
        <w:rPr>
          <w:noProof/>
        </w:rPr>
        <w:t>87</w:t>
      </w:r>
      <w:r>
        <w:rPr>
          <w:noProof/>
        </w:rPr>
        <w:fldChar w:fldCharType="end"/>
      </w:r>
    </w:p>
    <w:p w14:paraId="13C1B77C" w14:textId="69B20E7F"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r>
      <w:r>
        <w:rPr>
          <w:noProof/>
        </w:rPr>
        <w:instrText xml:space="preserve"> PAGEREF _Toc219487866 \h </w:instrText>
      </w:r>
      <w:r>
        <w:rPr>
          <w:noProof/>
        </w:rPr>
      </w:r>
      <w:r>
        <w:rPr>
          <w:noProof/>
        </w:rPr>
        <w:fldChar w:fldCharType="separate"/>
      </w:r>
      <w:r>
        <w:rPr>
          <w:noProof/>
        </w:rPr>
        <w:t>87</w:t>
      </w:r>
      <w:r>
        <w:rPr>
          <w:noProof/>
        </w:rPr>
        <w:fldChar w:fldCharType="end"/>
      </w:r>
    </w:p>
    <w:p w14:paraId="09A8BBE2" w14:textId="03E3C683" w:rsidR="00224307" w:rsidRDefault="0022430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Example of Availability Zone implementation</w:t>
      </w:r>
      <w:r>
        <w:rPr>
          <w:noProof/>
        </w:rPr>
        <w:tab/>
      </w:r>
      <w:r>
        <w:rPr>
          <w:noProof/>
        </w:rPr>
        <w:fldChar w:fldCharType="begin"/>
      </w:r>
      <w:r>
        <w:rPr>
          <w:noProof/>
        </w:rPr>
        <w:instrText xml:space="preserve"> PAGEREF _Toc219487867 \h </w:instrText>
      </w:r>
      <w:r>
        <w:rPr>
          <w:noProof/>
        </w:rPr>
      </w:r>
      <w:r>
        <w:rPr>
          <w:noProof/>
        </w:rPr>
        <w:fldChar w:fldCharType="separate"/>
      </w:r>
      <w:r>
        <w:rPr>
          <w:noProof/>
        </w:rPr>
        <w:t>87</w:t>
      </w:r>
      <w:r>
        <w:rPr>
          <w:noProof/>
        </w:rPr>
        <w:fldChar w:fldCharType="end"/>
      </w:r>
    </w:p>
    <w:p w14:paraId="293C8A8B" w14:textId="05796AE8" w:rsidR="00224307" w:rsidRDefault="0022430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GSMA OP introduction and concept mapping</w:t>
      </w:r>
      <w:r>
        <w:rPr>
          <w:noProof/>
        </w:rPr>
        <w:tab/>
      </w:r>
      <w:r>
        <w:rPr>
          <w:noProof/>
        </w:rPr>
        <w:fldChar w:fldCharType="begin"/>
      </w:r>
      <w:r>
        <w:rPr>
          <w:noProof/>
        </w:rPr>
        <w:instrText xml:space="preserve"> PAGEREF _Toc219487868 \h </w:instrText>
      </w:r>
      <w:r>
        <w:rPr>
          <w:noProof/>
        </w:rPr>
      </w:r>
      <w:r>
        <w:rPr>
          <w:noProof/>
        </w:rPr>
        <w:fldChar w:fldCharType="separate"/>
      </w:r>
      <w:r>
        <w:rPr>
          <w:noProof/>
        </w:rPr>
        <w:t>88</w:t>
      </w:r>
      <w:r>
        <w:rPr>
          <w:noProof/>
        </w:rPr>
        <w:fldChar w:fldCharType="end"/>
      </w:r>
    </w:p>
    <w:p w14:paraId="129BCE3D" w14:textId="51547E80" w:rsidR="00224307" w:rsidRDefault="00224307">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PlantUML source code for procedure flows</w:t>
      </w:r>
      <w:r>
        <w:rPr>
          <w:noProof/>
        </w:rPr>
        <w:tab/>
      </w:r>
      <w:r>
        <w:rPr>
          <w:noProof/>
        </w:rPr>
        <w:fldChar w:fldCharType="begin"/>
      </w:r>
      <w:r>
        <w:rPr>
          <w:noProof/>
        </w:rPr>
        <w:instrText xml:space="preserve"> PAGEREF _Toc219487869 \h </w:instrText>
      </w:r>
      <w:r>
        <w:rPr>
          <w:noProof/>
        </w:rPr>
      </w:r>
      <w:r>
        <w:rPr>
          <w:noProof/>
        </w:rPr>
        <w:fldChar w:fldCharType="separate"/>
      </w:r>
      <w:r>
        <w:rPr>
          <w:noProof/>
        </w:rPr>
        <w:t>89</w:t>
      </w:r>
      <w:r>
        <w:rPr>
          <w:noProof/>
        </w:rPr>
        <w:fldChar w:fldCharType="end"/>
      </w:r>
    </w:p>
    <w:p w14:paraId="7E43C888" w14:textId="1B9A54B2"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D.1</w:t>
      </w:r>
      <w:r>
        <w:rPr>
          <w:noProof/>
        </w:rPr>
        <w:tab/>
        <w:t>General</w:t>
      </w:r>
      <w:r>
        <w:rPr>
          <w:noProof/>
        </w:rPr>
        <w:tab/>
      </w:r>
      <w:r>
        <w:rPr>
          <w:noProof/>
        </w:rPr>
        <w:fldChar w:fldCharType="begin"/>
      </w:r>
      <w:r>
        <w:rPr>
          <w:noProof/>
        </w:rPr>
        <w:instrText xml:space="preserve"> PAGEREF _Toc219487870 \h </w:instrText>
      </w:r>
      <w:r>
        <w:rPr>
          <w:noProof/>
        </w:rPr>
      </w:r>
      <w:r>
        <w:rPr>
          <w:noProof/>
        </w:rPr>
        <w:fldChar w:fldCharType="separate"/>
      </w:r>
      <w:r>
        <w:rPr>
          <w:noProof/>
        </w:rPr>
        <w:t>89</w:t>
      </w:r>
      <w:r>
        <w:rPr>
          <w:noProof/>
        </w:rPr>
        <w:fldChar w:fldCharType="end"/>
      </w:r>
    </w:p>
    <w:p w14:paraId="09710976" w14:textId="78213C74" w:rsidR="00224307" w:rsidRDefault="00224307">
      <w:pPr>
        <w:pStyle w:val="TOC2"/>
        <w:rPr>
          <w:rFonts w:asciiTheme="minorHAnsi" w:eastAsiaTheme="minorEastAsia" w:hAnsiTheme="minorHAnsi" w:cstheme="minorBidi"/>
          <w:noProof/>
          <w:kern w:val="2"/>
          <w:sz w:val="24"/>
          <w:szCs w:val="24"/>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r>
      <w:r>
        <w:rPr>
          <w:noProof/>
        </w:rPr>
        <w:instrText xml:space="preserve"> PAGEREF _Toc219487871 \h </w:instrText>
      </w:r>
      <w:r>
        <w:rPr>
          <w:noProof/>
        </w:rPr>
      </w:r>
      <w:r>
        <w:rPr>
          <w:noProof/>
        </w:rPr>
        <w:fldChar w:fldCharType="separate"/>
      </w:r>
      <w:r>
        <w:rPr>
          <w:noProof/>
        </w:rPr>
        <w:t>89</w:t>
      </w:r>
      <w:r>
        <w:rPr>
          <w:noProof/>
        </w:rPr>
        <w:fldChar w:fldCharType="end"/>
      </w:r>
    </w:p>
    <w:p w14:paraId="5084B7AD" w14:textId="708AEB7A" w:rsidR="00224307" w:rsidRDefault="0022430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_Toc219487872 \h </w:instrText>
      </w:r>
      <w:r>
        <w:rPr>
          <w:noProof/>
        </w:rPr>
      </w:r>
      <w:r>
        <w:rPr>
          <w:noProof/>
        </w:rPr>
        <w:fldChar w:fldCharType="separate"/>
      </w:r>
      <w:r>
        <w:rPr>
          <w:noProof/>
        </w:rPr>
        <w:t>90</w:t>
      </w:r>
      <w:r>
        <w:rPr>
          <w:noProof/>
        </w:rPr>
        <w:fldChar w:fldCharType="end"/>
      </w:r>
    </w:p>
    <w:p w14:paraId="0B9E3498" w14:textId="0E875073"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219487595"/>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219487596"/>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219487597"/>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09E890AA" w:rsidR="00903B68" w:rsidRPr="00926D4D" w:rsidRDefault="00903B68" w:rsidP="00903B68">
      <w:pPr>
        <w:pStyle w:val="EX"/>
      </w:pPr>
      <w:r w:rsidRPr="00926D4D">
        <w:t>[9]</w:t>
      </w:r>
      <w:r w:rsidRPr="00926D4D">
        <w:tab/>
      </w:r>
      <w:r w:rsidR="00F02172">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05D931B9" w14:textId="72F3B449" w:rsidR="00B045E9" w:rsidRPr="004C3354" w:rsidRDefault="00B045E9" w:rsidP="009D0C58">
      <w:pPr>
        <w:pStyle w:val="EX"/>
      </w:pPr>
      <w:r>
        <w:t>[20]</w:t>
      </w:r>
      <w:r>
        <w:tab/>
        <w:t>3GPP TS 28.111: "Management and orchestration; Fault management (FM)".</w:t>
      </w:r>
    </w:p>
    <w:p w14:paraId="77A74A89" w14:textId="77777777" w:rsidR="000C165B" w:rsidRPr="00926D4D" w:rsidRDefault="000C165B" w:rsidP="00660CEB">
      <w:pPr>
        <w:pStyle w:val="Heading1"/>
      </w:pPr>
      <w:bookmarkStart w:id="34" w:name="_Toc219487598"/>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219487599"/>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96612020"/>
      <w:bookmarkStart w:id="40" w:name="_Toc96936107"/>
      <w:bookmarkStart w:id="41" w:name="_Toc96936358"/>
      <w:bookmarkStart w:id="42" w:name="_Toc219487600"/>
      <w:r w:rsidRPr="00926D4D">
        <w:t>3.</w:t>
      </w:r>
      <w:r w:rsidR="00CE66E6" w:rsidRPr="00926D4D">
        <w:t>2</w:t>
      </w:r>
      <w:r w:rsidRPr="00926D4D">
        <w:tab/>
      </w:r>
      <w:r w:rsidR="00926D4D">
        <w:t>Symbols</w:t>
      </w:r>
      <w:bookmarkEnd w:id="42"/>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219487601"/>
      <w:r>
        <w:t>3.3</w:t>
      </w:r>
      <w:r>
        <w:tab/>
      </w:r>
      <w:r w:rsidR="00080512" w:rsidRPr="00926D4D">
        <w:t>Abbreviations</w:t>
      </w:r>
      <w:bookmarkEnd w:id="39"/>
      <w:bookmarkEnd w:id="40"/>
      <w:bookmarkEnd w:id="41"/>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219487602"/>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219487603"/>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95pt;height:182.3pt" o:ole="">
            <v:imagedata r:id="rId11" o:title=""/>
          </v:shape>
          <o:OLEObject Type="Embed" ProgID="Visio.Drawing.15" ShapeID="_x0000_i1025" DrawAspect="Content" ObjectID="_1830100584"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219487604"/>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219487605"/>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219487606"/>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219487607"/>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219487608"/>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219487609"/>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219487610"/>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219487611"/>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219487612"/>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219487613"/>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219487614"/>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219487615"/>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219487616"/>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219487617"/>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219487618"/>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219487619"/>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219487620"/>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219487621"/>
      <w:r>
        <w:t>5.1.15</w:t>
      </w:r>
      <w:r>
        <w:tab/>
        <w:t>EAS Relocation</w:t>
      </w:r>
      <w:bookmarkEnd w:id="111"/>
    </w:p>
    <w:p w14:paraId="654634A6" w14:textId="058552AF" w:rsidR="003B714E" w:rsidRDefault="003B714E" w:rsidP="003B714E">
      <w:pPr>
        <w:jc w:val="both"/>
      </w:pPr>
      <w:r>
        <w:t>T</w:t>
      </w:r>
      <w:r w:rsidRPr="006507D4">
        <w:t xml:space="preserve">he </w:t>
      </w:r>
      <w:r>
        <w:t>E</w:t>
      </w:r>
      <w:r w:rsidR="00C10E2E">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C10E2E">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C10E2E">
        <w:t>C</w:t>
      </w:r>
      <w:r>
        <w:t>SP Management System considers th</w:t>
      </w:r>
      <w:r w:rsidR="00C10E2E">
        <w:t>is</w:t>
      </w:r>
      <w:r>
        <w:t xml:space="preserv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E1FDBD9" w:rsidR="003B714E" w:rsidRPr="00926D4D" w:rsidRDefault="003B714E" w:rsidP="002B3D7B">
      <w:pPr>
        <w:jc w:val="both"/>
      </w:pPr>
      <w:r w:rsidRPr="006507D4">
        <w:t xml:space="preserve">When the policy is that a change of edge compute resource can be done with prior notification, the </w:t>
      </w:r>
      <w:r>
        <w:t>E</w:t>
      </w:r>
      <w:r w:rsidR="00C10E2E">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C10E2E">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219487622"/>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219487623"/>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219487624"/>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219487625"/>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219487626"/>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219487627"/>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219487628"/>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219487629"/>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219487630"/>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219487631"/>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219487632"/>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219487633"/>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219487634"/>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219487635"/>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219487636"/>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3pt;height:239.7pt" o:ole="">
            <v:imagedata r:id="rId13" o:title=""/>
          </v:shape>
          <o:OLEObject Type="Embed" ProgID="Visio.Drawing.15" ShapeID="_x0000_i1026" DrawAspect="Content" ObjectID="_1830100585"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219487637"/>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219487638"/>
      <w:r w:rsidRPr="00926D4D">
        <w:t>5.4.4</w:t>
      </w:r>
      <w:r w:rsidRPr="00926D4D">
        <w:tab/>
        <w:t>EAS to connect with UPF</w:t>
      </w:r>
      <w:bookmarkEnd w:id="176"/>
      <w:bookmarkEnd w:id="177"/>
      <w:bookmarkEnd w:id="178"/>
      <w:bookmarkEnd w:id="179"/>
    </w:p>
    <w:p w14:paraId="00CCE533" w14:textId="2DC5D7A6"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F02172">
        <w:rPr>
          <w:lang w:eastAsia="zh-CN"/>
        </w:rPr>
        <w:t>is</w:t>
      </w:r>
      <w:r w:rsidR="00F02172"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9pt;height:222.25pt" o:ole="">
            <v:imagedata r:id="rId15" o:title=""/>
          </v:shape>
          <o:OLEObject Type="Embed" ProgID="Visio.Drawing.15" ShapeID="_x0000_i1027" DrawAspect="Content" ObjectID="_1830100586"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219487639"/>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219487640"/>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219487641"/>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219487642"/>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219487643"/>
      <w:r w:rsidRPr="00926D4D">
        <w:t>5.</w:t>
      </w:r>
      <w:r>
        <w:t>6</w:t>
      </w:r>
      <w:r w:rsidRPr="00926D4D">
        <w:t>.</w:t>
      </w:r>
      <w:r>
        <w:t>2</w:t>
      </w:r>
      <w:r w:rsidRPr="00926D4D">
        <w:tab/>
      </w:r>
      <w:r>
        <w:t>Federation Management</w:t>
      </w:r>
      <w:bookmarkEnd w:id="187"/>
    </w:p>
    <w:p w14:paraId="1B60D65B" w14:textId="63C65CE6" w:rsidR="00365777" w:rsidRDefault="00365777" w:rsidP="00365777">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r>
        <w:t>Participating</w:t>
      </w:r>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219487644"/>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057ECB">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057ECB" w:rsidRPr="00926D4D" w14:paraId="011F9FC6" w14:textId="77777777" w:rsidTr="00057ECB">
        <w:trPr>
          <w:trHeight w:val="719"/>
        </w:trPr>
        <w:tc>
          <w:tcPr>
            <w:tcW w:w="1785" w:type="dxa"/>
            <w:shd w:val="clear" w:color="auto" w:fill="auto"/>
          </w:tcPr>
          <w:p w14:paraId="60602B55" w14:textId="77777777" w:rsidR="00057ECB" w:rsidRPr="00926D4D" w:rsidRDefault="00057ECB" w:rsidP="00057EC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49D73004" w14:textId="4BE6E27C" w:rsidR="00057ECB" w:rsidRPr="004E6669" w:rsidRDefault="00057ECB" w:rsidP="00057ECB">
            <w:pPr>
              <w:pStyle w:val="TAL"/>
              <w:rPr>
                <w:lang w:eastAsia="zh-CN"/>
              </w:rPr>
            </w:pPr>
            <w:r w:rsidRPr="004E6669">
              <w:rPr>
                <w:lang w:eastAsia="zh-CN"/>
              </w:rPr>
              <w:t xml:space="preserve">Generic Provisioning MnS shall have a capability to establishing federation relationship with the MnS consumer (e.g. </w:t>
            </w:r>
            <w:r>
              <w:t>Participating</w:t>
            </w:r>
            <w:r w:rsidRPr="004E6669">
              <w:rPr>
                <w:lang w:eastAsia="zh-CN"/>
              </w:rPr>
              <w:t xml:space="preserve"> operator platforms).</w:t>
            </w:r>
          </w:p>
          <w:p w14:paraId="03EF57DE" w14:textId="77777777" w:rsidR="00057ECB" w:rsidRPr="004E6669" w:rsidRDefault="00057ECB" w:rsidP="00057ECB">
            <w:pPr>
              <w:pStyle w:val="TAL"/>
              <w:rPr>
                <w:lang w:eastAsia="zh-CN"/>
              </w:rPr>
            </w:pPr>
          </w:p>
        </w:tc>
        <w:tc>
          <w:tcPr>
            <w:tcW w:w="2607" w:type="dxa"/>
            <w:shd w:val="clear" w:color="auto" w:fill="auto"/>
          </w:tcPr>
          <w:p w14:paraId="100A95C0" w14:textId="77777777" w:rsidR="00057ECB" w:rsidRPr="00926D4D" w:rsidRDefault="00057ECB" w:rsidP="00057ECB">
            <w:pPr>
              <w:pStyle w:val="TAL"/>
              <w:rPr>
                <w:iCs/>
              </w:rPr>
            </w:pPr>
            <w:r>
              <w:rPr>
                <w:iCs/>
              </w:rPr>
              <w:t>Federation Management</w:t>
            </w:r>
          </w:p>
        </w:tc>
      </w:tr>
      <w:tr w:rsidR="00C405E0" w:rsidRPr="00926D4D" w14:paraId="02A60B82" w14:textId="77777777" w:rsidTr="00057ECB">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057ECB">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38B7D58" w:rsidR="00C405E0" w:rsidRPr="004E6669" w:rsidRDefault="00102A29"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r>
              <w:t>Participating</w:t>
            </w:r>
            <w:r w:rsidRPr="001A542F">
              <w:rPr>
                <w:lang w:eastAsia="zh-CN"/>
              </w:rPr>
              <w:t xml:space="preserve"> operator platforms).</w:t>
            </w:r>
          </w:p>
        </w:tc>
        <w:tc>
          <w:tcPr>
            <w:tcW w:w="2607"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057ECB">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96612056"/>
      <w:bookmarkStart w:id="191" w:name="_Toc96936137"/>
      <w:bookmarkStart w:id="192" w:name="_Toc96936394"/>
      <w:bookmarkStart w:id="193" w:name="_Toc219487645"/>
      <w:r w:rsidRPr="00926D4D">
        <w:t>5.</w:t>
      </w:r>
      <w:r>
        <w:t>6</w:t>
      </w:r>
      <w:r w:rsidRPr="00926D4D">
        <w:t>.</w:t>
      </w:r>
      <w:r>
        <w:t>4</w:t>
      </w:r>
      <w:r w:rsidRPr="00926D4D">
        <w:tab/>
      </w:r>
      <w:bookmarkEnd w:id="189"/>
      <w:r>
        <w:t>Federated ECS management</w:t>
      </w:r>
      <w:bookmarkEnd w:id="193"/>
    </w:p>
    <w:p w14:paraId="581CDB80" w14:textId="4C73EAF1" w:rsidR="00B968AF" w:rsidRDefault="00B968AF" w:rsidP="00B968AF">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r>
        <w:t>Participating</w:t>
      </w:r>
      <w:r>
        <w:rPr>
          <w:lang w:val="en-US" w:eastAsia="ja-JP"/>
        </w:rPr>
        <w:t xml:space="preserve"> operator. See clause 8.18.2.3.2 [2]. This will require configuring leading operator ECS with federated ECS information belonging to </w:t>
      </w:r>
      <w:r>
        <w:t>Participating</w:t>
      </w:r>
      <w:r>
        <w:rPr>
          <w:lang w:val="en-US" w:eastAsia="ja-JP"/>
        </w:rPr>
        <w:t xml:space="preserve"> operator. The information may include ECS address (clause 8.2.12[2]), related EES and EAS etc.</w:t>
      </w:r>
    </w:p>
    <w:p w14:paraId="661DA9B2" w14:textId="160900D0" w:rsidR="00B968AF" w:rsidRDefault="00B968AF" w:rsidP="00B968AF">
      <w:pPr>
        <w:rPr>
          <w:lang w:val="en-US" w:eastAsia="ja-JP"/>
        </w:rPr>
      </w:pPr>
      <w:r>
        <w:rPr>
          <w:lang w:val="en-US" w:eastAsia="ja-JP"/>
        </w:rPr>
        <w:lastRenderedPageBreak/>
        <w:t xml:space="preserve">The </w:t>
      </w:r>
      <w:r>
        <w:t>Participating</w:t>
      </w:r>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219487646"/>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219487647"/>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219487648"/>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219487649"/>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219487650"/>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219487651"/>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219487652"/>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219487653"/>
      <w:r w:rsidRPr="00926D4D">
        <w:t>5.</w:t>
      </w:r>
      <w:r>
        <w:t>8</w:t>
      </w:r>
      <w:r w:rsidRPr="00926D4D">
        <w:t>.</w:t>
      </w:r>
      <w:r>
        <w:t>2</w:t>
      </w:r>
      <w:r w:rsidRPr="00926D4D">
        <w:tab/>
      </w:r>
      <w:r>
        <w:t>EAS resource reservation creation and termination</w:t>
      </w:r>
      <w:bookmarkEnd w:id="201"/>
    </w:p>
    <w:p w14:paraId="183C62FB" w14:textId="40570631" w:rsidR="00C43696" w:rsidRDefault="00C43696" w:rsidP="00C43696">
      <w:r>
        <w:rPr>
          <w:rFonts w:hint="eastAsia"/>
          <w:lang w:eastAsia="zh-CN"/>
        </w:rPr>
        <w:t>T</w:t>
      </w:r>
      <w:r>
        <w:rPr>
          <w:lang w:eastAsia="zh-CN"/>
        </w:rPr>
        <w:t xml:space="preserve">he goal of this use case is to enable a MnS consumer (ASP or LO) to </w:t>
      </w:r>
      <w:r w:rsidRPr="00DA3684">
        <w:t>express the resource (e.g., compute, networking, storage) requirements</w:t>
      </w:r>
      <w:r>
        <w:t xml:space="preserve"> that the MnS consumer  wants to be guaranteed, by requesting resource reservation request to ECSP management system. ASP or LO may want to </w:t>
      </w:r>
      <w:r w:rsidRPr="006507D4">
        <w:t xml:space="preserve">reserve resources ahead of the </w:t>
      </w:r>
      <w:r>
        <w:t>EAS deployment</w:t>
      </w:r>
      <w:r w:rsidRPr="006507D4">
        <w:t xml:space="preserve"> and unrelated to any specific application, only related to the A</w:t>
      </w:r>
      <w:r>
        <w:t>SP or LO</w:t>
      </w:r>
      <w:r w:rsidRPr="006507D4">
        <w:t xml:space="preserve"> themselves</w:t>
      </w:r>
      <w:r>
        <w:t>. After resource reservation, a</w:t>
      </w:r>
      <w:r w:rsidRPr="004F69DC">
        <w:t>n A</w:t>
      </w:r>
      <w:r>
        <w:t>SP or LO</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LO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219487654"/>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65955C31" w:rsidR="002B3D7B" w:rsidRPr="004E6669" w:rsidRDefault="00D57142" w:rsidP="00E1156B">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DFEAE33" w:rsidR="002B3D7B" w:rsidRPr="004E6669" w:rsidRDefault="009277D8" w:rsidP="00E1156B">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219487655"/>
      <w:r w:rsidRPr="00926D4D">
        <w:t>6</w:t>
      </w:r>
      <w:r w:rsidRPr="00926D4D">
        <w:tab/>
        <w:t>Edge NRM</w:t>
      </w:r>
      <w:bookmarkEnd w:id="190"/>
      <w:bookmarkEnd w:id="191"/>
      <w:bookmarkEnd w:id="192"/>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219487656"/>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219487657"/>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219487658"/>
      <w:r w:rsidRPr="00926D4D">
        <w:lastRenderedPageBreak/>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219487659"/>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95pt;height:290.9pt" o:ole="">
            <v:imagedata r:id="rId17" o:title=""/>
          </v:shape>
          <o:OLEObject Type="Embed" ProgID="Visio.Drawing.15" ShapeID="_x0000_i1028" DrawAspect="Content" ObjectID="_1830100587"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5pt;height:131.95pt" o:ole="">
            <v:imagedata r:id="rId19" o:title=""/>
          </v:shape>
          <o:OLEObject Type="Embed" ProgID="Visio.Drawing.15" ShapeID="_x0000_i1029" DrawAspect="Content" ObjectID="_1830100588"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9.05pt;height:151.5pt" o:ole="">
            <v:imagedata r:id="rId21" o:title=""/>
          </v:shape>
          <o:OLEObject Type="Embed" ProgID="Visio.Drawing.15" ShapeID="_x0000_i1030" DrawAspect="Content" ObjectID="_1830100589"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9.05pt;height:203.95pt" o:ole="">
            <v:imagedata r:id="rId23" o:title=""/>
          </v:shape>
          <o:OLEObject Type="Embed" ProgID="Visio.Drawing.15" ShapeID="_x0000_i1031" DrawAspect="Content" ObjectID="_1830100590"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0" w:name="_MON_1765863317"/>
    <w:bookmarkEnd w:id="220"/>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4.1pt;height:352.9pt" o:ole="">
            <v:imagedata r:id="rId25" o:title=""/>
          </v:shape>
          <o:OLEObject Type="Embed" ProgID="Word.Document.12" ShapeID="_x0000_i1032" DrawAspect="Content" ObjectID="_1830100591"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21" w:name="_Toc96612061"/>
      <w:bookmarkStart w:id="222" w:name="_Toc96936142"/>
      <w:bookmarkStart w:id="223" w:name="_Toc96936399"/>
    </w:p>
    <w:p w14:paraId="4F11B02E" w14:textId="563EBDAC" w:rsidR="00CE1F1C" w:rsidRPr="00926D4D" w:rsidRDefault="00D57C4B" w:rsidP="00660CEB">
      <w:pPr>
        <w:pStyle w:val="Heading3"/>
        <w:rPr>
          <w:lang w:eastAsia="zh-CN"/>
        </w:rPr>
      </w:pPr>
      <w:bookmarkStart w:id="224" w:name="_Toc219487660"/>
      <w:r w:rsidRPr="00926D4D">
        <w:rPr>
          <w:lang w:eastAsia="zh-CN"/>
        </w:rPr>
        <w:t>6</w:t>
      </w:r>
      <w:r w:rsidR="00CE1F1C" w:rsidRPr="00926D4D">
        <w:rPr>
          <w:lang w:eastAsia="zh-CN"/>
        </w:rPr>
        <w:t>.2.2</w:t>
      </w:r>
      <w:r w:rsidR="00CE1F1C" w:rsidRPr="00926D4D">
        <w:rPr>
          <w:lang w:eastAsia="zh-CN"/>
        </w:rPr>
        <w:tab/>
        <w:t>Inheritance</w:t>
      </w:r>
      <w:bookmarkEnd w:id="221"/>
      <w:bookmarkEnd w:id="222"/>
      <w:bookmarkEnd w:id="223"/>
      <w:bookmarkEnd w:id="22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5pt;height:104.45pt" o:ole="">
            <v:imagedata r:id="rId27" o:title=""/>
          </v:shape>
          <o:OLEObject Type="Embed" ProgID="Visio.Drawing.15" ShapeID="_x0000_i1033" DrawAspect="Content" ObjectID="_1830100592"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3pt;height:168.15pt" o:ole="">
            <v:imagedata r:id="rId29" o:title=""/>
          </v:shape>
          <o:OLEObject Type="Embed" ProgID="Visio.Drawing.15" ShapeID="_x0000_i1034" DrawAspect="Content" ObjectID="_1830100593"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5" w:name="_Toc96612062"/>
      <w:bookmarkStart w:id="226" w:name="_Toc96936143"/>
      <w:bookmarkStart w:id="227" w:name="_Toc96936400"/>
      <w:bookmarkStart w:id="228" w:name="_Toc219487661"/>
      <w:r w:rsidRPr="00926D4D">
        <w:t>6.3</w:t>
      </w:r>
      <w:r w:rsidRPr="00926D4D">
        <w:tab/>
        <w:t>Class definition</w:t>
      </w:r>
      <w:bookmarkEnd w:id="225"/>
      <w:bookmarkEnd w:id="226"/>
      <w:bookmarkEnd w:id="227"/>
      <w:bookmarkEnd w:id="228"/>
    </w:p>
    <w:p w14:paraId="69AA83E1" w14:textId="5FEFFC1D" w:rsidR="004F39FF" w:rsidRPr="00926D4D" w:rsidRDefault="004F39FF" w:rsidP="00660CEB">
      <w:pPr>
        <w:pStyle w:val="Heading3"/>
      </w:pPr>
      <w:bookmarkStart w:id="229" w:name="_Toc96612063"/>
      <w:bookmarkStart w:id="230" w:name="_Toc96936144"/>
      <w:bookmarkStart w:id="231" w:name="_Toc96936401"/>
      <w:bookmarkStart w:id="232" w:name="_Toc219487662"/>
      <w:r w:rsidRPr="00926D4D">
        <w:rPr>
          <w:lang w:eastAsia="zh-CN"/>
        </w:rPr>
        <w:t>6.3.1</w:t>
      </w:r>
      <w:r w:rsidR="00660CEB" w:rsidRPr="00926D4D">
        <w:tab/>
      </w:r>
      <w:r w:rsidRPr="00926D4D">
        <w:rPr>
          <w:lang w:eastAsia="zh-CN"/>
        </w:rPr>
        <w:t>EASFunction</w:t>
      </w:r>
      <w:bookmarkEnd w:id="229"/>
      <w:bookmarkEnd w:id="230"/>
      <w:bookmarkEnd w:id="231"/>
      <w:bookmarkEnd w:id="232"/>
    </w:p>
    <w:p w14:paraId="4D922DF9" w14:textId="49053482" w:rsidR="004F39FF" w:rsidRPr="00926D4D" w:rsidRDefault="004F39FF" w:rsidP="00660CEB">
      <w:pPr>
        <w:pStyle w:val="Heading4"/>
      </w:pPr>
      <w:bookmarkStart w:id="233" w:name="_Toc96936145"/>
      <w:bookmarkStart w:id="234" w:name="_Toc96936402"/>
      <w:bookmarkStart w:id="235" w:name="_Toc219487663"/>
      <w:r w:rsidRPr="00926D4D">
        <w:t>6.3.1.1</w:t>
      </w:r>
      <w:r w:rsidR="00660CEB" w:rsidRPr="00926D4D">
        <w:tab/>
      </w:r>
      <w:r w:rsidRPr="00926D4D">
        <w:t>Definition</w:t>
      </w:r>
      <w:bookmarkEnd w:id="233"/>
      <w:bookmarkEnd w:id="234"/>
      <w:bookmarkEnd w:id="235"/>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6" w:name="_Toc96936146"/>
      <w:bookmarkStart w:id="237" w:name="_Toc96936403"/>
      <w:bookmarkStart w:id="238" w:name="_Toc219487664"/>
      <w:r w:rsidRPr="00926D4D">
        <w:t>6.3.1.2</w:t>
      </w:r>
      <w:r w:rsidR="00660CEB" w:rsidRPr="00926D4D">
        <w:tab/>
      </w:r>
      <w:r w:rsidRPr="00926D4D">
        <w:t>Attributes</w:t>
      </w:r>
      <w:bookmarkEnd w:id="236"/>
      <w:bookmarkEnd w:id="237"/>
      <w:bookmarkEnd w:id="238"/>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9" w:name="_Toc96936147"/>
      <w:bookmarkStart w:id="240" w:name="_Toc96936404"/>
      <w:bookmarkStart w:id="241" w:name="_Toc219487665"/>
      <w:r w:rsidRPr="00926D4D">
        <w:t>6.3.1.3</w:t>
      </w:r>
      <w:r w:rsidRPr="00926D4D">
        <w:tab/>
        <w:t>Attribute constraints</w:t>
      </w:r>
      <w:bookmarkEnd w:id="239"/>
      <w:bookmarkEnd w:id="240"/>
      <w:bookmarkEnd w:id="24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2" w:name="_Toc96936148"/>
      <w:bookmarkStart w:id="243" w:name="_Toc96936405"/>
      <w:bookmarkStart w:id="244" w:name="_Toc219487666"/>
      <w:r w:rsidRPr="00926D4D">
        <w:rPr>
          <w:lang w:eastAsia="zh-CN"/>
        </w:rPr>
        <w:t>6.3.1.</w:t>
      </w:r>
      <w:r w:rsidRPr="00926D4D">
        <w:t>4</w:t>
      </w:r>
      <w:r w:rsidRPr="00926D4D">
        <w:tab/>
        <w:t>Notifications</w:t>
      </w:r>
      <w:bookmarkEnd w:id="242"/>
      <w:bookmarkEnd w:id="243"/>
      <w:bookmarkEnd w:id="24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5" w:name="_Toc96612064"/>
      <w:bookmarkStart w:id="246" w:name="_Toc96936149"/>
      <w:bookmarkStart w:id="247" w:name="_Toc96936406"/>
      <w:bookmarkStart w:id="248" w:name="_Toc219487667"/>
      <w:r w:rsidRPr="00926D4D">
        <w:rPr>
          <w:lang w:eastAsia="zh-CN"/>
        </w:rPr>
        <w:t>6.3.2</w:t>
      </w:r>
      <w:r w:rsidR="00660CEB" w:rsidRPr="00926D4D">
        <w:tab/>
      </w:r>
      <w:r w:rsidRPr="00926D4D">
        <w:rPr>
          <w:lang w:eastAsia="zh-CN"/>
        </w:rPr>
        <w:t>EASRequirements</w:t>
      </w:r>
      <w:bookmarkEnd w:id="245"/>
      <w:bookmarkEnd w:id="246"/>
      <w:bookmarkEnd w:id="247"/>
      <w:bookmarkEnd w:id="248"/>
    </w:p>
    <w:p w14:paraId="5A3E7587" w14:textId="489D4513" w:rsidR="004F39FF" w:rsidRPr="00926D4D" w:rsidRDefault="004F39FF" w:rsidP="00660CEB">
      <w:pPr>
        <w:pStyle w:val="Heading4"/>
      </w:pPr>
      <w:bookmarkStart w:id="249" w:name="_Toc96936150"/>
      <w:bookmarkStart w:id="250" w:name="_Toc96936407"/>
      <w:bookmarkStart w:id="251" w:name="_Toc219487668"/>
      <w:r w:rsidRPr="00926D4D">
        <w:t>6.3.2.1</w:t>
      </w:r>
      <w:r w:rsidR="00660CEB" w:rsidRPr="00926D4D">
        <w:tab/>
      </w:r>
      <w:r w:rsidRPr="00926D4D">
        <w:t>Definition</w:t>
      </w:r>
      <w:bookmarkEnd w:id="249"/>
      <w:bookmarkEnd w:id="250"/>
      <w:bookmarkEnd w:id="251"/>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2" w:name="_Toc96936151"/>
      <w:bookmarkStart w:id="253" w:name="_Toc96936408"/>
      <w:bookmarkStart w:id="254" w:name="_Toc219487669"/>
      <w:r w:rsidRPr="00926D4D">
        <w:lastRenderedPageBreak/>
        <w:t>6.3.2.2</w:t>
      </w:r>
      <w:r w:rsidR="00660CEB" w:rsidRPr="00926D4D">
        <w:tab/>
      </w:r>
      <w:r w:rsidRPr="00926D4D">
        <w:t>Attributes</w:t>
      </w:r>
      <w:bookmarkEnd w:id="252"/>
      <w:bookmarkEnd w:id="253"/>
      <w:bookmarkEnd w:id="254"/>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5" w:name="_Toc96936152"/>
      <w:bookmarkStart w:id="256" w:name="_Toc96936409"/>
    </w:p>
    <w:p w14:paraId="04DE0F98" w14:textId="0064D8AC" w:rsidR="004F39FF" w:rsidRPr="00926D4D" w:rsidRDefault="004F39FF" w:rsidP="00660CEB">
      <w:pPr>
        <w:pStyle w:val="Heading4"/>
      </w:pPr>
      <w:bookmarkStart w:id="257" w:name="_Toc219487670"/>
      <w:r w:rsidRPr="00926D4D">
        <w:t>6.3.2.3</w:t>
      </w:r>
      <w:r w:rsidRPr="00926D4D">
        <w:tab/>
        <w:t>Attribute constraints</w:t>
      </w:r>
      <w:bookmarkEnd w:id="255"/>
      <w:bookmarkEnd w:id="256"/>
      <w:bookmarkEnd w:id="257"/>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8" w:name="_Toc96936153"/>
      <w:bookmarkStart w:id="259" w:name="_Toc96936410"/>
      <w:bookmarkStart w:id="260" w:name="_Toc219487671"/>
      <w:r w:rsidRPr="00926D4D">
        <w:rPr>
          <w:lang w:eastAsia="zh-CN"/>
        </w:rPr>
        <w:t>6.3.2.</w:t>
      </w:r>
      <w:r w:rsidRPr="00926D4D">
        <w:t>4</w:t>
      </w:r>
      <w:r w:rsidRPr="00926D4D">
        <w:tab/>
        <w:t>Notifications</w:t>
      </w:r>
      <w:bookmarkEnd w:id="258"/>
      <w:bookmarkEnd w:id="259"/>
      <w:bookmarkEnd w:id="260"/>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1" w:name="_Toc96612065"/>
      <w:bookmarkStart w:id="262" w:name="_Toc96936154"/>
      <w:bookmarkStart w:id="263" w:name="_Toc96936411"/>
      <w:bookmarkStart w:id="264" w:name="_Toc219487672"/>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1"/>
      <w:bookmarkEnd w:id="262"/>
      <w:bookmarkEnd w:id="263"/>
      <w:bookmarkEnd w:id="264"/>
    </w:p>
    <w:p w14:paraId="26411769" w14:textId="087370B3" w:rsidR="004F39FF" w:rsidRPr="00926D4D" w:rsidRDefault="004F39FF" w:rsidP="00660CEB">
      <w:pPr>
        <w:pStyle w:val="Heading4"/>
      </w:pPr>
      <w:bookmarkStart w:id="265" w:name="_Toc96936155"/>
      <w:bookmarkStart w:id="266" w:name="_Toc96936412"/>
      <w:bookmarkStart w:id="267" w:name="_Toc219487673"/>
      <w:r w:rsidRPr="00926D4D">
        <w:t>6.3.3.1</w:t>
      </w:r>
      <w:r w:rsidRPr="00926D4D">
        <w:tab/>
        <w:t>Definition</w:t>
      </w:r>
      <w:bookmarkEnd w:id="265"/>
      <w:bookmarkEnd w:id="266"/>
      <w:bookmarkEnd w:id="267"/>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8" w:name="_Toc96936156"/>
      <w:bookmarkStart w:id="269" w:name="_Toc96936413"/>
      <w:bookmarkStart w:id="270" w:name="_Toc219487674"/>
      <w:r w:rsidRPr="00926D4D">
        <w:t>6.3.3.2</w:t>
      </w:r>
      <w:r w:rsidRPr="00926D4D">
        <w:tab/>
        <w:t>Attributes</w:t>
      </w:r>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1" w:name="_Toc96936157"/>
      <w:bookmarkStart w:id="272" w:name="_Toc96936414"/>
      <w:bookmarkStart w:id="273" w:name="_Toc219487675"/>
      <w:r w:rsidRPr="00926D4D">
        <w:t>6.3.3.3</w:t>
      </w:r>
      <w:r w:rsidRPr="00926D4D">
        <w:tab/>
        <w:t>Attribute constraints</w:t>
      </w:r>
      <w:bookmarkEnd w:id="271"/>
      <w:bookmarkEnd w:id="272"/>
      <w:bookmarkEnd w:id="273"/>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4" w:name="_Toc96936158"/>
      <w:bookmarkStart w:id="275" w:name="_Toc96936415"/>
      <w:bookmarkStart w:id="276" w:name="_Toc219487676"/>
      <w:r w:rsidRPr="00926D4D">
        <w:rPr>
          <w:lang w:eastAsia="zh-CN"/>
        </w:rPr>
        <w:t>6.3.3.</w:t>
      </w:r>
      <w:r w:rsidRPr="00926D4D">
        <w:t>4</w:t>
      </w:r>
      <w:r w:rsidRPr="00926D4D">
        <w:tab/>
        <w:t>Notifications</w:t>
      </w:r>
      <w:bookmarkEnd w:id="274"/>
      <w:bookmarkEnd w:id="275"/>
      <w:bookmarkEnd w:id="276"/>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7" w:name="_Toc96612066"/>
      <w:bookmarkStart w:id="278" w:name="_Toc96936159"/>
      <w:bookmarkStart w:id="279" w:name="_Toc96936416"/>
      <w:bookmarkStart w:id="280" w:name="_Toc219487677"/>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77"/>
      <w:bookmarkEnd w:id="278"/>
      <w:bookmarkEnd w:id="279"/>
      <w:bookmarkEnd w:id="280"/>
    </w:p>
    <w:p w14:paraId="29F44599" w14:textId="172EE65F" w:rsidR="004F39FF" w:rsidRPr="00926D4D" w:rsidRDefault="004F39FF" w:rsidP="00660CEB">
      <w:pPr>
        <w:pStyle w:val="Heading4"/>
      </w:pPr>
      <w:bookmarkStart w:id="281" w:name="_Toc96936160"/>
      <w:bookmarkStart w:id="282" w:name="_Toc96936417"/>
      <w:bookmarkStart w:id="283" w:name="_Toc219487678"/>
      <w:r w:rsidRPr="00926D4D">
        <w:t>6.3.4.1</w:t>
      </w:r>
      <w:r w:rsidRPr="00926D4D">
        <w:tab/>
        <w:t>Definition</w:t>
      </w:r>
      <w:bookmarkEnd w:id="281"/>
      <w:bookmarkEnd w:id="282"/>
      <w:bookmarkEnd w:id="283"/>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4" w:name="_Toc96936161"/>
      <w:bookmarkStart w:id="285" w:name="_Toc96936418"/>
      <w:bookmarkStart w:id="286" w:name="_Toc219487679"/>
      <w:r w:rsidRPr="00926D4D">
        <w:t>6.3.4.2</w:t>
      </w:r>
      <w:r w:rsidRPr="00926D4D">
        <w:tab/>
        <w:t>Attributes</w:t>
      </w:r>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7" w:name="_Toc96936162"/>
      <w:bookmarkStart w:id="288" w:name="_Toc96936419"/>
      <w:bookmarkStart w:id="289" w:name="_Toc219487680"/>
      <w:r w:rsidRPr="00926D4D">
        <w:t>6.3.4.3</w:t>
      </w:r>
      <w:r w:rsidRPr="00926D4D">
        <w:tab/>
        <w:t>Attribute constraints</w:t>
      </w:r>
      <w:bookmarkEnd w:id="287"/>
      <w:bookmarkEnd w:id="288"/>
      <w:bookmarkEnd w:id="289"/>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0" w:name="_Toc96936163"/>
      <w:bookmarkStart w:id="291" w:name="_Toc96936420"/>
      <w:bookmarkStart w:id="292" w:name="_Toc219487681"/>
      <w:r w:rsidRPr="00926D4D">
        <w:rPr>
          <w:lang w:eastAsia="zh-CN"/>
        </w:rPr>
        <w:t>6.3.4.</w:t>
      </w:r>
      <w:r w:rsidRPr="00926D4D">
        <w:t>4</w:t>
      </w:r>
      <w:r w:rsidRPr="00926D4D">
        <w:tab/>
        <w:t>Notifications</w:t>
      </w:r>
      <w:bookmarkEnd w:id="290"/>
      <w:bookmarkEnd w:id="291"/>
      <w:bookmarkEnd w:id="292"/>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3" w:name="_Toc96612067"/>
      <w:bookmarkStart w:id="294" w:name="_Toc96936164"/>
      <w:bookmarkStart w:id="295" w:name="_Toc96936421"/>
      <w:bookmarkStart w:id="296" w:name="_Toc21948768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3"/>
      <w:bookmarkEnd w:id="294"/>
      <w:bookmarkEnd w:id="295"/>
      <w:bookmarkEnd w:id="296"/>
    </w:p>
    <w:p w14:paraId="032D555E" w14:textId="0B373418" w:rsidR="0096187F" w:rsidRPr="00926D4D" w:rsidRDefault="0096187F" w:rsidP="00660CEB">
      <w:pPr>
        <w:pStyle w:val="Heading4"/>
      </w:pPr>
      <w:bookmarkStart w:id="297" w:name="_Toc96936165"/>
      <w:bookmarkStart w:id="298" w:name="_Toc96936422"/>
      <w:bookmarkStart w:id="299" w:name="_Toc219487683"/>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7"/>
      <w:bookmarkEnd w:id="298"/>
      <w:bookmarkEnd w:id="29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0" w:name="_Toc96936166"/>
      <w:bookmarkStart w:id="301" w:name="_Toc96936423"/>
      <w:bookmarkStart w:id="302" w:name="_Toc219487684"/>
      <w:r w:rsidRPr="00926D4D">
        <w:t>6.</w:t>
      </w:r>
      <w:r w:rsidR="006002BF" w:rsidRPr="00926D4D">
        <w:t>3</w:t>
      </w:r>
      <w:r w:rsidRPr="00926D4D">
        <w:t>.</w:t>
      </w:r>
      <w:r w:rsidR="006002BF" w:rsidRPr="00926D4D">
        <w:t>5</w:t>
      </w:r>
      <w:r w:rsidRPr="00926D4D">
        <w:t>.2</w:t>
      </w:r>
      <w:r w:rsidRPr="00926D4D">
        <w:tab/>
        <w:t>Attributes</w:t>
      </w:r>
      <w:bookmarkEnd w:id="300"/>
      <w:bookmarkEnd w:id="301"/>
      <w:bookmarkEnd w:id="302"/>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3" w:name="_Toc96936167"/>
      <w:bookmarkStart w:id="304" w:name="_Toc96936424"/>
      <w:bookmarkStart w:id="305" w:name="_Toc219487685"/>
      <w:r w:rsidRPr="00926D4D">
        <w:t>6.</w:t>
      </w:r>
      <w:r w:rsidR="006002BF" w:rsidRPr="00926D4D">
        <w:t>3</w:t>
      </w:r>
      <w:r w:rsidRPr="00926D4D">
        <w:t>.</w:t>
      </w:r>
      <w:r w:rsidR="006002BF" w:rsidRPr="00926D4D">
        <w:t>5</w:t>
      </w:r>
      <w:r w:rsidRPr="00926D4D">
        <w:t>.3</w:t>
      </w:r>
      <w:r w:rsidRPr="00926D4D">
        <w:tab/>
        <w:t>Attribute constraints</w:t>
      </w:r>
      <w:bookmarkEnd w:id="303"/>
      <w:bookmarkEnd w:id="304"/>
      <w:bookmarkEnd w:id="305"/>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6" w:name="_Toc219487686"/>
      <w:r w:rsidRPr="00926D4D">
        <w:rPr>
          <w:lang w:eastAsia="zh-CN"/>
        </w:rPr>
        <w:lastRenderedPageBreak/>
        <w:t>6.3.</w:t>
      </w:r>
      <w:r>
        <w:rPr>
          <w:lang w:eastAsia="zh-CN"/>
        </w:rPr>
        <w:t>5</w:t>
      </w:r>
      <w:r w:rsidRPr="00926D4D">
        <w:rPr>
          <w:lang w:eastAsia="zh-CN"/>
        </w:rPr>
        <w:t>.</w:t>
      </w:r>
      <w:r>
        <w:t>4</w:t>
      </w:r>
      <w:r w:rsidRPr="00926D4D">
        <w:tab/>
        <w:t>Notifications</w:t>
      </w:r>
      <w:bookmarkEnd w:id="306"/>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7" w:name="_Toc96612068"/>
      <w:bookmarkStart w:id="308" w:name="_Toc96936168"/>
      <w:bookmarkStart w:id="309" w:name="_Toc96936425"/>
      <w:bookmarkStart w:id="310" w:name="_Toc219487687"/>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7"/>
      <w:bookmarkEnd w:id="308"/>
      <w:bookmarkEnd w:id="309"/>
      <w:bookmarkEnd w:id="310"/>
    </w:p>
    <w:p w14:paraId="006AC6E3" w14:textId="268BE926" w:rsidR="0096187F" w:rsidRPr="00926D4D" w:rsidRDefault="0096187F" w:rsidP="00660CEB">
      <w:pPr>
        <w:pStyle w:val="Heading4"/>
      </w:pPr>
      <w:bookmarkStart w:id="311" w:name="_Toc96936426"/>
      <w:bookmarkStart w:id="312" w:name="_Toc219487688"/>
      <w:r w:rsidRPr="00926D4D">
        <w:t>6.</w:t>
      </w:r>
      <w:r w:rsidR="006002BF" w:rsidRPr="00926D4D">
        <w:t>3</w:t>
      </w:r>
      <w:r w:rsidRPr="00926D4D">
        <w:t>.</w:t>
      </w:r>
      <w:r w:rsidR="006002BF" w:rsidRPr="00926D4D">
        <w:t>6</w:t>
      </w:r>
      <w:r w:rsidRPr="00926D4D">
        <w:t>.1</w:t>
      </w:r>
      <w:r w:rsidR="00660CEB" w:rsidRPr="00926D4D">
        <w:tab/>
      </w:r>
      <w:r w:rsidRPr="00926D4D">
        <w:t>Definition</w:t>
      </w:r>
      <w:bookmarkEnd w:id="311"/>
      <w:bookmarkEnd w:id="312"/>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3" w:name="_Toc96936169"/>
      <w:bookmarkStart w:id="314" w:name="_Toc96936427"/>
      <w:bookmarkStart w:id="315" w:name="_Toc219487689"/>
      <w:r w:rsidRPr="00926D4D">
        <w:t>6.</w:t>
      </w:r>
      <w:r w:rsidR="006002BF" w:rsidRPr="00926D4D">
        <w:t>3</w:t>
      </w:r>
      <w:r w:rsidRPr="00926D4D">
        <w:t>.</w:t>
      </w:r>
      <w:r w:rsidR="006002BF" w:rsidRPr="00926D4D">
        <w:t>6</w:t>
      </w:r>
      <w:r w:rsidRPr="00926D4D">
        <w:t>.2</w:t>
      </w:r>
      <w:r w:rsidRPr="00926D4D">
        <w:tab/>
        <w:t>Attributes</w:t>
      </w:r>
      <w:bookmarkEnd w:id="313"/>
      <w:bookmarkEnd w:id="314"/>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6" w:name="_Toc96936170"/>
      <w:bookmarkStart w:id="317" w:name="_Toc96936428"/>
      <w:bookmarkStart w:id="318" w:name="_Toc219487690"/>
      <w:r w:rsidRPr="00926D4D">
        <w:t>6.3.</w:t>
      </w:r>
      <w:r w:rsidR="006002BF" w:rsidRPr="00926D4D">
        <w:t>6</w:t>
      </w:r>
      <w:r w:rsidRPr="00926D4D">
        <w:t>.3</w:t>
      </w:r>
      <w:r w:rsidRPr="00926D4D">
        <w:tab/>
        <w:t>Attribute constraints</w:t>
      </w:r>
      <w:bookmarkEnd w:id="316"/>
      <w:bookmarkEnd w:id="317"/>
      <w:bookmarkEnd w:id="318"/>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9" w:name="_Toc219487691"/>
      <w:r>
        <w:t>6.3.6.4</w:t>
      </w:r>
      <w:r>
        <w:tab/>
        <w:t>Notifications</w:t>
      </w:r>
      <w:bookmarkEnd w:id="319"/>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0" w:name="_Toc96612069"/>
      <w:bookmarkStart w:id="321" w:name="_Toc96936171"/>
      <w:bookmarkStart w:id="322" w:name="_Toc96936429"/>
      <w:bookmarkStart w:id="323" w:name="_Toc219487692"/>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0"/>
      <w:bookmarkEnd w:id="321"/>
      <w:bookmarkEnd w:id="322"/>
      <w:bookmarkEnd w:id="323"/>
    </w:p>
    <w:p w14:paraId="7872C09E" w14:textId="6C37BBC7" w:rsidR="003D4873" w:rsidRPr="00926D4D" w:rsidRDefault="003D4873" w:rsidP="00660CEB">
      <w:pPr>
        <w:pStyle w:val="Heading4"/>
      </w:pPr>
      <w:bookmarkStart w:id="324" w:name="_Toc96936172"/>
      <w:bookmarkStart w:id="325" w:name="_Toc96936430"/>
      <w:bookmarkStart w:id="326" w:name="_Toc219487693"/>
      <w:r w:rsidRPr="00926D4D">
        <w:t>6.3.</w:t>
      </w:r>
      <w:r w:rsidR="00DF19BB" w:rsidRPr="00926D4D">
        <w:t>7</w:t>
      </w:r>
      <w:r w:rsidRPr="00926D4D">
        <w:t>.1</w:t>
      </w:r>
      <w:r w:rsidR="00660CEB" w:rsidRPr="00926D4D">
        <w:tab/>
      </w:r>
      <w:r w:rsidRPr="00926D4D">
        <w:t>Definition</w:t>
      </w:r>
      <w:bookmarkEnd w:id="324"/>
      <w:bookmarkEnd w:id="325"/>
      <w:bookmarkEnd w:id="32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7" w:name="_Toc96936173"/>
      <w:bookmarkStart w:id="328" w:name="_Toc96936431"/>
      <w:bookmarkStart w:id="329" w:name="_Toc219487694"/>
      <w:r w:rsidRPr="00926D4D">
        <w:t>6.3.</w:t>
      </w:r>
      <w:r w:rsidR="00DF19BB" w:rsidRPr="00926D4D">
        <w:t>7</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0" w:name="_Toc96936174"/>
      <w:bookmarkStart w:id="331" w:name="_Toc96936432"/>
      <w:bookmarkStart w:id="332" w:name="_Toc219487695"/>
      <w:r w:rsidRPr="00926D4D">
        <w:t>6.3.</w:t>
      </w:r>
      <w:r w:rsidR="00DF19BB" w:rsidRPr="00926D4D">
        <w:t>7</w:t>
      </w:r>
      <w:r w:rsidRPr="00926D4D">
        <w:t>.3</w:t>
      </w:r>
      <w:r w:rsidRPr="00926D4D">
        <w:tab/>
        <w:t>Attribute constraints</w:t>
      </w:r>
      <w:bookmarkEnd w:id="330"/>
      <w:bookmarkEnd w:id="331"/>
      <w:bookmarkEnd w:id="332"/>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3" w:name="_Toc219487696"/>
      <w:r>
        <w:t>6.3.7.4</w:t>
      </w:r>
      <w:r>
        <w:tab/>
        <w:t>Notifications</w:t>
      </w:r>
      <w:bookmarkEnd w:id="333"/>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4" w:name="_Toc96612070"/>
      <w:bookmarkStart w:id="335" w:name="_Toc96936175"/>
      <w:bookmarkStart w:id="336" w:name="_Toc96936433"/>
      <w:bookmarkStart w:id="337" w:name="_Toc219487697"/>
      <w:r w:rsidRPr="00926D4D">
        <w:rPr>
          <w:lang w:eastAsia="zh-CN"/>
        </w:rPr>
        <w:lastRenderedPageBreak/>
        <w:t>6.3.</w:t>
      </w:r>
      <w:r w:rsidR="00DF19BB" w:rsidRPr="00926D4D">
        <w:rPr>
          <w:lang w:eastAsia="zh-CN"/>
        </w:rPr>
        <w:t>8</w:t>
      </w:r>
      <w:r w:rsidRPr="00926D4D">
        <w:rPr>
          <w:lang w:eastAsia="zh-CN"/>
        </w:rPr>
        <w:tab/>
        <w:t>GeographicalCoordinates &lt;&lt;dataType&gt;&gt;</w:t>
      </w:r>
      <w:bookmarkEnd w:id="334"/>
      <w:bookmarkEnd w:id="335"/>
      <w:bookmarkEnd w:id="336"/>
      <w:bookmarkEnd w:id="337"/>
    </w:p>
    <w:p w14:paraId="1B4243B2" w14:textId="09BE9BE3" w:rsidR="003D4873" w:rsidRPr="00926D4D" w:rsidRDefault="003D4873" w:rsidP="00660CEB">
      <w:pPr>
        <w:pStyle w:val="Heading4"/>
      </w:pPr>
      <w:bookmarkStart w:id="338" w:name="_Toc96936176"/>
      <w:bookmarkStart w:id="339" w:name="_Toc96936434"/>
      <w:bookmarkStart w:id="340" w:name="_Toc219487698"/>
      <w:r w:rsidRPr="00926D4D">
        <w:t>6.3.</w:t>
      </w:r>
      <w:r w:rsidR="00DF19BB" w:rsidRPr="00926D4D">
        <w:t>8</w:t>
      </w:r>
      <w:r w:rsidRPr="00926D4D">
        <w:t>.1</w:t>
      </w:r>
      <w:r w:rsidRPr="00926D4D">
        <w:tab/>
        <w:t>Definition</w:t>
      </w:r>
      <w:bookmarkEnd w:id="338"/>
      <w:bookmarkEnd w:id="339"/>
      <w:bookmarkEnd w:id="340"/>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1" w:name="_Toc96936177"/>
      <w:bookmarkStart w:id="342" w:name="_Toc96936435"/>
      <w:bookmarkStart w:id="343" w:name="_Toc219487699"/>
      <w:r w:rsidRPr="00926D4D">
        <w:t>6.3.</w:t>
      </w:r>
      <w:r w:rsidR="00DF19BB" w:rsidRPr="00926D4D">
        <w:t>8</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4" w:name="_Toc96936178"/>
      <w:bookmarkStart w:id="345" w:name="_Toc96936436"/>
      <w:bookmarkStart w:id="346" w:name="_Toc219487700"/>
      <w:r w:rsidRPr="00926D4D">
        <w:t>6.3.</w:t>
      </w:r>
      <w:r w:rsidR="00DF19BB" w:rsidRPr="00926D4D">
        <w:t>8</w:t>
      </w:r>
      <w:r w:rsidRPr="00926D4D">
        <w:t>.3</w:t>
      </w:r>
      <w:r w:rsidRPr="00926D4D">
        <w:tab/>
        <w:t>Attribute constraints</w:t>
      </w:r>
      <w:bookmarkEnd w:id="344"/>
      <w:bookmarkEnd w:id="345"/>
      <w:bookmarkEnd w:id="346"/>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7" w:name="_Toc219487701"/>
      <w:r w:rsidRPr="00926D4D">
        <w:rPr>
          <w:lang w:eastAsia="zh-CN"/>
        </w:rPr>
        <w:t>6.3.</w:t>
      </w:r>
      <w:r>
        <w:rPr>
          <w:lang w:eastAsia="zh-CN"/>
        </w:rPr>
        <w:t>8</w:t>
      </w:r>
      <w:r w:rsidRPr="00926D4D">
        <w:rPr>
          <w:lang w:eastAsia="zh-CN"/>
        </w:rPr>
        <w:t>.</w:t>
      </w:r>
      <w:r>
        <w:t>4</w:t>
      </w:r>
      <w:r w:rsidRPr="00926D4D">
        <w:tab/>
        <w:t>Notifications</w:t>
      </w:r>
      <w:bookmarkEnd w:id="347"/>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48" w:name="_Toc96612071"/>
      <w:bookmarkStart w:id="349" w:name="_Toc96936179"/>
      <w:bookmarkStart w:id="350" w:name="_Toc96936437"/>
      <w:bookmarkStart w:id="351" w:name="_Toc219487702"/>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48"/>
      <w:bookmarkEnd w:id="349"/>
      <w:bookmarkEnd w:id="350"/>
      <w:bookmarkEnd w:id="351"/>
    </w:p>
    <w:p w14:paraId="752E81F7" w14:textId="61D086D6" w:rsidR="003D4873" w:rsidRPr="00926D4D" w:rsidRDefault="003D4873" w:rsidP="00660CEB">
      <w:pPr>
        <w:pStyle w:val="Heading4"/>
      </w:pPr>
      <w:bookmarkStart w:id="352" w:name="_Toc96936180"/>
      <w:bookmarkStart w:id="353" w:name="_Toc96936438"/>
      <w:bookmarkStart w:id="354" w:name="_Toc219487703"/>
      <w:r w:rsidRPr="00926D4D">
        <w:t>6.3.</w:t>
      </w:r>
      <w:r w:rsidR="00DF19BB" w:rsidRPr="00926D4D">
        <w:t>9</w:t>
      </w:r>
      <w:r w:rsidRPr="00926D4D">
        <w:t>.1</w:t>
      </w:r>
      <w:r w:rsidRPr="00926D4D">
        <w:tab/>
        <w:t>Definition</w:t>
      </w:r>
      <w:bookmarkEnd w:id="352"/>
      <w:bookmarkEnd w:id="353"/>
      <w:bookmarkEnd w:id="354"/>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5" w:name="_Toc96936181"/>
      <w:bookmarkStart w:id="356" w:name="_Toc96936439"/>
      <w:bookmarkStart w:id="357" w:name="_Toc219487704"/>
      <w:r w:rsidRPr="00926D4D">
        <w:t>6.3.</w:t>
      </w:r>
      <w:r w:rsidR="00DF19BB" w:rsidRPr="00926D4D">
        <w:t>9</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8" w:name="_Toc96936182"/>
      <w:bookmarkStart w:id="359" w:name="_Toc96936440"/>
      <w:bookmarkStart w:id="360" w:name="_Toc219487705"/>
      <w:r w:rsidRPr="00926D4D">
        <w:t>6.3.</w:t>
      </w:r>
      <w:r w:rsidR="00DF19BB" w:rsidRPr="00926D4D">
        <w:t>9</w:t>
      </w:r>
      <w:r w:rsidRPr="00926D4D">
        <w:t>.3</w:t>
      </w:r>
      <w:r w:rsidRPr="00926D4D">
        <w:tab/>
        <w:t>Attribute constraints</w:t>
      </w:r>
      <w:bookmarkEnd w:id="358"/>
      <w:bookmarkEnd w:id="359"/>
      <w:bookmarkEnd w:id="360"/>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1" w:name="_Toc219487706"/>
      <w:r w:rsidRPr="00926D4D">
        <w:rPr>
          <w:lang w:eastAsia="zh-CN"/>
        </w:rPr>
        <w:t>6.3.</w:t>
      </w:r>
      <w:r>
        <w:rPr>
          <w:lang w:eastAsia="zh-CN"/>
        </w:rPr>
        <w:t>9</w:t>
      </w:r>
      <w:r w:rsidRPr="00926D4D">
        <w:rPr>
          <w:lang w:eastAsia="zh-CN"/>
        </w:rPr>
        <w:t>.</w:t>
      </w:r>
      <w:r w:rsidRPr="00926D4D">
        <w:t>4</w:t>
      </w:r>
      <w:r w:rsidRPr="00926D4D">
        <w:tab/>
        <w:t>Notifications</w:t>
      </w:r>
      <w:bookmarkEnd w:id="361"/>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2" w:name="_Toc96612072"/>
      <w:bookmarkStart w:id="363" w:name="_Toc96936183"/>
      <w:bookmarkStart w:id="364" w:name="_Toc96936441"/>
      <w:bookmarkStart w:id="365" w:name="_Toc219487707"/>
      <w:r w:rsidRPr="00926D4D">
        <w:rPr>
          <w:lang w:eastAsia="zh-CN"/>
        </w:rPr>
        <w:t>6.3.</w:t>
      </w:r>
      <w:r w:rsidR="00DF19BB" w:rsidRPr="00926D4D">
        <w:rPr>
          <w:lang w:eastAsia="zh-CN"/>
        </w:rPr>
        <w:t>10</w:t>
      </w:r>
      <w:r w:rsidRPr="00926D4D">
        <w:tab/>
      </w:r>
      <w:r w:rsidRPr="00926D4D">
        <w:rPr>
          <w:lang w:eastAsia="zh-CN"/>
        </w:rPr>
        <w:t>EdgeDataNetwork</w:t>
      </w:r>
      <w:bookmarkEnd w:id="362"/>
      <w:bookmarkEnd w:id="363"/>
      <w:bookmarkEnd w:id="364"/>
      <w:bookmarkEnd w:id="365"/>
    </w:p>
    <w:p w14:paraId="65AACD55" w14:textId="431D6585" w:rsidR="00E02C5E" w:rsidRPr="00926D4D" w:rsidRDefault="00E02C5E" w:rsidP="00660CEB">
      <w:pPr>
        <w:pStyle w:val="Heading4"/>
      </w:pPr>
      <w:bookmarkStart w:id="366" w:name="_Toc96936184"/>
      <w:bookmarkStart w:id="367" w:name="_Toc96936442"/>
      <w:bookmarkStart w:id="368" w:name="_Toc219487708"/>
      <w:r w:rsidRPr="00926D4D">
        <w:t>6.3.</w:t>
      </w:r>
      <w:r w:rsidR="00DF19BB" w:rsidRPr="00926D4D">
        <w:t>10</w:t>
      </w:r>
      <w:r w:rsidRPr="00926D4D">
        <w:t>.1</w:t>
      </w:r>
      <w:r w:rsidRPr="00926D4D">
        <w:tab/>
        <w:t>Definition</w:t>
      </w:r>
      <w:bookmarkEnd w:id="366"/>
      <w:bookmarkEnd w:id="367"/>
      <w:bookmarkEnd w:id="368"/>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9" w:name="_Toc96936185"/>
      <w:bookmarkStart w:id="370" w:name="_Toc96936443"/>
      <w:bookmarkStart w:id="371" w:name="_Toc219487709"/>
      <w:r w:rsidRPr="00926D4D">
        <w:lastRenderedPageBreak/>
        <w:t>6.3.</w:t>
      </w:r>
      <w:r w:rsidR="00DF19BB" w:rsidRPr="00926D4D">
        <w:t>10</w:t>
      </w:r>
      <w:r w:rsidRPr="00926D4D">
        <w:t>.2</w:t>
      </w:r>
      <w:r w:rsidRPr="00926D4D">
        <w:tab/>
        <w:t>Attributes</w:t>
      </w:r>
      <w:bookmarkEnd w:id="369"/>
      <w:bookmarkEnd w:id="370"/>
      <w:bookmarkEnd w:id="371"/>
    </w:p>
    <w:p w14:paraId="4C657304" w14:textId="77777777" w:rsidR="00E02C5E" w:rsidRPr="00701431" w:rsidRDefault="00E02C5E" w:rsidP="00701431">
      <w:r w:rsidRPr="00701431">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2" w:name="_Toc96936186"/>
      <w:bookmarkStart w:id="373" w:name="_Toc96936444"/>
      <w:bookmarkStart w:id="374" w:name="_Toc219487710"/>
      <w:r w:rsidRPr="00926D4D">
        <w:t>6.3.</w:t>
      </w:r>
      <w:r w:rsidR="00DF19BB" w:rsidRPr="00926D4D">
        <w:t>10</w:t>
      </w:r>
      <w:r w:rsidRPr="00926D4D">
        <w:t>.3</w:t>
      </w:r>
      <w:r w:rsidRPr="00926D4D">
        <w:tab/>
        <w:t>Attribute constraints</w:t>
      </w:r>
      <w:bookmarkEnd w:id="372"/>
      <w:bookmarkEnd w:id="373"/>
      <w:bookmarkEnd w:id="374"/>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5" w:name="_Toc96936187"/>
      <w:bookmarkStart w:id="376" w:name="_Toc96936445"/>
      <w:bookmarkStart w:id="377" w:name="_Toc219487711"/>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5"/>
      <w:bookmarkEnd w:id="376"/>
      <w:bookmarkEnd w:id="377"/>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8" w:name="_Toc96612073"/>
      <w:bookmarkStart w:id="379" w:name="_Toc96936188"/>
      <w:bookmarkStart w:id="380" w:name="_Toc96936446"/>
      <w:bookmarkStart w:id="381" w:name="_Toc219487712"/>
      <w:r w:rsidRPr="00926D4D">
        <w:rPr>
          <w:lang w:eastAsia="zh-CN"/>
        </w:rPr>
        <w:t>6.3.</w:t>
      </w:r>
      <w:r w:rsidR="00DF19BB" w:rsidRPr="00926D4D">
        <w:rPr>
          <w:lang w:eastAsia="zh-CN"/>
        </w:rPr>
        <w:t>11</w:t>
      </w:r>
      <w:r w:rsidRPr="00926D4D">
        <w:tab/>
      </w:r>
      <w:r w:rsidRPr="00926D4D">
        <w:rPr>
          <w:lang w:eastAsia="zh-CN"/>
        </w:rPr>
        <w:t>AffinityAntiAffinity &lt;&lt;datatype&gt;&gt;</w:t>
      </w:r>
      <w:bookmarkEnd w:id="378"/>
      <w:bookmarkEnd w:id="379"/>
      <w:bookmarkEnd w:id="380"/>
      <w:bookmarkEnd w:id="381"/>
    </w:p>
    <w:p w14:paraId="36892888" w14:textId="60EDDB81" w:rsidR="00743698" w:rsidRPr="00926D4D" w:rsidRDefault="00743698" w:rsidP="00660CEB">
      <w:pPr>
        <w:pStyle w:val="Heading4"/>
      </w:pPr>
      <w:bookmarkStart w:id="382" w:name="_Toc96936189"/>
      <w:bookmarkStart w:id="383" w:name="_Toc96936447"/>
      <w:bookmarkStart w:id="384" w:name="_Toc219487713"/>
      <w:r w:rsidRPr="00926D4D">
        <w:t>6.3.</w:t>
      </w:r>
      <w:r w:rsidR="00DF19BB" w:rsidRPr="00926D4D">
        <w:t>11</w:t>
      </w:r>
      <w:r w:rsidRPr="00926D4D">
        <w:t>.1</w:t>
      </w:r>
      <w:r w:rsidRPr="00926D4D">
        <w:tab/>
        <w:t>Definition</w:t>
      </w:r>
      <w:bookmarkEnd w:id="382"/>
      <w:bookmarkEnd w:id="383"/>
      <w:bookmarkEnd w:id="384"/>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5" w:name="_Toc96936190"/>
      <w:bookmarkStart w:id="386" w:name="_Toc96936448"/>
      <w:bookmarkStart w:id="387" w:name="_Toc219487714"/>
      <w:r w:rsidRPr="00926D4D">
        <w:t>6.3.</w:t>
      </w:r>
      <w:r w:rsidR="00DF19BB" w:rsidRPr="00926D4D">
        <w:t>11</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8" w:name="_Toc96936191"/>
      <w:bookmarkStart w:id="389" w:name="_Toc96936449"/>
      <w:bookmarkStart w:id="390" w:name="_Toc219487715"/>
      <w:r w:rsidRPr="00926D4D">
        <w:t>6.3.</w:t>
      </w:r>
      <w:r w:rsidR="00DF19BB" w:rsidRPr="00926D4D">
        <w:t>11</w:t>
      </w:r>
      <w:r w:rsidRPr="00926D4D">
        <w:t>.3</w:t>
      </w:r>
      <w:r w:rsidRPr="00926D4D">
        <w:tab/>
        <w:t>Attribute constraints</w:t>
      </w:r>
      <w:bookmarkEnd w:id="388"/>
      <w:bookmarkEnd w:id="389"/>
      <w:bookmarkEnd w:id="390"/>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1" w:name="_Toc219487716"/>
      <w:r>
        <w:t>6.3.11.4</w:t>
      </w:r>
      <w:r>
        <w:tab/>
        <w:t>Notifications</w:t>
      </w:r>
      <w:bookmarkEnd w:id="391"/>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2" w:name="_Toc96612074"/>
      <w:bookmarkStart w:id="393" w:name="_Toc96936192"/>
      <w:bookmarkStart w:id="394" w:name="_Toc96936450"/>
      <w:bookmarkStart w:id="395" w:name="_Toc219487717"/>
      <w:r w:rsidRPr="00926D4D">
        <w:rPr>
          <w:lang w:eastAsia="zh-CN"/>
        </w:rPr>
        <w:t>6.3.</w:t>
      </w:r>
      <w:r w:rsidR="00DF19BB" w:rsidRPr="00926D4D">
        <w:rPr>
          <w:lang w:eastAsia="zh-CN"/>
        </w:rPr>
        <w:t>12</w:t>
      </w:r>
      <w:r w:rsidRPr="00926D4D">
        <w:tab/>
      </w:r>
      <w:r w:rsidRPr="00926D4D">
        <w:rPr>
          <w:lang w:eastAsia="zh-CN"/>
        </w:rPr>
        <w:t>VirtualResource &lt;&lt;datatype&gt;&gt;</w:t>
      </w:r>
      <w:bookmarkEnd w:id="392"/>
      <w:bookmarkEnd w:id="393"/>
      <w:bookmarkEnd w:id="394"/>
      <w:bookmarkEnd w:id="395"/>
    </w:p>
    <w:p w14:paraId="2C020E07" w14:textId="15C66565" w:rsidR="00743698" w:rsidRPr="00926D4D" w:rsidRDefault="00743698" w:rsidP="00660CEB">
      <w:pPr>
        <w:pStyle w:val="Heading4"/>
      </w:pPr>
      <w:bookmarkStart w:id="396" w:name="_Toc96936193"/>
      <w:bookmarkStart w:id="397" w:name="_Toc96936451"/>
      <w:bookmarkStart w:id="398" w:name="_Toc219487718"/>
      <w:r w:rsidRPr="00926D4D">
        <w:t>6.3.</w:t>
      </w:r>
      <w:r w:rsidR="00DF19BB" w:rsidRPr="00926D4D">
        <w:t>12</w:t>
      </w:r>
      <w:r w:rsidRPr="00926D4D">
        <w:t>.1</w:t>
      </w:r>
      <w:r w:rsidRPr="00926D4D">
        <w:tab/>
        <w:t>Definition</w:t>
      </w:r>
      <w:bookmarkEnd w:id="396"/>
      <w:bookmarkEnd w:id="397"/>
      <w:bookmarkEnd w:id="398"/>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9" w:name="_Toc96936194"/>
      <w:bookmarkStart w:id="400" w:name="_Toc96936452"/>
      <w:bookmarkStart w:id="401" w:name="_Toc219487719"/>
      <w:r w:rsidRPr="00926D4D">
        <w:lastRenderedPageBreak/>
        <w:t>6.3.</w:t>
      </w:r>
      <w:r w:rsidR="00DF19BB" w:rsidRPr="00926D4D">
        <w:t>12</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2" w:name="_Toc96936195"/>
      <w:bookmarkStart w:id="403" w:name="_Toc96936453"/>
      <w:bookmarkStart w:id="404" w:name="_Toc219487720"/>
      <w:r w:rsidRPr="00926D4D">
        <w:t>6.3.</w:t>
      </w:r>
      <w:r w:rsidR="00DF19BB" w:rsidRPr="00926D4D">
        <w:t>12</w:t>
      </w:r>
      <w:r w:rsidRPr="00926D4D">
        <w:t>.3</w:t>
      </w:r>
      <w:r w:rsidRPr="00926D4D">
        <w:tab/>
        <w:t>Attribute constraints</w:t>
      </w:r>
      <w:bookmarkEnd w:id="402"/>
      <w:bookmarkEnd w:id="403"/>
      <w:bookmarkEnd w:id="404"/>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5" w:name="_Toc219487721"/>
      <w:r w:rsidRPr="00926D4D">
        <w:rPr>
          <w:lang w:eastAsia="zh-CN"/>
        </w:rPr>
        <w:t>6.3.</w:t>
      </w:r>
      <w:r>
        <w:rPr>
          <w:lang w:eastAsia="zh-CN"/>
        </w:rPr>
        <w:t>12</w:t>
      </w:r>
      <w:r w:rsidRPr="00926D4D">
        <w:rPr>
          <w:lang w:eastAsia="zh-CN"/>
        </w:rPr>
        <w:t>.</w:t>
      </w:r>
      <w:r>
        <w:t>4</w:t>
      </w:r>
      <w:r w:rsidRPr="00926D4D">
        <w:tab/>
        <w:t>Notifications</w:t>
      </w:r>
      <w:bookmarkEnd w:id="405"/>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6" w:name="_Toc96612075"/>
      <w:bookmarkStart w:id="407" w:name="_Toc96936196"/>
      <w:bookmarkStart w:id="408" w:name="_Toc96936454"/>
      <w:bookmarkStart w:id="409" w:name="_Toc219487722"/>
      <w:r w:rsidRPr="00926D4D">
        <w:t>6.3.</w:t>
      </w:r>
      <w:r w:rsidR="00DF19BB" w:rsidRPr="00926D4D">
        <w:t>13</w:t>
      </w:r>
      <w:r w:rsidRPr="00926D4D">
        <w:tab/>
      </w:r>
      <w:r w:rsidRPr="00926D4D">
        <w:rPr>
          <w:lang w:eastAsia="zh-CN"/>
        </w:rPr>
        <w:t>EESFunction</w:t>
      </w:r>
      <w:bookmarkEnd w:id="406"/>
      <w:bookmarkEnd w:id="407"/>
      <w:bookmarkEnd w:id="408"/>
      <w:bookmarkEnd w:id="409"/>
    </w:p>
    <w:p w14:paraId="633D8517" w14:textId="3F68CDB2" w:rsidR="00ED391B" w:rsidRPr="00926D4D" w:rsidRDefault="00ED391B" w:rsidP="00660CEB">
      <w:pPr>
        <w:pStyle w:val="Heading4"/>
      </w:pPr>
      <w:bookmarkStart w:id="410" w:name="_Toc96936197"/>
      <w:bookmarkStart w:id="411" w:name="_Toc96936455"/>
      <w:bookmarkStart w:id="412" w:name="_Toc219487723"/>
      <w:r w:rsidRPr="00926D4D">
        <w:t>6.3.</w:t>
      </w:r>
      <w:r w:rsidR="00DF19BB" w:rsidRPr="00926D4D">
        <w:t>13</w:t>
      </w:r>
      <w:r w:rsidRPr="00926D4D">
        <w:t>.1</w:t>
      </w:r>
      <w:r w:rsidRPr="00926D4D">
        <w:tab/>
        <w:t>Definition</w:t>
      </w:r>
      <w:bookmarkEnd w:id="410"/>
      <w:bookmarkEnd w:id="411"/>
      <w:bookmarkEnd w:id="412"/>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3" w:name="_Toc96936198"/>
      <w:bookmarkStart w:id="414" w:name="_Toc96936456"/>
      <w:bookmarkStart w:id="415" w:name="_Toc219487724"/>
      <w:r w:rsidRPr="00926D4D">
        <w:t>6.3.</w:t>
      </w:r>
      <w:r w:rsidR="00DF19BB" w:rsidRPr="00926D4D">
        <w:t>13</w:t>
      </w:r>
      <w:r w:rsidRPr="00926D4D">
        <w:t>.2</w:t>
      </w:r>
      <w:r w:rsidRPr="00926D4D">
        <w:tab/>
        <w:t>Attributes</w:t>
      </w:r>
      <w:bookmarkEnd w:id="413"/>
      <w:bookmarkEnd w:id="414"/>
      <w:bookmarkEnd w:id="415"/>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6" w:name="_Toc96936199"/>
      <w:bookmarkStart w:id="417" w:name="_Toc96936457"/>
      <w:bookmarkStart w:id="418" w:name="_Toc219487725"/>
      <w:r w:rsidRPr="00926D4D">
        <w:t>6.3.</w:t>
      </w:r>
      <w:r w:rsidR="00DF19BB" w:rsidRPr="00926D4D">
        <w:t>13</w:t>
      </w:r>
      <w:r w:rsidRPr="00926D4D">
        <w:t>.3</w:t>
      </w:r>
      <w:r w:rsidRPr="00926D4D">
        <w:tab/>
        <w:t>Attribute constraints</w:t>
      </w:r>
      <w:bookmarkEnd w:id="416"/>
      <w:bookmarkEnd w:id="417"/>
      <w:bookmarkEnd w:id="418"/>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9" w:name="_Toc219487726"/>
      <w:r w:rsidRPr="00926D4D">
        <w:rPr>
          <w:lang w:eastAsia="zh-CN"/>
        </w:rPr>
        <w:t>6.3.</w:t>
      </w:r>
      <w:r>
        <w:rPr>
          <w:lang w:eastAsia="zh-CN"/>
        </w:rPr>
        <w:t>13</w:t>
      </w:r>
      <w:r w:rsidRPr="00926D4D">
        <w:rPr>
          <w:lang w:eastAsia="zh-CN"/>
        </w:rPr>
        <w:t>.</w:t>
      </w:r>
      <w:r>
        <w:t>4</w:t>
      </w:r>
      <w:r w:rsidRPr="00926D4D">
        <w:tab/>
        <w:t>Notifications</w:t>
      </w:r>
      <w:bookmarkEnd w:id="419"/>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0" w:name="_Toc219487727"/>
      <w:r>
        <w:rPr>
          <w:lang w:eastAsia="zh-CN"/>
        </w:rPr>
        <w:t>6.3</w:t>
      </w:r>
      <w:r>
        <w:t>.</w:t>
      </w:r>
      <w:r>
        <w:rPr>
          <w:rFonts w:eastAsia="DengXian"/>
        </w:rPr>
        <w:t>14</w:t>
      </w:r>
      <w:r>
        <w:tab/>
        <w:t>RegistrationInfo</w:t>
      </w:r>
      <w:r>
        <w:rPr>
          <w:lang w:eastAsia="zh-CN"/>
        </w:rPr>
        <w:t xml:space="preserve"> &lt;&lt;dataType&gt;&gt;</w:t>
      </w:r>
      <w:bookmarkEnd w:id="420"/>
    </w:p>
    <w:p w14:paraId="5338D427" w14:textId="4BE1A977" w:rsidR="00251380" w:rsidRDefault="00251380" w:rsidP="00251380">
      <w:pPr>
        <w:pStyle w:val="Heading4"/>
      </w:pPr>
      <w:bookmarkStart w:id="421" w:name="_Toc219487728"/>
      <w:r>
        <w:t>6.3.14.1</w:t>
      </w:r>
      <w:r>
        <w:tab/>
        <w:t>Definition</w:t>
      </w:r>
      <w:bookmarkEnd w:id="421"/>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2" w:name="_Toc219487729"/>
      <w:r>
        <w:lastRenderedPageBreak/>
        <w:t>6.3.14.2</w:t>
      </w:r>
      <w:r>
        <w:tab/>
        <w:t>Attributes</w:t>
      </w:r>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3" w:name="_Toc219487730"/>
      <w:r>
        <w:t>6.3.14.3</w:t>
      </w:r>
      <w:r>
        <w:tab/>
        <w:t>Attribute constraints</w:t>
      </w:r>
      <w:bookmarkEnd w:id="423"/>
    </w:p>
    <w:p w14:paraId="48F58090" w14:textId="77777777" w:rsidR="00251380" w:rsidRDefault="00251380" w:rsidP="00251380">
      <w:r>
        <w:t>None</w:t>
      </w:r>
    </w:p>
    <w:p w14:paraId="0D51EEAE" w14:textId="487F41D3" w:rsidR="00251380" w:rsidRDefault="00251380" w:rsidP="00251380">
      <w:pPr>
        <w:pStyle w:val="Heading4"/>
      </w:pPr>
      <w:bookmarkStart w:id="424" w:name="_Toc219487731"/>
      <w:r>
        <w:rPr>
          <w:lang w:eastAsia="zh-CN"/>
        </w:rPr>
        <w:t>6.3.14.</w:t>
      </w:r>
      <w:r>
        <w:t>4</w:t>
      </w:r>
      <w:r>
        <w:tab/>
        <w:t>Notifications</w:t>
      </w:r>
      <w:bookmarkEnd w:id="424"/>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5" w:name="_Toc97016915"/>
      <w:bookmarkStart w:id="426" w:name="_Toc219487732"/>
      <w:r w:rsidRPr="00926D4D">
        <w:rPr>
          <w:lang w:eastAsia="zh-CN"/>
        </w:rPr>
        <w:t>6.3.</w:t>
      </w:r>
      <w:r>
        <w:rPr>
          <w:lang w:eastAsia="zh-CN"/>
        </w:rPr>
        <w:t>15</w:t>
      </w:r>
      <w:r w:rsidRPr="00926D4D">
        <w:tab/>
      </w:r>
      <w:r w:rsidRPr="00926D4D">
        <w:rPr>
          <w:lang w:eastAsia="zh-CN"/>
        </w:rPr>
        <w:t>EAS</w:t>
      </w:r>
      <w:r>
        <w:rPr>
          <w:lang w:eastAsia="zh-CN"/>
        </w:rPr>
        <w:t>Profile</w:t>
      </w:r>
      <w:bookmarkEnd w:id="425"/>
      <w:bookmarkEnd w:id="426"/>
    </w:p>
    <w:p w14:paraId="6D774882" w14:textId="7A3351D0" w:rsidR="009A2002" w:rsidRPr="00926D4D" w:rsidRDefault="009A2002" w:rsidP="009A2002">
      <w:pPr>
        <w:pStyle w:val="Heading4"/>
      </w:pPr>
      <w:bookmarkStart w:id="427" w:name="_Toc97016916"/>
      <w:bookmarkStart w:id="428" w:name="_Toc219487733"/>
      <w:r w:rsidRPr="00926D4D">
        <w:t>6.3.</w:t>
      </w:r>
      <w:r>
        <w:t>15</w:t>
      </w:r>
      <w:r w:rsidRPr="00926D4D">
        <w:t>.1</w:t>
      </w:r>
      <w:r w:rsidRPr="00926D4D">
        <w:tab/>
        <w:t>Definition</w:t>
      </w:r>
      <w:bookmarkEnd w:id="427"/>
      <w:bookmarkEnd w:id="428"/>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9" w:name="_Toc97016917"/>
      <w:bookmarkStart w:id="430" w:name="_Toc219487734"/>
      <w:r w:rsidRPr="00926D4D">
        <w:t>6.3.</w:t>
      </w:r>
      <w:r>
        <w:t>15</w:t>
      </w:r>
      <w:r w:rsidRPr="00926D4D">
        <w:t>.2</w:t>
      </w:r>
      <w:r w:rsidRPr="00926D4D">
        <w:tab/>
        <w:t>Attributes</w:t>
      </w:r>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1" w:name="_Toc97016918"/>
      <w:bookmarkStart w:id="432" w:name="_Toc219487735"/>
      <w:r w:rsidRPr="00926D4D">
        <w:t>6.3.</w:t>
      </w:r>
      <w:r>
        <w:t>15</w:t>
      </w:r>
      <w:r w:rsidRPr="00926D4D">
        <w:t>.3</w:t>
      </w:r>
      <w:r w:rsidRPr="00926D4D">
        <w:tab/>
        <w:t>Attribute constraints</w:t>
      </w:r>
      <w:bookmarkEnd w:id="431"/>
      <w:bookmarkEnd w:id="432"/>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3" w:name="_Toc97016919"/>
      <w:bookmarkStart w:id="434" w:name="_Toc219487736"/>
      <w:r w:rsidRPr="00926D4D">
        <w:rPr>
          <w:lang w:eastAsia="zh-CN"/>
        </w:rPr>
        <w:t>6.3.</w:t>
      </w:r>
      <w:r>
        <w:rPr>
          <w:lang w:eastAsia="zh-CN"/>
        </w:rPr>
        <w:t>15</w:t>
      </w:r>
      <w:r w:rsidRPr="00926D4D">
        <w:rPr>
          <w:lang w:eastAsia="zh-CN"/>
        </w:rPr>
        <w:t>.</w:t>
      </w:r>
      <w:r w:rsidRPr="00926D4D">
        <w:t>4</w:t>
      </w:r>
      <w:r w:rsidRPr="00926D4D">
        <w:tab/>
        <w:t>Notifications</w:t>
      </w:r>
      <w:bookmarkEnd w:id="433"/>
      <w:bookmarkEnd w:id="434"/>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5" w:name="_Toc219487737"/>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5"/>
    </w:p>
    <w:p w14:paraId="50EB193C" w14:textId="55596A82" w:rsidR="009A2002" w:rsidRPr="009230CB" w:rsidRDefault="009A2002" w:rsidP="009A2002">
      <w:pPr>
        <w:pStyle w:val="Heading4"/>
      </w:pPr>
      <w:bookmarkStart w:id="436" w:name="_Toc219487738"/>
      <w:r>
        <w:t>6</w:t>
      </w:r>
      <w:r w:rsidRPr="009230CB">
        <w:t>.3.</w:t>
      </w:r>
      <w:r>
        <w:t>16</w:t>
      </w:r>
      <w:r w:rsidRPr="009230CB">
        <w:t>.1</w:t>
      </w:r>
      <w:r w:rsidRPr="009230CB">
        <w:tab/>
        <w:t>Definition</w:t>
      </w:r>
      <w:bookmarkEnd w:id="436"/>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7" w:name="_Toc219487739"/>
      <w:r>
        <w:rPr>
          <w:lang w:val="fr-FR"/>
        </w:rPr>
        <w:t>6</w:t>
      </w:r>
      <w:r w:rsidRPr="009230CB">
        <w:rPr>
          <w:lang w:val="fr-FR"/>
        </w:rPr>
        <w:t>.3.</w:t>
      </w:r>
      <w:r>
        <w:rPr>
          <w:lang w:val="fr-FR"/>
        </w:rPr>
        <w:t>16</w:t>
      </w:r>
      <w:r w:rsidRPr="009230CB">
        <w:rPr>
          <w:lang w:val="fr-FR"/>
        </w:rPr>
        <w:t>.2</w:t>
      </w:r>
      <w:r w:rsidRPr="009230CB">
        <w:rPr>
          <w:lang w:val="fr-FR"/>
        </w:rPr>
        <w:tab/>
        <w:t>Attributes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8" w:name="_Toc219487740"/>
      <w:r>
        <w:t>6</w:t>
      </w:r>
      <w:r w:rsidRPr="009230CB">
        <w:t>.3.</w:t>
      </w:r>
      <w:r>
        <w:t>16</w:t>
      </w:r>
      <w:r w:rsidRPr="009230CB">
        <w:t>.3</w:t>
      </w:r>
      <w:r w:rsidRPr="009230CB">
        <w:tab/>
        <w:t>Attribute constraints</w:t>
      </w:r>
      <w:bookmarkEnd w:id="438"/>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9" w:name="_Toc219487741"/>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9"/>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0" w:name="_Toc130223314"/>
      <w:bookmarkStart w:id="441" w:name="_Toc96612076"/>
      <w:bookmarkStart w:id="442" w:name="_Toc96936200"/>
      <w:bookmarkStart w:id="443" w:name="_Toc96936458"/>
      <w:bookmarkStart w:id="444" w:name="_Toc219487742"/>
      <w:r w:rsidRPr="00926D4D">
        <w:rPr>
          <w:lang w:eastAsia="zh-CN"/>
        </w:rPr>
        <w:t>6.3.</w:t>
      </w:r>
      <w:r>
        <w:rPr>
          <w:lang w:eastAsia="zh-CN"/>
        </w:rPr>
        <w:t>17</w:t>
      </w:r>
      <w:r w:rsidRPr="00926D4D">
        <w:tab/>
      </w:r>
      <w:bookmarkEnd w:id="440"/>
      <w:r>
        <w:t>EAS</w:t>
      </w:r>
      <w:r w:rsidRPr="006507D4">
        <w:t>ResourceReservationJob</w:t>
      </w:r>
      <w:bookmarkEnd w:id="444"/>
    </w:p>
    <w:p w14:paraId="646FDB3F" w14:textId="56A3B5CC" w:rsidR="00DF713B" w:rsidRPr="00926D4D" w:rsidRDefault="00DF713B" w:rsidP="00DF713B">
      <w:pPr>
        <w:pStyle w:val="Heading4"/>
      </w:pPr>
      <w:bookmarkStart w:id="445" w:name="_Toc130223315"/>
      <w:bookmarkStart w:id="446" w:name="_Toc219487743"/>
      <w:r w:rsidRPr="00926D4D">
        <w:t>6.3.</w:t>
      </w:r>
      <w:r>
        <w:t>17</w:t>
      </w:r>
      <w:r w:rsidRPr="00926D4D">
        <w:t>.1</w:t>
      </w:r>
      <w:r w:rsidRPr="00926D4D">
        <w:tab/>
        <w:t>Definition</w:t>
      </w:r>
      <w:bookmarkEnd w:id="445"/>
      <w:bookmarkEnd w:id="44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7" w:name="_Toc130223316"/>
      <w:bookmarkStart w:id="448" w:name="_Toc219487744"/>
      <w:r w:rsidRPr="00926D4D">
        <w:t>6.3.</w:t>
      </w:r>
      <w:r>
        <w:t>17</w:t>
      </w:r>
      <w:r w:rsidRPr="00926D4D">
        <w:t>.2</w:t>
      </w:r>
      <w:r w:rsidRPr="00926D4D">
        <w:tab/>
        <w:t>Attributes</w:t>
      </w:r>
      <w:bookmarkEnd w:id="447"/>
      <w:bookmarkEnd w:id="448"/>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9" w:name="_Toc130223317"/>
      <w:bookmarkStart w:id="450" w:name="_Toc219487745"/>
      <w:r w:rsidRPr="00926D4D">
        <w:t>6.3.</w:t>
      </w:r>
      <w:r>
        <w:t>17</w:t>
      </w:r>
      <w:r w:rsidRPr="00926D4D">
        <w:t>.3</w:t>
      </w:r>
      <w:r w:rsidRPr="00926D4D">
        <w:tab/>
        <w:t>Attribute constraints</w:t>
      </w:r>
      <w:bookmarkEnd w:id="449"/>
      <w:bookmarkEnd w:id="45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1" w:name="_Toc130223318"/>
      <w:bookmarkStart w:id="452" w:name="_Toc219487746"/>
      <w:r w:rsidRPr="00926D4D">
        <w:rPr>
          <w:lang w:eastAsia="zh-CN"/>
        </w:rPr>
        <w:t>6.3.</w:t>
      </w:r>
      <w:r>
        <w:rPr>
          <w:lang w:eastAsia="zh-CN"/>
        </w:rPr>
        <w:t>17</w:t>
      </w:r>
      <w:r w:rsidRPr="00926D4D">
        <w:rPr>
          <w:lang w:eastAsia="zh-CN"/>
        </w:rPr>
        <w:t>.</w:t>
      </w:r>
      <w:r w:rsidRPr="00926D4D">
        <w:t>4</w:t>
      </w:r>
      <w:r w:rsidRPr="00926D4D">
        <w:tab/>
        <w:t>Notifications</w:t>
      </w:r>
      <w:bookmarkEnd w:id="451"/>
      <w:bookmarkEnd w:id="45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3" w:name="_Toc105516583"/>
      <w:bookmarkStart w:id="454" w:name="_Toc219487747"/>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3"/>
      <w:bookmarkEnd w:id="454"/>
    </w:p>
    <w:p w14:paraId="0357B84D" w14:textId="3A0B6160" w:rsidR="002943C0" w:rsidRPr="00926D4D" w:rsidRDefault="002943C0" w:rsidP="002943C0">
      <w:pPr>
        <w:pStyle w:val="Heading4"/>
      </w:pPr>
      <w:bookmarkStart w:id="455" w:name="_Toc105516584"/>
      <w:bookmarkStart w:id="456" w:name="_Toc219487748"/>
      <w:r w:rsidRPr="00926D4D">
        <w:t>6.3.</w:t>
      </w:r>
      <w:r>
        <w:t>18</w:t>
      </w:r>
      <w:r w:rsidRPr="00926D4D">
        <w:t>.1</w:t>
      </w:r>
      <w:r w:rsidRPr="00926D4D">
        <w:tab/>
        <w:t>Definition</w:t>
      </w:r>
      <w:bookmarkEnd w:id="455"/>
      <w:bookmarkEnd w:id="45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7" w:name="_Toc105516585"/>
      <w:bookmarkStart w:id="458" w:name="_Toc219487749"/>
      <w:r w:rsidRPr="00926D4D">
        <w:t>6.3.</w:t>
      </w:r>
      <w:r>
        <w:t>18</w:t>
      </w:r>
      <w:r w:rsidRPr="00926D4D">
        <w:t>.2</w:t>
      </w:r>
      <w:r w:rsidRPr="00926D4D">
        <w:tab/>
        <w:t>Attributes</w:t>
      </w:r>
      <w:bookmarkEnd w:id="457"/>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9" w:name="_Toc105516586"/>
      <w:bookmarkStart w:id="460" w:name="_Toc219487750"/>
      <w:r w:rsidRPr="00926D4D">
        <w:t>6.3.</w:t>
      </w:r>
      <w:r>
        <w:t>18</w:t>
      </w:r>
      <w:r w:rsidRPr="00926D4D">
        <w:t>.3</w:t>
      </w:r>
      <w:r w:rsidRPr="00926D4D">
        <w:tab/>
        <w:t>Attribute constraints</w:t>
      </w:r>
      <w:bookmarkEnd w:id="459"/>
      <w:bookmarkEnd w:id="46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1" w:name="_Toc105516587"/>
      <w:bookmarkStart w:id="462" w:name="_Toc219487751"/>
      <w:r w:rsidRPr="00926D4D">
        <w:rPr>
          <w:lang w:eastAsia="zh-CN"/>
        </w:rPr>
        <w:t>6.3.</w:t>
      </w:r>
      <w:r>
        <w:rPr>
          <w:lang w:eastAsia="zh-CN"/>
        </w:rPr>
        <w:t>18</w:t>
      </w:r>
      <w:r w:rsidRPr="00926D4D">
        <w:rPr>
          <w:lang w:eastAsia="zh-CN"/>
        </w:rPr>
        <w:t>.</w:t>
      </w:r>
      <w:r>
        <w:t>4</w:t>
      </w:r>
      <w:r w:rsidRPr="00926D4D">
        <w:tab/>
        <w:t>Notifications</w:t>
      </w:r>
      <w:bookmarkEnd w:id="461"/>
      <w:bookmarkEnd w:id="462"/>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3" w:name="_Toc21948775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3"/>
    </w:p>
    <w:p w14:paraId="5C6091FE" w14:textId="3454390A" w:rsidR="00880808" w:rsidRPr="00926D4D" w:rsidRDefault="00880808" w:rsidP="00880808">
      <w:pPr>
        <w:pStyle w:val="Heading4"/>
      </w:pPr>
      <w:bookmarkStart w:id="464" w:name="_Toc219487753"/>
      <w:r w:rsidRPr="00926D4D">
        <w:t>6.3.</w:t>
      </w:r>
      <w:r>
        <w:t>19</w:t>
      </w:r>
      <w:r w:rsidRPr="00926D4D">
        <w:t>.1</w:t>
      </w:r>
      <w:r w:rsidRPr="00926D4D">
        <w:tab/>
        <w:t>Definition</w:t>
      </w:r>
      <w:bookmarkEnd w:id="46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5" w:name="_Toc219487754"/>
      <w:r w:rsidRPr="00926D4D">
        <w:t>6.3.</w:t>
      </w:r>
      <w:r>
        <w:t>19</w:t>
      </w:r>
      <w:r w:rsidRPr="00926D4D">
        <w:t>.2</w:t>
      </w:r>
      <w:r w:rsidRPr="00926D4D">
        <w:tab/>
        <w:t>Attributes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6" w:name="_Toc219487755"/>
      <w:r w:rsidRPr="00926D4D">
        <w:t>6.3.</w:t>
      </w:r>
      <w:r>
        <w:t>19</w:t>
      </w:r>
      <w:r w:rsidRPr="00926D4D">
        <w:t>.3</w:t>
      </w:r>
      <w:r w:rsidRPr="00926D4D">
        <w:tab/>
        <w:t>Attribute constraints</w:t>
      </w:r>
      <w:bookmarkEnd w:id="46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7" w:name="_Toc219487756"/>
      <w:r w:rsidRPr="00926D4D">
        <w:rPr>
          <w:lang w:eastAsia="zh-CN"/>
        </w:rPr>
        <w:lastRenderedPageBreak/>
        <w:t>6.3.</w:t>
      </w:r>
      <w:r>
        <w:rPr>
          <w:lang w:eastAsia="zh-CN"/>
        </w:rPr>
        <w:t>19</w:t>
      </w:r>
      <w:r w:rsidRPr="00926D4D">
        <w:rPr>
          <w:lang w:eastAsia="zh-CN"/>
        </w:rPr>
        <w:t>.</w:t>
      </w:r>
      <w:r>
        <w:t>4</w:t>
      </w:r>
      <w:r w:rsidRPr="00926D4D">
        <w:tab/>
        <w:t>Notifications</w:t>
      </w:r>
      <w:bookmarkEnd w:id="467"/>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68" w:name="_Toc130223384"/>
      <w:bookmarkStart w:id="469" w:name="_Toc219487757"/>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68"/>
      <w:bookmarkEnd w:id="469"/>
    </w:p>
    <w:p w14:paraId="7F0D5E3B" w14:textId="49CBB0CC" w:rsidR="00880808" w:rsidRPr="009230CB" w:rsidRDefault="00880808" w:rsidP="00880808">
      <w:pPr>
        <w:pStyle w:val="Heading4"/>
      </w:pPr>
      <w:bookmarkStart w:id="470" w:name="_Toc130223385"/>
      <w:bookmarkStart w:id="471" w:name="_Toc219487758"/>
      <w:r>
        <w:t>6</w:t>
      </w:r>
      <w:r w:rsidRPr="009230CB">
        <w:t>.3.</w:t>
      </w:r>
      <w:r>
        <w:t>20</w:t>
      </w:r>
      <w:r w:rsidRPr="009230CB">
        <w:t>.1</w:t>
      </w:r>
      <w:r w:rsidRPr="009230CB">
        <w:tab/>
        <w:t>Definition</w:t>
      </w:r>
      <w:bookmarkEnd w:id="470"/>
      <w:bookmarkEnd w:id="47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2" w:name="_Toc130223386"/>
      <w:bookmarkStart w:id="473" w:name="_Toc219487759"/>
      <w:r>
        <w:rPr>
          <w:lang w:val="fr-FR"/>
        </w:rPr>
        <w:t>6</w:t>
      </w:r>
      <w:r w:rsidRPr="009230CB">
        <w:rPr>
          <w:lang w:val="fr-FR"/>
        </w:rPr>
        <w:t>.3.</w:t>
      </w:r>
      <w:r>
        <w:rPr>
          <w:lang w:val="fr-FR"/>
        </w:rPr>
        <w:t>20</w:t>
      </w:r>
      <w:r w:rsidRPr="009230CB">
        <w:rPr>
          <w:lang w:val="fr-FR"/>
        </w:rPr>
        <w:t>.2</w:t>
      </w:r>
      <w:r w:rsidRPr="009230CB">
        <w:rPr>
          <w:lang w:val="fr-FR"/>
        </w:rPr>
        <w:tab/>
        <w:t>Attributes</w:t>
      </w:r>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4" w:name="_Toc130223387"/>
      <w:bookmarkStart w:id="475" w:name="_Toc219487760"/>
      <w:r>
        <w:t>6</w:t>
      </w:r>
      <w:r w:rsidRPr="009230CB">
        <w:t>.3.</w:t>
      </w:r>
      <w:r>
        <w:t>20</w:t>
      </w:r>
      <w:r w:rsidRPr="009230CB">
        <w:t>.3</w:t>
      </w:r>
      <w:r w:rsidRPr="009230CB">
        <w:tab/>
        <w:t>Attribute constraints</w:t>
      </w:r>
      <w:bookmarkEnd w:id="474"/>
      <w:bookmarkEnd w:id="47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7" w:name="_Toc219487761"/>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6"/>
      <w:bookmarkEnd w:id="477"/>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78" w:name="_Toc146025816"/>
      <w:bookmarkStart w:id="479" w:name="_Toc219487762"/>
      <w:r w:rsidRPr="00926D4D">
        <w:rPr>
          <w:lang w:eastAsia="zh-CN"/>
        </w:rPr>
        <w:t>6.3.</w:t>
      </w:r>
      <w:r>
        <w:rPr>
          <w:lang w:eastAsia="zh-CN"/>
        </w:rPr>
        <w:t>21</w:t>
      </w:r>
      <w:r w:rsidRPr="00926D4D">
        <w:tab/>
      </w:r>
      <w:bookmarkEnd w:id="478"/>
      <w:r>
        <w:rPr>
          <w:lang w:eastAsia="zh-CN"/>
        </w:rPr>
        <w:t>EdgeFederation</w:t>
      </w:r>
      <w:bookmarkEnd w:id="479"/>
    </w:p>
    <w:p w14:paraId="3B8C7779" w14:textId="720C9DA7" w:rsidR="00880808" w:rsidRPr="00926D4D" w:rsidRDefault="00880808" w:rsidP="00880808">
      <w:pPr>
        <w:pStyle w:val="Heading4"/>
      </w:pPr>
      <w:bookmarkStart w:id="480" w:name="_Toc146025817"/>
      <w:bookmarkStart w:id="481" w:name="_Toc219487763"/>
      <w:r w:rsidRPr="00926D4D">
        <w:t>6.3.</w:t>
      </w:r>
      <w:r>
        <w:t>21</w:t>
      </w:r>
      <w:r w:rsidRPr="00926D4D">
        <w:t>.1</w:t>
      </w:r>
      <w:r w:rsidRPr="00926D4D">
        <w:tab/>
        <w:t>Definition</w:t>
      </w:r>
      <w:bookmarkEnd w:id="480"/>
      <w:bookmarkEnd w:id="48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2" w:name="_Toc146025818"/>
      <w:bookmarkStart w:id="483" w:name="_Toc219487764"/>
      <w:r w:rsidRPr="00926D4D">
        <w:t>6.3.</w:t>
      </w:r>
      <w:r>
        <w:t>21</w:t>
      </w:r>
      <w:r w:rsidRPr="00926D4D">
        <w:t>.2</w:t>
      </w:r>
      <w:r w:rsidRPr="00926D4D">
        <w:tab/>
        <w:t>Attributes</w:t>
      </w:r>
      <w:bookmarkEnd w:id="482"/>
      <w:bookmarkEnd w:id="483"/>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lang w:eastAsia="en-GB"/>
              </w:rPr>
            </w:pPr>
            <w:r>
              <w:rPr>
                <w:lang w:eastAsia="en-GB"/>
              </w:rPr>
              <w:t>isNotifyable</w:t>
            </w:r>
          </w:p>
        </w:tc>
      </w:tr>
      <w:tr w:rsidR="00F02172" w14:paraId="09D62BC3"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rFonts w:cs="Arial"/>
                <w:lang w:eastAsia="zh-CN"/>
              </w:rPr>
            </w:pPr>
            <w:r>
              <w:rPr>
                <w:sz w:val="20"/>
                <w:lang w:val="en-US" w:eastAsia="ja-JP"/>
              </w:rPr>
              <w:t>T</w:t>
            </w:r>
          </w:p>
        </w:tc>
      </w:tr>
      <w:tr w:rsidR="00F02172" w14:paraId="48FADF6F"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rFonts w:cs="Arial"/>
                <w:lang w:eastAsia="zh-CN"/>
              </w:rPr>
            </w:pPr>
            <w:r>
              <w:rPr>
                <w:sz w:val="20"/>
                <w:lang w:val="en-US" w:eastAsia="ja-JP"/>
              </w:rPr>
              <w:t>T</w:t>
            </w:r>
          </w:p>
        </w:tc>
      </w:tr>
      <w:tr w:rsidR="00F02172" w14:paraId="22AB4B79"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sz w:val="20"/>
                <w:lang w:val="en-US" w:eastAsia="ja-JP"/>
              </w:rPr>
            </w:pPr>
            <w:r>
              <w:rPr>
                <w:sz w:val="20"/>
                <w:lang w:val="en-US" w:eastAsia="ja-JP"/>
              </w:rPr>
              <w:t>T</w:t>
            </w:r>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484" w:name="_Toc146025819"/>
      <w:bookmarkStart w:id="485" w:name="_Toc219487765"/>
      <w:r w:rsidRPr="00926D4D">
        <w:t>6.3.</w:t>
      </w:r>
      <w:r>
        <w:t>21</w:t>
      </w:r>
      <w:r w:rsidRPr="00926D4D">
        <w:t>.3</w:t>
      </w:r>
      <w:r w:rsidRPr="00926D4D">
        <w:tab/>
        <w:t>Attribute constraints</w:t>
      </w:r>
      <w:bookmarkEnd w:id="484"/>
      <w:bookmarkEnd w:id="48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6" w:name="_Toc146025820"/>
      <w:bookmarkStart w:id="487" w:name="_Toc219487766"/>
      <w:r w:rsidRPr="00926D4D">
        <w:rPr>
          <w:lang w:eastAsia="zh-CN"/>
        </w:rPr>
        <w:lastRenderedPageBreak/>
        <w:t>6.3.</w:t>
      </w:r>
      <w:r>
        <w:rPr>
          <w:lang w:eastAsia="zh-CN"/>
        </w:rPr>
        <w:t>21</w:t>
      </w:r>
      <w:r w:rsidRPr="00926D4D">
        <w:rPr>
          <w:lang w:eastAsia="zh-CN"/>
        </w:rPr>
        <w:t>.</w:t>
      </w:r>
      <w:r w:rsidRPr="00926D4D">
        <w:t>4</w:t>
      </w:r>
      <w:r w:rsidRPr="00926D4D">
        <w:tab/>
        <w:t>Notifications</w:t>
      </w:r>
      <w:bookmarkEnd w:id="486"/>
      <w:bookmarkEnd w:id="487"/>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8" w:name="_Toc219487767"/>
      <w:r w:rsidRPr="00926D4D">
        <w:rPr>
          <w:lang w:eastAsia="zh-CN"/>
        </w:rPr>
        <w:t>6.3.</w:t>
      </w:r>
      <w:r>
        <w:rPr>
          <w:lang w:eastAsia="zh-CN"/>
        </w:rPr>
        <w:t>22</w:t>
      </w:r>
      <w:r w:rsidRPr="00926D4D">
        <w:tab/>
      </w:r>
      <w:r>
        <w:t>Operator</w:t>
      </w:r>
      <w:r>
        <w:rPr>
          <w:lang w:eastAsia="zh-CN"/>
        </w:rPr>
        <w:t>EdgeFederation</w:t>
      </w:r>
      <w:bookmarkEnd w:id="488"/>
    </w:p>
    <w:p w14:paraId="0A4E786B" w14:textId="71C3A7A1" w:rsidR="00880808" w:rsidRPr="00926D4D" w:rsidRDefault="00880808" w:rsidP="00880808">
      <w:pPr>
        <w:pStyle w:val="Heading4"/>
      </w:pPr>
      <w:bookmarkStart w:id="489" w:name="_Toc219487768"/>
      <w:r w:rsidRPr="00926D4D">
        <w:t>6.3.</w:t>
      </w:r>
      <w:r>
        <w:t>22</w:t>
      </w:r>
      <w:r w:rsidRPr="00926D4D">
        <w:t>.1</w:t>
      </w:r>
      <w:r w:rsidRPr="00926D4D">
        <w:tab/>
        <w:t>Definition</w:t>
      </w:r>
      <w:bookmarkEnd w:id="489"/>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0" w:name="_Toc219487769"/>
      <w:r w:rsidRPr="00926D4D">
        <w:t>6.3.</w:t>
      </w:r>
      <w:r w:rsidR="004725B5">
        <w:t>22</w:t>
      </w:r>
      <w:r w:rsidRPr="00926D4D">
        <w:t>.2</w:t>
      </w:r>
      <w:r w:rsidRPr="00926D4D">
        <w:tab/>
        <w:t>Attributes</w:t>
      </w:r>
      <w:bookmarkEnd w:id="490"/>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1" w:name="_Toc219487770"/>
      <w:r w:rsidRPr="00926D4D">
        <w:t>6.3.</w:t>
      </w:r>
      <w:r w:rsidR="004725B5">
        <w:t>22</w:t>
      </w:r>
      <w:r w:rsidRPr="00926D4D">
        <w:t>.3</w:t>
      </w:r>
      <w:r w:rsidRPr="00926D4D">
        <w:tab/>
        <w:t>Attribute constraints</w:t>
      </w:r>
      <w:bookmarkEnd w:id="49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2" w:name="_Toc219487771"/>
      <w:r w:rsidRPr="00926D4D">
        <w:rPr>
          <w:lang w:eastAsia="zh-CN"/>
        </w:rPr>
        <w:t>6.3.</w:t>
      </w:r>
      <w:r w:rsidR="004725B5">
        <w:rPr>
          <w:lang w:eastAsia="zh-CN"/>
        </w:rPr>
        <w:t>22</w:t>
      </w:r>
      <w:r w:rsidRPr="00926D4D">
        <w:rPr>
          <w:lang w:eastAsia="zh-CN"/>
        </w:rPr>
        <w:t>.</w:t>
      </w:r>
      <w:r w:rsidRPr="00926D4D">
        <w:t>4</w:t>
      </w:r>
      <w:r w:rsidRPr="00926D4D">
        <w:tab/>
        <w:t>Notifications</w:t>
      </w:r>
      <w:bookmarkEnd w:id="49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3" w:name="_Toc219487772"/>
      <w:r w:rsidRPr="00926D4D">
        <w:rPr>
          <w:lang w:eastAsia="zh-CN"/>
        </w:rPr>
        <w:t>6.3.</w:t>
      </w:r>
      <w:r w:rsidR="004725B5">
        <w:rPr>
          <w:lang w:eastAsia="zh-CN"/>
        </w:rPr>
        <w:t>23</w:t>
      </w:r>
      <w:r w:rsidRPr="00926D4D">
        <w:tab/>
      </w:r>
      <w:r>
        <w:t>Operator</w:t>
      </w:r>
      <w:r>
        <w:rPr>
          <w:lang w:eastAsia="zh-CN"/>
        </w:rPr>
        <w:t>EdgeDataNetwork</w:t>
      </w:r>
      <w:bookmarkEnd w:id="493"/>
    </w:p>
    <w:p w14:paraId="4CD5C667" w14:textId="2F012036" w:rsidR="00880808" w:rsidRPr="00926D4D" w:rsidRDefault="00880808" w:rsidP="00880808">
      <w:pPr>
        <w:pStyle w:val="Heading4"/>
      </w:pPr>
      <w:bookmarkStart w:id="494" w:name="_Toc219487773"/>
      <w:r w:rsidRPr="00926D4D">
        <w:t>6.3.</w:t>
      </w:r>
      <w:r w:rsidR="004725B5">
        <w:t>23</w:t>
      </w:r>
      <w:r w:rsidRPr="00926D4D">
        <w:t>.1</w:t>
      </w:r>
      <w:r w:rsidRPr="00926D4D">
        <w:tab/>
        <w:t>Definition</w:t>
      </w:r>
      <w:bookmarkEnd w:id="494"/>
    </w:p>
    <w:p w14:paraId="55D7262B" w14:textId="3DF9EA36" w:rsidR="002410A0" w:rsidRPr="00926D4D" w:rsidRDefault="002410A0" w:rsidP="002410A0">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w:t>
      </w:r>
    </w:p>
    <w:p w14:paraId="0A533878" w14:textId="76AD07C7" w:rsidR="00880808" w:rsidRDefault="00880808" w:rsidP="00880808">
      <w:pPr>
        <w:pStyle w:val="Heading4"/>
      </w:pPr>
      <w:bookmarkStart w:id="495" w:name="_Toc219487774"/>
      <w:r w:rsidRPr="00926D4D">
        <w:t>6.3.</w:t>
      </w:r>
      <w:r w:rsidR="004725B5">
        <w:t>23</w:t>
      </w:r>
      <w:r w:rsidRPr="00926D4D">
        <w:t>.2</w:t>
      </w:r>
      <w:r w:rsidRPr="00926D4D">
        <w:tab/>
        <w:t>Attributes</w:t>
      </w:r>
      <w:bookmarkEnd w:id="495"/>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6" w:name="_Toc219487775"/>
      <w:r w:rsidRPr="00926D4D">
        <w:lastRenderedPageBreak/>
        <w:t>6.3.</w:t>
      </w:r>
      <w:r w:rsidR="004725B5">
        <w:t>23</w:t>
      </w:r>
      <w:r w:rsidRPr="00926D4D">
        <w:t>.3</w:t>
      </w:r>
      <w:r w:rsidRPr="00926D4D">
        <w:tab/>
        <w:t>Attribute constraints</w:t>
      </w:r>
      <w:bookmarkEnd w:id="49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7" w:name="_Toc219487776"/>
      <w:r w:rsidRPr="00926D4D">
        <w:rPr>
          <w:lang w:eastAsia="zh-CN"/>
        </w:rPr>
        <w:t>6.3.</w:t>
      </w:r>
      <w:r w:rsidR="004725B5">
        <w:rPr>
          <w:lang w:eastAsia="zh-CN"/>
        </w:rPr>
        <w:t>23</w:t>
      </w:r>
      <w:r w:rsidRPr="00926D4D">
        <w:rPr>
          <w:lang w:eastAsia="zh-CN"/>
        </w:rPr>
        <w:t>.</w:t>
      </w:r>
      <w:r w:rsidRPr="00926D4D">
        <w:t>4</w:t>
      </w:r>
      <w:r w:rsidRPr="00926D4D">
        <w:tab/>
        <w:t>Notifications</w:t>
      </w:r>
      <w:bookmarkEnd w:id="497"/>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8" w:name="_Toc146025891"/>
      <w:bookmarkStart w:id="499" w:name="_Toc219487777"/>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498"/>
      <w:bookmarkEnd w:id="499"/>
    </w:p>
    <w:p w14:paraId="34323342" w14:textId="17D659BE" w:rsidR="00880808" w:rsidRPr="009230CB" w:rsidRDefault="00880808" w:rsidP="00880808">
      <w:pPr>
        <w:pStyle w:val="Heading4"/>
      </w:pPr>
      <w:bookmarkStart w:id="500" w:name="_Toc146025892"/>
      <w:bookmarkStart w:id="501" w:name="_Toc219487778"/>
      <w:r>
        <w:t>6</w:t>
      </w:r>
      <w:r w:rsidRPr="009230CB">
        <w:t>.3.</w:t>
      </w:r>
      <w:r w:rsidR="004725B5">
        <w:t>24</w:t>
      </w:r>
      <w:r w:rsidRPr="009230CB">
        <w:t>.1</w:t>
      </w:r>
      <w:r w:rsidRPr="009230CB">
        <w:tab/>
        <w:t>Definition</w:t>
      </w:r>
      <w:bookmarkEnd w:id="500"/>
      <w:bookmarkEnd w:id="50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2" w:name="_Toc146025893"/>
      <w:bookmarkStart w:id="503" w:name="_Toc219487779"/>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4" w:name="_Toc146025894"/>
      <w:bookmarkStart w:id="505" w:name="_Toc219487780"/>
      <w:r>
        <w:t>6</w:t>
      </w:r>
      <w:r w:rsidRPr="009230CB">
        <w:t>.3.</w:t>
      </w:r>
      <w:r w:rsidR="004725B5">
        <w:t>24</w:t>
      </w:r>
      <w:r w:rsidRPr="009230CB">
        <w:t>.3</w:t>
      </w:r>
      <w:r w:rsidRPr="009230CB">
        <w:tab/>
        <w:t>Attribute constraints</w:t>
      </w:r>
      <w:bookmarkEnd w:id="504"/>
      <w:bookmarkEnd w:id="5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6" w:name="_Toc146025895"/>
      <w:bookmarkStart w:id="507" w:name="_Toc219487781"/>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6"/>
      <w:bookmarkEnd w:id="507"/>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08" w:name="_Toc219487782"/>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08"/>
    </w:p>
    <w:p w14:paraId="0FBFCC7A" w14:textId="61C7E181" w:rsidR="001E564D" w:rsidRPr="009230CB" w:rsidRDefault="001E564D" w:rsidP="001E564D">
      <w:pPr>
        <w:pStyle w:val="Heading4"/>
      </w:pPr>
      <w:bookmarkStart w:id="509" w:name="_Toc219487783"/>
      <w:r>
        <w:t>6</w:t>
      </w:r>
      <w:r w:rsidRPr="009230CB">
        <w:t>.3.</w:t>
      </w:r>
      <w:r>
        <w:t>25</w:t>
      </w:r>
      <w:r w:rsidRPr="009230CB">
        <w:t>.1</w:t>
      </w:r>
      <w:r w:rsidRPr="009230CB">
        <w:tab/>
        <w:t>Definition</w:t>
      </w:r>
      <w:bookmarkEnd w:id="509"/>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10" w:name="_Toc219487784"/>
      <w:r>
        <w:rPr>
          <w:lang w:val="fr-FR"/>
        </w:rPr>
        <w:t>6</w:t>
      </w:r>
      <w:r w:rsidRPr="009230CB">
        <w:rPr>
          <w:lang w:val="fr-FR"/>
        </w:rPr>
        <w:t>.3.</w:t>
      </w:r>
      <w:r>
        <w:rPr>
          <w:lang w:val="fr-FR"/>
        </w:rPr>
        <w:t>25</w:t>
      </w:r>
      <w:r w:rsidRPr="009230CB">
        <w:rPr>
          <w:lang w:val="fr-FR"/>
        </w:rPr>
        <w:t>.2</w:t>
      </w:r>
      <w:r w:rsidRPr="009230CB">
        <w:rPr>
          <w:lang w:val="fr-FR"/>
        </w:rPr>
        <w:tab/>
        <w:t>Attributes</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1" w:name="_Toc219487785"/>
      <w:r>
        <w:t>6</w:t>
      </w:r>
      <w:r w:rsidRPr="009230CB">
        <w:t>.3.</w:t>
      </w:r>
      <w:r>
        <w:t>25</w:t>
      </w:r>
      <w:r w:rsidRPr="009230CB">
        <w:t>.3</w:t>
      </w:r>
      <w:r w:rsidRPr="009230CB">
        <w:tab/>
        <w:t>Attribute constraints</w:t>
      </w:r>
      <w:bookmarkEnd w:id="51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2" w:name="_Toc219487786"/>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2"/>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13" w:name="_Toc219487787"/>
      <w:r w:rsidRPr="00926D4D">
        <w:lastRenderedPageBreak/>
        <w:t>6.4</w:t>
      </w:r>
      <w:r w:rsidRPr="00926D4D">
        <w:tab/>
        <w:t>Attribute definition</w:t>
      </w:r>
      <w:bookmarkEnd w:id="441"/>
      <w:bookmarkEnd w:id="442"/>
      <w:bookmarkEnd w:id="443"/>
      <w:bookmarkEnd w:id="513"/>
    </w:p>
    <w:p w14:paraId="362EB779" w14:textId="7C47CD5B" w:rsidR="004F39FF" w:rsidRPr="00926D4D" w:rsidRDefault="004F39FF" w:rsidP="00660CEB">
      <w:pPr>
        <w:pStyle w:val="Heading3"/>
        <w:rPr>
          <w:lang w:eastAsia="zh-CN"/>
        </w:rPr>
      </w:pPr>
      <w:bookmarkStart w:id="514" w:name="_Toc96612077"/>
      <w:bookmarkStart w:id="515" w:name="_Toc96936201"/>
      <w:bookmarkStart w:id="516" w:name="_Toc96936459"/>
      <w:bookmarkStart w:id="517" w:name="_Toc219487788"/>
      <w:r w:rsidRPr="00926D4D">
        <w:rPr>
          <w:lang w:eastAsia="zh-CN"/>
        </w:rPr>
        <w:t>6.4.1</w:t>
      </w:r>
      <w:r w:rsidRPr="00926D4D">
        <w:rPr>
          <w:lang w:eastAsia="zh-CN"/>
        </w:rPr>
        <w:tab/>
        <w:t>Attribute Properties</w:t>
      </w:r>
      <w:bookmarkEnd w:id="514"/>
      <w:bookmarkEnd w:id="515"/>
      <w:bookmarkEnd w:id="516"/>
      <w:bookmarkEnd w:id="517"/>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1"/>
        <w:gridCol w:w="4512"/>
        <w:gridCol w:w="2172"/>
      </w:tblGrid>
      <w:tr w:rsidR="004F39FF" w:rsidRPr="00926D4D" w14:paraId="2F95BCB9" w14:textId="77777777" w:rsidTr="00A01709">
        <w:trPr>
          <w:cantSplit/>
          <w:tblHeader/>
          <w:jc w:val="cent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1802A0CC" w:rsidR="004E3940" w:rsidRPr="00926D4D" w:rsidRDefault="004E3940" w:rsidP="004E3940">
            <w:pPr>
              <w:pStyle w:val="TAL"/>
            </w:pPr>
            <w:r w:rsidRPr="00926D4D">
              <w:t xml:space="preserve">One or more URLs and/or IP Address(es) of EAS(s) (See </w:t>
            </w:r>
            <w:r w:rsidR="0068466C" w:rsidRPr="00EF0FC7">
              <w:t xml:space="preserve">EAS Endpoint defined in </w:t>
            </w:r>
            <w:r w:rsidR="0068466C">
              <w:t xml:space="preserve">clause 8.2.4 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4B3AAA8B"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sidRPr="0068466C">
              <w:rPr>
                <w:rFonts w:ascii="Arial" w:hAnsi="Arial"/>
                <w:sz w:val="18"/>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24AD6D0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68466C" w:rsidRDefault="0043457E" w:rsidP="0043457E">
            <w:pPr>
              <w:keepLines/>
              <w:spacing w:after="0"/>
              <w:rPr>
                <w:rFonts w:ascii="Arial" w:hAnsi="Arial"/>
                <w:sz w:val="18"/>
              </w:rPr>
            </w:pPr>
            <w:r w:rsidRPr="0068466C">
              <w:rPr>
                <w:rFonts w:ascii="Arial" w:hAnsi="Arial"/>
                <w:sz w:val="18"/>
              </w:rPr>
              <w:t>This specifies the expiration time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68466C" w:rsidRDefault="0043457E" w:rsidP="0043457E">
            <w:pPr>
              <w:keepLines/>
              <w:spacing w:after="0"/>
              <w:rPr>
                <w:rFonts w:ascii="Arial" w:hAnsi="Arial"/>
                <w:sz w:val="18"/>
              </w:rPr>
            </w:pPr>
            <w:r w:rsidRPr="0068466C">
              <w:rPr>
                <w:rFonts w:ascii="Arial" w:hAnsi="Arial"/>
                <w:sz w:val="18"/>
              </w:rPr>
              <w:t>This identifies particular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68466C" w:rsidRDefault="0043457E" w:rsidP="0043457E">
            <w:pPr>
              <w:keepLines/>
              <w:spacing w:after="0"/>
              <w:rPr>
                <w:rFonts w:ascii="Arial" w:hAnsi="Arial"/>
                <w:sz w:val="18"/>
              </w:rPr>
            </w:pPr>
            <w:r w:rsidRPr="0068466C">
              <w:rPr>
                <w:rFonts w:ascii="Arial" w:hAnsi="Arial"/>
                <w:sz w:val="18"/>
              </w:rPr>
              <w:t>This specifies the security credentials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lastRenderedPageBreak/>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48098F2" w:rsidR="00E02C5E" w:rsidRPr="00926D4D" w:rsidRDefault="00E02C5E" w:rsidP="00E02C5E">
            <w:pPr>
              <w:pStyle w:val="TAL"/>
            </w:pPr>
            <w:r w:rsidRPr="00926D4D">
              <w:t xml:space="preserve">The identifier of the ECSP that provides the ECS (See </w:t>
            </w:r>
            <w:r w:rsidR="0068466C" w:rsidRPr="00EF0FC7">
              <w:t xml:space="preserve">ECS address defined in </w:t>
            </w:r>
            <w:r w:rsidR="0068466C">
              <w:t xml:space="preserve">clause 8.2.12 in </w:t>
            </w:r>
            <w:r w:rsidRPr="00926D4D">
              <w:t>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057ECB" w14:paraId="29B7CB4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lastRenderedPageBreak/>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057ECB" w:rsidRDefault="00743698" w:rsidP="00743698">
            <w:pPr>
              <w:pStyle w:val="TAH"/>
              <w:jc w:val="left"/>
              <w:rPr>
                <w:rFonts w:cs="Arial"/>
                <w:b w:val="0"/>
                <w:szCs w:val="18"/>
                <w:lang w:val="fr-FR"/>
              </w:rPr>
            </w:pPr>
            <w:r w:rsidRPr="00057ECB">
              <w:rPr>
                <w:rFonts w:cs="Arial"/>
                <w:b w:val="0"/>
                <w:szCs w:val="18"/>
                <w:lang w:val="fr-FR"/>
              </w:rPr>
              <w:t xml:space="preserve">isUnique: </w:t>
            </w:r>
          </w:p>
          <w:p w14:paraId="207B2ABA" w14:textId="77777777" w:rsidR="00743698" w:rsidRPr="00057ECB" w:rsidRDefault="00743698" w:rsidP="00743698">
            <w:pPr>
              <w:pStyle w:val="TAH"/>
              <w:jc w:val="left"/>
              <w:rPr>
                <w:rFonts w:cs="Arial"/>
                <w:b w:val="0"/>
                <w:szCs w:val="18"/>
                <w:lang w:val="fr-FR"/>
              </w:rPr>
            </w:pPr>
            <w:r w:rsidRPr="00057ECB">
              <w:rPr>
                <w:rFonts w:cs="Arial"/>
                <w:b w:val="0"/>
                <w:szCs w:val="18"/>
                <w:lang w:val="fr-FR"/>
              </w:rPr>
              <w:t>defaultValue: None</w:t>
            </w:r>
          </w:p>
          <w:p w14:paraId="094EA90B" w14:textId="3022F44B" w:rsidR="00743698" w:rsidRPr="00057ECB" w:rsidRDefault="00743698" w:rsidP="00743698">
            <w:pPr>
              <w:pStyle w:val="TAL"/>
              <w:rPr>
                <w:rFonts w:cs="Arial"/>
                <w:szCs w:val="18"/>
                <w:lang w:val="fr-FR"/>
              </w:rPr>
            </w:pPr>
            <w:r w:rsidRPr="00057ECB">
              <w:rPr>
                <w:rFonts w:cs="Arial"/>
                <w:szCs w:val="18"/>
                <w:lang w:val="fr-FR"/>
              </w:rPr>
              <w:t>isNullable: False</w:t>
            </w:r>
          </w:p>
        </w:tc>
      </w:tr>
      <w:tr w:rsidR="00743698" w:rsidRPr="00926D4D" w14:paraId="1568F012"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435B78DB" w:rsidR="00743698" w:rsidRPr="00926D4D" w:rsidRDefault="00743698" w:rsidP="00743698">
            <w:pPr>
              <w:pStyle w:val="TAL"/>
            </w:pPr>
            <w:r w:rsidRPr="00926D4D">
              <w:t xml:space="preserve">One or more URLs and/or IP Address(es) of EES(s) (See </w:t>
            </w:r>
            <w:r w:rsidR="0068466C" w:rsidRPr="00EF0FC7">
              <w:t xml:space="preserve">EES Endpoint defined in </w:t>
            </w:r>
            <w:r w:rsidR="0068466C">
              <w:t xml:space="preserve">clause 8.2.6 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26C043FB" w:rsidR="00ED391B" w:rsidRPr="00926D4D" w:rsidRDefault="00ED391B" w:rsidP="00ED391B">
            <w:pPr>
              <w:pStyle w:val="TAL"/>
              <w:rPr>
                <w:rFonts w:cs="Arial"/>
                <w:szCs w:val="18"/>
              </w:rPr>
            </w:pPr>
            <w:r w:rsidRPr="00926D4D">
              <w:rPr>
                <w:rFonts w:cs="Arial"/>
                <w:szCs w:val="18"/>
              </w:rPr>
              <w:t xml:space="preserve">It identifies the EES, see </w:t>
            </w:r>
            <w:r w:rsidR="0068466C" w:rsidRPr="00EF0FC7">
              <w:rPr>
                <w:rFonts w:cs="Arial"/>
                <w:szCs w:val="18"/>
              </w:rPr>
              <w:t>EESID defined in</w:t>
            </w:r>
            <w:r w:rsidR="0068466C">
              <w:rPr>
                <w:rFonts w:cs="Arial"/>
                <w:szCs w:val="18"/>
              </w:rPr>
              <w:t xml:space="preserve"> clause 8.2.6 in</w:t>
            </w:r>
            <w:r w:rsidR="0068466C" w:rsidRPr="00926D4D">
              <w:rPr>
                <w:rFonts w:cs="Arial"/>
                <w:szCs w:val="18"/>
              </w:rPr>
              <w:t xml:space="preserve"> </w:t>
            </w:r>
            <w:r w:rsidRPr="00926D4D">
              <w:rPr>
                <w:rFonts w:cs="Arial"/>
                <w:szCs w:val="18"/>
              </w:rPr>
              <w:t>3GPP TS 23.558</w:t>
            </w:r>
            <w:r w:rsidR="0068466C">
              <w:rPr>
                <w:rFonts w:cs="Arial"/>
                <w:szCs w:val="18"/>
              </w:rPr>
              <w:t xml:space="preserve"> </w:t>
            </w:r>
            <w:r w:rsidR="0068466C" w:rsidRPr="006F7A0C">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type: DN</w:t>
            </w:r>
          </w:p>
          <w:p w14:paraId="29A6AE6C"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multiplicity: 1..*</w:t>
            </w:r>
          </w:p>
          <w:p w14:paraId="7A7E2166" w14:textId="2E018619"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3D440C9"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isUnique: True</w:t>
            </w:r>
          </w:p>
          <w:p w14:paraId="10C64D3E"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11070">
              <w:rPr>
                <w:rFonts w:cs="Arial"/>
                <w:szCs w:val="18"/>
              </w:rPr>
              <w:t>isNullable: False</w:t>
            </w:r>
          </w:p>
        </w:tc>
      </w:tr>
      <w:tr w:rsidR="009A6DA4" w:rsidRPr="00926D4D" w14:paraId="44AEE9A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Pr="00032AC4" w:rsidRDefault="009A6DA4" w:rsidP="009A6DA4">
            <w:pPr>
              <w:keepLines/>
              <w:spacing w:after="0"/>
              <w:rPr>
                <w:rFonts w:ascii="Arial" w:hAnsi="Arial"/>
                <w:sz w:val="18"/>
              </w:rPr>
            </w:pPr>
            <w:r w:rsidRPr="00032AC4">
              <w:rPr>
                <w:rFonts w:ascii="Arial" w:hAnsi="Arial"/>
                <w:sz w:val="18"/>
              </w:rPr>
              <w:t>Identifies the AC(s) that can be served by the EAS (See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514BECF"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24131BDF" w:rsidR="009A6DA4" w:rsidRPr="00032AC4" w:rsidRDefault="009A6DA4" w:rsidP="009A6DA4">
            <w:pPr>
              <w:keepLines/>
              <w:spacing w:after="0"/>
              <w:rPr>
                <w:rFonts w:ascii="Arial" w:hAnsi="Arial"/>
                <w:sz w:val="18"/>
              </w:rPr>
            </w:pPr>
            <w:r w:rsidRPr="00032AC4">
              <w:rPr>
                <w:rFonts w:ascii="Arial" w:hAnsi="Arial"/>
                <w:sz w:val="18"/>
              </w:rPr>
              <w:t xml:space="preserve">The identifier of the ASP that provides the EAS (See </w:t>
            </w:r>
            <w:r w:rsidR="00032AC4" w:rsidRPr="00032AC4">
              <w:rPr>
                <w:rFonts w:ascii="Arial" w:hAnsi="Arial"/>
                <w:sz w:val="18"/>
              </w:rPr>
              <w:t xml:space="preserve">EAS Provider ID defined in clause 8.6.5.3.2 in </w:t>
            </w:r>
            <w:r w:rsidRPr="00032AC4">
              <w:rPr>
                <w:rFonts w:ascii="Arial" w:hAnsi="Arial"/>
                <w:sz w:val="18"/>
              </w:rPr>
              <w:t>TS 23.558 [2]).</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C5EDA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4248EEDF" w:rsidR="009A6DA4" w:rsidRPr="00032AC4" w:rsidRDefault="009A6DA4" w:rsidP="009A6DA4">
            <w:pPr>
              <w:keepLines/>
              <w:spacing w:after="0"/>
              <w:rPr>
                <w:rFonts w:ascii="Arial" w:hAnsi="Arial"/>
                <w:sz w:val="18"/>
              </w:rPr>
            </w:pPr>
            <w:r w:rsidRPr="00032AC4">
              <w:rPr>
                <w:rFonts w:ascii="Arial" w:hAnsi="Arial"/>
                <w:sz w:val="18"/>
              </w:rPr>
              <w:t xml:space="preserve">Human-readable description of the EAS (See </w:t>
            </w:r>
            <w:r w:rsidR="00B702D0" w:rsidRPr="00B702D0">
              <w:rPr>
                <w:rFonts w:ascii="Arial" w:hAnsi="Arial"/>
                <w:sz w:val="18"/>
              </w:rPr>
              <w:t xml:space="preserve">EAS description defined in clause 8.2.4 in </w:t>
            </w:r>
            <w:r w:rsidRPr="00032AC4">
              <w:rPr>
                <w:rFonts w:ascii="Arial" w:hAnsi="Arial"/>
                <w:sz w:val="18"/>
              </w:rPr>
              <w:t>TS 23.558 [2]).</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68D95B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1E9027A9" w:rsidR="009A6DA4" w:rsidRPr="00032AC4" w:rsidRDefault="009A6DA4" w:rsidP="009A6DA4">
            <w:pPr>
              <w:keepLines/>
              <w:spacing w:after="0"/>
              <w:rPr>
                <w:rFonts w:ascii="Arial" w:hAnsi="Arial"/>
                <w:sz w:val="18"/>
              </w:rPr>
            </w:pPr>
            <w:r w:rsidRPr="00032AC4">
              <w:rPr>
                <w:rFonts w:ascii="Arial" w:hAnsi="Arial"/>
                <w:sz w:val="18"/>
              </w:rPr>
              <w:t xml:space="preserve">The availability schedule of the EAS (e.g. time windows) (See </w:t>
            </w:r>
            <w:r w:rsidR="00B702D0" w:rsidRPr="00B702D0">
              <w:rPr>
                <w:rFonts w:ascii="Arial" w:hAnsi="Arial"/>
                <w:sz w:val="18"/>
              </w:rPr>
              <w:t xml:space="preserve">EAS Schedule defined in clause 8.2.4 in </w:t>
            </w:r>
            <w:r w:rsidRPr="00032AC4">
              <w:rPr>
                <w:rFonts w:ascii="Arial" w:hAnsi="Arial"/>
                <w:sz w:val="18"/>
              </w:rPr>
              <w:t>TS 23.558 [2]).</w:t>
            </w:r>
          </w:p>
          <w:p w14:paraId="122BFC39" w14:textId="77777777" w:rsidR="00824F51" w:rsidRPr="00032AC4" w:rsidRDefault="00824F51" w:rsidP="009A6DA4">
            <w:pPr>
              <w:keepLines/>
              <w:spacing w:after="0"/>
              <w:rPr>
                <w:rFonts w:ascii="Arial" w:hAnsi="Arial"/>
                <w:sz w:val="18"/>
              </w:rPr>
            </w:pPr>
          </w:p>
          <w:p w14:paraId="481ECC85" w14:textId="77777777" w:rsidR="00824F51" w:rsidRPr="00032AC4" w:rsidRDefault="00824F51" w:rsidP="009A6DA4">
            <w:pPr>
              <w:keepLines/>
              <w:spacing w:after="0"/>
              <w:rPr>
                <w:rFonts w:ascii="Arial" w:hAnsi="Arial"/>
                <w:sz w:val="18"/>
              </w:rPr>
            </w:pPr>
          </w:p>
          <w:p w14:paraId="7015E626" w14:textId="77777777" w:rsidR="00824F51" w:rsidRPr="00032AC4" w:rsidRDefault="00824F51" w:rsidP="00824F51">
            <w:pPr>
              <w:pStyle w:val="TAL"/>
            </w:pPr>
            <w:r w:rsidRPr="00032AC4">
              <w:t>allowedValues: N/A</w:t>
            </w:r>
          </w:p>
          <w:p w14:paraId="5F68DD62" w14:textId="7FBB1B9A" w:rsidR="00824F51" w:rsidRPr="00032AC4" w:rsidRDefault="00824F51"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1492C9B"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Pr="00032AC4" w:rsidRDefault="009A6DA4" w:rsidP="009A6DA4">
            <w:pPr>
              <w:keepLines/>
              <w:spacing w:after="0"/>
              <w:rPr>
                <w:rFonts w:ascii="Arial" w:hAnsi="Arial"/>
                <w:sz w:val="18"/>
              </w:rPr>
            </w:pPr>
            <w:r w:rsidRPr="00032AC4">
              <w:rPr>
                <w:rFonts w:ascii="Arial" w:hAnsi="Arial"/>
                <w:sz w:val="18"/>
              </w:rPr>
              <w:t>It defines the start time of the duration for which the EAS is available.</w:t>
            </w:r>
          </w:p>
          <w:p w14:paraId="482D181C" w14:textId="77777777" w:rsidR="00F75A8E" w:rsidRPr="00032AC4" w:rsidRDefault="00F75A8E" w:rsidP="009A6DA4">
            <w:pPr>
              <w:keepLines/>
              <w:spacing w:after="0"/>
              <w:rPr>
                <w:rFonts w:ascii="Arial" w:hAnsi="Arial"/>
                <w:sz w:val="18"/>
              </w:rPr>
            </w:pPr>
          </w:p>
          <w:p w14:paraId="28D2CF34" w14:textId="77777777" w:rsidR="00F75A8E" w:rsidRPr="00032AC4" w:rsidRDefault="00F75A8E" w:rsidP="00F75A8E">
            <w:pPr>
              <w:pStyle w:val="TAL"/>
            </w:pPr>
            <w:r w:rsidRPr="00032AC4">
              <w:t>allowedValues: N/A</w:t>
            </w:r>
          </w:p>
          <w:p w14:paraId="51FB2339" w14:textId="51C9DCEC"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31F720B"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Pr="00032AC4" w:rsidRDefault="009A6DA4" w:rsidP="009A6DA4">
            <w:pPr>
              <w:keepLines/>
              <w:spacing w:after="0"/>
              <w:rPr>
                <w:rFonts w:ascii="Arial" w:hAnsi="Arial"/>
                <w:sz w:val="18"/>
              </w:rPr>
            </w:pPr>
            <w:r w:rsidRPr="00032AC4">
              <w:rPr>
                <w:rFonts w:ascii="Arial" w:hAnsi="Arial"/>
                <w:sz w:val="18"/>
              </w:rPr>
              <w:t>It defines the send time of the duration for which the EAS is available.</w:t>
            </w:r>
          </w:p>
          <w:p w14:paraId="07D6E862" w14:textId="77777777" w:rsidR="00F75A8E" w:rsidRPr="00032AC4" w:rsidRDefault="00F75A8E" w:rsidP="009A6DA4">
            <w:pPr>
              <w:keepLines/>
              <w:spacing w:after="0"/>
              <w:rPr>
                <w:rFonts w:ascii="Arial" w:hAnsi="Arial"/>
                <w:sz w:val="18"/>
              </w:rPr>
            </w:pPr>
          </w:p>
          <w:p w14:paraId="1F15E2A1" w14:textId="77777777" w:rsidR="00F75A8E" w:rsidRPr="00032AC4" w:rsidRDefault="00F75A8E" w:rsidP="009A6DA4">
            <w:pPr>
              <w:keepLines/>
              <w:spacing w:after="0"/>
              <w:rPr>
                <w:rFonts w:ascii="Arial" w:hAnsi="Arial"/>
                <w:sz w:val="18"/>
              </w:rPr>
            </w:pPr>
          </w:p>
          <w:p w14:paraId="6AB9D762" w14:textId="77777777" w:rsidR="00F75A8E" w:rsidRPr="00032AC4" w:rsidRDefault="00F75A8E" w:rsidP="00F75A8E">
            <w:pPr>
              <w:pStyle w:val="TAL"/>
            </w:pPr>
            <w:r w:rsidRPr="00032AC4">
              <w:t>allowedValues: N/A</w:t>
            </w:r>
          </w:p>
          <w:p w14:paraId="294CCA92" w14:textId="7365AFCB"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1B21B54F"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19BD0E0E" w:rsidR="009A6DA4" w:rsidRPr="00032AC4" w:rsidRDefault="009A6DA4" w:rsidP="009A6DA4">
            <w:pPr>
              <w:keepLines/>
              <w:spacing w:after="0"/>
              <w:rPr>
                <w:rFonts w:ascii="Arial" w:hAnsi="Arial"/>
                <w:sz w:val="18"/>
              </w:rPr>
            </w:pPr>
            <w:r w:rsidRPr="00032AC4">
              <w:rPr>
                <w:rFonts w:ascii="Arial" w:hAnsi="Arial"/>
                <w:sz w:val="18"/>
              </w:rPr>
              <w:t xml:space="preserve">The geographical service area that the EAS serves. ACs in UEs that are located outside that area shall not be served (See </w:t>
            </w:r>
            <w:r w:rsidR="00B11070" w:rsidRPr="00B11070">
              <w:rPr>
                <w:rFonts w:ascii="Arial" w:hAnsi="Arial"/>
                <w:sz w:val="18"/>
              </w:rPr>
              <w:t xml:space="preserve">EAS Geographical Service Area defined in clause 8.2.4 in </w:t>
            </w:r>
            <w:r w:rsidRPr="00032AC4">
              <w:rPr>
                <w:rFonts w:ascii="Arial" w:hAnsi="Arial"/>
                <w:sz w:val="18"/>
              </w:rPr>
              <w:t>TS 23.558 [2]).</w:t>
            </w:r>
          </w:p>
          <w:p w14:paraId="10111271" w14:textId="77777777" w:rsidR="00F75A8E" w:rsidRPr="00032AC4" w:rsidRDefault="00F75A8E" w:rsidP="009A6DA4">
            <w:pPr>
              <w:keepLines/>
              <w:spacing w:after="0"/>
              <w:rPr>
                <w:rFonts w:ascii="Arial" w:hAnsi="Arial"/>
                <w:sz w:val="18"/>
              </w:rPr>
            </w:pPr>
          </w:p>
          <w:p w14:paraId="74F368E5" w14:textId="77777777" w:rsidR="00F75A8E" w:rsidRPr="00032AC4" w:rsidRDefault="00F75A8E" w:rsidP="00F75A8E">
            <w:pPr>
              <w:pStyle w:val="TAL"/>
            </w:pPr>
            <w:r w:rsidRPr="00032AC4">
              <w:t>allowedValues: N/A</w:t>
            </w:r>
          </w:p>
          <w:p w14:paraId="4604D045" w14:textId="1621218E"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GeoLoc</w:t>
            </w:r>
          </w:p>
          <w:p w14:paraId="05D76E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34B6AA1F" w14:textId="6AF09A4B"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EA932A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1C088D1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1B6C148" w14:textId="4E3D59F9"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58E91A3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60EAA635" w:rsidR="009A6DA4" w:rsidRPr="00032AC4" w:rsidRDefault="009A6DA4" w:rsidP="009A6DA4">
            <w:pPr>
              <w:keepLines/>
              <w:spacing w:after="0"/>
              <w:rPr>
                <w:rFonts w:ascii="Arial" w:hAnsi="Arial"/>
                <w:sz w:val="18"/>
              </w:rPr>
            </w:pPr>
            <w:r w:rsidRPr="00032AC4">
              <w:rPr>
                <w:rFonts w:ascii="Arial" w:hAnsi="Arial"/>
                <w:sz w:val="18"/>
              </w:rPr>
              <w:t xml:space="preserve">The EAS serves UEs that are connected to the Core Network from one of the cells included in this service area. ACs in UEs that are located outside this area shall not be served. (See </w:t>
            </w:r>
            <w:r w:rsidR="00B11070" w:rsidRPr="00B11070">
              <w:rPr>
                <w:rFonts w:ascii="Arial" w:hAnsi="Arial"/>
                <w:sz w:val="18"/>
              </w:rPr>
              <w:t xml:space="preserve">EAS Topological Service Area defined in clause 8.2.4 in </w:t>
            </w:r>
            <w:r w:rsidRPr="00032AC4">
              <w:rPr>
                <w:rFonts w:ascii="Arial" w:hAnsi="Arial"/>
                <w:sz w:val="18"/>
              </w:rPr>
              <w:t>TS 23.558 [2]).</w:t>
            </w:r>
          </w:p>
          <w:p w14:paraId="6979E423" w14:textId="77777777" w:rsidR="00F75A8E" w:rsidRPr="00032AC4" w:rsidRDefault="00F75A8E" w:rsidP="009A6DA4">
            <w:pPr>
              <w:keepLines/>
              <w:spacing w:after="0"/>
              <w:rPr>
                <w:rFonts w:ascii="Arial" w:hAnsi="Arial"/>
                <w:sz w:val="18"/>
              </w:rPr>
            </w:pPr>
          </w:p>
          <w:p w14:paraId="44D12E72" w14:textId="77777777" w:rsidR="00F75A8E" w:rsidRPr="00032AC4" w:rsidRDefault="00F75A8E" w:rsidP="00F75A8E">
            <w:pPr>
              <w:pStyle w:val="TAL"/>
            </w:pPr>
            <w:r w:rsidRPr="00032AC4">
              <w:t>allowedValues: N/A</w:t>
            </w:r>
          </w:p>
          <w:p w14:paraId="5529D125" w14:textId="213781C3"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TopologicalServiceArea</w:t>
            </w:r>
          </w:p>
          <w:p w14:paraId="79182C6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2F6B66CC" w14:textId="05EC362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465366C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089A520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0495906" w14:textId="080D4171"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6CA7B44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4ADA278B" w:rsidR="009A6DA4" w:rsidRPr="00032AC4" w:rsidRDefault="009A6DA4" w:rsidP="00032AC4">
            <w:pPr>
              <w:keepLines/>
              <w:spacing w:after="0"/>
              <w:rPr>
                <w:rFonts w:ascii="Arial" w:hAnsi="Arial"/>
                <w:sz w:val="18"/>
              </w:rPr>
            </w:pPr>
            <w:r w:rsidRPr="00032AC4">
              <w:rPr>
                <w:rFonts w:ascii="Arial" w:hAnsi="Arial"/>
                <w:sz w:val="18"/>
              </w:rPr>
              <w:t xml:space="preserve">Level of service permissions e.g. trial, gold-class supported by the EAS (See </w:t>
            </w:r>
            <w:r w:rsidR="00B11070" w:rsidRPr="00B11070">
              <w:rPr>
                <w:rFonts w:ascii="Arial" w:hAnsi="Arial"/>
                <w:sz w:val="18"/>
              </w:rPr>
              <w:t xml:space="preserve">EAS service permission level defined in clause 8.2.4 in </w:t>
            </w:r>
            <w:r w:rsidRPr="00032AC4">
              <w:rPr>
                <w:rFonts w:ascii="Arial" w:hAnsi="Arial"/>
                <w:sz w:val="18"/>
              </w:rPr>
              <w:t>TS 23.558 [2]).</w:t>
            </w:r>
          </w:p>
          <w:p w14:paraId="478E3996" w14:textId="77777777" w:rsidR="009A6DA4" w:rsidRPr="00032AC4" w:rsidRDefault="009A6DA4" w:rsidP="00032AC4">
            <w:pPr>
              <w:keepLines/>
              <w:spacing w:after="0"/>
              <w:rPr>
                <w:rFonts w:ascii="Arial" w:hAnsi="Arial"/>
                <w:sz w:val="18"/>
              </w:rPr>
            </w:pPr>
          </w:p>
          <w:p w14:paraId="46BCA307" w14:textId="3643FED8" w:rsidR="009A6DA4" w:rsidRPr="00032AC4" w:rsidRDefault="009A6DA4" w:rsidP="00032AC4">
            <w:pPr>
              <w:keepLines/>
              <w:spacing w:after="0"/>
              <w:rPr>
                <w:rFonts w:ascii="Arial" w:hAnsi="Arial"/>
                <w:sz w:val="18"/>
              </w:rPr>
            </w:pPr>
            <w:r w:rsidRPr="00032AC4">
              <w:rPr>
                <w:rFonts w:ascii="Arial" w:hAnsi="Arial"/>
                <w:sz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1741DF2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D0CB8E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C1EF5D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7ACB586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660C6DD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DC72A1F" w14:textId="759CE4E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13D896"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FE55CF3" w:rsidR="009A6DA4" w:rsidRPr="00032AC4" w:rsidRDefault="009A6DA4" w:rsidP="00032AC4">
            <w:pPr>
              <w:keepLines/>
              <w:spacing w:after="0"/>
              <w:rPr>
                <w:rFonts w:ascii="Arial" w:hAnsi="Arial"/>
                <w:sz w:val="18"/>
              </w:rPr>
            </w:pPr>
            <w:r w:rsidRPr="00032AC4">
              <w:rPr>
                <w:rFonts w:ascii="Arial" w:hAnsi="Arial"/>
                <w:sz w:val="18"/>
              </w:rPr>
              <w:t xml:space="preserve">Service features e.g. single vs. multi-player gaming service supported by the EAS (See </w:t>
            </w:r>
            <w:r w:rsidR="00B11070" w:rsidRPr="004E275A">
              <w:rPr>
                <w:rFonts w:ascii="Arial" w:hAnsi="Arial"/>
                <w:sz w:val="18"/>
              </w:rPr>
              <w:t>EAS Feature(s)</w:t>
            </w:r>
            <w:r w:rsidR="00B11070">
              <w:rPr>
                <w:rFonts w:ascii="Arial" w:hAnsi="Arial"/>
                <w:sz w:val="18"/>
              </w:rPr>
              <w:t xml:space="preserve"> defined in clause 8.2.4 in </w:t>
            </w:r>
            <w:r w:rsidRPr="00032AC4">
              <w:rPr>
                <w:rFonts w:ascii="Arial" w:hAnsi="Arial"/>
                <w:sz w:val="18"/>
              </w:rPr>
              <w:t>TS 23.558 [2]).</w:t>
            </w:r>
          </w:p>
          <w:p w14:paraId="5FD41AFC" w14:textId="77777777" w:rsidR="009A6DA4" w:rsidRPr="00032AC4" w:rsidRDefault="009A6DA4" w:rsidP="00032AC4">
            <w:pPr>
              <w:keepLines/>
              <w:spacing w:after="0"/>
              <w:rPr>
                <w:rFonts w:ascii="Arial" w:hAnsi="Arial"/>
                <w:sz w:val="18"/>
              </w:rPr>
            </w:pPr>
          </w:p>
          <w:p w14:paraId="6A78A10F" w14:textId="4ED12E73" w:rsidR="009A6DA4" w:rsidRPr="00032AC4" w:rsidRDefault="009A6DA4" w:rsidP="00032AC4">
            <w:pPr>
              <w:keepLines/>
              <w:spacing w:after="0"/>
              <w:rPr>
                <w:rFonts w:ascii="Arial" w:hAnsi="Arial"/>
                <w:sz w:val="18"/>
              </w:rPr>
            </w:pPr>
            <w:r w:rsidRPr="00032AC4">
              <w:rPr>
                <w:rFonts w:ascii="Arial" w:hAnsi="Arial"/>
                <w:sz w:val="18"/>
              </w:rPr>
              <w:t xml:space="preserve">Allowed Value: </w:t>
            </w:r>
            <w:r w:rsidR="00814A28" w:rsidRPr="00032AC4">
              <w:rPr>
                <w:rFonts w:ascii="Arial" w:hAnsi="Arial"/>
                <w:sz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r w:rsidRPr="00B11070" w:rsidDel="003D0FAD">
              <w:rPr>
                <w:rFonts w:ascii="Arial" w:hAnsi="Arial" w:cs="Arial"/>
                <w:sz w:val="18"/>
                <w:szCs w:val="18"/>
              </w:rPr>
              <w:t>String</w:t>
            </w:r>
          </w:p>
          <w:p w14:paraId="69B2601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7B1E0DF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B0A262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5F6772C6"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0C79E62" w14:textId="207AB632"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237134E"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2EE174B1" w:rsidR="009A6DA4" w:rsidRPr="00032AC4" w:rsidRDefault="009A6DA4" w:rsidP="00032AC4">
            <w:pPr>
              <w:keepLines/>
              <w:spacing w:after="0"/>
              <w:rPr>
                <w:rFonts w:ascii="Arial" w:hAnsi="Arial"/>
                <w:sz w:val="18"/>
              </w:rPr>
            </w:pPr>
            <w:r w:rsidRPr="00032AC4">
              <w:rPr>
                <w:rFonts w:ascii="Arial" w:hAnsi="Arial"/>
                <w:sz w:val="18"/>
              </w:rPr>
              <w:t xml:space="preserve">Indicates if the EAS supports service continuity or not. This IE also indicates which ACR scenarios are supported by the EAS (See </w:t>
            </w:r>
            <w:r w:rsidR="00B11070" w:rsidRPr="004E275A">
              <w:rPr>
                <w:rFonts w:ascii="Arial" w:hAnsi="Arial"/>
                <w:sz w:val="18"/>
              </w:rPr>
              <w:t xml:space="preserve">EAS Service continuity support </w:t>
            </w:r>
            <w:r w:rsidR="00B11070">
              <w:rPr>
                <w:rFonts w:ascii="Arial" w:hAnsi="Arial"/>
                <w:sz w:val="18"/>
              </w:rPr>
              <w:t xml:space="preserve">defined in clause 8.2.4 in </w:t>
            </w:r>
            <w:r w:rsidRPr="00032AC4">
              <w:rPr>
                <w:rFonts w:ascii="Arial" w:hAnsi="Arial"/>
                <w:sz w:val="18"/>
              </w:rPr>
              <w:t>TS 23.558 [2]).</w:t>
            </w:r>
          </w:p>
          <w:p w14:paraId="72ACD104" w14:textId="45F051A0" w:rsidR="00F75A8E" w:rsidRPr="00032AC4" w:rsidRDefault="00F75A8E" w:rsidP="00B11070">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Boolean</w:t>
            </w:r>
          </w:p>
          <w:p w14:paraId="7FF156A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895E9F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5A3E2DB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1E6C4555" w14:textId="68701DA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defaultValue: </w:t>
            </w:r>
            <w:r w:rsidR="00F75A8E" w:rsidRPr="00B11070">
              <w:rPr>
                <w:rFonts w:ascii="Arial" w:hAnsi="Arial" w:cs="Arial"/>
                <w:sz w:val="18"/>
                <w:szCs w:val="18"/>
              </w:rPr>
              <w:t>False</w:t>
            </w:r>
          </w:p>
          <w:p w14:paraId="6ADB82D5" w14:textId="0A94679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A0A72CF"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032AC4" w:rsidRDefault="009A6DA4" w:rsidP="009A6DA4">
            <w:pPr>
              <w:keepLines/>
              <w:spacing w:after="0"/>
              <w:rPr>
                <w:rFonts w:ascii="Arial" w:hAnsi="Arial"/>
                <w:sz w:val="18"/>
              </w:rPr>
            </w:pPr>
            <w:r w:rsidRPr="00032AC4">
              <w:rPr>
                <w:rFonts w:ascii="Arial" w:hAnsi="Arial"/>
                <w:sz w:val="18"/>
              </w:rPr>
              <w:t>DNAI(s) associated with the EAS. This IE is used as Potential Locations of Applications. It is a subset of the DNAI(s) associated with the EDN where the EAS resides.</w:t>
            </w:r>
          </w:p>
          <w:p w14:paraId="34036072" w14:textId="77777777" w:rsidR="00995446" w:rsidRPr="00032AC4" w:rsidRDefault="00995446" w:rsidP="009A6DA4">
            <w:pPr>
              <w:keepLines/>
              <w:spacing w:after="0"/>
              <w:rPr>
                <w:rFonts w:ascii="Arial" w:hAnsi="Arial"/>
                <w:sz w:val="18"/>
              </w:rPr>
            </w:pPr>
          </w:p>
          <w:p w14:paraId="6C7D3BBA" w14:textId="77777777" w:rsidR="00995446" w:rsidRPr="00032AC4" w:rsidRDefault="00995446" w:rsidP="00995446">
            <w:pPr>
              <w:pStyle w:val="TAL"/>
            </w:pPr>
            <w:r w:rsidRPr="00032AC4">
              <w:t>allowedValues: N/A</w:t>
            </w:r>
          </w:p>
          <w:p w14:paraId="21F1026A" w14:textId="1DF3FB7B"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String</w:t>
            </w:r>
          </w:p>
          <w:p w14:paraId="17277D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106204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310B43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72DE377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5F66EEE" w14:textId="68C2929F"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685F2DC"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17F6FA29" w:rsidR="009A6DA4" w:rsidRPr="00032AC4" w:rsidRDefault="009A6DA4" w:rsidP="009A6DA4">
            <w:pPr>
              <w:keepLines/>
              <w:spacing w:after="0"/>
              <w:rPr>
                <w:rFonts w:ascii="Arial" w:hAnsi="Arial"/>
                <w:sz w:val="18"/>
              </w:rPr>
            </w:pPr>
            <w:r w:rsidRPr="00032AC4">
              <w:rPr>
                <w:rFonts w:ascii="Arial" w:hAnsi="Arial"/>
                <w:sz w:val="18"/>
              </w:rPr>
              <w:t xml:space="preserve">The availability reporting period (i.e. heartbeat period) that indicates to the EES how often it needs to check the EAS's availability after a successful registration (See </w:t>
            </w:r>
            <w:r w:rsidR="00B11070" w:rsidRPr="00B11070">
              <w:rPr>
                <w:rFonts w:ascii="Arial" w:hAnsi="Arial"/>
                <w:sz w:val="18"/>
              </w:rPr>
              <w:t xml:space="preserve">EAS Availability Reporting Period defined in clause 8.2.4 in </w:t>
            </w:r>
            <w:r w:rsidRPr="00032AC4">
              <w:rPr>
                <w:rFonts w:ascii="Arial" w:hAnsi="Arial"/>
                <w:sz w:val="18"/>
              </w:rPr>
              <w:t>TS 23.558 [2]).</w:t>
            </w:r>
          </w:p>
          <w:p w14:paraId="2F5A4E5E" w14:textId="77777777" w:rsidR="00995446" w:rsidRPr="00032AC4" w:rsidRDefault="00995446" w:rsidP="009A6DA4">
            <w:pPr>
              <w:keepLines/>
              <w:spacing w:after="0"/>
              <w:rPr>
                <w:rFonts w:ascii="Arial" w:hAnsi="Arial"/>
                <w:sz w:val="18"/>
              </w:rPr>
            </w:pPr>
          </w:p>
          <w:p w14:paraId="4D477165" w14:textId="77777777" w:rsidR="00995446" w:rsidRPr="00032AC4" w:rsidRDefault="00995446" w:rsidP="00995446">
            <w:pPr>
              <w:pStyle w:val="TAL"/>
            </w:pPr>
            <w:r w:rsidRPr="00032AC4">
              <w:t>allowedValues: N/A</w:t>
            </w:r>
          </w:p>
          <w:p w14:paraId="61DA90CA" w14:textId="1E0B376F"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Integer</w:t>
            </w:r>
          </w:p>
          <w:p w14:paraId="6796E1A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25A9F9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09A8AC3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26E2627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8F1924A" w14:textId="6B7C164D"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2F3E18F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44C491BB" w:rsidR="009A6DA4" w:rsidRPr="00032AC4" w:rsidRDefault="009A6DA4" w:rsidP="00032AC4">
            <w:pPr>
              <w:keepLines/>
              <w:spacing w:after="0"/>
              <w:rPr>
                <w:rFonts w:ascii="Arial" w:hAnsi="Arial"/>
                <w:sz w:val="18"/>
              </w:rPr>
            </w:pPr>
            <w:r w:rsidRPr="00032AC4">
              <w:rPr>
                <w:rFonts w:ascii="Arial" w:hAnsi="Arial"/>
                <w:sz w:val="18"/>
              </w:rPr>
              <w:t xml:space="preserve">The status of the EAS (e.g. enabled, disabled, </w:t>
            </w:r>
            <w:r w:rsidR="00B11070" w:rsidRPr="004C4998">
              <w:rPr>
                <w:rFonts w:ascii="Arial" w:hAnsi="Arial"/>
                <w:sz w:val="18"/>
              </w:rPr>
              <w:t>overload warning</w:t>
            </w:r>
            <w:r w:rsidR="00B11070">
              <w:rPr>
                <w:rFonts w:ascii="Arial" w:hAnsi="Arial"/>
                <w:sz w:val="18"/>
              </w:rPr>
              <w:t xml:space="preserve">, </w:t>
            </w:r>
            <w:r w:rsidRPr="00032AC4">
              <w:rPr>
                <w:rFonts w:ascii="Arial" w:hAnsi="Arial"/>
                <w:sz w:val="18"/>
              </w:rPr>
              <w:t xml:space="preserve">etc.) (See </w:t>
            </w:r>
            <w:r w:rsidR="00B11070" w:rsidRPr="004E275A">
              <w:rPr>
                <w:rFonts w:ascii="Arial" w:hAnsi="Arial"/>
                <w:sz w:val="18"/>
              </w:rPr>
              <w:t xml:space="preserve">EAS Status </w:t>
            </w:r>
            <w:r w:rsidR="00B11070">
              <w:rPr>
                <w:rFonts w:ascii="Arial" w:hAnsi="Arial"/>
                <w:sz w:val="18"/>
              </w:rPr>
              <w:t xml:space="preserve">defined in clause 8.2.4 in </w:t>
            </w:r>
            <w:r w:rsidRPr="00032AC4">
              <w:rPr>
                <w:rFonts w:ascii="Arial" w:hAnsi="Arial"/>
                <w:sz w:val="18"/>
              </w:rPr>
              <w:t xml:space="preserve">TS 23.558 [2]). </w:t>
            </w:r>
          </w:p>
          <w:p w14:paraId="558DE28B" w14:textId="77777777" w:rsidR="009A6DA4" w:rsidRPr="00032AC4" w:rsidRDefault="009A6DA4" w:rsidP="00032AC4">
            <w:pPr>
              <w:keepLines/>
              <w:spacing w:after="0"/>
              <w:rPr>
                <w:rFonts w:ascii="Arial" w:hAnsi="Arial"/>
                <w:sz w:val="18"/>
              </w:rPr>
            </w:pPr>
          </w:p>
          <w:p w14:paraId="51468E9B" w14:textId="265222C8" w:rsidR="009A6DA4" w:rsidRPr="00032AC4" w:rsidRDefault="009A6DA4" w:rsidP="00032AC4">
            <w:pPr>
              <w:keepLines/>
              <w:spacing w:after="0"/>
              <w:rPr>
                <w:rFonts w:ascii="Arial" w:hAnsi="Arial"/>
                <w:sz w:val="18"/>
              </w:rPr>
            </w:pPr>
            <w:r w:rsidRPr="00032AC4">
              <w:rPr>
                <w:rFonts w:ascii="Arial" w:hAnsi="Arial"/>
                <w:sz w:val="18"/>
              </w:rPr>
              <w:t>Allowed values: ENABLED, DISABLED</w:t>
            </w:r>
            <w:r w:rsidR="00B11070">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380A4E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943E919"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2D5230B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45246F2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AD9C3ED" w14:textId="4E35AD8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0525E484"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032AC4" w:rsidRDefault="00153709" w:rsidP="00032AC4">
            <w:pPr>
              <w:keepLines/>
              <w:spacing w:after="0"/>
              <w:rPr>
                <w:rFonts w:ascii="Arial" w:hAnsi="Arial"/>
                <w:sz w:val="18"/>
              </w:rPr>
            </w:pPr>
            <w:r w:rsidRPr="00032AC4">
              <w:rPr>
                <w:rFonts w:ascii="Arial" w:hAnsi="Arial"/>
                <w:sz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type: ServingLocation</w:t>
            </w:r>
          </w:p>
          <w:p w14:paraId="3CFB1E5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multiplicity: 1</w:t>
            </w:r>
          </w:p>
          <w:p w14:paraId="08C8277C"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isOrdered: N/A</w:t>
            </w:r>
          </w:p>
          <w:p w14:paraId="019F69C9"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isUnique: True</w:t>
            </w:r>
          </w:p>
          <w:p w14:paraId="5BA9FE2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defaultValue: None</w:t>
            </w:r>
          </w:p>
          <w:p w14:paraId="63C484C2" w14:textId="2388694D"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5451526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411478A0"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B11070">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49645689"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97BF448" w14:textId="103A435A" w:rsidR="00153709" w:rsidRDefault="00A01709" w:rsidP="00153709">
            <w:pPr>
              <w:spacing w:after="0"/>
              <w:rPr>
                <w:rFonts w:ascii="Courier New" w:hAnsi="Courier New" w:cs="Courier New"/>
                <w:lang w:eastAsia="zh-CN"/>
              </w:rPr>
            </w:pPr>
            <w:r>
              <w:rPr>
                <w:rFonts w:ascii="Courier New" w:hAnsi="Courier New" w:cs="Courier New"/>
                <w:sz w:val="18"/>
                <w:lang w:eastAsia="zh-CN"/>
              </w:rPr>
              <w:t>triggerType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lastRenderedPageBreak/>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73E7F9D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B11070">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6D12260B"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B11070">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lastRenderedPageBreak/>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4D7E05F" w14:textId="232DAB03"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045E9">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29589964"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49B6821"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045E9">
              <w:rPr>
                <w:rFonts w:cs="Arial"/>
                <w:szCs w:val="18"/>
                <w:lang w:eastAsia="zh-CN"/>
              </w:rPr>
              <w:t>…*</w:t>
            </w:r>
          </w:p>
          <w:p w14:paraId="1C479F25" w14:textId="47016014" w:rsidR="00153709" w:rsidRPr="009658AD" w:rsidRDefault="00153709" w:rsidP="00153709">
            <w:pPr>
              <w:pStyle w:val="TAL"/>
              <w:rPr>
                <w:rFonts w:cs="Arial"/>
                <w:szCs w:val="18"/>
              </w:rPr>
            </w:pPr>
            <w:r w:rsidRPr="009658AD">
              <w:rPr>
                <w:rFonts w:cs="Arial"/>
                <w:szCs w:val="18"/>
              </w:rPr>
              <w:t xml:space="preserve">isOrdered: </w:t>
            </w:r>
            <w:r w:rsidR="00B045E9">
              <w:rPr>
                <w:rFonts w:cs="Arial"/>
                <w:szCs w:val="18"/>
              </w:rPr>
              <w:t>False</w:t>
            </w:r>
          </w:p>
          <w:p w14:paraId="02B11CF8" w14:textId="1ACFB570" w:rsidR="00153709" w:rsidRPr="009658AD" w:rsidRDefault="00153709" w:rsidP="00153709">
            <w:pPr>
              <w:pStyle w:val="TAL"/>
              <w:rPr>
                <w:rFonts w:cs="Arial"/>
                <w:szCs w:val="18"/>
              </w:rPr>
            </w:pPr>
            <w:r w:rsidRPr="009658AD">
              <w:rPr>
                <w:rFonts w:cs="Arial"/>
                <w:szCs w:val="18"/>
              </w:rPr>
              <w:t xml:space="preserve">isUnique: </w:t>
            </w:r>
            <w:r w:rsidR="00B045E9">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901A999" w14:textId="2D7038D2"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B11070">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45408D6E"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587E9731"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9058140" w:rsidR="001E564D" w:rsidRPr="001E564D" w:rsidRDefault="00110D0D" w:rsidP="001E564D">
            <w:pPr>
              <w:pStyle w:val="TAL"/>
              <w:rPr>
                <w:rFonts w:cs="Arial"/>
                <w:szCs w:val="18"/>
              </w:rPr>
            </w:pPr>
            <w:r w:rsidRPr="001E564D">
              <w:rPr>
                <w:rFonts w:cs="Arial"/>
                <w:szCs w:val="18"/>
              </w:rPr>
              <w:t xml:space="preserve">This defines the ECS(s) belonging to </w:t>
            </w:r>
            <w:r>
              <w:rPr>
                <w:rFonts w:cs="Arial"/>
                <w:szCs w:val="18"/>
              </w:rPr>
              <w:t>PO</w:t>
            </w:r>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A01709">
        <w:trPr>
          <w:cantSplit/>
          <w:jc w:val="center"/>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8" w:name="_Toc96936202"/>
      <w:bookmarkStart w:id="519" w:name="_Toc96936460"/>
      <w:bookmarkStart w:id="520" w:name="_Toc96612078"/>
      <w:bookmarkStart w:id="521" w:name="_Toc219487789"/>
      <w:r w:rsidRPr="00926D4D">
        <w:t>7</w:t>
      </w:r>
      <w:r w:rsidRPr="00926D4D">
        <w:tab/>
        <w:t>Procedural Flows</w:t>
      </w:r>
      <w:bookmarkEnd w:id="518"/>
      <w:bookmarkEnd w:id="519"/>
      <w:bookmarkEnd w:id="521"/>
      <w:r w:rsidR="00FA00B2" w:rsidRPr="00926D4D">
        <w:tab/>
      </w:r>
      <w:bookmarkEnd w:id="520"/>
    </w:p>
    <w:p w14:paraId="0D8D6CCE" w14:textId="450EE35E" w:rsidR="004C3952" w:rsidRPr="00926D4D" w:rsidRDefault="004C3952" w:rsidP="00660CEB">
      <w:pPr>
        <w:pStyle w:val="Heading2"/>
      </w:pPr>
      <w:bookmarkStart w:id="522" w:name="_Toc96612079"/>
      <w:bookmarkStart w:id="523" w:name="_Toc96936203"/>
      <w:bookmarkStart w:id="524" w:name="_Toc96936461"/>
      <w:bookmarkStart w:id="525" w:name="_Toc219487790"/>
      <w:r w:rsidRPr="00926D4D">
        <w:t>7.</w:t>
      </w:r>
      <w:r w:rsidR="00AC21CA" w:rsidRPr="00926D4D">
        <w:t>1</w:t>
      </w:r>
      <w:r w:rsidRPr="00926D4D">
        <w:tab/>
        <w:t>Lifecycle management</w:t>
      </w:r>
      <w:bookmarkEnd w:id="522"/>
      <w:bookmarkEnd w:id="523"/>
      <w:bookmarkEnd w:id="524"/>
      <w:bookmarkEnd w:id="525"/>
    </w:p>
    <w:p w14:paraId="0593E3BF" w14:textId="0FF7713D" w:rsidR="004C3952" w:rsidRPr="00926D4D" w:rsidRDefault="004C3952" w:rsidP="00660CEB">
      <w:pPr>
        <w:pStyle w:val="Heading3"/>
      </w:pPr>
      <w:bookmarkStart w:id="526" w:name="_Toc96612080"/>
      <w:bookmarkStart w:id="527" w:name="_Toc96936204"/>
      <w:bookmarkStart w:id="528" w:name="_Toc96936462"/>
      <w:bookmarkStart w:id="529" w:name="_Toc219487791"/>
      <w:r w:rsidRPr="00926D4D">
        <w:t>7.</w:t>
      </w:r>
      <w:r w:rsidR="00AC21CA" w:rsidRPr="00926D4D">
        <w:t>1</w:t>
      </w:r>
      <w:r w:rsidRPr="00926D4D">
        <w:t>.1</w:t>
      </w:r>
      <w:r w:rsidRPr="00926D4D">
        <w:tab/>
        <w:t>Description</w:t>
      </w:r>
      <w:bookmarkEnd w:id="526"/>
      <w:bookmarkEnd w:id="527"/>
      <w:bookmarkEnd w:id="528"/>
      <w:bookmarkEnd w:id="52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30" w:name="_Toc96612081"/>
      <w:bookmarkStart w:id="531" w:name="_Toc96936205"/>
      <w:bookmarkStart w:id="532" w:name="_Toc96936463"/>
      <w:bookmarkStart w:id="533" w:name="_Toc219487792"/>
      <w:r w:rsidRPr="00926D4D">
        <w:t>7.</w:t>
      </w:r>
      <w:r w:rsidR="00AC21CA" w:rsidRPr="00926D4D">
        <w:t>1</w:t>
      </w:r>
      <w:r w:rsidRPr="00926D4D">
        <w:t>.2</w:t>
      </w:r>
      <w:r w:rsidRPr="00926D4D">
        <w:tab/>
        <w:t>EAS lifecycle management</w:t>
      </w:r>
      <w:bookmarkEnd w:id="530"/>
      <w:bookmarkEnd w:id="531"/>
      <w:bookmarkEnd w:id="532"/>
      <w:bookmarkEnd w:id="533"/>
    </w:p>
    <w:p w14:paraId="66705D27" w14:textId="01990B2F" w:rsidR="004C3952" w:rsidRDefault="004C3952" w:rsidP="00660CEB">
      <w:pPr>
        <w:pStyle w:val="Heading4"/>
        <w:rPr>
          <w:rStyle w:val="Heading3Char"/>
        </w:rPr>
      </w:pPr>
      <w:bookmarkStart w:id="534" w:name="_Toc96936206"/>
      <w:bookmarkStart w:id="535" w:name="_Toc96936464"/>
      <w:bookmarkStart w:id="536" w:name="_Toc219487793"/>
      <w:r w:rsidRPr="00926D4D">
        <w:t>7.</w:t>
      </w:r>
      <w:r w:rsidR="00AC21CA" w:rsidRPr="00926D4D">
        <w:t>1</w:t>
      </w:r>
      <w:r w:rsidRPr="00926D4D">
        <w:t>.2.1</w:t>
      </w:r>
      <w:r w:rsidRPr="00926D4D">
        <w:tab/>
      </w:r>
      <w:r w:rsidRPr="00926D4D">
        <w:rPr>
          <w:rStyle w:val="Heading3Char"/>
        </w:rPr>
        <w:t xml:space="preserve">EAS </w:t>
      </w:r>
      <w:bookmarkEnd w:id="534"/>
      <w:bookmarkEnd w:id="535"/>
      <w:r w:rsidR="005E56F6" w:rsidRPr="005E56F6">
        <w:rPr>
          <w:rStyle w:val="Heading3Char"/>
        </w:rPr>
        <w:t>deployment</w:t>
      </w:r>
      <w:bookmarkEnd w:id="536"/>
    </w:p>
    <w:p w14:paraId="4553D066" w14:textId="249B0043" w:rsidR="00153709" w:rsidRPr="00153709" w:rsidRDefault="00153709" w:rsidP="00153709">
      <w:pPr>
        <w:pStyle w:val="Heading5"/>
      </w:pPr>
      <w:bookmarkStart w:id="537" w:name="_Toc219487794"/>
      <w:r w:rsidRPr="00564CCA">
        <w:t>7.1.2.1.1</w:t>
      </w:r>
      <w:r w:rsidRPr="00926D4D">
        <w:tab/>
      </w:r>
      <w:r w:rsidRPr="00564CCA">
        <w:t>EAS deployment by interworking with ETSI NFV MANO</w:t>
      </w:r>
      <w:bookmarkEnd w:id="53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69.85pt;height:490.25pt" o:ole="">
            <v:imagedata r:id="rId31" o:title=""/>
          </v:shape>
          <o:OLEObject Type="Embed" ProgID="Visio.Drawing.15" ShapeID="_x0000_i1035" DrawAspect="Content" ObjectID="_1830100594"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8" w:name="_Hlk125981954"/>
      <w:r w:rsidR="00393D0F" w:rsidRPr="00926D4D">
        <w:t>the creation of EASFunction MOI</w:t>
      </w:r>
      <w:bookmarkEnd w:id="53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9" w:name="_Toc219487795"/>
      <w:r>
        <w:t>7.1.2.1.2</w:t>
      </w:r>
      <w:r w:rsidRPr="00926D4D">
        <w:tab/>
      </w:r>
      <w:r w:rsidRPr="00564CCA">
        <w:t>EAS deployment by interworking with ETS</w:t>
      </w:r>
      <w:r>
        <w:t>I MEC</w:t>
      </w:r>
      <w:bookmarkEnd w:id="53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40" w:name="_Toc96936207"/>
      <w:bookmarkStart w:id="541" w:name="_Toc96936465"/>
      <w:bookmarkStart w:id="542" w:name="_Toc219487796"/>
      <w:r w:rsidRPr="00926D4D">
        <w:lastRenderedPageBreak/>
        <w:t>7.</w:t>
      </w:r>
      <w:r w:rsidR="00AC21CA" w:rsidRPr="00926D4D">
        <w:t>1</w:t>
      </w:r>
      <w:r w:rsidRPr="00926D4D">
        <w:t>.2.2</w:t>
      </w:r>
      <w:r w:rsidRPr="00926D4D">
        <w:tab/>
      </w:r>
      <w:r w:rsidRPr="00926D4D">
        <w:rPr>
          <w:rStyle w:val="Heading3Char"/>
        </w:rPr>
        <w:t>EAS termination</w:t>
      </w:r>
      <w:bookmarkEnd w:id="540"/>
      <w:bookmarkEnd w:id="541"/>
      <w:bookmarkEnd w:id="542"/>
    </w:p>
    <w:p w14:paraId="06D2133C" w14:textId="7E7E6747" w:rsidR="00393D0F" w:rsidRPr="00393D0F" w:rsidRDefault="00393D0F" w:rsidP="00393D0F">
      <w:pPr>
        <w:pStyle w:val="Heading5"/>
      </w:pPr>
      <w:bookmarkStart w:id="543" w:name="_Toc219487797"/>
      <w:r>
        <w:t>7.1.2.2</w:t>
      </w:r>
      <w:r w:rsidRPr="00564CCA">
        <w:t>.1</w:t>
      </w:r>
      <w:r w:rsidRPr="00926D4D">
        <w:tab/>
      </w:r>
      <w:r>
        <w:t>EAS termination</w:t>
      </w:r>
      <w:r w:rsidRPr="00564CCA">
        <w:t xml:space="preserve"> by interworking with ETSI NFV MANO</w:t>
      </w:r>
      <w:bookmarkEnd w:id="54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3pt;height:226.8pt" o:ole="">
            <v:imagedata r:id="rId33" o:title=""/>
          </v:shape>
          <o:OLEObject Type="Embed" ProgID="Visio.Drawing.15" ShapeID="_x0000_i1036" DrawAspect="Content" ObjectID="_1830100595"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4" w:name="_Toc219487798"/>
      <w:r>
        <w:t>7.1.2.2.2</w:t>
      </w:r>
      <w:r w:rsidRPr="00926D4D">
        <w:tab/>
      </w:r>
      <w:r>
        <w:t>EAS termination</w:t>
      </w:r>
      <w:r w:rsidRPr="00564CCA">
        <w:t xml:space="preserve"> by interworking with ETS</w:t>
      </w:r>
      <w:r>
        <w:t>I MEC</w:t>
      </w:r>
      <w:bookmarkEnd w:id="54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5" w:name="_Toc219487799"/>
      <w:r>
        <w:lastRenderedPageBreak/>
        <w:t>7.1.2.3</w:t>
      </w:r>
      <w:r>
        <w:tab/>
        <w:t>EAS modification</w:t>
      </w:r>
      <w:bookmarkEnd w:id="545"/>
    </w:p>
    <w:p w14:paraId="69DA638F" w14:textId="58F5C0AE" w:rsidR="00393D0F" w:rsidRPr="00393D0F" w:rsidRDefault="00393D0F" w:rsidP="00393D0F">
      <w:pPr>
        <w:pStyle w:val="Heading5"/>
      </w:pPr>
      <w:bookmarkStart w:id="546" w:name="_Toc219487800"/>
      <w:r>
        <w:t>7.1.2.3</w:t>
      </w:r>
      <w:r w:rsidRPr="00564CCA">
        <w:t>.1</w:t>
      </w:r>
      <w:r w:rsidRPr="00926D4D">
        <w:tab/>
      </w:r>
      <w:r>
        <w:t>EAS modification</w:t>
      </w:r>
      <w:r w:rsidRPr="00564CCA">
        <w:t xml:space="preserve"> by interworking with ETSI NFV MANO</w:t>
      </w:r>
      <w:bookmarkEnd w:id="546"/>
    </w:p>
    <w:p w14:paraId="63E4E1F0" w14:textId="4453F171" w:rsidR="00AE551C" w:rsidRDefault="00AE551C" w:rsidP="00AE551C">
      <w:bookmarkStart w:id="54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7"/>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1.3pt;height:245.95pt" o:ole="">
            <v:imagedata r:id="rId35" o:title="" cropbottom="15858f"/>
          </v:shape>
          <o:OLEObject Type="Embed" ProgID="Visio.Drawing.15" ShapeID="_x0000_i1037" DrawAspect="Content" ObjectID="_1830100596"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8" w:name="OLE_LINK7"/>
      <w:bookmarkStart w:id="549" w:name="OLE_LINK8"/>
      <w:r>
        <w:t xml:space="preserve"> </w:t>
      </w:r>
    </w:p>
    <w:p w14:paraId="58567260" w14:textId="618DE413" w:rsidR="00AE551C" w:rsidRDefault="00AE551C" w:rsidP="00AE551C">
      <w:pPr>
        <w:pStyle w:val="B10"/>
      </w:pPr>
      <w:bookmarkStart w:id="550" w:name="OLE_LINK23"/>
      <w:bookmarkStart w:id="551" w:name="OLE_LINK28"/>
      <w:r>
        <w:t xml:space="preserve">4. If corresponding VNF instance needs to be </w:t>
      </w:r>
      <w:r>
        <w:rPr>
          <w:lang w:eastAsia="zh-CN"/>
        </w:rPr>
        <w:t>modified</w:t>
      </w:r>
      <w:r>
        <w:t>, ECSP provisioning MnS producer invokes the</w:t>
      </w:r>
      <w:bookmarkStart w:id="552" w:name="OLE_LINK12"/>
      <w:bookmarkStart w:id="553" w:name="OLE_LINK13"/>
      <w:r>
        <w:t>UpdateNsRequest operation</w:t>
      </w:r>
      <w:bookmarkEnd w:id="552"/>
      <w:bookmarkEnd w:id="553"/>
      <w:r>
        <w:t xml:space="preserve"> (see </w:t>
      </w:r>
      <w:bookmarkStart w:id="554" w:name="OLE_LINK10"/>
      <w:bookmarkStart w:id="555" w:name="OLE_LINK11"/>
      <w:r>
        <w:t>clause 7.3.5 in ETSI GS NFV-IFA 013 [6]</w:t>
      </w:r>
      <w:bookmarkEnd w:id="554"/>
      <w:bookmarkEnd w:id="555"/>
      <w:r>
        <w:t>) to request NFVO via the Os-Ma-nfvo interface to modify</w:t>
      </w:r>
      <w:bookmarkStart w:id="556" w:name="OLE_LINK35"/>
      <w:bookmarkStart w:id="557" w:name="OLE_LINK36"/>
      <w:r>
        <w:t xml:space="preserve"> the virtualized resource of </w:t>
      </w:r>
      <w:bookmarkEnd w:id="556"/>
      <w:bookmarkEnd w:id="557"/>
      <w:r>
        <w:t>the EAS VNF instance.</w:t>
      </w:r>
    </w:p>
    <w:p w14:paraId="076EA2AC" w14:textId="77777777" w:rsidR="00AE551C" w:rsidRDefault="00AE551C" w:rsidP="00AE551C">
      <w:pPr>
        <w:pStyle w:val="B10"/>
      </w:pPr>
      <w:bookmarkStart w:id="558" w:name="OLE_LINK31"/>
      <w:bookmarkStart w:id="55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8"/>
      <w:bookmarkEnd w:id="559"/>
    </w:p>
    <w:bookmarkEnd w:id="548"/>
    <w:bookmarkEnd w:id="549"/>
    <w:bookmarkEnd w:id="550"/>
    <w:bookmarkEnd w:id="55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60" w:name="_Toc219487801"/>
      <w:r>
        <w:t>7.1.2.3.2</w:t>
      </w:r>
      <w:r w:rsidRPr="00926D4D">
        <w:tab/>
      </w:r>
      <w:r>
        <w:t>EAS modification</w:t>
      </w:r>
      <w:r w:rsidRPr="00564CCA">
        <w:t xml:space="preserve"> by interworking with ETS</w:t>
      </w:r>
      <w:r>
        <w:t>I MEC</w:t>
      </w:r>
      <w:bookmarkEnd w:id="56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1" w:name="_Toc219487802"/>
      <w:r>
        <w:lastRenderedPageBreak/>
        <w:t>7.1.2.4</w:t>
      </w:r>
      <w:r>
        <w:tab/>
        <w:t>EAS query</w:t>
      </w:r>
      <w:bookmarkEnd w:id="561"/>
    </w:p>
    <w:p w14:paraId="63D9A48B" w14:textId="3F25B6F9" w:rsidR="00393D0F" w:rsidRPr="00393D0F" w:rsidRDefault="00393D0F" w:rsidP="00393D0F">
      <w:pPr>
        <w:pStyle w:val="Heading5"/>
      </w:pPr>
      <w:bookmarkStart w:id="562" w:name="_Toc219487803"/>
      <w:r>
        <w:t>7.1.2.4</w:t>
      </w:r>
      <w:r w:rsidRPr="00564CCA">
        <w:t>.1</w:t>
      </w:r>
      <w:r w:rsidRPr="00926D4D">
        <w:tab/>
      </w:r>
      <w:r>
        <w:t>EAS query</w:t>
      </w:r>
      <w:r w:rsidRPr="00564CCA">
        <w:t xml:space="preserve"> by interworking with ETSI NFV MANO</w:t>
      </w:r>
      <w:bookmarkEnd w:id="56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3" w:name="OLE_LINK5"/>
    <w:p w14:paraId="030A937B" w14:textId="77777777" w:rsidR="00AE551C" w:rsidRDefault="00AE551C" w:rsidP="00AE551C">
      <w:pPr>
        <w:pStyle w:val="TH"/>
      </w:pPr>
      <w:r>
        <w:object w:dxaOrig="7065" w:dyaOrig="3405" w14:anchorId="49979A40">
          <v:shape id="_x0000_i1038" type="#_x0000_t75" style="width:353.75pt;height:170.2pt" o:ole="">
            <v:imagedata r:id="rId37" o:title=""/>
          </v:shape>
          <o:OLEObject Type="Embed" ProgID="Visio.Drawing.15" ShapeID="_x0000_i1038" DrawAspect="Content" ObjectID="_1830100597" r:id="rId38"/>
        </w:object>
      </w:r>
      <w:bookmarkEnd w:id="56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4" w:name="OLE_LINK2"/>
      <w:r>
        <w:t>ECSP provisioning MnS Producer receives a query request (this will use getMOIAttributes operation defined in 3GPP TS 28.532[5]) with objectInstance of the existing EASFunction MOI, scope, and</w:t>
      </w:r>
      <w:bookmarkStart w:id="565" w:name="OLE_LINK15"/>
      <w:bookmarkStart w:id="566" w:name="OLE_LINK16"/>
      <w:r>
        <w:t xml:space="preserve"> list of attributes of EASFunction IOC</w:t>
      </w:r>
      <w:bookmarkEnd w:id="565"/>
      <w:bookmarkEnd w:id="566"/>
      <w:r>
        <w:t>.</w:t>
      </w:r>
      <w:bookmarkStart w:id="567" w:name="OLE_LINK20"/>
      <w:bookmarkStart w:id="568" w:name="OLE_LINK19"/>
      <w:r>
        <w:t xml:space="preserve"> </w:t>
      </w:r>
      <w:bookmarkStart w:id="569" w:name="OLE_LINK14"/>
      <w:r>
        <w:t>The list of attributes identifies the attributes to be returned by this operation.</w:t>
      </w:r>
      <w:bookmarkEnd w:id="564"/>
      <w:bookmarkEnd w:id="567"/>
      <w:bookmarkEnd w:id="568"/>
    </w:p>
    <w:p w14:paraId="7252A36E" w14:textId="77777777" w:rsidR="00AE551C" w:rsidRDefault="00AE551C" w:rsidP="00AE551C">
      <w:pPr>
        <w:pStyle w:val="B10"/>
      </w:pPr>
      <w:bookmarkStart w:id="570" w:name="OLE_LINK3"/>
      <w:bookmarkStart w:id="571" w:name="OLE_LINK4"/>
      <w:bookmarkEnd w:id="569"/>
      <w:r>
        <w:t>2. Based on the request, ECSP provisioning MnS producer queries the concrete EAS</w:t>
      </w:r>
      <w:r>
        <w:rPr>
          <w:lang w:eastAsia="zh-CN"/>
        </w:rPr>
        <w:t>Func</w:t>
      </w:r>
      <w:r>
        <w:t xml:space="preserve">tion MOI </w:t>
      </w:r>
      <w:bookmarkEnd w:id="570"/>
      <w:bookmarkEnd w:id="57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2" w:name="_Toc219487804"/>
      <w:r>
        <w:t>7.1.2.4.2</w:t>
      </w:r>
      <w:r w:rsidRPr="00926D4D">
        <w:tab/>
      </w:r>
      <w:r>
        <w:t>EAS query</w:t>
      </w:r>
      <w:r w:rsidRPr="00564CCA">
        <w:t xml:space="preserve"> by interworking with ETS</w:t>
      </w:r>
      <w:r>
        <w:t>I MEC</w:t>
      </w:r>
      <w:bookmarkEnd w:id="57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3" w:name="_Toc219487805"/>
      <w:r w:rsidRPr="00926D4D">
        <w:t>7.</w:t>
      </w:r>
      <w:r>
        <w:t>1.2</w:t>
      </w:r>
      <w:r w:rsidRPr="00926D4D">
        <w:t>.</w:t>
      </w:r>
      <w:r>
        <w:t>5</w:t>
      </w:r>
      <w:r w:rsidRPr="00926D4D">
        <w:tab/>
      </w:r>
      <w:bookmarkStart w:id="574" w:name="_Hlk110352743"/>
      <w:r>
        <w:t>EAS instantiation triggered by measurement data</w:t>
      </w:r>
      <w:bookmarkEnd w:id="573"/>
      <w:bookmarkEnd w:id="57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2C3CEA9B" w:rsidR="000A2236" w:rsidRDefault="00753CEC" w:rsidP="008B2825">
      <w:pPr>
        <w:pStyle w:val="TH"/>
      </w:pPr>
      <w:r>
        <w:object w:dxaOrig="9773" w:dyaOrig="5445" w14:anchorId="1E9B3D6A">
          <v:shape id="_x0000_i1039" type="#_x0000_t75" style="width:481.95pt;height:268.85pt" o:ole="">
            <v:imagedata r:id="rId39" o:title=""/>
          </v:shape>
          <o:OLEObject Type="Embed" ProgID="Visio.Drawing.15" ShapeID="_x0000_i1039" DrawAspect="Content" ObjectID="_1830100598"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C3A9AAB" w:rsidR="000A2236" w:rsidRPr="00926D4D" w:rsidRDefault="000A2236" w:rsidP="000A2236">
      <w:pPr>
        <w:pStyle w:val="B10"/>
        <w:rPr>
          <w:lang w:eastAsia="zh-CN"/>
        </w:rPr>
      </w:pPr>
      <w:r w:rsidRPr="00926D4D">
        <w:t xml:space="preserve">1. </w:t>
      </w:r>
      <w:r>
        <w:t xml:space="preserve">The consumer </w:t>
      </w:r>
      <w:r w:rsidR="00753CEC">
        <w:t xml:space="preserve"> (ASP or ECSP as performance MnS consumer) </w:t>
      </w:r>
      <w:r>
        <w:t>utilizes t</w:t>
      </w:r>
      <w:r w:rsidRPr="00926D4D">
        <w:t xml:space="preserve">he </w:t>
      </w:r>
      <w:r>
        <w:t xml:space="preserve">procedure described in clause </w:t>
      </w:r>
      <w:r w:rsidRPr="00926D4D">
        <w:t>7.2.2</w:t>
      </w:r>
      <w:r>
        <w:t xml:space="preserve"> </w:t>
      </w:r>
      <w:r w:rsidRPr="00BA0575">
        <w:t>to request</w:t>
      </w:r>
      <w:r w:rsidR="00753CEC">
        <w:t xml:space="preserve"> performance assurance MnS producer</w:t>
      </w:r>
      <w:r w:rsidRPr="00FB4E5C">
        <w:t xml:space="preserve">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5" w:name="_Hlk110341418"/>
      <w:r>
        <w:t xml:space="preserve"> determines whether </w:t>
      </w:r>
      <w:bookmarkStart w:id="576" w:name="_Hlk110348043"/>
      <w:r>
        <w:t xml:space="preserve">an EAS VNF </w:t>
      </w:r>
      <w:bookmarkEnd w:id="576"/>
      <w:r>
        <w:t xml:space="preserve">needs to be instantiated, </w:t>
      </w:r>
      <w:bookmarkStart w:id="577" w:name="_Hlk110347916"/>
      <w:bookmarkStart w:id="578" w:name="_Hlk110349380"/>
      <w:r>
        <w:t xml:space="preserve">based on </w:t>
      </w:r>
      <w:bookmarkEnd w:id="57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7"/>
      <w:r>
        <w:t>.</w:t>
      </w:r>
      <w:bookmarkEnd w:id="57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9" w:name="_Hlk110348270"/>
      <w:bookmarkStart w:id="580" w:name="_Hlk110348378"/>
      <w:r>
        <w:t>configure the EAS with the information</w:t>
      </w:r>
      <w:bookmarkEnd w:id="579"/>
      <w:r>
        <w:t xml:space="preserve"> needed for EAS to register to EES</w:t>
      </w:r>
      <w:bookmarkEnd w:id="580"/>
      <w:r>
        <w:t>.</w:t>
      </w:r>
    </w:p>
    <w:p w14:paraId="36D8E16E" w14:textId="6925D9FF" w:rsidR="000A2236" w:rsidRDefault="000A2236" w:rsidP="00F9480F">
      <w:pPr>
        <w:pStyle w:val="B10"/>
      </w:pPr>
      <w:r>
        <w:t xml:space="preserve">5. </w:t>
      </w:r>
      <w:bookmarkStart w:id="581" w:name="_Hlk110351280"/>
      <w:r>
        <w:t xml:space="preserve">ECSP </w:t>
      </w:r>
      <w:r w:rsidR="00753CEC">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753CEC">
        <w:t>provisioning MnS producer</w:t>
      </w:r>
      <w:r>
        <w:t>, acting as the producer, to connect the EAS to 5GC NFs.</w:t>
      </w:r>
      <w:bookmarkEnd w:id="581"/>
    </w:p>
    <w:p w14:paraId="4D280B13" w14:textId="40AAB895" w:rsidR="00393D0F" w:rsidRPr="00926D4D" w:rsidRDefault="00393D0F" w:rsidP="00393D0F">
      <w:pPr>
        <w:pStyle w:val="Heading4"/>
      </w:pPr>
      <w:bookmarkStart w:id="582" w:name="_Toc130223399"/>
      <w:bookmarkStart w:id="583" w:name="_Toc219487806"/>
      <w:r w:rsidRPr="00926D4D">
        <w:t>7.</w:t>
      </w:r>
      <w:r>
        <w:t>1.2</w:t>
      </w:r>
      <w:r w:rsidRPr="00926D4D">
        <w:t>.</w:t>
      </w:r>
      <w:r>
        <w:t>6</w:t>
      </w:r>
      <w:r w:rsidRPr="00926D4D">
        <w:tab/>
      </w:r>
      <w:r>
        <w:t>EAS Relocation</w:t>
      </w:r>
      <w:bookmarkEnd w:id="582"/>
      <w:bookmarkEnd w:id="58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1.95pt;height:281.35pt" o:ole="">
            <v:imagedata r:id="rId41" o:title=""/>
          </v:shape>
          <o:OLEObject Type="Embed" ProgID="Visio.Drawing.15" ShapeID="_x0000_i1040" DrawAspect="Content" ObjectID="_1830100599"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4" w:name="_Toc219487807"/>
      <w:r w:rsidRPr="00926D4D">
        <w:t>7.</w:t>
      </w:r>
      <w:r>
        <w:t>1.2</w:t>
      </w:r>
      <w:r w:rsidRPr="00926D4D">
        <w:t>.</w:t>
      </w:r>
      <w:r>
        <w:t>7</w:t>
      </w:r>
      <w:r w:rsidRPr="00926D4D">
        <w:tab/>
      </w:r>
      <w:r>
        <w:t>EAS resource reservation</w:t>
      </w:r>
      <w:bookmarkEnd w:id="58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34D6DF5" w14:textId="133C75BB" w:rsidR="00E61609" w:rsidRPr="006507D4" w:rsidRDefault="00E61609" w:rsidP="00E61609">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LO)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117D359E" w:rsidR="00AE5C0E" w:rsidRPr="00926D4D" w:rsidRDefault="00AE5C0E" w:rsidP="00AE5C0E">
      <w:pPr>
        <w:pStyle w:val="B10"/>
        <w:rPr>
          <w:lang w:eastAsia="zh-CN"/>
        </w:rPr>
      </w:pPr>
      <w:r>
        <w:rPr>
          <w:lang w:eastAsia="zh-CN"/>
        </w:rPr>
        <w:t>11-13.</w:t>
      </w:r>
      <w:r>
        <w:rPr>
          <w:lang w:eastAsia="zh-CN"/>
        </w:rPr>
        <w:tab/>
      </w:r>
      <w:r w:rsidR="00561711">
        <w:rPr>
          <w:lang w:eastAsia="zh-CN"/>
        </w:rPr>
        <w:t>the MnS consumer (ASP or LO) can request to delete the EAS</w:t>
      </w:r>
      <w:r w:rsidR="00561711" w:rsidRPr="006507D4">
        <w:t>ResourceReservationJob</w:t>
      </w:r>
      <w:r w:rsidR="00561711" w:rsidRPr="006507D4">
        <w:rPr>
          <w:lang w:eastAsia="zh-CN"/>
        </w:rPr>
        <w:t xml:space="preserve"> </w:t>
      </w:r>
      <w:r w:rsidR="00561711">
        <w:rPr>
          <w:lang w:eastAsia="zh-CN"/>
        </w:rPr>
        <w:t xml:space="preserve">any time and the </w:t>
      </w:r>
      <w:r w:rsidR="00561711" w:rsidRPr="006507D4">
        <w:rPr>
          <w:lang w:eastAsia="zh-CN"/>
        </w:rPr>
        <w:t>ECSP management system</w:t>
      </w:r>
      <w:r w:rsidR="00561711">
        <w:rPr>
          <w:lang w:eastAsia="zh-CN"/>
        </w:rPr>
        <w:t xml:space="preserve"> deletes the EAS</w:t>
      </w:r>
      <w:r w:rsidR="00561711" w:rsidRPr="006507D4">
        <w:t>ResourceReservationJob</w:t>
      </w:r>
      <w:r w:rsidR="00561711" w:rsidRPr="006507D4">
        <w:rPr>
          <w:lang w:eastAsia="zh-CN"/>
        </w:rPr>
        <w:t xml:space="preserve"> </w:t>
      </w:r>
      <w:r w:rsidR="00561711">
        <w:rPr>
          <w:lang w:eastAsia="zh-CN"/>
        </w:rPr>
        <w:t>and sends response to the MnS consumer (interworking with ETSI NFV MANO is required).</w:t>
      </w:r>
    </w:p>
    <w:p w14:paraId="3C90DF2D" w14:textId="23ED5029" w:rsidR="001300EE" w:rsidRPr="00926D4D" w:rsidRDefault="001300EE" w:rsidP="00660CEB">
      <w:pPr>
        <w:pStyle w:val="Heading3"/>
      </w:pPr>
      <w:bookmarkStart w:id="585" w:name="_Toc96612082"/>
      <w:bookmarkStart w:id="586" w:name="_Toc96936208"/>
      <w:bookmarkStart w:id="587" w:name="_Toc96936466"/>
      <w:bookmarkStart w:id="588" w:name="_Toc219487808"/>
      <w:r w:rsidRPr="00926D4D">
        <w:t>7.</w:t>
      </w:r>
      <w:r w:rsidR="00AC21CA" w:rsidRPr="00926D4D">
        <w:t>1</w:t>
      </w:r>
      <w:r w:rsidRPr="00926D4D">
        <w:t>.3</w:t>
      </w:r>
      <w:r w:rsidRPr="00926D4D">
        <w:tab/>
        <w:t>ECS lifecycle management</w:t>
      </w:r>
      <w:bookmarkEnd w:id="585"/>
      <w:bookmarkEnd w:id="586"/>
      <w:bookmarkEnd w:id="587"/>
      <w:bookmarkEnd w:id="588"/>
    </w:p>
    <w:p w14:paraId="5DA81F54" w14:textId="01231682" w:rsidR="004C3952" w:rsidRPr="00926D4D" w:rsidRDefault="00AC21CA" w:rsidP="00660CEB">
      <w:pPr>
        <w:pStyle w:val="Heading4"/>
      </w:pPr>
      <w:bookmarkStart w:id="589" w:name="_Toc96936209"/>
      <w:bookmarkStart w:id="590" w:name="_Toc96936467"/>
      <w:bookmarkStart w:id="591" w:name="_Toc219487809"/>
      <w:r w:rsidRPr="00926D4D">
        <w:t>7.1.3.1</w:t>
      </w:r>
      <w:r w:rsidR="00E748D0" w:rsidRPr="00926D4D">
        <w:tab/>
      </w:r>
      <w:r w:rsidRPr="00926D4D">
        <w:t xml:space="preserve">ECS </w:t>
      </w:r>
      <w:r w:rsidR="005E56F6" w:rsidRPr="005E56F6">
        <w:t>deployment</w:t>
      </w:r>
      <w:bookmarkEnd w:id="589"/>
      <w:bookmarkEnd w:id="590"/>
      <w:bookmarkEnd w:id="5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2.9pt;height:467.8pt" o:ole="">
            <v:imagedata r:id="rId44" o:title=""/>
          </v:shape>
          <o:OLEObject Type="Embed" ProgID="Visio.Drawing.15" ShapeID="_x0000_i1041" DrawAspect="Content" ObjectID="_1830100600"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2" w:name="_Toc96936210"/>
      <w:bookmarkStart w:id="593" w:name="_Toc96936468"/>
      <w:bookmarkStart w:id="594" w:name="_Toc219487810"/>
      <w:r w:rsidRPr="00926D4D">
        <w:lastRenderedPageBreak/>
        <w:t>7.1.3.2</w:t>
      </w:r>
      <w:r w:rsidRPr="00926D4D">
        <w:tab/>
        <w:t xml:space="preserve">ECS </w:t>
      </w:r>
      <w:r w:rsidR="005E56F6" w:rsidRPr="005E56F6">
        <w:t>termination</w:t>
      </w:r>
      <w:bookmarkEnd w:id="592"/>
      <w:bookmarkEnd w:id="593"/>
      <w:bookmarkEnd w:id="5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4pt;height:284.25pt" o:ole="">
            <v:imagedata r:id="rId46" o:title=""/>
          </v:shape>
          <o:OLEObject Type="Embed" ProgID="Visio.Drawing.15" ShapeID="_x0000_i1042" DrawAspect="Content" ObjectID="_1830100601"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5" w:name="_Toc219487811"/>
      <w:r>
        <w:t>7.1.3.3</w:t>
      </w:r>
      <w:r>
        <w:tab/>
        <w:t>ECS modification</w:t>
      </w:r>
      <w:bookmarkEnd w:id="5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65pt;height:315.9pt" o:ole="">
            <v:imagedata r:id="rId48" o:title="" cropbottom="9781f"/>
          </v:shape>
          <o:OLEObject Type="Embed" ProgID="Visio.Drawing.15" ShapeID="_x0000_i1043" DrawAspect="Content" ObjectID="_1830100602"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6" w:name="OLE_LINK40"/>
      <w:bookmarkStart w:id="5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8" w:name="OLE_LINK37"/>
      <w:bookmarkStart w:id="599" w:name="OLE_LINK38"/>
      <w:r>
        <w:t>5. NFVO sends the NS Lifecycle Change notification to ECSP provisioning MnS producer indicating the result of modification procedure (see clause 7.3.12 of ETSI GS NFV-IFA 013 [6]).</w:t>
      </w:r>
      <w:bookmarkEnd w:id="596"/>
      <w:bookmarkEnd w:id="597"/>
      <w:bookmarkEnd w:id="598"/>
      <w:bookmarkEnd w:id="599"/>
    </w:p>
    <w:p w14:paraId="62AB8AD8" w14:textId="77777777" w:rsidR="00F9480F" w:rsidRDefault="00F9480F" w:rsidP="00F9480F">
      <w:pPr>
        <w:pStyle w:val="B10"/>
      </w:pPr>
      <w:bookmarkStart w:id="600" w:name="OLE_LINK24"/>
      <w:bookmarkStart w:id="6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00"/>
      <w:bookmarkEnd w:id="601"/>
    </w:p>
    <w:p w14:paraId="44D49575" w14:textId="24A85220" w:rsidR="00F9480F" w:rsidRDefault="00F9480F" w:rsidP="00F9480F">
      <w:pPr>
        <w:pStyle w:val="Heading4"/>
      </w:pPr>
      <w:bookmarkStart w:id="602" w:name="_Toc219487812"/>
      <w:r>
        <w:t>7.1.3.4</w:t>
      </w:r>
      <w:r>
        <w:tab/>
        <w:t>ECS query</w:t>
      </w:r>
      <w:bookmarkEnd w:id="602"/>
    </w:p>
    <w:p w14:paraId="2A767FBF" w14:textId="2F3ABE87" w:rsidR="00F9480F" w:rsidRDefault="00F9480F" w:rsidP="00F9480F">
      <w:r>
        <w:t>Figure 7.1.3.4-1 shows that the PLMN operator or ECSP as the consumer requests the ECS query via the provisioning MnS.</w:t>
      </w:r>
    </w:p>
    <w:bookmarkStart w:id="603" w:name="OLE_LINK6"/>
    <w:p w14:paraId="1F0F9EDA" w14:textId="77777777" w:rsidR="00F9480F" w:rsidRDefault="00F9480F" w:rsidP="00F9480F">
      <w:pPr>
        <w:pStyle w:val="TH"/>
      </w:pPr>
      <w:r>
        <w:object w:dxaOrig="7380" w:dyaOrig="3360" w14:anchorId="113D70D1">
          <v:shape id="_x0000_i1044" type="#_x0000_t75" style="width:369.55pt;height:167.3pt" o:ole="">
            <v:imagedata r:id="rId50" o:title="" cropbottom="31394f"/>
          </v:shape>
          <o:OLEObject Type="Embed" ProgID="Visio.Drawing.15" ShapeID="_x0000_i1044" DrawAspect="Content" ObjectID="_1830100603" r:id="rId51"/>
        </w:object>
      </w:r>
      <w:bookmarkEnd w:id="6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4" w:name="_Toc96612083"/>
      <w:bookmarkStart w:id="605" w:name="_Toc96936211"/>
      <w:bookmarkStart w:id="606" w:name="_Toc96936469"/>
      <w:bookmarkStart w:id="607" w:name="_Toc219487813"/>
      <w:r w:rsidRPr="00926D4D">
        <w:t>7.1.4</w:t>
      </w:r>
      <w:r w:rsidRPr="00926D4D">
        <w:tab/>
        <w:t>EES lifecycle management</w:t>
      </w:r>
      <w:bookmarkEnd w:id="604"/>
      <w:bookmarkEnd w:id="605"/>
      <w:bookmarkEnd w:id="606"/>
      <w:bookmarkEnd w:id="607"/>
    </w:p>
    <w:p w14:paraId="7B9F3FCE" w14:textId="3A5584AB" w:rsidR="00807850" w:rsidRPr="00926D4D" w:rsidRDefault="00807850" w:rsidP="00660CEB">
      <w:pPr>
        <w:pStyle w:val="Heading4"/>
      </w:pPr>
      <w:bookmarkStart w:id="608" w:name="_Toc96936212"/>
      <w:bookmarkStart w:id="609" w:name="_Toc96936470"/>
      <w:bookmarkStart w:id="610" w:name="_Toc219487814"/>
      <w:r w:rsidRPr="00926D4D">
        <w:t>7.1.4.1</w:t>
      </w:r>
      <w:r w:rsidR="00C453F5" w:rsidRPr="00926D4D">
        <w:tab/>
      </w:r>
      <w:r w:rsidRPr="00926D4D">
        <w:t xml:space="preserve">EES </w:t>
      </w:r>
      <w:bookmarkEnd w:id="608"/>
      <w:bookmarkEnd w:id="609"/>
      <w:r w:rsidR="005E56F6" w:rsidRPr="005E56F6">
        <w:t>deployment</w:t>
      </w:r>
      <w:bookmarkEnd w:id="6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5pt;height:524pt" o:ole="">
            <v:imagedata r:id="rId52" o:title="" croptop="2921f" cropright="25409f"/>
          </v:shape>
          <o:OLEObject Type="Embed" ProgID="Visio.Drawing.15" ShapeID="_x0000_i1045" DrawAspect="Content" ObjectID="_1830100604"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11" w:name="_Toc96936213"/>
      <w:bookmarkStart w:id="612" w:name="_Toc96936471"/>
      <w:bookmarkStart w:id="613" w:name="_Toc219487815"/>
      <w:r w:rsidRPr="00926D4D">
        <w:t>7.1.4.2</w:t>
      </w:r>
      <w:r w:rsidRPr="00926D4D">
        <w:tab/>
        <w:t xml:space="preserve">EES </w:t>
      </w:r>
      <w:r w:rsidR="005E56F6" w:rsidRPr="005E56F6">
        <w:t>t</w:t>
      </w:r>
      <w:r w:rsidRPr="00926D4D">
        <w:t>ermination</w:t>
      </w:r>
      <w:bookmarkEnd w:id="611"/>
      <w:bookmarkEnd w:id="612"/>
      <w:bookmarkEnd w:id="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4pt;height:284.25pt" o:ole="">
            <v:imagedata r:id="rId54" o:title=""/>
          </v:shape>
          <o:OLEObject Type="Embed" ProgID="Visio.Drawing.15" ShapeID="_x0000_i1046" DrawAspect="Content" ObjectID="_1830100605"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4" w:name="_Toc219487816"/>
      <w:r>
        <w:t>7.1.4.3</w:t>
      </w:r>
      <w:r>
        <w:tab/>
        <w:t>E</w:t>
      </w:r>
      <w:r>
        <w:rPr>
          <w:lang w:eastAsia="zh-CN"/>
        </w:rPr>
        <w:t>E</w:t>
      </w:r>
      <w:r>
        <w:t xml:space="preserve">S </w:t>
      </w:r>
      <w:r>
        <w:rPr>
          <w:lang w:eastAsia="zh-CN"/>
        </w:rPr>
        <w:t>modification</w:t>
      </w:r>
      <w:bookmarkEnd w:id="6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65pt;height:319.2pt" o:ole="">
            <v:imagedata r:id="rId56" o:title="" cropbottom="15314f"/>
          </v:shape>
          <o:OLEObject Type="Embed" ProgID="Visio.Drawing.15" ShapeID="_x0000_i1047" DrawAspect="Content" ObjectID="_1830100606" r:id="rId57"/>
        </w:object>
      </w:r>
    </w:p>
    <w:p w14:paraId="454B5370" w14:textId="690EE023" w:rsidR="00D163C1" w:rsidRDefault="00D163C1" w:rsidP="00D163C1">
      <w:pPr>
        <w:pStyle w:val="TF"/>
      </w:pPr>
      <w:bookmarkStart w:id="615" w:name="OLE_LINK140"/>
      <w:bookmarkStart w:id="616" w:name="OLE_LINK141"/>
      <w:r>
        <w:t>Figure 7.1.4.3-1: EES modification procedure</w:t>
      </w:r>
      <w:bookmarkEnd w:id="615"/>
      <w:bookmarkEnd w:id="6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7" w:name="_Toc219487817"/>
      <w:r>
        <w:lastRenderedPageBreak/>
        <w:t>7.1.4.4</w:t>
      </w:r>
      <w:r>
        <w:tab/>
        <w:t>E</w:t>
      </w:r>
      <w:r>
        <w:rPr>
          <w:lang w:eastAsia="zh-CN"/>
        </w:rPr>
        <w:t>E</w:t>
      </w:r>
      <w:r>
        <w:t>S query</w:t>
      </w:r>
      <w:bookmarkEnd w:id="617"/>
    </w:p>
    <w:p w14:paraId="7A3B40BA" w14:textId="346D5AEE" w:rsidR="00D163C1" w:rsidRDefault="00D163C1" w:rsidP="00D163C1">
      <w:r>
        <w:t>Figure 7.1.4.4-1 shows that the PLMN operator or ECSP as the consumer requests the EES query via the provisioning MnS.</w:t>
      </w:r>
    </w:p>
    <w:bookmarkStart w:id="618" w:name="OLE_LINK9"/>
    <w:p w14:paraId="4E2F210C" w14:textId="02F372BD" w:rsidR="00D163C1" w:rsidRDefault="00D163C1" w:rsidP="00D163C1">
      <w:pPr>
        <w:pStyle w:val="TH"/>
      </w:pPr>
      <w:r>
        <w:object w:dxaOrig="8430" w:dyaOrig="3285" w14:anchorId="4D68EDDB">
          <v:shape id="_x0000_i1048" type="#_x0000_t75" style="width:423.25pt;height:163.55pt" o:ole="">
            <v:imagedata r:id="rId58" o:title="" cropbottom="33683f"/>
          </v:shape>
          <o:OLEObject Type="Embed" ProgID="Visio.Drawing.15" ShapeID="_x0000_i1048" DrawAspect="Content" ObjectID="_1830100607" r:id="rId59"/>
        </w:object>
      </w:r>
      <w:bookmarkEnd w:id="6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9" w:name="OLE_LINK17"/>
      <w:bookmarkStart w:id="620" w:name="OLE_LINK18"/>
      <w:r>
        <w:t>objectClass</w:t>
      </w:r>
      <w:bookmarkEnd w:id="619"/>
      <w:bookmarkEnd w:id="6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21" w:name="_Toc96612084"/>
      <w:bookmarkStart w:id="622" w:name="_Toc96936214"/>
      <w:bookmarkStart w:id="623" w:name="_Toc96936472"/>
      <w:bookmarkStart w:id="624" w:name="_Toc219487818"/>
      <w:r w:rsidRPr="00926D4D">
        <w:t>7.</w:t>
      </w:r>
      <w:r w:rsidR="00AC21CA" w:rsidRPr="00926D4D">
        <w:t>2</w:t>
      </w:r>
      <w:r w:rsidRPr="00926D4D">
        <w:tab/>
        <w:t>Performance assurance</w:t>
      </w:r>
      <w:bookmarkEnd w:id="621"/>
      <w:bookmarkEnd w:id="622"/>
      <w:bookmarkEnd w:id="623"/>
      <w:bookmarkEnd w:id="624"/>
    </w:p>
    <w:p w14:paraId="327416DE" w14:textId="377EE834" w:rsidR="00C640D1" w:rsidRPr="00926D4D" w:rsidRDefault="00C640D1" w:rsidP="00660CEB">
      <w:pPr>
        <w:pStyle w:val="Heading3"/>
      </w:pPr>
      <w:bookmarkStart w:id="625" w:name="_Toc96612085"/>
      <w:bookmarkStart w:id="626" w:name="_Toc96936215"/>
      <w:bookmarkStart w:id="627" w:name="_Toc96936473"/>
      <w:bookmarkStart w:id="628" w:name="_Toc219487819"/>
      <w:r w:rsidRPr="00926D4D">
        <w:t>7.</w:t>
      </w:r>
      <w:r w:rsidR="00AC21CA" w:rsidRPr="00926D4D">
        <w:t>2</w:t>
      </w:r>
      <w:r w:rsidRPr="00926D4D">
        <w:t>.1</w:t>
      </w:r>
      <w:r w:rsidRPr="00926D4D">
        <w:tab/>
        <w:t>Description</w:t>
      </w:r>
      <w:bookmarkEnd w:id="625"/>
      <w:bookmarkEnd w:id="626"/>
      <w:bookmarkEnd w:id="627"/>
      <w:bookmarkEnd w:id="6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9" w:name="_Toc96612086"/>
      <w:bookmarkStart w:id="630" w:name="_Toc96936216"/>
      <w:bookmarkStart w:id="631" w:name="_Toc96936474"/>
      <w:bookmarkStart w:id="632" w:name="_Toc219487820"/>
      <w:r w:rsidRPr="00926D4D">
        <w:t>7.</w:t>
      </w:r>
      <w:r w:rsidR="00AC21CA" w:rsidRPr="00926D4D">
        <w:t>2</w:t>
      </w:r>
      <w:r w:rsidRPr="00926D4D">
        <w:t>.2</w:t>
      </w:r>
      <w:r w:rsidRPr="00926D4D">
        <w:tab/>
        <w:t>EAS performance assurance</w:t>
      </w:r>
      <w:bookmarkEnd w:id="629"/>
      <w:bookmarkEnd w:id="630"/>
      <w:bookmarkEnd w:id="631"/>
      <w:bookmarkEnd w:id="632"/>
    </w:p>
    <w:p w14:paraId="6EED6AC5" w14:textId="2D068193" w:rsidR="00C640D1" w:rsidRPr="00926D4D" w:rsidRDefault="00C640D1" w:rsidP="00660CEB">
      <w:pPr>
        <w:pStyle w:val="Heading4"/>
      </w:pPr>
      <w:bookmarkStart w:id="633" w:name="_Toc96936217"/>
      <w:bookmarkStart w:id="634" w:name="_Toc96936475"/>
      <w:bookmarkStart w:id="635" w:name="_Toc219487821"/>
      <w:r w:rsidRPr="00926D4D">
        <w:t>7.</w:t>
      </w:r>
      <w:r w:rsidR="00AC21CA" w:rsidRPr="00926D4D">
        <w:t>2</w:t>
      </w:r>
      <w:r w:rsidRPr="00926D4D">
        <w:t>.2.1</w:t>
      </w:r>
      <w:r w:rsidRPr="00926D4D">
        <w:tab/>
        <w:t>Measurement collection via performance job control</w:t>
      </w:r>
      <w:bookmarkEnd w:id="633"/>
      <w:bookmarkEnd w:id="634"/>
      <w:bookmarkEnd w:id="6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1.25pt;height:244.7pt" o:ole="">
            <v:imagedata r:id="rId60" o:title=""/>
          </v:shape>
          <o:OLEObject Type="Embed" ProgID="Visio.Drawing.15" ShapeID="_x0000_i1049" DrawAspect="Content" ObjectID="_1830100608"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6" w:name="_Toc96936218"/>
      <w:bookmarkStart w:id="637" w:name="_Toc96936476"/>
      <w:bookmarkStart w:id="638" w:name="_Toc219487822"/>
      <w:r w:rsidRPr="00926D4D">
        <w:t>7.</w:t>
      </w:r>
      <w:r w:rsidR="00AC21CA" w:rsidRPr="00926D4D">
        <w:t>2</w:t>
      </w:r>
      <w:r w:rsidRPr="00926D4D">
        <w:t>.2.2</w:t>
      </w:r>
      <w:r w:rsidRPr="00926D4D">
        <w:tab/>
        <w:t>Measurement collection via configurable measurement control</w:t>
      </w:r>
      <w:bookmarkEnd w:id="636"/>
      <w:bookmarkEnd w:id="637"/>
      <w:bookmarkEnd w:id="6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1.25pt;height:235.55pt" o:ole="">
            <v:imagedata r:id="rId62" o:title=""/>
          </v:shape>
          <o:OLEObject Type="Embed" ProgID="Visio.Drawing.15" ShapeID="_x0000_i1050" DrawAspect="Content" ObjectID="_1830100609"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9" w:name="_Toc96612087"/>
      <w:bookmarkStart w:id="640" w:name="_Toc96936219"/>
      <w:bookmarkStart w:id="641" w:name="_Toc96936477"/>
      <w:bookmarkStart w:id="642" w:name="_Toc219487823"/>
      <w:r w:rsidRPr="00926D4D">
        <w:t>7.</w:t>
      </w:r>
      <w:r w:rsidR="00AC21CA" w:rsidRPr="00926D4D">
        <w:t>2</w:t>
      </w:r>
      <w:r w:rsidRPr="00926D4D">
        <w:t>.3</w:t>
      </w:r>
      <w:r w:rsidRPr="00926D4D">
        <w:tab/>
        <w:t>5GC NF measurements to evaluate EAS performance</w:t>
      </w:r>
      <w:bookmarkEnd w:id="639"/>
      <w:bookmarkEnd w:id="640"/>
      <w:bookmarkEnd w:id="641"/>
      <w:bookmarkEnd w:id="642"/>
    </w:p>
    <w:p w14:paraId="25109304" w14:textId="08205F0E" w:rsidR="00C640D1" w:rsidRPr="00926D4D" w:rsidRDefault="00C640D1" w:rsidP="00660CEB">
      <w:pPr>
        <w:pStyle w:val="Heading4"/>
      </w:pPr>
      <w:bookmarkStart w:id="643" w:name="_Toc96936220"/>
      <w:bookmarkStart w:id="644" w:name="_Toc96936478"/>
      <w:bookmarkStart w:id="645" w:name="_Toc219487824"/>
      <w:r w:rsidRPr="00926D4D">
        <w:t>7.</w:t>
      </w:r>
      <w:r w:rsidR="00AC21CA" w:rsidRPr="00926D4D">
        <w:t>2</w:t>
      </w:r>
      <w:r w:rsidRPr="00926D4D">
        <w:t>.3.1</w:t>
      </w:r>
      <w:r w:rsidRPr="00926D4D">
        <w:tab/>
        <w:t>Measurement collection via performance job control</w:t>
      </w:r>
      <w:bookmarkEnd w:id="643"/>
      <w:bookmarkEnd w:id="644"/>
      <w:bookmarkEnd w:id="6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1.25pt;height:244.7pt" o:ole="">
            <v:imagedata r:id="rId64" o:title=""/>
          </v:shape>
          <o:OLEObject Type="Embed" ProgID="Visio.Drawing.15" ShapeID="_x0000_i1051" DrawAspect="Content" ObjectID="_1830100610"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6" w:name="_Toc96936221"/>
      <w:bookmarkStart w:id="647" w:name="_Toc96936479"/>
      <w:bookmarkStart w:id="648" w:name="_Toc219487825"/>
      <w:r w:rsidRPr="00926D4D">
        <w:t>7.</w:t>
      </w:r>
      <w:r w:rsidR="00AC21CA" w:rsidRPr="00926D4D">
        <w:t>2</w:t>
      </w:r>
      <w:r w:rsidRPr="00926D4D">
        <w:t>.3.2</w:t>
      </w:r>
      <w:r w:rsidRPr="00926D4D">
        <w:tab/>
        <w:t>Measurement collection via configurable measurement control</w:t>
      </w:r>
      <w:bookmarkEnd w:id="646"/>
      <w:bookmarkEnd w:id="647"/>
      <w:bookmarkEnd w:id="6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1.25pt;height:235.55pt" o:ole="">
            <v:imagedata r:id="rId66" o:title=""/>
          </v:shape>
          <o:OLEObject Type="Embed" ProgID="Visio.Drawing.15" ShapeID="_x0000_i1052" DrawAspect="Content" ObjectID="_1830100611"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9" w:name="_Toc96612088"/>
      <w:bookmarkStart w:id="650" w:name="_Toc96936222"/>
      <w:bookmarkStart w:id="651" w:name="_Toc96936480"/>
      <w:bookmarkStart w:id="652" w:name="_Toc219487826"/>
      <w:r w:rsidRPr="00926D4D">
        <w:t>7.2.4</w:t>
      </w:r>
      <w:r w:rsidRPr="00926D4D">
        <w:tab/>
        <w:t>ECS performance assurance</w:t>
      </w:r>
      <w:bookmarkEnd w:id="649"/>
      <w:bookmarkEnd w:id="650"/>
      <w:bookmarkEnd w:id="651"/>
      <w:bookmarkEnd w:id="652"/>
    </w:p>
    <w:p w14:paraId="1BCE2AF5" w14:textId="08F49808" w:rsidR="00F35136" w:rsidRPr="00926D4D" w:rsidRDefault="00F35136" w:rsidP="00660CEB">
      <w:pPr>
        <w:pStyle w:val="Heading4"/>
      </w:pPr>
      <w:bookmarkStart w:id="653" w:name="_Toc96936223"/>
      <w:bookmarkStart w:id="654" w:name="_Toc96936481"/>
      <w:bookmarkStart w:id="655" w:name="_Toc219487827"/>
      <w:r w:rsidRPr="00926D4D">
        <w:t>7.2.4.1</w:t>
      </w:r>
      <w:r w:rsidRPr="00926D4D">
        <w:tab/>
        <w:t>Measurement collection via performance job control</w:t>
      </w:r>
      <w:bookmarkEnd w:id="653"/>
      <w:bookmarkEnd w:id="654"/>
      <w:bookmarkEnd w:id="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6" w:name="_Toc96936224"/>
      <w:bookmarkStart w:id="657" w:name="_Toc96936482"/>
      <w:bookmarkStart w:id="658" w:name="_Toc219487828"/>
      <w:r w:rsidRPr="00926D4D">
        <w:lastRenderedPageBreak/>
        <w:t>7.2.4.2</w:t>
      </w:r>
      <w:r w:rsidRPr="00926D4D">
        <w:tab/>
        <w:t>Measurement collection via configurable measurement control</w:t>
      </w:r>
      <w:bookmarkEnd w:id="656"/>
      <w:bookmarkEnd w:id="657"/>
      <w:bookmarkEnd w:id="6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9" w:name="_Toc96612089"/>
      <w:bookmarkStart w:id="660" w:name="_Toc96936225"/>
      <w:bookmarkStart w:id="661" w:name="_Toc96936483"/>
      <w:bookmarkStart w:id="662" w:name="_Toc219487829"/>
      <w:r w:rsidRPr="00926D4D">
        <w:t>7.2.5</w:t>
      </w:r>
      <w:r w:rsidRPr="00926D4D">
        <w:tab/>
        <w:t>EES performance assurance</w:t>
      </w:r>
      <w:bookmarkEnd w:id="659"/>
      <w:bookmarkEnd w:id="660"/>
      <w:bookmarkEnd w:id="661"/>
      <w:bookmarkEnd w:id="662"/>
    </w:p>
    <w:p w14:paraId="4CD20ED5" w14:textId="42B2117E" w:rsidR="00B751A6" w:rsidRPr="00926D4D" w:rsidRDefault="00B751A6" w:rsidP="00660CEB">
      <w:pPr>
        <w:pStyle w:val="Heading4"/>
      </w:pPr>
      <w:bookmarkStart w:id="663" w:name="_Toc96936226"/>
      <w:bookmarkStart w:id="664" w:name="_Toc96936484"/>
      <w:bookmarkStart w:id="665" w:name="_Toc219487830"/>
      <w:r w:rsidRPr="00926D4D">
        <w:t>7.2.5.1</w:t>
      </w:r>
      <w:r w:rsidRPr="00926D4D">
        <w:tab/>
        <w:t>Measurement collection via performance job control</w:t>
      </w:r>
      <w:bookmarkEnd w:id="663"/>
      <w:bookmarkEnd w:id="664"/>
      <w:bookmarkEnd w:id="6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6" w:name="_Toc96936227"/>
      <w:bookmarkStart w:id="667" w:name="_Toc96936485"/>
      <w:bookmarkStart w:id="668" w:name="_Toc219487831"/>
      <w:r w:rsidRPr="00926D4D">
        <w:t>7.2.5.2</w:t>
      </w:r>
      <w:r w:rsidRPr="00926D4D">
        <w:tab/>
        <w:t>Measurement collection via configurable measurement control</w:t>
      </w:r>
      <w:bookmarkEnd w:id="666"/>
      <w:bookmarkEnd w:id="667"/>
      <w:bookmarkEnd w:id="6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9" w:name="_Toc96612090"/>
      <w:bookmarkStart w:id="670" w:name="_Toc96936228"/>
      <w:bookmarkStart w:id="671" w:name="_Toc96936486"/>
      <w:bookmarkStart w:id="672" w:name="_Toc219487832"/>
      <w:r w:rsidRPr="00926D4D">
        <w:t>7.3</w:t>
      </w:r>
      <w:r w:rsidRPr="00926D4D">
        <w:tab/>
        <w:t>Fault supervision</w:t>
      </w:r>
      <w:bookmarkEnd w:id="669"/>
      <w:bookmarkEnd w:id="670"/>
      <w:bookmarkEnd w:id="671"/>
      <w:bookmarkEnd w:id="672"/>
    </w:p>
    <w:p w14:paraId="5CBFB1BB" w14:textId="27A25152" w:rsidR="000679C4" w:rsidRPr="00926D4D" w:rsidRDefault="000679C4" w:rsidP="00660CEB">
      <w:pPr>
        <w:pStyle w:val="Heading3"/>
      </w:pPr>
      <w:bookmarkStart w:id="673" w:name="_Toc96612091"/>
      <w:bookmarkStart w:id="674" w:name="_Toc96936229"/>
      <w:bookmarkStart w:id="675" w:name="_Toc96936487"/>
      <w:bookmarkStart w:id="676" w:name="_Toc219487833"/>
      <w:r w:rsidRPr="00926D4D">
        <w:t>7.3.1</w:t>
      </w:r>
      <w:r w:rsidRPr="00926D4D">
        <w:tab/>
        <w:t>Description</w:t>
      </w:r>
      <w:bookmarkEnd w:id="673"/>
      <w:bookmarkEnd w:id="674"/>
      <w:bookmarkEnd w:id="675"/>
      <w:bookmarkEnd w:id="6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7" w:name="_Toc96612092"/>
      <w:bookmarkStart w:id="678" w:name="_Toc96936230"/>
      <w:bookmarkStart w:id="679" w:name="_Toc96936488"/>
      <w:bookmarkStart w:id="680" w:name="_Toc219487834"/>
      <w:r w:rsidRPr="00926D4D">
        <w:t>7.3.2</w:t>
      </w:r>
      <w:r w:rsidRPr="00926D4D">
        <w:tab/>
        <w:t>EDN NF performance impacted by 5GC NF alarm</w:t>
      </w:r>
      <w:bookmarkEnd w:id="677"/>
      <w:bookmarkEnd w:id="678"/>
      <w:bookmarkEnd w:id="679"/>
      <w:bookmarkEnd w:id="680"/>
    </w:p>
    <w:p w14:paraId="05B8F165" w14:textId="0B7B11AA" w:rsidR="000679C4" w:rsidRPr="00926D4D" w:rsidRDefault="000679C4" w:rsidP="000679C4">
      <w:r w:rsidRPr="00926D4D">
        <w:t xml:space="preserve">Figure 7.3.2-1 depicts a procedure to describe how an ECSP management system can consume fault </w:t>
      </w:r>
      <w:r w:rsidR="00B045E9">
        <w:rPr>
          <w:rFonts w:hint="eastAsia"/>
          <w:lang w:eastAsia="zh-CN"/>
        </w:rPr>
        <w:t>management</w:t>
      </w:r>
      <w:r w:rsidRPr="00926D4D">
        <w:t>MnS to receive 5GC NF alarms.</w:t>
      </w:r>
    </w:p>
    <w:p w14:paraId="231174DA" w14:textId="0477FA51" w:rsidR="000679C4" w:rsidRPr="00926D4D" w:rsidRDefault="00B045E9" w:rsidP="00660CEB">
      <w:pPr>
        <w:pStyle w:val="TH"/>
      </w:pPr>
      <w:r>
        <w:rPr>
          <w:noProof/>
          <w:lang w:val="en-US" w:eastAsia="zh-CN"/>
        </w:rPr>
        <w:drawing>
          <wp:inline distT="0" distB="0" distL="0" distR="0" wp14:anchorId="5F7FBB22" wp14:editId="423AEA1B">
            <wp:extent cx="5382357" cy="2158888"/>
            <wp:effectExtent l="0" t="0" r="0" b="0"/>
            <wp:docPr id="7263702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65FB6F17" w:rsidR="000679C4" w:rsidRDefault="000679C4" w:rsidP="00660CEB">
      <w:pPr>
        <w:pStyle w:val="B10"/>
      </w:pPr>
      <w:r w:rsidRPr="00926D4D">
        <w:t>1. ECSP</w:t>
      </w:r>
      <w:bookmarkStart w:id="681" w:name="OLE_LINK421"/>
      <w:r w:rsidR="00B045E9" w:rsidRPr="00B045E9">
        <w:t xml:space="preserve"> </w:t>
      </w:r>
      <w:r w:rsidR="00B045E9">
        <w:t xml:space="preserve">sends a </w:t>
      </w:r>
      <w:r w:rsidR="00B045E9" w:rsidRPr="00E264DC">
        <w:t>createMOI</w:t>
      </w:r>
      <w:r w:rsidR="00B045E9" w:rsidRPr="00B5542C">
        <w:t xml:space="preserve"> request (see </w:t>
      </w:r>
      <w:r w:rsidR="00B045E9" w:rsidRPr="00E264DC">
        <w:t>createMOI</w:t>
      </w:r>
      <w:r w:rsidR="00B045E9" w:rsidRPr="00B5542C">
        <w:t xml:space="preserve"> operation defined in TS 28.532 [</w:t>
      </w:r>
      <w:r w:rsidR="00B045E9">
        <w:t>5</w:t>
      </w:r>
      <w:r w:rsidR="00B045E9" w:rsidRPr="00B5542C">
        <w:t>])</w:t>
      </w:r>
      <w:r w:rsidR="00B045E9">
        <w:t xml:space="preserve"> with </w:t>
      </w:r>
      <w:bookmarkStart w:id="682" w:name="OLE_LINK413"/>
      <w:bookmarkStart w:id="683" w:name="OLE_LINK22"/>
      <w:bookmarkStart w:id="684" w:name="OLE_LINK417"/>
      <w:r w:rsidR="00B045E9">
        <w:t>NtfSubscriptionControl</w:t>
      </w:r>
      <w:bookmarkEnd w:id="682"/>
      <w:bookmarkEnd w:id="683"/>
      <w:r w:rsidR="00B045E9">
        <w:t xml:space="preserve"> </w:t>
      </w:r>
      <w:bookmarkEnd w:id="684"/>
      <w:r w:rsidR="00B045E9">
        <w:t xml:space="preserve">IOC </w:t>
      </w:r>
      <w:r w:rsidR="00B045E9" w:rsidRPr="00926D4D">
        <w:t>(see TS 28.</w:t>
      </w:r>
      <w:r w:rsidR="00B045E9">
        <w:t>622</w:t>
      </w:r>
      <w:r w:rsidR="00B045E9" w:rsidRPr="00926D4D">
        <w:t xml:space="preserve"> [</w:t>
      </w:r>
      <w:r w:rsidR="00B045E9">
        <w:t>4</w:t>
      </w:r>
      <w:r w:rsidR="00B045E9" w:rsidRPr="00926D4D">
        <w:t>])</w:t>
      </w:r>
      <w:r w:rsidR="00B045E9">
        <w:t xml:space="preserve"> </w:t>
      </w:r>
      <w:bookmarkStart w:id="685" w:name="OLE_LINK214"/>
      <w:bookmarkEnd w:id="681"/>
      <w:r w:rsidR="00B045E9">
        <w:t xml:space="preserve">including </w:t>
      </w:r>
      <w:bookmarkStart w:id="686" w:name="OLE_LINK210"/>
      <w:r w:rsidR="00B045E9" w:rsidRPr="00E264DC">
        <w:t>notificationTypes</w:t>
      </w:r>
      <w:bookmarkEnd w:id="686"/>
      <w:r w:rsidR="00B045E9" w:rsidRPr="00E264DC">
        <w:t xml:space="preserve"> </w:t>
      </w:r>
      <w:bookmarkStart w:id="687" w:name="OLE_LINK422"/>
      <w:r w:rsidR="00B045E9" w:rsidRPr="00E264DC">
        <w:t>related to</w:t>
      </w:r>
      <w:bookmarkEnd w:id="687"/>
      <w:r w:rsidR="00B045E9" w:rsidRPr="00E264DC">
        <w:t xml:space="preserve"> </w:t>
      </w:r>
      <w:r w:rsidR="00B045E9">
        <w:t xml:space="preserve">the </w:t>
      </w:r>
      <w:r w:rsidR="00B045E9" w:rsidRPr="00E264DC">
        <w:t xml:space="preserve">fault management as defined in </w:t>
      </w:r>
      <w:r w:rsidR="00B045E9" w:rsidRPr="00926D4D">
        <w:t>TS 28</w:t>
      </w:r>
      <w:r w:rsidR="00B045E9">
        <w:t>.111 [20]</w:t>
      </w:r>
      <w:bookmarkEnd w:id="685"/>
      <w:r w:rsidRPr="00926D4D">
        <w:t xml:space="preserve"> to subscribe 5GC NFs (</w:t>
      </w:r>
      <w:r w:rsidRPr="00AB4B47">
        <w:t>i.e.,</w:t>
      </w:r>
      <w:r w:rsidRPr="00926D4D">
        <w:t xml:space="preserve"> UPF, PCF, NEF, SCEF) </w:t>
      </w:r>
      <w:r w:rsidR="00B045E9">
        <w:t xml:space="preserve">related </w:t>
      </w:r>
      <w:r w:rsidRPr="00926D4D">
        <w:t>alarms.</w:t>
      </w:r>
    </w:p>
    <w:p w14:paraId="16B6C44C" w14:textId="77777777" w:rsidR="00B045E9" w:rsidRDefault="00B045E9" w:rsidP="00B045E9">
      <w:pPr>
        <w:pStyle w:val="B10"/>
        <w:rPr>
          <w:lang w:eastAsia="zh-CN"/>
        </w:rPr>
      </w:pPr>
      <w:r>
        <w:t xml:space="preserve">2. </w:t>
      </w:r>
      <w:bookmarkStart w:id="688" w:name="OLE_LINK418"/>
      <w:r>
        <w:t>PLMN management system</w:t>
      </w:r>
      <w:bookmarkEnd w:id="688"/>
      <w:r>
        <w:t xml:space="preserve"> </w:t>
      </w:r>
      <w:r w:rsidRPr="00926D4D">
        <w:rPr>
          <w:lang w:eastAsia="zh-CN"/>
        </w:rPr>
        <w:t xml:space="preserve">creates the MOI for </w:t>
      </w:r>
      <w:bookmarkStart w:id="689" w:name="OLE_LINK419"/>
      <w:r>
        <w:t xml:space="preserve">NtfSubscriptionControl </w:t>
      </w:r>
      <w:bookmarkEnd w:id="689"/>
      <w:r w:rsidRPr="00926D4D">
        <w:rPr>
          <w:lang w:eastAsia="zh-CN"/>
        </w:rPr>
        <w:t>IOC.</w:t>
      </w:r>
    </w:p>
    <w:p w14:paraId="34E7F27F" w14:textId="5D52DFE7" w:rsidR="00B045E9" w:rsidRPr="00926D4D" w:rsidRDefault="00B045E9"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5DB653AB" w:rsidR="000679C4" w:rsidRPr="00926D4D" w:rsidRDefault="00B045E9" w:rsidP="00660CEB">
      <w:pPr>
        <w:pStyle w:val="B10"/>
      </w:pPr>
      <w:r>
        <w:t>4</w:t>
      </w:r>
      <w:r w:rsidR="000679C4" w:rsidRPr="00926D4D">
        <w:t>. PLMN management system detects the 5GC NF alarms.</w:t>
      </w:r>
    </w:p>
    <w:p w14:paraId="5F95FCC1" w14:textId="4C10FDB5" w:rsidR="000679C4" w:rsidRPr="00926D4D" w:rsidRDefault="00B045E9"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690" w:name="_Toc96612093"/>
      <w:bookmarkStart w:id="691" w:name="_Toc96936231"/>
      <w:bookmarkStart w:id="692" w:name="_Toc96936489"/>
      <w:bookmarkStart w:id="693" w:name="_Toc219487835"/>
      <w:r w:rsidRPr="00926D4D">
        <w:t>7.3.3</w:t>
      </w:r>
      <w:r w:rsidRPr="00926D4D">
        <w:tab/>
        <w:t>5GC NF issues resulted from EDN NF alarms</w:t>
      </w:r>
      <w:bookmarkEnd w:id="690"/>
      <w:bookmarkEnd w:id="691"/>
      <w:bookmarkEnd w:id="692"/>
      <w:bookmarkEnd w:id="693"/>
    </w:p>
    <w:p w14:paraId="7CDD1C19" w14:textId="42E1F95F"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045E9">
        <w:t>management</w:t>
      </w:r>
      <w:r w:rsidR="00B045E9" w:rsidRPr="00926D4D">
        <w:t xml:space="preserve"> </w:t>
      </w:r>
      <w:r w:rsidRPr="00926D4D">
        <w:t xml:space="preserve">MnS to receive EDN NF alarms. </w:t>
      </w:r>
    </w:p>
    <w:p w14:paraId="498BD628" w14:textId="5AEC14D6" w:rsidR="000679C4" w:rsidRPr="00926D4D" w:rsidRDefault="002B457B" w:rsidP="00660CEB">
      <w:pPr>
        <w:pStyle w:val="TH"/>
      </w:pPr>
      <w:r>
        <w:rPr>
          <w:noProof/>
          <w:lang w:val="en-US" w:eastAsia="zh-CN"/>
        </w:rPr>
        <w:drawing>
          <wp:inline distT="0" distB="0" distL="0" distR="0" wp14:anchorId="55C37AD7" wp14:editId="474C7DB8">
            <wp:extent cx="5464419" cy="2191804"/>
            <wp:effectExtent l="0" t="0" r="0" b="0"/>
            <wp:docPr id="18427847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5D130B96" w14:textId="3FA8E20C" w:rsidR="002B457B" w:rsidRDefault="000679C4" w:rsidP="002B457B">
      <w:pPr>
        <w:pStyle w:val="B10"/>
        <w:rPr>
          <w:lang w:eastAsia="zh-CN"/>
        </w:rPr>
      </w:pPr>
      <w:r w:rsidRPr="00926D4D">
        <w:t xml:space="preserve">1. </w:t>
      </w:r>
      <w:r w:rsidR="002B457B">
        <w:t>PLMN management system</w:t>
      </w:r>
      <w:r w:rsidR="002B457B" w:rsidRPr="00926D4D">
        <w:t xml:space="preserve"> </w:t>
      </w:r>
      <w:r w:rsidR="002B457B">
        <w:t xml:space="preserve">sends a </w:t>
      </w:r>
      <w:r w:rsidR="002B457B" w:rsidRPr="00E264DC">
        <w:t>createMOI</w:t>
      </w:r>
      <w:r w:rsidR="002B457B" w:rsidRPr="00B5542C">
        <w:t xml:space="preserve"> request (see </w:t>
      </w:r>
      <w:r w:rsidR="002B457B" w:rsidRPr="00E264DC">
        <w:t>createMOI</w:t>
      </w:r>
      <w:r w:rsidR="002B457B" w:rsidRPr="00B5542C">
        <w:t xml:space="preserve"> operation defined in TS 28.532 [</w:t>
      </w:r>
      <w:r w:rsidR="002B457B">
        <w:t>5</w:t>
      </w:r>
      <w:r w:rsidR="002B457B" w:rsidRPr="00B5542C">
        <w:t>])</w:t>
      </w:r>
      <w:r w:rsidR="002B457B">
        <w:t xml:space="preserve"> with NtfSubscriptionControl IOC </w:t>
      </w:r>
      <w:r w:rsidR="002B457B" w:rsidRPr="00926D4D">
        <w:t>(see TS 28.</w:t>
      </w:r>
      <w:r w:rsidR="002B457B">
        <w:t>622</w:t>
      </w:r>
      <w:r w:rsidR="002B457B" w:rsidRPr="00926D4D">
        <w:t xml:space="preserve"> [</w:t>
      </w:r>
      <w:r w:rsidR="002B457B">
        <w:t>4</w:t>
      </w:r>
      <w:r w:rsidR="002B457B" w:rsidRPr="00926D4D">
        <w:t>])</w:t>
      </w:r>
      <w:r w:rsidR="002B457B">
        <w:t xml:space="preserve"> including </w:t>
      </w:r>
      <w:r w:rsidR="002B457B" w:rsidRPr="005668BA">
        <w:rPr>
          <w:rFonts w:ascii="Arial" w:hAnsi="Arial" w:cs="Arial"/>
          <w:sz w:val="18"/>
          <w:szCs w:val="18"/>
          <w:lang w:eastAsia="zh-CN"/>
        </w:rPr>
        <w:t>notificationType</w:t>
      </w:r>
      <w:r w:rsidR="002B457B">
        <w:rPr>
          <w:rFonts w:ascii="Arial" w:hAnsi="Arial" w:cs="Arial"/>
          <w:sz w:val="18"/>
          <w:szCs w:val="18"/>
          <w:lang w:eastAsia="zh-CN"/>
        </w:rPr>
        <w:t xml:space="preserve">s </w:t>
      </w:r>
      <w:r w:rsidR="002B457B" w:rsidRPr="00E264DC">
        <w:t>related to</w:t>
      </w:r>
      <w:r w:rsidR="002B457B">
        <w:t xml:space="preserve"> </w:t>
      </w:r>
      <w:r w:rsidR="002B457B">
        <w:rPr>
          <w:rFonts w:ascii="Arial" w:hAnsi="Arial" w:cs="Arial"/>
          <w:sz w:val="18"/>
          <w:szCs w:val="18"/>
          <w:lang w:eastAsia="zh-CN"/>
        </w:rPr>
        <w:t xml:space="preserve">the fault management related notification as defined in </w:t>
      </w:r>
      <w:r w:rsidR="002B457B" w:rsidRPr="00926D4D">
        <w:t>TS 28</w:t>
      </w:r>
      <w:r w:rsidR="002B457B">
        <w:t xml:space="preserve">.111 [20] </w:t>
      </w:r>
      <w:r w:rsidRPr="00926D4D">
        <w:t xml:space="preserve"> to subscribe EDN NFs (</w:t>
      </w:r>
      <w:r w:rsidRPr="00AB4B47">
        <w:t>i.e.,</w:t>
      </w:r>
      <w:r w:rsidRPr="00926D4D">
        <w:t xml:space="preserve"> EAS, EES, ECS) </w:t>
      </w:r>
      <w:r w:rsidR="002B457B">
        <w:t xml:space="preserve">related </w:t>
      </w:r>
      <w:r w:rsidRPr="00926D4D">
        <w:t>alarms.</w:t>
      </w:r>
      <w:r w:rsidR="002B457B">
        <w:t xml:space="preserve">2. ECSP management system </w:t>
      </w:r>
      <w:r w:rsidR="002B457B" w:rsidRPr="00926D4D">
        <w:rPr>
          <w:lang w:eastAsia="zh-CN"/>
        </w:rPr>
        <w:t xml:space="preserve">creates the MOI for </w:t>
      </w:r>
      <w:r w:rsidR="002B457B">
        <w:t xml:space="preserve">NtfSubscriptionControl </w:t>
      </w:r>
      <w:r w:rsidR="002B457B" w:rsidRPr="00926D4D">
        <w:rPr>
          <w:lang w:eastAsia="zh-CN"/>
        </w:rPr>
        <w:t>IOC.</w:t>
      </w:r>
    </w:p>
    <w:p w14:paraId="3EB06C48" w14:textId="77777777" w:rsidR="002B457B" w:rsidRPr="00240A73" w:rsidRDefault="002B457B" w:rsidP="002B457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6247EFAD" w:rsidR="000679C4" w:rsidRPr="00926D4D" w:rsidRDefault="002B457B"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3B9401B8" w:rsidR="000679C4" w:rsidRPr="00926D4D" w:rsidRDefault="002B457B" w:rsidP="00660CEB">
      <w:pPr>
        <w:pStyle w:val="B10"/>
      </w:pPr>
      <w:r>
        <w:t>5</w:t>
      </w:r>
      <w:r w:rsidR="000679C4" w:rsidRPr="00926D4D">
        <w:t xml:space="preserve">. </w:t>
      </w:r>
      <w:r>
        <w:t>ESCP</w:t>
      </w:r>
      <w:r w:rsidRPr="00926D4D">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694" w:name="_Toc96612094"/>
      <w:bookmarkStart w:id="695" w:name="_Toc96936232"/>
      <w:bookmarkStart w:id="696" w:name="_Toc96936490"/>
      <w:bookmarkStart w:id="697" w:name="_Toc219487836"/>
      <w:r w:rsidRPr="00926D4D">
        <w:t>7.4</w:t>
      </w:r>
      <w:r w:rsidRPr="00926D4D">
        <w:tab/>
        <w:t>Provisioning</w:t>
      </w:r>
      <w:bookmarkEnd w:id="694"/>
      <w:bookmarkEnd w:id="695"/>
      <w:bookmarkEnd w:id="696"/>
      <w:bookmarkEnd w:id="697"/>
    </w:p>
    <w:p w14:paraId="12FB4692" w14:textId="1CF9E5E9" w:rsidR="005F2C87" w:rsidRPr="00926D4D" w:rsidRDefault="005F2C87" w:rsidP="00660CEB">
      <w:pPr>
        <w:pStyle w:val="Heading3"/>
      </w:pPr>
      <w:bookmarkStart w:id="698" w:name="_Toc96612095"/>
      <w:bookmarkStart w:id="699" w:name="_Toc96936233"/>
      <w:bookmarkStart w:id="700" w:name="_Toc96936491"/>
      <w:bookmarkStart w:id="701" w:name="_Toc219487837"/>
      <w:r w:rsidRPr="00926D4D">
        <w:t>7.4.1</w:t>
      </w:r>
      <w:r w:rsidRPr="00926D4D">
        <w:tab/>
        <w:t>Description</w:t>
      </w:r>
      <w:bookmarkEnd w:id="698"/>
      <w:bookmarkEnd w:id="699"/>
      <w:bookmarkEnd w:id="700"/>
      <w:bookmarkEnd w:id="701"/>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02" w:name="_Toc96612096"/>
      <w:bookmarkStart w:id="703" w:name="_Toc96936234"/>
      <w:bookmarkStart w:id="704" w:name="_Toc96936492"/>
      <w:bookmarkStart w:id="705" w:name="_Toc219487838"/>
      <w:r w:rsidRPr="00926D4D">
        <w:t>7.4.2</w:t>
      </w:r>
      <w:r w:rsidRPr="00926D4D">
        <w:tab/>
        <w:t>Configuration needed for EAS registration</w:t>
      </w:r>
      <w:bookmarkEnd w:id="702"/>
      <w:bookmarkEnd w:id="703"/>
      <w:bookmarkEnd w:id="704"/>
      <w:bookmarkEnd w:id="705"/>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25pt;height:96.95pt" o:ole="">
            <v:imagedata r:id="rId70" o:title=""/>
          </v:shape>
          <o:OLEObject Type="Embed" ProgID="Visio.Drawing.15" ShapeID="_x0000_i1053" DrawAspect="Content" ObjectID="_1830100612" r:id="rId71"/>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706" w:name="_Toc96612097"/>
      <w:bookmarkStart w:id="707" w:name="_Toc96936235"/>
      <w:bookmarkStart w:id="708" w:name="_Toc96936493"/>
      <w:bookmarkStart w:id="709" w:name="_Toc219487839"/>
      <w:r w:rsidRPr="00926D4D">
        <w:t>7.4.3</w:t>
      </w:r>
      <w:r w:rsidRPr="00926D4D">
        <w:tab/>
        <w:t>EDN NF 5GC connection provisioning</w:t>
      </w:r>
      <w:bookmarkEnd w:id="706"/>
      <w:bookmarkEnd w:id="707"/>
      <w:bookmarkEnd w:id="708"/>
      <w:bookmarkEnd w:id="709"/>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5.8pt;height:390.4pt" o:ole="">
            <v:imagedata r:id="rId72" o:title=""/>
          </v:shape>
          <o:OLEObject Type="Embed" ProgID="Visio.Drawing.15" ShapeID="_x0000_i1054" DrawAspect="Content" ObjectID="_1830100613" r:id="rId73"/>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06B5166D" w:rsidR="005F2C87" w:rsidRPr="007A5BD7" w:rsidRDefault="005F2C87" w:rsidP="007A5BD7">
      <w:pPr>
        <w:pStyle w:val="NO"/>
      </w:pPr>
      <w:r w:rsidRPr="007A5BD7">
        <w:t>Note:</w:t>
      </w:r>
      <w:r w:rsidR="009658AD" w:rsidRPr="007A5BD7">
        <w:tab/>
      </w:r>
      <w:r w:rsidRPr="007A5BD7">
        <w:t>There is no sequence dependency between step</w:t>
      </w:r>
      <w:r w:rsidR="009658AD" w:rsidRPr="007A5BD7">
        <w:t>s</w:t>
      </w:r>
      <w:r w:rsidRPr="007A5BD7">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7A5BD7" w:rsidRDefault="005F2C87" w:rsidP="007A5BD7">
      <w:r w:rsidRPr="007A5BD7">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10" w:name="_Toc96612098"/>
      <w:bookmarkStart w:id="711" w:name="_Toc96936236"/>
      <w:bookmarkStart w:id="712" w:name="_Toc96936494"/>
      <w:bookmarkStart w:id="713" w:name="_Toc219487840"/>
      <w:r w:rsidRPr="00926D4D">
        <w:t>7.4.4</w:t>
      </w:r>
      <w:r w:rsidRPr="00926D4D">
        <w:tab/>
        <w:t>EAS to connect to UPF</w:t>
      </w:r>
      <w:bookmarkEnd w:id="710"/>
      <w:bookmarkEnd w:id="711"/>
      <w:bookmarkEnd w:id="712"/>
      <w:bookmarkEnd w:id="713"/>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5" type="#_x0000_t75" style="width:459.45pt;height:433.65pt" o:ole="">
            <v:imagedata r:id="rId74" o:title=""/>
          </v:shape>
          <o:OLEObject Type="Embed" ProgID="Visio.Drawing.15" ShapeID="_x0000_i1055" DrawAspect="Content" ObjectID="_1830100614" r:id="rId75"/>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14"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1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15"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1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1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1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17"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17"/>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18" w:name="_Toc146025899"/>
      <w:bookmarkStart w:id="719" w:name="_Toc219487841"/>
      <w:r w:rsidRPr="00926D4D">
        <w:t>7.</w:t>
      </w:r>
      <w:r>
        <w:t>5</w:t>
      </w:r>
      <w:r w:rsidRPr="00926D4D">
        <w:tab/>
      </w:r>
      <w:r>
        <w:t>Federation</w:t>
      </w:r>
      <w:r w:rsidRPr="00926D4D">
        <w:t xml:space="preserve"> management</w:t>
      </w:r>
      <w:bookmarkEnd w:id="718"/>
      <w:bookmarkEnd w:id="719"/>
    </w:p>
    <w:p w14:paraId="2673ABAE" w14:textId="74721511" w:rsidR="00153709" w:rsidRPr="00926D4D" w:rsidRDefault="00153709" w:rsidP="00153709">
      <w:pPr>
        <w:pStyle w:val="Heading3"/>
      </w:pPr>
      <w:bookmarkStart w:id="720" w:name="_Toc146025900"/>
      <w:bookmarkStart w:id="721" w:name="_Toc219487842"/>
      <w:r w:rsidRPr="00926D4D">
        <w:t>7.</w:t>
      </w:r>
      <w:r>
        <w:t>5</w:t>
      </w:r>
      <w:r w:rsidRPr="00926D4D">
        <w:t>.1</w:t>
      </w:r>
      <w:r w:rsidRPr="00926D4D">
        <w:tab/>
        <w:t>Description</w:t>
      </w:r>
      <w:bookmarkEnd w:id="720"/>
      <w:bookmarkEnd w:id="721"/>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22" w:name="_Toc146025901"/>
      <w:bookmarkStart w:id="723" w:name="_Toc219487843"/>
      <w:r w:rsidRPr="00926D4D">
        <w:t>7.</w:t>
      </w:r>
      <w:r>
        <w:t>5</w:t>
      </w:r>
      <w:r w:rsidRPr="00926D4D">
        <w:t>.2</w:t>
      </w:r>
      <w:r w:rsidRPr="00926D4D">
        <w:tab/>
      </w:r>
      <w:bookmarkEnd w:id="722"/>
      <w:r>
        <w:rPr>
          <w:rStyle w:val="Heading3Char"/>
        </w:rPr>
        <w:t>Edge Federation Establishment</w:t>
      </w:r>
      <w:bookmarkEnd w:id="723"/>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6" type="#_x0000_t75" style="width:442pt;height:542.7pt" o:ole="">
            <v:imagedata r:id="rId76" o:title=""/>
          </v:shape>
          <o:OLEObject Type="Embed" ProgID="Visio.Drawing.15" ShapeID="_x0000_i1056" DrawAspect="Content" ObjectID="_1830100615" r:id="rId77"/>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24" w:name="_Toc219487844"/>
      <w:r w:rsidRPr="00926D4D">
        <w:t>7.</w:t>
      </w:r>
      <w:r>
        <w:t>5</w:t>
      </w:r>
      <w:r w:rsidRPr="00926D4D">
        <w:t>.</w:t>
      </w:r>
      <w:r>
        <w:t>3</w:t>
      </w:r>
      <w:r w:rsidRPr="00926D4D">
        <w:tab/>
      </w:r>
      <w:r>
        <w:t>Federated EAS Deployment</w:t>
      </w:r>
      <w:bookmarkEnd w:id="724"/>
    </w:p>
    <w:p w14:paraId="28D64460" w14:textId="0B7EA819" w:rsidR="005C5055" w:rsidRPr="00926D4D" w:rsidRDefault="005C5055" w:rsidP="005C5055">
      <w:r w:rsidRPr="00926D4D">
        <w:t>Figure 7.</w:t>
      </w:r>
      <w:r>
        <w:t>5</w:t>
      </w:r>
      <w:r w:rsidRPr="00926D4D">
        <w:t>.2.1-1 dep</w:t>
      </w:r>
      <w:r>
        <w:t>icts a procedure that describes how a EAS is deployed on the Participating operator.</w:t>
      </w:r>
    </w:p>
    <w:p w14:paraId="5E3CF5CF" w14:textId="40B85AAD" w:rsidR="00153709" w:rsidRPr="00926D4D" w:rsidRDefault="0054525E" w:rsidP="00153709">
      <w:pPr>
        <w:pStyle w:val="TH"/>
      </w:pPr>
      <w:r>
        <w:object w:dxaOrig="13008" w:dyaOrig="5844" w14:anchorId="18F97D61">
          <v:shape id="_x0000_i1057" type="#_x0000_t75" style="width:481.1pt;height:218.1pt" o:ole="">
            <v:imagedata r:id="rId78" o:title=""/>
          </v:shape>
          <o:OLEObject Type="Embed" ProgID="Visio.Drawing.15" ShapeID="_x0000_i1057" DrawAspect="Content" ObjectID="_1830100616" r:id="rId79"/>
        </w:objec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25" w:name="_Toc219487845"/>
      <w:r w:rsidRPr="00926D4D">
        <w:lastRenderedPageBreak/>
        <w:t>7.</w:t>
      </w:r>
      <w:r>
        <w:t>5</w:t>
      </w:r>
      <w:r w:rsidRPr="00926D4D">
        <w:t>.</w:t>
      </w:r>
      <w:r>
        <w:t>4</w:t>
      </w:r>
      <w:r w:rsidRPr="00926D4D">
        <w:tab/>
      </w:r>
      <w:r>
        <w:t>Federated ECS Management</w:t>
      </w:r>
      <w:bookmarkEnd w:id="725"/>
    </w:p>
    <w:p w14:paraId="761EDF19" w14:textId="7B7B65CD" w:rsidR="002636F3" w:rsidRPr="00926D4D" w:rsidRDefault="00DD31CC" w:rsidP="002636F3">
      <w:r w:rsidRPr="00926D4D">
        <w:t>Figure 7.</w:t>
      </w:r>
      <w:r>
        <w:t>5</w:t>
      </w:r>
      <w:r w:rsidRPr="00926D4D">
        <w:t>.2.1-1 dep</w:t>
      </w:r>
      <w:r>
        <w:t>icts a procedure that describes how a EAS is deployed on the Participating operator.</w:t>
      </w:r>
    </w:p>
    <w:p w14:paraId="1961B6F9" w14:textId="47FD6A33" w:rsidR="002636F3" w:rsidRPr="00926D4D" w:rsidRDefault="002636F3" w:rsidP="002636F3">
      <w:pPr>
        <w:pStyle w:val="TH"/>
      </w:pPr>
      <w:r w:rsidRPr="00BB2465">
        <w:t xml:space="preserve"> </w:t>
      </w:r>
      <w:r w:rsidR="007F7D6D">
        <w:object w:dxaOrig="8460" w:dyaOrig="4356" w14:anchorId="5D5904E3">
          <v:shape id="_x0000_i1058" type="#_x0000_t75" style="width:423.25pt;height:218.1pt" o:ole="">
            <v:imagedata r:id="rId80" o:title=""/>
          </v:shape>
          <o:OLEObject Type="Embed" ProgID="Visio.Drawing.15" ShapeID="_x0000_i1058" DrawAspect="Content" ObjectID="_1830100617" r:id="rId81"/>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51E12BF8" w14:textId="2FD6E3AF" w:rsidR="008C049D" w:rsidRPr="00347C7D" w:rsidRDefault="008C049D" w:rsidP="008C049D">
      <w:pPr>
        <w:pStyle w:val="B10"/>
        <w:rPr>
          <w:lang w:eastAsia="ja-JP"/>
        </w:rPr>
      </w:pPr>
      <w:r w:rsidRPr="00347C7D">
        <w:rPr>
          <w:lang w:eastAsia="ja-JP"/>
        </w:rPr>
        <w:t>1.</w:t>
      </w:r>
      <w:r w:rsidRPr="00347C7D">
        <w:rPr>
          <w:lang w:eastAsia="ja-JP"/>
        </w:rPr>
        <w:tab/>
      </w:r>
      <w:r>
        <w:rPr>
          <w:lang w:eastAsia="ja-JP"/>
        </w:rPr>
        <w:t>LO</w:t>
      </w:r>
      <w:r w:rsidRPr="00347C7D">
        <w:rPr>
          <w:lang w:eastAsia="ja-JP"/>
        </w:rPr>
        <w:t xml:space="preserve"> sends a createMOI request to </w:t>
      </w:r>
      <w:r>
        <w:rPr>
          <w:lang w:eastAsia="ja-JP"/>
        </w:rPr>
        <w:t>PO</w:t>
      </w:r>
      <w:r w:rsidRPr="00347C7D">
        <w:rPr>
          <w:lang w:eastAsia="ja-JP"/>
        </w:rPr>
        <w:t xml:space="preserve"> in order to establish the federation relationship. </w:t>
      </w:r>
    </w:p>
    <w:p w14:paraId="4660BD75" w14:textId="61E9792E" w:rsidR="008C049D" w:rsidRPr="00347C7D" w:rsidRDefault="008C049D" w:rsidP="008C049D">
      <w:pPr>
        <w:pStyle w:val="B10"/>
        <w:rPr>
          <w:lang w:eastAsia="ja-JP"/>
        </w:rPr>
      </w:pPr>
      <w:r w:rsidRPr="00347C7D">
        <w:rPr>
          <w:lang w:eastAsia="ja-JP"/>
        </w:rPr>
        <w:t>2.</w:t>
      </w:r>
      <w:r w:rsidRPr="00347C7D">
        <w:rPr>
          <w:lang w:eastAsia="ja-JP"/>
        </w:rPr>
        <w:tab/>
      </w:r>
      <w:r>
        <w:rPr>
          <w:lang w:eastAsia="ja-JP"/>
        </w:rPr>
        <w:t>PO</w:t>
      </w:r>
      <w:r w:rsidRPr="00347C7D">
        <w:rPr>
          <w:lang w:eastAsia="ja-JP"/>
        </w:rPr>
        <w:t xml:space="preserve"> creates the EdgeFederation MOI</w:t>
      </w:r>
      <w:r>
        <w:rPr>
          <w:lang w:eastAsia="ja-JP"/>
        </w:rPr>
        <w:t>.</w:t>
      </w:r>
    </w:p>
    <w:p w14:paraId="08510EB8" w14:textId="54DAB3EC" w:rsidR="008C049D" w:rsidRPr="00347C7D" w:rsidRDefault="008C049D" w:rsidP="008C049D">
      <w:pPr>
        <w:pStyle w:val="B10"/>
        <w:rPr>
          <w:lang w:eastAsia="ja-JP"/>
        </w:rPr>
      </w:pPr>
      <w:r w:rsidRPr="00347C7D">
        <w:rPr>
          <w:lang w:eastAsia="ja-JP"/>
        </w:rPr>
        <w:t>3.</w:t>
      </w:r>
      <w:r w:rsidRPr="00347C7D">
        <w:rPr>
          <w:lang w:eastAsia="ja-JP"/>
        </w:rPr>
        <w:tab/>
      </w:r>
      <w:r>
        <w:rPr>
          <w:lang w:eastAsia="ja-JP"/>
        </w:rPr>
        <w:t>LO</w:t>
      </w:r>
      <w:r w:rsidRPr="00347C7D">
        <w:rPr>
          <w:lang w:eastAsia="ja-JP"/>
        </w:rPr>
        <w:t xml:space="preserve"> receives the response</w:t>
      </w:r>
    </w:p>
    <w:p w14:paraId="28AE5AD3" w14:textId="6535593F" w:rsidR="008C049D" w:rsidRPr="00347C7D" w:rsidRDefault="008C049D" w:rsidP="008C049D">
      <w:pPr>
        <w:pStyle w:val="B10"/>
        <w:rPr>
          <w:lang w:eastAsia="ja-JP"/>
        </w:rPr>
      </w:pPr>
      <w:r w:rsidRPr="00347C7D">
        <w:rPr>
          <w:lang w:eastAsia="ja-JP"/>
        </w:rPr>
        <w:t>4.</w:t>
      </w:r>
      <w:r w:rsidRPr="00347C7D">
        <w:rPr>
          <w:lang w:eastAsia="ja-JP"/>
        </w:rPr>
        <w:tab/>
      </w:r>
      <w:r>
        <w:rPr>
          <w:lang w:eastAsia="ja-JP"/>
        </w:rPr>
        <w:t>LO</w:t>
      </w:r>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726" w:name="_Toc96612099"/>
      <w:bookmarkStart w:id="727" w:name="_Toc96936237"/>
      <w:bookmarkStart w:id="728" w:name="_Toc96936495"/>
      <w:bookmarkStart w:id="729" w:name="_Toc219487846"/>
      <w:r w:rsidRPr="00926D4D">
        <w:t>8</w:t>
      </w:r>
      <w:r w:rsidR="00660CEB" w:rsidRPr="00926D4D">
        <w:tab/>
      </w:r>
      <w:r w:rsidRPr="00926D4D">
        <w:t>Management Service for Edge Computing</w:t>
      </w:r>
      <w:bookmarkEnd w:id="726"/>
      <w:bookmarkEnd w:id="727"/>
      <w:bookmarkEnd w:id="728"/>
      <w:bookmarkEnd w:id="729"/>
    </w:p>
    <w:p w14:paraId="47D86CB2" w14:textId="77777777" w:rsidR="00480D32" w:rsidRPr="00926D4D" w:rsidRDefault="00480D32" w:rsidP="00660CEB">
      <w:pPr>
        <w:pStyle w:val="Heading2"/>
      </w:pPr>
      <w:bookmarkStart w:id="730" w:name="_Toc96612100"/>
      <w:bookmarkStart w:id="731" w:name="_Toc96936238"/>
      <w:bookmarkStart w:id="732" w:name="_Toc96936496"/>
      <w:bookmarkStart w:id="733" w:name="_Toc219487847"/>
      <w:r w:rsidRPr="00926D4D">
        <w:t>8.1</w:t>
      </w:r>
      <w:r w:rsidRPr="00926D4D">
        <w:tab/>
        <w:t>Provisioning</w:t>
      </w:r>
      <w:bookmarkEnd w:id="730"/>
      <w:bookmarkEnd w:id="731"/>
      <w:bookmarkEnd w:id="732"/>
      <w:bookmarkEnd w:id="733"/>
    </w:p>
    <w:p w14:paraId="7EF6D73F" w14:textId="77777777" w:rsidR="008F40B6" w:rsidRPr="00926D4D" w:rsidRDefault="008F40B6" w:rsidP="00660CEB">
      <w:pPr>
        <w:pStyle w:val="Heading3"/>
      </w:pPr>
      <w:bookmarkStart w:id="734" w:name="_Toc96612101"/>
      <w:bookmarkStart w:id="735" w:name="_Toc96936239"/>
      <w:bookmarkStart w:id="736" w:name="_Toc96936497"/>
      <w:bookmarkStart w:id="737" w:name="_Toc219487848"/>
      <w:r w:rsidRPr="00926D4D">
        <w:t>8.1</w:t>
      </w:r>
      <w:r w:rsidRPr="00926D4D">
        <w:rPr>
          <w:rFonts w:hint="eastAsia"/>
        </w:rPr>
        <w:t>.</w:t>
      </w:r>
      <w:r w:rsidRPr="00926D4D">
        <w:t>1</w:t>
      </w:r>
      <w:r w:rsidRPr="00926D4D">
        <w:tab/>
        <w:t>Lifecycle management</w:t>
      </w:r>
      <w:bookmarkEnd w:id="734"/>
      <w:bookmarkEnd w:id="735"/>
      <w:bookmarkEnd w:id="736"/>
      <w:bookmarkEnd w:id="737"/>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38" w:name="_Toc96612102"/>
      <w:bookmarkStart w:id="739" w:name="_Toc96936240"/>
      <w:bookmarkStart w:id="740" w:name="_Toc96936498"/>
      <w:bookmarkStart w:id="741" w:name="_Toc219487849"/>
      <w:r w:rsidRPr="00926D4D">
        <w:t>8.</w:t>
      </w:r>
      <w:r w:rsidR="00E52550" w:rsidRPr="00926D4D">
        <w:t>2</w:t>
      </w:r>
      <w:r w:rsidRPr="00926D4D">
        <w:tab/>
        <w:t xml:space="preserve">Performance </w:t>
      </w:r>
      <w:bookmarkEnd w:id="738"/>
      <w:bookmarkEnd w:id="739"/>
      <w:bookmarkEnd w:id="740"/>
      <w:r w:rsidR="00CB4A5F">
        <w:t>a</w:t>
      </w:r>
      <w:r w:rsidR="00CB4A5F" w:rsidRPr="00926D4D">
        <w:t>ssurance</w:t>
      </w:r>
      <w:bookmarkEnd w:id="741"/>
    </w:p>
    <w:p w14:paraId="121F5404" w14:textId="77777777" w:rsidR="00E52550" w:rsidRPr="00926D4D" w:rsidRDefault="00E52550" w:rsidP="00660CEB">
      <w:pPr>
        <w:pStyle w:val="Heading3"/>
      </w:pPr>
      <w:bookmarkStart w:id="742" w:name="_Toc96612103"/>
      <w:bookmarkStart w:id="743" w:name="_Toc96936241"/>
      <w:bookmarkStart w:id="744" w:name="_Toc96936499"/>
      <w:bookmarkStart w:id="745" w:name="_Toc219487850"/>
      <w:r w:rsidRPr="00926D4D">
        <w:t>8.2.1</w:t>
      </w:r>
      <w:r w:rsidRPr="00926D4D">
        <w:tab/>
        <w:t>EAS performance assurance</w:t>
      </w:r>
      <w:bookmarkEnd w:id="742"/>
      <w:bookmarkEnd w:id="743"/>
      <w:bookmarkEnd w:id="744"/>
      <w:bookmarkEnd w:id="745"/>
    </w:p>
    <w:p w14:paraId="56E6D9B2" w14:textId="77777777" w:rsidR="00E52550" w:rsidRPr="00926D4D" w:rsidRDefault="00E52550" w:rsidP="00660CEB">
      <w:pPr>
        <w:pStyle w:val="Heading4"/>
      </w:pPr>
      <w:bookmarkStart w:id="746" w:name="_Toc96936242"/>
      <w:bookmarkStart w:id="747" w:name="_Toc96936500"/>
      <w:bookmarkStart w:id="748" w:name="_Toc219487851"/>
      <w:r w:rsidRPr="00926D4D">
        <w:t>8.2.1.1</w:t>
      </w:r>
      <w:r w:rsidRPr="00926D4D">
        <w:tab/>
        <w:t>MnS component type A</w:t>
      </w:r>
      <w:bookmarkEnd w:id="746"/>
      <w:bookmarkEnd w:id="747"/>
      <w:bookmarkEnd w:id="748"/>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49" w:name="_Toc96936243"/>
      <w:bookmarkStart w:id="750" w:name="_Toc96936501"/>
      <w:bookmarkStart w:id="751" w:name="_Toc219487852"/>
      <w:r w:rsidRPr="00926D4D">
        <w:t>8.2.1.2</w:t>
      </w:r>
      <w:r w:rsidRPr="00926D4D">
        <w:tab/>
        <w:t>MnS Component Type C definition</w:t>
      </w:r>
      <w:bookmarkEnd w:id="749"/>
      <w:bookmarkEnd w:id="750"/>
      <w:bookmarkEnd w:id="751"/>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52" w:name="_Toc96612104"/>
      <w:bookmarkStart w:id="753" w:name="_Toc96936244"/>
      <w:bookmarkStart w:id="754" w:name="_Toc96936502"/>
      <w:bookmarkStart w:id="755" w:name="_Toc219487853"/>
      <w:r w:rsidRPr="00926D4D">
        <w:t>8.2.2</w:t>
      </w:r>
      <w:r w:rsidRPr="00926D4D">
        <w:tab/>
        <w:t>ECS performance assurance</w:t>
      </w:r>
      <w:bookmarkEnd w:id="752"/>
      <w:bookmarkEnd w:id="753"/>
      <w:bookmarkEnd w:id="754"/>
      <w:bookmarkEnd w:id="755"/>
    </w:p>
    <w:p w14:paraId="4F38C14F" w14:textId="04B41A94" w:rsidR="00FF024C" w:rsidRPr="00926D4D" w:rsidRDefault="00FF024C" w:rsidP="00660CEB">
      <w:pPr>
        <w:pStyle w:val="Heading4"/>
      </w:pPr>
      <w:bookmarkStart w:id="756" w:name="_Toc96936245"/>
      <w:bookmarkStart w:id="757" w:name="_Toc96936503"/>
      <w:bookmarkStart w:id="758" w:name="_Toc219487854"/>
      <w:r w:rsidRPr="00926D4D">
        <w:t>8.2.2.1</w:t>
      </w:r>
      <w:r w:rsidRPr="00926D4D">
        <w:tab/>
        <w:t>MnS component type A</w:t>
      </w:r>
      <w:bookmarkEnd w:id="756"/>
      <w:bookmarkEnd w:id="757"/>
      <w:bookmarkEnd w:id="758"/>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59" w:name="_Toc96936246"/>
      <w:bookmarkStart w:id="760" w:name="_Toc96936504"/>
      <w:bookmarkStart w:id="761" w:name="_Toc219487855"/>
      <w:r w:rsidRPr="00926D4D">
        <w:t>8.2.2.2</w:t>
      </w:r>
      <w:r w:rsidRPr="00926D4D">
        <w:tab/>
        <w:t>MnS Component Type C definition</w:t>
      </w:r>
      <w:bookmarkEnd w:id="759"/>
      <w:bookmarkEnd w:id="760"/>
      <w:bookmarkEnd w:id="761"/>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62" w:name="_Toc96612105"/>
      <w:bookmarkStart w:id="763" w:name="_Toc96936247"/>
      <w:bookmarkStart w:id="764" w:name="_Toc96936505"/>
      <w:bookmarkStart w:id="765" w:name="_Toc219487856"/>
      <w:r w:rsidRPr="00926D4D">
        <w:lastRenderedPageBreak/>
        <w:t>8.2.</w:t>
      </w:r>
      <w:r w:rsidR="00071D5D" w:rsidRPr="00926D4D">
        <w:t>3</w:t>
      </w:r>
      <w:r w:rsidRPr="00926D4D">
        <w:tab/>
        <w:t>EES performance assurance</w:t>
      </w:r>
      <w:bookmarkEnd w:id="762"/>
      <w:bookmarkEnd w:id="763"/>
      <w:bookmarkEnd w:id="764"/>
      <w:bookmarkEnd w:id="765"/>
    </w:p>
    <w:p w14:paraId="4014F4B9" w14:textId="14099E9D" w:rsidR="00717B96" w:rsidRPr="00926D4D" w:rsidRDefault="00717B96" w:rsidP="00660CEB">
      <w:pPr>
        <w:pStyle w:val="Heading4"/>
      </w:pPr>
      <w:bookmarkStart w:id="766" w:name="_Toc96936248"/>
      <w:bookmarkStart w:id="767" w:name="_Toc96936506"/>
      <w:bookmarkStart w:id="768" w:name="_Toc219487857"/>
      <w:r w:rsidRPr="00926D4D">
        <w:t>8.2.</w:t>
      </w:r>
      <w:r w:rsidR="00071D5D" w:rsidRPr="00926D4D">
        <w:t>3</w:t>
      </w:r>
      <w:r w:rsidRPr="00926D4D">
        <w:t>.1</w:t>
      </w:r>
      <w:r w:rsidRPr="00926D4D">
        <w:tab/>
        <w:t>MnS component type A</w:t>
      </w:r>
      <w:bookmarkEnd w:id="766"/>
      <w:bookmarkEnd w:id="767"/>
      <w:bookmarkEnd w:id="768"/>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69" w:name="_Toc96936249"/>
      <w:bookmarkStart w:id="770" w:name="_Toc96936507"/>
      <w:bookmarkStart w:id="771" w:name="_Toc219487858"/>
      <w:r w:rsidRPr="00926D4D">
        <w:t>8.2.</w:t>
      </w:r>
      <w:r w:rsidR="00071D5D" w:rsidRPr="00926D4D">
        <w:t>3</w:t>
      </w:r>
      <w:r w:rsidRPr="00926D4D">
        <w:t>.2</w:t>
      </w:r>
      <w:r w:rsidRPr="00926D4D">
        <w:tab/>
        <w:t>MnS Component Type C definition</w:t>
      </w:r>
      <w:bookmarkEnd w:id="769"/>
      <w:bookmarkEnd w:id="770"/>
      <w:bookmarkEnd w:id="771"/>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772" w:name="_Toc219487859"/>
      <w:r>
        <w:rPr>
          <w:lang w:eastAsia="zh-CN"/>
        </w:rPr>
        <w:t>9</w:t>
      </w:r>
      <w:r>
        <w:tab/>
        <w:t>Stage 3 definitions</w:t>
      </w:r>
      <w:bookmarkEnd w:id="772"/>
    </w:p>
    <w:p w14:paraId="489AF4F1" w14:textId="683E76C4" w:rsidR="009D0C58" w:rsidRPr="00506640" w:rsidRDefault="009D0C58" w:rsidP="009D0C58">
      <w:pPr>
        <w:pStyle w:val="Heading2"/>
      </w:pPr>
      <w:bookmarkStart w:id="773" w:name="_Toc219487860"/>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773"/>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023D2017" w14:textId="50CB8AB1" w:rsidR="002B22CF" w:rsidRPr="00926D4D" w:rsidRDefault="007A5BD7" w:rsidP="00660CEB">
      <w:pPr>
        <w:pStyle w:val="Heading8"/>
      </w:pPr>
      <w:bookmarkStart w:id="774" w:name="_Toc96612106"/>
      <w:bookmarkStart w:id="775" w:name="_Toc96936250"/>
      <w:bookmarkStart w:id="776" w:name="_Toc96936508"/>
      <w:r w:rsidRPr="00926D4D">
        <w:br w:type="page"/>
      </w:r>
      <w:bookmarkStart w:id="777" w:name="_Toc219487861"/>
      <w:r w:rsidR="00080512" w:rsidRPr="00926D4D">
        <w:lastRenderedPageBreak/>
        <w:t>Annex A (normative):</w:t>
      </w:r>
      <w:r w:rsidR="006151DA" w:rsidRPr="00926D4D">
        <w:br/>
      </w:r>
      <w:r w:rsidR="002B22CF" w:rsidRPr="00926D4D">
        <w:t>OpenAPI definition of edge NRM</w:t>
      </w:r>
      <w:bookmarkEnd w:id="774"/>
      <w:bookmarkEnd w:id="775"/>
      <w:bookmarkEnd w:id="776"/>
      <w:bookmarkEnd w:id="777"/>
    </w:p>
    <w:p w14:paraId="175B60E0" w14:textId="4144EBEA" w:rsidR="002B22CF" w:rsidRPr="00926D4D" w:rsidRDefault="002B22CF" w:rsidP="00660CEB">
      <w:pPr>
        <w:pStyle w:val="Heading2"/>
      </w:pPr>
      <w:bookmarkStart w:id="778" w:name="_Toc96936251"/>
      <w:bookmarkStart w:id="779" w:name="_Toc96936509"/>
      <w:bookmarkStart w:id="780" w:name="_Toc96612107"/>
      <w:bookmarkStart w:id="781" w:name="_Toc219487862"/>
      <w:r w:rsidRPr="00926D4D">
        <w:t>A.1</w:t>
      </w:r>
      <w:r w:rsidRPr="00926D4D">
        <w:tab/>
        <w:t>General</w:t>
      </w:r>
      <w:bookmarkEnd w:id="778"/>
      <w:bookmarkEnd w:id="779"/>
      <w:bookmarkEnd w:id="781"/>
      <w:r w:rsidRPr="00926D4D">
        <w:t xml:space="preserve"> </w:t>
      </w:r>
      <w:bookmarkEnd w:id="78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0A38729A"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F02172">
        <w:t>8</w:t>
      </w:r>
      <w:r w:rsidRPr="00926D4D">
        <w:t>]</w:t>
      </w:r>
      <w:r w:rsidRPr="00926D4D">
        <w:rPr>
          <w:rFonts w:hint="eastAsia"/>
          <w:lang w:eastAsia="zh-CN"/>
        </w:rPr>
        <w:t>.</w:t>
      </w:r>
    </w:p>
    <w:p w14:paraId="7ADAE5EB" w14:textId="3A2D7388" w:rsidR="002B22CF" w:rsidRPr="00926D4D" w:rsidRDefault="002B22CF" w:rsidP="00660CEB">
      <w:pPr>
        <w:pStyle w:val="Heading2"/>
      </w:pPr>
      <w:bookmarkStart w:id="782" w:name="_Toc96612108"/>
      <w:bookmarkStart w:id="783" w:name="_Toc96936252"/>
      <w:bookmarkStart w:id="784" w:name="_Toc96936510"/>
      <w:bookmarkStart w:id="785" w:name="_Toc219487863"/>
      <w:r w:rsidRPr="00926D4D">
        <w:t>A.2</w:t>
      </w:r>
      <w:r w:rsidRPr="00926D4D">
        <w:tab/>
        <w:t>Solution Set (SS) definitions</w:t>
      </w:r>
      <w:bookmarkEnd w:id="782"/>
      <w:bookmarkEnd w:id="783"/>
      <w:bookmarkEnd w:id="784"/>
      <w:bookmarkEnd w:id="785"/>
    </w:p>
    <w:p w14:paraId="03EAFFCB" w14:textId="77777777" w:rsidR="00DC34DE" w:rsidRPr="00926D4D" w:rsidRDefault="00DC34DE" w:rsidP="00DC34DE">
      <w:pPr>
        <w:pStyle w:val="Heading3"/>
        <w:rPr>
          <w:rFonts w:eastAsia="Yu Gothic"/>
        </w:rPr>
      </w:pPr>
      <w:bookmarkStart w:id="786" w:name="_Toc96612109"/>
      <w:bookmarkStart w:id="787" w:name="_Toc96936253"/>
      <w:bookmarkStart w:id="788" w:name="_Toc96936511"/>
      <w:bookmarkStart w:id="789" w:name="_Toc130223449"/>
      <w:bookmarkStart w:id="790" w:name="_Toc219487864"/>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86"/>
      <w:bookmarkEnd w:id="787"/>
      <w:bookmarkEnd w:id="788"/>
      <w:bookmarkEnd w:id="789"/>
      <w:bookmarkEnd w:id="790"/>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5AC2C0D6" w:rsidR="00C36E39" w:rsidRPr="00802B99" w:rsidRDefault="007A5BD7" w:rsidP="00C36E39">
      <w:pPr>
        <w:pStyle w:val="Heading8"/>
      </w:pPr>
      <w:bookmarkStart w:id="791" w:name="_Toc105516643"/>
      <w:r w:rsidRPr="00926D4D">
        <w:br w:type="page"/>
      </w:r>
      <w:bookmarkStart w:id="792" w:name="_Toc219487865"/>
      <w:r w:rsidR="00C36E39" w:rsidRPr="00802B99">
        <w:lastRenderedPageBreak/>
        <w:t>Annex B (normative):</w:t>
      </w:r>
      <w:r w:rsidR="00C36E39" w:rsidRPr="00802B99">
        <w:br/>
      </w:r>
      <w:bookmarkEnd w:id="791"/>
      <w:r w:rsidR="00C36E39" w:rsidRPr="00802B99">
        <w:t>Availability Zone</w:t>
      </w:r>
      <w:bookmarkEnd w:id="792"/>
    </w:p>
    <w:p w14:paraId="20776151" w14:textId="7C6CBE16" w:rsidR="00C36E39" w:rsidRPr="00926D4D" w:rsidRDefault="006D3EBD" w:rsidP="00C36E39">
      <w:pPr>
        <w:pStyle w:val="Heading1"/>
      </w:pPr>
      <w:bookmarkStart w:id="793" w:name="_Toc105516644"/>
      <w:bookmarkStart w:id="794" w:name="_Toc219487866"/>
      <w:r>
        <w:t>B</w:t>
      </w:r>
      <w:r w:rsidR="00C36E39" w:rsidRPr="00926D4D">
        <w:t>.1</w:t>
      </w:r>
      <w:r w:rsidR="00C36E39" w:rsidRPr="00926D4D">
        <w:tab/>
        <w:t>General</w:t>
      </w:r>
      <w:bookmarkEnd w:id="793"/>
      <w:bookmarkEnd w:id="794"/>
    </w:p>
    <w:p w14:paraId="1EDD2A28" w14:textId="329128A8"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F02172">
        <w:rPr>
          <w:lang w:val="en-US" w:eastAsia="ja-JP"/>
        </w:rPr>
        <w:t xml:space="preserve">defined in </w:t>
      </w:r>
      <w:r w:rsidR="00F02172"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sidR="00F02172">
        <w:rPr>
          <w:lang w:val="en-US" w:eastAsia="ja-JP"/>
        </w:rPr>
        <w:t xml:space="preserve"> defined in </w:t>
      </w:r>
      <w:r w:rsidR="00F02172" w:rsidRPr="009726FF">
        <w:rPr>
          <w:lang w:eastAsia="zh-CN"/>
        </w:rPr>
        <w:t>GSMA OPG</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F02172">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95" w:name="_Toc219487867"/>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95"/>
    </w:p>
    <w:p w14:paraId="36F92356" w14:textId="77777777" w:rsidR="00C36E39" w:rsidRDefault="00C36E39" w:rsidP="00C36E39">
      <w:pPr>
        <w:keepNext/>
        <w:keepLines/>
      </w:pPr>
      <w:r>
        <w:t>The following figure shows the relation between AZ and EDN.</w:t>
      </w:r>
    </w:p>
    <w:bookmarkStart w:id="796" w:name="_MON_1740835867"/>
    <w:bookmarkEnd w:id="796"/>
    <w:p w14:paraId="0ECD5BE2" w14:textId="0AA7F38F" w:rsidR="00C36E39" w:rsidRDefault="006D3EBD" w:rsidP="006D3EBD">
      <w:pPr>
        <w:pStyle w:val="TH"/>
      </w:pPr>
      <w:r>
        <w:object w:dxaOrig="9026" w:dyaOrig="1231" w14:anchorId="21C9BFCF">
          <v:shape id="_x0000_i1059" type="#_x0000_t75" style="width:451.15pt;height:61.6pt" o:ole="">
            <v:imagedata r:id="rId82" o:title=""/>
          </v:shape>
          <o:OLEObject Type="Embed" ProgID="Word.Document.12" ShapeID="_x0000_i1059" DrawAspect="Content" ObjectID="_1830100618" r:id="rId83">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64FD9867" w14:textId="72C544DB" w:rsidR="007F7040" w:rsidRPr="00926D4D" w:rsidRDefault="007A5BD7" w:rsidP="007F7040">
      <w:pPr>
        <w:pStyle w:val="Heading8"/>
      </w:pPr>
      <w:r w:rsidRPr="00926D4D">
        <w:br w:type="page"/>
      </w:r>
      <w:bookmarkStart w:id="797" w:name="_Toc219487868"/>
      <w:r w:rsidR="007F7040" w:rsidRPr="00926D4D">
        <w:lastRenderedPageBreak/>
        <w:t xml:space="preserve">Annex </w:t>
      </w:r>
      <w:r w:rsidR="007F7040">
        <w:t>C</w:t>
      </w:r>
      <w:r w:rsidR="007F7040" w:rsidRPr="00926D4D">
        <w:t xml:space="preserve"> (</w:t>
      </w:r>
      <w:r w:rsidR="007F7040">
        <w:t>Informative</w:t>
      </w:r>
      <w:r w:rsidR="007F7040" w:rsidRPr="00926D4D">
        <w:t>):</w:t>
      </w:r>
      <w:r w:rsidR="007F7040" w:rsidRPr="00926D4D">
        <w:br/>
      </w:r>
      <w:r w:rsidR="007F7040">
        <w:t>GSMA OP introduction and concept mapping</w:t>
      </w:r>
      <w:bookmarkEnd w:id="797"/>
    </w:p>
    <w:p w14:paraId="6FCCA705" w14:textId="05D17D0B"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F02172">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A06A21" w:rsidRDefault="007F7040" w:rsidP="00A06A21">
      <w:r w:rsidRPr="00A06A21">
        <w:t xml:space="preserve">The architecture scope under definition is shown below, </w:t>
      </w:r>
    </w:p>
    <w:bookmarkStart w:id="798" w:name="_MON_1740836113"/>
    <w:bookmarkEnd w:id="798"/>
    <w:p w14:paraId="6DB23CBC" w14:textId="02C7A820" w:rsidR="007F7040" w:rsidRPr="009726FF" w:rsidRDefault="007F7040" w:rsidP="007F7040">
      <w:pPr>
        <w:pStyle w:val="TH"/>
        <w:rPr>
          <w:lang w:eastAsia="en-GB"/>
        </w:rPr>
      </w:pPr>
      <w:r>
        <w:rPr>
          <w:lang w:eastAsia="en-GB"/>
        </w:rPr>
        <w:object w:dxaOrig="9030" w:dyaOrig="4300" w14:anchorId="36BC10E7">
          <v:shape id="_x0000_i1060" type="#_x0000_t75" style="width:452.8pt;height:215.15pt" o:ole="">
            <v:imagedata r:id="rId84" o:title=""/>
          </v:shape>
          <o:OLEObject Type="Embed" ProgID="Word.Document.12" ShapeID="_x0000_i1060" DrawAspect="Content" ObjectID="_1830100619" r:id="rId85">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Pr="007A5BD7" w:rsidRDefault="002F58BA" w:rsidP="007A5BD7"/>
    <w:p w14:paraId="07EDCCCC" w14:textId="14EF70EF" w:rsidR="002F58BA" w:rsidRPr="00F17505" w:rsidRDefault="007A5BD7" w:rsidP="002F58BA">
      <w:pPr>
        <w:pStyle w:val="Heading8"/>
      </w:pPr>
      <w:bookmarkStart w:id="799" w:name="_Toc106098554"/>
      <w:bookmarkStart w:id="800" w:name="_Toc155093567"/>
      <w:r w:rsidRPr="00926D4D">
        <w:br w:type="page"/>
      </w:r>
      <w:bookmarkStart w:id="801" w:name="_Toc219487869"/>
      <w:r w:rsidR="002F58BA" w:rsidRPr="00F17505">
        <w:lastRenderedPageBreak/>
        <w:t xml:space="preserve">Annex </w:t>
      </w:r>
      <w:r w:rsidR="002F58BA">
        <w:t>D</w:t>
      </w:r>
      <w:r w:rsidR="002F58BA" w:rsidRPr="00F17505">
        <w:t xml:space="preserve"> (informative):</w:t>
      </w:r>
      <w:r w:rsidR="002F58BA" w:rsidRPr="00F17505">
        <w:br/>
        <w:t xml:space="preserve">PlantUML source code for </w:t>
      </w:r>
      <w:bookmarkEnd w:id="799"/>
      <w:bookmarkEnd w:id="800"/>
      <w:r w:rsidR="002F58BA">
        <w:t>procedure flows</w:t>
      </w:r>
      <w:bookmarkEnd w:id="801"/>
    </w:p>
    <w:p w14:paraId="48D656DF" w14:textId="7A906C85" w:rsidR="002F58BA" w:rsidRPr="00F17505" w:rsidRDefault="002F58BA" w:rsidP="002F58BA">
      <w:pPr>
        <w:pStyle w:val="Heading2"/>
      </w:pPr>
      <w:bookmarkStart w:id="802" w:name="_Toc106015916"/>
      <w:bookmarkStart w:id="803" w:name="_Toc106098555"/>
      <w:bookmarkStart w:id="804" w:name="_Toc155093568"/>
      <w:bookmarkStart w:id="805" w:name="_Toc219487870"/>
      <w:r>
        <w:t>D</w:t>
      </w:r>
      <w:r w:rsidRPr="00F17505">
        <w:t>.1</w:t>
      </w:r>
      <w:r w:rsidRPr="00F17505">
        <w:tab/>
        <w:t>General</w:t>
      </w:r>
      <w:bookmarkEnd w:id="802"/>
      <w:bookmarkEnd w:id="803"/>
      <w:bookmarkEnd w:id="804"/>
      <w:bookmarkEnd w:id="805"/>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806" w:name="_Toc106015917"/>
      <w:bookmarkStart w:id="807" w:name="_Toc106098556"/>
      <w:bookmarkStart w:id="808" w:name="_Toc155093569"/>
      <w:bookmarkStart w:id="809" w:name="_Toc219487871"/>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806"/>
      <w:bookmarkEnd w:id="807"/>
      <w:bookmarkEnd w:id="808"/>
      <w:r>
        <w:t>EAS resource reservation</w:t>
      </w:r>
      <w:bookmarkEnd w:id="809"/>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21CE0A89" w14:textId="1C7B81EF" w:rsidR="00CA64CF" w:rsidRPr="00926D4D" w:rsidRDefault="007A5BD7" w:rsidP="00660CEB">
      <w:pPr>
        <w:pStyle w:val="Heading8"/>
      </w:pPr>
      <w:bookmarkStart w:id="810" w:name="_Toc96612110"/>
      <w:bookmarkStart w:id="811" w:name="_Toc96936254"/>
      <w:bookmarkStart w:id="812" w:name="_Toc96936512"/>
      <w:r w:rsidRPr="00926D4D">
        <w:br w:type="page"/>
      </w:r>
      <w:bookmarkStart w:id="813" w:name="_Toc219487872"/>
      <w:r w:rsidR="00CA64CF" w:rsidRPr="00926D4D">
        <w:lastRenderedPageBreak/>
        <w:t xml:space="preserve">Annex </w:t>
      </w:r>
      <w:r>
        <w:t>E</w:t>
      </w:r>
      <w:r w:rsidR="007F7040" w:rsidRPr="00926D4D">
        <w:t xml:space="preserve"> </w:t>
      </w:r>
      <w:r w:rsidR="00CA64CF" w:rsidRPr="00926D4D">
        <w:t>(informative):</w:t>
      </w:r>
      <w:r w:rsidR="00CA64CF" w:rsidRPr="00926D4D">
        <w:br/>
        <w:t>Change history</w:t>
      </w:r>
      <w:bookmarkEnd w:id="810"/>
      <w:bookmarkEnd w:id="811"/>
      <w:bookmarkEnd w:id="812"/>
      <w:bookmarkEnd w:id="8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lastRenderedPageBreak/>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c>
          <w:tcPr>
            <w:tcW w:w="800" w:type="dxa"/>
            <w:shd w:val="solid" w:color="FFFFFF" w:fill="auto"/>
          </w:tcPr>
          <w:p w14:paraId="1C244FCD" w14:textId="43F5B14F" w:rsidR="005C177C" w:rsidRDefault="005C177C" w:rsidP="004D7B88">
            <w:pPr>
              <w:pStyle w:val="TAC"/>
              <w:jc w:val="left"/>
              <w:rPr>
                <w:sz w:val="16"/>
                <w:szCs w:val="16"/>
              </w:rPr>
            </w:pPr>
            <w:r>
              <w:rPr>
                <w:sz w:val="16"/>
                <w:szCs w:val="16"/>
              </w:rPr>
              <w:t>2024-09</w:t>
            </w:r>
          </w:p>
        </w:tc>
        <w:tc>
          <w:tcPr>
            <w:tcW w:w="800" w:type="dxa"/>
            <w:shd w:val="solid" w:color="FFFFFF" w:fill="auto"/>
          </w:tcPr>
          <w:p w14:paraId="38163EB8" w14:textId="43A00362" w:rsidR="005C177C" w:rsidRDefault="005C177C" w:rsidP="004D7B88">
            <w:pPr>
              <w:pStyle w:val="TAC"/>
              <w:jc w:val="left"/>
              <w:rPr>
                <w:sz w:val="16"/>
                <w:szCs w:val="16"/>
              </w:rPr>
            </w:pPr>
            <w:r>
              <w:rPr>
                <w:sz w:val="16"/>
                <w:szCs w:val="16"/>
              </w:rPr>
              <w:t>SA#105</w:t>
            </w:r>
          </w:p>
        </w:tc>
        <w:tc>
          <w:tcPr>
            <w:tcW w:w="1094" w:type="dxa"/>
            <w:shd w:val="solid" w:color="FFFFFF" w:fill="auto"/>
          </w:tcPr>
          <w:p w14:paraId="4870EB1D" w14:textId="106847E3" w:rsidR="005C177C" w:rsidRPr="00814D55" w:rsidRDefault="005C177C" w:rsidP="004D7B88">
            <w:pPr>
              <w:pStyle w:val="TAC"/>
              <w:jc w:val="left"/>
              <w:rPr>
                <w:sz w:val="16"/>
                <w:szCs w:val="16"/>
              </w:rPr>
            </w:pPr>
            <w:r w:rsidRPr="005C177C">
              <w:rPr>
                <w:sz w:val="16"/>
                <w:szCs w:val="16"/>
              </w:rPr>
              <w:t>SP-241187</w:t>
            </w:r>
          </w:p>
        </w:tc>
        <w:tc>
          <w:tcPr>
            <w:tcW w:w="519" w:type="dxa"/>
            <w:shd w:val="solid" w:color="FFFFFF" w:fill="auto"/>
          </w:tcPr>
          <w:p w14:paraId="2EF8A24F" w14:textId="6CAE9EB7" w:rsidR="005C177C" w:rsidRDefault="005C177C" w:rsidP="004D7B88">
            <w:pPr>
              <w:pStyle w:val="TAL"/>
              <w:rPr>
                <w:sz w:val="16"/>
                <w:szCs w:val="16"/>
              </w:rPr>
            </w:pPr>
            <w:r>
              <w:rPr>
                <w:sz w:val="16"/>
                <w:szCs w:val="16"/>
              </w:rPr>
              <w:t>0080</w:t>
            </w:r>
          </w:p>
        </w:tc>
        <w:tc>
          <w:tcPr>
            <w:tcW w:w="425" w:type="dxa"/>
            <w:shd w:val="solid" w:color="FFFFFF" w:fill="auto"/>
          </w:tcPr>
          <w:p w14:paraId="13778452" w14:textId="020BC3B4" w:rsidR="005C177C" w:rsidRDefault="005C177C" w:rsidP="004D7B88">
            <w:pPr>
              <w:pStyle w:val="TAR"/>
              <w:jc w:val="left"/>
              <w:rPr>
                <w:sz w:val="16"/>
                <w:szCs w:val="16"/>
              </w:rPr>
            </w:pPr>
            <w:r>
              <w:rPr>
                <w:sz w:val="16"/>
                <w:szCs w:val="16"/>
              </w:rPr>
              <w:t>1</w:t>
            </w:r>
          </w:p>
        </w:tc>
        <w:tc>
          <w:tcPr>
            <w:tcW w:w="425" w:type="dxa"/>
            <w:shd w:val="solid" w:color="FFFFFF" w:fill="auto"/>
          </w:tcPr>
          <w:p w14:paraId="6B1C0C89" w14:textId="185F6F30" w:rsidR="005C177C" w:rsidRDefault="005C177C" w:rsidP="004D7B88">
            <w:pPr>
              <w:pStyle w:val="TAC"/>
              <w:jc w:val="left"/>
              <w:rPr>
                <w:sz w:val="16"/>
                <w:szCs w:val="16"/>
              </w:rPr>
            </w:pPr>
            <w:r>
              <w:rPr>
                <w:sz w:val="16"/>
                <w:szCs w:val="16"/>
              </w:rPr>
              <w:t>F</w:t>
            </w:r>
          </w:p>
        </w:tc>
        <w:tc>
          <w:tcPr>
            <w:tcW w:w="4868" w:type="dxa"/>
            <w:shd w:val="solid" w:color="FFFFFF" w:fill="auto"/>
          </w:tcPr>
          <w:p w14:paraId="2E19E04D" w14:textId="20395105" w:rsidR="005C177C" w:rsidRDefault="005C177C" w:rsidP="004D7B88">
            <w:pPr>
              <w:pStyle w:val="TAL"/>
              <w:rPr>
                <w:sz w:val="16"/>
                <w:szCs w:val="16"/>
              </w:rPr>
            </w:pPr>
            <w:r>
              <w:rPr>
                <w:sz w:val="16"/>
                <w:szCs w:val="16"/>
              </w:rPr>
              <w:t>Rel-18 CR TS 28.538 Correct RegistrationInfo and add stage 3</w:t>
            </w:r>
          </w:p>
        </w:tc>
        <w:tc>
          <w:tcPr>
            <w:tcW w:w="708" w:type="dxa"/>
            <w:shd w:val="solid" w:color="FFFFFF" w:fill="auto"/>
          </w:tcPr>
          <w:p w14:paraId="31BEBF9E" w14:textId="51E5E95C" w:rsidR="005C177C" w:rsidRDefault="005C177C" w:rsidP="004D7B88">
            <w:pPr>
              <w:pStyle w:val="TAC"/>
              <w:jc w:val="left"/>
              <w:rPr>
                <w:sz w:val="16"/>
                <w:szCs w:val="16"/>
              </w:rPr>
            </w:pPr>
            <w:r>
              <w:rPr>
                <w:sz w:val="16"/>
                <w:szCs w:val="16"/>
              </w:rPr>
              <w:t>18.8.0</w:t>
            </w:r>
          </w:p>
        </w:tc>
      </w:tr>
      <w:tr w:rsidR="003E54B2" w:rsidRPr="00926D4D" w14:paraId="055083DE" w14:textId="77777777" w:rsidTr="00782F75">
        <w:tc>
          <w:tcPr>
            <w:tcW w:w="800" w:type="dxa"/>
            <w:shd w:val="solid" w:color="FFFFFF" w:fill="auto"/>
          </w:tcPr>
          <w:p w14:paraId="687CDDE1" w14:textId="7CDF999C" w:rsidR="003E54B2" w:rsidRDefault="003E54B2" w:rsidP="004D7B88">
            <w:pPr>
              <w:pStyle w:val="TAC"/>
              <w:jc w:val="left"/>
              <w:rPr>
                <w:sz w:val="16"/>
                <w:szCs w:val="16"/>
              </w:rPr>
            </w:pPr>
            <w:r>
              <w:rPr>
                <w:sz w:val="16"/>
                <w:szCs w:val="16"/>
              </w:rPr>
              <w:t>2024-09</w:t>
            </w:r>
          </w:p>
        </w:tc>
        <w:tc>
          <w:tcPr>
            <w:tcW w:w="800" w:type="dxa"/>
            <w:shd w:val="solid" w:color="FFFFFF" w:fill="auto"/>
          </w:tcPr>
          <w:p w14:paraId="1958F781" w14:textId="2914FE31" w:rsidR="003E54B2" w:rsidRDefault="003E54B2" w:rsidP="004D7B88">
            <w:pPr>
              <w:pStyle w:val="TAC"/>
              <w:jc w:val="left"/>
              <w:rPr>
                <w:sz w:val="16"/>
                <w:szCs w:val="16"/>
              </w:rPr>
            </w:pPr>
            <w:r>
              <w:rPr>
                <w:sz w:val="16"/>
                <w:szCs w:val="16"/>
              </w:rPr>
              <w:t>SA#105</w:t>
            </w:r>
          </w:p>
        </w:tc>
        <w:tc>
          <w:tcPr>
            <w:tcW w:w="1094" w:type="dxa"/>
            <w:shd w:val="solid" w:color="FFFFFF" w:fill="auto"/>
          </w:tcPr>
          <w:p w14:paraId="051BBF86" w14:textId="771D55D1" w:rsidR="003E54B2" w:rsidRPr="005C177C" w:rsidRDefault="003E54B2" w:rsidP="004D7B88">
            <w:pPr>
              <w:pStyle w:val="TAC"/>
              <w:jc w:val="left"/>
              <w:rPr>
                <w:sz w:val="16"/>
                <w:szCs w:val="16"/>
              </w:rPr>
            </w:pPr>
            <w:r w:rsidRPr="003E54B2">
              <w:rPr>
                <w:sz w:val="16"/>
                <w:szCs w:val="16"/>
              </w:rPr>
              <w:t>SP-241187</w:t>
            </w:r>
          </w:p>
        </w:tc>
        <w:tc>
          <w:tcPr>
            <w:tcW w:w="519" w:type="dxa"/>
            <w:shd w:val="solid" w:color="FFFFFF" w:fill="auto"/>
          </w:tcPr>
          <w:p w14:paraId="148F18E0" w14:textId="256875D8" w:rsidR="003E54B2" w:rsidRDefault="003E54B2" w:rsidP="004D7B88">
            <w:pPr>
              <w:pStyle w:val="TAL"/>
              <w:rPr>
                <w:sz w:val="16"/>
                <w:szCs w:val="16"/>
              </w:rPr>
            </w:pPr>
            <w:r>
              <w:rPr>
                <w:sz w:val="16"/>
                <w:szCs w:val="16"/>
              </w:rPr>
              <w:t>0082</w:t>
            </w:r>
          </w:p>
        </w:tc>
        <w:tc>
          <w:tcPr>
            <w:tcW w:w="425" w:type="dxa"/>
            <w:shd w:val="solid" w:color="FFFFFF" w:fill="auto"/>
          </w:tcPr>
          <w:p w14:paraId="50BA0EC2" w14:textId="337DA35B" w:rsidR="003E54B2" w:rsidRDefault="003E54B2" w:rsidP="004D7B88">
            <w:pPr>
              <w:pStyle w:val="TAR"/>
              <w:jc w:val="left"/>
              <w:rPr>
                <w:sz w:val="16"/>
                <w:szCs w:val="16"/>
              </w:rPr>
            </w:pPr>
            <w:r>
              <w:rPr>
                <w:sz w:val="16"/>
                <w:szCs w:val="16"/>
              </w:rPr>
              <w:t>1</w:t>
            </w:r>
          </w:p>
        </w:tc>
        <w:tc>
          <w:tcPr>
            <w:tcW w:w="425" w:type="dxa"/>
            <w:shd w:val="solid" w:color="FFFFFF" w:fill="auto"/>
          </w:tcPr>
          <w:p w14:paraId="0CD509F6" w14:textId="75F0A343" w:rsidR="003E54B2" w:rsidRDefault="003E54B2" w:rsidP="004D7B88">
            <w:pPr>
              <w:pStyle w:val="TAC"/>
              <w:jc w:val="left"/>
              <w:rPr>
                <w:sz w:val="16"/>
                <w:szCs w:val="16"/>
              </w:rPr>
            </w:pPr>
            <w:r>
              <w:rPr>
                <w:sz w:val="16"/>
                <w:szCs w:val="16"/>
              </w:rPr>
              <w:t>F</w:t>
            </w:r>
          </w:p>
        </w:tc>
        <w:tc>
          <w:tcPr>
            <w:tcW w:w="4868" w:type="dxa"/>
            <w:shd w:val="solid" w:color="FFFFFF" w:fill="auto"/>
          </w:tcPr>
          <w:p w14:paraId="63EBE1E8" w14:textId="2BB42CF0" w:rsidR="003E54B2" w:rsidRDefault="003E54B2" w:rsidP="004D7B88">
            <w:pPr>
              <w:pStyle w:val="TAL"/>
              <w:rPr>
                <w:sz w:val="16"/>
                <w:szCs w:val="16"/>
              </w:rPr>
            </w:pPr>
            <w:r>
              <w:rPr>
                <w:sz w:val="16"/>
                <w:szCs w:val="16"/>
              </w:rPr>
              <w:t>Rel-18 CR 28.538 Fixing Dynamic EAS Instantiation</w:t>
            </w:r>
          </w:p>
        </w:tc>
        <w:tc>
          <w:tcPr>
            <w:tcW w:w="708" w:type="dxa"/>
            <w:shd w:val="solid" w:color="FFFFFF" w:fill="auto"/>
          </w:tcPr>
          <w:p w14:paraId="6B465C51" w14:textId="3A2CC6BC" w:rsidR="003E54B2" w:rsidRDefault="003E54B2" w:rsidP="004D7B88">
            <w:pPr>
              <w:pStyle w:val="TAC"/>
              <w:jc w:val="left"/>
              <w:rPr>
                <w:sz w:val="16"/>
                <w:szCs w:val="16"/>
              </w:rPr>
            </w:pPr>
            <w:r>
              <w:rPr>
                <w:sz w:val="16"/>
                <w:szCs w:val="16"/>
              </w:rPr>
              <w:t>18.8.0</w:t>
            </w:r>
          </w:p>
        </w:tc>
      </w:tr>
      <w:tr w:rsidR="006C6E09" w:rsidRPr="00926D4D" w14:paraId="0781BB24" w14:textId="77777777" w:rsidTr="00782F75">
        <w:tc>
          <w:tcPr>
            <w:tcW w:w="800" w:type="dxa"/>
            <w:shd w:val="solid" w:color="FFFFFF" w:fill="auto"/>
          </w:tcPr>
          <w:p w14:paraId="418BAD23" w14:textId="16F4F606" w:rsidR="006C6E09" w:rsidRDefault="006C6E09" w:rsidP="006C6E09">
            <w:pPr>
              <w:pStyle w:val="TAC"/>
              <w:jc w:val="left"/>
              <w:rPr>
                <w:sz w:val="16"/>
                <w:szCs w:val="16"/>
              </w:rPr>
            </w:pPr>
            <w:r>
              <w:rPr>
                <w:sz w:val="16"/>
                <w:szCs w:val="16"/>
              </w:rPr>
              <w:t>2024-12</w:t>
            </w:r>
          </w:p>
        </w:tc>
        <w:tc>
          <w:tcPr>
            <w:tcW w:w="800" w:type="dxa"/>
            <w:shd w:val="solid" w:color="FFFFFF" w:fill="auto"/>
          </w:tcPr>
          <w:p w14:paraId="267DFC32" w14:textId="4E8F0285" w:rsidR="006C6E09" w:rsidRDefault="006C6E09" w:rsidP="006C6E09">
            <w:pPr>
              <w:pStyle w:val="TAC"/>
              <w:jc w:val="left"/>
              <w:rPr>
                <w:sz w:val="16"/>
                <w:szCs w:val="16"/>
              </w:rPr>
            </w:pPr>
            <w:r>
              <w:rPr>
                <w:sz w:val="16"/>
                <w:szCs w:val="16"/>
              </w:rPr>
              <w:t>SA#106</w:t>
            </w:r>
          </w:p>
        </w:tc>
        <w:tc>
          <w:tcPr>
            <w:tcW w:w="1094" w:type="dxa"/>
            <w:shd w:val="solid" w:color="FFFFFF" w:fill="auto"/>
          </w:tcPr>
          <w:p w14:paraId="4A40D3E5" w14:textId="573AEAC4"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340DC7D7" w14:textId="5F6086F3" w:rsidR="006C6E09" w:rsidRDefault="006C6E09" w:rsidP="006C6E09">
            <w:pPr>
              <w:pStyle w:val="TAL"/>
              <w:rPr>
                <w:sz w:val="16"/>
                <w:szCs w:val="16"/>
              </w:rPr>
            </w:pPr>
            <w:r>
              <w:rPr>
                <w:sz w:val="16"/>
                <w:szCs w:val="16"/>
              </w:rPr>
              <w:t>0091</w:t>
            </w:r>
          </w:p>
        </w:tc>
        <w:tc>
          <w:tcPr>
            <w:tcW w:w="425" w:type="dxa"/>
            <w:shd w:val="solid" w:color="FFFFFF" w:fill="auto"/>
          </w:tcPr>
          <w:p w14:paraId="0FB8602B" w14:textId="152601EE" w:rsidR="006C6E09" w:rsidRDefault="006C6E09" w:rsidP="006C6E09">
            <w:pPr>
              <w:pStyle w:val="TAR"/>
              <w:jc w:val="left"/>
              <w:rPr>
                <w:sz w:val="16"/>
                <w:szCs w:val="16"/>
              </w:rPr>
            </w:pPr>
            <w:r>
              <w:rPr>
                <w:sz w:val="16"/>
                <w:szCs w:val="16"/>
              </w:rPr>
              <w:t>1</w:t>
            </w:r>
          </w:p>
        </w:tc>
        <w:tc>
          <w:tcPr>
            <w:tcW w:w="425" w:type="dxa"/>
            <w:shd w:val="solid" w:color="FFFFFF" w:fill="auto"/>
          </w:tcPr>
          <w:p w14:paraId="2F4E1C07" w14:textId="6E24BF48" w:rsidR="006C6E09" w:rsidRDefault="006C6E09" w:rsidP="006C6E09">
            <w:pPr>
              <w:pStyle w:val="TAC"/>
              <w:jc w:val="left"/>
              <w:rPr>
                <w:sz w:val="16"/>
                <w:szCs w:val="16"/>
              </w:rPr>
            </w:pPr>
            <w:r>
              <w:rPr>
                <w:sz w:val="16"/>
                <w:szCs w:val="16"/>
              </w:rPr>
              <w:t>A</w:t>
            </w:r>
          </w:p>
        </w:tc>
        <w:tc>
          <w:tcPr>
            <w:tcW w:w="4868" w:type="dxa"/>
            <w:shd w:val="solid" w:color="FFFFFF" w:fill="auto"/>
          </w:tcPr>
          <w:p w14:paraId="6295FA2E" w14:textId="12CB135D" w:rsidR="006C6E09" w:rsidRDefault="006C6E09" w:rsidP="006C6E09">
            <w:pPr>
              <w:pStyle w:val="TAL"/>
              <w:rPr>
                <w:sz w:val="16"/>
                <w:szCs w:val="16"/>
              </w:rPr>
            </w:pPr>
            <w:r>
              <w:rPr>
                <w:sz w:val="16"/>
                <w:szCs w:val="16"/>
              </w:rPr>
              <w:t>Rel-18 CR TS 28.538 Correct the description of attributes</w:t>
            </w:r>
          </w:p>
        </w:tc>
        <w:tc>
          <w:tcPr>
            <w:tcW w:w="708" w:type="dxa"/>
            <w:shd w:val="solid" w:color="FFFFFF" w:fill="auto"/>
          </w:tcPr>
          <w:p w14:paraId="2EAB950C" w14:textId="13B280F9" w:rsidR="006C6E09" w:rsidRDefault="006C6E09" w:rsidP="006C6E09">
            <w:pPr>
              <w:pStyle w:val="TAC"/>
              <w:jc w:val="left"/>
              <w:rPr>
                <w:sz w:val="16"/>
                <w:szCs w:val="16"/>
              </w:rPr>
            </w:pPr>
            <w:r>
              <w:rPr>
                <w:sz w:val="16"/>
                <w:szCs w:val="16"/>
              </w:rPr>
              <w:t>18.9.0</w:t>
            </w:r>
          </w:p>
        </w:tc>
      </w:tr>
      <w:tr w:rsidR="006C6E09" w:rsidRPr="00926D4D" w14:paraId="4E4E838A" w14:textId="77777777" w:rsidTr="00782F75">
        <w:tc>
          <w:tcPr>
            <w:tcW w:w="800" w:type="dxa"/>
            <w:shd w:val="solid" w:color="FFFFFF" w:fill="auto"/>
          </w:tcPr>
          <w:p w14:paraId="50C43297" w14:textId="35193753" w:rsidR="006C6E09" w:rsidRDefault="006C6E09" w:rsidP="006C6E09">
            <w:pPr>
              <w:pStyle w:val="TAC"/>
              <w:jc w:val="left"/>
              <w:rPr>
                <w:sz w:val="16"/>
                <w:szCs w:val="16"/>
              </w:rPr>
            </w:pPr>
            <w:r>
              <w:rPr>
                <w:sz w:val="16"/>
                <w:szCs w:val="16"/>
              </w:rPr>
              <w:t>2024-12</w:t>
            </w:r>
          </w:p>
        </w:tc>
        <w:tc>
          <w:tcPr>
            <w:tcW w:w="800" w:type="dxa"/>
            <w:shd w:val="solid" w:color="FFFFFF" w:fill="auto"/>
          </w:tcPr>
          <w:p w14:paraId="11D5987C" w14:textId="0C43E2C5" w:rsidR="006C6E09" w:rsidRDefault="006C6E09" w:rsidP="006C6E09">
            <w:pPr>
              <w:pStyle w:val="TAC"/>
              <w:jc w:val="left"/>
              <w:rPr>
                <w:sz w:val="16"/>
                <w:szCs w:val="16"/>
              </w:rPr>
            </w:pPr>
            <w:r>
              <w:rPr>
                <w:sz w:val="16"/>
                <w:szCs w:val="16"/>
              </w:rPr>
              <w:t>SA#106</w:t>
            </w:r>
          </w:p>
        </w:tc>
        <w:tc>
          <w:tcPr>
            <w:tcW w:w="1094" w:type="dxa"/>
            <w:shd w:val="solid" w:color="FFFFFF" w:fill="auto"/>
          </w:tcPr>
          <w:p w14:paraId="4A47876A" w14:textId="0A4D4563" w:rsidR="006C6E09" w:rsidRPr="003E54B2" w:rsidRDefault="006C6E09" w:rsidP="006C6E09">
            <w:pPr>
              <w:pStyle w:val="TAC"/>
              <w:jc w:val="left"/>
              <w:rPr>
                <w:sz w:val="16"/>
                <w:szCs w:val="16"/>
              </w:rPr>
            </w:pPr>
            <w:r w:rsidRPr="005E3F43">
              <w:rPr>
                <w:sz w:val="16"/>
                <w:szCs w:val="16"/>
              </w:rPr>
              <w:t>SP-241633</w:t>
            </w:r>
          </w:p>
        </w:tc>
        <w:tc>
          <w:tcPr>
            <w:tcW w:w="519" w:type="dxa"/>
            <w:shd w:val="solid" w:color="FFFFFF" w:fill="auto"/>
          </w:tcPr>
          <w:p w14:paraId="3522DA74" w14:textId="235F58F7" w:rsidR="006C6E09" w:rsidRDefault="006C6E09" w:rsidP="006C6E09">
            <w:pPr>
              <w:pStyle w:val="TAL"/>
              <w:rPr>
                <w:sz w:val="16"/>
                <w:szCs w:val="16"/>
              </w:rPr>
            </w:pPr>
            <w:r>
              <w:rPr>
                <w:sz w:val="16"/>
                <w:szCs w:val="16"/>
              </w:rPr>
              <w:t>0093</w:t>
            </w:r>
          </w:p>
        </w:tc>
        <w:tc>
          <w:tcPr>
            <w:tcW w:w="425" w:type="dxa"/>
            <w:shd w:val="solid" w:color="FFFFFF" w:fill="auto"/>
          </w:tcPr>
          <w:p w14:paraId="15237207" w14:textId="77777777" w:rsidR="006C6E09" w:rsidRDefault="006C6E09" w:rsidP="006C6E09">
            <w:pPr>
              <w:pStyle w:val="TAR"/>
              <w:jc w:val="left"/>
              <w:rPr>
                <w:sz w:val="16"/>
                <w:szCs w:val="16"/>
              </w:rPr>
            </w:pPr>
          </w:p>
        </w:tc>
        <w:tc>
          <w:tcPr>
            <w:tcW w:w="425" w:type="dxa"/>
            <w:shd w:val="solid" w:color="FFFFFF" w:fill="auto"/>
          </w:tcPr>
          <w:p w14:paraId="0BDA40E0" w14:textId="1BE4B474" w:rsidR="006C6E09" w:rsidRDefault="006C6E09" w:rsidP="006C6E09">
            <w:pPr>
              <w:pStyle w:val="TAC"/>
              <w:jc w:val="left"/>
              <w:rPr>
                <w:sz w:val="16"/>
                <w:szCs w:val="16"/>
              </w:rPr>
            </w:pPr>
            <w:r>
              <w:rPr>
                <w:sz w:val="16"/>
                <w:szCs w:val="16"/>
              </w:rPr>
              <w:t>F</w:t>
            </w:r>
          </w:p>
        </w:tc>
        <w:tc>
          <w:tcPr>
            <w:tcW w:w="4868" w:type="dxa"/>
            <w:shd w:val="solid" w:color="FFFFFF" w:fill="auto"/>
          </w:tcPr>
          <w:p w14:paraId="4EF78C0B" w14:textId="2FEB8CE0" w:rsidR="006C6E09" w:rsidRDefault="006C6E09" w:rsidP="006C6E09">
            <w:pPr>
              <w:pStyle w:val="TAL"/>
              <w:rPr>
                <w:sz w:val="16"/>
                <w:szCs w:val="16"/>
              </w:rPr>
            </w:pPr>
            <w:r>
              <w:rPr>
                <w:sz w:val="16"/>
                <w:szCs w:val="16"/>
              </w:rPr>
              <w:t>Rel-18 CR 28.538 CR implemention issue for reservationJobRef</w:t>
            </w:r>
          </w:p>
        </w:tc>
        <w:tc>
          <w:tcPr>
            <w:tcW w:w="708" w:type="dxa"/>
            <w:shd w:val="solid" w:color="FFFFFF" w:fill="auto"/>
          </w:tcPr>
          <w:p w14:paraId="09C46475" w14:textId="7A8832D5" w:rsidR="006C6E09" w:rsidRDefault="006C6E09" w:rsidP="006C6E09">
            <w:pPr>
              <w:pStyle w:val="TAC"/>
              <w:jc w:val="left"/>
              <w:rPr>
                <w:sz w:val="16"/>
                <w:szCs w:val="16"/>
              </w:rPr>
            </w:pPr>
            <w:r>
              <w:rPr>
                <w:sz w:val="16"/>
                <w:szCs w:val="16"/>
              </w:rPr>
              <w:t>18.9.0</w:t>
            </w:r>
          </w:p>
        </w:tc>
      </w:tr>
      <w:tr w:rsidR="006C6E09" w:rsidRPr="00926D4D" w14:paraId="594B9561" w14:textId="77777777" w:rsidTr="00782F75">
        <w:tc>
          <w:tcPr>
            <w:tcW w:w="800" w:type="dxa"/>
            <w:shd w:val="solid" w:color="FFFFFF" w:fill="auto"/>
          </w:tcPr>
          <w:p w14:paraId="1668FF3D" w14:textId="43AE9CA7" w:rsidR="006C6E09" w:rsidRDefault="006C6E09" w:rsidP="006C6E09">
            <w:pPr>
              <w:pStyle w:val="TAC"/>
              <w:jc w:val="left"/>
              <w:rPr>
                <w:sz w:val="16"/>
                <w:szCs w:val="16"/>
              </w:rPr>
            </w:pPr>
            <w:r>
              <w:rPr>
                <w:sz w:val="16"/>
                <w:szCs w:val="16"/>
              </w:rPr>
              <w:t>2024-12</w:t>
            </w:r>
          </w:p>
        </w:tc>
        <w:tc>
          <w:tcPr>
            <w:tcW w:w="800" w:type="dxa"/>
            <w:shd w:val="solid" w:color="FFFFFF" w:fill="auto"/>
          </w:tcPr>
          <w:p w14:paraId="55148DBE" w14:textId="1CBC9A85" w:rsidR="006C6E09" w:rsidRDefault="006C6E09" w:rsidP="006C6E09">
            <w:pPr>
              <w:pStyle w:val="TAC"/>
              <w:jc w:val="left"/>
              <w:rPr>
                <w:sz w:val="16"/>
                <w:szCs w:val="16"/>
              </w:rPr>
            </w:pPr>
            <w:r>
              <w:rPr>
                <w:sz w:val="16"/>
                <w:szCs w:val="16"/>
              </w:rPr>
              <w:t>SA#106</w:t>
            </w:r>
          </w:p>
        </w:tc>
        <w:tc>
          <w:tcPr>
            <w:tcW w:w="1094" w:type="dxa"/>
            <w:shd w:val="solid" w:color="FFFFFF" w:fill="auto"/>
          </w:tcPr>
          <w:p w14:paraId="108E8FE9" w14:textId="516BA049"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4833A7F9" w14:textId="0A80B0B8" w:rsidR="006C6E09" w:rsidRDefault="006C6E09" w:rsidP="006C6E09">
            <w:pPr>
              <w:pStyle w:val="TAL"/>
              <w:rPr>
                <w:sz w:val="16"/>
                <w:szCs w:val="16"/>
              </w:rPr>
            </w:pPr>
            <w:r>
              <w:rPr>
                <w:sz w:val="16"/>
                <w:szCs w:val="16"/>
              </w:rPr>
              <w:t>0099</w:t>
            </w:r>
          </w:p>
        </w:tc>
        <w:tc>
          <w:tcPr>
            <w:tcW w:w="425" w:type="dxa"/>
            <w:shd w:val="solid" w:color="FFFFFF" w:fill="auto"/>
          </w:tcPr>
          <w:p w14:paraId="00BFDC7E" w14:textId="77777777" w:rsidR="006C6E09" w:rsidRDefault="006C6E09" w:rsidP="006C6E09">
            <w:pPr>
              <w:pStyle w:val="TAR"/>
              <w:jc w:val="left"/>
              <w:rPr>
                <w:sz w:val="16"/>
                <w:szCs w:val="16"/>
              </w:rPr>
            </w:pPr>
          </w:p>
        </w:tc>
        <w:tc>
          <w:tcPr>
            <w:tcW w:w="425" w:type="dxa"/>
            <w:shd w:val="solid" w:color="FFFFFF" w:fill="auto"/>
          </w:tcPr>
          <w:p w14:paraId="5B7A89DD" w14:textId="06083281" w:rsidR="006C6E09" w:rsidRDefault="006C6E09" w:rsidP="006C6E09">
            <w:pPr>
              <w:pStyle w:val="TAC"/>
              <w:jc w:val="left"/>
              <w:rPr>
                <w:sz w:val="16"/>
                <w:szCs w:val="16"/>
              </w:rPr>
            </w:pPr>
            <w:r>
              <w:rPr>
                <w:sz w:val="16"/>
                <w:szCs w:val="16"/>
              </w:rPr>
              <w:t>F</w:t>
            </w:r>
          </w:p>
        </w:tc>
        <w:tc>
          <w:tcPr>
            <w:tcW w:w="4868" w:type="dxa"/>
            <w:shd w:val="solid" w:color="FFFFFF" w:fill="auto"/>
          </w:tcPr>
          <w:p w14:paraId="0707D70E" w14:textId="0386200F" w:rsidR="006C6E09" w:rsidRDefault="006C6E09" w:rsidP="006C6E09">
            <w:pPr>
              <w:pStyle w:val="TAL"/>
              <w:rPr>
                <w:sz w:val="16"/>
                <w:szCs w:val="16"/>
              </w:rPr>
            </w:pPr>
            <w:r>
              <w:rPr>
                <w:sz w:val="16"/>
                <w:szCs w:val="16"/>
              </w:rPr>
              <w:t>Rel-18 CR TS 28.538 correct type and multiplicity of availableEDNList</w:t>
            </w:r>
          </w:p>
        </w:tc>
        <w:tc>
          <w:tcPr>
            <w:tcW w:w="708" w:type="dxa"/>
            <w:shd w:val="solid" w:color="FFFFFF" w:fill="auto"/>
          </w:tcPr>
          <w:p w14:paraId="52D1E503" w14:textId="4B88A4D5" w:rsidR="006C6E09" w:rsidRDefault="006C6E09" w:rsidP="006C6E09">
            <w:pPr>
              <w:pStyle w:val="TAC"/>
              <w:jc w:val="left"/>
              <w:rPr>
                <w:sz w:val="16"/>
                <w:szCs w:val="16"/>
              </w:rPr>
            </w:pPr>
            <w:r>
              <w:rPr>
                <w:sz w:val="16"/>
                <w:szCs w:val="16"/>
              </w:rPr>
              <w:t>18.9.0</w:t>
            </w:r>
          </w:p>
        </w:tc>
      </w:tr>
      <w:tr w:rsidR="006C6E09" w:rsidRPr="00926D4D" w14:paraId="7E85C134" w14:textId="77777777" w:rsidTr="00782F75">
        <w:tc>
          <w:tcPr>
            <w:tcW w:w="800" w:type="dxa"/>
            <w:shd w:val="solid" w:color="FFFFFF" w:fill="auto"/>
          </w:tcPr>
          <w:p w14:paraId="7BE98AEF" w14:textId="6C51EDEF" w:rsidR="006C6E09" w:rsidRDefault="006C6E09" w:rsidP="006C6E09">
            <w:pPr>
              <w:pStyle w:val="TAC"/>
              <w:jc w:val="left"/>
              <w:rPr>
                <w:sz w:val="16"/>
                <w:szCs w:val="16"/>
              </w:rPr>
            </w:pPr>
            <w:r>
              <w:rPr>
                <w:sz w:val="16"/>
                <w:szCs w:val="16"/>
              </w:rPr>
              <w:t>2024-12</w:t>
            </w:r>
          </w:p>
        </w:tc>
        <w:tc>
          <w:tcPr>
            <w:tcW w:w="800" w:type="dxa"/>
            <w:shd w:val="solid" w:color="FFFFFF" w:fill="auto"/>
          </w:tcPr>
          <w:p w14:paraId="4983E83D" w14:textId="6757C832" w:rsidR="006C6E09" w:rsidRDefault="006C6E09" w:rsidP="006C6E09">
            <w:pPr>
              <w:pStyle w:val="TAC"/>
              <w:jc w:val="left"/>
              <w:rPr>
                <w:sz w:val="16"/>
                <w:szCs w:val="16"/>
              </w:rPr>
            </w:pPr>
            <w:r>
              <w:rPr>
                <w:sz w:val="16"/>
                <w:szCs w:val="16"/>
              </w:rPr>
              <w:t>SA#106</w:t>
            </w:r>
          </w:p>
        </w:tc>
        <w:tc>
          <w:tcPr>
            <w:tcW w:w="1094" w:type="dxa"/>
            <w:shd w:val="solid" w:color="FFFFFF" w:fill="auto"/>
          </w:tcPr>
          <w:p w14:paraId="647137E9" w14:textId="28F0E8A3"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667AD7FC" w14:textId="2DA81595" w:rsidR="006C6E09" w:rsidRDefault="006C6E09" w:rsidP="006C6E09">
            <w:pPr>
              <w:pStyle w:val="TAL"/>
              <w:rPr>
                <w:sz w:val="16"/>
                <w:szCs w:val="16"/>
              </w:rPr>
            </w:pPr>
            <w:r>
              <w:rPr>
                <w:sz w:val="16"/>
                <w:szCs w:val="16"/>
              </w:rPr>
              <w:t>0101</w:t>
            </w:r>
          </w:p>
        </w:tc>
        <w:tc>
          <w:tcPr>
            <w:tcW w:w="425" w:type="dxa"/>
            <w:shd w:val="solid" w:color="FFFFFF" w:fill="auto"/>
          </w:tcPr>
          <w:p w14:paraId="11BCBF6F" w14:textId="2450D2CB" w:rsidR="006C6E09" w:rsidRDefault="006C6E09" w:rsidP="006C6E09">
            <w:pPr>
              <w:pStyle w:val="TAR"/>
              <w:jc w:val="left"/>
              <w:rPr>
                <w:sz w:val="16"/>
                <w:szCs w:val="16"/>
              </w:rPr>
            </w:pPr>
            <w:r>
              <w:rPr>
                <w:sz w:val="16"/>
                <w:szCs w:val="16"/>
              </w:rPr>
              <w:t>1</w:t>
            </w:r>
          </w:p>
        </w:tc>
        <w:tc>
          <w:tcPr>
            <w:tcW w:w="425" w:type="dxa"/>
            <w:shd w:val="solid" w:color="FFFFFF" w:fill="auto"/>
          </w:tcPr>
          <w:p w14:paraId="1108B37C" w14:textId="4BB36B2B" w:rsidR="006C6E09" w:rsidRDefault="006C6E09" w:rsidP="006C6E09">
            <w:pPr>
              <w:pStyle w:val="TAC"/>
              <w:jc w:val="left"/>
              <w:rPr>
                <w:sz w:val="16"/>
                <w:szCs w:val="16"/>
              </w:rPr>
            </w:pPr>
            <w:r>
              <w:rPr>
                <w:sz w:val="16"/>
                <w:szCs w:val="16"/>
              </w:rPr>
              <w:t>F</w:t>
            </w:r>
          </w:p>
        </w:tc>
        <w:tc>
          <w:tcPr>
            <w:tcW w:w="4868" w:type="dxa"/>
            <w:shd w:val="solid" w:color="FFFFFF" w:fill="auto"/>
          </w:tcPr>
          <w:p w14:paraId="15DA4B54" w14:textId="3D233E04" w:rsidR="006C6E09" w:rsidRDefault="006C6E09" w:rsidP="006C6E09">
            <w:pPr>
              <w:pStyle w:val="TAL"/>
              <w:rPr>
                <w:sz w:val="16"/>
                <w:szCs w:val="16"/>
              </w:rPr>
            </w:pPr>
            <w:r>
              <w:rPr>
                <w:sz w:val="16"/>
                <w:szCs w:val="16"/>
              </w:rPr>
              <w:t>Rel-18 CR 28.538 update Fault management</w:t>
            </w:r>
          </w:p>
        </w:tc>
        <w:tc>
          <w:tcPr>
            <w:tcW w:w="708" w:type="dxa"/>
            <w:shd w:val="solid" w:color="FFFFFF" w:fill="auto"/>
          </w:tcPr>
          <w:p w14:paraId="7288A097" w14:textId="0C0F00CA" w:rsidR="006C6E09" w:rsidRDefault="006C6E09" w:rsidP="006C6E09">
            <w:pPr>
              <w:pStyle w:val="TAC"/>
              <w:jc w:val="left"/>
              <w:rPr>
                <w:sz w:val="16"/>
                <w:szCs w:val="16"/>
              </w:rPr>
            </w:pPr>
            <w:r>
              <w:rPr>
                <w:sz w:val="16"/>
                <w:szCs w:val="16"/>
              </w:rPr>
              <w:t>18.9.0</w:t>
            </w:r>
          </w:p>
        </w:tc>
      </w:tr>
      <w:tr w:rsidR="007E714A" w:rsidRPr="00926D4D" w14:paraId="70B29EE0" w14:textId="77777777" w:rsidTr="00782F75">
        <w:tc>
          <w:tcPr>
            <w:tcW w:w="800" w:type="dxa"/>
            <w:shd w:val="solid" w:color="FFFFFF" w:fill="auto"/>
          </w:tcPr>
          <w:p w14:paraId="32F16C78" w14:textId="6CF106E1" w:rsidR="007E714A" w:rsidRDefault="007E714A" w:rsidP="007E714A">
            <w:pPr>
              <w:pStyle w:val="TAC"/>
              <w:jc w:val="left"/>
              <w:rPr>
                <w:sz w:val="16"/>
                <w:szCs w:val="16"/>
              </w:rPr>
            </w:pPr>
            <w:r>
              <w:rPr>
                <w:sz w:val="16"/>
                <w:szCs w:val="16"/>
              </w:rPr>
              <w:t>2025-03</w:t>
            </w:r>
          </w:p>
        </w:tc>
        <w:tc>
          <w:tcPr>
            <w:tcW w:w="800" w:type="dxa"/>
            <w:shd w:val="solid" w:color="FFFFFF" w:fill="auto"/>
          </w:tcPr>
          <w:p w14:paraId="72DB0D29" w14:textId="7C604F79" w:rsidR="007E714A" w:rsidRDefault="007E714A" w:rsidP="007E714A">
            <w:pPr>
              <w:pStyle w:val="TAC"/>
              <w:jc w:val="left"/>
              <w:rPr>
                <w:sz w:val="16"/>
                <w:szCs w:val="16"/>
              </w:rPr>
            </w:pPr>
            <w:r>
              <w:rPr>
                <w:sz w:val="16"/>
                <w:szCs w:val="16"/>
              </w:rPr>
              <w:t>SA#107</w:t>
            </w:r>
          </w:p>
        </w:tc>
        <w:tc>
          <w:tcPr>
            <w:tcW w:w="1094" w:type="dxa"/>
            <w:shd w:val="solid" w:color="FFFFFF" w:fill="auto"/>
          </w:tcPr>
          <w:p w14:paraId="5894C85E" w14:textId="66182617" w:rsidR="007E714A" w:rsidRPr="005E3F43" w:rsidRDefault="007E714A" w:rsidP="007E714A">
            <w:pPr>
              <w:pStyle w:val="TAC"/>
              <w:jc w:val="left"/>
              <w:rPr>
                <w:sz w:val="16"/>
                <w:szCs w:val="16"/>
              </w:rPr>
            </w:pPr>
            <w:r>
              <w:rPr>
                <w:rFonts w:cs="Arial"/>
                <w:sz w:val="16"/>
                <w:szCs w:val="16"/>
              </w:rPr>
              <w:t>SP-250174</w:t>
            </w:r>
          </w:p>
        </w:tc>
        <w:tc>
          <w:tcPr>
            <w:tcW w:w="519" w:type="dxa"/>
            <w:shd w:val="solid" w:color="FFFFFF" w:fill="auto"/>
          </w:tcPr>
          <w:p w14:paraId="5ED79C55" w14:textId="477A201D" w:rsidR="007E714A" w:rsidRDefault="007E714A" w:rsidP="007E714A">
            <w:pPr>
              <w:pStyle w:val="TAL"/>
              <w:rPr>
                <w:sz w:val="16"/>
                <w:szCs w:val="16"/>
              </w:rPr>
            </w:pPr>
            <w:r>
              <w:rPr>
                <w:rFonts w:cs="Arial"/>
                <w:sz w:val="16"/>
                <w:szCs w:val="16"/>
              </w:rPr>
              <w:t>0104</w:t>
            </w:r>
          </w:p>
        </w:tc>
        <w:tc>
          <w:tcPr>
            <w:tcW w:w="425" w:type="dxa"/>
            <w:shd w:val="solid" w:color="FFFFFF" w:fill="auto"/>
          </w:tcPr>
          <w:p w14:paraId="10954F16" w14:textId="332ED79F" w:rsidR="007E714A" w:rsidRDefault="007E714A" w:rsidP="007E714A">
            <w:pPr>
              <w:pStyle w:val="TAR"/>
              <w:jc w:val="left"/>
              <w:rPr>
                <w:sz w:val="16"/>
                <w:szCs w:val="16"/>
              </w:rPr>
            </w:pPr>
            <w:r>
              <w:rPr>
                <w:rFonts w:cs="Arial"/>
                <w:sz w:val="16"/>
                <w:szCs w:val="16"/>
              </w:rPr>
              <w:t> </w:t>
            </w:r>
          </w:p>
        </w:tc>
        <w:tc>
          <w:tcPr>
            <w:tcW w:w="425" w:type="dxa"/>
            <w:shd w:val="solid" w:color="FFFFFF" w:fill="auto"/>
          </w:tcPr>
          <w:p w14:paraId="4B07A92D" w14:textId="2712B57F" w:rsidR="007E714A" w:rsidRDefault="007E714A" w:rsidP="007E714A">
            <w:pPr>
              <w:pStyle w:val="TAC"/>
              <w:jc w:val="left"/>
              <w:rPr>
                <w:sz w:val="16"/>
                <w:szCs w:val="16"/>
              </w:rPr>
            </w:pPr>
            <w:r>
              <w:rPr>
                <w:rFonts w:cs="Arial"/>
                <w:sz w:val="16"/>
                <w:szCs w:val="16"/>
              </w:rPr>
              <w:t>F</w:t>
            </w:r>
          </w:p>
        </w:tc>
        <w:tc>
          <w:tcPr>
            <w:tcW w:w="4868" w:type="dxa"/>
            <w:shd w:val="solid" w:color="FFFFFF" w:fill="auto"/>
          </w:tcPr>
          <w:p w14:paraId="7FF2074C" w14:textId="13C98E99" w:rsidR="007E714A" w:rsidRDefault="007E714A" w:rsidP="007E714A">
            <w:pPr>
              <w:pStyle w:val="TAL"/>
              <w:rPr>
                <w:sz w:val="16"/>
                <w:szCs w:val="16"/>
              </w:rPr>
            </w:pPr>
            <w:r>
              <w:rPr>
                <w:rFonts w:cs="Arial"/>
                <w:sz w:val="16"/>
                <w:szCs w:val="16"/>
              </w:rPr>
              <w:t>Rel-18 CR 28.538 correction on PO and LO</w:t>
            </w:r>
          </w:p>
        </w:tc>
        <w:tc>
          <w:tcPr>
            <w:tcW w:w="708" w:type="dxa"/>
            <w:shd w:val="solid" w:color="FFFFFF" w:fill="auto"/>
          </w:tcPr>
          <w:p w14:paraId="030EFAA8" w14:textId="37CC39AA" w:rsidR="007E714A" w:rsidRDefault="007E714A" w:rsidP="007E714A">
            <w:pPr>
              <w:pStyle w:val="TAC"/>
              <w:jc w:val="left"/>
              <w:rPr>
                <w:sz w:val="16"/>
                <w:szCs w:val="16"/>
              </w:rPr>
            </w:pPr>
            <w:r>
              <w:rPr>
                <w:sz w:val="16"/>
                <w:szCs w:val="16"/>
              </w:rPr>
              <w:t>18.10.0</w:t>
            </w:r>
          </w:p>
        </w:tc>
      </w:tr>
      <w:tr w:rsidR="0075628B" w:rsidRPr="00926D4D" w14:paraId="04B419A2" w14:textId="77777777" w:rsidTr="00782F75">
        <w:tc>
          <w:tcPr>
            <w:tcW w:w="800" w:type="dxa"/>
            <w:shd w:val="solid" w:color="FFFFFF" w:fill="auto"/>
          </w:tcPr>
          <w:p w14:paraId="56D89BA2" w14:textId="2343C683" w:rsidR="0075628B" w:rsidRDefault="0075628B" w:rsidP="0075628B">
            <w:pPr>
              <w:pStyle w:val="TAC"/>
              <w:jc w:val="left"/>
              <w:rPr>
                <w:sz w:val="16"/>
                <w:szCs w:val="16"/>
              </w:rPr>
            </w:pPr>
            <w:r>
              <w:rPr>
                <w:rFonts w:cs="Arial"/>
                <w:sz w:val="16"/>
                <w:szCs w:val="16"/>
              </w:rPr>
              <w:t>2025-12</w:t>
            </w:r>
          </w:p>
        </w:tc>
        <w:tc>
          <w:tcPr>
            <w:tcW w:w="800" w:type="dxa"/>
            <w:shd w:val="solid" w:color="FFFFFF" w:fill="auto"/>
          </w:tcPr>
          <w:p w14:paraId="4ED78D36" w14:textId="7A235EF0" w:rsidR="0075628B" w:rsidRDefault="0075628B" w:rsidP="0075628B">
            <w:pPr>
              <w:pStyle w:val="TAC"/>
              <w:jc w:val="left"/>
              <w:rPr>
                <w:sz w:val="16"/>
                <w:szCs w:val="16"/>
              </w:rPr>
            </w:pPr>
            <w:r>
              <w:rPr>
                <w:rFonts w:cs="Arial"/>
                <w:sz w:val="16"/>
                <w:szCs w:val="16"/>
              </w:rPr>
              <w:t>SA#110</w:t>
            </w:r>
          </w:p>
        </w:tc>
        <w:tc>
          <w:tcPr>
            <w:tcW w:w="1094" w:type="dxa"/>
            <w:shd w:val="solid" w:color="FFFFFF" w:fill="auto"/>
          </w:tcPr>
          <w:p w14:paraId="3E513805" w14:textId="39FE04BD" w:rsidR="0075628B" w:rsidRDefault="0075628B" w:rsidP="0075628B">
            <w:pPr>
              <w:pStyle w:val="TAC"/>
              <w:jc w:val="left"/>
              <w:rPr>
                <w:rFonts w:cs="Arial"/>
                <w:sz w:val="16"/>
                <w:szCs w:val="16"/>
              </w:rPr>
            </w:pPr>
            <w:r>
              <w:rPr>
                <w:rFonts w:cs="Arial"/>
                <w:sz w:val="16"/>
                <w:szCs w:val="16"/>
              </w:rPr>
              <w:t>SP-251404</w:t>
            </w:r>
          </w:p>
        </w:tc>
        <w:tc>
          <w:tcPr>
            <w:tcW w:w="519" w:type="dxa"/>
            <w:shd w:val="solid" w:color="FFFFFF" w:fill="auto"/>
          </w:tcPr>
          <w:p w14:paraId="4CDEE4C4" w14:textId="6108A1B2" w:rsidR="0075628B" w:rsidRDefault="0075628B" w:rsidP="0075628B">
            <w:pPr>
              <w:pStyle w:val="TAL"/>
              <w:rPr>
                <w:rFonts w:cs="Arial"/>
                <w:sz w:val="16"/>
                <w:szCs w:val="16"/>
              </w:rPr>
            </w:pPr>
            <w:r>
              <w:rPr>
                <w:rFonts w:cs="Arial"/>
                <w:sz w:val="16"/>
                <w:szCs w:val="16"/>
              </w:rPr>
              <w:t>0110</w:t>
            </w:r>
          </w:p>
        </w:tc>
        <w:tc>
          <w:tcPr>
            <w:tcW w:w="425" w:type="dxa"/>
            <w:shd w:val="solid" w:color="FFFFFF" w:fill="auto"/>
          </w:tcPr>
          <w:p w14:paraId="1DFB21F3" w14:textId="23301E1B" w:rsidR="0075628B" w:rsidRDefault="0075628B" w:rsidP="0075628B">
            <w:pPr>
              <w:pStyle w:val="TAR"/>
              <w:jc w:val="left"/>
              <w:rPr>
                <w:rFonts w:cs="Arial"/>
                <w:sz w:val="16"/>
                <w:szCs w:val="16"/>
              </w:rPr>
            </w:pPr>
            <w:r>
              <w:rPr>
                <w:rFonts w:cs="Arial"/>
                <w:sz w:val="16"/>
                <w:szCs w:val="16"/>
              </w:rPr>
              <w:t>1</w:t>
            </w:r>
          </w:p>
        </w:tc>
        <w:tc>
          <w:tcPr>
            <w:tcW w:w="425" w:type="dxa"/>
            <w:shd w:val="solid" w:color="FFFFFF" w:fill="auto"/>
          </w:tcPr>
          <w:p w14:paraId="46522C96" w14:textId="07FFAFA1" w:rsidR="0075628B" w:rsidRDefault="0075628B" w:rsidP="0075628B">
            <w:pPr>
              <w:pStyle w:val="TAC"/>
              <w:jc w:val="left"/>
              <w:rPr>
                <w:rFonts w:cs="Arial"/>
                <w:sz w:val="16"/>
                <w:szCs w:val="16"/>
              </w:rPr>
            </w:pPr>
            <w:r>
              <w:rPr>
                <w:rFonts w:cs="Arial"/>
                <w:sz w:val="16"/>
                <w:szCs w:val="16"/>
              </w:rPr>
              <w:t>F</w:t>
            </w:r>
          </w:p>
        </w:tc>
        <w:tc>
          <w:tcPr>
            <w:tcW w:w="4868" w:type="dxa"/>
            <w:shd w:val="solid" w:color="FFFFFF" w:fill="auto"/>
          </w:tcPr>
          <w:p w14:paraId="59855101" w14:textId="77016157" w:rsidR="0075628B" w:rsidRDefault="0075628B" w:rsidP="0075628B">
            <w:pPr>
              <w:pStyle w:val="TAL"/>
              <w:rPr>
                <w:rFonts w:cs="Arial"/>
                <w:sz w:val="16"/>
                <w:szCs w:val="16"/>
              </w:rPr>
            </w:pPr>
            <w:r>
              <w:rPr>
                <w:rFonts w:cs="Arial"/>
                <w:sz w:val="16"/>
                <w:szCs w:val="16"/>
              </w:rPr>
              <w:t>Rel-18 CR 28.538 Updating relocation type</w:t>
            </w:r>
          </w:p>
        </w:tc>
        <w:tc>
          <w:tcPr>
            <w:tcW w:w="708" w:type="dxa"/>
            <w:shd w:val="solid" w:color="FFFFFF" w:fill="auto"/>
          </w:tcPr>
          <w:p w14:paraId="6A817D62" w14:textId="704AE366" w:rsidR="0075628B" w:rsidRDefault="0075628B" w:rsidP="0075628B">
            <w:pPr>
              <w:pStyle w:val="TAC"/>
              <w:jc w:val="left"/>
              <w:rPr>
                <w:sz w:val="16"/>
                <w:szCs w:val="16"/>
              </w:rPr>
            </w:pPr>
            <w:r>
              <w:rPr>
                <w:sz w:val="16"/>
                <w:szCs w:val="16"/>
              </w:rPr>
              <w:t>18.11.0</w:t>
            </w:r>
          </w:p>
        </w:tc>
      </w:tr>
    </w:tbl>
    <w:p w14:paraId="1912108F" w14:textId="77777777" w:rsidR="00CA64CF" w:rsidRPr="00926D4D" w:rsidRDefault="00CA64CF" w:rsidP="00CA64CF"/>
    <w:sectPr w:rsidR="00CA64CF" w:rsidRPr="00926D4D">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C07A28" w14:textId="77777777" w:rsidR="008E580B" w:rsidRDefault="008E580B">
      <w:r>
        <w:separator/>
      </w:r>
    </w:p>
  </w:endnote>
  <w:endnote w:type="continuationSeparator" w:id="0">
    <w:p w14:paraId="0EDE9189" w14:textId="77777777" w:rsidR="008E580B" w:rsidRDefault="008E5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91250" w14:textId="77777777" w:rsidR="008E580B" w:rsidRDefault="008E580B">
      <w:r>
        <w:separator/>
      </w:r>
    </w:p>
  </w:footnote>
  <w:footnote w:type="continuationSeparator" w:id="0">
    <w:p w14:paraId="4A022414" w14:textId="77777777" w:rsidR="008E580B" w:rsidRDefault="008E58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EFB9E13"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4307">
      <w:rPr>
        <w:rFonts w:ascii="Arial" w:hAnsi="Arial" w:cs="Arial"/>
        <w:b/>
        <w:noProof/>
        <w:sz w:val="18"/>
        <w:szCs w:val="18"/>
      </w:rPr>
      <w:t>3GPP TS 28.538 V18.11.0 (2025-12)</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221E4D7D"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4307">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wFAFJEvPA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2AC4"/>
    <w:rsid w:val="00033397"/>
    <w:rsid w:val="000340B3"/>
    <w:rsid w:val="00040095"/>
    <w:rsid w:val="0004247E"/>
    <w:rsid w:val="00044EBC"/>
    <w:rsid w:val="000478CE"/>
    <w:rsid w:val="00050890"/>
    <w:rsid w:val="00050AB9"/>
    <w:rsid w:val="00051834"/>
    <w:rsid w:val="00051CED"/>
    <w:rsid w:val="00053652"/>
    <w:rsid w:val="00054A22"/>
    <w:rsid w:val="00057ECB"/>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874B1"/>
    <w:rsid w:val="00087CC3"/>
    <w:rsid w:val="00091040"/>
    <w:rsid w:val="00093925"/>
    <w:rsid w:val="000A2236"/>
    <w:rsid w:val="000A330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2A29"/>
    <w:rsid w:val="00103E0F"/>
    <w:rsid w:val="0010481C"/>
    <w:rsid w:val="001049B1"/>
    <w:rsid w:val="00110BB6"/>
    <w:rsid w:val="00110D0D"/>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1C5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307"/>
    <w:rsid w:val="002248F9"/>
    <w:rsid w:val="002322AF"/>
    <w:rsid w:val="00233DAE"/>
    <w:rsid w:val="00233E51"/>
    <w:rsid w:val="002347A2"/>
    <w:rsid w:val="0023569C"/>
    <w:rsid w:val="00235C83"/>
    <w:rsid w:val="00240AC5"/>
    <w:rsid w:val="002410A0"/>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45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497F"/>
    <w:rsid w:val="00356555"/>
    <w:rsid w:val="00364B64"/>
    <w:rsid w:val="00365714"/>
    <w:rsid w:val="00365777"/>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26B5E"/>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5996"/>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4525E"/>
    <w:rsid w:val="005511BE"/>
    <w:rsid w:val="00551EE0"/>
    <w:rsid w:val="00555BD7"/>
    <w:rsid w:val="00561711"/>
    <w:rsid w:val="005633E4"/>
    <w:rsid w:val="0056455A"/>
    <w:rsid w:val="00565087"/>
    <w:rsid w:val="00567676"/>
    <w:rsid w:val="00582C5E"/>
    <w:rsid w:val="00582F7D"/>
    <w:rsid w:val="00584F5B"/>
    <w:rsid w:val="00585A4B"/>
    <w:rsid w:val="0059138B"/>
    <w:rsid w:val="0059286C"/>
    <w:rsid w:val="00593A13"/>
    <w:rsid w:val="00593B83"/>
    <w:rsid w:val="005942F9"/>
    <w:rsid w:val="00595018"/>
    <w:rsid w:val="00595D37"/>
    <w:rsid w:val="00597B11"/>
    <w:rsid w:val="005A64C1"/>
    <w:rsid w:val="005A7303"/>
    <w:rsid w:val="005B0058"/>
    <w:rsid w:val="005B0B02"/>
    <w:rsid w:val="005B6CD0"/>
    <w:rsid w:val="005C177C"/>
    <w:rsid w:val="005C18D6"/>
    <w:rsid w:val="005C5055"/>
    <w:rsid w:val="005C67D5"/>
    <w:rsid w:val="005D1F26"/>
    <w:rsid w:val="005D2E01"/>
    <w:rsid w:val="005D7526"/>
    <w:rsid w:val="005E11D6"/>
    <w:rsid w:val="005E136E"/>
    <w:rsid w:val="005E3AA4"/>
    <w:rsid w:val="005E3F43"/>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1B9D"/>
    <w:rsid w:val="00647114"/>
    <w:rsid w:val="00660CEB"/>
    <w:rsid w:val="00670554"/>
    <w:rsid w:val="00670F64"/>
    <w:rsid w:val="00681CD9"/>
    <w:rsid w:val="006831DF"/>
    <w:rsid w:val="00683ABC"/>
    <w:rsid w:val="0068466C"/>
    <w:rsid w:val="00686E36"/>
    <w:rsid w:val="006912E9"/>
    <w:rsid w:val="00691A4A"/>
    <w:rsid w:val="006A323F"/>
    <w:rsid w:val="006A7D35"/>
    <w:rsid w:val="006B30D0"/>
    <w:rsid w:val="006B7593"/>
    <w:rsid w:val="006C3D95"/>
    <w:rsid w:val="006C528B"/>
    <w:rsid w:val="006C5720"/>
    <w:rsid w:val="006C6E09"/>
    <w:rsid w:val="006D3EBD"/>
    <w:rsid w:val="006D7F92"/>
    <w:rsid w:val="006E5C86"/>
    <w:rsid w:val="006E6752"/>
    <w:rsid w:val="006E7064"/>
    <w:rsid w:val="006F044F"/>
    <w:rsid w:val="00701116"/>
    <w:rsid w:val="00701431"/>
    <w:rsid w:val="007048CC"/>
    <w:rsid w:val="0070770D"/>
    <w:rsid w:val="0071136A"/>
    <w:rsid w:val="0071174C"/>
    <w:rsid w:val="00711C8B"/>
    <w:rsid w:val="00713C44"/>
    <w:rsid w:val="00717855"/>
    <w:rsid w:val="00717B96"/>
    <w:rsid w:val="00717EE5"/>
    <w:rsid w:val="00722FC5"/>
    <w:rsid w:val="0072497E"/>
    <w:rsid w:val="00734A5B"/>
    <w:rsid w:val="0073679B"/>
    <w:rsid w:val="0074026F"/>
    <w:rsid w:val="0074182C"/>
    <w:rsid w:val="007429F6"/>
    <w:rsid w:val="00743698"/>
    <w:rsid w:val="00744E76"/>
    <w:rsid w:val="00752B4F"/>
    <w:rsid w:val="00753CEC"/>
    <w:rsid w:val="00754169"/>
    <w:rsid w:val="00755F2D"/>
    <w:rsid w:val="0075628B"/>
    <w:rsid w:val="00761748"/>
    <w:rsid w:val="00762081"/>
    <w:rsid w:val="00764FBE"/>
    <w:rsid w:val="007658D0"/>
    <w:rsid w:val="00765EA3"/>
    <w:rsid w:val="00767446"/>
    <w:rsid w:val="00771D48"/>
    <w:rsid w:val="00774DA4"/>
    <w:rsid w:val="00781F0F"/>
    <w:rsid w:val="00782F75"/>
    <w:rsid w:val="00792D85"/>
    <w:rsid w:val="007A36BE"/>
    <w:rsid w:val="007A5BD7"/>
    <w:rsid w:val="007A5FD6"/>
    <w:rsid w:val="007B4C7B"/>
    <w:rsid w:val="007B600E"/>
    <w:rsid w:val="007C5C35"/>
    <w:rsid w:val="007C5C44"/>
    <w:rsid w:val="007D2695"/>
    <w:rsid w:val="007D7561"/>
    <w:rsid w:val="007E5492"/>
    <w:rsid w:val="007E714A"/>
    <w:rsid w:val="007F0F4A"/>
    <w:rsid w:val="007F4341"/>
    <w:rsid w:val="007F6122"/>
    <w:rsid w:val="007F7040"/>
    <w:rsid w:val="007F7D6D"/>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2320"/>
    <w:rsid w:val="00865E4D"/>
    <w:rsid w:val="008727EC"/>
    <w:rsid w:val="008734E2"/>
    <w:rsid w:val="008768CA"/>
    <w:rsid w:val="00880808"/>
    <w:rsid w:val="00881329"/>
    <w:rsid w:val="00882F49"/>
    <w:rsid w:val="00890C4A"/>
    <w:rsid w:val="00891E38"/>
    <w:rsid w:val="008A0AA4"/>
    <w:rsid w:val="008A1C15"/>
    <w:rsid w:val="008B21A5"/>
    <w:rsid w:val="008B2825"/>
    <w:rsid w:val="008B465F"/>
    <w:rsid w:val="008B66C0"/>
    <w:rsid w:val="008C049D"/>
    <w:rsid w:val="008C3519"/>
    <w:rsid w:val="008C384C"/>
    <w:rsid w:val="008D02DB"/>
    <w:rsid w:val="008D28A9"/>
    <w:rsid w:val="008D4980"/>
    <w:rsid w:val="008D6BBB"/>
    <w:rsid w:val="008D6F9F"/>
    <w:rsid w:val="008E12DF"/>
    <w:rsid w:val="008E2D68"/>
    <w:rsid w:val="008E580B"/>
    <w:rsid w:val="008E5969"/>
    <w:rsid w:val="008E6756"/>
    <w:rsid w:val="008F40B6"/>
    <w:rsid w:val="00900E01"/>
    <w:rsid w:val="0090271F"/>
    <w:rsid w:val="00902E23"/>
    <w:rsid w:val="00903B68"/>
    <w:rsid w:val="009114D7"/>
    <w:rsid w:val="0091348E"/>
    <w:rsid w:val="00917CCB"/>
    <w:rsid w:val="009244C4"/>
    <w:rsid w:val="00926D4D"/>
    <w:rsid w:val="009277D8"/>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E5532"/>
    <w:rsid w:val="009F37B7"/>
    <w:rsid w:val="00A01709"/>
    <w:rsid w:val="00A02FEC"/>
    <w:rsid w:val="00A047E0"/>
    <w:rsid w:val="00A06A21"/>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5E9"/>
    <w:rsid w:val="00B04BDA"/>
    <w:rsid w:val="00B04D51"/>
    <w:rsid w:val="00B064E1"/>
    <w:rsid w:val="00B068C5"/>
    <w:rsid w:val="00B06E5D"/>
    <w:rsid w:val="00B1037E"/>
    <w:rsid w:val="00B11070"/>
    <w:rsid w:val="00B15449"/>
    <w:rsid w:val="00B20CBA"/>
    <w:rsid w:val="00B27455"/>
    <w:rsid w:val="00B33E8C"/>
    <w:rsid w:val="00B40FC8"/>
    <w:rsid w:val="00B42DE7"/>
    <w:rsid w:val="00B47BC0"/>
    <w:rsid w:val="00B53FD6"/>
    <w:rsid w:val="00B63335"/>
    <w:rsid w:val="00B678FA"/>
    <w:rsid w:val="00B702D0"/>
    <w:rsid w:val="00B7428B"/>
    <w:rsid w:val="00B751A6"/>
    <w:rsid w:val="00B82190"/>
    <w:rsid w:val="00B93086"/>
    <w:rsid w:val="00B968AF"/>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0E2E"/>
    <w:rsid w:val="00C1496A"/>
    <w:rsid w:val="00C154BC"/>
    <w:rsid w:val="00C2488B"/>
    <w:rsid w:val="00C24DA6"/>
    <w:rsid w:val="00C258CD"/>
    <w:rsid w:val="00C33079"/>
    <w:rsid w:val="00C35833"/>
    <w:rsid w:val="00C36E39"/>
    <w:rsid w:val="00C405E0"/>
    <w:rsid w:val="00C4206A"/>
    <w:rsid w:val="00C43696"/>
    <w:rsid w:val="00C45231"/>
    <w:rsid w:val="00C453F5"/>
    <w:rsid w:val="00C46290"/>
    <w:rsid w:val="00C551FF"/>
    <w:rsid w:val="00C60CCA"/>
    <w:rsid w:val="00C631A7"/>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708"/>
    <w:rsid w:val="00CA3D0C"/>
    <w:rsid w:val="00CA42CE"/>
    <w:rsid w:val="00CA4DED"/>
    <w:rsid w:val="00CA64CF"/>
    <w:rsid w:val="00CB1E85"/>
    <w:rsid w:val="00CB4A5F"/>
    <w:rsid w:val="00CB5633"/>
    <w:rsid w:val="00CD08A7"/>
    <w:rsid w:val="00CE1F1C"/>
    <w:rsid w:val="00CE2E46"/>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142"/>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31CC"/>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4A1D"/>
    <w:rsid w:val="00E455BC"/>
    <w:rsid w:val="00E522EC"/>
    <w:rsid w:val="00E52550"/>
    <w:rsid w:val="00E53864"/>
    <w:rsid w:val="00E57484"/>
    <w:rsid w:val="00E60339"/>
    <w:rsid w:val="00E6160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D69B2"/>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1517"/>
    <w:rsid w:val="00FC2261"/>
    <w:rsid w:val="00FC55BA"/>
    <w:rsid w:val="00FC5EEA"/>
    <w:rsid w:val="00FC618D"/>
    <w:rsid w:val="00FD207A"/>
    <w:rsid w:val="00FD560E"/>
    <w:rsid w:val="00FE55DB"/>
    <w:rsid w:val="00FE6BD0"/>
    <w:rsid w:val="00FE721B"/>
    <w:rsid w:val="00FE75EA"/>
    <w:rsid w:val="00FF024C"/>
    <w:rsid w:val="00FF4C5A"/>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package" Target="embeddings/Microsoft_Visio_Drawing16.vsdx"/><Relationship Id="rId50" Type="http://schemas.openxmlformats.org/officeDocument/2006/relationships/image" Target="media/image23.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68" Type="http://schemas.openxmlformats.org/officeDocument/2006/relationships/image" Target="media/image32.png"/><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6.emf"/><Relationship Id="rId79" Type="http://schemas.openxmlformats.org/officeDocument/2006/relationships/package" Target="embeddings/Microsoft_Visio_Drawing31.vsdx"/><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image" Target="media/image40.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png"/><Relationship Id="rId77"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Word_Document34.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image" Target="media/image21.emf"/><Relationship Id="rId59" Type="http://schemas.openxmlformats.org/officeDocument/2006/relationships/package" Target="embeddings/Microsoft_Visio_Drawing22.vsdx"/><Relationship Id="rId67" Type="http://schemas.openxmlformats.org/officeDocument/2006/relationships/package" Target="embeddings/Microsoft_Visio_Drawing26.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29.vsdx"/><Relationship Id="rId83" Type="http://schemas.openxmlformats.org/officeDocument/2006/relationships/package" Target="embeddings/Microsoft_Word_Document33.doc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5.vsdx"/><Relationship Id="rId73" Type="http://schemas.openxmlformats.org/officeDocument/2006/relationships/package" Target="embeddings/Microsoft_Visio_Drawing28.vsdx"/><Relationship Id="rId78" Type="http://schemas.openxmlformats.org/officeDocument/2006/relationships/image" Target="media/image38.emf"/><Relationship Id="rId81" Type="http://schemas.openxmlformats.org/officeDocument/2006/relationships/package" Target="embeddings/Microsoft_Visio_Drawing32.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211</TotalTime>
  <Pages>91</Pages>
  <Words>25310</Words>
  <Characters>144268</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78</cp:revision>
  <cp:lastPrinted>2019-02-25T14:05:00Z</cp:lastPrinted>
  <dcterms:created xsi:type="dcterms:W3CDTF">2024-07-16T08:47:00Z</dcterms:created>
  <dcterms:modified xsi:type="dcterms:W3CDTF">2026-01-16T19:26:00Z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