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14A71B28"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rsidR="00694860">
              <w:t>18</w:t>
            </w:r>
            <w:r>
              <w:t>.</w:t>
            </w:r>
            <w:r w:rsidR="00611DC8">
              <w:t>2</w:t>
            </w:r>
            <w:r>
              <w:t>.</w:t>
            </w:r>
            <w:r w:rsidRPr="00C212B2">
              <w:t>0</w:t>
            </w:r>
            <w:bookmarkEnd w:id="4"/>
            <w:r w:rsidRPr="00C212B2">
              <w:t xml:space="preserve"> </w:t>
            </w:r>
            <w:r w:rsidRPr="00C212B2">
              <w:rPr>
                <w:sz w:val="32"/>
              </w:rPr>
              <w:t>(</w:t>
            </w:r>
            <w:bookmarkStart w:id="5" w:name="issueDate"/>
            <w:r w:rsidR="00611DC8" w:rsidRPr="00C212B2">
              <w:rPr>
                <w:sz w:val="32"/>
              </w:rPr>
              <w:t>202</w:t>
            </w:r>
            <w:r w:rsidR="00611DC8">
              <w:rPr>
                <w:sz w:val="32"/>
              </w:rPr>
              <w:t>5</w:t>
            </w:r>
            <w:r w:rsidRPr="00C212B2">
              <w:rPr>
                <w:sz w:val="32"/>
              </w:rPr>
              <w:t>-</w:t>
            </w:r>
            <w:bookmarkEnd w:id="5"/>
            <w:r w:rsidR="00611DC8">
              <w:rPr>
                <w:sz w:val="32"/>
              </w:rPr>
              <w:t>03</w:t>
            </w:r>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7"/>
          <w:p w14:paraId="4DF3CE3C" w14:textId="7C62D689" w:rsidR="00E53A64" w:rsidRPr="00FD3190" w:rsidRDefault="00E53A64" w:rsidP="00DD31D5">
            <w:pPr>
              <w:pStyle w:val="ZT"/>
              <w:framePr w:wrap="auto" w:hAnchor="text" w:yAlign="inline"/>
              <w:rPr>
                <w:i/>
                <w:sz w:val="28"/>
              </w:rPr>
            </w:pPr>
            <w:r w:rsidRPr="00C212B2">
              <w:t>(</w:t>
            </w:r>
            <w:r w:rsidRPr="00C212B2">
              <w:rPr>
                <w:rStyle w:val="ZGSM"/>
              </w:rPr>
              <w:t xml:space="preserve">Release </w:t>
            </w:r>
            <w:bookmarkStart w:id="8" w:name="specRelease"/>
            <w:r w:rsidRPr="00C212B2">
              <w:rPr>
                <w:rStyle w:val="ZGSM"/>
              </w:rPr>
              <w:t>18</w:t>
            </w:r>
            <w:bookmarkEnd w:id="8"/>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9" w:name="_Hlk99699974"/>
      <w:bookmarkEnd w:id="9"/>
      <w:bookmarkStart w:id="10" w:name="_MON_1684549432"/>
      <w:bookmarkEnd w:id="10"/>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pt" o:ole="">
                  <v:imagedata r:id="rId9" o:title=""/>
                </v:shape>
                <o:OLEObject Type="Embed" ProgID="Word.Picture.8" ShapeID="_x0000_i1025" DrawAspect="Content" ObjectID="_1804792316"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8.1pt;height:75.75pt" o:ole="">
                  <v:imagedata r:id="rId11" o:title=""/>
                </v:shape>
                <o:OLEObject Type="Embed" ProgID="Word.Picture.8" ShapeID="_x0000_i1026" DrawAspect="Content" ObjectID="_1804792317"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AB6979">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3"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4"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4"/>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5"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19ADD730" w:rsidR="00E53A64" w:rsidRPr="00FD3190" w:rsidRDefault="00E53A64" w:rsidP="00DD31D5">
            <w:pPr>
              <w:pStyle w:val="FP"/>
              <w:jc w:val="center"/>
              <w:rPr>
                <w:noProof/>
                <w:sz w:val="18"/>
              </w:rPr>
            </w:pPr>
            <w:r w:rsidRPr="00FD3190">
              <w:rPr>
                <w:noProof/>
                <w:sz w:val="18"/>
              </w:rPr>
              <w:t xml:space="preserve">© </w:t>
            </w:r>
            <w:r w:rsidR="00611DC8">
              <w:rPr>
                <w:noProof/>
                <w:sz w:val="18"/>
              </w:rPr>
              <w:t>2025</w:t>
            </w:r>
            <w:r w:rsidRPr="00FD3190">
              <w:rPr>
                <w:noProof/>
                <w:sz w:val="18"/>
              </w:rPr>
              <w:t>, 3GPP Organizational Partners (ARIB, ATIS, CCSA, ETSI, TSDSI, TTA, TTC).</w:t>
            </w:r>
            <w:bookmarkStart w:id="16" w:name="copyrightaddon"/>
            <w:bookmarkEnd w:id="16"/>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5"/>
          </w:p>
          <w:p w14:paraId="0A46D298" w14:textId="77777777" w:rsidR="00E53A64" w:rsidRPr="00FD3190" w:rsidRDefault="00E53A64" w:rsidP="00DD31D5"/>
        </w:tc>
      </w:tr>
      <w:bookmarkEnd w:id="13"/>
    </w:tbl>
    <w:p w14:paraId="04D347A8" w14:textId="42A0BFC9" w:rsidR="00080512" w:rsidRPr="004D3578" w:rsidRDefault="00E53A64">
      <w:pPr>
        <w:pStyle w:val="TT"/>
      </w:pPr>
      <w:r w:rsidRPr="00FD3190">
        <w:br w:type="page"/>
      </w:r>
      <w:r w:rsidR="00080512" w:rsidRPr="004D3578">
        <w:t>Contents</w:t>
      </w:r>
    </w:p>
    <w:p w14:paraId="6A21760A" w14:textId="3FAD9165" w:rsidR="00AD1314" w:rsidRDefault="004C4AF3">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D1314">
        <w:rPr>
          <w:noProof/>
        </w:rPr>
        <w:t>Foreword</w:t>
      </w:r>
      <w:r w:rsidR="00AD1314">
        <w:rPr>
          <w:noProof/>
        </w:rPr>
        <w:tab/>
      </w:r>
      <w:r w:rsidR="00AD1314">
        <w:rPr>
          <w:noProof/>
        </w:rPr>
        <w:fldChar w:fldCharType="begin" w:fldLock="1"/>
      </w:r>
      <w:r w:rsidR="00AD1314">
        <w:rPr>
          <w:noProof/>
        </w:rPr>
        <w:instrText xml:space="preserve"> PAGEREF _Toc194179538 \h </w:instrText>
      </w:r>
      <w:r w:rsidR="00AD1314">
        <w:rPr>
          <w:noProof/>
        </w:rPr>
      </w:r>
      <w:r w:rsidR="00AD1314">
        <w:rPr>
          <w:noProof/>
        </w:rPr>
        <w:fldChar w:fldCharType="separate"/>
      </w:r>
      <w:r w:rsidR="00AD1314">
        <w:rPr>
          <w:noProof/>
        </w:rPr>
        <w:t>4</w:t>
      </w:r>
      <w:r w:rsidR="00AD1314">
        <w:rPr>
          <w:noProof/>
        </w:rPr>
        <w:fldChar w:fldCharType="end"/>
      </w:r>
    </w:p>
    <w:p w14:paraId="20BA499C" w14:textId="4678FE16" w:rsidR="00AD1314" w:rsidRDefault="00AD131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_Toc194179539 \h </w:instrText>
      </w:r>
      <w:r>
        <w:rPr>
          <w:noProof/>
        </w:rPr>
      </w:r>
      <w:r>
        <w:rPr>
          <w:noProof/>
        </w:rPr>
        <w:fldChar w:fldCharType="separate"/>
      </w:r>
      <w:r>
        <w:rPr>
          <w:noProof/>
        </w:rPr>
        <w:t>6</w:t>
      </w:r>
      <w:r>
        <w:rPr>
          <w:noProof/>
        </w:rPr>
        <w:fldChar w:fldCharType="end"/>
      </w:r>
    </w:p>
    <w:p w14:paraId="25A6A656" w14:textId="1942AB4E" w:rsidR="00AD1314" w:rsidRDefault="00AD131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_Toc194179540 \h </w:instrText>
      </w:r>
      <w:r>
        <w:rPr>
          <w:noProof/>
        </w:rPr>
      </w:r>
      <w:r>
        <w:rPr>
          <w:noProof/>
        </w:rPr>
        <w:fldChar w:fldCharType="separate"/>
      </w:r>
      <w:r>
        <w:rPr>
          <w:noProof/>
        </w:rPr>
        <w:t>6</w:t>
      </w:r>
      <w:r>
        <w:rPr>
          <w:noProof/>
        </w:rPr>
        <w:fldChar w:fldCharType="end"/>
      </w:r>
    </w:p>
    <w:p w14:paraId="054801B8" w14:textId="2C5AF13B" w:rsidR="00AD1314" w:rsidRDefault="00AD131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_Toc194179541 \h </w:instrText>
      </w:r>
      <w:r>
        <w:rPr>
          <w:noProof/>
        </w:rPr>
      </w:r>
      <w:r>
        <w:rPr>
          <w:noProof/>
        </w:rPr>
        <w:fldChar w:fldCharType="separate"/>
      </w:r>
      <w:r>
        <w:rPr>
          <w:noProof/>
        </w:rPr>
        <w:t>6</w:t>
      </w:r>
      <w:r>
        <w:rPr>
          <w:noProof/>
        </w:rPr>
        <w:fldChar w:fldCharType="end"/>
      </w:r>
    </w:p>
    <w:p w14:paraId="3676A678" w14:textId="5877EF97" w:rsidR="00AD1314" w:rsidRDefault="00AD131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_Toc194179542 \h </w:instrText>
      </w:r>
      <w:r>
        <w:rPr>
          <w:noProof/>
        </w:rPr>
      </w:r>
      <w:r>
        <w:rPr>
          <w:noProof/>
        </w:rPr>
        <w:fldChar w:fldCharType="separate"/>
      </w:r>
      <w:r>
        <w:rPr>
          <w:noProof/>
        </w:rPr>
        <w:t>6</w:t>
      </w:r>
      <w:r>
        <w:rPr>
          <w:noProof/>
        </w:rPr>
        <w:fldChar w:fldCharType="end"/>
      </w:r>
    </w:p>
    <w:p w14:paraId="00DD0D09" w14:textId="23D4E9B1" w:rsidR="00AD1314" w:rsidRDefault="00AD131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_Toc194179543 \h </w:instrText>
      </w:r>
      <w:r>
        <w:rPr>
          <w:noProof/>
        </w:rPr>
      </w:r>
      <w:r>
        <w:rPr>
          <w:noProof/>
        </w:rPr>
        <w:fldChar w:fldCharType="separate"/>
      </w:r>
      <w:r>
        <w:rPr>
          <w:noProof/>
        </w:rPr>
        <w:t>7</w:t>
      </w:r>
      <w:r>
        <w:rPr>
          <w:noProof/>
        </w:rPr>
        <w:fldChar w:fldCharType="end"/>
      </w:r>
    </w:p>
    <w:p w14:paraId="3B49B1AA" w14:textId="5E718F66" w:rsidR="00AD1314" w:rsidRDefault="00AD1314">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_Toc194179544 \h </w:instrText>
      </w:r>
      <w:r>
        <w:rPr>
          <w:noProof/>
        </w:rPr>
      </w:r>
      <w:r>
        <w:rPr>
          <w:noProof/>
        </w:rPr>
        <w:fldChar w:fldCharType="separate"/>
      </w:r>
      <w:r>
        <w:rPr>
          <w:noProof/>
        </w:rPr>
        <w:t>7</w:t>
      </w:r>
      <w:r>
        <w:rPr>
          <w:noProof/>
        </w:rPr>
        <w:fldChar w:fldCharType="end"/>
      </w:r>
    </w:p>
    <w:p w14:paraId="1531A4B9" w14:textId="2D650FC1" w:rsidR="00AD1314" w:rsidRDefault="00AD131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_Toc194179545 \h </w:instrText>
      </w:r>
      <w:r>
        <w:rPr>
          <w:noProof/>
        </w:rPr>
      </w:r>
      <w:r>
        <w:rPr>
          <w:noProof/>
        </w:rPr>
        <w:fldChar w:fldCharType="separate"/>
      </w:r>
      <w:r>
        <w:rPr>
          <w:noProof/>
        </w:rPr>
        <w:t>7</w:t>
      </w:r>
      <w:r>
        <w:rPr>
          <w:noProof/>
        </w:rPr>
        <w:fldChar w:fldCharType="end"/>
      </w:r>
    </w:p>
    <w:p w14:paraId="2C89039B" w14:textId="732A70B3" w:rsidR="00AD1314" w:rsidRDefault="00AD1314">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_Toc194179546 \h </w:instrText>
      </w:r>
      <w:r>
        <w:rPr>
          <w:noProof/>
        </w:rPr>
      </w:r>
      <w:r>
        <w:rPr>
          <w:noProof/>
        </w:rPr>
        <w:fldChar w:fldCharType="separate"/>
      </w:r>
      <w:r>
        <w:rPr>
          <w:noProof/>
        </w:rPr>
        <w:t>7</w:t>
      </w:r>
      <w:r>
        <w:rPr>
          <w:noProof/>
        </w:rPr>
        <w:fldChar w:fldCharType="end"/>
      </w:r>
    </w:p>
    <w:p w14:paraId="1F5C2634" w14:textId="65583157" w:rsidR="00AD1314" w:rsidRDefault="00AD1314">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Terminal architecture</w:t>
      </w:r>
      <w:r>
        <w:rPr>
          <w:noProof/>
        </w:rPr>
        <w:tab/>
      </w:r>
      <w:r>
        <w:rPr>
          <w:noProof/>
        </w:rPr>
        <w:fldChar w:fldCharType="begin" w:fldLock="1"/>
      </w:r>
      <w:r>
        <w:rPr>
          <w:noProof/>
        </w:rPr>
        <w:instrText xml:space="preserve"> PAGEREF _Toc194179547 \h </w:instrText>
      </w:r>
      <w:r>
        <w:rPr>
          <w:noProof/>
        </w:rPr>
      </w:r>
      <w:r>
        <w:rPr>
          <w:noProof/>
        </w:rPr>
        <w:fldChar w:fldCharType="separate"/>
      </w:r>
      <w:r>
        <w:rPr>
          <w:noProof/>
        </w:rPr>
        <w:t>8</w:t>
      </w:r>
      <w:r>
        <w:rPr>
          <w:noProof/>
        </w:rPr>
        <w:fldChar w:fldCharType="end"/>
      </w:r>
    </w:p>
    <w:p w14:paraId="2D326B03" w14:textId="758B98C3" w:rsidR="00AD1314" w:rsidRDefault="00AD1314">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End-to-End Reference Architecture</w:t>
      </w:r>
      <w:r>
        <w:rPr>
          <w:noProof/>
        </w:rPr>
        <w:tab/>
      </w:r>
      <w:r>
        <w:rPr>
          <w:noProof/>
        </w:rPr>
        <w:fldChar w:fldCharType="begin" w:fldLock="1"/>
      </w:r>
      <w:r>
        <w:rPr>
          <w:noProof/>
        </w:rPr>
        <w:instrText xml:space="preserve"> PAGEREF _Toc194179548 \h </w:instrText>
      </w:r>
      <w:r>
        <w:rPr>
          <w:noProof/>
        </w:rPr>
      </w:r>
      <w:r>
        <w:rPr>
          <w:noProof/>
        </w:rPr>
        <w:fldChar w:fldCharType="separate"/>
      </w:r>
      <w:r>
        <w:rPr>
          <w:noProof/>
        </w:rPr>
        <w:t>9</w:t>
      </w:r>
      <w:r>
        <w:rPr>
          <w:noProof/>
        </w:rPr>
        <w:fldChar w:fldCharType="end"/>
      </w:r>
    </w:p>
    <w:p w14:paraId="02402EEE" w14:textId="198C7A56" w:rsidR="00AD1314" w:rsidRDefault="00AD131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Immersive AR Media</w:t>
      </w:r>
      <w:r>
        <w:rPr>
          <w:noProof/>
        </w:rPr>
        <w:tab/>
      </w:r>
      <w:r>
        <w:rPr>
          <w:noProof/>
        </w:rPr>
        <w:fldChar w:fldCharType="begin" w:fldLock="1"/>
      </w:r>
      <w:r>
        <w:rPr>
          <w:noProof/>
        </w:rPr>
        <w:instrText xml:space="preserve"> PAGEREF _Toc194179549 \h </w:instrText>
      </w:r>
      <w:r>
        <w:rPr>
          <w:noProof/>
        </w:rPr>
      </w:r>
      <w:r>
        <w:rPr>
          <w:noProof/>
        </w:rPr>
        <w:fldChar w:fldCharType="separate"/>
      </w:r>
      <w:r>
        <w:rPr>
          <w:noProof/>
        </w:rPr>
        <w:t>10</w:t>
      </w:r>
      <w:r>
        <w:rPr>
          <w:noProof/>
        </w:rPr>
        <w:fldChar w:fldCharType="end"/>
      </w:r>
    </w:p>
    <w:p w14:paraId="735515F5" w14:textId="50F3A43B" w:rsidR="00AD1314" w:rsidRDefault="00AD131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_Toc194179550 \h </w:instrText>
      </w:r>
      <w:r>
        <w:rPr>
          <w:noProof/>
        </w:rPr>
      </w:r>
      <w:r>
        <w:rPr>
          <w:noProof/>
        </w:rPr>
        <w:fldChar w:fldCharType="separate"/>
      </w:r>
      <w:r>
        <w:rPr>
          <w:noProof/>
        </w:rPr>
        <w:t>10</w:t>
      </w:r>
      <w:r>
        <w:rPr>
          <w:noProof/>
        </w:rPr>
        <w:fldChar w:fldCharType="end"/>
      </w:r>
    </w:p>
    <w:p w14:paraId="22384C5F" w14:textId="41D5CC2C" w:rsidR="00AD1314" w:rsidRDefault="00AD131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Speech</w:t>
      </w:r>
      <w:r>
        <w:rPr>
          <w:noProof/>
        </w:rPr>
        <w:tab/>
      </w:r>
      <w:r>
        <w:rPr>
          <w:noProof/>
        </w:rPr>
        <w:fldChar w:fldCharType="begin" w:fldLock="1"/>
      </w:r>
      <w:r>
        <w:rPr>
          <w:noProof/>
        </w:rPr>
        <w:instrText xml:space="preserve"> PAGEREF _Toc194179551 \h </w:instrText>
      </w:r>
      <w:r>
        <w:rPr>
          <w:noProof/>
        </w:rPr>
      </w:r>
      <w:r>
        <w:rPr>
          <w:noProof/>
        </w:rPr>
        <w:fldChar w:fldCharType="separate"/>
      </w:r>
      <w:r>
        <w:rPr>
          <w:noProof/>
        </w:rPr>
        <w:t>10</w:t>
      </w:r>
      <w:r>
        <w:rPr>
          <w:noProof/>
        </w:rPr>
        <w:fldChar w:fldCharType="end"/>
      </w:r>
    </w:p>
    <w:p w14:paraId="64D6A65C" w14:textId="034BB7E9" w:rsidR="00AD1314" w:rsidRDefault="00AD131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Video</w:t>
      </w:r>
      <w:r>
        <w:rPr>
          <w:noProof/>
        </w:rPr>
        <w:tab/>
      </w:r>
      <w:r>
        <w:rPr>
          <w:noProof/>
        </w:rPr>
        <w:fldChar w:fldCharType="begin" w:fldLock="1"/>
      </w:r>
      <w:r>
        <w:rPr>
          <w:noProof/>
        </w:rPr>
        <w:instrText xml:space="preserve"> PAGEREF _Toc194179552 \h </w:instrText>
      </w:r>
      <w:r>
        <w:rPr>
          <w:noProof/>
        </w:rPr>
      </w:r>
      <w:r>
        <w:rPr>
          <w:noProof/>
        </w:rPr>
        <w:fldChar w:fldCharType="separate"/>
      </w:r>
      <w:r>
        <w:rPr>
          <w:noProof/>
        </w:rPr>
        <w:t>10</w:t>
      </w:r>
      <w:r>
        <w:rPr>
          <w:noProof/>
        </w:rPr>
        <w:fldChar w:fldCharType="end"/>
      </w:r>
    </w:p>
    <w:p w14:paraId="19B90D10" w14:textId="2951AA0C" w:rsidR="00AD1314" w:rsidRDefault="00AD1314">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Real-time text</w:t>
      </w:r>
      <w:r>
        <w:rPr>
          <w:noProof/>
        </w:rPr>
        <w:tab/>
      </w:r>
      <w:r>
        <w:rPr>
          <w:noProof/>
        </w:rPr>
        <w:fldChar w:fldCharType="begin" w:fldLock="1"/>
      </w:r>
      <w:r>
        <w:rPr>
          <w:noProof/>
        </w:rPr>
        <w:instrText xml:space="preserve"> PAGEREF _Toc194179553 \h </w:instrText>
      </w:r>
      <w:r>
        <w:rPr>
          <w:noProof/>
        </w:rPr>
      </w:r>
      <w:r>
        <w:rPr>
          <w:noProof/>
        </w:rPr>
        <w:fldChar w:fldCharType="separate"/>
      </w:r>
      <w:r>
        <w:rPr>
          <w:noProof/>
        </w:rPr>
        <w:t>11</w:t>
      </w:r>
      <w:r>
        <w:rPr>
          <w:noProof/>
        </w:rPr>
        <w:fldChar w:fldCharType="end"/>
      </w:r>
    </w:p>
    <w:p w14:paraId="6B36D908" w14:textId="74E22E72" w:rsidR="00AD1314" w:rsidRDefault="00AD1314">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Still images</w:t>
      </w:r>
      <w:r>
        <w:rPr>
          <w:noProof/>
        </w:rPr>
        <w:tab/>
      </w:r>
      <w:r>
        <w:rPr>
          <w:noProof/>
        </w:rPr>
        <w:fldChar w:fldCharType="begin" w:fldLock="1"/>
      </w:r>
      <w:r>
        <w:rPr>
          <w:noProof/>
        </w:rPr>
        <w:instrText xml:space="preserve"> PAGEREF _Toc194179554 \h </w:instrText>
      </w:r>
      <w:r>
        <w:rPr>
          <w:noProof/>
        </w:rPr>
      </w:r>
      <w:r>
        <w:rPr>
          <w:noProof/>
        </w:rPr>
        <w:fldChar w:fldCharType="separate"/>
      </w:r>
      <w:r>
        <w:rPr>
          <w:noProof/>
        </w:rPr>
        <w:t>11</w:t>
      </w:r>
      <w:r>
        <w:rPr>
          <w:noProof/>
        </w:rPr>
        <w:fldChar w:fldCharType="end"/>
      </w:r>
    </w:p>
    <w:p w14:paraId="3230E6EB" w14:textId="55EA71C5" w:rsidR="00AD1314" w:rsidRDefault="00AD131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AR Metadata</w:t>
      </w:r>
      <w:r>
        <w:rPr>
          <w:noProof/>
        </w:rPr>
        <w:tab/>
      </w:r>
      <w:r>
        <w:rPr>
          <w:noProof/>
        </w:rPr>
        <w:fldChar w:fldCharType="begin" w:fldLock="1"/>
      </w:r>
      <w:r>
        <w:rPr>
          <w:noProof/>
        </w:rPr>
        <w:instrText xml:space="preserve"> PAGEREF _Toc194179555 \h </w:instrText>
      </w:r>
      <w:r>
        <w:rPr>
          <w:noProof/>
        </w:rPr>
      </w:r>
      <w:r>
        <w:rPr>
          <w:noProof/>
        </w:rPr>
        <w:fldChar w:fldCharType="separate"/>
      </w:r>
      <w:r>
        <w:rPr>
          <w:noProof/>
        </w:rPr>
        <w:t>11</w:t>
      </w:r>
      <w:r>
        <w:rPr>
          <w:noProof/>
        </w:rPr>
        <w:fldChar w:fldCharType="end"/>
      </w:r>
    </w:p>
    <w:p w14:paraId="19178523" w14:textId="1939E192" w:rsidR="00AD1314" w:rsidRDefault="00AD131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_Toc194179556 \h </w:instrText>
      </w:r>
      <w:r>
        <w:rPr>
          <w:noProof/>
        </w:rPr>
      </w:r>
      <w:r>
        <w:rPr>
          <w:noProof/>
        </w:rPr>
        <w:fldChar w:fldCharType="separate"/>
      </w:r>
      <w:r>
        <w:rPr>
          <w:noProof/>
        </w:rPr>
        <w:t>11</w:t>
      </w:r>
      <w:r>
        <w:rPr>
          <w:noProof/>
        </w:rPr>
        <w:fldChar w:fldCharType="end"/>
      </w:r>
    </w:p>
    <w:p w14:paraId="365B594C" w14:textId="14FD44EF" w:rsidR="00AD1314" w:rsidRDefault="00AD131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_Toc194179557 \h </w:instrText>
      </w:r>
      <w:r>
        <w:rPr>
          <w:noProof/>
        </w:rPr>
      </w:r>
      <w:r>
        <w:rPr>
          <w:noProof/>
        </w:rPr>
        <w:fldChar w:fldCharType="separate"/>
      </w:r>
      <w:r>
        <w:rPr>
          <w:noProof/>
        </w:rPr>
        <w:t>12</w:t>
      </w:r>
      <w:r>
        <w:rPr>
          <w:noProof/>
        </w:rPr>
        <w:fldChar w:fldCharType="end"/>
      </w:r>
    </w:p>
    <w:p w14:paraId="697D7A52" w14:textId="00A93E55" w:rsidR="00AD1314" w:rsidRDefault="00AD1314">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Spatial descriptions</w:t>
      </w:r>
      <w:r>
        <w:rPr>
          <w:noProof/>
        </w:rPr>
        <w:tab/>
      </w:r>
      <w:r>
        <w:rPr>
          <w:noProof/>
        </w:rPr>
        <w:fldChar w:fldCharType="begin" w:fldLock="1"/>
      </w:r>
      <w:r>
        <w:rPr>
          <w:noProof/>
        </w:rPr>
        <w:instrText xml:space="preserve"> PAGEREF _Toc194179558 \h </w:instrText>
      </w:r>
      <w:r>
        <w:rPr>
          <w:noProof/>
        </w:rPr>
      </w:r>
      <w:r>
        <w:rPr>
          <w:noProof/>
        </w:rPr>
        <w:fldChar w:fldCharType="separate"/>
      </w:r>
      <w:r>
        <w:rPr>
          <w:noProof/>
        </w:rPr>
        <w:t>12</w:t>
      </w:r>
      <w:r>
        <w:rPr>
          <w:noProof/>
        </w:rPr>
        <w:fldChar w:fldCharType="end"/>
      </w:r>
    </w:p>
    <w:p w14:paraId="0DCA8118" w14:textId="3FFBF3BB" w:rsidR="00AD1314" w:rsidRDefault="00AD1314">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Spatial description format</w:t>
      </w:r>
      <w:r>
        <w:rPr>
          <w:noProof/>
        </w:rPr>
        <w:tab/>
      </w:r>
      <w:r>
        <w:rPr>
          <w:noProof/>
        </w:rPr>
        <w:fldChar w:fldCharType="begin" w:fldLock="1"/>
      </w:r>
      <w:r>
        <w:rPr>
          <w:noProof/>
        </w:rPr>
        <w:instrText xml:space="preserve"> PAGEREF _Toc194179559 \h </w:instrText>
      </w:r>
      <w:r>
        <w:rPr>
          <w:noProof/>
        </w:rPr>
      </w:r>
      <w:r>
        <w:rPr>
          <w:noProof/>
        </w:rPr>
        <w:fldChar w:fldCharType="separate"/>
      </w:r>
      <w:r>
        <w:rPr>
          <w:noProof/>
        </w:rPr>
        <w:t>12</w:t>
      </w:r>
      <w:r>
        <w:rPr>
          <w:noProof/>
        </w:rPr>
        <w:fldChar w:fldCharType="end"/>
      </w:r>
    </w:p>
    <w:p w14:paraId="2CC73F60" w14:textId="5807F917" w:rsidR="00AD1314" w:rsidRDefault="00AD1314">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_Toc194179560 \h </w:instrText>
      </w:r>
      <w:r>
        <w:rPr>
          <w:noProof/>
        </w:rPr>
      </w:r>
      <w:r>
        <w:rPr>
          <w:noProof/>
        </w:rPr>
        <w:fldChar w:fldCharType="separate"/>
      </w:r>
      <w:r>
        <w:rPr>
          <w:noProof/>
        </w:rPr>
        <w:t>12</w:t>
      </w:r>
      <w:r>
        <w:rPr>
          <w:noProof/>
        </w:rPr>
        <w:fldChar w:fldCharType="end"/>
      </w:r>
    </w:p>
    <w:p w14:paraId="72D70E8D" w14:textId="5F7541D7" w:rsidR="00AD1314" w:rsidRDefault="00AD1314">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Available visualization space</w:t>
      </w:r>
      <w:r>
        <w:rPr>
          <w:noProof/>
        </w:rPr>
        <w:tab/>
      </w:r>
      <w:r>
        <w:rPr>
          <w:noProof/>
        </w:rPr>
        <w:fldChar w:fldCharType="begin" w:fldLock="1"/>
      </w:r>
      <w:r>
        <w:rPr>
          <w:noProof/>
        </w:rPr>
        <w:instrText xml:space="preserve"> PAGEREF _Toc194179561 \h </w:instrText>
      </w:r>
      <w:r>
        <w:rPr>
          <w:noProof/>
        </w:rPr>
      </w:r>
      <w:r>
        <w:rPr>
          <w:noProof/>
        </w:rPr>
        <w:fldChar w:fldCharType="separate"/>
      </w:r>
      <w:r>
        <w:rPr>
          <w:noProof/>
        </w:rPr>
        <w:t>12</w:t>
      </w:r>
      <w:r>
        <w:rPr>
          <w:noProof/>
        </w:rPr>
        <w:fldChar w:fldCharType="end"/>
      </w:r>
    </w:p>
    <w:p w14:paraId="3F563EC5" w14:textId="0C90335E" w:rsidR="00AD1314" w:rsidRDefault="00AD1314">
      <w:pPr>
        <w:pStyle w:val="TOC4"/>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Initial Pose</w:t>
      </w:r>
      <w:r>
        <w:rPr>
          <w:noProof/>
        </w:rPr>
        <w:tab/>
      </w:r>
      <w:r>
        <w:rPr>
          <w:noProof/>
        </w:rPr>
        <w:fldChar w:fldCharType="begin" w:fldLock="1"/>
      </w:r>
      <w:r>
        <w:rPr>
          <w:noProof/>
        </w:rPr>
        <w:instrText xml:space="preserve"> PAGEREF _Toc194179562 \h </w:instrText>
      </w:r>
      <w:r>
        <w:rPr>
          <w:noProof/>
        </w:rPr>
      </w:r>
      <w:r>
        <w:rPr>
          <w:noProof/>
        </w:rPr>
        <w:fldChar w:fldCharType="separate"/>
      </w:r>
      <w:r>
        <w:rPr>
          <w:noProof/>
        </w:rPr>
        <w:t>13</w:t>
      </w:r>
      <w:r>
        <w:rPr>
          <w:noProof/>
        </w:rPr>
        <w:fldChar w:fldCharType="end"/>
      </w:r>
    </w:p>
    <w:p w14:paraId="6AB2D5AB" w14:textId="2EFEA7CF" w:rsidR="00AD1314" w:rsidRDefault="00AD1314">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Scene descriptions</w:t>
      </w:r>
      <w:r>
        <w:rPr>
          <w:noProof/>
        </w:rPr>
        <w:tab/>
      </w:r>
      <w:r>
        <w:rPr>
          <w:noProof/>
        </w:rPr>
        <w:fldChar w:fldCharType="begin" w:fldLock="1"/>
      </w:r>
      <w:r>
        <w:rPr>
          <w:noProof/>
        </w:rPr>
        <w:instrText xml:space="preserve"> PAGEREF _Toc194179563 \h </w:instrText>
      </w:r>
      <w:r>
        <w:rPr>
          <w:noProof/>
        </w:rPr>
      </w:r>
      <w:r>
        <w:rPr>
          <w:noProof/>
        </w:rPr>
        <w:fldChar w:fldCharType="separate"/>
      </w:r>
      <w:r>
        <w:rPr>
          <w:noProof/>
        </w:rPr>
        <w:t>13</w:t>
      </w:r>
      <w:r>
        <w:rPr>
          <w:noProof/>
        </w:rPr>
        <w:fldChar w:fldCharType="end"/>
      </w:r>
    </w:p>
    <w:p w14:paraId="69BBF39C" w14:textId="3DEF3E4E" w:rsidR="00AD1314" w:rsidRDefault="00AD1314">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_Toc194179564 \h </w:instrText>
      </w:r>
      <w:r>
        <w:rPr>
          <w:noProof/>
        </w:rPr>
      </w:r>
      <w:r>
        <w:rPr>
          <w:noProof/>
        </w:rPr>
        <w:fldChar w:fldCharType="separate"/>
      </w:r>
      <w:r>
        <w:rPr>
          <w:noProof/>
        </w:rPr>
        <w:t>14</w:t>
      </w:r>
      <w:r>
        <w:rPr>
          <w:noProof/>
        </w:rPr>
        <w:fldChar w:fldCharType="end"/>
      </w:r>
    </w:p>
    <w:p w14:paraId="6A7D967D" w14:textId="27B2E8E6" w:rsidR="00AD1314" w:rsidRDefault="00AD1314">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fldLock="1"/>
      </w:r>
      <w:r>
        <w:rPr>
          <w:noProof/>
        </w:rPr>
        <w:instrText xml:space="preserve"> PAGEREF _Toc194179565 \h </w:instrText>
      </w:r>
      <w:r>
        <w:rPr>
          <w:noProof/>
        </w:rPr>
      </w:r>
      <w:r>
        <w:rPr>
          <w:noProof/>
        </w:rPr>
        <w:fldChar w:fldCharType="separate"/>
      </w:r>
      <w:r>
        <w:rPr>
          <w:noProof/>
        </w:rPr>
        <w:t>14</w:t>
      </w:r>
      <w:r>
        <w:rPr>
          <w:noProof/>
        </w:rPr>
        <w:fldChar w:fldCharType="end"/>
      </w:r>
    </w:p>
    <w:p w14:paraId="6F032C0C" w14:textId="733BD78D" w:rsidR="00AD1314" w:rsidRDefault="00AD1314">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fldLock="1"/>
      </w:r>
      <w:r>
        <w:rPr>
          <w:noProof/>
        </w:rPr>
        <w:instrText xml:space="preserve"> PAGEREF _Toc194179566 \h </w:instrText>
      </w:r>
      <w:r>
        <w:rPr>
          <w:noProof/>
        </w:rPr>
      </w:r>
      <w:r>
        <w:rPr>
          <w:noProof/>
        </w:rPr>
        <w:fldChar w:fldCharType="separate"/>
      </w:r>
      <w:r>
        <w:rPr>
          <w:noProof/>
        </w:rPr>
        <w:t>14</w:t>
      </w:r>
      <w:r>
        <w:rPr>
          <w:noProof/>
        </w:rPr>
        <w:fldChar w:fldCharType="end"/>
      </w:r>
    </w:p>
    <w:p w14:paraId="67BDC51D" w14:textId="59ED013B" w:rsidR="00AD1314" w:rsidRDefault="00AD1314">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Media configurations</w:t>
      </w:r>
      <w:r>
        <w:rPr>
          <w:noProof/>
        </w:rPr>
        <w:tab/>
      </w:r>
      <w:r>
        <w:rPr>
          <w:noProof/>
        </w:rPr>
        <w:fldChar w:fldCharType="begin" w:fldLock="1"/>
      </w:r>
      <w:r>
        <w:rPr>
          <w:noProof/>
        </w:rPr>
        <w:instrText xml:space="preserve"> PAGEREF _Toc194179567 \h </w:instrText>
      </w:r>
      <w:r>
        <w:rPr>
          <w:noProof/>
        </w:rPr>
      </w:r>
      <w:r>
        <w:rPr>
          <w:noProof/>
        </w:rPr>
        <w:fldChar w:fldCharType="separate"/>
      </w:r>
      <w:r>
        <w:rPr>
          <w:noProof/>
        </w:rPr>
        <w:t>14</w:t>
      </w:r>
      <w:r>
        <w:rPr>
          <w:noProof/>
        </w:rPr>
        <w:fldChar w:fldCharType="end"/>
      </w:r>
    </w:p>
    <w:p w14:paraId="763FD401" w14:textId="452DAC7C" w:rsidR="00AD1314" w:rsidRDefault="00AD1314">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AR Data Transport</w:t>
      </w:r>
      <w:r>
        <w:rPr>
          <w:noProof/>
        </w:rPr>
        <w:tab/>
      </w:r>
      <w:r>
        <w:rPr>
          <w:noProof/>
        </w:rPr>
        <w:fldChar w:fldCharType="begin" w:fldLock="1"/>
      </w:r>
      <w:r>
        <w:rPr>
          <w:noProof/>
        </w:rPr>
        <w:instrText xml:space="preserve"> PAGEREF _Toc194179568 \h </w:instrText>
      </w:r>
      <w:r>
        <w:rPr>
          <w:noProof/>
        </w:rPr>
      </w:r>
      <w:r>
        <w:rPr>
          <w:noProof/>
        </w:rPr>
        <w:fldChar w:fldCharType="separate"/>
      </w:r>
      <w:r>
        <w:rPr>
          <w:noProof/>
        </w:rPr>
        <w:t>16</w:t>
      </w:r>
      <w:r>
        <w:rPr>
          <w:noProof/>
        </w:rPr>
        <w:fldChar w:fldCharType="end"/>
      </w:r>
    </w:p>
    <w:p w14:paraId="09B52ED7" w14:textId="01D0FB1E" w:rsidR="00AD1314" w:rsidRDefault="00AD1314">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_Toc194179569 \h </w:instrText>
      </w:r>
      <w:r>
        <w:rPr>
          <w:noProof/>
        </w:rPr>
      </w:r>
      <w:r>
        <w:rPr>
          <w:noProof/>
        </w:rPr>
        <w:fldChar w:fldCharType="separate"/>
      </w:r>
      <w:r>
        <w:rPr>
          <w:noProof/>
        </w:rPr>
        <w:t>16</w:t>
      </w:r>
      <w:r>
        <w:rPr>
          <w:noProof/>
        </w:rPr>
        <w:fldChar w:fldCharType="end"/>
      </w:r>
    </w:p>
    <w:p w14:paraId="06D2A6FB" w14:textId="045CCC17" w:rsidR="00AD1314" w:rsidRDefault="00AD1314">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 xml:space="preserve">RTP </w:t>
      </w:r>
      <w:r>
        <w:rPr>
          <w:noProof/>
          <w:lang w:eastAsia="ko-KR"/>
        </w:rPr>
        <w:t>transport</w:t>
      </w:r>
      <w:r>
        <w:rPr>
          <w:noProof/>
        </w:rPr>
        <w:tab/>
      </w:r>
      <w:r>
        <w:rPr>
          <w:noProof/>
        </w:rPr>
        <w:fldChar w:fldCharType="begin" w:fldLock="1"/>
      </w:r>
      <w:r>
        <w:rPr>
          <w:noProof/>
        </w:rPr>
        <w:instrText xml:space="preserve"> PAGEREF _Toc194179570 \h </w:instrText>
      </w:r>
      <w:r>
        <w:rPr>
          <w:noProof/>
        </w:rPr>
      </w:r>
      <w:r>
        <w:rPr>
          <w:noProof/>
        </w:rPr>
        <w:fldChar w:fldCharType="separate"/>
      </w:r>
      <w:r>
        <w:rPr>
          <w:noProof/>
        </w:rPr>
        <w:t>16</w:t>
      </w:r>
      <w:r>
        <w:rPr>
          <w:noProof/>
        </w:rPr>
        <w:fldChar w:fldCharType="end"/>
      </w:r>
    </w:p>
    <w:p w14:paraId="5A5C997D" w14:textId="34DAA375" w:rsidR="00AD1314" w:rsidRDefault="00AD1314">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RTCP usage</w:t>
      </w:r>
      <w:r>
        <w:rPr>
          <w:noProof/>
        </w:rPr>
        <w:tab/>
      </w:r>
      <w:r>
        <w:rPr>
          <w:noProof/>
        </w:rPr>
        <w:fldChar w:fldCharType="begin" w:fldLock="1"/>
      </w:r>
      <w:r>
        <w:rPr>
          <w:noProof/>
        </w:rPr>
        <w:instrText xml:space="preserve"> PAGEREF _Toc194179571 \h </w:instrText>
      </w:r>
      <w:r>
        <w:rPr>
          <w:noProof/>
        </w:rPr>
      </w:r>
      <w:r>
        <w:rPr>
          <w:noProof/>
        </w:rPr>
        <w:fldChar w:fldCharType="separate"/>
      </w:r>
      <w:r>
        <w:rPr>
          <w:noProof/>
        </w:rPr>
        <w:t>16</w:t>
      </w:r>
      <w:r>
        <w:rPr>
          <w:noProof/>
        </w:rPr>
        <w:fldChar w:fldCharType="end"/>
      </w:r>
    </w:p>
    <w:p w14:paraId="2D7933FE" w14:textId="7B415166" w:rsidR="00AD1314" w:rsidRDefault="00AD1314">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Quality of Experience</w:t>
      </w:r>
      <w:r>
        <w:rPr>
          <w:noProof/>
        </w:rPr>
        <w:tab/>
      </w:r>
      <w:r>
        <w:rPr>
          <w:noProof/>
        </w:rPr>
        <w:fldChar w:fldCharType="begin" w:fldLock="1"/>
      </w:r>
      <w:r>
        <w:rPr>
          <w:noProof/>
        </w:rPr>
        <w:instrText xml:space="preserve"> PAGEREF _Toc194179572 \h </w:instrText>
      </w:r>
      <w:r>
        <w:rPr>
          <w:noProof/>
        </w:rPr>
      </w:r>
      <w:r>
        <w:rPr>
          <w:noProof/>
        </w:rPr>
        <w:fldChar w:fldCharType="separate"/>
      </w:r>
      <w:r>
        <w:rPr>
          <w:noProof/>
        </w:rPr>
        <w:t>16</w:t>
      </w:r>
      <w:r>
        <w:rPr>
          <w:noProof/>
        </w:rPr>
        <w:fldChar w:fldCharType="end"/>
      </w:r>
    </w:p>
    <w:p w14:paraId="1DCC5A1D" w14:textId="0EDE5596" w:rsidR="00AD1314" w:rsidRDefault="00AD1314">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_Toc194179573 \h </w:instrText>
      </w:r>
      <w:r>
        <w:rPr>
          <w:noProof/>
        </w:rPr>
      </w:r>
      <w:r>
        <w:rPr>
          <w:noProof/>
        </w:rPr>
        <w:fldChar w:fldCharType="separate"/>
      </w:r>
      <w:r>
        <w:rPr>
          <w:noProof/>
        </w:rPr>
        <w:t>16</w:t>
      </w:r>
      <w:r>
        <w:rPr>
          <w:noProof/>
        </w:rPr>
        <w:fldChar w:fldCharType="end"/>
      </w:r>
    </w:p>
    <w:p w14:paraId="43A9BEE9" w14:textId="65E22DE3" w:rsidR="00AD1314" w:rsidRDefault="00AD1314" w:rsidP="00AD131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Call flows for IBACS</w:t>
      </w:r>
      <w:r>
        <w:rPr>
          <w:noProof/>
        </w:rPr>
        <w:tab/>
      </w:r>
      <w:r>
        <w:rPr>
          <w:noProof/>
        </w:rPr>
        <w:fldChar w:fldCharType="begin" w:fldLock="1"/>
      </w:r>
      <w:r>
        <w:rPr>
          <w:noProof/>
        </w:rPr>
        <w:instrText xml:space="preserve"> PAGEREF _Toc194179574 \h </w:instrText>
      </w:r>
      <w:r>
        <w:rPr>
          <w:noProof/>
        </w:rPr>
      </w:r>
      <w:r>
        <w:rPr>
          <w:noProof/>
        </w:rPr>
        <w:fldChar w:fldCharType="separate"/>
      </w:r>
      <w:r>
        <w:rPr>
          <w:noProof/>
        </w:rPr>
        <w:t>17</w:t>
      </w:r>
      <w:r>
        <w:rPr>
          <w:noProof/>
        </w:rPr>
        <w:fldChar w:fldCharType="end"/>
      </w:r>
    </w:p>
    <w:p w14:paraId="620DC935" w14:textId="4C7CA658" w:rsidR="00AD1314" w:rsidRDefault="00AD131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IMS AR communication Call Flows</w:t>
      </w:r>
      <w:r>
        <w:rPr>
          <w:noProof/>
        </w:rPr>
        <w:tab/>
      </w:r>
      <w:r>
        <w:rPr>
          <w:noProof/>
        </w:rPr>
        <w:fldChar w:fldCharType="begin" w:fldLock="1"/>
      </w:r>
      <w:r>
        <w:rPr>
          <w:noProof/>
        </w:rPr>
        <w:instrText xml:space="preserve"> PAGEREF _Toc194179575 \h </w:instrText>
      </w:r>
      <w:r>
        <w:rPr>
          <w:noProof/>
        </w:rPr>
      </w:r>
      <w:r>
        <w:rPr>
          <w:noProof/>
        </w:rPr>
        <w:fldChar w:fldCharType="separate"/>
      </w:r>
      <w:r>
        <w:rPr>
          <w:noProof/>
        </w:rPr>
        <w:t>17</w:t>
      </w:r>
      <w:r>
        <w:rPr>
          <w:noProof/>
        </w:rPr>
        <w:fldChar w:fldCharType="end"/>
      </w:r>
    </w:p>
    <w:p w14:paraId="45ECEAEB" w14:textId="66DC185B" w:rsidR="00AD1314" w:rsidRDefault="00AD1314">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_Toc194179576 \h </w:instrText>
      </w:r>
      <w:r>
        <w:rPr>
          <w:noProof/>
        </w:rPr>
      </w:r>
      <w:r>
        <w:rPr>
          <w:noProof/>
        </w:rPr>
        <w:fldChar w:fldCharType="separate"/>
      </w:r>
      <w:r>
        <w:rPr>
          <w:noProof/>
        </w:rPr>
        <w:t>17</w:t>
      </w:r>
      <w:r>
        <w:rPr>
          <w:noProof/>
        </w:rPr>
        <w:fldChar w:fldCharType="end"/>
      </w:r>
    </w:p>
    <w:p w14:paraId="2CFD0C18" w14:textId="5AC1A931" w:rsidR="00AD1314" w:rsidRDefault="00AD1314">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AR Call Session Setup</w:t>
      </w:r>
      <w:r>
        <w:rPr>
          <w:noProof/>
        </w:rPr>
        <w:tab/>
      </w:r>
      <w:r>
        <w:rPr>
          <w:noProof/>
        </w:rPr>
        <w:fldChar w:fldCharType="begin" w:fldLock="1"/>
      </w:r>
      <w:r>
        <w:rPr>
          <w:noProof/>
        </w:rPr>
        <w:instrText xml:space="preserve"> PAGEREF _Toc194179577 \h </w:instrText>
      </w:r>
      <w:r>
        <w:rPr>
          <w:noProof/>
        </w:rPr>
      </w:r>
      <w:r>
        <w:rPr>
          <w:noProof/>
        </w:rPr>
        <w:fldChar w:fldCharType="separate"/>
      </w:r>
      <w:r>
        <w:rPr>
          <w:noProof/>
        </w:rPr>
        <w:t>17</w:t>
      </w:r>
      <w:r>
        <w:rPr>
          <w:noProof/>
        </w:rPr>
        <w:fldChar w:fldCharType="end"/>
      </w:r>
    </w:p>
    <w:p w14:paraId="02C5BC94" w14:textId="05BC4F31" w:rsidR="00AD1314" w:rsidRDefault="00AD1314">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Negotiation</w:t>
      </w:r>
      <w:r>
        <w:rPr>
          <w:noProof/>
        </w:rPr>
        <w:tab/>
      </w:r>
      <w:r>
        <w:rPr>
          <w:noProof/>
        </w:rPr>
        <w:fldChar w:fldCharType="begin" w:fldLock="1"/>
      </w:r>
      <w:r>
        <w:rPr>
          <w:noProof/>
        </w:rPr>
        <w:instrText xml:space="preserve"> PAGEREF _Toc194179578 \h </w:instrText>
      </w:r>
      <w:r>
        <w:rPr>
          <w:noProof/>
        </w:rPr>
      </w:r>
      <w:r>
        <w:rPr>
          <w:noProof/>
        </w:rPr>
        <w:fldChar w:fldCharType="separate"/>
      </w:r>
      <w:r>
        <w:rPr>
          <w:noProof/>
        </w:rPr>
        <w:t>17</w:t>
      </w:r>
      <w:r>
        <w:rPr>
          <w:noProof/>
        </w:rPr>
        <w:fldChar w:fldCharType="end"/>
      </w:r>
    </w:p>
    <w:p w14:paraId="76E034A8" w14:textId="57C54650" w:rsidR="00AD1314" w:rsidRDefault="00AD1314">
      <w:pPr>
        <w:pStyle w:val="TOC2"/>
        <w:rPr>
          <w:rFonts w:asciiTheme="minorHAnsi" w:hAnsiTheme="minorHAnsi" w:cstheme="minorBidi"/>
          <w:noProof/>
          <w:kern w:val="2"/>
          <w:sz w:val="24"/>
          <w:szCs w:val="24"/>
          <w:lang w:eastAsia="en-GB"/>
          <w14:ligatures w14:val="standardContextual"/>
        </w:rPr>
      </w:pPr>
      <w:r>
        <w:rPr>
          <w:noProof/>
        </w:rPr>
        <w:t>A.1.4</w:t>
      </w:r>
      <w:r>
        <w:rPr>
          <w:rFonts w:asciiTheme="minorHAnsi" w:hAnsiTheme="minorHAnsi" w:cstheme="minorBidi"/>
          <w:noProof/>
          <w:kern w:val="2"/>
          <w:sz w:val="24"/>
          <w:szCs w:val="24"/>
          <w:lang w:eastAsia="en-GB"/>
          <w14:ligatures w14:val="standardContextual"/>
        </w:rPr>
        <w:tab/>
      </w:r>
      <w:r>
        <w:rPr>
          <w:noProof/>
        </w:rPr>
        <w:t>Scene Description Processing</w:t>
      </w:r>
      <w:r>
        <w:rPr>
          <w:noProof/>
        </w:rPr>
        <w:tab/>
      </w:r>
      <w:r>
        <w:rPr>
          <w:noProof/>
        </w:rPr>
        <w:fldChar w:fldCharType="begin" w:fldLock="1"/>
      </w:r>
      <w:r>
        <w:rPr>
          <w:noProof/>
        </w:rPr>
        <w:instrText xml:space="preserve"> PAGEREF _Toc194179579 \h </w:instrText>
      </w:r>
      <w:r>
        <w:rPr>
          <w:noProof/>
        </w:rPr>
      </w:r>
      <w:r>
        <w:rPr>
          <w:noProof/>
        </w:rPr>
        <w:fldChar w:fldCharType="separate"/>
      </w:r>
      <w:r>
        <w:rPr>
          <w:noProof/>
        </w:rPr>
        <w:t>19</w:t>
      </w:r>
      <w:r>
        <w:rPr>
          <w:noProof/>
        </w:rPr>
        <w:fldChar w:fldCharType="end"/>
      </w:r>
    </w:p>
    <w:p w14:paraId="12510866" w14:textId="0AF4D7A4" w:rsidR="00AD1314" w:rsidRDefault="00AD1314">
      <w:pPr>
        <w:pStyle w:val="TOC2"/>
        <w:rPr>
          <w:rFonts w:asciiTheme="minorHAnsi" w:hAnsiTheme="minorHAnsi" w:cstheme="minorBidi"/>
          <w:noProof/>
          <w:kern w:val="2"/>
          <w:sz w:val="24"/>
          <w:szCs w:val="24"/>
          <w:lang w:eastAsia="en-GB"/>
          <w14:ligatures w14:val="standardContextual"/>
        </w:rPr>
      </w:pPr>
      <w:r>
        <w:rPr>
          <w:noProof/>
        </w:rPr>
        <w:t>A.1.5</w:t>
      </w:r>
      <w:r>
        <w:rPr>
          <w:rFonts w:asciiTheme="minorHAnsi" w:hAnsiTheme="minorHAnsi" w:cstheme="minorBidi"/>
          <w:noProof/>
          <w:kern w:val="2"/>
          <w:sz w:val="24"/>
          <w:szCs w:val="24"/>
          <w:lang w:eastAsia="en-GB"/>
          <w14:ligatures w14:val="standardContextual"/>
        </w:rPr>
        <w:tab/>
      </w:r>
      <w:r>
        <w:rPr>
          <w:noProof/>
        </w:rPr>
        <w:t>AR Media Processing</w:t>
      </w:r>
      <w:r>
        <w:rPr>
          <w:noProof/>
        </w:rPr>
        <w:tab/>
      </w:r>
      <w:r>
        <w:rPr>
          <w:noProof/>
        </w:rPr>
        <w:fldChar w:fldCharType="begin" w:fldLock="1"/>
      </w:r>
      <w:r>
        <w:rPr>
          <w:noProof/>
        </w:rPr>
        <w:instrText xml:space="preserve"> PAGEREF _Toc194179580 \h </w:instrText>
      </w:r>
      <w:r>
        <w:rPr>
          <w:noProof/>
        </w:rPr>
      </w:r>
      <w:r>
        <w:rPr>
          <w:noProof/>
        </w:rPr>
        <w:fldChar w:fldCharType="separate"/>
      </w:r>
      <w:r>
        <w:rPr>
          <w:noProof/>
        </w:rPr>
        <w:t>20</w:t>
      </w:r>
      <w:r>
        <w:rPr>
          <w:noProof/>
        </w:rPr>
        <w:fldChar w:fldCharType="end"/>
      </w:r>
    </w:p>
    <w:p w14:paraId="49BBE2BB" w14:textId="7D9974BA" w:rsidR="00AD1314" w:rsidRDefault="00AD1314" w:rsidP="00AD1314">
      <w:pPr>
        <w:pStyle w:val="TOC8"/>
        <w:rPr>
          <w:rFonts w:asciiTheme="minorHAnsi" w:hAnsiTheme="minorHAnsi" w:cstheme="minorBidi"/>
          <w:b w:val="0"/>
          <w:noProof/>
          <w:kern w:val="2"/>
          <w:sz w:val="24"/>
          <w:szCs w:val="24"/>
          <w:lang w:eastAsia="en-GB"/>
          <w14:ligatures w14:val="standardContextual"/>
        </w:rPr>
      </w:pPr>
      <w:r>
        <w:rPr>
          <w:noProof/>
        </w:rPr>
        <w:t>Annex &lt;B&gt; (informative):</w:t>
      </w:r>
      <w:r>
        <w:rPr>
          <w:noProof/>
        </w:rPr>
        <w:tab/>
        <w:t>Change history</w:t>
      </w:r>
      <w:r>
        <w:rPr>
          <w:noProof/>
        </w:rPr>
        <w:tab/>
      </w:r>
      <w:r>
        <w:rPr>
          <w:noProof/>
        </w:rPr>
        <w:fldChar w:fldCharType="begin" w:fldLock="1"/>
      </w:r>
      <w:r>
        <w:rPr>
          <w:noProof/>
        </w:rPr>
        <w:instrText xml:space="preserve"> PAGEREF _Toc194179581 \h </w:instrText>
      </w:r>
      <w:r>
        <w:rPr>
          <w:noProof/>
        </w:rPr>
      </w:r>
      <w:r>
        <w:rPr>
          <w:noProof/>
        </w:rPr>
        <w:fldChar w:fldCharType="separate"/>
      </w:r>
      <w:r>
        <w:rPr>
          <w:noProof/>
        </w:rPr>
        <w:t>22</w:t>
      </w:r>
      <w:r>
        <w:rPr>
          <w:noProof/>
        </w:rPr>
        <w:fldChar w:fldCharType="end"/>
      </w:r>
    </w:p>
    <w:p w14:paraId="747690AD" w14:textId="47F60A2F" w:rsidR="0074026F" w:rsidRPr="007B600E" w:rsidRDefault="004C4AF3" w:rsidP="00C212B2">
      <w:pPr>
        <w:pStyle w:val="Guidance"/>
      </w:pPr>
      <w:r w:rsidRPr="004D3578">
        <w:rPr>
          <w:noProof/>
          <w:sz w:val="22"/>
        </w:rPr>
        <w:fldChar w:fldCharType="end"/>
      </w:r>
      <w:r w:rsidR="00080512" w:rsidRPr="004D3578">
        <w:br w:type="page"/>
      </w:r>
    </w:p>
    <w:p w14:paraId="03993004" w14:textId="77777777" w:rsidR="00080512" w:rsidRDefault="00080512">
      <w:pPr>
        <w:pStyle w:val="Heading1"/>
      </w:pPr>
      <w:bookmarkStart w:id="17" w:name="foreword"/>
      <w:bookmarkStart w:id="18" w:name="_CRForeword"/>
      <w:bookmarkStart w:id="19" w:name="_Toc159939854"/>
      <w:bookmarkStart w:id="20" w:name="_Toc194179538"/>
      <w:bookmarkEnd w:id="17"/>
      <w:bookmarkEnd w:id="18"/>
      <w:r w:rsidRPr="004D3578">
        <w:t>Foreword</w:t>
      </w:r>
      <w:bookmarkEnd w:id="19"/>
      <w:bookmarkEnd w:id="20"/>
    </w:p>
    <w:p w14:paraId="2511FBFA" w14:textId="26D44AB7" w:rsidR="00080512" w:rsidRPr="004D3578" w:rsidRDefault="00080512">
      <w:r w:rsidRPr="00C212B2">
        <w:t xml:space="preserve">This Technical </w:t>
      </w:r>
      <w:bookmarkStart w:id="21" w:name="spectype3"/>
      <w:r w:rsidRPr="00C212B2">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2" w:name="introduction"/>
      <w:bookmarkStart w:id="23" w:name="_CR1"/>
      <w:bookmarkEnd w:id="22"/>
      <w:bookmarkEnd w:id="23"/>
      <w:r w:rsidRPr="004D3578">
        <w:br w:type="page"/>
      </w:r>
      <w:bookmarkStart w:id="24" w:name="scope"/>
      <w:bookmarkStart w:id="25" w:name="_Toc159939855"/>
      <w:bookmarkStart w:id="26" w:name="_Toc194179539"/>
      <w:bookmarkEnd w:id="24"/>
      <w:r w:rsidRPr="004D3578">
        <w:t>1</w:t>
      </w:r>
      <w:r w:rsidRPr="004D3578">
        <w:tab/>
        <w:t>Scope</w:t>
      </w:r>
      <w:bookmarkEnd w:id="25"/>
      <w:bookmarkEnd w:id="26"/>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7" w:name="references"/>
      <w:bookmarkStart w:id="28" w:name="_CR2"/>
      <w:bookmarkStart w:id="29" w:name="_Toc159939856"/>
      <w:bookmarkStart w:id="30" w:name="_Toc194179540"/>
      <w:bookmarkEnd w:id="27"/>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33AAE5F3" w14:textId="46DF9C6B" w:rsidR="004C01AF" w:rsidRDefault="004C01AF" w:rsidP="00084A61">
      <w:pPr>
        <w:pStyle w:val="EX"/>
        <w:keepLines w:val="0"/>
        <w:rPr>
          <w:lang w:val="en-US"/>
        </w:rPr>
      </w:pPr>
      <w:r>
        <w:t>[</w:t>
      </w:r>
      <w:r w:rsidR="005C3D5A">
        <w:t>7</w:t>
      </w:r>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Pr="007E0CA3" w:rsidRDefault="005C3D5A" w:rsidP="00084A61">
      <w:pPr>
        <w:pStyle w:val="EX"/>
        <w:keepLines w:val="0"/>
      </w:pPr>
      <w:r>
        <w:rPr>
          <w:lang w:val="en-US"/>
        </w:rPr>
        <w:t>[8</w:t>
      </w:r>
      <w:r w:rsidR="00DD31D5">
        <w:rPr>
          <w:lang w:val="en-US"/>
        </w:rPr>
        <w:t>]</w:t>
      </w:r>
      <w:r w:rsidR="00DD31D5">
        <w:rPr>
          <w:lang w:val="en-US"/>
        </w:rPr>
        <w:tab/>
      </w:r>
      <w:r w:rsidR="00DD31D5">
        <w:t>3GPP TS 26.522: "5G Real-time Media Transport Protocol Configurations".</w:t>
      </w:r>
    </w:p>
    <w:p w14:paraId="24ACB616" w14:textId="77777777" w:rsidR="00080512" w:rsidRPr="004D3578" w:rsidRDefault="00080512">
      <w:pPr>
        <w:pStyle w:val="Heading1"/>
      </w:pPr>
      <w:bookmarkStart w:id="31" w:name="definitions"/>
      <w:bookmarkStart w:id="32" w:name="_CR3"/>
      <w:bookmarkStart w:id="33" w:name="_Toc159939857"/>
      <w:bookmarkStart w:id="34" w:name="_Toc194179541"/>
      <w:bookmarkEnd w:id="31"/>
      <w:bookmarkEnd w:id="32"/>
      <w:r w:rsidRPr="004D3578">
        <w:t>3</w:t>
      </w:r>
      <w:r w:rsidRPr="004D3578">
        <w:tab/>
        <w:t>Definitions</w:t>
      </w:r>
      <w:r w:rsidR="00602AEA">
        <w:t xml:space="preserve"> of terms, symbols and abbreviations</w:t>
      </w:r>
      <w:bookmarkEnd w:id="33"/>
      <w:bookmarkEnd w:id="34"/>
    </w:p>
    <w:p w14:paraId="6CBABCF9" w14:textId="77777777" w:rsidR="00080512" w:rsidRPr="004D3578" w:rsidRDefault="00080512">
      <w:pPr>
        <w:pStyle w:val="Heading2"/>
      </w:pPr>
      <w:bookmarkStart w:id="35" w:name="_CR3_1"/>
      <w:bookmarkStart w:id="36" w:name="_Toc159939858"/>
      <w:bookmarkStart w:id="37" w:name="_Toc194179542"/>
      <w:bookmarkEnd w:id="35"/>
      <w:r w:rsidRPr="004D3578">
        <w:t>3.1</w:t>
      </w:r>
      <w:r w:rsidRPr="004D3578">
        <w:tab/>
      </w:r>
      <w:r w:rsidR="002B6339">
        <w:t>Terms</w:t>
      </w:r>
      <w:bookmarkEnd w:id="36"/>
      <w:bookmarkEnd w:id="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310D39D4" w14:textId="556EAE0B" w:rsidR="00927D04" w:rsidRDefault="00927D04">
      <w:r>
        <w:rPr>
          <w:b/>
        </w:rPr>
        <w:t>AR MF</w:t>
      </w:r>
      <w:r w:rsidRPr="004D3578">
        <w:rPr>
          <w:b/>
        </w:rPr>
        <w:t>:</w:t>
      </w:r>
      <w:r w:rsidRPr="004D3578">
        <w:t xml:space="preserve"> </w:t>
      </w:r>
      <w:r w:rsidRPr="00550B56">
        <w:t xml:space="preserve">An AR-MTSI client implemented by functionality included in the </w:t>
      </w:r>
      <w:r>
        <w:t xml:space="preserve">MF. </w:t>
      </w:r>
    </w:p>
    <w:p w14:paraId="089705BE" w14:textId="0C32492E" w:rsidR="00550B56" w:rsidRDefault="00513248">
      <w:r w:rsidRPr="00513248">
        <w:rPr>
          <w:b/>
        </w:rPr>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r w:rsidR="006E02FE">
        <w:t>MF/MRF</w:t>
      </w:r>
      <w:r w:rsidRPr="00513248">
        <w:t xml:space="preserve"> is excluded.</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38" w:name="_CR3_2"/>
      <w:bookmarkStart w:id="39" w:name="_Toc159939859"/>
      <w:bookmarkStart w:id="40" w:name="_Toc194179543"/>
      <w:bookmarkEnd w:id="38"/>
      <w:r w:rsidRPr="004D3578">
        <w:t>3.2</w:t>
      </w:r>
      <w:r w:rsidRPr="004D3578">
        <w:tab/>
        <w:t>Symbols</w:t>
      </w:r>
      <w:bookmarkEnd w:id="39"/>
      <w:bookmarkEnd w:id="40"/>
    </w:p>
    <w:p w14:paraId="46F1B0F7" w14:textId="7C070F3D" w:rsidR="00080512" w:rsidRPr="004D3578" w:rsidRDefault="004C4AF3">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CR3_3"/>
      <w:bookmarkStart w:id="42" w:name="_Toc159939860"/>
      <w:bookmarkStart w:id="43" w:name="_Toc194179544"/>
      <w:bookmarkEnd w:id="41"/>
      <w:r w:rsidRPr="004D3578">
        <w:t>3.3</w:t>
      </w:r>
      <w:r w:rsidRPr="004D3578">
        <w:tab/>
        <w:t>Abbreviations</w:t>
      </w:r>
      <w:bookmarkEnd w:id="42"/>
      <w:bookmarkEnd w:id="4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Batang"/>
        </w:rPr>
      </w:pPr>
      <w:r w:rsidRPr="00084A61">
        <w:rPr>
          <w:rFonts w:eastAsia="Batang"/>
        </w:rPr>
        <w:t xml:space="preserve">ADC </w:t>
      </w:r>
      <w:r w:rsidRPr="00084A61">
        <w:rPr>
          <w:rFonts w:eastAsia="Batang"/>
        </w:rPr>
        <w:tab/>
        <w:t>Application Data Channel</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44" w:name="clause4"/>
      <w:bookmarkStart w:id="45" w:name="_CR4"/>
      <w:bookmarkStart w:id="46" w:name="_Toc159939861"/>
      <w:bookmarkStart w:id="47" w:name="_Toc194179545"/>
      <w:bookmarkEnd w:id="44"/>
      <w:bookmarkEnd w:id="45"/>
      <w:r w:rsidRPr="004D3578">
        <w:t>4</w:t>
      </w:r>
      <w:r w:rsidRPr="004D3578">
        <w:tab/>
      </w:r>
      <w:r w:rsidR="00B9689D">
        <w:t>System description</w:t>
      </w:r>
      <w:bookmarkEnd w:id="46"/>
      <w:bookmarkEnd w:id="47"/>
    </w:p>
    <w:p w14:paraId="480FB05A" w14:textId="6CDCE8EE" w:rsidR="00080512" w:rsidRPr="004D3578" w:rsidRDefault="00080512">
      <w:pPr>
        <w:pStyle w:val="Heading2"/>
      </w:pPr>
      <w:bookmarkStart w:id="48" w:name="_CR4_1"/>
      <w:bookmarkStart w:id="49" w:name="_Toc159939862"/>
      <w:bookmarkStart w:id="50" w:name="_Toc194179546"/>
      <w:bookmarkEnd w:id="48"/>
      <w:r w:rsidRPr="004D3578">
        <w:t>4.1</w:t>
      </w:r>
      <w:r w:rsidRPr="004D3578">
        <w:tab/>
      </w:r>
      <w:r w:rsidR="00B9689D">
        <w:t>General</w:t>
      </w:r>
      <w:bookmarkEnd w:id="49"/>
      <w:bookmarkEnd w:id="50"/>
    </w:p>
    <w:p w14:paraId="24B35CEA" w14:textId="4C1BE711" w:rsidR="00D65C13" w:rsidRPr="009916E0" w:rsidRDefault="00D65C13" w:rsidP="00E971EA">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E971EA" w:rsidRDefault="00D65C13" w:rsidP="00E971EA">
      <w:pPr>
        <w:rPr>
          <w:i/>
        </w:rPr>
      </w:pPr>
      <w:r w:rsidRPr="00E971EA">
        <w:t xml:space="preserve">In addition to the above conversational media, non-real-time objects may be exchanged over the data channel as well.  </w:t>
      </w:r>
    </w:p>
    <w:p w14:paraId="63B9BCFB" w14:textId="139B1B5C" w:rsidR="00D65C13" w:rsidRPr="00E971EA" w:rsidRDefault="00D65C13" w:rsidP="00E971EA">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04BECDD1"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w:t>
      </w:r>
      <w:r w:rsidR="009D48A8" w:rsidRPr="00C4292D">
        <w:t>TS 26.119</w:t>
      </w:r>
      <w:r w:rsidR="009D48A8">
        <w:t xml:space="preserve"> </w:t>
      </w:r>
      <w:r w:rsidRPr="00D65C13">
        <w:rPr>
          <w:bCs/>
        </w:rPr>
        <w:t>[3] e.g., AR glasses, phone, Head Mounted Display (HMD) that has an XR Runtime for rendering an AR experience.</w:t>
      </w:r>
    </w:p>
    <w:p w14:paraId="56028414" w14:textId="67FE02B3" w:rsidR="00080512" w:rsidRDefault="00D65C13" w:rsidP="00D65C13">
      <w:pPr>
        <w:pStyle w:val="B1"/>
        <w:rPr>
          <w:bCs/>
        </w:rPr>
      </w:pPr>
      <w:r w:rsidRPr="00D65C13">
        <w:t>-</w:t>
      </w:r>
      <w:r w:rsidRPr="00D65C13">
        <w:tab/>
      </w:r>
      <w:r w:rsidRPr="00D65C13">
        <w:rPr>
          <w:bCs/>
        </w:rPr>
        <w:t xml:space="preserve">AR </w:t>
      </w:r>
      <w:r w:rsidR="006E02FE">
        <w:rPr>
          <w:bCs/>
        </w:rPr>
        <w:t>MF/</w:t>
      </w:r>
      <w:r w:rsidRPr="00D65C13">
        <w:rPr>
          <w:bCs/>
        </w:rPr>
        <w:t xml:space="preserve">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E971EA">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51" w:name="_CR4_2"/>
      <w:bookmarkStart w:id="52" w:name="_Toc159939863"/>
      <w:bookmarkStart w:id="53" w:name="_Toc194179547"/>
      <w:bookmarkEnd w:id="51"/>
      <w:r w:rsidRPr="004D3578">
        <w:t>4.2</w:t>
      </w:r>
      <w:r w:rsidRPr="004D3578">
        <w:tab/>
      </w:r>
      <w:r w:rsidR="00B9689D">
        <w:t>Terminal architecture</w:t>
      </w:r>
      <w:bookmarkEnd w:id="52"/>
      <w:bookmarkEnd w:id="53"/>
    </w:p>
    <w:p w14:paraId="7C3D7B2D" w14:textId="1421CBC9"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w:t>
      </w:r>
      <w:r w:rsidR="009D48A8" w:rsidRPr="00C4292D">
        <w:t>TS 26.119</w:t>
      </w:r>
      <w:r w:rsidR="009D48A8">
        <w:t xml:space="preserve"> </w:t>
      </w:r>
      <w:r w:rsidR="00D65C13">
        <w:t xml:space="preserve">[3].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7DDD9601" w:rsidR="00D65C13" w:rsidRDefault="00AB24E1" w:rsidP="00AB24E1">
      <w:r>
        <w:t xml:space="preserve">The AR-MTSI client has </w:t>
      </w:r>
      <w:bookmarkStart w:id="54" w:name="OLE_LINK2"/>
      <w:r>
        <w:t xml:space="preserve">XR Runtime </w:t>
      </w:r>
      <w:bookmarkStart w:id="55" w:name="OLE_LINK3"/>
      <w:r>
        <w:t>capabilities</w:t>
      </w:r>
      <w:bookmarkEnd w:id="54"/>
      <w:bookmarkEnd w:id="55"/>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08931E1E" w:rsidR="00B9689D" w:rsidRDefault="00D65C13" w:rsidP="00D65C13">
      <w:r>
        <w:t xml:space="preserve">An AR-MTSI client supports the protocol stack of a basic MTSI client as described in clause 4.2 of </w:t>
      </w:r>
      <w:r w:rsidR="009D48A8">
        <w:t xml:space="preserve">TS 26.114 </w:t>
      </w:r>
      <w:r>
        <w:t>[2].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 AR data to IMS network or peer UE. In general, AR media components with real-time characteristics are </w:t>
      </w:r>
      <w:bookmarkStart w:id="56" w:name="OLE_LINK5"/>
      <w:r w:rsidR="00AB24E1">
        <w:rPr>
          <w:rFonts w:eastAsia="SimSun" w:hint="eastAsia"/>
          <w:lang w:val="en-US" w:eastAsia="zh-CN"/>
        </w:rPr>
        <w:t>transported</w:t>
      </w:r>
      <w:bookmarkEnd w:id="56"/>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bookmarkStart w:id="57" w:name="_CRFigure4_2_1"/>
      <w:r w:rsidRPr="00233FA5">
        <w:rPr>
          <w:lang w:val="en-US"/>
        </w:rPr>
        <w:t xml:space="preserve">Figure </w:t>
      </w:r>
      <w:bookmarkEnd w:id="57"/>
      <w:r w:rsidRPr="00233FA5">
        <w:rPr>
          <w:lang w:val="en-US"/>
        </w:rPr>
        <w:t>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58" w:name="_CR4_3"/>
      <w:bookmarkStart w:id="59" w:name="_Toc159939864"/>
      <w:bookmarkStart w:id="60" w:name="_Toc194179548"/>
      <w:bookmarkEnd w:id="58"/>
      <w:r w:rsidRPr="004D3578">
        <w:t>4.</w:t>
      </w:r>
      <w:r>
        <w:t>3</w:t>
      </w:r>
      <w:r w:rsidRPr="004D3578">
        <w:tab/>
      </w:r>
      <w:r w:rsidR="00AD1C77">
        <w:t>End-to-End Reference Architecture</w:t>
      </w:r>
      <w:bookmarkEnd w:id="59"/>
      <w:bookmarkEnd w:id="60"/>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0EF711EF" w:rsidR="00AD1C77" w:rsidRDefault="00B07EAA" w:rsidP="006374AB">
      <w:pPr>
        <w:pStyle w:val="TH"/>
      </w:pPr>
      <w:r w:rsidRPr="00B07EAA">
        <w:rPr>
          <w:rFonts w:ascii="Times New Roman" w:eastAsia="Malgun Gothic" w:hAnsi="Times New Roman"/>
          <w:b w:val="0"/>
          <w:noProof/>
          <w:lang w:val="en-US"/>
        </w:rPr>
        <w:drawing>
          <wp:inline distT="0" distB="0" distL="0" distR="0" wp14:anchorId="57CDD06A" wp14:editId="0DC156FD">
            <wp:extent cx="5854356" cy="3230479"/>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1A499DE0" w14:textId="56B848AF" w:rsidR="00AD1C77" w:rsidRPr="00233FA5" w:rsidRDefault="00AD1C77" w:rsidP="006374AB">
      <w:pPr>
        <w:pStyle w:val="TF"/>
        <w:rPr>
          <w:lang w:val="en-US"/>
        </w:rPr>
      </w:pPr>
      <w:bookmarkStart w:id="61" w:name="_CRFigure4_3_1"/>
      <w:r w:rsidRPr="00233FA5">
        <w:rPr>
          <w:lang w:val="en-US"/>
        </w:rPr>
        <w:t xml:space="preserve">Figure </w:t>
      </w:r>
      <w:bookmarkEnd w:id="61"/>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3A3C982C" w:rsidR="00AD1C77" w:rsidRPr="00035AE2" w:rsidRDefault="00AD1C77" w:rsidP="00E971EA">
      <w:pPr>
        <w:pStyle w:val="NO"/>
      </w:pPr>
      <w:r w:rsidRPr="00035AE2">
        <w:t>NOTE 1:</w:t>
      </w:r>
      <w:r w:rsidR="00DD31D5">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r w:rsidR="003E3F79">
        <w:t xml:space="preserve">at </w:t>
      </w:r>
      <w:r>
        <w:t xml:space="preserve">Gm </w:t>
      </w:r>
      <w:r w:rsidR="003E3F79">
        <w:t>reference point</w:t>
      </w:r>
      <w:r>
        <w:t>, such as the usage of SDP and setup and control of the individual media streams between clients,</w:t>
      </w:r>
      <w:r w:rsidRPr="00513204">
        <w:t xml:space="preserve"> are defined </w:t>
      </w:r>
      <w:r>
        <w:t>in this specification</w:t>
      </w:r>
      <w:r w:rsidRPr="00035AE2">
        <w:t>.</w:t>
      </w:r>
    </w:p>
    <w:p w14:paraId="71DD378D" w14:textId="1CC07C8D" w:rsidR="00AD1C77" w:rsidRPr="00485FB6" w:rsidRDefault="00AD1C77" w:rsidP="00E971EA">
      <w:pPr>
        <w:pStyle w:val="NO"/>
        <w:rPr>
          <w:lang w:eastAsia="zh-CN"/>
        </w:rPr>
      </w:pPr>
      <w:r w:rsidRPr="00035AE2">
        <w:t xml:space="preserve">NOTE </w:t>
      </w:r>
      <w:r>
        <w:t>2</w:t>
      </w:r>
      <w:r w:rsidRPr="00035AE2">
        <w:t>:</w:t>
      </w:r>
      <w:r w:rsidR="00DD31D5">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E971EA">
      <w:pPr>
        <w:pStyle w:val="NO"/>
      </w:pPr>
      <w:r w:rsidRPr="00035AE2">
        <w:t>NOTE </w:t>
      </w:r>
      <w:r>
        <w:t>3</w:t>
      </w:r>
      <w:r w:rsidRPr="00035AE2">
        <w:t>:</w:t>
      </w:r>
      <w:r w:rsidRPr="00035AE2">
        <w:tab/>
        <w:t>AR Application Server is a specific DC Application Server and is out of scope of 3GPP.</w:t>
      </w:r>
    </w:p>
    <w:p w14:paraId="14A2A56F" w14:textId="00898838" w:rsidR="00AD1C77" w:rsidRPr="00035AE2" w:rsidRDefault="00AD1C77" w:rsidP="00E971EA">
      <w:pPr>
        <w:pStyle w:val="NO"/>
        <w:rPr>
          <w:lang w:eastAsia="zh-CN"/>
        </w:rPr>
      </w:pPr>
      <w:r w:rsidRPr="00035AE2">
        <w:t xml:space="preserve">NOTE </w:t>
      </w:r>
      <w:r>
        <w:t>4</w:t>
      </w:r>
      <w:r w:rsidRPr="00035AE2">
        <w:t>:</w:t>
      </w:r>
      <w:r w:rsidR="006374AB">
        <w:tab/>
      </w:r>
      <w:r w:rsidRPr="00035AE2">
        <w:t>The UE can download the AR metadata from AR AS through application data channel.</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62" w:name="OLE_LINK4"/>
      <w:r w:rsidR="00B81D0B">
        <w:rPr>
          <w:rFonts w:eastAsia="Malgun Gothic"/>
        </w:rPr>
        <w:t xml:space="preserve"> DC resource</w:t>
      </w:r>
      <w:bookmarkEnd w:id="62"/>
      <w:r w:rsidR="00B81D0B">
        <w:rPr>
          <w:rFonts w:eastAsia="Malgun Gothic"/>
        </w:rPr>
        <w:t xml:space="preserve"> control</w:t>
      </w:r>
      <w:r w:rsidR="00B81D0B">
        <w:rPr>
          <w:rFonts w:eastAsia="Malgun Gothic" w:hint="eastAsia"/>
          <w:lang w:val="en-US" w:eastAsia="zh-CN"/>
        </w:rPr>
        <w:t>.</w:t>
      </w:r>
    </w:p>
    <w:p w14:paraId="1AF516A4" w14:textId="5B878AAA" w:rsidR="00AD1C77" w:rsidRPr="00035AE2" w:rsidRDefault="00AD1C77" w:rsidP="00AD1C77">
      <w:pPr>
        <w:rPr>
          <w:rFonts w:eastAsia="Times New Roman"/>
        </w:rPr>
      </w:pPr>
      <w:r w:rsidRPr="00035AE2">
        <w:rPr>
          <w:rFonts w:eastAsia="Malgun Gothic"/>
        </w:rPr>
        <w:t>MF:</w:t>
      </w:r>
    </w:p>
    <w:p w14:paraId="4772420E" w14:textId="79DF83AE" w:rsidR="00AD1C77" w:rsidRPr="00035AE2" w:rsidRDefault="00AD1C77" w:rsidP="006374AB">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Malgun Gothic"/>
        </w:rPr>
        <w:t>IMS AS:</w:t>
      </w:r>
    </w:p>
    <w:p w14:paraId="1A65B6B6" w14:textId="35F69A99" w:rsidR="00AD1C77" w:rsidRPr="00035AE2" w:rsidRDefault="00AD1C77" w:rsidP="006374AB">
      <w:pPr>
        <w:pStyle w:val="B1"/>
      </w:pPr>
      <w:r w:rsidRPr="00035AE2">
        <w:t>-</w:t>
      </w:r>
      <w:r w:rsidRPr="00035AE2">
        <w:tab/>
        <w:t>The IMS AS receives the media control instructions from the DCSF and accordingly interacts with the UE for connecting the UE's audio/video media termination to the MF</w:t>
      </w:r>
      <w:r>
        <w:t xml:space="preserve"> [</w:t>
      </w:r>
      <w:r w:rsidR="00256D19">
        <w:t>4</w:t>
      </w:r>
      <w:r>
        <w:t>]</w:t>
      </w:r>
      <w:r w:rsidR="00B81D0B">
        <w:t xml:space="preserve">, </w:t>
      </w:r>
      <w:r w:rsidR="00B81D0B">
        <w:rPr>
          <w:rFonts w:eastAsia="SimSun" w:hint="eastAsia"/>
          <w:lang w:val="en-US" w:eastAsia="zh-CN"/>
        </w:rPr>
        <w:t>and interacts with MF for data channel media resource management for AR media processing</w:t>
      </w:r>
      <w:r w:rsidRPr="00035AE2">
        <w:t>.</w:t>
      </w:r>
      <w:r>
        <w:t xml:space="preserve"> </w:t>
      </w:r>
    </w:p>
    <w:p w14:paraId="3BA8713C" w14:textId="508C3EE1" w:rsidR="00B9689D" w:rsidRPr="004D3578" w:rsidRDefault="00B9689D" w:rsidP="00B9689D">
      <w:pPr>
        <w:pStyle w:val="Heading1"/>
      </w:pPr>
      <w:bookmarkStart w:id="63" w:name="_CR5"/>
      <w:bookmarkStart w:id="64" w:name="_Toc159939865"/>
      <w:bookmarkStart w:id="65" w:name="_Toc194179549"/>
      <w:bookmarkEnd w:id="63"/>
      <w:r>
        <w:t>5</w:t>
      </w:r>
      <w:r w:rsidRPr="004D3578">
        <w:tab/>
      </w:r>
      <w:r w:rsidR="00744E57">
        <w:t xml:space="preserve">Immersive AR </w:t>
      </w:r>
      <w:r>
        <w:t>Media</w:t>
      </w:r>
      <w:bookmarkEnd w:id="64"/>
      <w:bookmarkEnd w:id="65"/>
    </w:p>
    <w:p w14:paraId="44FDE207" w14:textId="03959A6B" w:rsidR="00B9689D" w:rsidRPr="004D3578" w:rsidRDefault="00B9689D" w:rsidP="00B9689D">
      <w:pPr>
        <w:pStyle w:val="Heading2"/>
      </w:pPr>
      <w:bookmarkStart w:id="66" w:name="_CR5_1"/>
      <w:bookmarkStart w:id="67" w:name="_Toc159939866"/>
      <w:bookmarkStart w:id="68" w:name="_Toc194179550"/>
      <w:bookmarkEnd w:id="66"/>
      <w:r>
        <w:t>5</w:t>
      </w:r>
      <w:r w:rsidRPr="004D3578">
        <w:t>.1</w:t>
      </w:r>
      <w:r w:rsidRPr="004D3578">
        <w:tab/>
      </w:r>
      <w:r>
        <w:t>General</w:t>
      </w:r>
      <w:bookmarkEnd w:id="67"/>
      <w:bookmarkEnd w:id="68"/>
    </w:p>
    <w:p w14:paraId="38B5FEB0" w14:textId="62234542"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w:t>
      </w:r>
      <w:r w:rsidR="009D48A8">
        <w:rPr>
          <w:i w:val="0"/>
          <w:color w:val="000000" w:themeColor="text1"/>
        </w:rPr>
        <w:t xml:space="preserve"> TS 26.114</w:t>
      </w:r>
      <w:r w:rsidRPr="009916E0">
        <w:rPr>
          <w:i w:val="0"/>
          <w:color w:val="000000" w:themeColor="text1"/>
        </w:rPr>
        <w:t xml:space="preserve"> [2] for a conversational AR scenario including text, image, video and speech (also referred to as audio).</w:t>
      </w:r>
    </w:p>
    <w:p w14:paraId="38F879A2" w14:textId="0A89F163" w:rsidR="00B9689D" w:rsidRPr="004D3578" w:rsidRDefault="00B9689D" w:rsidP="00B9689D">
      <w:pPr>
        <w:pStyle w:val="Heading2"/>
      </w:pPr>
      <w:bookmarkStart w:id="69" w:name="_CR5_2"/>
      <w:bookmarkStart w:id="70" w:name="_Toc159939867"/>
      <w:bookmarkStart w:id="71" w:name="_Toc194179551"/>
      <w:bookmarkEnd w:id="69"/>
      <w:r>
        <w:t>5</w:t>
      </w:r>
      <w:r w:rsidRPr="004D3578">
        <w:t>.2</w:t>
      </w:r>
      <w:r w:rsidRPr="004D3578">
        <w:tab/>
      </w:r>
      <w:r>
        <w:t>Speech</w:t>
      </w:r>
      <w:bookmarkEnd w:id="70"/>
      <w:bookmarkEnd w:id="71"/>
    </w:p>
    <w:p w14:paraId="266CB2ED" w14:textId="55700438" w:rsidR="00DD31D5" w:rsidRDefault="00DD31D5" w:rsidP="00DD31D5">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p>
    <w:p w14:paraId="1CE4CB16" w14:textId="5D0DBA47" w:rsidR="00B9689D" w:rsidRPr="004D3578" w:rsidRDefault="00B9689D" w:rsidP="00B9689D">
      <w:pPr>
        <w:pStyle w:val="Heading2"/>
      </w:pPr>
      <w:bookmarkStart w:id="72" w:name="_CR5_3"/>
      <w:bookmarkStart w:id="73" w:name="_Toc159939868"/>
      <w:bookmarkStart w:id="74" w:name="_Toc194179552"/>
      <w:bookmarkEnd w:id="72"/>
      <w:r>
        <w:t>5</w:t>
      </w:r>
      <w:r w:rsidRPr="004D3578">
        <w:t>.</w:t>
      </w:r>
      <w:r>
        <w:t>3</w:t>
      </w:r>
      <w:r w:rsidRPr="004D3578">
        <w:tab/>
      </w:r>
      <w:r>
        <w:t>Video</w:t>
      </w:r>
      <w:bookmarkEnd w:id="73"/>
      <w:bookmarkEnd w:id="74"/>
    </w:p>
    <w:p w14:paraId="6AA03F5B" w14:textId="12041665" w:rsidR="0061413D" w:rsidRDefault="00DD31D5" w:rsidP="0061413D">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7). I</w:t>
      </w:r>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75" w:name="_CR5_4"/>
      <w:bookmarkStart w:id="76" w:name="_Toc159939869"/>
      <w:bookmarkStart w:id="77" w:name="_Toc194179553"/>
      <w:bookmarkEnd w:id="75"/>
      <w:r>
        <w:t>5</w:t>
      </w:r>
      <w:r w:rsidRPr="004D3578">
        <w:t>.</w:t>
      </w:r>
      <w:r>
        <w:t>4</w:t>
      </w:r>
      <w:r w:rsidRPr="004D3578">
        <w:tab/>
      </w:r>
      <w:r>
        <w:t>Real-</w:t>
      </w:r>
      <w:r w:rsidR="002D3DB4">
        <w:t>t</w:t>
      </w:r>
      <w:r>
        <w:t xml:space="preserve">ime </w:t>
      </w:r>
      <w:r w:rsidR="002D3DB4">
        <w:t>t</w:t>
      </w:r>
      <w:r>
        <w:t>ext</w:t>
      </w:r>
      <w:bookmarkEnd w:id="76"/>
      <w:bookmarkEnd w:id="77"/>
    </w:p>
    <w:p w14:paraId="417C968B" w14:textId="51539746" w:rsidR="00B9689D" w:rsidRPr="0061413D" w:rsidRDefault="0061413D" w:rsidP="00B9689D">
      <w:r>
        <w:t xml:space="preserve">AR-MTSI client in terminal </w:t>
      </w:r>
      <w:r w:rsidR="00DD31D5">
        <w:t xml:space="preserve">offering </w:t>
      </w:r>
      <w:r>
        <w:t xml:space="preserve">real-time text </w:t>
      </w:r>
      <w:r w:rsidR="00DD31D5">
        <w:t xml:space="preserve">shall follow clause </w:t>
      </w:r>
      <w:r w:rsidR="00DD31D5" w:rsidRPr="00A130B3">
        <w:t>5.2.</w:t>
      </w:r>
      <w:r w:rsidR="00DD31D5">
        <w:t>3</w:t>
      </w:r>
      <w:r w:rsidR="00DD31D5" w:rsidDel="00DD31D5">
        <w:t xml:space="preserve"> </w:t>
      </w:r>
      <w:r w:rsidRPr="00363181">
        <w:t>in TS 26.114</w:t>
      </w:r>
      <w:r>
        <w:t xml:space="preserve"> [2] and may render it as defined in the AR metadata (</w:t>
      </w:r>
      <w:r w:rsidR="00DD31D5">
        <w:t>in c</w:t>
      </w:r>
      <w:r w:rsidRPr="000170F3">
        <w:t xml:space="preserve">lause </w:t>
      </w:r>
      <w:r>
        <w:t>6)</w:t>
      </w:r>
      <w:r w:rsidR="00DD31D5">
        <w:t>.</w:t>
      </w:r>
    </w:p>
    <w:p w14:paraId="3846734A" w14:textId="799E4B13" w:rsidR="00B9689D" w:rsidRDefault="00B9689D" w:rsidP="00B9689D">
      <w:pPr>
        <w:pStyle w:val="Heading2"/>
      </w:pPr>
      <w:bookmarkStart w:id="78" w:name="_CR5_5"/>
      <w:bookmarkStart w:id="79" w:name="_Toc159939870"/>
      <w:bookmarkStart w:id="80" w:name="_Toc194179554"/>
      <w:bookmarkEnd w:id="78"/>
      <w:r>
        <w:t>5</w:t>
      </w:r>
      <w:r w:rsidRPr="004D3578">
        <w:t>.</w:t>
      </w:r>
      <w:r>
        <w:t>5</w:t>
      </w:r>
      <w:r w:rsidRPr="004D3578">
        <w:tab/>
      </w:r>
      <w:r>
        <w:t xml:space="preserve">Still </w:t>
      </w:r>
      <w:r w:rsidR="002D3DB4">
        <w:t>i</w:t>
      </w:r>
      <w:r>
        <w:t>mages</w:t>
      </w:r>
      <w:bookmarkEnd w:id="79"/>
      <w:bookmarkEnd w:id="80"/>
    </w:p>
    <w:p w14:paraId="48B30586" w14:textId="6D7BFB7E" w:rsidR="0061413D" w:rsidRPr="0061413D" w:rsidRDefault="0061413D" w:rsidP="00832C2E">
      <w:r>
        <w:t xml:space="preserve">AR-MTSI client in terminal </w:t>
      </w:r>
      <w:r w:rsidR="00840544">
        <w:t>supporting</w:t>
      </w:r>
      <w:r>
        <w:t xml:space="preserve"> still images </w:t>
      </w:r>
      <w:r w:rsidR="00840544">
        <w:t xml:space="preserve">shall follow clause </w:t>
      </w:r>
      <w:r w:rsidR="00840544" w:rsidRPr="00A130B3">
        <w:t>5.2.</w:t>
      </w:r>
      <w:r w:rsidR="00840544">
        <w:t xml:space="preserve">4 </w:t>
      </w:r>
      <w:r w:rsidRPr="00363181">
        <w:t>in TS 26.114</w:t>
      </w:r>
      <w:r>
        <w:t xml:space="preserve"> [2] and may render it as defined in the AR metadata (</w:t>
      </w:r>
      <w:r w:rsidR="00840544">
        <w:t>in c</w:t>
      </w:r>
      <w:r w:rsidRPr="000170F3">
        <w:t xml:space="preserve">lause </w:t>
      </w:r>
      <w:r>
        <w:t>6)</w:t>
      </w:r>
      <w:r w:rsidR="00840544">
        <w:t>.</w:t>
      </w:r>
    </w:p>
    <w:p w14:paraId="53E02C14" w14:textId="600552E3" w:rsidR="00744E57" w:rsidRDefault="00744E57" w:rsidP="00744E57">
      <w:pPr>
        <w:pStyle w:val="Heading1"/>
      </w:pPr>
      <w:bookmarkStart w:id="81" w:name="_CR6"/>
      <w:bookmarkStart w:id="82" w:name="_Toc159939871"/>
      <w:bookmarkStart w:id="83" w:name="_Toc194179555"/>
      <w:bookmarkEnd w:id="81"/>
      <w:r>
        <w:t>6</w:t>
      </w:r>
      <w:r w:rsidRPr="004D3578">
        <w:tab/>
      </w:r>
      <w:r>
        <w:t>AR Metadata</w:t>
      </w:r>
      <w:bookmarkEnd w:id="82"/>
      <w:bookmarkEnd w:id="83"/>
    </w:p>
    <w:p w14:paraId="18C97661" w14:textId="051FC995" w:rsidR="00744E57" w:rsidRPr="004D3578" w:rsidRDefault="00744E57" w:rsidP="00744E57">
      <w:pPr>
        <w:pStyle w:val="Heading2"/>
      </w:pPr>
      <w:bookmarkStart w:id="84" w:name="_CR6_1"/>
      <w:bookmarkStart w:id="85" w:name="_Toc159939872"/>
      <w:bookmarkStart w:id="86" w:name="_Toc194179556"/>
      <w:bookmarkEnd w:id="84"/>
      <w:r>
        <w:t>6</w:t>
      </w:r>
      <w:r w:rsidRPr="004D3578">
        <w:t>.</w:t>
      </w:r>
      <w:r>
        <w:t>1</w:t>
      </w:r>
      <w:r w:rsidRPr="004D3578">
        <w:tab/>
      </w:r>
      <w:r>
        <w:t>General</w:t>
      </w:r>
      <w:bookmarkEnd w:id="85"/>
      <w:bookmarkEnd w:id="86"/>
    </w:p>
    <w:p w14:paraId="19CB3101" w14:textId="1A5EDCC3" w:rsidR="00923771" w:rsidRDefault="00923771" w:rsidP="00923771">
      <w:r>
        <w:t xml:space="preserve">Real-time scene creation for an AR conference with two or more participants may be done by the </w:t>
      </w:r>
      <w:r w:rsidR="002E03E8">
        <w:t xml:space="preserve">MF </w:t>
      </w:r>
      <w:r>
        <w:t xml:space="preserve">to create a symmetric experience for all participants. For an </w:t>
      </w:r>
      <w:r w:rsidR="002E03E8">
        <w:t xml:space="preserve">MF </w:t>
      </w:r>
      <w:r>
        <w:t>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4447F277" w:rsidR="00923771" w:rsidRDefault="00923771" w:rsidP="00923771">
      <w:r>
        <w:t xml:space="preserve">Based on this information the </w:t>
      </w:r>
      <w:r w:rsidR="002E03E8">
        <w:t xml:space="preserve">MF </w:t>
      </w:r>
      <w:r>
        <w:t xml:space="preserve">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72D9FF7" w:rsidR="00744E57" w:rsidRDefault="00923771" w:rsidP="00923771">
      <w:r>
        <w:t xml:space="preserve">The </w:t>
      </w:r>
      <w:r w:rsidR="002E03E8">
        <w:t xml:space="preserve">MF </w:t>
      </w:r>
      <w:r>
        <w:t>can then share the scene with the participant UEs using a supported scene description format</w:t>
      </w:r>
      <w:r w:rsidR="000C6D60">
        <w:t>.</w:t>
      </w:r>
      <w:r>
        <w:t xml:space="preserve"> This scene description may be different for different UEs.</w:t>
      </w:r>
    </w:p>
    <w:p w14:paraId="04EFE009" w14:textId="4C5E8D50" w:rsidR="00403D3A" w:rsidRPr="00403D3A" w:rsidRDefault="00403D3A" w:rsidP="00E971EA">
      <w:pPr>
        <w:pStyle w:val="NO"/>
      </w:pPr>
      <w:r w:rsidRPr="003B6EA9">
        <w:t>NOTE:</w:t>
      </w:r>
      <w:r w:rsidR="00840544">
        <w:tab/>
      </w:r>
      <w:r w:rsidRPr="005F4C65">
        <w:t xml:space="preserve">The scene as sent by the </w:t>
      </w:r>
      <w:r w:rsidR="002E03E8">
        <w:t>MF</w:t>
      </w:r>
      <w:r w:rsidR="002E03E8" w:rsidRPr="005F4C65">
        <w:t xml:space="preserve"> </w:t>
      </w:r>
      <w:r w:rsidRPr="005F4C65">
        <w:t xml:space="preserve">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32F4CF0" w14:textId="4FE88E41" w:rsidR="004C01AF" w:rsidRDefault="004C01AF" w:rsidP="004C01AF">
      <w:pPr>
        <w:pStyle w:val="Heading2"/>
      </w:pPr>
      <w:bookmarkStart w:id="87" w:name="_CR6_2"/>
      <w:bookmarkStart w:id="88" w:name="_Toc159939873"/>
      <w:bookmarkStart w:id="89" w:name="_Toc194179557"/>
      <w:bookmarkEnd w:id="87"/>
      <w:r>
        <w:t>6.2</w:t>
      </w:r>
      <w:r>
        <w:tab/>
        <w:t>Metadata data channel message format</w:t>
      </w:r>
      <w:bookmarkEnd w:id="88"/>
      <w:bookmarkEnd w:id="89"/>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028085FC" w:rsidR="004C01AF" w:rsidRPr="00084A61" w:rsidRDefault="004C01AF" w:rsidP="00084A61">
      <w:pPr>
        <w:pStyle w:val="TH"/>
        <w:rPr>
          <w:rFonts w:eastAsia="Batang"/>
        </w:rPr>
      </w:pPr>
      <w:bookmarkStart w:id="90" w:name="_CRTable6_21ARMetadataMessagesFormat"/>
      <w:bookmarkStart w:id="91" w:name="MCCQCTEMPBM_00000078"/>
      <w:r w:rsidRPr="00084A61">
        <w:rPr>
          <w:rFonts w:eastAsia="Batang"/>
        </w:rPr>
        <w:t xml:space="preserve">Table </w:t>
      </w:r>
      <w:bookmarkEnd w:id="90"/>
      <w:r w:rsidRPr="00084A61">
        <w:rPr>
          <w:rFonts w:eastAsia="Batang"/>
        </w:rPr>
        <w:t>6.2-</w:t>
      </w:r>
      <w:r w:rsidR="00AD1314">
        <w:rPr>
          <w:rFonts w:eastAsia="Batang"/>
        </w:rPr>
        <w:t>1</w:t>
      </w:r>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91"/>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437656A1" w:rsidR="004C01AF" w:rsidRDefault="004C01AF" w:rsidP="00DD31D5">
            <w:pPr>
              <w:rPr>
                <w:noProof/>
              </w:rPr>
            </w:pPr>
            <w:r>
              <w:rPr>
                <w:noProof/>
              </w:rPr>
              <w:t>A list of AR metadata messages. Each message shall be formatted according to the Message data type as defined in Table 6.2-2</w:t>
            </w:r>
            <w:r w:rsidR="009D48A8">
              <w:rPr>
                <w:noProof/>
              </w:rPr>
              <w:t>.</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92" w:name="_CRTable6_22ARMetadataMessageDataType"/>
      <w:bookmarkStart w:id="93" w:name="MCCQCTEMPBM_00000079"/>
      <w:r w:rsidRPr="00084A61">
        <w:rPr>
          <w:rFonts w:eastAsia="Batang"/>
        </w:rPr>
        <w:t xml:space="preserve">Table </w:t>
      </w:r>
      <w:bookmarkEnd w:id="92"/>
      <w:r w:rsidRPr="00084A61">
        <w:rPr>
          <w:rFonts w:eastAsia="Batang"/>
        </w:rPr>
        <w:t>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93"/>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33A8F653" w:rsidR="004C01AF" w:rsidRDefault="004C01AF" w:rsidP="00DD31D5">
            <w:pPr>
              <w:rPr>
                <w:noProof/>
              </w:rPr>
            </w:pPr>
            <w:r>
              <w:rPr>
                <w:noProof/>
              </w:rPr>
              <w:t xml:space="preserve">A </w:t>
            </w:r>
            <w:r w:rsidR="009D48A8">
              <w:rPr>
                <w:noProof/>
              </w:rPr>
              <w:t>URN</w:t>
            </w:r>
            <w:r>
              <w:rPr>
                <w:noProof/>
              </w:rPr>
              <w:t xml:space="preserve">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116CEFE8" w:rsidR="004C01AF" w:rsidRDefault="004C01AF" w:rsidP="00DD31D5">
            <w:pPr>
              <w:rPr>
                <w:noProof/>
              </w:rPr>
            </w:pPr>
            <w:r>
              <w:rPr>
                <w:noProof/>
              </w:rPr>
              <w:t>The wall clock time when the AR metadata message is transmitted</w:t>
            </w:r>
            <w:r>
              <w:rPr>
                <w:lang w:val="en-US" w:eastAsia="zh-CN"/>
              </w:rPr>
              <w:t>.</w:t>
            </w:r>
            <w:r>
              <w:rPr>
                <w:noProof/>
              </w:rPr>
              <w:t xml:space="preserve"> (</w:t>
            </w:r>
            <w:r w:rsidR="00840544" w:rsidRPr="001F7708">
              <w:rPr>
                <w:noProof/>
              </w:rPr>
              <w:t>clause 9.3.2.1 in TS 26.565 [6]</w:t>
            </w:r>
            <w:r>
              <w:rPr>
                <w:noProof/>
              </w:rPr>
              <w:t>)</w:t>
            </w:r>
          </w:p>
        </w:tc>
      </w:tr>
    </w:tbl>
    <w:p w14:paraId="7C5C2A17" w14:textId="7FFF3972" w:rsidR="004C01AF" w:rsidRDefault="004C01AF" w:rsidP="004C01AF"/>
    <w:p w14:paraId="3A82F8B0" w14:textId="5717C13A" w:rsidR="00744E57" w:rsidRPr="004D3578" w:rsidRDefault="00744E57" w:rsidP="00744E57">
      <w:pPr>
        <w:pStyle w:val="Heading2"/>
      </w:pPr>
      <w:bookmarkStart w:id="94" w:name="_CR6_3"/>
      <w:bookmarkStart w:id="95" w:name="_Toc159939874"/>
      <w:bookmarkStart w:id="96" w:name="_Toc194179558"/>
      <w:bookmarkEnd w:id="94"/>
      <w:r>
        <w:t>6</w:t>
      </w:r>
      <w:r w:rsidRPr="004D3578">
        <w:t>.</w:t>
      </w:r>
      <w:r w:rsidR="004C01AF">
        <w:t>3</w:t>
      </w:r>
      <w:r w:rsidRPr="004D3578">
        <w:tab/>
      </w:r>
      <w:r>
        <w:t>Spatial descriptions</w:t>
      </w:r>
      <w:bookmarkEnd w:id="95"/>
      <w:bookmarkEnd w:id="96"/>
    </w:p>
    <w:p w14:paraId="2464C494" w14:textId="17233D71" w:rsidR="000C6D60" w:rsidRPr="004D3578" w:rsidRDefault="000C6D60" w:rsidP="000C6D60">
      <w:pPr>
        <w:pStyle w:val="Heading3"/>
      </w:pPr>
      <w:bookmarkStart w:id="97" w:name="_CR6_3_1"/>
      <w:bookmarkStart w:id="98" w:name="_Toc159939875"/>
      <w:bookmarkStart w:id="99" w:name="_Toc194179559"/>
      <w:bookmarkEnd w:id="97"/>
      <w:r>
        <w:t>6</w:t>
      </w:r>
      <w:r w:rsidRPr="004D3578">
        <w:t>.</w:t>
      </w:r>
      <w:r w:rsidR="004C01AF">
        <w:t>3</w:t>
      </w:r>
      <w:r>
        <w:t>.1</w:t>
      </w:r>
      <w:r w:rsidRPr="004D3578">
        <w:tab/>
      </w:r>
      <w:r>
        <w:t>Spatial description format</w:t>
      </w:r>
      <w:bookmarkEnd w:id="98"/>
      <w:bookmarkEnd w:id="99"/>
    </w:p>
    <w:p w14:paraId="2C696750" w14:textId="1F0A5F73" w:rsidR="000C6D60" w:rsidRDefault="000C6D60" w:rsidP="000C6D60">
      <w:pPr>
        <w:pStyle w:val="Heading4"/>
      </w:pPr>
      <w:bookmarkStart w:id="100" w:name="_CR6_3_1_1"/>
      <w:bookmarkStart w:id="101" w:name="_Toc138932775"/>
      <w:bookmarkStart w:id="102" w:name="_Toc159939876"/>
      <w:bookmarkStart w:id="103" w:name="_Toc194179560"/>
      <w:bookmarkEnd w:id="100"/>
      <w:r>
        <w:t>6</w:t>
      </w:r>
      <w:r w:rsidRPr="00CA7246">
        <w:t>.</w:t>
      </w:r>
      <w:r w:rsidR="004C01AF">
        <w:t>3</w:t>
      </w:r>
      <w:r w:rsidRPr="00CA7246">
        <w:t>.</w:t>
      </w:r>
      <w:r>
        <w:t>1</w:t>
      </w:r>
      <w:r w:rsidRPr="00CA7246">
        <w:t>.1</w:t>
      </w:r>
      <w:r w:rsidRPr="00CA7246">
        <w:tab/>
      </w:r>
      <w:bookmarkEnd w:id="101"/>
      <w:r>
        <w:t>General</w:t>
      </w:r>
      <w:bookmarkEnd w:id="102"/>
      <w:bookmarkEnd w:id="103"/>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r w:rsidR="00FE7F71">
        <w:t xml:space="preserve"> virtual content can be inserted</w:t>
      </w:r>
      <w:r w:rsidRPr="000C6D60">
        <w:t xml:space="preserve">. This </w:t>
      </w:r>
      <w:r w:rsidR="004C01AF">
        <w:t xml:space="preserve">clause </w:t>
      </w:r>
      <w:r w:rsidRPr="000C6D60">
        <w:t>includes the supported formats and the method for exchanging the information between AR-MTSI clients.</w:t>
      </w:r>
    </w:p>
    <w:p w14:paraId="314CE878" w14:textId="754B506F" w:rsidR="000C6D60" w:rsidRDefault="000C6D60" w:rsidP="000C6D60">
      <w:pPr>
        <w:pStyle w:val="Heading4"/>
      </w:pPr>
      <w:bookmarkStart w:id="104" w:name="_CR6_3_1_2"/>
      <w:bookmarkStart w:id="105" w:name="_Toc159939877"/>
      <w:bookmarkStart w:id="106" w:name="_Toc194179561"/>
      <w:bookmarkEnd w:id="104"/>
      <w:r>
        <w:t>6</w:t>
      </w:r>
      <w:r w:rsidRPr="00CA7246">
        <w:t>.</w:t>
      </w:r>
      <w:r w:rsidR="004C01AF">
        <w:t>3</w:t>
      </w:r>
      <w:r w:rsidRPr="00CA7246">
        <w:t>.</w:t>
      </w:r>
      <w:r>
        <w:t>1</w:t>
      </w:r>
      <w:r w:rsidRPr="00CA7246">
        <w:t>.</w:t>
      </w:r>
      <w:r>
        <w:t>2</w:t>
      </w:r>
      <w:r w:rsidRPr="00CA7246">
        <w:tab/>
      </w:r>
      <w:r>
        <w:t>Available visualization space</w:t>
      </w:r>
      <w:bookmarkEnd w:id="106"/>
      <w:r>
        <w:t xml:space="preserve"> </w:t>
      </w:r>
      <w:bookmarkEnd w:id="105"/>
    </w:p>
    <w:p w14:paraId="1FAC549F" w14:textId="626013F2"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 </w:t>
      </w:r>
      <w:r>
        <w:t>for scene creation</w:t>
      </w:r>
      <w:r w:rsidR="004C01AF">
        <w:t xml:space="preserve"> and update.</w:t>
      </w:r>
      <w:r w:rsidR="004C01AF" w:rsidRPr="004C01AF">
        <w:t xml:space="preserve"> </w:t>
      </w:r>
    </w:p>
    <w:p w14:paraId="525CC1B6" w14:textId="7736E795" w:rsidR="004C01AF" w:rsidRPr="004C4AF3"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9D48A8">
        <w:rPr>
          <w:lang w:eastAsia="ko-KR"/>
        </w:rPr>
        <w:t>12</w:t>
      </w:r>
      <w:r w:rsidR="004C01AF" w:rsidRPr="00084A61">
        <w:rPr>
          <w:lang w:eastAsia="ko-KR"/>
        </w:rPr>
        <w:t>.4</w:t>
      </w:r>
      <w:r w:rsidR="009916E0">
        <w:rPr>
          <w:rFonts w:hint="eastAsia"/>
          <w:lang w:eastAsia="ko-KR"/>
        </w:rPr>
        <w:t xml:space="preserve"> of </w:t>
      </w:r>
      <w:r w:rsidR="009D48A8">
        <w:rPr>
          <w:lang w:eastAsia="ko-KR"/>
        </w:rPr>
        <w:t xml:space="preserve">TS 26.119 </w:t>
      </w:r>
      <w:r w:rsidRPr="004A5EC9">
        <w:t>[3].</w:t>
      </w:r>
      <w:r>
        <w:t xml:space="preserve"> </w:t>
      </w:r>
      <w:r w:rsidR="004C01AF">
        <w:t>The type of the message containing visualization space as a payload shall be “</w:t>
      </w:r>
      <w:r w:rsidR="004C01AF">
        <w:rPr>
          <w:b/>
          <w:bCs/>
        </w:rPr>
        <w:t>urn:3gpp:</w:t>
      </w:r>
      <w:r w:rsidR="004C01AF" w:rsidRPr="00E971EA">
        <w:rPr>
          <w:b/>
          <w:bCs/>
        </w:rPr>
        <w:t>ar</w:t>
      </w:r>
      <w:r w:rsidR="004C01AF">
        <w:rPr>
          <w:b/>
          <w:bCs/>
        </w:rPr>
        <w:t>:v1:visualization-space</w:t>
      </w:r>
      <w:r w:rsidR="004C01AF">
        <w:t xml:space="preserve">”. The </w:t>
      </w:r>
      <w:proofErr w:type="spellStart"/>
      <w:r w:rsidR="004C01AF">
        <w:t>availableVisualizationSpace</w:t>
      </w:r>
      <w:proofErr w:type="spellEnd"/>
      <w:r w:rsidR="004C01AF">
        <w:t xml:space="preserve"> object [3] shall contain a </w:t>
      </w:r>
      <w:proofErr w:type="spellStart"/>
      <w:r w:rsidR="004C01AF" w:rsidRPr="00E971EA">
        <w:rPr>
          <w:rStyle w:val="Code"/>
          <w:rFonts w:eastAsia="Batang"/>
        </w:rPr>
        <w:t>xrSpaceId</w:t>
      </w:r>
      <w:proofErr w:type="spellEnd"/>
      <w:r w:rsidR="004C01AF">
        <w:t xml:space="preserve">. The </w:t>
      </w:r>
      <w:proofErr w:type="spellStart"/>
      <w:r w:rsidR="004C01AF" w:rsidRPr="00E971EA">
        <w:rPr>
          <w:rStyle w:val="Code"/>
          <w:rFonts w:eastAsia="Batang"/>
        </w:rPr>
        <w:t>xrSpaceId</w:t>
      </w:r>
      <w:proofErr w:type="spellEnd"/>
      <w:r w:rsidR="004C01AF">
        <w:t xml:space="preserve"> is used for determining the local coordinate axis of the visualization </w:t>
      </w:r>
      <w:r w:rsidR="004C01AF" w:rsidRPr="004C4AF3">
        <w:t xml:space="preserve">space. The </w:t>
      </w:r>
      <w:proofErr w:type="spellStart"/>
      <w:r w:rsidR="004C01AF" w:rsidRPr="00E971EA">
        <w:rPr>
          <w:rStyle w:val="Code"/>
          <w:rFonts w:eastAsia="Batang"/>
        </w:rPr>
        <w:t>xrSpaceId</w:t>
      </w:r>
      <w:proofErr w:type="spellEnd"/>
      <w:r w:rsidR="004C01AF" w:rsidRPr="004C4AF3">
        <w:t xml:space="preserve"> shall be a unique identifier for an XR space of one AR-MTSI client in terminal. </w:t>
      </w:r>
      <w:r w:rsidR="009B1B22" w:rsidRPr="004C4AF3">
        <w:t xml:space="preserve">If the visualization space is sent, then initial user pose shall be sent. The user pose and visualization space are in reference to the same </w:t>
      </w:r>
      <w:proofErr w:type="spellStart"/>
      <w:r w:rsidR="009B1B22" w:rsidRPr="00E971EA">
        <w:rPr>
          <w:rStyle w:val="Code"/>
          <w:rFonts w:eastAsia="Batang"/>
        </w:rPr>
        <w:t>xrSpaceId</w:t>
      </w:r>
      <w:proofErr w:type="spellEnd"/>
      <w:r w:rsidR="009B1B22" w:rsidRPr="004C4AF3">
        <w:t>.</w:t>
      </w:r>
    </w:p>
    <w:p w14:paraId="0A971B12" w14:textId="4E3596B5" w:rsidR="009B1B22" w:rsidRPr="009B1B22" w:rsidRDefault="009B1B22" w:rsidP="004C01AF">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112FE5B4" w14:textId="761C7D11" w:rsidR="009B1B22" w:rsidRPr="004C4AF3" w:rsidRDefault="009B1B22" w:rsidP="00E971EA">
      <w:pPr>
        <w:pStyle w:val="Heading4"/>
      </w:pPr>
      <w:bookmarkStart w:id="107" w:name="_CR6_3_1_3"/>
      <w:bookmarkStart w:id="108" w:name="_Toc194179562"/>
      <w:bookmarkEnd w:id="107"/>
      <w:r w:rsidRPr="00E971EA">
        <w:t>6.3.1.3</w:t>
      </w:r>
      <w:r w:rsidRPr="00E971EA">
        <w:tab/>
        <w:t>Initial Pose</w:t>
      </w:r>
      <w:bookmarkEnd w:id="108"/>
    </w:p>
    <w:p w14:paraId="0DC35005" w14:textId="6A93516F" w:rsidR="009B1B22" w:rsidRDefault="009B1B22" w:rsidP="00E971EA">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4D8B54C6" w14:textId="402C4907" w:rsidR="00744E57" w:rsidRPr="000C6D60" w:rsidRDefault="004C01AF" w:rsidP="00744E5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w:t>
      </w:r>
      <w:r w:rsidR="009D48A8">
        <w:t>12</w:t>
      </w:r>
      <w:r>
        <w:t xml:space="preserve">.2 of </w:t>
      </w:r>
      <w:r w:rsidR="009D48A8">
        <w:rPr>
          <w:lang w:eastAsia="ko-KR"/>
        </w:rPr>
        <w:t>TS 26.119</w:t>
      </w:r>
      <w:r w:rsidR="009D48A8">
        <w:t xml:space="preserve"> </w:t>
      </w:r>
      <w:r>
        <w:t xml:space="preserve">[3]. The </w:t>
      </w:r>
      <w:proofErr w:type="spellStart"/>
      <w:r>
        <w:t>poseInfo</w:t>
      </w:r>
      <w:proofErr w:type="spellEnd"/>
      <w:r>
        <w:t xml:space="preserve"> (as defined in Table </w:t>
      </w:r>
      <w:r w:rsidR="009D48A8">
        <w:t>12</w:t>
      </w:r>
      <w:r>
        <w:t xml:space="preserve">.2-1 </w:t>
      </w:r>
      <w:r w:rsidR="00C5194E">
        <w:t xml:space="preserve">of TS 26.119 </w:t>
      </w:r>
      <w:r>
        <w:t xml:space="preserve">[3]) shall contain an </w:t>
      </w:r>
      <w:proofErr w:type="spellStart"/>
      <w:r w:rsidRPr="00E971EA">
        <w:rPr>
          <w:rStyle w:val="Code"/>
          <w:rFonts w:eastAsia="Batang"/>
        </w:rPr>
        <w:t>xrSpaceId</w:t>
      </w:r>
      <w:proofErr w:type="spellEnd"/>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:v1:initial-pose</w:t>
      </w:r>
      <w:r>
        <w:t>”.</w:t>
      </w:r>
    </w:p>
    <w:p w14:paraId="75400BCA" w14:textId="36806E8F" w:rsidR="00744E57" w:rsidRPr="00F9123A" w:rsidRDefault="00744E57" w:rsidP="00F9123A">
      <w:pPr>
        <w:pStyle w:val="Heading2"/>
      </w:pPr>
      <w:bookmarkStart w:id="109" w:name="_CR6_4"/>
      <w:bookmarkStart w:id="110" w:name="_Toc159939878"/>
      <w:bookmarkStart w:id="111" w:name="_Toc194179563"/>
      <w:bookmarkEnd w:id="109"/>
      <w:r w:rsidRPr="00F9123A">
        <w:t>6.</w:t>
      </w:r>
      <w:r w:rsidR="00B749BE" w:rsidRPr="00F9123A">
        <w:t>4</w:t>
      </w:r>
      <w:r w:rsidRPr="00F9123A">
        <w:tab/>
        <w:t>Scene descriptions</w:t>
      </w:r>
      <w:bookmarkEnd w:id="110"/>
      <w:bookmarkEnd w:id="111"/>
    </w:p>
    <w:p w14:paraId="69B879BC" w14:textId="2D3C5EA1" w:rsidR="00F9123A" w:rsidRDefault="00F9123A" w:rsidP="00F9123A">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rsidR="00C5194E">
        <w:t xml:space="preserve">[3] </w:t>
      </w:r>
      <w:r w:rsidRPr="00084A61">
        <w:t xml:space="preserve">for </w:t>
      </w:r>
      <w:r>
        <w:t>its</w:t>
      </w:r>
      <w:r w:rsidRPr="00084A61">
        <w:t xml:space="preserve"> respective device type.</w:t>
      </w:r>
      <w:r>
        <w:t xml:space="preserve"> </w:t>
      </w:r>
    </w:p>
    <w:p w14:paraId="652304E0" w14:textId="1AEA1B9C" w:rsidR="00F9123A" w:rsidRDefault="00F9123A" w:rsidP="00F9123A">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r w:rsidR="00C5194E">
        <w:t xml:space="preserve">TS 26.114 </w:t>
      </w:r>
      <w:r>
        <w:t xml:space="preserve">[2]. The Scene Description is exchanged over a stream with a stream id in the range 1 to 1000 and shall be provided by the AR AS through the MF to the AR-MTSI client in terminal. In this case, no web application needs to be downloaded in this case. </w:t>
      </w:r>
    </w:p>
    <w:p w14:paraId="0B7EEE94" w14:textId="3DD256B5" w:rsidR="00F9123A" w:rsidRDefault="00F9123A" w:rsidP="00F9123A">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1F935825" w14:textId="20D2D8E8" w:rsidR="00F9123A" w:rsidRDefault="00F9123A" w:rsidP="00E971EA">
      <w:pPr>
        <w:pStyle w:val="NO"/>
      </w:pPr>
      <w:r>
        <w:t>NOTE:</w:t>
      </w:r>
      <w:r>
        <w:tab/>
        <w:t xml:space="preserve">Support for advanced audio codecs, such as IVAS, in scene description is </w:t>
      </w:r>
      <w:r w:rsidR="00C5194E">
        <w:t>for further study</w:t>
      </w:r>
      <w:r>
        <w:t>.</w:t>
      </w:r>
    </w:p>
    <w:p w14:paraId="72A935A4" w14:textId="76323AEC" w:rsidR="00F9123A" w:rsidRDefault="00F9123A" w:rsidP="00F9123A">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607BC93D" w14:textId="77777777" w:rsidR="00F9123A" w:rsidRDefault="00F9123A" w:rsidP="00F9123A">
      <w:r>
        <w:t>The “</w:t>
      </w:r>
      <w:proofErr w:type="spellStart"/>
      <w:r>
        <w:t>sd</w:t>
      </w:r>
      <w:proofErr w:type="spellEnd"/>
      <w:r>
        <w:t>-nodes” attribute shall conform to the following ABNF syntax:</w:t>
      </w:r>
    </w:p>
    <w:p w14:paraId="56EA339B" w14:textId="77777777" w:rsidR="002E03E8" w:rsidRPr="00021C9D" w:rsidRDefault="002E03E8" w:rsidP="002E03E8">
      <w:pPr>
        <w:pStyle w:val="PL"/>
      </w:pPr>
      <w:proofErr w:type="spellStart"/>
      <w:r w:rsidRPr="00021C9D">
        <w:t>att</w:t>
      </w:r>
      <w:proofErr w:type="spellEnd"/>
      <w:r w:rsidRPr="00021C9D">
        <w:t>-field</w:t>
      </w:r>
      <w:r w:rsidRPr="00021C9D">
        <w:tab/>
      </w:r>
      <w:r w:rsidRPr="00021C9D">
        <w:tab/>
      </w:r>
      <w:r w:rsidRPr="00021C9D">
        <w:tab/>
        <w:t>= "</w:t>
      </w:r>
      <w:proofErr w:type="spellStart"/>
      <w:r w:rsidRPr="00021C9D">
        <w:t>sd</w:t>
      </w:r>
      <w:proofErr w:type="spellEnd"/>
      <w:r w:rsidRPr="00021C9D">
        <w:t>-nodes"</w:t>
      </w:r>
    </w:p>
    <w:p w14:paraId="71CAAF9A" w14:textId="77777777" w:rsidR="002E03E8" w:rsidRPr="00021C9D" w:rsidRDefault="002E03E8" w:rsidP="002E03E8">
      <w:pPr>
        <w:pStyle w:val="PL"/>
      </w:pPr>
      <w:proofErr w:type="spellStart"/>
      <w:r w:rsidRPr="00021C9D">
        <w:t>att</w:t>
      </w:r>
      <w:proofErr w:type="spellEnd"/>
      <w:r w:rsidRPr="00021C9D">
        <w:t>-value</w:t>
      </w:r>
      <w:r w:rsidRPr="00021C9D">
        <w:tab/>
      </w:r>
      <w:r w:rsidRPr="00021C9D">
        <w:tab/>
      </w:r>
      <w:r w:rsidRPr="00021C9D">
        <w:tab/>
        <w:t>= participant-label SP node-name *("," node-name)</w:t>
      </w:r>
    </w:p>
    <w:p w14:paraId="07BF8F2D" w14:textId="77777777" w:rsidR="002E03E8" w:rsidRPr="00021C9D" w:rsidRDefault="002E03E8" w:rsidP="002E03E8">
      <w:pPr>
        <w:pStyle w:val="PL"/>
      </w:pPr>
      <w:r w:rsidRPr="00021C9D">
        <w:t>participant-label</w:t>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p>
    <w:p w14:paraId="5AE457EF" w14:textId="77777777" w:rsidR="002E03E8" w:rsidRPr="00021C9D" w:rsidRDefault="002E03E8" w:rsidP="002E03E8">
      <w:pPr>
        <w:pStyle w:val="PL"/>
      </w:pPr>
      <w:r w:rsidRPr="00021C9D">
        <w:t>node-name</w:t>
      </w:r>
      <w:r w:rsidRPr="00021C9D">
        <w:tab/>
      </w:r>
      <w:r w:rsidRPr="00021C9D">
        <w:tab/>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p>
    <w:p w14:paraId="13AF1D22" w14:textId="77777777" w:rsidR="002E03E8" w:rsidRDefault="002E03E8" w:rsidP="008F015D">
      <w:pPr>
        <w:ind w:firstLine="284"/>
        <w:rPr>
          <w:lang w:val="en-US"/>
        </w:rPr>
      </w:pPr>
    </w:p>
    <w:p w14:paraId="5605729D" w14:textId="01FC477E" w:rsidR="00F9123A" w:rsidRDefault="00F9123A" w:rsidP="00F9123A">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2A0ACE2C" w14:textId="77777777" w:rsidR="00F9123A" w:rsidRDefault="00F9123A" w:rsidP="00F9123A">
      <w:r>
        <w:t xml:space="preserve">A scene description of an AR session may be sent from the AR MF/MRF to the AR-MTSI clients in terminal. </w:t>
      </w:r>
    </w:p>
    <w:p w14:paraId="7B943F5A" w14:textId="464F6126" w:rsidR="00F9123A" w:rsidRDefault="00F9123A" w:rsidP="00F9123A">
      <w:r>
        <w:t>An AR MF that supports scene description shall support:</w:t>
      </w:r>
    </w:p>
    <w:p w14:paraId="014F69F1" w14:textId="1965791A" w:rsidR="00F9123A" w:rsidRPr="00E971EA" w:rsidRDefault="00FA3B83" w:rsidP="00FA3B83">
      <w:pPr>
        <w:pStyle w:val="B1"/>
      </w:pPr>
      <w:r>
        <w:t>-</w:t>
      </w:r>
      <w:r>
        <w:tab/>
      </w:r>
      <w:r w:rsidR="00F9123A" w:rsidRPr="00E971EA">
        <w:t>The capability to generate a scene description file that conforms to the SD-Rendering-</w:t>
      </w:r>
      <w:proofErr w:type="spellStart"/>
      <w:r w:rsidR="00F9123A" w:rsidRPr="00E971EA">
        <w:t>glTF</w:t>
      </w:r>
      <w:proofErr w:type="spellEnd"/>
      <w:r w:rsidR="00F9123A" w:rsidRPr="00E971EA">
        <w:t xml:space="preserve">-Core capability as defined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5E9FFAF8" w14:textId="357B1272" w:rsidR="00F9123A" w:rsidRPr="00E971EA" w:rsidRDefault="00FA3B83" w:rsidP="00FA3B83">
      <w:pPr>
        <w:pStyle w:val="B1"/>
      </w:pPr>
      <w:r>
        <w:t>-</w:t>
      </w:r>
      <w:r>
        <w:tab/>
      </w:r>
      <w:r w:rsidR="00F9123A" w:rsidRPr="00E971EA">
        <w:t xml:space="preserve">The capability to generate and update a scene description file that conforms to the SD-Rendering-glTF-Ext1 as specified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3A6BF3AE" w14:textId="6E4EC75F" w:rsidR="00F9123A"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sidR="00C5194E">
        <w:rPr>
          <w:lang w:eastAsia="ko-KR"/>
        </w:rPr>
        <w:t>TS 26.119</w:t>
      </w:r>
      <w:r w:rsidR="00C5194E">
        <w:rPr>
          <w:lang w:val="en-US" w:eastAsia="ja-JP"/>
        </w:rPr>
        <w:t xml:space="preserve"> </w:t>
      </w:r>
      <w:r>
        <w:rPr>
          <w:lang w:val="en-US" w:eastAsia="ja-JP"/>
        </w:rPr>
        <w:t>[</w:t>
      </w:r>
      <w:r w:rsidR="00FD54C8">
        <w:rPr>
          <w:lang w:val="en-US" w:eastAsia="ja-JP"/>
        </w:rPr>
        <w:t>3</w:t>
      </w:r>
      <w:r>
        <w:rPr>
          <w:lang w:val="en-US" w:eastAsia="ja-JP"/>
        </w:rPr>
        <w:t>].</w:t>
      </w:r>
    </w:p>
    <w:p w14:paraId="5A703B9E" w14:textId="5F436CD0" w:rsidR="00F9123A" w:rsidRPr="00327E1B"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w:t>
      </w:r>
      <w:proofErr w:type="spellStart"/>
      <w:r w:rsidRPr="00E971EA">
        <w:rPr>
          <w:b/>
          <w:lang w:val="en-US" w:eastAsia="ja-JP"/>
        </w:rPr>
        <w:t>glTF</w:t>
      </w:r>
      <w:proofErr w:type="spellEnd"/>
      <w:r w:rsidRPr="00E971EA">
        <w:rPr>
          <w:b/>
          <w:lang w:val="en-US" w:eastAsia="ja-JP"/>
        </w:rPr>
        <w:t>-Interactive</w:t>
      </w:r>
      <w:r>
        <w:rPr>
          <w:lang w:val="en-US" w:eastAsia="ja-JP"/>
        </w:rPr>
        <w:t xml:space="preserve"> capabilities as defined in </w:t>
      </w:r>
      <w:r w:rsidR="00563C5D">
        <w:rPr>
          <w:lang w:eastAsia="ko-KR"/>
        </w:rPr>
        <w:t>TS 26.119</w:t>
      </w:r>
      <w:r w:rsidR="00563C5D">
        <w:rPr>
          <w:lang w:val="en-US" w:eastAsia="ja-JP"/>
        </w:rPr>
        <w:t xml:space="preserve"> </w:t>
      </w:r>
      <w:r>
        <w:rPr>
          <w:lang w:val="en-US" w:eastAsia="ja-JP"/>
        </w:rPr>
        <w:t>[</w:t>
      </w:r>
      <w:r w:rsidR="00FD54C8">
        <w:rPr>
          <w:lang w:val="en-US" w:eastAsia="ja-JP"/>
        </w:rPr>
        <w:t>3</w:t>
      </w:r>
      <w:r>
        <w:rPr>
          <w:lang w:val="en-US" w:eastAsia="ja-JP"/>
        </w:rPr>
        <w:t>].</w:t>
      </w:r>
    </w:p>
    <w:p w14:paraId="1EABFB56" w14:textId="38B25795" w:rsidR="00F9123A" w:rsidRDefault="00F9123A" w:rsidP="00F9123A">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sidR="00563C5D">
        <w:rPr>
          <w:lang w:val="en-US"/>
        </w:rPr>
        <w:t>ISO/IEC 23090-14 AMD 2</w:t>
      </w:r>
      <w:r w:rsidR="00563C5D">
        <w:rPr>
          <w:lang w:val="en-US" w:eastAsia="ja-JP"/>
        </w:rPr>
        <w:t xml:space="preserve"> </w:t>
      </w:r>
      <w:r>
        <w:rPr>
          <w:lang w:val="en-US" w:eastAsia="ja-JP"/>
        </w:rPr>
        <w:t>[</w:t>
      </w:r>
      <w:r w:rsidR="005C3D5A">
        <w:rPr>
          <w:lang w:val="en-US" w:eastAsia="ja-JP"/>
        </w:rPr>
        <w:t>7</w:t>
      </w:r>
      <w:r>
        <w:rPr>
          <w:lang w:val="en-US" w:eastAsia="ja-JP"/>
        </w:rPr>
        <w:t>].</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46D5CB0A" w14:textId="6AFC36CA" w:rsidR="00F9123A" w:rsidRPr="00E971EA" w:rsidRDefault="00F9123A" w:rsidP="00E971EA">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sidR="008D7BD4">
        <w:rPr>
          <w:lang w:val="en-US" w:eastAsia="ja-JP"/>
        </w:rPr>
        <w:t xml:space="preserve">containing the scene description </w:t>
      </w:r>
      <w:r w:rsidRPr="00E971EA">
        <w:rPr>
          <w:lang w:val="en-US" w:eastAsia="ja-JP"/>
        </w:rPr>
        <w:t>shall be set to “</w:t>
      </w:r>
      <w:r w:rsidRPr="00E971EA">
        <w:rPr>
          <w:b/>
          <w:bCs/>
          <w:lang w:val="en-US" w:eastAsia="ja-JP"/>
        </w:rPr>
        <w:t>urn:3gpp:ar:v1:sd</w:t>
      </w:r>
      <w:r w:rsidRPr="00E971EA">
        <w:rPr>
          <w:lang w:val="en-US" w:eastAsia="ja-JP"/>
        </w:rPr>
        <w:t>”.</w:t>
      </w:r>
    </w:p>
    <w:p w14:paraId="4DC020A2" w14:textId="44566162" w:rsidR="00B749BE" w:rsidRDefault="00B749BE" w:rsidP="00B749BE">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112" w:name="_CR6_5_1"/>
      <w:bookmarkStart w:id="113" w:name="_Toc143758551"/>
      <w:bookmarkStart w:id="114" w:name="_Toc159939879"/>
      <w:bookmarkStart w:id="115" w:name="_Toc194179564"/>
      <w:bookmarkEnd w:id="112"/>
      <w:r>
        <w:t>6.</w:t>
      </w:r>
      <w:r w:rsidR="00047BE4">
        <w:t>5</w:t>
      </w:r>
      <w:r>
        <w:t>.1</w:t>
      </w:r>
      <w:r>
        <w:tab/>
      </w:r>
      <w:bookmarkEnd w:id="113"/>
      <w:r>
        <w:t>General</w:t>
      </w:r>
      <w:bookmarkEnd w:id="114"/>
      <w:bookmarkEnd w:id="115"/>
    </w:p>
    <w:p w14:paraId="11339848" w14:textId="6B13F64E" w:rsidR="00115C03" w:rsidRPr="0084661E" w:rsidRDefault="00115C03" w:rsidP="00115C03">
      <w:pPr>
        <w:rPr>
          <w:rFonts w:eastAsia="Malgun Gothic"/>
        </w:rPr>
      </w:pPr>
      <w:r>
        <w:rPr>
          <w:rFonts w:eastAsia="Malgun Gothic"/>
        </w:rPr>
        <w:t xml:space="preserve">The AR-MTSI client in terminal supporting network media rendering </w:t>
      </w:r>
      <w:r w:rsidR="00840544">
        <w:rPr>
          <w:rFonts w:eastAsia="Malgun Gothic"/>
        </w:rPr>
        <w:t xml:space="preserve">(of AR Media objects or 3D scenes) </w:t>
      </w:r>
      <w:r>
        <w:rPr>
          <w:rFonts w:eastAsia="Malgun Gothic"/>
        </w:rPr>
        <w:t>shall support metadata formats for split rendering as specified</w:t>
      </w:r>
      <w:r w:rsidR="00480AA6">
        <w:rPr>
          <w:rFonts w:eastAsia="Malgun Gothic"/>
        </w:rPr>
        <w:t xml:space="preserve"> in clause 8.</w:t>
      </w:r>
      <w:r w:rsidR="00840544">
        <w:rPr>
          <w:rFonts w:eastAsia="Malgun Gothic"/>
        </w:rPr>
        <w:t>3</w:t>
      </w:r>
      <w:r w:rsidR="00480AA6">
        <w:rPr>
          <w:rFonts w:eastAsia="Malgun Gothic"/>
        </w:rPr>
        <w:t xml:space="preserve"> of TS 26.565 [</w:t>
      </w:r>
      <w:r w:rsidR="00AD1C77">
        <w:rPr>
          <w:rFonts w:eastAsia="Malgun Gothic"/>
        </w:rPr>
        <w:t>6</w:t>
      </w:r>
      <w:r>
        <w:rPr>
          <w:rFonts w:eastAsia="Malgun Gothic"/>
        </w:rPr>
        <w:t xml:space="preserve">]. </w:t>
      </w:r>
    </w:p>
    <w:p w14:paraId="6EC8071A" w14:textId="6EC95310" w:rsidR="00115C03" w:rsidRPr="0084661E" w:rsidRDefault="00563C5D" w:rsidP="00E971EA">
      <w:pPr>
        <w:pStyle w:val="NO"/>
      </w:pPr>
      <w:r>
        <w:t>NOTE</w:t>
      </w:r>
      <w:r w:rsidR="00840544" w:rsidRPr="00610F54">
        <w:t>:</w:t>
      </w:r>
      <w:r w:rsidR="00840544" w:rsidRPr="00610F54">
        <w:tab/>
        <w:t>In case network media rendering is used, AR Media objects or 3D scenes are rendered in a split</w:t>
      </w:r>
      <w:r w:rsidR="00610F54">
        <w:t xml:space="preserve"> </w:t>
      </w:r>
      <w:r w:rsidR="00840544" w:rsidRPr="00610F54">
        <w:t>rendering server (AR AS) based on the XR pose information and actions of the AR-MTSI client in terminal. The split</w:t>
      </w:r>
      <w:r w:rsidR="00610F54">
        <w:t xml:space="preserve"> </w:t>
      </w:r>
      <w:r w:rsidR="00840544" w:rsidRPr="00610F54">
        <w:t xml:space="preserve">rendering server renders a view of the scene (or object) </w:t>
      </w:r>
      <w:r w:rsidR="00840544" w:rsidRPr="00E971EA">
        <w:t xml:space="preserve">based on the viewing angles and XR pose, provided by the </w:t>
      </w:r>
      <w:r w:rsidR="00840544" w:rsidRPr="00610F54">
        <w:t>AR-MTSI client in terminal. The resulting images are sent as video streams from the split</w:t>
      </w:r>
      <w:r w:rsidR="00610F54">
        <w:t xml:space="preserve"> </w:t>
      </w:r>
      <w:r w:rsidR="00840544" w:rsidRPr="00610F54">
        <w:t>rendering server to the AR-MTSI client in terminal, which renders the videos at their respective position in AR.</w:t>
      </w:r>
      <w:r w:rsidR="00840544" w:rsidRPr="00E971EA" w:rsidDel="00840544">
        <w:t xml:space="preserve"> </w:t>
      </w:r>
    </w:p>
    <w:p w14:paraId="0AC5548E" w14:textId="08F2C0EA" w:rsidR="00115C03" w:rsidRDefault="00115C03" w:rsidP="00115C03">
      <w:pPr>
        <w:pStyle w:val="Heading3"/>
      </w:pPr>
      <w:bookmarkStart w:id="116" w:name="_CR6_5_2"/>
      <w:bookmarkStart w:id="117" w:name="_Toc159939880"/>
      <w:bookmarkStart w:id="118" w:name="_Toc194179565"/>
      <w:bookmarkEnd w:id="116"/>
      <w:r>
        <w:t>6.</w:t>
      </w:r>
      <w:r w:rsidR="00047BE4">
        <w:t>5</w:t>
      </w:r>
      <w:r>
        <w:t>.2</w:t>
      </w:r>
      <w:r>
        <w:tab/>
        <w:t>Pose Format</w:t>
      </w:r>
      <w:bookmarkEnd w:id="117"/>
      <w:bookmarkEnd w:id="118"/>
    </w:p>
    <w:p w14:paraId="4F497279" w14:textId="455B95A0"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r w:rsidR="00840544">
        <w:rPr>
          <w:rFonts w:eastAsia="Malgun Gothic"/>
        </w:rPr>
        <w:t>3</w:t>
      </w:r>
      <w:r>
        <w:rPr>
          <w:rFonts w:eastAsia="Malgun Gothic"/>
        </w:rPr>
        <w:t>.2.2</w:t>
      </w:r>
      <w:r w:rsidR="003E3F79">
        <w:rPr>
          <w:rFonts w:eastAsia="Malgun Gothic"/>
        </w:rPr>
        <w:t xml:space="preserve"> </w:t>
      </w:r>
      <w:r>
        <w:rPr>
          <w:rFonts w:eastAsia="Malgun Gothic"/>
        </w:rPr>
        <w:t>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119" w:name="_CR6_5_3"/>
      <w:bookmarkStart w:id="120" w:name="_Toc159939881"/>
      <w:bookmarkStart w:id="121" w:name="_Toc194179566"/>
      <w:bookmarkEnd w:id="119"/>
      <w:r>
        <w:t>6.</w:t>
      </w:r>
      <w:r w:rsidR="00047BE4">
        <w:t>5</w:t>
      </w:r>
      <w:r>
        <w:t>.3</w:t>
      </w:r>
      <w:r>
        <w:tab/>
        <w:t>Action Format</w:t>
      </w:r>
      <w:bookmarkEnd w:id="120"/>
      <w:bookmarkEnd w:id="121"/>
    </w:p>
    <w:p w14:paraId="01C1B494" w14:textId="4C7AE899" w:rsidR="00B9689D" w:rsidRPr="00115C03" w:rsidRDefault="00115C03" w:rsidP="00B9689D">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r w:rsidR="00840544">
        <w:rPr>
          <w:rFonts w:eastAsia="Malgun Gothic"/>
        </w:rPr>
        <w:t>3</w:t>
      </w:r>
      <w:r>
        <w:rPr>
          <w:rFonts w:eastAsia="Malgun Gothic"/>
        </w:rPr>
        <w:t>.2.3 of TS 26.565 [</w:t>
      </w:r>
      <w:r w:rsidR="00AD1C77">
        <w:rPr>
          <w:rFonts w:eastAsia="Malgun Gothic"/>
        </w:rPr>
        <w:t>6</w:t>
      </w:r>
      <w:r>
        <w:rPr>
          <w:rFonts w:eastAsia="Malgun Gothic"/>
        </w:rPr>
        <w:t xml:space="preserve">]. </w:t>
      </w:r>
    </w:p>
    <w:p w14:paraId="0557637E" w14:textId="34027888" w:rsidR="0023637C" w:rsidRDefault="00744E57" w:rsidP="0023637C">
      <w:pPr>
        <w:pStyle w:val="Heading1"/>
      </w:pPr>
      <w:bookmarkStart w:id="122" w:name="_CR7"/>
      <w:bookmarkStart w:id="123" w:name="_Toc159939882"/>
      <w:bookmarkStart w:id="124" w:name="_Toc194179567"/>
      <w:bookmarkEnd w:id="122"/>
      <w:r>
        <w:t>7</w:t>
      </w:r>
      <w:r w:rsidR="0023637C" w:rsidRPr="004D3578">
        <w:tab/>
      </w:r>
      <w:r w:rsidR="0023637C">
        <w:t>Media configurations</w:t>
      </w:r>
      <w:bookmarkEnd w:id="123"/>
      <w:bookmarkEnd w:id="124"/>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36D4CA88"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w:t>
      </w:r>
      <w:r w:rsidR="00563C5D">
        <w:rPr>
          <w:lang w:eastAsia="ko-KR"/>
        </w:rPr>
        <w:t>.</w:t>
      </w:r>
      <w:r>
        <w:rPr>
          <w:lang w:eastAsia="ko-KR"/>
        </w:rPr>
        <w:t xml:space="preserve">6.4.3 of </w:t>
      </w:r>
      <w:r>
        <w:t>TS 26.114 [2]</w:t>
      </w:r>
      <w:r>
        <w:rPr>
          <w:rFonts w:ascii="Arial" w:eastAsia="SimSun" w:hAnsi="Arial" w:hint="eastAsia"/>
          <w:i/>
          <w:iCs/>
          <w:lang w:val="en-US" w:eastAsia="zh-CN"/>
        </w:rPr>
        <w:t xml:space="preserve">.  </w:t>
      </w:r>
    </w:p>
    <w:p w14:paraId="17687553" w14:textId="5BB0F525" w:rsidR="00E738E6" w:rsidRDefault="00E738E6" w:rsidP="00E738E6">
      <w:pPr>
        <w:rPr>
          <w:rFonts w:eastAsia="SimSun"/>
          <w:lang w:val="en-US" w:eastAsia="zh-CN"/>
        </w:rPr>
      </w:pPr>
      <w:r>
        <w:t>AR-MTSI client in terminal</w:t>
      </w:r>
      <w:r>
        <w:rPr>
          <w:rFonts w:eastAsia="SimSun" w:hint="eastAsia"/>
          <w:lang w:val="en-US" w:eastAsia="zh-CN"/>
        </w:rPr>
        <w:t xml:space="preserve"> shall use </w:t>
      </w:r>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sidR="00563C5D">
        <w:rPr>
          <w:rFonts w:eastAsia="SimSun"/>
          <w:lang w:val="en-US" w:eastAsia="zh-CN"/>
        </w:rPr>
        <w:t>“</w:t>
      </w:r>
      <w:r>
        <w:rPr>
          <w:rFonts w:ascii="Arial" w:hAnsi="Arial"/>
          <w:i/>
          <w:iCs/>
          <w:lang w:eastAsia="ko-KR"/>
        </w:rPr>
        <w:t>3gpp_</w:t>
      </w:r>
      <w:proofErr w:type="spellStart"/>
      <w:r>
        <w:rPr>
          <w:rFonts w:ascii="Arial" w:eastAsia="SimSun" w:hAnsi="Arial" w:hint="eastAsia"/>
          <w:i/>
          <w:iCs/>
          <w:lang w:val="en-US" w:eastAsia="zh-CN"/>
        </w:rPr>
        <w:t>armetadata_types</w:t>
      </w:r>
      <w:proofErr w:type="spellEnd"/>
      <w:r w:rsidR="00563C5D">
        <w:rPr>
          <w:rFonts w:eastAsia="SimSun"/>
          <w:lang w:val="en-US" w:eastAsia="zh-CN"/>
        </w:rPr>
        <w:t>”</w:t>
      </w:r>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Default="00E738E6" w:rsidP="00832C2E">
      <w:r>
        <w:t>The syntax for the SDP attribute is:</w:t>
      </w:r>
    </w:p>
    <w:p w14:paraId="67F5DC82" w14:textId="77777777" w:rsidR="008D7BD4" w:rsidRPr="00021C9D" w:rsidRDefault="008D7BD4" w:rsidP="008D7BD4">
      <w:pPr>
        <w:pStyle w:val="PL"/>
      </w:pPr>
      <w:proofErr w:type="spellStart"/>
      <w:r w:rsidRPr="00021C9D">
        <w:t>att</w:t>
      </w:r>
      <w:proofErr w:type="spellEnd"/>
      <w:r w:rsidRPr="00021C9D">
        <w:t>-field</w:t>
      </w:r>
      <w:r w:rsidRPr="00021C9D">
        <w:tab/>
      </w:r>
      <w:r w:rsidRPr="00021C9D">
        <w:tab/>
        <w:t>= "3gpp_armetadata_types"</w:t>
      </w:r>
    </w:p>
    <w:p w14:paraId="5E195F7C" w14:textId="77777777" w:rsidR="008D7BD4" w:rsidRPr="00021C9D" w:rsidRDefault="008D7BD4" w:rsidP="008D7BD4">
      <w:pPr>
        <w:pStyle w:val="PL"/>
      </w:pPr>
      <w:proofErr w:type="spellStart"/>
      <w:r w:rsidRPr="00021C9D">
        <w:t>att</w:t>
      </w:r>
      <w:proofErr w:type="spellEnd"/>
      <w:r w:rsidRPr="00021C9D">
        <w:t>-value</w:t>
      </w:r>
      <w:r w:rsidRPr="00021C9D">
        <w:tab/>
      </w:r>
      <w:r w:rsidRPr="00021C9D">
        <w:tab/>
        <w:t xml:space="preserve">= </w:t>
      </w:r>
      <w:proofErr w:type="spellStart"/>
      <w:r w:rsidRPr="00021C9D">
        <w:t>message_type</w:t>
      </w:r>
      <w:proofErr w:type="spellEnd"/>
      <w:r w:rsidRPr="00021C9D">
        <w:t xml:space="preserve"> *("," </w:t>
      </w:r>
      <w:proofErr w:type="spellStart"/>
      <w:r w:rsidRPr="00021C9D">
        <w:t>message_type</w:t>
      </w:r>
      <w:proofErr w:type="spellEnd"/>
      <w:r w:rsidRPr="00021C9D">
        <w:t>)</w:t>
      </w:r>
    </w:p>
    <w:p w14:paraId="0E710658" w14:textId="77777777" w:rsidR="008D7BD4" w:rsidRPr="00021C9D" w:rsidRDefault="008D7BD4" w:rsidP="008D7BD4">
      <w:pPr>
        <w:pStyle w:val="PL"/>
      </w:pPr>
      <w:proofErr w:type="spellStart"/>
      <w:r w:rsidRPr="00021C9D">
        <w:t>message_type</w:t>
      </w:r>
      <w:proofErr w:type="spellEnd"/>
      <w:r w:rsidRPr="00021C9D">
        <w:tab/>
        <w:t>= char-</w:t>
      </w:r>
      <w:proofErr w:type="spellStart"/>
      <w:r w:rsidRPr="00021C9D">
        <w:t>val</w:t>
      </w:r>
      <w:proofErr w:type="spellEnd"/>
    </w:p>
    <w:p w14:paraId="210D1FD5" w14:textId="77777777" w:rsidR="008D7BD4" w:rsidRPr="00021C9D" w:rsidRDefault="008D7BD4" w:rsidP="008D7BD4">
      <w:pPr>
        <w:pStyle w:val="PL"/>
      </w:pPr>
      <w:r w:rsidRPr="00021C9D">
        <w:tab/>
      </w:r>
      <w:r w:rsidRPr="00021C9D">
        <w:tab/>
      </w:r>
      <w:r w:rsidRPr="00021C9D">
        <w:tab/>
      </w:r>
      <w:r w:rsidRPr="00021C9D">
        <w:tab/>
      </w:r>
      <w:r w:rsidRPr="00021C9D">
        <w:tab/>
        <w:t>; URN identifying the message type of AR metadata</w:t>
      </w:r>
    </w:p>
    <w:p w14:paraId="0F8AFB42" w14:textId="77777777" w:rsidR="008D7BD4" w:rsidRPr="00021C9D" w:rsidRDefault="008D7BD4" w:rsidP="008D7BD4">
      <w:pPr>
        <w:pStyle w:val="PL"/>
      </w:pPr>
      <w:r w:rsidRPr="00021C9D">
        <w:tab/>
      </w:r>
      <w:r w:rsidRPr="00021C9D">
        <w:tab/>
      </w:r>
      <w:r w:rsidRPr="00021C9D">
        <w:tab/>
      </w:r>
      <w:r w:rsidRPr="00021C9D">
        <w:tab/>
      </w:r>
      <w:r w:rsidRPr="00021C9D">
        <w:tab/>
        <w:t>; char-</w:t>
      </w:r>
      <w:proofErr w:type="spellStart"/>
      <w:r w:rsidRPr="00021C9D">
        <w:t>val</w:t>
      </w:r>
      <w:proofErr w:type="spellEnd"/>
      <w:r w:rsidRPr="00021C9D">
        <w:t xml:space="preserve"> is defined in RFC 7405</w:t>
      </w:r>
    </w:p>
    <w:p w14:paraId="61D5D463" w14:textId="77777777" w:rsidR="008D7BD4" w:rsidRPr="00021C9D" w:rsidRDefault="008D7BD4" w:rsidP="008D7BD4">
      <w:pPr>
        <w:pStyle w:val="PL"/>
      </w:pPr>
    </w:p>
    <w:p w14:paraId="0ADA3155" w14:textId="3B020A4C" w:rsidR="00E738E6" w:rsidRDefault="00563C5D" w:rsidP="00832C2E">
      <w:pPr>
        <w:rPr>
          <w:rFonts w:ascii="Arial" w:eastAsia="Malgun Gothic" w:hAnsi="Arial"/>
          <w:sz w:val="32"/>
        </w:rPr>
      </w:pPr>
      <w:r>
        <w:rPr>
          <w:rFonts w:eastAsia="SimSun"/>
          <w:lang w:val="en-US" w:eastAsia="zh-CN"/>
        </w:rPr>
        <w:t>P</w:t>
      </w:r>
      <w:r w:rsidR="00E738E6">
        <w:rPr>
          <w:rFonts w:eastAsia="SimSun" w:hint="eastAsia"/>
          <w:lang w:val="en-US" w:eastAsia="zh-CN"/>
        </w:rPr>
        <w:t xml:space="preserve">oses as part of AR metadata </w:t>
      </w:r>
      <w:r w:rsidR="00E738E6">
        <w:rPr>
          <w:rFonts w:eastAsia="SimSun"/>
          <w:lang w:val="en-US" w:eastAsia="zh-CN"/>
        </w:rPr>
        <w:t>may</w:t>
      </w:r>
      <w:r w:rsidR="00E738E6">
        <w:rPr>
          <w:rFonts w:eastAsia="SimSun" w:hint="eastAsia"/>
          <w:lang w:val="en-US" w:eastAsia="zh-CN"/>
        </w:rPr>
        <w:t xml:space="preserve"> be </w:t>
      </w:r>
      <w:bookmarkStart w:id="125" w:name="OLE_LINK1"/>
      <w:r w:rsidR="00E738E6">
        <w:rPr>
          <w:rFonts w:eastAsia="SimSun" w:hint="eastAsia"/>
          <w:lang w:val="en-US" w:eastAsia="zh-CN"/>
        </w:rPr>
        <w:t>transmitted</w:t>
      </w:r>
      <w:bookmarkEnd w:id="125"/>
      <w:r w:rsidR="00E738E6">
        <w:rPr>
          <w:rFonts w:eastAsia="SimSun" w:hint="eastAsia"/>
          <w:lang w:val="en-US" w:eastAsia="zh-CN"/>
        </w:rPr>
        <w:t xml:space="preserve"> via RTP session </w:t>
      </w:r>
      <w:r>
        <w:rPr>
          <w:rFonts w:eastAsia="SimSun"/>
          <w:lang w:val="en-US" w:eastAsia="zh-CN"/>
        </w:rPr>
        <w:t xml:space="preserve">in </w:t>
      </w:r>
      <w:r w:rsidR="00E738E6">
        <w:rPr>
          <w:rFonts w:eastAsia="SimSun" w:hint="eastAsia"/>
          <w:lang w:val="en-US" w:eastAsia="zh-CN"/>
        </w:rPr>
        <w:t>a</w:t>
      </w:r>
      <w:r w:rsidR="00E738E6">
        <w:rPr>
          <w:rFonts w:eastAsia="SimSun"/>
          <w:lang w:val="en-US" w:eastAsia="zh-CN"/>
        </w:rPr>
        <w:t xml:space="preserve"> RTP</w:t>
      </w:r>
      <w:r w:rsidR="00E738E6">
        <w:rPr>
          <w:rFonts w:eastAsia="SimSun" w:hint="eastAsia"/>
          <w:lang w:val="en-US" w:eastAsia="zh-CN"/>
        </w:rPr>
        <w:t xml:space="preserve"> header extension </w:t>
      </w:r>
      <w:r>
        <w:rPr>
          <w:rFonts w:eastAsia="SimSun"/>
          <w:lang w:val="en-US" w:eastAsia="zh-CN"/>
        </w:rPr>
        <w:t xml:space="preserve">as </w:t>
      </w:r>
      <w:r w:rsidR="00E738E6">
        <w:rPr>
          <w:rFonts w:eastAsia="SimSun" w:hint="eastAsia"/>
          <w:lang w:val="en-US" w:eastAsia="zh-CN"/>
        </w:rPr>
        <w:t>specified in clause 4.3 of TS 26.522</w:t>
      </w:r>
      <w:r w:rsidR="005C3D5A">
        <w:rPr>
          <w:rFonts w:eastAsia="SimSun"/>
          <w:lang w:val="en-US" w:eastAsia="zh-CN"/>
        </w:rPr>
        <w:t xml:space="preserve"> [8</w:t>
      </w:r>
      <w:r w:rsidR="00840544">
        <w:rPr>
          <w:rFonts w:eastAsia="SimSun"/>
          <w:lang w:val="en-US" w:eastAsia="zh-CN"/>
        </w:rPr>
        <w:t>]</w:t>
      </w:r>
      <w:r w:rsidR="00E738E6">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096D1063" w14:textId="77777777" w:rsidR="00610F54" w:rsidRDefault="00610F54" w:rsidP="00610F54">
      <w:pPr>
        <w:rPr>
          <w:rFonts w:eastAsia="Malgun Gothic"/>
        </w:rPr>
      </w:pPr>
      <w:r>
        <w:rPr>
          <w:rFonts w:eastAsia="Malgun Gothic"/>
        </w:rPr>
        <w:t>The AR-MTSI client in terminal shall indicate its support for AR calls by including the “</w:t>
      </w:r>
      <w:proofErr w:type="spellStart"/>
      <w:r>
        <w:rPr>
          <w:rFonts w:eastAsia="Malgun Gothic"/>
        </w:rPr>
        <w:t>webrtc-datachannel</w:t>
      </w:r>
      <w:proofErr w:type="spellEnd"/>
      <w:r>
        <w:rPr>
          <w:rFonts w:eastAsia="Malgun Gothic"/>
        </w:rPr>
        <w:t>” in the “+</w:t>
      </w:r>
      <w:proofErr w:type="spellStart"/>
      <w:r>
        <w:rPr>
          <w:rFonts w:eastAsia="Malgun Gothic"/>
        </w:rPr>
        <w:t>sip.sub</w:t>
      </w:r>
      <w:proofErr w:type="spellEnd"/>
      <w:r>
        <w:rPr>
          <w:rFonts w:eastAsia="Malgun Gothic"/>
        </w:rPr>
        <w:t xml:space="preserve">-type” Contact header field. </w:t>
      </w:r>
    </w:p>
    <w:p w14:paraId="381A5E9D" w14:textId="77777777" w:rsidR="00610F54" w:rsidRDefault="00610F54" w:rsidP="00610F54">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66AC6CCC" w14:textId="28808675" w:rsidR="00610F54" w:rsidRDefault="00FA3B83" w:rsidP="00FA3B83">
      <w:pPr>
        <w:pStyle w:val="B1"/>
      </w:pPr>
      <w:r>
        <w:t>-</w:t>
      </w:r>
      <w:r>
        <w:tab/>
      </w:r>
      <w:r w:rsidR="00610F54">
        <w:t>“</w:t>
      </w:r>
      <w:proofErr w:type="spellStart"/>
      <w:r w:rsidR="00610F54" w:rsidRPr="00E971EA">
        <w:rPr>
          <w:b/>
        </w:rPr>
        <w:t>ar</w:t>
      </w:r>
      <w:proofErr w:type="spellEnd"/>
      <w:r w:rsidR="00610F54" w:rsidRPr="00E971EA">
        <w:rPr>
          <w:b/>
        </w:rPr>
        <w:t>-capable</w:t>
      </w:r>
      <w:r w:rsidR="00610F54">
        <w:t>”: indicates that the terminal is fully capable of receiving and rendering AR media as described by the capabilities in [2] clause 9.2.</w:t>
      </w:r>
    </w:p>
    <w:p w14:paraId="6C45E0CC" w14:textId="07333603" w:rsidR="00610F54" w:rsidRPr="00E971EA" w:rsidRDefault="00FA3B83" w:rsidP="00FA3B83">
      <w:pPr>
        <w:pStyle w:val="B1"/>
      </w:pPr>
      <w:r>
        <w:t>-</w:t>
      </w:r>
      <w:r>
        <w:tab/>
      </w:r>
      <w:r w:rsidR="00610F54" w:rsidRPr="00E971EA">
        <w:t>“</w:t>
      </w:r>
      <w:proofErr w:type="spellStart"/>
      <w:r w:rsidR="00610F54" w:rsidRPr="00E971EA">
        <w:rPr>
          <w:b/>
        </w:rPr>
        <w:t>ar</w:t>
      </w:r>
      <w:proofErr w:type="spellEnd"/>
      <w:r w:rsidR="00610F54" w:rsidRPr="00E971EA">
        <w:rPr>
          <w:b/>
        </w:rPr>
        <w:t>-assisted</w:t>
      </w:r>
      <w:r w:rsidR="00610F54"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4FCDD77D" w14:textId="77777777" w:rsidR="00610F54" w:rsidRPr="00E971EA" w:rsidRDefault="00610F54" w:rsidP="00610F54">
      <w:pPr>
        <w:rPr>
          <w:rFonts w:eastAsia="Malgun Gothic"/>
          <w:lang w:val="en-US"/>
        </w:rPr>
      </w:pPr>
      <w:r w:rsidRPr="00E971EA">
        <w:rPr>
          <w:rFonts w:eastAsia="Malgun Gothic"/>
          <w:lang w:val="en-US"/>
        </w:rPr>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In this case, the MTSI client can only participate in the AR call if network rendering is offered</w:t>
      </w:r>
      <w:r w:rsidRPr="00E971EA">
        <w:rPr>
          <w:rFonts w:eastAsia="Malgun Gothic"/>
          <w:lang w:val="en-US"/>
        </w:rPr>
        <w:t xml:space="preserve">. </w:t>
      </w:r>
    </w:p>
    <w:p w14:paraId="7BB7E52E" w14:textId="54852A02" w:rsidR="008D7BD4" w:rsidRDefault="008D7BD4" w:rsidP="008D7BD4">
      <w:pPr>
        <w:rPr>
          <w:rFonts w:eastAsia="Malgun Gothic"/>
          <w:lang w:val="en-US"/>
        </w:rPr>
      </w:pPr>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at intends to participate in an AR call shall register with the “</w:t>
      </w:r>
      <w:proofErr w:type="spellStart"/>
      <w:r w:rsidRPr="00E971EA">
        <w:rPr>
          <w:rFonts w:eastAsia="Malgun Gothic"/>
          <w:b/>
          <w:lang w:val="en-US"/>
        </w:rPr>
        <w:t>ar</w:t>
      </w:r>
      <w:proofErr w:type="spellEnd"/>
      <w:r w:rsidRPr="00E971EA">
        <w:rPr>
          <w:rFonts w:eastAsia="Malgun Gothic"/>
          <w:b/>
          <w:lang w:val="en-US"/>
        </w:rPr>
        <w:t>-capable</w:t>
      </w:r>
      <w:r>
        <w:rPr>
          <w:rFonts w:eastAsia="Malgun Gothic"/>
          <w:lang w:val="en-US"/>
        </w:rPr>
        <w:t>” value for the “+sip.3gpp-ar-support” parameter and shall offer/answer an SDP that includes a data channel with the sub-protocol “mpeg-</w:t>
      </w:r>
      <w:proofErr w:type="spellStart"/>
      <w:r>
        <w:rPr>
          <w:rFonts w:eastAsia="Malgun Gothic"/>
          <w:lang w:val="en-US"/>
        </w:rPr>
        <w:t>sd</w:t>
      </w:r>
      <w:proofErr w:type="spellEnd"/>
      <w:r>
        <w:rPr>
          <w:rFonts w:eastAsia="Malgun Gothic"/>
          <w:lang w:val="en-US"/>
        </w:rPr>
        <w:t xml:space="preserve">”. Any updates that the AR-MTSI terminal intends to share, including pose updates, will be sent as scene updates to the AR AS. </w:t>
      </w:r>
      <w:r w:rsidRPr="00E7342B">
        <w:rPr>
          <w:rFonts w:eastAsia="Malgun Gothic"/>
          <w:lang w:val="en-US"/>
        </w:rPr>
        <w:t xml:space="preserve">An AR-MTSI terminal </w:t>
      </w:r>
      <w:r w:rsidRPr="009C3F1A">
        <w:rPr>
          <w:rFonts w:eastAsia="Malgun Gothic"/>
          <w:lang w:val="en-US"/>
        </w:rPr>
        <w:t>t</w:t>
      </w:r>
      <w:r w:rsidRPr="00E7342B">
        <w:rPr>
          <w:rFonts w:eastAsia="Malgun Gothic"/>
          <w:lang w:val="en-US"/>
        </w:rPr>
        <w:t>h</w:t>
      </w:r>
      <w:r>
        <w:rPr>
          <w:rFonts w:eastAsia="Malgun Gothic"/>
          <w:lang w:val="en-US"/>
        </w:rPr>
        <w:t>at intends to participate in an AR call with the support for network rendering shall register with the “</w:t>
      </w:r>
      <w:proofErr w:type="spellStart"/>
      <w:r w:rsidRPr="00E971EA">
        <w:rPr>
          <w:rFonts w:eastAsia="Malgun Gothic"/>
          <w:b/>
          <w:lang w:val="en-US"/>
        </w:rPr>
        <w:t>ar</w:t>
      </w:r>
      <w:proofErr w:type="spellEnd"/>
      <w:r w:rsidRPr="00E971EA">
        <w:rPr>
          <w:rFonts w:eastAsia="Malgun Gothic"/>
          <w:b/>
          <w:lang w:val="en-US"/>
        </w:rPr>
        <w:t>-assisted</w:t>
      </w:r>
      <w:r>
        <w:rPr>
          <w:rFonts w:eastAsia="Malgun Gothic"/>
          <w:lang w:val="en-US"/>
        </w:rPr>
        <w:t>” value for the “+sip.3gpp-ar-support” parameter and shall offer/answer an SDP that includes a data channel with the sub-protocol “3gpp-sr-metadata” as defined in [6]. Pose updates that are to be used for the rendering are shared as pose predictions with the MF.</w:t>
      </w:r>
    </w:p>
    <w:p w14:paraId="59E09E5C" w14:textId="13A981AB" w:rsidR="008D7BD4" w:rsidRDefault="008D7BD4" w:rsidP="008D7BD4">
      <w:pPr>
        <w:rPr>
          <w:rFonts w:eastAsia="SimSun"/>
          <w:lang w:val="en-US" w:eastAsia="zh-CN"/>
        </w:rPr>
      </w:pPr>
      <w:r>
        <w:t xml:space="preserve">As specified in Annex AC.9 of TS 23.228 [4], the AR application server may provide network assisted rendering. An AR-MTSI client in terminal can decide to request network media rendering based on </w:t>
      </w:r>
      <w:r>
        <w:rPr>
          <w:rFonts w:eastAsia="SimSun" w:hint="eastAsia"/>
          <w:lang w:val="en-US" w:eastAsia="zh-CN"/>
        </w:rPr>
        <w:t xml:space="preserve">user selection and </w:t>
      </w:r>
      <w:r>
        <w:t xml:space="preserve">its status such as power, signal, computing power, internal storage, etc. The AR-MTSI client in terminal shall complete an AR media rendering negotiation with the AR AS before it initiates subsequent procedures to activate the network media rendering. </w:t>
      </w:r>
      <w:r>
        <w:rPr>
          <w:rFonts w:eastAsia="SimSun" w:hint="eastAsia"/>
          <w:lang w:val="en-US" w:eastAsia="zh-CN"/>
        </w:rPr>
        <w:t xml:space="preserve">The data channel should be established for rendering negotiation with SDP offer/answer between </w:t>
      </w:r>
      <w:r>
        <w:t>AR-MTSI client in terminal</w:t>
      </w:r>
      <w:r>
        <w:rPr>
          <w:rFonts w:eastAsia="SimSun" w:hint="eastAsia"/>
          <w:lang w:val="en-US" w:eastAsia="zh-CN"/>
        </w:rPr>
        <w:t xml:space="preserve"> and MF with </w:t>
      </w:r>
      <w:r>
        <w:t>the sub-protocol “3gpp-</w:t>
      </w:r>
      <w:proofErr w:type="spellStart"/>
      <w:r>
        <w:rPr>
          <w:rFonts w:eastAsia="SimSun" w:hint="eastAsia"/>
          <w:lang w:val="en-US" w:eastAsia="zh-CN"/>
        </w:rPr>
        <w:t>sr</w:t>
      </w:r>
      <w:proofErr w:type="spellEnd"/>
      <w:r>
        <w:rPr>
          <w:rFonts w:eastAsia="SimSun" w:hint="eastAsia"/>
          <w:lang w:val="en-US" w:eastAsia="zh-CN"/>
        </w:rPr>
        <w:t>-conf</w:t>
      </w:r>
      <w:r>
        <w:t>”</w:t>
      </w:r>
      <w:r>
        <w:rPr>
          <w:rFonts w:eastAsia="SimSun" w:hint="eastAsia"/>
          <w:lang w:val="en-US" w:eastAsia="zh-CN"/>
        </w:rPr>
        <w:t>, and continue to be used for rendering re-negotiation until the end of the AR communication.</w:t>
      </w:r>
    </w:p>
    <w:p w14:paraId="192808F7" w14:textId="68E04905" w:rsidR="008D7BD4" w:rsidRDefault="008D7BD4" w:rsidP="008D7BD4">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application data channel. The split rendering configuration message shall be formatted according to clause 8.4.2.2 of TS 26.565 [6] and shall have the type: “</w:t>
      </w:r>
      <w:r w:rsidRPr="00E971EA">
        <w:rPr>
          <w:b/>
          <w:lang w:eastAsia="en-GB"/>
        </w:rPr>
        <w:t>urn:3gpp:split-rendering:v1:configuration</w:t>
      </w:r>
      <w:r>
        <w:rPr>
          <w:lang w:eastAsia="en-GB"/>
        </w:rPr>
        <w:t>”. The output description message shall be formatted according to clause C.1.4 of TS 26.565 [6] and shall have the type: “</w:t>
      </w:r>
      <w:r w:rsidRPr="00E971EA">
        <w:rPr>
          <w:b/>
          <w:lang w:eastAsia="en-GB"/>
        </w:rPr>
        <w:t>urn:3gpp:split-rendering:v1:output</w:t>
      </w:r>
      <w:r>
        <w:rPr>
          <w:lang w:eastAsia="en-GB"/>
        </w:rPr>
        <w:t>”.</w:t>
      </w:r>
    </w:p>
    <w:p w14:paraId="2FECA188" w14:textId="7F5E4517" w:rsidR="008D7BD4" w:rsidRDefault="008D7BD4" w:rsidP="008D7BD4">
      <w:pPr>
        <w:rPr>
          <w:lang w:eastAsia="en-GB"/>
        </w:rPr>
      </w:pPr>
      <w:r>
        <w:rPr>
          <w:lang w:eastAsia="en-GB"/>
        </w:rPr>
        <w:t>For a terminal that does not support AR calls, the IMS AS may trigger network rendering on behalf of the terminal upon receiving an (re)INVITE for an AR call. The output format for the rendered media shall be conformant to clauses</w:t>
      </w:r>
      <w:r w:rsidRPr="008F015D">
        <w:rPr>
          <w:lang w:eastAsia="en-GB"/>
        </w:rPr>
        <w:t xml:space="preserve"> 1</w:t>
      </w:r>
      <w:r w:rsidRPr="00951CB9">
        <w:rPr>
          <w:lang w:eastAsia="en-GB"/>
        </w:rPr>
        <w:t>0.4.3 and 10.4.4 of TS 26.119</w:t>
      </w:r>
      <w:r w:rsidRPr="00E971EA">
        <w:rPr>
          <w:lang w:eastAsia="en-GB"/>
        </w:rPr>
        <w:t xml:space="preserve"> [3]</w:t>
      </w:r>
      <w:r w:rsidRPr="008F015D">
        <w:rPr>
          <w:lang w:eastAsia="en-GB"/>
        </w:rPr>
        <w:t>.</w:t>
      </w:r>
      <w:r w:rsidRPr="00951CB9">
        <w:rPr>
          <w:lang w:eastAsia="en-GB"/>
        </w:rPr>
        <w:t xml:space="preserve"> The MF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p>
    <w:p w14:paraId="20280D30" w14:textId="52BD6482" w:rsidR="0023637C" w:rsidRPr="00E738E6" w:rsidRDefault="00610F54" w:rsidP="0023637C">
      <w:r>
        <w:rPr>
          <w:lang w:eastAsia="en-GB"/>
        </w:rPr>
        <w:t>The IMS AS detects support for AR capabilities based on the presence or absence of the “+sip.3gpp-ar-support” parameter of the Contact Header Field in the REGISTER message.</w:t>
      </w:r>
    </w:p>
    <w:p w14:paraId="3C73654B" w14:textId="74F8C465" w:rsidR="0023637C" w:rsidRPr="004D3578" w:rsidRDefault="00744E57" w:rsidP="0023637C">
      <w:pPr>
        <w:pStyle w:val="Heading1"/>
      </w:pPr>
      <w:bookmarkStart w:id="126" w:name="_CR8"/>
      <w:bookmarkStart w:id="127" w:name="_Toc159939883"/>
      <w:bookmarkStart w:id="128" w:name="_Toc194179568"/>
      <w:bookmarkEnd w:id="126"/>
      <w:r>
        <w:t>8</w:t>
      </w:r>
      <w:r w:rsidR="0023637C" w:rsidRPr="004D3578">
        <w:tab/>
      </w:r>
      <w:r>
        <w:t xml:space="preserve">AR </w:t>
      </w:r>
      <w:r w:rsidR="0023637C">
        <w:t>Data Transport</w:t>
      </w:r>
      <w:bookmarkEnd w:id="127"/>
      <w:bookmarkEnd w:id="128"/>
    </w:p>
    <w:p w14:paraId="3201CEAE" w14:textId="52C9C726" w:rsidR="0023637C" w:rsidRPr="004D3578" w:rsidRDefault="00744E57" w:rsidP="0023637C">
      <w:pPr>
        <w:pStyle w:val="Heading2"/>
      </w:pPr>
      <w:bookmarkStart w:id="129" w:name="_CR8_1"/>
      <w:bookmarkStart w:id="130" w:name="_Toc159939884"/>
      <w:bookmarkStart w:id="131" w:name="_Toc194179569"/>
      <w:bookmarkEnd w:id="129"/>
      <w:r>
        <w:t>8</w:t>
      </w:r>
      <w:r w:rsidR="0023637C" w:rsidRPr="004D3578">
        <w:t>.1</w:t>
      </w:r>
      <w:r w:rsidR="0023637C" w:rsidRPr="004D3578">
        <w:tab/>
      </w:r>
      <w:r w:rsidR="0023637C">
        <w:t>General</w:t>
      </w:r>
      <w:bookmarkEnd w:id="130"/>
      <w:bookmarkEnd w:id="131"/>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132" w:name="_CR8_2"/>
      <w:bookmarkStart w:id="133" w:name="_Toc159939885"/>
      <w:bookmarkStart w:id="134" w:name="_Toc194179570"/>
      <w:bookmarkEnd w:id="132"/>
      <w:r>
        <w:t>8</w:t>
      </w:r>
      <w:r w:rsidR="0023637C" w:rsidRPr="004D3578">
        <w:t>.2</w:t>
      </w:r>
      <w:r w:rsidR="0023637C" w:rsidRPr="004D3578">
        <w:tab/>
      </w:r>
      <w:r w:rsidR="0023637C">
        <w:t xml:space="preserve">RTP </w:t>
      </w:r>
      <w:r w:rsidR="00A026A1">
        <w:rPr>
          <w:rFonts w:hint="eastAsia"/>
          <w:lang w:eastAsia="ko-KR"/>
        </w:rPr>
        <w:t>transport</w:t>
      </w:r>
      <w:bookmarkEnd w:id="133"/>
      <w:bookmarkEnd w:id="134"/>
    </w:p>
    <w:p w14:paraId="10538B22" w14:textId="601D21B4" w:rsidR="0023637C"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w:t>
      </w:r>
      <w:r w:rsidR="00563C5D">
        <w:t xml:space="preserve">RTP Header Extension for </w:t>
      </w:r>
      <w:r>
        <w:t xml:space="preserve">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16421B92" w14:textId="06418778" w:rsidR="00A026A1" w:rsidRPr="004D3578" w:rsidRDefault="00744E57" w:rsidP="00A026A1">
      <w:pPr>
        <w:pStyle w:val="Heading2"/>
      </w:pPr>
      <w:bookmarkStart w:id="135" w:name="_CR8_3"/>
      <w:bookmarkStart w:id="136" w:name="_Toc159939886"/>
      <w:bookmarkStart w:id="137" w:name="_Toc194179571"/>
      <w:bookmarkEnd w:id="135"/>
      <w:r>
        <w:t>8</w:t>
      </w:r>
      <w:r w:rsidR="00A026A1" w:rsidRPr="004D3578">
        <w:t>.</w:t>
      </w:r>
      <w:r w:rsidR="00A026A1">
        <w:t>3</w:t>
      </w:r>
      <w:r w:rsidR="00A026A1" w:rsidRPr="004D3578">
        <w:tab/>
      </w:r>
      <w:r w:rsidR="00A026A1">
        <w:t>RTCP usage</w:t>
      </w:r>
      <w:bookmarkEnd w:id="136"/>
      <w:bookmarkEnd w:id="137"/>
    </w:p>
    <w:p w14:paraId="67AE4F51" w14:textId="42708FE0" w:rsidR="00744E57"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w:t>
      </w:r>
      <w:proofErr w:type="spellStart"/>
      <w:r w:rsidRPr="0081056B">
        <w:t>QoE</w:t>
      </w:r>
      <w:proofErr w:type="spellEnd"/>
      <w:r w:rsidRPr="0081056B">
        <w:t xml:space="preserv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p>
    <w:p w14:paraId="76D74C33" w14:textId="733E8890" w:rsidR="0023637C" w:rsidRDefault="00127FB5" w:rsidP="0023637C">
      <w:pPr>
        <w:pStyle w:val="Heading1"/>
      </w:pPr>
      <w:bookmarkStart w:id="138" w:name="_CR9"/>
      <w:bookmarkStart w:id="139" w:name="_Toc159939888"/>
      <w:bookmarkStart w:id="140" w:name="_Toc194179572"/>
      <w:bookmarkEnd w:id="138"/>
      <w:r>
        <w:t>9</w:t>
      </w:r>
      <w:r w:rsidR="0023637C" w:rsidRPr="004D3578">
        <w:tab/>
      </w:r>
      <w:r w:rsidR="002D3DB4">
        <w:t>Quality of Experience</w:t>
      </w:r>
      <w:bookmarkEnd w:id="139"/>
      <w:bookmarkEnd w:id="140"/>
    </w:p>
    <w:p w14:paraId="6F5875B9" w14:textId="77777777" w:rsidR="00F80F11" w:rsidRPr="00E17B36" w:rsidRDefault="00F80F11" w:rsidP="00F80F11">
      <w:pPr>
        <w:pStyle w:val="Heading2"/>
      </w:pPr>
      <w:bookmarkStart w:id="141" w:name="_CR9_1"/>
      <w:bookmarkStart w:id="142" w:name="_Toc194179573"/>
      <w:bookmarkEnd w:id="141"/>
      <w:r>
        <w:t>9</w:t>
      </w:r>
      <w:r w:rsidRPr="004D3578">
        <w:t>.1</w:t>
      </w:r>
      <w:r w:rsidRPr="004D3578">
        <w:tab/>
      </w:r>
      <w:r>
        <w:t>General</w:t>
      </w:r>
      <w:bookmarkEnd w:id="142"/>
    </w:p>
    <w:p w14:paraId="2FA93491" w14:textId="77777777" w:rsidR="00F80F11" w:rsidRDefault="00F80F11" w:rsidP="00610F54">
      <w:r w:rsidRPr="00A83148">
        <w:t>Quality of Experience</w:t>
      </w:r>
      <w:r>
        <w:t xml:space="preserve"> (</w:t>
      </w:r>
      <w:proofErr w:type="spellStart"/>
      <w:r>
        <w:t>QoE</w:t>
      </w:r>
      <w:proofErr w:type="spellEnd"/>
      <w:r>
        <w:t>)</w:t>
      </w:r>
      <w:r w:rsidRPr="00A83148">
        <w:t xml:space="preserve"> requirements for MTSI clients in terminals specified in TS 26.114 also apply for terminals to be specified by this specification</w:t>
      </w:r>
      <w:r>
        <w:t xml:space="preserve">. Further, extensions to those </w:t>
      </w:r>
      <w:proofErr w:type="spellStart"/>
      <w:r>
        <w:t>QoE</w:t>
      </w:r>
      <w:proofErr w:type="spellEnd"/>
      <w:r>
        <w:t xml:space="preserve"> requirements are for future studies (and expected once extensions are made to the AR media formats).  </w:t>
      </w:r>
    </w:p>
    <w:p w14:paraId="348F30A7" w14:textId="2E9A4800" w:rsidR="00127F0B" w:rsidRDefault="00F80F11" w:rsidP="00B9689D">
      <w:pPr>
        <w:rPr>
          <w:color w:val="FF0000"/>
        </w:rPr>
      </w:pPr>
      <w:r w:rsidDel="00F80F11">
        <w:rPr>
          <w:color w:val="FF0000"/>
        </w:rPr>
        <w:t xml:space="preserve"> </w:t>
      </w: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143" w:name="_CRAnnexAnormative"/>
      <w:bookmarkStart w:id="144" w:name="_Toc159939889"/>
      <w:bookmarkStart w:id="145" w:name="_Toc194179574"/>
      <w:bookmarkEnd w:id="143"/>
      <w:r w:rsidRPr="004D3578">
        <w:t xml:space="preserve">Annex </w:t>
      </w:r>
      <w:r>
        <w:t xml:space="preserve">A </w:t>
      </w:r>
      <w:r w:rsidRPr="004D3578">
        <w:t>(</w:t>
      </w:r>
      <w:r w:rsidR="00082EA4">
        <w:t>normati</w:t>
      </w:r>
      <w:r>
        <w:t>ve</w:t>
      </w:r>
      <w:r w:rsidRPr="004D3578">
        <w:t>):</w:t>
      </w:r>
      <w:r w:rsidRPr="004D3578">
        <w:br/>
      </w:r>
      <w:r>
        <w:t>Call flows for IBACS</w:t>
      </w:r>
      <w:bookmarkEnd w:id="144"/>
      <w:bookmarkEnd w:id="145"/>
      <w:r>
        <w:t xml:space="preserve">  </w:t>
      </w:r>
    </w:p>
    <w:p w14:paraId="002A16A4" w14:textId="772B3AEE" w:rsidR="00127F0B" w:rsidRPr="00084A61" w:rsidRDefault="00127F0B" w:rsidP="00084A61">
      <w:pPr>
        <w:pStyle w:val="Heading1"/>
      </w:pPr>
      <w:bookmarkStart w:id="146" w:name="_CRA_1"/>
      <w:bookmarkStart w:id="147" w:name="_Toc159939890"/>
      <w:bookmarkStart w:id="148" w:name="_Toc194179575"/>
      <w:bookmarkEnd w:id="146"/>
      <w:r>
        <w:t>A</w:t>
      </w:r>
      <w:r w:rsidRPr="007838CE">
        <w:t>.1</w:t>
      </w:r>
      <w:r w:rsidRPr="007838CE">
        <w:tab/>
        <w:t xml:space="preserve">IMS AR </w:t>
      </w:r>
      <w:r w:rsidR="00DA5EAB">
        <w:t xml:space="preserve">communication </w:t>
      </w:r>
      <w:r w:rsidRPr="007838CE">
        <w:t>Call Flow</w:t>
      </w:r>
      <w:bookmarkEnd w:id="147"/>
      <w:r w:rsidR="00DA5EAB">
        <w:t>s</w:t>
      </w:r>
      <w:bookmarkEnd w:id="148"/>
    </w:p>
    <w:p w14:paraId="69B351A4" w14:textId="132D5047" w:rsidR="00127F0B" w:rsidRPr="00084A61" w:rsidRDefault="00127F0B" w:rsidP="00084A61">
      <w:pPr>
        <w:pStyle w:val="Heading2"/>
      </w:pPr>
      <w:bookmarkStart w:id="149" w:name="_CRA_1_1"/>
      <w:bookmarkStart w:id="150" w:name="_Toc159939891"/>
      <w:bookmarkStart w:id="151" w:name="_Toc194179576"/>
      <w:bookmarkEnd w:id="149"/>
      <w:r>
        <w:t>A</w:t>
      </w:r>
      <w:r w:rsidRPr="00F31E3B">
        <w:t>.1.1</w:t>
      </w:r>
      <w:r w:rsidRPr="00F31E3B">
        <w:tab/>
        <w:t>General</w:t>
      </w:r>
      <w:bookmarkEnd w:id="150"/>
      <w:bookmarkEnd w:id="151"/>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r>
      <w:bookmarkStart w:id="152" w:name="_CR"/>
      <w:r w:rsidRPr="00084A61">
        <w:t xml:space="preserve">Figure </w:t>
      </w:r>
      <w:bookmarkEnd w:id="152"/>
      <w:r w:rsidRPr="00084A61">
        <w:t>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153" w:name="_CRA_1_2"/>
      <w:bookmarkStart w:id="154" w:name="_Toc159939892"/>
      <w:bookmarkStart w:id="155" w:name="_Toc194179577"/>
      <w:bookmarkEnd w:id="153"/>
      <w:r>
        <w:t>A</w:t>
      </w:r>
      <w:r w:rsidRPr="00F31E3B">
        <w:t>.1.</w:t>
      </w:r>
      <w:r>
        <w:t>2</w:t>
      </w:r>
      <w:r w:rsidRPr="00F31E3B">
        <w:tab/>
      </w:r>
      <w:r>
        <w:t>AR Call Session Setup</w:t>
      </w:r>
      <w:bookmarkEnd w:id="154"/>
      <w:bookmarkEnd w:id="155"/>
    </w:p>
    <w:p w14:paraId="6365A9CB" w14:textId="3B3BB88D" w:rsidR="00127F0B" w:rsidRPr="005E46D9" w:rsidRDefault="00127F0B" w:rsidP="00084A61">
      <w:r>
        <w:t xml:space="preserve">The AR call session procedure shall be followed </w:t>
      </w:r>
      <w:r w:rsidR="000E17D0">
        <w:t xml:space="preserve">as specified in clause AC.7 of TS 23.228 </w:t>
      </w:r>
      <w:r>
        <w:t>[4].</w:t>
      </w:r>
    </w:p>
    <w:p w14:paraId="4E2FB107" w14:textId="524410F3" w:rsidR="00127F0B" w:rsidRPr="00084A61" w:rsidRDefault="00127F0B" w:rsidP="00084A61">
      <w:pPr>
        <w:pStyle w:val="Heading2"/>
      </w:pPr>
      <w:bookmarkStart w:id="156" w:name="_CRA_1_3"/>
      <w:bookmarkStart w:id="157" w:name="_Toc159939893"/>
      <w:bookmarkStart w:id="158" w:name="_Toc194179578"/>
      <w:bookmarkEnd w:id="156"/>
      <w:r>
        <w:t>A</w:t>
      </w:r>
      <w:r w:rsidRPr="00F31E3B">
        <w:t>.1.</w:t>
      </w:r>
      <w:r>
        <w:t>3</w:t>
      </w:r>
      <w:r w:rsidRPr="00F31E3B">
        <w:tab/>
      </w:r>
      <w:r>
        <w:t>Split Rendering Negotiation</w:t>
      </w:r>
      <w:bookmarkEnd w:id="157"/>
      <w:bookmarkEnd w:id="158"/>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57A5B1F7" w14:textId="75CED8C3" w:rsidR="00127F0B" w:rsidRPr="00084A61" w:rsidRDefault="008D7BD4" w:rsidP="006374AB">
      <w:pPr>
        <w:pStyle w:val="TF"/>
      </w:pPr>
      <w:r>
        <w:object w:dxaOrig="13210" w:dyaOrig="7480" w14:anchorId="1A33B73E">
          <v:shape id="_x0000_i1027" type="#_x0000_t75" style="width:468.95pt;height:266.3pt" o:ole="">
            <v:imagedata r:id="rId16" o:title=""/>
          </v:shape>
          <o:OLEObject Type="Embed" ProgID="Visio.Drawing.15" ShapeID="_x0000_i1027" DrawAspect="Content" ObjectID="_1804792318" r:id="rId17"/>
        </w:object>
      </w:r>
      <w:bookmarkStart w:id="159" w:name="_CRFigureA_1_31"/>
      <w:r w:rsidR="00127F0B" w:rsidRPr="00084A61">
        <w:t xml:space="preserve">Figure </w:t>
      </w:r>
      <w:bookmarkEnd w:id="159"/>
      <w:r w:rsidR="00B1315D">
        <w:t>A.1.3-1</w:t>
      </w:r>
      <w:r w:rsidR="00127F0B" w:rsidRPr="00084A61">
        <w:t xml:space="preserve">: </w:t>
      </w:r>
      <w:r w:rsidR="00E2054F">
        <w:t xml:space="preserve">Call Flow for </w:t>
      </w:r>
      <w:r w:rsidR="00127F0B"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4D86F220"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 for the split rendering request and metadata transmission.</w:t>
      </w:r>
    </w:p>
    <w:p w14:paraId="794ECF5F" w14:textId="1E166939" w:rsidR="00127F0B" w:rsidRDefault="00127F0B" w:rsidP="00084A61">
      <w:pPr>
        <w:pStyle w:val="B1"/>
      </w:pPr>
      <w:r w:rsidRPr="007F670A">
        <w:t>4-</w:t>
      </w:r>
      <w:r>
        <w:t>5.</w:t>
      </w:r>
      <w:r>
        <w:tab/>
      </w:r>
      <w:r w:rsidRPr="007F670A">
        <w:t xml:space="preserve">The </w:t>
      </w:r>
      <w:r>
        <w:t>UE1</w:t>
      </w:r>
      <w:r w:rsidRPr="007F670A">
        <w:t xml:space="preserve"> sends a Split Rendering Request to the MF through the established application data channel, the request includes the information of the AR objects to be rendered in IMS network, the MF transfers the request to the AR AS.</w:t>
      </w:r>
      <w:r w:rsidRPr="00E939B3">
        <w:t xml:space="preserve"> </w:t>
      </w:r>
    </w:p>
    <w:p w14:paraId="5F7660CE" w14:textId="5CCF6834"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 </w:t>
      </w:r>
      <w:r w:rsidR="00DA5EAB">
        <w:t xml:space="preserve">or AR AS </w:t>
      </w:r>
      <w:r>
        <w:t>may decide to use split rendering for media delivery based on, e.g., device capability and media properties.</w:t>
      </w:r>
    </w:p>
    <w:p w14:paraId="5B6CA1F7" w14:textId="1BDD6B15"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 and the split rendering provisioning status for the UE</w:t>
      </w:r>
      <w:r>
        <w:t>1</w:t>
      </w:r>
      <w:r w:rsidRPr="007F670A">
        <w:t>.</w:t>
      </w:r>
    </w:p>
    <w:p w14:paraId="718E667B" w14:textId="1861D674"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 xml:space="preserve">AR media rendering resource on the MF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C6CE11A"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 to reserve AR media rendering resource for the UE</w:t>
      </w:r>
      <w:r>
        <w:t>1</w:t>
      </w:r>
      <w:r w:rsidRPr="007F670A">
        <w:t>.</w:t>
      </w:r>
    </w:p>
    <w:p w14:paraId="4F75C0A3" w14:textId="78048ECA" w:rsidR="00127F0B" w:rsidRPr="007F670A" w:rsidRDefault="00127F0B" w:rsidP="00084A61">
      <w:pPr>
        <w:pStyle w:val="B1"/>
      </w:pPr>
      <w:r>
        <w:t>9.</w:t>
      </w:r>
      <w:r>
        <w:tab/>
      </w:r>
      <w:r w:rsidRPr="007F670A">
        <w:t>When the MF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6E88F1FF" w:rsidR="00127F0B" w:rsidRPr="007F670A" w:rsidRDefault="00127F0B" w:rsidP="00084A61">
      <w:pPr>
        <w:pStyle w:val="B1"/>
      </w:pPr>
      <w:r w:rsidRPr="007F670A">
        <w:t>1</w:t>
      </w:r>
      <w:r>
        <w:t>0</w:t>
      </w:r>
      <w:r w:rsidRPr="007F670A">
        <w:t>-1</w:t>
      </w:r>
      <w:r>
        <w:t>1</w:t>
      </w:r>
      <w:r>
        <w:tab/>
      </w:r>
      <w:r w:rsidRPr="007F670A">
        <w:t xml:space="preserve">The AR AS returns a successful Split Rendering </w:t>
      </w:r>
      <w:r w:rsidRPr="002236A4">
        <w:t>Response</w:t>
      </w:r>
      <w:r w:rsidRPr="007F670A">
        <w:t xml:space="preserve"> carrying the result to the MF. The MF then transfers the response</w:t>
      </w:r>
      <w:r w:rsidR="00DA5EAB">
        <w:t>/notification</w:t>
      </w:r>
      <w:r w:rsidRPr="007F670A">
        <w:t xml:space="preserve"> message </w:t>
      </w:r>
      <w:r w:rsidR="00DA5EAB">
        <w:rPr>
          <w:rFonts w:eastAsia="SimSun"/>
          <w:lang w:val="en-US" w:eastAsia="zh-CN"/>
        </w:rPr>
        <w:t>with s</w:t>
      </w:r>
      <w:proofErr w:type="spellStart"/>
      <w:r w:rsidR="00DA5EAB">
        <w:t>plit</w:t>
      </w:r>
      <w:proofErr w:type="spellEnd"/>
      <w:r w:rsidR="008F015D">
        <w:t xml:space="preserve"> </w:t>
      </w:r>
      <w:r w:rsidR="00DA5EAB">
        <w:rPr>
          <w:rFonts w:eastAsia="SimSun"/>
          <w:lang w:val="en-US" w:eastAsia="zh-CN"/>
        </w:rPr>
        <w:t>r</w:t>
      </w:r>
      <w:proofErr w:type="spellStart"/>
      <w:r w:rsidR="00DA5EAB">
        <w:t>endering</w:t>
      </w:r>
      <w:proofErr w:type="spellEnd"/>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160" w:name="_CRA_1_4"/>
      <w:bookmarkStart w:id="161" w:name="_Toc159939894"/>
      <w:bookmarkStart w:id="162" w:name="_Toc194179579"/>
      <w:bookmarkEnd w:id="160"/>
      <w:r>
        <w:t>A</w:t>
      </w:r>
      <w:r w:rsidRPr="00F31E3B">
        <w:t>.1.</w:t>
      </w:r>
      <w:r>
        <w:t>4</w:t>
      </w:r>
      <w:r w:rsidRPr="00F31E3B">
        <w:tab/>
      </w:r>
      <w:r>
        <w:t>Scene Description Processing</w:t>
      </w:r>
      <w:bookmarkEnd w:id="161"/>
      <w:bookmarkEnd w:id="162"/>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bookmarkStart w:id="163" w:name="_Hlk192863043"/>
    <w:p w14:paraId="7F509164" w14:textId="16B8C6C4" w:rsidR="00127F0B" w:rsidRDefault="007640F7" w:rsidP="006374AB">
      <w:pPr>
        <w:pStyle w:val="TH"/>
      </w:pPr>
      <w:r w:rsidRPr="007640F7">
        <w:rPr>
          <w:rFonts w:ascii="Times New Roman" w:eastAsia="Malgun Gothic" w:hAnsi="Times New Roman"/>
          <w:b w:val="0"/>
        </w:rPr>
        <w:object w:dxaOrig="12930" w:dyaOrig="7400" w14:anchorId="1BDF3189">
          <v:shape id="_x0000_i1028" type="#_x0000_t75" style="width:468.7pt;height:267.15pt" o:ole="">
            <v:imagedata r:id="rId18" o:title=""/>
          </v:shape>
          <o:OLEObject Type="Embed" ProgID="Visio.Drawing.15" ShapeID="_x0000_i1028" DrawAspect="Content" ObjectID="_1804792319" r:id="rId19"/>
        </w:object>
      </w:r>
      <w:bookmarkEnd w:id="163"/>
    </w:p>
    <w:p w14:paraId="50E6AC4D" w14:textId="02CEC330" w:rsidR="00127F0B" w:rsidRPr="00084A61" w:rsidRDefault="00B1315D" w:rsidP="006374AB">
      <w:pPr>
        <w:pStyle w:val="TF"/>
      </w:pPr>
      <w:bookmarkStart w:id="164" w:name="_CRFigureA_1_41"/>
      <w:r w:rsidRPr="007838CE">
        <w:t xml:space="preserve">Figure </w:t>
      </w:r>
      <w:bookmarkEnd w:id="164"/>
      <w:r w:rsidRPr="007838CE">
        <w:t>A.1.4</w:t>
      </w:r>
      <w:r w:rsidR="00127F0B" w:rsidRPr="00084A61">
        <w:t xml:space="preserve">-1: </w:t>
      </w:r>
      <w:r w:rsidR="00E2054F">
        <w:t xml:space="preserve">Call Flow for </w:t>
      </w:r>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66A5A414" w:rsidR="00127F0B" w:rsidRPr="00C4037E" w:rsidRDefault="00127F0B" w:rsidP="00084A61">
      <w:pPr>
        <w:pStyle w:val="B1"/>
      </w:pPr>
      <w:r>
        <w:t>3.</w:t>
      </w:r>
      <w:r>
        <w:tab/>
        <w:t>MF</w:t>
      </w:r>
      <w:r w:rsidRPr="00C4037E">
        <w:t xml:space="preserve"> prepares the scene description based on media descriptions and assets for the call</w:t>
      </w:r>
      <w:r>
        <w:t xml:space="preserve">. </w:t>
      </w:r>
    </w:p>
    <w:p w14:paraId="609E7373" w14:textId="0880B29B" w:rsidR="00127F0B" w:rsidRPr="00C4037E" w:rsidRDefault="00127F0B" w:rsidP="00084A61">
      <w:pPr>
        <w:pStyle w:val="B1"/>
      </w:pPr>
      <w:r>
        <w:t>4</w:t>
      </w:r>
      <w:r w:rsidRPr="00C4037E">
        <w:t>.</w:t>
      </w:r>
      <w:r>
        <w:tab/>
        <w:t>MF</w:t>
      </w:r>
      <w:r w:rsidRPr="00C4037E">
        <w:t xml:space="preserve">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453AA232" w:rsidR="00127F0B" w:rsidRPr="00C4037E" w:rsidRDefault="00127F0B" w:rsidP="00084A61">
      <w:pPr>
        <w:pStyle w:val="B1"/>
      </w:pPr>
      <w:r>
        <w:t>6</w:t>
      </w:r>
      <w:r w:rsidRPr="00C4037E">
        <w:t>.</w:t>
      </w:r>
      <w:r>
        <w:tab/>
      </w:r>
      <w:r w:rsidRPr="00C4037E">
        <w:t xml:space="preserve">The </w:t>
      </w:r>
      <w:r>
        <w:t>MF</w:t>
      </w:r>
      <w:r w:rsidRPr="00C4037E">
        <w:t xml:space="preserve"> will process the new information and creates a scene description update. It is also possible for the </w:t>
      </w:r>
      <w:r>
        <w:t>MF</w:t>
      </w:r>
      <w:r w:rsidRPr="00C4037E">
        <w:t xml:space="preserve"> to initiate an update without an update from the UEs</w:t>
      </w:r>
      <w:r>
        <w:t>, for example if link conditions change</w:t>
      </w:r>
      <w:r w:rsidRPr="00C4037E">
        <w:t xml:space="preserve">. </w:t>
      </w:r>
    </w:p>
    <w:p w14:paraId="5BDB5979" w14:textId="771EB950" w:rsidR="00127F0B" w:rsidRPr="00C4037E" w:rsidRDefault="00127F0B" w:rsidP="00084A61">
      <w:pPr>
        <w:pStyle w:val="B1"/>
      </w:pPr>
      <w:r>
        <w:t>7.</w:t>
      </w:r>
      <w:r>
        <w:tab/>
        <w:t>MF</w:t>
      </w:r>
      <w:r w:rsidRPr="00C4037E">
        <w:t xml:space="preserve"> distributes scene description update to all UEs. </w:t>
      </w:r>
    </w:p>
    <w:p w14:paraId="090469AD" w14:textId="3C472CFB" w:rsidR="00127F0B" w:rsidRDefault="00127F0B" w:rsidP="00084A61">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r w:rsidR="00563C5D">
        <w:t>for further study</w:t>
      </w:r>
      <w:r w:rsidRPr="00C4037E">
        <w:t>.</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165" w:name="_CRA_1_5"/>
      <w:bookmarkStart w:id="166" w:name="_Toc159939895"/>
      <w:bookmarkStart w:id="167" w:name="_Toc194179580"/>
      <w:bookmarkEnd w:id="165"/>
      <w:r>
        <w:t>A</w:t>
      </w:r>
      <w:r w:rsidR="00127F0B" w:rsidRPr="00F31E3B">
        <w:t>.1.</w:t>
      </w:r>
      <w:r>
        <w:t>5</w:t>
      </w:r>
      <w:r>
        <w:tab/>
      </w:r>
      <w:r w:rsidR="00127F0B">
        <w:t>AR Media Processing</w:t>
      </w:r>
      <w:bookmarkEnd w:id="166"/>
      <w:bookmarkEnd w:id="167"/>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0B8187D" w:rsidR="00127F0B" w:rsidRDefault="007640F7" w:rsidP="006374AB">
      <w:pPr>
        <w:pStyle w:val="TH"/>
      </w:pPr>
      <w:r>
        <w:object w:dxaOrig="13080" w:dyaOrig="11590" w14:anchorId="65AFC7AC">
          <v:shape id="_x0000_i1029" type="#_x0000_t75" style="width:466.95pt;height:412pt" o:ole="">
            <v:imagedata r:id="rId20" o:title=""/>
          </v:shape>
          <o:OLEObject Type="Embed" ProgID="Mscgen.Chart" ShapeID="_x0000_i1029" DrawAspect="Content" ObjectID="_1804792320" r:id="rId21"/>
        </w:object>
      </w:r>
    </w:p>
    <w:p w14:paraId="5693C46D" w14:textId="34325853" w:rsidR="00127F0B" w:rsidRPr="00084A61" w:rsidRDefault="00127F0B" w:rsidP="006374AB">
      <w:pPr>
        <w:pStyle w:val="TF"/>
      </w:pPr>
      <w:bookmarkStart w:id="168" w:name="_CRFigureA_1_51"/>
      <w:r w:rsidRPr="00084A61">
        <w:t xml:space="preserve">Figure </w:t>
      </w:r>
      <w:bookmarkEnd w:id="168"/>
      <w:r w:rsidR="00B1315D" w:rsidRPr="00084A61">
        <w:t>A.1.5</w:t>
      </w:r>
      <w:r w:rsidRPr="00084A61">
        <w:t xml:space="preserve">-1: </w:t>
      </w:r>
      <w:r w:rsidR="00E2054F">
        <w:t xml:space="preserve">Call Flow for </w:t>
      </w:r>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619058F0"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 xml:space="preserve">to the MF,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6E00786" w:rsidR="00127F0B" w:rsidRPr="00A439F0" w:rsidRDefault="00B1315D" w:rsidP="00084A61">
      <w:pPr>
        <w:pStyle w:val="B1"/>
      </w:pPr>
      <w:r>
        <w:t>7b.</w:t>
      </w:r>
      <w:r>
        <w:tab/>
      </w:r>
      <w:r w:rsidR="00127F0B" w:rsidRPr="00A439F0">
        <w:t xml:space="preserve">The MF renders the part of AR objects based on the </w:t>
      </w:r>
      <w:r w:rsidR="00127F0B">
        <w:t xml:space="preserve">AR </w:t>
      </w:r>
      <w:r w:rsidR="00127F0B" w:rsidRPr="00A439F0">
        <w:t>metadata received.</w:t>
      </w:r>
      <w:r w:rsidR="00127F0B">
        <w:t xml:space="preserve"> Then t</w:t>
      </w:r>
      <w:r w:rsidR="00127F0B" w:rsidRPr="00A439F0">
        <w:t>he MF decodes the audio/video media stream received from the UE</w:t>
      </w:r>
      <w:r w:rsidR="00127F0B">
        <w:t>1</w:t>
      </w:r>
      <w:r w:rsidR="00127F0B" w:rsidRPr="00A439F0">
        <w:t>, and combines with the AR media rendered by the MF</w:t>
      </w:r>
      <w:r w:rsidR="00127F0B">
        <w:t>.</w:t>
      </w:r>
    </w:p>
    <w:p w14:paraId="338CEAAF" w14:textId="2B8D6D75" w:rsidR="00127F0B" w:rsidRDefault="00B1315D" w:rsidP="00084A61">
      <w:pPr>
        <w:pStyle w:val="B1"/>
      </w:pPr>
      <w:r>
        <w:t>8b.</w:t>
      </w:r>
      <w:r>
        <w:tab/>
      </w:r>
      <w:r w:rsidR="00127F0B">
        <w:t>The MF sends the rendered audio/video media stream to UE2.</w:t>
      </w:r>
    </w:p>
    <w:p w14:paraId="40141B08" w14:textId="6BACE9CF" w:rsidR="00127F0B" w:rsidRDefault="00127F0B" w:rsidP="00084A61">
      <w:pPr>
        <w:pStyle w:val="B1"/>
      </w:pPr>
      <w:r>
        <w:t>9b</w:t>
      </w:r>
      <w:r w:rsidR="00B1315D">
        <w:t>.</w:t>
      </w:r>
      <w:r w:rsidR="00B1315D">
        <w:tab/>
      </w:r>
      <w:r w:rsidRPr="00A439F0">
        <w:t>The MF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69A90D32" w:rsidR="00127F0B" w:rsidRDefault="00B1315D" w:rsidP="00084A61">
      <w:pPr>
        <w:pStyle w:val="B1"/>
      </w:pPr>
      <w:r>
        <w:t>11.</w:t>
      </w:r>
      <w:r>
        <w:tab/>
      </w:r>
      <w:r w:rsidR="00127F0B" w:rsidRPr="00C4037E">
        <w:t xml:space="preserve">The </w:t>
      </w:r>
      <w:r w:rsidR="00127F0B">
        <w:t>MF</w:t>
      </w:r>
      <w:r w:rsidR="00127F0B" w:rsidRPr="00C4037E">
        <w:t xml:space="preserve"> process</w:t>
      </w:r>
      <w:r w:rsidR="00127F0B">
        <w:t>es</w:t>
      </w:r>
      <w:r w:rsidR="00127F0B" w:rsidRPr="00C4037E">
        <w:t xml:space="preserve"> the new information and creates a scene description update. It is also possible for the</w:t>
      </w:r>
      <w:r w:rsidR="00127F0B">
        <w:t xml:space="preserve"> MF</w:t>
      </w:r>
      <w:r w:rsidR="00127F0B" w:rsidRPr="00C4037E">
        <w:t xml:space="preserve"> to initiate an update without an update from the UEs</w:t>
      </w:r>
      <w:r w:rsidR="00127F0B">
        <w:t>, for example if network conditions change</w:t>
      </w:r>
      <w:r w:rsidR="00127F0B" w:rsidRPr="00C4037E">
        <w:t xml:space="preserve">. </w:t>
      </w:r>
    </w:p>
    <w:p w14:paraId="2A0BBE8F" w14:textId="156C1D5F" w:rsidR="00127F0B" w:rsidRPr="0082785C" w:rsidRDefault="00B1315D" w:rsidP="00084A61">
      <w:pPr>
        <w:pStyle w:val="B1"/>
      </w:pPr>
      <w:r>
        <w:t>12.</w:t>
      </w:r>
      <w:r>
        <w:tab/>
      </w:r>
      <w:r w:rsidR="00127F0B" w:rsidRPr="2AFD440B">
        <w:t>The MF distributes the scene description update to all UEs.</w:t>
      </w:r>
    </w:p>
    <w:p w14:paraId="37796A3E" w14:textId="35997A70" w:rsidR="002D3DB4" w:rsidRPr="004D3578" w:rsidRDefault="00D9134D" w:rsidP="006374AB">
      <w:bookmarkStart w:id="169" w:name="startOfAnnexes"/>
      <w:bookmarkEnd w:id="169"/>
      <w:r>
        <w:br w:type="page"/>
      </w:r>
    </w:p>
    <w:p w14:paraId="5CA5E6C2" w14:textId="62CB30E1" w:rsidR="00080512" w:rsidRPr="004D3578" w:rsidRDefault="00080512">
      <w:pPr>
        <w:pStyle w:val="Heading8"/>
      </w:pPr>
      <w:bookmarkStart w:id="170" w:name="_CRAnnexBinformative"/>
      <w:bookmarkStart w:id="171" w:name="_Toc159939896"/>
      <w:bookmarkStart w:id="172" w:name="_Toc194179581"/>
      <w:bookmarkEnd w:id="170"/>
      <w:r w:rsidRPr="004D3578">
        <w:t>Annex &lt;</w:t>
      </w:r>
      <w:r w:rsidR="00A56428">
        <w:t>B</w:t>
      </w:r>
      <w:r w:rsidRPr="004D3578">
        <w:t>&gt; (informative):</w:t>
      </w:r>
      <w:r w:rsidRPr="004D3578">
        <w:br/>
        <w:t>Change history</w:t>
      </w:r>
      <w:bookmarkEnd w:id="171"/>
      <w:bookmarkEnd w:id="172"/>
    </w:p>
    <w:p w14:paraId="6BB9ECA0" w14:textId="5D63BECD"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2700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3" w:name="historyclause"/>
            <w:bookmarkEnd w:id="173"/>
            <w:r w:rsidRPr="00235394">
              <w:t>Change history</w:t>
            </w:r>
          </w:p>
        </w:tc>
      </w:tr>
      <w:tr w:rsidR="003C3971" w:rsidRPr="00315B85" w14:paraId="188BB8D6" w14:textId="77777777" w:rsidTr="0082700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27006">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827006">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827006">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827006">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827006">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827006">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827006">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827006">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827006">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827006">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827006">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827006">
        <w:tc>
          <w:tcPr>
            <w:tcW w:w="800" w:type="dxa"/>
            <w:shd w:val="solid" w:color="FFFFFF" w:fill="auto"/>
          </w:tcPr>
          <w:p w14:paraId="6A0B8141" w14:textId="13EAB075" w:rsidR="00A967FF" w:rsidRDefault="00A967FF" w:rsidP="00315B85">
            <w:pPr>
              <w:pStyle w:val="TAC"/>
              <w:rPr>
                <w:sz w:val="16"/>
                <w:szCs w:val="16"/>
                <w:lang w:eastAsia="ko-KR"/>
              </w:rPr>
            </w:pPr>
            <w:r>
              <w:rPr>
                <w:rFonts w:hint="eastAsia"/>
                <w:sz w:val="16"/>
                <w:szCs w:val="16"/>
                <w:lang w:eastAsia="ko-KR"/>
              </w:rPr>
              <w:t>2024-05</w:t>
            </w:r>
          </w:p>
        </w:tc>
        <w:tc>
          <w:tcPr>
            <w:tcW w:w="901" w:type="dxa"/>
            <w:shd w:val="solid" w:color="FFFFFF" w:fill="auto"/>
          </w:tcPr>
          <w:p w14:paraId="566A8B74" w14:textId="3D8E31AE" w:rsidR="00A967FF" w:rsidRDefault="00A967FF" w:rsidP="00315B85">
            <w:pPr>
              <w:pStyle w:val="TAC"/>
              <w:rPr>
                <w:sz w:val="16"/>
                <w:szCs w:val="16"/>
                <w:lang w:eastAsia="ko-KR"/>
              </w:rPr>
            </w:pPr>
            <w:r>
              <w:rPr>
                <w:rFonts w:hint="eastAsia"/>
                <w:sz w:val="16"/>
                <w:szCs w:val="16"/>
                <w:lang w:eastAsia="ko-KR"/>
              </w:rPr>
              <w:t>SA4#128</w:t>
            </w:r>
          </w:p>
        </w:tc>
        <w:tc>
          <w:tcPr>
            <w:tcW w:w="1134" w:type="dxa"/>
            <w:shd w:val="solid" w:color="FFFFFF" w:fill="auto"/>
          </w:tcPr>
          <w:p w14:paraId="5074D01C" w14:textId="195CFD5E" w:rsidR="00A967FF" w:rsidRDefault="009D3BC1" w:rsidP="00690548">
            <w:pPr>
              <w:pStyle w:val="TAC"/>
              <w:rPr>
                <w:sz w:val="16"/>
                <w:szCs w:val="16"/>
                <w:lang w:eastAsia="ko-KR"/>
              </w:rPr>
            </w:pPr>
            <w:r>
              <w:rPr>
                <w:rFonts w:hint="eastAsia"/>
                <w:sz w:val="16"/>
                <w:szCs w:val="16"/>
                <w:lang w:eastAsia="ko-KR"/>
              </w:rPr>
              <w:t>S4-241259</w:t>
            </w:r>
          </w:p>
        </w:tc>
        <w:tc>
          <w:tcPr>
            <w:tcW w:w="567" w:type="dxa"/>
            <w:shd w:val="solid" w:color="FFFFFF" w:fill="auto"/>
          </w:tcPr>
          <w:p w14:paraId="2C609C63" w14:textId="77777777" w:rsidR="00A967FF" w:rsidRPr="00315B85" w:rsidRDefault="00A967FF" w:rsidP="00315B85">
            <w:pPr>
              <w:pStyle w:val="TAC"/>
              <w:rPr>
                <w:sz w:val="16"/>
                <w:szCs w:val="16"/>
              </w:rPr>
            </w:pPr>
          </w:p>
        </w:tc>
        <w:tc>
          <w:tcPr>
            <w:tcW w:w="426" w:type="dxa"/>
            <w:shd w:val="solid" w:color="FFFFFF" w:fill="auto"/>
          </w:tcPr>
          <w:p w14:paraId="115C501E" w14:textId="77777777" w:rsidR="00A967FF" w:rsidRPr="00315B85" w:rsidRDefault="00A967FF" w:rsidP="00315B85">
            <w:pPr>
              <w:pStyle w:val="TAC"/>
              <w:rPr>
                <w:sz w:val="16"/>
                <w:szCs w:val="16"/>
              </w:rPr>
            </w:pPr>
          </w:p>
        </w:tc>
        <w:tc>
          <w:tcPr>
            <w:tcW w:w="425" w:type="dxa"/>
            <w:shd w:val="solid" w:color="FFFFFF" w:fill="auto"/>
          </w:tcPr>
          <w:p w14:paraId="1D7A53AF" w14:textId="77777777" w:rsidR="00A967FF" w:rsidRPr="00315B85" w:rsidRDefault="00A967FF" w:rsidP="00315B85">
            <w:pPr>
              <w:pStyle w:val="TAC"/>
              <w:rPr>
                <w:sz w:val="16"/>
                <w:szCs w:val="16"/>
              </w:rPr>
            </w:pPr>
          </w:p>
        </w:tc>
        <w:tc>
          <w:tcPr>
            <w:tcW w:w="4678" w:type="dxa"/>
            <w:shd w:val="solid" w:color="FFFFFF" w:fill="auto"/>
          </w:tcPr>
          <w:p w14:paraId="78E930AB" w14:textId="3CAB8E92" w:rsidR="00A967FF" w:rsidRPr="00364C81" w:rsidRDefault="00A967FF" w:rsidP="004C4AF3">
            <w:pPr>
              <w:pStyle w:val="TAL"/>
              <w:rPr>
                <w:sz w:val="16"/>
                <w:szCs w:val="16"/>
                <w:lang w:eastAsia="ko-KR"/>
              </w:rPr>
            </w:pPr>
            <w:r>
              <w:rPr>
                <w:rFonts w:hint="eastAsia"/>
                <w:sz w:val="16"/>
                <w:szCs w:val="16"/>
                <w:lang w:eastAsia="ko-KR"/>
              </w:rPr>
              <w:t>Agreements in SA4#128: S4-201186, S4-24121</w:t>
            </w:r>
            <w:r>
              <w:rPr>
                <w:sz w:val="16"/>
                <w:szCs w:val="16"/>
                <w:lang w:eastAsia="ko-KR"/>
              </w:rPr>
              <w:t xml:space="preserve">6, S4-241219, </w:t>
            </w:r>
            <w:r w:rsidR="004C4AF3">
              <w:rPr>
                <w:sz w:val="16"/>
                <w:szCs w:val="16"/>
                <w:lang w:eastAsia="ko-KR"/>
              </w:rPr>
              <w:t>S4-241217</w:t>
            </w:r>
          </w:p>
        </w:tc>
        <w:tc>
          <w:tcPr>
            <w:tcW w:w="708" w:type="dxa"/>
            <w:shd w:val="solid" w:color="FFFFFF" w:fill="auto"/>
          </w:tcPr>
          <w:p w14:paraId="24FD16FE" w14:textId="763A1F4F" w:rsidR="00A967FF" w:rsidRPr="00A967FF" w:rsidRDefault="00A967FF" w:rsidP="00315B85">
            <w:pPr>
              <w:pStyle w:val="TAC"/>
              <w:rPr>
                <w:sz w:val="16"/>
                <w:szCs w:val="16"/>
                <w:lang w:eastAsia="ko-KR"/>
              </w:rPr>
            </w:pPr>
            <w:r>
              <w:rPr>
                <w:sz w:val="16"/>
                <w:szCs w:val="16"/>
                <w:lang w:eastAsia="ko-KR"/>
              </w:rPr>
              <w:t>1.2.0</w:t>
            </w:r>
          </w:p>
        </w:tc>
      </w:tr>
      <w:tr w:rsidR="00E971EA" w:rsidRPr="00315B85" w14:paraId="6F1C9B54" w14:textId="77777777" w:rsidTr="00827006">
        <w:tc>
          <w:tcPr>
            <w:tcW w:w="800" w:type="dxa"/>
            <w:shd w:val="solid" w:color="FFFFFF" w:fill="auto"/>
          </w:tcPr>
          <w:p w14:paraId="5A77D7DC" w14:textId="11A5374D" w:rsidR="00E971EA" w:rsidRDefault="00E971EA" w:rsidP="00315B85">
            <w:pPr>
              <w:pStyle w:val="TAC"/>
              <w:rPr>
                <w:sz w:val="16"/>
                <w:szCs w:val="16"/>
                <w:lang w:eastAsia="ko-KR"/>
              </w:rPr>
            </w:pPr>
            <w:r>
              <w:rPr>
                <w:sz w:val="16"/>
                <w:szCs w:val="16"/>
                <w:lang w:eastAsia="ko-KR"/>
              </w:rPr>
              <w:t>2024-06</w:t>
            </w:r>
          </w:p>
        </w:tc>
        <w:tc>
          <w:tcPr>
            <w:tcW w:w="901" w:type="dxa"/>
            <w:shd w:val="solid" w:color="FFFFFF" w:fill="auto"/>
          </w:tcPr>
          <w:p w14:paraId="42A0F980" w14:textId="77777777" w:rsidR="00E971EA" w:rsidRDefault="00E971EA" w:rsidP="00315B85">
            <w:pPr>
              <w:pStyle w:val="TAC"/>
              <w:rPr>
                <w:sz w:val="16"/>
                <w:szCs w:val="16"/>
                <w:lang w:eastAsia="ko-KR"/>
              </w:rPr>
            </w:pPr>
          </w:p>
        </w:tc>
        <w:tc>
          <w:tcPr>
            <w:tcW w:w="1134" w:type="dxa"/>
            <w:shd w:val="solid" w:color="FFFFFF" w:fill="auto"/>
          </w:tcPr>
          <w:p w14:paraId="34907087" w14:textId="77777777" w:rsidR="00E971EA" w:rsidRDefault="00E971EA" w:rsidP="00690548">
            <w:pPr>
              <w:pStyle w:val="TAC"/>
              <w:rPr>
                <w:sz w:val="16"/>
                <w:szCs w:val="16"/>
                <w:lang w:eastAsia="ko-KR"/>
              </w:rPr>
            </w:pPr>
          </w:p>
        </w:tc>
        <w:tc>
          <w:tcPr>
            <w:tcW w:w="567" w:type="dxa"/>
            <w:shd w:val="solid" w:color="FFFFFF" w:fill="auto"/>
          </w:tcPr>
          <w:p w14:paraId="2439BA65" w14:textId="77777777" w:rsidR="00E971EA" w:rsidRPr="00315B85" w:rsidRDefault="00E971EA" w:rsidP="00315B85">
            <w:pPr>
              <w:pStyle w:val="TAC"/>
              <w:rPr>
                <w:sz w:val="16"/>
                <w:szCs w:val="16"/>
              </w:rPr>
            </w:pPr>
          </w:p>
        </w:tc>
        <w:tc>
          <w:tcPr>
            <w:tcW w:w="426" w:type="dxa"/>
            <w:shd w:val="solid" w:color="FFFFFF" w:fill="auto"/>
          </w:tcPr>
          <w:p w14:paraId="55B075E1" w14:textId="77777777" w:rsidR="00E971EA" w:rsidRPr="00315B85" w:rsidRDefault="00E971EA" w:rsidP="00315B85">
            <w:pPr>
              <w:pStyle w:val="TAC"/>
              <w:rPr>
                <w:sz w:val="16"/>
                <w:szCs w:val="16"/>
              </w:rPr>
            </w:pPr>
          </w:p>
        </w:tc>
        <w:tc>
          <w:tcPr>
            <w:tcW w:w="425" w:type="dxa"/>
            <w:shd w:val="solid" w:color="FFFFFF" w:fill="auto"/>
          </w:tcPr>
          <w:p w14:paraId="6DA713A0" w14:textId="77777777" w:rsidR="00E971EA" w:rsidRPr="00315B85" w:rsidRDefault="00E971EA" w:rsidP="00315B85">
            <w:pPr>
              <w:pStyle w:val="TAC"/>
              <w:rPr>
                <w:sz w:val="16"/>
                <w:szCs w:val="16"/>
              </w:rPr>
            </w:pPr>
          </w:p>
        </w:tc>
        <w:tc>
          <w:tcPr>
            <w:tcW w:w="4678" w:type="dxa"/>
            <w:shd w:val="solid" w:color="FFFFFF" w:fill="auto"/>
          </w:tcPr>
          <w:p w14:paraId="3DA8C7A1" w14:textId="46947563" w:rsidR="00E971EA" w:rsidRDefault="00E971EA" w:rsidP="004C4AF3">
            <w:pPr>
              <w:pStyle w:val="TAL"/>
              <w:rPr>
                <w:sz w:val="16"/>
                <w:szCs w:val="16"/>
                <w:lang w:eastAsia="ko-KR"/>
              </w:rPr>
            </w:pPr>
            <w:r>
              <w:rPr>
                <w:sz w:val="16"/>
                <w:szCs w:val="16"/>
                <w:lang w:eastAsia="ko-KR"/>
              </w:rPr>
              <w:t>Version 2.0.0 created by MCC</w:t>
            </w:r>
          </w:p>
        </w:tc>
        <w:tc>
          <w:tcPr>
            <w:tcW w:w="708" w:type="dxa"/>
            <w:shd w:val="solid" w:color="FFFFFF" w:fill="auto"/>
          </w:tcPr>
          <w:p w14:paraId="0EFF318D" w14:textId="6E5BADE2" w:rsidR="00E971EA" w:rsidRDefault="00E971EA" w:rsidP="00315B85">
            <w:pPr>
              <w:pStyle w:val="TAC"/>
              <w:rPr>
                <w:sz w:val="16"/>
                <w:szCs w:val="16"/>
                <w:lang w:eastAsia="ko-KR"/>
              </w:rPr>
            </w:pPr>
            <w:r>
              <w:rPr>
                <w:sz w:val="16"/>
                <w:szCs w:val="16"/>
                <w:lang w:eastAsia="ko-KR"/>
              </w:rPr>
              <w:t>2.0.0</w:t>
            </w:r>
          </w:p>
        </w:tc>
      </w:tr>
      <w:tr w:rsidR="00694860" w:rsidRPr="00315B85" w14:paraId="1906455E" w14:textId="77777777" w:rsidTr="00827006">
        <w:tc>
          <w:tcPr>
            <w:tcW w:w="800" w:type="dxa"/>
            <w:shd w:val="solid" w:color="FFFFFF" w:fill="auto"/>
          </w:tcPr>
          <w:p w14:paraId="3A783E9F" w14:textId="321C6528" w:rsidR="00694860" w:rsidRDefault="00694860" w:rsidP="00315B85">
            <w:pPr>
              <w:pStyle w:val="TAC"/>
              <w:rPr>
                <w:sz w:val="16"/>
                <w:szCs w:val="16"/>
                <w:lang w:eastAsia="ko-KR"/>
              </w:rPr>
            </w:pPr>
            <w:r>
              <w:rPr>
                <w:sz w:val="16"/>
                <w:szCs w:val="16"/>
                <w:lang w:eastAsia="ko-KR"/>
              </w:rPr>
              <w:t>2024-06</w:t>
            </w:r>
          </w:p>
        </w:tc>
        <w:tc>
          <w:tcPr>
            <w:tcW w:w="901" w:type="dxa"/>
            <w:shd w:val="solid" w:color="FFFFFF" w:fill="auto"/>
          </w:tcPr>
          <w:p w14:paraId="32073866" w14:textId="7D621FF2" w:rsidR="00694860" w:rsidRDefault="00694860" w:rsidP="00315B85">
            <w:pPr>
              <w:pStyle w:val="TAC"/>
              <w:rPr>
                <w:sz w:val="16"/>
                <w:szCs w:val="16"/>
                <w:lang w:eastAsia="ko-KR"/>
              </w:rPr>
            </w:pPr>
          </w:p>
        </w:tc>
        <w:tc>
          <w:tcPr>
            <w:tcW w:w="1134" w:type="dxa"/>
            <w:shd w:val="solid" w:color="FFFFFF" w:fill="auto"/>
          </w:tcPr>
          <w:p w14:paraId="5A0B6457" w14:textId="15F5350C" w:rsidR="00694860" w:rsidRDefault="00694860" w:rsidP="00690548">
            <w:pPr>
              <w:pStyle w:val="TAC"/>
              <w:rPr>
                <w:sz w:val="16"/>
                <w:szCs w:val="16"/>
                <w:lang w:eastAsia="ko-KR"/>
              </w:rPr>
            </w:pPr>
          </w:p>
        </w:tc>
        <w:tc>
          <w:tcPr>
            <w:tcW w:w="567" w:type="dxa"/>
            <w:shd w:val="solid" w:color="FFFFFF" w:fill="auto"/>
          </w:tcPr>
          <w:p w14:paraId="02153BCB" w14:textId="77777777" w:rsidR="00694860" w:rsidRPr="00315B85" w:rsidRDefault="00694860" w:rsidP="00315B85">
            <w:pPr>
              <w:pStyle w:val="TAC"/>
              <w:rPr>
                <w:sz w:val="16"/>
                <w:szCs w:val="16"/>
              </w:rPr>
            </w:pPr>
          </w:p>
        </w:tc>
        <w:tc>
          <w:tcPr>
            <w:tcW w:w="426" w:type="dxa"/>
            <w:shd w:val="solid" w:color="FFFFFF" w:fill="auto"/>
          </w:tcPr>
          <w:p w14:paraId="03A39A97" w14:textId="77777777" w:rsidR="00694860" w:rsidRPr="00315B85" w:rsidRDefault="00694860" w:rsidP="00315B85">
            <w:pPr>
              <w:pStyle w:val="TAC"/>
              <w:rPr>
                <w:sz w:val="16"/>
                <w:szCs w:val="16"/>
              </w:rPr>
            </w:pPr>
          </w:p>
        </w:tc>
        <w:tc>
          <w:tcPr>
            <w:tcW w:w="425" w:type="dxa"/>
            <w:shd w:val="solid" w:color="FFFFFF" w:fill="auto"/>
          </w:tcPr>
          <w:p w14:paraId="366E3D0B" w14:textId="77777777" w:rsidR="00694860" w:rsidRPr="00315B85" w:rsidRDefault="00694860" w:rsidP="00315B85">
            <w:pPr>
              <w:pStyle w:val="TAC"/>
              <w:rPr>
                <w:sz w:val="16"/>
                <w:szCs w:val="16"/>
              </w:rPr>
            </w:pPr>
          </w:p>
        </w:tc>
        <w:tc>
          <w:tcPr>
            <w:tcW w:w="4678" w:type="dxa"/>
            <w:shd w:val="solid" w:color="FFFFFF" w:fill="auto"/>
          </w:tcPr>
          <w:p w14:paraId="3E28A395" w14:textId="39094DBB" w:rsidR="00694860" w:rsidRDefault="00694860" w:rsidP="004C4AF3">
            <w:pPr>
              <w:pStyle w:val="TAL"/>
              <w:rPr>
                <w:sz w:val="16"/>
                <w:szCs w:val="16"/>
                <w:lang w:eastAsia="ko-KR"/>
              </w:rPr>
            </w:pPr>
            <w:r>
              <w:rPr>
                <w:sz w:val="16"/>
                <w:szCs w:val="16"/>
                <w:lang w:eastAsia="ko-KR"/>
              </w:rPr>
              <w:t>Version 18.0.0 created by MCC after TSG approval</w:t>
            </w:r>
          </w:p>
        </w:tc>
        <w:tc>
          <w:tcPr>
            <w:tcW w:w="708" w:type="dxa"/>
            <w:shd w:val="solid" w:color="FFFFFF" w:fill="auto"/>
          </w:tcPr>
          <w:p w14:paraId="38185875" w14:textId="7C653A2F" w:rsidR="00694860" w:rsidRDefault="00694860" w:rsidP="00694860">
            <w:pPr>
              <w:pStyle w:val="TAC"/>
              <w:rPr>
                <w:sz w:val="16"/>
                <w:szCs w:val="16"/>
                <w:lang w:eastAsia="ko-KR"/>
              </w:rPr>
            </w:pPr>
            <w:r>
              <w:rPr>
                <w:sz w:val="16"/>
                <w:szCs w:val="16"/>
                <w:lang w:eastAsia="ko-KR"/>
              </w:rPr>
              <w:t>18.0.0</w:t>
            </w:r>
          </w:p>
        </w:tc>
      </w:tr>
      <w:tr w:rsidR="00827006" w:rsidRPr="00315B85" w14:paraId="7BA24A3B" w14:textId="77777777" w:rsidTr="00827006">
        <w:tc>
          <w:tcPr>
            <w:tcW w:w="800" w:type="dxa"/>
            <w:shd w:val="solid" w:color="FFFFFF" w:fill="auto"/>
          </w:tcPr>
          <w:p w14:paraId="699251AD" w14:textId="6427F08E" w:rsidR="00827006" w:rsidRDefault="00827006" w:rsidP="00827006">
            <w:pPr>
              <w:pStyle w:val="TAC"/>
              <w:rPr>
                <w:sz w:val="16"/>
                <w:szCs w:val="16"/>
                <w:lang w:eastAsia="ko-KR"/>
              </w:rPr>
            </w:pPr>
            <w:r>
              <w:rPr>
                <w:sz w:val="16"/>
                <w:szCs w:val="16"/>
                <w:lang w:eastAsia="ko-KR"/>
              </w:rPr>
              <w:t>2024-09</w:t>
            </w:r>
          </w:p>
        </w:tc>
        <w:tc>
          <w:tcPr>
            <w:tcW w:w="901" w:type="dxa"/>
            <w:shd w:val="solid" w:color="FFFFFF" w:fill="auto"/>
          </w:tcPr>
          <w:p w14:paraId="2D5440F3" w14:textId="0143452B" w:rsidR="00827006" w:rsidRDefault="00827006" w:rsidP="00827006">
            <w:pPr>
              <w:pStyle w:val="TAC"/>
              <w:rPr>
                <w:sz w:val="16"/>
                <w:szCs w:val="16"/>
                <w:lang w:eastAsia="ko-KR"/>
              </w:rPr>
            </w:pPr>
            <w:r>
              <w:rPr>
                <w:sz w:val="16"/>
                <w:szCs w:val="16"/>
                <w:lang w:eastAsia="ko-KR"/>
              </w:rPr>
              <w:t>SA#105</w:t>
            </w:r>
          </w:p>
        </w:tc>
        <w:tc>
          <w:tcPr>
            <w:tcW w:w="1134" w:type="dxa"/>
            <w:shd w:val="solid" w:color="FFFFFF" w:fill="auto"/>
          </w:tcPr>
          <w:p w14:paraId="144C81B9" w14:textId="0CC125C4" w:rsidR="00827006" w:rsidRDefault="00827006" w:rsidP="00827006">
            <w:pPr>
              <w:pStyle w:val="TAC"/>
              <w:rPr>
                <w:sz w:val="16"/>
                <w:szCs w:val="16"/>
                <w:lang w:eastAsia="ko-KR"/>
              </w:rPr>
            </w:pPr>
            <w:r w:rsidRPr="00827006">
              <w:rPr>
                <w:sz w:val="16"/>
                <w:szCs w:val="16"/>
                <w:lang w:eastAsia="ko-KR"/>
              </w:rPr>
              <w:t>SP-241119</w:t>
            </w:r>
          </w:p>
        </w:tc>
        <w:tc>
          <w:tcPr>
            <w:tcW w:w="567" w:type="dxa"/>
            <w:shd w:val="solid" w:color="FFFFFF" w:fill="auto"/>
          </w:tcPr>
          <w:p w14:paraId="561948B5" w14:textId="620971AF" w:rsidR="00827006" w:rsidRPr="00315B85" w:rsidRDefault="00827006" w:rsidP="00827006">
            <w:pPr>
              <w:pStyle w:val="TAC"/>
              <w:rPr>
                <w:sz w:val="16"/>
                <w:szCs w:val="16"/>
              </w:rPr>
            </w:pPr>
            <w:r>
              <w:rPr>
                <w:sz w:val="16"/>
                <w:szCs w:val="16"/>
              </w:rPr>
              <w:t>0001</w:t>
            </w:r>
          </w:p>
        </w:tc>
        <w:tc>
          <w:tcPr>
            <w:tcW w:w="426" w:type="dxa"/>
            <w:shd w:val="solid" w:color="FFFFFF" w:fill="auto"/>
          </w:tcPr>
          <w:p w14:paraId="230731EE" w14:textId="77777777" w:rsidR="00827006" w:rsidRPr="00315B85" w:rsidRDefault="00827006" w:rsidP="00827006">
            <w:pPr>
              <w:pStyle w:val="TAC"/>
              <w:rPr>
                <w:sz w:val="16"/>
                <w:szCs w:val="16"/>
              </w:rPr>
            </w:pPr>
          </w:p>
        </w:tc>
        <w:tc>
          <w:tcPr>
            <w:tcW w:w="425" w:type="dxa"/>
            <w:shd w:val="solid" w:color="FFFFFF" w:fill="auto"/>
          </w:tcPr>
          <w:p w14:paraId="661339B2" w14:textId="7CCA326D" w:rsidR="00827006" w:rsidRPr="00315B85" w:rsidRDefault="00827006" w:rsidP="00827006">
            <w:pPr>
              <w:pStyle w:val="TAC"/>
              <w:rPr>
                <w:sz w:val="16"/>
                <w:szCs w:val="16"/>
              </w:rPr>
            </w:pPr>
            <w:r>
              <w:rPr>
                <w:sz w:val="16"/>
                <w:szCs w:val="16"/>
              </w:rPr>
              <w:t>D</w:t>
            </w:r>
          </w:p>
        </w:tc>
        <w:tc>
          <w:tcPr>
            <w:tcW w:w="4678" w:type="dxa"/>
            <w:shd w:val="solid" w:color="FFFFFF" w:fill="auto"/>
          </w:tcPr>
          <w:p w14:paraId="0A995163" w14:textId="62D8AA34" w:rsidR="00827006" w:rsidRDefault="00827006" w:rsidP="00827006">
            <w:pPr>
              <w:pStyle w:val="TAL"/>
              <w:rPr>
                <w:sz w:val="16"/>
                <w:szCs w:val="16"/>
                <w:lang w:eastAsia="ko-KR"/>
              </w:rPr>
            </w:pPr>
            <w:r w:rsidRPr="00827006">
              <w:rPr>
                <w:sz w:val="16"/>
                <w:szCs w:val="16"/>
                <w:lang w:eastAsia="ko-KR"/>
              </w:rPr>
              <w:t>Editorial Corrections to TS 26.264</w:t>
            </w:r>
          </w:p>
        </w:tc>
        <w:tc>
          <w:tcPr>
            <w:tcW w:w="708" w:type="dxa"/>
            <w:shd w:val="solid" w:color="FFFFFF" w:fill="auto"/>
          </w:tcPr>
          <w:p w14:paraId="36D3EFC6" w14:textId="3735986A" w:rsidR="00827006" w:rsidRDefault="00827006" w:rsidP="00827006">
            <w:pPr>
              <w:pStyle w:val="TAC"/>
              <w:rPr>
                <w:sz w:val="16"/>
                <w:szCs w:val="16"/>
                <w:lang w:eastAsia="ko-KR"/>
              </w:rPr>
            </w:pPr>
            <w:r>
              <w:rPr>
                <w:sz w:val="16"/>
                <w:szCs w:val="16"/>
                <w:lang w:eastAsia="ko-KR"/>
              </w:rPr>
              <w:t>18.1.0</w:t>
            </w:r>
          </w:p>
        </w:tc>
      </w:tr>
      <w:tr w:rsidR="00CA7E23" w:rsidRPr="00315B85" w14:paraId="49E04167" w14:textId="77777777" w:rsidTr="00A3486B">
        <w:tc>
          <w:tcPr>
            <w:tcW w:w="800" w:type="dxa"/>
            <w:shd w:val="solid" w:color="FFFFFF" w:fill="auto"/>
          </w:tcPr>
          <w:p w14:paraId="7BEACD93" w14:textId="30E6E171" w:rsidR="00CA7E23" w:rsidRDefault="00CA7E23" w:rsidP="00CA7E23">
            <w:pPr>
              <w:pStyle w:val="TAC"/>
              <w:rPr>
                <w:sz w:val="16"/>
                <w:szCs w:val="16"/>
                <w:lang w:eastAsia="ko-KR"/>
              </w:rPr>
            </w:pPr>
            <w:r>
              <w:rPr>
                <w:sz w:val="16"/>
                <w:szCs w:val="16"/>
                <w:lang w:eastAsia="ko-KR"/>
              </w:rPr>
              <w:t>2025-03</w:t>
            </w:r>
          </w:p>
        </w:tc>
        <w:tc>
          <w:tcPr>
            <w:tcW w:w="901" w:type="dxa"/>
            <w:shd w:val="solid" w:color="FFFFFF" w:fill="auto"/>
          </w:tcPr>
          <w:p w14:paraId="79DD6ACC" w14:textId="0FD4ACD2" w:rsidR="00CA7E23" w:rsidRDefault="00CA7E23" w:rsidP="00CA7E23">
            <w:pPr>
              <w:pStyle w:val="TAC"/>
              <w:rPr>
                <w:sz w:val="16"/>
                <w:szCs w:val="16"/>
                <w:lang w:eastAsia="ko-KR"/>
              </w:rPr>
            </w:pPr>
            <w:r>
              <w:rPr>
                <w:sz w:val="16"/>
                <w:szCs w:val="16"/>
                <w:lang w:eastAsia="ko-KR"/>
              </w:rPr>
              <w:t>SA#107</w:t>
            </w:r>
          </w:p>
        </w:tc>
        <w:tc>
          <w:tcPr>
            <w:tcW w:w="1134" w:type="dxa"/>
            <w:shd w:val="solid" w:color="FFFFFF" w:fill="auto"/>
          </w:tcPr>
          <w:p w14:paraId="3E57119D" w14:textId="228C78E7" w:rsidR="00CA7E23" w:rsidRPr="00827006" w:rsidRDefault="00CA7E23" w:rsidP="00CA7E23">
            <w:pPr>
              <w:pStyle w:val="TAC"/>
              <w:rPr>
                <w:sz w:val="16"/>
                <w:szCs w:val="16"/>
                <w:lang w:eastAsia="ko-KR"/>
              </w:rPr>
            </w:pPr>
            <w:r w:rsidRPr="00CA7E23">
              <w:rPr>
                <w:sz w:val="16"/>
                <w:szCs w:val="16"/>
                <w:lang w:eastAsia="ko-KR"/>
              </w:rPr>
              <w:t>SP-250138</w:t>
            </w:r>
          </w:p>
        </w:tc>
        <w:tc>
          <w:tcPr>
            <w:tcW w:w="567" w:type="dxa"/>
            <w:shd w:val="solid" w:color="FFFFFF" w:fill="auto"/>
            <w:vAlign w:val="bottom"/>
          </w:tcPr>
          <w:p w14:paraId="2D4B9777" w14:textId="5CEC6420" w:rsidR="00CA7E23" w:rsidRDefault="00CA7E23" w:rsidP="00CA7E23">
            <w:pPr>
              <w:pStyle w:val="TAC"/>
              <w:rPr>
                <w:sz w:val="16"/>
                <w:szCs w:val="16"/>
              </w:rPr>
            </w:pPr>
            <w:r>
              <w:rPr>
                <w:rFonts w:cs="Arial"/>
                <w:sz w:val="16"/>
                <w:szCs w:val="16"/>
              </w:rPr>
              <w:t>0002</w:t>
            </w:r>
          </w:p>
        </w:tc>
        <w:tc>
          <w:tcPr>
            <w:tcW w:w="426" w:type="dxa"/>
            <w:shd w:val="solid" w:color="FFFFFF" w:fill="auto"/>
            <w:vAlign w:val="bottom"/>
          </w:tcPr>
          <w:p w14:paraId="47FE8B7E" w14:textId="73CA030D" w:rsidR="00CA7E23" w:rsidRPr="00315B85" w:rsidRDefault="00CA7E23" w:rsidP="00CA7E23">
            <w:pPr>
              <w:pStyle w:val="TAC"/>
              <w:rPr>
                <w:sz w:val="16"/>
                <w:szCs w:val="16"/>
              </w:rPr>
            </w:pPr>
            <w:r>
              <w:rPr>
                <w:rFonts w:cs="Arial"/>
                <w:sz w:val="16"/>
                <w:szCs w:val="16"/>
              </w:rPr>
              <w:t>1</w:t>
            </w:r>
          </w:p>
        </w:tc>
        <w:tc>
          <w:tcPr>
            <w:tcW w:w="425" w:type="dxa"/>
            <w:shd w:val="solid" w:color="FFFFFF" w:fill="auto"/>
            <w:vAlign w:val="bottom"/>
          </w:tcPr>
          <w:p w14:paraId="0B3A43C2" w14:textId="27E40B5A" w:rsidR="00CA7E23" w:rsidRDefault="00CA7E23" w:rsidP="00CA7E23">
            <w:pPr>
              <w:pStyle w:val="TAC"/>
              <w:rPr>
                <w:sz w:val="16"/>
                <w:szCs w:val="16"/>
              </w:rPr>
            </w:pPr>
            <w:r>
              <w:rPr>
                <w:rFonts w:cs="Arial"/>
                <w:sz w:val="16"/>
                <w:szCs w:val="16"/>
              </w:rPr>
              <w:t>F</w:t>
            </w:r>
          </w:p>
        </w:tc>
        <w:tc>
          <w:tcPr>
            <w:tcW w:w="4678" w:type="dxa"/>
            <w:shd w:val="solid" w:color="FFFFFF" w:fill="auto"/>
          </w:tcPr>
          <w:p w14:paraId="55461AEE" w14:textId="0040D7AE" w:rsidR="00CA7E23" w:rsidRPr="00827006" w:rsidRDefault="00CA7E23" w:rsidP="00CA7E23">
            <w:pPr>
              <w:pStyle w:val="TAL"/>
              <w:rPr>
                <w:sz w:val="16"/>
                <w:szCs w:val="16"/>
                <w:lang w:eastAsia="ko-KR"/>
              </w:rPr>
            </w:pPr>
            <w:r w:rsidRPr="00CA7E23">
              <w:rPr>
                <w:sz w:val="16"/>
                <w:szCs w:val="16"/>
                <w:lang w:eastAsia="ko-KR"/>
              </w:rPr>
              <w:t>Remove MRF from IMS data channel architecture</w:t>
            </w:r>
          </w:p>
        </w:tc>
        <w:tc>
          <w:tcPr>
            <w:tcW w:w="708" w:type="dxa"/>
            <w:shd w:val="solid" w:color="FFFFFF" w:fill="auto"/>
          </w:tcPr>
          <w:p w14:paraId="7D83F1CD" w14:textId="79032F55" w:rsidR="00CA7E23" w:rsidRDefault="00CA7E23" w:rsidP="00CA7E23">
            <w:pPr>
              <w:pStyle w:val="TAC"/>
              <w:rPr>
                <w:sz w:val="16"/>
                <w:szCs w:val="16"/>
                <w:lang w:eastAsia="ko-KR"/>
              </w:rPr>
            </w:pPr>
            <w:r>
              <w:rPr>
                <w:sz w:val="16"/>
                <w:szCs w:val="16"/>
                <w:lang w:eastAsia="ko-KR"/>
              </w:rPr>
              <w:t>18.2.0</w:t>
            </w:r>
          </w:p>
        </w:tc>
      </w:tr>
    </w:tbl>
    <w:p w14:paraId="6AE5F0B0" w14:textId="77777777" w:rsidR="00080512" w:rsidRDefault="00080512" w:rsidP="00B9689D"/>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8655E" w14:textId="77777777" w:rsidR="00FE014E" w:rsidRDefault="00FE014E">
      <w:r>
        <w:separator/>
      </w:r>
    </w:p>
  </w:endnote>
  <w:endnote w:type="continuationSeparator" w:id="0">
    <w:p w14:paraId="3060E0F6" w14:textId="77777777" w:rsidR="00FE014E" w:rsidRDefault="00FE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31D5" w:rsidRDefault="00DD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AFD11" w14:textId="77777777" w:rsidR="00FE014E" w:rsidRDefault="00FE014E">
      <w:r>
        <w:separator/>
      </w:r>
    </w:p>
  </w:footnote>
  <w:footnote w:type="continuationSeparator" w:id="0">
    <w:p w14:paraId="751784BF" w14:textId="77777777" w:rsidR="00FE014E" w:rsidRDefault="00FE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CBAC22B"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1314">
      <w:rPr>
        <w:rFonts w:ascii="Arial" w:hAnsi="Arial" w:cs="Arial"/>
        <w:b/>
        <w:noProof/>
        <w:sz w:val="18"/>
        <w:szCs w:val="18"/>
      </w:rPr>
      <w:t>3GPP TS 26.264 V18.2.0 (2025-03)</w:t>
    </w:r>
    <w:r>
      <w:rPr>
        <w:rFonts w:ascii="Arial" w:hAnsi="Arial" w:cs="Arial"/>
        <w:b/>
        <w:sz w:val="18"/>
        <w:szCs w:val="18"/>
      </w:rPr>
      <w:fldChar w:fldCharType="end"/>
    </w:r>
  </w:p>
  <w:p w14:paraId="7A6BC72E" w14:textId="6CA7BD4D"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2FE">
      <w:rPr>
        <w:rFonts w:ascii="Arial" w:hAnsi="Arial" w:cs="Arial"/>
        <w:b/>
        <w:noProof/>
        <w:sz w:val="18"/>
        <w:szCs w:val="18"/>
      </w:rPr>
      <w:t>10</w:t>
    </w:r>
    <w:r>
      <w:rPr>
        <w:rFonts w:ascii="Arial" w:hAnsi="Arial" w:cs="Arial"/>
        <w:b/>
        <w:sz w:val="18"/>
        <w:szCs w:val="18"/>
      </w:rPr>
      <w:fldChar w:fldCharType="end"/>
    </w:r>
  </w:p>
  <w:p w14:paraId="13C538E8" w14:textId="40F8D9AC"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1314">
      <w:rPr>
        <w:rFonts w:ascii="Arial" w:hAnsi="Arial" w:cs="Arial"/>
        <w:b/>
        <w:noProof/>
        <w:sz w:val="18"/>
        <w:szCs w:val="18"/>
      </w:rPr>
      <w:t>Release 18</w:t>
    </w:r>
    <w:r>
      <w:rPr>
        <w:rFonts w:ascii="Arial" w:hAnsi="Arial" w:cs="Arial"/>
        <w:b/>
        <w:sz w:val="18"/>
        <w:szCs w:val="18"/>
      </w:rPr>
      <w:fldChar w:fldCharType="end"/>
    </w:r>
  </w:p>
  <w:p w14:paraId="1024E63D" w14:textId="77777777" w:rsidR="00DD31D5" w:rsidRDefault="00DD3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012757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774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437870">
    <w:abstractNumId w:val="11"/>
  </w:num>
  <w:num w:numId="4" w16cid:durableId="240911399">
    <w:abstractNumId w:val="17"/>
  </w:num>
  <w:num w:numId="5" w16cid:durableId="414396781">
    <w:abstractNumId w:val="9"/>
  </w:num>
  <w:num w:numId="6" w16cid:durableId="633830847">
    <w:abstractNumId w:val="7"/>
  </w:num>
  <w:num w:numId="7" w16cid:durableId="1277641839">
    <w:abstractNumId w:val="6"/>
  </w:num>
  <w:num w:numId="8" w16cid:durableId="1165976583">
    <w:abstractNumId w:val="5"/>
  </w:num>
  <w:num w:numId="9" w16cid:durableId="1018233390">
    <w:abstractNumId w:val="4"/>
  </w:num>
  <w:num w:numId="10" w16cid:durableId="626085906">
    <w:abstractNumId w:val="8"/>
  </w:num>
  <w:num w:numId="11" w16cid:durableId="1188102454">
    <w:abstractNumId w:val="3"/>
  </w:num>
  <w:num w:numId="12" w16cid:durableId="1313635891">
    <w:abstractNumId w:val="2"/>
  </w:num>
  <w:num w:numId="13" w16cid:durableId="965895509">
    <w:abstractNumId w:val="1"/>
  </w:num>
  <w:num w:numId="14" w16cid:durableId="1351682714">
    <w:abstractNumId w:val="0"/>
  </w:num>
  <w:num w:numId="15" w16cid:durableId="42796233">
    <w:abstractNumId w:val="14"/>
  </w:num>
  <w:num w:numId="16" w16cid:durableId="1201668598">
    <w:abstractNumId w:val="13"/>
  </w:num>
  <w:num w:numId="17" w16cid:durableId="957612309">
    <w:abstractNumId w:val="12"/>
  </w:num>
  <w:num w:numId="18" w16cid:durableId="1183782219">
    <w:abstractNumId w:val="18"/>
  </w:num>
  <w:num w:numId="19" w16cid:durableId="513113920">
    <w:abstractNumId w:val="16"/>
  </w:num>
  <w:num w:numId="20" w16cid:durableId="1283220836">
    <w:abstractNumId w:val="19"/>
  </w:num>
  <w:num w:numId="21" w16cid:durableId="17730899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0F2E52"/>
    <w:rsid w:val="00111A1C"/>
    <w:rsid w:val="00115C03"/>
    <w:rsid w:val="00116527"/>
    <w:rsid w:val="001220D7"/>
    <w:rsid w:val="00127F0B"/>
    <w:rsid w:val="00127FB5"/>
    <w:rsid w:val="001333BB"/>
    <w:rsid w:val="00133525"/>
    <w:rsid w:val="0015387B"/>
    <w:rsid w:val="00173E3B"/>
    <w:rsid w:val="00174E78"/>
    <w:rsid w:val="001A4C42"/>
    <w:rsid w:val="001A7420"/>
    <w:rsid w:val="001B6637"/>
    <w:rsid w:val="001C21C3"/>
    <w:rsid w:val="001D02C2"/>
    <w:rsid w:val="001F0C1D"/>
    <w:rsid w:val="001F1132"/>
    <w:rsid w:val="001F168B"/>
    <w:rsid w:val="002347A2"/>
    <w:rsid w:val="0023637C"/>
    <w:rsid w:val="002369D9"/>
    <w:rsid w:val="0025030A"/>
    <w:rsid w:val="0025669F"/>
    <w:rsid w:val="00256D19"/>
    <w:rsid w:val="002675F0"/>
    <w:rsid w:val="002760EE"/>
    <w:rsid w:val="002765B2"/>
    <w:rsid w:val="00277C32"/>
    <w:rsid w:val="002B6339"/>
    <w:rsid w:val="002D3DB4"/>
    <w:rsid w:val="002E00EE"/>
    <w:rsid w:val="002E03E8"/>
    <w:rsid w:val="002F327A"/>
    <w:rsid w:val="002F47C3"/>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65B8"/>
    <w:rsid w:val="003C3971"/>
    <w:rsid w:val="003E2690"/>
    <w:rsid w:val="003E3F79"/>
    <w:rsid w:val="00403D3A"/>
    <w:rsid w:val="00423334"/>
    <w:rsid w:val="004345EC"/>
    <w:rsid w:val="00452FBB"/>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51862"/>
    <w:rsid w:val="00563C5D"/>
    <w:rsid w:val="00565087"/>
    <w:rsid w:val="005764E8"/>
    <w:rsid w:val="00597B11"/>
    <w:rsid w:val="005B1A88"/>
    <w:rsid w:val="005C3D5A"/>
    <w:rsid w:val="005D2E01"/>
    <w:rsid w:val="005D7526"/>
    <w:rsid w:val="005E4BB2"/>
    <w:rsid w:val="005E5DEA"/>
    <w:rsid w:val="005F788A"/>
    <w:rsid w:val="00602AEA"/>
    <w:rsid w:val="00610F54"/>
    <w:rsid w:val="00611DC8"/>
    <w:rsid w:val="0061413D"/>
    <w:rsid w:val="00614FDF"/>
    <w:rsid w:val="00623201"/>
    <w:rsid w:val="0063543D"/>
    <w:rsid w:val="006374AB"/>
    <w:rsid w:val="00647114"/>
    <w:rsid w:val="00670CF4"/>
    <w:rsid w:val="00690548"/>
    <w:rsid w:val="006912E9"/>
    <w:rsid w:val="00694860"/>
    <w:rsid w:val="006A323F"/>
    <w:rsid w:val="006B241F"/>
    <w:rsid w:val="006B30D0"/>
    <w:rsid w:val="006B444B"/>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40F7"/>
    <w:rsid w:val="00765EA3"/>
    <w:rsid w:val="00774DA4"/>
    <w:rsid w:val="00781F0F"/>
    <w:rsid w:val="007838CE"/>
    <w:rsid w:val="007B600E"/>
    <w:rsid w:val="007C34B1"/>
    <w:rsid w:val="007E0CA3"/>
    <w:rsid w:val="007F0F4A"/>
    <w:rsid w:val="007F57E9"/>
    <w:rsid w:val="008028A4"/>
    <w:rsid w:val="00827006"/>
    <w:rsid w:val="0082785C"/>
    <w:rsid w:val="00830747"/>
    <w:rsid w:val="00830904"/>
    <w:rsid w:val="00832C2E"/>
    <w:rsid w:val="00840544"/>
    <w:rsid w:val="0085068C"/>
    <w:rsid w:val="008563D9"/>
    <w:rsid w:val="008614E7"/>
    <w:rsid w:val="008768CA"/>
    <w:rsid w:val="00887465"/>
    <w:rsid w:val="008B18CB"/>
    <w:rsid w:val="008C384C"/>
    <w:rsid w:val="008C4CC5"/>
    <w:rsid w:val="008C7B64"/>
    <w:rsid w:val="008D7BD4"/>
    <w:rsid w:val="008E2D68"/>
    <w:rsid w:val="008E6756"/>
    <w:rsid w:val="008F015D"/>
    <w:rsid w:val="0090271F"/>
    <w:rsid w:val="00902E23"/>
    <w:rsid w:val="009114D7"/>
    <w:rsid w:val="0091348E"/>
    <w:rsid w:val="0091428C"/>
    <w:rsid w:val="00917CCB"/>
    <w:rsid w:val="00923771"/>
    <w:rsid w:val="00923C73"/>
    <w:rsid w:val="00927D04"/>
    <w:rsid w:val="00933FB0"/>
    <w:rsid w:val="00942EC2"/>
    <w:rsid w:val="00951CB9"/>
    <w:rsid w:val="00975DAE"/>
    <w:rsid w:val="009916E0"/>
    <w:rsid w:val="009A7F3E"/>
    <w:rsid w:val="009B1B22"/>
    <w:rsid w:val="009B363C"/>
    <w:rsid w:val="009D3BC1"/>
    <w:rsid w:val="009D48A8"/>
    <w:rsid w:val="009F37B7"/>
    <w:rsid w:val="00A026A1"/>
    <w:rsid w:val="00A10F02"/>
    <w:rsid w:val="00A164B4"/>
    <w:rsid w:val="00A21236"/>
    <w:rsid w:val="00A26956"/>
    <w:rsid w:val="00A27486"/>
    <w:rsid w:val="00A30C08"/>
    <w:rsid w:val="00A3486B"/>
    <w:rsid w:val="00A46EC7"/>
    <w:rsid w:val="00A47E25"/>
    <w:rsid w:val="00A50883"/>
    <w:rsid w:val="00A53724"/>
    <w:rsid w:val="00A56066"/>
    <w:rsid w:val="00A56428"/>
    <w:rsid w:val="00A73129"/>
    <w:rsid w:val="00A82346"/>
    <w:rsid w:val="00A921C9"/>
    <w:rsid w:val="00A92BA1"/>
    <w:rsid w:val="00A9309F"/>
    <w:rsid w:val="00A95A32"/>
    <w:rsid w:val="00A963D9"/>
    <w:rsid w:val="00A967FF"/>
    <w:rsid w:val="00AB24E1"/>
    <w:rsid w:val="00AB4A5D"/>
    <w:rsid w:val="00AB6979"/>
    <w:rsid w:val="00AC2969"/>
    <w:rsid w:val="00AC6BC6"/>
    <w:rsid w:val="00AC6D77"/>
    <w:rsid w:val="00AD1314"/>
    <w:rsid w:val="00AD1C77"/>
    <w:rsid w:val="00AD45A1"/>
    <w:rsid w:val="00AE1A1B"/>
    <w:rsid w:val="00AE6164"/>
    <w:rsid w:val="00AE65E2"/>
    <w:rsid w:val="00AE7F6E"/>
    <w:rsid w:val="00AF1460"/>
    <w:rsid w:val="00AF596C"/>
    <w:rsid w:val="00B07EAA"/>
    <w:rsid w:val="00B1315D"/>
    <w:rsid w:val="00B1424D"/>
    <w:rsid w:val="00B15449"/>
    <w:rsid w:val="00B267BB"/>
    <w:rsid w:val="00B434BE"/>
    <w:rsid w:val="00B60E76"/>
    <w:rsid w:val="00B749BE"/>
    <w:rsid w:val="00B81D0B"/>
    <w:rsid w:val="00B93086"/>
    <w:rsid w:val="00B9689D"/>
    <w:rsid w:val="00BA19ED"/>
    <w:rsid w:val="00BA4B8D"/>
    <w:rsid w:val="00BB28DD"/>
    <w:rsid w:val="00BC0F7D"/>
    <w:rsid w:val="00BD7D31"/>
    <w:rsid w:val="00BE3031"/>
    <w:rsid w:val="00BE3255"/>
    <w:rsid w:val="00BF128E"/>
    <w:rsid w:val="00C074DD"/>
    <w:rsid w:val="00C1496A"/>
    <w:rsid w:val="00C212B2"/>
    <w:rsid w:val="00C33079"/>
    <w:rsid w:val="00C4292D"/>
    <w:rsid w:val="00C45231"/>
    <w:rsid w:val="00C5194E"/>
    <w:rsid w:val="00C551FF"/>
    <w:rsid w:val="00C5671B"/>
    <w:rsid w:val="00C72833"/>
    <w:rsid w:val="00C80F1D"/>
    <w:rsid w:val="00C856A7"/>
    <w:rsid w:val="00C91962"/>
    <w:rsid w:val="00C93F40"/>
    <w:rsid w:val="00CA3D0C"/>
    <w:rsid w:val="00CA7E23"/>
    <w:rsid w:val="00CE2154"/>
    <w:rsid w:val="00D03C8D"/>
    <w:rsid w:val="00D16D2D"/>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4A25"/>
    <w:rsid w:val="00EF608C"/>
    <w:rsid w:val="00F025A2"/>
    <w:rsid w:val="00F04712"/>
    <w:rsid w:val="00F13360"/>
    <w:rsid w:val="00F22EC7"/>
    <w:rsid w:val="00F325C8"/>
    <w:rsid w:val="00F34834"/>
    <w:rsid w:val="00F653B8"/>
    <w:rsid w:val="00F745C1"/>
    <w:rsid w:val="00F80F11"/>
    <w:rsid w:val="00F9008D"/>
    <w:rsid w:val="00F9123A"/>
    <w:rsid w:val="00FA1266"/>
    <w:rsid w:val="00FA3B83"/>
    <w:rsid w:val="00FB702B"/>
    <w:rsid w:val="00FC1192"/>
    <w:rsid w:val="00FD54C8"/>
    <w:rsid w:val="00FD5FA9"/>
    <w:rsid w:val="00FE014E"/>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6669</Words>
  <Characters>38016</Characters>
  <Application>Microsoft Office Word</Application>
  <DocSecurity>0</DocSecurity>
  <Lines>316</Lines>
  <Paragraphs>89</Paragraphs>
  <ScaleCrop>false</ScaleCrop>
  <HeadingPairs>
    <vt:vector size="6" baseType="variant">
      <vt:variant>
        <vt:lpstr>Title</vt:lpstr>
      </vt:variant>
      <vt:variant>
        <vt:i4>1</vt:i4>
      </vt:variant>
      <vt:variant>
        <vt:lpstr>Headings</vt:lpstr>
      </vt:variant>
      <vt:variant>
        <vt:i4>42</vt:i4>
      </vt:variant>
      <vt:variant>
        <vt:lpstr>제목</vt:lpstr>
      </vt:variant>
      <vt:variant>
        <vt:i4>1</vt:i4>
      </vt:variant>
    </vt:vector>
  </HeadingPairs>
  <TitlesOfParts>
    <vt:vector size="44" baseType="lpstr">
      <vt:lpstr>3GPP TS ab.cde</vt:lpstr>
      <vt:lpstr>Foreword</vt:lpstr>
      <vt:lpstr>1	Scope</vt:lpstr>
      <vt:lpstr>2	References</vt:lpstr>
      <vt:lpstr>3	Definitions of terms, symbols and abbreviations</vt:lpstr>
      <vt:lpstr>    3.1	Terms</vt:lpstr>
      <vt:lpstr>    3.2	Symbols</vt:lpstr>
      <vt:lpstr>    3.3	Abbreviations</vt:lpstr>
      <vt:lpstr>4	System description</vt:lpstr>
      <vt:lpstr>    4.1	General</vt:lpstr>
      <vt:lpstr>    4.2	Terminal architecture</vt:lpstr>
      <vt:lpstr>    4.3	End-to-End Reference Architecture</vt:lpstr>
      <vt:lpstr>5	Immersive AR Media</vt:lpstr>
      <vt:lpstr>    5.1	General</vt:lpstr>
      <vt:lpstr>    5.2	Speech</vt:lpstr>
      <vt:lpstr>    5.3	Video</vt:lpstr>
      <vt:lpstr>    5.4	Real-time text</vt:lpstr>
      <vt:lpstr>    5.5	Still images</vt:lpstr>
      <vt:lpstr>6	AR Metadata</vt:lpstr>
      <vt:lpstr>    6.1	General</vt:lpstr>
      <vt:lpstr>    6.2	Metadata data channel message format</vt:lpstr>
      <vt:lpstr>    6.3	Spatial descriptions</vt:lpstr>
      <vt:lpstr>        6.3.1	Spatial description format</vt:lpstr>
      <vt:lpstr>    6.4	Scene descriptions</vt:lpstr>
      <vt:lpstr>    6.5	Network media rendering</vt:lpstr>
      <vt:lpstr>        6.5.1	General</vt:lpstr>
      <vt:lpstr>        6.5.2	Pose Format</vt:lpstr>
      <vt:lpstr>        6.5.3	Action Format</vt:lpstr>
      <vt:lpstr>7	Media configurations</vt:lpstr>
      <vt:lpstr>    7.1	General</vt:lpstr>
      <vt:lpstr>    7.2	Network media rendering configuration</vt:lpstr>
      <vt:lpstr>8	AR Data Transport</vt:lpstr>
      <vt:lpstr>    8.1	General</vt:lpstr>
      <vt:lpstr>    8.2	RTP transport</vt:lpstr>
      <vt:lpstr>    8.3	RTCP usage</vt:lpstr>
      <vt:lpstr>9	Quality of Experience</vt:lpstr>
      <vt:lpstr>    9.1	General</vt:lpstr>
      <vt:lpstr>A.1	IMS AR communication Call Flows</vt:lpstr>
      <vt:lpstr>    A.1.1	General</vt:lpstr>
      <vt:lpstr>    A.1.2	AR Call Session Setup</vt:lpstr>
      <vt:lpstr>    A.1.3	Split Rendering Negotiation</vt:lpstr>
      <vt:lpstr>    A.1.4	Scene Description Processing</vt:lpstr>
      <vt:lpstr>    A.1.5	AR Media Processing</vt:lpstr>
      <vt:lpstr>3GPP TS ab.cde</vt:lpstr>
    </vt:vector>
  </TitlesOfParts>
  <Company>ETSI</Company>
  <LinksUpToDate>false</LinksUpToDate>
  <CharactersWithSpaces>44596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26506-CR0009r1</cp:lastModifiedBy>
  <cp:revision>3</cp:revision>
  <cp:lastPrinted>2019-02-25T14:05:00Z</cp:lastPrinted>
  <dcterms:created xsi:type="dcterms:W3CDTF">2025-03-14T15:50:00Z</dcterms:created>
  <dcterms:modified xsi:type="dcterms:W3CDTF">2025-03-29T21:25:00Z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