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66A9B0CE"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8F05D8">
              <w:t>3</w:t>
            </w:r>
            <w:r>
              <w:t xml:space="preserve">.0 </w:t>
            </w:r>
            <w:r>
              <w:rPr>
                <w:sz w:val="32"/>
              </w:rPr>
              <w:t>(202</w:t>
            </w:r>
            <w:r w:rsidR="00183002">
              <w:rPr>
                <w:sz w:val="32"/>
              </w:rPr>
              <w:t>5</w:t>
            </w:r>
            <w:r>
              <w:rPr>
                <w:sz w:val="32"/>
              </w:rPr>
              <w:t>-</w:t>
            </w:r>
            <w:r w:rsidR="00183002">
              <w:rPr>
                <w:sz w:val="32"/>
              </w:rPr>
              <w:t>0</w:t>
            </w:r>
            <w:r w:rsidR="008F05D8">
              <w:rPr>
                <w:sz w:val="32"/>
              </w:rPr>
              <w:t>6</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3.1pt" o:ole="">
                  <v:imagedata r:id="rId9" o:title=""/>
                </v:shape>
                <o:OLEObject Type="Embed" ProgID="Word.Picture.8" ShapeID="_x0000_i1025" DrawAspect="Content" ObjectID="_1811358831" r:id="rId10"/>
              </w:object>
            </w:r>
          </w:p>
        </w:tc>
        <w:tc>
          <w:tcPr>
            <w:tcW w:w="5540" w:type="dxa"/>
            <w:shd w:val="clear" w:color="auto" w:fill="auto"/>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8752A2" w:rsidRDefault="003319AF" w:rsidP="000B267A">
      <w:pPr>
        <w:pStyle w:val="TT"/>
        <w:rPr>
          <w:lang w:val="en-US"/>
        </w:rPr>
      </w:pPr>
      <w:r w:rsidRPr="008752A2">
        <w:rPr>
          <w:lang w:val="en-US"/>
        </w:rPr>
        <w:br w:type="page"/>
      </w:r>
      <w:bookmarkStart w:id="9" w:name="tableOfContents"/>
      <w:bookmarkEnd w:id="9"/>
      <w:r w:rsidRPr="008752A2">
        <w:rPr>
          <w:lang w:val="en-US"/>
        </w:rPr>
        <w:lastRenderedPageBreak/>
        <w:t>Contents</w:t>
      </w:r>
    </w:p>
    <w:p w14:paraId="37A2390D" w14:textId="63A52F6C" w:rsidR="00444397" w:rsidRDefault="003319AF">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8752A2">
        <w:rPr>
          <w:lang w:val="en-US"/>
        </w:rPr>
        <w:instrText xml:space="preserve"> TOC \o "1-9" </w:instrText>
      </w:r>
      <w:r>
        <w:fldChar w:fldCharType="separate"/>
      </w:r>
      <w:r w:rsidR="00444397" w:rsidRPr="006F7EC9">
        <w:rPr>
          <w:noProof/>
          <w:lang w:val="en-US"/>
        </w:rPr>
        <w:t>Foreword</w:t>
      </w:r>
      <w:r w:rsidR="00444397">
        <w:rPr>
          <w:noProof/>
        </w:rPr>
        <w:tab/>
      </w:r>
      <w:r w:rsidR="00444397">
        <w:rPr>
          <w:noProof/>
        </w:rPr>
        <w:fldChar w:fldCharType="begin" w:fldLock="1"/>
      </w:r>
      <w:r w:rsidR="00444397">
        <w:rPr>
          <w:noProof/>
        </w:rPr>
        <w:instrText xml:space="preserve"> PAGEREF _Toc200747221 \h </w:instrText>
      </w:r>
      <w:r w:rsidR="00444397">
        <w:rPr>
          <w:noProof/>
        </w:rPr>
      </w:r>
      <w:r w:rsidR="00444397">
        <w:rPr>
          <w:noProof/>
        </w:rPr>
        <w:fldChar w:fldCharType="separate"/>
      </w:r>
      <w:r w:rsidR="00444397">
        <w:rPr>
          <w:noProof/>
        </w:rPr>
        <w:t>13</w:t>
      </w:r>
      <w:r w:rsidR="00444397">
        <w:rPr>
          <w:noProof/>
        </w:rPr>
        <w:fldChar w:fldCharType="end"/>
      </w:r>
    </w:p>
    <w:p w14:paraId="65737439" w14:textId="2A34F035"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_Toc200747222 \h </w:instrText>
      </w:r>
      <w:r>
        <w:rPr>
          <w:noProof/>
        </w:rPr>
      </w:r>
      <w:r>
        <w:rPr>
          <w:noProof/>
        </w:rPr>
        <w:fldChar w:fldCharType="separate"/>
      </w:r>
      <w:r>
        <w:rPr>
          <w:noProof/>
        </w:rPr>
        <w:t>15</w:t>
      </w:r>
      <w:r>
        <w:rPr>
          <w:noProof/>
        </w:rPr>
        <w:fldChar w:fldCharType="end"/>
      </w:r>
    </w:p>
    <w:p w14:paraId="193E9A02" w14:textId="380B54B1"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_Toc200747223 \h </w:instrText>
      </w:r>
      <w:r>
        <w:rPr>
          <w:noProof/>
        </w:rPr>
      </w:r>
      <w:r>
        <w:rPr>
          <w:noProof/>
        </w:rPr>
        <w:fldChar w:fldCharType="separate"/>
      </w:r>
      <w:r>
        <w:rPr>
          <w:noProof/>
        </w:rPr>
        <w:t>15</w:t>
      </w:r>
      <w:r>
        <w:rPr>
          <w:noProof/>
        </w:rPr>
        <w:fldChar w:fldCharType="end"/>
      </w:r>
    </w:p>
    <w:p w14:paraId="11A6F667" w14:textId="1DD10E02"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_Toc200747224 \h </w:instrText>
      </w:r>
      <w:r>
        <w:rPr>
          <w:noProof/>
        </w:rPr>
      </w:r>
      <w:r>
        <w:rPr>
          <w:noProof/>
        </w:rPr>
        <w:fldChar w:fldCharType="separate"/>
      </w:r>
      <w:r>
        <w:rPr>
          <w:noProof/>
        </w:rPr>
        <w:t>16</w:t>
      </w:r>
      <w:r>
        <w:rPr>
          <w:noProof/>
        </w:rPr>
        <w:fldChar w:fldCharType="end"/>
      </w:r>
    </w:p>
    <w:p w14:paraId="4D477F52" w14:textId="0FC89B1C"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_Toc200747225 \h </w:instrText>
      </w:r>
      <w:r>
        <w:rPr>
          <w:noProof/>
        </w:rPr>
      </w:r>
      <w:r>
        <w:rPr>
          <w:noProof/>
        </w:rPr>
        <w:fldChar w:fldCharType="separate"/>
      </w:r>
      <w:r>
        <w:rPr>
          <w:noProof/>
        </w:rPr>
        <w:t>16</w:t>
      </w:r>
      <w:r>
        <w:rPr>
          <w:noProof/>
        </w:rPr>
        <w:fldChar w:fldCharType="end"/>
      </w:r>
    </w:p>
    <w:p w14:paraId="4AEC4594" w14:textId="1A57F4A5"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_Toc200747226 \h </w:instrText>
      </w:r>
      <w:r>
        <w:rPr>
          <w:noProof/>
        </w:rPr>
      </w:r>
      <w:r>
        <w:rPr>
          <w:noProof/>
        </w:rPr>
        <w:fldChar w:fldCharType="separate"/>
      </w:r>
      <w:r>
        <w:rPr>
          <w:noProof/>
        </w:rPr>
        <w:t>16</w:t>
      </w:r>
      <w:r>
        <w:rPr>
          <w:noProof/>
        </w:rPr>
        <w:fldChar w:fldCharType="end"/>
      </w:r>
    </w:p>
    <w:p w14:paraId="653621F8" w14:textId="5A131CF3"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_Toc200747227 \h </w:instrText>
      </w:r>
      <w:r>
        <w:rPr>
          <w:noProof/>
        </w:rPr>
      </w:r>
      <w:r>
        <w:rPr>
          <w:noProof/>
        </w:rPr>
        <w:fldChar w:fldCharType="separate"/>
      </w:r>
      <w:r>
        <w:rPr>
          <w:noProof/>
        </w:rPr>
        <w:t>16</w:t>
      </w:r>
      <w:r>
        <w:rPr>
          <w:noProof/>
        </w:rPr>
        <w:fldChar w:fldCharType="end"/>
      </w:r>
    </w:p>
    <w:p w14:paraId="68C213D0" w14:textId="004F11B3"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_Toc200747228 \h </w:instrText>
      </w:r>
      <w:r>
        <w:rPr>
          <w:noProof/>
        </w:rPr>
      </w:r>
      <w:r>
        <w:rPr>
          <w:noProof/>
        </w:rPr>
        <w:fldChar w:fldCharType="separate"/>
      </w:r>
      <w:r>
        <w:rPr>
          <w:noProof/>
        </w:rPr>
        <w:t>17</w:t>
      </w:r>
      <w:r>
        <w:rPr>
          <w:noProof/>
        </w:rPr>
        <w:fldChar w:fldCharType="end"/>
      </w:r>
    </w:p>
    <w:p w14:paraId="787F01E7" w14:textId="12FC5FD4"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UAE Server</w:t>
      </w:r>
      <w:r>
        <w:rPr>
          <w:noProof/>
        </w:rPr>
        <w:tab/>
      </w:r>
      <w:r>
        <w:rPr>
          <w:noProof/>
        </w:rPr>
        <w:fldChar w:fldCharType="begin" w:fldLock="1"/>
      </w:r>
      <w:r>
        <w:rPr>
          <w:noProof/>
        </w:rPr>
        <w:instrText xml:space="preserve"> PAGEREF _Toc200747229 \h </w:instrText>
      </w:r>
      <w:r>
        <w:rPr>
          <w:noProof/>
        </w:rPr>
      </w:r>
      <w:r>
        <w:rPr>
          <w:noProof/>
        </w:rPr>
        <w:fldChar w:fldCharType="separate"/>
      </w:r>
      <w:r>
        <w:rPr>
          <w:noProof/>
        </w:rPr>
        <w:t>18</w:t>
      </w:r>
      <w:r>
        <w:rPr>
          <w:noProof/>
        </w:rPr>
        <w:fldChar w:fldCharType="end"/>
      </w:r>
    </w:p>
    <w:p w14:paraId="3B78F7F9" w14:textId="4C312F3E"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_Toc200747230 \h </w:instrText>
      </w:r>
      <w:r>
        <w:rPr>
          <w:noProof/>
        </w:rPr>
      </w:r>
      <w:r>
        <w:rPr>
          <w:noProof/>
        </w:rPr>
        <w:fldChar w:fldCharType="separate"/>
      </w:r>
      <w:r>
        <w:rPr>
          <w:noProof/>
        </w:rPr>
        <w:t>18</w:t>
      </w:r>
      <w:r>
        <w:rPr>
          <w:noProof/>
        </w:rPr>
        <w:fldChar w:fldCharType="end"/>
      </w:r>
    </w:p>
    <w:p w14:paraId="2ACDEB71" w14:textId="48E9007A"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Service</w:t>
      </w:r>
      <w:r>
        <w:rPr>
          <w:noProof/>
        </w:rPr>
        <w:tab/>
      </w:r>
      <w:r>
        <w:rPr>
          <w:noProof/>
        </w:rPr>
        <w:fldChar w:fldCharType="begin" w:fldLock="1"/>
      </w:r>
      <w:r>
        <w:rPr>
          <w:noProof/>
        </w:rPr>
        <w:instrText xml:space="preserve"> PAGEREF _Toc200747231 \h </w:instrText>
      </w:r>
      <w:r>
        <w:rPr>
          <w:noProof/>
        </w:rPr>
      </w:r>
      <w:r>
        <w:rPr>
          <w:noProof/>
        </w:rPr>
        <w:fldChar w:fldCharType="separate"/>
      </w:r>
      <w:r>
        <w:rPr>
          <w:noProof/>
        </w:rPr>
        <w:t>19</w:t>
      </w:r>
      <w:r>
        <w:rPr>
          <w:noProof/>
        </w:rPr>
        <w:fldChar w:fldCharType="end"/>
      </w:r>
    </w:p>
    <w:p w14:paraId="38CE1BAD" w14:textId="16A32FB2"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_Toc200747232 \h </w:instrText>
      </w:r>
      <w:r>
        <w:rPr>
          <w:noProof/>
        </w:rPr>
      </w:r>
      <w:r>
        <w:rPr>
          <w:noProof/>
        </w:rPr>
        <w:fldChar w:fldCharType="separate"/>
      </w:r>
      <w:r>
        <w:rPr>
          <w:noProof/>
        </w:rPr>
        <w:t>19</w:t>
      </w:r>
      <w:r>
        <w:rPr>
          <w:noProof/>
        </w:rPr>
        <w:fldChar w:fldCharType="end"/>
      </w:r>
    </w:p>
    <w:p w14:paraId="56089C94" w14:textId="35DE2538"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_Toc200747233 \h </w:instrText>
      </w:r>
      <w:r>
        <w:rPr>
          <w:noProof/>
        </w:rPr>
      </w:r>
      <w:r>
        <w:rPr>
          <w:noProof/>
        </w:rPr>
        <w:fldChar w:fldCharType="separate"/>
      </w:r>
      <w:r>
        <w:rPr>
          <w:noProof/>
        </w:rPr>
        <w:t>19</w:t>
      </w:r>
      <w:r>
        <w:rPr>
          <w:noProof/>
        </w:rPr>
        <w:fldChar w:fldCharType="end"/>
      </w:r>
    </w:p>
    <w:p w14:paraId="236BC6B7" w14:textId="58FBC01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_Toc200747234 \h </w:instrText>
      </w:r>
      <w:r>
        <w:rPr>
          <w:noProof/>
        </w:rPr>
      </w:r>
      <w:r>
        <w:rPr>
          <w:noProof/>
        </w:rPr>
        <w:fldChar w:fldCharType="separate"/>
      </w:r>
      <w:r>
        <w:rPr>
          <w:noProof/>
        </w:rPr>
        <w:t>19</w:t>
      </w:r>
      <w:r>
        <w:rPr>
          <w:noProof/>
        </w:rPr>
        <w:fldChar w:fldCharType="end"/>
      </w:r>
    </w:p>
    <w:p w14:paraId="78B31200" w14:textId="0412BF2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UAE_C2OperationModeManagement_Initiate</w:t>
      </w:r>
      <w:r>
        <w:rPr>
          <w:noProof/>
        </w:rPr>
        <w:tab/>
      </w:r>
      <w:r>
        <w:rPr>
          <w:noProof/>
        </w:rPr>
        <w:fldChar w:fldCharType="begin" w:fldLock="1"/>
      </w:r>
      <w:r>
        <w:rPr>
          <w:noProof/>
        </w:rPr>
        <w:instrText xml:space="preserve"> PAGEREF _Toc200747235 \h </w:instrText>
      </w:r>
      <w:r>
        <w:rPr>
          <w:noProof/>
        </w:rPr>
      </w:r>
      <w:r>
        <w:rPr>
          <w:noProof/>
        </w:rPr>
        <w:fldChar w:fldCharType="separate"/>
      </w:r>
      <w:r>
        <w:rPr>
          <w:noProof/>
        </w:rPr>
        <w:t>19</w:t>
      </w:r>
      <w:r>
        <w:rPr>
          <w:noProof/>
        </w:rPr>
        <w:fldChar w:fldCharType="end"/>
      </w:r>
    </w:p>
    <w:p w14:paraId="08C67AB2" w14:textId="5C2D264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_Toc200747236 \h </w:instrText>
      </w:r>
      <w:r>
        <w:rPr>
          <w:noProof/>
        </w:rPr>
      </w:r>
      <w:r>
        <w:rPr>
          <w:noProof/>
        </w:rPr>
        <w:fldChar w:fldCharType="separate"/>
      </w:r>
      <w:r>
        <w:rPr>
          <w:noProof/>
        </w:rPr>
        <w:t>19</w:t>
      </w:r>
      <w:r>
        <w:rPr>
          <w:noProof/>
        </w:rPr>
        <w:fldChar w:fldCharType="end"/>
      </w:r>
    </w:p>
    <w:p w14:paraId="415DB955" w14:textId="01EE9B5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C2 Operation Mode Initiation</w:t>
      </w:r>
      <w:r>
        <w:rPr>
          <w:noProof/>
        </w:rPr>
        <w:tab/>
      </w:r>
      <w:r>
        <w:rPr>
          <w:noProof/>
        </w:rPr>
        <w:fldChar w:fldCharType="begin" w:fldLock="1"/>
      </w:r>
      <w:r>
        <w:rPr>
          <w:noProof/>
        </w:rPr>
        <w:instrText xml:space="preserve"> PAGEREF _Toc200747237 \h </w:instrText>
      </w:r>
      <w:r>
        <w:rPr>
          <w:noProof/>
        </w:rPr>
      </w:r>
      <w:r>
        <w:rPr>
          <w:noProof/>
        </w:rPr>
        <w:fldChar w:fldCharType="separate"/>
      </w:r>
      <w:r>
        <w:rPr>
          <w:noProof/>
        </w:rPr>
        <w:t>19</w:t>
      </w:r>
      <w:r>
        <w:rPr>
          <w:noProof/>
        </w:rPr>
        <w:fldChar w:fldCharType="end"/>
      </w:r>
    </w:p>
    <w:p w14:paraId="439BD456" w14:textId="2B75BFB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UAE_C2OperationModeManagement_Notify</w:t>
      </w:r>
      <w:r>
        <w:rPr>
          <w:noProof/>
        </w:rPr>
        <w:tab/>
      </w:r>
      <w:r>
        <w:rPr>
          <w:noProof/>
        </w:rPr>
        <w:fldChar w:fldCharType="begin" w:fldLock="1"/>
      </w:r>
      <w:r>
        <w:rPr>
          <w:noProof/>
        </w:rPr>
        <w:instrText xml:space="preserve"> PAGEREF _Toc200747238 \h </w:instrText>
      </w:r>
      <w:r>
        <w:rPr>
          <w:noProof/>
        </w:rPr>
      </w:r>
      <w:r>
        <w:rPr>
          <w:noProof/>
        </w:rPr>
        <w:fldChar w:fldCharType="separate"/>
      </w:r>
      <w:r>
        <w:rPr>
          <w:noProof/>
        </w:rPr>
        <w:t>20</w:t>
      </w:r>
      <w:r>
        <w:rPr>
          <w:noProof/>
        </w:rPr>
        <w:fldChar w:fldCharType="end"/>
      </w:r>
    </w:p>
    <w:p w14:paraId="4C2DB4A5" w14:textId="528E8D8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_Toc200747239 \h </w:instrText>
      </w:r>
      <w:r>
        <w:rPr>
          <w:noProof/>
        </w:rPr>
      </w:r>
      <w:r>
        <w:rPr>
          <w:noProof/>
        </w:rPr>
        <w:fldChar w:fldCharType="separate"/>
      </w:r>
      <w:r>
        <w:rPr>
          <w:noProof/>
        </w:rPr>
        <w:t>20</w:t>
      </w:r>
      <w:r>
        <w:rPr>
          <w:noProof/>
        </w:rPr>
        <w:fldChar w:fldCharType="end"/>
      </w:r>
    </w:p>
    <w:p w14:paraId="1077E9C6" w14:textId="2088C25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C2 Operation Mode Management Completion Notification</w:t>
      </w:r>
      <w:r>
        <w:rPr>
          <w:noProof/>
        </w:rPr>
        <w:tab/>
      </w:r>
      <w:r>
        <w:rPr>
          <w:noProof/>
        </w:rPr>
        <w:fldChar w:fldCharType="begin" w:fldLock="1"/>
      </w:r>
      <w:r>
        <w:rPr>
          <w:noProof/>
        </w:rPr>
        <w:instrText xml:space="preserve"> PAGEREF _Toc200747240 \h </w:instrText>
      </w:r>
      <w:r>
        <w:rPr>
          <w:noProof/>
        </w:rPr>
      </w:r>
      <w:r>
        <w:rPr>
          <w:noProof/>
        </w:rPr>
        <w:fldChar w:fldCharType="separate"/>
      </w:r>
      <w:r>
        <w:rPr>
          <w:noProof/>
        </w:rPr>
        <w:t>20</w:t>
      </w:r>
      <w:r>
        <w:rPr>
          <w:noProof/>
        </w:rPr>
        <w:fldChar w:fldCharType="end"/>
      </w:r>
    </w:p>
    <w:p w14:paraId="634FFD83" w14:textId="7EBFD94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5.2.2.3.3</w:t>
      </w:r>
      <w:r>
        <w:rPr>
          <w:rFonts w:asciiTheme="minorHAnsi" w:eastAsiaTheme="minorEastAsia" w:hAnsiTheme="minorHAnsi" w:cstheme="minorBidi"/>
          <w:noProof/>
          <w:kern w:val="2"/>
          <w:sz w:val="24"/>
          <w:szCs w:val="24"/>
          <w:lang w:eastAsia="ko-KR"/>
          <w14:ligatures w14:val="standardContextual"/>
        </w:rPr>
        <w:tab/>
      </w:r>
      <w:r>
        <w:rPr>
          <w:noProof/>
        </w:rPr>
        <w:t>Selected C2 Communication Mode Notification</w:t>
      </w:r>
      <w:r>
        <w:rPr>
          <w:noProof/>
        </w:rPr>
        <w:tab/>
      </w:r>
      <w:r>
        <w:rPr>
          <w:noProof/>
        </w:rPr>
        <w:fldChar w:fldCharType="begin" w:fldLock="1"/>
      </w:r>
      <w:r>
        <w:rPr>
          <w:noProof/>
        </w:rPr>
        <w:instrText xml:space="preserve"> PAGEREF _Toc200747241 \h </w:instrText>
      </w:r>
      <w:r>
        <w:rPr>
          <w:noProof/>
        </w:rPr>
      </w:r>
      <w:r>
        <w:rPr>
          <w:noProof/>
        </w:rPr>
        <w:fldChar w:fldCharType="separate"/>
      </w:r>
      <w:r>
        <w:rPr>
          <w:noProof/>
        </w:rPr>
        <w:t>21</w:t>
      </w:r>
      <w:r>
        <w:rPr>
          <w:noProof/>
        </w:rPr>
        <w:fldChar w:fldCharType="end"/>
      </w:r>
    </w:p>
    <w:p w14:paraId="0EBD675B" w14:textId="63CC15F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5.2.2.3.4</w:t>
      </w:r>
      <w:r>
        <w:rPr>
          <w:rFonts w:asciiTheme="minorHAnsi" w:eastAsiaTheme="minorEastAsia" w:hAnsiTheme="minorHAnsi" w:cstheme="minorBidi"/>
          <w:noProof/>
          <w:kern w:val="2"/>
          <w:sz w:val="24"/>
          <w:szCs w:val="24"/>
          <w:lang w:eastAsia="ko-KR"/>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_Toc200747242 \h </w:instrText>
      </w:r>
      <w:r>
        <w:rPr>
          <w:noProof/>
        </w:rPr>
      </w:r>
      <w:r>
        <w:rPr>
          <w:noProof/>
        </w:rPr>
        <w:fldChar w:fldCharType="separate"/>
      </w:r>
      <w:r>
        <w:rPr>
          <w:noProof/>
        </w:rPr>
        <w:t>22</w:t>
      </w:r>
      <w:r>
        <w:rPr>
          <w:noProof/>
        </w:rPr>
        <w:fldChar w:fldCharType="end"/>
      </w:r>
    </w:p>
    <w:p w14:paraId="1332BC98" w14:textId="73FE9021"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UAE_RealtimeUAVStatus Service</w:t>
      </w:r>
      <w:r>
        <w:rPr>
          <w:noProof/>
        </w:rPr>
        <w:tab/>
      </w:r>
      <w:r>
        <w:rPr>
          <w:noProof/>
        </w:rPr>
        <w:fldChar w:fldCharType="begin" w:fldLock="1"/>
      </w:r>
      <w:r>
        <w:rPr>
          <w:noProof/>
        </w:rPr>
        <w:instrText xml:space="preserve"> PAGEREF _Toc200747243 \h </w:instrText>
      </w:r>
      <w:r>
        <w:rPr>
          <w:noProof/>
        </w:rPr>
      </w:r>
      <w:r>
        <w:rPr>
          <w:noProof/>
        </w:rPr>
        <w:fldChar w:fldCharType="separate"/>
      </w:r>
      <w:r>
        <w:rPr>
          <w:noProof/>
        </w:rPr>
        <w:t>23</w:t>
      </w:r>
      <w:r>
        <w:rPr>
          <w:noProof/>
        </w:rPr>
        <w:fldChar w:fldCharType="end"/>
      </w:r>
    </w:p>
    <w:p w14:paraId="1C79BEFB" w14:textId="684ED053"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_Toc200747244 \h </w:instrText>
      </w:r>
      <w:r>
        <w:rPr>
          <w:noProof/>
        </w:rPr>
      </w:r>
      <w:r>
        <w:rPr>
          <w:noProof/>
        </w:rPr>
        <w:fldChar w:fldCharType="separate"/>
      </w:r>
      <w:r>
        <w:rPr>
          <w:noProof/>
        </w:rPr>
        <w:t>23</w:t>
      </w:r>
      <w:r>
        <w:rPr>
          <w:noProof/>
        </w:rPr>
        <w:fldChar w:fldCharType="end"/>
      </w:r>
    </w:p>
    <w:p w14:paraId="05A059A9" w14:textId="439D757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_Toc200747245 \h </w:instrText>
      </w:r>
      <w:r>
        <w:rPr>
          <w:noProof/>
        </w:rPr>
      </w:r>
      <w:r>
        <w:rPr>
          <w:noProof/>
        </w:rPr>
        <w:fldChar w:fldCharType="separate"/>
      </w:r>
      <w:r>
        <w:rPr>
          <w:noProof/>
        </w:rPr>
        <w:t>23</w:t>
      </w:r>
      <w:r>
        <w:rPr>
          <w:noProof/>
        </w:rPr>
        <w:fldChar w:fldCharType="end"/>
      </w:r>
    </w:p>
    <w:p w14:paraId="739C5DE4" w14:textId="79AC3C9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_Toc200747246 \h </w:instrText>
      </w:r>
      <w:r>
        <w:rPr>
          <w:noProof/>
        </w:rPr>
      </w:r>
      <w:r>
        <w:rPr>
          <w:noProof/>
        </w:rPr>
        <w:fldChar w:fldCharType="separate"/>
      </w:r>
      <w:r>
        <w:rPr>
          <w:noProof/>
        </w:rPr>
        <w:t>23</w:t>
      </w:r>
      <w:r>
        <w:rPr>
          <w:noProof/>
        </w:rPr>
        <w:fldChar w:fldCharType="end"/>
      </w:r>
    </w:p>
    <w:p w14:paraId="50CAE831" w14:textId="4DB939E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UAE_RealtimeUAVStatus_Subscribe</w:t>
      </w:r>
      <w:r>
        <w:rPr>
          <w:noProof/>
        </w:rPr>
        <w:tab/>
      </w:r>
      <w:r>
        <w:rPr>
          <w:noProof/>
        </w:rPr>
        <w:fldChar w:fldCharType="begin" w:fldLock="1"/>
      </w:r>
      <w:r>
        <w:rPr>
          <w:noProof/>
        </w:rPr>
        <w:instrText xml:space="preserve"> PAGEREF _Toc200747247 \h </w:instrText>
      </w:r>
      <w:r>
        <w:rPr>
          <w:noProof/>
        </w:rPr>
      </w:r>
      <w:r>
        <w:rPr>
          <w:noProof/>
        </w:rPr>
        <w:fldChar w:fldCharType="separate"/>
      </w:r>
      <w:r>
        <w:rPr>
          <w:noProof/>
        </w:rPr>
        <w:t>23</w:t>
      </w:r>
      <w:r>
        <w:rPr>
          <w:noProof/>
        </w:rPr>
        <w:fldChar w:fldCharType="end"/>
      </w:r>
    </w:p>
    <w:p w14:paraId="133A7D17" w14:textId="25484B6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_Toc200747248 \h </w:instrText>
      </w:r>
      <w:r>
        <w:rPr>
          <w:noProof/>
        </w:rPr>
      </w:r>
      <w:r>
        <w:rPr>
          <w:noProof/>
        </w:rPr>
        <w:fldChar w:fldCharType="separate"/>
      </w:r>
      <w:r>
        <w:rPr>
          <w:noProof/>
        </w:rPr>
        <w:t>23</w:t>
      </w:r>
      <w:r>
        <w:rPr>
          <w:noProof/>
        </w:rPr>
        <w:fldChar w:fldCharType="end"/>
      </w:r>
    </w:p>
    <w:p w14:paraId="45DD944D" w14:textId="59135F6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Subscribe to real-time UAV status information reporting</w:t>
      </w:r>
      <w:r>
        <w:rPr>
          <w:noProof/>
        </w:rPr>
        <w:tab/>
      </w:r>
      <w:r>
        <w:rPr>
          <w:noProof/>
        </w:rPr>
        <w:fldChar w:fldCharType="begin" w:fldLock="1"/>
      </w:r>
      <w:r>
        <w:rPr>
          <w:noProof/>
        </w:rPr>
        <w:instrText xml:space="preserve"> PAGEREF _Toc200747249 \h </w:instrText>
      </w:r>
      <w:r>
        <w:rPr>
          <w:noProof/>
        </w:rPr>
      </w:r>
      <w:r>
        <w:rPr>
          <w:noProof/>
        </w:rPr>
        <w:fldChar w:fldCharType="separate"/>
      </w:r>
      <w:r>
        <w:rPr>
          <w:noProof/>
        </w:rPr>
        <w:t>23</w:t>
      </w:r>
      <w:r>
        <w:rPr>
          <w:noProof/>
        </w:rPr>
        <w:fldChar w:fldCharType="end"/>
      </w:r>
    </w:p>
    <w:p w14:paraId="608F299C" w14:textId="4667111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Update an existing real-time UAV status information reporting subscription</w:t>
      </w:r>
      <w:r>
        <w:rPr>
          <w:noProof/>
        </w:rPr>
        <w:tab/>
      </w:r>
      <w:r>
        <w:rPr>
          <w:noProof/>
        </w:rPr>
        <w:fldChar w:fldCharType="begin" w:fldLock="1"/>
      </w:r>
      <w:r>
        <w:rPr>
          <w:noProof/>
        </w:rPr>
        <w:instrText xml:space="preserve"> PAGEREF _Toc200747250 \h </w:instrText>
      </w:r>
      <w:r>
        <w:rPr>
          <w:noProof/>
        </w:rPr>
      </w:r>
      <w:r>
        <w:rPr>
          <w:noProof/>
        </w:rPr>
        <w:fldChar w:fldCharType="separate"/>
      </w:r>
      <w:r>
        <w:rPr>
          <w:noProof/>
        </w:rPr>
        <w:t>24</w:t>
      </w:r>
      <w:r>
        <w:rPr>
          <w:noProof/>
        </w:rPr>
        <w:fldChar w:fldCharType="end"/>
      </w:r>
    </w:p>
    <w:p w14:paraId="6F3C2521" w14:textId="47AB2DC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UAE_RealtimeUAVStatus_Unsubscribe</w:t>
      </w:r>
      <w:r>
        <w:rPr>
          <w:noProof/>
        </w:rPr>
        <w:tab/>
      </w:r>
      <w:r>
        <w:rPr>
          <w:noProof/>
        </w:rPr>
        <w:fldChar w:fldCharType="begin" w:fldLock="1"/>
      </w:r>
      <w:r>
        <w:rPr>
          <w:noProof/>
        </w:rPr>
        <w:instrText xml:space="preserve"> PAGEREF _Toc200747251 \h </w:instrText>
      </w:r>
      <w:r>
        <w:rPr>
          <w:noProof/>
        </w:rPr>
      </w:r>
      <w:r>
        <w:rPr>
          <w:noProof/>
        </w:rPr>
        <w:fldChar w:fldCharType="separate"/>
      </w:r>
      <w:r>
        <w:rPr>
          <w:noProof/>
        </w:rPr>
        <w:t>25</w:t>
      </w:r>
      <w:r>
        <w:rPr>
          <w:noProof/>
        </w:rPr>
        <w:fldChar w:fldCharType="end"/>
      </w:r>
    </w:p>
    <w:p w14:paraId="71694C8F" w14:textId="3B50AE4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_Toc200747252 \h </w:instrText>
      </w:r>
      <w:r>
        <w:rPr>
          <w:noProof/>
        </w:rPr>
      </w:r>
      <w:r>
        <w:rPr>
          <w:noProof/>
        </w:rPr>
        <w:fldChar w:fldCharType="separate"/>
      </w:r>
      <w:r>
        <w:rPr>
          <w:noProof/>
        </w:rPr>
        <w:t>25</w:t>
      </w:r>
      <w:r>
        <w:rPr>
          <w:noProof/>
        </w:rPr>
        <w:fldChar w:fldCharType="end"/>
      </w:r>
    </w:p>
    <w:p w14:paraId="6FAB079A" w14:textId="22E0473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Unsubscribe from real-time UAV status information reporting</w:t>
      </w:r>
      <w:r>
        <w:rPr>
          <w:noProof/>
        </w:rPr>
        <w:tab/>
      </w:r>
      <w:r>
        <w:rPr>
          <w:noProof/>
        </w:rPr>
        <w:fldChar w:fldCharType="begin" w:fldLock="1"/>
      </w:r>
      <w:r>
        <w:rPr>
          <w:noProof/>
        </w:rPr>
        <w:instrText xml:space="preserve"> PAGEREF _Toc200747253 \h </w:instrText>
      </w:r>
      <w:r>
        <w:rPr>
          <w:noProof/>
        </w:rPr>
      </w:r>
      <w:r>
        <w:rPr>
          <w:noProof/>
        </w:rPr>
        <w:fldChar w:fldCharType="separate"/>
      </w:r>
      <w:r>
        <w:rPr>
          <w:noProof/>
        </w:rPr>
        <w:t>25</w:t>
      </w:r>
      <w:r>
        <w:rPr>
          <w:noProof/>
        </w:rPr>
        <w:fldChar w:fldCharType="end"/>
      </w:r>
    </w:p>
    <w:p w14:paraId="0F4F9051" w14:textId="1264375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UAE_RealtimeUAVStatus_Notify</w:t>
      </w:r>
      <w:r>
        <w:rPr>
          <w:noProof/>
        </w:rPr>
        <w:tab/>
      </w:r>
      <w:r>
        <w:rPr>
          <w:noProof/>
        </w:rPr>
        <w:fldChar w:fldCharType="begin" w:fldLock="1"/>
      </w:r>
      <w:r>
        <w:rPr>
          <w:noProof/>
        </w:rPr>
        <w:instrText xml:space="preserve"> PAGEREF _Toc200747254 \h </w:instrText>
      </w:r>
      <w:r>
        <w:rPr>
          <w:noProof/>
        </w:rPr>
      </w:r>
      <w:r>
        <w:rPr>
          <w:noProof/>
        </w:rPr>
        <w:fldChar w:fldCharType="separate"/>
      </w:r>
      <w:r>
        <w:rPr>
          <w:noProof/>
        </w:rPr>
        <w:t>26</w:t>
      </w:r>
      <w:r>
        <w:rPr>
          <w:noProof/>
        </w:rPr>
        <w:fldChar w:fldCharType="end"/>
      </w:r>
    </w:p>
    <w:p w14:paraId="7A602028" w14:textId="4AD733A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_Toc200747255 \h </w:instrText>
      </w:r>
      <w:r>
        <w:rPr>
          <w:noProof/>
        </w:rPr>
      </w:r>
      <w:r>
        <w:rPr>
          <w:noProof/>
        </w:rPr>
        <w:fldChar w:fldCharType="separate"/>
      </w:r>
      <w:r>
        <w:rPr>
          <w:noProof/>
        </w:rPr>
        <w:t>26</w:t>
      </w:r>
      <w:r>
        <w:rPr>
          <w:noProof/>
        </w:rPr>
        <w:fldChar w:fldCharType="end"/>
      </w:r>
    </w:p>
    <w:p w14:paraId="54BE893A" w14:textId="7409F07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Real-time UAV Status Notification</w:t>
      </w:r>
      <w:r>
        <w:rPr>
          <w:noProof/>
        </w:rPr>
        <w:tab/>
      </w:r>
      <w:r>
        <w:rPr>
          <w:noProof/>
        </w:rPr>
        <w:fldChar w:fldCharType="begin" w:fldLock="1"/>
      </w:r>
      <w:r>
        <w:rPr>
          <w:noProof/>
        </w:rPr>
        <w:instrText xml:space="preserve"> PAGEREF _Toc200747256 \h </w:instrText>
      </w:r>
      <w:r>
        <w:rPr>
          <w:noProof/>
        </w:rPr>
      </w:r>
      <w:r>
        <w:rPr>
          <w:noProof/>
        </w:rPr>
        <w:fldChar w:fldCharType="separate"/>
      </w:r>
      <w:r>
        <w:rPr>
          <w:noProof/>
        </w:rPr>
        <w:t>26</w:t>
      </w:r>
      <w:r>
        <w:rPr>
          <w:noProof/>
        </w:rPr>
        <w:fldChar w:fldCharType="end"/>
      </w:r>
    </w:p>
    <w:p w14:paraId="2CA36916" w14:textId="737C2DAA"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UAE_ChangeUSSManagement Service</w:t>
      </w:r>
      <w:r>
        <w:rPr>
          <w:noProof/>
        </w:rPr>
        <w:tab/>
      </w:r>
      <w:r>
        <w:rPr>
          <w:noProof/>
        </w:rPr>
        <w:fldChar w:fldCharType="begin" w:fldLock="1"/>
      </w:r>
      <w:r>
        <w:rPr>
          <w:noProof/>
        </w:rPr>
        <w:instrText xml:space="preserve"> PAGEREF _Toc200747257 \h </w:instrText>
      </w:r>
      <w:r>
        <w:rPr>
          <w:noProof/>
        </w:rPr>
      </w:r>
      <w:r>
        <w:rPr>
          <w:noProof/>
        </w:rPr>
        <w:fldChar w:fldCharType="separate"/>
      </w:r>
      <w:r>
        <w:rPr>
          <w:noProof/>
        </w:rPr>
        <w:t>27</w:t>
      </w:r>
      <w:r>
        <w:rPr>
          <w:noProof/>
        </w:rPr>
        <w:fldChar w:fldCharType="end"/>
      </w:r>
    </w:p>
    <w:p w14:paraId="140343DE" w14:textId="3CEB5A2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_Toc200747258 \h </w:instrText>
      </w:r>
      <w:r>
        <w:rPr>
          <w:noProof/>
        </w:rPr>
      </w:r>
      <w:r>
        <w:rPr>
          <w:noProof/>
        </w:rPr>
        <w:fldChar w:fldCharType="separate"/>
      </w:r>
      <w:r>
        <w:rPr>
          <w:noProof/>
        </w:rPr>
        <w:t>27</w:t>
      </w:r>
      <w:r>
        <w:rPr>
          <w:noProof/>
        </w:rPr>
        <w:fldChar w:fldCharType="end"/>
      </w:r>
    </w:p>
    <w:p w14:paraId="5C4F4B14" w14:textId="3E814C3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_Toc200747259 \h </w:instrText>
      </w:r>
      <w:r>
        <w:rPr>
          <w:noProof/>
        </w:rPr>
      </w:r>
      <w:r>
        <w:rPr>
          <w:noProof/>
        </w:rPr>
        <w:fldChar w:fldCharType="separate"/>
      </w:r>
      <w:r>
        <w:rPr>
          <w:noProof/>
        </w:rPr>
        <w:t>27</w:t>
      </w:r>
      <w:r>
        <w:rPr>
          <w:noProof/>
        </w:rPr>
        <w:fldChar w:fldCharType="end"/>
      </w:r>
    </w:p>
    <w:p w14:paraId="69001747" w14:textId="035A606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_Toc200747260 \h </w:instrText>
      </w:r>
      <w:r>
        <w:rPr>
          <w:noProof/>
        </w:rPr>
      </w:r>
      <w:r>
        <w:rPr>
          <w:noProof/>
        </w:rPr>
        <w:fldChar w:fldCharType="separate"/>
      </w:r>
      <w:r>
        <w:rPr>
          <w:noProof/>
        </w:rPr>
        <w:t>27</w:t>
      </w:r>
      <w:r>
        <w:rPr>
          <w:noProof/>
        </w:rPr>
        <w:fldChar w:fldCharType="end"/>
      </w:r>
    </w:p>
    <w:p w14:paraId="4389F6E7" w14:textId="196BEFE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UAE_ChangeUSSManagement_ManageUSS</w:t>
      </w:r>
      <w:r>
        <w:rPr>
          <w:noProof/>
        </w:rPr>
        <w:tab/>
      </w:r>
      <w:r>
        <w:rPr>
          <w:noProof/>
        </w:rPr>
        <w:fldChar w:fldCharType="begin" w:fldLock="1"/>
      </w:r>
      <w:r>
        <w:rPr>
          <w:noProof/>
        </w:rPr>
        <w:instrText xml:space="preserve"> PAGEREF _Toc200747261 \h </w:instrText>
      </w:r>
      <w:r>
        <w:rPr>
          <w:noProof/>
        </w:rPr>
      </w:r>
      <w:r>
        <w:rPr>
          <w:noProof/>
        </w:rPr>
        <w:fldChar w:fldCharType="separate"/>
      </w:r>
      <w:r>
        <w:rPr>
          <w:noProof/>
        </w:rPr>
        <w:t>27</w:t>
      </w:r>
      <w:r>
        <w:rPr>
          <w:noProof/>
        </w:rPr>
        <w:fldChar w:fldCharType="end"/>
      </w:r>
    </w:p>
    <w:p w14:paraId="1ED1DC47" w14:textId="6E02393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_Toc200747262 \h </w:instrText>
      </w:r>
      <w:r>
        <w:rPr>
          <w:noProof/>
        </w:rPr>
      </w:r>
      <w:r>
        <w:rPr>
          <w:noProof/>
        </w:rPr>
        <w:fldChar w:fldCharType="separate"/>
      </w:r>
      <w:r>
        <w:rPr>
          <w:noProof/>
        </w:rPr>
        <w:t>27</w:t>
      </w:r>
      <w:r>
        <w:rPr>
          <w:noProof/>
        </w:rPr>
        <w:fldChar w:fldCharType="end"/>
      </w:r>
    </w:p>
    <w:p w14:paraId="73FC59E5" w14:textId="61250EE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USS Change Policy Creation</w:t>
      </w:r>
      <w:r>
        <w:rPr>
          <w:noProof/>
        </w:rPr>
        <w:tab/>
      </w:r>
      <w:r>
        <w:rPr>
          <w:noProof/>
        </w:rPr>
        <w:fldChar w:fldCharType="begin" w:fldLock="1"/>
      </w:r>
      <w:r>
        <w:rPr>
          <w:noProof/>
        </w:rPr>
        <w:instrText xml:space="preserve"> PAGEREF _Toc200747263 \h </w:instrText>
      </w:r>
      <w:r>
        <w:rPr>
          <w:noProof/>
        </w:rPr>
      </w:r>
      <w:r>
        <w:rPr>
          <w:noProof/>
        </w:rPr>
        <w:fldChar w:fldCharType="separate"/>
      </w:r>
      <w:r>
        <w:rPr>
          <w:noProof/>
        </w:rPr>
        <w:t>27</w:t>
      </w:r>
      <w:r>
        <w:rPr>
          <w:noProof/>
        </w:rPr>
        <w:fldChar w:fldCharType="end"/>
      </w:r>
    </w:p>
    <w:p w14:paraId="331198AF" w14:textId="3D0B474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5.4.2.2.3</w:t>
      </w:r>
      <w:r>
        <w:rPr>
          <w:rFonts w:asciiTheme="minorHAnsi" w:eastAsiaTheme="minorEastAsia" w:hAnsiTheme="minorHAnsi" w:cstheme="minorBidi"/>
          <w:noProof/>
          <w:kern w:val="2"/>
          <w:sz w:val="24"/>
          <w:szCs w:val="24"/>
          <w:lang w:eastAsia="ko-KR"/>
          <w14:ligatures w14:val="standardContextual"/>
        </w:rPr>
        <w:tab/>
      </w:r>
      <w:r>
        <w:rPr>
          <w:noProof/>
        </w:rPr>
        <w:t>USS Change Policy Update</w:t>
      </w:r>
      <w:r>
        <w:rPr>
          <w:noProof/>
        </w:rPr>
        <w:tab/>
      </w:r>
      <w:r>
        <w:rPr>
          <w:noProof/>
        </w:rPr>
        <w:fldChar w:fldCharType="begin" w:fldLock="1"/>
      </w:r>
      <w:r>
        <w:rPr>
          <w:noProof/>
        </w:rPr>
        <w:instrText xml:space="preserve"> PAGEREF _Toc200747264 \h </w:instrText>
      </w:r>
      <w:r>
        <w:rPr>
          <w:noProof/>
        </w:rPr>
      </w:r>
      <w:r>
        <w:rPr>
          <w:noProof/>
        </w:rPr>
        <w:fldChar w:fldCharType="separate"/>
      </w:r>
      <w:r>
        <w:rPr>
          <w:noProof/>
        </w:rPr>
        <w:t>28</w:t>
      </w:r>
      <w:r>
        <w:rPr>
          <w:noProof/>
        </w:rPr>
        <w:fldChar w:fldCharType="end"/>
      </w:r>
    </w:p>
    <w:p w14:paraId="451B3A08" w14:textId="4B712866"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5.4.2.2.4</w:t>
      </w:r>
      <w:r>
        <w:rPr>
          <w:rFonts w:asciiTheme="minorHAnsi" w:eastAsiaTheme="minorEastAsia" w:hAnsiTheme="minorHAnsi" w:cstheme="minorBidi"/>
          <w:noProof/>
          <w:kern w:val="2"/>
          <w:sz w:val="24"/>
          <w:szCs w:val="24"/>
          <w:lang w:eastAsia="ko-KR"/>
          <w14:ligatures w14:val="standardContextual"/>
        </w:rPr>
        <w:tab/>
      </w:r>
      <w:r>
        <w:rPr>
          <w:noProof/>
        </w:rPr>
        <w:t>USS Change Policy Deletion</w:t>
      </w:r>
      <w:r>
        <w:rPr>
          <w:noProof/>
        </w:rPr>
        <w:tab/>
      </w:r>
      <w:r>
        <w:rPr>
          <w:noProof/>
        </w:rPr>
        <w:fldChar w:fldCharType="begin" w:fldLock="1"/>
      </w:r>
      <w:r>
        <w:rPr>
          <w:noProof/>
        </w:rPr>
        <w:instrText xml:space="preserve"> PAGEREF _Toc200747265 \h </w:instrText>
      </w:r>
      <w:r>
        <w:rPr>
          <w:noProof/>
        </w:rPr>
      </w:r>
      <w:r>
        <w:rPr>
          <w:noProof/>
        </w:rPr>
        <w:fldChar w:fldCharType="separate"/>
      </w:r>
      <w:r>
        <w:rPr>
          <w:noProof/>
        </w:rPr>
        <w:t>29</w:t>
      </w:r>
      <w:r>
        <w:rPr>
          <w:noProof/>
        </w:rPr>
        <w:fldChar w:fldCharType="end"/>
      </w:r>
    </w:p>
    <w:p w14:paraId="408E112F" w14:textId="50B961C9"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UAE_ChangeUSSManagement_RequestUSSChange</w:t>
      </w:r>
      <w:r>
        <w:rPr>
          <w:noProof/>
        </w:rPr>
        <w:tab/>
      </w:r>
      <w:r>
        <w:rPr>
          <w:noProof/>
        </w:rPr>
        <w:fldChar w:fldCharType="begin" w:fldLock="1"/>
      </w:r>
      <w:r>
        <w:rPr>
          <w:noProof/>
        </w:rPr>
        <w:instrText xml:space="preserve"> PAGEREF _Toc200747266 \h </w:instrText>
      </w:r>
      <w:r>
        <w:rPr>
          <w:noProof/>
        </w:rPr>
      </w:r>
      <w:r>
        <w:rPr>
          <w:noProof/>
        </w:rPr>
        <w:fldChar w:fldCharType="separate"/>
      </w:r>
      <w:r>
        <w:rPr>
          <w:noProof/>
        </w:rPr>
        <w:t>29</w:t>
      </w:r>
      <w:r>
        <w:rPr>
          <w:noProof/>
        </w:rPr>
        <w:fldChar w:fldCharType="end"/>
      </w:r>
    </w:p>
    <w:p w14:paraId="25360E78" w14:textId="4AD5144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_Toc200747267 \h </w:instrText>
      </w:r>
      <w:r>
        <w:rPr>
          <w:noProof/>
        </w:rPr>
      </w:r>
      <w:r>
        <w:rPr>
          <w:noProof/>
        </w:rPr>
        <w:fldChar w:fldCharType="separate"/>
      </w:r>
      <w:r>
        <w:rPr>
          <w:noProof/>
        </w:rPr>
        <w:t>29</w:t>
      </w:r>
      <w:r>
        <w:rPr>
          <w:noProof/>
        </w:rPr>
        <w:fldChar w:fldCharType="end"/>
      </w:r>
    </w:p>
    <w:p w14:paraId="25D5D5A1" w14:textId="2F4D9B1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USS Change Request</w:t>
      </w:r>
      <w:r>
        <w:rPr>
          <w:noProof/>
        </w:rPr>
        <w:tab/>
      </w:r>
      <w:r>
        <w:rPr>
          <w:noProof/>
        </w:rPr>
        <w:fldChar w:fldCharType="begin" w:fldLock="1"/>
      </w:r>
      <w:r>
        <w:rPr>
          <w:noProof/>
        </w:rPr>
        <w:instrText xml:space="preserve"> PAGEREF _Toc200747268 \h </w:instrText>
      </w:r>
      <w:r>
        <w:rPr>
          <w:noProof/>
        </w:rPr>
      </w:r>
      <w:r>
        <w:rPr>
          <w:noProof/>
        </w:rPr>
        <w:fldChar w:fldCharType="separate"/>
      </w:r>
      <w:r>
        <w:rPr>
          <w:noProof/>
        </w:rPr>
        <w:t>29</w:t>
      </w:r>
      <w:r>
        <w:rPr>
          <w:noProof/>
        </w:rPr>
        <w:fldChar w:fldCharType="end"/>
      </w:r>
    </w:p>
    <w:p w14:paraId="177158A2" w14:textId="60BC07C0"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UAE_ChangeUSSManagement_Notify</w:t>
      </w:r>
      <w:r>
        <w:rPr>
          <w:noProof/>
        </w:rPr>
        <w:tab/>
      </w:r>
      <w:r>
        <w:rPr>
          <w:noProof/>
        </w:rPr>
        <w:fldChar w:fldCharType="begin" w:fldLock="1"/>
      </w:r>
      <w:r>
        <w:rPr>
          <w:noProof/>
        </w:rPr>
        <w:instrText xml:space="preserve"> PAGEREF _Toc200747269 \h </w:instrText>
      </w:r>
      <w:r>
        <w:rPr>
          <w:noProof/>
        </w:rPr>
      </w:r>
      <w:r>
        <w:rPr>
          <w:noProof/>
        </w:rPr>
        <w:fldChar w:fldCharType="separate"/>
      </w:r>
      <w:r>
        <w:rPr>
          <w:noProof/>
        </w:rPr>
        <w:t>30</w:t>
      </w:r>
      <w:r>
        <w:rPr>
          <w:noProof/>
        </w:rPr>
        <w:fldChar w:fldCharType="end"/>
      </w:r>
    </w:p>
    <w:p w14:paraId="7261FBD7" w14:textId="3D8C5C7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_Toc200747270 \h </w:instrText>
      </w:r>
      <w:r>
        <w:rPr>
          <w:noProof/>
        </w:rPr>
      </w:r>
      <w:r>
        <w:rPr>
          <w:noProof/>
        </w:rPr>
        <w:fldChar w:fldCharType="separate"/>
      </w:r>
      <w:r>
        <w:rPr>
          <w:noProof/>
        </w:rPr>
        <w:t>30</w:t>
      </w:r>
      <w:r>
        <w:rPr>
          <w:noProof/>
        </w:rPr>
        <w:fldChar w:fldCharType="end"/>
      </w:r>
    </w:p>
    <w:p w14:paraId="340761C4" w14:textId="25092ED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USS Change Notification</w:t>
      </w:r>
      <w:r>
        <w:rPr>
          <w:noProof/>
        </w:rPr>
        <w:tab/>
      </w:r>
      <w:r>
        <w:rPr>
          <w:noProof/>
        </w:rPr>
        <w:fldChar w:fldCharType="begin" w:fldLock="1"/>
      </w:r>
      <w:r>
        <w:rPr>
          <w:noProof/>
        </w:rPr>
        <w:instrText xml:space="preserve"> PAGEREF _Toc200747271 \h </w:instrText>
      </w:r>
      <w:r>
        <w:rPr>
          <w:noProof/>
        </w:rPr>
      </w:r>
      <w:r>
        <w:rPr>
          <w:noProof/>
        </w:rPr>
        <w:fldChar w:fldCharType="separate"/>
      </w:r>
      <w:r>
        <w:rPr>
          <w:noProof/>
        </w:rPr>
        <w:t>30</w:t>
      </w:r>
      <w:r>
        <w:rPr>
          <w:noProof/>
        </w:rPr>
        <w:fldChar w:fldCharType="end"/>
      </w:r>
    </w:p>
    <w:p w14:paraId="1A3E5D05" w14:textId="0CC89591"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UAE_DAASupport Service</w:t>
      </w:r>
      <w:r>
        <w:rPr>
          <w:noProof/>
        </w:rPr>
        <w:tab/>
      </w:r>
      <w:r>
        <w:rPr>
          <w:noProof/>
        </w:rPr>
        <w:fldChar w:fldCharType="begin" w:fldLock="1"/>
      </w:r>
      <w:r>
        <w:rPr>
          <w:noProof/>
        </w:rPr>
        <w:instrText xml:space="preserve"> PAGEREF _Toc200747272 \h </w:instrText>
      </w:r>
      <w:r>
        <w:rPr>
          <w:noProof/>
        </w:rPr>
      </w:r>
      <w:r>
        <w:rPr>
          <w:noProof/>
        </w:rPr>
        <w:fldChar w:fldCharType="separate"/>
      </w:r>
      <w:r>
        <w:rPr>
          <w:noProof/>
        </w:rPr>
        <w:t>32</w:t>
      </w:r>
      <w:r>
        <w:rPr>
          <w:noProof/>
        </w:rPr>
        <w:fldChar w:fldCharType="end"/>
      </w:r>
    </w:p>
    <w:p w14:paraId="658340DC" w14:textId="1CBF379E"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_Toc200747273 \h </w:instrText>
      </w:r>
      <w:r>
        <w:rPr>
          <w:noProof/>
        </w:rPr>
      </w:r>
      <w:r>
        <w:rPr>
          <w:noProof/>
        </w:rPr>
        <w:fldChar w:fldCharType="separate"/>
      </w:r>
      <w:r>
        <w:rPr>
          <w:noProof/>
        </w:rPr>
        <w:t>32</w:t>
      </w:r>
      <w:r>
        <w:rPr>
          <w:noProof/>
        </w:rPr>
        <w:fldChar w:fldCharType="end"/>
      </w:r>
    </w:p>
    <w:p w14:paraId="775C3307" w14:textId="4A25C56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_Toc200747274 \h </w:instrText>
      </w:r>
      <w:r>
        <w:rPr>
          <w:noProof/>
        </w:rPr>
      </w:r>
      <w:r>
        <w:rPr>
          <w:noProof/>
        </w:rPr>
        <w:fldChar w:fldCharType="separate"/>
      </w:r>
      <w:r>
        <w:rPr>
          <w:noProof/>
        </w:rPr>
        <w:t>32</w:t>
      </w:r>
      <w:r>
        <w:rPr>
          <w:noProof/>
        </w:rPr>
        <w:fldChar w:fldCharType="end"/>
      </w:r>
    </w:p>
    <w:p w14:paraId="271E7E18" w14:textId="58BC3AC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_Toc200747275 \h </w:instrText>
      </w:r>
      <w:r>
        <w:rPr>
          <w:noProof/>
        </w:rPr>
      </w:r>
      <w:r>
        <w:rPr>
          <w:noProof/>
        </w:rPr>
        <w:fldChar w:fldCharType="separate"/>
      </w:r>
      <w:r>
        <w:rPr>
          <w:noProof/>
        </w:rPr>
        <w:t>32</w:t>
      </w:r>
      <w:r>
        <w:rPr>
          <w:noProof/>
        </w:rPr>
        <w:fldChar w:fldCharType="end"/>
      </w:r>
    </w:p>
    <w:p w14:paraId="57D81D95" w14:textId="478E393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5.5.2.2</w:t>
      </w:r>
      <w:r>
        <w:rPr>
          <w:rFonts w:asciiTheme="minorHAnsi" w:eastAsiaTheme="minorEastAsia" w:hAnsiTheme="minorHAnsi" w:cstheme="minorBidi"/>
          <w:noProof/>
          <w:kern w:val="2"/>
          <w:sz w:val="24"/>
          <w:szCs w:val="24"/>
          <w:lang w:eastAsia="ko-KR"/>
          <w14:ligatures w14:val="standardContextual"/>
        </w:rPr>
        <w:tab/>
      </w:r>
      <w:r>
        <w:rPr>
          <w:noProof/>
        </w:rPr>
        <w:t>UAE_DAASupport_Manage</w:t>
      </w:r>
      <w:r>
        <w:rPr>
          <w:noProof/>
        </w:rPr>
        <w:tab/>
      </w:r>
      <w:r>
        <w:rPr>
          <w:noProof/>
        </w:rPr>
        <w:fldChar w:fldCharType="begin" w:fldLock="1"/>
      </w:r>
      <w:r>
        <w:rPr>
          <w:noProof/>
        </w:rPr>
        <w:instrText xml:space="preserve"> PAGEREF _Toc200747276 \h </w:instrText>
      </w:r>
      <w:r>
        <w:rPr>
          <w:noProof/>
        </w:rPr>
      </w:r>
      <w:r>
        <w:rPr>
          <w:noProof/>
        </w:rPr>
        <w:fldChar w:fldCharType="separate"/>
      </w:r>
      <w:r>
        <w:rPr>
          <w:noProof/>
        </w:rPr>
        <w:t>32</w:t>
      </w:r>
      <w:r>
        <w:rPr>
          <w:noProof/>
        </w:rPr>
        <w:fldChar w:fldCharType="end"/>
      </w:r>
    </w:p>
    <w:p w14:paraId="18F3C62E" w14:textId="0EA2D22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_Toc200747277 \h </w:instrText>
      </w:r>
      <w:r>
        <w:rPr>
          <w:noProof/>
        </w:rPr>
      </w:r>
      <w:r>
        <w:rPr>
          <w:noProof/>
        </w:rPr>
        <w:fldChar w:fldCharType="separate"/>
      </w:r>
      <w:r>
        <w:rPr>
          <w:noProof/>
        </w:rPr>
        <w:t>32</w:t>
      </w:r>
      <w:r>
        <w:rPr>
          <w:noProof/>
        </w:rPr>
        <w:fldChar w:fldCharType="end"/>
      </w:r>
    </w:p>
    <w:p w14:paraId="5B069F83" w14:textId="69C9939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DAA Policy Creation</w:t>
      </w:r>
      <w:r>
        <w:rPr>
          <w:noProof/>
        </w:rPr>
        <w:tab/>
      </w:r>
      <w:r>
        <w:rPr>
          <w:noProof/>
        </w:rPr>
        <w:fldChar w:fldCharType="begin" w:fldLock="1"/>
      </w:r>
      <w:r>
        <w:rPr>
          <w:noProof/>
        </w:rPr>
        <w:instrText xml:space="preserve"> PAGEREF _Toc200747278 \h </w:instrText>
      </w:r>
      <w:r>
        <w:rPr>
          <w:noProof/>
        </w:rPr>
      </w:r>
      <w:r>
        <w:rPr>
          <w:noProof/>
        </w:rPr>
        <w:fldChar w:fldCharType="separate"/>
      </w:r>
      <w:r>
        <w:rPr>
          <w:noProof/>
        </w:rPr>
        <w:t>32</w:t>
      </w:r>
      <w:r>
        <w:rPr>
          <w:noProof/>
        </w:rPr>
        <w:fldChar w:fldCharType="end"/>
      </w:r>
    </w:p>
    <w:p w14:paraId="28224566" w14:textId="25D5BCA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5.5.2.2.3</w:t>
      </w:r>
      <w:r>
        <w:rPr>
          <w:rFonts w:asciiTheme="minorHAnsi" w:eastAsiaTheme="minorEastAsia" w:hAnsiTheme="minorHAnsi" w:cstheme="minorBidi"/>
          <w:noProof/>
          <w:kern w:val="2"/>
          <w:sz w:val="24"/>
          <w:szCs w:val="24"/>
          <w:lang w:eastAsia="ko-KR"/>
          <w14:ligatures w14:val="standardContextual"/>
        </w:rPr>
        <w:tab/>
      </w:r>
      <w:r>
        <w:rPr>
          <w:noProof/>
        </w:rPr>
        <w:t>DAA Policy Update</w:t>
      </w:r>
      <w:r>
        <w:rPr>
          <w:noProof/>
        </w:rPr>
        <w:tab/>
      </w:r>
      <w:r>
        <w:rPr>
          <w:noProof/>
        </w:rPr>
        <w:fldChar w:fldCharType="begin" w:fldLock="1"/>
      </w:r>
      <w:r>
        <w:rPr>
          <w:noProof/>
        </w:rPr>
        <w:instrText xml:space="preserve"> PAGEREF _Toc200747279 \h </w:instrText>
      </w:r>
      <w:r>
        <w:rPr>
          <w:noProof/>
        </w:rPr>
      </w:r>
      <w:r>
        <w:rPr>
          <w:noProof/>
        </w:rPr>
        <w:fldChar w:fldCharType="separate"/>
      </w:r>
      <w:r>
        <w:rPr>
          <w:noProof/>
        </w:rPr>
        <w:t>33</w:t>
      </w:r>
      <w:r>
        <w:rPr>
          <w:noProof/>
        </w:rPr>
        <w:fldChar w:fldCharType="end"/>
      </w:r>
    </w:p>
    <w:p w14:paraId="45CD279B" w14:textId="76D8682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5.5.2.2.4</w:t>
      </w:r>
      <w:r>
        <w:rPr>
          <w:rFonts w:asciiTheme="minorHAnsi" w:eastAsiaTheme="minorEastAsia" w:hAnsiTheme="minorHAnsi" w:cstheme="minorBidi"/>
          <w:noProof/>
          <w:kern w:val="2"/>
          <w:sz w:val="24"/>
          <w:szCs w:val="24"/>
          <w:lang w:eastAsia="ko-KR"/>
          <w14:ligatures w14:val="standardContextual"/>
        </w:rPr>
        <w:tab/>
      </w:r>
      <w:r>
        <w:rPr>
          <w:noProof/>
        </w:rPr>
        <w:t>DAA Policy Deletion</w:t>
      </w:r>
      <w:r>
        <w:rPr>
          <w:noProof/>
        </w:rPr>
        <w:tab/>
      </w:r>
      <w:r>
        <w:rPr>
          <w:noProof/>
        </w:rPr>
        <w:fldChar w:fldCharType="begin" w:fldLock="1"/>
      </w:r>
      <w:r>
        <w:rPr>
          <w:noProof/>
        </w:rPr>
        <w:instrText xml:space="preserve"> PAGEREF _Toc200747280 \h </w:instrText>
      </w:r>
      <w:r>
        <w:rPr>
          <w:noProof/>
        </w:rPr>
      </w:r>
      <w:r>
        <w:rPr>
          <w:noProof/>
        </w:rPr>
        <w:fldChar w:fldCharType="separate"/>
      </w:r>
      <w:r>
        <w:rPr>
          <w:noProof/>
        </w:rPr>
        <w:t>34</w:t>
      </w:r>
      <w:r>
        <w:rPr>
          <w:noProof/>
        </w:rPr>
        <w:fldChar w:fldCharType="end"/>
      </w:r>
    </w:p>
    <w:p w14:paraId="6A753F12" w14:textId="68B939B0"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UAE_DAASupport_InformDAAEvents</w:t>
      </w:r>
      <w:r>
        <w:rPr>
          <w:noProof/>
        </w:rPr>
        <w:tab/>
      </w:r>
      <w:r>
        <w:rPr>
          <w:noProof/>
        </w:rPr>
        <w:fldChar w:fldCharType="begin" w:fldLock="1"/>
      </w:r>
      <w:r>
        <w:rPr>
          <w:noProof/>
        </w:rPr>
        <w:instrText xml:space="preserve"> PAGEREF _Toc200747281 \h </w:instrText>
      </w:r>
      <w:r>
        <w:rPr>
          <w:noProof/>
        </w:rPr>
      </w:r>
      <w:r>
        <w:rPr>
          <w:noProof/>
        </w:rPr>
        <w:fldChar w:fldCharType="separate"/>
      </w:r>
      <w:r>
        <w:rPr>
          <w:noProof/>
        </w:rPr>
        <w:t>34</w:t>
      </w:r>
      <w:r>
        <w:rPr>
          <w:noProof/>
        </w:rPr>
        <w:fldChar w:fldCharType="end"/>
      </w:r>
    </w:p>
    <w:p w14:paraId="2F01869B" w14:textId="0548024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_Toc200747282 \h </w:instrText>
      </w:r>
      <w:r>
        <w:rPr>
          <w:noProof/>
        </w:rPr>
      </w:r>
      <w:r>
        <w:rPr>
          <w:noProof/>
        </w:rPr>
        <w:fldChar w:fldCharType="separate"/>
      </w:r>
      <w:r>
        <w:rPr>
          <w:noProof/>
        </w:rPr>
        <w:t>34</w:t>
      </w:r>
      <w:r>
        <w:rPr>
          <w:noProof/>
        </w:rPr>
        <w:fldChar w:fldCharType="end"/>
      </w:r>
    </w:p>
    <w:p w14:paraId="6895C5D1" w14:textId="7E1B08E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sidRPr="006F7EC9">
        <w:rPr>
          <w:noProof/>
          <w:lang w:val="fr-FR"/>
        </w:rPr>
        <w:t>5.5.2.3.2</w:t>
      </w:r>
      <w:r>
        <w:rPr>
          <w:rFonts w:asciiTheme="minorHAnsi" w:eastAsiaTheme="minorEastAsia" w:hAnsiTheme="minorHAnsi" w:cstheme="minorBidi"/>
          <w:noProof/>
          <w:kern w:val="2"/>
          <w:sz w:val="24"/>
          <w:szCs w:val="24"/>
          <w:lang w:eastAsia="ko-KR"/>
          <w14:ligatures w14:val="standardContextual"/>
        </w:rPr>
        <w:tab/>
      </w:r>
      <w:r w:rsidRPr="006F7EC9">
        <w:rPr>
          <w:noProof/>
          <w:lang w:val="fr-FR"/>
        </w:rPr>
        <w:t>DAA Events Information Request</w:t>
      </w:r>
      <w:r>
        <w:rPr>
          <w:noProof/>
        </w:rPr>
        <w:tab/>
      </w:r>
      <w:r>
        <w:rPr>
          <w:noProof/>
        </w:rPr>
        <w:fldChar w:fldCharType="begin" w:fldLock="1"/>
      </w:r>
      <w:r>
        <w:rPr>
          <w:noProof/>
        </w:rPr>
        <w:instrText xml:space="preserve"> PAGEREF _Toc200747283 \h </w:instrText>
      </w:r>
      <w:r>
        <w:rPr>
          <w:noProof/>
        </w:rPr>
      </w:r>
      <w:r>
        <w:rPr>
          <w:noProof/>
        </w:rPr>
        <w:fldChar w:fldCharType="separate"/>
      </w:r>
      <w:r>
        <w:rPr>
          <w:noProof/>
        </w:rPr>
        <w:t>34</w:t>
      </w:r>
      <w:r>
        <w:rPr>
          <w:noProof/>
        </w:rPr>
        <w:fldChar w:fldCharType="end"/>
      </w:r>
    </w:p>
    <w:p w14:paraId="54D2D723" w14:textId="34F233B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UAE_DAASupport_Notify</w:t>
      </w:r>
      <w:r>
        <w:rPr>
          <w:noProof/>
        </w:rPr>
        <w:tab/>
      </w:r>
      <w:r>
        <w:rPr>
          <w:noProof/>
        </w:rPr>
        <w:fldChar w:fldCharType="begin" w:fldLock="1"/>
      </w:r>
      <w:r>
        <w:rPr>
          <w:noProof/>
        </w:rPr>
        <w:instrText xml:space="preserve"> PAGEREF _Toc200747284 \h </w:instrText>
      </w:r>
      <w:r>
        <w:rPr>
          <w:noProof/>
        </w:rPr>
      </w:r>
      <w:r>
        <w:rPr>
          <w:noProof/>
        </w:rPr>
        <w:fldChar w:fldCharType="separate"/>
      </w:r>
      <w:r>
        <w:rPr>
          <w:noProof/>
        </w:rPr>
        <w:t>35</w:t>
      </w:r>
      <w:r>
        <w:rPr>
          <w:noProof/>
        </w:rPr>
        <w:fldChar w:fldCharType="end"/>
      </w:r>
    </w:p>
    <w:p w14:paraId="37944F5A" w14:textId="5631E31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_Toc200747285 \h </w:instrText>
      </w:r>
      <w:r>
        <w:rPr>
          <w:noProof/>
        </w:rPr>
      </w:r>
      <w:r>
        <w:rPr>
          <w:noProof/>
        </w:rPr>
        <w:fldChar w:fldCharType="separate"/>
      </w:r>
      <w:r>
        <w:rPr>
          <w:noProof/>
        </w:rPr>
        <w:t>35</w:t>
      </w:r>
      <w:r>
        <w:rPr>
          <w:noProof/>
        </w:rPr>
        <w:fldChar w:fldCharType="end"/>
      </w:r>
    </w:p>
    <w:p w14:paraId="4FB51047" w14:textId="0842869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DAA Policy Configuration Completion Status Notification</w:t>
      </w:r>
      <w:r>
        <w:rPr>
          <w:noProof/>
        </w:rPr>
        <w:tab/>
      </w:r>
      <w:r>
        <w:rPr>
          <w:noProof/>
        </w:rPr>
        <w:fldChar w:fldCharType="begin" w:fldLock="1"/>
      </w:r>
      <w:r>
        <w:rPr>
          <w:noProof/>
        </w:rPr>
        <w:instrText xml:space="preserve"> PAGEREF _Toc200747286 \h </w:instrText>
      </w:r>
      <w:r>
        <w:rPr>
          <w:noProof/>
        </w:rPr>
      </w:r>
      <w:r>
        <w:rPr>
          <w:noProof/>
        </w:rPr>
        <w:fldChar w:fldCharType="separate"/>
      </w:r>
      <w:r>
        <w:rPr>
          <w:noProof/>
        </w:rPr>
        <w:t>35</w:t>
      </w:r>
      <w:r>
        <w:rPr>
          <w:noProof/>
        </w:rPr>
        <w:fldChar w:fldCharType="end"/>
      </w:r>
    </w:p>
    <w:p w14:paraId="703E52CD" w14:textId="318CE97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5.5.2.4.3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DAA Events Notification</w:t>
      </w:r>
      <w:r>
        <w:rPr>
          <w:noProof/>
        </w:rPr>
        <w:tab/>
      </w:r>
      <w:r>
        <w:rPr>
          <w:noProof/>
        </w:rPr>
        <w:fldChar w:fldCharType="begin" w:fldLock="1"/>
      </w:r>
      <w:r>
        <w:rPr>
          <w:noProof/>
        </w:rPr>
        <w:instrText xml:space="preserve"> PAGEREF _Toc200747287 \h </w:instrText>
      </w:r>
      <w:r>
        <w:rPr>
          <w:noProof/>
        </w:rPr>
      </w:r>
      <w:r>
        <w:rPr>
          <w:noProof/>
        </w:rPr>
        <w:fldChar w:fldCharType="separate"/>
      </w:r>
      <w:r>
        <w:rPr>
          <w:noProof/>
        </w:rPr>
        <w:t>36</w:t>
      </w:r>
      <w:r>
        <w:rPr>
          <w:noProof/>
        </w:rPr>
        <w:fldChar w:fldCharType="end"/>
      </w:r>
    </w:p>
    <w:p w14:paraId="21FB689A" w14:textId="0A6DBDB4"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UAE_UAVDynamicInfo</w:t>
      </w:r>
      <w:r>
        <w:rPr>
          <w:noProof/>
        </w:rPr>
        <w:tab/>
      </w:r>
      <w:r>
        <w:rPr>
          <w:noProof/>
        </w:rPr>
        <w:fldChar w:fldCharType="begin" w:fldLock="1"/>
      </w:r>
      <w:r>
        <w:rPr>
          <w:noProof/>
        </w:rPr>
        <w:instrText xml:space="preserve"> PAGEREF _Toc200747288 \h </w:instrText>
      </w:r>
      <w:r>
        <w:rPr>
          <w:noProof/>
        </w:rPr>
      </w:r>
      <w:r>
        <w:rPr>
          <w:noProof/>
        </w:rPr>
        <w:fldChar w:fldCharType="separate"/>
      </w:r>
      <w:r>
        <w:rPr>
          <w:noProof/>
        </w:rPr>
        <w:t>37</w:t>
      </w:r>
      <w:r>
        <w:rPr>
          <w:noProof/>
        </w:rPr>
        <w:fldChar w:fldCharType="end"/>
      </w:r>
    </w:p>
    <w:p w14:paraId="44E8A59A" w14:textId="1C3ED030"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_Toc200747289 \h </w:instrText>
      </w:r>
      <w:r>
        <w:rPr>
          <w:noProof/>
        </w:rPr>
      </w:r>
      <w:r>
        <w:rPr>
          <w:noProof/>
        </w:rPr>
        <w:fldChar w:fldCharType="separate"/>
      </w:r>
      <w:r>
        <w:rPr>
          <w:noProof/>
        </w:rPr>
        <w:t>37</w:t>
      </w:r>
      <w:r>
        <w:rPr>
          <w:noProof/>
        </w:rPr>
        <w:fldChar w:fldCharType="end"/>
      </w:r>
    </w:p>
    <w:p w14:paraId="2C25CDA1" w14:textId="1356EF8E"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_Toc200747290 \h </w:instrText>
      </w:r>
      <w:r>
        <w:rPr>
          <w:noProof/>
        </w:rPr>
      </w:r>
      <w:r>
        <w:rPr>
          <w:noProof/>
        </w:rPr>
        <w:fldChar w:fldCharType="separate"/>
      </w:r>
      <w:r>
        <w:rPr>
          <w:noProof/>
        </w:rPr>
        <w:t>37</w:t>
      </w:r>
      <w:r>
        <w:rPr>
          <w:noProof/>
        </w:rPr>
        <w:fldChar w:fldCharType="end"/>
      </w:r>
    </w:p>
    <w:p w14:paraId="414E544F" w14:textId="4447FB2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_Toc200747291 \h </w:instrText>
      </w:r>
      <w:r>
        <w:rPr>
          <w:noProof/>
        </w:rPr>
      </w:r>
      <w:r>
        <w:rPr>
          <w:noProof/>
        </w:rPr>
        <w:fldChar w:fldCharType="separate"/>
      </w:r>
      <w:r>
        <w:rPr>
          <w:noProof/>
        </w:rPr>
        <w:t>37</w:t>
      </w:r>
      <w:r>
        <w:rPr>
          <w:noProof/>
        </w:rPr>
        <w:fldChar w:fldCharType="end"/>
      </w:r>
    </w:p>
    <w:p w14:paraId="750524BA" w14:textId="1E6C7F0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UAE_UAVDynamicInfo_Subscribe</w:t>
      </w:r>
      <w:r>
        <w:rPr>
          <w:noProof/>
        </w:rPr>
        <w:tab/>
      </w:r>
      <w:r>
        <w:rPr>
          <w:noProof/>
        </w:rPr>
        <w:fldChar w:fldCharType="begin" w:fldLock="1"/>
      </w:r>
      <w:r>
        <w:rPr>
          <w:noProof/>
        </w:rPr>
        <w:instrText xml:space="preserve"> PAGEREF _Toc200747292 \h </w:instrText>
      </w:r>
      <w:r>
        <w:rPr>
          <w:noProof/>
        </w:rPr>
      </w:r>
      <w:r>
        <w:rPr>
          <w:noProof/>
        </w:rPr>
        <w:fldChar w:fldCharType="separate"/>
      </w:r>
      <w:r>
        <w:rPr>
          <w:noProof/>
        </w:rPr>
        <w:t>37</w:t>
      </w:r>
      <w:r>
        <w:rPr>
          <w:noProof/>
        </w:rPr>
        <w:fldChar w:fldCharType="end"/>
      </w:r>
    </w:p>
    <w:p w14:paraId="615EDF17" w14:textId="17B9239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_Toc200747293 \h </w:instrText>
      </w:r>
      <w:r>
        <w:rPr>
          <w:noProof/>
        </w:rPr>
      </w:r>
      <w:r>
        <w:rPr>
          <w:noProof/>
        </w:rPr>
        <w:fldChar w:fldCharType="separate"/>
      </w:r>
      <w:r>
        <w:rPr>
          <w:noProof/>
        </w:rPr>
        <w:t>37</w:t>
      </w:r>
      <w:r>
        <w:rPr>
          <w:noProof/>
        </w:rPr>
        <w:fldChar w:fldCharType="end"/>
      </w:r>
    </w:p>
    <w:p w14:paraId="0FA16860" w14:textId="1536D01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sidRPr="006F7EC9">
        <w:rPr>
          <w:bCs/>
          <w:noProof/>
        </w:rPr>
        <w:t>UAV Dynamic Information Subscription</w:t>
      </w:r>
      <w:r>
        <w:rPr>
          <w:noProof/>
        </w:rPr>
        <w:t xml:space="preserve"> Creation</w:t>
      </w:r>
      <w:r>
        <w:rPr>
          <w:noProof/>
        </w:rPr>
        <w:tab/>
      </w:r>
      <w:r>
        <w:rPr>
          <w:noProof/>
        </w:rPr>
        <w:fldChar w:fldCharType="begin" w:fldLock="1"/>
      </w:r>
      <w:r>
        <w:rPr>
          <w:noProof/>
        </w:rPr>
        <w:instrText xml:space="preserve"> PAGEREF _Toc200747294 \h </w:instrText>
      </w:r>
      <w:r>
        <w:rPr>
          <w:noProof/>
        </w:rPr>
      </w:r>
      <w:r>
        <w:rPr>
          <w:noProof/>
        </w:rPr>
        <w:fldChar w:fldCharType="separate"/>
      </w:r>
      <w:r>
        <w:rPr>
          <w:noProof/>
        </w:rPr>
        <w:t>37</w:t>
      </w:r>
      <w:r>
        <w:rPr>
          <w:noProof/>
        </w:rPr>
        <w:fldChar w:fldCharType="end"/>
      </w:r>
    </w:p>
    <w:p w14:paraId="3E2DD762" w14:textId="62F41B1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5.6.2.2.3</w:t>
      </w:r>
      <w:r>
        <w:rPr>
          <w:rFonts w:asciiTheme="minorHAnsi" w:eastAsiaTheme="minorEastAsia" w:hAnsiTheme="minorHAnsi" w:cstheme="minorBidi"/>
          <w:noProof/>
          <w:kern w:val="2"/>
          <w:sz w:val="24"/>
          <w:szCs w:val="24"/>
          <w:lang w:eastAsia="ko-KR"/>
          <w14:ligatures w14:val="standardContextual"/>
        </w:rPr>
        <w:tab/>
      </w:r>
      <w:r w:rsidRPr="006F7EC9">
        <w:rPr>
          <w:bCs/>
          <w:noProof/>
        </w:rPr>
        <w:t>UAV Dynamic Information Subscription</w:t>
      </w:r>
      <w:r>
        <w:rPr>
          <w:noProof/>
        </w:rPr>
        <w:t xml:space="preserve"> Update</w:t>
      </w:r>
      <w:r>
        <w:rPr>
          <w:noProof/>
        </w:rPr>
        <w:tab/>
      </w:r>
      <w:r>
        <w:rPr>
          <w:noProof/>
        </w:rPr>
        <w:fldChar w:fldCharType="begin" w:fldLock="1"/>
      </w:r>
      <w:r>
        <w:rPr>
          <w:noProof/>
        </w:rPr>
        <w:instrText xml:space="preserve"> PAGEREF _Toc200747295 \h </w:instrText>
      </w:r>
      <w:r>
        <w:rPr>
          <w:noProof/>
        </w:rPr>
      </w:r>
      <w:r>
        <w:rPr>
          <w:noProof/>
        </w:rPr>
        <w:fldChar w:fldCharType="separate"/>
      </w:r>
      <w:r>
        <w:rPr>
          <w:noProof/>
        </w:rPr>
        <w:t>38</w:t>
      </w:r>
      <w:r>
        <w:rPr>
          <w:noProof/>
        </w:rPr>
        <w:fldChar w:fldCharType="end"/>
      </w:r>
    </w:p>
    <w:p w14:paraId="7FACA064" w14:textId="44A6508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5.6.2.2.4</w:t>
      </w:r>
      <w:r>
        <w:rPr>
          <w:rFonts w:asciiTheme="minorHAnsi" w:eastAsiaTheme="minorEastAsia" w:hAnsiTheme="minorHAnsi" w:cstheme="minorBidi"/>
          <w:noProof/>
          <w:kern w:val="2"/>
          <w:sz w:val="24"/>
          <w:szCs w:val="24"/>
          <w:lang w:eastAsia="ko-KR"/>
          <w14:ligatures w14:val="standardContextual"/>
        </w:rPr>
        <w:tab/>
      </w:r>
      <w:r w:rsidRPr="006F7EC9">
        <w:rPr>
          <w:bCs/>
          <w:noProof/>
        </w:rPr>
        <w:t>UAV Dynamic Information Subscription</w:t>
      </w:r>
      <w:r>
        <w:rPr>
          <w:noProof/>
        </w:rPr>
        <w:t xml:space="preserve"> </w:t>
      </w:r>
      <w:r w:rsidRPr="006F7EC9">
        <w:rPr>
          <w:noProof/>
          <w:lang w:val="en-US"/>
        </w:rPr>
        <w:t>Deletion</w:t>
      </w:r>
      <w:r>
        <w:rPr>
          <w:noProof/>
        </w:rPr>
        <w:tab/>
      </w:r>
      <w:r>
        <w:rPr>
          <w:noProof/>
        </w:rPr>
        <w:fldChar w:fldCharType="begin" w:fldLock="1"/>
      </w:r>
      <w:r>
        <w:rPr>
          <w:noProof/>
        </w:rPr>
        <w:instrText xml:space="preserve"> PAGEREF _Toc200747296 \h </w:instrText>
      </w:r>
      <w:r>
        <w:rPr>
          <w:noProof/>
        </w:rPr>
      </w:r>
      <w:r>
        <w:rPr>
          <w:noProof/>
        </w:rPr>
        <w:fldChar w:fldCharType="separate"/>
      </w:r>
      <w:r>
        <w:rPr>
          <w:noProof/>
        </w:rPr>
        <w:t>38</w:t>
      </w:r>
      <w:r>
        <w:rPr>
          <w:noProof/>
        </w:rPr>
        <w:fldChar w:fldCharType="end"/>
      </w:r>
    </w:p>
    <w:p w14:paraId="1C921BB5" w14:textId="4EFFB4B4"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UAE_UAVDynamicInfo_Notify</w:t>
      </w:r>
      <w:r>
        <w:rPr>
          <w:noProof/>
        </w:rPr>
        <w:tab/>
      </w:r>
      <w:r>
        <w:rPr>
          <w:noProof/>
        </w:rPr>
        <w:fldChar w:fldCharType="begin" w:fldLock="1"/>
      </w:r>
      <w:r>
        <w:rPr>
          <w:noProof/>
        </w:rPr>
        <w:instrText xml:space="preserve"> PAGEREF _Toc200747297 \h </w:instrText>
      </w:r>
      <w:r>
        <w:rPr>
          <w:noProof/>
        </w:rPr>
      </w:r>
      <w:r>
        <w:rPr>
          <w:noProof/>
        </w:rPr>
        <w:fldChar w:fldCharType="separate"/>
      </w:r>
      <w:r>
        <w:rPr>
          <w:noProof/>
        </w:rPr>
        <w:t>39</w:t>
      </w:r>
      <w:r>
        <w:rPr>
          <w:noProof/>
        </w:rPr>
        <w:fldChar w:fldCharType="end"/>
      </w:r>
    </w:p>
    <w:p w14:paraId="2C3DC081" w14:textId="5574860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_Toc200747298 \h </w:instrText>
      </w:r>
      <w:r>
        <w:rPr>
          <w:noProof/>
        </w:rPr>
      </w:r>
      <w:r>
        <w:rPr>
          <w:noProof/>
        </w:rPr>
        <w:fldChar w:fldCharType="separate"/>
      </w:r>
      <w:r>
        <w:rPr>
          <w:noProof/>
        </w:rPr>
        <w:t>39</w:t>
      </w:r>
      <w:r>
        <w:rPr>
          <w:noProof/>
        </w:rPr>
        <w:fldChar w:fldCharType="end"/>
      </w:r>
    </w:p>
    <w:p w14:paraId="580ECEDB" w14:textId="27AD5ED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sidRPr="006F7EC9">
        <w:rPr>
          <w:bCs/>
          <w:noProof/>
        </w:rPr>
        <w:t xml:space="preserve">UAV Dynamic Information </w:t>
      </w:r>
      <w:r w:rsidRPr="006F7EC9">
        <w:rPr>
          <w:noProof/>
          <w:lang w:val="en-US"/>
        </w:rPr>
        <w:t>Notification</w:t>
      </w:r>
      <w:r>
        <w:rPr>
          <w:noProof/>
        </w:rPr>
        <w:tab/>
      </w:r>
      <w:r>
        <w:rPr>
          <w:noProof/>
        </w:rPr>
        <w:fldChar w:fldCharType="begin" w:fldLock="1"/>
      </w:r>
      <w:r>
        <w:rPr>
          <w:noProof/>
        </w:rPr>
        <w:instrText xml:space="preserve"> PAGEREF _Toc200747299 \h </w:instrText>
      </w:r>
      <w:r>
        <w:rPr>
          <w:noProof/>
        </w:rPr>
      </w:r>
      <w:r>
        <w:rPr>
          <w:noProof/>
        </w:rPr>
        <w:fldChar w:fldCharType="separate"/>
      </w:r>
      <w:r>
        <w:rPr>
          <w:noProof/>
        </w:rPr>
        <w:t>39</w:t>
      </w:r>
      <w:r>
        <w:rPr>
          <w:noProof/>
        </w:rPr>
        <w:fldChar w:fldCharType="end"/>
      </w:r>
    </w:p>
    <w:p w14:paraId="4B229807" w14:textId="7E0690C2"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UAE_FlightPathMonitoring Service</w:t>
      </w:r>
      <w:r>
        <w:rPr>
          <w:noProof/>
        </w:rPr>
        <w:tab/>
      </w:r>
      <w:r>
        <w:rPr>
          <w:noProof/>
        </w:rPr>
        <w:fldChar w:fldCharType="begin" w:fldLock="1"/>
      </w:r>
      <w:r>
        <w:rPr>
          <w:noProof/>
        </w:rPr>
        <w:instrText xml:space="preserve"> PAGEREF _Toc200747300 \h </w:instrText>
      </w:r>
      <w:r>
        <w:rPr>
          <w:noProof/>
        </w:rPr>
      </w:r>
      <w:r>
        <w:rPr>
          <w:noProof/>
        </w:rPr>
        <w:fldChar w:fldCharType="separate"/>
      </w:r>
      <w:r>
        <w:rPr>
          <w:noProof/>
        </w:rPr>
        <w:t>41</w:t>
      </w:r>
      <w:r>
        <w:rPr>
          <w:noProof/>
        </w:rPr>
        <w:fldChar w:fldCharType="end"/>
      </w:r>
    </w:p>
    <w:p w14:paraId="092F10AC" w14:textId="18B9793F"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_Toc200747301 \h </w:instrText>
      </w:r>
      <w:r>
        <w:rPr>
          <w:noProof/>
        </w:rPr>
      </w:r>
      <w:r>
        <w:rPr>
          <w:noProof/>
        </w:rPr>
        <w:fldChar w:fldCharType="separate"/>
      </w:r>
      <w:r>
        <w:rPr>
          <w:noProof/>
        </w:rPr>
        <w:t>41</w:t>
      </w:r>
      <w:r>
        <w:rPr>
          <w:noProof/>
        </w:rPr>
        <w:fldChar w:fldCharType="end"/>
      </w:r>
    </w:p>
    <w:p w14:paraId="6D9F5EF0" w14:textId="299CDA0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_Toc200747302 \h </w:instrText>
      </w:r>
      <w:r>
        <w:rPr>
          <w:noProof/>
        </w:rPr>
      </w:r>
      <w:r>
        <w:rPr>
          <w:noProof/>
        </w:rPr>
        <w:fldChar w:fldCharType="separate"/>
      </w:r>
      <w:r>
        <w:rPr>
          <w:noProof/>
        </w:rPr>
        <w:t>41</w:t>
      </w:r>
      <w:r>
        <w:rPr>
          <w:noProof/>
        </w:rPr>
        <w:fldChar w:fldCharType="end"/>
      </w:r>
    </w:p>
    <w:p w14:paraId="160A0FD5" w14:textId="11170165"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_Toc200747303 \h </w:instrText>
      </w:r>
      <w:r>
        <w:rPr>
          <w:noProof/>
        </w:rPr>
      </w:r>
      <w:r>
        <w:rPr>
          <w:noProof/>
        </w:rPr>
        <w:fldChar w:fldCharType="separate"/>
      </w:r>
      <w:r>
        <w:rPr>
          <w:noProof/>
        </w:rPr>
        <w:t>41</w:t>
      </w:r>
      <w:r>
        <w:rPr>
          <w:noProof/>
        </w:rPr>
        <w:fldChar w:fldCharType="end"/>
      </w:r>
    </w:p>
    <w:p w14:paraId="1B0E0E8F" w14:textId="5A2F35A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UAE_FlightPathMonitoring_Manage</w:t>
      </w:r>
      <w:r>
        <w:rPr>
          <w:noProof/>
        </w:rPr>
        <w:tab/>
      </w:r>
      <w:r>
        <w:rPr>
          <w:noProof/>
        </w:rPr>
        <w:fldChar w:fldCharType="begin" w:fldLock="1"/>
      </w:r>
      <w:r>
        <w:rPr>
          <w:noProof/>
        </w:rPr>
        <w:instrText xml:space="preserve"> PAGEREF _Toc200747304 \h </w:instrText>
      </w:r>
      <w:r>
        <w:rPr>
          <w:noProof/>
        </w:rPr>
      </w:r>
      <w:r>
        <w:rPr>
          <w:noProof/>
        </w:rPr>
        <w:fldChar w:fldCharType="separate"/>
      </w:r>
      <w:r>
        <w:rPr>
          <w:noProof/>
        </w:rPr>
        <w:t>41</w:t>
      </w:r>
      <w:r>
        <w:rPr>
          <w:noProof/>
        </w:rPr>
        <w:fldChar w:fldCharType="end"/>
      </w:r>
    </w:p>
    <w:p w14:paraId="055155ED" w14:textId="11FA124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_Toc200747305 \h </w:instrText>
      </w:r>
      <w:r>
        <w:rPr>
          <w:noProof/>
        </w:rPr>
      </w:r>
      <w:r>
        <w:rPr>
          <w:noProof/>
        </w:rPr>
        <w:fldChar w:fldCharType="separate"/>
      </w:r>
      <w:r>
        <w:rPr>
          <w:noProof/>
        </w:rPr>
        <w:t>41</w:t>
      </w:r>
      <w:r>
        <w:rPr>
          <w:noProof/>
        </w:rPr>
        <w:fldChar w:fldCharType="end"/>
      </w:r>
    </w:p>
    <w:p w14:paraId="1C5A0DA3" w14:textId="51C14D9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Flight Path Monitoring Configuration Creation</w:t>
      </w:r>
      <w:r>
        <w:rPr>
          <w:noProof/>
        </w:rPr>
        <w:tab/>
      </w:r>
      <w:r>
        <w:rPr>
          <w:noProof/>
        </w:rPr>
        <w:fldChar w:fldCharType="begin" w:fldLock="1"/>
      </w:r>
      <w:r>
        <w:rPr>
          <w:noProof/>
        </w:rPr>
        <w:instrText xml:space="preserve"> PAGEREF _Toc200747306 \h </w:instrText>
      </w:r>
      <w:r>
        <w:rPr>
          <w:noProof/>
        </w:rPr>
      </w:r>
      <w:r>
        <w:rPr>
          <w:noProof/>
        </w:rPr>
        <w:fldChar w:fldCharType="separate"/>
      </w:r>
      <w:r>
        <w:rPr>
          <w:noProof/>
        </w:rPr>
        <w:t>41</w:t>
      </w:r>
      <w:r>
        <w:rPr>
          <w:noProof/>
        </w:rPr>
        <w:fldChar w:fldCharType="end"/>
      </w:r>
    </w:p>
    <w:p w14:paraId="45C9E3F5" w14:textId="341EB34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5.7.2.2.3</w:t>
      </w:r>
      <w:r>
        <w:rPr>
          <w:rFonts w:asciiTheme="minorHAnsi" w:eastAsiaTheme="minorEastAsia" w:hAnsiTheme="minorHAnsi" w:cstheme="minorBidi"/>
          <w:noProof/>
          <w:kern w:val="2"/>
          <w:sz w:val="24"/>
          <w:szCs w:val="24"/>
          <w:lang w:eastAsia="ko-KR"/>
          <w14:ligatures w14:val="standardContextual"/>
        </w:rPr>
        <w:tab/>
      </w:r>
      <w:r>
        <w:rPr>
          <w:noProof/>
        </w:rPr>
        <w:t>Flight Path Monitoring Configuration Update</w:t>
      </w:r>
      <w:r>
        <w:rPr>
          <w:noProof/>
        </w:rPr>
        <w:tab/>
      </w:r>
      <w:r>
        <w:rPr>
          <w:noProof/>
        </w:rPr>
        <w:fldChar w:fldCharType="begin" w:fldLock="1"/>
      </w:r>
      <w:r>
        <w:rPr>
          <w:noProof/>
        </w:rPr>
        <w:instrText xml:space="preserve"> PAGEREF _Toc200747307 \h </w:instrText>
      </w:r>
      <w:r>
        <w:rPr>
          <w:noProof/>
        </w:rPr>
      </w:r>
      <w:r>
        <w:rPr>
          <w:noProof/>
        </w:rPr>
        <w:fldChar w:fldCharType="separate"/>
      </w:r>
      <w:r>
        <w:rPr>
          <w:noProof/>
        </w:rPr>
        <w:t>42</w:t>
      </w:r>
      <w:r>
        <w:rPr>
          <w:noProof/>
        </w:rPr>
        <w:fldChar w:fldCharType="end"/>
      </w:r>
    </w:p>
    <w:p w14:paraId="6D3AFB41" w14:textId="034700B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5.7.2.2.4</w:t>
      </w:r>
      <w:r>
        <w:rPr>
          <w:rFonts w:asciiTheme="minorHAnsi" w:eastAsiaTheme="minorEastAsia" w:hAnsiTheme="minorHAnsi" w:cstheme="minorBidi"/>
          <w:noProof/>
          <w:kern w:val="2"/>
          <w:sz w:val="24"/>
          <w:szCs w:val="24"/>
          <w:lang w:eastAsia="ko-KR"/>
          <w14:ligatures w14:val="standardContextual"/>
        </w:rPr>
        <w:tab/>
      </w:r>
      <w:r>
        <w:rPr>
          <w:noProof/>
        </w:rPr>
        <w:t>Flight Path Monitoring Configuration Deletion</w:t>
      </w:r>
      <w:r>
        <w:rPr>
          <w:noProof/>
        </w:rPr>
        <w:tab/>
      </w:r>
      <w:r>
        <w:rPr>
          <w:noProof/>
        </w:rPr>
        <w:fldChar w:fldCharType="begin" w:fldLock="1"/>
      </w:r>
      <w:r>
        <w:rPr>
          <w:noProof/>
        </w:rPr>
        <w:instrText xml:space="preserve"> PAGEREF _Toc200747308 \h </w:instrText>
      </w:r>
      <w:r>
        <w:rPr>
          <w:noProof/>
        </w:rPr>
      </w:r>
      <w:r>
        <w:rPr>
          <w:noProof/>
        </w:rPr>
        <w:fldChar w:fldCharType="separate"/>
      </w:r>
      <w:r>
        <w:rPr>
          <w:noProof/>
        </w:rPr>
        <w:t>43</w:t>
      </w:r>
      <w:r>
        <w:rPr>
          <w:noProof/>
        </w:rPr>
        <w:fldChar w:fldCharType="end"/>
      </w:r>
    </w:p>
    <w:p w14:paraId="0AC5D0DF" w14:textId="6A8ED02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5.7.2.3</w:t>
      </w:r>
      <w:r>
        <w:rPr>
          <w:rFonts w:asciiTheme="minorHAnsi" w:eastAsiaTheme="minorEastAsia" w:hAnsiTheme="minorHAnsi" w:cstheme="minorBidi"/>
          <w:noProof/>
          <w:kern w:val="2"/>
          <w:sz w:val="24"/>
          <w:szCs w:val="24"/>
          <w:lang w:eastAsia="ko-KR"/>
          <w14:ligatures w14:val="standardContextual"/>
        </w:rPr>
        <w:tab/>
      </w:r>
      <w:r>
        <w:rPr>
          <w:noProof/>
        </w:rPr>
        <w:t>UAE_FlightPathMonitoring_Notify</w:t>
      </w:r>
      <w:r>
        <w:rPr>
          <w:noProof/>
        </w:rPr>
        <w:tab/>
      </w:r>
      <w:r>
        <w:rPr>
          <w:noProof/>
        </w:rPr>
        <w:fldChar w:fldCharType="begin" w:fldLock="1"/>
      </w:r>
      <w:r>
        <w:rPr>
          <w:noProof/>
        </w:rPr>
        <w:instrText xml:space="preserve"> PAGEREF _Toc200747309 \h </w:instrText>
      </w:r>
      <w:r>
        <w:rPr>
          <w:noProof/>
        </w:rPr>
      </w:r>
      <w:r>
        <w:rPr>
          <w:noProof/>
        </w:rPr>
        <w:fldChar w:fldCharType="separate"/>
      </w:r>
      <w:r>
        <w:rPr>
          <w:noProof/>
        </w:rPr>
        <w:t>43</w:t>
      </w:r>
      <w:r>
        <w:rPr>
          <w:noProof/>
        </w:rPr>
        <w:fldChar w:fldCharType="end"/>
      </w:r>
    </w:p>
    <w:p w14:paraId="61EAAFFC" w14:textId="7812AC8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5.7.2.3.1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_Toc200747310 \h </w:instrText>
      </w:r>
      <w:r>
        <w:rPr>
          <w:noProof/>
        </w:rPr>
      </w:r>
      <w:r>
        <w:rPr>
          <w:noProof/>
        </w:rPr>
        <w:fldChar w:fldCharType="separate"/>
      </w:r>
      <w:r>
        <w:rPr>
          <w:noProof/>
        </w:rPr>
        <w:t>43</w:t>
      </w:r>
      <w:r>
        <w:rPr>
          <w:noProof/>
        </w:rPr>
        <w:fldChar w:fldCharType="end"/>
      </w:r>
    </w:p>
    <w:p w14:paraId="036E4080" w14:textId="02183E5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5.7.2.3.2</w:t>
      </w:r>
      <w:r>
        <w:rPr>
          <w:rFonts w:asciiTheme="minorHAnsi" w:eastAsiaTheme="minorEastAsia" w:hAnsiTheme="minorHAnsi" w:cstheme="minorBidi"/>
          <w:noProof/>
          <w:kern w:val="2"/>
          <w:sz w:val="24"/>
          <w:szCs w:val="24"/>
          <w:lang w:eastAsia="ko-KR"/>
          <w14:ligatures w14:val="standardContextual"/>
        </w:rPr>
        <w:tab/>
      </w:r>
      <w:r w:rsidRPr="006F7EC9">
        <w:rPr>
          <w:rFonts w:eastAsia="Calibri"/>
          <w:noProof/>
        </w:rPr>
        <w:t xml:space="preserve">Flight Path Monitoring Configuration </w:t>
      </w:r>
      <w:r w:rsidRPr="006F7EC9">
        <w:rPr>
          <w:noProof/>
          <w:lang w:val="en-US"/>
        </w:rPr>
        <w:t>Completion Status Notification</w:t>
      </w:r>
      <w:r>
        <w:rPr>
          <w:noProof/>
        </w:rPr>
        <w:tab/>
      </w:r>
      <w:r>
        <w:rPr>
          <w:noProof/>
        </w:rPr>
        <w:fldChar w:fldCharType="begin" w:fldLock="1"/>
      </w:r>
      <w:r>
        <w:rPr>
          <w:noProof/>
        </w:rPr>
        <w:instrText xml:space="preserve"> PAGEREF _Toc200747311 \h </w:instrText>
      </w:r>
      <w:r>
        <w:rPr>
          <w:noProof/>
        </w:rPr>
      </w:r>
      <w:r>
        <w:rPr>
          <w:noProof/>
        </w:rPr>
        <w:fldChar w:fldCharType="separate"/>
      </w:r>
      <w:r>
        <w:rPr>
          <w:noProof/>
        </w:rPr>
        <w:t>43</w:t>
      </w:r>
      <w:r>
        <w:rPr>
          <w:noProof/>
        </w:rPr>
        <w:fldChar w:fldCharType="end"/>
      </w:r>
    </w:p>
    <w:p w14:paraId="37AD1BD5" w14:textId="19FC707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5.7.2.3.3</w:t>
      </w:r>
      <w:r>
        <w:rPr>
          <w:rFonts w:asciiTheme="minorHAnsi" w:eastAsiaTheme="minorEastAsia" w:hAnsiTheme="minorHAnsi" w:cstheme="minorBidi"/>
          <w:noProof/>
          <w:kern w:val="2"/>
          <w:sz w:val="24"/>
          <w:szCs w:val="24"/>
          <w:lang w:eastAsia="ko-KR"/>
          <w14:ligatures w14:val="standardContextual"/>
        </w:rPr>
        <w:tab/>
      </w:r>
      <w:r w:rsidRPr="006F7EC9">
        <w:rPr>
          <w:rFonts w:eastAsia="Calibri"/>
          <w:noProof/>
        </w:rPr>
        <w:t xml:space="preserve">Flight Path Monitoring </w:t>
      </w:r>
      <w:r w:rsidRPr="006F7EC9">
        <w:rPr>
          <w:noProof/>
          <w:lang w:val="en-US"/>
        </w:rPr>
        <w:t>Events Notification</w:t>
      </w:r>
      <w:r>
        <w:rPr>
          <w:noProof/>
        </w:rPr>
        <w:tab/>
      </w:r>
      <w:r>
        <w:rPr>
          <w:noProof/>
        </w:rPr>
        <w:fldChar w:fldCharType="begin" w:fldLock="1"/>
      </w:r>
      <w:r>
        <w:rPr>
          <w:noProof/>
        </w:rPr>
        <w:instrText xml:space="preserve"> PAGEREF _Toc200747312 \h </w:instrText>
      </w:r>
      <w:r>
        <w:rPr>
          <w:noProof/>
        </w:rPr>
      </w:r>
      <w:r>
        <w:rPr>
          <w:noProof/>
        </w:rPr>
        <w:fldChar w:fldCharType="separate"/>
      </w:r>
      <w:r>
        <w:rPr>
          <w:noProof/>
        </w:rPr>
        <w:t>44</w:t>
      </w:r>
      <w:r>
        <w:rPr>
          <w:noProof/>
        </w:rPr>
        <w:fldChar w:fldCharType="end"/>
      </w:r>
    </w:p>
    <w:p w14:paraId="0711901A" w14:textId="30353562"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UAE_FlightRouteSupport Service</w:t>
      </w:r>
      <w:r>
        <w:rPr>
          <w:noProof/>
        </w:rPr>
        <w:tab/>
      </w:r>
      <w:r>
        <w:rPr>
          <w:noProof/>
        </w:rPr>
        <w:fldChar w:fldCharType="begin" w:fldLock="1"/>
      </w:r>
      <w:r>
        <w:rPr>
          <w:noProof/>
        </w:rPr>
        <w:instrText xml:space="preserve"> PAGEREF _Toc200747313 \h </w:instrText>
      </w:r>
      <w:r>
        <w:rPr>
          <w:noProof/>
        </w:rPr>
      </w:r>
      <w:r>
        <w:rPr>
          <w:noProof/>
        </w:rPr>
        <w:fldChar w:fldCharType="separate"/>
      </w:r>
      <w:r>
        <w:rPr>
          <w:noProof/>
        </w:rPr>
        <w:t>46</w:t>
      </w:r>
      <w:r>
        <w:rPr>
          <w:noProof/>
        </w:rPr>
        <w:fldChar w:fldCharType="end"/>
      </w:r>
    </w:p>
    <w:p w14:paraId="47D1E121" w14:textId="72B7D7AF"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_Toc200747314 \h </w:instrText>
      </w:r>
      <w:r>
        <w:rPr>
          <w:noProof/>
        </w:rPr>
      </w:r>
      <w:r>
        <w:rPr>
          <w:noProof/>
        </w:rPr>
        <w:fldChar w:fldCharType="separate"/>
      </w:r>
      <w:r>
        <w:rPr>
          <w:noProof/>
        </w:rPr>
        <w:t>46</w:t>
      </w:r>
      <w:r>
        <w:rPr>
          <w:noProof/>
        </w:rPr>
        <w:fldChar w:fldCharType="end"/>
      </w:r>
    </w:p>
    <w:p w14:paraId="59B684DB" w14:textId="3CBF0A45"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_Toc200747315 \h </w:instrText>
      </w:r>
      <w:r>
        <w:rPr>
          <w:noProof/>
        </w:rPr>
      </w:r>
      <w:r>
        <w:rPr>
          <w:noProof/>
        </w:rPr>
        <w:fldChar w:fldCharType="separate"/>
      </w:r>
      <w:r>
        <w:rPr>
          <w:noProof/>
        </w:rPr>
        <w:t>46</w:t>
      </w:r>
      <w:r>
        <w:rPr>
          <w:noProof/>
        </w:rPr>
        <w:fldChar w:fldCharType="end"/>
      </w:r>
    </w:p>
    <w:p w14:paraId="4A13A58B" w14:textId="1DCA0FE9"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_Toc200747316 \h </w:instrText>
      </w:r>
      <w:r>
        <w:rPr>
          <w:noProof/>
        </w:rPr>
      </w:r>
      <w:r>
        <w:rPr>
          <w:noProof/>
        </w:rPr>
        <w:fldChar w:fldCharType="separate"/>
      </w:r>
      <w:r>
        <w:rPr>
          <w:noProof/>
        </w:rPr>
        <w:t>46</w:t>
      </w:r>
      <w:r>
        <w:rPr>
          <w:noProof/>
        </w:rPr>
        <w:fldChar w:fldCharType="end"/>
      </w:r>
    </w:p>
    <w:p w14:paraId="6EC2931F" w14:textId="6825F2A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UAE_FlightRouteSupport_Manage</w:t>
      </w:r>
      <w:r>
        <w:rPr>
          <w:noProof/>
        </w:rPr>
        <w:tab/>
      </w:r>
      <w:r>
        <w:rPr>
          <w:noProof/>
        </w:rPr>
        <w:fldChar w:fldCharType="begin" w:fldLock="1"/>
      </w:r>
      <w:r>
        <w:rPr>
          <w:noProof/>
        </w:rPr>
        <w:instrText xml:space="preserve"> PAGEREF _Toc200747317 \h </w:instrText>
      </w:r>
      <w:r>
        <w:rPr>
          <w:noProof/>
        </w:rPr>
      </w:r>
      <w:r>
        <w:rPr>
          <w:noProof/>
        </w:rPr>
        <w:fldChar w:fldCharType="separate"/>
      </w:r>
      <w:r>
        <w:rPr>
          <w:noProof/>
        </w:rPr>
        <w:t>46</w:t>
      </w:r>
      <w:r>
        <w:rPr>
          <w:noProof/>
        </w:rPr>
        <w:fldChar w:fldCharType="end"/>
      </w:r>
    </w:p>
    <w:p w14:paraId="3992ECFF" w14:textId="159C304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_Toc200747318 \h </w:instrText>
      </w:r>
      <w:r>
        <w:rPr>
          <w:noProof/>
        </w:rPr>
      </w:r>
      <w:r>
        <w:rPr>
          <w:noProof/>
        </w:rPr>
        <w:fldChar w:fldCharType="separate"/>
      </w:r>
      <w:r>
        <w:rPr>
          <w:noProof/>
        </w:rPr>
        <w:t>46</w:t>
      </w:r>
      <w:r>
        <w:rPr>
          <w:noProof/>
        </w:rPr>
        <w:fldChar w:fldCharType="end"/>
      </w:r>
    </w:p>
    <w:p w14:paraId="549AB94B" w14:textId="2C4FE51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Flight Route Request</w:t>
      </w:r>
      <w:r>
        <w:rPr>
          <w:noProof/>
        </w:rPr>
        <w:tab/>
      </w:r>
      <w:r>
        <w:rPr>
          <w:noProof/>
        </w:rPr>
        <w:fldChar w:fldCharType="begin" w:fldLock="1"/>
      </w:r>
      <w:r>
        <w:rPr>
          <w:noProof/>
        </w:rPr>
        <w:instrText xml:space="preserve"> PAGEREF _Toc200747319 \h </w:instrText>
      </w:r>
      <w:r>
        <w:rPr>
          <w:noProof/>
        </w:rPr>
      </w:r>
      <w:r>
        <w:rPr>
          <w:noProof/>
        </w:rPr>
        <w:fldChar w:fldCharType="separate"/>
      </w:r>
      <w:r>
        <w:rPr>
          <w:noProof/>
        </w:rPr>
        <w:t>46</w:t>
      </w:r>
      <w:r>
        <w:rPr>
          <w:noProof/>
        </w:rPr>
        <w:fldChar w:fldCharType="end"/>
      </w:r>
    </w:p>
    <w:p w14:paraId="4EC35719" w14:textId="48BB7A62"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sidRPr="006F7EC9">
        <w:rPr>
          <w:noProof/>
          <w:lang w:val="en-US"/>
        </w:rPr>
        <w:t>5.9</w:t>
      </w:r>
      <w:r>
        <w:rPr>
          <w:rFonts w:asciiTheme="minorHAnsi" w:eastAsiaTheme="minorEastAsia" w:hAnsiTheme="minorHAnsi" w:cstheme="minorBidi"/>
          <w:noProof/>
          <w:kern w:val="2"/>
          <w:sz w:val="24"/>
          <w:szCs w:val="24"/>
          <w:lang w:eastAsia="ko-KR"/>
          <w14:ligatures w14:val="standardContextual"/>
        </w:rPr>
        <w:tab/>
      </w:r>
      <w:r>
        <w:rPr>
          <w:noProof/>
        </w:rPr>
        <w:t>UAE_NTZManagement</w:t>
      </w:r>
      <w:r w:rsidRPr="006F7EC9">
        <w:rPr>
          <w:noProof/>
          <w:lang w:val="en-US"/>
        </w:rPr>
        <w:t xml:space="preserve"> Service</w:t>
      </w:r>
      <w:r>
        <w:rPr>
          <w:noProof/>
        </w:rPr>
        <w:tab/>
      </w:r>
      <w:r>
        <w:rPr>
          <w:noProof/>
        </w:rPr>
        <w:fldChar w:fldCharType="begin" w:fldLock="1"/>
      </w:r>
      <w:r>
        <w:rPr>
          <w:noProof/>
        </w:rPr>
        <w:instrText xml:space="preserve"> PAGEREF _Toc200747320 \h </w:instrText>
      </w:r>
      <w:r>
        <w:rPr>
          <w:noProof/>
        </w:rPr>
      </w:r>
      <w:r>
        <w:rPr>
          <w:noProof/>
        </w:rPr>
        <w:fldChar w:fldCharType="separate"/>
      </w:r>
      <w:r>
        <w:rPr>
          <w:noProof/>
        </w:rPr>
        <w:t>48</w:t>
      </w:r>
      <w:r>
        <w:rPr>
          <w:noProof/>
        </w:rPr>
        <w:fldChar w:fldCharType="end"/>
      </w:r>
    </w:p>
    <w:p w14:paraId="36F146A7" w14:textId="3C1EFC53"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sidRPr="006F7EC9">
        <w:rPr>
          <w:noProof/>
          <w:lang w:val="en-US"/>
        </w:rPr>
        <w:t>5.9.1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Service Description</w:t>
      </w:r>
      <w:r>
        <w:rPr>
          <w:noProof/>
        </w:rPr>
        <w:tab/>
      </w:r>
      <w:r>
        <w:rPr>
          <w:noProof/>
        </w:rPr>
        <w:fldChar w:fldCharType="begin" w:fldLock="1"/>
      </w:r>
      <w:r>
        <w:rPr>
          <w:noProof/>
        </w:rPr>
        <w:instrText xml:space="preserve"> PAGEREF _Toc200747321 \h </w:instrText>
      </w:r>
      <w:r>
        <w:rPr>
          <w:noProof/>
        </w:rPr>
      </w:r>
      <w:r>
        <w:rPr>
          <w:noProof/>
        </w:rPr>
        <w:fldChar w:fldCharType="separate"/>
      </w:r>
      <w:r>
        <w:rPr>
          <w:noProof/>
        </w:rPr>
        <w:t>48</w:t>
      </w:r>
      <w:r>
        <w:rPr>
          <w:noProof/>
        </w:rPr>
        <w:fldChar w:fldCharType="end"/>
      </w:r>
    </w:p>
    <w:p w14:paraId="61305613" w14:textId="54E81BEE"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_Toc200747322 \h </w:instrText>
      </w:r>
      <w:r>
        <w:rPr>
          <w:noProof/>
        </w:rPr>
      </w:r>
      <w:r>
        <w:rPr>
          <w:noProof/>
        </w:rPr>
        <w:fldChar w:fldCharType="separate"/>
      </w:r>
      <w:r>
        <w:rPr>
          <w:noProof/>
        </w:rPr>
        <w:t>48</w:t>
      </w:r>
      <w:r>
        <w:rPr>
          <w:noProof/>
        </w:rPr>
        <w:fldChar w:fldCharType="end"/>
      </w:r>
    </w:p>
    <w:p w14:paraId="1662F5D7" w14:textId="3011C76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_Toc200747323 \h </w:instrText>
      </w:r>
      <w:r>
        <w:rPr>
          <w:noProof/>
        </w:rPr>
      </w:r>
      <w:r>
        <w:rPr>
          <w:noProof/>
        </w:rPr>
        <w:fldChar w:fldCharType="separate"/>
      </w:r>
      <w:r>
        <w:rPr>
          <w:noProof/>
        </w:rPr>
        <w:t>48</w:t>
      </w:r>
      <w:r>
        <w:rPr>
          <w:noProof/>
        </w:rPr>
        <w:fldChar w:fldCharType="end"/>
      </w:r>
    </w:p>
    <w:p w14:paraId="6D7DF1E6" w14:textId="452D0424"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UAE_NTZManagement_Manage</w:t>
      </w:r>
      <w:r>
        <w:rPr>
          <w:noProof/>
        </w:rPr>
        <w:tab/>
      </w:r>
      <w:r>
        <w:rPr>
          <w:noProof/>
        </w:rPr>
        <w:fldChar w:fldCharType="begin" w:fldLock="1"/>
      </w:r>
      <w:r>
        <w:rPr>
          <w:noProof/>
        </w:rPr>
        <w:instrText xml:space="preserve"> PAGEREF _Toc200747324 \h </w:instrText>
      </w:r>
      <w:r>
        <w:rPr>
          <w:noProof/>
        </w:rPr>
      </w:r>
      <w:r>
        <w:rPr>
          <w:noProof/>
        </w:rPr>
        <w:fldChar w:fldCharType="separate"/>
      </w:r>
      <w:r>
        <w:rPr>
          <w:noProof/>
        </w:rPr>
        <w:t>48</w:t>
      </w:r>
      <w:r>
        <w:rPr>
          <w:noProof/>
        </w:rPr>
        <w:fldChar w:fldCharType="end"/>
      </w:r>
    </w:p>
    <w:p w14:paraId="13B5F89F" w14:textId="33C4C42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_Toc200747325 \h </w:instrText>
      </w:r>
      <w:r>
        <w:rPr>
          <w:noProof/>
        </w:rPr>
      </w:r>
      <w:r>
        <w:rPr>
          <w:noProof/>
        </w:rPr>
        <w:fldChar w:fldCharType="separate"/>
      </w:r>
      <w:r>
        <w:rPr>
          <w:noProof/>
        </w:rPr>
        <w:t>48</w:t>
      </w:r>
      <w:r>
        <w:rPr>
          <w:noProof/>
        </w:rPr>
        <w:fldChar w:fldCharType="end"/>
      </w:r>
    </w:p>
    <w:p w14:paraId="470FAD2D" w14:textId="0753457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NTZ Configuration Creation</w:t>
      </w:r>
      <w:r>
        <w:rPr>
          <w:noProof/>
        </w:rPr>
        <w:tab/>
      </w:r>
      <w:r>
        <w:rPr>
          <w:noProof/>
        </w:rPr>
        <w:fldChar w:fldCharType="begin" w:fldLock="1"/>
      </w:r>
      <w:r>
        <w:rPr>
          <w:noProof/>
        </w:rPr>
        <w:instrText xml:space="preserve"> PAGEREF _Toc200747326 \h </w:instrText>
      </w:r>
      <w:r>
        <w:rPr>
          <w:noProof/>
        </w:rPr>
      </w:r>
      <w:r>
        <w:rPr>
          <w:noProof/>
        </w:rPr>
        <w:fldChar w:fldCharType="separate"/>
      </w:r>
      <w:r>
        <w:rPr>
          <w:noProof/>
        </w:rPr>
        <w:t>48</w:t>
      </w:r>
      <w:r>
        <w:rPr>
          <w:noProof/>
        </w:rPr>
        <w:fldChar w:fldCharType="end"/>
      </w:r>
    </w:p>
    <w:p w14:paraId="3F7360C7" w14:textId="1FD403C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5.9.2.2.3</w:t>
      </w:r>
      <w:r>
        <w:rPr>
          <w:rFonts w:asciiTheme="minorHAnsi" w:eastAsiaTheme="minorEastAsia" w:hAnsiTheme="minorHAnsi" w:cstheme="minorBidi"/>
          <w:noProof/>
          <w:kern w:val="2"/>
          <w:sz w:val="24"/>
          <w:szCs w:val="24"/>
          <w:lang w:eastAsia="ko-KR"/>
          <w14:ligatures w14:val="standardContextual"/>
        </w:rPr>
        <w:tab/>
      </w:r>
      <w:r>
        <w:rPr>
          <w:noProof/>
        </w:rPr>
        <w:t>NTZ Configuration Update</w:t>
      </w:r>
      <w:r>
        <w:rPr>
          <w:noProof/>
        </w:rPr>
        <w:tab/>
      </w:r>
      <w:r>
        <w:rPr>
          <w:noProof/>
        </w:rPr>
        <w:fldChar w:fldCharType="begin" w:fldLock="1"/>
      </w:r>
      <w:r>
        <w:rPr>
          <w:noProof/>
        </w:rPr>
        <w:instrText xml:space="preserve"> PAGEREF _Toc200747327 \h </w:instrText>
      </w:r>
      <w:r>
        <w:rPr>
          <w:noProof/>
        </w:rPr>
      </w:r>
      <w:r>
        <w:rPr>
          <w:noProof/>
        </w:rPr>
        <w:fldChar w:fldCharType="separate"/>
      </w:r>
      <w:r>
        <w:rPr>
          <w:noProof/>
        </w:rPr>
        <w:t>49</w:t>
      </w:r>
      <w:r>
        <w:rPr>
          <w:noProof/>
        </w:rPr>
        <w:fldChar w:fldCharType="end"/>
      </w:r>
    </w:p>
    <w:p w14:paraId="48548C6E" w14:textId="491BF0B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5.9.2.2.4</w:t>
      </w:r>
      <w:r>
        <w:rPr>
          <w:rFonts w:asciiTheme="minorHAnsi" w:eastAsiaTheme="minorEastAsia" w:hAnsiTheme="minorHAnsi" w:cstheme="minorBidi"/>
          <w:noProof/>
          <w:kern w:val="2"/>
          <w:sz w:val="24"/>
          <w:szCs w:val="24"/>
          <w:lang w:eastAsia="ko-KR"/>
          <w14:ligatures w14:val="standardContextual"/>
        </w:rPr>
        <w:tab/>
      </w:r>
      <w:r>
        <w:rPr>
          <w:noProof/>
        </w:rPr>
        <w:t>NTZ Configuration Deletion</w:t>
      </w:r>
      <w:r>
        <w:rPr>
          <w:noProof/>
        </w:rPr>
        <w:tab/>
      </w:r>
      <w:r>
        <w:rPr>
          <w:noProof/>
        </w:rPr>
        <w:fldChar w:fldCharType="begin" w:fldLock="1"/>
      </w:r>
      <w:r>
        <w:rPr>
          <w:noProof/>
        </w:rPr>
        <w:instrText xml:space="preserve"> PAGEREF _Toc200747328 \h </w:instrText>
      </w:r>
      <w:r>
        <w:rPr>
          <w:noProof/>
        </w:rPr>
      </w:r>
      <w:r>
        <w:rPr>
          <w:noProof/>
        </w:rPr>
        <w:fldChar w:fldCharType="separate"/>
      </w:r>
      <w:r>
        <w:rPr>
          <w:noProof/>
        </w:rPr>
        <w:t>50</w:t>
      </w:r>
      <w:r>
        <w:rPr>
          <w:noProof/>
        </w:rPr>
        <w:fldChar w:fldCharType="end"/>
      </w:r>
    </w:p>
    <w:p w14:paraId="6E9C4581" w14:textId="64303D85"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UAE_NTZManagement_Notify</w:t>
      </w:r>
      <w:r>
        <w:rPr>
          <w:noProof/>
        </w:rPr>
        <w:tab/>
      </w:r>
      <w:r>
        <w:rPr>
          <w:noProof/>
        </w:rPr>
        <w:fldChar w:fldCharType="begin" w:fldLock="1"/>
      </w:r>
      <w:r>
        <w:rPr>
          <w:noProof/>
        </w:rPr>
        <w:instrText xml:space="preserve"> PAGEREF _Toc200747329 \h </w:instrText>
      </w:r>
      <w:r>
        <w:rPr>
          <w:noProof/>
        </w:rPr>
      </w:r>
      <w:r>
        <w:rPr>
          <w:noProof/>
        </w:rPr>
        <w:fldChar w:fldCharType="separate"/>
      </w:r>
      <w:r>
        <w:rPr>
          <w:noProof/>
        </w:rPr>
        <w:t>50</w:t>
      </w:r>
      <w:r>
        <w:rPr>
          <w:noProof/>
        </w:rPr>
        <w:fldChar w:fldCharType="end"/>
      </w:r>
    </w:p>
    <w:p w14:paraId="7C235521" w14:textId="2E2B38D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_Toc200747330 \h </w:instrText>
      </w:r>
      <w:r>
        <w:rPr>
          <w:noProof/>
        </w:rPr>
      </w:r>
      <w:r>
        <w:rPr>
          <w:noProof/>
        </w:rPr>
        <w:fldChar w:fldCharType="separate"/>
      </w:r>
      <w:r>
        <w:rPr>
          <w:noProof/>
        </w:rPr>
        <w:t>50</w:t>
      </w:r>
      <w:r>
        <w:rPr>
          <w:noProof/>
        </w:rPr>
        <w:fldChar w:fldCharType="end"/>
      </w:r>
    </w:p>
    <w:p w14:paraId="7285C926" w14:textId="660C2AD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NTZ</w:t>
      </w:r>
      <w:r w:rsidRPr="006F7EC9">
        <w:rPr>
          <w:rFonts w:eastAsia="Calibri"/>
          <w:noProof/>
        </w:rPr>
        <w:t xml:space="preserve"> Configuration </w:t>
      </w:r>
      <w:r w:rsidRPr="006F7EC9">
        <w:rPr>
          <w:noProof/>
          <w:lang w:val="en-US"/>
        </w:rPr>
        <w:t>Completion Status Notification</w:t>
      </w:r>
      <w:r>
        <w:rPr>
          <w:noProof/>
        </w:rPr>
        <w:tab/>
      </w:r>
      <w:r>
        <w:rPr>
          <w:noProof/>
        </w:rPr>
        <w:fldChar w:fldCharType="begin" w:fldLock="1"/>
      </w:r>
      <w:r>
        <w:rPr>
          <w:noProof/>
        </w:rPr>
        <w:instrText xml:space="preserve"> PAGEREF _Toc200747331 \h </w:instrText>
      </w:r>
      <w:r>
        <w:rPr>
          <w:noProof/>
        </w:rPr>
      </w:r>
      <w:r>
        <w:rPr>
          <w:noProof/>
        </w:rPr>
        <w:fldChar w:fldCharType="separate"/>
      </w:r>
      <w:r>
        <w:rPr>
          <w:noProof/>
        </w:rPr>
        <w:t>50</w:t>
      </w:r>
      <w:r>
        <w:rPr>
          <w:noProof/>
        </w:rPr>
        <w:fldChar w:fldCharType="end"/>
      </w:r>
    </w:p>
    <w:p w14:paraId="1182A1E1" w14:textId="059C333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5.9.2.3.3</w:t>
      </w:r>
      <w:r>
        <w:rPr>
          <w:rFonts w:asciiTheme="minorHAnsi" w:eastAsiaTheme="minorEastAsia" w:hAnsiTheme="minorHAnsi" w:cstheme="minorBidi"/>
          <w:noProof/>
          <w:kern w:val="2"/>
          <w:sz w:val="24"/>
          <w:szCs w:val="24"/>
          <w:lang w:eastAsia="ko-KR"/>
          <w14:ligatures w14:val="standardContextual"/>
        </w:rPr>
        <w:tab/>
      </w:r>
      <w:r>
        <w:rPr>
          <w:noProof/>
        </w:rPr>
        <w:t>NTZ</w:t>
      </w:r>
      <w:r w:rsidRPr="006F7EC9">
        <w:rPr>
          <w:rFonts w:eastAsia="Calibri"/>
          <w:noProof/>
        </w:rPr>
        <w:t xml:space="preserve"> </w:t>
      </w:r>
      <w:r w:rsidRPr="006F7EC9">
        <w:rPr>
          <w:noProof/>
          <w:lang w:val="en-US"/>
        </w:rPr>
        <w:t>Events Notification</w:t>
      </w:r>
      <w:r>
        <w:rPr>
          <w:noProof/>
        </w:rPr>
        <w:tab/>
      </w:r>
      <w:r>
        <w:rPr>
          <w:noProof/>
        </w:rPr>
        <w:fldChar w:fldCharType="begin" w:fldLock="1"/>
      </w:r>
      <w:r>
        <w:rPr>
          <w:noProof/>
        </w:rPr>
        <w:instrText xml:space="preserve"> PAGEREF _Toc200747332 \h </w:instrText>
      </w:r>
      <w:r>
        <w:rPr>
          <w:noProof/>
        </w:rPr>
      </w:r>
      <w:r>
        <w:rPr>
          <w:noProof/>
        </w:rPr>
        <w:fldChar w:fldCharType="separate"/>
      </w:r>
      <w:r>
        <w:rPr>
          <w:noProof/>
        </w:rPr>
        <w:t>51</w:t>
      </w:r>
      <w:r>
        <w:rPr>
          <w:noProof/>
        </w:rPr>
        <w:fldChar w:fldCharType="end"/>
      </w:r>
    </w:p>
    <w:p w14:paraId="5B88FDF1" w14:textId="23FED460"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_Toc200747333 \h </w:instrText>
      </w:r>
      <w:r>
        <w:rPr>
          <w:noProof/>
        </w:rPr>
      </w:r>
      <w:r>
        <w:rPr>
          <w:noProof/>
        </w:rPr>
        <w:fldChar w:fldCharType="separate"/>
      </w:r>
      <w:r>
        <w:rPr>
          <w:noProof/>
        </w:rPr>
        <w:t>52</w:t>
      </w:r>
      <w:r>
        <w:rPr>
          <w:noProof/>
        </w:rPr>
        <w:fldChar w:fldCharType="end"/>
      </w:r>
    </w:p>
    <w:p w14:paraId="3182F226" w14:textId="40B9BFB7"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Service API</w:t>
      </w:r>
      <w:r>
        <w:rPr>
          <w:noProof/>
        </w:rPr>
        <w:tab/>
      </w:r>
      <w:r>
        <w:rPr>
          <w:noProof/>
        </w:rPr>
        <w:fldChar w:fldCharType="begin" w:fldLock="1"/>
      </w:r>
      <w:r>
        <w:rPr>
          <w:noProof/>
        </w:rPr>
        <w:instrText xml:space="preserve"> PAGEREF _Toc200747334 \h </w:instrText>
      </w:r>
      <w:r>
        <w:rPr>
          <w:noProof/>
        </w:rPr>
      </w:r>
      <w:r>
        <w:rPr>
          <w:noProof/>
        </w:rPr>
        <w:fldChar w:fldCharType="separate"/>
      </w:r>
      <w:r>
        <w:rPr>
          <w:noProof/>
        </w:rPr>
        <w:t>52</w:t>
      </w:r>
      <w:r>
        <w:rPr>
          <w:noProof/>
        </w:rPr>
        <w:fldChar w:fldCharType="end"/>
      </w:r>
    </w:p>
    <w:p w14:paraId="07906F5A" w14:textId="64F1506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_Toc200747335 \h </w:instrText>
      </w:r>
      <w:r>
        <w:rPr>
          <w:noProof/>
        </w:rPr>
      </w:r>
      <w:r>
        <w:rPr>
          <w:noProof/>
        </w:rPr>
        <w:fldChar w:fldCharType="separate"/>
      </w:r>
      <w:r>
        <w:rPr>
          <w:noProof/>
        </w:rPr>
        <w:t>52</w:t>
      </w:r>
      <w:r>
        <w:rPr>
          <w:noProof/>
        </w:rPr>
        <w:fldChar w:fldCharType="end"/>
      </w:r>
    </w:p>
    <w:p w14:paraId="4B0C977A" w14:textId="6C2AFF7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_Toc200747336 \h </w:instrText>
      </w:r>
      <w:r>
        <w:rPr>
          <w:noProof/>
        </w:rPr>
      </w:r>
      <w:r>
        <w:rPr>
          <w:noProof/>
        </w:rPr>
        <w:fldChar w:fldCharType="separate"/>
      </w:r>
      <w:r>
        <w:rPr>
          <w:noProof/>
        </w:rPr>
        <w:t>52</w:t>
      </w:r>
      <w:r>
        <w:rPr>
          <w:noProof/>
        </w:rPr>
        <w:fldChar w:fldCharType="end"/>
      </w:r>
    </w:p>
    <w:p w14:paraId="3D1BFD9C" w14:textId="1989348D"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_Toc200747337 \h </w:instrText>
      </w:r>
      <w:r>
        <w:rPr>
          <w:noProof/>
        </w:rPr>
      </w:r>
      <w:r>
        <w:rPr>
          <w:noProof/>
        </w:rPr>
        <w:fldChar w:fldCharType="separate"/>
      </w:r>
      <w:r>
        <w:rPr>
          <w:noProof/>
        </w:rPr>
        <w:t>52</w:t>
      </w:r>
      <w:r>
        <w:rPr>
          <w:noProof/>
        </w:rPr>
        <w:fldChar w:fldCharType="end"/>
      </w:r>
    </w:p>
    <w:p w14:paraId="75DD1ECA" w14:textId="0B495B4D"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_Toc200747338 \h </w:instrText>
      </w:r>
      <w:r>
        <w:rPr>
          <w:noProof/>
        </w:rPr>
      </w:r>
      <w:r>
        <w:rPr>
          <w:noProof/>
        </w:rPr>
        <w:fldChar w:fldCharType="separate"/>
      </w:r>
      <w:r>
        <w:rPr>
          <w:noProof/>
        </w:rPr>
        <w:t>52</w:t>
      </w:r>
      <w:r>
        <w:rPr>
          <w:noProof/>
        </w:rPr>
        <w:fldChar w:fldCharType="end"/>
      </w:r>
    </w:p>
    <w:p w14:paraId="3EF31269" w14:textId="4520C37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_Toc200747339 \h </w:instrText>
      </w:r>
      <w:r>
        <w:rPr>
          <w:noProof/>
        </w:rPr>
      </w:r>
      <w:r>
        <w:rPr>
          <w:noProof/>
        </w:rPr>
        <w:fldChar w:fldCharType="separate"/>
      </w:r>
      <w:r>
        <w:rPr>
          <w:noProof/>
        </w:rPr>
        <w:t>52</w:t>
      </w:r>
      <w:r>
        <w:rPr>
          <w:noProof/>
        </w:rPr>
        <w:fldChar w:fldCharType="end"/>
      </w:r>
    </w:p>
    <w:p w14:paraId="0E1616B2" w14:textId="1BFA8086"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6.1.4.2</w:t>
      </w:r>
      <w:r>
        <w:rPr>
          <w:rFonts w:asciiTheme="minorHAnsi" w:eastAsiaTheme="minorEastAsia" w:hAnsiTheme="minorHAnsi" w:cstheme="minorBidi"/>
          <w:noProof/>
          <w:kern w:val="2"/>
          <w:sz w:val="24"/>
          <w:szCs w:val="24"/>
          <w:lang w:eastAsia="ko-KR"/>
          <w14:ligatures w14:val="standardContextual"/>
        </w:rPr>
        <w:tab/>
      </w:r>
      <w:r>
        <w:rPr>
          <w:noProof/>
        </w:rPr>
        <w:t>Operation: Initiate</w:t>
      </w:r>
      <w:r>
        <w:rPr>
          <w:noProof/>
        </w:rPr>
        <w:tab/>
      </w:r>
      <w:r>
        <w:rPr>
          <w:noProof/>
        </w:rPr>
        <w:fldChar w:fldCharType="begin" w:fldLock="1"/>
      </w:r>
      <w:r>
        <w:rPr>
          <w:noProof/>
        </w:rPr>
        <w:instrText xml:space="preserve"> PAGEREF _Toc200747340 \h </w:instrText>
      </w:r>
      <w:r>
        <w:rPr>
          <w:noProof/>
        </w:rPr>
      </w:r>
      <w:r>
        <w:rPr>
          <w:noProof/>
        </w:rPr>
        <w:fldChar w:fldCharType="separate"/>
      </w:r>
      <w:r>
        <w:rPr>
          <w:noProof/>
        </w:rPr>
        <w:t>53</w:t>
      </w:r>
      <w:r>
        <w:rPr>
          <w:noProof/>
        </w:rPr>
        <w:fldChar w:fldCharType="end"/>
      </w:r>
    </w:p>
    <w:p w14:paraId="00716842" w14:textId="2073422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_Toc200747341 \h </w:instrText>
      </w:r>
      <w:r>
        <w:rPr>
          <w:noProof/>
        </w:rPr>
      </w:r>
      <w:r>
        <w:rPr>
          <w:noProof/>
        </w:rPr>
        <w:fldChar w:fldCharType="separate"/>
      </w:r>
      <w:r>
        <w:rPr>
          <w:noProof/>
        </w:rPr>
        <w:t>53</w:t>
      </w:r>
      <w:r>
        <w:rPr>
          <w:noProof/>
        </w:rPr>
        <w:fldChar w:fldCharType="end"/>
      </w:r>
    </w:p>
    <w:p w14:paraId="19B96B4B" w14:textId="21AA4C8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_Toc200747342 \h </w:instrText>
      </w:r>
      <w:r>
        <w:rPr>
          <w:noProof/>
        </w:rPr>
      </w:r>
      <w:r>
        <w:rPr>
          <w:noProof/>
        </w:rPr>
        <w:fldChar w:fldCharType="separate"/>
      </w:r>
      <w:r>
        <w:rPr>
          <w:noProof/>
        </w:rPr>
        <w:t>53</w:t>
      </w:r>
      <w:r>
        <w:rPr>
          <w:noProof/>
        </w:rPr>
        <w:fldChar w:fldCharType="end"/>
      </w:r>
    </w:p>
    <w:p w14:paraId="7955E261" w14:textId="3F5CB90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_Toc200747343 \h </w:instrText>
      </w:r>
      <w:r>
        <w:rPr>
          <w:noProof/>
        </w:rPr>
      </w:r>
      <w:r>
        <w:rPr>
          <w:noProof/>
        </w:rPr>
        <w:fldChar w:fldCharType="separate"/>
      </w:r>
      <w:r>
        <w:rPr>
          <w:noProof/>
        </w:rPr>
        <w:t>54</w:t>
      </w:r>
      <w:r>
        <w:rPr>
          <w:noProof/>
        </w:rPr>
        <w:fldChar w:fldCharType="end"/>
      </w:r>
    </w:p>
    <w:p w14:paraId="6EDA892D" w14:textId="22D355B5"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_Toc200747344 \h </w:instrText>
      </w:r>
      <w:r>
        <w:rPr>
          <w:noProof/>
        </w:rPr>
      </w:r>
      <w:r>
        <w:rPr>
          <w:noProof/>
        </w:rPr>
        <w:fldChar w:fldCharType="separate"/>
      </w:r>
      <w:r>
        <w:rPr>
          <w:noProof/>
        </w:rPr>
        <w:t>54</w:t>
      </w:r>
      <w:r>
        <w:rPr>
          <w:noProof/>
        </w:rPr>
        <w:fldChar w:fldCharType="end"/>
      </w:r>
    </w:p>
    <w:p w14:paraId="50CD752A" w14:textId="31A59F4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fr-FR"/>
        </w:rPr>
        <w:t>6.1.5.2</w:t>
      </w:r>
      <w:r>
        <w:rPr>
          <w:rFonts w:asciiTheme="minorHAnsi" w:eastAsiaTheme="minorEastAsia" w:hAnsiTheme="minorHAnsi" w:cstheme="minorBidi"/>
          <w:noProof/>
          <w:kern w:val="2"/>
          <w:sz w:val="24"/>
          <w:szCs w:val="24"/>
          <w:lang w:eastAsia="ko-KR"/>
          <w14:ligatures w14:val="standardContextual"/>
        </w:rPr>
        <w:tab/>
      </w:r>
      <w:r w:rsidRPr="006F7EC9">
        <w:rPr>
          <w:noProof/>
          <w:lang w:val="fr-FR"/>
        </w:rPr>
        <w:t>C2 Operation Mode Management Completion Notification</w:t>
      </w:r>
      <w:r>
        <w:rPr>
          <w:noProof/>
        </w:rPr>
        <w:tab/>
      </w:r>
      <w:r>
        <w:rPr>
          <w:noProof/>
        </w:rPr>
        <w:fldChar w:fldCharType="begin" w:fldLock="1"/>
      </w:r>
      <w:r>
        <w:rPr>
          <w:noProof/>
        </w:rPr>
        <w:instrText xml:space="preserve"> PAGEREF _Toc200747345 \h </w:instrText>
      </w:r>
      <w:r>
        <w:rPr>
          <w:noProof/>
        </w:rPr>
      </w:r>
      <w:r>
        <w:rPr>
          <w:noProof/>
        </w:rPr>
        <w:fldChar w:fldCharType="separate"/>
      </w:r>
      <w:r>
        <w:rPr>
          <w:noProof/>
        </w:rPr>
        <w:t>55</w:t>
      </w:r>
      <w:r>
        <w:rPr>
          <w:noProof/>
        </w:rPr>
        <w:fldChar w:fldCharType="end"/>
      </w:r>
    </w:p>
    <w:p w14:paraId="7514A2CC" w14:textId="4E548E2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sidRPr="006F7EC9">
        <w:rPr>
          <w:noProof/>
          <w:lang w:val="fr-FR"/>
        </w:rPr>
        <w:t>6.1.5.2.1</w:t>
      </w:r>
      <w:r>
        <w:rPr>
          <w:rFonts w:asciiTheme="minorHAnsi" w:eastAsiaTheme="minorEastAsia" w:hAnsiTheme="minorHAnsi" w:cstheme="minorBidi"/>
          <w:noProof/>
          <w:kern w:val="2"/>
          <w:sz w:val="24"/>
          <w:szCs w:val="24"/>
          <w:lang w:eastAsia="ko-KR"/>
          <w14:ligatures w14:val="standardContextual"/>
        </w:rPr>
        <w:tab/>
      </w:r>
      <w:r w:rsidRPr="006F7EC9">
        <w:rPr>
          <w:noProof/>
          <w:lang w:val="fr-FR"/>
        </w:rPr>
        <w:t>Description</w:t>
      </w:r>
      <w:r>
        <w:rPr>
          <w:noProof/>
        </w:rPr>
        <w:tab/>
      </w:r>
      <w:r>
        <w:rPr>
          <w:noProof/>
        </w:rPr>
        <w:fldChar w:fldCharType="begin" w:fldLock="1"/>
      </w:r>
      <w:r>
        <w:rPr>
          <w:noProof/>
        </w:rPr>
        <w:instrText xml:space="preserve"> PAGEREF _Toc200747346 \h </w:instrText>
      </w:r>
      <w:r>
        <w:rPr>
          <w:noProof/>
        </w:rPr>
      </w:r>
      <w:r>
        <w:rPr>
          <w:noProof/>
        </w:rPr>
        <w:fldChar w:fldCharType="separate"/>
      </w:r>
      <w:r>
        <w:rPr>
          <w:noProof/>
        </w:rPr>
        <w:t>55</w:t>
      </w:r>
      <w:r>
        <w:rPr>
          <w:noProof/>
        </w:rPr>
        <w:fldChar w:fldCharType="end"/>
      </w:r>
    </w:p>
    <w:p w14:paraId="33B66472" w14:textId="30A0D47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_Toc200747347 \h </w:instrText>
      </w:r>
      <w:r>
        <w:rPr>
          <w:noProof/>
        </w:rPr>
      </w:r>
      <w:r>
        <w:rPr>
          <w:noProof/>
        </w:rPr>
        <w:fldChar w:fldCharType="separate"/>
      </w:r>
      <w:r>
        <w:rPr>
          <w:noProof/>
        </w:rPr>
        <w:t>55</w:t>
      </w:r>
      <w:r>
        <w:rPr>
          <w:noProof/>
        </w:rPr>
        <w:fldChar w:fldCharType="end"/>
      </w:r>
    </w:p>
    <w:p w14:paraId="77383876" w14:textId="4186DE4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_Toc200747348 \h </w:instrText>
      </w:r>
      <w:r>
        <w:rPr>
          <w:noProof/>
        </w:rPr>
      </w:r>
      <w:r>
        <w:rPr>
          <w:noProof/>
        </w:rPr>
        <w:fldChar w:fldCharType="separate"/>
      </w:r>
      <w:r>
        <w:rPr>
          <w:noProof/>
        </w:rPr>
        <w:t>55</w:t>
      </w:r>
      <w:r>
        <w:rPr>
          <w:noProof/>
        </w:rPr>
        <w:fldChar w:fldCharType="end"/>
      </w:r>
    </w:p>
    <w:p w14:paraId="42DAF8E9" w14:textId="3F59EE16"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6.1.5.2.3.1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_Toc200747349 \h </w:instrText>
      </w:r>
      <w:r>
        <w:rPr>
          <w:noProof/>
        </w:rPr>
      </w:r>
      <w:r>
        <w:rPr>
          <w:noProof/>
        </w:rPr>
        <w:fldChar w:fldCharType="separate"/>
      </w:r>
      <w:r>
        <w:rPr>
          <w:noProof/>
        </w:rPr>
        <w:t>55</w:t>
      </w:r>
      <w:r>
        <w:rPr>
          <w:noProof/>
        </w:rPr>
        <w:fldChar w:fldCharType="end"/>
      </w:r>
    </w:p>
    <w:p w14:paraId="658BC7CD" w14:textId="66298B29"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Selected C2 Communication Mode Notification</w:t>
      </w:r>
      <w:r>
        <w:rPr>
          <w:noProof/>
        </w:rPr>
        <w:tab/>
      </w:r>
      <w:r>
        <w:rPr>
          <w:noProof/>
        </w:rPr>
        <w:fldChar w:fldCharType="begin" w:fldLock="1"/>
      </w:r>
      <w:r>
        <w:rPr>
          <w:noProof/>
        </w:rPr>
        <w:instrText xml:space="preserve"> PAGEREF _Toc200747350 \h </w:instrText>
      </w:r>
      <w:r>
        <w:rPr>
          <w:noProof/>
        </w:rPr>
      </w:r>
      <w:r>
        <w:rPr>
          <w:noProof/>
        </w:rPr>
        <w:fldChar w:fldCharType="separate"/>
      </w:r>
      <w:r>
        <w:rPr>
          <w:noProof/>
        </w:rPr>
        <w:t>56</w:t>
      </w:r>
      <w:r>
        <w:rPr>
          <w:noProof/>
        </w:rPr>
        <w:fldChar w:fldCharType="end"/>
      </w:r>
    </w:p>
    <w:p w14:paraId="3E7CF66A" w14:textId="0B76B33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_Toc200747351 \h </w:instrText>
      </w:r>
      <w:r>
        <w:rPr>
          <w:noProof/>
        </w:rPr>
      </w:r>
      <w:r>
        <w:rPr>
          <w:noProof/>
        </w:rPr>
        <w:fldChar w:fldCharType="separate"/>
      </w:r>
      <w:r>
        <w:rPr>
          <w:noProof/>
        </w:rPr>
        <w:t>56</w:t>
      </w:r>
      <w:r>
        <w:rPr>
          <w:noProof/>
        </w:rPr>
        <w:fldChar w:fldCharType="end"/>
      </w:r>
    </w:p>
    <w:p w14:paraId="5B060C69" w14:textId="564F5D1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_Toc200747352 \h </w:instrText>
      </w:r>
      <w:r>
        <w:rPr>
          <w:noProof/>
        </w:rPr>
      </w:r>
      <w:r>
        <w:rPr>
          <w:noProof/>
        </w:rPr>
        <w:fldChar w:fldCharType="separate"/>
      </w:r>
      <w:r>
        <w:rPr>
          <w:noProof/>
        </w:rPr>
        <w:t>56</w:t>
      </w:r>
      <w:r>
        <w:rPr>
          <w:noProof/>
        </w:rPr>
        <w:fldChar w:fldCharType="end"/>
      </w:r>
    </w:p>
    <w:p w14:paraId="1216F210" w14:textId="432A378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_Toc200747353 \h </w:instrText>
      </w:r>
      <w:r>
        <w:rPr>
          <w:noProof/>
        </w:rPr>
      </w:r>
      <w:r>
        <w:rPr>
          <w:noProof/>
        </w:rPr>
        <w:fldChar w:fldCharType="separate"/>
      </w:r>
      <w:r>
        <w:rPr>
          <w:noProof/>
        </w:rPr>
        <w:t>57</w:t>
      </w:r>
      <w:r>
        <w:rPr>
          <w:noProof/>
        </w:rPr>
        <w:fldChar w:fldCharType="end"/>
      </w:r>
    </w:p>
    <w:p w14:paraId="15510218" w14:textId="0E2FC7CD"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_Toc200747354 \h </w:instrText>
      </w:r>
      <w:r>
        <w:rPr>
          <w:noProof/>
        </w:rPr>
      </w:r>
      <w:r>
        <w:rPr>
          <w:noProof/>
        </w:rPr>
        <w:fldChar w:fldCharType="separate"/>
      </w:r>
      <w:r>
        <w:rPr>
          <w:noProof/>
        </w:rPr>
        <w:t>57</w:t>
      </w:r>
      <w:r>
        <w:rPr>
          <w:noProof/>
        </w:rPr>
        <w:fldChar w:fldCharType="end"/>
      </w:r>
    </w:p>
    <w:p w14:paraId="5FCA019F" w14:textId="403035C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6.1.5.4</w:t>
      </w:r>
      <w:r>
        <w:rPr>
          <w:rFonts w:asciiTheme="minorHAnsi" w:eastAsiaTheme="minorEastAsia" w:hAnsiTheme="minorHAnsi" w:cstheme="minorBidi"/>
          <w:noProof/>
          <w:kern w:val="2"/>
          <w:sz w:val="24"/>
          <w:szCs w:val="24"/>
          <w:lang w:eastAsia="ko-KR"/>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_Toc200747355 \h </w:instrText>
      </w:r>
      <w:r>
        <w:rPr>
          <w:noProof/>
        </w:rPr>
      </w:r>
      <w:r>
        <w:rPr>
          <w:noProof/>
        </w:rPr>
        <w:fldChar w:fldCharType="separate"/>
      </w:r>
      <w:r>
        <w:rPr>
          <w:noProof/>
        </w:rPr>
        <w:t>57</w:t>
      </w:r>
      <w:r>
        <w:rPr>
          <w:noProof/>
        </w:rPr>
        <w:fldChar w:fldCharType="end"/>
      </w:r>
    </w:p>
    <w:p w14:paraId="63AD25B9" w14:textId="13720B5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_Toc200747356 \h </w:instrText>
      </w:r>
      <w:r>
        <w:rPr>
          <w:noProof/>
        </w:rPr>
      </w:r>
      <w:r>
        <w:rPr>
          <w:noProof/>
        </w:rPr>
        <w:fldChar w:fldCharType="separate"/>
      </w:r>
      <w:r>
        <w:rPr>
          <w:noProof/>
        </w:rPr>
        <w:t>57</w:t>
      </w:r>
      <w:r>
        <w:rPr>
          <w:noProof/>
        </w:rPr>
        <w:fldChar w:fldCharType="end"/>
      </w:r>
    </w:p>
    <w:p w14:paraId="048D18CE" w14:textId="7B2B2E8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6.1.5.4.2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_Toc200747357 \h </w:instrText>
      </w:r>
      <w:r>
        <w:rPr>
          <w:noProof/>
        </w:rPr>
      </w:r>
      <w:r>
        <w:rPr>
          <w:noProof/>
        </w:rPr>
        <w:fldChar w:fldCharType="separate"/>
      </w:r>
      <w:r>
        <w:rPr>
          <w:noProof/>
        </w:rPr>
        <w:t>58</w:t>
      </w:r>
      <w:r>
        <w:rPr>
          <w:noProof/>
        </w:rPr>
        <w:fldChar w:fldCharType="end"/>
      </w:r>
    </w:p>
    <w:p w14:paraId="33FD4E36" w14:textId="7839539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6.1.5.4.3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_Toc200747358 \h </w:instrText>
      </w:r>
      <w:r>
        <w:rPr>
          <w:noProof/>
        </w:rPr>
      </w:r>
      <w:r>
        <w:rPr>
          <w:noProof/>
        </w:rPr>
        <w:fldChar w:fldCharType="separate"/>
      </w:r>
      <w:r>
        <w:rPr>
          <w:noProof/>
        </w:rPr>
        <w:t>58</w:t>
      </w:r>
      <w:r>
        <w:rPr>
          <w:noProof/>
        </w:rPr>
        <w:fldChar w:fldCharType="end"/>
      </w:r>
    </w:p>
    <w:p w14:paraId="17AE2A03" w14:textId="2624C5F5"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6.1.5.4.3.1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_Toc200747359 \h </w:instrText>
      </w:r>
      <w:r>
        <w:rPr>
          <w:noProof/>
        </w:rPr>
      </w:r>
      <w:r>
        <w:rPr>
          <w:noProof/>
        </w:rPr>
        <w:fldChar w:fldCharType="separate"/>
      </w:r>
      <w:r>
        <w:rPr>
          <w:noProof/>
        </w:rPr>
        <w:t>58</w:t>
      </w:r>
      <w:r>
        <w:rPr>
          <w:noProof/>
        </w:rPr>
        <w:fldChar w:fldCharType="end"/>
      </w:r>
    </w:p>
    <w:p w14:paraId="0F8E7801" w14:textId="65637DFB"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_Toc200747360 \h </w:instrText>
      </w:r>
      <w:r>
        <w:rPr>
          <w:noProof/>
        </w:rPr>
      </w:r>
      <w:r>
        <w:rPr>
          <w:noProof/>
        </w:rPr>
        <w:fldChar w:fldCharType="separate"/>
      </w:r>
      <w:r>
        <w:rPr>
          <w:noProof/>
        </w:rPr>
        <w:t>59</w:t>
      </w:r>
      <w:r>
        <w:rPr>
          <w:noProof/>
        </w:rPr>
        <w:fldChar w:fldCharType="end"/>
      </w:r>
    </w:p>
    <w:p w14:paraId="679E79B4" w14:textId="05882B34"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_Toc200747361 \h </w:instrText>
      </w:r>
      <w:r>
        <w:rPr>
          <w:noProof/>
        </w:rPr>
      </w:r>
      <w:r>
        <w:rPr>
          <w:noProof/>
        </w:rPr>
        <w:fldChar w:fldCharType="separate"/>
      </w:r>
      <w:r>
        <w:rPr>
          <w:noProof/>
        </w:rPr>
        <w:t>59</w:t>
      </w:r>
      <w:r>
        <w:rPr>
          <w:noProof/>
        </w:rPr>
        <w:fldChar w:fldCharType="end"/>
      </w:r>
    </w:p>
    <w:p w14:paraId="45AFE933" w14:textId="11CA96A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_Toc200747362 \h </w:instrText>
      </w:r>
      <w:r>
        <w:rPr>
          <w:noProof/>
        </w:rPr>
      </w:r>
      <w:r>
        <w:rPr>
          <w:noProof/>
        </w:rPr>
        <w:fldChar w:fldCharType="separate"/>
      </w:r>
      <w:r>
        <w:rPr>
          <w:noProof/>
        </w:rPr>
        <w:t>60</w:t>
      </w:r>
      <w:r>
        <w:rPr>
          <w:noProof/>
        </w:rPr>
        <w:fldChar w:fldCharType="end"/>
      </w:r>
    </w:p>
    <w:p w14:paraId="08921835" w14:textId="63D668E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_Toc200747363 \h </w:instrText>
      </w:r>
      <w:r>
        <w:rPr>
          <w:noProof/>
        </w:rPr>
      </w:r>
      <w:r>
        <w:rPr>
          <w:noProof/>
        </w:rPr>
        <w:fldChar w:fldCharType="separate"/>
      </w:r>
      <w:r>
        <w:rPr>
          <w:noProof/>
        </w:rPr>
        <w:t>60</w:t>
      </w:r>
      <w:r>
        <w:rPr>
          <w:noProof/>
        </w:rPr>
        <w:fldChar w:fldCharType="end"/>
      </w:r>
    </w:p>
    <w:p w14:paraId="67B75216" w14:textId="39FA764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Type: ConfigureData</w:t>
      </w:r>
      <w:r>
        <w:rPr>
          <w:noProof/>
        </w:rPr>
        <w:tab/>
      </w:r>
      <w:r>
        <w:rPr>
          <w:noProof/>
        </w:rPr>
        <w:fldChar w:fldCharType="begin" w:fldLock="1"/>
      </w:r>
      <w:r>
        <w:rPr>
          <w:noProof/>
        </w:rPr>
        <w:instrText xml:space="preserve"> PAGEREF _Toc200747364 \h </w:instrText>
      </w:r>
      <w:r>
        <w:rPr>
          <w:noProof/>
        </w:rPr>
      </w:r>
      <w:r>
        <w:rPr>
          <w:noProof/>
        </w:rPr>
        <w:fldChar w:fldCharType="separate"/>
      </w:r>
      <w:r>
        <w:rPr>
          <w:noProof/>
        </w:rPr>
        <w:t>61</w:t>
      </w:r>
      <w:r>
        <w:rPr>
          <w:noProof/>
        </w:rPr>
        <w:fldChar w:fldCharType="end"/>
      </w:r>
    </w:p>
    <w:p w14:paraId="7ED515F7" w14:textId="3CC914D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Type: SelectedC2CommModeNotif</w:t>
      </w:r>
      <w:r>
        <w:rPr>
          <w:noProof/>
        </w:rPr>
        <w:tab/>
      </w:r>
      <w:r>
        <w:rPr>
          <w:noProof/>
        </w:rPr>
        <w:fldChar w:fldCharType="begin" w:fldLock="1"/>
      </w:r>
      <w:r>
        <w:rPr>
          <w:noProof/>
        </w:rPr>
        <w:instrText xml:space="preserve"> PAGEREF _Toc200747365 \h </w:instrText>
      </w:r>
      <w:r>
        <w:rPr>
          <w:noProof/>
        </w:rPr>
      </w:r>
      <w:r>
        <w:rPr>
          <w:noProof/>
        </w:rPr>
        <w:fldChar w:fldCharType="separate"/>
      </w:r>
      <w:r>
        <w:rPr>
          <w:noProof/>
        </w:rPr>
        <w:t>64</w:t>
      </w:r>
      <w:r>
        <w:rPr>
          <w:noProof/>
        </w:rPr>
        <w:fldChar w:fldCharType="end"/>
      </w:r>
    </w:p>
    <w:p w14:paraId="4FB8AE39" w14:textId="3F1A17C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C2CommModeSwitchNotif</w:t>
      </w:r>
      <w:r>
        <w:rPr>
          <w:noProof/>
        </w:rPr>
        <w:tab/>
      </w:r>
      <w:r>
        <w:rPr>
          <w:noProof/>
        </w:rPr>
        <w:fldChar w:fldCharType="begin" w:fldLock="1"/>
      </w:r>
      <w:r>
        <w:rPr>
          <w:noProof/>
        </w:rPr>
        <w:instrText xml:space="preserve"> PAGEREF _Toc200747366 \h </w:instrText>
      </w:r>
      <w:r>
        <w:rPr>
          <w:noProof/>
        </w:rPr>
      </w:r>
      <w:r>
        <w:rPr>
          <w:noProof/>
        </w:rPr>
        <w:fldChar w:fldCharType="separate"/>
      </w:r>
      <w:r>
        <w:rPr>
          <w:noProof/>
        </w:rPr>
        <w:t>64</w:t>
      </w:r>
      <w:r>
        <w:rPr>
          <w:noProof/>
        </w:rPr>
        <w:fldChar w:fldCharType="end"/>
      </w:r>
    </w:p>
    <w:p w14:paraId="7B00A688" w14:textId="37EB59A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C2Result</w:t>
      </w:r>
      <w:r>
        <w:rPr>
          <w:noProof/>
        </w:rPr>
        <w:tab/>
      </w:r>
      <w:r>
        <w:rPr>
          <w:noProof/>
        </w:rPr>
        <w:fldChar w:fldCharType="begin" w:fldLock="1"/>
      </w:r>
      <w:r>
        <w:rPr>
          <w:noProof/>
        </w:rPr>
        <w:instrText xml:space="preserve"> PAGEREF _Toc200747367 \h </w:instrText>
      </w:r>
      <w:r>
        <w:rPr>
          <w:noProof/>
        </w:rPr>
      </w:r>
      <w:r>
        <w:rPr>
          <w:noProof/>
        </w:rPr>
        <w:fldChar w:fldCharType="separate"/>
      </w:r>
      <w:r>
        <w:rPr>
          <w:noProof/>
        </w:rPr>
        <w:t>65</w:t>
      </w:r>
      <w:r>
        <w:rPr>
          <w:noProof/>
        </w:rPr>
        <w:fldChar w:fldCharType="end"/>
      </w:r>
    </w:p>
    <w:p w14:paraId="6301A9D6" w14:textId="7A55C22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UasId</w:t>
      </w:r>
      <w:r>
        <w:rPr>
          <w:noProof/>
        </w:rPr>
        <w:tab/>
      </w:r>
      <w:r>
        <w:rPr>
          <w:noProof/>
        </w:rPr>
        <w:fldChar w:fldCharType="begin" w:fldLock="1"/>
      </w:r>
      <w:r>
        <w:rPr>
          <w:noProof/>
        </w:rPr>
        <w:instrText xml:space="preserve"> PAGEREF _Toc200747368 \h </w:instrText>
      </w:r>
      <w:r>
        <w:rPr>
          <w:noProof/>
        </w:rPr>
      </w:r>
      <w:r>
        <w:rPr>
          <w:noProof/>
        </w:rPr>
        <w:fldChar w:fldCharType="separate"/>
      </w:r>
      <w:r>
        <w:rPr>
          <w:noProof/>
        </w:rPr>
        <w:t>65</w:t>
      </w:r>
      <w:r>
        <w:rPr>
          <w:noProof/>
        </w:rPr>
        <w:fldChar w:fldCharType="end"/>
      </w:r>
    </w:p>
    <w:p w14:paraId="51DD6F73" w14:textId="0BD4E7E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Type: UavId</w:t>
      </w:r>
      <w:r>
        <w:rPr>
          <w:noProof/>
        </w:rPr>
        <w:tab/>
      </w:r>
      <w:r>
        <w:rPr>
          <w:noProof/>
        </w:rPr>
        <w:fldChar w:fldCharType="begin" w:fldLock="1"/>
      </w:r>
      <w:r>
        <w:rPr>
          <w:noProof/>
        </w:rPr>
        <w:instrText xml:space="preserve"> PAGEREF _Toc200747369 \h </w:instrText>
      </w:r>
      <w:r>
        <w:rPr>
          <w:noProof/>
        </w:rPr>
      </w:r>
      <w:r>
        <w:rPr>
          <w:noProof/>
        </w:rPr>
        <w:fldChar w:fldCharType="separate"/>
      </w:r>
      <w:r>
        <w:rPr>
          <w:noProof/>
        </w:rPr>
        <w:t>65</w:t>
      </w:r>
      <w:r>
        <w:rPr>
          <w:noProof/>
        </w:rPr>
        <w:fldChar w:fldCharType="end"/>
      </w:r>
    </w:p>
    <w:p w14:paraId="37098085" w14:textId="3348599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Type: C2ServiceArea</w:t>
      </w:r>
      <w:r>
        <w:rPr>
          <w:noProof/>
        </w:rPr>
        <w:tab/>
      </w:r>
      <w:r>
        <w:rPr>
          <w:noProof/>
        </w:rPr>
        <w:fldChar w:fldCharType="begin" w:fldLock="1"/>
      </w:r>
      <w:r>
        <w:rPr>
          <w:noProof/>
        </w:rPr>
        <w:instrText xml:space="preserve"> PAGEREF _Toc200747370 \h </w:instrText>
      </w:r>
      <w:r>
        <w:rPr>
          <w:noProof/>
        </w:rPr>
      </w:r>
      <w:r>
        <w:rPr>
          <w:noProof/>
        </w:rPr>
        <w:fldChar w:fldCharType="separate"/>
      </w:r>
      <w:r>
        <w:rPr>
          <w:noProof/>
        </w:rPr>
        <w:t>66</w:t>
      </w:r>
      <w:r>
        <w:rPr>
          <w:noProof/>
        </w:rPr>
        <w:fldChar w:fldCharType="end"/>
      </w:r>
    </w:p>
    <w:p w14:paraId="02943DD2" w14:textId="3B5139A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C2OpModeMngtCompStatus</w:t>
      </w:r>
      <w:r>
        <w:rPr>
          <w:noProof/>
        </w:rPr>
        <w:tab/>
      </w:r>
      <w:r>
        <w:rPr>
          <w:noProof/>
        </w:rPr>
        <w:fldChar w:fldCharType="begin" w:fldLock="1"/>
      </w:r>
      <w:r>
        <w:rPr>
          <w:noProof/>
        </w:rPr>
        <w:instrText xml:space="preserve"> PAGEREF _Toc200747371 \h </w:instrText>
      </w:r>
      <w:r>
        <w:rPr>
          <w:noProof/>
        </w:rPr>
      </w:r>
      <w:r>
        <w:rPr>
          <w:noProof/>
        </w:rPr>
        <w:fldChar w:fldCharType="separate"/>
      </w:r>
      <w:r>
        <w:rPr>
          <w:noProof/>
        </w:rPr>
        <w:t>66</w:t>
      </w:r>
      <w:r>
        <w:rPr>
          <w:noProof/>
        </w:rPr>
        <w:fldChar w:fldCharType="end"/>
      </w:r>
    </w:p>
    <w:p w14:paraId="0C144A0E" w14:textId="472FAE7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Type: C2SwitchPolicies</w:t>
      </w:r>
      <w:r>
        <w:rPr>
          <w:noProof/>
        </w:rPr>
        <w:tab/>
      </w:r>
      <w:r>
        <w:rPr>
          <w:noProof/>
        </w:rPr>
        <w:fldChar w:fldCharType="begin" w:fldLock="1"/>
      </w:r>
      <w:r>
        <w:rPr>
          <w:noProof/>
        </w:rPr>
        <w:instrText xml:space="preserve"> PAGEREF _Toc200747372 \h </w:instrText>
      </w:r>
      <w:r>
        <w:rPr>
          <w:noProof/>
        </w:rPr>
      </w:r>
      <w:r>
        <w:rPr>
          <w:noProof/>
        </w:rPr>
        <w:fldChar w:fldCharType="separate"/>
      </w:r>
      <w:r>
        <w:rPr>
          <w:noProof/>
        </w:rPr>
        <w:t>66</w:t>
      </w:r>
      <w:r>
        <w:rPr>
          <w:noProof/>
        </w:rPr>
        <w:fldChar w:fldCharType="end"/>
      </w:r>
    </w:p>
    <w:p w14:paraId="0169A760" w14:textId="382D635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Type: C2LinkQualityThrlds</w:t>
      </w:r>
      <w:r>
        <w:rPr>
          <w:noProof/>
        </w:rPr>
        <w:tab/>
      </w:r>
      <w:r>
        <w:rPr>
          <w:noProof/>
        </w:rPr>
        <w:fldChar w:fldCharType="begin" w:fldLock="1"/>
      </w:r>
      <w:r>
        <w:rPr>
          <w:noProof/>
        </w:rPr>
        <w:instrText xml:space="preserve"> PAGEREF _Toc200747373 \h </w:instrText>
      </w:r>
      <w:r>
        <w:rPr>
          <w:noProof/>
        </w:rPr>
      </w:r>
      <w:r>
        <w:rPr>
          <w:noProof/>
        </w:rPr>
        <w:fldChar w:fldCharType="separate"/>
      </w:r>
      <w:r>
        <w:rPr>
          <w:noProof/>
        </w:rPr>
        <w:t>67</w:t>
      </w:r>
      <w:r>
        <w:rPr>
          <w:noProof/>
        </w:rPr>
        <w:fldChar w:fldCharType="end"/>
      </w:r>
    </w:p>
    <w:p w14:paraId="4D46BF65" w14:textId="265B2C1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Type: C2DirectAvailRepReqs</w:t>
      </w:r>
      <w:r>
        <w:rPr>
          <w:noProof/>
        </w:rPr>
        <w:tab/>
      </w:r>
      <w:r>
        <w:rPr>
          <w:noProof/>
        </w:rPr>
        <w:fldChar w:fldCharType="begin" w:fldLock="1"/>
      </w:r>
      <w:r>
        <w:rPr>
          <w:noProof/>
        </w:rPr>
        <w:instrText xml:space="preserve"> PAGEREF _Toc200747374 \h </w:instrText>
      </w:r>
      <w:r>
        <w:rPr>
          <w:noProof/>
        </w:rPr>
      </w:r>
      <w:r>
        <w:rPr>
          <w:noProof/>
        </w:rPr>
        <w:fldChar w:fldCharType="separate"/>
      </w:r>
      <w:r>
        <w:rPr>
          <w:noProof/>
        </w:rPr>
        <w:t>68</w:t>
      </w:r>
      <w:r>
        <w:rPr>
          <w:noProof/>
        </w:rPr>
        <w:fldChar w:fldCharType="end"/>
      </w:r>
    </w:p>
    <w:p w14:paraId="2E2952C0" w14:textId="3554FA2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6.1.6.2.13</w:t>
      </w:r>
      <w:r>
        <w:rPr>
          <w:rFonts w:asciiTheme="minorHAnsi" w:eastAsiaTheme="minorEastAsia" w:hAnsiTheme="minorHAnsi" w:cstheme="minorBidi"/>
          <w:noProof/>
          <w:kern w:val="2"/>
          <w:sz w:val="24"/>
          <w:szCs w:val="24"/>
          <w:lang w:eastAsia="ko-KR"/>
          <w14:ligatures w14:val="standardContextual"/>
        </w:rPr>
        <w:tab/>
      </w:r>
      <w:r>
        <w:rPr>
          <w:noProof/>
        </w:rPr>
        <w:t>Type: DualC2Data</w:t>
      </w:r>
      <w:r>
        <w:rPr>
          <w:noProof/>
        </w:rPr>
        <w:tab/>
      </w:r>
      <w:r>
        <w:rPr>
          <w:noProof/>
        </w:rPr>
        <w:fldChar w:fldCharType="begin" w:fldLock="1"/>
      </w:r>
      <w:r>
        <w:rPr>
          <w:noProof/>
        </w:rPr>
        <w:instrText xml:space="preserve"> PAGEREF _Toc200747375 \h </w:instrText>
      </w:r>
      <w:r>
        <w:rPr>
          <w:noProof/>
        </w:rPr>
      </w:r>
      <w:r>
        <w:rPr>
          <w:noProof/>
        </w:rPr>
        <w:fldChar w:fldCharType="separate"/>
      </w:r>
      <w:r>
        <w:rPr>
          <w:noProof/>
        </w:rPr>
        <w:t>68</w:t>
      </w:r>
      <w:r>
        <w:rPr>
          <w:noProof/>
        </w:rPr>
        <w:fldChar w:fldCharType="end"/>
      </w:r>
    </w:p>
    <w:p w14:paraId="02584B9F" w14:textId="076F8C0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_Toc200747376 \h </w:instrText>
      </w:r>
      <w:r>
        <w:rPr>
          <w:noProof/>
        </w:rPr>
      </w:r>
      <w:r>
        <w:rPr>
          <w:noProof/>
        </w:rPr>
        <w:fldChar w:fldCharType="separate"/>
      </w:r>
      <w:r>
        <w:rPr>
          <w:noProof/>
        </w:rPr>
        <w:t>68</w:t>
      </w:r>
      <w:r>
        <w:rPr>
          <w:noProof/>
        </w:rPr>
        <w:fldChar w:fldCharType="end"/>
      </w:r>
    </w:p>
    <w:p w14:paraId="1059CB43" w14:textId="0129BDD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_Toc200747377 \h </w:instrText>
      </w:r>
      <w:r>
        <w:rPr>
          <w:noProof/>
        </w:rPr>
      </w:r>
      <w:r>
        <w:rPr>
          <w:noProof/>
        </w:rPr>
        <w:fldChar w:fldCharType="separate"/>
      </w:r>
      <w:r>
        <w:rPr>
          <w:noProof/>
        </w:rPr>
        <w:t>68</w:t>
      </w:r>
      <w:r>
        <w:rPr>
          <w:noProof/>
        </w:rPr>
        <w:fldChar w:fldCharType="end"/>
      </w:r>
    </w:p>
    <w:p w14:paraId="5FD77B2B" w14:textId="2A439DA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_Toc200747378 \h </w:instrText>
      </w:r>
      <w:r>
        <w:rPr>
          <w:noProof/>
        </w:rPr>
      </w:r>
      <w:r>
        <w:rPr>
          <w:noProof/>
        </w:rPr>
        <w:fldChar w:fldCharType="separate"/>
      </w:r>
      <w:r>
        <w:rPr>
          <w:noProof/>
        </w:rPr>
        <w:t>68</w:t>
      </w:r>
      <w:r>
        <w:rPr>
          <w:noProof/>
        </w:rPr>
        <w:fldChar w:fldCharType="end"/>
      </w:r>
    </w:p>
    <w:p w14:paraId="689D0972" w14:textId="4015F91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6.1.6.3.3</w:t>
      </w:r>
      <w:r>
        <w:rPr>
          <w:rFonts w:asciiTheme="minorHAnsi" w:eastAsiaTheme="minorEastAsia" w:hAnsiTheme="minorHAnsi" w:cstheme="minorBidi"/>
          <w:noProof/>
          <w:kern w:val="2"/>
          <w:sz w:val="24"/>
          <w:szCs w:val="24"/>
          <w:lang w:eastAsia="ko-KR"/>
          <w14:ligatures w14:val="standardContextual"/>
        </w:rPr>
        <w:tab/>
      </w:r>
      <w:r>
        <w:rPr>
          <w:noProof/>
        </w:rPr>
        <w:t>Enumeration: C2CommMode</w:t>
      </w:r>
      <w:r>
        <w:rPr>
          <w:noProof/>
        </w:rPr>
        <w:tab/>
      </w:r>
      <w:r>
        <w:rPr>
          <w:noProof/>
        </w:rPr>
        <w:fldChar w:fldCharType="begin" w:fldLock="1"/>
      </w:r>
      <w:r>
        <w:rPr>
          <w:noProof/>
        </w:rPr>
        <w:instrText xml:space="preserve"> PAGEREF _Toc200747379 \h </w:instrText>
      </w:r>
      <w:r>
        <w:rPr>
          <w:noProof/>
        </w:rPr>
      </w:r>
      <w:r>
        <w:rPr>
          <w:noProof/>
        </w:rPr>
        <w:fldChar w:fldCharType="separate"/>
      </w:r>
      <w:r>
        <w:rPr>
          <w:noProof/>
        </w:rPr>
        <w:t>69</w:t>
      </w:r>
      <w:r>
        <w:rPr>
          <w:noProof/>
        </w:rPr>
        <w:fldChar w:fldCharType="end"/>
      </w:r>
    </w:p>
    <w:p w14:paraId="6B8038AC" w14:textId="0849B21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6.1.6.3.4</w:t>
      </w:r>
      <w:r>
        <w:rPr>
          <w:rFonts w:asciiTheme="minorHAnsi" w:eastAsiaTheme="minorEastAsia" w:hAnsiTheme="minorHAnsi" w:cstheme="minorBidi"/>
          <w:noProof/>
          <w:kern w:val="2"/>
          <w:sz w:val="24"/>
          <w:szCs w:val="24"/>
          <w:lang w:eastAsia="ko-KR"/>
          <w14:ligatures w14:val="standardContextual"/>
        </w:rPr>
        <w:tab/>
      </w:r>
      <w:r>
        <w:rPr>
          <w:noProof/>
        </w:rPr>
        <w:t>Enumeration: C2CommModeSwitching</w:t>
      </w:r>
      <w:r>
        <w:rPr>
          <w:noProof/>
        </w:rPr>
        <w:tab/>
      </w:r>
      <w:r>
        <w:rPr>
          <w:noProof/>
        </w:rPr>
        <w:fldChar w:fldCharType="begin" w:fldLock="1"/>
      </w:r>
      <w:r>
        <w:rPr>
          <w:noProof/>
        </w:rPr>
        <w:instrText xml:space="preserve"> PAGEREF _Toc200747380 \h </w:instrText>
      </w:r>
      <w:r>
        <w:rPr>
          <w:noProof/>
        </w:rPr>
      </w:r>
      <w:r>
        <w:rPr>
          <w:noProof/>
        </w:rPr>
        <w:fldChar w:fldCharType="separate"/>
      </w:r>
      <w:r>
        <w:rPr>
          <w:noProof/>
        </w:rPr>
        <w:t>69</w:t>
      </w:r>
      <w:r>
        <w:rPr>
          <w:noProof/>
        </w:rPr>
        <w:fldChar w:fldCharType="end"/>
      </w:r>
    </w:p>
    <w:p w14:paraId="310B0BA8" w14:textId="4764F58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6.1.6.3.5</w:t>
      </w:r>
      <w:r>
        <w:rPr>
          <w:rFonts w:asciiTheme="minorHAnsi" w:eastAsiaTheme="minorEastAsia" w:hAnsiTheme="minorHAnsi" w:cstheme="minorBidi"/>
          <w:noProof/>
          <w:kern w:val="2"/>
          <w:sz w:val="24"/>
          <w:szCs w:val="24"/>
          <w:lang w:eastAsia="ko-KR"/>
          <w14:ligatures w14:val="standardContextual"/>
        </w:rPr>
        <w:tab/>
      </w:r>
      <w:r>
        <w:rPr>
          <w:noProof/>
        </w:rPr>
        <w:t>Enumeration: C2SwitchingCause</w:t>
      </w:r>
      <w:r>
        <w:rPr>
          <w:noProof/>
        </w:rPr>
        <w:tab/>
      </w:r>
      <w:r>
        <w:rPr>
          <w:noProof/>
        </w:rPr>
        <w:fldChar w:fldCharType="begin" w:fldLock="1"/>
      </w:r>
      <w:r>
        <w:rPr>
          <w:noProof/>
        </w:rPr>
        <w:instrText xml:space="preserve"> PAGEREF _Toc200747381 \h </w:instrText>
      </w:r>
      <w:r>
        <w:rPr>
          <w:noProof/>
        </w:rPr>
      </w:r>
      <w:r>
        <w:rPr>
          <w:noProof/>
        </w:rPr>
        <w:fldChar w:fldCharType="separate"/>
      </w:r>
      <w:r>
        <w:rPr>
          <w:noProof/>
        </w:rPr>
        <w:t>70</w:t>
      </w:r>
      <w:r>
        <w:rPr>
          <w:noProof/>
        </w:rPr>
        <w:fldChar w:fldCharType="end"/>
      </w:r>
    </w:p>
    <w:p w14:paraId="0FCAF889" w14:textId="150F270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6.1.6.3.6</w:t>
      </w:r>
      <w:r>
        <w:rPr>
          <w:rFonts w:asciiTheme="minorHAnsi" w:eastAsiaTheme="minorEastAsia" w:hAnsiTheme="minorHAnsi" w:cstheme="minorBidi"/>
          <w:noProof/>
          <w:kern w:val="2"/>
          <w:sz w:val="24"/>
          <w:szCs w:val="24"/>
          <w:lang w:eastAsia="ko-KR"/>
          <w14:ligatures w14:val="standardContextual"/>
        </w:rPr>
        <w:tab/>
      </w:r>
      <w:r>
        <w:rPr>
          <w:noProof/>
        </w:rPr>
        <w:t>Enumeration: C2OpModeStatus</w:t>
      </w:r>
      <w:r>
        <w:rPr>
          <w:noProof/>
        </w:rPr>
        <w:tab/>
      </w:r>
      <w:r>
        <w:rPr>
          <w:noProof/>
        </w:rPr>
        <w:fldChar w:fldCharType="begin" w:fldLock="1"/>
      </w:r>
      <w:r>
        <w:rPr>
          <w:noProof/>
        </w:rPr>
        <w:instrText xml:space="preserve"> PAGEREF _Toc200747382 \h </w:instrText>
      </w:r>
      <w:r>
        <w:rPr>
          <w:noProof/>
        </w:rPr>
      </w:r>
      <w:r>
        <w:rPr>
          <w:noProof/>
        </w:rPr>
        <w:fldChar w:fldCharType="separate"/>
      </w:r>
      <w:r>
        <w:rPr>
          <w:noProof/>
        </w:rPr>
        <w:t>70</w:t>
      </w:r>
      <w:r>
        <w:rPr>
          <w:noProof/>
        </w:rPr>
        <w:fldChar w:fldCharType="end"/>
      </w:r>
    </w:p>
    <w:p w14:paraId="78AD64B3" w14:textId="734C9FDB"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en-US"/>
        </w:rPr>
        <w:t>6.1.6.4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_Toc200747383 \h </w:instrText>
      </w:r>
      <w:r>
        <w:rPr>
          <w:noProof/>
        </w:rPr>
      </w:r>
      <w:r>
        <w:rPr>
          <w:noProof/>
        </w:rPr>
        <w:fldChar w:fldCharType="separate"/>
      </w:r>
      <w:r>
        <w:rPr>
          <w:noProof/>
        </w:rPr>
        <w:t>70</w:t>
      </w:r>
      <w:r>
        <w:rPr>
          <w:noProof/>
        </w:rPr>
        <w:fldChar w:fldCharType="end"/>
      </w:r>
    </w:p>
    <w:p w14:paraId="2EFD2B6D" w14:textId="1FB8B590"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_Toc200747384 \h </w:instrText>
      </w:r>
      <w:r>
        <w:rPr>
          <w:noProof/>
        </w:rPr>
      </w:r>
      <w:r>
        <w:rPr>
          <w:noProof/>
        </w:rPr>
        <w:fldChar w:fldCharType="separate"/>
      </w:r>
      <w:r>
        <w:rPr>
          <w:noProof/>
        </w:rPr>
        <w:t>71</w:t>
      </w:r>
      <w:r>
        <w:rPr>
          <w:noProof/>
        </w:rPr>
        <w:fldChar w:fldCharType="end"/>
      </w:r>
    </w:p>
    <w:p w14:paraId="4177CCF0" w14:textId="7D61A80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_Toc200747385 \h </w:instrText>
      </w:r>
      <w:r>
        <w:rPr>
          <w:noProof/>
        </w:rPr>
      </w:r>
      <w:r>
        <w:rPr>
          <w:noProof/>
        </w:rPr>
        <w:fldChar w:fldCharType="separate"/>
      </w:r>
      <w:r>
        <w:rPr>
          <w:noProof/>
        </w:rPr>
        <w:t>71</w:t>
      </w:r>
      <w:r>
        <w:rPr>
          <w:noProof/>
        </w:rPr>
        <w:fldChar w:fldCharType="end"/>
      </w:r>
    </w:p>
    <w:p w14:paraId="2BFDF2F3" w14:textId="6181A9AC"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_Toc200747386 \h </w:instrText>
      </w:r>
      <w:r>
        <w:rPr>
          <w:noProof/>
        </w:rPr>
      </w:r>
      <w:r>
        <w:rPr>
          <w:noProof/>
        </w:rPr>
        <w:fldChar w:fldCharType="separate"/>
      </w:r>
      <w:r>
        <w:rPr>
          <w:noProof/>
        </w:rPr>
        <w:t>71</w:t>
      </w:r>
      <w:r>
        <w:rPr>
          <w:noProof/>
        </w:rPr>
        <w:fldChar w:fldCharType="end"/>
      </w:r>
    </w:p>
    <w:p w14:paraId="485E0CFF" w14:textId="09BB7F9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_Toc200747387 \h </w:instrText>
      </w:r>
      <w:r>
        <w:rPr>
          <w:noProof/>
        </w:rPr>
      </w:r>
      <w:r>
        <w:rPr>
          <w:noProof/>
        </w:rPr>
        <w:fldChar w:fldCharType="separate"/>
      </w:r>
      <w:r>
        <w:rPr>
          <w:noProof/>
        </w:rPr>
        <w:t>71</w:t>
      </w:r>
      <w:r>
        <w:rPr>
          <w:noProof/>
        </w:rPr>
        <w:fldChar w:fldCharType="end"/>
      </w:r>
    </w:p>
    <w:p w14:paraId="5B257FBB" w14:textId="503C3E9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_Toc200747388 \h </w:instrText>
      </w:r>
      <w:r>
        <w:rPr>
          <w:noProof/>
        </w:rPr>
      </w:r>
      <w:r>
        <w:rPr>
          <w:noProof/>
        </w:rPr>
        <w:fldChar w:fldCharType="separate"/>
      </w:r>
      <w:r>
        <w:rPr>
          <w:noProof/>
        </w:rPr>
        <w:t>71</w:t>
      </w:r>
      <w:r>
        <w:rPr>
          <w:noProof/>
        </w:rPr>
        <w:fldChar w:fldCharType="end"/>
      </w:r>
    </w:p>
    <w:p w14:paraId="48A214C1" w14:textId="6E36BF6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_Toc200747389 \h </w:instrText>
      </w:r>
      <w:r>
        <w:rPr>
          <w:noProof/>
        </w:rPr>
      </w:r>
      <w:r>
        <w:rPr>
          <w:noProof/>
        </w:rPr>
        <w:fldChar w:fldCharType="separate"/>
      </w:r>
      <w:r>
        <w:rPr>
          <w:noProof/>
        </w:rPr>
        <w:t>71</w:t>
      </w:r>
      <w:r>
        <w:rPr>
          <w:noProof/>
        </w:rPr>
        <w:fldChar w:fldCharType="end"/>
      </w:r>
    </w:p>
    <w:p w14:paraId="0D031891" w14:textId="2FBC707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_Toc200747390 \h </w:instrText>
      </w:r>
      <w:r>
        <w:rPr>
          <w:noProof/>
        </w:rPr>
      </w:r>
      <w:r>
        <w:rPr>
          <w:noProof/>
        </w:rPr>
        <w:fldChar w:fldCharType="separate"/>
      </w:r>
      <w:r>
        <w:rPr>
          <w:noProof/>
        </w:rPr>
        <w:t>71</w:t>
      </w:r>
      <w:r>
        <w:rPr>
          <w:noProof/>
        </w:rPr>
        <w:fldChar w:fldCharType="end"/>
      </w:r>
    </w:p>
    <w:p w14:paraId="4AD22E18" w14:textId="7F9B5D32"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_Toc200747391 \h </w:instrText>
      </w:r>
      <w:r>
        <w:rPr>
          <w:noProof/>
        </w:rPr>
      </w:r>
      <w:r>
        <w:rPr>
          <w:noProof/>
        </w:rPr>
        <w:fldChar w:fldCharType="separate"/>
      </w:r>
      <w:r>
        <w:rPr>
          <w:noProof/>
        </w:rPr>
        <w:t>72</w:t>
      </w:r>
      <w:r>
        <w:rPr>
          <w:noProof/>
        </w:rPr>
        <w:fldChar w:fldCharType="end"/>
      </w:r>
    </w:p>
    <w:p w14:paraId="7C3F2A21" w14:textId="295F6D85"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UAE_RealtimeUAVStatus Service API</w:t>
      </w:r>
      <w:r>
        <w:rPr>
          <w:noProof/>
        </w:rPr>
        <w:tab/>
      </w:r>
      <w:r>
        <w:rPr>
          <w:noProof/>
        </w:rPr>
        <w:fldChar w:fldCharType="begin" w:fldLock="1"/>
      </w:r>
      <w:r>
        <w:rPr>
          <w:noProof/>
        </w:rPr>
        <w:instrText xml:space="preserve"> PAGEREF _Toc200747392 \h </w:instrText>
      </w:r>
      <w:r>
        <w:rPr>
          <w:noProof/>
        </w:rPr>
      </w:r>
      <w:r>
        <w:rPr>
          <w:noProof/>
        </w:rPr>
        <w:fldChar w:fldCharType="separate"/>
      </w:r>
      <w:r>
        <w:rPr>
          <w:noProof/>
        </w:rPr>
        <w:t>73</w:t>
      </w:r>
      <w:r>
        <w:rPr>
          <w:noProof/>
        </w:rPr>
        <w:fldChar w:fldCharType="end"/>
      </w:r>
    </w:p>
    <w:p w14:paraId="1E4024E8" w14:textId="1F5A92D0"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_Toc200747393 \h </w:instrText>
      </w:r>
      <w:r>
        <w:rPr>
          <w:noProof/>
        </w:rPr>
      </w:r>
      <w:r>
        <w:rPr>
          <w:noProof/>
        </w:rPr>
        <w:fldChar w:fldCharType="separate"/>
      </w:r>
      <w:r>
        <w:rPr>
          <w:noProof/>
        </w:rPr>
        <w:t>73</w:t>
      </w:r>
      <w:r>
        <w:rPr>
          <w:noProof/>
        </w:rPr>
        <w:fldChar w:fldCharType="end"/>
      </w:r>
    </w:p>
    <w:p w14:paraId="1DD4A7EF" w14:textId="7F2C9E6B"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_Toc200747394 \h </w:instrText>
      </w:r>
      <w:r>
        <w:rPr>
          <w:noProof/>
        </w:rPr>
      </w:r>
      <w:r>
        <w:rPr>
          <w:noProof/>
        </w:rPr>
        <w:fldChar w:fldCharType="separate"/>
      </w:r>
      <w:r>
        <w:rPr>
          <w:noProof/>
        </w:rPr>
        <w:t>73</w:t>
      </w:r>
      <w:r>
        <w:rPr>
          <w:noProof/>
        </w:rPr>
        <w:fldChar w:fldCharType="end"/>
      </w:r>
    </w:p>
    <w:p w14:paraId="023B3287" w14:textId="0DFA5DB1"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_Toc200747395 \h </w:instrText>
      </w:r>
      <w:r>
        <w:rPr>
          <w:noProof/>
        </w:rPr>
      </w:r>
      <w:r>
        <w:rPr>
          <w:noProof/>
        </w:rPr>
        <w:fldChar w:fldCharType="separate"/>
      </w:r>
      <w:r>
        <w:rPr>
          <w:noProof/>
        </w:rPr>
        <w:t>73</w:t>
      </w:r>
      <w:r>
        <w:rPr>
          <w:noProof/>
        </w:rPr>
        <w:fldChar w:fldCharType="end"/>
      </w:r>
    </w:p>
    <w:p w14:paraId="340E0916" w14:textId="6202DDF0"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_Toc200747396 \h </w:instrText>
      </w:r>
      <w:r>
        <w:rPr>
          <w:noProof/>
        </w:rPr>
      </w:r>
      <w:r>
        <w:rPr>
          <w:noProof/>
        </w:rPr>
        <w:fldChar w:fldCharType="separate"/>
      </w:r>
      <w:r>
        <w:rPr>
          <w:noProof/>
        </w:rPr>
        <w:t>73</w:t>
      </w:r>
      <w:r>
        <w:rPr>
          <w:noProof/>
        </w:rPr>
        <w:fldChar w:fldCharType="end"/>
      </w:r>
    </w:p>
    <w:p w14:paraId="197F52A2" w14:textId="7EC4C34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Real-time UAV Status Subscriptions</w:t>
      </w:r>
      <w:r>
        <w:rPr>
          <w:noProof/>
        </w:rPr>
        <w:tab/>
      </w:r>
      <w:r>
        <w:rPr>
          <w:noProof/>
        </w:rPr>
        <w:fldChar w:fldCharType="begin" w:fldLock="1"/>
      </w:r>
      <w:r>
        <w:rPr>
          <w:noProof/>
        </w:rPr>
        <w:instrText xml:space="preserve"> PAGEREF _Toc200747397 \h </w:instrText>
      </w:r>
      <w:r>
        <w:rPr>
          <w:noProof/>
        </w:rPr>
      </w:r>
      <w:r>
        <w:rPr>
          <w:noProof/>
        </w:rPr>
        <w:fldChar w:fldCharType="separate"/>
      </w:r>
      <w:r>
        <w:rPr>
          <w:noProof/>
        </w:rPr>
        <w:t>74</w:t>
      </w:r>
      <w:r>
        <w:rPr>
          <w:noProof/>
        </w:rPr>
        <w:fldChar w:fldCharType="end"/>
      </w:r>
    </w:p>
    <w:p w14:paraId="4491DFD3" w14:textId="613D484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_Toc200747398 \h </w:instrText>
      </w:r>
      <w:r>
        <w:rPr>
          <w:noProof/>
        </w:rPr>
      </w:r>
      <w:r>
        <w:rPr>
          <w:noProof/>
        </w:rPr>
        <w:fldChar w:fldCharType="separate"/>
      </w:r>
      <w:r>
        <w:rPr>
          <w:noProof/>
        </w:rPr>
        <w:t>74</w:t>
      </w:r>
      <w:r>
        <w:rPr>
          <w:noProof/>
        </w:rPr>
        <w:fldChar w:fldCharType="end"/>
      </w:r>
    </w:p>
    <w:p w14:paraId="2B448CBA" w14:textId="2245269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_Toc200747399 \h </w:instrText>
      </w:r>
      <w:r>
        <w:rPr>
          <w:noProof/>
        </w:rPr>
      </w:r>
      <w:r>
        <w:rPr>
          <w:noProof/>
        </w:rPr>
        <w:fldChar w:fldCharType="separate"/>
      </w:r>
      <w:r>
        <w:rPr>
          <w:noProof/>
        </w:rPr>
        <w:t>74</w:t>
      </w:r>
      <w:r>
        <w:rPr>
          <w:noProof/>
        </w:rPr>
        <w:fldChar w:fldCharType="end"/>
      </w:r>
    </w:p>
    <w:p w14:paraId="7FD784B2" w14:textId="7C2306A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_Toc200747400 \h </w:instrText>
      </w:r>
      <w:r>
        <w:rPr>
          <w:noProof/>
        </w:rPr>
      </w:r>
      <w:r>
        <w:rPr>
          <w:noProof/>
        </w:rPr>
        <w:fldChar w:fldCharType="separate"/>
      </w:r>
      <w:r>
        <w:rPr>
          <w:noProof/>
        </w:rPr>
        <w:t>74</w:t>
      </w:r>
      <w:r>
        <w:rPr>
          <w:noProof/>
        </w:rPr>
        <w:fldChar w:fldCharType="end"/>
      </w:r>
    </w:p>
    <w:p w14:paraId="0A0AABA9" w14:textId="41BB91DC"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_Toc200747401 \h </w:instrText>
      </w:r>
      <w:r>
        <w:rPr>
          <w:noProof/>
        </w:rPr>
      </w:r>
      <w:r>
        <w:rPr>
          <w:noProof/>
        </w:rPr>
        <w:fldChar w:fldCharType="separate"/>
      </w:r>
      <w:r>
        <w:rPr>
          <w:noProof/>
        </w:rPr>
        <w:t>74</w:t>
      </w:r>
      <w:r>
        <w:rPr>
          <w:noProof/>
        </w:rPr>
        <w:fldChar w:fldCharType="end"/>
      </w:r>
    </w:p>
    <w:p w14:paraId="566823C5" w14:textId="5DF57854"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6.2.3.2.3.2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_Toc200747402 \h </w:instrText>
      </w:r>
      <w:r>
        <w:rPr>
          <w:noProof/>
        </w:rPr>
      </w:r>
      <w:r>
        <w:rPr>
          <w:noProof/>
        </w:rPr>
        <w:fldChar w:fldCharType="separate"/>
      </w:r>
      <w:r>
        <w:rPr>
          <w:noProof/>
        </w:rPr>
        <w:t>75</w:t>
      </w:r>
      <w:r>
        <w:rPr>
          <w:noProof/>
        </w:rPr>
        <w:fldChar w:fldCharType="end"/>
      </w:r>
    </w:p>
    <w:p w14:paraId="7431314D" w14:textId="4E0488F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_Toc200747403 \h </w:instrText>
      </w:r>
      <w:r>
        <w:rPr>
          <w:noProof/>
        </w:rPr>
      </w:r>
      <w:r>
        <w:rPr>
          <w:noProof/>
        </w:rPr>
        <w:fldChar w:fldCharType="separate"/>
      </w:r>
      <w:r>
        <w:rPr>
          <w:noProof/>
        </w:rPr>
        <w:t>76</w:t>
      </w:r>
      <w:r>
        <w:rPr>
          <w:noProof/>
        </w:rPr>
        <w:fldChar w:fldCharType="end"/>
      </w:r>
    </w:p>
    <w:p w14:paraId="1E3D5707" w14:textId="6AF14DF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Real-time UAV Status Subscription</w:t>
      </w:r>
      <w:r>
        <w:rPr>
          <w:noProof/>
        </w:rPr>
        <w:tab/>
      </w:r>
      <w:r>
        <w:rPr>
          <w:noProof/>
        </w:rPr>
        <w:fldChar w:fldCharType="begin" w:fldLock="1"/>
      </w:r>
      <w:r>
        <w:rPr>
          <w:noProof/>
        </w:rPr>
        <w:instrText xml:space="preserve"> PAGEREF _Toc200747404 \h </w:instrText>
      </w:r>
      <w:r>
        <w:rPr>
          <w:noProof/>
        </w:rPr>
      </w:r>
      <w:r>
        <w:rPr>
          <w:noProof/>
        </w:rPr>
        <w:fldChar w:fldCharType="separate"/>
      </w:r>
      <w:r>
        <w:rPr>
          <w:noProof/>
        </w:rPr>
        <w:t>76</w:t>
      </w:r>
      <w:r>
        <w:rPr>
          <w:noProof/>
        </w:rPr>
        <w:fldChar w:fldCharType="end"/>
      </w:r>
    </w:p>
    <w:p w14:paraId="32406B5B" w14:textId="15AC7F0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_Toc200747405 \h </w:instrText>
      </w:r>
      <w:r>
        <w:rPr>
          <w:noProof/>
        </w:rPr>
      </w:r>
      <w:r>
        <w:rPr>
          <w:noProof/>
        </w:rPr>
        <w:fldChar w:fldCharType="separate"/>
      </w:r>
      <w:r>
        <w:rPr>
          <w:noProof/>
        </w:rPr>
        <w:t>76</w:t>
      </w:r>
      <w:r>
        <w:rPr>
          <w:noProof/>
        </w:rPr>
        <w:fldChar w:fldCharType="end"/>
      </w:r>
    </w:p>
    <w:p w14:paraId="6C63444B" w14:textId="4A2EA13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_Toc200747406 \h </w:instrText>
      </w:r>
      <w:r>
        <w:rPr>
          <w:noProof/>
        </w:rPr>
      </w:r>
      <w:r>
        <w:rPr>
          <w:noProof/>
        </w:rPr>
        <w:fldChar w:fldCharType="separate"/>
      </w:r>
      <w:r>
        <w:rPr>
          <w:noProof/>
        </w:rPr>
        <w:t>76</w:t>
      </w:r>
      <w:r>
        <w:rPr>
          <w:noProof/>
        </w:rPr>
        <w:fldChar w:fldCharType="end"/>
      </w:r>
    </w:p>
    <w:p w14:paraId="373FE0F7" w14:textId="3D92B87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_Toc200747407 \h </w:instrText>
      </w:r>
      <w:r>
        <w:rPr>
          <w:noProof/>
        </w:rPr>
      </w:r>
      <w:r>
        <w:rPr>
          <w:noProof/>
        </w:rPr>
        <w:fldChar w:fldCharType="separate"/>
      </w:r>
      <w:r>
        <w:rPr>
          <w:noProof/>
        </w:rPr>
        <w:t>76</w:t>
      </w:r>
      <w:r>
        <w:rPr>
          <w:noProof/>
        </w:rPr>
        <w:fldChar w:fldCharType="end"/>
      </w:r>
    </w:p>
    <w:p w14:paraId="28A636FA" w14:textId="0BBDA334"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_Toc200747408 \h </w:instrText>
      </w:r>
      <w:r>
        <w:rPr>
          <w:noProof/>
        </w:rPr>
      </w:r>
      <w:r>
        <w:rPr>
          <w:noProof/>
        </w:rPr>
        <w:fldChar w:fldCharType="separate"/>
      </w:r>
      <w:r>
        <w:rPr>
          <w:noProof/>
        </w:rPr>
        <w:t>76</w:t>
      </w:r>
      <w:r>
        <w:rPr>
          <w:noProof/>
        </w:rPr>
        <w:fldChar w:fldCharType="end"/>
      </w:r>
    </w:p>
    <w:p w14:paraId="0B97E718" w14:textId="1CC8B0E5"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_Toc200747409 \h </w:instrText>
      </w:r>
      <w:r>
        <w:rPr>
          <w:noProof/>
        </w:rPr>
      </w:r>
      <w:r>
        <w:rPr>
          <w:noProof/>
        </w:rPr>
        <w:fldChar w:fldCharType="separate"/>
      </w:r>
      <w:r>
        <w:rPr>
          <w:noProof/>
        </w:rPr>
        <w:t>77</w:t>
      </w:r>
      <w:r>
        <w:rPr>
          <w:noProof/>
        </w:rPr>
        <w:fldChar w:fldCharType="end"/>
      </w:r>
    </w:p>
    <w:p w14:paraId="5D894820" w14:textId="70D8ED1A"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6.2.3.3.3.3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_Toc200747410 \h </w:instrText>
      </w:r>
      <w:r>
        <w:rPr>
          <w:noProof/>
        </w:rPr>
      </w:r>
      <w:r>
        <w:rPr>
          <w:noProof/>
        </w:rPr>
        <w:fldChar w:fldCharType="separate"/>
      </w:r>
      <w:r>
        <w:rPr>
          <w:noProof/>
        </w:rPr>
        <w:t>78</w:t>
      </w:r>
      <w:r>
        <w:rPr>
          <w:noProof/>
        </w:rPr>
        <w:fldChar w:fldCharType="end"/>
      </w:r>
    </w:p>
    <w:p w14:paraId="76A0ED9B" w14:textId="7789D0B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_Toc200747411 \h </w:instrText>
      </w:r>
      <w:r>
        <w:rPr>
          <w:noProof/>
        </w:rPr>
      </w:r>
      <w:r>
        <w:rPr>
          <w:noProof/>
        </w:rPr>
        <w:fldChar w:fldCharType="separate"/>
      </w:r>
      <w:r>
        <w:rPr>
          <w:noProof/>
        </w:rPr>
        <w:t>79</w:t>
      </w:r>
      <w:r>
        <w:rPr>
          <w:noProof/>
        </w:rPr>
        <w:fldChar w:fldCharType="end"/>
      </w:r>
    </w:p>
    <w:p w14:paraId="16C8486D" w14:textId="3B73C55A"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_Toc200747412 \h </w:instrText>
      </w:r>
      <w:r>
        <w:rPr>
          <w:noProof/>
        </w:rPr>
      </w:r>
      <w:r>
        <w:rPr>
          <w:noProof/>
        </w:rPr>
        <w:fldChar w:fldCharType="separate"/>
      </w:r>
      <w:r>
        <w:rPr>
          <w:noProof/>
        </w:rPr>
        <w:t>79</w:t>
      </w:r>
      <w:r>
        <w:rPr>
          <w:noProof/>
        </w:rPr>
        <w:fldChar w:fldCharType="end"/>
      </w:r>
    </w:p>
    <w:p w14:paraId="1C8F2D7B" w14:textId="2D5338F8"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_Toc200747413 \h </w:instrText>
      </w:r>
      <w:r>
        <w:rPr>
          <w:noProof/>
        </w:rPr>
      </w:r>
      <w:r>
        <w:rPr>
          <w:noProof/>
        </w:rPr>
        <w:fldChar w:fldCharType="separate"/>
      </w:r>
      <w:r>
        <w:rPr>
          <w:noProof/>
        </w:rPr>
        <w:t>80</w:t>
      </w:r>
      <w:r>
        <w:rPr>
          <w:noProof/>
        </w:rPr>
        <w:fldChar w:fldCharType="end"/>
      </w:r>
    </w:p>
    <w:p w14:paraId="3BD07DC8" w14:textId="7CE4F22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_Toc200747414 \h </w:instrText>
      </w:r>
      <w:r>
        <w:rPr>
          <w:noProof/>
        </w:rPr>
      </w:r>
      <w:r>
        <w:rPr>
          <w:noProof/>
        </w:rPr>
        <w:fldChar w:fldCharType="separate"/>
      </w:r>
      <w:r>
        <w:rPr>
          <w:noProof/>
        </w:rPr>
        <w:t>80</w:t>
      </w:r>
      <w:r>
        <w:rPr>
          <w:noProof/>
        </w:rPr>
        <w:fldChar w:fldCharType="end"/>
      </w:r>
    </w:p>
    <w:p w14:paraId="4876410A" w14:textId="3D75987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en-US"/>
        </w:rPr>
        <w:t>6.2.5.2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Real-time UAV Status Notification</w:t>
      </w:r>
      <w:r>
        <w:rPr>
          <w:noProof/>
        </w:rPr>
        <w:tab/>
      </w:r>
      <w:r>
        <w:rPr>
          <w:noProof/>
        </w:rPr>
        <w:fldChar w:fldCharType="begin" w:fldLock="1"/>
      </w:r>
      <w:r>
        <w:rPr>
          <w:noProof/>
        </w:rPr>
        <w:instrText xml:space="preserve"> PAGEREF _Toc200747415 \h </w:instrText>
      </w:r>
      <w:r>
        <w:rPr>
          <w:noProof/>
        </w:rPr>
      </w:r>
      <w:r>
        <w:rPr>
          <w:noProof/>
        </w:rPr>
        <w:fldChar w:fldCharType="separate"/>
      </w:r>
      <w:r>
        <w:rPr>
          <w:noProof/>
        </w:rPr>
        <w:t>80</w:t>
      </w:r>
      <w:r>
        <w:rPr>
          <w:noProof/>
        </w:rPr>
        <w:fldChar w:fldCharType="end"/>
      </w:r>
    </w:p>
    <w:p w14:paraId="7BA9FF3C" w14:textId="672B6D5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sidRPr="006F7EC9">
        <w:rPr>
          <w:noProof/>
          <w:lang w:val="en-US"/>
        </w:rPr>
        <w:t>6.2.5.2.1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_Toc200747416 \h </w:instrText>
      </w:r>
      <w:r>
        <w:rPr>
          <w:noProof/>
        </w:rPr>
      </w:r>
      <w:r>
        <w:rPr>
          <w:noProof/>
        </w:rPr>
        <w:fldChar w:fldCharType="separate"/>
      </w:r>
      <w:r>
        <w:rPr>
          <w:noProof/>
        </w:rPr>
        <w:t>80</w:t>
      </w:r>
      <w:r>
        <w:rPr>
          <w:noProof/>
        </w:rPr>
        <w:fldChar w:fldCharType="end"/>
      </w:r>
    </w:p>
    <w:p w14:paraId="43B1A27F" w14:textId="1ABAB59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_Toc200747417 \h </w:instrText>
      </w:r>
      <w:r>
        <w:rPr>
          <w:noProof/>
        </w:rPr>
      </w:r>
      <w:r>
        <w:rPr>
          <w:noProof/>
        </w:rPr>
        <w:fldChar w:fldCharType="separate"/>
      </w:r>
      <w:r>
        <w:rPr>
          <w:noProof/>
        </w:rPr>
        <w:t>80</w:t>
      </w:r>
      <w:r>
        <w:rPr>
          <w:noProof/>
        </w:rPr>
        <w:fldChar w:fldCharType="end"/>
      </w:r>
    </w:p>
    <w:p w14:paraId="10B3CC2A" w14:textId="7AA45EA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_Toc200747418 \h </w:instrText>
      </w:r>
      <w:r>
        <w:rPr>
          <w:noProof/>
        </w:rPr>
      </w:r>
      <w:r>
        <w:rPr>
          <w:noProof/>
        </w:rPr>
        <w:fldChar w:fldCharType="separate"/>
      </w:r>
      <w:r>
        <w:rPr>
          <w:noProof/>
        </w:rPr>
        <w:t>80</w:t>
      </w:r>
      <w:r>
        <w:rPr>
          <w:noProof/>
        </w:rPr>
        <w:fldChar w:fldCharType="end"/>
      </w:r>
    </w:p>
    <w:p w14:paraId="5CAC1B8E" w14:textId="4929CA73"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_Toc200747419 \h </w:instrText>
      </w:r>
      <w:r>
        <w:rPr>
          <w:noProof/>
        </w:rPr>
      </w:r>
      <w:r>
        <w:rPr>
          <w:noProof/>
        </w:rPr>
        <w:fldChar w:fldCharType="separate"/>
      </w:r>
      <w:r>
        <w:rPr>
          <w:noProof/>
        </w:rPr>
        <w:t>80</w:t>
      </w:r>
      <w:r>
        <w:rPr>
          <w:noProof/>
        </w:rPr>
        <w:fldChar w:fldCharType="end"/>
      </w:r>
    </w:p>
    <w:p w14:paraId="51AA0E8C" w14:textId="24628FE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_Toc200747420 \h </w:instrText>
      </w:r>
      <w:r>
        <w:rPr>
          <w:noProof/>
        </w:rPr>
      </w:r>
      <w:r>
        <w:rPr>
          <w:noProof/>
        </w:rPr>
        <w:fldChar w:fldCharType="separate"/>
      </w:r>
      <w:r>
        <w:rPr>
          <w:noProof/>
        </w:rPr>
        <w:t>81</w:t>
      </w:r>
      <w:r>
        <w:rPr>
          <w:noProof/>
        </w:rPr>
        <w:fldChar w:fldCharType="end"/>
      </w:r>
    </w:p>
    <w:p w14:paraId="03FCE349" w14:textId="2807580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_Toc200747421 \h </w:instrText>
      </w:r>
      <w:r>
        <w:rPr>
          <w:noProof/>
        </w:rPr>
      </w:r>
      <w:r>
        <w:rPr>
          <w:noProof/>
        </w:rPr>
        <w:fldChar w:fldCharType="separate"/>
      </w:r>
      <w:r>
        <w:rPr>
          <w:noProof/>
        </w:rPr>
        <w:t>81</w:t>
      </w:r>
      <w:r>
        <w:rPr>
          <w:noProof/>
        </w:rPr>
        <w:fldChar w:fldCharType="end"/>
      </w:r>
    </w:p>
    <w:p w14:paraId="17A81381" w14:textId="30D5D5F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_Toc200747422 \h </w:instrText>
      </w:r>
      <w:r>
        <w:rPr>
          <w:noProof/>
        </w:rPr>
      </w:r>
      <w:r>
        <w:rPr>
          <w:noProof/>
        </w:rPr>
        <w:fldChar w:fldCharType="separate"/>
      </w:r>
      <w:r>
        <w:rPr>
          <w:noProof/>
        </w:rPr>
        <w:t>82</w:t>
      </w:r>
      <w:r>
        <w:rPr>
          <w:noProof/>
        </w:rPr>
        <w:fldChar w:fldCharType="end"/>
      </w:r>
    </w:p>
    <w:p w14:paraId="2601073E" w14:textId="36BA76C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_Toc200747423 \h </w:instrText>
      </w:r>
      <w:r>
        <w:rPr>
          <w:noProof/>
        </w:rPr>
      </w:r>
      <w:r>
        <w:rPr>
          <w:noProof/>
        </w:rPr>
        <w:fldChar w:fldCharType="separate"/>
      </w:r>
      <w:r>
        <w:rPr>
          <w:noProof/>
        </w:rPr>
        <w:t>82</w:t>
      </w:r>
      <w:r>
        <w:rPr>
          <w:noProof/>
        </w:rPr>
        <w:fldChar w:fldCharType="end"/>
      </w:r>
    </w:p>
    <w:p w14:paraId="107FA507" w14:textId="55DE929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RTUavStatusSubsc</w:t>
      </w:r>
      <w:r>
        <w:rPr>
          <w:noProof/>
        </w:rPr>
        <w:tab/>
      </w:r>
      <w:r>
        <w:rPr>
          <w:noProof/>
        </w:rPr>
        <w:fldChar w:fldCharType="begin" w:fldLock="1"/>
      </w:r>
      <w:r>
        <w:rPr>
          <w:noProof/>
        </w:rPr>
        <w:instrText xml:space="preserve"> PAGEREF _Toc200747424 \h </w:instrText>
      </w:r>
      <w:r>
        <w:rPr>
          <w:noProof/>
        </w:rPr>
      </w:r>
      <w:r>
        <w:rPr>
          <w:noProof/>
        </w:rPr>
        <w:fldChar w:fldCharType="separate"/>
      </w:r>
      <w:r>
        <w:rPr>
          <w:noProof/>
        </w:rPr>
        <w:t>82</w:t>
      </w:r>
      <w:r>
        <w:rPr>
          <w:noProof/>
        </w:rPr>
        <w:fldChar w:fldCharType="end"/>
      </w:r>
    </w:p>
    <w:p w14:paraId="0BEAA64F" w14:textId="34D4940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RTUavStatusNotif</w:t>
      </w:r>
      <w:r>
        <w:rPr>
          <w:noProof/>
        </w:rPr>
        <w:tab/>
      </w:r>
      <w:r>
        <w:rPr>
          <w:noProof/>
        </w:rPr>
        <w:fldChar w:fldCharType="begin" w:fldLock="1"/>
      </w:r>
      <w:r>
        <w:rPr>
          <w:noProof/>
        </w:rPr>
        <w:instrText xml:space="preserve"> PAGEREF _Toc200747425 \h </w:instrText>
      </w:r>
      <w:r>
        <w:rPr>
          <w:noProof/>
        </w:rPr>
      </w:r>
      <w:r>
        <w:rPr>
          <w:noProof/>
        </w:rPr>
        <w:fldChar w:fldCharType="separate"/>
      </w:r>
      <w:r>
        <w:rPr>
          <w:noProof/>
        </w:rPr>
        <w:t>82</w:t>
      </w:r>
      <w:r>
        <w:rPr>
          <w:noProof/>
        </w:rPr>
        <w:fldChar w:fldCharType="end"/>
      </w:r>
    </w:p>
    <w:p w14:paraId="43FAD0FB" w14:textId="634D0BD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RTUavStatus</w:t>
      </w:r>
      <w:r>
        <w:rPr>
          <w:noProof/>
        </w:rPr>
        <w:tab/>
      </w:r>
      <w:r>
        <w:rPr>
          <w:noProof/>
        </w:rPr>
        <w:fldChar w:fldCharType="begin" w:fldLock="1"/>
      </w:r>
      <w:r>
        <w:rPr>
          <w:noProof/>
        </w:rPr>
        <w:instrText xml:space="preserve"> PAGEREF _Toc200747426 \h </w:instrText>
      </w:r>
      <w:r>
        <w:rPr>
          <w:noProof/>
        </w:rPr>
      </w:r>
      <w:r>
        <w:rPr>
          <w:noProof/>
        </w:rPr>
        <w:fldChar w:fldCharType="separate"/>
      </w:r>
      <w:r>
        <w:rPr>
          <w:noProof/>
        </w:rPr>
        <w:t>83</w:t>
      </w:r>
      <w:r>
        <w:rPr>
          <w:noProof/>
        </w:rPr>
        <w:fldChar w:fldCharType="end"/>
      </w:r>
    </w:p>
    <w:p w14:paraId="08301470" w14:textId="4FEB35C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UavNetConnStatus</w:t>
      </w:r>
      <w:r>
        <w:rPr>
          <w:noProof/>
        </w:rPr>
        <w:tab/>
      </w:r>
      <w:r>
        <w:rPr>
          <w:noProof/>
        </w:rPr>
        <w:fldChar w:fldCharType="begin" w:fldLock="1"/>
      </w:r>
      <w:r>
        <w:rPr>
          <w:noProof/>
        </w:rPr>
        <w:instrText xml:space="preserve"> PAGEREF _Toc200747427 \h </w:instrText>
      </w:r>
      <w:r>
        <w:rPr>
          <w:noProof/>
        </w:rPr>
      </w:r>
      <w:r>
        <w:rPr>
          <w:noProof/>
        </w:rPr>
        <w:fldChar w:fldCharType="separate"/>
      </w:r>
      <w:r>
        <w:rPr>
          <w:noProof/>
        </w:rPr>
        <w:t>83</w:t>
      </w:r>
      <w:r>
        <w:rPr>
          <w:noProof/>
        </w:rPr>
        <w:fldChar w:fldCharType="end"/>
      </w:r>
    </w:p>
    <w:p w14:paraId="378CCBB4" w14:textId="030345C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_Toc200747428 \h </w:instrText>
      </w:r>
      <w:r>
        <w:rPr>
          <w:noProof/>
        </w:rPr>
      </w:r>
      <w:r>
        <w:rPr>
          <w:noProof/>
        </w:rPr>
        <w:fldChar w:fldCharType="separate"/>
      </w:r>
      <w:r>
        <w:rPr>
          <w:noProof/>
        </w:rPr>
        <w:t>83</w:t>
      </w:r>
      <w:r>
        <w:rPr>
          <w:noProof/>
        </w:rPr>
        <w:fldChar w:fldCharType="end"/>
      </w:r>
    </w:p>
    <w:p w14:paraId="2F6F8904" w14:textId="48E8853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_Toc200747429 \h </w:instrText>
      </w:r>
      <w:r>
        <w:rPr>
          <w:noProof/>
        </w:rPr>
      </w:r>
      <w:r>
        <w:rPr>
          <w:noProof/>
        </w:rPr>
        <w:fldChar w:fldCharType="separate"/>
      </w:r>
      <w:r>
        <w:rPr>
          <w:noProof/>
        </w:rPr>
        <w:t>83</w:t>
      </w:r>
      <w:r>
        <w:rPr>
          <w:noProof/>
        </w:rPr>
        <w:fldChar w:fldCharType="end"/>
      </w:r>
    </w:p>
    <w:p w14:paraId="64E82303" w14:textId="7407C00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_Toc200747430 \h </w:instrText>
      </w:r>
      <w:r>
        <w:rPr>
          <w:noProof/>
        </w:rPr>
      </w:r>
      <w:r>
        <w:rPr>
          <w:noProof/>
        </w:rPr>
        <w:fldChar w:fldCharType="separate"/>
      </w:r>
      <w:r>
        <w:rPr>
          <w:noProof/>
        </w:rPr>
        <w:t>83</w:t>
      </w:r>
      <w:r>
        <w:rPr>
          <w:noProof/>
        </w:rPr>
        <w:fldChar w:fldCharType="end"/>
      </w:r>
    </w:p>
    <w:p w14:paraId="38940BA6" w14:textId="061FD15B"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en-US"/>
        </w:rPr>
        <w:t>6.2.6.4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_Toc200747431 \h </w:instrText>
      </w:r>
      <w:r>
        <w:rPr>
          <w:noProof/>
        </w:rPr>
      </w:r>
      <w:r>
        <w:rPr>
          <w:noProof/>
        </w:rPr>
        <w:fldChar w:fldCharType="separate"/>
      </w:r>
      <w:r>
        <w:rPr>
          <w:noProof/>
        </w:rPr>
        <w:t>83</w:t>
      </w:r>
      <w:r>
        <w:rPr>
          <w:noProof/>
        </w:rPr>
        <w:fldChar w:fldCharType="end"/>
      </w:r>
    </w:p>
    <w:p w14:paraId="228FA5D0" w14:textId="3F0DD21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_Toc200747432 \h </w:instrText>
      </w:r>
      <w:r>
        <w:rPr>
          <w:noProof/>
        </w:rPr>
      </w:r>
      <w:r>
        <w:rPr>
          <w:noProof/>
        </w:rPr>
        <w:fldChar w:fldCharType="separate"/>
      </w:r>
      <w:r>
        <w:rPr>
          <w:noProof/>
        </w:rPr>
        <w:t>84</w:t>
      </w:r>
      <w:r>
        <w:rPr>
          <w:noProof/>
        </w:rPr>
        <w:fldChar w:fldCharType="end"/>
      </w:r>
    </w:p>
    <w:p w14:paraId="7BD8F37A" w14:textId="6F3C575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6.2.6.5.1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_Toc200747433 \h </w:instrText>
      </w:r>
      <w:r>
        <w:rPr>
          <w:noProof/>
        </w:rPr>
      </w:r>
      <w:r>
        <w:rPr>
          <w:noProof/>
        </w:rPr>
        <w:fldChar w:fldCharType="separate"/>
      </w:r>
      <w:r>
        <w:rPr>
          <w:noProof/>
        </w:rPr>
        <w:t>84</w:t>
      </w:r>
      <w:r>
        <w:rPr>
          <w:noProof/>
        </w:rPr>
        <w:fldChar w:fldCharType="end"/>
      </w:r>
    </w:p>
    <w:p w14:paraId="4D018422" w14:textId="2409F990"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_Toc200747434 \h </w:instrText>
      </w:r>
      <w:r>
        <w:rPr>
          <w:noProof/>
        </w:rPr>
      </w:r>
      <w:r>
        <w:rPr>
          <w:noProof/>
        </w:rPr>
        <w:fldChar w:fldCharType="separate"/>
      </w:r>
      <w:r>
        <w:rPr>
          <w:noProof/>
        </w:rPr>
        <w:t>84</w:t>
      </w:r>
      <w:r>
        <w:rPr>
          <w:noProof/>
        </w:rPr>
        <w:fldChar w:fldCharType="end"/>
      </w:r>
    </w:p>
    <w:p w14:paraId="4E36ED15" w14:textId="496AF3E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_Toc200747435 \h </w:instrText>
      </w:r>
      <w:r>
        <w:rPr>
          <w:noProof/>
        </w:rPr>
      </w:r>
      <w:r>
        <w:rPr>
          <w:noProof/>
        </w:rPr>
        <w:fldChar w:fldCharType="separate"/>
      </w:r>
      <w:r>
        <w:rPr>
          <w:noProof/>
        </w:rPr>
        <w:t>84</w:t>
      </w:r>
      <w:r>
        <w:rPr>
          <w:noProof/>
        </w:rPr>
        <w:fldChar w:fldCharType="end"/>
      </w:r>
    </w:p>
    <w:p w14:paraId="2C322B94" w14:textId="59E6DC44"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_Toc200747436 \h </w:instrText>
      </w:r>
      <w:r>
        <w:rPr>
          <w:noProof/>
        </w:rPr>
      </w:r>
      <w:r>
        <w:rPr>
          <w:noProof/>
        </w:rPr>
        <w:fldChar w:fldCharType="separate"/>
      </w:r>
      <w:r>
        <w:rPr>
          <w:noProof/>
        </w:rPr>
        <w:t>84</w:t>
      </w:r>
      <w:r>
        <w:rPr>
          <w:noProof/>
        </w:rPr>
        <w:fldChar w:fldCharType="end"/>
      </w:r>
    </w:p>
    <w:p w14:paraId="1BBE844A" w14:textId="4558072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_Toc200747437 \h </w:instrText>
      </w:r>
      <w:r>
        <w:rPr>
          <w:noProof/>
        </w:rPr>
      </w:r>
      <w:r>
        <w:rPr>
          <w:noProof/>
        </w:rPr>
        <w:fldChar w:fldCharType="separate"/>
      </w:r>
      <w:r>
        <w:rPr>
          <w:noProof/>
        </w:rPr>
        <w:t>84</w:t>
      </w:r>
      <w:r>
        <w:rPr>
          <w:noProof/>
        </w:rPr>
        <w:fldChar w:fldCharType="end"/>
      </w:r>
    </w:p>
    <w:p w14:paraId="76E5D535" w14:textId="3A06593F"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_Toc200747438 \h </w:instrText>
      </w:r>
      <w:r>
        <w:rPr>
          <w:noProof/>
        </w:rPr>
      </w:r>
      <w:r>
        <w:rPr>
          <w:noProof/>
        </w:rPr>
        <w:fldChar w:fldCharType="separate"/>
      </w:r>
      <w:r>
        <w:rPr>
          <w:noProof/>
        </w:rPr>
        <w:t>84</w:t>
      </w:r>
      <w:r>
        <w:rPr>
          <w:noProof/>
        </w:rPr>
        <w:fldChar w:fldCharType="end"/>
      </w:r>
    </w:p>
    <w:p w14:paraId="6A3159A6" w14:textId="364FFD8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_Toc200747439 \h </w:instrText>
      </w:r>
      <w:r>
        <w:rPr>
          <w:noProof/>
        </w:rPr>
      </w:r>
      <w:r>
        <w:rPr>
          <w:noProof/>
        </w:rPr>
        <w:fldChar w:fldCharType="separate"/>
      </w:r>
      <w:r>
        <w:rPr>
          <w:noProof/>
        </w:rPr>
        <w:t>84</w:t>
      </w:r>
      <w:r>
        <w:rPr>
          <w:noProof/>
        </w:rPr>
        <w:fldChar w:fldCharType="end"/>
      </w:r>
    </w:p>
    <w:p w14:paraId="024917D7" w14:textId="1AD08463"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UAE_ChangeUSSManagement Service API</w:t>
      </w:r>
      <w:r>
        <w:rPr>
          <w:noProof/>
        </w:rPr>
        <w:tab/>
      </w:r>
      <w:r>
        <w:rPr>
          <w:noProof/>
        </w:rPr>
        <w:fldChar w:fldCharType="begin" w:fldLock="1"/>
      </w:r>
      <w:r>
        <w:rPr>
          <w:noProof/>
        </w:rPr>
        <w:instrText xml:space="preserve"> PAGEREF _Toc200747440 \h </w:instrText>
      </w:r>
      <w:r>
        <w:rPr>
          <w:noProof/>
        </w:rPr>
      </w:r>
      <w:r>
        <w:rPr>
          <w:noProof/>
        </w:rPr>
        <w:fldChar w:fldCharType="separate"/>
      </w:r>
      <w:r>
        <w:rPr>
          <w:noProof/>
        </w:rPr>
        <w:t>85</w:t>
      </w:r>
      <w:r>
        <w:rPr>
          <w:noProof/>
        </w:rPr>
        <w:fldChar w:fldCharType="end"/>
      </w:r>
    </w:p>
    <w:p w14:paraId="4924411C" w14:textId="36E35DF3"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_Toc200747441 \h </w:instrText>
      </w:r>
      <w:r>
        <w:rPr>
          <w:noProof/>
        </w:rPr>
      </w:r>
      <w:r>
        <w:rPr>
          <w:noProof/>
        </w:rPr>
        <w:fldChar w:fldCharType="separate"/>
      </w:r>
      <w:r>
        <w:rPr>
          <w:noProof/>
        </w:rPr>
        <w:t>85</w:t>
      </w:r>
      <w:r>
        <w:rPr>
          <w:noProof/>
        </w:rPr>
        <w:fldChar w:fldCharType="end"/>
      </w:r>
    </w:p>
    <w:p w14:paraId="0EE2BD3F" w14:textId="674BD21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_Toc200747442 \h </w:instrText>
      </w:r>
      <w:r>
        <w:rPr>
          <w:noProof/>
        </w:rPr>
      </w:r>
      <w:r>
        <w:rPr>
          <w:noProof/>
        </w:rPr>
        <w:fldChar w:fldCharType="separate"/>
      </w:r>
      <w:r>
        <w:rPr>
          <w:noProof/>
        </w:rPr>
        <w:t>85</w:t>
      </w:r>
      <w:r>
        <w:rPr>
          <w:noProof/>
        </w:rPr>
        <w:fldChar w:fldCharType="end"/>
      </w:r>
    </w:p>
    <w:p w14:paraId="2B82DDD9" w14:textId="17A6BC7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_Toc200747443 \h </w:instrText>
      </w:r>
      <w:r>
        <w:rPr>
          <w:noProof/>
        </w:rPr>
      </w:r>
      <w:r>
        <w:rPr>
          <w:noProof/>
        </w:rPr>
        <w:fldChar w:fldCharType="separate"/>
      </w:r>
      <w:r>
        <w:rPr>
          <w:noProof/>
        </w:rPr>
        <w:t>85</w:t>
      </w:r>
      <w:r>
        <w:rPr>
          <w:noProof/>
        </w:rPr>
        <w:fldChar w:fldCharType="end"/>
      </w:r>
    </w:p>
    <w:p w14:paraId="56859E01" w14:textId="7894AC9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_Toc200747444 \h </w:instrText>
      </w:r>
      <w:r>
        <w:rPr>
          <w:noProof/>
        </w:rPr>
      </w:r>
      <w:r>
        <w:rPr>
          <w:noProof/>
        </w:rPr>
        <w:fldChar w:fldCharType="separate"/>
      </w:r>
      <w:r>
        <w:rPr>
          <w:noProof/>
        </w:rPr>
        <w:t>85</w:t>
      </w:r>
      <w:r>
        <w:rPr>
          <w:noProof/>
        </w:rPr>
        <w:fldChar w:fldCharType="end"/>
      </w:r>
    </w:p>
    <w:p w14:paraId="5F0B73D6" w14:textId="297963C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Resource: USS Change Policies</w:t>
      </w:r>
      <w:r>
        <w:rPr>
          <w:noProof/>
        </w:rPr>
        <w:tab/>
      </w:r>
      <w:r>
        <w:rPr>
          <w:noProof/>
        </w:rPr>
        <w:fldChar w:fldCharType="begin" w:fldLock="1"/>
      </w:r>
      <w:r>
        <w:rPr>
          <w:noProof/>
        </w:rPr>
        <w:instrText xml:space="preserve"> PAGEREF _Toc200747445 \h </w:instrText>
      </w:r>
      <w:r>
        <w:rPr>
          <w:noProof/>
        </w:rPr>
      </w:r>
      <w:r>
        <w:rPr>
          <w:noProof/>
        </w:rPr>
        <w:fldChar w:fldCharType="separate"/>
      </w:r>
      <w:r>
        <w:rPr>
          <w:noProof/>
        </w:rPr>
        <w:t>86</w:t>
      </w:r>
      <w:r>
        <w:rPr>
          <w:noProof/>
        </w:rPr>
        <w:fldChar w:fldCharType="end"/>
      </w:r>
    </w:p>
    <w:p w14:paraId="5567D306" w14:textId="5CE4316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_Toc200747446 \h </w:instrText>
      </w:r>
      <w:r>
        <w:rPr>
          <w:noProof/>
        </w:rPr>
      </w:r>
      <w:r>
        <w:rPr>
          <w:noProof/>
        </w:rPr>
        <w:fldChar w:fldCharType="separate"/>
      </w:r>
      <w:r>
        <w:rPr>
          <w:noProof/>
        </w:rPr>
        <w:t>86</w:t>
      </w:r>
      <w:r>
        <w:rPr>
          <w:noProof/>
        </w:rPr>
        <w:fldChar w:fldCharType="end"/>
      </w:r>
    </w:p>
    <w:p w14:paraId="0B1777CE" w14:textId="50C5047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_Toc200747447 \h </w:instrText>
      </w:r>
      <w:r>
        <w:rPr>
          <w:noProof/>
        </w:rPr>
      </w:r>
      <w:r>
        <w:rPr>
          <w:noProof/>
        </w:rPr>
        <w:fldChar w:fldCharType="separate"/>
      </w:r>
      <w:r>
        <w:rPr>
          <w:noProof/>
        </w:rPr>
        <w:t>86</w:t>
      </w:r>
      <w:r>
        <w:rPr>
          <w:noProof/>
        </w:rPr>
        <w:fldChar w:fldCharType="end"/>
      </w:r>
    </w:p>
    <w:p w14:paraId="1E5BDF86" w14:textId="11F7CD3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_Toc200747448 \h </w:instrText>
      </w:r>
      <w:r>
        <w:rPr>
          <w:noProof/>
        </w:rPr>
      </w:r>
      <w:r>
        <w:rPr>
          <w:noProof/>
        </w:rPr>
        <w:fldChar w:fldCharType="separate"/>
      </w:r>
      <w:r>
        <w:rPr>
          <w:noProof/>
        </w:rPr>
        <w:t>86</w:t>
      </w:r>
      <w:r>
        <w:rPr>
          <w:noProof/>
        </w:rPr>
        <w:fldChar w:fldCharType="end"/>
      </w:r>
    </w:p>
    <w:p w14:paraId="459AC84F" w14:textId="293A2862"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_Toc200747449 \h </w:instrText>
      </w:r>
      <w:r>
        <w:rPr>
          <w:noProof/>
        </w:rPr>
      </w:r>
      <w:r>
        <w:rPr>
          <w:noProof/>
        </w:rPr>
        <w:fldChar w:fldCharType="separate"/>
      </w:r>
      <w:r>
        <w:rPr>
          <w:noProof/>
        </w:rPr>
        <w:t>86</w:t>
      </w:r>
      <w:r>
        <w:rPr>
          <w:noProof/>
        </w:rPr>
        <w:fldChar w:fldCharType="end"/>
      </w:r>
    </w:p>
    <w:p w14:paraId="5E03541E" w14:textId="1203BE39"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6.3.3.2.3.2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_Toc200747450 \h </w:instrText>
      </w:r>
      <w:r>
        <w:rPr>
          <w:noProof/>
        </w:rPr>
      </w:r>
      <w:r>
        <w:rPr>
          <w:noProof/>
        </w:rPr>
        <w:fldChar w:fldCharType="separate"/>
      </w:r>
      <w:r>
        <w:rPr>
          <w:noProof/>
        </w:rPr>
        <w:t>87</w:t>
      </w:r>
      <w:r>
        <w:rPr>
          <w:noProof/>
        </w:rPr>
        <w:fldChar w:fldCharType="end"/>
      </w:r>
    </w:p>
    <w:p w14:paraId="40BEDF6F" w14:textId="102ED0D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_Toc200747451 \h </w:instrText>
      </w:r>
      <w:r>
        <w:rPr>
          <w:noProof/>
        </w:rPr>
      </w:r>
      <w:r>
        <w:rPr>
          <w:noProof/>
        </w:rPr>
        <w:fldChar w:fldCharType="separate"/>
      </w:r>
      <w:r>
        <w:rPr>
          <w:noProof/>
        </w:rPr>
        <w:t>88</w:t>
      </w:r>
      <w:r>
        <w:rPr>
          <w:noProof/>
        </w:rPr>
        <w:fldChar w:fldCharType="end"/>
      </w:r>
    </w:p>
    <w:p w14:paraId="758E8BAC" w14:textId="460C895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Resource: Individual USS Change Policy</w:t>
      </w:r>
      <w:r>
        <w:rPr>
          <w:noProof/>
        </w:rPr>
        <w:tab/>
      </w:r>
      <w:r>
        <w:rPr>
          <w:noProof/>
        </w:rPr>
        <w:fldChar w:fldCharType="begin" w:fldLock="1"/>
      </w:r>
      <w:r>
        <w:rPr>
          <w:noProof/>
        </w:rPr>
        <w:instrText xml:space="preserve"> PAGEREF _Toc200747452 \h </w:instrText>
      </w:r>
      <w:r>
        <w:rPr>
          <w:noProof/>
        </w:rPr>
      </w:r>
      <w:r>
        <w:rPr>
          <w:noProof/>
        </w:rPr>
        <w:fldChar w:fldCharType="separate"/>
      </w:r>
      <w:r>
        <w:rPr>
          <w:noProof/>
        </w:rPr>
        <w:t>88</w:t>
      </w:r>
      <w:r>
        <w:rPr>
          <w:noProof/>
        </w:rPr>
        <w:fldChar w:fldCharType="end"/>
      </w:r>
    </w:p>
    <w:p w14:paraId="78914A54" w14:textId="6EDA0C1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_Toc200747453 \h </w:instrText>
      </w:r>
      <w:r>
        <w:rPr>
          <w:noProof/>
        </w:rPr>
      </w:r>
      <w:r>
        <w:rPr>
          <w:noProof/>
        </w:rPr>
        <w:fldChar w:fldCharType="separate"/>
      </w:r>
      <w:r>
        <w:rPr>
          <w:noProof/>
        </w:rPr>
        <w:t>88</w:t>
      </w:r>
      <w:r>
        <w:rPr>
          <w:noProof/>
        </w:rPr>
        <w:fldChar w:fldCharType="end"/>
      </w:r>
    </w:p>
    <w:p w14:paraId="78DD7AAA" w14:textId="26FAA33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_Toc200747454 \h </w:instrText>
      </w:r>
      <w:r>
        <w:rPr>
          <w:noProof/>
        </w:rPr>
      </w:r>
      <w:r>
        <w:rPr>
          <w:noProof/>
        </w:rPr>
        <w:fldChar w:fldCharType="separate"/>
      </w:r>
      <w:r>
        <w:rPr>
          <w:noProof/>
        </w:rPr>
        <w:t>88</w:t>
      </w:r>
      <w:r>
        <w:rPr>
          <w:noProof/>
        </w:rPr>
        <w:fldChar w:fldCharType="end"/>
      </w:r>
    </w:p>
    <w:p w14:paraId="63B7B93A" w14:textId="55641F3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_Toc200747455 \h </w:instrText>
      </w:r>
      <w:r>
        <w:rPr>
          <w:noProof/>
        </w:rPr>
      </w:r>
      <w:r>
        <w:rPr>
          <w:noProof/>
        </w:rPr>
        <w:fldChar w:fldCharType="separate"/>
      </w:r>
      <w:r>
        <w:rPr>
          <w:noProof/>
        </w:rPr>
        <w:t>88</w:t>
      </w:r>
      <w:r>
        <w:rPr>
          <w:noProof/>
        </w:rPr>
        <w:fldChar w:fldCharType="end"/>
      </w:r>
    </w:p>
    <w:p w14:paraId="1A49CE73" w14:textId="0363DC9D"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_Toc200747456 \h </w:instrText>
      </w:r>
      <w:r>
        <w:rPr>
          <w:noProof/>
        </w:rPr>
      </w:r>
      <w:r>
        <w:rPr>
          <w:noProof/>
        </w:rPr>
        <w:fldChar w:fldCharType="separate"/>
      </w:r>
      <w:r>
        <w:rPr>
          <w:noProof/>
        </w:rPr>
        <w:t>88</w:t>
      </w:r>
      <w:r>
        <w:rPr>
          <w:noProof/>
        </w:rPr>
        <w:fldChar w:fldCharType="end"/>
      </w:r>
    </w:p>
    <w:p w14:paraId="1C81C63B" w14:textId="4D34148D"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_Toc200747457 \h </w:instrText>
      </w:r>
      <w:r>
        <w:rPr>
          <w:noProof/>
        </w:rPr>
      </w:r>
      <w:r>
        <w:rPr>
          <w:noProof/>
        </w:rPr>
        <w:fldChar w:fldCharType="separate"/>
      </w:r>
      <w:r>
        <w:rPr>
          <w:noProof/>
        </w:rPr>
        <w:t>89</w:t>
      </w:r>
      <w:r>
        <w:rPr>
          <w:noProof/>
        </w:rPr>
        <w:fldChar w:fldCharType="end"/>
      </w:r>
    </w:p>
    <w:p w14:paraId="399E7E9B" w14:textId="4B4C3688"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_Toc200747458 \h </w:instrText>
      </w:r>
      <w:r>
        <w:rPr>
          <w:noProof/>
        </w:rPr>
      </w:r>
      <w:r>
        <w:rPr>
          <w:noProof/>
        </w:rPr>
        <w:fldChar w:fldCharType="separate"/>
      </w:r>
      <w:r>
        <w:rPr>
          <w:noProof/>
        </w:rPr>
        <w:t>90</w:t>
      </w:r>
      <w:r>
        <w:rPr>
          <w:noProof/>
        </w:rPr>
        <w:fldChar w:fldCharType="end"/>
      </w:r>
    </w:p>
    <w:p w14:paraId="106BCA7E" w14:textId="173F9DA9"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6.3.3.3.3.4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_Toc200747459 \h </w:instrText>
      </w:r>
      <w:r>
        <w:rPr>
          <w:noProof/>
        </w:rPr>
      </w:r>
      <w:r>
        <w:rPr>
          <w:noProof/>
        </w:rPr>
        <w:fldChar w:fldCharType="separate"/>
      </w:r>
      <w:r>
        <w:rPr>
          <w:noProof/>
        </w:rPr>
        <w:t>92</w:t>
      </w:r>
      <w:r>
        <w:rPr>
          <w:noProof/>
        </w:rPr>
        <w:fldChar w:fldCharType="end"/>
      </w:r>
    </w:p>
    <w:p w14:paraId="1243F082" w14:textId="491BA98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_Toc200747460 \h </w:instrText>
      </w:r>
      <w:r>
        <w:rPr>
          <w:noProof/>
        </w:rPr>
      </w:r>
      <w:r>
        <w:rPr>
          <w:noProof/>
        </w:rPr>
        <w:fldChar w:fldCharType="separate"/>
      </w:r>
      <w:r>
        <w:rPr>
          <w:noProof/>
        </w:rPr>
        <w:t>92</w:t>
      </w:r>
      <w:r>
        <w:rPr>
          <w:noProof/>
        </w:rPr>
        <w:fldChar w:fldCharType="end"/>
      </w:r>
    </w:p>
    <w:p w14:paraId="536E6F8F" w14:textId="13C667B1"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_Toc200747461 \h </w:instrText>
      </w:r>
      <w:r>
        <w:rPr>
          <w:noProof/>
        </w:rPr>
      </w:r>
      <w:r>
        <w:rPr>
          <w:noProof/>
        </w:rPr>
        <w:fldChar w:fldCharType="separate"/>
      </w:r>
      <w:r>
        <w:rPr>
          <w:noProof/>
        </w:rPr>
        <w:t>93</w:t>
      </w:r>
      <w:r>
        <w:rPr>
          <w:noProof/>
        </w:rPr>
        <w:fldChar w:fldCharType="end"/>
      </w:r>
    </w:p>
    <w:p w14:paraId="4EBAB3F7" w14:textId="03BF3C3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_Toc200747462 \h </w:instrText>
      </w:r>
      <w:r>
        <w:rPr>
          <w:noProof/>
        </w:rPr>
      </w:r>
      <w:r>
        <w:rPr>
          <w:noProof/>
        </w:rPr>
        <w:fldChar w:fldCharType="separate"/>
      </w:r>
      <w:r>
        <w:rPr>
          <w:noProof/>
        </w:rPr>
        <w:t>93</w:t>
      </w:r>
      <w:r>
        <w:rPr>
          <w:noProof/>
        </w:rPr>
        <w:fldChar w:fldCharType="end"/>
      </w:r>
    </w:p>
    <w:p w14:paraId="6B96DD99" w14:textId="52DD4E2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6.3.4.2</w:t>
      </w:r>
      <w:r>
        <w:rPr>
          <w:rFonts w:asciiTheme="minorHAnsi" w:eastAsiaTheme="minorEastAsia" w:hAnsiTheme="minorHAnsi" w:cstheme="minorBidi"/>
          <w:noProof/>
          <w:kern w:val="2"/>
          <w:sz w:val="24"/>
          <w:szCs w:val="24"/>
          <w:lang w:eastAsia="ko-KR"/>
          <w14:ligatures w14:val="standardContextual"/>
        </w:rPr>
        <w:tab/>
      </w:r>
      <w:r>
        <w:rPr>
          <w:noProof/>
        </w:rPr>
        <w:t>Operation: RequestUssChange</w:t>
      </w:r>
      <w:r>
        <w:rPr>
          <w:noProof/>
        </w:rPr>
        <w:tab/>
      </w:r>
      <w:r>
        <w:rPr>
          <w:noProof/>
        </w:rPr>
        <w:fldChar w:fldCharType="begin" w:fldLock="1"/>
      </w:r>
      <w:r>
        <w:rPr>
          <w:noProof/>
        </w:rPr>
        <w:instrText xml:space="preserve"> PAGEREF _Toc200747463 \h </w:instrText>
      </w:r>
      <w:r>
        <w:rPr>
          <w:noProof/>
        </w:rPr>
      </w:r>
      <w:r>
        <w:rPr>
          <w:noProof/>
        </w:rPr>
        <w:fldChar w:fldCharType="separate"/>
      </w:r>
      <w:r>
        <w:rPr>
          <w:noProof/>
        </w:rPr>
        <w:t>93</w:t>
      </w:r>
      <w:r>
        <w:rPr>
          <w:noProof/>
        </w:rPr>
        <w:fldChar w:fldCharType="end"/>
      </w:r>
    </w:p>
    <w:p w14:paraId="15C032BE" w14:textId="60D2E08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_Toc200747464 \h </w:instrText>
      </w:r>
      <w:r>
        <w:rPr>
          <w:noProof/>
        </w:rPr>
      </w:r>
      <w:r>
        <w:rPr>
          <w:noProof/>
        </w:rPr>
        <w:fldChar w:fldCharType="separate"/>
      </w:r>
      <w:r>
        <w:rPr>
          <w:noProof/>
        </w:rPr>
        <w:t>93</w:t>
      </w:r>
      <w:r>
        <w:rPr>
          <w:noProof/>
        </w:rPr>
        <w:fldChar w:fldCharType="end"/>
      </w:r>
    </w:p>
    <w:p w14:paraId="096755C1" w14:textId="75E6F7A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_Toc200747465 \h </w:instrText>
      </w:r>
      <w:r>
        <w:rPr>
          <w:noProof/>
        </w:rPr>
      </w:r>
      <w:r>
        <w:rPr>
          <w:noProof/>
        </w:rPr>
        <w:fldChar w:fldCharType="separate"/>
      </w:r>
      <w:r>
        <w:rPr>
          <w:noProof/>
        </w:rPr>
        <w:t>93</w:t>
      </w:r>
      <w:r>
        <w:rPr>
          <w:noProof/>
        </w:rPr>
        <w:fldChar w:fldCharType="end"/>
      </w:r>
    </w:p>
    <w:p w14:paraId="5C517F77" w14:textId="15D41303"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_Toc200747466 \h </w:instrText>
      </w:r>
      <w:r>
        <w:rPr>
          <w:noProof/>
        </w:rPr>
      </w:r>
      <w:r>
        <w:rPr>
          <w:noProof/>
        </w:rPr>
        <w:fldChar w:fldCharType="separate"/>
      </w:r>
      <w:r>
        <w:rPr>
          <w:noProof/>
        </w:rPr>
        <w:t>94</w:t>
      </w:r>
      <w:r>
        <w:rPr>
          <w:noProof/>
        </w:rPr>
        <w:fldChar w:fldCharType="end"/>
      </w:r>
    </w:p>
    <w:p w14:paraId="3D93D478" w14:textId="5C313C1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_Toc200747467 \h </w:instrText>
      </w:r>
      <w:r>
        <w:rPr>
          <w:noProof/>
        </w:rPr>
      </w:r>
      <w:r>
        <w:rPr>
          <w:noProof/>
        </w:rPr>
        <w:fldChar w:fldCharType="separate"/>
      </w:r>
      <w:r>
        <w:rPr>
          <w:noProof/>
        </w:rPr>
        <w:t>94</w:t>
      </w:r>
      <w:r>
        <w:rPr>
          <w:noProof/>
        </w:rPr>
        <w:fldChar w:fldCharType="end"/>
      </w:r>
    </w:p>
    <w:p w14:paraId="6B4ACA12" w14:textId="7F03D1F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6F7EC9">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USS Change Notification</w:t>
      </w:r>
      <w:r>
        <w:rPr>
          <w:noProof/>
        </w:rPr>
        <w:tab/>
      </w:r>
      <w:r>
        <w:rPr>
          <w:noProof/>
        </w:rPr>
        <w:fldChar w:fldCharType="begin" w:fldLock="1"/>
      </w:r>
      <w:r>
        <w:rPr>
          <w:noProof/>
        </w:rPr>
        <w:instrText xml:space="preserve"> PAGEREF _Toc200747468 \h </w:instrText>
      </w:r>
      <w:r>
        <w:rPr>
          <w:noProof/>
        </w:rPr>
      </w:r>
      <w:r>
        <w:rPr>
          <w:noProof/>
        </w:rPr>
        <w:fldChar w:fldCharType="separate"/>
      </w:r>
      <w:r>
        <w:rPr>
          <w:noProof/>
        </w:rPr>
        <w:t>94</w:t>
      </w:r>
      <w:r>
        <w:rPr>
          <w:noProof/>
        </w:rPr>
        <w:fldChar w:fldCharType="end"/>
      </w:r>
    </w:p>
    <w:p w14:paraId="2F370382" w14:textId="405E298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w:t>
      </w:r>
      <w:r w:rsidRPr="006F7EC9">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_Toc200747469 \h </w:instrText>
      </w:r>
      <w:r>
        <w:rPr>
          <w:noProof/>
        </w:rPr>
      </w:r>
      <w:r>
        <w:rPr>
          <w:noProof/>
        </w:rPr>
        <w:fldChar w:fldCharType="separate"/>
      </w:r>
      <w:r>
        <w:rPr>
          <w:noProof/>
        </w:rPr>
        <w:t>94</w:t>
      </w:r>
      <w:r>
        <w:rPr>
          <w:noProof/>
        </w:rPr>
        <w:fldChar w:fldCharType="end"/>
      </w:r>
    </w:p>
    <w:p w14:paraId="6C8E6C83" w14:textId="4FE74AD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_Toc200747470 \h </w:instrText>
      </w:r>
      <w:r>
        <w:rPr>
          <w:noProof/>
        </w:rPr>
      </w:r>
      <w:r>
        <w:rPr>
          <w:noProof/>
        </w:rPr>
        <w:fldChar w:fldCharType="separate"/>
      </w:r>
      <w:r>
        <w:rPr>
          <w:noProof/>
        </w:rPr>
        <w:t>95</w:t>
      </w:r>
      <w:r>
        <w:rPr>
          <w:noProof/>
        </w:rPr>
        <w:fldChar w:fldCharType="end"/>
      </w:r>
    </w:p>
    <w:p w14:paraId="2EE5D913" w14:textId="2C2FBBA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_Toc200747471 \h </w:instrText>
      </w:r>
      <w:r>
        <w:rPr>
          <w:noProof/>
        </w:rPr>
      </w:r>
      <w:r>
        <w:rPr>
          <w:noProof/>
        </w:rPr>
        <w:fldChar w:fldCharType="separate"/>
      </w:r>
      <w:r>
        <w:rPr>
          <w:noProof/>
        </w:rPr>
        <w:t>95</w:t>
      </w:r>
      <w:r>
        <w:rPr>
          <w:noProof/>
        </w:rPr>
        <w:fldChar w:fldCharType="end"/>
      </w:r>
    </w:p>
    <w:p w14:paraId="42C56E91" w14:textId="751B7917"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_Toc200747472 \h </w:instrText>
      </w:r>
      <w:r>
        <w:rPr>
          <w:noProof/>
        </w:rPr>
      </w:r>
      <w:r>
        <w:rPr>
          <w:noProof/>
        </w:rPr>
        <w:fldChar w:fldCharType="separate"/>
      </w:r>
      <w:r>
        <w:rPr>
          <w:noProof/>
        </w:rPr>
        <w:t>95</w:t>
      </w:r>
      <w:r>
        <w:rPr>
          <w:noProof/>
        </w:rPr>
        <w:fldChar w:fldCharType="end"/>
      </w:r>
    </w:p>
    <w:p w14:paraId="2B2F8126" w14:textId="7ECBFB36"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_Toc200747473 \h </w:instrText>
      </w:r>
      <w:r>
        <w:rPr>
          <w:noProof/>
        </w:rPr>
      </w:r>
      <w:r>
        <w:rPr>
          <w:noProof/>
        </w:rPr>
        <w:fldChar w:fldCharType="separate"/>
      </w:r>
      <w:r>
        <w:rPr>
          <w:noProof/>
        </w:rPr>
        <w:t>96</w:t>
      </w:r>
      <w:r>
        <w:rPr>
          <w:noProof/>
        </w:rPr>
        <w:fldChar w:fldCharType="end"/>
      </w:r>
    </w:p>
    <w:p w14:paraId="587A6BCA" w14:textId="5CAFC99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_Toc200747474 \h </w:instrText>
      </w:r>
      <w:r>
        <w:rPr>
          <w:noProof/>
        </w:rPr>
      </w:r>
      <w:r>
        <w:rPr>
          <w:noProof/>
        </w:rPr>
        <w:fldChar w:fldCharType="separate"/>
      </w:r>
      <w:r>
        <w:rPr>
          <w:noProof/>
        </w:rPr>
        <w:t>96</w:t>
      </w:r>
      <w:r>
        <w:rPr>
          <w:noProof/>
        </w:rPr>
        <w:fldChar w:fldCharType="end"/>
      </w:r>
    </w:p>
    <w:p w14:paraId="6B860E2E" w14:textId="7478BDE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6F7EC9">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_Toc200747475 \h </w:instrText>
      </w:r>
      <w:r>
        <w:rPr>
          <w:noProof/>
        </w:rPr>
      </w:r>
      <w:r>
        <w:rPr>
          <w:noProof/>
        </w:rPr>
        <w:fldChar w:fldCharType="separate"/>
      </w:r>
      <w:r>
        <w:rPr>
          <w:noProof/>
        </w:rPr>
        <w:t>97</w:t>
      </w:r>
      <w:r>
        <w:rPr>
          <w:noProof/>
        </w:rPr>
        <w:fldChar w:fldCharType="end"/>
      </w:r>
    </w:p>
    <w:p w14:paraId="10DAE6D6" w14:textId="44908F0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_Toc200747476 \h </w:instrText>
      </w:r>
      <w:r>
        <w:rPr>
          <w:noProof/>
        </w:rPr>
      </w:r>
      <w:r>
        <w:rPr>
          <w:noProof/>
        </w:rPr>
        <w:fldChar w:fldCharType="separate"/>
      </w:r>
      <w:r>
        <w:rPr>
          <w:noProof/>
        </w:rPr>
        <w:t>97</w:t>
      </w:r>
      <w:r>
        <w:rPr>
          <w:noProof/>
        </w:rPr>
        <w:fldChar w:fldCharType="end"/>
      </w:r>
    </w:p>
    <w:p w14:paraId="38D6576A" w14:textId="32DAEFF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USSChangePolReq</w:t>
      </w:r>
      <w:r>
        <w:rPr>
          <w:noProof/>
        </w:rPr>
        <w:tab/>
      </w:r>
      <w:r>
        <w:rPr>
          <w:noProof/>
        </w:rPr>
        <w:fldChar w:fldCharType="begin" w:fldLock="1"/>
      </w:r>
      <w:r>
        <w:rPr>
          <w:noProof/>
        </w:rPr>
        <w:instrText xml:space="preserve"> PAGEREF _Toc200747477 \h </w:instrText>
      </w:r>
      <w:r>
        <w:rPr>
          <w:noProof/>
        </w:rPr>
      </w:r>
      <w:r>
        <w:rPr>
          <w:noProof/>
        </w:rPr>
        <w:fldChar w:fldCharType="separate"/>
      </w:r>
      <w:r>
        <w:rPr>
          <w:noProof/>
        </w:rPr>
        <w:t>97</w:t>
      </w:r>
      <w:r>
        <w:rPr>
          <w:noProof/>
        </w:rPr>
        <w:fldChar w:fldCharType="end"/>
      </w:r>
    </w:p>
    <w:p w14:paraId="11E455C7" w14:textId="78657C9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USSChangePolResp</w:t>
      </w:r>
      <w:r>
        <w:rPr>
          <w:noProof/>
        </w:rPr>
        <w:tab/>
      </w:r>
      <w:r>
        <w:rPr>
          <w:noProof/>
        </w:rPr>
        <w:fldChar w:fldCharType="begin" w:fldLock="1"/>
      </w:r>
      <w:r>
        <w:rPr>
          <w:noProof/>
        </w:rPr>
        <w:instrText xml:space="preserve"> PAGEREF _Toc200747478 \h </w:instrText>
      </w:r>
      <w:r>
        <w:rPr>
          <w:noProof/>
        </w:rPr>
      </w:r>
      <w:r>
        <w:rPr>
          <w:noProof/>
        </w:rPr>
        <w:fldChar w:fldCharType="separate"/>
      </w:r>
      <w:r>
        <w:rPr>
          <w:noProof/>
        </w:rPr>
        <w:t>97</w:t>
      </w:r>
      <w:r>
        <w:rPr>
          <w:noProof/>
        </w:rPr>
        <w:fldChar w:fldCharType="end"/>
      </w:r>
    </w:p>
    <w:p w14:paraId="7FBB65B7" w14:textId="616802C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USSChangePolicy</w:t>
      </w:r>
      <w:r>
        <w:rPr>
          <w:noProof/>
        </w:rPr>
        <w:tab/>
      </w:r>
      <w:r>
        <w:rPr>
          <w:noProof/>
        </w:rPr>
        <w:fldChar w:fldCharType="begin" w:fldLock="1"/>
      </w:r>
      <w:r>
        <w:rPr>
          <w:noProof/>
        </w:rPr>
        <w:instrText xml:space="preserve"> PAGEREF _Toc200747479 \h </w:instrText>
      </w:r>
      <w:r>
        <w:rPr>
          <w:noProof/>
        </w:rPr>
      </w:r>
      <w:r>
        <w:rPr>
          <w:noProof/>
        </w:rPr>
        <w:fldChar w:fldCharType="separate"/>
      </w:r>
      <w:r>
        <w:rPr>
          <w:noProof/>
        </w:rPr>
        <w:t>98</w:t>
      </w:r>
      <w:r>
        <w:rPr>
          <w:noProof/>
        </w:rPr>
        <w:fldChar w:fldCharType="end"/>
      </w:r>
    </w:p>
    <w:p w14:paraId="533A270C" w14:textId="6EBADD9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USSChangePolicyPatch</w:t>
      </w:r>
      <w:r>
        <w:rPr>
          <w:noProof/>
        </w:rPr>
        <w:tab/>
      </w:r>
      <w:r>
        <w:rPr>
          <w:noProof/>
        </w:rPr>
        <w:fldChar w:fldCharType="begin" w:fldLock="1"/>
      </w:r>
      <w:r>
        <w:rPr>
          <w:noProof/>
        </w:rPr>
        <w:instrText xml:space="preserve"> PAGEREF _Toc200747480 \h </w:instrText>
      </w:r>
      <w:r>
        <w:rPr>
          <w:noProof/>
        </w:rPr>
      </w:r>
      <w:r>
        <w:rPr>
          <w:noProof/>
        </w:rPr>
        <w:fldChar w:fldCharType="separate"/>
      </w:r>
      <w:r>
        <w:rPr>
          <w:noProof/>
        </w:rPr>
        <w:t>98</w:t>
      </w:r>
      <w:r>
        <w:rPr>
          <w:noProof/>
        </w:rPr>
        <w:fldChar w:fldCharType="end"/>
      </w:r>
    </w:p>
    <w:p w14:paraId="78F8E414" w14:textId="4289B60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Type: MultiUssPol</w:t>
      </w:r>
      <w:r>
        <w:rPr>
          <w:noProof/>
        </w:rPr>
        <w:tab/>
      </w:r>
      <w:r>
        <w:rPr>
          <w:noProof/>
        </w:rPr>
        <w:fldChar w:fldCharType="begin" w:fldLock="1"/>
      </w:r>
      <w:r>
        <w:rPr>
          <w:noProof/>
        </w:rPr>
        <w:instrText xml:space="preserve"> PAGEREF _Toc200747481 \h </w:instrText>
      </w:r>
      <w:r>
        <w:rPr>
          <w:noProof/>
        </w:rPr>
      </w:r>
      <w:r>
        <w:rPr>
          <w:noProof/>
        </w:rPr>
        <w:fldChar w:fldCharType="separate"/>
      </w:r>
      <w:r>
        <w:rPr>
          <w:noProof/>
        </w:rPr>
        <w:t>98</w:t>
      </w:r>
      <w:r>
        <w:rPr>
          <w:noProof/>
        </w:rPr>
        <w:fldChar w:fldCharType="end"/>
      </w:r>
    </w:p>
    <w:p w14:paraId="7F52C29B" w14:textId="3D08DD2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ServArea</w:t>
      </w:r>
      <w:r>
        <w:rPr>
          <w:noProof/>
        </w:rPr>
        <w:tab/>
      </w:r>
      <w:r>
        <w:rPr>
          <w:noProof/>
        </w:rPr>
        <w:fldChar w:fldCharType="begin" w:fldLock="1"/>
      </w:r>
      <w:r>
        <w:rPr>
          <w:noProof/>
        </w:rPr>
        <w:instrText xml:space="preserve"> PAGEREF _Toc200747482 \h </w:instrText>
      </w:r>
      <w:r>
        <w:rPr>
          <w:noProof/>
        </w:rPr>
      </w:r>
      <w:r>
        <w:rPr>
          <w:noProof/>
        </w:rPr>
        <w:fldChar w:fldCharType="separate"/>
      </w:r>
      <w:r>
        <w:rPr>
          <w:noProof/>
        </w:rPr>
        <w:t>99</w:t>
      </w:r>
      <w:r>
        <w:rPr>
          <w:noProof/>
        </w:rPr>
        <w:fldChar w:fldCharType="end"/>
      </w:r>
    </w:p>
    <w:p w14:paraId="2500B184" w14:textId="3761714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UasRoute</w:t>
      </w:r>
      <w:r>
        <w:rPr>
          <w:noProof/>
        </w:rPr>
        <w:tab/>
      </w:r>
      <w:r>
        <w:rPr>
          <w:noProof/>
        </w:rPr>
        <w:fldChar w:fldCharType="begin" w:fldLock="1"/>
      </w:r>
      <w:r>
        <w:rPr>
          <w:noProof/>
        </w:rPr>
        <w:instrText xml:space="preserve"> PAGEREF _Toc200747483 \h </w:instrText>
      </w:r>
      <w:r>
        <w:rPr>
          <w:noProof/>
        </w:rPr>
      </w:r>
      <w:r>
        <w:rPr>
          <w:noProof/>
        </w:rPr>
        <w:fldChar w:fldCharType="separate"/>
      </w:r>
      <w:r>
        <w:rPr>
          <w:noProof/>
        </w:rPr>
        <w:t>99</w:t>
      </w:r>
      <w:r>
        <w:rPr>
          <w:noProof/>
        </w:rPr>
        <w:fldChar w:fldCharType="end"/>
      </w:r>
    </w:p>
    <w:p w14:paraId="26A6DC83" w14:textId="655C090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6.3.6.2.9</w:t>
      </w:r>
      <w:r>
        <w:rPr>
          <w:rFonts w:asciiTheme="minorHAnsi" w:eastAsiaTheme="minorEastAsia" w:hAnsiTheme="minorHAnsi" w:cstheme="minorBidi"/>
          <w:noProof/>
          <w:kern w:val="2"/>
          <w:sz w:val="24"/>
          <w:szCs w:val="24"/>
          <w:lang w:eastAsia="ko-KR"/>
          <w14:ligatures w14:val="standardContextual"/>
        </w:rPr>
        <w:tab/>
      </w:r>
      <w:r>
        <w:rPr>
          <w:noProof/>
        </w:rPr>
        <w:t>Type: UssInfo</w:t>
      </w:r>
      <w:r>
        <w:rPr>
          <w:noProof/>
        </w:rPr>
        <w:tab/>
      </w:r>
      <w:r>
        <w:rPr>
          <w:noProof/>
        </w:rPr>
        <w:fldChar w:fldCharType="begin" w:fldLock="1"/>
      </w:r>
      <w:r>
        <w:rPr>
          <w:noProof/>
        </w:rPr>
        <w:instrText xml:space="preserve"> PAGEREF _Toc200747484 \h </w:instrText>
      </w:r>
      <w:r>
        <w:rPr>
          <w:noProof/>
        </w:rPr>
      </w:r>
      <w:r>
        <w:rPr>
          <w:noProof/>
        </w:rPr>
        <w:fldChar w:fldCharType="separate"/>
      </w:r>
      <w:r>
        <w:rPr>
          <w:noProof/>
        </w:rPr>
        <w:t>99</w:t>
      </w:r>
      <w:r>
        <w:rPr>
          <w:noProof/>
        </w:rPr>
        <w:fldChar w:fldCharType="end"/>
      </w:r>
    </w:p>
    <w:p w14:paraId="6A6652F9" w14:textId="242D9E06"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6.3.6.2.10</w:t>
      </w:r>
      <w:r>
        <w:rPr>
          <w:rFonts w:asciiTheme="minorHAnsi" w:eastAsiaTheme="minorEastAsia" w:hAnsiTheme="minorHAnsi" w:cstheme="minorBidi"/>
          <w:noProof/>
          <w:kern w:val="2"/>
          <w:sz w:val="24"/>
          <w:szCs w:val="24"/>
          <w:lang w:eastAsia="ko-KR"/>
          <w14:ligatures w14:val="standardContextual"/>
        </w:rPr>
        <w:tab/>
      </w:r>
      <w:r>
        <w:rPr>
          <w:noProof/>
        </w:rPr>
        <w:t>Type: ServReq</w:t>
      </w:r>
      <w:r>
        <w:rPr>
          <w:noProof/>
        </w:rPr>
        <w:tab/>
      </w:r>
      <w:r>
        <w:rPr>
          <w:noProof/>
        </w:rPr>
        <w:fldChar w:fldCharType="begin" w:fldLock="1"/>
      </w:r>
      <w:r>
        <w:rPr>
          <w:noProof/>
        </w:rPr>
        <w:instrText xml:space="preserve"> PAGEREF _Toc200747485 \h </w:instrText>
      </w:r>
      <w:r>
        <w:rPr>
          <w:noProof/>
        </w:rPr>
      </w:r>
      <w:r>
        <w:rPr>
          <w:noProof/>
        </w:rPr>
        <w:fldChar w:fldCharType="separate"/>
      </w:r>
      <w:r>
        <w:rPr>
          <w:noProof/>
        </w:rPr>
        <w:t>99</w:t>
      </w:r>
      <w:r>
        <w:rPr>
          <w:noProof/>
        </w:rPr>
        <w:fldChar w:fldCharType="end"/>
      </w:r>
    </w:p>
    <w:p w14:paraId="7289FBF0" w14:textId="004B3F6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6.3.6.2.11</w:t>
      </w:r>
      <w:r>
        <w:rPr>
          <w:rFonts w:asciiTheme="minorHAnsi" w:eastAsiaTheme="minorEastAsia" w:hAnsiTheme="minorHAnsi" w:cstheme="minorBidi"/>
          <w:noProof/>
          <w:kern w:val="2"/>
          <w:sz w:val="24"/>
          <w:szCs w:val="24"/>
          <w:lang w:eastAsia="ko-KR"/>
          <w14:ligatures w14:val="standardContextual"/>
        </w:rPr>
        <w:tab/>
      </w:r>
      <w:r>
        <w:rPr>
          <w:noProof/>
        </w:rPr>
        <w:t>Type: USSChangeReq</w:t>
      </w:r>
      <w:r>
        <w:rPr>
          <w:noProof/>
        </w:rPr>
        <w:tab/>
      </w:r>
      <w:r>
        <w:rPr>
          <w:noProof/>
        </w:rPr>
        <w:fldChar w:fldCharType="begin" w:fldLock="1"/>
      </w:r>
      <w:r>
        <w:rPr>
          <w:noProof/>
        </w:rPr>
        <w:instrText xml:space="preserve"> PAGEREF _Toc200747486 \h </w:instrText>
      </w:r>
      <w:r>
        <w:rPr>
          <w:noProof/>
        </w:rPr>
      </w:r>
      <w:r>
        <w:rPr>
          <w:noProof/>
        </w:rPr>
        <w:fldChar w:fldCharType="separate"/>
      </w:r>
      <w:r>
        <w:rPr>
          <w:noProof/>
        </w:rPr>
        <w:t>100</w:t>
      </w:r>
      <w:r>
        <w:rPr>
          <w:noProof/>
        </w:rPr>
        <w:fldChar w:fldCharType="end"/>
      </w:r>
    </w:p>
    <w:p w14:paraId="32930C17" w14:textId="6D4397D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6.3.6.2.12</w:t>
      </w:r>
      <w:r>
        <w:rPr>
          <w:rFonts w:asciiTheme="minorHAnsi" w:eastAsiaTheme="minorEastAsia" w:hAnsiTheme="minorHAnsi" w:cstheme="minorBidi"/>
          <w:noProof/>
          <w:kern w:val="2"/>
          <w:sz w:val="24"/>
          <w:szCs w:val="24"/>
          <w:lang w:eastAsia="ko-KR"/>
          <w14:ligatures w14:val="standardContextual"/>
        </w:rPr>
        <w:tab/>
      </w:r>
      <w:r>
        <w:rPr>
          <w:noProof/>
        </w:rPr>
        <w:t>Type: TgtUssInfo</w:t>
      </w:r>
      <w:r>
        <w:rPr>
          <w:noProof/>
        </w:rPr>
        <w:tab/>
      </w:r>
      <w:r>
        <w:rPr>
          <w:noProof/>
        </w:rPr>
        <w:fldChar w:fldCharType="begin" w:fldLock="1"/>
      </w:r>
      <w:r>
        <w:rPr>
          <w:noProof/>
        </w:rPr>
        <w:instrText xml:space="preserve"> PAGEREF _Toc200747487 \h </w:instrText>
      </w:r>
      <w:r>
        <w:rPr>
          <w:noProof/>
        </w:rPr>
      </w:r>
      <w:r>
        <w:rPr>
          <w:noProof/>
        </w:rPr>
        <w:fldChar w:fldCharType="separate"/>
      </w:r>
      <w:r>
        <w:rPr>
          <w:noProof/>
        </w:rPr>
        <w:t>100</w:t>
      </w:r>
      <w:r>
        <w:rPr>
          <w:noProof/>
        </w:rPr>
        <w:fldChar w:fldCharType="end"/>
      </w:r>
    </w:p>
    <w:p w14:paraId="4E43A965" w14:textId="1DB328D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6.3.6.2.13</w:t>
      </w:r>
      <w:r>
        <w:rPr>
          <w:rFonts w:asciiTheme="minorHAnsi" w:eastAsiaTheme="minorEastAsia" w:hAnsiTheme="minorHAnsi" w:cstheme="minorBidi"/>
          <w:noProof/>
          <w:kern w:val="2"/>
          <w:sz w:val="24"/>
          <w:szCs w:val="24"/>
          <w:lang w:eastAsia="ko-KR"/>
          <w14:ligatures w14:val="standardContextual"/>
        </w:rPr>
        <w:tab/>
      </w:r>
      <w:r>
        <w:rPr>
          <w:noProof/>
        </w:rPr>
        <w:t>Type: USSChangeNotif</w:t>
      </w:r>
      <w:r>
        <w:rPr>
          <w:noProof/>
        </w:rPr>
        <w:tab/>
      </w:r>
      <w:r>
        <w:rPr>
          <w:noProof/>
        </w:rPr>
        <w:fldChar w:fldCharType="begin" w:fldLock="1"/>
      </w:r>
      <w:r>
        <w:rPr>
          <w:noProof/>
        </w:rPr>
        <w:instrText xml:space="preserve"> PAGEREF _Toc200747488 \h </w:instrText>
      </w:r>
      <w:r>
        <w:rPr>
          <w:noProof/>
        </w:rPr>
      </w:r>
      <w:r>
        <w:rPr>
          <w:noProof/>
        </w:rPr>
        <w:fldChar w:fldCharType="separate"/>
      </w:r>
      <w:r>
        <w:rPr>
          <w:noProof/>
        </w:rPr>
        <w:t>101</w:t>
      </w:r>
      <w:r>
        <w:rPr>
          <w:noProof/>
        </w:rPr>
        <w:fldChar w:fldCharType="end"/>
      </w:r>
    </w:p>
    <w:p w14:paraId="14C655C5" w14:textId="360C0CD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6.3.6.2.14</w:t>
      </w:r>
      <w:r>
        <w:rPr>
          <w:rFonts w:asciiTheme="minorHAnsi" w:eastAsiaTheme="minorEastAsia" w:hAnsiTheme="minorHAnsi" w:cstheme="minorBidi"/>
          <w:noProof/>
          <w:kern w:val="2"/>
          <w:sz w:val="24"/>
          <w:szCs w:val="24"/>
          <w:lang w:eastAsia="ko-KR"/>
          <w14:ligatures w14:val="standardContextual"/>
        </w:rPr>
        <w:tab/>
      </w:r>
      <w:r>
        <w:rPr>
          <w:noProof/>
        </w:rPr>
        <w:t>Type: UssChgInfo</w:t>
      </w:r>
      <w:r>
        <w:rPr>
          <w:noProof/>
        </w:rPr>
        <w:tab/>
      </w:r>
      <w:r>
        <w:rPr>
          <w:noProof/>
        </w:rPr>
        <w:fldChar w:fldCharType="begin" w:fldLock="1"/>
      </w:r>
      <w:r>
        <w:rPr>
          <w:noProof/>
        </w:rPr>
        <w:instrText xml:space="preserve"> PAGEREF _Toc200747489 \h </w:instrText>
      </w:r>
      <w:r>
        <w:rPr>
          <w:noProof/>
        </w:rPr>
      </w:r>
      <w:r>
        <w:rPr>
          <w:noProof/>
        </w:rPr>
        <w:fldChar w:fldCharType="separate"/>
      </w:r>
      <w:r>
        <w:rPr>
          <w:noProof/>
        </w:rPr>
        <w:t>101</w:t>
      </w:r>
      <w:r>
        <w:rPr>
          <w:noProof/>
        </w:rPr>
        <w:fldChar w:fldCharType="end"/>
      </w:r>
    </w:p>
    <w:p w14:paraId="17D52463" w14:textId="7E5EF67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6F7EC9">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_Toc200747490 \h </w:instrText>
      </w:r>
      <w:r>
        <w:rPr>
          <w:noProof/>
        </w:rPr>
      </w:r>
      <w:r>
        <w:rPr>
          <w:noProof/>
        </w:rPr>
        <w:fldChar w:fldCharType="separate"/>
      </w:r>
      <w:r>
        <w:rPr>
          <w:noProof/>
        </w:rPr>
        <w:t>101</w:t>
      </w:r>
      <w:r>
        <w:rPr>
          <w:noProof/>
        </w:rPr>
        <w:fldChar w:fldCharType="end"/>
      </w:r>
    </w:p>
    <w:p w14:paraId="66E197D2" w14:textId="6ABFF45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_Toc200747491 \h </w:instrText>
      </w:r>
      <w:r>
        <w:rPr>
          <w:noProof/>
        </w:rPr>
      </w:r>
      <w:r>
        <w:rPr>
          <w:noProof/>
        </w:rPr>
        <w:fldChar w:fldCharType="separate"/>
      </w:r>
      <w:r>
        <w:rPr>
          <w:noProof/>
        </w:rPr>
        <w:t>101</w:t>
      </w:r>
      <w:r>
        <w:rPr>
          <w:noProof/>
        </w:rPr>
        <w:fldChar w:fldCharType="end"/>
      </w:r>
    </w:p>
    <w:p w14:paraId="778A336B" w14:textId="31C665D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_Toc200747492 \h </w:instrText>
      </w:r>
      <w:r>
        <w:rPr>
          <w:noProof/>
        </w:rPr>
      </w:r>
      <w:r>
        <w:rPr>
          <w:noProof/>
        </w:rPr>
        <w:fldChar w:fldCharType="separate"/>
      </w:r>
      <w:r>
        <w:rPr>
          <w:noProof/>
        </w:rPr>
        <w:t>101</w:t>
      </w:r>
      <w:r>
        <w:rPr>
          <w:noProof/>
        </w:rPr>
        <w:fldChar w:fldCharType="end"/>
      </w:r>
    </w:p>
    <w:p w14:paraId="0BE391CD" w14:textId="663DB29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UssChangeEvent</w:t>
      </w:r>
      <w:r>
        <w:rPr>
          <w:noProof/>
        </w:rPr>
        <w:tab/>
      </w:r>
      <w:r>
        <w:rPr>
          <w:noProof/>
        </w:rPr>
        <w:fldChar w:fldCharType="begin" w:fldLock="1"/>
      </w:r>
      <w:r>
        <w:rPr>
          <w:noProof/>
        </w:rPr>
        <w:instrText xml:space="preserve"> PAGEREF _Toc200747493 \h </w:instrText>
      </w:r>
      <w:r>
        <w:rPr>
          <w:noProof/>
        </w:rPr>
      </w:r>
      <w:r>
        <w:rPr>
          <w:noProof/>
        </w:rPr>
        <w:fldChar w:fldCharType="separate"/>
      </w:r>
      <w:r>
        <w:rPr>
          <w:noProof/>
        </w:rPr>
        <w:t>102</w:t>
      </w:r>
      <w:r>
        <w:rPr>
          <w:noProof/>
        </w:rPr>
        <w:fldChar w:fldCharType="end"/>
      </w:r>
    </w:p>
    <w:p w14:paraId="345D17C0" w14:textId="5B393B8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6.3.6.3.4</w:t>
      </w:r>
      <w:r>
        <w:rPr>
          <w:rFonts w:asciiTheme="minorHAnsi" w:eastAsiaTheme="minorEastAsia" w:hAnsiTheme="minorHAnsi" w:cstheme="minorBidi"/>
          <w:noProof/>
          <w:kern w:val="2"/>
          <w:sz w:val="24"/>
          <w:szCs w:val="24"/>
          <w:lang w:eastAsia="ko-KR"/>
          <w14:ligatures w14:val="standardContextual"/>
        </w:rPr>
        <w:tab/>
      </w:r>
      <w:r>
        <w:rPr>
          <w:noProof/>
        </w:rPr>
        <w:t>Enumeration: MobilityEvent</w:t>
      </w:r>
      <w:r>
        <w:rPr>
          <w:noProof/>
        </w:rPr>
        <w:tab/>
      </w:r>
      <w:r>
        <w:rPr>
          <w:noProof/>
        </w:rPr>
        <w:fldChar w:fldCharType="begin" w:fldLock="1"/>
      </w:r>
      <w:r>
        <w:rPr>
          <w:noProof/>
        </w:rPr>
        <w:instrText xml:space="preserve"> PAGEREF _Toc200747494 \h </w:instrText>
      </w:r>
      <w:r>
        <w:rPr>
          <w:noProof/>
        </w:rPr>
      </w:r>
      <w:r>
        <w:rPr>
          <w:noProof/>
        </w:rPr>
        <w:fldChar w:fldCharType="separate"/>
      </w:r>
      <w:r>
        <w:rPr>
          <w:noProof/>
        </w:rPr>
        <w:t>102</w:t>
      </w:r>
      <w:r>
        <w:rPr>
          <w:noProof/>
        </w:rPr>
        <w:fldChar w:fldCharType="end"/>
      </w:r>
    </w:p>
    <w:p w14:paraId="7264F604" w14:textId="3A28375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6F7EC9">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_Toc200747495 \h </w:instrText>
      </w:r>
      <w:r>
        <w:rPr>
          <w:noProof/>
        </w:rPr>
      </w:r>
      <w:r>
        <w:rPr>
          <w:noProof/>
        </w:rPr>
        <w:fldChar w:fldCharType="separate"/>
      </w:r>
      <w:r>
        <w:rPr>
          <w:noProof/>
        </w:rPr>
        <w:t>102</w:t>
      </w:r>
      <w:r>
        <w:rPr>
          <w:noProof/>
        </w:rPr>
        <w:fldChar w:fldCharType="end"/>
      </w:r>
    </w:p>
    <w:p w14:paraId="263EEC6B" w14:textId="2BB84D3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_Toc200747496 \h </w:instrText>
      </w:r>
      <w:r>
        <w:rPr>
          <w:noProof/>
        </w:rPr>
      </w:r>
      <w:r>
        <w:rPr>
          <w:noProof/>
        </w:rPr>
        <w:fldChar w:fldCharType="separate"/>
      </w:r>
      <w:r>
        <w:rPr>
          <w:noProof/>
        </w:rPr>
        <w:t>102</w:t>
      </w:r>
      <w:r>
        <w:rPr>
          <w:noProof/>
        </w:rPr>
        <w:fldChar w:fldCharType="end"/>
      </w:r>
    </w:p>
    <w:p w14:paraId="57008D2D" w14:textId="4EF7B06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6.3.6.5.1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_Toc200747497 \h </w:instrText>
      </w:r>
      <w:r>
        <w:rPr>
          <w:noProof/>
        </w:rPr>
      </w:r>
      <w:r>
        <w:rPr>
          <w:noProof/>
        </w:rPr>
        <w:fldChar w:fldCharType="separate"/>
      </w:r>
      <w:r>
        <w:rPr>
          <w:noProof/>
        </w:rPr>
        <w:t>102</w:t>
      </w:r>
      <w:r>
        <w:rPr>
          <w:noProof/>
        </w:rPr>
        <w:fldChar w:fldCharType="end"/>
      </w:r>
    </w:p>
    <w:p w14:paraId="4B34DC0D" w14:textId="56290D5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_Toc200747498 \h </w:instrText>
      </w:r>
      <w:r>
        <w:rPr>
          <w:noProof/>
        </w:rPr>
      </w:r>
      <w:r>
        <w:rPr>
          <w:noProof/>
        </w:rPr>
        <w:fldChar w:fldCharType="separate"/>
      </w:r>
      <w:r>
        <w:rPr>
          <w:noProof/>
        </w:rPr>
        <w:t>102</w:t>
      </w:r>
      <w:r>
        <w:rPr>
          <w:noProof/>
        </w:rPr>
        <w:fldChar w:fldCharType="end"/>
      </w:r>
    </w:p>
    <w:p w14:paraId="45EABD5B" w14:textId="46D61FE6"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_Toc200747499 \h </w:instrText>
      </w:r>
      <w:r>
        <w:rPr>
          <w:noProof/>
        </w:rPr>
      </w:r>
      <w:r>
        <w:rPr>
          <w:noProof/>
        </w:rPr>
        <w:fldChar w:fldCharType="separate"/>
      </w:r>
      <w:r>
        <w:rPr>
          <w:noProof/>
        </w:rPr>
        <w:t>102</w:t>
      </w:r>
      <w:r>
        <w:rPr>
          <w:noProof/>
        </w:rPr>
        <w:fldChar w:fldCharType="end"/>
      </w:r>
    </w:p>
    <w:p w14:paraId="596F35B5" w14:textId="7B362D36"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_Toc200747500 \h </w:instrText>
      </w:r>
      <w:r>
        <w:rPr>
          <w:noProof/>
        </w:rPr>
      </w:r>
      <w:r>
        <w:rPr>
          <w:noProof/>
        </w:rPr>
        <w:fldChar w:fldCharType="separate"/>
      </w:r>
      <w:r>
        <w:rPr>
          <w:noProof/>
        </w:rPr>
        <w:t>103</w:t>
      </w:r>
      <w:r>
        <w:rPr>
          <w:noProof/>
        </w:rPr>
        <w:fldChar w:fldCharType="end"/>
      </w:r>
    </w:p>
    <w:p w14:paraId="1A6C3EF1" w14:textId="6C4D2DE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_Toc200747501 \h </w:instrText>
      </w:r>
      <w:r>
        <w:rPr>
          <w:noProof/>
        </w:rPr>
      </w:r>
      <w:r>
        <w:rPr>
          <w:noProof/>
        </w:rPr>
        <w:fldChar w:fldCharType="separate"/>
      </w:r>
      <w:r>
        <w:rPr>
          <w:noProof/>
        </w:rPr>
        <w:t>103</w:t>
      </w:r>
      <w:r>
        <w:rPr>
          <w:noProof/>
        </w:rPr>
        <w:fldChar w:fldCharType="end"/>
      </w:r>
    </w:p>
    <w:p w14:paraId="45B76364" w14:textId="3E37262F"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_Toc200747502 \h </w:instrText>
      </w:r>
      <w:r>
        <w:rPr>
          <w:noProof/>
        </w:rPr>
      </w:r>
      <w:r>
        <w:rPr>
          <w:noProof/>
        </w:rPr>
        <w:fldChar w:fldCharType="separate"/>
      </w:r>
      <w:r>
        <w:rPr>
          <w:noProof/>
        </w:rPr>
        <w:t>103</w:t>
      </w:r>
      <w:r>
        <w:rPr>
          <w:noProof/>
        </w:rPr>
        <w:fldChar w:fldCharType="end"/>
      </w:r>
    </w:p>
    <w:p w14:paraId="276CC3E1" w14:textId="677F2F08"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_Toc200747503 \h </w:instrText>
      </w:r>
      <w:r>
        <w:rPr>
          <w:noProof/>
        </w:rPr>
      </w:r>
      <w:r>
        <w:rPr>
          <w:noProof/>
        </w:rPr>
        <w:fldChar w:fldCharType="separate"/>
      </w:r>
      <w:r>
        <w:rPr>
          <w:noProof/>
        </w:rPr>
        <w:t>103</w:t>
      </w:r>
      <w:r>
        <w:rPr>
          <w:noProof/>
        </w:rPr>
        <w:fldChar w:fldCharType="end"/>
      </w:r>
    </w:p>
    <w:p w14:paraId="12A34C55" w14:textId="5776EFFC"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UAE_DAASupport Service API</w:t>
      </w:r>
      <w:r>
        <w:rPr>
          <w:noProof/>
        </w:rPr>
        <w:tab/>
      </w:r>
      <w:r>
        <w:rPr>
          <w:noProof/>
        </w:rPr>
        <w:fldChar w:fldCharType="begin" w:fldLock="1"/>
      </w:r>
      <w:r>
        <w:rPr>
          <w:noProof/>
        </w:rPr>
        <w:instrText xml:space="preserve"> PAGEREF _Toc200747504 \h </w:instrText>
      </w:r>
      <w:r>
        <w:rPr>
          <w:noProof/>
        </w:rPr>
      </w:r>
      <w:r>
        <w:rPr>
          <w:noProof/>
        </w:rPr>
        <w:fldChar w:fldCharType="separate"/>
      </w:r>
      <w:r>
        <w:rPr>
          <w:noProof/>
        </w:rPr>
        <w:t>104</w:t>
      </w:r>
      <w:r>
        <w:rPr>
          <w:noProof/>
        </w:rPr>
        <w:fldChar w:fldCharType="end"/>
      </w:r>
    </w:p>
    <w:p w14:paraId="1DB41832" w14:textId="5BA43C46"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_Toc200747505 \h </w:instrText>
      </w:r>
      <w:r>
        <w:rPr>
          <w:noProof/>
        </w:rPr>
      </w:r>
      <w:r>
        <w:rPr>
          <w:noProof/>
        </w:rPr>
        <w:fldChar w:fldCharType="separate"/>
      </w:r>
      <w:r>
        <w:rPr>
          <w:noProof/>
        </w:rPr>
        <w:t>104</w:t>
      </w:r>
      <w:r>
        <w:rPr>
          <w:noProof/>
        </w:rPr>
        <w:fldChar w:fldCharType="end"/>
      </w:r>
    </w:p>
    <w:p w14:paraId="2110FC4D" w14:textId="11E27F4B"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_Toc200747506 \h </w:instrText>
      </w:r>
      <w:r>
        <w:rPr>
          <w:noProof/>
        </w:rPr>
      </w:r>
      <w:r>
        <w:rPr>
          <w:noProof/>
        </w:rPr>
        <w:fldChar w:fldCharType="separate"/>
      </w:r>
      <w:r>
        <w:rPr>
          <w:noProof/>
        </w:rPr>
        <w:t>104</w:t>
      </w:r>
      <w:r>
        <w:rPr>
          <w:noProof/>
        </w:rPr>
        <w:fldChar w:fldCharType="end"/>
      </w:r>
    </w:p>
    <w:p w14:paraId="23ABCA0D" w14:textId="433C4A44"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_Toc200747507 \h </w:instrText>
      </w:r>
      <w:r>
        <w:rPr>
          <w:noProof/>
        </w:rPr>
      </w:r>
      <w:r>
        <w:rPr>
          <w:noProof/>
        </w:rPr>
        <w:fldChar w:fldCharType="separate"/>
      </w:r>
      <w:r>
        <w:rPr>
          <w:noProof/>
        </w:rPr>
        <w:t>104</w:t>
      </w:r>
      <w:r>
        <w:rPr>
          <w:noProof/>
        </w:rPr>
        <w:fldChar w:fldCharType="end"/>
      </w:r>
    </w:p>
    <w:p w14:paraId="1073116B" w14:textId="225FCCA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_Toc200747508 \h </w:instrText>
      </w:r>
      <w:r>
        <w:rPr>
          <w:noProof/>
        </w:rPr>
      </w:r>
      <w:r>
        <w:rPr>
          <w:noProof/>
        </w:rPr>
        <w:fldChar w:fldCharType="separate"/>
      </w:r>
      <w:r>
        <w:rPr>
          <w:noProof/>
        </w:rPr>
        <w:t>104</w:t>
      </w:r>
      <w:r>
        <w:rPr>
          <w:noProof/>
        </w:rPr>
        <w:fldChar w:fldCharType="end"/>
      </w:r>
    </w:p>
    <w:p w14:paraId="296FEE4B" w14:textId="68D901A9"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6.4.3.2</w:t>
      </w:r>
      <w:r>
        <w:rPr>
          <w:rFonts w:asciiTheme="minorHAnsi" w:eastAsiaTheme="minorEastAsia" w:hAnsiTheme="minorHAnsi" w:cstheme="minorBidi"/>
          <w:noProof/>
          <w:kern w:val="2"/>
          <w:sz w:val="24"/>
          <w:szCs w:val="24"/>
          <w:lang w:eastAsia="ko-KR"/>
          <w14:ligatures w14:val="standardContextual"/>
        </w:rPr>
        <w:tab/>
      </w:r>
      <w:r>
        <w:rPr>
          <w:noProof/>
        </w:rPr>
        <w:t>Resource: DAA Policies</w:t>
      </w:r>
      <w:r>
        <w:rPr>
          <w:noProof/>
        </w:rPr>
        <w:tab/>
      </w:r>
      <w:r>
        <w:rPr>
          <w:noProof/>
        </w:rPr>
        <w:fldChar w:fldCharType="begin" w:fldLock="1"/>
      </w:r>
      <w:r>
        <w:rPr>
          <w:noProof/>
        </w:rPr>
        <w:instrText xml:space="preserve"> PAGEREF _Toc200747509 \h </w:instrText>
      </w:r>
      <w:r>
        <w:rPr>
          <w:noProof/>
        </w:rPr>
      </w:r>
      <w:r>
        <w:rPr>
          <w:noProof/>
        </w:rPr>
        <w:fldChar w:fldCharType="separate"/>
      </w:r>
      <w:r>
        <w:rPr>
          <w:noProof/>
        </w:rPr>
        <w:t>105</w:t>
      </w:r>
      <w:r>
        <w:rPr>
          <w:noProof/>
        </w:rPr>
        <w:fldChar w:fldCharType="end"/>
      </w:r>
    </w:p>
    <w:p w14:paraId="46158478" w14:textId="56B3C84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_Toc200747510 \h </w:instrText>
      </w:r>
      <w:r>
        <w:rPr>
          <w:noProof/>
        </w:rPr>
      </w:r>
      <w:r>
        <w:rPr>
          <w:noProof/>
        </w:rPr>
        <w:fldChar w:fldCharType="separate"/>
      </w:r>
      <w:r>
        <w:rPr>
          <w:noProof/>
        </w:rPr>
        <w:t>105</w:t>
      </w:r>
      <w:r>
        <w:rPr>
          <w:noProof/>
        </w:rPr>
        <w:fldChar w:fldCharType="end"/>
      </w:r>
    </w:p>
    <w:p w14:paraId="4287C589" w14:textId="2003E7A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_Toc200747511 \h </w:instrText>
      </w:r>
      <w:r>
        <w:rPr>
          <w:noProof/>
        </w:rPr>
      </w:r>
      <w:r>
        <w:rPr>
          <w:noProof/>
        </w:rPr>
        <w:fldChar w:fldCharType="separate"/>
      </w:r>
      <w:r>
        <w:rPr>
          <w:noProof/>
        </w:rPr>
        <w:t>105</w:t>
      </w:r>
      <w:r>
        <w:rPr>
          <w:noProof/>
        </w:rPr>
        <w:fldChar w:fldCharType="end"/>
      </w:r>
    </w:p>
    <w:p w14:paraId="6DB1FFB8" w14:textId="22CC10C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_Toc200747512 \h </w:instrText>
      </w:r>
      <w:r>
        <w:rPr>
          <w:noProof/>
        </w:rPr>
      </w:r>
      <w:r>
        <w:rPr>
          <w:noProof/>
        </w:rPr>
        <w:fldChar w:fldCharType="separate"/>
      </w:r>
      <w:r>
        <w:rPr>
          <w:noProof/>
        </w:rPr>
        <w:t>105</w:t>
      </w:r>
      <w:r>
        <w:rPr>
          <w:noProof/>
        </w:rPr>
        <w:fldChar w:fldCharType="end"/>
      </w:r>
    </w:p>
    <w:p w14:paraId="60AC25B6" w14:textId="499A3D8A"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6.4.3.2.3.1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_Toc200747513 \h </w:instrText>
      </w:r>
      <w:r>
        <w:rPr>
          <w:noProof/>
        </w:rPr>
      </w:r>
      <w:r>
        <w:rPr>
          <w:noProof/>
        </w:rPr>
        <w:fldChar w:fldCharType="separate"/>
      </w:r>
      <w:r>
        <w:rPr>
          <w:noProof/>
        </w:rPr>
        <w:t>105</w:t>
      </w:r>
      <w:r>
        <w:rPr>
          <w:noProof/>
        </w:rPr>
        <w:fldChar w:fldCharType="end"/>
      </w:r>
    </w:p>
    <w:p w14:paraId="472F984D" w14:textId="202A17B5"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6.4.3.2.3.2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_Toc200747514 \h </w:instrText>
      </w:r>
      <w:r>
        <w:rPr>
          <w:noProof/>
        </w:rPr>
      </w:r>
      <w:r>
        <w:rPr>
          <w:noProof/>
        </w:rPr>
        <w:fldChar w:fldCharType="separate"/>
      </w:r>
      <w:r>
        <w:rPr>
          <w:noProof/>
        </w:rPr>
        <w:t>106</w:t>
      </w:r>
      <w:r>
        <w:rPr>
          <w:noProof/>
        </w:rPr>
        <w:fldChar w:fldCharType="end"/>
      </w:r>
    </w:p>
    <w:p w14:paraId="07F28C01" w14:textId="18ECDEC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_Toc200747515 \h </w:instrText>
      </w:r>
      <w:r>
        <w:rPr>
          <w:noProof/>
        </w:rPr>
      </w:r>
      <w:r>
        <w:rPr>
          <w:noProof/>
        </w:rPr>
        <w:fldChar w:fldCharType="separate"/>
      </w:r>
      <w:r>
        <w:rPr>
          <w:noProof/>
        </w:rPr>
        <w:t>107</w:t>
      </w:r>
      <w:r>
        <w:rPr>
          <w:noProof/>
        </w:rPr>
        <w:fldChar w:fldCharType="end"/>
      </w:r>
    </w:p>
    <w:p w14:paraId="7EF1C785" w14:textId="4FDD77A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6.4.3.3</w:t>
      </w:r>
      <w:r>
        <w:rPr>
          <w:rFonts w:asciiTheme="minorHAnsi" w:eastAsiaTheme="minorEastAsia" w:hAnsiTheme="minorHAnsi" w:cstheme="minorBidi"/>
          <w:noProof/>
          <w:kern w:val="2"/>
          <w:sz w:val="24"/>
          <w:szCs w:val="24"/>
          <w:lang w:eastAsia="ko-KR"/>
          <w14:ligatures w14:val="standardContextual"/>
        </w:rPr>
        <w:tab/>
      </w:r>
      <w:r>
        <w:rPr>
          <w:noProof/>
        </w:rPr>
        <w:t>Resource: Individual DAA Policy</w:t>
      </w:r>
      <w:r>
        <w:rPr>
          <w:noProof/>
        </w:rPr>
        <w:tab/>
      </w:r>
      <w:r>
        <w:rPr>
          <w:noProof/>
        </w:rPr>
        <w:fldChar w:fldCharType="begin" w:fldLock="1"/>
      </w:r>
      <w:r>
        <w:rPr>
          <w:noProof/>
        </w:rPr>
        <w:instrText xml:space="preserve"> PAGEREF _Toc200747516 \h </w:instrText>
      </w:r>
      <w:r>
        <w:rPr>
          <w:noProof/>
        </w:rPr>
      </w:r>
      <w:r>
        <w:rPr>
          <w:noProof/>
        </w:rPr>
        <w:fldChar w:fldCharType="separate"/>
      </w:r>
      <w:r>
        <w:rPr>
          <w:noProof/>
        </w:rPr>
        <w:t>107</w:t>
      </w:r>
      <w:r>
        <w:rPr>
          <w:noProof/>
        </w:rPr>
        <w:fldChar w:fldCharType="end"/>
      </w:r>
    </w:p>
    <w:p w14:paraId="1C802C42" w14:textId="2C239E8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_Toc200747517 \h </w:instrText>
      </w:r>
      <w:r>
        <w:rPr>
          <w:noProof/>
        </w:rPr>
      </w:r>
      <w:r>
        <w:rPr>
          <w:noProof/>
        </w:rPr>
        <w:fldChar w:fldCharType="separate"/>
      </w:r>
      <w:r>
        <w:rPr>
          <w:noProof/>
        </w:rPr>
        <w:t>107</w:t>
      </w:r>
      <w:r>
        <w:rPr>
          <w:noProof/>
        </w:rPr>
        <w:fldChar w:fldCharType="end"/>
      </w:r>
    </w:p>
    <w:p w14:paraId="7C2EAC07" w14:textId="2CBD5FD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_Toc200747518 \h </w:instrText>
      </w:r>
      <w:r>
        <w:rPr>
          <w:noProof/>
        </w:rPr>
      </w:r>
      <w:r>
        <w:rPr>
          <w:noProof/>
        </w:rPr>
        <w:fldChar w:fldCharType="separate"/>
      </w:r>
      <w:r>
        <w:rPr>
          <w:noProof/>
        </w:rPr>
        <w:t>107</w:t>
      </w:r>
      <w:r>
        <w:rPr>
          <w:noProof/>
        </w:rPr>
        <w:fldChar w:fldCharType="end"/>
      </w:r>
    </w:p>
    <w:p w14:paraId="258A7065" w14:textId="50E4B61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_Toc200747519 \h </w:instrText>
      </w:r>
      <w:r>
        <w:rPr>
          <w:noProof/>
        </w:rPr>
      </w:r>
      <w:r>
        <w:rPr>
          <w:noProof/>
        </w:rPr>
        <w:fldChar w:fldCharType="separate"/>
      </w:r>
      <w:r>
        <w:rPr>
          <w:noProof/>
        </w:rPr>
        <w:t>107</w:t>
      </w:r>
      <w:r>
        <w:rPr>
          <w:noProof/>
        </w:rPr>
        <w:fldChar w:fldCharType="end"/>
      </w:r>
    </w:p>
    <w:p w14:paraId="4B06A33D" w14:textId="191C2E9C"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6.4.3.3.3.1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_Toc200747520 \h </w:instrText>
      </w:r>
      <w:r>
        <w:rPr>
          <w:noProof/>
        </w:rPr>
      </w:r>
      <w:r>
        <w:rPr>
          <w:noProof/>
        </w:rPr>
        <w:fldChar w:fldCharType="separate"/>
      </w:r>
      <w:r>
        <w:rPr>
          <w:noProof/>
        </w:rPr>
        <w:t>107</w:t>
      </w:r>
      <w:r>
        <w:rPr>
          <w:noProof/>
        </w:rPr>
        <w:fldChar w:fldCharType="end"/>
      </w:r>
    </w:p>
    <w:p w14:paraId="58B13F1D" w14:textId="54470836"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6.4.3.3.3.2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_Toc200747521 \h </w:instrText>
      </w:r>
      <w:r>
        <w:rPr>
          <w:noProof/>
        </w:rPr>
      </w:r>
      <w:r>
        <w:rPr>
          <w:noProof/>
        </w:rPr>
        <w:fldChar w:fldCharType="separate"/>
      </w:r>
      <w:r>
        <w:rPr>
          <w:noProof/>
        </w:rPr>
        <w:t>108</w:t>
      </w:r>
      <w:r>
        <w:rPr>
          <w:noProof/>
        </w:rPr>
        <w:fldChar w:fldCharType="end"/>
      </w:r>
    </w:p>
    <w:p w14:paraId="22CF2137" w14:textId="39DC1934"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6.4.3.3.3.3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_Toc200747522 \h </w:instrText>
      </w:r>
      <w:r>
        <w:rPr>
          <w:noProof/>
        </w:rPr>
      </w:r>
      <w:r>
        <w:rPr>
          <w:noProof/>
        </w:rPr>
        <w:fldChar w:fldCharType="separate"/>
      </w:r>
      <w:r>
        <w:rPr>
          <w:noProof/>
        </w:rPr>
        <w:t>109</w:t>
      </w:r>
      <w:r>
        <w:rPr>
          <w:noProof/>
        </w:rPr>
        <w:fldChar w:fldCharType="end"/>
      </w:r>
    </w:p>
    <w:p w14:paraId="7F3A011C" w14:textId="26DA22EB"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lastRenderedPageBreak/>
        <w:t>6.4.3.3.3.4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_Toc200747523 \h </w:instrText>
      </w:r>
      <w:r>
        <w:rPr>
          <w:noProof/>
        </w:rPr>
      </w:r>
      <w:r>
        <w:rPr>
          <w:noProof/>
        </w:rPr>
        <w:fldChar w:fldCharType="separate"/>
      </w:r>
      <w:r>
        <w:rPr>
          <w:noProof/>
        </w:rPr>
        <w:t>110</w:t>
      </w:r>
      <w:r>
        <w:rPr>
          <w:noProof/>
        </w:rPr>
        <w:fldChar w:fldCharType="end"/>
      </w:r>
    </w:p>
    <w:p w14:paraId="6F498FF9" w14:textId="57FCFB4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_Toc200747524 \h </w:instrText>
      </w:r>
      <w:r>
        <w:rPr>
          <w:noProof/>
        </w:rPr>
      </w:r>
      <w:r>
        <w:rPr>
          <w:noProof/>
        </w:rPr>
        <w:fldChar w:fldCharType="separate"/>
      </w:r>
      <w:r>
        <w:rPr>
          <w:noProof/>
        </w:rPr>
        <w:t>111</w:t>
      </w:r>
      <w:r>
        <w:rPr>
          <w:noProof/>
        </w:rPr>
        <w:fldChar w:fldCharType="end"/>
      </w:r>
    </w:p>
    <w:p w14:paraId="74252696" w14:textId="48D694AB"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_Toc200747525 \h </w:instrText>
      </w:r>
      <w:r>
        <w:rPr>
          <w:noProof/>
        </w:rPr>
      </w:r>
      <w:r>
        <w:rPr>
          <w:noProof/>
        </w:rPr>
        <w:fldChar w:fldCharType="separate"/>
      </w:r>
      <w:r>
        <w:rPr>
          <w:noProof/>
        </w:rPr>
        <w:t>111</w:t>
      </w:r>
      <w:r>
        <w:rPr>
          <w:noProof/>
        </w:rPr>
        <w:fldChar w:fldCharType="end"/>
      </w:r>
    </w:p>
    <w:p w14:paraId="50462E52" w14:textId="5926ABD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_Toc200747526 \h </w:instrText>
      </w:r>
      <w:r>
        <w:rPr>
          <w:noProof/>
        </w:rPr>
      </w:r>
      <w:r>
        <w:rPr>
          <w:noProof/>
        </w:rPr>
        <w:fldChar w:fldCharType="separate"/>
      </w:r>
      <w:r>
        <w:rPr>
          <w:noProof/>
        </w:rPr>
        <w:t>111</w:t>
      </w:r>
      <w:r>
        <w:rPr>
          <w:noProof/>
        </w:rPr>
        <w:fldChar w:fldCharType="end"/>
      </w:r>
    </w:p>
    <w:p w14:paraId="2F6BD3EF" w14:textId="479AA514"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6.4.4.2</w:t>
      </w:r>
      <w:r>
        <w:rPr>
          <w:rFonts w:asciiTheme="minorHAnsi" w:eastAsiaTheme="minorEastAsia" w:hAnsiTheme="minorHAnsi" w:cstheme="minorBidi"/>
          <w:noProof/>
          <w:kern w:val="2"/>
          <w:sz w:val="24"/>
          <w:szCs w:val="24"/>
          <w:lang w:eastAsia="ko-KR"/>
          <w14:ligatures w14:val="standardContextual"/>
        </w:rPr>
        <w:tab/>
      </w:r>
      <w:r>
        <w:rPr>
          <w:noProof/>
        </w:rPr>
        <w:t>Operation: InformDAAEvents</w:t>
      </w:r>
      <w:r>
        <w:rPr>
          <w:noProof/>
        </w:rPr>
        <w:tab/>
      </w:r>
      <w:r>
        <w:rPr>
          <w:noProof/>
        </w:rPr>
        <w:fldChar w:fldCharType="begin" w:fldLock="1"/>
      </w:r>
      <w:r>
        <w:rPr>
          <w:noProof/>
        </w:rPr>
        <w:instrText xml:space="preserve"> PAGEREF _Toc200747527 \h </w:instrText>
      </w:r>
      <w:r>
        <w:rPr>
          <w:noProof/>
        </w:rPr>
      </w:r>
      <w:r>
        <w:rPr>
          <w:noProof/>
        </w:rPr>
        <w:fldChar w:fldCharType="separate"/>
      </w:r>
      <w:r>
        <w:rPr>
          <w:noProof/>
        </w:rPr>
        <w:t>112</w:t>
      </w:r>
      <w:r>
        <w:rPr>
          <w:noProof/>
        </w:rPr>
        <w:fldChar w:fldCharType="end"/>
      </w:r>
    </w:p>
    <w:p w14:paraId="56AE50FD" w14:textId="74BB5E4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_Toc200747528 \h </w:instrText>
      </w:r>
      <w:r>
        <w:rPr>
          <w:noProof/>
        </w:rPr>
      </w:r>
      <w:r>
        <w:rPr>
          <w:noProof/>
        </w:rPr>
        <w:fldChar w:fldCharType="separate"/>
      </w:r>
      <w:r>
        <w:rPr>
          <w:noProof/>
        </w:rPr>
        <w:t>112</w:t>
      </w:r>
      <w:r>
        <w:rPr>
          <w:noProof/>
        </w:rPr>
        <w:fldChar w:fldCharType="end"/>
      </w:r>
    </w:p>
    <w:p w14:paraId="7865D997" w14:textId="488F63E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_Toc200747529 \h </w:instrText>
      </w:r>
      <w:r>
        <w:rPr>
          <w:noProof/>
        </w:rPr>
      </w:r>
      <w:r>
        <w:rPr>
          <w:noProof/>
        </w:rPr>
        <w:fldChar w:fldCharType="separate"/>
      </w:r>
      <w:r>
        <w:rPr>
          <w:noProof/>
        </w:rPr>
        <w:t>112</w:t>
      </w:r>
      <w:r>
        <w:rPr>
          <w:noProof/>
        </w:rPr>
        <w:fldChar w:fldCharType="end"/>
      </w:r>
    </w:p>
    <w:p w14:paraId="76597455" w14:textId="3D92FA4B"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_Toc200747530 \h </w:instrText>
      </w:r>
      <w:r>
        <w:rPr>
          <w:noProof/>
        </w:rPr>
      </w:r>
      <w:r>
        <w:rPr>
          <w:noProof/>
        </w:rPr>
        <w:fldChar w:fldCharType="separate"/>
      </w:r>
      <w:r>
        <w:rPr>
          <w:noProof/>
        </w:rPr>
        <w:t>113</w:t>
      </w:r>
      <w:r>
        <w:rPr>
          <w:noProof/>
        </w:rPr>
        <w:fldChar w:fldCharType="end"/>
      </w:r>
    </w:p>
    <w:p w14:paraId="60D0D218" w14:textId="37A4DA0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_Toc200747531 \h </w:instrText>
      </w:r>
      <w:r>
        <w:rPr>
          <w:noProof/>
        </w:rPr>
      </w:r>
      <w:r>
        <w:rPr>
          <w:noProof/>
        </w:rPr>
        <w:fldChar w:fldCharType="separate"/>
      </w:r>
      <w:r>
        <w:rPr>
          <w:noProof/>
        </w:rPr>
        <w:t>113</w:t>
      </w:r>
      <w:r>
        <w:rPr>
          <w:noProof/>
        </w:rPr>
        <w:fldChar w:fldCharType="end"/>
      </w:r>
    </w:p>
    <w:p w14:paraId="4618CE3E" w14:textId="039E8739"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6F7EC9">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DAA Policy Configuration Completion Status Notification</w:t>
      </w:r>
      <w:r>
        <w:rPr>
          <w:noProof/>
        </w:rPr>
        <w:tab/>
      </w:r>
      <w:r>
        <w:rPr>
          <w:noProof/>
        </w:rPr>
        <w:fldChar w:fldCharType="begin" w:fldLock="1"/>
      </w:r>
      <w:r>
        <w:rPr>
          <w:noProof/>
        </w:rPr>
        <w:instrText xml:space="preserve"> PAGEREF _Toc200747532 \h </w:instrText>
      </w:r>
      <w:r>
        <w:rPr>
          <w:noProof/>
        </w:rPr>
      </w:r>
      <w:r>
        <w:rPr>
          <w:noProof/>
        </w:rPr>
        <w:fldChar w:fldCharType="separate"/>
      </w:r>
      <w:r>
        <w:rPr>
          <w:noProof/>
        </w:rPr>
        <w:t>114</w:t>
      </w:r>
      <w:r>
        <w:rPr>
          <w:noProof/>
        </w:rPr>
        <w:fldChar w:fldCharType="end"/>
      </w:r>
    </w:p>
    <w:p w14:paraId="40ACED1A" w14:textId="33C391D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w:t>
      </w:r>
      <w:r w:rsidRPr="006F7EC9">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_Toc200747533 \h </w:instrText>
      </w:r>
      <w:r>
        <w:rPr>
          <w:noProof/>
        </w:rPr>
      </w:r>
      <w:r>
        <w:rPr>
          <w:noProof/>
        </w:rPr>
        <w:fldChar w:fldCharType="separate"/>
      </w:r>
      <w:r>
        <w:rPr>
          <w:noProof/>
        </w:rPr>
        <w:t>114</w:t>
      </w:r>
      <w:r>
        <w:rPr>
          <w:noProof/>
        </w:rPr>
        <w:fldChar w:fldCharType="end"/>
      </w:r>
    </w:p>
    <w:p w14:paraId="4510CA59" w14:textId="32D0019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_Toc200747534 \h </w:instrText>
      </w:r>
      <w:r>
        <w:rPr>
          <w:noProof/>
        </w:rPr>
      </w:r>
      <w:r>
        <w:rPr>
          <w:noProof/>
        </w:rPr>
        <w:fldChar w:fldCharType="separate"/>
      </w:r>
      <w:r>
        <w:rPr>
          <w:noProof/>
        </w:rPr>
        <w:t>114</w:t>
      </w:r>
      <w:r>
        <w:rPr>
          <w:noProof/>
        </w:rPr>
        <w:fldChar w:fldCharType="end"/>
      </w:r>
    </w:p>
    <w:p w14:paraId="302F923F" w14:textId="0136160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_Toc200747535 \h </w:instrText>
      </w:r>
      <w:r>
        <w:rPr>
          <w:noProof/>
        </w:rPr>
      </w:r>
      <w:r>
        <w:rPr>
          <w:noProof/>
        </w:rPr>
        <w:fldChar w:fldCharType="separate"/>
      </w:r>
      <w:r>
        <w:rPr>
          <w:noProof/>
        </w:rPr>
        <w:t>114</w:t>
      </w:r>
      <w:r>
        <w:rPr>
          <w:noProof/>
        </w:rPr>
        <w:fldChar w:fldCharType="end"/>
      </w:r>
    </w:p>
    <w:p w14:paraId="2C0A5387" w14:textId="1EE92D9A"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6.4.5.2.3.1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_Toc200747536 \h </w:instrText>
      </w:r>
      <w:r>
        <w:rPr>
          <w:noProof/>
        </w:rPr>
      </w:r>
      <w:r>
        <w:rPr>
          <w:noProof/>
        </w:rPr>
        <w:fldChar w:fldCharType="separate"/>
      </w:r>
      <w:r>
        <w:rPr>
          <w:noProof/>
        </w:rPr>
        <w:t>114</w:t>
      </w:r>
      <w:r>
        <w:rPr>
          <w:noProof/>
        </w:rPr>
        <w:fldChar w:fldCharType="end"/>
      </w:r>
    </w:p>
    <w:p w14:paraId="23333750" w14:textId="33F0780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6F7EC9">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DAA Events Notification</w:t>
      </w:r>
      <w:r>
        <w:rPr>
          <w:noProof/>
        </w:rPr>
        <w:tab/>
      </w:r>
      <w:r>
        <w:rPr>
          <w:noProof/>
        </w:rPr>
        <w:fldChar w:fldCharType="begin" w:fldLock="1"/>
      </w:r>
      <w:r>
        <w:rPr>
          <w:noProof/>
        </w:rPr>
        <w:instrText xml:space="preserve"> PAGEREF _Toc200747537 \h </w:instrText>
      </w:r>
      <w:r>
        <w:rPr>
          <w:noProof/>
        </w:rPr>
      </w:r>
      <w:r>
        <w:rPr>
          <w:noProof/>
        </w:rPr>
        <w:fldChar w:fldCharType="separate"/>
      </w:r>
      <w:r>
        <w:rPr>
          <w:noProof/>
        </w:rPr>
        <w:t>115</w:t>
      </w:r>
      <w:r>
        <w:rPr>
          <w:noProof/>
        </w:rPr>
        <w:fldChar w:fldCharType="end"/>
      </w:r>
    </w:p>
    <w:p w14:paraId="7EDDC6A9" w14:textId="7447AF4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w:t>
      </w:r>
      <w:r w:rsidRPr="006F7EC9">
        <w:rPr>
          <w:noProof/>
          <w:lang w:val="en-US"/>
        </w:rPr>
        <w:t>.5.3.1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_Toc200747538 \h </w:instrText>
      </w:r>
      <w:r>
        <w:rPr>
          <w:noProof/>
        </w:rPr>
      </w:r>
      <w:r>
        <w:rPr>
          <w:noProof/>
        </w:rPr>
        <w:fldChar w:fldCharType="separate"/>
      </w:r>
      <w:r>
        <w:rPr>
          <w:noProof/>
        </w:rPr>
        <w:t>115</w:t>
      </w:r>
      <w:r>
        <w:rPr>
          <w:noProof/>
        </w:rPr>
        <w:fldChar w:fldCharType="end"/>
      </w:r>
    </w:p>
    <w:p w14:paraId="1D1B2FFE" w14:textId="60D7B4A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_Toc200747539 \h </w:instrText>
      </w:r>
      <w:r>
        <w:rPr>
          <w:noProof/>
        </w:rPr>
      </w:r>
      <w:r>
        <w:rPr>
          <w:noProof/>
        </w:rPr>
        <w:fldChar w:fldCharType="separate"/>
      </w:r>
      <w:r>
        <w:rPr>
          <w:noProof/>
        </w:rPr>
        <w:t>115</w:t>
      </w:r>
      <w:r>
        <w:rPr>
          <w:noProof/>
        </w:rPr>
        <w:fldChar w:fldCharType="end"/>
      </w:r>
    </w:p>
    <w:p w14:paraId="370CDAA5" w14:textId="45D12D2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_Toc200747540 \h </w:instrText>
      </w:r>
      <w:r>
        <w:rPr>
          <w:noProof/>
        </w:rPr>
      </w:r>
      <w:r>
        <w:rPr>
          <w:noProof/>
        </w:rPr>
        <w:fldChar w:fldCharType="separate"/>
      </w:r>
      <w:r>
        <w:rPr>
          <w:noProof/>
        </w:rPr>
        <w:t>115</w:t>
      </w:r>
      <w:r>
        <w:rPr>
          <w:noProof/>
        </w:rPr>
        <w:fldChar w:fldCharType="end"/>
      </w:r>
    </w:p>
    <w:p w14:paraId="032CCEB3" w14:textId="6E28537E"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6.4.5.3.3.1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_Toc200747541 \h </w:instrText>
      </w:r>
      <w:r>
        <w:rPr>
          <w:noProof/>
        </w:rPr>
      </w:r>
      <w:r>
        <w:rPr>
          <w:noProof/>
        </w:rPr>
        <w:fldChar w:fldCharType="separate"/>
      </w:r>
      <w:r>
        <w:rPr>
          <w:noProof/>
        </w:rPr>
        <w:t>115</w:t>
      </w:r>
      <w:r>
        <w:rPr>
          <w:noProof/>
        </w:rPr>
        <w:fldChar w:fldCharType="end"/>
      </w:r>
    </w:p>
    <w:p w14:paraId="69026BF0" w14:textId="67B2787D"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_Toc200747542 \h </w:instrText>
      </w:r>
      <w:r>
        <w:rPr>
          <w:noProof/>
        </w:rPr>
      </w:r>
      <w:r>
        <w:rPr>
          <w:noProof/>
        </w:rPr>
        <w:fldChar w:fldCharType="separate"/>
      </w:r>
      <w:r>
        <w:rPr>
          <w:noProof/>
        </w:rPr>
        <w:t>116</w:t>
      </w:r>
      <w:r>
        <w:rPr>
          <w:noProof/>
        </w:rPr>
        <w:fldChar w:fldCharType="end"/>
      </w:r>
    </w:p>
    <w:p w14:paraId="1CF3B7E6" w14:textId="1684BA7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_Toc200747543 \h </w:instrText>
      </w:r>
      <w:r>
        <w:rPr>
          <w:noProof/>
        </w:rPr>
      </w:r>
      <w:r>
        <w:rPr>
          <w:noProof/>
        </w:rPr>
        <w:fldChar w:fldCharType="separate"/>
      </w:r>
      <w:r>
        <w:rPr>
          <w:noProof/>
        </w:rPr>
        <w:t>116</w:t>
      </w:r>
      <w:r>
        <w:rPr>
          <w:noProof/>
        </w:rPr>
        <w:fldChar w:fldCharType="end"/>
      </w:r>
    </w:p>
    <w:p w14:paraId="4CE2B7A3" w14:textId="71AA588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6F7EC9">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_Toc200747544 \h </w:instrText>
      </w:r>
      <w:r>
        <w:rPr>
          <w:noProof/>
        </w:rPr>
      </w:r>
      <w:r>
        <w:rPr>
          <w:noProof/>
        </w:rPr>
        <w:fldChar w:fldCharType="separate"/>
      </w:r>
      <w:r>
        <w:rPr>
          <w:noProof/>
        </w:rPr>
        <w:t>117</w:t>
      </w:r>
      <w:r>
        <w:rPr>
          <w:noProof/>
        </w:rPr>
        <w:fldChar w:fldCharType="end"/>
      </w:r>
    </w:p>
    <w:p w14:paraId="30ABD430" w14:textId="5A90C35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_Toc200747545 \h </w:instrText>
      </w:r>
      <w:r>
        <w:rPr>
          <w:noProof/>
        </w:rPr>
      </w:r>
      <w:r>
        <w:rPr>
          <w:noProof/>
        </w:rPr>
        <w:fldChar w:fldCharType="separate"/>
      </w:r>
      <w:r>
        <w:rPr>
          <w:noProof/>
        </w:rPr>
        <w:t>117</w:t>
      </w:r>
      <w:r>
        <w:rPr>
          <w:noProof/>
        </w:rPr>
        <w:fldChar w:fldCharType="end"/>
      </w:r>
    </w:p>
    <w:p w14:paraId="4AF80576" w14:textId="5578362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6.4.6.2.2</w:t>
      </w:r>
      <w:r>
        <w:rPr>
          <w:rFonts w:asciiTheme="minorHAnsi" w:eastAsiaTheme="minorEastAsia" w:hAnsiTheme="minorHAnsi" w:cstheme="minorBidi"/>
          <w:noProof/>
          <w:kern w:val="2"/>
          <w:sz w:val="24"/>
          <w:szCs w:val="24"/>
          <w:lang w:eastAsia="ko-KR"/>
          <w14:ligatures w14:val="standardContextual"/>
        </w:rPr>
        <w:tab/>
      </w:r>
      <w:r>
        <w:rPr>
          <w:noProof/>
        </w:rPr>
        <w:t>Type: DAAPolReq</w:t>
      </w:r>
      <w:r>
        <w:rPr>
          <w:noProof/>
        </w:rPr>
        <w:tab/>
      </w:r>
      <w:r>
        <w:rPr>
          <w:noProof/>
        </w:rPr>
        <w:fldChar w:fldCharType="begin" w:fldLock="1"/>
      </w:r>
      <w:r>
        <w:rPr>
          <w:noProof/>
        </w:rPr>
        <w:instrText xml:space="preserve"> PAGEREF _Toc200747546 \h </w:instrText>
      </w:r>
      <w:r>
        <w:rPr>
          <w:noProof/>
        </w:rPr>
      </w:r>
      <w:r>
        <w:rPr>
          <w:noProof/>
        </w:rPr>
        <w:fldChar w:fldCharType="separate"/>
      </w:r>
      <w:r>
        <w:rPr>
          <w:noProof/>
        </w:rPr>
        <w:t>118</w:t>
      </w:r>
      <w:r>
        <w:rPr>
          <w:noProof/>
        </w:rPr>
        <w:fldChar w:fldCharType="end"/>
      </w:r>
    </w:p>
    <w:p w14:paraId="27F65969" w14:textId="6DEA7CE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6.4.6.2.3</w:t>
      </w:r>
      <w:r>
        <w:rPr>
          <w:rFonts w:asciiTheme="minorHAnsi" w:eastAsiaTheme="minorEastAsia" w:hAnsiTheme="minorHAnsi" w:cstheme="minorBidi"/>
          <w:noProof/>
          <w:kern w:val="2"/>
          <w:sz w:val="24"/>
          <w:szCs w:val="24"/>
          <w:lang w:eastAsia="ko-KR"/>
          <w14:ligatures w14:val="standardContextual"/>
        </w:rPr>
        <w:tab/>
      </w:r>
      <w:r>
        <w:rPr>
          <w:noProof/>
        </w:rPr>
        <w:t>Type: DAAPolResp</w:t>
      </w:r>
      <w:r>
        <w:rPr>
          <w:noProof/>
        </w:rPr>
        <w:tab/>
      </w:r>
      <w:r>
        <w:rPr>
          <w:noProof/>
        </w:rPr>
        <w:fldChar w:fldCharType="begin" w:fldLock="1"/>
      </w:r>
      <w:r>
        <w:rPr>
          <w:noProof/>
        </w:rPr>
        <w:instrText xml:space="preserve"> PAGEREF _Toc200747547 \h </w:instrText>
      </w:r>
      <w:r>
        <w:rPr>
          <w:noProof/>
        </w:rPr>
      </w:r>
      <w:r>
        <w:rPr>
          <w:noProof/>
        </w:rPr>
        <w:fldChar w:fldCharType="separate"/>
      </w:r>
      <w:r>
        <w:rPr>
          <w:noProof/>
        </w:rPr>
        <w:t>118</w:t>
      </w:r>
      <w:r>
        <w:rPr>
          <w:noProof/>
        </w:rPr>
        <w:fldChar w:fldCharType="end"/>
      </w:r>
    </w:p>
    <w:p w14:paraId="30D0C6F2" w14:textId="2ABA9B0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6.4.6.2.4</w:t>
      </w:r>
      <w:r>
        <w:rPr>
          <w:rFonts w:asciiTheme="minorHAnsi" w:eastAsiaTheme="minorEastAsia" w:hAnsiTheme="minorHAnsi" w:cstheme="minorBidi"/>
          <w:noProof/>
          <w:kern w:val="2"/>
          <w:sz w:val="24"/>
          <w:szCs w:val="24"/>
          <w:lang w:eastAsia="ko-KR"/>
          <w14:ligatures w14:val="standardContextual"/>
        </w:rPr>
        <w:tab/>
      </w:r>
      <w:r>
        <w:rPr>
          <w:noProof/>
        </w:rPr>
        <w:t>Type: DAAPolicy</w:t>
      </w:r>
      <w:r>
        <w:rPr>
          <w:noProof/>
        </w:rPr>
        <w:tab/>
      </w:r>
      <w:r>
        <w:rPr>
          <w:noProof/>
        </w:rPr>
        <w:fldChar w:fldCharType="begin" w:fldLock="1"/>
      </w:r>
      <w:r>
        <w:rPr>
          <w:noProof/>
        </w:rPr>
        <w:instrText xml:space="preserve"> PAGEREF _Toc200747548 \h </w:instrText>
      </w:r>
      <w:r>
        <w:rPr>
          <w:noProof/>
        </w:rPr>
      </w:r>
      <w:r>
        <w:rPr>
          <w:noProof/>
        </w:rPr>
        <w:fldChar w:fldCharType="separate"/>
      </w:r>
      <w:r>
        <w:rPr>
          <w:noProof/>
        </w:rPr>
        <w:t>118</w:t>
      </w:r>
      <w:r>
        <w:rPr>
          <w:noProof/>
        </w:rPr>
        <w:fldChar w:fldCharType="end"/>
      </w:r>
    </w:p>
    <w:p w14:paraId="546CF56C" w14:textId="4E8C504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6.4.6.2.5</w:t>
      </w:r>
      <w:r>
        <w:rPr>
          <w:rFonts w:asciiTheme="minorHAnsi" w:eastAsiaTheme="minorEastAsia" w:hAnsiTheme="minorHAnsi" w:cstheme="minorBidi"/>
          <w:noProof/>
          <w:kern w:val="2"/>
          <w:sz w:val="24"/>
          <w:szCs w:val="24"/>
          <w:lang w:eastAsia="ko-KR"/>
          <w14:ligatures w14:val="standardContextual"/>
        </w:rPr>
        <w:tab/>
      </w:r>
      <w:r>
        <w:rPr>
          <w:noProof/>
        </w:rPr>
        <w:t>Type: DAAPolicyPatch</w:t>
      </w:r>
      <w:r>
        <w:rPr>
          <w:noProof/>
        </w:rPr>
        <w:tab/>
      </w:r>
      <w:r>
        <w:rPr>
          <w:noProof/>
        </w:rPr>
        <w:fldChar w:fldCharType="begin" w:fldLock="1"/>
      </w:r>
      <w:r>
        <w:rPr>
          <w:noProof/>
        </w:rPr>
        <w:instrText xml:space="preserve"> PAGEREF _Toc200747549 \h </w:instrText>
      </w:r>
      <w:r>
        <w:rPr>
          <w:noProof/>
        </w:rPr>
      </w:r>
      <w:r>
        <w:rPr>
          <w:noProof/>
        </w:rPr>
        <w:fldChar w:fldCharType="separate"/>
      </w:r>
      <w:r>
        <w:rPr>
          <w:noProof/>
        </w:rPr>
        <w:t>119</w:t>
      </w:r>
      <w:r>
        <w:rPr>
          <w:noProof/>
        </w:rPr>
        <w:fldChar w:fldCharType="end"/>
      </w:r>
    </w:p>
    <w:p w14:paraId="73102352" w14:textId="7B0D934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6.4.6.2.6</w:t>
      </w:r>
      <w:r>
        <w:rPr>
          <w:rFonts w:asciiTheme="minorHAnsi" w:eastAsiaTheme="minorEastAsia" w:hAnsiTheme="minorHAnsi" w:cstheme="minorBidi"/>
          <w:noProof/>
          <w:kern w:val="2"/>
          <w:sz w:val="24"/>
          <w:szCs w:val="24"/>
          <w:lang w:eastAsia="ko-KR"/>
          <w14:ligatures w14:val="standardContextual"/>
        </w:rPr>
        <w:tab/>
      </w:r>
      <w:r>
        <w:rPr>
          <w:noProof/>
        </w:rPr>
        <w:t>Type: DAAAppPolicy</w:t>
      </w:r>
      <w:r>
        <w:rPr>
          <w:noProof/>
        </w:rPr>
        <w:tab/>
      </w:r>
      <w:r>
        <w:rPr>
          <w:noProof/>
        </w:rPr>
        <w:fldChar w:fldCharType="begin" w:fldLock="1"/>
      </w:r>
      <w:r>
        <w:rPr>
          <w:noProof/>
        </w:rPr>
        <w:instrText xml:space="preserve"> PAGEREF _Toc200747550 \h </w:instrText>
      </w:r>
      <w:r>
        <w:rPr>
          <w:noProof/>
        </w:rPr>
      </w:r>
      <w:r>
        <w:rPr>
          <w:noProof/>
        </w:rPr>
        <w:fldChar w:fldCharType="separate"/>
      </w:r>
      <w:r>
        <w:rPr>
          <w:noProof/>
        </w:rPr>
        <w:t>119</w:t>
      </w:r>
      <w:r>
        <w:rPr>
          <w:noProof/>
        </w:rPr>
        <w:fldChar w:fldCharType="end"/>
      </w:r>
    </w:p>
    <w:p w14:paraId="4D2800FE" w14:textId="1E1B6CB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6.4.6.2.7</w:t>
      </w:r>
      <w:r>
        <w:rPr>
          <w:rFonts w:asciiTheme="minorHAnsi" w:eastAsiaTheme="minorEastAsia" w:hAnsiTheme="minorHAnsi" w:cstheme="minorBidi"/>
          <w:noProof/>
          <w:kern w:val="2"/>
          <w:sz w:val="24"/>
          <w:szCs w:val="24"/>
          <w:lang w:eastAsia="ko-KR"/>
          <w14:ligatures w14:val="standardContextual"/>
        </w:rPr>
        <w:tab/>
      </w:r>
      <w:r>
        <w:rPr>
          <w:noProof/>
        </w:rPr>
        <w:t>Type: InformDAAEventsReq</w:t>
      </w:r>
      <w:r>
        <w:rPr>
          <w:noProof/>
        </w:rPr>
        <w:tab/>
      </w:r>
      <w:r>
        <w:rPr>
          <w:noProof/>
        </w:rPr>
        <w:fldChar w:fldCharType="begin" w:fldLock="1"/>
      </w:r>
      <w:r>
        <w:rPr>
          <w:noProof/>
        </w:rPr>
        <w:instrText xml:space="preserve"> PAGEREF _Toc200747551 \h </w:instrText>
      </w:r>
      <w:r>
        <w:rPr>
          <w:noProof/>
        </w:rPr>
      </w:r>
      <w:r>
        <w:rPr>
          <w:noProof/>
        </w:rPr>
        <w:fldChar w:fldCharType="separate"/>
      </w:r>
      <w:r>
        <w:rPr>
          <w:noProof/>
        </w:rPr>
        <w:t>120</w:t>
      </w:r>
      <w:r>
        <w:rPr>
          <w:noProof/>
        </w:rPr>
        <w:fldChar w:fldCharType="end"/>
      </w:r>
    </w:p>
    <w:p w14:paraId="12BAE206" w14:textId="7AC1D1C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6.4.6.2.8</w:t>
      </w:r>
      <w:r>
        <w:rPr>
          <w:rFonts w:asciiTheme="minorHAnsi" w:eastAsiaTheme="minorEastAsia" w:hAnsiTheme="minorHAnsi" w:cstheme="minorBidi"/>
          <w:noProof/>
          <w:kern w:val="2"/>
          <w:sz w:val="24"/>
          <w:szCs w:val="24"/>
          <w:lang w:eastAsia="ko-KR"/>
          <w14:ligatures w14:val="standardContextual"/>
        </w:rPr>
        <w:tab/>
      </w:r>
      <w:r>
        <w:rPr>
          <w:noProof/>
        </w:rPr>
        <w:t>Type: DAAPolConfigNotif</w:t>
      </w:r>
      <w:r>
        <w:rPr>
          <w:noProof/>
        </w:rPr>
        <w:tab/>
      </w:r>
      <w:r>
        <w:rPr>
          <w:noProof/>
        </w:rPr>
        <w:fldChar w:fldCharType="begin" w:fldLock="1"/>
      </w:r>
      <w:r>
        <w:rPr>
          <w:noProof/>
        </w:rPr>
        <w:instrText xml:space="preserve"> PAGEREF _Toc200747552 \h </w:instrText>
      </w:r>
      <w:r>
        <w:rPr>
          <w:noProof/>
        </w:rPr>
      </w:r>
      <w:r>
        <w:rPr>
          <w:noProof/>
        </w:rPr>
        <w:fldChar w:fldCharType="separate"/>
      </w:r>
      <w:r>
        <w:rPr>
          <w:noProof/>
        </w:rPr>
        <w:t>120</w:t>
      </w:r>
      <w:r>
        <w:rPr>
          <w:noProof/>
        </w:rPr>
        <w:fldChar w:fldCharType="end"/>
      </w:r>
    </w:p>
    <w:p w14:paraId="267DBA2D" w14:textId="513DF19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6.4.6.2.9</w:t>
      </w:r>
      <w:r>
        <w:rPr>
          <w:rFonts w:asciiTheme="minorHAnsi" w:eastAsiaTheme="minorEastAsia" w:hAnsiTheme="minorHAnsi" w:cstheme="minorBidi"/>
          <w:noProof/>
          <w:kern w:val="2"/>
          <w:sz w:val="24"/>
          <w:szCs w:val="24"/>
          <w:lang w:eastAsia="ko-KR"/>
          <w14:ligatures w14:val="standardContextual"/>
        </w:rPr>
        <w:tab/>
      </w:r>
      <w:r>
        <w:rPr>
          <w:noProof/>
        </w:rPr>
        <w:t>Type: DAAEventsInfo</w:t>
      </w:r>
      <w:r>
        <w:rPr>
          <w:noProof/>
        </w:rPr>
        <w:tab/>
      </w:r>
      <w:r>
        <w:rPr>
          <w:noProof/>
        </w:rPr>
        <w:fldChar w:fldCharType="begin" w:fldLock="1"/>
      </w:r>
      <w:r>
        <w:rPr>
          <w:noProof/>
        </w:rPr>
        <w:instrText xml:space="preserve"> PAGEREF _Toc200747553 \h </w:instrText>
      </w:r>
      <w:r>
        <w:rPr>
          <w:noProof/>
        </w:rPr>
      </w:r>
      <w:r>
        <w:rPr>
          <w:noProof/>
        </w:rPr>
        <w:fldChar w:fldCharType="separate"/>
      </w:r>
      <w:r>
        <w:rPr>
          <w:noProof/>
        </w:rPr>
        <w:t>120</w:t>
      </w:r>
      <w:r>
        <w:rPr>
          <w:noProof/>
        </w:rPr>
        <w:fldChar w:fldCharType="end"/>
      </w:r>
    </w:p>
    <w:p w14:paraId="405C1A74" w14:textId="6A46307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6.4.6.2.10</w:t>
      </w:r>
      <w:r>
        <w:rPr>
          <w:rFonts w:asciiTheme="minorHAnsi" w:eastAsiaTheme="minorEastAsia" w:hAnsiTheme="minorHAnsi" w:cstheme="minorBidi"/>
          <w:noProof/>
          <w:kern w:val="2"/>
          <w:sz w:val="24"/>
          <w:szCs w:val="24"/>
          <w:lang w:eastAsia="ko-KR"/>
          <w14:ligatures w14:val="standardContextual"/>
        </w:rPr>
        <w:tab/>
      </w:r>
      <w:r>
        <w:rPr>
          <w:noProof/>
        </w:rPr>
        <w:t>Type: DAAEvent</w:t>
      </w:r>
      <w:r>
        <w:rPr>
          <w:noProof/>
        </w:rPr>
        <w:tab/>
      </w:r>
      <w:r>
        <w:rPr>
          <w:noProof/>
        </w:rPr>
        <w:fldChar w:fldCharType="begin" w:fldLock="1"/>
      </w:r>
      <w:r>
        <w:rPr>
          <w:noProof/>
        </w:rPr>
        <w:instrText xml:space="preserve"> PAGEREF _Toc200747554 \h </w:instrText>
      </w:r>
      <w:r>
        <w:rPr>
          <w:noProof/>
        </w:rPr>
      </w:r>
      <w:r>
        <w:rPr>
          <w:noProof/>
        </w:rPr>
        <w:fldChar w:fldCharType="separate"/>
      </w:r>
      <w:r>
        <w:rPr>
          <w:noProof/>
        </w:rPr>
        <w:t>120</w:t>
      </w:r>
      <w:r>
        <w:rPr>
          <w:noProof/>
        </w:rPr>
        <w:fldChar w:fldCharType="end"/>
      </w:r>
    </w:p>
    <w:p w14:paraId="286FA045" w14:textId="6CB280C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6.4.6.2.11</w:t>
      </w:r>
      <w:r>
        <w:rPr>
          <w:rFonts w:asciiTheme="minorHAnsi" w:eastAsiaTheme="minorEastAsia" w:hAnsiTheme="minorHAnsi" w:cstheme="minorBidi"/>
          <w:noProof/>
          <w:kern w:val="2"/>
          <w:sz w:val="24"/>
          <w:szCs w:val="24"/>
          <w:lang w:eastAsia="ko-KR"/>
          <w14:ligatures w14:val="standardContextual"/>
        </w:rPr>
        <w:tab/>
      </w:r>
      <w:r>
        <w:rPr>
          <w:noProof/>
        </w:rPr>
        <w:t>Type: DAATriggThresholds</w:t>
      </w:r>
      <w:r>
        <w:rPr>
          <w:noProof/>
        </w:rPr>
        <w:tab/>
      </w:r>
      <w:r>
        <w:rPr>
          <w:noProof/>
        </w:rPr>
        <w:fldChar w:fldCharType="begin" w:fldLock="1"/>
      </w:r>
      <w:r>
        <w:rPr>
          <w:noProof/>
        </w:rPr>
        <w:instrText xml:space="preserve"> PAGEREF _Toc200747555 \h </w:instrText>
      </w:r>
      <w:r>
        <w:rPr>
          <w:noProof/>
        </w:rPr>
      </w:r>
      <w:r>
        <w:rPr>
          <w:noProof/>
        </w:rPr>
        <w:fldChar w:fldCharType="separate"/>
      </w:r>
      <w:r>
        <w:rPr>
          <w:noProof/>
        </w:rPr>
        <w:t>121</w:t>
      </w:r>
      <w:r>
        <w:rPr>
          <w:noProof/>
        </w:rPr>
        <w:fldChar w:fldCharType="end"/>
      </w:r>
    </w:p>
    <w:p w14:paraId="5D643F85" w14:textId="37259FB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6F7EC9">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_Toc200747556 \h </w:instrText>
      </w:r>
      <w:r>
        <w:rPr>
          <w:noProof/>
        </w:rPr>
      </w:r>
      <w:r>
        <w:rPr>
          <w:noProof/>
        </w:rPr>
        <w:fldChar w:fldCharType="separate"/>
      </w:r>
      <w:r>
        <w:rPr>
          <w:noProof/>
        </w:rPr>
        <w:t>121</w:t>
      </w:r>
      <w:r>
        <w:rPr>
          <w:noProof/>
        </w:rPr>
        <w:fldChar w:fldCharType="end"/>
      </w:r>
    </w:p>
    <w:p w14:paraId="69E5C3F4" w14:textId="402F9DA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_Toc200747557 \h </w:instrText>
      </w:r>
      <w:r>
        <w:rPr>
          <w:noProof/>
        </w:rPr>
      </w:r>
      <w:r>
        <w:rPr>
          <w:noProof/>
        </w:rPr>
        <w:fldChar w:fldCharType="separate"/>
      </w:r>
      <w:r>
        <w:rPr>
          <w:noProof/>
        </w:rPr>
        <w:t>121</w:t>
      </w:r>
      <w:r>
        <w:rPr>
          <w:noProof/>
        </w:rPr>
        <w:fldChar w:fldCharType="end"/>
      </w:r>
    </w:p>
    <w:p w14:paraId="2E9B6466" w14:textId="73EEA38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_Toc200747558 \h </w:instrText>
      </w:r>
      <w:r>
        <w:rPr>
          <w:noProof/>
        </w:rPr>
      </w:r>
      <w:r>
        <w:rPr>
          <w:noProof/>
        </w:rPr>
        <w:fldChar w:fldCharType="separate"/>
      </w:r>
      <w:r>
        <w:rPr>
          <w:noProof/>
        </w:rPr>
        <w:t>121</w:t>
      </w:r>
      <w:r>
        <w:rPr>
          <w:noProof/>
        </w:rPr>
        <w:fldChar w:fldCharType="end"/>
      </w:r>
    </w:p>
    <w:p w14:paraId="1A676118" w14:textId="34B5029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6.4.6.3.3</w:t>
      </w:r>
      <w:r>
        <w:rPr>
          <w:rFonts w:asciiTheme="minorHAnsi" w:eastAsiaTheme="minorEastAsia" w:hAnsiTheme="minorHAnsi" w:cstheme="minorBidi"/>
          <w:noProof/>
          <w:kern w:val="2"/>
          <w:sz w:val="24"/>
          <w:szCs w:val="24"/>
          <w:lang w:eastAsia="ko-KR"/>
          <w14:ligatures w14:val="standardContextual"/>
        </w:rPr>
        <w:tab/>
      </w:r>
      <w:r>
        <w:rPr>
          <w:noProof/>
        </w:rPr>
        <w:t>Enumeration: DAAPolConfigStatus</w:t>
      </w:r>
      <w:r>
        <w:rPr>
          <w:noProof/>
        </w:rPr>
        <w:tab/>
      </w:r>
      <w:r>
        <w:rPr>
          <w:noProof/>
        </w:rPr>
        <w:fldChar w:fldCharType="begin" w:fldLock="1"/>
      </w:r>
      <w:r>
        <w:rPr>
          <w:noProof/>
        </w:rPr>
        <w:instrText xml:space="preserve"> PAGEREF _Toc200747559 \h </w:instrText>
      </w:r>
      <w:r>
        <w:rPr>
          <w:noProof/>
        </w:rPr>
      </w:r>
      <w:r>
        <w:rPr>
          <w:noProof/>
        </w:rPr>
        <w:fldChar w:fldCharType="separate"/>
      </w:r>
      <w:r>
        <w:rPr>
          <w:noProof/>
        </w:rPr>
        <w:t>121</w:t>
      </w:r>
      <w:r>
        <w:rPr>
          <w:noProof/>
        </w:rPr>
        <w:fldChar w:fldCharType="end"/>
      </w:r>
    </w:p>
    <w:p w14:paraId="0B048680" w14:textId="0C8E955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6.4.6.3.4</w:t>
      </w:r>
      <w:r>
        <w:rPr>
          <w:rFonts w:asciiTheme="minorHAnsi" w:eastAsiaTheme="minorEastAsia" w:hAnsiTheme="minorHAnsi" w:cstheme="minorBidi"/>
          <w:noProof/>
          <w:kern w:val="2"/>
          <w:sz w:val="24"/>
          <w:szCs w:val="24"/>
          <w:lang w:eastAsia="ko-KR"/>
          <w14:ligatures w14:val="standardContextual"/>
        </w:rPr>
        <w:tab/>
      </w:r>
      <w:r>
        <w:rPr>
          <w:noProof/>
        </w:rPr>
        <w:t>Enumeration: Alert</w:t>
      </w:r>
      <w:r>
        <w:rPr>
          <w:noProof/>
        </w:rPr>
        <w:tab/>
      </w:r>
      <w:r>
        <w:rPr>
          <w:noProof/>
        </w:rPr>
        <w:fldChar w:fldCharType="begin" w:fldLock="1"/>
      </w:r>
      <w:r>
        <w:rPr>
          <w:noProof/>
        </w:rPr>
        <w:instrText xml:space="preserve"> PAGEREF _Toc200747560 \h </w:instrText>
      </w:r>
      <w:r>
        <w:rPr>
          <w:noProof/>
        </w:rPr>
      </w:r>
      <w:r>
        <w:rPr>
          <w:noProof/>
        </w:rPr>
        <w:fldChar w:fldCharType="separate"/>
      </w:r>
      <w:r>
        <w:rPr>
          <w:noProof/>
        </w:rPr>
        <w:t>121</w:t>
      </w:r>
      <w:r>
        <w:rPr>
          <w:noProof/>
        </w:rPr>
        <w:fldChar w:fldCharType="end"/>
      </w:r>
    </w:p>
    <w:p w14:paraId="47A8997E" w14:textId="30DA287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6F7EC9">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_Toc200747561 \h </w:instrText>
      </w:r>
      <w:r>
        <w:rPr>
          <w:noProof/>
        </w:rPr>
      </w:r>
      <w:r>
        <w:rPr>
          <w:noProof/>
        </w:rPr>
        <w:fldChar w:fldCharType="separate"/>
      </w:r>
      <w:r>
        <w:rPr>
          <w:noProof/>
        </w:rPr>
        <w:t>122</w:t>
      </w:r>
      <w:r>
        <w:rPr>
          <w:noProof/>
        </w:rPr>
        <w:fldChar w:fldCharType="end"/>
      </w:r>
    </w:p>
    <w:p w14:paraId="2A154B12" w14:textId="4666343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_Toc200747562 \h </w:instrText>
      </w:r>
      <w:r>
        <w:rPr>
          <w:noProof/>
        </w:rPr>
      </w:r>
      <w:r>
        <w:rPr>
          <w:noProof/>
        </w:rPr>
        <w:fldChar w:fldCharType="separate"/>
      </w:r>
      <w:r>
        <w:rPr>
          <w:noProof/>
        </w:rPr>
        <w:t>122</w:t>
      </w:r>
      <w:r>
        <w:rPr>
          <w:noProof/>
        </w:rPr>
        <w:fldChar w:fldCharType="end"/>
      </w:r>
    </w:p>
    <w:p w14:paraId="0DEDB248" w14:textId="21B36A3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6.4.6.5.1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_Toc200747563 \h </w:instrText>
      </w:r>
      <w:r>
        <w:rPr>
          <w:noProof/>
        </w:rPr>
      </w:r>
      <w:r>
        <w:rPr>
          <w:noProof/>
        </w:rPr>
        <w:fldChar w:fldCharType="separate"/>
      </w:r>
      <w:r>
        <w:rPr>
          <w:noProof/>
        </w:rPr>
        <w:t>122</w:t>
      </w:r>
      <w:r>
        <w:rPr>
          <w:noProof/>
        </w:rPr>
        <w:fldChar w:fldCharType="end"/>
      </w:r>
    </w:p>
    <w:p w14:paraId="72DD253B" w14:textId="69A5D595"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_Toc200747564 \h </w:instrText>
      </w:r>
      <w:r>
        <w:rPr>
          <w:noProof/>
        </w:rPr>
      </w:r>
      <w:r>
        <w:rPr>
          <w:noProof/>
        </w:rPr>
        <w:fldChar w:fldCharType="separate"/>
      </w:r>
      <w:r>
        <w:rPr>
          <w:noProof/>
        </w:rPr>
        <w:t>122</w:t>
      </w:r>
      <w:r>
        <w:rPr>
          <w:noProof/>
        </w:rPr>
        <w:fldChar w:fldCharType="end"/>
      </w:r>
    </w:p>
    <w:p w14:paraId="28EA47AA" w14:textId="0234EB5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_Toc200747565 \h </w:instrText>
      </w:r>
      <w:r>
        <w:rPr>
          <w:noProof/>
        </w:rPr>
      </w:r>
      <w:r>
        <w:rPr>
          <w:noProof/>
        </w:rPr>
        <w:fldChar w:fldCharType="separate"/>
      </w:r>
      <w:r>
        <w:rPr>
          <w:noProof/>
        </w:rPr>
        <w:t>122</w:t>
      </w:r>
      <w:r>
        <w:rPr>
          <w:noProof/>
        </w:rPr>
        <w:fldChar w:fldCharType="end"/>
      </w:r>
    </w:p>
    <w:p w14:paraId="3ECC08B8" w14:textId="2E58A10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_Toc200747566 \h </w:instrText>
      </w:r>
      <w:r>
        <w:rPr>
          <w:noProof/>
        </w:rPr>
      </w:r>
      <w:r>
        <w:rPr>
          <w:noProof/>
        </w:rPr>
        <w:fldChar w:fldCharType="separate"/>
      </w:r>
      <w:r>
        <w:rPr>
          <w:noProof/>
        </w:rPr>
        <w:t>122</w:t>
      </w:r>
      <w:r>
        <w:rPr>
          <w:noProof/>
        </w:rPr>
        <w:fldChar w:fldCharType="end"/>
      </w:r>
    </w:p>
    <w:p w14:paraId="34774B05" w14:textId="2C2DEB0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6.4.7.3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_Toc200747567 \h </w:instrText>
      </w:r>
      <w:r>
        <w:rPr>
          <w:noProof/>
        </w:rPr>
      </w:r>
      <w:r>
        <w:rPr>
          <w:noProof/>
        </w:rPr>
        <w:fldChar w:fldCharType="separate"/>
      </w:r>
      <w:r>
        <w:rPr>
          <w:noProof/>
        </w:rPr>
        <w:t>122</w:t>
      </w:r>
      <w:r>
        <w:rPr>
          <w:noProof/>
        </w:rPr>
        <w:fldChar w:fldCharType="end"/>
      </w:r>
    </w:p>
    <w:p w14:paraId="5F85BFED" w14:textId="15BC494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_Toc200747568 \h </w:instrText>
      </w:r>
      <w:r>
        <w:rPr>
          <w:noProof/>
        </w:rPr>
      </w:r>
      <w:r>
        <w:rPr>
          <w:noProof/>
        </w:rPr>
        <w:fldChar w:fldCharType="separate"/>
      </w:r>
      <w:r>
        <w:rPr>
          <w:noProof/>
        </w:rPr>
        <w:t>122</w:t>
      </w:r>
      <w:r>
        <w:rPr>
          <w:noProof/>
        </w:rPr>
        <w:fldChar w:fldCharType="end"/>
      </w:r>
    </w:p>
    <w:p w14:paraId="2920E162" w14:textId="1E28AD8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6.4.9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_Toc200747569 \h </w:instrText>
      </w:r>
      <w:r>
        <w:rPr>
          <w:noProof/>
        </w:rPr>
      </w:r>
      <w:r>
        <w:rPr>
          <w:noProof/>
        </w:rPr>
        <w:fldChar w:fldCharType="separate"/>
      </w:r>
      <w:r>
        <w:rPr>
          <w:noProof/>
        </w:rPr>
        <w:t>123</w:t>
      </w:r>
      <w:r>
        <w:rPr>
          <w:noProof/>
        </w:rPr>
        <w:fldChar w:fldCharType="end"/>
      </w:r>
    </w:p>
    <w:p w14:paraId="6D7330DC" w14:textId="55D48CC8"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rPr>
        <w:t>UAE_UAVDynamicInfo API</w:t>
      </w:r>
      <w:r>
        <w:rPr>
          <w:noProof/>
        </w:rPr>
        <w:tab/>
      </w:r>
      <w:r>
        <w:rPr>
          <w:noProof/>
        </w:rPr>
        <w:fldChar w:fldCharType="begin" w:fldLock="1"/>
      </w:r>
      <w:r>
        <w:rPr>
          <w:noProof/>
        </w:rPr>
        <w:instrText xml:space="preserve"> PAGEREF _Toc200747570 \h </w:instrText>
      </w:r>
      <w:r>
        <w:rPr>
          <w:noProof/>
        </w:rPr>
      </w:r>
      <w:r>
        <w:rPr>
          <w:noProof/>
        </w:rPr>
        <w:fldChar w:fldCharType="separate"/>
      </w:r>
      <w:r>
        <w:rPr>
          <w:noProof/>
        </w:rPr>
        <w:t>124</w:t>
      </w:r>
      <w:r>
        <w:rPr>
          <w:noProof/>
        </w:rPr>
        <w:fldChar w:fldCharType="end"/>
      </w:r>
    </w:p>
    <w:p w14:paraId="772653F7" w14:textId="625CA1E2"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_Toc200747571 \h </w:instrText>
      </w:r>
      <w:r>
        <w:rPr>
          <w:noProof/>
        </w:rPr>
      </w:r>
      <w:r>
        <w:rPr>
          <w:noProof/>
        </w:rPr>
        <w:fldChar w:fldCharType="separate"/>
      </w:r>
      <w:r>
        <w:rPr>
          <w:noProof/>
        </w:rPr>
        <w:t>124</w:t>
      </w:r>
      <w:r>
        <w:rPr>
          <w:noProof/>
        </w:rPr>
        <w:fldChar w:fldCharType="end"/>
      </w:r>
    </w:p>
    <w:p w14:paraId="1470283D" w14:textId="2706478C"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_Toc200747572 \h </w:instrText>
      </w:r>
      <w:r>
        <w:rPr>
          <w:noProof/>
        </w:rPr>
      </w:r>
      <w:r>
        <w:rPr>
          <w:noProof/>
        </w:rPr>
        <w:fldChar w:fldCharType="separate"/>
      </w:r>
      <w:r>
        <w:rPr>
          <w:noProof/>
        </w:rPr>
        <w:t>124</w:t>
      </w:r>
      <w:r>
        <w:rPr>
          <w:noProof/>
        </w:rPr>
        <w:fldChar w:fldCharType="end"/>
      </w:r>
    </w:p>
    <w:p w14:paraId="2DC4693A" w14:textId="5504D08A"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_Toc200747573 \h </w:instrText>
      </w:r>
      <w:r>
        <w:rPr>
          <w:noProof/>
        </w:rPr>
      </w:r>
      <w:r>
        <w:rPr>
          <w:noProof/>
        </w:rPr>
        <w:fldChar w:fldCharType="separate"/>
      </w:r>
      <w:r>
        <w:rPr>
          <w:noProof/>
        </w:rPr>
        <w:t>124</w:t>
      </w:r>
      <w:r>
        <w:rPr>
          <w:noProof/>
        </w:rPr>
        <w:fldChar w:fldCharType="end"/>
      </w:r>
    </w:p>
    <w:p w14:paraId="6305B155" w14:textId="40AD9D0B"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_Toc200747574 \h </w:instrText>
      </w:r>
      <w:r>
        <w:rPr>
          <w:noProof/>
        </w:rPr>
      </w:r>
      <w:r>
        <w:rPr>
          <w:noProof/>
        </w:rPr>
        <w:fldChar w:fldCharType="separate"/>
      </w:r>
      <w:r>
        <w:rPr>
          <w:noProof/>
        </w:rPr>
        <w:t>124</w:t>
      </w:r>
      <w:r>
        <w:rPr>
          <w:noProof/>
        </w:rPr>
        <w:fldChar w:fldCharType="end"/>
      </w:r>
    </w:p>
    <w:p w14:paraId="6C70ECDB" w14:textId="281BC307"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sidRPr="006F7EC9">
        <w:rPr>
          <w:noProof/>
          <w:lang w:val="fr-FR" w:eastAsia="zh-CN"/>
        </w:rPr>
        <w:t>6.5</w:t>
      </w:r>
      <w:r w:rsidRPr="006F7EC9">
        <w:rPr>
          <w:noProof/>
          <w:lang w:val="fr-FR"/>
        </w:rPr>
        <w:t>.3.2</w:t>
      </w:r>
      <w:r>
        <w:rPr>
          <w:rFonts w:asciiTheme="minorHAnsi" w:eastAsiaTheme="minorEastAsia" w:hAnsiTheme="minorHAnsi" w:cstheme="minorBidi"/>
          <w:noProof/>
          <w:kern w:val="2"/>
          <w:sz w:val="24"/>
          <w:szCs w:val="24"/>
          <w:lang w:eastAsia="ko-KR"/>
          <w14:ligatures w14:val="standardContextual"/>
        </w:rPr>
        <w:tab/>
      </w:r>
      <w:r w:rsidRPr="006F7EC9">
        <w:rPr>
          <w:noProof/>
          <w:lang w:val="fr-FR"/>
        </w:rPr>
        <w:t xml:space="preserve">Resource: </w:t>
      </w:r>
      <w:r w:rsidRPr="006F7EC9">
        <w:rPr>
          <w:bCs/>
          <w:noProof/>
          <w:lang w:val="fr-FR"/>
        </w:rPr>
        <w:t>UAV Dynamic Information Subscription</w:t>
      </w:r>
      <w:r w:rsidRPr="006F7EC9">
        <w:rPr>
          <w:noProof/>
          <w:lang w:val="fr-FR"/>
        </w:rPr>
        <w:t>s</w:t>
      </w:r>
      <w:r>
        <w:rPr>
          <w:noProof/>
        </w:rPr>
        <w:tab/>
      </w:r>
      <w:r>
        <w:rPr>
          <w:noProof/>
        </w:rPr>
        <w:fldChar w:fldCharType="begin" w:fldLock="1"/>
      </w:r>
      <w:r>
        <w:rPr>
          <w:noProof/>
        </w:rPr>
        <w:instrText xml:space="preserve"> PAGEREF _Toc200747575 \h </w:instrText>
      </w:r>
      <w:r>
        <w:rPr>
          <w:noProof/>
        </w:rPr>
      </w:r>
      <w:r>
        <w:rPr>
          <w:noProof/>
        </w:rPr>
        <w:fldChar w:fldCharType="separate"/>
      </w:r>
      <w:r>
        <w:rPr>
          <w:noProof/>
        </w:rPr>
        <w:t>125</w:t>
      </w:r>
      <w:r>
        <w:rPr>
          <w:noProof/>
        </w:rPr>
        <w:fldChar w:fldCharType="end"/>
      </w:r>
    </w:p>
    <w:p w14:paraId="433B8BBD" w14:textId="17649C6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sidRPr="006F7EC9">
        <w:rPr>
          <w:noProof/>
          <w:lang w:val="fr-FR" w:eastAsia="zh-CN"/>
        </w:rPr>
        <w:t>6.5</w:t>
      </w:r>
      <w:r w:rsidRPr="006F7EC9">
        <w:rPr>
          <w:noProof/>
          <w:lang w:val="fr-FR"/>
        </w:rPr>
        <w:t>.3.2.1</w:t>
      </w:r>
      <w:r>
        <w:rPr>
          <w:rFonts w:asciiTheme="minorHAnsi" w:eastAsiaTheme="minorEastAsia" w:hAnsiTheme="minorHAnsi" w:cstheme="minorBidi"/>
          <w:noProof/>
          <w:kern w:val="2"/>
          <w:sz w:val="24"/>
          <w:szCs w:val="24"/>
          <w:lang w:eastAsia="ko-KR"/>
          <w14:ligatures w14:val="standardContextual"/>
        </w:rPr>
        <w:tab/>
      </w:r>
      <w:r w:rsidRPr="006F7EC9">
        <w:rPr>
          <w:noProof/>
          <w:lang w:val="fr-FR"/>
        </w:rPr>
        <w:t>Description</w:t>
      </w:r>
      <w:r>
        <w:rPr>
          <w:noProof/>
        </w:rPr>
        <w:tab/>
      </w:r>
      <w:r>
        <w:rPr>
          <w:noProof/>
        </w:rPr>
        <w:fldChar w:fldCharType="begin" w:fldLock="1"/>
      </w:r>
      <w:r>
        <w:rPr>
          <w:noProof/>
        </w:rPr>
        <w:instrText xml:space="preserve"> PAGEREF _Toc200747576 \h </w:instrText>
      </w:r>
      <w:r>
        <w:rPr>
          <w:noProof/>
        </w:rPr>
      </w:r>
      <w:r>
        <w:rPr>
          <w:noProof/>
        </w:rPr>
        <w:fldChar w:fldCharType="separate"/>
      </w:r>
      <w:r>
        <w:rPr>
          <w:noProof/>
        </w:rPr>
        <w:t>125</w:t>
      </w:r>
      <w:r>
        <w:rPr>
          <w:noProof/>
        </w:rPr>
        <w:fldChar w:fldCharType="end"/>
      </w:r>
    </w:p>
    <w:p w14:paraId="5E6CA700" w14:textId="6916D83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_Toc200747577 \h </w:instrText>
      </w:r>
      <w:r>
        <w:rPr>
          <w:noProof/>
        </w:rPr>
      </w:r>
      <w:r>
        <w:rPr>
          <w:noProof/>
        </w:rPr>
        <w:fldChar w:fldCharType="separate"/>
      </w:r>
      <w:r>
        <w:rPr>
          <w:noProof/>
        </w:rPr>
        <w:t>125</w:t>
      </w:r>
      <w:r>
        <w:rPr>
          <w:noProof/>
        </w:rPr>
        <w:fldChar w:fldCharType="end"/>
      </w:r>
    </w:p>
    <w:p w14:paraId="094FA6EF" w14:textId="2DF880F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_Toc200747578 \h </w:instrText>
      </w:r>
      <w:r>
        <w:rPr>
          <w:noProof/>
        </w:rPr>
      </w:r>
      <w:r>
        <w:rPr>
          <w:noProof/>
        </w:rPr>
        <w:fldChar w:fldCharType="separate"/>
      </w:r>
      <w:r>
        <w:rPr>
          <w:noProof/>
        </w:rPr>
        <w:t>125</w:t>
      </w:r>
      <w:r>
        <w:rPr>
          <w:noProof/>
        </w:rPr>
        <w:fldChar w:fldCharType="end"/>
      </w:r>
    </w:p>
    <w:p w14:paraId="4FC3E2EF" w14:textId="4CFFDFB5"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6.5.3.2.3.1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_Toc200747579 \h </w:instrText>
      </w:r>
      <w:r>
        <w:rPr>
          <w:noProof/>
        </w:rPr>
      </w:r>
      <w:r>
        <w:rPr>
          <w:noProof/>
        </w:rPr>
        <w:fldChar w:fldCharType="separate"/>
      </w:r>
      <w:r>
        <w:rPr>
          <w:noProof/>
        </w:rPr>
        <w:t>125</w:t>
      </w:r>
      <w:r>
        <w:rPr>
          <w:noProof/>
        </w:rPr>
        <w:fldChar w:fldCharType="end"/>
      </w:r>
    </w:p>
    <w:p w14:paraId="28E5C8F0" w14:textId="215939E7"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_Toc200747580 \h </w:instrText>
      </w:r>
      <w:r>
        <w:rPr>
          <w:noProof/>
        </w:rPr>
      </w:r>
      <w:r>
        <w:rPr>
          <w:noProof/>
        </w:rPr>
        <w:fldChar w:fldCharType="separate"/>
      </w:r>
      <w:r>
        <w:rPr>
          <w:noProof/>
        </w:rPr>
        <w:t>126</w:t>
      </w:r>
      <w:r>
        <w:rPr>
          <w:noProof/>
        </w:rPr>
        <w:fldChar w:fldCharType="end"/>
      </w:r>
    </w:p>
    <w:p w14:paraId="125A5810" w14:textId="1E9C1EA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_Toc200747581 \h </w:instrText>
      </w:r>
      <w:r>
        <w:rPr>
          <w:noProof/>
        </w:rPr>
      </w:r>
      <w:r>
        <w:rPr>
          <w:noProof/>
        </w:rPr>
        <w:fldChar w:fldCharType="separate"/>
      </w:r>
      <w:r>
        <w:rPr>
          <w:noProof/>
        </w:rPr>
        <w:t>127</w:t>
      </w:r>
      <w:r>
        <w:rPr>
          <w:noProof/>
        </w:rPr>
        <w:fldChar w:fldCharType="end"/>
      </w:r>
    </w:p>
    <w:p w14:paraId="2EF10C1F" w14:textId="718BFE0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6F7EC9">
        <w:rPr>
          <w:bCs/>
          <w:noProof/>
        </w:rPr>
        <w:t>UAV Dynamic Information Subscription</w:t>
      </w:r>
      <w:r>
        <w:rPr>
          <w:noProof/>
        </w:rPr>
        <w:tab/>
      </w:r>
      <w:r>
        <w:rPr>
          <w:noProof/>
        </w:rPr>
        <w:fldChar w:fldCharType="begin" w:fldLock="1"/>
      </w:r>
      <w:r>
        <w:rPr>
          <w:noProof/>
        </w:rPr>
        <w:instrText xml:space="preserve"> PAGEREF _Toc200747582 \h </w:instrText>
      </w:r>
      <w:r>
        <w:rPr>
          <w:noProof/>
        </w:rPr>
      </w:r>
      <w:r>
        <w:rPr>
          <w:noProof/>
        </w:rPr>
        <w:fldChar w:fldCharType="separate"/>
      </w:r>
      <w:r>
        <w:rPr>
          <w:noProof/>
        </w:rPr>
        <w:t>127</w:t>
      </w:r>
      <w:r>
        <w:rPr>
          <w:noProof/>
        </w:rPr>
        <w:fldChar w:fldCharType="end"/>
      </w:r>
    </w:p>
    <w:p w14:paraId="706ABE7A" w14:textId="704482A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_Toc200747583 \h </w:instrText>
      </w:r>
      <w:r>
        <w:rPr>
          <w:noProof/>
        </w:rPr>
      </w:r>
      <w:r>
        <w:rPr>
          <w:noProof/>
        </w:rPr>
        <w:fldChar w:fldCharType="separate"/>
      </w:r>
      <w:r>
        <w:rPr>
          <w:noProof/>
        </w:rPr>
        <w:t>127</w:t>
      </w:r>
      <w:r>
        <w:rPr>
          <w:noProof/>
        </w:rPr>
        <w:fldChar w:fldCharType="end"/>
      </w:r>
    </w:p>
    <w:p w14:paraId="4A1A3785" w14:textId="74B517F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_Toc200747584 \h </w:instrText>
      </w:r>
      <w:r>
        <w:rPr>
          <w:noProof/>
        </w:rPr>
      </w:r>
      <w:r>
        <w:rPr>
          <w:noProof/>
        </w:rPr>
        <w:fldChar w:fldCharType="separate"/>
      </w:r>
      <w:r>
        <w:rPr>
          <w:noProof/>
        </w:rPr>
        <w:t>127</w:t>
      </w:r>
      <w:r>
        <w:rPr>
          <w:noProof/>
        </w:rPr>
        <w:fldChar w:fldCharType="end"/>
      </w:r>
    </w:p>
    <w:p w14:paraId="6AD0C40D" w14:textId="17D9B96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6.5</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_Toc200747585 \h </w:instrText>
      </w:r>
      <w:r>
        <w:rPr>
          <w:noProof/>
        </w:rPr>
      </w:r>
      <w:r>
        <w:rPr>
          <w:noProof/>
        </w:rPr>
        <w:fldChar w:fldCharType="separate"/>
      </w:r>
      <w:r>
        <w:rPr>
          <w:noProof/>
        </w:rPr>
        <w:t>128</w:t>
      </w:r>
      <w:r>
        <w:rPr>
          <w:noProof/>
        </w:rPr>
        <w:fldChar w:fldCharType="end"/>
      </w:r>
    </w:p>
    <w:p w14:paraId="65FE25A6" w14:textId="68195437"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_Toc200747586 \h </w:instrText>
      </w:r>
      <w:r>
        <w:rPr>
          <w:noProof/>
        </w:rPr>
      </w:r>
      <w:r>
        <w:rPr>
          <w:noProof/>
        </w:rPr>
        <w:fldChar w:fldCharType="separate"/>
      </w:r>
      <w:r>
        <w:rPr>
          <w:noProof/>
        </w:rPr>
        <w:t>128</w:t>
      </w:r>
      <w:r>
        <w:rPr>
          <w:noProof/>
        </w:rPr>
        <w:fldChar w:fldCharType="end"/>
      </w:r>
    </w:p>
    <w:p w14:paraId="61F7461E" w14:textId="5A9B43AE"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_Toc200747587 \h </w:instrText>
      </w:r>
      <w:r>
        <w:rPr>
          <w:noProof/>
        </w:rPr>
      </w:r>
      <w:r>
        <w:rPr>
          <w:noProof/>
        </w:rPr>
        <w:fldChar w:fldCharType="separate"/>
      </w:r>
      <w:r>
        <w:rPr>
          <w:noProof/>
        </w:rPr>
        <w:t>129</w:t>
      </w:r>
      <w:r>
        <w:rPr>
          <w:noProof/>
        </w:rPr>
        <w:fldChar w:fldCharType="end"/>
      </w:r>
    </w:p>
    <w:p w14:paraId="6649CD8E" w14:textId="4BFE1FA7"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_Toc200747588 \h </w:instrText>
      </w:r>
      <w:r>
        <w:rPr>
          <w:noProof/>
        </w:rPr>
      </w:r>
      <w:r>
        <w:rPr>
          <w:noProof/>
        </w:rPr>
        <w:fldChar w:fldCharType="separate"/>
      </w:r>
      <w:r>
        <w:rPr>
          <w:noProof/>
        </w:rPr>
        <w:t>130</w:t>
      </w:r>
      <w:r>
        <w:rPr>
          <w:noProof/>
        </w:rPr>
        <w:fldChar w:fldCharType="end"/>
      </w:r>
    </w:p>
    <w:p w14:paraId="385FA690" w14:textId="58C674CA"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_Toc200747589 \h </w:instrText>
      </w:r>
      <w:r>
        <w:rPr>
          <w:noProof/>
        </w:rPr>
      </w:r>
      <w:r>
        <w:rPr>
          <w:noProof/>
        </w:rPr>
        <w:fldChar w:fldCharType="separate"/>
      </w:r>
      <w:r>
        <w:rPr>
          <w:noProof/>
        </w:rPr>
        <w:t>131</w:t>
      </w:r>
      <w:r>
        <w:rPr>
          <w:noProof/>
        </w:rPr>
        <w:fldChar w:fldCharType="end"/>
      </w:r>
    </w:p>
    <w:p w14:paraId="4885C452" w14:textId="2803087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_Toc200747590 \h </w:instrText>
      </w:r>
      <w:r>
        <w:rPr>
          <w:noProof/>
        </w:rPr>
      </w:r>
      <w:r>
        <w:rPr>
          <w:noProof/>
        </w:rPr>
        <w:fldChar w:fldCharType="separate"/>
      </w:r>
      <w:r>
        <w:rPr>
          <w:noProof/>
        </w:rPr>
        <w:t>132</w:t>
      </w:r>
      <w:r>
        <w:rPr>
          <w:noProof/>
        </w:rPr>
        <w:fldChar w:fldCharType="end"/>
      </w:r>
    </w:p>
    <w:p w14:paraId="4EC947BE" w14:textId="4917DE54"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_Toc200747591 \h </w:instrText>
      </w:r>
      <w:r>
        <w:rPr>
          <w:noProof/>
        </w:rPr>
      </w:r>
      <w:r>
        <w:rPr>
          <w:noProof/>
        </w:rPr>
        <w:fldChar w:fldCharType="separate"/>
      </w:r>
      <w:r>
        <w:rPr>
          <w:noProof/>
        </w:rPr>
        <w:t>132</w:t>
      </w:r>
      <w:r>
        <w:rPr>
          <w:noProof/>
        </w:rPr>
        <w:fldChar w:fldCharType="end"/>
      </w:r>
    </w:p>
    <w:p w14:paraId="1AD22894" w14:textId="21B7503E"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_Toc200747592 \h </w:instrText>
      </w:r>
      <w:r>
        <w:rPr>
          <w:noProof/>
        </w:rPr>
      </w:r>
      <w:r>
        <w:rPr>
          <w:noProof/>
        </w:rPr>
        <w:fldChar w:fldCharType="separate"/>
      </w:r>
      <w:r>
        <w:rPr>
          <w:noProof/>
        </w:rPr>
        <w:t>132</w:t>
      </w:r>
      <w:r>
        <w:rPr>
          <w:noProof/>
        </w:rPr>
        <w:fldChar w:fldCharType="end"/>
      </w:r>
    </w:p>
    <w:p w14:paraId="0B6B8678" w14:textId="333C005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_Toc200747593 \h </w:instrText>
      </w:r>
      <w:r>
        <w:rPr>
          <w:noProof/>
        </w:rPr>
      </w:r>
      <w:r>
        <w:rPr>
          <w:noProof/>
        </w:rPr>
        <w:fldChar w:fldCharType="separate"/>
      </w:r>
      <w:r>
        <w:rPr>
          <w:noProof/>
        </w:rPr>
        <w:t>132</w:t>
      </w:r>
      <w:r>
        <w:rPr>
          <w:noProof/>
        </w:rPr>
        <w:fldChar w:fldCharType="end"/>
      </w:r>
    </w:p>
    <w:p w14:paraId="37124EC2" w14:textId="3B7861E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ko-KR"/>
          <w14:ligatures w14:val="standardContextual"/>
        </w:rPr>
        <w:tab/>
      </w:r>
      <w:r w:rsidRPr="006F7EC9">
        <w:rPr>
          <w:bCs/>
          <w:noProof/>
        </w:rPr>
        <w:t xml:space="preserve">UAV Dynamic Information </w:t>
      </w:r>
      <w:r>
        <w:rPr>
          <w:noProof/>
        </w:rPr>
        <w:t>Notification</w:t>
      </w:r>
      <w:r>
        <w:rPr>
          <w:noProof/>
        </w:rPr>
        <w:tab/>
      </w:r>
      <w:r>
        <w:rPr>
          <w:noProof/>
        </w:rPr>
        <w:fldChar w:fldCharType="begin" w:fldLock="1"/>
      </w:r>
      <w:r>
        <w:rPr>
          <w:noProof/>
        </w:rPr>
        <w:instrText xml:space="preserve"> PAGEREF _Toc200747594 \h </w:instrText>
      </w:r>
      <w:r>
        <w:rPr>
          <w:noProof/>
        </w:rPr>
      </w:r>
      <w:r>
        <w:rPr>
          <w:noProof/>
        </w:rPr>
        <w:fldChar w:fldCharType="separate"/>
      </w:r>
      <w:r>
        <w:rPr>
          <w:noProof/>
        </w:rPr>
        <w:t>132</w:t>
      </w:r>
      <w:r>
        <w:rPr>
          <w:noProof/>
        </w:rPr>
        <w:fldChar w:fldCharType="end"/>
      </w:r>
    </w:p>
    <w:p w14:paraId="546445E9" w14:textId="5E4387C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_Toc200747595 \h </w:instrText>
      </w:r>
      <w:r>
        <w:rPr>
          <w:noProof/>
        </w:rPr>
      </w:r>
      <w:r>
        <w:rPr>
          <w:noProof/>
        </w:rPr>
        <w:fldChar w:fldCharType="separate"/>
      </w:r>
      <w:r>
        <w:rPr>
          <w:noProof/>
        </w:rPr>
        <w:t>132</w:t>
      </w:r>
      <w:r>
        <w:rPr>
          <w:noProof/>
        </w:rPr>
        <w:fldChar w:fldCharType="end"/>
      </w:r>
    </w:p>
    <w:p w14:paraId="25DAE8E4" w14:textId="5943D32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_Toc200747596 \h </w:instrText>
      </w:r>
      <w:r>
        <w:rPr>
          <w:noProof/>
        </w:rPr>
      </w:r>
      <w:r>
        <w:rPr>
          <w:noProof/>
        </w:rPr>
        <w:fldChar w:fldCharType="separate"/>
      </w:r>
      <w:r>
        <w:rPr>
          <w:noProof/>
        </w:rPr>
        <w:t>132</w:t>
      </w:r>
      <w:r>
        <w:rPr>
          <w:noProof/>
        </w:rPr>
        <w:fldChar w:fldCharType="end"/>
      </w:r>
    </w:p>
    <w:p w14:paraId="5A254639" w14:textId="45F9B13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_Toc200747597 \h </w:instrText>
      </w:r>
      <w:r>
        <w:rPr>
          <w:noProof/>
        </w:rPr>
      </w:r>
      <w:r>
        <w:rPr>
          <w:noProof/>
        </w:rPr>
        <w:fldChar w:fldCharType="separate"/>
      </w:r>
      <w:r>
        <w:rPr>
          <w:noProof/>
        </w:rPr>
        <w:t>133</w:t>
      </w:r>
      <w:r>
        <w:rPr>
          <w:noProof/>
        </w:rPr>
        <w:fldChar w:fldCharType="end"/>
      </w:r>
    </w:p>
    <w:p w14:paraId="6303D8EA" w14:textId="7DBD2109"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_Toc200747598 \h </w:instrText>
      </w:r>
      <w:r>
        <w:rPr>
          <w:noProof/>
        </w:rPr>
      </w:r>
      <w:r>
        <w:rPr>
          <w:noProof/>
        </w:rPr>
        <w:fldChar w:fldCharType="separate"/>
      </w:r>
      <w:r>
        <w:rPr>
          <w:noProof/>
        </w:rPr>
        <w:t>133</w:t>
      </w:r>
      <w:r>
        <w:rPr>
          <w:noProof/>
        </w:rPr>
        <w:fldChar w:fldCharType="end"/>
      </w:r>
    </w:p>
    <w:p w14:paraId="25A56B8A" w14:textId="711050A6"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_Toc200747599 \h </w:instrText>
      </w:r>
      <w:r>
        <w:rPr>
          <w:noProof/>
        </w:rPr>
      </w:r>
      <w:r>
        <w:rPr>
          <w:noProof/>
        </w:rPr>
        <w:fldChar w:fldCharType="separate"/>
      </w:r>
      <w:r>
        <w:rPr>
          <w:noProof/>
        </w:rPr>
        <w:t>133</w:t>
      </w:r>
      <w:r>
        <w:rPr>
          <w:noProof/>
        </w:rPr>
        <w:fldChar w:fldCharType="end"/>
      </w:r>
    </w:p>
    <w:p w14:paraId="561B6180" w14:textId="54F1795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_Toc200747600 \h </w:instrText>
      </w:r>
      <w:r>
        <w:rPr>
          <w:noProof/>
        </w:rPr>
      </w:r>
      <w:r>
        <w:rPr>
          <w:noProof/>
        </w:rPr>
        <w:fldChar w:fldCharType="separate"/>
      </w:r>
      <w:r>
        <w:rPr>
          <w:noProof/>
        </w:rPr>
        <w:t>133</w:t>
      </w:r>
      <w:r>
        <w:rPr>
          <w:noProof/>
        </w:rPr>
        <w:fldChar w:fldCharType="end"/>
      </w:r>
    </w:p>
    <w:p w14:paraId="73785991" w14:textId="59A949BB"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6F7EC9">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_Toc200747601 \h </w:instrText>
      </w:r>
      <w:r>
        <w:rPr>
          <w:noProof/>
        </w:rPr>
      </w:r>
      <w:r>
        <w:rPr>
          <w:noProof/>
        </w:rPr>
        <w:fldChar w:fldCharType="separate"/>
      </w:r>
      <w:r>
        <w:rPr>
          <w:noProof/>
        </w:rPr>
        <w:t>134</w:t>
      </w:r>
      <w:r>
        <w:rPr>
          <w:noProof/>
        </w:rPr>
        <w:fldChar w:fldCharType="end"/>
      </w:r>
    </w:p>
    <w:p w14:paraId="6B11095B" w14:textId="6CA01CA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_Toc200747602 \h </w:instrText>
      </w:r>
      <w:r>
        <w:rPr>
          <w:noProof/>
        </w:rPr>
      </w:r>
      <w:r>
        <w:rPr>
          <w:noProof/>
        </w:rPr>
        <w:fldChar w:fldCharType="separate"/>
      </w:r>
      <w:r>
        <w:rPr>
          <w:noProof/>
        </w:rPr>
        <w:t>134</w:t>
      </w:r>
      <w:r>
        <w:rPr>
          <w:noProof/>
        </w:rPr>
        <w:fldChar w:fldCharType="end"/>
      </w:r>
    </w:p>
    <w:p w14:paraId="07A0E7AA" w14:textId="61B57F2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UAVDynInfoSubsc</w:t>
      </w:r>
      <w:r>
        <w:rPr>
          <w:noProof/>
        </w:rPr>
        <w:tab/>
      </w:r>
      <w:r>
        <w:rPr>
          <w:noProof/>
        </w:rPr>
        <w:fldChar w:fldCharType="begin" w:fldLock="1"/>
      </w:r>
      <w:r>
        <w:rPr>
          <w:noProof/>
        </w:rPr>
        <w:instrText xml:space="preserve"> PAGEREF _Toc200747603 \h </w:instrText>
      </w:r>
      <w:r>
        <w:rPr>
          <w:noProof/>
        </w:rPr>
      </w:r>
      <w:r>
        <w:rPr>
          <w:noProof/>
        </w:rPr>
        <w:fldChar w:fldCharType="separate"/>
      </w:r>
      <w:r>
        <w:rPr>
          <w:noProof/>
        </w:rPr>
        <w:t>134</w:t>
      </w:r>
      <w:r>
        <w:rPr>
          <w:noProof/>
        </w:rPr>
        <w:fldChar w:fldCharType="end"/>
      </w:r>
    </w:p>
    <w:p w14:paraId="42E4251F" w14:textId="28DA18B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UAVDynInfoSubscPatch</w:t>
      </w:r>
      <w:r>
        <w:rPr>
          <w:noProof/>
        </w:rPr>
        <w:tab/>
      </w:r>
      <w:r>
        <w:rPr>
          <w:noProof/>
        </w:rPr>
        <w:fldChar w:fldCharType="begin" w:fldLock="1"/>
      </w:r>
      <w:r>
        <w:rPr>
          <w:noProof/>
        </w:rPr>
        <w:instrText xml:space="preserve"> PAGEREF _Toc200747604 \h </w:instrText>
      </w:r>
      <w:r>
        <w:rPr>
          <w:noProof/>
        </w:rPr>
      </w:r>
      <w:r>
        <w:rPr>
          <w:noProof/>
        </w:rPr>
        <w:fldChar w:fldCharType="separate"/>
      </w:r>
      <w:r>
        <w:rPr>
          <w:noProof/>
        </w:rPr>
        <w:t>135</w:t>
      </w:r>
      <w:r>
        <w:rPr>
          <w:noProof/>
        </w:rPr>
        <w:fldChar w:fldCharType="end"/>
      </w:r>
    </w:p>
    <w:p w14:paraId="4570F13A" w14:textId="64451FD6"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UAVDynInfoNotif</w:t>
      </w:r>
      <w:r>
        <w:rPr>
          <w:noProof/>
        </w:rPr>
        <w:tab/>
      </w:r>
      <w:r>
        <w:rPr>
          <w:noProof/>
        </w:rPr>
        <w:fldChar w:fldCharType="begin" w:fldLock="1"/>
      </w:r>
      <w:r>
        <w:rPr>
          <w:noProof/>
        </w:rPr>
        <w:instrText xml:space="preserve"> PAGEREF _Toc200747605 \h </w:instrText>
      </w:r>
      <w:r>
        <w:rPr>
          <w:noProof/>
        </w:rPr>
      </w:r>
      <w:r>
        <w:rPr>
          <w:noProof/>
        </w:rPr>
        <w:fldChar w:fldCharType="separate"/>
      </w:r>
      <w:r>
        <w:rPr>
          <w:noProof/>
        </w:rPr>
        <w:t>135</w:t>
      </w:r>
      <w:r>
        <w:rPr>
          <w:noProof/>
        </w:rPr>
        <w:fldChar w:fldCharType="end"/>
      </w:r>
    </w:p>
    <w:p w14:paraId="18E3052E" w14:textId="18C8098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ProxRangInfo</w:t>
      </w:r>
      <w:r>
        <w:rPr>
          <w:noProof/>
        </w:rPr>
        <w:tab/>
      </w:r>
      <w:r>
        <w:rPr>
          <w:noProof/>
        </w:rPr>
        <w:fldChar w:fldCharType="begin" w:fldLock="1"/>
      </w:r>
      <w:r>
        <w:rPr>
          <w:noProof/>
        </w:rPr>
        <w:instrText xml:space="preserve"> PAGEREF _Toc200747606 \h </w:instrText>
      </w:r>
      <w:r>
        <w:rPr>
          <w:noProof/>
        </w:rPr>
      </w:r>
      <w:r>
        <w:rPr>
          <w:noProof/>
        </w:rPr>
        <w:fldChar w:fldCharType="separate"/>
      </w:r>
      <w:r>
        <w:rPr>
          <w:noProof/>
        </w:rPr>
        <w:t>135</w:t>
      </w:r>
      <w:r>
        <w:rPr>
          <w:noProof/>
        </w:rPr>
        <w:fldChar w:fldCharType="end"/>
      </w:r>
    </w:p>
    <w:p w14:paraId="584A77A6" w14:textId="55F7974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Type: UavInfo</w:t>
      </w:r>
      <w:r>
        <w:rPr>
          <w:noProof/>
        </w:rPr>
        <w:tab/>
      </w:r>
      <w:r>
        <w:rPr>
          <w:noProof/>
        </w:rPr>
        <w:fldChar w:fldCharType="begin" w:fldLock="1"/>
      </w:r>
      <w:r>
        <w:rPr>
          <w:noProof/>
        </w:rPr>
        <w:instrText xml:space="preserve"> PAGEREF _Toc200747607 \h </w:instrText>
      </w:r>
      <w:r>
        <w:rPr>
          <w:noProof/>
        </w:rPr>
      </w:r>
      <w:r>
        <w:rPr>
          <w:noProof/>
        </w:rPr>
        <w:fldChar w:fldCharType="separate"/>
      </w:r>
      <w:r>
        <w:rPr>
          <w:noProof/>
        </w:rPr>
        <w:t>135</w:t>
      </w:r>
      <w:r>
        <w:rPr>
          <w:noProof/>
        </w:rPr>
        <w:fldChar w:fldCharType="end"/>
      </w:r>
    </w:p>
    <w:p w14:paraId="3BDCEF26" w14:textId="35A8EF5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6F7EC9">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_Toc200747608 \h </w:instrText>
      </w:r>
      <w:r>
        <w:rPr>
          <w:noProof/>
        </w:rPr>
      </w:r>
      <w:r>
        <w:rPr>
          <w:noProof/>
        </w:rPr>
        <w:fldChar w:fldCharType="separate"/>
      </w:r>
      <w:r>
        <w:rPr>
          <w:noProof/>
        </w:rPr>
        <w:t>136</w:t>
      </w:r>
      <w:r>
        <w:rPr>
          <w:noProof/>
        </w:rPr>
        <w:fldChar w:fldCharType="end"/>
      </w:r>
    </w:p>
    <w:p w14:paraId="25CF6876" w14:textId="550AA81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_Toc200747609 \h </w:instrText>
      </w:r>
      <w:r>
        <w:rPr>
          <w:noProof/>
        </w:rPr>
      </w:r>
      <w:r>
        <w:rPr>
          <w:noProof/>
        </w:rPr>
        <w:fldChar w:fldCharType="separate"/>
      </w:r>
      <w:r>
        <w:rPr>
          <w:noProof/>
        </w:rPr>
        <w:t>136</w:t>
      </w:r>
      <w:r>
        <w:rPr>
          <w:noProof/>
        </w:rPr>
        <w:fldChar w:fldCharType="end"/>
      </w:r>
    </w:p>
    <w:p w14:paraId="20E740AC" w14:textId="0407E58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_Toc200747610 \h </w:instrText>
      </w:r>
      <w:r>
        <w:rPr>
          <w:noProof/>
        </w:rPr>
      </w:r>
      <w:r>
        <w:rPr>
          <w:noProof/>
        </w:rPr>
        <w:fldChar w:fldCharType="separate"/>
      </w:r>
      <w:r>
        <w:rPr>
          <w:noProof/>
        </w:rPr>
        <w:t>136</w:t>
      </w:r>
      <w:r>
        <w:rPr>
          <w:noProof/>
        </w:rPr>
        <w:fldChar w:fldCharType="end"/>
      </w:r>
    </w:p>
    <w:p w14:paraId="62A8DD1A" w14:textId="51D560B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6F7EC9">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_Toc200747611 \h </w:instrText>
      </w:r>
      <w:r>
        <w:rPr>
          <w:noProof/>
        </w:rPr>
      </w:r>
      <w:r>
        <w:rPr>
          <w:noProof/>
        </w:rPr>
        <w:fldChar w:fldCharType="separate"/>
      </w:r>
      <w:r>
        <w:rPr>
          <w:noProof/>
        </w:rPr>
        <w:t>136</w:t>
      </w:r>
      <w:r>
        <w:rPr>
          <w:noProof/>
        </w:rPr>
        <w:fldChar w:fldCharType="end"/>
      </w:r>
    </w:p>
    <w:p w14:paraId="03370764" w14:textId="0865D1E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_Toc200747612 \h </w:instrText>
      </w:r>
      <w:r>
        <w:rPr>
          <w:noProof/>
        </w:rPr>
      </w:r>
      <w:r>
        <w:rPr>
          <w:noProof/>
        </w:rPr>
        <w:fldChar w:fldCharType="separate"/>
      </w:r>
      <w:r>
        <w:rPr>
          <w:noProof/>
        </w:rPr>
        <w:t>136</w:t>
      </w:r>
      <w:r>
        <w:rPr>
          <w:noProof/>
        </w:rPr>
        <w:fldChar w:fldCharType="end"/>
      </w:r>
    </w:p>
    <w:p w14:paraId="71232BBE" w14:textId="1CC1512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_Toc200747613 \h </w:instrText>
      </w:r>
      <w:r>
        <w:rPr>
          <w:noProof/>
        </w:rPr>
      </w:r>
      <w:r>
        <w:rPr>
          <w:noProof/>
        </w:rPr>
        <w:fldChar w:fldCharType="separate"/>
      </w:r>
      <w:r>
        <w:rPr>
          <w:noProof/>
        </w:rPr>
        <w:t>136</w:t>
      </w:r>
      <w:r>
        <w:rPr>
          <w:noProof/>
        </w:rPr>
        <w:fldChar w:fldCharType="end"/>
      </w:r>
    </w:p>
    <w:p w14:paraId="6D51FC81" w14:textId="2BB4407C"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_Toc200747614 \h </w:instrText>
      </w:r>
      <w:r>
        <w:rPr>
          <w:noProof/>
        </w:rPr>
      </w:r>
      <w:r>
        <w:rPr>
          <w:noProof/>
        </w:rPr>
        <w:fldChar w:fldCharType="separate"/>
      </w:r>
      <w:r>
        <w:rPr>
          <w:noProof/>
        </w:rPr>
        <w:t>136</w:t>
      </w:r>
      <w:r>
        <w:rPr>
          <w:noProof/>
        </w:rPr>
        <w:fldChar w:fldCharType="end"/>
      </w:r>
    </w:p>
    <w:p w14:paraId="7D50C198" w14:textId="6FA5CC9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_Toc200747615 \h </w:instrText>
      </w:r>
      <w:r>
        <w:rPr>
          <w:noProof/>
        </w:rPr>
      </w:r>
      <w:r>
        <w:rPr>
          <w:noProof/>
        </w:rPr>
        <w:fldChar w:fldCharType="separate"/>
      </w:r>
      <w:r>
        <w:rPr>
          <w:noProof/>
        </w:rPr>
        <w:t>136</w:t>
      </w:r>
      <w:r>
        <w:rPr>
          <w:noProof/>
        </w:rPr>
        <w:fldChar w:fldCharType="end"/>
      </w:r>
    </w:p>
    <w:p w14:paraId="1E1FD13E" w14:textId="2F4E061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_Toc200747616 \h </w:instrText>
      </w:r>
      <w:r>
        <w:rPr>
          <w:noProof/>
        </w:rPr>
      </w:r>
      <w:r>
        <w:rPr>
          <w:noProof/>
        </w:rPr>
        <w:fldChar w:fldCharType="separate"/>
      </w:r>
      <w:r>
        <w:rPr>
          <w:noProof/>
        </w:rPr>
        <w:t>136</w:t>
      </w:r>
      <w:r>
        <w:rPr>
          <w:noProof/>
        </w:rPr>
        <w:fldChar w:fldCharType="end"/>
      </w:r>
    </w:p>
    <w:p w14:paraId="45AAF617" w14:textId="58043679"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_Toc200747617 \h </w:instrText>
      </w:r>
      <w:r>
        <w:rPr>
          <w:noProof/>
        </w:rPr>
      </w:r>
      <w:r>
        <w:rPr>
          <w:noProof/>
        </w:rPr>
        <w:fldChar w:fldCharType="separate"/>
      </w:r>
      <w:r>
        <w:rPr>
          <w:noProof/>
        </w:rPr>
        <w:t>136</w:t>
      </w:r>
      <w:r>
        <w:rPr>
          <w:noProof/>
        </w:rPr>
        <w:fldChar w:fldCharType="end"/>
      </w:r>
    </w:p>
    <w:p w14:paraId="4AAF9D88" w14:textId="6E599C1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_Toc200747618 \h </w:instrText>
      </w:r>
      <w:r>
        <w:rPr>
          <w:noProof/>
        </w:rPr>
      </w:r>
      <w:r>
        <w:rPr>
          <w:noProof/>
        </w:rPr>
        <w:fldChar w:fldCharType="separate"/>
      </w:r>
      <w:r>
        <w:rPr>
          <w:noProof/>
        </w:rPr>
        <w:t>137</w:t>
      </w:r>
      <w:r>
        <w:rPr>
          <w:noProof/>
        </w:rPr>
        <w:fldChar w:fldCharType="end"/>
      </w:r>
    </w:p>
    <w:p w14:paraId="4E3B47B1" w14:textId="46215B45"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_Toc200747619 \h </w:instrText>
      </w:r>
      <w:r>
        <w:rPr>
          <w:noProof/>
        </w:rPr>
      </w:r>
      <w:r>
        <w:rPr>
          <w:noProof/>
        </w:rPr>
        <w:fldChar w:fldCharType="separate"/>
      </w:r>
      <w:r>
        <w:rPr>
          <w:noProof/>
        </w:rPr>
        <w:t>137</w:t>
      </w:r>
      <w:r>
        <w:rPr>
          <w:noProof/>
        </w:rPr>
        <w:fldChar w:fldCharType="end"/>
      </w:r>
    </w:p>
    <w:p w14:paraId="533A309C" w14:textId="2F858EC6"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UAE_FlightPathMonitoring Service API</w:t>
      </w:r>
      <w:r>
        <w:rPr>
          <w:noProof/>
        </w:rPr>
        <w:tab/>
      </w:r>
      <w:r>
        <w:rPr>
          <w:noProof/>
        </w:rPr>
        <w:fldChar w:fldCharType="begin" w:fldLock="1"/>
      </w:r>
      <w:r>
        <w:rPr>
          <w:noProof/>
        </w:rPr>
        <w:instrText xml:space="preserve"> PAGEREF _Toc200747620 \h </w:instrText>
      </w:r>
      <w:r>
        <w:rPr>
          <w:noProof/>
        </w:rPr>
      </w:r>
      <w:r>
        <w:rPr>
          <w:noProof/>
        </w:rPr>
        <w:fldChar w:fldCharType="separate"/>
      </w:r>
      <w:r>
        <w:rPr>
          <w:noProof/>
        </w:rPr>
        <w:t>138</w:t>
      </w:r>
      <w:r>
        <w:rPr>
          <w:noProof/>
        </w:rPr>
        <w:fldChar w:fldCharType="end"/>
      </w:r>
    </w:p>
    <w:p w14:paraId="7A67AC4E" w14:textId="2DE6DE2D"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_Toc200747621 \h </w:instrText>
      </w:r>
      <w:r>
        <w:rPr>
          <w:noProof/>
        </w:rPr>
      </w:r>
      <w:r>
        <w:rPr>
          <w:noProof/>
        </w:rPr>
        <w:fldChar w:fldCharType="separate"/>
      </w:r>
      <w:r>
        <w:rPr>
          <w:noProof/>
        </w:rPr>
        <w:t>138</w:t>
      </w:r>
      <w:r>
        <w:rPr>
          <w:noProof/>
        </w:rPr>
        <w:fldChar w:fldCharType="end"/>
      </w:r>
    </w:p>
    <w:p w14:paraId="764A3228" w14:textId="52B110A1"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_Toc200747622 \h </w:instrText>
      </w:r>
      <w:r>
        <w:rPr>
          <w:noProof/>
        </w:rPr>
      </w:r>
      <w:r>
        <w:rPr>
          <w:noProof/>
        </w:rPr>
        <w:fldChar w:fldCharType="separate"/>
      </w:r>
      <w:r>
        <w:rPr>
          <w:noProof/>
        </w:rPr>
        <w:t>138</w:t>
      </w:r>
      <w:r>
        <w:rPr>
          <w:noProof/>
        </w:rPr>
        <w:fldChar w:fldCharType="end"/>
      </w:r>
    </w:p>
    <w:p w14:paraId="17731242" w14:textId="6F81BC1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_Toc200747623 \h </w:instrText>
      </w:r>
      <w:r>
        <w:rPr>
          <w:noProof/>
        </w:rPr>
      </w:r>
      <w:r>
        <w:rPr>
          <w:noProof/>
        </w:rPr>
        <w:fldChar w:fldCharType="separate"/>
      </w:r>
      <w:r>
        <w:rPr>
          <w:noProof/>
        </w:rPr>
        <w:t>138</w:t>
      </w:r>
      <w:r>
        <w:rPr>
          <w:noProof/>
        </w:rPr>
        <w:fldChar w:fldCharType="end"/>
      </w:r>
    </w:p>
    <w:p w14:paraId="34902CD8" w14:textId="29A06C2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_Toc200747624 \h </w:instrText>
      </w:r>
      <w:r>
        <w:rPr>
          <w:noProof/>
        </w:rPr>
      </w:r>
      <w:r>
        <w:rPr>
          <w:noProof/>
        </w:rPr>
        <w:fldChar w:fldCharType="separate"/>
      </w:r>
      <w:r>
        <w:rPr>
          <w:noProof/>
        </w:rPr>
        <w:t>138</w:t>
      </w:r>
      <w:r>
        <w:rPr>
          <w:noProof/>
        </w:rPr>
        <w:fldChar w:fldCharType="end"/>
      </w:r>
    </w:p>
    <w:p w14:paraId="1A151D28" w14:textId="5EFE40A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6F7EC9">
        <w:rPr>
          <w:rFonts w:eastAsia="Calibri"/>
          <w:noProof/>
        </w:rPr>
        <w:t>Flight Path Monitoring Configurations</w:t>
      </w:r>
      <w:r>
        <w:rPr>
          <w:noProof/>
        </w:rPr>
        <w:tab/>
      </w:r>
      <w:r>
        <w:rPr>
          <w:noProof/>
        </w:rPr>
        <w:fldChar w:fldCharType="begin" w:fldLock="1"/>
      </w:r>
      <w:r>
        <w:rPr>
          <w:noProof/>
        </w:rPr>
        <w:instrText xml:space="preserve"> PAGEREF _Toc200747625 \h </w:instrText>
      </w:r>
      <w:r>
        <w:rPr>
          <w:noProof/>
        </w:rPr>
      </w:r>
      <w:r>
        <w:rPr>
          <w:noProof/>
        </w:rPr>
        <w:fldChar w:fldCharType="separate"/>
      </w:r>
      <w:r>
        <w:rPr>
          <w:noProof/>
        </w:rPr>
        <w:t>139</w:t>
      </w:r>
      <w:r>
        <w:rPr>
          <w:noProof/>
        </w:rPr>
        <w:fldChar w:fldCharType="end"/>
      </w:r>
    </w:p>
    <w:p w14:paraId="370C5455" w14:textId="55A8031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_Toc200747626 \h </w:instrText>
      </w:r>
      <w:r>
        <w:rPr>
          <w:noProof/>
        </w:rPr>
      </w:r>
      <w:r>
        <w:rPr>
          <w:noProof/>
        </w:rPr>
        <w:fldChar w:fldCharType="separate"/>
      </w:r>
      <w:r>
        <w:rPr>
          <w:noProof/>
        </w:rPr>
        <w:t>139</w:t>
      </w:r>
      <w:r>
        <w:rPr>
          <w:noProof/>
        </w:rPr>
        <w:fldChar w:fldCharType="end"/>
      </w:r>
    </w:p>
    <w:p w14:paraId="6F0C21AF" w14:textId="7DDE95B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_Toc200747627 \h </w:instrText>
      </w:r>
      <w:r>
        <w:rPr>
          <w:noProof/>
        </w:rPr>
      </w:r>
      <w:r>
        <w:rPr>
          <w:noProof/>
        </w:rPr>
        <w:fldChar w:fldCharType="separate"/>
      </w:r>
      <w:r>
        <w:rPr>
          <w:noProof/>
        </w:rPr>
        <w:t>139</w:t>
      </w:r>
      <w:r>
        <w:rPr>
          <w:noProof/>
        </w:rPr>
        <w:fldChar w:fldCharType="end"/>
      </w:r>
    </w:p>
    <w:p w14:paraId="3F752A7D" w14:textId="050F1F3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_Toc200747628 \h </w:instrText>
      </w:r>
      <w:r>
        <w:rPr>
          <w:noProof/>
        </w:rPr>
      </w:r>
      <w:r>
        <w:rPr>
          <w:noProof/>
        </w:rPr>
        <w:fldChar w:fldCharType="separate"/>
      </w:r>
      <w:r>
        <w:rPr>
          <w:noProof/>
        </w:rPr>
        <w:t>139</w:t>
      </w:r>
      <w:r>
        <w:rPr>
          <w:noProof/>
        </w:rPr>
        <w:fldChar w:fldCharType="end"/>
      </w:r>
    </w:p>
    <w:p w14:paraId="0CEBD741" w14:textId="412D8614"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_Toc200747629 \h </w:instrText>
      </w:r>
      <w:r>
        <w:rPr>
          <w:noProof/>
        </w:rPr>
      </w:r>
      <w:r>
        <w:rPr>
          <w:noProof/>
        </w:rPr>
        <w:fldChar w:fldCharType="separate"/>
      </w:r>
      <w:r>
        <w:rPr>
          <w:noProof/>
        </w:rPr>
        <w:t>139</w:t>
      </w:r>
      <w:r>
        <w:rPr>
          <w:noProof/>
        </w:rPr>
        <w:fldChar w:fldCharType="end"/>
      </w:r>
    </w:p>
    <w:p w14:paraId="4EAD83EC" w14:textId="0967C470"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_Toc200747630 \h </w:instrText>
      </w:r>
      <w:r>
        <w:rPr>
          <w:noProof/>
        </w:rPr>
      </w:r>
      <w:r>
        <w:rPr>
          <w:noProof/>
        </w:rPr>
        <w:fldChar w:fldCharType="separate"/>
      </w:r>
      <w:r>
        <w:rPr>
          <w:noProof/>
        </w:rPr>
        <w:t>140</w:t>
      </w:r>
      <w:r>
        <w:rPr>
          <w:noProof/>
        </w:rPr>
        <w:fldChar w:fldCharType="end"/>
      </w:r>
    </w:p>
    <w:p w14:paraId="71AACE1F" w14:textId="3021C8C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_Toc200747631 \h </w:instrText>
      </w:r>
      <w:r>
        <w:rPr>
          <w:noProof/>
        </w:rPr>
      </w:r>
      <w:r>
        <w:rPr>
          <w:noProof/>
        </w:rPr>
        <w:fldChar w:fldCharType="separate"/>
      </w:r>
      <w:r>
        <w:rPr>
          <w:noProof/>
        </w:rPr>
        <w:t>141</w:t>
      </w:r>
      <w:r>
        <w:rPr>
          <w:noProof/>
        </w:rPr>
        <w:fldChar w:fldCharType="end"/>
      </w:r>
    </w:p>
    <w:p w14:paraId="40B26FDA" w14:textId="22689BC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6F7EC9">
        <w:rPr>
          <w:rFonts w:eastAsia="Calibri"/>
          <w:noProof/>
        </w:rPr>
        <w:t>Flight Path Monitoring Configuration</w:t>
      </w:r>
      <w:r>
        <w:rPr>
          <w:noProof/>
        </w:rPr>
        <w:tab/>
      </w:r>
      <w:r>
        <w:rPr>
          <w:noProof/>
        </w:rPr>
        <w:fldChar w:fldCharType="begin" w:fldLock="1"/>
      </w:r>
      <w:r>
        <w:rPr>
          <w:noProof/>
        </w:rPr>
        <w:instrText xml:space="preserve"> PAGEREF _Toc200747632 \h </w:instrText>
      </w:r>
      <w:r>
        <w:rPr>
          <w:noProof/>
        </w:rPr>
      </w:r>
      <w:r>
        <w:rPr>
          <w:noProof/>
        </w:rPr>
        <w:fldChar w:fldCharType="separate"/>
      </w:r>
      <w:r>
        <w:rPr>
          <w:noProof/>
        </w:rPr>
        <w:t>141</w:t>
      </w:r>
      <w:r>
        <w:rPr>
          <w:noProof/>
        </w:rPr>
        <w:fldChar w:fldCharType="end"/>
      </w:r>
    </w:p>
    <w:p w14:paraId="1879C9F3" w14:textId="161FAF5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_Toc200747633 \h </w:instrText>
      </w:r>
      <w:r>
        <w:rPr>
          <w:noProof/>
        </w:rPr>
      </w:r>
      <w:r>
        <w:rPr>
          <w:noProof/>
        </w:rPr>
        <w:fldChar w:fldCharType="separate"/>
      </w:r>
      <w:r>
        <w:rPr>
          <w:noProof/>
        </w:rPr>
        <w:t>141</w:t>
      </w:r>
      <w:r>
        <w:rPr>
          <w:noProof/>
        </w:rPr>
        <w:fldChar w:fldCharType="end"/>
      </w:r>
    </w:p>
    <w:p w14:paraId="13453B42" w14:textId="6FB5F6F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_Toc200747634 \h </w:instrText>
      </w:r>
      <w:r>
        <w:rPr>
          <w:noProof/>
        </w:rPr>
      </w:r>
      <w:r>
        <w:rPr>
          <w:noProof/>
        </w:rPr>
        <w:fldChar w:fldCharType="separate"/>
      </w:r>
      <w:r>
        <w:rPr>
          <w:noProof/>
        </w:rPr>
        <w:t>141</w:t>
      </w:r>
      <w:r>
        <w:rPr>
          <w:noProof/>
        </w:rPr>
        <w:fldChar w:fldCharType="end"/>
      </w:r>
    </w:p>
    <w:p w14:paraId="61FF0D7E" w14:textId="5E795AF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_Toc200747635 \h </w:instrText>
      </w:r>
      <w:r>
        <w:rPr>
          <w:noProof/>
        </w:rPr>
      </w:r>
      <w:r>
        <w:rPr>
          <w:noProof/>
        </w:rPr>
        <w:fldChar w:fldCharType="separate"/>
      </w:r>
      <w:r>
        <w:rPr>
          <w:noProof/>
        </w:rPr>
        <w:t>142</w:t>
      </w:r>
      <w:r>
        <w:rPr>
          <w:noProof/>
        </w:rPr>
        <w:fldChar w:fldCharType="end"/>
      </w:r>
    </w:p>
    <w:p w14:paraId="10B595A9" w14:textId="10BC9C04"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_Toc200747636 \h </w:instrText>
      </w:r>
      <w:r>
        <w:rPr>
          <w:noProof/>
        </w:rPr>
      </w:r>
      <w:r>
        <w:rPr>
          <w:noProof/>
        </w:rPr>
        <w:fldChar w:fldCharType="separate"/>
      </w:r>
      <w:r>
        <w:rPr>
          <w:noProof/>
        </w:rPr>
        <w:t>142</w:t>
      </w:r>
      <w:r>
        <w:rPr>
          <w:noProof/>
        </w:rPr>
        <w:fldChar w:fldCharType="end"/>
      </w:r>
    </w:p>
    <w:p w14:paraId="213B23AD" w14:textId="576DA8EA"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_Toc200747637 \h </w:instrText>
      </w:r>
      <w:r>
        <w:rPr>
          <w:noProof/>
        </w:rPr>
      </w:r>
      <w:r>
        <w:rPr>
          <w:noProof/>
        </w:rPr>
        <w:fldChar w:fldCharType="separate"/>
      </w:r>
      <w:r>
        <w:rPr>
          <w:noProof/>
        </w:rPr>
        <w:t>143</w:t>
      </w:r>
      <w:r>
        <w:rPr>
          <w:noProof/>
        </w:rPr>
        <w:fldChar w:fldCharType="end"/>
      </w:r>
    </w:p>
    <w:p w14:paraId="74D46EEC" w14:textId="51A61114"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_Toc200747638 \h </w:instrText>
      </w:r>
      <w:r>
        <w:rPr>
          <w:noProof/>
        </w:rPr>
      </w:r>
      <w:r>
        <w:rPr>
          <w:noProof/>
        </w:rPr>
        <w:fldChar w:fldCharType="separate"/>
      </w:r>
      <w:r>
        <w:rPr>
          <w:noProof/>
        </w:rPr>
        <w:t>144</w:t>
      </w:r>
      <w:r>
        <w:rPr>
          <w:noProof/>
        </w:rPr>
        <w:fldChar w:fldCharType="end"/>
      </w:r>
    </w:p>
    <w:p w14:paraId="14B05417" w14:textId="03B4002B"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_Toc200747639 \h </w:instrText>
      </w:r>
      <w:r>
        <w:rPr>
          <w:noProof/>
        </w:rPr>
      </w:r>
      <w:r>
        <w:rPr>
          <w:noProof/>
        </w:rPr>
        <w:fldChar w:fldCharType="separate"/>
      </w:r>
      <w:r>
        <w:rPr>
          <w:noProof/>
        </w:rPr>
        <w:t>145</w:t>
      </w:r>
      <w:r>
        <w:rPr>
          <w:noProof/>
        </w:rPr>
        <w:fldChar w:fldCharType="end"/>
      </w:r>
    </w:p>
    <w:p w14:paraId="4B96AFAD" w14:textId="44BE1A5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_Toc200747640 \h </w:instrText>
      </w:r>
      <w:r>
        <w:rPr>
          <w:noProof/>
        </w:rPr>
      </w:r>
      <w:r>
        <w:rPr>
          <w:noProof/>
        </w:rPr>
        <w:fldChar w:fldCharType="separate"/>
      </w:r>
      <w:r>
        <w:rPr>
          <w:noProof/>
        </w:rPr>
        <w:t>146</w:t>
      </w:r>
      <w:r>
        <w:rPr>
          <w:noProof/>
        </w:rPr>
        <w:fldChar w:fldCharType="end"/>
      </w:r>
    </w:p>
    <w:p w14:paraId="6EDE57F6" w14:textId="5B1B37BD"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_Toc200747641 \h </w:instrText>
      </w:r>
      <w:r>
        <w:rPr>
          <w:noProof/>
        </w:rPr>
      </w:r>
      <w:r>
        <w:rPr>
          <w:noProof/>
        </w:rPr>
        <w:fldChar w:fldCharType="separate"/>
      </w:r>
      <w:r>
        <w:rPr>
          <w:noProof/>
        </w:rPr>
        <w:t>146</w:t>
      </w:r>
      <w:r>
        <w:rPr>
          <w:noProof/>
        </w:rPr>
        <w:fldChar w:fldCharType="end"/>
      </w:r>
    </w:p>
    <w:p w14:paraId="62E16995" w14:textId="19CBEE96"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_Toc200747642 \h </w:instrText>
      </w:r>
      <w:r>
        <w:rPr>
          <w:noProof/>
        </w:rPr>
      </w:r>
      <w:r>
        <w:rPr>
          <w:noProof/>
        </w:rPr>
        <w:fldChar w:fldCharType="separate"/>
      </w:r>
      <w:r>
        <w:rPr>
          <w:noProof/>
        </w:rPr>
        <w:t>146</w:t>
      </w:r>
      <w:r>
        <w:rPr>
          <w:noProof/>
        </w:rPr>
        <w:fldChar w:fldCharType="end"/>
      </w:r>
    </w:p>
    <w:p w14:paraId="7C9C64A6" w14:textId="43CDD49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_Toc200747643 \h </w:instrText>
      </w:r>
      <w:r>
        <w:rPr>
          <w:noProof/>
        </w:rPr>
      </w:r>
      <w:r>
        <w:rPr>
          <w:noProof/>
        </w:rPr>
        <w:fldChar w:fldCharType="separate"/>
      </w:r>
      <w:r>
        <w:rPr>
          <w:noProof/>
        </w:rPr>
        <w:t>146</w:t>
      </w:r>
      <w:r>
        <w:rPr>
          <w:noProof/>
        </w:rPr>
        <w:fldChar w:fldCharType="end"/>
      </w:r>
    </w:p>
    <w:p w14:paraId="16CE273F" w14:textId="349C1555"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6.6.5</w:t>
      </w:r>
      <w:r w:rsidRPr="006F7EC9">
        <w:rPr>
          <w:noProof/>
          <w:lang w:val="en-US"/>
        </w:rPr>
        <w:t>.2</w:t>
      </w:r>
      <w:r>
        <w:rPr>
          <w:rFonts w:asciiTheme="minorHAnsi" w:eastAsiaTheme="minorEastAsia" w:hAnsiTheme="minorHAnsi" w:cstheme="minorBidi"/>
          <w:noProof/>
          <w:kern w:val="2"/>
          <w:sz w:val="24"/>
          <w:szCs w:val="24"/>
          <w:lang w:eastAsia="ko-KR"/>
          <w14:ligatures w14:val="standardContextual"/>
        </w:rPr>
        <w:tab/>
      </w:r>
      <w:r w:rsidRPr="006F7EC9">
        <w:rPr>
          <w:rFonts w:eastAsia="Calibri"/>
          <w:noProof/>
        </w:rPr>
        <w:t xml:space="preserve">Flight Path Monitoring Configuration </w:t>
      </w:r>
      <w:r w:rsidRPr="006F7EC9">
        <w:rPr>
          <w:noProof/>
          <w:lang w:val="en-US"/>
        </w:rPr>
        <w:t>Completion Status Notification</w:t>
      </w:r>
      <w:r>
        <w:rPr>
          <w:noProof/>
        </w:rPr>
        <w:tab/>
      </w:r>
      <w:r>
        <w:rPr>
          <w:noProof/>
        </w:rPr>
        <w:fldChar w:fldCharType="begin" w:fldLock="1"/>
      </w:r>
      <w:r>
        <w:rPr>
          <w:noProof/>
        </w:rPr>
        <w:instrText xml:space="preserve"> PAGEREF _Toc200747644 \h </w:instrText>
      </w:r>
      <w:r>
        <w:rPr>
          <w:noProof/>
        </w:rPr>
      </w:r>
      <w:r>
        <w:rPr>
          <w:noProof/>
        </w:rPr>
        <w:fldChar w:fldCharType="separate"/>
      </w:r>
      <w:r>
        <w:rPr>
          <w:noProof/>
        </w:rPr>
        <w:t>146</w:t>
      </w:r>
      <w:r>
        <w:rPr>
          <w:noProof/>
        </w:rPr>
        <w:fldChar w:fldCharType="end"/>
      </w:r>
    </w:p>
    <w:p w14:paraId="7DC467EF" w14:textId="3F6CC74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6.6.5</w:t>
      </w:r>
      <w:r w:rsidRPr="006F7EC9">
        <w:rPr>
          <w:noProof/>
          <w:lang w:val="en-US"/>
        </w:rPr>
        <w:t>.2.1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_Toc200747645 \h </w:instrText>
      </w:r>
      <w:r>
        <w:rPr>
          <w:noProof/>
        </w:rPr>
      </w:r>
      <w:r>
        <w:rPr>
          <w:noProof/>
        </w:rPr>
        <w:fldChar w:fldCharType="separate"/>
      </w:r>
      <w:r>
        <w:rPr>
          <w:noProof/>
        </w:rPr>
        <w:t>146</w:t>
      </w:r>
      <w:r>
        <w:rPr>
          <w:noProof/>
        </w:rPr>
        <w:fldChar w:fldCharType="end"/>
      </w:r>
    </w:p>
    <w:p w14:paraId="72D44A09" w14:textId="6B6DF19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_Toc200747646 \h </w:instrText>
      </w:r>
      <w:r>
        <w:rPr>
          <w:noProof/>
        </w:rPr>
      </w:r>
      <w:r>
        <w:rPr>
          <w:noProof/>
        </w:rPr>
        <w:fldChar w:fldCharType="separate"/>
      </w:r>
      <w:r>
        <w:rPr>
          <w:noProof/>
        </w:rPr>
        <w:t>146</w:t>
      </w:r>
      <w:r>
        <w:rPr>
          <w:noProof/>
        </w:rPr>
        <w:fldChar w:fldCharType="end"/>
      </w:r>
    </w:p>
    <w:p w14:paraId="5529322E" w14:textId="0985E68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6.6.5.2.3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_Toc200747647 \h </w:instrText>
      </w:r>
      <w:r>
        <w:rPr>
          <w:noProof/>
        </w:rPr>
      </w:r>
      <w:r>
        <w:rPr>
          <w:noProof/>
        </w:rPr>
        <w:fldChar w:fldCharType="separate"/>
      </w:r>
      <w:r>
        <w:rPr>
          <w:noProof/>
        </w:rPr>
        <w:t>147</w:t>
      </w:r>
      <w:r>
        <w:rPr>
          <w:noProof/>
        </w:rPr>
        <w:fldChar w:fldCharType="end"/>
      </w:r>
    </w:p>
    <w:p w14:paraId="2876F2BE" w14:textId="69B098F1"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_Toc200747648 \h </w:instrText>
      </w:r>
      <w:r>
        <w:rPr>
          <w:noProof/>
        </w:rPr>
      </w:r>
      <w:r>
        <w:rPr>
          <w:noProof/>
        </w:rPr>
        <w:fldChar w:fldCharType="separate"/>
      </w:r>
      <w:r>
        <w:rPr>
          <w:noProof/>
        </w:rPr>
        <w:t>147</w:t>
      </w:r>
      <w:r>
        <w:rPr>
          <w:noProof/>
        </w:rPr>
        <w:fldChar w:fldCharType="end"/>
      </w:r>
    </w:p>
    <w:p w14:paraId="764B294E" w14:textId="24453A6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6.6.5</w:t>
      </w:r>
      <w:r w:rsidRPr="006F7EC9">
        <w:rPr>
          <w:noProof/>
          <w:lang w:val="en-US"/>
        </w:rPr>
        <w:t>.3</w:t>
      </w:r>
      <w:r>
        <w:rPr>
          <w:rFonts w:asciiTheme="minorHAnsi" w:eastAsiaTheme="minorEastAsia" w:hAnsiTheme="minorHAnsi" w:cstheme="minorBidi"/>
          <w:noProof/>
          <w:kern w:val="2"/>
          <w:sz w:val="24"/>
          <w:szCs w:val="24"/>
          <w:lang w:eastAsia="ko-KR"/>
          <w14:ligatures w14:val="standardContextual"/>
        </w:rPr>
        <w:tab/>
      </w:r>
      <w:r w:rsidRPr="006F7EC9">
        <w:rPr>
          <w:rFonts w:eastAsia="Calibri"/>
          <w:noProof/>
        </w:rPr>
        <w:t xml:space="preserve">Flight Path Monitoring </w:t>
      </w:r>
      <w:r w:rsidRPr="006F7EC9">
        <w:rPr>
          <w:noProof/>
          <w:lang w:val="en-US"/>
        </w:rPr>
        <w:t>Events Notification</w:t>
      </w:r>
      <w:r>
        <w:rPr>
          <w:noProof/>
        </w:rPr>
        <w:tab/>
      </w:r>
      <w:r>
        <w:rPr>
          <w:noProof/>
        </w:rPr>
        <w:fldChar w:fldCharType="begin" w:fldLock="1"/>
      </w:r>
      <w:r>
        <w:rPr>
          <w:noProof/>
        </w:rPr>
        <w:instrText xml:space="preserve"> PAGEREF _Toc200747649 \h </w:instrText>
      </w:r>
      <w:r>
        <w:rPr>
          <w:noProof/>
        </w:rPr>
      </w:r>
      <w:r>
        <w:rPr>
          <w:noProof/>
        </w:rPr>
        <w:fldChar w:fldCharType="separate"/>
      </w:r>
      <w:r>
        <w:rPr>
          <w:noProof/>
        </w:rPr>
        <w:t>148</w:t>
      </w:r>
      <w:r>
        <w:rPr>
          <w:noProof/>
        </w:rPr>
        <w:fldChar w:fldCharType="end"/>
      </w:r>
    </w:p>
    <w:p w14:paraId="3C7C7DB6" w14:textId="43508C7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6.6.5</w:t>
      </w:r>
      <w:r w:rsidRPr="006F7EC9">
        <w:rPr>
          <w:noProof/>
          <w:lang w:val="en-US"/>
        </w:rPr>
        <w:t>.3.1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_Toc200747650 \h </w:instrText>
      </w:r>
      <w:r>
        <w:rPr>
          <w:noProof/>
        </w:rPr>
      </w:r>
      <w:r>
        <w:rPr>
          <w:noProof/>
        </w:rPr>
        <w:fldChar w:fldCharType="separate"/>
      </w:r>
      <w:r>
        <w:rPr>
          <w:noProof/>
        </w:rPr>
        <w:t>148</w:t>
      </w:r>
      <w:r>
        <w:rPr>
          <w:noProof/>
        </w:rPr>
        <w:fldChar w:fldCharType="end"/>
      </w:r>
    </w:p>
    <w:p w14:paraId="0EEF8A02" w14:textId="7AF2875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_Toc200747651 \h </w:instrText>
      </w:r>
      <w:r>
        <w:rPr>
          <w:noProof/>
        </w:rPr>
      </w:r>
      <w:r>
        <w:rPr>
          <w:noProof/>
        </w:rPr>
        <w:fldChar w:fldCharType="separate"/>
      </w:r>
      <w:r>
        <w:rPr>
          <w:noProof/>
        </w:rPr>
        <w:t>148</w:t>
      </w:r>
      <w:r>
        <w:rPr>
          <w:noProof/>
        </w:rPr>
        <w:fldChar w:fldCharType="end"/>
      </w:r>
    </w:p>
    <w:p w14:paraId="168E2EDE" w14:textId="0CB7652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_Toc200747652 \h </w:instrText>
      </w:r>
      <w:r>
        <w:rPr>
          <w:noProof/>
        </w:rPr>
      </w:r>
      <w:r>
        <w:rPr>
          <w:noProof/>
        </w:rPr>
        <w:fldChar w:fldCharType="separate"/>
      </w:r>
      <w:r>
        <w:rPr>
          <w:noProof/>
        </w:rPr>
        <w:t>148</w:t>
      </w:r>
      <w:r>
        <w:rPr>
          <w:noProof/>
        </w:rPr>
        <w:fldChar w:fldCharType="end"/>
      </w:r>
    </w:p>
    <w:p w14:paraId="67A8C0B4" w14:textId="63F2A182"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6.6.5.3.3.1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_Toc200747653 \h </w:instrText>
      </w:r>
      <w:r>
        <w:rPr>
          <w:noProof/>
        </w:rPr>
      </w:r>
      <w:r>
        <w:rPr>
          <w:noProof/>
        </w:rPr>
        <w:fldChar w:fldCharType="separate"/>
      </w:r>
      <w:r>
        <w:rPr>
          <w:noProof/>
        </w:rPr>
        <w:t>148</w:t>
      </w:r>
      <w:r>
        <w:rPr>
          <w:noProof/>
        </w:rPr>
        <w:fldChar w:fldCharType="end"/>
      </w:r>
    </w:p>
    <w:p w14:paraId="4FF5B339" w14:textId="1EDF835D"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_Toc200747654 \h </w:instrText>
      </w:r>
      <w:r>
        <w:rPr>
          <w:noProof/>
        </w:rPr>
      </w:r>
      <w:r>
        <w:rPr>
          <w:noProof/>
        </w:rPr>
        <w:fldChar w:fldCharType="separate"/>
      </w:r>
      <w:r>
        <w:rPr>
          <w:noProof/>
        </w:rPr>
        <w:t>149</w:t>
      </w:r>
      <w:r>
        <w:rPr>
          <w:noProof/>
        </w:rPr>
        <w:fldChar w:fldCharType="end"/>
      </w:r>
    </w:p>
    <w:p w14:paraId="1FE978E3" w14:textId="40969BC4"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_Toc200747655 \h </w:instrText>
      </w:r>
      <w:r>
        <w:rPr>
          <w:noProof/>
        </w:rPr>
      </w:r>
      <w:r>
        <w:rPr>
          <w:noProof/>
        </w:rPr>
        <w:fldChar w:fldCharType="separate"/>
      </w:r>
      <w:r>
        <w:rPr>
          <w:noProof/>
        </w:rPr>
        <w:t>149</w:t>
      </w:r>
      <w:r>
        <w:rPr>
          <w:noProof/>
        </w:rPr>
        <w:fldChar w:fldCharType="end"/>
      </w:r>
    </w:p>
    <w:p w14:paraId="5ACF5483" w14:textId="5CF6F6C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6F7EC9">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_Toc200747656 \h </w:instrText>
      </w:r>
      <w:r>
        <w:rPr>
          <w:noProof/>
        </w:rPr>
      </w:r>
      <w:r>
        <w:rPr>
          <w:noProof/>
        </w:rPr>
        <w:fldChar w:fldCharType="separate"/>
      </w:r>
      <w:r>
        <w:rPr>
          <w:noProof/>
        </w:rPr>
        <w:t>150</w:t>
      </w:r>
      <w:r>
        <w:rPr>
          <w:noProof/>
        </w:rPr>
        <w:fldChar w:fldCharType="end"/>
      </w:r>
    </w:p>
    <w:p w14:paraId="5EE9FA55" w14:textId="32BD711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_Toc200747657 \h </w:instrText>
      </w:r>
      <w:r>
        <w:rPr>
          <w:noProof/>
        </w:rPr>
      </w:r>
      <w:r>
        <w:rPr>
          <w:noProof/>
        </w:rPr>
        <w:fldChar w:fldCharType="separate"/>
      </w:r>
      <w:r>
        <w:rPr>
          <w:noProof/>
        </w:rPr>
        <w:t>150</w:t>
      </w:r>
      <w:r>
        <w:rPr>
          <w:noProof/>
        </w:rPr>
        <w:fldChar w:fldCharType="end"/>
      </w:r>
    </w:p>
    <w:p w14:paraId="5135796D" w14:textId="7BE6C66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6.6.6.2.2</w:t>
      </w:r>
      <w:r>
        <w:rPr>
          <w:rFonts w:asciiTheme="minorHAnsi" w:eastAsiaTheme="minorEastAsia" w:hAnsiTheme="minorHAnsi" w:cstheme="minorBidi"/>
          <w:noProof/>
          <w:kern w:val="2"/>
          <w:sz w:val="24"/>
          <w:szCs w:val="24"/>
          <w:lang w:eastAsia="ko-KR"/>
          <w14:ligatures w14:val="standardContextual"/>
        </w:rPr>
        <w:tab/>
      </w:r>
      <w:r>
        <w:rPr>
          <w:noProof/>
        </w:rPr>
        <w:t>Type: FlightPathMonConfigReq</w:t>
      </w:r>
      <w:r>
        <w:rPr>
          <w:noProof/>
        </w:rPr>
        <w:tab/>
      </w:r>
      <w:r>
        <w:rPr>
          <w:noProof/>
        </w:rPr>
        <w:fldChar w:fldCharType="begin" w:fldLock="1"/>
      </w:r>
      <w:r>
        <w:rPr>
          <w:noProof/>
        </w:rPr>
        <w:instrText xml:space="preserve"> PAGEREF _Toc200747658 \h </w:instrText>
      </w:r>
      <w:r>
        <w:rPr>
          <w:noProof/>
        </w:rPr>
      </w:r>
      <w:r>
        <w:rPr>
          <w:noProof/>
        </w:rPr>
        <w:fldChar w:fldCharType="separate"/>
      </w:r>
      <w:r>
        <w:rPr>
          <w:noProof/>
        </w:rPr>
        <w:t>150</w:t>
      </w:r>
      <w:r>
        <w:rPr>
          <w:noProof/>
        </w:rPr>
        <w:fldChar w:fldCharType="end"/>
      </w:r>
    </w:p>
    <w:p w14:paraId="0B802FAE" w14:textId="33A3084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6.6.6.2.3</w:t>
      </w:r>
      <w:r>
        <w:rPr>
          <w:rFonts w:asciiTheme="minorHAnsi" w:eastAsiaTheme="minorEastAsia" w:hAnsiTheme="minorHAnsi" w:cstheme="minorBidi"/>
          <w:noProof/>
          <w:kern w:val="2"/>
          <w:sz w:val="24"/>
          <w:szCs w:val="24"/>
          <w:lang w:eastAsia="ko-KR"/>
          <w14:ligatures w14:val="standardContextual"/>
        </w:rPr>
        <w:tab/>
      </w:r>
      <w:r>
        <w:rPr>
          <w:noProof/>
        </w:rPr>
        <w:t>Type: FlightPathMonConfigResp</w:t>
      </w:r>
      <w:r>
        <w:rPr>
          <w:noProof/>
        </w:rPr>
        <w:tab/>
      </w:r>
      <w:r>
        <w:rPr>
          <w:noProof/>
        </w:rPr>
        <w:fldChar w:fldCharType="begin" w:fldLock="1"/>
      </w:r>
      <w:r>
        <w:rPr>
          <w:noProof/>
        </w:rPr>
        <w:instrText xml:space="preserve"> PAGEREF _Toc200747659 \h </w:instrText>
      </w:r>
      <w:r>
        <w:rPr>
          <w:noProof/>
        </w:rPr>
      </w:r>
      <w:r>
        <w:rPr>
          <w:noProof/>
        </w:rPr>
        <w:fldChar w:fldCharType="separate"/>
      </w:r>
      <w:r>
        <w:rPr>
          <w:noProof/>
        </w:rPr>
        <w:t>150</w:t>
      </w:r>
      <w:r>
        <w:rPr>
          <w:noProof/>
        </w:rPr>
        <w:fldChar w:fldCharType="end"/>
      </w:r>
    </w:p>
    <w:p w14:paraId="4FB1DAF6" w14:textId="085E57A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6.6.6.2.4</w:t>
      </w:r>
      <w:r>
        <w:rPr>
          <w:rFonts w:asciiTheme="minorHAnsi" w:eastAsiaTheme="minorEastAsia" w:hAnsiTheme="minorHAnsi" w:cstheme="minorBidi"/>
          <w:noProof/>
          <w:kern w:val="2"/>
          <w:sz w:val="24"/>
          <w:szCs w:val="24"/>
          <w:lang w:eastAsia="ko-KR"/>
          <w14:ligatures w14:val="standardContextual"/>
        </w:rPr>
        <w:tab/>
      </w:r>
      <w:r>
        <w:rPr>
          <w:noProof/>
        </w:rPr>
        <w:t>Type: FlightPathMonConfig</w:t>
      </w:r>
      <w:r>
        <w:rPr>
          <w:noProof/>
        </w:rPr>
        <w:tab/>
      </w:r>
      <w:r>
        <w:rPr>
          <w:noProof/>
        </w:rPr>
        <w:fldChar w:fldCharType="begin" w:fldLock="1"/>
      </w:r>
      <w:r>
        <w:rPr>
          <w:noProof/>
        </w:rPr>
        <w:instrText xml:space="preserve"> PAGEREF _Toc200747660 \h </w:instrText>
      </w:r>
      <w:r>
        <w:rPr>
          <w:noProof/>
        </w:rPr>
      </w:r>
      <w:r>
        <w:rPr>
          <w:noProof/>
        </w:rPr>
        <w:fldChar w:fldCharType="separate"/>
      </w:r>
      <w:r>
        <w:rPr>
          <w:noProof/>
        </w:rPr>
        <w:t>151</w:t>
      </w:r>
      <w:r>
        <w:rPr>
          <w:noProof/>
        </w:rPr>
        <w:fldChar w:fldCharType="end"/>
      </w:r>
    </w:p>
    <w:p w14:paraId="7529E468" w14:textId="7D693226"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6.6.6.2.5</w:t>
      </w:r>
      <w:r>
        <w:rPr>
          <w:rFonts w:asciiTheme="minorHAnsi" w:eastAsiaTheme="minorEastAsia" w:hAnsiTheme="minorHAnsi" w:cstheme="minorBidi"/>
          <w:noProof/>
          <w:kern w:val="2"/>
          <w:sz w:val="24"/>
          <w:szCs w:val="24"/>
          <w:lang w:eastAsia="ko-KR"/>
          <w14:ligatures w14:val="standardContextual"/>
        </w:rPr>
        <w:tab/>
      </w:r>
      <w:r>
        <w:rPr>
          <w:noProof/>
        </w:rPr>
        <w:t>Type: FlightPathMonConfigPatch</w:t>
      </w:r>
      <w:r>
        <w:rPr>
          <w:noProof/>
        </w:rPr>
        <w:tab/>
      </w:r>
      <w:r>
        <w:rPr>
          <w:noProof/>
        </w:rPr>
        <w:fldChar w:fldCharType="begin" w:fldLock="1"/>
      </w:r>
      <w:r>
        <w:rPr>
          <w:noProof/>
        </w:rPr>
        <w:instrText xml:space="preserve"> PAGEREF _Toc200747661 \h </w:instrText>
      </w:r>
      <w:r>
        <w:rPr>
          <w:noProof/>
        </w:rPr>
      </w:r>
      <w:r>
        <w:rPr>
          <w:noProof/>
        </w:rPr>
        <w:fldChar w:fldCharType="separate"/>
      </w:r>
      <w:r>
        <w:rPr>
          <w:noProof/>
        </w:rPr>
        <w:t>151</w:t>
      </w:r>
      <w:r>
        <w:rPr>
          <w:noProof/>
        </w:rPr>
        <w:fldChar w:fldCharType="end"/>
      </w:r>
    </w:p>
    <w:p w14:paraId="632C7033" w14:textId="77257A6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6.6.6.2.6</w:t>
      </w:r>
      <w:r>
        <w:rPr>
          <w:rFonts w:asciiTheme="minorHAnsi" w:eastAsiaTheme="minorEastAsia" w:hAnsiTheme="minorHAnsi" w:cstheme="minorBidi"/>
          <w:noProof/>
          <w:kern w:val="2"/>
          <w:sz w:val="24"/>
          <w:szCs w:val="24"/>
          <w:lang w:eastAsia="ko-KR"/>
          <w14:ligatures w14:val="standardContextual"/>
        </w:rPr>
        <w:tab/>
      </w:r>
      <w:r>
        <w:rPr>
          <w:noProof/>
        </w:rPr>
        <w:t>Type: FlightPathMonConfigParams</w:t>
      </w:r>
      <w:r>
        <w:rPr>
          <w:noProof/>
        </w:rPr>
        <w:tab/>
      </w:r>
      <w:r>
        <w:rPr>
          <w:noProof/>
        </w:rPr>
        <w:fldChar w:fldCharType="begin" w:fldLock="1"/>
      </w:r>
      <w:r>
        <w:rPr>
          <w:noProof/>
        </w:rPr>
        <w:instrText xml:space="preserve"> PAGEREF _Toc200747662 \h </w:instrText>
      </w:r>
      <w:r>
        <w:rPr>
          <w:noProof/>
        </w:rPr>
      </w:r>
      <w:r>
        <w:rPr>
          <w:noProof/>
        </w:rPr>
        <w:fldChar w:fldCharType="separate"/>
      </w:r>
      <w:r>
        <w:rPr>
          <w:noProof/>
        </w:rPr>
        <w:t>152</w:t>
      </w:r>
      <w:r>
        <w:rPr>
          <w:noProof/>
        </w:rPr>
        <w:fldChar w:fldCharType="end"/>
      </w:r>
    </w:p>
    <w:p w14:paraId="3AD94FA3" w14:textId="09EB2F6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6.6.6.2.7</w:t>
      </w:r>
      <w:r>
        <w:rPr>
          <w:rFonts w:asciiTheme="minorHAnsi" w:eastAsiaTheme="minorEastAsia" w:hAnsiTheme="minorHAnsi" w:cstheme="minorBidi"/>
          <w:noProof/>
          <w:kern w:val="2"/>
          <w:sz w:val="24"/>
          <w:szCs w:val="24"/>
          <w:lang w:eastAsia="ko-KR"/>
          <w14:ligatures w14:val="standardContextual"/>
        </w:rPr>
        <w:tab/>
      </w:r>
      <w:r>
        <w:rPr>
          <w:noProof/>
        </w:rPr>
        <w:t>Type: FlightPathMonConfigParamsRm</w:t>
      </w:r>
      <w:r>
        <w:rPr>
          <w:noProof/>
        </w:rPr>
        <w:tab/>
      </w:r>
      <w:r>
        <w:rPr>
          <w:noProof/>
        </w:rPr>
        <w:fldChar w:fldCharType="begin" w:fldLock="1"/>
      </w:r>
      <w:r>
        <w:rPr>
          <w:noProof/>
        </w:rPr>
        <w:instrText xml:space="preserve"> PAGEREF _Toc200747663 \h </w:instrText>
      </w:r>
      <w:r>
        <w:rPr>
          <w:noProof/>
        </w:rPr>
      </w:r>
      <w:r>
        <w:rPr>
          <w:noProof/>
        </w:rPr>
        <w:fldChar w:fldCharType="separate"/>
      </w:r>
      <w:r>
        <w:rPr>
          <w:noProof/>
        </w:rPr>
        <w:t>152</w:t>
      </w:r>
      <w:r>
        <w:rPr>
          <w:noProof/>
        </w:rPr>
        <w:fldChar w:fldCharType="end"/>
      </w:r>
    </w:p>
    <w:p w14:paraId="3DD0E466" w14:textId="3468618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6.6.6.2.8</w:t>
      </w:r>
      <w:r>
        <w:rPr>
          <w:rFonts w:asciiTheme="minorHAnsi" w:eastAsiaTheme="minorEastAsia" w:hAnsiTheme="minorHAnsi" w:cstheme="minorBidi"/>
          <w:noProof/>
          <w:kern w:val="2"/>
          <w:sz w:val="24"/>
          <w:szCs w:val="24"/>
          <w:lang w:eastAsia="ko-KR"/>
          <w14:ligatures w14:val="standardContextual"/>
        </w:rPr>
        <w:tab/>
      </w:r>
      <w:r>
        <w:rPr>
          <w:noProof/>
        </w:rPr>
        <w:t>Type: Waypoint</w:t>
      </w:r>
      <w:r>
        <w:rPr>
          <w:noProof/>
        </w:rPr>
        <w:tab/>
      </w:r>
      <w:r>
        <w:rPr>
          <w:noProof/>
        </w:rPr>
        <w:fldChar w:fldCharType="begin" w:fldLock="1"/>
      </w:r>
      <w:r>
        <w:rPr>
          <w:noProof/>
        </w:rPr>
        <w:instrText xml:space="preserve"> PAGEREF _Toc200747664 \h </w:instrText>
      </w:r>
      <w:r>
        <w:rPr>
          <w:noProof/>
        </w:rPr>
      </w:r>
      <w:r>
        <w:rPr>
          <w:noProof/>
        </w:rPr>
        <w:fldChar w:fldCharType="separate"/>
      </w:r>
      <w:r>
        <w:rPr>
          <w:noProof/>
        </w:rPr>
        <w:t>153</w:t>
      </w:r>
      <w:r>
        <w:rPr>
          <w:noProof/>
        </w:rPr>
        <w:fldChar w:fldCharType="end"/>
      </w:r>
    </w:p>
    <w:p w14:paraId="11D70223" w14:textId="609BA1F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6.6.6.2.9</w:t>
      </w:r>
      <w:r>
        <w:rPr>
          <w:rFonts w:asciiTheme="minorHAnsi" w:eastAsiaTheme="minorEastAsia" w:hAnsiTheme="minorHAnsi" w:cstheme="minorBidi"/>
          <w:noProof/>
          <w:kern w:val="2"/>
          <w:sz w:val="24"/>
          <w:szCs w:val="24"/>
          <w:lang w:eastAsia="ko-KR"/>
          <w14:ligatures w14:val="standardContextual"/>
        </w:rPr>
        <w:tab/>
      </w:r>
      <w:r>
        <w:rPr>
          <w:noProof/>
        </w:rPr>
        <w:t>Type: FlightPathMonConfigNotif</w:t>
      </w:r>
      <w:r>
        <w:rPr>
          <w:noProof/>
        </w:rPr>
        <w:tab/>
      </w:r>
      <w:r>
        <w:rPr>
          <w:noProof/>
        </w:rPr>
        <w:fldChar w:fldCharType="begin" w:fldLock="1"/>
      </w:r>
      <w:r>
        <w:rPr>
          <w:noProof/>
        </w:rPr>
        <w:instrText xml:space="preserve"> PAGEREF _Toc200747665 \h </w:instrText>
      </w:r>
      <w:r>
        <w:rPr>
          <w:noProof/>
        </w:rPr>
      </w:r>
      <w:r>
        <w:rPr>
          <w:noProof/>
        </w:rPr>
        <w:fldChar w:fldCharType="separate"/>
      </w:r>
      <w:r>
        <w:rPr>
          <w:noProof/>
        </w:rPr>
        <w:t>153</w:t>
      </w:r>
      <w:r>
        <w:rPr>
          <w:noProof/>
        </w:rPr>
        <w:fldChar w:fldCharType="end"/>
      </w:r>
    </w:p>
    <w:p w14:paraId="0079AD78" w14:textId="5861625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6.6.6.2.10</w:t>
      </w:r>
      <w:r>
        <w:rPr>
          <w:rFonts w:asciiTheme="minorHAnsi" w:eastAsiaTheme="minorEastAsia" w:hAnsiTheme="minorHAnsi" w:cstheme="minorBidi"/>
          <w:noProof/>
          <w:kern w:val="2"/>
          <w:sz w:val="24"/>
          <w:szCs w:val="24"/>
          <w:lang w:eastAsia="ko-KR"/>
          <w14:ligatures w14:val="standardContextual"/>
        </w:rPr>
        <w:tab/>
      </w:r>
      <w:r>
        <w:rPr>
          <w:noProof/>
        </w:rPr>
        <w:t>Type: FlightPathMonNotif</w:t>
      </w:r>
      <w:r>
        <w:rPr>
          <w:noProof/>
        </w:rPr>
        <w:tab/>
      </w:r>
      <w:r>
        <w:rPr>
          <w:noProof/>
        </w:rPr>
        <w:fldChar w:fldCharType="begin" w:fldLock="1"/>
      </w:r>
      <w:r>
        <w:rPr>
          <w:noProof/>
        </w:rPr>
        <w:instrText xml:space="preserve"> PAGEREF _Toc200747666 \h </w:instrText>
      </w:r>
      <w:r>
        <w:rPr>
          <w:noProof/>
        </w:rPr>
      </w:r>
      <w:r>
        <w:rPr>
          <w:noProof/>
        </w:rPr>
        <w:fldChar w:fldCharType="separate"/>
      </w:r>
      <w:r>
        <w:rPr>
          <w:noProof/>
        </w:rPr>
        <w:t>153</w:t>
      </w:r>
      <w:r>
        <w:rPr>
          <w:noProof/>
        </w:rPr>
        <w:fldChar w:fldCharType="end"/>
      </w:r>
    </w:p>
    <w:p w14:paraId="57008346" w14:textId="5A153A8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6.6.6.2.11</w:t>
      </w:r>
      <w:r>
        <w:rPr>
          <w:rFonts w:asciiTheme="minorHAnsi" w:eastAsiaTheme="minorEastAsia" w:hAnsiTheme="minorHAnsi" w:cstheme="minorBidi"/>
          <w:noProof/>
          <w:kern w:val="2"/>
          <w:sz w:val="24"/>
          <w:szCs w:val="24"/>
          <w:lang w:eastAsia="ko-KR"/>
          <w14:ligatures w14:val="standardContextual"/>
        </w:rPr>
        <w:tab/>
      </w:r>
      <w:r>
        <w:rPr>
          <w:noProof/>
        </w:rPr>
        <w:t>Type: FlightPathMonEventInfo</w:t>
      </w:r>
      <w:r>
        <w:rPr>
          <w:noProof/>
        </w:rPr>
        <w:tab/>
      </w:r>
      <w:r>
        <w:rPr>
          <w:noProof/>
        </w:rPr>
        <w:fldChar w:fldCharType="begin" w:fldLock="1"/>
      </w:r>
      <w:r>
        <w:rPr>
          <w:noProof/>
        </w:rPr>
        <w:instrText xml:space="preserve"> PAGEREF _Toc200747667 \h </w:instrText>
      </w:r>
      <w:r>
        <w:rPr>
          <w:noProof/>
        </w:rPr>
      </w:r>
      <w:r>
        <w:rPr>
          <w:noProof/>
        </w:rPr>
        <w:fldChar w:fldCharType="separate"/>
      </w:r>
      <w:r>
        <w:rPr>
          <w:noProof/>
        </w:rPr>
        <w:t>153</w:t>
      </w:r>
      <w:r>
        <w:rPr>
          <w:noProof/>
        </w:rPr>
        <w:fldChar w:fldCharType="end"/>
      </w:r>
    </w:p>
    <w:p w14:paraId="49B8F47D" w14:textId="66B603B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6.6.6.2.12</w:t>
      </w:r>
      <w:r>
        <w:rPr>
          <w:rFonts w:asciiTheme="minorHAnsi" w:eastAsiaTheme="minorEastAsia" w:hAnsiTheme="minorHAnsi" w:cstheme="minorBidi"/>
          <w:noProof/>
          <w:kern w:val="2"/>
          <w:sz w:val="24"/>
          <w:szCs w:val="24"/>
          <w:lang w:eastAsia="ko-KR"/>
          <w14:ligatures w14:val="standardContextual"/>
        </w:rPr>
        <w:tab/>
      </w:r>
      <w:r>
        <w:rPr>
          <w:noProof/>
        </w:rPr>
        <w:t>Type: QoSThresholds</w:t>
      </w:r>
      <w:r>
        <w:rPr>
          <w:noProof/>
        </w:rPr>
        <w:tab/>
      </w:r>
      <w:r>
        <w:rPr>
          <w:noProof/>
        </w:rPr>
        <w:fldChar w:fldCharType="begin" w:fldLock="1"/>
      </w:r>
      <w:r>
        <w:rPr>
          <w:noProof/>
        </w:rPr>
        <w:instrText xml:space="preserve"> PAGEREF _Toc200747668 \h </w:instrText>
      </w:r>
      <w:r>
        <w:rPr>
          <w:noProof/>
        </w:rPr>
      </w:r>
      <w:r>
        <w:rPr>
          <w:noProof/>
        </w:rPr>
        <w:fldChar w:fldCharType="separate"/>
      </w:r>
      <w:r>
        <w:rPr>
          <w:noProof/>
        </w:rPr>
        <w:t>154</w:t>
      </w:r>
      <w:r>
        <w:rPr>
          <w:noProof/>
        </w:rPr>
        <w:fldChar w:fldCharType="end"/>
      </w:r>
    </w:p>
    <w:p w14:paraId="57883F78" w14:textId="6C4CB12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6.6.6.2.13</w:t>
      </w:r>
      <w:r>
        <w:rPr>
          <w:rFonts w:asciiTheme="minorHAnsi" w:eastAsiaTheme="minorEastAsia" w:hAnsiTheme="minorHAnsi" w:cstheme="minorBidi"/>
          <w:noProof/>
          <w:kern w:val="2"/>
          <w:sz w:val="24"/>
          <w:szCs w:val="24"/>
          <w:lang w:eastAsia="ko-KR"/>
          <w14:ligatures w14:val="standardContextual"/>
        </w:rPr>
        <w:tab/>
      </w:r>
      <w:r>
        <w:rPr>
          <w:noProof/>
        </w:rPr>
        <w:t>Type: QoEThresholds</w:t>
      </w:r>
      <w:r>
        <w:rPr>
          <w:noProof/>
        </w:rPr>
        <w:tab/>
      </w:r>
      <w:r>
        <w:rPr>
          <w:noProof/>
        </w:rPr>
        <w:fldChar w:fldCharType="begin" w:fldLock="1"/>
      </w:r>
      <w:r>
        <w:rPr>
          <w:noProof/>
        </w:rPr>
        <w:instrText xml:space="preserve"> PAGEREF _Toc200747669 \h </w:instrText>
      </w:r>
      <w:r>
        <w:rPr>
          <w:noProof/>
        </w:rPr>
      </w:r>
      <w:r>
        <w:rPr>
          <w:noProof/>
        </w:rPr>
        <w:fldChar w:fldCharType="separate"/>
      </w:r>
      <w:r>
        <w:rPr>
          <w:noProof/>
        </w:rPr>
        <w:t>155</w:t>
      </w:r>
      <w:r>
        <w:rPr>
          <w:noProof/>
        </w:rPr>
        <w:fldChar w:fldCharType="end"/>
      </w:r>
    </w:p>
    <w:p w14:paraId="20F7B331" w14:textId="1872923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6F7EC9">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_Toc200747670 \h </w:instrText>
      </w:r>
      <w:r>
        <w:rPr>
          <w:noProof/>
        </w:rPr>
      </w:r>
      <w:r>
        <w:rPr>
          <w:noProof/>
        </w:rPr>
        <w:fldChar w:fldCharType="separate"/>
      </w:r>
      <w:r>
        <w:rPr>
          <w:noProof/>
        </w:rPr>
        <w:t>155</w:t>
      </w:r>
      <w:r>
        <w:rPr>
          <w:noProof/>
        </w:rPr>
        <w:fldChar w:fldCharType="end"/>
      </w:r>
    </w:p>
    <w:p w14:paraId="59A2150C" w14:textId="38BBDD6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_Toc200747671 \h </w:instrText>
      </w:r>
      <w:r>
        <w:rPr>
          <w:noProof/>
        </w:rPr>
      </w:r>
      <w:r>
        <w:rPr>
          <w:noProof/>
        </w:rPr>
        <w:fldChar w:fldCharType="separate"/>
      </w:r>
      <w:r>
        <w:rPr>
          <w:noProof/>
        </w:rPr>
        <w:t>155</w:t>
      </w:r>
      <w:r>
        <w:rPr>
          <w:noProof/>
        </w:rPr>
        <w:fldChar w:fldCharType="end"/>
      </w:r>
    </w:p>
    <w:p w14:paraId="3A0E5AAE" w14:textId="3CE4F39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_Toc200747672 \h </w:instrText>
      </w:r>
      <w:r>
        <w:rPr>
          <w:noProof/>
        </w:rPr>
      </w:r>
      <w:r>
        <w:rPr>
          <w:noProof/>
        </w:rPr>
        <w:fldChar w:fldCharType="separate"/>
      </w:r>
      <w:r>
        <w:rPr>
          <w:noProof/>
        </w:rPr>
        <w:t>155</w:t>
      </w:r>
      <w:r>
        <w:rPr>
          <w:noProof/>
        </w:rPr>
        <w:fldChar w:fldCharType="end"/>
      </w:r>
    </w:p>
    <w:p w14:paraId="53B99F93" w14:textId="455318F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6.6.6.3.3</w:t>
      </w:r>
      <w:r>
        <w:rPr>
          <w:rFonts w:asciiTheme="minorHAnsi" w:eastAsiaTheme="minorEastAsia" w:hAnsiTheme="minorHAnsi" w:cstheme="minorBidi"/>
          <w:noProof/>
          <w:kern w:val="2"/>
          <w:sz w:val="24"/>
          <w:szCs w:val="24"/>
          <w:lang w:eastAsia="ko-KR"/>
          <w14:ligatures w14:val="standardContextual"/>
        </w:rPr>
        <w:tab/>
      </w:r>
      <w:r>
        <w:rPr>
          <w:noProof/>
        </w:rPr>
        <w:t>Enumeration: FlightPathMonConfigStatus</w:t>
      </w:r>
      <w:r>
        <w:rPr>
          <w:noProof/>
        </w:rPr>
        <w:tab/>
      </w:r>
      <w:r>
        <w:rPr>
          <w:noProof/>
        </w:rPr>
        <w:fldChar w:fldCharType="begin" w:fldLock="1"/>
      </w:r>
      <w:r>
        <w:rPr>
          <w:noProof/>
        </w:rPr>
        <w:instrText xml:space="preserve"> PAGEREF _Toc200747673 \h </w:instrText>
      </w:r>
      <w:r>
        <w:rPr>
          <w:noProof/>
        </w:rPr>
      </w:r>
      <w:r>
        <w:rPr>
          <w:noProof/>
        </w:rPr>
        <w:fldChar w:fldCharType="separate"/>
      </w:r>
      <w:r>
        <w:rPr>
          <w:noProof/>
        </w:rPr>
        <w:t>155</w:t>
      </w:r>
      <w:r>
        <w:rPr>
          <w:noProof/>
        </w:rPr>
        <w:fldChar w:fldCharType="end"/>
      </w:r>
    </w:p>
    <w:p w14:paraId="132BA67E" w14:textId="32CDEDA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6.6.6.3.4</w:t>
      </w:r>
      <w:r>
        <w:rPr>
          <w:rFonts w:asciiTheme="minorHAnsi" w:eastAsiaTheme="minorEastAsia" w:hAnsiTheme="minorHAnsi" w:cstheme="minorBidi"/>
          <w:noProof/>
          <w:kern w:val="2"/>
          <w:sz w:val="24"/>
          <w:szCs w:val="24"/>
          <w:lang w:eastAsia="ko-KR"/>
          <w14:ligatures w14:val="standardContextual"/>
        </w:rPr>
        <w:tab/>
      </w:r>
      <w:r>
        <w:rPr>
          <w:noProof/>
        </w:rPr>
        <w:t>Enumeration: FlightPathMonEvent</w:t>
      </w:r>
      <w:r>
        <w:rPr>
          <w:noProof/>
        </w:rPr>
        <w:tab/>
      </w:r>
      <w:r>
        <w:rPr>
          <w:noProof/>
        </w:rPr>
        <w:fldChar w:fldCharType="begin" w:fldLock="1"/>
      </w:r>
      <w:r>
        <w:rPr>
          <w:noProof/>
        </w:rPr>
        <w:instrText xml:space="preserve"> PAGEREF _Toc200747674 \h </w:instrText>
      </w:r>
      <w:r>
        <w:rPr>
          <w:noProof/>
        </w:rPr>
      </w:r>
      <w:r>
        <w:rPr>
          <w:noProof/>
        </w:rPr>
        <w:fldChar w:fldCharType="separate"/>
      </w:r>
      <w:r>
        <w:rPr>
          <w:noProof/>
        </w:rPr>
        <w:t>155</w:t>
      </w:r>
      <w:r>
        <w:rPr>
          <w:noProof/>
        </w:rPr>
        <w:fldChar w:fldCharType="end"/>
      </w:r>
    </w:p>
    <w:p w14:paraId="0C9EEC52" w14:textId="59CAEC6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6F7EC9">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_Toc200747675 \h </w:instrText>
      </w:r>
      <w:r>
        <w:rPr>
          <w:noProof/>
        </w:rPr>
      </w:r>
      <w:r>
        <w:rPr>
          <w:noProof/>
        </w:rPr>
        <w:fldChar w:fldCharType="separate"/>
      </w:r>
      <w:r>
        <w:rPr>
          <w:noProof/>
        </w:rPr>
        <w:t>156</w:t>
      </w:r>
      <w:r>
        <w:rPr>
          <w:noProof/>
        </w:rPr>
        <w:fldChar w:fldCharType="end"/>
      </w:r>
    </w:p>
    <w:p w14:paraId="47DCB046" w14:textId="7123BAD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_Toc200747676 \h </w:instrText>
      </w:r>
      <w:r>
        <w:rPr>
          <w:noProof/>
        </w:rPr>
      </w:r>
      <w:r>
        <w:rPr>
          <w:noProof/>
        </w:rPr>
        <w:fldChar w:fldCharType="separate"/>
      </w:r>
      <w:r>
        <w:rPr>
          <w:noProof/>
        </w:rPr>
        <w:t>156</w:t>
      </w:r>
      <w:r>
        <w:rPr>
          <w:noProof/>
        </w:rPr>
        <w:fldChar w:fldCharType="end"/>
      </w:r>
    </w:p>
    <w:p w14:paraId="786346E4" w14:textId="1D330A3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6.6.6.5.1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_Toc200747677 \h </w:instrText>
      </w:r>
      <w:r>
        <w:rPr>
          <w:noProof/>
        </w:rPr>
      </w:r>
      <w:r>
        <w:rPr>
          <w:noProof/>
        </w:rPr>
        <w:fldChar w:fldCharType="separate"/>
      </w:r>
      <w:r>
        <w:rPr>
          <w:noProof/>
        </w:rPr>
        <w:t>156</w:t>
      </w:r>
      <w:r>
        <w:rPr>
          <w:noProof/>
        </w:rPr>
        <w:fldChar w:fldCharType="end"/>
      </w:r>
    </w:p>
    <w:p w14:paraId="13A39463" w14:textId="7C0D977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_Toc200747678 \h </w:instrText>
      </w:r>
      <w:r>
        <w:rPr>
          <w:noProof/>
        </w:rPr>
      </w:r>
      <w:r>
        <w:rPr>
          <w:noProof/>
        </w:rPr>
        <w:fldChar w:fldCharType="separate"/>
      </w:r>
      <w:r>
        <w:rPr>
          <w:noProof/>
        </w:rPr>
        <w:t>156</w:t>
      </w:r>
      <w:r>
        <w:rPr>
          <w:noProof/>
        </w:rPr>
        <w:fldChar w:fldCharType="end"/>
      </w:r>
    </w:p>
    <w:p w14:paraId="058061AD" w14:textId="3151BF5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_Toc200747679 \h </w:instrText>
      </w:r>
      <w:r>
        <w:rPr>
          <w:noProof/>
        </w:rPr>
      </w:r>
      <w:r>
        <w:rPr>
          <w:noProof/>
        </w:rPr>
        <w:fldChar w:fldCharType="separate"/>
      </w:r>
      <w:r>
        <w:rPr>
          <w:noProof/>
        </w:rPr>
        <w:t>156</w:t>
      </w:r>
      <w:r>
        <w:rPr>
          <w:noProof/>
        </w:rPr>
        <w:fldChar w:fldCharType="end"/>
      </w:r>
    </w:p>
    <w:p w14:paraId="292FD6CE" w14:textId="4231DBCD"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_Toc200747680 \h </w:instrText>
      </w:r>
      <w:r>
        <w:rPr>
          <w:noProof/>
        </w:rPr>
      </w:r>
      <w:r>
        <w:rPr>
          <w:noProof/>
        </w:rPr>
        <w:fldChar w:fldCharType="separate"/>
      </w:r>
      <w:r>
        <w:rPr>
          <w:noProof/>
        </w:rPr>
        <w:t>156</w:t>
      </w:r>
      <w:r>
        <w:rPr>
          <w:noProof/>
        </w:rPr>
        <w:fldChar w:fldCharType="end"/>
      </w:r>
    </w:p>
    <w:p w14:paraId="2B507614" w14:textId="665E2418"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6.6.7.3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_Toc200747681 \h </w:instrText>
      </w:r>
      <w:r>
        <w:rPr>
          <w:noProof/>
        </w:rPr>
      </w:r>
      <w:r>
        <w:rPr>
          <w:noProof/>
        </w:rPr>
        <w:fldChar w:fldCharType="separate"/>
      </w:r>
      <w:r>
        <w:rPr>
          <w:noProof/>
        </w:rPr>
        <w:t>156</w:t>
      </w:r>
      <w:r>
        <w:rPr>
          <w:noProof/>
        </w:rPr>
        <w:fldChar w:fldCharType="end"/>
      </w:r>
    </w:p>
    <w:p w14:paraId="48CE9D8E" w14:textId="671A8623"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_Toc200747682 \h </w:instrText>
      </w:r>
      <w:r>
        <w:rPr>
          <w:noProof/>
        </w:rPr>
      </w:r>
      <w:r>
        <w:rPr>
          <w:noProof/>
        </w:rPr>
        <w:fldChar w:fldCharType="separate"/>
      </w:r>
      <w:r>
        <w:rPr>
          <w:noProof/>
        </w:rPr>
        <w:t>156</w:t>
      </w:r>
      <w:r>
        <w:rPr>
          <w:noProof/>
        </w:rPr>
        <w:fldChar w:fldCharType="end"/>
      </w:r>
    </w:p>
    <w:p w14:paraId="397F2495" w14:textId="6A52EB65"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6.6.9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_Toc200747683 \h </w:instrText>
      </w:r>
      <w:r>
        <w:rPr>
          <w:noProof/>
        </w:rPr>
      </w:r>
      <w:r>
        <w:rPr>
          <w:noProof/>
        </w:rPr>
        <w:fldChar w:fldCharType="separate"/>
      </w:r>
      <w:r>
        <w:rPr>
          <w:noProof/>
        </w:rPr>
        <w:t>156</w:t>
      </w:r>
      <w:r>
        <w:rPr>
          <w:noProof/>
        </w:rPr>
        <w:fldChar w:fldCharType="end"/>
      </w:r>
    </w:p>
    <w:p w14:paraId="5DAB335B" w14:textId="28A80BA5"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6.7</w:t>
      </w:r>
      <w:r>
        <w:rPr>
          <w:rFonts w:asciiTheme="minorHAnsi" w:eastAsiaTheme="minorEastAsia" w:hAnsiTheme="minorHAnsi" w:cstheme="minorBidi"/>
          <w:noProof/>
          <w:kern w:val="2"/>
          <w:sz w:val="24"/>
          <w:szCs w:val="24"/>
          <w:lang w:eastAsia="ko-KR"/>
          <w14:ligatures w14:val="standardContextual"/>
        </w:rPr>
        <w:tab/>
      </w:r>
      <w:r>
        <w:rPr>
          <w:noProof/>
        </w:rPr>
        <w:t>UAE_FlightRouteSupport Service API</w:t>
      </w:r>
      <w:r>
        <w:rPr>
          <w:noProof/>
        </w:rPr>
        <w:tab/>
      </w:r>
      <w:r>
        <w:rPr>
          <w:noProof/>
        </w:rPr>
        <w:fldChar w:fldCharType="begin" w:fldLock="1"/>
      </w:r>
      <w:r>
        <w:rPr>
          <w:noProof/>
        </w:rPr>
        <w:instrText xml:space="preserve"> PAGEREF _Toc200747684 \h </w:instrText>
      </w:r>
      <w:r>
        <w:rPr>
          <w:noProof/>
        </w:rPr>
      </w:r>
      <w:r>
        <w:rPr>
          <w:noProof/>
        </w:rPr>
        <w:fldChar w:fldCharType="separate"/>
      </w:r>
      <w:r>
        <w:rPr>
          <w:noProof/>
        </w:rPr>
        <w:t>157</w:t>
      </w:r>
      <w:r>
        <w:rPr>
          <w:noProof/>
        </w:rPr>
        <w:fldChar w:fldCharType="end"/>
      </w:r>
    </w:p>
    <w:p w14:paraId="0BDE11FD" w14:textId="2FBAABC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_Toc200747685 \h </w:instrText>
      </w:r>
      <w:r>
        <w:rPr>
          <w:noProof/>
        </w:rPr>
      </w:r>
      <w:r>
        <w:rPr>
          <w:noProof/>
        </w:rPr>
        <w:fldChar w:fldCharType="separate"/>
      </w:r>
      <w:r>
        <w:rPr>
          <w:noProof/>
        </w:rPr>
        <w:t>157</w:t>
      </w:r>
      <w:r>
        <w:rPr>
          <w:noProof/>
        </w:rPr>
        <w:fldChar w:fldCharType="end"/>
      </w:r>
    </w:p>
    <w:p w14:paraId="6164C7E9" w14:textId="2D32E6E6"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_Toc200747686 \h </w:instrText>
      </w:r>
      <w:r>
        <w:rPr>
          <w:noProof/>
        </w:rPr>
      </w:r>
      <w:r>
        <w:rPr>
          <w:noProof/>
        </w:rPr>
        <w:fldChar w:fldCharType="separate"/>
      </w:r>
      <w:r>
        <w:rPr>
          <w:noProof/>
        </w:rPr>
        <w:t>157</w:t>
      </w:r>
      <w:r>
        <w:rPr>
          <w:noProof/>
        </w:rPr>
        <w:fldChar w:fldCharType="end"/>
      </w:r>
    </w:p>
    <w:p w14:paraId="72562DE7" w14:textId="4D5A32C3"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_Toc200747687 \h </w:instrText>
      </w:r>
      <w:r>
        <w:rPr>
          <w:noProof/>
        </w:rPr>
      </w:r>
      <w:r>
        <w:rPr>
          <w:noProof/>
        </w:rPr>
        <w:fldChar w:fldCharType="separate"/>
      </w:r>
      <w:r>
        <w:rPr>
          <w:noProof/>
        </w:rPr>
        <w:t>157</w:t>
      </w:r>
      <w:r>
        <w:rPr>
          <w:noProof/>
        </w:rPr>
        <w:fldChar w:fldCharType="end"/>
      </w:r>
    </w:p>
    <w:p w14:paraId="6F2BE536" w14:textId="6E86836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_Toc200747688 \h </w:instrText>
      </w:r>
      <w:r>
        <w:rPr>
          <w:noProof/>
        </w:rPr>
      </w:r>
      <w:r>
        <w:rPr>
          <w:noProof/>
        </w:rPr>
        <w:fldChar w:fldCharType="separate"/>
      </w:r>
      <w:r>
        <w:rPr>
          <w:noProof/>
        </w:rPr>
        <w:t>157</w:t>
      </w:r>
      <w:r>
        <w:rPr>
          <w:noProof/>
        </w:rPr>
        <w:fldChar w:fldCharType="end"/>
      </w:r>
    </w:p>
    <w:p w14:paraId="020530D9" w14:textId="7953C12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_Toc200747689 \h </w:instrText>
      </w:r>
      <w:r>
        <w:rPr>
          <w:noProof/>
        </w:rPr>
      </w:r>
      <w:r>
        <w:rPr>
          <w:noProof/>
        </w:rPr>
        <w:fldChar w:fldCharType="separate"/>
      </w:r>
      <w:r>
        <w:rPr>
          <w:noProof/>
        </w:rPr>
        <w:t>157</w:t>
      </w:r>
      <w:r>
        <w:rPr>
          <w:noProof/>
        </w:rPr>
        <w:fldChar w:fldCharType="end"/>
      </w:r>
    </w:p>
    <w:p w14:paraId="1C2F9B6C" w14:textId="62048340"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6.7.4.2</w:t>
      </w:r>
      <w:r>
        <w:rPr>
          <w:rFonts w:asciiTheme="minorHAnsi" w:eastAsiaTheme="minorEastAsia" w:hAnsiTheme="minorHAnsi" w:cstheme="minorBidi"/>
          <w:noProof/>
          <w:kern w:val="2"/>
          <w:sz w:val="24"/>
          <w:szCs w:val="24"/>
          <w:lang w:eastAsia="ko-KR"/>
          <w14:ligatures w14:val="standardContextual"/>
        </w:rPr>
        <w:tab/>
      </w:r>
      <w:r>
        <w:rPr>
          <w:noProof/>
        </w:rPr>
        <w:t>Operation: FlightRouteRequest</w:t>
      </w:r>
      <w:r>
        <w:rPr>
          <w:noProof/>
        </w:rPr>
        <w:tab/>
      </w:r>
      <w:r>
        <w:rPr>
          <w:noProof/>
        </w:rPr>
        <w:fldChar w:fldCharType="begin" w:fldLock="1"/>
      </w:r>
      <w:r>
        <w:rPr>
          <w:noProof/>
        </w:rPr>
        <w:instrText xml:space="preserve"> PAGEREF _Toc200747690 \h </w:instrText>
      </w:r>
      <w:r>
        <w:rPr>
          <w:noProof/>
        </w:rPr>
      </w:r>
      <w:r>
        <w:rPr>
          <w:noProof/>
        </w:rPr>
        <w:fldChar w:fldCharType="separate"/>
      </w:r>
      <w:r>
        <w:rPr>
          <w:noProof/>
        </w:rPr>
        <w:t>158</w:t>
      </w:r>
      <w:r>
        <w:rPr>
          <w:noProof/>
        </w:rPr>
        <w:fldChar w:fldCharType="end"/>
      </w:r>
    </w:p>
    <w:p w14:paraId="696A469E" w14:textId="4E59EFD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_Toc200747691 \h </w:instrText>
      </w:r>
      <w:r>
        <w:rPr>
          <w:noProof/>
        </w:rPr>
      </w:r>
      <w:r>
        <w:rPr>
          <w:noProof/>
        </w:rPr>
        <w:fldChar w:fldCharType="separate"/>
      </w:r>
      <w:r>
        <w:rPr>
          <w:noProof/>
        </w:rPr>
        <w:t>158</w:t>
      </w:r>
      <w:r>
        <w:rPr>
          <w:noProof/>
        </w:rPr>
        <w:fldChar w:fldCharType="end"/>
      </w:r>
    </w:p>
    <w:p w14:paraId="2D23F7B6" w14:textId="2953E12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_Toc200747692 \h </w:instrText>
      </w:r>
      <w:r>
        <w:rPr>
          <w:noProof/>
        </w:rPr>
      </w:r>
      <w:r>
        <w:rPr>
          <w:noProof/>
        </w:rPr>
        <w:fldChar w:fldCharType="separate"/>
      </w:r>
      <w:r>
        <w:rPr>
          <w:noProof/>
        </w:rPr>
        <w:t>158</w:t>
      </w:r>
      <w:r>
        <w:rPr>
          <w:noProof/>
        </w:rPr>
        <w:fldChar w:fldCharType="end"/>
      </w:r>
    </w:p>
    <w:p w14:paraId="57E2D290" w14:textId="2012A404"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_Toc200747693 \h </w:instrText>
      </w:r>
      <w:r>
        <w:rPr>
          <w:noProof/>
        </w:rPr>
      </w:r>
      <w:r>
        <w:rPr>
          <w:noProof/>
        </w:rPr>
        <w:fldChar w:fldCharType="separate"/>
      </w:r>
      <w:r>
        <w:rPr>
          <w:noProof/>
        </w:rPr>
        <w:t>159</w:t>
      </w:r>
      <w:r>
        <w:rPr>
          <w:noProof/>
        </w:rPr>
        <w:fldChar w:fldCharType="end"/>
      </w:r>
    </w:p>
    <w:p w14:paraId="33B4C929" w14:textId="270C1ED2"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_Toc200747694 \h </w:instrText>
      </w:r>
      <w:r>
        <w:rPr>
          <w:noProof/>
        </w:rPr>
      </w:r>
      <w:r>
        <w:rPr>
          <w:noProof/>
        </w:rPr>
        <w:fldChar w:fldCharType="separate"/>
      </w:r>
      <w:r>
        <w:rPr>
          <w:noProof/>
        </w:rPr>
        <w:t>159</w:t>
      </w:r>
      <w:r>
        <w:rPr>
          <w:noProof/>
        </w:rPr>
        <w:fldChar w:fldCharType="end"/>
      </w:r>
    </w:p>
    <w:p w14:paraId="3996047C" w14:textId="0E360409"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_Toc200747695 \h </w:instrText>
      </w:r>
      <w:r>
        <w:rPr>
          <w:noProof/>
        </w:rPr>
      </w:r>
      <w:r>
        <w:rPr>
          <w:noProof/>
        </w:rPr>
        <w:fldChar w:fldCharType="separate"/>
      </w:r>
      <w:r>
        <w:rPr>
          <w:noProof/>
        </w:rPr>
        <w:t>159</w:t>
      </w:r>
      <w:r>
        <w:rPr>
          <w:noProof/>
        </w:rPr>
        <w:fldChar w:fldCharType="end"/>
      </w:r>
    </w:p>
    <w:p w14:paraId="4B36D3AD" w14:textId="62B89A2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w:t>
      </w:r>
      <w:r w:rsidRPr="006F7EC9">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_Toc200747696 \h </w:instrText>
      </w:r>
      <w:r>
        <w:rPr>
          <w:noProof/>
        </w:rPr>
      </w:r>
      <w:r>
        <w:rPr>
          <w:noProof/>
        </w:rPr>
        <w:fldChar w:fldCharType="separate"/>
      </w:r>
      <w:r>
        <w:rPr>
          <w:noProof/>
        </w:rPr>
        <w:t>159</w:t>
      </w:r>
      <w:r>
        <w:rPr>
          <w:noProof/>
        </w:rPr>
        <w:fldChar w:fldCharType="end"/>
      </w:r>
    </w:p>
    <w:p w14:paraId="11636A65" w14:textId="41EA34B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_Toc200747697 \h </w:instrText>
      </w:r>
      <w:r>
        <w:rPr>
          <w:noProof/>
        </w:rPr>
      </w:r>
      <w:r>
        <w:rPr>
          <w:noProof/>
        </w:rPr>
        <w:fldChar w:fldCharType="separate"/>
      </w:r>
      <w:r>
        <w:rPr>
          <w:noProof/>
        </w:rPr>
        <w:t>159</w:t>
      </w:r>
      <w:r>
        <w:rPr>
          <w:noProof/>
        </w:rPr>
        <w:fldChar w:fldCharType="end"/>
      </w:r>
    </w:p>
    <w:p w14:paraId="2DF5504D" w14:textId="240535E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6.7.6.2.2</w:t>
      </w:r>
      <w:r>
        <w:rPr>
          <w:rFonts w:asciiTheme="minorHAnsi" w:eastAsiaTheme="minorEastAsia" w:hAnsiTheme="minorHAnsi" w:cstheme="minorBidi"/>
          <w:noProof/>
          <w:kern w:val="2"/>
          <w:sz w:val="24"/>
          <w:szCs w:val="24"/>
          <w:lang w:eastAsia="ko-KR"/>
          <w14:ligatures w14:val="standardContextual"/>
        </w:rPr>
        <w:tab/>
      </w:r>
      <w:r>
        <w:rPr>
          <w:noProof/>
        </w:rPr>
        <w:t>Type: FlightRouteReq</w:t>
      </w:r>
      <w:r>
        <w:rPr>
          <w:noProof/>
        </w:rPr>
        <w:tab/>
      </w:r>
      <w:r>
        <w:rPr>
          <w:noProof/>
        </w:rPr>
        <w:fldChar w:fldCharType="begin" w:fldLock="1"/>
      </w:r>
      <w:r>
        <w:rPr>
          <w:noProof/>
        </w:rPr>
        <w:instrText xml:space="preserve"> PAGEREF _Toc200747698 \h </w:instrText>
      </w:r>
      <w:r>
        <w:rPr>
          <w:noProof/>
        </w:rPr>
      </w:r>
      <w:r>
        <w:rPr>
          <w:noProof/>
        </w:rPr>
        <w:fldChar w:fldCharType="separate"/>
      </w:r>
      <w:r>
        <w:rPr>
          <w:noProof/>
        </w:rPr>
        <w:t>160</w:t>
      </w:r>
      <w:r>
        <w:rPr>
          <w:noProof/>
        </w:rPr>
        <w:fldChar w:fldCharType="end"/>
      </w:r>
    </w:p>
    <w:p w14:paraId="371668DF" w14:textId="38D54A0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6.7.6.2.3</w:t>
      </w:r>
      <w:r>
        <w:rPr>
          <w:rFonts w:asciiTheme="minorHAnsi" w:eastAsiaTheme="minorEastAsia" w:hAnsiTheme="minorHAnsi" w:cstheme="minorBidi"/>
          <w:noProof/>
          <w:kern w:val="2"/>
          <w:sz w:val="24"/>
          <w:szCs w:val="24"/>
          <w:lang w:eastAsia="ko-KR"/>
          <w14:ligatures w14:val="standardContextual"/>
        </w:rPr>
        <w:tab/>
      </w:r>
      <w:r>
        <w:rPr>
          <w:noProof/>
        </w:rPr>
        <w:t>Type: FlightRouteResp</w:t>
      </w:r>
      <w:r>
        <w:rPr>
          <w:noProof/>
        </w:rPr>
        <w:tab/>
      </w:r>
      <w:r>
        <w:rPr>
          <w:noProof/>
        </w:rPr>
        <w:fldChar w:fldCharType="begin" w:fldLock="1"/>
      </w:r>
      <w:r>
        <w:rPr>
          <w:noProof/>
        </w:rPr>
        <w:instrText xml:space="preserve"> PAGEREF _Toc200747699 \h </w:instrText>
      </w:r>
      <w:r>
        <w:rPr>
          <w:noProof/>
        </w:rPr>
      </w:r>
      <w:r>
        <w:rPr>
          <w:noProof/>
        </w:rPr>
        <w:fldChar w:fldCharType="separate"/>
      </w:r>
      <w:r>
        <w:rPr>
          <w:noProof/>
        </w:rPr>
        <w:t>160</w:t>
      </w:r>
      <w:r>
        <w:rPr>
          <w:noProof/>
        </w:rPr>
        <w:fldChar w:fldCharType="end"/>
      </w:r>
    </w:p>
    <w:p w14:paraId="71C2171D" w14:textId="7AA1E42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6.7.6.2.4</w:t>
      </w:r>
      <w:r>
        <w:rPr>
          <w:rFonts w:asciiTheme="minorHAnsi" w:eastAsiaTheme="minorEastAsia" w:hAnsiTheme="minorHAnsi" w:cstheme="minorBidi"/>
          <w:noProof/>
          <w:kern w:val="2"/>
          <w:sz w:val="24"/>
          <w:szCs w:val="24"/>
          <w:lang w:eastAsia="ko-KR"/>
          <w14:ligatures w14:val="standardContextual"/>
        </w:rPr>
        <w:tab/>
      </w:r>
      <w:r>
        <w:rPr>
          <w:noProof/>
        </w:rPr>
        <w:t>Type: FlightChars</w:t>
      </w:r>
      <w:r>
        <w:rPr>
          <w:noProof/>
        </w:rPr>
        <w:tab/>
      </w:r>
      <w:r>
        <w:rPr>
          <w:noProof/>
        </w:rPr>
        <w:fldChar w:fldCharType="begin" w:fldLock="1"/>
      </w:r>
      <w:r>
        <w:rPr>
          <w:noProof/>
        </w:rPr>
        <w:instrText xml:space="preserve"> PAGEREF _Toc200747700 \h </w:instrText>
      </w:r>
      <w:r>
        <w:rPr>
          <w:noProof/>
        </w:rPr>
      </w:r>
      <w:r>
        <w:rPr>
          <w:noProof/>
        </w:rPr>
        <w:fldChar w:fldCharType="separate"/>
      </w:r>
      <w:r>
        <w:rPr>
          <w:noProof/>
        </w:rPr>
        <w:t>161</w:t>
      </w:r>
      <w:r>
        <w:rPr>
          <w:noProof/>
        </w:rPr>
        <w:fldChar w:fldCharType="end"/>
      </w:r>
    </w:p>
    <w:p w14:paraId="3DFDA726" w14:textId="572B42D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w:t>
      </w:r>
      <w:r w:rsidRPr="006F7EC9">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_Toc200747701 \h </w:instrText>
      </w:r>
      <w:r>
        <w:rPr>
          <w:noProof/>
        </w:rPr>
      </w:r>
      <w:r>
        <w:rPr>
          <w:noProof/>
        </w:rPr>
        <w:fldChar w:fldCharType="separate"/>
      </w:r>
      <w:r>
        <w:rPr>
          <w:noProof/>
        </w:rPr>
        <w:t>161</w:t>
      </w:r>
      <w:r>
        <w:rPr>
          <w:noProof/>
        </w:rPr>
        <w:fldChar w:fldCharType="end"/>
      </w:r>
    </w:p>
    <w:p w14:paraId="47024122" w14:textId="68B7412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_Toc200747702 \h </w:instrText>
      </w:r>
      <w:r>
        <w:rPr>
          <w:noProof/>
        </w:rPr>
      </w:r>
      <w:r>
        <w:rPr>
          <w:noProof/>
        </w:rPr>
        <w:fldChar w:fldCharType="separate"/>
      </w:r>
      <w:r>
        <w:rPr>
          <w:noProof/>
        </w:rPr>
        <w:t>161</w:t>
      </w:r>
      <w:r>
        <w:rPr>
          <w:noProof/>
        </w:rPr>
        <w:fldChar w:fldCharType="end"/>
      </w:r>
    </w:p>
    <w:p w14:paraId="3C899782" w14:textId="0F98981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_Toc200747703 \h </w:instrText>
      </w:r>
      <w:r>
        <w:rPr>
          <w:noProof/>
        </w:rPr>
      </w:r>
      <w:r>
        <w:rPr>
          <w:noProof/>
        </w:rPr>
        <w:fldChar w:fldCharType="separate"/>
      </w:r>
      <w:r>
        <w:rPr>
          <w:noProof/>
        </w:rPr>
        <w:t>161</w:t>
      </w:r>
      <w:r>
        <w:rPr>
          <w:noProof/>
        </w:rPr>
        <w:fldChar w:fldCharType="end"/>
      </w:r>
    </w:p>
    <w:p w14:paraId="05862E1F" w14:textId="4761C8F4"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w:t>
      </w:r>
      <w:r w:rsidRPr="006F7EC9">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_Toc200747704 \h </w:instrText>
      </w:r>
      <w:r>
        <w:rPr>
          <w:noProof/>
        </w:rPr>
      </w:r>
      <w:r>
        <w:rPr>
          <w:noProof/>
        </w:rPr>
        <w:fldChar w:fldCharType="separate"/>
      </w:r>
      <w:r>
        <w:rPr>
          <w:noProof/>
        </w:rPr>
        <w:t>161</w:t>
      </w:r>
      <w:r>
        <w:rPr>
          <w:noProof/>
        </w:rPr>
        <w:fldChar w:fldCharType="end"/>
      </w:r>
    </w:p>
    <w:p w14:paraId="07A41137" w14:textId="151AF23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_Toc200747705 \h </w:instrText>
      </w:r>
      <w:r>
        <w:rPr>
          <w:noProof/>
        </w:rPr>
      </w:r>
      <w:r>
        <w:rPr>
          <w:noProof/>
        </w:rPr>
        <w:fldChar w:fldCharType="separate"/>
      </w:r>
      <w:r>
        <w:rPr>
          <w:noProof/>
        </w:rPr>
        <w:t>161</w:t>
      </w:r>
      <w:r>
        <w:rPr>
          <w:noProof/>
        </w:rPr>
        <w:fldChar w:fldCharType="end"/>
      </w:r>
    </w:p>
    <w:p w14:paraId="3C351611" w14:textId="7CAA0A3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6.7.6.5.1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_Toc200747706 \h </w:instrText>
      </w:r>
      <w:r>
        <w:rPr>
          <w:noProof/>
        </w:rPr>
      </w:r>
      <w:r>
        <w:rPr>
          <w:noProof/>
        </w:rPr>
        <w:fldChar w:fldCharType="separate"/>
      </w:r>
      <w:r>
        <w:rPr>
          <w:noProof/>
        </w:rPr>
        <w:t>161</w:t>
      </w:r>
      <w:r>
        <w:rPr>
          <w:noProof/>
        </w:rPr>
        <w:fldChar w:fldCharType="end"/>
      </w:r>
    </w:p>
    <w:p w14:paraId="5B9C4EA9" w14:textId="781B5DC6"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_Toc200747707 \h </w:instrText>
      </w:r>
      <w:r>
        <w:rPr>
          <w:noProof/>
        </w:rPr>
      </w:r>
      <w:r>
        <w:rPr>
          <w:noProof/>
        </w:rPr>
        <w:fldChar w:fldCharType="separate"/>
      </w:r>
      <w:r>
        <w:rPr>
          <w:noProof/>
        </w:rPr>
        <w:t>162</w:t>
      </w:r>
      <w:r>
        <w:rPr>
          <w:noProof/>
        </w:rPr>
        <w:fldChar w:fldCharType="end"/>
      </w:r>
    </w:p>
    <w:p w14:paraId="168283FC" w14:textId="63B1B642"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_Toc200747708 \h </w:instrText>
      </w:r>
      <w:r>
        <w:rPr>
          <w:noProof/>
        </w:rPr>
      </w:r>
      <w:r>
        <w:rPr>
          <w:noProof/>
        </w:rPr>
        <w:fldChar w:fldCharType="separate"/>
      </w:r>
      <w:r>
        <w:rPr>
          <w:noProof/>
        </w:rPr>
        <w:t>162</w:t>
      </w:r>
      <w:r>
        <w:rPr>
          <w:noProof/>
        </w:rPr>
        <w:fldChar w:fldCharType="end"/>
      </w:r>
    </w:p>
    <w:p w14:paraId="280E252D" w14:textId="245DE30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6.7.7.2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_Toc200747709 \h </w:instrText>
      </w:r>
      <w:r>
        <w:rPr>
          <w:noProof/>
        </w:rPr>
      </w:r>
      <w:r>
        <w:rPr>
          <w:noProof/>
        </w:rPr>
        <w:fldChar w:fldCharType="separate"/>
      </w:r>
      <w:r>
        <w:rPr>
          <w:noProof/>
        </w:rPr>
        <w:t>162</w:t>
      </w:r>
      <w:r>
        <w:rPr>
          <w:noProof/>
        </w:rPr>
        <w:fldChar w:fldCharType="end"/>
      </w:r>
    </w:p>
    <w:p w14:paraId="41B505E4" w14:textId="7F48A5C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6.7.7.3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_Toc200747710 \h </w:instrText>
      </w:r>
      <w:r>
        <w:rPr>
          <w:noProof/>
        </w:rPr>
      </w:r>
      <w:r>
        <w:rPr>
          <w:noProof/>
        </w:rPr>
        <w:fldChar w:fldCharType="separate"/>
      </w:r>
      <w:r>
        <w:rPr>
          <w:noProof/>
        </w:rPr>
        <w:t>162</w:t>
      </w:r>
      <w:r>
        <w:rPr>
          <w:noProof/>
        </w:rPr>
        <w:fldChar w:fldCharType="end"/>
      </w:r>
    </w:p>
    <w:p w14:paraId="58AFCDCC" w14:textId="2E8A631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_Toc200747711 \h </w:instrText>
      </w:r>
      <w:r>
        <w:rPr>
          <w:noProof/>
        </w:rPr>
      </w:r>
      <w:r>
        <w:rPr>
          <w:noProof/>
        </w:rPr>
        <w:fldChar w:fldCharType="separate"/>
      </w:r>
      <w:r>
        <w:rPr>
          <w:noProof/>
        </w:rPr>
        <w:t>162</w:t>
      </w:r>
      <w:r>
        <w:rPr>
          <w:noProof/>
        </w:rPr>
        <w:fldChar w:fldCharType="end"/>
      </w:r>
    </w:p>
    <w:p w14:paraId="6B77005F" w14:textId="20221AA4"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6.7.9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_Toc200747712 \h </w:instrText>
      </w:r>
      <w:r>
        <w:rPr>
          <w:noProof/>
        </w:rPr>
      </w:r>
      <w:r>
        <w:rPr>
          <w:noProof/>
        </w:rPr>
        <w:fldChar w:fldCharType="separate"/>
      </w:r>
      <w:r>
        <w:rPr>
          <w:noProof/>
        </w:rPr>
        <w:t>162</w:t>
      </w:r>
      <w:r>
        <w:rPr>
          <w:noProof/>
        </w:rPr>
        <w:fldChar w:fldCharType="end"/>
      </w:r>
    </w:p>
    <w:p w14:paraId="4F56209E" w14:textId="2DAFDB0F"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6.8</w:t>
      </w:r>
      <w:r>
        <w:rPr>
          <w:rFonts w:asciiTheme="minorHAnsi" w:eastAsiaTheme="minorEastAsia" w:hAnsiTheme="minorHAnsi" w:cstheme="minorBidi"/>
          <w:noProof/>
          <w:kern w:val="2"/>
          <w:sz w:val="24"/>
          <w:szCs w:val="24"/>
          <w:lang w:eastAsia="ko-KR"/>
          <w14:ligatures w14:val="standardContextual"/>
        </w:rPr>
        <w:tab/>
      </w:r>
      <w:r>
        <w:rPr>
          <w:noProof/>
        </w:rPr>
        <w:t>UAE_NTZManagement Service API</w:t>
      </w:r>
      <w:r>
        <w:rPr>
          <w:noProof/>
        </w:rPr>
        <w:tab/>
      </w:r>
      <w:r>
        <w:rPr>
          <w:noProof/>
        </w:rPr>
        <w:fldChar w:fldCharType="begin" w:fldLock="1"/>
      </w:r>
      <w:r>
        <w:rPr>
          <w:noProof/>
        </w:rPr>
        <w:instrText xml:space="preserve"> PAGEREF _Toc200747713 \h </w:instrText>
      </w:r>
      <w:r>
        <w:rPr>
          <w:noProof/>
        </w:rPr>
      </w:r>
      <w:r>
        <w:rPr>
          <w:noProof/>
        </w:rPr>
        <w:fldChar w:fldCharType="separate"/>
      </w:r>
      <w:r>
        <w:rPr>
          <w:noProof/>
        </w:rPr>
        <w:t>163</w:t>
      </w:r>
      <w:r>
        <w:rPr>
          <w:noProof/>
        </w:rPr>
        <w:fldChar w:fldCharType="end"/>
      </w:r>
    </w:p>
    <w:p w14:paraId="362E1AA7" w14:textId="1E29C8DD"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_Toc200747714 \h </w:instrText>
      </w:r>
      <w:r>
        <w:rPr>
          <w:noProof/>
        </w:rPr>
      </w:r>
      <w:r>
        <w:rPr>
          <w:noProof/>
        </w:rPr>
        <w:fldChar w:fldCharType="separate"/>
      </w:r>
      <w:r>
        <w:rPr>
          <w:noProof/>
        </w:rPr>
        <w:t>163</w:t>
      </w:r>
      <w:r>
        <w:rPr>
          <w:noProof/>
        </w:rPr>
        <w:fldChar w:fldCharType="end"/>
      </w:r>
    </w:p>
    <w:p w14:paraId="21C13690" w14:textId="2F95E865"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_Toc200747715 \h </w:instrText>
      </w:r>
      <w:r>
        <w:rPr>
          <w:noProof/>
        </w:rPr>
      </w:r>
      <w:r>
        <w:rPr>
          <w:noProof/>
        </w:rPr>
        <w:fldChar w:fldCharType="separate"/>
      </w:r>
      <w:r>
        <w:rPr>
          <w:noProof/>
        </w:rPr>
        <w:t>163</w:t>
      </w:r>
      <w:r>
        <w:rPr>
          <w:noProof/>
        </w:rPr>
        <w:fldChar w:fldCharType="end"/>
      </w:r>
    </w:p>
    <w:p w14:paraId="0C56E724" w14:textId="3C6A0AA4"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_Toc200747716 \h </w:instrText>
      </w:r>
      <w:r>
        <w:rPr>
          <w:noProof/>
        </w:rPr>
      </w:r>
      <w:r>
        <w:rPr>
          <w:noProof/>
        </w:rPr>
        <w:fldChar w:fldCharType="separate"/>
      </w:r>
      <w:r>
        <w:rPr>
          <w:noProof/>
        </w:rPr>
        <w:t>163</w:t>
      </w:r>
      <w:r>
        <w:rPr>
          <w:noProof/>
        </w:rPr>
        <w:fldChar w:fldCharType="end"/>
      </w:r>
    </w:p>
    <w:p w14:paraId="7CEE05B9" w14:textId="1EB3ECC1"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_Toc200747717 \h </w:instrText>
      </w:r>
      <w:r>
        <w:rPr>
          <w:noProof/>
        </w:rPr>
      </w:r>
      <w:r>
        <w:rPr>
          <w:noProof/>
        </w:rPr>
        <w:fldChar w:fldCharType="separate"/>
      </w:r>
      <w:r>
        <w:rPr>
          <w:noProof/>
        </w:rPr>
        <w:t>163</w:t>
      </w:r>
      <w:r>
        <w:rPr>
          <w:noProof/>
        </w:rPr>
        <w:fldChar w:fldCharType="end"/>
      </w:r>
    </w:p>
    <w:p w14:paraId="525E8C82" w14:textId="35AD89DA"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6F7EC9">
        <w:rPr>
          <w:rFonts w:eastAsia="Calibri"/>
          <w:noProof/>
        </w:rPr>
        <w:t>NTZ Configurations</w:t>
      </w:r>
      <w:r>
        <w:rPr>
          <w:noProof/>
        </w:rPr>
        <w:tab/>
      </w:r>
      <w:r>
        <w:rPr>
          <w:noProof/>
        </w:rPr>
        <w:fldChar w:fldCharType="begin" w:fldLock="1"/>
      </w:r>
      <w:r>
        <w:rPr>
          <w:noProof/>
        </w:rPr>
        <w:instrText xml:space="preserve"> PAGEREF _Toc200747718 \h </w:instrText>
      </w:r>
      <w:r>
        <w:rPr>
          <w:noProof/>
        </w:rPr>
      </w:r>
      <w:r>
        <w:rPr>
          <w:noProof/>
        </w:rPr>
        <w:fldChar w:fldCharType="separate"/>
      </w:r>
      <w:r>
        <w:rPr>
          <w:noProof/>
        </w:rPr>
        <w:t>164</w:t>
      </w:r>
      <w:r>
        <w:rPr>
          <w:noProof/>
        </w:rPr>
        <w:fldChar w:fldCharType="end"/>
      </w:r>
    </w:p>
    <w:p w14:paraId="10412C46" w14:textId="7289875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_Toc200747719 \h </w:instrText>
      </w:r>
      <w:r>
        <w:rPr>
          <w:noProof/>
        </w:rPr>
      </w:r>
      <w:r>
        <w:rPr>
          <w:noProof/>
        </w:rPr>
        <w:fldChar w:fldCharType="separate"/>
      </w:r>
      <w:r>
        <w:rPr>
          <w:noProof/>
        </w:rPr>
        <w:t>164</w:t>
      </w:r>
      <w:r>
        <w:rPr>
          <w:noProof/>
        </w:rPr>
        <w:fldChar w:fldCharType="end"/>
      </w:r>
    </w:p>
    <w:p w14:paraId="2F4C3320" w14:textId="19B2676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_Toc200747720 \h </w:instrText>
      </w:r>
      <w:r>
        <w:rPr>
          <w:noProof/>
        </w:rPr>
      </w:r>
      <w:r>
        <w:rPr>
          <w:noProof/>
        </w:rPr>
        <w:fldChar w:fldCharType="separate"/>
      </w:r>
      <w:r>
        <w:rPr>
          <w:noProof/>
        </w:rPr>
        <w:t>164</w:t>
      </w:r>
      <w:r>
        <w:rPr>
          <w:noProof/>
        </w:rPr>
        <w:fldChar w:fldCharType="end"/>
      </w:r>
    </w:p>
    <w:p w14:paraId="19522739" w14:textId="2B5CBEE6"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_Toc200747721 \h </w:instrText>
      </w:r>
      <w:r>
        <w:rPr>
          <w:noProof/>
        </w:rPr>
      </w:r>
      <w:r>
        <w:rPr>
          <w:noProof/>
        </w:rPr>
        <w:fldChar w:fldCharType="separate"/>
      </w:r>
      <w:r>
        <w:rPr>
          <w:noProof/>
        </w:rPr>
        <w:t>164</w:t>
      </w:r>
      <w:r>
        <w:rPr>
          <w:noProof/>
        </w:rPr>
        <w:fldChar w:fldCharType="end"/>
      </w:r>
    </w:p>
    <w:p w14:paraId="7FB76BF4" w14:textId="2DCDF089"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_Toc200747722 \h </w:instrText>
      </w:r>
      <w:r>
        <w:rPr>
          <w:noProof/>
        </w:rPr>
      </w:r>
      <w:r>
        <w:rPr>
          <w:noProof/>
        </w:rPr>
        <w:fldChar w:fldCharType="separate"/>
      </w:r>
      <w:r>
        <w:rPr>
          <w:noProof/>
        </w:rPr>
        <w:t>164</w:t>
      </w:r>
      <w:r>
        <w:rPr>
          <w:noProof/>
        </w:rPr>
        <w:fldChar w:fldCharType="end"/>
      </w:r>
    </w:p>
    <w:p w14:paraId="3AB55CF6" w14:textId="4A02F51B"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_Toc200747723 \h </w:instrText>
      </w:r>
      <w:r>
        <w:rPr>
          <w:noProof/>
        </w:rPr>
      </w:r>
      <w:r>
        <w:rPr>
          <w:noProof/>
        </w:rPr>
        <w:fldChar w:fldCharType="separate"/>
      </w:r>
      <w:r>
        <w:rPr>
          <w:noProof/>
        </w:rPr>
        <w:t>165</w:t>
      </w:r>
      <w:r>
        <w:rPr>
          <w:noProof/>
        </w:rPr>
        <w:fldChar w:fldCharType="end"/>
      </w:r>
    </w:p>
    <w:p w14:paraId="5ABC23CE" w14:textId="3D67D3C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_Toc200747724 \h </w:instrText>
      </w:r>
      <w:r>
        <w:rPr>
          <w:noProof/>
        </w:rPr>
      </w:r>
      <w:r>
        <w:rPr>
          <w:noProof/>
        </w:rPr>
        <w:fldChar w:fldCharType="separate"/>
      </w:r>
      <w:r>
        <w:rPr>
          <w:noProof/>
        </w:rPr>
        <w:t>166</w:t>
      </w:r>
      <w:r>
        <w:rPr>
          <w:noProof/>
        </w:rPr>
        <w:fldChar w:fldCharType="end"/>
      </w:r>
    </w:p>
    <w:p w14:paraId="7EB678E3" w14:textId="1B0D6A9E"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6F7EC9">
        <w:rPr>
          <w:rFonts w:eastAsia="Calibri"/>
          <w:noProof/>
        </w:rPr>
        <w:t>NTZ Configuration</w:t>
      </w:r>
      <w:r>
        <w:rPr>
          <w:noProof/>
        </w:rPr>
        <w:tab/>
      </w:r>
      <w:r>
        <w:rPr>
          <w:noProof/>
        </w:rPr>
        <w:fldChar w:fldCharType="begin" w:fldLock="1"/>
      </w:r>
      <w:r>
        <w:rPr>
          <w:noProof/>
        </w:rPr>
        <w:instrText xml:space="preserve"> PAGEREF _Toc200747725 \h </w:instrText>
      </w:r>
      <w:r>
        <w:rPr>
          <w:noProof/>
        </w:rPr>
      </w:r>
      <w:r>
        <w:rPr>
          <w:noProof/>
        </w:rPr>
        <w:fldChar w:fldCharType="separate"/>
      </w:r>
      <w:r>
        <w:rPr>
          <w:noProof/>
        </w:rPr>
        <w:t>166</w:t>
      </w:r>
      <w:r>
        <w:rPr>
          <w:noProof/>
        </w:rPr>
        <w:fldChar w:fldCharType="end"/>
      </w:r>
    </w:p>
    <w:p w14:paraId="3948A19D" w14:textId="52D12F77"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_Toc200747726 \h </w:instrText>
      </w:r>
      <w:r>
        <w:rPr>
          <w:noProof/>
        </w:rPr>
      </w:r>
      <w:r>
        <w:rPr>
          <w:noProof/>
        </w:rPr>
        <w:fldChar w:fldCharType="separate"/>
      </w:r>
      <w:r>
        <w:rPr>
          <w:noProof/>
        </w:rPr>
        <w:t>166</w:t>
      </w:r>
      <w:r>
        <w:rPr>
          <w:noProof/>
        </w:rPr>
        <w:fldChar w:fldCharType="end"/>
      </w:r>
    </w:p>
    <w:p w14:paraId="326CD555" w14:textId="4B9FE46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_Toc200747727 \h </w:instrText>
      </w:r>
      <w:r>
        <w:rPr>
          <w:noProof/>
        </w:rPr>
      </w:r>
      <w:r>
        <w:rPr>
          <w:noProof/>
        </w:rPr>
        <w:fldChar w:fldCharType="separate"/>
      </w:r>
      <w:r>
        <w:rPr>
          <w:noProof/>
        </w:rPr>
        <w:t>166</w:t>
      </w:r>
      <w:r>
        <w:rPr>
          <w:noProof/>
        </w:rPr>
        <w:fldChar w:fldCharType="end"/>
      </w:r>
    </w:p>
    <w:p w14:paraId="1440FACB" w14:textId="28DBFDD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_Toc200747728 \h </w:instrText>
      </w:r>
      <w:r>
        <w:rPr>
          <w:noProof/>
        </w:rPr>
      </w:r>
      <w:r>
        <w:rPr>
          <w:noProof/>
        </w:rPr>
        <w:fldChar w:fldCharType="separate"/>
      </w:r>
      <w:r>
        <w:rPr>
          <w:noProof/>
        </w:rPr>
        <w:t>166</w:t>
      </w:r>
      <w:r>
        <w:rPr>
          <w:noProof/>
        </w:rPr>
        <w:fldChar w:fldCharType="end"/>
      </w:r>
    </w:p>
    <w:p w14:paraId="1BE1FA37" w14:textId="69317040"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_Toc200747729 \h </w:instrText>
      </w:r>
      <w:r>
        <w:rPr>
          <w:noProof/>
        </w:rPr>
      </w:r>
      <w:r>
        <w:rPr>
          <w:noProof/>
        </w:rPr>
        <w:fldChar w:fldCharType="separate"/>
      </w:r>
      <w:r>
        <w:rPr>
          <w:noProof/>
        </w:rPr>
        <w:t>166</w:t>
      </w:r>
      <w:r>
        <w:rPr>
          <w:noProof/>
        </w:rPr>
        <w:fldChar w:fldCharType="end"/>
      </w:r>
    </w:p>
    <w:p w14:paraId="4748D9DC" w14:textId="33860C38"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_Toc200747730 \h </w:instrText>
      </w:r>
      <w:r>
        <w:rPr>
          <w:noProof/>
        </w:rPr>
      </w:r>
      <w:r>
        <w:rPr>
          <w:noProof/>
        </w:rPr>
        <w:fldChar w:fldCharType="separate"/>
      </w:r>
      <w:r>
        <w:rPr>
          <w:noProof/>
        </w:rPr>
        <w:t>167</w:t>
      </w:r>
      <w:r>
        <w:rPr>
          <w:noProof/>
        </w:rPr>
        <w:fldChar w:fldCharType="end"/>
      </w:r>
    </w:p>
    <w:p w14:paraId="50DAAA82" w14:textId="67118204"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_Toc200747731 \h </w:instrText>
      </w:r>
      <w:r>
        <w:rPr>
          <w:noProof/>
        </w:rPr>
      </w:r>
      <w:r>
        <w:rPr>
          <w:noProof/>
        </w:rPr>
        <w:fldChar w:fldCharType="separate"/>
      </w:r>
      <w:r>
        <w:rPr>
          <w:noProof/>
        </w:rPr>
        <w:t>168</w:t>
      </w:r>
      <w:r>
        <w:rPr>
          <w:noProof/>
        </w:rPr>
        <w:fldChar w:fldCharType="end"/>
      </w:r>
    </w:p>
    <w:p w14:paraId="6FCC120B" w14:textId="1272A0E0"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_Toc200747732 \h </w:instrText>
      </w:r>
      <w:r>
        <w:rPr>
          <w:noProof/>
        </w:rPr>
      </w:r>
      <w:r>
        <w:rPr>
          <w:noProof/>
        </w:rPr>
        <w:fldChar w:fldCharType="separate"/>
      </w:r>
      <w:r>
        <w:rPr>
          <w:noProof/>
        </w:rPr>
        <w:t>170</w:t>
      </w:r>
      <w:r>
        <w:rPr>
          <w:noProof/>
        </w:rPr>
        <w:fldChar w:fldCharType="end"/>
      </w:r>
    </w:p>
    <w:p w14:paraId="02DD2184" w14:textId="7E51AA7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_Toc200747733 \h </w:instrText>
      </w:r>
      <w:r>
        <w:rPr>
          <w:noProof/>
        </w:rPr>
      </w:r>
      <w:r>
        <w:rPr>
          <w:noProof/>
        </w:rPr>
        <w:fldChar w:fldCharType="separate"/>
      </w:r>
      <w:r>
        <w:rPr>
          <w:noProof/>
        </w:rPr>
        <w:t>170</w:t>
      </w:r>
      <w:r>
        <w:rPr>
          <w:noProof/>
        </w:rPr>
        <w:fldChar w:fldCharType="end"/>
      </w:r>
    </w:p>
    <w:p w14:paraId="785B7F9E" w14:textId="09C486FA"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_Toc200747734 \h </w:instrText>
      </w:r>
      <w:r>
        <w:rPr>
          <w:noProof/>
        </w:rPr>
      </w:r>
      <w:r>
        <w:rPr>
          <w:noProof/>
        </w:rPr>
        <w:fldChar w:fldCharType="separate"/>
      </w:r>
      <w:r>
        <w:rPr>
          <w:noProof/>
        </w:rPr>
        <w:t>171</w:t>
      </w:r>
      <w:r>
        <w:rPr>
          <w:noProof/>
        </w:rPr>
        <w:fldChar w:fldCharType="end"/>
      </w:r>
    </w:p>
    <w:p w14:paraId="693BD938" w14:textId="15068CD5"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_Toc200747735 \h </w:instrText>
      </w:r>
      <w:r>
        <w:rPr>
          <w:noProof/>
        </w:rPr>
      </w:r>
      <w:r>
        <w:rPr>
          <w:noProof/>
        </w:rPr>
        <w:fldChar w:fldCharType="separate"/>
      </w:r>
      <w:r>
        <w:rPr>
          <w:noProof/>
        </w:rPr>
        <w:t>171</w:t>
      </w:r>
      <w:r>
        <w:rPr>
          <w:noProof/>
        </w:rPr>
        <w:fldChar w:fldCharType="end"/>
      </w:r>
    </w:p>
    <w:p w14:paraId="38091DD3" w14:textId="4A2AE62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_Toc200747736 \h </w:instrText>
      </w:r>
      <w:r>
        <w:rPr>
          <w:noProof/>
        </w:rPr>
      </w:r>
      <w:r>
        <w:rPr>
          <w:noProof/>
        </w:rPr>
        <w:fldChar w:fldCharType="separate"/>
      </w:r>
      <w:r>
        <w:rPr>
          <w:noProof/>
        </w:rPr>
        <w:t>171</w:t>
      </w:r>
      <w:r>
        <w:rPr>
          <w:noProof/>
        </w:rPr>
        <w:fldChar w:fldCharType="end"/>
      </w:r>
    </w:p>
    <w:p w14:paraId="50C9F162" w14:textId="378F717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6.8.5</w:t>
      </w:r>
      <w:r w:rsidRPr="006F7EC9">
        <w:rPr>
          <w:noProof/>
          <w:lang w:val="en-US"/>
        </w:rPr>
        <w:t>.2</w:t>
      </w:r>
      <w:r>
        <w:rPr>
          <w:rFonts w:asciiTheme="minorHAnsi" w:eastAsiaTheme="minorEastAsia" w:hAnsiTheme="minorHAnsi" w:cstheme="minorBidi"/>
          <w:noProof/>
          <w:kern w:val="2"/>
          <w:sz w:val="24"/>
          <w:szCs w:val="24"/>
          <w:lang w:eastAsia="ko-KR"/>
          <w14:ligatures w14:val="standardContextual"/>
        </w:rPr>
        <w:tab/>
      </w:r>
      <w:r w:rsidRPr="006F7EC9">
        <w:rPr>
          <w:rFonts w:eastAsia="Calibri"/>
          <w:noProof/>
        </w:rPr>
        <w:t xml:space="preserve">NTZ Configuration </w:t>
      </w:r>
      <w:r w:rsidRPr="006F7EC9">
        <w:rPr>
          <w:noProof/>
          <w:lang w:val="en-US"/>
        </w:rPr>
        <w:t>Completion Status Notification</w:t>
      </w:r>
      <w:r>
        <w:rPr>
          <w:noProof/>
        </w:rPr>
        <w:tab/>
      </w:r>
      <w:r>
        <w:rPr>
          <w:noProof/>
        </w:rPr>
        <w:fldChar w:fldCharType="begin" w:fldLock="1"/>
      </w:r>
      <w:r>
        <w:rPr>
          <w:noProof/>
        </w:rPr>
        <w:instrText xml:space="preserve"> PAGEREF _Toc200747737 \h </w:instrText>
      </w:r>
      <w:r>
        <w:rPr>
          <w:noProof/>
        </w:rPr>
      </w:r>
      <w:r>
        <w:rPr>
          <w:noProof/>
        </w:rPr>
        <w:fldChar w:fldCharType="separate"/>
      </w:r>
      <w:r>
        <w:rPr>
          <w:noProof/>
        </w:rPr>
        <w:t>171</w:t>
      </w:r>
      <w:r>
        <w:rPr>
          <w:noProof/>
        </w:rPr>
        <w:fldChar w:fldCharType="end"/>
      </w:r>
    </w:p>
    <w:p w14:paraId="6E3E0C3F" w14:textId="09A2E78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6.8.5</w:t>
      </w:r>
      <w:r w:rsidRPr="006F7EC9">
        <w:rPr>
          <w:noProof/>
          <w:lang w:val="en-US"/>
        </w:rPr>
        <w:t>.2.1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_Toc200747738 \h </w:instrText>
      </w:r>
      <w:r>
        <w:rPr>
          <w:noProof/>
        </w:rPr>
      </w:r>
      <w:r>
        <w:rPr>
          <w:noProof/>
        </w:rPr>
        <w:fldChar w:fldCharType="separate"/>
      </w:r>
      <w:r>
        <w:rPr>
          <w:noProof/>
        </w:rPr>
        <w:t>171</w:t>
      </w:r>
      <w:r>
        <w:rPr>
          <w:noProof/>
        </w:rPr>
        <w:fldChar w:fldCharType="end"/>
      </w:r>
    </w:p>
    <w:p w14:paraId="5D68D04F" w14:textId="14B12A13"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_Toc200747739 \h </w:instrText>
      </w:r>
      <w:r>
        <w:rPr>
          <w:noProof/>
        </w:rPr>
      </w:r>
      <w:r>
        <w:rPr>
          <w:noProof/>
        </w:rPr>
        <w:fldChar w:fldCharType="separate"/>
      </w:r>
      <w:r>
        <w:rPr>
          <w:noProof/>
        </w:rPr>
        <w:t>171</w:t>
      </w:r>
      <w:r>
        <w:rPr>
          <w:noProof/>
        </w:rPr>
        <w:fldChar w:fldCharType="end"/>
      </w:r>
    </w:p>
    <w:p w14:paraId="190C579E" w14:textId="3CB35CD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_Toc200747740 \h </w:instrText>
      </w:r>
      <w:r>
        <w:rPr>
          <w:noProof/>
        </w:rPr>
      </w:r>
      <w:r>
        <w:rPr>
          <w:noProof/>
        </w:rPr>
        <w:fldChar w:fldCharType="separate"/>
      </w:r>
      <w:r>
        <w:rPr>
          <w:noProof/>
        </w:rPr>
        <w:t>171</w:t>
      </w:r>
      <w:r>
        <w:rPr>
          <w:noProof/>
        </w:rPr>
        <w:fldChar w:fldCharType="end"/>
      </w:r>
    </w:p>
    <w:p w14:paraId="098A17FA" w14:textId="3773C80E"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_Toc200747741 \h </w:instrText>
      </w:r>
      <w:r>
        <w:rPr>
          <w:noProof/>
        </w:rPr>
      </w:r>
      <w:r>
        <w:rPr>
          <w:noProof/>
        </w:rPr>
        <w:fldChar w:fldCharType="separate"/>
      </w:r>
      <w:r>
        <w:rPr>
          <w:noProof/>
        </w:rPr>
        <w:t>171</w:t>
      </w:r>
      <w:r>
        <w:rPr>
          <w:noProof/>
        </w:rPr>
        <w:fldChar w:fldCharType="end"/>
      </w:r>
    </w:p>
    <w:p w14:paraId="11C6818E" w14:textId="495B748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6.8.5</w:t>
      </w:r>
      <w:r w:rsidRPr="006F7EC9">
        <w:rPr>
          <w:noProof/>
          <w:lang w:val="en-US"/>
        </w:rPr>
        <w:t>.3</w:t>
      </w:r>
      <w:r>
        <w:rPr>
          <w:rFonts w:asciiTheme="minorHAnsi" w:eastAsiaTheme="minorEastAsia" w:hAnsiTheme="minorHAnsi" w:cstheme="minorBidi"/>
          <w:noProof/>
          <w:kern w:val="2"/>
          <w:sz w:val="24"/>
          <w:szCs w:val="24"/>
          <w:lang w:eastAsia="ko-KR"/>
          <w14:ligatures w14:val="standardContextual"/>
        </w:rPr>
        <w:tab/>
      </w:r>
      <w:r w:rsidRPr="006F7EC9">
        <w:rPr>
          <w:rFonts w:eastAsia="Calibri"/>
          <w:noProof/>
        </w:rPr>
        <w:t xml:space="preserve">NTZ </w:t>
      </w:r>
      <w:r w:rsidRPr="006F7EC9">
        <w:rPr>
          <w:noProof/>
          <w:lang w:val="en-US"/>
        </w:rPr>
        <w:t>Events Notification</w:t>
      </w:r>
      <w:r>
        <w:rPr>
          <w:noProof/>
        </w:rPr>
        <w:tab/>
      </w:r>
      <w:r>
        <w:rPr>
          <w:noProof/>
        </w:rPr>
        <w:fldChar w:fldCharType="begin" w:fldLock="1"/>
      </w:r>
      <w:r>
        <w:rPr>
          <w:noProof/>
        </w:rPr>
        <w:instrText xml:space="preserve"> PAGEREF _Toc200747742 \h </w:instrText>
      </w:r>
      <w:r>
        <w:rPr>
          <w:noProof/>
        </w:rPr>
      </w:r>
      <w:r>
        <w:rPr>
          <w:noProof/>
        </w:rPr>
        <w:fldChar w:fldCharType="separate"/>
      </w:r>
      <w:r>
        <w:rPr>
          <w:noProof/>
        </w:rPr>
        <w:t>172</w:t>
      </w:r>
      <w:r>
        <w:rPr>
          <w:noProof/>
        </w:rPr>
        <w:fldChar w:fldCharType="end"/>
      </w:r>
    </w:p>
    <w:p w14:paraId="0764CCC0" w14:textId="2B9E773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6.8.5</w:t>
      </w:r>
      <w:r w:rsidRPr="006F7EC9">
        <w:rPr>
          <w:noProof/>
          <w:lang w:val="en-US"/>
        </w:rPr>
        <w:t>.3.1</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Description</w:t>
      </w:r>
      <w:r>
        <w:rPr>
          <w:noProof/>
        </w:rPr>
        <w:tab/>
      </w:r>
      <w:r>
        <w:rPr>
          <w:noProof/>
        </w:rPr>
        <w:fldChar w:fldCharType="begin" w:fldLock="1"/>
      </w:r>
      <w:r>
        <w:rPr>
          <w:noProof/>
        </w:rPr>
        <w:instrText xml:space="preserve"> PAGEREF _Toc200747743 \h </w:instrText>
      </w:r>
      <w:r>
        <w:rPr>
          <w:noProof/>
        </w:rPr>
      </w:r>
      <w:r>
        <w:rPr>
          <w:noProof/>
        </w:rPr>
        <w:fldChar w:fldCharType="separate"/>
      </w:r>
      <w:r>
        <w:rPr>
          <w:noProof/>
        </w:rPr>
        <w:t>172</w:t>
      </w:r>
      <w:r>
        <w:rPr>
          <w:noProof/>
        </w:rPr>
        <w:fldChar w:fldCharType="end"/>
      </w:r>
    </w:p>
    <w:p w14:paraId="410FA303" w14:textId="643FFAD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_Toc200747744 \h </w:instrText>
      </w:r>
      <w:r>
        <w:rPr>
          <w:noProof/>
        </w:rPr>
      </w:r>
      <w:r>
        <w:rPr>
          <w:noProof/>
        </w:rPr>
        <w:fldChar w:fldCharType="separate"/>
      </w:r>
      <w:r>
        <w:rPr>
          <w:noProof/>
        </w:rPr>
        <w:t>172</w:t>
      </w:r>
      <w:r>
        <w:rPr>
          <w:noProof/>
        </w:rPr>
        <w:fldChar w:fldCharType="end"/>
      </w:r>
    </w:p>
    <w:p w14:paraId="0FED8BF3" w14:textId="04949B4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_Toc200747745 \h </w:instrText>
      </w:r>
      <w:r>
        <w:rPr>
          <w:noProof/>
        </w:rPr>
      </w:r>
      <w:r>
        <w:rPr>
          <w:noProof/>
        </w:rPr>
        <w:fldChar w:fldCharType="separate"/>
      </w:r>
      <w:r>
        <w:rPr>
          <w:noProof/>
        </w:rPr>
        <w:t>173</w:t>
      </w:r>
      <w:r>
        <w:rPr>
          <w:noProof/>
        </w:rPr>
        <w:fldChar w:fldCharType="end"/>
      </w:r>
    </w:p>
    <w:p w14:paraId="271EA54C" w14:textId="129045A2" w:rsidR="00444397" w:rsidRDefault="00444397">
      <w:pPr>
        <w:pStyle w:val="TOC6"/>
        <w:rPr>
          <w:rFonts w:asciiTheme="minorHAnsi" w:eastAsiaTheme="minorEastAsia" w:hAnsiTheme="minorHAnsi" w:cstheme="minorBidi"/>
          <w:noProof/>
          <w:kern w:val="2"/>
          <w:sz w:val="24"/>
          <w:szCs w:val="24"/>
          <w:lang w:eastAsia="ko-KR"/>
          <w14:ligatures w14:val="standardContextual"/>
        </w:rPr>
      </w:pPr>
      <w:r>
        <w:rPr>
          <w:noProof/>
        </w:rPr>
        <w:t>6.8.5.3.3.1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_Toc200747746 \h </w:instrText>
      </w:r>
      <w:r>
        <w:rPr>
          <w:noProof/>
        </w:rPr>
      </w:r>
      <w:r>
        <w:rPr>
          <w:noProof/>
        </w:rPr>
        <w:fldChar w:fldCharType="separate"/>
      </w:r>
      <w:r>
        <w:rPr>
          <w:noProof/>
        </w:rPr>
        <w:t>173</w:t>
      </w:r>
      <w:r>
        <w:rPr>
          <w:noProof/>
        </w:rPr>
        <w:fldChar w:fldCharType="end"/>
      </w:r>
    </w:p>
    <w:p w14:paraId="5DB81B0A" w14:textId="662961FA"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_Toc200747747 \h </w:instrText>
      </w:r>
      <w:r>
        <w:rPr>
          <w:noProof/>
        </w:rPr>
      </w:r>
      <w:r>
        <w:rPr>
          <w:noProof/>
        </w:rPr>
        <w:fldChar w:fldCharType="separate"/>
      </w:r>
      <w:r>
        <w:rPr>
          <w:noProof/>
        </w:rPr>
        <w:t>173</w:t>
      </w:r>
      <w:r>
        <w:rPr>
          <w:noProof/>
        </w:rPr>
        <w:fldChar w:fldCharType="end"/>
      </w:r>
    </w:p>
    <w:p w14:paraId="7AF244F1" w14:textId="35B97B3B"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_Toc200747748 \h </w:instrText>
      </w:r>
      <w:r>
        <w:rPr>
          <w:noProof/>
        </w:rPr>
      </w:r>
      <w:r>
        <w:rPr>
          <w:noProof/>
        </w:rPr>
        <w:fldChar w:fldCharType="separate"/>
      </w:r>
      <w:r>
        <w:rPr>
          <w:noProof/>
        </w:rPr>
        <w:t>173</w:t>
      </w:r>
      <w:r>
        <w:rPr>
          <w:noProof/>
        </w:rPr>
        <w:fldChar w:fldCharType="end"/>
      </w:r>
    </w:p>
    <w:p w14:paraId="3B4BCA7C" w14:textId="5231D30F"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w:t>
      </w:r>
      <w:r w:rsidRPr="006F7EC9">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Structured data types</w:t>
      </w:r>
      <w:r>
        <w:rPr>
          <w:noProof/>
        </w:rPr>
        <w:tab/>
      </w:r>
      <w:r>
        <w:rPr>
          <w:noProof/>
        </w:rPr>
        <w:fldChar w:fldCharType="begin" w:fldLock="1"/>
      </w:r>
      <w:r>
        <w:rPr>
          <w:noProof/>
        </w:rPr>
        <w:instrText xml:space="preserve"> PAGEREF _Toc200747749 \h </w:instrText>
      </w:r>
      <w:r>
        <w:rPr>
          <w:noProof/>
        </w:rPr>
      </w:r>
      <w:r>
        <w:rPr>
          <w:noProof/>
        </w:rPr>
        <w:fldChar w:fldCharType="separate"/>
      </w:r>
      <w:r>
        <w:rPr>
          <w:noProof/>
        </w:rPr>
        <w:t>174</w:t>
      </w:r>
      <w:r>
        <w:rPr>
          <w:noProof/>
        </w:rPr>
        <w:fldChar w:fldCharType="end"/>
      </w:r>
    </w:p>
    <w:p w14:paraId="65A3D77A" w14:textId="10CA6A1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_Toc200747750 \h </w:instrText>
      </w:r>
      <w:r>
        <w:rPr>
          <w:noProof/>
        </w:rPr>
      </w:r>
      <w:r>
        <w:rPr>
          <w:noProof/>
        </w:rPr>
        <w:fldChar w:fldCharType="separate"/>
      </w:r>
      <w:r>
        <w:rPr>
          <w:noProof/>
        </w:rPr>
        <w:t>174</w:t>
      </w:r>
      <w:r>
        <w:rPr>
          <w:noProof/>
        </w:rPr>
        <w:fldChar w:fldCharType="end"/>
      </w:r>
    </w:p>
    <w:p w14:paraId="598E5AC1" w14:textId="011C46AF"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6.8.6.2.2</w:t>
      </w:r>
      <w:r>
        <w:rPr>
          <w:rFonts w:asciiTheme="minorHAnsi" w:eastAsiaTheme="minorEastAsia" w:hAnsiTheme="minorHAnsi" w:cstheme="minorBidi"/>
          <w:noProof/>
          <w:kern w:val="2"/>
          <w:sz w:val="24"/>
          <w:szCs w:val="24"/>
          <w:lang w:eastAsia="ko-KR"/>
          <w14:ligatures w14:val="standardContextual"/>
        </w:rPr>
        <w:tab/>
      </w:r>
      <w:r>
        <w:rPr>
          <w:noProof/>
        </w:rPr>
        <w:t>Type: NTZConfigReq</w:t>
      </w:r>
      <w:r>
        <w:rPr>
          <w:noProof/>
        </w:rPr>
        <w:tab/>
      </w:r>
      <w:r>
        <w:rPr>
          <w:noProof/>
        </w:rPr>
        <w:fldChar w:fldCharType="begin" w:fldLock="1"/>
      </w:r>
      <w:r>
        <w:rPr>
          <w:noProof/>
        </w:rPr>
        <w:instrText xml:space="preserve"> PAGEREF _Toc200747751 \h </w:instrText>
      </w:r>
      <w:r>
        <w:rPr>
          <w:noProof/>
        </w:rPr>
      </w:r>
      <w:r>
        <w:rPr>
          <w:noProof/>
        </w:rPr>
        <w:fldChar w:fldCharType="separate"/>
      </w:r>
      <w:r>
        <w:rPr>
          <w:noProof/>
        </w:rPr>
        <w:t>175</w:t>
      </w:r>
      <w:r>
        <w:rPr>
          <w:noProof/>
        </w:rPr>
        <w:fldChar w:fldCharType="end"/>
      </w:r>
    </w:p>
    <w:p w14:paraId="453C8C7C" w14:textId="32F685E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6.8.6.2.3</w:t>
      </w:r>
      <w:r>
        <w:rPr>
          <w:rFonts w:asciiTheme="minorHAnsi" w:eastAsiaTheme="minorEastAsia" w:hAnsiTheme="minorHAnsi" w:cstheme="minorBidi"/>
          <w:noProof/>
          <w:kern w:val="2"/>
          <w:sz w:val="24"/>
          <w:szCs w:val="24"/>
          <w:lang w:eastAsia="ko-KR"/>
          <w14:ligatures w14:val="standardContextual"/>
        </w:rPr>
        <w:tab/>
      </w:r>
      <w:r>
        <w:rPr>
          <w:noProof/>
        </w:rPr>
        <w:t>Type: NTZConfigResp</w:t>
      </w:r>
      <w:r>
        <w:rPr>
          <w:noProof/>
        </w:rPr>
        <w:tab/>
      </w:r>
      <w:r>
        <w:rPr>
          <w:noProof/>
        </w:rPr>
        <w:fldChar w:fldCharType="begin" w:fldLock="1"/>
      </w:r>
      <w:r>
        <w:rPr>
          <w:noProof/>
        </w:rPr>
        <w:instrText xml:space="preserve"> PAGEREF _Toc200747752 \h </w:instrText>
      </w:r>
      <w:r>
        <w:rPr>
          <w:noProof/>
        </w:rPr>
      </w:r>
      <w:r>
        <w:rPr>
          <w:noProof/>
        </w:rPr>
        <w:fldChar w:fldCharType="separate"/>
      </w:r>
      <w:r>
        <w:rPr>
          <w:noProof/>
        </w:rPr>
        <w:t>175</w:t>
      </w:r>
      <w:r>
        <w:rPr>
          <w:noProof/>
        </w:rPr>
        <w:fldChar w:fldCharType="end"/>
      </w:r>
    </w:p>
    <w:p w14:paraId="3EE639E1" w14:textId="6E1E772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6.8.6.2.4</w:t>
      </w:r>
      <w:r>
        <w:rPr>
          <w:rFonts w:asciiTheme="minorHAnsi" w:eastAsiaTheme="minorEastAsia" w:hAnsiTheme="minorHAnsi" w:cstheme="minorBidi"/>
          <w:noProof/>
          <w:kern w:val="2"/>
          <w:sz w:val="24"/>
          <w:szCs w:val="24"/>
          <w:lang w:eastAsia="ko-KR"/>
          <w14:ligatures w14:val="standardContextual"/>
        </w:rPr>
        <w:tab/>
      </w:r>
      <w:r>
        <w:rPr>
          <w:noProof/>
        </w:rPr>
        <w:t>Type: NTZConfig</w:t>
      </w:r>
      <w:r>
        <w:rPr>
          <w:noProof/>
        </w:rPr>
        <w:tab/>
      </w:r>
      <w:r>
        <w:rPr>
          <w:noProof/>
        </w:rPr>
        <w:fldChar w:fldCharType="begin" w:fldLock="1"/>
      </w:r>
      <w:r>
        <w:rPr>
          <w:noProof/>
        </w:rPr>
        <w:instrText xml:space="preserve"> PAGEREF _Toc200747753 \h </w:instrText>
      </w:r>
      <w:r>
        <w:rPr>
          <w:noProof/>
        </w:rPr>
      </w:r>
      <w:r>
        <w:rPr>
          <w:noProof/>
        </w:rPr>
        <w:fldChar w:fldCharType="separate"/>
      </w:r>
      <w:r>
        <w:rPr>
          <w:noProof/>
        </w:rPr>
        <w:t>175</w:t>
      </w:r>
      <w:r>
        <w:rPr>
          <w:noProof/>
        </w:rPr>
        <w:fldChar w:fldCharType="end"/>
      </w:r>
    </w:p>
    <w:p w14:paraId="2147357F" w14:textId="3E54A8E9"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6.8.6.2.5</w:t>
      </w:r>
      <w:r>
        <w:rPr>
          <w:rFonts w:asciiTheme="minorHAnsi" w:eastAsiaTheme="minorEastAsia" w:hAnsiTheme="minorHAnsi" w:cstheme="minorBidi"/>
          <w:noProof/>
          <w:kern w:val="2"/>
          <w:sz w:val="24"/>
          <w:szCs w:val="24"/>
          <w:lang w:eastAsia="ko-KR"/>
          <w14:ligatures w14:val="standardContextual"/>
        </w:rPr>
        <w:tab/>
      </w:r>
      <w:r>
        <w:rPr>
          <w:noProof/>
        </w:rPr>
        <w:t>Type: NTZConfigPatch</w:t>
      </w:r>
      <w:r>
        <w:rPr>
          <w:noProof/>
        </w:rPr>
        <w:tab/>
      </w:r>
      <w:r>
        <w:rPr>
          <w:noProof/>
        </w:rPr>
        <w:fldChar w:fldCharType="begin" w:fldLock="1"/>
      </w:r>
      <w:r>
        <w:rPr>
          <w:noProof/>
        </w:rPr>
        <w:instrText xml:space="preserve"> PAGEREF _Toc200747754 \h </w:instrText>
      </w:r>
      <w:r>
        <w:rPr>
          <w:noProof/>
        </w:rPr>
      </w:r>
      <w:r>
        <w:rPr>
          <w:noProof/>
        </w:rPr>
        <w:fldChar w:fldCharType="separate"/>
      </w:r>
      <w:r>
        <w:rPr>
          <w:noProof/>
        </w:rPr>
        <w:t>175</w:t>
      </w:r>
      <w:r>
        <w:rPr>
          <w:noProof/>
        </w:rPr>
        <w:fldChar w:fldCharType="end"/>
      </w:r>
    </w:p>
    <w:p w14:paraId="43DC0AED" w14:textId="74DF62B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6.8.6.2.6</w:t>
      </w:r>
      <w:r>
        <w:rPr>
          <w:rFonts w:asciiTheme="minorHAnsi" w:eastAsiaTheme="minorEastAsia" w:hAnsiTheme="minorHAnsi" w:cstheme="minorBidi"/>
          <w:noProof/>
          <w:kern w:val="2"/>
          <w:sz w:val="24"/>
          <w:szCs w:val="24"/>
          <w:lang w:eastAsia="ko-KR"/>
          <w14:ligatures w14:val="standardContextual"/>
        </w:rPr>
        <w:tab/>
      </w:r>
      <w:r>
        <w:rPr>
          <w:noProof/>
        </w:rPr>
        <w:t>Type: NTZPolicy</w:t>
      </w:r>
      <w:r>
        <w:rPr>
          <w:noProof/>
        </w:rPr>
        <w:tab/>
      </w:r>
      <w:r>
        <w:rPr>
          <w:noProof/>
        </w:rPr>
        <w:fldChar w:fldCharType="begin" w:fldLock="1"/>
      </w:r>
      <w:r>
        <w:rPr>
          <w:noProof/>
        </w:rPr>
        <w:instrText xml:space="preserve"> PAGEREF _Toc200747755 \h </w:instrText>
      </w:r>
      <w:r>
        <w:rPr>
          <w:noProof/>
        </w:rPr>
      </w:r>
      <w:r>
        <w:rPr>
          <w:noProof/>
        </w:rPr>
        <w:fldChar w:fldCharType="separate"/>
      </w:r>
      <w:r>
        <w:rPr>
          <w:noProof/>
        </w:rPr>
        <w:t>176</w:t>
      </w:r>
      <w:r>
        <w:rPr>
          <w:noProof/>
        </w:rPr>
        <w:fldChar w:fldCharType="end"/>
      </w:r>
    </w:p>
    <w:p w14:paraId="6B9BEC01" w14:textId="74AB3041"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6.8.6.2.7</w:t>
      </w:r>
      <w:r>
        <w:rPr>
          <w:rFonts w:asciiTheme="minorHAnsi" w:eastAsiaTheme="minorEastAsia" w:hAnsiTheme="minorHAnsi" w:cstheme="minorBidi"/>
          <w:noProof/>
          <w:kern w:val="2"/>
          <w:sz w:val="24"/>
          <w:szCs w:val="24"/>
          <w:lang w:eastAsia="ko-KR"/>
          <w14:ligatures w14:val="standardContextual"/>
        </w:rPr>
        <w:tab/>
      </w:r>
      <w:r>
        <w:rPr>
          <w:noProof/>
        </w:rPr>
        <w:t>Type: NTZConfigNotif</w:t>
      </w:r>
      <w:r>
        <w:rPr>
          <w:noProof/>
        </w:rPr>
        <w:tab/>
      </w:r>
      <w:r>
        <w:rPr>
          <w:noProof/>
        </w:rPr>
        <w:fldChar w:fldCharType="begin" w:fldLock="1"/>
      </w:r>
      <w:r>
        <w:rPr>
          <w:noProof/>
        </w:rPr>
        <w:instrText xml:space="preserve"> PAGEREF _Toc200747756 \h </w:instrText>
      </w:r>
      <w:r>
        <w:rPr>
          <w:noProof/>
        </w:rPr>
      </w:r>
      <w:r>
        <w:rPr>
          <w:noProof/>
        </w:rPr>
        <w:fldChar w:fldCharType="separate"/>
      </w:r>
      <w:r>
        <w:rPr>
          <w:noProof/>
        </w:rPr>
        <w:t>176</w:t>
      </w:r>
      <w:r>
        <w:rPr>
          <w:noProof/>
        </w:rPr>
        <w:fldChar w:fldCharType="end"/>
      </w:r>
    </w:p>
    <w:p w14:paraId="57B9CE42" w14:textId="23DC0450"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6.8.6.2.8</w:t>
      </w:r>
      <w:r>
        <w:rPr>
          <w:rFonts w:asciiTheme="minorHAnsi" w:eastAsiaTheme="minorEastAsia" w:hAnsiTheme="minorHAnsi" w:cstheme="minorBidi"/>
          <w:noProof/>
          <w:kern w:val="2"/>
          <w:sz w:val="24"/>
          <w:szCs w:val="24"/>
          <w:lang w:eastAsia="ko-KR"/>
          <w14:ligatures w14:val="standardContextual"/>
        </w:rPr>
        <w:tab/>
      </w:r>
      <w:r>
        <w:rPr>
          <w:noProof/>
        </w:rPr>
        <w:t>Type: NTZNotif</w:t>
      </w:r>
      <w:r>
        <w:rPr>
          <w:noProof/>
        </w:rPr>
        <w:tab/>
      </w:r>
      <w:r>
        <w:rPr>
          <w:noProof/>
        </w:rPr>
        <w:fldChar w:fldCharType="begin" w:fldLock="1"/>
      </w:r>
      <w:r>
        <w:rPr>
          <w:noProof/>
        </w:rPr>
        <w:instrText xml:space="preserve"> PAGEREF _Toc200747757 \h </w:instrText>
      </w:r>
      <w:r>
        <w:rPr>
          <w:noProof/>
        </w:rPr>
      </w:r>
      <w:r>
        <w:rPr>
          <w:noProof/>
        </w:rPr>
        <w:fldChar w:fldCharType="separate"/>
      </w:r>
      <w:r>
        <w:rPr>
          <w:noProof/>
        </w:rPr>
        <w:t>176</w:t>
      </w:r>
      <w:r>
        <w:rPr>
          <w:noProof/>
        </w:rPr>
        <w:fldChar w:fldCharType="end"/>
      </w:r>
    </w:p>
    <w:p w14:paraId="0E2AA966" w14:textId="083CA18B"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6.8.6.2.9</w:t>
      </w:r>
      <w:r>
        <w:rPr>
          <w:rFonts w:asciiTheme="minorHAnsi" w:eastAsiaTheme="minorEastAsia" w:hAnsiTheme="minorHAnsi" w:cstheme="minorBidi"/>
          <w:noProof/>
          <w:kern w:val="2"/>
          <w:sz w:val="24"/>
          <w:szCs w:val="24"/>
          <w:lang w:eastAsia="ko-KR"/>
          <w14:ligatures w14:val="standardContextual"/>
        </w:rPr>
        <w:tab/>
      </w:r>
      <w:r>
        <w:rPr>
          <w:noProof/>
        </w:rPr>
        <w:t>Type: NTZEventInfo</w:t>
      </w:r>
      <w:r>
        <w:rPr>
          <w:noProof/>
        </w:rPr>
        <w:tab/>
      </w:r>
      <w:r>
        <w:rPr>
          <w:noProof/>
        </w:rPr>
        <w:fldChar w:fldCharType="begin" w:fldLock="1"/>
      </w:r>
      <w:r>
        <w:rPr>
          <w:noProof/>
        </w:rPr>
        <w:instrText xml:space="preserve"> PAGEREF _Toc200747758 \h </w:instrText>
      </w:r>
      <w:r>
        <w:rPr>
          <w:noProof/>
        </w:rPr>
      </w:r>
      <w:r>
        <w:rPr>
          <w:noProof/>
        </w:rPr>
        <w:fldChar w:fldCharType="separate"/>
      </w:r>
      <w:r>
        <w:rPr>
          <w:noProof/>
        </w:rPr>
        <w:t>177</w:t>
      </w:r>
      <w:r>
        <w:rPr>
          <w:noProof/>
        </w:rPr>
        <w:fldChar w:fldCharType="end"/>
      </w:r>
    </w:p>
    <w:p w14:paraId="15B1655B" w14:textId="292AB7E6"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6.8.6.2.10</w:t>
      </w:r>
      <w:r>
        <w:rPr>
          <w:rFonts w:asciiTheme="minorHAnsi" w:eastAsiaTheme="minorEastAsia" w:hAnsiTheme="minorHAnsi" w:cstheme="minorBidi"/>
          <w:noProof/>
          <w:kern w:val="2"/>
          <w:sz w:val="24"/>
          <w:szCs w:val="24"/>
          <w:lang w:eastAsia="ko-KR"/>
          <w14:ligatures w14:val="standardContextual"/>
        </w:rPr>
        <w:tab/>
      </w:r>
      <w:r>
        <w:rPr>
          <w:noProof/>
        </w:rPr>
        <w:t>Type: TimeValidityReqs</w:t>
      </w:r>
      <w:r>
        <w:rPr>
          <w:noProof/>
        </w:rPr>
        <w:tab/>
      </w:r>
      <w:r>
        <w:rPr>
          <w:noProof/>
        </w:rPr>
        <w:fldChar w:fldCharType="begin" w:fldLock="1"/>
      </w:r>
      <w:r>
        <w:rPr>
          <w:noProof/>
        </w:rPr>
        <w:instrText xml:space="preserve"> PAGEREF _Toc200747759 \h </w:instrText>
      </w:r>
      <w:r>
        <w:rPr>
          <w:noProof/>
        </w:rPr>
      </w:r>
      <w:r>
        <w:rPr>
          <w:noProof/>
        </w:rPr>
        <w:fldChar w:fldCharType="separate"/>
      </w:r>
      <w:r>
        <w:rPr>
          <w:noProof/>
        </w:rPr>
        <w:t>177</w:t>
      </w:r>
      <w:r>
        <w:rPr>
          <w:noProof/>
        </w:rPr>
        <w:fldChar w:fldCharType="end"/>
      </w:r>
    </w:p>
    <w:p w14:paraId="518A097B" w14:textId="272CDCB4"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6.8.6.2.11</w:t>
      </w:r>
      <w:r>
        <w:rPr>
          <w:rFonts w:asciiTheme="minorHAnsi" w:eastAsiaTheme="minorEastAsia" w:hAnsiTheme="minorHAnsi" w:cstheme="minorBidi"/>
          <w:noProof/>
          <w:kern w:val="2"/>
          <w:sz w:val="24"/>
          <w:szCs w:val="24"/>
          <w:lang w:eastAsia="ko-KR"/>
          <w14:ligatures w14:val="standardContextual"/>
        </w:rPr>
        <w:tab/>
      </w:r>
      <w:r>
        <w:rPr>
          <w:noProof/>
        </w:rPr>
        <w:t>Type: NTZTransInfo</w:t>
      </w:r>
      <w:r>
        <w:rPr>
          <w:noProof/>
        </w:rPr>
        <w:tab/>
      </w:r>
      <w:r>
        <w:rPr>
          <w:noProof/>
        </w:rPr>
        <w:fldChar w:fldCharType="begin" w:fldLock="1"/>
      </w:r>
      <w:r>
        <w:rPr>
          <w:noProof/>
        </w:rPr>
        <w:instrText xml:space="preserve"> PAGEREF _Toc200747760 \h </w:instrText>
      </w:r>
      <w:r>
        <w:rPr>
          <w:noProof/>
        </w:rPr>
      </w:r>
      <w:r>
        <w:rPr>
          <w:noProof/>
        </w:rPr>
        <w:fldChar w:fldCharType="separate"/>
      </w:r>
      <w:r>
        <w:rPr>
          <w:noProof/>
        </w:rPr>
        <w:t>177</w:t>
      </w:r>
      <w:r>
        <w:rPr>
          <w:noProof/>
        </w:rPr>
        <w:fldChar w:fldCharType="end"/>
      </w:r>
    </w:p>
    <w:p w14:paraId="379AA114" w14:textId="63B93DD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6.8.6.2.12</w:t>
      </w:r>
      <w:r>
        <w:rPr>
          <w:rFonts w:asciiTheme="minorHAnsi" w:eastAsiaTheme="minorEastAsia" w:hAnsiTheme="minorHAnsi" w:cstheme="minorBidi"/>
          <w:noProof/>
          <w:kern w:val="2"/>
          <w:sz w:val="24"/>
          <w:szCs w:val="24"/>
          <w:lang w:eastAsia="ko-KR"/>
          <w14:ligatures w14:val="standardContextual"/>
        </w:rPr>
        <w:tab/>
      </w:r>
      <w:r>
        <w:rPr>
          <w:noProof/>
        </w:rPr>
        <w:t>Type: NTZEnforceInfo</w:t>
      </w:r>
      <w:r>
        <w:rPr>
          <w:noProof/>
        </w:rPr>
        <w:tab/>
      </w:r>
      <w:r>
        <w:rPr>
          <w:noProof/>
        </w:rPr>
        <w:fldChar w:fldCharType="begin" w:fldLock="1"/>
      </w:r>
      <w:r>
        <w:rPr>
          <w:noProof/>
        </w:rPr>
        <w:instrText xml:space="preserve"> PAGEREF _Toc200747761 \h </w:instrText>
      </w:r>
      <w:r>
        <w:rPr>
          <w:noProof/>
        </w:rPr>
      </w:r>
      <w:r>
        <w:rPr>
          <w:noProof/>
        </w:rPr>
        <w:fldChar w:fldCharType="separate"/>
      </w:r>
      <w:r>
        <w:rPr>
          <w:noProof/>
        </w:rPr>
        <w:t>178</w:t>
      </w:r>
      <w:r>
        <w:rPr>
          <w:noProof/>
        </w:rPr>
        <w:fldChar w:fldCharType="end"/>
      </w:r>
    </w:p>
    <w:p w14:paraId="42225D99" w14:textId="0DDF60D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6.8.6.2.13</w:t>
      </w:r>
      <w:r>
        <w:rPr>
          <w:rFonts w:asciiTheme="minorHAnsi" w:eastAsiaTheme="minorEastAsia" w:hAnsiTheme="minorHAnsi" w:cstheme="minorBidi"/>
          <w:noProof/>
          <w:kern w:val="2"/>
          <w:sz w:val="24"/>
          <w:szCs w:val="24"/>
          <w:lang w:eastAsia="ko-KR"/>
          <w14:ligatures w14:val="standardContextual"/>
        </w:rPr>
        <w:tab/>
      </w:r>
      <w:r>
        <w:rPr>
          <w:noProof/>
        </w:rPr>
        <w:t>Type: FreqBand</w:t>
      </w:r>
      <w:r>
        <w:rPr>
          <w:noProof/>
        </w:rPr>
        <w:tab/>
      </w:r>
      <w:r>
        <w:rPr>
          <w:noProof/>
        </w:rPr>
        <w:fldChar w:fldCharType="begin" w:fldLock="1"/>
      </w:r>
      <w:r>
        <w:rPr>
          <w:noProof/>
        </w:rPr>
        <w:instrText xml:space="preserve"> PAGEREF _Toc200747762 \h </w:instrText>
      </w:r>
      <w:r>
        <w:rPr>
          <w:noProof/>
        </w:rPr>
      </w:r>
      <w:r>
        <w:rPr>
          <w:noProof/>
        </w:rPr>
        <w:fldChar w:fldCharType="separate"/>
      </w:r>
      <w:r>
        <w:rPr>
          <w:noProof/>
        </w:rPr>
        <w:t>178</w:t>
      </w:r>
      <w:r>
        <w:rPr>
          <w:noProof/>
        </w:rPr>
        <w:fldChar w:fldCharType="end"/>
      </w:r>
    </w:p>
    <w:p w14:paraId="3B6D8E8C" w14:textId="4B56B20D"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6.8.6.2.14</w:t>
      </w:r>
      <w:r>
        <w:rPr>
          <w:rFonts w:asciiTheme="minorHAnsi" w:eastAsiaTheme="minorEastAsia" w:hAnsiTheme="minorHAnsi" w:cstheme="minorBidi"/>
          <w:noProof/>
          <w:kern w:val="2"/>
          <w:sz w:val="24"/>
          <w:szCs w:val="24"/>
          <w:lang w:eastAsia="ko-KR"/>
          <w14:ligatures w14:val="standardContextual"/>
        </w:rPr>
        <w:tab/>
      </w:r>
      <w:r>
        <w:rPr>
          <w:noProof/>
        </w:rPr>
        <w:t>Type: AltitudeReqs</w:t>
      </w:r>
      <w:r>
        <w:rPr>
          <w:noProof/>
        </w:rPr>
        <w:tab/>
      </w:r>
      <w:r>
        <w:rPr>
          <w:noProof/>
        </w:rPr>
        <w:fldChar w:fldCharType="begin" w:fldLock="1"/>
      </w:r>
      <w:r>
        <w:rPr>
          <w:noProof/>
        </w:rPr>
        <w:instrText xml:space="preserve"> PAGEREF _Toc200747763 \h </w:instrText>
      </w:r>
      <w:r>
        <w:rPr>
          <w:noProof/>
        </w:rPr>
      </w:r>
      <w:r>
        <w:rPr>
          <w:noProof/>
        </w:rPr>
        <w:fldChar w:fldCharType="separate"/>
      </w:r>
      <w:r>
        <w:rPr>
          <w:noProof/>
        </w:rPr>
        <w:t>178</w:t>
      </w:r>
      <w:r>
        <w:rPr>
          <w:noProof/>
        </w:rPr>
        <w:fldChar w:fldCharType="end"/>
      </w:r>
    </w:p>
    <w:p w14:paraId="75027423" w14:textId="4117935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w:t>
      </w:r>
      <w:r w:rsidRPr="006F7EC9">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6F7EC9">
        <w:rPr>
          <w:noProof/>
          <w:lang w:val="en-US"/>
        </w:rPr>
        <w:t>Simple data types and enumerations</w:t>
      </w:r>
      <w:r>
        <w:rPr>
          <w:noProof/>
        </w:rPr>
        <w:tab/>
      </w:r>
      <w:r>
        <w:rPr>
          <w:noProof/>
        </w:rPr>
        <w:fldChar w:fldCharType="begin" w:fldLock="1"/>
      </w:r>
      <w:r>
        <w:rPr>
          <w:noProof/>
        </w:rPr>
        <w:instrText xml:space="preserve"> PAGEREF _Toc200747764 \h </w:instrText>
      </w:r>
      <w:r>
        <w:rPr>
          <w:noProof/>
        </w:rPr>
      </w:r>
      <w:r>
        <w:rPr>
          <w:noProof/>
        </w:rPr>
        <w:fldChar w:fldCharType="separate"/>
      </w:r>
      <w:r>
        <w:rPr>
          <w:noProof/>
        </w:rPr>
        <w:t>178</w:t>
      </w:r>
      <w:r>
        <w:rPr>
          <w:noProof/>
        </w:rPr>
        <w:fldChar w:fldCharType="end"/>
      </w:r>
    </w:p>
    <w:p w14:paraId="7A2E5667" w14:textId="7B0F1288"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_Toc200747765 \h </w:instrText>
      </w:r>
      <w:r>
        <w:rPr>
          <w:noProof/>
        </w:rPr>
      </w:r>
      <w:r>
        <w:rPr>
          <w:noProof/>
        </w:rPr>
        <w:fldChar w:fldCharType="separate"/>
      </w:r>
      <w:r>
        <w:rPr>
          <w:noProof/>
        </w:rPr>
        <w:t>178</w:t>
      </w:r>
      <w:r>
        <w:rPr>
          <w:noProof/>
        </w:rPr>
        <w:fldChar w:fldCharType="end"/>
      </w:r>
    </w:p>
    <w:p w14:paraId="5EB598A4" w14:textId="2950299E"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_Toc200747766 \h </w:instrText>
      </w:r>
      <w:r>
        <w:rPr>
          <w:noProof/>
        </w:rPr>
      </w:r>
      <w:r>
        <w:rPr>
          <w:noProof/>
        </w:rPr>
        <w:fldChar w:fldCharType="separate"/>
      </w:r>
      <w:r>
        <w:rPr>
          <w:noProof/>
        </w:rPr>
        <w:t>179</w:t>
      </w:r>
      <w:r>
        <w:rPr>
          <w:noProof/>
        </w:rPr>
        <w:fldChar w:fldCharType="end"/>
      </w:r>
    </w:p>
    <w:p w14:paraId="77ADA2B7" w14:textId="3BCC450A"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6.8.6.3.3</w:t>
      </w:r>
      <w:r>
        <w:rPr>
          <w:rFonts w:asciiTheme="minorHAnsi" w:eastAsiaTheme="minorEastAsia" w:hAnsiTheme="minorHAnsi" w:cstheme="minorBidi"/>
          <w:noProof/>
          <w:kern w:val="2"/>
          <w:sz w:val="24"/>
          <w:szCs w:val="24"/>
          <w:lang w:eastAsia="ko-KR"/>
          <w14:ligatures w14:val="standardContextual"/>
        </w:rPr>
        <w:tab/>
      </w:r>
      <w:r>
        <w:rPr>
          <w:noProof/>
        </w:rPr>
        <w:t>Enumeration: NTZConfigStatus</w:t>
      </w:r>
      <w:r>
        <w:rPr>
          <w:noProof/>
        </w:rPr>
        <w:tab/>
      </w:r>
      <w:r>
        <w:rPr>
          <w:noProof/>
        </w:rPr>
        <w:fldChar w:fldCharType="begin" w:fldLock="1"/>
      </w:r>
      <w:r>
        <w:rPr>
          <w:noProof/>
        </w:rPr>
        <w:instrText xml:space="preserve"> PAGEREF _Toc200747767 \h </w:instrText>
      </w:r>
      <w:r>
        <w:rPr>
          <w:noProof/>
        </w:rPr>
      </w:r>
      <w:r>
        <w:rPr>
          <w:noProof/>
        </w:rPr>
        <w:fldChar w:fldCharType="separate"/>
      </w:r>
      <w:r>
        <w:rPr>
          <w:noProof/>
        </w:rPr>
        <w:t>179</w:t>
      </w:r>
      <w:r>
        <w:rPr>
          <w:noProof/>
        </w:rPr>
        <w:fldChar w:fldCharType="end"/>
      </w:r>
    </w:p>
    <w:p w14:paraId="5B485033" w14:textId="4ED9363C"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6.8.6.3.4</w:t>
      </w:r>
      <w:r>
        <w:rPr>
          <w:rFonts w:asciiTheme="minorHAnsi" w:eastAsiaTheme="minorEastAsia" w:hAnsiTheme="minorHAnsi" w:cstheme="minorBidi"/>
          <w:noProof/>
          <w:kern w:val="2"/>
          <w:sz w:val="24"/>
          <w:szCs w:val="24"/>
          <w:lang w:eastAsia="ko-KR"/>
          <w14:ligatures w14:val="standardContextual"/>
        </w:rPr>
        <w:tab/>
      </w:r>
      <w:r>
        <w:rPr>
          <w:noProof/>
        </w:rPr>
        <w:t>Enumeration: NTZEvent</w:t>
      </w:r>
      <w:r>
        <w:rPr>
          <w:noProof/>
        </w:rPr>
        <w:tab/>
      </w:r>
      <w:r>
        <w:rPr>
          <w:noProof/>
        </w:rPr>
        <w:fldChar w:fldCharType="begin" w:fldLock="1"/>
      </w:r>
      <w:r>
        <w:rPr>
          <w:noProof/>
        </w:rPr>
        <w:instrText xml:space="preserve"> PAGEREF _Toc200747768 \h </w:instrText>
      </w:r>
      <w:r>
        <w:rPr>
          <w:noProof/>
        </w:rPr>
      </w:r>
      <w:r>
        <w:rPr>
          <w:noProof/>
        </w:rPr>
        <w:fldChar w:fldCharType="separate"/>
      </w:r>
      <w:r>
        <w:rPr>
          <w:noProof/>
        </w:rPr>
        <w:t>179</w:t>
      </w:r>
      <w:r>
        <w:rPr>
          <w:noProof/>
        </w:rPr>
        <w:fldChar w:fldCharType="end"/>
      </w:r>
    </w:p>
    <w:p w14:paraId="003988FA" w14:textId="490794C2"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6.8.6.3.5</w:t>
      </w:r>
      <w:r>
        <w:rPr>
          <w:rFonts w:asciiTheme="minorHAnsi" w:eastAsiaTheme="minorEastAsia" w:hAnsiTheme="minorHAnsi" w:cstheme="minorBidi"/>
          <w:noProof/>
          <w:kern w:val="2"/>
          <w:sz w:val="24"/>
          <w:szCs w:val="24"/>
          <w:lang w:eastAsia="ko-KR"/>
          <w14:ligatures w14:val="standardContextual"/>
        </w:rPr>
        <w:tab/>
      </w:r>
      <w:r>
        <w:rPr>
          <w:noProof/>
        </w:rPr>
        <w:t>Enumeration: TransStatus</w:t>
      </w:r>
      <w:r>
        <w:rPr>
          <w:noProof/>
        </w:rPr>
        <w:tab/>
      </w:r>
      <w:r>
        <w:rPr>
          <w:noProof/>
        </w:rPr>
        <w:fldChar w:fldCharType="begin" w:fldLock="1"/>
      </w:r>
      <w:r>
        <w:rPr>
          <w:noProof/>
        </w:rPr>
        <w:instrText xml:space="preserve"> PAGEREF _Toc200747769 \h </w:instrText>
      </w:r>
      <w:r>
        <w:rPr>
          <w:noProof/>
        </w:rPr>
      </w:r>
      <w:r>
        <w:rPr>
          <w:noProof/>
        </w:rPr>
        <w:fldChar w:fldCharType="separate"/>
      </w:r>
      <w:r>
        <w:rPr>
          <w:noProof/>
        </w:rPr>
        <w:t>179</w:t>
      </w:r>
      <w:r>
        <w:rPr>
          <w:noProof/>
        </w:rPr>
        <w:fldChar w:fldCharType="end"/>
      </w:r>
    </w:p>
    <w:p w14:paraId="3A488722" w14:textId="5F2676D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6.8.6.3.6</w:t>
      </w:r>
      <w:r>
        <w:rPr>
          <w:rFonts w:asciiTheme="minorHAnsi" w:eastAsiaTheme="minorEastAsia" w:hAnsiTheme="minorHAnsi" w:cstheme="minorBidi"/>
          <w:noProof/>
          <w:kern w:val="2"/>
          <w:sz w:val="24"/>
          <w:szCs w:val="24"/>
          <w:lang w:eastAsia="ko-KR"/>
          <w14:ligatures w14:val="standardContextual"/>
        </w:rPr>
        <w:tab/>
      </w:r>
      <w:r>
        <w:rPr>
          <w:noProof/>
        </w:rPr>
        <w:t>Enumeration: FreqBandName</w:t>
      </w:r>
      <w:r>
        <w:rPr>
          <w:noProof/>
        </w:rPr>
        <w:tab/>
      </w:r>
      <w:r>
        <w:rPr>
          <w:noProof/>
        </w:rPr>
        <w:fldChar w:fldCharType="begin" w:fldLock="1"/>
      </w:r>
      <w:r>
        <w:rPr>
          <w:noProof/>
        </w:rPr>
        <w:instrText xml:space="preserve"> PAGEREF _Toc200747770 \h </w:instrText>
      </w:r>
      <w:r>
        <w:rPr>
          <w:noProof/>
        </w:rPr>
      </w:r>
      <w:r>
        <w:rPr>
          <w:noProof/>
        </w:rPr>
        <w:fldChar w:fldCharType="separate"/>
      </w:r>
      <w:r>
        <w:rPr>
          <w:noProof/>
        </w:rPr>
        <w:t>179</w:t>
      </w:r>
      <w:r>
        <w:rPr>
          <w:noProof/>
        </w:rPr>
        <w:fldChar w:fldCharType="end"/>
      </w:r>
    </w:p>
    <w:p w14:paraId="0B74F28E" w14:textId="0251519B"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6.8</w:t>
      </w:r>
      <w:r w:rsidRPr="006F7EC9">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_Toc200747771 \h </w:instrText>
      </w:r>
      <w:r>
        <w:rPr>
          <w:noProof/>
        </w:rPr>
      </w:r>
      <w:r>
        <w:rPr>
          <w:noProof/>
        </w:rPr>
        <w:fldChar w:fldCharType="separate"/>
      </w:r>
      <w:r>
        <w:rPr>
          <w:noProof/>
        </w:rPr>
        <w:t>180</w:t>
      </w:r>
      <w:r>
        <w:rPr>
          <w:noProof/>
        </w:rPr>
        <w:fldChar w:fldCharType="end"/>
      </w:r>
    </w:p>
    <w:p w14:paraId="2089F33A" w14:textId="63340063"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_Toc200747772 \h </w:instrText>
      </w:r>
      <w:r>
        <w:rPr>
          <w:noProof/>
        </w:rPr>
      </w:r>
      <w:r>
        <w:rPr>
          <w:noProof/>
        </w:rPr>
        <w:fldChar w:fldCharType="separate"/>
      </w:r>
      <w:r>
        <w:rPr>
          <w:noProof/>
        </w:rPr>
        <w:t>180</w:t>
      </w:r>
      <w:r>
        <w:rPr>
          <w:noProof/>
        </w:rPr>
        <w:fldChar w:fldCharType="end"/>
      </w:r>
    </w:p>
    <w:p w14:paraId="6744B00A" w14:textId="0AE5FB85" w:rsidR="00444397" w:rsidRDefault="00444397">
      <w:pPr>
        <w:pStyle w:val="TOC5"/>
        <w:rPr>
          <w:rFonts w:asciiTheme="minorHAnsi" w:eastAsiaTheme="minorEastAsia" w:hAnsiTheme="minorHAnsi" w:cstheme="minorBidi"/>
          <w:noProof/>
          <w:kern w:val="2"/>
          <w:sz w:val="24"/>
          <w:szCs w:val="24"/>
          <w:lang w:eastAsia="ko-KR"/>
          <w14:ligatures w14:val="standardContextual"/>
        </w:rPr>
      </w:pPr>
      <w:r>
        <w:rPr>
          <w:noProof/>
        </w:rPr>
        <w:t>6.8.6.5.1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_Toc200747773 \h </w:instrText>
      </w:r>
      <w:r>
        <w:rPr>
          <w:noProof/>
        </w:rPr>
      </w:r>
      <w:r>
        <w:rPr>
          <w:noProof/>
        </w:rPr>
        <w:fldChar w:fldCharType="separate"/>
      </w:r>
      <w:r>
        <w:rPr>
          <w:noProof/>
        </w:rPr>
        <w:t>180</w:t>
      </w:r>
      <w:r>
        <w:rPr>
          <w:noProof/>
        </w:rPr>
        <w:fldChar w:fldCharType="end"/>
      </w:r>
    </w:p>
    <w:p w14:paraId="512263C5" w14:textId="6D6E5A09"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_Toc200747774 \h </w:instrText>
      </w:r>
      <w:r>
        <w:rPr>
          <w:noProof/>
        </w:rPr>
      </w:r>
      <w:r>
        <w:rPr>
          <w:noProof/>
        </w:rPr>
        <w:fldChar w:fldCharType="separate"/>
      </w:r>
      <w:r>
        <w:rPr>
          <w:noProof/>
        </w:rPr>
        <w:t>180</w:t>
      </w:r>
      <w:r>
        <w:rPr>
          <w:noProof/>
        </w:rPr>
        <w:fldChar w:fldCharType="end"/>
      </w:r>
    </w:p>
    <w:p w14:paraId="2F5A6B3D" w14:textId="0FC91C4C"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_Toc200747775 \h </w:instrText>
      </w:r>
      <w:r>
        <w:rPr>
          <w:noProof/>
        </w:rPr>
      </w:r>
      <w:r>
        <w:rPr>
          <w:noProof/>
        </w:rPr>
        <w:fldChar w:fldCharType="separate"/>
      </w:r>
      <w:r>
        <w:rPr>
          <w:noProof/>
        </w:rPr>
        <w:t>180</w:t>
      </w:r>
      <w:r>
        <w:rPr>
          <w:noProof/>
        </w:rPr>
        <w:fldChar w:fldCharType="end"/>
      </w:r>
    </w:p>
    <w:p w14:paraId="3AD0C180" w14:textId="0CC33CF0"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_Toc200747776 \h </w:instrText>
      </w:r>
      <w:r>
        <w:rPr>
          <w:noProof/>
        </w:rPr>
      </w:r>
      <w:r>
        <w:rPr>
          <w:noProof/>
        </w:rPr>
        <w:fldChar w:fldCharType="separate"/>
      </w:r>
      <w:r>
        <w:rPr>
          <w:noProof/>
        </w:rPr>
        <w:t>180</w:t>
      </w:r>
      <w:r>
        <w:rPr>
          <w:noProof/>
        </w:rPr>
        <w:fldChar w:fldCharType="end"/>
      </w:r>
    </w:p>
    <w:p w14:paraId="759C2A22" w14:textId="2BE33236" w:rsidR="00444397" w:rsidRDefault="00444397">
      <w:pPr>
        <w:pStyle w:val="TOC4"/>
        <w:rPr>
          <w:rFonts w:asciiTheme="minorHAnsi" w:eastAsiaTheme="minorEastAsia" w:hAnsiTheme="minorHAnsi" w:cstheme="minorBidi"/>
          <w:noProof/>
          <w:kern w:val="2"/>
          <w:sz w:val="24"/>
          <w:szCs w:val="24"/>
          <w:lang w:eastAsia="ko-KR"/>
          <w14:ligatures w14:val="standardContextual"/>
        </w:rPr>
      </w:pPr>
      <w:r>
        <w:rPr>
          <w:noProof/>
        </w:rPr>
        <w:t>6.8.7.3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_Toc200747777 \h </w:instrText>
      </w:r>
      <w:r>
        <w:rPr>
          <w:noProof/>
        </w:rPr>
      </w:r>
      <w:r>
        <w:rPr>
          <w:noProof/>
        </w:rPr>
        <w:fldChar w:fldCharType="separate"/>
      </w:r>
      <w:r>
        <w:rPr>
          <w:noProof/>
        </w:rPr>
        <w:t>180</w:t>
      </w:r>
      <w:r>
        <w:rPr>
          <w:noProof/>
        </w:rPr>
        <w:fldChar w:fldCharType="end"/>
      </w:r>
    </w:p>
    <w:p w14:paraId="03094401" w14:textId="2D5136FB"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_Toc200747778 \h </w:instrText>
      </w:r>
      <w:r>
        <w:rPr>
          <w:noProof/>
        </w:rPr>
      </w:r>
      <w:r>
        <w:rPr>
          <w:noProof/>
        </w:rPr>
        <w:fldChar w:fldCharType="separate"/>
      </w:r>
      <w:r>
        <w:rPr>
          <w:noProof/>
        </w:rPr>
        <w:t>180</w:t>
      </w:r>
      <w:r>
        <w:rPr>
          <w:noProof/>
        </w:rPr>
        <w:fldChar w:fldCharType="end"/>
      </w:r>
    </w:p>
    <w:p w14:paraId="15829256" w14:textId="1F8892C7" w:rsidR="00444397" w:rsidRDefault="00444397">
      <w:pPr>
        <w:pStyle w:val="TOC3"/>
        <w:rPr>
          <w:rFonts w:asciiTheme="minorHAnsi" w:eastAsiaTheme="minorEastAsia" w:hAnsiTheme="minorHAnsi" w:cstheme="minorBidi"/>
          <w:noProof/>
          <w:kern w:val="2"/>
          <w:sz w:val="24"/>
          <w:szCs w:val="24"/>
          <w:lang w:eastAsia="ko-KR"/>
          <w14:ligatures w14:val="standardContextual"/>
        </w:rPr>
      </w:pPr>
      <w:r>
        <w:rPr>
          <w:noProof/>
        </w:rPr>
        <w:t>6.8.9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_Toc200747779 \h </w:instrText>
      </w:r>
      <w:r>
        <w:rPr>
          <w:noProof/>
        </w:rPr>
      </w:r>
      <w:r>
        <w:rPr>
          <w:noProof/>
        </w:rPr>
        <w:fldChar w:fldCharType="separate"/>
      </w:r>
      <w:r>
        <w:rPr>
          <w:noProof/>
        </w:rPr>
        <w:t>180</w:t>
      </w:r>
      <w:r>
        <w:rPr>
          <w:noProof/>
        </w:rPr>
        <w:fldChar w:fldCharType="end"/>
      </w:r>
    </w:p>
    <w:p w14:paraId="4D34BB05" w14:textId="61265187"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_Toc200747780 \h </w:instrText>
      </w:r>
      <w:r>
        <w:rPr>
          <w:noProof/>
        </w:rPr>
      </w:r>
      <w:r>
        <w:rPr>
          <w:noProof/>
        </w:rPr>
        <w:fldChar w:fldCharType="separate"/>
      </w:r>
      <w:r>
        <w:rPr>
          <w:noProof/>
        </w:rPr>
        <w:t>181</w:t>
      </w:r>
      <w:r>
        <w:rPr>
          <w:noProof/>
        </w:rPr>
        <w:fldChar w:fldCharType="end"/>
      </w:r>
    </w:p>
    <w:p w14:paraId="7AF78E1F" w14:textId="62E4EE1D"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_Toc200747781 \h </w:instrText>
      </w:r>
      <w:r>
        <w:rPr>
          <w:noProof/>
        </w:rPr>
      </w:r>
      <w:r>
        <w:rPr>
          <w:noProof/>
        </w:rPr>
        <w:fldChar w:fldCharType="separate"/>
      </w:r>
      <w:r>
        <w:rPr>
          <w:noProof/>
        </w:rPr>
        <w:t>181</w:t>
      </w:r>
      <w:r>
        <w:rPr>
          <w:noProof/>
        </w:rPr>
        <w:fldChar w:fldCharType="end"/>
      </w:r>
    </w:p>
    <w:p w14:paraId="06143D44" w14:textId="29E10B34" w:rsidR="00444397" w:rsidRDefault="00444397">
      <w:pPr>
        <w:pStyle w:val="TOC2"/>
        <w:rPr>
          <w:rFonts w:asciiTheme="minorHAnsi" w:eastAsiaTheme="minorEastAsia" w:hAnsiTheme="minorHAnsi" w:cstheme="minorBidi"/>
          <w:noProof/>
          <w:kern w:val="2"/>
          <w:sz w:val="24"/>
          <w:szCs w:val="24"/>
          <w:lang w:eastAsia="ko-KR"/>
          <w14:ligatures w14:val="standardContextual"/>
        </w:rPr>
      </w:pP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_Toc200747782 \h </w:instrText>
      </w:r>
      <w:r>
        <w:rPr>
          <w:noProof/>
        </w:rPr>
      </w:r>
      <w:r>
        <w:rPr>
          <w:noProof/>
        </w:rPr>
        <w:fldChar w:fldCharType="separate"/>
      </w:r>
      <w:r>
        <w:rPr>
          <w:noProof/>
        </w:rPr>
        <w:t>181</w:t>
      </w:r>
      <w:r>
        <w:rPr>
          <w:noProof/>
        </w:rPr>
        <w:fldChar w:fldCharType="end"/>
      </w:r>
    </w:p>
    <w:p w14:paraId="517F12DF" w14:textId="4462F395" w:rsidR="00444397" w:rsidRDefault="00444397">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_Toc200747783 \h </w:instrText>
      </w:r>
      <w:r>
        <w:rPr>
          <w:noProof/>
        </w:rPr>
      </w:r>
      <w:r>
        <w:rPr>
          <w:noProof/>
        </w:rPr>
        <w:fldChar w:fldCharType="separate"/>
      </w:r>
      <w:r>
        <w:rPr>
          <w:noProof/>
        </w:rPr>
        <w:t>182</w:t>
      </w:r>
      <w:r>
        <w:rPr>
          <w:noProof/>
        </w:rPr>
        <w:fldChar w:fldCharType="end"/>
      </w:r>
    </w:p>
    <w:p w14:paraId="1303E58F" w14:textId="40595D60"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_Toc200747784 \h </w:instrText>
      </w:r>
      <w:r>
        <w:rPr>
          <w:noProof/>
        </w:rPr>
      </w:r>
      <w:r>
        <w:rPr>
          <w:noProof/>
        </w:rPr>
        <w:fldChar w:fldCharType="separate"/>
      </w:r>
      <w:r>
        <w:rPr>
          <w:noProof/>
        </w:rPr>
        <w:t>182</w:t>
      </w:r>
      <w:r>
        <w:rPr>
          <w:noProof/>
        </w:rPr>
        <w:fldChar w:fldCharType="end"/>
      </w:r>
    </w:p>
    <w:p w14:paraId="178A4BAF" w14:textId="002DFF50"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API</w:t>
      </w:r>
      <w:r>
        <w:rPr>
          <w:noProof/>
        </w:rPr>
        <w:tab/>
      </w:r>
      <w:r>
        <w:rPr>
          <w:noProof/>
        </w:rPr>
        <w:fldChar w:fldCharType="begin" w:fldLock="1"/>
      </w:r>
      <w:r>
        <w:rPr>
          <w:noProof/>
        </w:rPr>
        <w:instrText xml:space="preserve"> PAGEREF _Toc200747785 \h </w:instrText>
      </w:r>
      <w:r>
        <w:rPr>
          <w:noProof/>
        </w:rPr>
      </w:r>
      <w:r>
        <w:rPr>
          <w:noProof/>
        </w:rPr>
        <w:fldChar w:fldCharType="separate"/>
      </w:r>
      <w:r>
        <w:rPr>
          <w:noProof/>
        </w:rPr>
        <w:t>183</w:t>
      </w:r>
      <w:r>
        <w:rPr>
          <w:noProof/>
        </w:rPr>
        <w:fldChar w:fldCharType="end"/>
      </w:r>
    </w:p>
    <w:p w14:paraId="2F863CE9" w14:textId="7A023D64"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UAE_RealtimeUAVStatus API</w:t>
      </w:r>
      <w:r>
        <w:rPr>
          <w:noProof/>
        </w:rPr>
        <w:tab/>
      </w:r>
      <w:r>
        <w:rPr>
          <w:noProof/>
        </w:rPr>
        <w:fldChar w:fldCharType="begin" w:fldLock="1"/>
      </w:r>
      <w:r>
        <w:rPr>
          <w:noProof/>
        </w:rPr>
        <w:instrText xml:space="preserve"> PAGEREF _Toc200747786 \h </w:instrText>
      </w:r>
      <w:r>
        <w:rPr>
          <w:noProof/>
        </w:rPr>
      </w:r>
      <w:r>
        <w:rPr>
          <w:noProof/>
        </w:rPr>
        <w:fldChar w:fldCharType="separate"/>
      </w:r>
      <w:r>
        <w:rPr>
          <w:noProof/>
        </w:rPr>
        <w:t>191</w:t>
      </w:r>
      <w:r>
        <w:rPr>
          <w:noProof/>
        </w:rPr>
        <w:fldChar w:fldCharType="end"/>
      </w:r>
    </w:p>
    <w:p w14:paraId="4BDB834C" w14:textId="701C9BB4"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UAE_ChangeUSSManagement API</w:t>
      </w:r>
      <w:r>
        <w:rPr>
          <w:noProof/>
        </w:rPr>
        <w:tab/>
      </w:r>
      <w:r>
        <w:rPr>
          <w:noProof/>
        </w:rPr>
        <w:fldChar w:fldCharType="begin" w:fldLock="1"/>
      </w:r>
      <w:r>
        <w:rPr>
          <w:noProof/>
        </w:rPr>
        <w:instrText xml:space="preserve"> PAGEREF _Toc200747787 \h </w:instrText>
      </w:r>
      <w:r>
        <w:rPr>
          <w:noProof/>
        </w:rPr>
      </w:r>
      <w:r>
        <w:rPr>
          <w:noProof/>
        </w:rPr>
        <w:fldChar w:fldCharType="separate"/>
      </w:r>
      <w:r>
        <w:rPr>
          <w:noProof/>
        </w:rPr>
        <w:t>196</w:t>
      </w:r>
      <w:r>
        <w:rPr>
          <w:noProof/>
        </w:rPr>
        <w:fldChar w:fldCharType="end"/>
      </w:r>
    </w:p>
    <w:p w14:paraId="3F48CD7B" w14:textId="2EE4E2FD"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UAE_DAASupport API</w:t>
      </w:r>
      <w:r>
        <w:rPr>
          <w:noProof/>
        </w:rPr>
        <w:tab/>
      </w:r>
      <w:r>
        <w:rPr>
          <w:noProof/>
        </w:rPr>
        <w:fldChar w:fldCharType="begin" w:fldLock="1"/>
      </w:r>
      <w:r>
        <w:rPr>
          <w:noProof/>
        </w:rPr>
        <w:instrText xml:space="preserve"> PAGEREF _Toc200747788 \h </w:instrText>
      </w:r>
      <w:r>
        <w:rPr>
          <w:noProof/>
        </w:rPr>
      </w:r>
      <w:r>
        <w:rPr>
          <w:noProof/>
        </w:rPr>
        <w:fldChar w:fldCharType="separate"/>
      </w:r>
      <w:r>
        <w:rPr>
          <w:noProof/>
        </w:rPr>
        <w:t>205</w:t>
      </w:r>
      <w:r>
        <w:rPr>
          <w:noProof/>
        </w:rPr>
        <w:fldChar w:fldCharType="end"/>
      </w:r>
    </w:p>
    <w:p w14:paraId="66FFBD79" w14:textId="4611561C"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UAE_UAVDynamicInfo API</w:t>
      </w:r>
      <w:r>
        <w:rPr>
          <w:noProof/>
        </w:rPr>
        <w:tab/>
      </w:r>
      <w:r>
        <w:rPr>
          <w:noProof/>
        </w:rPr>
        <w:fldChar w:fldCharType="begin" w:fldLock="1"/>
      </w:r>
      <w:r>
        <w:rPr>
          <w:noProof/>
        </w:rPr>
        <w:instrText xml:space="preserve"> PAGEREF _Toc200747789 \h </w:instrText>
      </w:r>
      <w:r>
        <w:rPr>
          <w:noProof/>
        </w:rPr>
      </w:r>
      <w:r>
        <w:rPr>
          <w:noProof/>
        </w:rPr>
        <w:fldChar w:fldCharType="separate"/>
      </w:r>
      <w:r>
        <w:rPr>
          <w:noProof/>
        </w:rPr>
        <w:t>214</w:t>
      </w:r>
      <w:r>
        <w:rPr>
          <w:noProof/>
        </w:rPr>
        <w:fldChar w:fldCharType="end"/>
      </w:r>
    </w:p>
    <w:p w14:paraId="7C14CA55" w14:textId="5DAFF091"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UAE_FlightPathMonitoring API</w:t>
      </w:r>
      <w:r>
        <w:rPr>
          <w:noProof/>
        </w:rPr>
        <w:tab/>
      </w:r>
      <w:r>
        <w:rPr>
          <w:noProof/>
        </w:rPr>
        <w:fldChar w:fldCharType="begin" w:fldLock="1"/>
      </w:r>
      <w:r>
        <w:rPr>
          <w:noProof/>
        </w:rPr>
        <w:instrText xml:space="preserve"> PAGEREF _Toc200747790 \h </w:instrText>
      </w:r>
      <w:r>
        <w:rPr>
          <w:noProof/>
        </w:rPr>
      </w:r>
      <w:r>
        <w:rPr>
          <w:noProof/>
        </w:rPr>
        <w:fldChar w:fldCharType="separate"/>
      </w:r>
      <w:r>
        <w:rPr>
          <w:noProof/>
        </w:rPr>
        <w:t>220</w:t>
      </w:r>
      <w:r>
        <w:rPr>
          <w:noProof/>
        </w:rPr>
        <w:fldChar w:fldCharType="end"/>
      </w:r>
    </w:p>
    <w:p w14:paraId="44A316FD" w14:textId="4D8B7B13"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UAE_FlightRouteSupport API</w:t>
      </w:r>
      <w:r>
        <w:rPr>
          <w:noProof/>
        </w:rPr>
        <w:tab/>
      </w:r>
      <w:r>
        <w:rPr>
          <w:noProof/>
        </w:rPr>
        <w:fldChar w:fldCharType="begin" w:fldLock="1"/>
      </w:r>
      <w:r>
        <w:rPr>
          <w:noProof/>
        </w:rPr>
        <w:instrText xml:space="preserve"> PAGEREF _Toc200747791 \h </w:instrText>
      </w:r>
      <w:r>
        <w:rPr>
          <w:noProof/>
        </w:rPr>
      </w:r>
      <w:r>
        <w:rPr>
          <w:noProof/>
        </w:rPr>
        <w:fldChar w:fldCharType="separate"/>
      </w:r>
      <w:r>
        <w:rPr>
          <w:noProof/>
        </w:rPr>
        <w:t>229</w:t>
      </w:r>
      <w:r>
        <w:rPr>
          <w:noProof/>
        </w:rPr>
        <w:fldChar w:fldCharType="end"/>
      </w:r>
    </w:p>
    <w:p w14:paraId="3FB5C858" w14:textId="285F24E6"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UAE_NTZManagement API</w:t>
      </w:r>
      <w:r>
        <w:rPr>
          <w:noProof/>
        </w:rPr>
        <w:tab/>
      </w:r>
      <w:r>
        <w:rPr>
          <w:noProof/>
        </w:rPr>
        <w:fldChar w:fldCharType="begin" w:fldLock="1"/>
      </w:r>
      <w:r>
        <w:rPr>
          <w:noProof/>
        </w:rPr>
        <w:instrText xml:space="preserve"> PAGEREF _Toc200747792 \h </w:instrText>
      </w:r>
      <w:r>
        <w:rPr>
          <w:noProof/>
        </w:rPr>
      </w:r>
      <w:r>
        <w:rPr>
          <w:noProof/>
        </w:rPr>
        <w:fldChar w:fldCharType="separate"/>
      </w:r>
      <w:r>
        <w:rPr>
          <w:noProof/>
        </w:rPr>
        <w:t>232</w:t>
      </w:r>
      <w:r>
        <w:rPr>
          <w:noProof/>
        </w:rPr>
        <w:fldChar w:fldCharType="end"/>
      </w:r>
    </w:p>
    <w:p w14:paraId="3BD3A90B" w14:textId="39049F31" w:rsidR="00444397" w:rsidRDefault="00444397">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_Toc200747793 \h </w:instrText>
      </w:r>
      <w:r>
        <w:rPr>
          <w:noProof/>
        </w:rPr>
      </w:r>
      <w:r>
        <w:rPr>
          <w:noProof/>
        </w:rPr>
        <w:fldChar w:fldCharType="separate"/>
      </w:r>
      <w:r>
        <w:rPr>
          <w:noProof/>
        </w:rPr>
        <w:t>241</w:t>
      </w:r>
      <w:r>
        <w:rPr>
          <w:noProof/>
        </w:rPr>
        <w:fldChar w:fldCharType="end"/>
      </w:r>
    </w:p>
    <w:p w14:paraId="4208D301" w14:textId="76AF778B"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_Toc200747794 \h </w:instrText>
      </w:r>
      <w:r>
        <w:rPr>
          <w:noProof/>
        </w:rPr>
      </w:r>
      <w:r>
        <w:rPr>
          <w:noProof/>
        </w:rPr>
        <w:fldChar w:fldCharType="separate"/>
      </w:r>
      <w:r>
        <w:rPr>
          <w:noProof/>
        </w:rPr>
        <w:t>241</w:t>
      </w:r>
      <w:r>
        <w:rPr>
          <w:noProof/>
        </w:rPr>
        <w:fldChar w:fldCharType="end"/>
      </w:r>
    </w:p>
    <w:p w14:paraId="67939631" w14:textId="27D59F22"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API</w:t>
      </w:r>
      <w:r>
        <w:rPr>
          <w:noProof/>
        </w:rPr>
        <w:tab/>
      </w:r>
      <w:r>
        <w:rPr>
          <w:noProof/>
        </w:rPr>
        <w:fldChar w:fldCharType="begin" w:fldLock="1"/>
      </w:r>
      <w:r>
        <w:rPr>
          <w:noProof/>
        </w:rPr>
        <w:instrText xml:space="preserve"> PAGEREF _Toc200747795 \h </w:instrText>
      </w:r>
      <w:r>
        <w:rPr>
          <w:noProof/>
        </w:rPr>
      </w:r>
      <w:r>
        <w:rPr>
          <w:noProof/>
        </w:rPr>
        <w:fldChar w:fldCharType="separate"/>
      </w:r>
      <w:r>
        <w:rPr>
          <w:noProof/>
        </w:rPr>
        <w:t>241</w:t>
      </w:r>
      <w:r>
        <w:rPr>
          <w:noProof/>
        </w:rPr>
        <w:fldChar w:fldCharType="end"/>
      </w:r>
    </w:p>
    <w:p w14:paraId="23F5C4EC" w14:textId="192CB789"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UAE_RealtimeUAVStatus API</w:t>
      </w:r>
      <w:r>
        <w:rPr>
          <w:noProof/>
        </w:rPr>
        <w:tab/>
      </w:r>
      <w:r>
        <w:rPr>
          <w:noProof/>
        </w:rPr>
        <w:fldChar w:fldCharType="begin" w:fldLock="1"/>
      </w:r>
      <w:r>
        <w:rPr>
          <w:noProof/>
        </w:rPr>
        <w:instrText xml:space="preserve"> PAGEREF _Toc200747796 \h </w:instrText>
      </w:r>
      <w:r>
        <w:rPr>
          <w:noProof/>
        </w:rPr>
      </w:r>
      <w:r>
        <w:rPr>
          <w:noProof/>
        </w:rPr>
        <w:fldChar w:fldCharType="separate"/>
      </w:r>
      <w:r>
        <w:rPr>
          <w:noProof/>
        </w:rPr>
        <w:t>241</w:t>
      </w:r>
      <w:r>
        <w:rPr>
          <w:noProof/>
        </w:rPr>
        <w:fldChar w:fldCharType="end"/>
      </w:r>
    </w:p>
    <w:p w14:paraId="26905386" w14:textId="1132753E"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UAE_ChangeUSSManagement API</w:t>
      </w:r>
      <w:r>
        <w:rPr>
          <w:noProof/>
        </w:rPr>
        <w:tab/>
      </w:r>
      <w:r>
        <w:rPr>
          <w:noProof/>
        </w:rPr>
        <w:fldChar w:fldCharType="begin" w:fldLock="1"/>
      </w:r>
      <w:r>
        <w:rPr>
          <w:noProof/>
        </w:rPr>
        <w:instrText xml:space="preserve"> PAGEREF _Toc200747797 \h </w:instrText>
      </w:r>
      <w:r>
        <w:rPr>
          <w:noProof/>
        </w:rPr>
      </w:r>
      <w:r>
        <w:rPr>
          <w:noProof/>
        </w:rPr>
        <w:fldChar w:fldCharType="separate"/>
      </w:r>
      <w:r>
        <w:rPr>
          <w:noProof/>
        </w:rPr>
        <w:t>241</w:t>
      </w:r>
      <w:r>
        <w:rPr>
          <w:noProof/>
        </w:rPr>
        <w:fldChar w:fldCharType="end"/>
      </w:r>
    </w:p>
    <w:p w14:paraId="09E10197" w14:textId="322B1C49"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Pr>
          <w:noProof/>
        </w:rPr>
        <w:t>UAE_DAASupport API</w:t>
      </w:r>
      <w:r>
        <w:rPr>
          <w:noProof/>
        </w:rPr>
        <w:tab/>
      </w:r>
      <w:r>
        <w:rPr>
          <w:noProof/>
        </w:rPr>
        <w:fldChar w:fldCharType="begin" w:fldLock="1"/>
      </w:r>
      <w:r>
        <w:rPr>
          <w:noProof/>
        </w:rPr>
        <w:instrText xml:space="preserve"> PAGEREF _Toc200747798 \h </w:instrText>
      </w:r>
      <w:r>
        <w:rPr>
          <w:noProof/>
        </w:rPr>
      </w:r>
      <w:r>
        <w:rPr>
          <w:noProof/>
        </w:rPr>
        <w:fldChar w:fldCharType="separate"/>
      </w:r>
      <w:r>
        <w:rPr>
          <w:noProof/>
        </w:rPr>
        <w:t>241</w:t>
      </w:r>
      <w:r>
        <w:rPr>
          <w:noProof/>
        </w:rPr>
        <w:fldChar w:fldCharType="end"/>
      </w:r>
    </w:p>
    <w:p w14:paraId="1806C364" w14:textId="2B953C17"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B.6</w:t>
      </w:r>
      <w:r>
        <w:rPr>
          <w:rFonts w:asciiTheme="minorHAnsi" w:eastAsiaTheme="minorEastAsia" w:hAnsiTheme="minorHAnsi" w:cstheme="minorBidi"/>
          <w:noProof/>
          <w:kern w:val="2"/>
          <w:sz w:val="24"/>
          <w:szCs w:val="24"/>
          <w:lang w:eastAsia="ko-KR"/>
          <w14:ligatures w14:val="standardContextual"/>
        </w:rPr>
        <w:tab/>
      </w:r>
      <w:r>
        <w:rPr>
          <w:noProof/>
        </w:rPr>
        <w:t>UAE_UAVDynamicInfo API</w:t>
      </w:r>
      <w:r>
        <w:rPr>
          <w:noProof/>
        </w:rPr>
        <w:tab/>
      </w:r>
      <w:r>
        <w:rPr>
          <w:noProof/>
        </w:rPr>
        <w:fldChar w:fldCharType="begin" w:fldLock="1"/>
      </w:r>
      <w:r>
        <w:rPr>
          <w:noProof/>
        </w:rPr>
        <w:instrText xml:space="preserve"> PAGEREF _Toc200747799 \h </w:instrText>
      </w:r>
      <w:r>
        <w:rPr>
          <w:noProof/>
        </w:rPr>
      </w:r>
      <w:r>
        <w:rPr>
          <w:noProof/>
        </w:rPr>
        <w:fldChar w:fldCharType="separate"/>
      </w:r>
      <w:r>
        <w:rPr>
          <w:noProof/>
        </w:rPr>
        <w:t>242</w:t>
      </w:r>
      <w:r>
        <w:rPr>
          <w:noProof/>
        </w:rPr>
        <w:fldChar w:fldCharType="end"/>
      </w:r>
    </w:p>
    <w:p w14:paraId="56829C62" w14:textId="0BC1C9FF"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B.7</w:t>
      </w:r>
      <w:r>
        <w:rPr>
          <w:rFonts w:asciiTheme="minorHAnsi" w:eastAsiaTheme="minorEastAsia" w:hAnsiTheme="minorHAnsi" w:cstheme="minorBidi"/>
          <w:noProof/>
          <w:kern w:val="2"/>
          <w:sz w:val="24"/>
          <w:szCs w:val="24"/>
          <w:lang w:eastAsia="ko-KR"/>
          <w14:ligatures w14:val="standardContextual"/>
        </w:rPr>
        <w:tab/>
      </w:r>
      <w:r>
        <w:rPr>
          <w:noProof/>
        </w:rPr>
        <w:t>UAE_FlightPathMonitoring API</w:t>
      </w:r>
      <w:r>
        <w:rPr>
          <w:noProof/>
        </w:rPr>
        <w:tab/>
      </w:r>
      <w:r>
        <w:rPr>
          <w:noProof/>
        </w:rPr>
        <w:fldChar w:fldCharType="begin" w:fldLock="1"/>
      </w:r>
      <w:r>
        <w:rPr>
          <w:noProof/>
        </w:rPr>
        <w:instrText xml:space="preserve"> PAGEREF _Toc200747800 \h </w:instrText>
      </w:r>
      <w:r>
        <w:rPr>
          <w:noProof/>
        </w:rPr>
      </w:r>
      <w:r>
        <w:rPr>
          <w:noProof/>
        </w:rPr>
        <w:fldChar w:fldCharType="separate"/>
      </w:r>
      <w:r>
        <w:rPr>
          <w:noProof/>
        </w:rPr>
        <w:t>243</w:t>
      </w:r>
      <w:r>
        <w:rPr>
          <w:noProof/>
        </w:rPr>
        <w:fldChar w:fldCharType="end"/>
      </w:r>
    </w:p>
    <w:p w14:paraId="6BB63942" w14:textId="4C699621"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B.8</w:t>
      </w:r>
      <w:r>
        <w:rPr>
          <w:rFonts w:asciiTheme="minorHAnsi" w:eastAsiaTheme="minorEastAsia" w:hAnsiTheme="minorHAnsi" w:cstheme="minorBidi"/>
          <w:noProof/>
          <w:kern w:val="2"/>
          <w:sz w:val="24"/>
          <w:szCs w:val="24"/>
          <w:lang w:eastAsia="ko-KR"/>
          <w14:ligatures w14:val="standardContextual"/>
        </w:rPr>
        <w:tab/>
      </w:r>
      <w:r>
        <w:rPr>
          <w:noProof/>
        </w:rPr>
        <w:t>UAE_FlightRouteSupport API</w:t>
      </w:r>
      <w:r>
        <w:rPr>
          <w:noProof/>
        </w:rPr>
        <w:tab/>
      </w:r>
      <w:r>
        <w:rPr>
          <w:noProof/>
        </w:rPr>
        <w:fldChar w:fldCharType="begin" w:fldLock="1"/>
      </w:r>
      <w:r>
        <w:rPr>
          <w:noProof/>
        </w:rPr>
        <w:instrText xml:space="preserve"> PAGEREF _Toc200747801 \h </w:instrText>
      </w:r>
      <w:r>
        <w:rPr>
          <w:noProof/>
        </w:rPr>
      </w:r>
      <w:r>
        <w:rPr>
          <w:noProof/>
        </w:rPr>
        <w:fldChar w:fldCharType="separate"/>
      </w:r>
      <w:r>
        <w:rPr>
          <w:noProof/>
        </w:rPr>
        <w:t>244</w:t>
      </w:r>
      <w:r>
        <w:rPr>
          <w:noProof/>
        </w:rPr>
        <w:fldChar w:fldCharType="end"/>
      </w:r>
    </w:p>
    <w:p w14:paraId="48BF9B20" w14:textId="41BCAC61" w:rsidR="00444397" w:rsidRDefault="00444397">
      <w:pPr>
        <w:pStyle w:val="TOC1"/>
        <w:rPr>
          <w:rFonts w:asciiTheme="minorHAnsi" w:eastAsiaTheme="minorEastAsia" w:hAnsiTheme="minorHAnsi" w:cstheme="minorBidi"/>
          <w:noProof/>
          <w:kern w:val="2"/>
          <w:sz w:val="24"/>
          <w:szCs w:val="24"/>
          <w:lang w:eastAsia="ko-KR"/>
          <w14:ligatures w14:val="standardContextual"/>
        </w:rPr>
      </w:pPr>
      <w:r>
        <w:rPr>
          <w:noProof/>
        </w:rPr>
        <w:t>B.9</w:t>
      </w:r>
      <w:r>
        <w:rPr>
          <w:rFonts w:asciiTheme="minorHAnsi" w:eastAsiaTheme="minorEastAsia" w:hAnsiTheme="minorHAnsi" w:cstheme="minorBidi"/>
          <w:noProof/>
          <w:kern w:val="2"/>
          <w:sz w:val="24"/>
          <w:szCs w:val="24"/>
          <w:lang w:eastAsia="ko-KR"/>
          <w14:ligatures w14:val="standardContextual"/>
        </w:rPr>
        <w:tab/>
      </w:r>
      <w:r>
        <w:rPr>
          <w:noProof/>
        </w:rPr>
        <w:t>UAE_NTZManagement API</w:t>
      </w:r>
      <w:r>
        <w:rPr>
          <w:noProof/>
        </w:rPr>
        <w:tab/>
      </w:r>
      <w:r>
        <w:rPr>
          <w:noProof/>
        </w:rPr>
        <w:fldChar w:fldCharType="begin" w:fldLock="1"/>
      </w:r>
      <w:r>
        <w:rPr>
          <w:noProof/>
        </w:rPr>
        <w:instrText xml:space="preserve"> PAGEREF _Toc200747802 \h </w:instrText>
      </w:r>
      <w:r>
        <w:rPr>
          <w:noProof/>
        </w:rPr>
      </w:r>
      <w:r>
        <w:rPr>
          <w:noProof/>
        </w:rPr>
        <w:fldChar w:fldCharType="separate"/>
      </w:r>
      <w:r>
        <w:rPr>
          <w:noProof/>
        </w:rPr>
        <w:t>245</w:t>
      </w:r>
      <w:r>
        <w:rPr>
          <w:noProof/>
        </w:rPr>
        <w:fldChar w:fldCharType="end"/>
      </w:r>
    </w:p>
    <w:p w14:paraId="79AF0818" w14:textId="404C232C" w:rsidR="00444397" w:rsidRDefault="00444397">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_Toc200747803 \h </w:instrText>
      </w:r>
      <w:r>
        <w:rPr>
          <w:noProof/>
        </w:rPr>
      </w:r>
      <w:r>
        <w:rPr>
          <w:noProof/>
        </w:rPr>
        <w:fldChar w:fldCharType="separate"/>
      </w:r>
      <w:r>
        <w:rPr>
          <w:noProof/>
        </w:rPr>
        <w:t>246</w:t>
      </w:r>
      <w:r>
        <w:rPr>
          <w:noProof/>
        </w:rPr>
        <w:fldChar w:fldCharType="end"/>
      </w:r>
    </w:p>
    <w:p w14:paraId="7F0B2BF3" w14:textId="4AD66905"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00747221"/>
      <w:bookmarkEnd w:id="10"/>
      <w:r w:rsidRPr="000A2587">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64445196" w14:textId="77777777" w:rsidR="00CE57B7" w:rsidRPr="000A2587" w:rsidRDefault="003319AF">
      <w:pPr>
        <w:rPr>
          <w:lang w:val="en-US"/>
        </w:rPr>
      </w:pPr>
      <w:r w:rsidRPr="000A2587">
        <w:rPr>
          <w:lang w:val="en-US"/>
        </w:rPr>
        <w:t xml:space="preserve">This Technical </w:t>
      </w:r>
      <w:bookmarkStart w:id="26" w:name="spectype3"/>
      <w:r w:rsidRPr="000A2587">
        <w:rPr>
          <w:lang w:val="en-US"/>
        </w:rPr>
        <w:t>Specification</w:t>
      </w:r>
      <w:bookmarkEnd w:id="2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7" w:name="introduction"/>
      <w:bookmarkEnd w:id="27"/>
      <w:r>
        <w:br w:type="page"/>
      </w:r>
      <w:bookmarkStart w:id="28" w:name="_Toc510696578"/>
      <w:bookmarkStart w:id="29" w:name="_Toc35971370"/>
      <w:bookmarkStart w:id="30" w:name="_Toc96843319"/>
      <w:bookmarkStart w:id="31" w:name="_Toc96844294"/>
      <w:bookmarkStart w:id="32" w:name="_Toc100739867"/>
      <w:bookmarkStart w:id="33" w:name="_Toc133408789"/>
      <w:bookmarkStart w:id="34" w:name="_Toc160452595"/>
      <w:bookmarkStart w:id="35" w:name="_Toc164869523"/>
      <w:bookmarkStart w:id="36" w:name="_Toc175350487"/>
      <w:bookmarkStart w:id="37" w:name="_Toc180146424"/>
      <w:bookmarkStart w:id="38" w:name="_Toc180248922"/>
      <w:bookmarkStart w:id="39" w:name="_Toc183378863"/>
      <w:bookmarkStart w:id="40" w:name="_Toc195348856"/>
      <w:bookmarkStart w:id="41" w:name="_Toc195349444"/>
      <w:bookmarkStart w:id="42" w:name="_Toc200747222"/>
      <w:r>
        <w:lastRenderedPageBreak/>
        <w:t>1</w:t>
      </w:r>
      <w:r>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3" w:name="_Toc510696579"/>
      <w:bookmarkStart w:id="44" w:name="_Toc35971371"/>
      <w:bookmarkStart w:id="45" w:name="_Toc96843320"/>
      <w:bookmarkStart w:id="46" w:name="_Toc96844295"/>
      <w:bookmarkStart w:id="47" w:name="_Toc100739868"/>
      <w:bookmarkStart w:id="48" w:name="_Toc133408790"/>
      <w:bookmarkStart w:id="49" w:name="_Toc160452596"/>
      <w:bookmarkStart w:id="50" w:name="_Toc164869524"/>
      <w:bookmarkStart w:id="51" w:name="_Toc175350488"/>
      <w:bookmarkStart w:id="52" w:name="_Toc180146425"/>
      <w:bookmarkStart w:id="53" w:name="_Toc180248923"/>
      <w:bookmarkStart w:id="54" w:name="_Toc183378864"/>
      <w:bookmarkStart w:id="55" w:name="_Toc195348857"/>
      <w:bookmarkStart w:id="56" w:name="_Toc195349445"/>
      <w:bookmarkStart w:id="57" w:name="_Toc200747223"/>
      <w:r>
        <w:t>2</w:t>
      </w:r>
      <w:r>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8" w:name="OLE_LINK1"/>
      <w:bookmarkStart w:id="59" w:name="OLE_LINK2"/>
      <w:bookmarkStart w:id="60" w:name="OLE_LINK3"/>
      <w:bookmarkStart w:id="61"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8"/>
    <w:bookmarkEnd w:id="59"/>
    <w:bookmarkEnd w:id="60"/>
    <w:bookmarkEnd w:id="61"/>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2" w:name="_Toc510696580"/>
      <w:bookmarkStart w:id="63"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4" w:name="_Hlk506360308"/>
      <w:r>
        <w:t>Common API Framework for 3GPP Northbound APIs</w:t>
      </w:r>
      <w:bookmarkEnd w:id="64"/>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5" w:name="_Toc96843321"/>
      <w:bookmarkStart w:id="66" w:name="_Toc96844296"/>
      <w:bookmarkStart w:id="67" w:name="_Toc100739869"/>
      <w:bookmarkStart w:id="68"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9" w:name="_Toc160452597"/>
      <w:bookmarkStart w:id="70"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1" w:name="_Toc175350489"/>
      <w:bookmarkStart w:id="72" w:name="_Toc180146426"/>
      <w:bookmarkStart w:id="73" w:name="_Toc180248924"/>
      <w:bookmarkStart w:id="74"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5" w:name="_Toc195348858"/>
      <w:bookmarkStart w:id="76" w:name="_Toc195349446"/>
      <w:bookmarkStart w:id="77" w:name="_Toc200747224"/>
      <w:r>
        <w:t>3</w:t>
      </w:r>
      <w:r>
        <w:tab/>
        <w:t>Definitions, symbols and abbreviations</w:t>
      </w:r>
      <w:bookmarkEnd w:id="62"/>
      <w:bookmarkEnd w:id="63"/>
      <w:bookmarkEnd w:id="65"/>
      <w:bookmarkEnd w:id="66"/>
      <w:bookmarkEnd w:id="67"/>
      <w:bookmarkEnd w:id="68"/>
      <w:bookmarkEnd w:id="69"/>
      <w:bookmarkEnd w:id="70"/>
      <w:bookmarkEnd w:id="71"/>
      <w:bookmarkEnd w:id="72"/>
      <w:bookmarkEnd w:id="73"/>
      <w:bookmarkEnd w:id="74"/>
      <w:bookmarkEnd w:id="75"/>
      <w:bookmarkEnd w:id="76"/>
      <w:bookmarkEnd w:id="77"/>
    </w:p>
    <w:p w14:paraId="7E32FB82" w14:textId="77777777" w:rsidR="00CE57B7" w:rsidRDefault="003319AF">
      <w:pPr>
        <w:pStyle w:val="Heading2"/>
      </w:pPr>
      <w:bookmarkStart w:id="78" w:name="_Toc510696581"/>
      <w:bookmarkStart w:id="79" w:name="_Toc35971373"/>
      <w:bookmarkStart w:id="80" w:name="_Toc96843322"/>
      <w:bookmarkStart w:id="81" w:name="_Toc96844297"/>
      <w:bookmarkStart w:id="82" w:name="_Toc100739870"/>
      <w:bookmarkStart w:id="83" w:name="_Toc133408792"/>
      <w:bookmarkStart w:id="84" w:name="_Toc160452598"/>
      <w:bookmarkStart w:id="85" w:name="_Toc164869526"/>
      <w:bookmarkStart w:id="86" w:name="_Toc175350490"/>
      <w:bookmarkStart w:id="87" w:name="_Toc180146427"/>
      <w:bookmarkStart w:id="88" w:name="_Toc180248925"/>
      <w:bookmarkStart w:id="89" w:name="_Toc183378866"/>
      <w:bookmarkStart w:id="90" w:name="_Toc195348859"/>
      <w:bookmarkStart w:id="91" w:name="_Toc195349447"/>
      <w:bookmarkStart w:id="92" w:name="_Toc200747225"/>
      <w:r>
        <w:t>3.1</w:t>
      </w:r>
      <w:r>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4E794DA" w14:textId="452D0CB1" w:rsidR="00CE57B7" w:rsidRDefault="003319AF">
      <w:r>
        <w:t xml:space="preserve">For the purposes of the present document, the terms and definitions given in </w:t>
      </w:r>
      <w:bookmarkStart w:id="93" w:name="OLE_LINK6"/>
      <w:bookmarkStart w:id="94" w:name="OLE_LINK7"/>
      <w:bookmarkStart w:id="95" w:name="OLE_LINK8"/>
      <w:r>
        <w:t>3GPP</w:t>
      </w:r>
      <w:bookmarkEnd w:id="93"/>
      <w:bookmarkEnd w:id="94"/>
      <w:bookmarkEnd w:id="95"/>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6" w:name="_Toc510696582"/>
      <w:bookmarkStart w:id="97" w:name="_Toc35971374"/>
      <w:bookmarkStart w:id="98" w:name="_Toc96843323"/>
      <w:bookmarkStart w:id="99" w:name="_Toc96844298"/>
      <w:bookmarkStart w:id="100" w:name="_Toc100739871"/>
      <w:bookmarkStart w:id="101" w:name="_Toc133408793"/>
      <w:bookmarkStart w:id="102" w:name="_Toc160452599"/>
      <w:bookmarkStart w:id="103"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4" w:name="_Toc175350491"/>
      <w:bookmarkStart w:id="105" w:name="_Toc180146428"/>
      <w:bookmarkStart w:id="106" w:name="_Toc180248926"/>
      <w:bookmarkStart w:id="107" w:name="_Toc183378867"/>
      <w:bookmarkStart w:id="108" w:name="_Toc195348860"/>
      <w:bookmarkStart w:id="109" w:name="_Toc195349448"/>
      <w:bookmarkStart w:id="110" w:name="_Toc200747226"/>
      <w:r>
        <w:t>3.2</w:t>
      </w:r>
      <w:r>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44EFAF3E" w14:textId="77777777" w:rsidR="00CE57B7" w:rsidRDefault="00997A09" w:rsidP="00997A09">
      <w:pPr>
        <w:keepNext/>
      </w:pPr>
      <w:r>
        <w:t>Void.</w:t>
      </w:r>
    </w:p>
    <w:p w14:paraId="3A22BA83" w14:textId="77777777" w:rsidR="00CE57B7" w:rsidRDefault="003319AF">
      <w:pPr>
        <w:pStyle w:val="Heading2"/>
      </w:pPr>
      <w:bookmarkStart w:id="111" w:name="_Toc510696583"/>
      <w:bookmarkStart w:id="112" w:name="_Toc35971375"/>
      <w:bookmarkStart w:id="113" w:name="_Toc96843324"/>
      <w:bookmarkStart w:id="114" w:name="_Toc96844299"/>
      <w:bookmarkStart w:id="115" w:name="_Toc100739872"/>
      <w:bookmarkStart w:id="116" w:name="_Toc133408794"/>
      <w:bookmarkStart w:id="117" w:name="_Toc160452600"/>
      <w:bookmarkStart w:id="118" w:name="_Toc164869528"/>
      <w:bookmarkStart w:id="119" w:name="_Toc175350492"/>
      <w:bookmarkStart w:id="120" w:name="_Toc180146429"/>
      <w:bookmarkStart w:id="121" w:name="_Toc180248927"/>
      <w:bookmarkStart w:id="122" w:name="_Toc183378868"/>
      <w:bookmarkStart w:id="123" w:name="_Toc195348861"/>
      <w:bookmarkStart w:id="124" w:name="_Toc195349449"/>
      <w:bookmarkStart w:id="125" w:name="_Toc200747227"/>
      <w:r>
        <w:t>3.3</w:t>
      </w:r>
      <w:r>
        <w:tab/>
        <w:t>Abbreviations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6" w:name="_Toc510696584"/>
      <w:bookmarkStart w:id="12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8" w:name="clause4"/>
      <w:bookmarkEnd w:id="128"/>
    </w:p>
    <w:p w14:paraId="6F7CAD49" w14:textId="77777777" w:rsidR="00B81263" w:rsidRPr="006916E3" w:rsidRDefault="00B81263" w:rsidP="00B81263">
      <w:pPr>
        <w:pStyle w:val="EW"/>
      </w:pPr>
      <w:bookmarkStart w:id="129" w:name="_Toc96843325"/>
      <w:bookmarkStart w:id="130" w:name="_Toc96844300"/>
      <w:bookmarkStart w:id="13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2" w:name="_Toc133408795"/>
      <w:bookmarkStart w:id="133" w:name="_Toc160452601"/>
      <w:bookmarkStart w:id="134" w:name="_Toc164869529"/>
      <w:bookmarkStart w:id="135" w:name="_Toc175350493"/>
      <w:bookmarkStart w:id="136" w:name="_Toc180146430"/>
      <w:bookmarkStart w:id="137" w:name="_Toc180248928"/>
      <w:bookmarkStart w:id="138" w:name="_Toc183378869"/>
      <w:bookmarkStart w:id="139" w:name="_Toc195348862"/>
      <w:bookmarkStart w:id="140" w:name="_Toc195349450"/>
      <w:bookmarkStart w:id="141" w:name="_Toc200747228"/>
      <w:r w:rsidR="003319AF">
        <w:lastRenderedPageBreak/>
        <w:t>4</w:t>
      </w:r>
      <w:r w:rsidR="003319AF">
        <w:tab/>
        <w:t>Overview</w:t>
      </w:r>
      <w:bookmarkEnd w:id="126"/>
      <w:bookmarkEnd w:id="127"/>
      <w:bookmarkEnd w:id="129"/>
      <w:bookmarkEnd w:id="130"/>
      <w:bookmarkEnd w:id="131"/>
      <w:bookmarkEnd w:id="132"/>
      <w:bookmarkEnd w:id="133"/>
      <w:bookmarkEnd w:id="134"/>
      <w:bookmarkEnd w:id="135"/>
      <w:bookmarkEnd w:id="136"/>
      <w:bookmarkEnd w:id="137"/>
      <w:bookmarkEnd w:id="138"/>
      <w:bookmarkEnd w:id="139"/>
      <w:bookmarkEnd w:id="140"/>
      <w:bookmarkEnd w:id="141"/>
    </w:p>
    <w:p w14:paraId="4B69EB3A" w14:textId="35D3C753" w:rsidR="00997A09" w:rsidRPr="00690A26" w:rsidRDefault="00997A09" w:rsidP="00997A09">
      <w:pPr>
        <w:rPr>
          <w:lang w:val="en-US"/>
        </w:rPr>
      </w:pPr>
      <w:bookmarkStart w:id="142"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2"/>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45pt" o:ole="">
            <v:imagedata r:id="rId13" o:title=""/>
          </v:shape>
          <o:OLEObject Type="Embed" ProgID="Visio.Drawing.11" ShapeID="_x0000_i1026" DrawAspect="Content" ObjectID="_1811358832" r:id="rId14"/>
        </w:object>
      </w:r>
    </w:p>
    <w:p w14:paraId="7F12D06F" w14:textId="77777777" w:rsidR="00997A09" w:rsidRPr="00690A26" w:rsidRDefault="00997A09" w:rsidP="00997A09">
      <w:pPr>
        <w:pStyle w:val="TF"/>
        <w:rPr>
          <w:lang w:val="en-US"/>
        </w:rPr>
      </w:pPr>
      <w:bookmarkStart w:id="143"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4" w:name="_Toc510696585"/>
      <w:bookmarkStart w:id="145" w:name="_Toc35971377"/>
      <w:bookmarkStart w:id="146" w:name="_Toc96843326"/>
      <w:bookmarkStart w:id="147" w:name="_Toc96844301"/>
      <w:bookmarkStart w:id="148" w:name="_Toc100739874"/>
      <w:bookmarkEnd w:id="143"/>
      <w:r>
        <w:br w:type="page"/>
      </w:r>
      <w:bookmarkStart w:id="149" w:name="_Toc133408796"/>
      <w:bookmarkStart w:id="150" w:name="_Toc160452602"/>
      <w:bookmarkStart w:id="151" w:name="_Toc164869530"/>
      <w:bookmarkStart w:id="152" w:name="_Toc175350494"/>
      <w:bookmarkStart w:id="153" w:name="_Toc180146431"/>
      <w:bookmarkStart w:id="154" w:name="_Toc180248929"/>
      <w:bookmarkStart w:id="155" w:name="_Toc183378870"/>
      <w:bookmarkStart w:id="156" w:name="_Toc195348863"/>
      <w:bookmarkStart w:id="157" w:name="_Toc195349451"/>
      <w:bookmarkStart w:id="158" w:name="_Toc200747229"/>
      <w:r w:rsidR="003319AF">
        <w:lastRenderedPageBreak/>
        <w:t>5</w:t>
      </w:r>
      <w:r w:rsidR="003319AF">
        <w:tab/>
        <w:t xml:space="preserve">Services offered by the </w:t>
      </w:r>
      <w:bookmarkEnd w:id="144"/>
      <w:bookmarkEnd w:id="145"/>
      <w:r w:rsidR="003319AF">
        <w:t>UAE Server</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3140F9A8" w14:textId="77777777" w:rsidR="00CE57B7" w:rsidRDefault="003319AF">
      <w:pPr>
        <w:pStyle w:val="Heading2"/>
      </w:pPr>
      <w:bookmarkStart w:id="159" w:name="_Toc510696586"/>
      <w:bookmarkStart w:id="160" w:name="_Toc35971378"/>
      <w:bookmarkStart w:id="161" w:name="_Toc96843327"/>
      <w:bookmarkStart w:id="162" w:name="_Toc96844302"/>
      <w:bookmarkStart w:id="163" w:name="_Toc100739875"/>
      <w:bookmarkStart w:id="164" w:name="_Toc133408797"/>
      <w:bookmarkStart w:id="165" w:name="_Toc160452603"/>
      <w:bookmarkStart w:id="166" w:name="_Toc164869531"/>
      <w:bookmarkStart w:id="167" w:name="_Toc175350495"/>
      <w:bookmarkStart w:id="168" w:name="_Toc180146432"/>
      <w:bookmarkStart w:id="169" w:name="_Toc180248930"/>
      <w:bookmarkStart w:id="170" w:name="_Toc183378871"/>
      <w:bookmarkStart w:id="171" w:name="_Toc195348864"/>
      <w:bookmarkStart w:id="172" w:name="_Toc195349452"/>
      <w:bookmarkStart w:id="173" w:name="_Toc200747230"/>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74"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4"/>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5" w:name="_Toc510696587"/>
      <w:bookmarkStart w:id="176" w:name="_Toc35971379"/>
      <w:bookmarkStart w:id="177" w:name="_Toc96843328"/>
      <w:bookmarkStart w:id="178" w:name="_Toc96844303"/>
      <w:bookmarkStart w:id="17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0" w:name="_Toc133408798"/>
      <w:bookmarkStart w:id="181" w:name="_Toc160452604"/>
      <w:bookmarkStart w:id="182" w:name="_Toc164869532"/>
      <w:bookmarkStart w:id="183" w:name="_Toc175350496"/>
      <w:bookmarkStart w:id="184" w:name="_Toc180146433"/>
      <w:bookmarkStart w:id="185" w:name="_Toc180248931"/>
      <w:bookmarkStart w:id="186" w:name="_Toc183378872"/>
      <w:bookmarkStart w:id="187" w:name="_Toc195348865"/>
      <w:bookmarkStart w:id="188" w:name="_Toc195349453"/>
      <w:bookmarkStart w:id="189" w:name="_Toc200747231"/>
      <w:r>
        <w:lastRenderedPageBreak/>
        <w:t>5.2</w:t>
      </w:r>
      <w:r>
        <w:tab/>
      </w:r>
      <w:r w:rsidR="008A5781">
        <w:t>UAE_C2OperationModeManagement</w:t>
      </w:r>
      <w:r>
        <w:t xml:space="preserve"> Service</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A8500A1" w14:textId="77777777" w:rsidR="00CE57B7" w:rsidRDefault="003319AF">
      <w:pPr>
        <w:pStyle w:val="Heading3"/>
      </w:pPr>
      <w:bookmarkStart w:id="190" w:name="_Toc510696588"/>
      <w:bookmarkStart w:id="191" w:name="_Toc35971380"/>
      <w:bookmarkStart w:id="192" w:name="_Toc96843329"/>
      <w:bookmarkStart w:id="193" w:name="_Toc96844304"/>
      <w:bookmarkStart w:id="194" w:name="_Toc100739877"/>
      <w:bookmarkStart w:id="195" w:name="_Toc133408799"/>
      <w:bookmarkStart w:id="196" w:name="_Toc160452605"/>
      <w:bookmarkStart w:id="197" w:name="_Toc164869533"/>
      <w:bookmarkStart w:id="198" w:name="_Toc175350497"/>
      <w:bookmarkStart w:id="199" w:name="_Toc180146434"/>
      <w:bookmarkStart w:id="200" w:name="_Toc180248932"/>
      <w:bookmarkStart w:id="201" w:name="_Toc183378873"/>
      <w:bookmarkStart w:id="202" w:name="_Toc195348866"/>
      <w:bookmarkStart w:id="203" w:name="_Toc195349454"/>
      <w:bookmarkStart w:id="204" w:name="_Toc200747232"/>
      <w:r>
        <w:t>5.2.1</w:t>
      </w:r>
      <w:r>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B75C61B" w14:textId="7AA9A7AE" w:rsidR="008A5781" w:rsidRDefault="008A5781" w:rsidP="008A5781">
      <w:bookmarkStart w:id="205" w:name="_Toc510696589"/>
      <w:bookmarkStart w:id="206"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7" w:name="_Toc96843330"/>
      <w:bookmarkStart w:id="208" w:name="_Toc96844305"/>
      <w:bookmarkStart w:id="209" w:name="_Toc100739878"/>
      <w:bookmarkStart w:id="210" w:name="_Toc133408800"/>
      <w:bookmarkStart w:id="211" w:name="_Toc160452606"/>
      <w:bookmarkStart w:id="212" w:name="_Toc164869534"/>
      <w:bookmarkStart w:id="213" w:name="_Toc175350498"/>
      <w:bookmarkStart w:id="214" w:name="_Toc180146435"/>
      <w:bookmarkStart w:id="215" w:name="_Toc180248933"/>
      <w:bookmarkStart w:id="216" w:name="_Toc183378874"/>
      <w:bookmarkStart w:id="217" w:name="_Toc195348867"/>
      <w:bookmarkStart w:id="218" w:name="_Toc195349455"/>
      <w:bookmarkStart w:id="219" w:name="_Toc200747233"/>
      <w:r>
        <w:t>5.2.2</w:t>
      </w:r>
      <w:r>
        <w:tab/>
        <w:t>Service Operations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27E18ECB" w14:textId="77777777" w:rsidR="00CE57B7" w:rsidRDefault="003319AF">
      <w:pPr>
        <w:pStyle w:val="Heading4"/>
      </w:pPr>
      <w:bookmarkStart w:id="220" w:name="_Toc510696590"/>
      <w:bookmarkStart w:id="221" w:name="_Toc35971382"/>
      <w:bookmarkStart w:id="222" w:name="_Toc96843331"/>
      <w:bookmarkStart w:id="223" w:name="_Toc96844306"/>
      <w:bookmarkStart w:id="224" w:name="_Toc100739879"/>
      <w:bookmarkStart w:id="225" w:name="_Toc133408801"/>
      <w:bookmarkStart w:id="226" w:name="_Toc160452607"/>
      <w:bookmarkStart w:id="227" w:name="_Toc164869535"/>
      <w:bookmarkStart w:id="228" w:name="_Toc175350499"/>
      <w:bookmarkStart w:id="229" w:name="_Toc180146436"/>
      <w:bookmarkStart w:id="230" w:name="_Toc180248934"/>
      <w:bookmarkStart w:id="231" w:name="_Toc183378875"/>
      <w:bookmarkStart w:id="232" w:name="_Toc195348868"/>
      <w:bookmarkStart w:id="233" w:name="_Toc195349456"/>
      <w:bookmarkStart w:id="234" w:name="_Toc200747234"/>
      <w:r>
        <w:t>5.2.2.1</w:t>
      </w:r>
      <w:r>
        <w:tab/>
        <w:t>Introduction</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32FD2E6" w14:textId="2019E0A6" w:rsidR="008A5781" w:rsidRDefault="008A5781" w:rsidP="008A5781">
      <w:bookmarkStart w:id="235" w:name="_Toc510696591"/>
      <w:bookmarkStart w:id="23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맑은 고딕"/>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7" w:name="_Toc96843332"/>
      <w:bookmarkStart w:id="238" w:name="_Toc96844307"/>
      <w:bookmarkStart w:id="239" w:name="_Toc100739880"/>
      <w:bookmarkStart w:id="240" w:name="_Toc133408802"/>
      <w:bookmarkStart w:id="241" w:name="_Toc160452608"/>
      <w:bookmarkStart w:id="242" w:name="_Toc164869536"/>
      <w:bookmarkStart w:id="243" w:name="_Toc175350500"/>
      <w:bookmarkStart w:id="244" w:name="_Toc180146437"/>
      <w:bookmarkStart w:id="245" w:name="_Toc180248935"/>
      <w:bookmarkStart w:id="246" w:name="_Toc183378876"/>
      <w:bookmarkStart w:id="247" w:name="_Toc195348869"/>
      <w:bookmarkStart w:id="248" w:name="_Toc195349457"/>
      <w:bookmarkStart w:id="249" w:name="_Toc200747235"/>
      <w:r>
        <w:t>5.2.2.2</w:t>
      </w:r>
      <w:r>
        <w:tab/>
      </w:r>
      <w:r w:rsidR="008A5781">
        <w:t>UAE_C2OperationModeManagement_</w:t>
      </w:r>
      <w:bookmarkEnd w:id="235"/>
      <w:bookmarkEnd w:id="236"/>
      <w:r w:rsidR="00EA69A9">
        <w:t>Initiate</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4D018511" w14:textId="77777777" w:rsidR="00CE57B7" w:rsidRDefault="003319AF">
      <w:pPr>
        <w:pStyle w:val="Heading5"/>
      </w:pPr>
      <w:bookmarkStart w:id="250" w:name="_Toc510696592"/>
      <w:bookmarkStart w:id="251" w:name="_Toc35971384"/>
      <w:bookmarkStart w:id="252" w:name="_Toc96843333"/>
      <w:bookmarkStart w:id="253" w:name="_Toc96844308"/>
      <w:bookmarkStart w:id="254" w:name="_Toc100739881"/>
      <w:bookmarkStart w:id="255" w:name="_Toc133408803"/>
      <w:bookmarkStart w:id="256" w:name="_Toc160452609"/>
      <w:bookmarkStart w:id="257" w:name="_Toc164869537"/>
      <w:bookmarkStart w:id="258" w:name="_Toc175350501"/>
      <w:bookmarkStart w:id="259" w:name="_Toc180146438"/>
      <w:bookmarkStart w:id="260" w:name="_Toc180248936"/>
      <w:bookmarkStart w:id="261" w:name="_Toc183378877"/>
      <w:bookmarkStart w:id="262" w:name="_Toc195348870"/>
      <w:bookmarkStart w:id="263" w:name="_Toc195349458"/>
      <w:bookmarkStart w:id="264" w:name="_Toc200747236"/>
      <w:r>
        <w:t>5.2.2.2.1</w:t>
      </w:r>
      <w:r>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E5ACCBE" w14:textId="19D84D6A" w:rsidR="008A5781" w:rsidRDefault="008A5781" w:rsidP="008A5781">
      <w:bookmarkStart w:id="265" w:name="_Toc510696593"/>
      <w:bookmarkStart w:id="266"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7" w:name="_Toc96843334"/>
      <w:bookmarkStart w:id="268" w:name="_Toc96844309"/>
      <w:bookmarkStart w:id="269" w:name="_Toc100739882"/>
      <w:bookmarkStart w:id="270" w:name="_Toc133408804"/>
      <w:bookmarkStart w:id="271" w:name="_Toc160452610"/>
      <w:bookmarkStart w:id="272" w:name="_Toc164869538"/>
      <w:bookmarkStart w:id="273" w:name="_Toc175350502"/>
      <w:bookmarkStart w:id="274" w:name="_Toc180146439"/>
      <w:bookmarkStart w:id="275" w:name="_Toc180248937"/>
      <w:bookmarkStart w:id="276" w:name="_Toc183378878"/>
      <w:bookmarkStart w:id="277" w:name="_Toc195348871"/>
      <w:bookmarkStart w:id="278" w:name="_Toc195349459"/>
      <w:bookmarkStart w:id="279" w:name="_Toc200747237"/>
      <w:r>
        <w:t>5.2.2.2.2</w:t>
      </w:r>
      <w:r>
        <w:tab/>
      </w:r>
      <w:r w:rsidR="008A5781">
        <w:t xml:space="preserve">C2 Operation Mode </w:t>
      </w:r>
      <w:bookmarkEnd w:id="265"/>
      <w:bookmarkEnd w:id="266"/>
      <w:r w:rsidR="00EA69A9">
        <w:t>Initiation</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5CBA4DF9" w14:textId="75F54724" w:rsidR="008A5781" w:rsidRDefault="008A5781" w:rsidP="008A5781">
      <w:bookmarkStart w:id="280" w:name="_Toc510696594"/>
      <w:bookmarkStart w:id="28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pt;height:140.1pt" o:ole="">
            <v:imagedata r:id="rId15" o:title=""/>
          </v:shape>
          <o:OLEObject Type="Embed" ProgID="Visio.Drawing.15" ShapeID="_x0000_i1027" DrawAspect="Content" ObjectID="_1811358833"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2" w:name="_Toc510696595"/>
      <w:bookmarkStart w:id="283" w:name="_Toc35971387"/>
      <w:bookmarkStart w:id="284" w:name="_Toc96843335"/>
      <w:bookmarkStart w:id="285" w:name="_Toc96844310"/>
      <w:bookmarkStart w:id="286" w:name="_Toc100739883"/>
      <w:bookmarkStart w:id="287" w:name="_Toc133408805"/>
      <w:bookmarkStart w:id="288" w:name="_Toc160452611"/>
      <w:bookmarkStart w:id="289" w:name="_Toc164869539"/>
      <w:bookmarkStart w:id="290" w:name="_Toc175350503"/>
      <w:bookmarkStart w:id="291" w:name="_Toc180146440"/>
      <w:bookmarkStart w:id="292" w:name="_Toc180248938"/>
      <w:bookmarkStart w:id="293" w:name="_Toc183378879"/>
      <w:bookmarkStart w:id="294" w:name="_Toc195348872"/>
      <w:bookmarkStart w:id="295" w:name="_Toc195349460"/>
      <w:bookmarkStart w:id="296" w:name="_Toc200747238"/>
      <w:bookmarkEnd w:id="280"/>
      <w:bookmarkEnd w:id="281"/>
      <w:r>
        <w:t>5.2.2.3</w:t>
      </w:r>
      <w:r>
        <w:tab/>
      </w:r>
      <w:r w:rsidR="008A5781" w:rsidRPr="005D3838">
        <w:t>UAE_C2OperationModeManagement_Notify</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6DB375D" w14:textId="77777777" w:rsidR="008A5781" w:rsidRDefault="008A5781" w:rsidP="008A5781">
      <w:pPr>
        <w:pStyle w:val="Heading5"/>
      </w:pPr>
      <w:bookmarkStart w:id="297" w:name="_Toc96843336"/>
      <w:bookmarkStart w:id="298" w:name="_Toc96844311"/>
      <w:bookmarkStart w:id="299" w:name="_Toc100739884"/>
      <w:bookmarkStart w:id="300" w:name="_Toc133408806"/>
      <w:bookmarkStart w:id="301" w:name="_Toc160452612"/>
      <w:bookmarkStart w:id="302" w:name="_Toc164869540"/>
      <w:bookmarkStart w:id="303" w:name="_Toc175350504"/>
      <w:bookmarkStart w:id="304" w:name="_Toc180146441"/>
      <w:bookmarkStart w:id="305" w:name="_Toc180248939"/>
      <w:bookmarkStart w:id="306" w:name="_Toc183378880"/>
      <w:bookmarkStart w:id="307" w:name="_Toc195348873"/>
      <w:bookmarkStart w:id="308" w:name="_Toc195349461"/>
      <w:bookmarkStart w:id="309" w:name="_Toc510696596"/>
      <w:bookmarkStart w:id="310" w:name="_Toc35971388"/>
      <w:bookmarkStart w:id="311" w:name="_Toc200747239"/>
      <w:r>
        <w:t>5.2.2.3.1</w:t>
      </w:r>
      <w:r>
        <w:tab/>
        <w:t>General</w:t>
      </w:r>
      <w:bookmarkEnd w:id="297"/>
      <w:bookmarkEnd w:id="298"/>
      <w:bookmarkEnd w:id="299"/>
      <w:bookmarkEnd w:id="300"/>
      <w:bookmarkEnd w:id="301"/>
      <w:bookmarkEnd w:id="302"/>
      <w:bookmarkEnd w:id="303"/>
      <w:bookmarkEnd w:id="304"/>
      <w:bookmarkEnd w:id="305"/>
      <w:bookmarkEnd w:id="306"/>
      <w:bookmarkEnd w:id="307"/>
      <w:bookmarkEnd w:id="308"/>
      <w:bookmarkEnd w:id="31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2" w:name="_Toc96843337"/>
      <w:bookmarkStart w:id="313" w:name="_Toc96844312"/>
      <w:bookmarkStart w:id="314" w:name="_Toc100739885"/>
      <w:bookmarkStart w:id="315" w:name="_Toc133408807"/>
      <w:bookmarkStart w:id="316" w:name="_Toc160452613"/>
      <w:bookmarkStart w:id="317" w:name="_Toc164869541"/>
      <w:bookmarkStart w:id="318" w:name="_Toc175350505"/>
      <w:bookmarkStart w:id="319" w:name="_Toc180146442"/>
      <w:bookmarkStart w:id="320" w:name="_Toc180248940"/>
      <w:bookmarkStart w:id="321" w:name="_Toc183378881"/>
      <w:bookmarkStart w:id="322" w:name="_Toc195348874"/>
      <w:bookmarkStart w:id="323" w:name="_Toc195349462"/>
      <w:bookmarkStart w:id="324" w:name="_Toc200747240"/>
      <w:r>
        <w:t>5.2.2.3.2</w:t>
      </w:r>
      <w:r>
        <w:tab/>
      </w:r>
      <w:r w:rsidRPr="00455038">
        <w:t xml:space="preserve">C2 </w:t>
      </w:r>
      <w:r>
        <w:t>Operation</w:t>
      </w:r>
      <w:r w:rsidRPr="00455038">
        <w:t xml:space="preserve"> Mode </w:t>
      </w:r>
      <w:r>
        <w:t xml:space="preserve">Management Completion </w:t>
      </w:r>
      <w:r w:rsidRPr="00455038">
        <w:t>Notification</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5pt;height:137.6pt" o:ole="">
            <v:imagedata r:id="rId17" o:title=""/>
          </v:shape>
          <o:OLEObject Type="Embed" ProgID="Visio.Drawing.15" ShapeID="_x0000_i1028" DrawAspect="Content" ObjectID="_1811358834"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5" w:name="_Toc96843338"/>
      <w:bookmarkStart w:id="326" w:name="_Toc96844313"/>
      <w:bookmarkStart w:id="327" w:name="_Toc100739886"/>
      <w:bookmarkStart w:id="328" w:name="_Toc133408808"/>
      <w:bookmarkStart w:id="329" w:name="_Toc160452614"/>
      <w:bookmarkStart w:id="330" w:name="_Toc164869542"/>
      <w:bookmarkStart w:id="331" w:name="_Toc175350506"/>
      <w:bookmarkStart w:id="332" w:name="_Toc180146443"/>
      <w:bookmarkStart w:id="333" w:name="_Toc180248941"/>
      <w:bookmarkStart w:id="334" w:name="_Toc183378882"/>
      <w:bookmarkStart w:id="335" w:name="_Toc195348875"/>
      <w:bookmarkStart w:id="336" w:name="_Toc195349463"/>
      <w:bookmarkStart w:id="337" w:name="_Toc200747241"/>
      <w:r>
        <w:t>5.2.2.3.</w:t>
      </w:r>
      <w:r w:rsidR="009E0A7C">
        <w:t>3</w:t>
      </w:r>
      <w:r>
        <w:tab/>
      </w:r>
      <w:r w:rsidRPr="00455038">
        <w:t>Selected C2 Communication Mode Notification</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35pt;height:152.9pt" o:ole="">
            <v:imagedata r:id="rId19" o:title=""/>
          </v:shape>
          <o:OLEObject Type="Embed" ProgID="Visio.Drawing.15" ShapeID="_x0000_i1029" DrawAspect="Content" ObjectID="_1811358835"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8" w:name="_Toc96843339"/>
      <w:bookmarkStart w:id="339" w:name="_Toc96844314"/>
      <w:bookmarkStart w:id="340" w:name="_Toc100739887"/>
      <w:bookmarkStart w:id="341" w:name="_Toc133408809"/>
      <w:bookmarkStart w:id="342" w:name="_Toc160452615"/>
      <w:bookmarkStart w:id="343" w:name="_Toc164869543"/>
      <w:bookmarkStart w:id="344" w:name="_Toc175350507"/>
      <w:bookmarkStart w:id="345" w:name="_Toc180146444"/>
      <w:bookmarkStart w:id="346" w:name="_Toc180248942"/>
      <w:bookmarkStart w:id="347" w:name="_Toc183378883"/>
      <w:bookmarkStart w:id="348" w:name="_Toc195348876"/>
      <w:bookmarkStart w:id="349" w:name="_Toc195349464"/>
      <w:bookmarkStart w:id="350" w:name="_Toc200747242"/>
      <w:r>
        <w:t>5.2.2.3.</w:t>
      </w:r>
      <w:r w:rsidR="00617378">
        <w:t>4</w:t>
      </w:r>
      <w:r>
        <w:tab/>
      </w:r>
      <w:r w:rsidRPr="00455038">
        <w:t>C2 Communication Mode Switching Notification</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9pt;height:146.5pt" o:ole="">
            <v:imagedata r:id="rId21" o:title=""/>
          </v:shape>
          <o:OLEObject Type="Embed" ProgID="Visio.Drawing.15" ShapeID="_x0000_i1030" DrawAspect="Content" ObjectID="_1811358836"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1" w:name="_Toc96843340"/>
      <w:bookmarkStart w:id="352" w:name="_Toc96844315"/>
      <w:bookmarkStart w:id="353" w:name="_Toc100739888"/>
      <w:r>
        <w:br w:type="page"/>
      </w:r>
      <w:bookmarkStart w:id="354" w:name="_Toc133408810"/>
      <w:bookmarkStart w:id="355" w:name="_Toc160452616"/>
      <w:bookmarkStart w:id="356" w:name="_Toc164869544"/>
      <w:bookmarkStart w:id="357" w:name="_Toc175350508"/>
      <w:bookmarkStart w:id="358" w:name="_Toc180146445"/>
      <w:bookmarkStart w:id="359" w:name="_Toc180248943"/>
      <w:bookmarkStart w:id="360" w:name="_Toc183378884"/>
      <w:bookmarkStart w:id="361" w:name="_Toc195348877"/>
      <w:bookmarkStart w:id="362" w:name="_Toc195349465"/>
      <w:bookmarkStart w:id="363" w:name="_Toc200747243"/>
      <w:r w:rsidR="003319AF">
        <w:lastRenderedPageBreak/>
        <w:t>5.3</w:t>
      </w:r>
      <w:r w:rsidR="003319AF">
        <w:tab/>
      </w:r>
      <w:r w:rsidR="00197220">
        <w:t>UAE_RealtimeUAVStatus</w:t>
      </w:r>
      <w:r w:rsidR="003319AF">
        <w:t xml:space="preserve"> Service</w:t>
      </w:r>
      <w:bookmarkEnd w:id="309"/>
      <w:bookmarkEnd w:id="310"/>
      <w:bookmarkEnd w:id="351"/>
      <w:bookmarkEnd w:id="352"/>
      <w:bookmarkEnd w:id="353"/>
      <w:bookmarkEnd w:id="354"/>
      <w:bookmarkEnd w:id="355"/>
      <w:bookmarkEnd w:id="356"/>
      <w:bookmarkEnd w:id="357"/>
      <w:bookmarkEnd w:id="358"/>
      <w:bookmarkEnd w:id="359"/>
      <w:bookmarkEnd w:id="360"/>
      <w:bookmarkEnd w:id="361"/>
      <w:bookmarkEnd w:id="362"/>
      <w:bookmarkEnd w:id="363"/>
    </w:p>
    <w:p w14:paraId="6C0C156D" w14:textId="718A4124" w:rsidR="00197220" w:rsidRDefault="00197220" w:rsidP="00197220">
      <w:pPr>
        <w:pStyle w:val="Heading3"/>
      </w:pPr>
      <w:bookmarkStart w:id="364" w:name="_Toc96843341"/>
      <w:bookmarkStart w:id="365" w:name="_Toc96844316"/>
      <w:bookmarkStart w:id="366" w:name="_Toc100739889"/>
      <w:bookmarkStart w:id="367" w:name="_Toc133408811"/>
      <w:bookmarkStart w:id="368" w:name="_Toc160452617"/>
      <w:bookmarkStart w:id="369" w:name="_Toc164869545"/>
      <w:bookmarkStart w:id="370" w:name="_Toc175350509"/>
      <w:bookmarkStart w:id="371" w:name="_Toc180146446"/>
      <w:bookmarkStart w:id="372" w:name="_Toc180248944"/>
      <w:bookmarkStart w:id="373" w:name="_Toc183378885"/>
      <w:bookmarkStart w:id="374" w:name="_Toc195348878"/>
      <w:bookmarkStart w:id="375" w:name="_Toc195349466"/>
      <w:bookmarkStart w:id="376" w:name="_Toc200747244"/>
      <w:r>
        <w:t>5.3.</w:t>
      </w:r>
      <w:r w:rsidR="00077605">
        <w:t>1</w:t>
      </w:r>
      <w:r>
        <w:tab/>
        <w:t>Service Description</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7" w:name="_Toc96843342"/>
      <w:bookmarkStart w:id="378" w:name="_Toc96844317"/>
      <w:bookmarkStart w:id="379" w:name="_Toc100739890"/>
      <w:bookmarkStart w:id="380" w:name="_Toc133408812"/>
      <w:bookmarkStart w:id="381" w:name="_Toc160452618"/>
      <w:bookmarkStart w:id="382" w:name="_Toc164869546"/>
      <w:bookmarkStart w:id="383" w:name="_Toc175350510"/>
      <w:bookmarkStart w:id="384" w:name="_Toc180146447"/>
      <w:bookmarkStart w:id="385" w:name="_Toc180248945"/>
      <w:bookmarkStart w:id="386" w:name="_Toc183378886"/>
      <w:bookmarkStart w:id="387" w:name="_Toc195348879"/>
      <w:bookmarkStart w:id="388" w:name="_Toc195349467"/>
      <w:bookmarkStart w:id="389" w:name="_Toc200747245"/>
      <w:r>
        <w:t>5.3.2</w:t>
      </w:r>
      <w:r>
        <w:tab/>
        <w:t>Service Operations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68A5C73B" w14:textId="3F91DB3E" w:rsidR="00077605" w:rsidRDefault="00077605" w:rsidP="00077605">
      <w:pPr>
        <w:pStyle w:val="Heading4"/>
      </w:pPr>
      <w:bookmarkStart w:id="390" w:name="_Toc96843343"/>
      <w:bookmarkStart w:id="391" w:name="_Toc96844318"/>
      <w:bookmarkStart w:id="392" w:name="_Toc100739891"/>
      <w:bookmarkStart w:id="393" w:name="_Toc133408813"/>
      <w:bookmarkStart w:id="394" w:name="_Toc160452619"/>
      <w:bookmarkStart w:id="395" w:name="_Toc164869547"/>
      <w:bookmarkStart w:id="396" w:name="_Toc175350511"/>
      <w:bookmarkStart w:id="397" w:name="_Toc180146448"/>
      <w:bookmarkStart w:id="398" w:name="_Toc180248946"/>
      <w:bookmarkStart w:id="399" w:name="_Toc183378887"/>
      <w:bookmarkStart w:id="400" w:name="_Toc195348880"/>
      <w:bookmarkStart w:id="401" w:name="_Toc195349468"/>
      <w:bookmarkStart w:id="402" w:name="_Toc200747246"/>
      <w:r>
        <w:t>5.3.2.1</w:t>
      </w:r>
      <w:r>
        <w:tab/>
        <w:t>Introduction</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맑은 고딕"/>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3" w:name="_Toc96843344"/>
      <w:bookmarkStart w:id="404" w:name="_Toc96844319"/>
      <w:bookmarkStart w:id="405" w:name="_Toc100739892"/>
      <w:bookmarkStart w:id="406" w:name="_Toc133408814"/>
      <w:bookmarkStart w:id="407" w:name="_Toc160452620"/>
      <w:bookmarkStart w:id="408" w:name="_Toc164869548"/>
      <w:bookmarkStart w:id="409" w:name="_Toc175350512"/>
      <w:bookmarkStart w:id="410" w:name="_Toc180146449"/>
      <w:bookmarkStart w:id="411" w:name="_Toc180248947"/>
      <w:bookmarkStart w:id="412" w:name="_Toc183378888"/>
      <w:bookmarkStart w:id="413" w:name="_Toc195348881"/>
      <w:bookmarkStart w:id="414" w:name="_Toc195349469"/>
      <w:bookmarkStart w:id="415" w:name="_Toc200747247"/>
      <w:r>
        <w:t>5.3.2.2</w:t>
      </w:r>
      <w:r>
        <w:tab/>
        <w:t>UAE_RealtimeUAVStatus_Subscribe</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1F983DB1" w14:textId="7EAD9F2C" w:rsidR="00077605" w:rsidRDefault="00077605" w:rsidP="00077605">
      <w:pPr>
        <w:pStyle w:val="Heading5"/>
      </w:pPr>
      <w:bookmarkStart w:id="416" w:name="_Toc96843345"/>
      <w:bookmarkStart w:id="417" w:name="_Toc96844320"/>
      <w:bookmarkStart w:id="418" w:name="_Toc100739893"/>
      <w:bookmarkStart w:id="419" w:name="_Toc133408815"/>
      <w:bookmarkStart w:id="420" w:name="_Toc160452621"/>
      <w:bookmarkStart w:id="421" w:name="_Toc164869549"/>
      <w:bookmarkStart w:id="422" w:name="_Toc175350513"/>
      <w:bookmarkStart w:id="423" w:name="_Toc180146450"/>
      <w:bookmarkStart w:id="424" w:name="_Toc180248948"/>
      <w:bookmarkStart w:id="425" w:name="_Toc183378889"/>
      <w:bookmarkStart w:id="426" w:name="_Toc195348882"/>
      <w:bookmarkStart w:id="427" w:name="_Toc195349470"/>
      <w:bookmarkStart w:id="428" w:name="_Toc200747248"/>
      <w:r>
        <w:t>5.3.2.2.1</w:t>
      </w:r>
      <w:r>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9" w:name="_Toc96843346"/>
      <w:bookmarkStart w:id="430" w:name="_Toc96844321"/>
      <w:bookmarkStart w:id="431" w:name="_Toc100739894"/>
      <w:bookmarkStart w:id="432" w:name="_Toc133408816"/>
      <w:bookmarkStart w:id="433" w:name="_Toc160452622"/>
      <w:bookmarkStart w:id="434" w:name="_Toc164869550"/>
      <w:bookmarkStart w:id="435" w:name="_Toc175350514"/>
      <w:bookmarkStart w:id="436" w:name="_Toc180146451"/>
      <w:bookmarkStart w:id="437" w:name="_Toc180248949"/>
      <w:bookmarkStart w:id="438" w:name="_Toc183378890"/>
      <w:bookmarkStart w:id="439" w:name="_Toc195348883"/>
      <w:bookmarkStart w:id="440" w:name="_Toc195349471"/>
      <w:bookmarkStart w:id="441" w:name="_Toc200747249"/>
      <w:r>
        <w:t>5.3.2.2.2</w:t>
      </w:r>
      <w:r>
        <w:tab/>
        <w:t>Subscribe</w:t>
      </w:r>
      <w:r w:rsidRPr="00272965">
        <w:t xml:space="preserve"> to real-time UAV status information reporting</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05pt;height:143.65pt" o:ole="">
            <v:imagedata r:id="rId23" o:title=""/>
          </v:shape>
          <o:OLEObject Type="Embed" ProgID="Visio.Drawing.15" ShapeID="_x0000_i1031" DrawAspect="Content" ObjectID="_1811358837"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2" w:name="_Toc89425593"/>
      <w:bookmarkStart w:id="443" w:name="_Toc96843347"/>
      <w:bookmarkStart w:id="444" w:name="_Toc96844322"/>
      <w:bookmarkStart w:id="445" w:name="_Toc100739895"/>
      <w:bookmarkStart w:id="446" w:name="_Toc133408817"/>
      <w:bookmarkStart w:id="447" w:name="_Toc160452623"/>
      <w:bookmarkStart w:id="448" w:name="_Toc164869551"/>
      <w:bookmarkStart w:id="449" w:name="_Toc175350515"/>
      <w:bookmarkStart w:id="450" w:name="_Toc180146452"/>
      <w:bookmarkStart w:id="451" w:name="_Toc180248950"/>
      <w:bookmarkStart w:id="452" w:name="_Toc183378891"/>
      <w:bookmarkStart w:id="453" w:name="_Toc195348884"/>
      <w:bookmarkStart w:id="454" w:name="_Toc195349472"/>
      <w:bookmarkStart w:id="455" w:name="_Toc200747250"/>
      <w:r>
        <w:t>5.3.2.2.3</w:t>
      </w:r>
      <w:r>
        <w:tab/>
        <w:t>Update an existing</w:t>
      </w:r>
      <w:r w:rsidRPr="00272965">
        <w:t xml:space="preserve"> real-time UAV status information reporting</w:t>
      </w:r>
      <w:bookmarkEnd w:id="442"/>
      <w:r>
        <w:t xml:space="preserve"> subscription</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5pt;height:142.2pt" o:ole="">
            <v:imagedata r:id="rId25" o:title=""/>
          </v:shape>
          <o:OLEObject Type="Embed" ProgID="Visio.Drawing.15" ShapeID="_x0000_i1032" DrawAspect="Content" ObjectID="_1811358838"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6" w:name="_Toc96843348"/>
      <w:bookmarkStart w:id="457" w:name="_Toc96844323"/>
      <w:bookmarkStart w:id="458" w:name="_Toc100739896"/>
      <w:bookmarkStart w:id="459" w:name="_Toc133408818"/>
      <w:bookmarkStart w:id="460" w:name="_Toc160452624"/>
      <w:bookmarkStart w:id="461" w:name="_Toc164869552"/>
      <w:bookmarkStart w:id="462" w:name="_Toc175350516"/>
      <w:bookmarkStart w:id="463" w:name="_Toc180146453"/>
      <w:bookmarkStart w:id="464" w:name="_Toc180248951"/>
      <w:bookmarkStart w:id="465" w:name="_Toc183378892"/>
      <w:bookmarkStart w:id="466" w:name="_Toc195348885"/>
      <w:bookmarkStart w:id="467" w:name="_Toc195349473"/>
      <w:bookmarkStart w:id="468" w:name="_Toc200747251"/>
      <w:r>
        <w:t>5.3.2.3</w:t>
      </w:r>
      <w:r>
        <w:tab/>
        <w:t>UAE_RealtimeUAVStatus_Unsubscribe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7F7A29E5" w14:textId="368B7631" w:rsidR="00077605" w:rsidRDefault="00077605" w:rsidP="00077605">
      <w:pPr>
        <w:pStyle w:val="Heading5"/>
      </w:pPr>
      <w:bookmarkStart w:id="469" w:name="_Toc96843349"/>
      <w:bookmarkStart w:id="470" w:name="_Toc96844324"/>
      <w:bookmarkStart w:id="471" w:name="_Toc100739897"/>
      <w:bookmarkStart w:id="472" w:name="_Toc133408819"/>
      <w:bookmarkStart w:id="473" w:name="_Toc160452625"/>
      <w:bookmarkStart w:id="474" w:name="_Toc164869553"/>
      <w:bookmarkStart w:id="475" w:name="_Toc175350517"/>
      <w:bookmarkStart w:id="476" w:name="_Toc180146454"/>
      <w:bookmarkStart w:id="477" w:name="_Toc180248952"/>
      <w:bookmarkStart w:id="478" w:name="_Toc183378893"/>
      <w:bookmarkStart w:id="479" w:name="_Toc195348886"/>
      <w:bookmarkStart w:id="480" w:name="_Toc195349474"/>
      <w:bookmarkStart w:id="481" w:name="_Toc200747252"/>
      <w:r>
        <w:t>5.3.2.3.1</w:t>
      </w:r>
      <w:r>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2" w:name="_Toc96843350"/>
      <w:bookmarkStart w:id="483" w:name="_Toc96844325"/>
      <w:bookmarkStart w:id="484" w:name="_Toc100739898"/>
      <w:bookmarkStart w:id="485" w:name="_Toc133408820"/>
      <w:bookmarkStart w:id="486" w:name="_Toc160452626"/>
      <w:bookmarkStart w:id="487" w:name="_Toc164869554"/>
      <w:bookmarkStart w:id="488" w:name="_Toc175350518"/>
      <w:bookmarkStart w:id="489" w:name="_Toc180146455"/>
      <w:bookmarkStart w:id="490" w:name="_Toc180248953"/>
      <w:bookmarkStart w:id="491" w:name="_Toc183378894"/>
      <w:bookmarkStart w:id="492" w:name="_Toc195348887"/>
      <w:bookmarkStart w:id="493" w:name="_Toc195349475"/>
      <w:bookmarkStart w:id="494" w:name="_Toc200747253"/>
      <w:r>
        <w:t>5.3.2.3.2</w:t>
      </w:r>
      <w:r>
        <w:tab/>
        <w:t>Unsubscribe from</w:t>
      </w:r>
      <w:r w:rsidRPr="00272965">
        <w:t xml:space="preserve"> real-time UAV status information reporting</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11358839"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5" w:name="_Toc96843351"/>
      <w:bookmarkStart w:id="496" w:name="_Toc96844326"/>
      <w:bookmarkStart w:id="497" w:name="_Toc100739899"/>
      <w:bookmarkStart w:id="498" w:name="_Toc133408821"/>
      <w:bookmarkStart w:id="499" w:name="_Toc160452627"/>
      <w:bookmarkStart w:id="500" w:name="_Toc164869555"/>
      <w:bookmarkStart w:id="501" w:name="_Toc175350519"/>
      <w:bookmarkStart w:id="502" w:name="_Toc180146456"/>
      <w:bookmarkStart w:id="503" w:name="_Toc180248954"/>
      <w:bookmarkStart w:id="504" w:name="_Toc183378895"/>
      <w:bookmarkStart w:id="505" w:name="_Toc195348888"/>
      <w:bookmarkStart w:id="506" w:name="_Toc195349476"/>
      <w:bookmarkStart w:id="507" w:name="_Toc200747254"/>
      <w:r>
        <w:t>5.3.2.4</w:t>
      </w:r>
      <w:r>
        <w:tab/>
      </w:r>
      <w:r w:rsidRPr="00A076E8">
        <w:t>UAE_RealtimeUAVStatus_</w:t>
      </w:r>
      <w:r w:rsidRPr="005D3838">
        <w:t>Notify</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4BBBE174" w14:textId="547F581B" w:rsidR="00077605" w:rsidRDefault="00077605" w:rsidP="00077605">
      <w:pPr>
        <w:pStyle w:val="Heading5"/>
      </w:pPr>
      <w:bookmarkStart w:id="508" w:name="_Toc96843352"/>
      <w:bookmarkStart w:id="509" w:name="_Toc96844327"/>
      <w:bookmarkStart w:id="510" w:name="_Toc100739900"/>
      <w:bookmarkStart w:id="511" w:name="_Toc133408822"/>
      <w:bookmarkStart w:id="512" w:name="_Toc160452628"/>
      <w:bookmarkStart w:id="513" w:name="_Toc164869556"/>
      <w:bookmarkStart w:id="514" w:name="_Toc175350520"/>
      <w:bookmarkStart w:id="515" w:name="_Toc180146457"/>
      <w:bookmarkStart w:id="516" w:name="_Toc180248955"/>
      <w:bookmarkStart w:id="517" w:name="_Toc183378896"/>
      <w:bookmarkStart w:id="518" w:name="_Toc195348889"/>
      <w:bookmarkStart w:id="519" w:name="_Toc195349477"/>
      <w:bookmarkStart w:id="520" w:name="_Toc200747255"/>
      <w:r>
        <w:t>5.3.2.4.1</w:t>
      </w:r>
      <w: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1" w:name="_Toc96843353"/>
      <w:bookmarkStart w:id="522" w:name="_Toc96844328"/>
      <w:bookmarkStart w:id="523" w:name="_Toc100739901"/>
      <w:bookmarkStart w:id="524" w:name="_Toc133408823"/>
      <w:bookmarkStart w:id="525" w:name="_Toc160452629"/>
      <w:bookmarkStart w:id="526" w:name="_Toc164869557"/>
      <w:bookmarkStart w:id="527" w:name="_Toc175350521"/>
      <w:bookmarkStart w:id="528" w:name="_Toc180146458"/>
      <w:bookmarkStart w:id="529" w:name="_Toc180248956"/>
      <w:bookmarkStart w:id="530" w:name="_Toc183378897"/>
      <w:bookmarkStart w:id="531" w:name="_Toc195348890"/>
      <w:bookmarkStart w:id="532" w:name="_Toc195349478"/>
      <w:bookmarkStart w:id="533" w:name="_Toc200747256"/>
      <w:r w:rsidRPr="00682DF1">
        <w:t>5.3.</w:t>
      </w:r>
      <w:r>
        <w:t>2</w:t>
      </w:r>
      <w:r w:rsidRPr="00682DF1">
        <w:t>.4.2</w:t>
      </w:r>
      <w:r w:rsidRPr="00682DF1">
        <w:tab/>
        <w:t>Real-time UAV Status Notification</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pt" o:ole="">
            <v:imagedata r:id="rId29" o:title=""/>
          </v:shape>
          <o:OLEObject Type="Embed" ProgID="Visio.Drawing.15" ShapeID="_x0000_i1034" DrawAspect="Content" ObjectID="_1811358840"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4" w:name="_Toc510696597"/>
      <w:bookmarkStart w:id="535" w:name="_Toc35971389"/>
      <w:bookmarkStart w:id="536" w:name="_Toc96843354"/>
      <w:bookmarkStart w:id="537" w:name="_Toc96844329"/>
      <w:bookmarkStart w:id="538" w:name="_Toc100739902"/>
      <w:r>
        <w:br w:type="page"/>
      </w:r>
      <w:bookmarkStart w:id="539" w:name="_Toc160452630"/>
      <w:bookmarkStart w:id="540" w:name="_Toc164869558"/>
      <w:bookmarkStart w:id="541" w:name="_Toc175350522"/>
      <w:bookmarkStart w:id="542" w:name="_Toc180146459"/>
      <w:bookmarkStart w:id="543" w:name="_Toc180248957"/>
      <w:bookmarkStart w:id="544" w:name="_Toc183378898"/>
      <w:bookmarkStart w:id="545" w:name="_Toc195348891"/>
      <w:bookmarkStart w:id="546" w:name="_Toc195349479"/>
      <w:bookmarkStart w:id="547" w:name="_Toc133408824"/>
      <w:bookmarkStart w:id="548" w:name="_Toc200747257"/>
      <w:r w:rsidR="00535E7D" w:rsidRPr="00535E7D">
        <w:lastRenderedPageBreak/>
        <w:t>5.4</w:t>
      </w:r>
      <w:r w:rsidR="00535E7D" w:rsidRPr="00535E7D">
        <w:tab/>
        <w:t>UAE_ChangeUSSManagement Service</w:t>
      </w:r>
      <w:bookmarkEnd w:id="539"/>
      <w:bookmarkEnd w:id="540"/>
      <w:bookmarkEnd w:id="541"/>
      <w:bookmarkEnd w:id="542"/>
      <w:bookmarkEnd w:id="543"/>
      <w:bookmarkEnd w:id="544"/>
      <w:bookmarkEnd w:id="545"/>
      <w:bookmarkEnd w:id="546"/>
      <w:bookmarkEnd w:id="548"/>
    </w:p>
    <w:p w14:paraId="3A108AED" w14:textId="77777777" w:rsidR="00535E7D" w:rsidRPr="00535E7D" w:rsidRDefault="00535E7D" w:rsidP="00535E7D">
      <w:pPr>
        <w:pStyle w:val="Heading3"/>
      </w:pPr>
      <w:bookmarkStart w:id="549" w:name="_Toc129252462"/>
      <w:bookmarkStart w:id="550" w:name="_Toc160452631"/>
      <w:bookmarkStart w:id="551" w:name="_Toc164869559"/>
      <w:bookmarkStart w:id="552" w:name="_Toc175350523"/>
      <w:bookmarkStart w:id="553" w:name="_Toc180146460"/>
      <w:bookmarkStart w:id="554" w:name="_Toc180248958"/>
      <w:bookmarkStart w:id="555" w:name="_Toc183378899"/>
      <w:bookmarkStart w:id="556" w:name="_Toc195348892"/>
      <w:bookmarkStart w:id="557" w:name="_Toc195349480"/>
      <w:bookmarkStart w:id="558" w:name="_Toc200747258"/>
      <w:r w:rsidRPr="00535E7D">
        <w:t>5.4.1</w:t>
      </w:r>
      <w:r w:rsidRPr="00535E7D">
        <w:tab/>
        <w:t>Service Description</w:t>
      </w:r>
      <w:bookmarkEnd w:id="549"/>
      <w:bookmarkEnd w:id="550"/>
      <w:bookmarkEnd w:id="551"/>
      <w:bookmarkEnd w:id="552"/>
      <w:bookmarkEnd w:id="553"/>
      <w:bookmarkEnd w:id="554"/>
      <w:bookmarkEnd w:id="555"/>
      <w:bookmarkEnd w:id="556"/>
      <w:bookmarkEnd w:id="557"/>
      <w:bookmarkEnd w:id="558"/>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9" w:name="_Toc129252463"/>
      <w:bookmarkStart w:id="560" w:name="_Toc160452632"/>
      <w:bookmarkStart w:id="561" w:name="_Toc164869560"/>
      <w:bookmarkStart w:id="562" w:name="_Toc175350524"/>
      <w:bookmarkStart w:id="563" w:name="_Toc180146461"/>
      <w:bookmarkStart w:id="564" w:name="_Toc180248959"/>
      <w:bookmarkStart w:id="565" w:name="_Toc183378900"/>
      <w:bookmarkStart w:id="566" w:name="_Toc195348893"/>
      <w:bookmarkStart w:id="567" w:name="_Toc195349481"/>
      <w:bookmarkStart w:id="568" w:name="_Toc200747259"/>
      <w:r w:rsidRPr="00535E7D">
        <w:t>5.4.2</w:t>
      </w:r>
      <w:r w:rsidRPr="00535E7D">
        <w:tab/>
        <w:t>Service Operations</w:t>
      </w:r>
      <w:bookmarkEnd w:id="559"/>
      <w:bookmarkEnd w:id="560"/>
      <w:bookmarkEnd w:id="561"/>
      <w:bookmarkEnd w:id="562"/>
      <w:bookmarkEnd w:id="563"/>
      <w:bookmarkEnd w:id="564"/>
      <w:bookmarkEnd w:id="565"/>
      <w:bookmarkEnd w:id="566"/>
      <w:bookmarkEnd w:id="567"/>
      <w:bookmarkEnd w:id="568"/>
    </w:p>
    <w:p w14:paraId="12B5A23D" w14:textId="77777777" w:rsidR="00535E7D" w:rsidRPr="00535E7D" w:rsidRDefault="00535E7D" w:rsidP="00535E7D">
      <w:pPr>
        <w:pStyle w:val="Heading4"/>
      </w:pPr>
      <w:bookmarkStart w:id="569" w:name="_Toc129252464"/>
      <w:bookmarkStart w:id="570" w:name="_Toc160452633"/>
      <w:bookmarkStart w:id="571" w:name="_Toc164869561"/>
      <w:bookmarkStart w:id="572" w:name="_Toc175350525"/>
      <w:bookmarkStart w:id="573" w:name="_Toc180146462"/>
      <w:bookmarkStart w:id="574" w:name="_Toc180248960"/>
      <w:bookmarkStart w:id="575" w:name="_Toc183378901"/>
      <w:bookmarkStart w:id="576" w:name="_Toc195348894"/>
      <w:bookmarkStart w:id="577" w:name="_Toc195349482"/>
      <w:bookmarkStart w:id="578" w:name="_Toc200747260"/>
      <w:r w:rsidRPr="00535E7D">
        <w:t>5.4.2.1</w:t>
      </w:r>
      <w:r w:rsidRPr="00535E7D">
        <w:tab/>
        <w:t>Introduction</w:t>
      </w:r>
      <w:bookmarkEnd w:id="569"/>
      <w:bookmarkEnd w:id="570"/>
      <w:bookmarkEnd w:id="571"/>
      <w:bookmarkEnd w:id="572"/>
      <w:bookmarkEnd w:id="573"/>
      <w:bookmarkEnd w:id="574"/>
      <w:bookmarkEnd w:id="575"/>
      <w:bookmarkEnd w:id="576"/>
      <w:bookmarkEnd w:id="577"/>
      <w:bookmarkEnd w:id="578"/>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9" w:name="_Toc129252465"/>
      <w:bookmarkStart w:id="580" w:name="_Toc160452634"/>
      <w:bookmarkStart w:id="581" w:name="_Toc164869562"/>
      <w:bookmarkStart w:id="582" w:name="_Toc175350526"/>
      <w:bookmarkStart w:id="583" w:name="_Toc180146463"/>
      <w:bookmarkStart w:id="584" w:name="_Toc180248961"/>
      <w:bookmarkStart w:id="585" w:name="_Toc183378902"/>
      <w:bookmarkStart w:id="586" w:name="_Toc195348895"/>
      <w:bookmarkStart w:id="587" w:name="_Toc195349483"/>
      <w:bookmarkStart w:id="588" w:name="_Toc200747261"/>
      <w:r w:rsidRPr="00535E7D">
        <w:t>5.4.2.2</w:t>
      </w:r>
      <w:r w:rsidRPr="00535E7D">
        <w:tab/>
      </w:r>
      <w:bookmarkEnd w:id="579"/>
      <w:r w:rsidRPr="00535E7D">
        <w:t>UAE_ChangeUSSManagement_ManageUSS</w:t>
      </w:r>
      <w:bookmarkEnd w:id="580"/>
      <w:bookmarkEnd w:id="581"/>
      <w:bookmarkEnd w:id="582"/>
      <w:bookmarkEnd w:id="583"/>
      <w:bookmarkEnd w:id="584"/>
      <w:bookmarkEnd w:id="585"/>
      <w:bookmarkEnd w:id="586"/>
      <w:bookmarkEnd w:id="587"/>
      <w:bookmarkEnd w:id="588"/>
    </w:p>
    <w:p w14:paraId="78072D90" w14:textId="77777777" w:rsidR="00535E7D" w:rsidRPr="00535E7D" w:rsidRDefault="00535E7D" w:rsidP="00535E7D">
      <w:pPr>
        <w:pStyle w:val="Heading5"/>
      </w:pPr>
      <w:bookmarkStart w:id="589" w:name="_Toc129252466"/>
      <w:bookmarkStart w:id="590" w:name="_Toc160452635"/>
      <w:bookmarkStart w:id="591" w:name="_Toc164869563"/>
      <w:bookmarkStart w:id="592" w:name="_Toc175350527"/>
      <w:bookmarkStart w:id="593" w:name="_Toc180146464"/>
      <w:bookmarkStart w:id="594" w:name="_Toc180248962"/>
      <w:bookmarkStart w:id="595" w:name="_Toc183378903"/>
      <w:bookmarkStart w:id="596" w:name="_Toc195348896"/>
      <w:bookmarkStart w:id="597" w:name="_Toc195349484"/>
      <w:bookmarkStart w:id="598" w:name="_Toc200747262"/>
      <w:r w:rsidRPr="00535E7D">
        <w:t>5.4.2.2.1</w:t>
      </w:r>
      <w:r w:rsidRPr="00535E7D">
        <w:tab/>
        <w:t>General</w:t>
      </w:r>
      <w:bookmarkEnd w:id="589"/>
      <w:bookmarkEnd w:id="590"/>
      <w:bookmarkEnd w:id="591"/>
      <w:bookmarkEnd w:id="592"/>
      <w:bookmarkEnd w:id="593"/>
      <w:bookmarkEnd w:id="594"/>
      <w:bookmarkEnd w:id="595"/>
      <w:bookmarkEnd w:id="596"/>
      <w:bookmarkEnd w:id="597"/>
      <w:bookmarkEnd w:id="598"/>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9"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0" w:name="_Toc160452636"/>
      <w:bookmarkStart w:id="601" w:name="_Toc164869564"/>
      <w:bookmarkStart w:id="602" w:name="_Toc175350528"/>
      <w:bookmarkStart w:id="603" w:name="_Toc180146465"/>
      <w:bookmarkStart w:id="604" w:name="_Toc180248963"/>
      <w:bookmarkStart w:id="605" w:name="_Toc183378904"/>
      <w:bookmarkStart w:id="606" w:name="_Toc195348897"/>
      <w:bookmarkStart w:id="607" w:name="_Toc195349485"/>
      <w:bookmarkStart w:id="608" w:name="_Toc200747263"/>
      <w:r w:rsidRPr="00535E7D">
        <w:t>5.4.2.2.2</w:t>
      </w:r>
      <w:r w:rsidRPr="00535E7D">
        <w:tab/>
      </w:r>
      <w:bookmarkEnd w:id="599"/>
      <w:r w:rsidRPr="00535E7D">
        <w:t>USS Change Policy Creation</w:t>
      </w:r>
      <w:bookmarkEnd w:id="600"/>
      <w:bookmarkEnd w:id="601"/>
      <w:bookmarkEnd w:id="602"/>
      <w:bookmarkEnd w:id="603"/>
      <w:bookmarkEnd w:id="604"/>
      <w:bookmarkEnd w:id="605"/>
      <w:bookmarkEnd w:id="606"/>
      <w:bookmarkEnd w:id="607"/>
      <w:bookmarkEnd w:id="608"/>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9" w:name="_MON_1766868265"/>
    <w:bookmarkEnd w:id="609"/>
    <w:p w14:paraId="2A4A4CC6" w14:textId="135C0DCC" w:rsidR="00535E7D" w:rsidRPr="00535E7D" w:rsidRDefault="001379AB" w:rsidP="00535E7D">
      <w:pPr>
        <w:pStyle w:val="TH"/>
      </w:pPr>
      <w:r w:rsidRPr="00535E7D">
        <w:object w:dxaOrig="9620" w:dyaOrig="2508" w14:anchorId="6E90FD0F">
          <v:shape id="_x0000_i1035" type="#_x0000_t75" style="width:480.1pt;height:126.2pt" o:ole="">
            <v:imagedata r:id="rId31" o:title=""/>
          </v:shape>
          <o:OLEObject Type="Embed" ProgID="Word.Document.8" ShapeID="_x0000_i1035" DrawAspect="Content" ObjectID="_1811358841"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0" w:name="_Toc129252468"/>
      <w:bookmarkStart w:id="611" w:name="_Toc160452637"/>
      <w:bookmarkStart w:id="612" w:name="_Toc164869565"/>
      <w:bookmarkStart w:id="613" w:name="_Toc175350529"/>
      <w:bookmarkStart w:id="614" w:name="_Toc180146466"/>
      <w:bookmarkStart w:id="615" w:name="_Toc180248964"/>
      <w:bookmarkStart w:id="616" w:name="_Toc183378905"/>
      <w:bookmarkStart w:id="617" w:name="_Toc195348898"/>
      <w:bookmarkStart w:id="618" w:name="_Toc195349486"/>
      <w:bookmarkStart w:id="619" w:name="_Toc200747264"/>
      <w:r w:rsidRPr="00535E7D">
        <w:t>5.4.2.2.3</w:t>
      </w:r>
      <w:r w:rsidRPr="00535E7D">
        <w:tab/>
      </w:r>
      <w:bookmarkEnd w:id="610"/>
      <w:r w:rsidRPr="00535E7D">
        <w:t>USS Change Policy Update</w:t>
      </w:r>
      <w:bookmarkEnd w:id="611"/>
      <w:bookmarkEnd w:id="612"/>
      <w:bookmarkEnd w:id="613"/>
      <w:bookmarkEnd w:id="614"/>
      <w:bookmarkEnd w:id="615"/>
      <w:bookmarkEnd w:id="616"/>
      <w:bookmarkEnd w:id="617"/>
      <w:bookmarkEnd w:id="618"/>
      <w:bookmarkEnd w:id="619"/>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0" w:name="_MON_1766868299"/>
    <w:bookmarkEnd w:id="620"/>
    <w:p w14:paraId="07D27CA6" w14:textId="2916F59F" w:rsidR="00535E7D" w:rsidRPr="00535E7D" w:rsidRDefault="001379AB" w:rsidP="00535E7D">
      <w:pPr>
        <w:pStyle w:val="TH"/>
      </w:pPr>
      <w:r w:rsidRPr="00535E7D">
        <w:object w:dxaOrig="9620" w:dyaOrig="3089" w14:anchorId="68DC25EF">
          <v:shape id="_x0000_i1036" type="#_x0000_t75" style="width:480.1pt;height:156.1pt" o:ole="">
            <v:imagedata r:id="rId33" o:title=""/>
          </v:shape>
          <o:OLEObject Type="Embed" ProgID="Word.Document.8" ShapeID="_x0000_i1036" DrawAspect="Content" ObjectID="_1811358842"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1" w:name="_Toc160452638"/>
      <w:bookmarkStart w:id="622" w:name="_Toc164869566"/>
      <w:bookmarkStart w:id="623" w:name="_Toc175350530"/>
      <w:bookmarkStart w:id="624" w:name="_Toc180146467"/>
      <w:bookmarkStart w:id="625" w:name="_Toc180248965"/>
      <w:bookmarkStart w:id="626" w:name="_Toc183378906"/>
      <w:bookmarkStart w:id="627" w:name="_Toc195348899"/>
      <w:bookmarkStart w:id="628" w:name="_Toc195349487"/>
      <w:bookmarkStart w:id="629" w:name="_Toc129252469"/>
      <w:bookmarkStart w:id="630" w:name="_Toc200747265"/>
      <w:r w:rsidRPr="00535E7D">
        <w:t>5.4.2.2.</w:t>
      </w:r>
      <w:r w:rsidR="00077689">
        <w:t>4</w:t>
      </w:r>
      <w:r w:rsidRPr="00535E7D">
        <w:tab/>
        <w:t>USS Change Policy Deletion</w:t>
      </w:r>
      <w:bookmarkEnd w:id="621"/>
      <w:bookmarkEnd w:id="622"/>
      <w:bookmarkEnd w:id="623"/>
      <w:bookmarkEnd w:id="624"/>
      <w:bookmarkEnd w:id="625"/>
      <w:bookmarkEnd w:id="626"/>
      <w:bookmarkEnd w:id="627"/>
      <w:bookmarkEnd w:id="628"/>
      <w:bookmarkEnd w:id="63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1" w:name="_MON_1766868311"/>
    <w:bookmarkEnd w:id="631"/>
    <w:p w14:paraId="2D2AB607" w14:textId="33F9067C" w:rsidR="00535E7D" w:rsidRPr="00535E7D" w:rsidRDefault="00077689" w:rsidP="00535E7D">
      <w:pPr>
        <w:pStyle w:val="TH"/>
      </w:pPr>
      <w:r w:rsidRPr="00535E7D">
        <w:object w:dxaOrig="9620" w:dyaOrig="2508" w14:anchorId="0D1B5C76">
          <v:shape id="_x0000_i1037" type="#_x0000_t75" style="width:480.1pt;height:126.2pt" o:ole="">
            <v:imagedata r:id="rId35" o:title=""/>
          </v:shape>
          <o:OLEObject Type="Embed" ProgID="Word.Document.8" ShapeID="_x0000_i1037" DrawAspect="Content" ObjectID="_1811358843"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2" w:name="_Toc160452639"/>
      <w:bookmarkStart w:id="633" w:name="_Toc164869567"/>
      <w:bookmarkStart w:id="634" w:name="_Toc175350531"/>
      <w:bookmarkStart w:id="635" w:name="_Toc180146468"/>
      <w:bookmarkStart w:id="636" w:name="_Toc180248966"/>
      <w:bookmarkStart w:id="637" w:name="_Toc183378907"/>
      <w:bookmarkStart w:id="638" w:name="_Toc195348900"/>
      <w:bookmarkStart w:id="639" w:name="_Toc195349488"/>
      <w:bookmarkStart w:id="640" w:name="_Toc200747266"/>
      <w:r w:rsidRPr="00535E7D">
        <w:t>5.4.2.3</w:t>
      </w:r>
      <w:r w:rsidRPr="00535E7D">
        <w:tab/>
      </w:r>
      <w:bookmarkEnd w:id="629"/>
      <w:r w:rsidRPr="00535E7D">
        <w:t>UAE_ChangeUSSManagement_RequestUSSChange</w:t>
      </w:r>
      <w:bookmarkEnd w:id="632"/>
      <w:bookmarkEnd w:id="633"/>
      <w:bookmarkEnd w:id="634"/>
      <w:bookmarkEnd w:id="635"/>
      <w:bookmarkEnd w:id="636"/>
      <w:bookmarkEnd w:id="637"/>
      <w:bookmarkEnd w:id="638"/>
      <w:bookmarkEnd w:id="639"/>
      <w:bookmarkEnd w:id="640"/>
    </w:p>
    <w:p w14:paraId="7D2A5821" w14:textId="77777777" w:rsidR="00535E7D" w:rsidRPr="00535E7D" w:rsidRDefault="00535E7D" w:rsidP="00535E7D">
      <w:pPr>
        <w:pStyle w:val="Heading5"/>
      </w:pPr>
      <w:bookmarkStart w:id="641" w:name="_Toc129252470"/>
      <w:bookmarkStart w:id="642" w:name="_Toc160452640"/>
      <w:bookmarkStart w:id="643" w:name="_Toc164869568"/>
      <w:bookmarkStart w:id="644" w:name="_Toc175350532"/>
      <w:bookmarkStart w:id="645" w:name="_Toc180146469"/>
      <w:bookmarkStart w:id="646" w:name="_Toc180248967"/>
      <w:bookmarkStart w:id="647" w:name="_Toc183378908"/>
      <w:bookmarkStart w:id="648" w:name="_Toc195348901"/>
      <w:bookmarkStart w:id="649" w:name="_Toc195349489"/>
      <w:bookmarkStart w:id="650" w:name="_Toc200747267"/>
      <w:r w:rsidRPr="00535E7D">
        <w:t>5.4.2.3.1</w:t>
      </w:r>
      <w:r w:rsidRPr="00535E7D">
        <w:tab/>
        <w:t>General</w:t>
      </w:r>
      <w:bookmarkEnd w:id="641"/>
      <w:bookmarkEnd w:id="642"/>
      <w:bookmarkEnd w:id="643"/>
      <w:bookmarkEnd w:id="644"/>
      <w:bookmarkEnd w:id="645"/>
      <w:bookmarkEnd w:id="646"/>
      <w:bookmarkEnd w:id="647"/>
      <w:bookmarkEnd w:id="648"/>
      <w:bookmarkEnd w:id="649"/>
      <w:bookmarkEnd w:id="65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1" w:name="_Toc129252471"/>
      <w:bookmarkStart w:id="652" w:name="_Toc160452641"/>
      <w:bookmarkStart w:id="653" w:name="_Toc164869569"/>
      <w:bookmarkStart w:id="654" w:name="_Toc175350533"/>
      <w:bookmarkStart w:id="655" w:name="_Toc180146470"/>
      <w:bookmarkStart w:id="656" w:name="_Toc180248968"/>
      <w:bookmarkStart w:id="657" w:name="_Toc183378909"/>
      <w:bookmarkStart w:id="658" w:name="_Toc195348902"/>
      <w:bookmarkStart w:id="659" w:name="_Toc195349490"/>
      <w:bookmarkStart w:id="660" w:name="_Toc200747268"/>
      <w:r w:rsidRPr="00535E7D">
        <w:t>5.4.2.3.2</w:t>
      </w:r>
      <w:r w:rsidRPr="00535E7D">
        <w:tab/>
      </w:r>
      <w:bookmarkEnd w:id="651"/>
      <w:r w:rsidRPr="00535E7D">
        <w:t>USS Change Request</w:t>
      </w:r>
      <w:bookmarkEnd w:id="652"/>
      <w:bookmarkEnd w:id="653"/>
      <w:bookmarkEnd w:id="654"/>
      <w:bookmarkEnd w:id="655"/>
      <w:bookmarkEnd w:id="656"/>
      <w:bookmarkEnd w:id="657"/>
      <w:bookmarkEnd w:id="658"/>
      <w:bookmarkEnd w:id="659"/>
      <w:bookmarkEnd w:id="660"/>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1" w:name="_MON_1766868321"/>
    <w:bookmarkEnd w:id="661"/>
    <w:p w14:paraId="59F49204" w14:textId="5A0A28A7" w:rsidR="00535E7D" w:rsidRPr="00535E7D" w:rsidRDefault="00077689" w:rsidP="00535E7D">
      <w:pPr>
        <w:pStyle w:val="TH"/>
      </w:pPr>
      <w:r w:rsidRPr="00535E7D">
        <w:object w:dxaOrig="9620" w:dyaOrig="2508" w14:anchorId="15540C7B">
          <v:shape id="_x0000_i1038" type="#_x0000_t75" style="width:480.1pt;height:126.2pt" o:ole="">
            <v:imagedata r:id="rId37" o:title=""/>
          </v:shape>
          <o:OLEObject Type="Embed" ProgID="Word.Document.8" ShapeID="_x0000_i1038" DrawAspect="Content" ObjectID="_1811358844"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2" w:name="_Toc129252472"/>
      <w:bookmarkStart w:id="663" w:name="_Toc160452642"/>
      <w:bookmarkStart w:id="664" w:name="_Toc164869570"/>
      <w:bookmarkStart w:id="665" w:name="_Toc175350534"/>
      <w:bookmarkStart w:id="666" w:name="_Toc180146471"/>
      <w:bookmarkStart w:id="667" w:name="_Toc180248969"/>
      <w:bookmarkStart w:id="668" w:name="_Toc183378910"/>
      <w:bookmarkStart w:id="669" w:name="_Toc195348903"/>
      <w:bookmarkStart w:id="670" w:name="_Toc195349491"/>
      <w:bookmarkStart w:id="671" w:name="_Toc200747269"/>
      <w:r w:rsidRPr="00535E7D">
        <w:t>5.4.2.4</w:t>
      </w:r>
      <w:r w:rsidRPr="00535E7D">
        <w:tab/>
      </w:r>
      <w:bookmarkEnd w:id="662"/>
      <w:r w:rsidRPr="00535E7D">
        <w:t>UAE_ChangeUSSManagement_Notify</w:t>
      </w:r>
      <w:bookmarkEnd w:id="663"/>
      <w:bookmarkEnd w:id="664"/>
      <w:bookmarkEnd w:id="665"/>
      <w:bookmarkEnd w:id="666"/>
      <w:bookmarkEnd w:id="667"/>
      <w:bookmarkEnd w:id="668"/>
      <w:bookmarkEnd w:id="669"/>
      <w:bookmarkEnd w:id="670"/>
      <w:bookmarkEnd w:id="671"/>
    </w:p>
    <w:p w14:paraId="3D9F0CD2" w14:textId="77777777" w:rsidR="00535E7D" w:rsidRPr="00535E7D" w:rsidRDefault="00535E7D" w:rsidP="00535E7D">
      <w:pPr>
        <w:pStyle w:val="Heading5"/>
      </w:pPr>
      <w:bookmarkStart w:id="672" w:name="_Toc129252457"/>
      <w:bookmarkStart w:id="673" w:name="_Toc160452643"/>
      <w:bookmarkStart w:id="674" w:name="_Toc164869571"/>
      <w:bookmarkStart w:id="675" w:name="_Toc175350535"/>
      <w:bookmarkStart w:id="676" w:name="_Toc180146472"/>
      <w:bookmarkStart w:id="677" w:name="_Toc180248970"/>
      <w:bookmarkStart w:id="678" w:name="_Toc183378911"/>
      <w:bookmarkStart w:id="679" w:name="_Toc195348904"/>
      <w:bookmarkStart w:id="680" w:name="_Toc195349492"/>
      <w:bookmarkStart w:id="681" w:name="_Toc200747270"/>
      <w:r w:rsidRPr="00535E7D">
        <w:t>5.4.2.4.1</w:t>
      </w:r>
      <w:r w:rsidRPr="00535E7D">
        <w:tab/>
        <w:t>General</w:t>
      </w:r>
      <w:bookmarkEnd w:id="672"/>
      <w:bookmarkEnd w:id="673"/>
      <w:bookmarkEnd w:id="674"/>
      <w:bookmarkEnd w:id="675"/>
      <w:bookmarkEnd w:id="676"/>
      <w:bookmarkEnd w:id="677"/>
      <w:bookmarkEnd w:id="678"/>
      <w:bookmarkEnd w:id="679"/>
      <w:bookmarkEnd w:id="680"/>
      <w:bookmarkEnd w:id="681"/>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2" w:name="_Toc129252458"/>
      <w:bookmarkStart w:id="683" w:name="_Toc160452644"/>
      <w:bookmarkStart w:id="684" w:name="_Toc164869572"/>
      <w:bookmarkStart w:id="685" w:name="_Toc175350536"/>
      <w:bookmarkStart w:id="686" w:name="_Toc180146473"/>
      <w:bookmarkStart w:id="687" w:name="_Toc180248971"/>
      <w:bookmarkStart w:id="688" w:name="_Toc183378912"/>
      <w:bookmarkStart w:id="689" w:name="_Toc195348905"/>
      <w:bookmarkStart w:id="690" w:name="_Toc195349493"/>
      <w:bookmarkStart w:id="691" w:name="_Toc200747271"/>
      <w:r w:rsidRPr="00535E7D">
        <w:t>5.4.2.4.2</w:t>
      </w:r>
      <w:r w:rsidRPr="00535E7D">
        <w:tab/>
      </w:r>
      <w:bookmarkEnd w:id="682"/>
      <w:r w:rsidRPr="00535E7D">
        <w:rPr>
          <w:lang w:val="en-US"/>
        </w:rPr>
        <w:t>USS Change Notification</w:t>
      </w:r>
      <w:bookmarkEnd w:id="683"/>
      <w:bookmarkEnd w:id="684"/>
      <w:bookmarkEnd w:id="685"/>
      <w:bookmarkEnd w:id="686"/>
      <w:bookmarkEnd w:id="687"/>
      <w:bookmarkEnd w:id="688"/>
      <w:bookmarkEnd w:id="689"/>
      <w:bookmarkEnd w:id="690"/>
      <w:bookmarkEnd w:id="691"/>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2" w:name="_MON_1766868057"/>
    <w:bookmarkEnd w:id="692"/>
    <w:p w14:paraId="4BFE43B3" w14:textId="4F7079D2" w:rsidR="00535E7D" w:rsidRPr="00535E7D" w:rsidRDefault="00DA42D5" w:rsidP="00535E7D">
      <w:pPr>
        <w:pStyle w:val="TH"/>
      </w:pPr>
      <w:r w:rsidRPr="00535E7D">
        <w:object w:dxaOrig="9620" w:dyaOrig="2749" w14:anchorId="06036A6D">
          <v:shape id="_x0000_i1039" type="#_x0000_t75" style="width:480.1pt;height:138.3pt" o:ole="">
            <v:imagedata r:id="rId39" o:title=""/>
          </v:shape>
          <o:OLEObject Type="Embed" ProgID="Word.Document.8" ShapeID="_x0000_i1039" DrawAspect="Content" ObjectID="_1811358845"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3" w:name="_Toc160452645"/>
      <w:bookmarkStart w:id="694" w:name="_Toc164869573"/>
      <w:bookmarkStart w:id="695" w:name="_Toc175350537"/>
      <w:bookmarkStart w:id="696" w:name="_Toc180146474"/>
      <w:bookmarkStart w:id="697" w:name="_Toc180248972"/>
      <w:bookmarkStart w:id="698" w:name="_Toc183378913"/>
      <w:bookmarkStart w:id="699" w:name="_Toc195348906"/>
      <w:bookmarkStart w:id="700" w:name="_Toc195349494"/>
      <w:bookmarkStart w:id="701" w:name="_Toc200747272"/>
      <w:r w:rsidR="00705544" w:rsidRPr="00705544">
        <w:lastRenderedPageBreak/>
        <w:t>5.5</w:t>
      </w:r>
      <w:r w:rsidR="00705544" w:rsidRPr="00705544">
        <w:tab/>
        <w:t>UAE_DAASupport Service</w:t>
      </w:r>
      <w:bookmarkEnd w:id="693"/>
      <w:bookmarkEnd w:id="694"/>
      <w:bookmarkEnd w:id="695"/>
      <w:bookmarkEnd w:id="696"/>
      <w:bookmarkEnd w:id="697"/>
      <w:bookmarkEnd w:id="698"/>
      <w:bookmarkEnd w:id="699"/>
      <w:bookmarkEnd w:id="700"/>
      <w:bookmarkEnd w:id="701"/>
    </w:p>
    <w:p w14:paraId="5D083A8E" w14:textId="77777777" w:rsidR="00705544" w:rsidRPr="00705544" w:rsidRDefault="00705544" w:rsidP="00705544">
      <w:pPr>
        <w:pStyle w:val="Heading3"/>
      </w:pPr>
      <w:bookmarkStart w:id="702" w:name="_Toc160452646"/>
      <w:bookmarkStart w:id="703" w:name="_Toc164869574"/>
      <w:bookmarkStart w:id="704" w:name="_Toc175350538"/>
      <w:bookmarkStart w:id="705" w:name="_Toc180146475"/>
      <w:bookmarkStart w:id="706" w:name="_Toc180248973"/>
      <w:bookmarkStart w:id="707" w:name="_Toc183378914"/>
      <w:bookmarkStart w:id="708" w:name="_Toc195348907"/>
      <w:bookmarkStart w:id="709" w:name="_Toc195349495"/>
      <w:bookmarkStart w:id="710" w:name="_Toc200747273"/>
      <w:r w:rsidRPr="00705544">
        <w:t>5.5.1</w:t>
      </w:r>
      <w:r w:rsidRPr="00705544">
        <w:tab/>
        <w:t>Service Description</w:t>
      </w:r>
      <w:bookmarkEnd w:id="702"/>
      <w:bookmarkEnd w:id="703"/>
      <w:bookmarkEnd w:id="704"/>
      <w:bookmarkEnd w:id="705"/>
      <w:bookmarkEnd w:id="706"/>
      <w:bookmarkEnd w:id="707"/>
      <w:bookmarkEnd w:id="708"/>
      <w:bookmarkEnd w:id="709"/>
      <w:bookmarkEnd w:id="710"/>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1" w:name="_Toc160452647"/>
      <w:bookmarkStart w:id="712" w:name="_Toc164869575"/>
      <w:bookmarkStart w:id="713" w:name="_Toc175350539"/>
      <w:bookmarkStart w:id="714" w:name="_Toc180146476"/>
      <w:bookmarkStart w:id="715" w:name="_Toc180248974"/>
      <w:bookmarkStart w:id="716" w:name="_Toc183378915"/>
      <w:bookmarkStart w:id="717" w:name="_Toc195348908"/>
      <w:bookmarkStart w:id="718" w:name="_Toc195349496"/>
      <w:bookmarkStart w:id="719" w:name="_Toc200747274"/>
      <w:r w:rsidRPr="00705544">
        <w:t>5.5.2</w:t>
      </w:r>
      <w:r w:rsidRPr="00705544">
        <w:tab/>
        <w:t>Service Operations</w:t>
      </w:r>
      <w:bookmarkEnd w:id="711"/>
      <w:bookmarkEnd w:id="712"/>
      <w:bookmarkEnd w:id="713"/>
      <w:bookmarkEnd w:id="714"/>
      <w:bookmarkEnd w:id="715"/>
      <w:bookmarkEnd w:id="716"/>
      <w:bookmarkEnd w:id="717"/>
      <w:bookmarkEnd w:id="718"/>
      <w:bookmarkEnd w:id="719"/>
    </w:p>
    <w:p w14:paraId="004C85E2" w14:textId="77777777" w:rsidR="00705544" w:rsidRPr="00705544" w:rsidRDefault="00705544" w:rsidP="00705544">
      <w:pPr>
        <w:pStyle w:val="Heading4"/>
      </w:pPr>
      <w:bookmarkStart w:id="720" w:name="_Toc160452648"/>
      <w:bookmarkStart w:id="721" w:name="_Toc164869576"/>
      <w:bookmarkStart w:id="722" w:name="_Toc175350540"/>
      <w:bookmarkStart w:id="723" w:name="_Toc180146477"/>
      <w:bookmarkStart w:id="724" w:name="_Toc180248975"/>
      <w:bookmarkStart w:id="725" w:name="_Toc183378916"/>
      <w:bookmarkStart w:id="726" w:name="_Toc195348909"/>
      <w:bookmarkStart w:id="727" w:name="_Toc195349497"/>
      <w:bookmarkStart w:id="728" w:name="_Toc200747275"/>
      <w:r w:rsidRPr="00705544">
        <w:t>5.5.2.1</w:t>
      </w:r>
      <w:r w:rsidRPr="00705544">
        <w:tab/>
        <w:t>Introduction</w:t>
      </w:r>
      <w:bookmarkEnd w:id="720"/>
      <w:bookmarkEnd w:id="721"/>
      <w:bookmarkEnd w:id="722"/>
      <w:bookmarkEnd w:id="723"/>
      <w:bookmarkEnd w:id="724"/>
      <w:bookmarkEnd w:id="725"/>
      <w:bookmarkEnd w:id="726"/>
      <w:bookmarkEnd w:id="727"/>
      <w:bookmarkEnd w:id="72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맑은 고딕"/>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729" w:name="_Hlk134523495"/>
            <w:r w:rsidRPr="00705544">
              <w:t>Notify</w:t>
            </w:r>
            <w:bookmarkEnd w:id="729"/>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0" w:name="_Toc160452649"/>
      <w:bookmarkStart w:id="731" w:name="_Toc164869577"/>
      <w:bookmarkStart w:id="732" w:name="_Toc175350541"/>
      <w:bookmarkStart w:id="733" w:name="_Toc180146478"/>
      <w:bookmarkStart w:id="734" w:name="_Toc180248976"/>
      <w:bookmarkStart w:id="735" w:name="_Toc183378917"/>
      <w:bookmarkStart w:id="736" w:name="_Toc195348910"/>
      <w:bookmarkStart w:id="737" w:name="_Toc195349498"/>
      <w:bookmarkStart w:id="738" w:name="_Toc200747276"/>
      <w:r w:rsidRPr="00705544">
        <w:t>5.5.2.2</w:t>
      </w:r>
      <w:r w:rsidRPr="00705544">
        <w:tab/>
        <w:t>UAE_DAASupport_Manage</w:t>
      </w:r>
      <w:bookmarkEnd w:id="730"/>
      <w:bookmarkEnd w:id="731"/>
      <w:bookmarkEnd w:id="732"/>
      <w:bookmarkEnd w:id="733"/>
      <w:bookmarkEnd w:id="734"/>
      <w:bookmarkEnd w:id="735"/>
      <w:bookmarkEnd w:id="736"/>
      <w:bookmarkEnd w:id="737"/>
      <w:bookmarkEnd w:id="738"/>
    </w:p>
    <w:p w14:paraId="152A7016" w14:textId="77777777" w:rsidR="00705544" w:rsidRPr="00705544" w:rsidRDefault="00705544" w:rsidP="00705544">
      <w:pPr>
        <w:pStyle w:val="Heading5"/>
      </w:pPr>
      <w:bookmarkStart w:id="739" w:name="_Toc160452650"/>
      <w:bookmarkStart w:id="740" w:name="_Toc164869578"/>
      <w:bookmarkStart w:id="741" w:name="_Toc175350542"/>
      <w:bookmarkStart w:id="742" w:name="_Toc180146479"/>
      <w:bookmarkStart w:id="743" w:name="_Toc180248977"/>
      <w:bookmarkStart w:id="744" w:name="_Toc183378918"/>
      <w:bookmarkStart w:id="745" w:name="_Toc195348911"/>
      <w:bookmarkStart w:id="746" w:name="_Toc195349499"/>
      <w:bookmarkStart w:id="747" w:name="_Toc200747277"/>
      <w:r w:rsidRPr="00705544">
        <w:t>5.5.2.2.1</w:t>
      </w:r>
      <w:r w:rsidRPr="00705544">
        <w:tab/>
        <w:t>General</w:t>
      </w:r>
      <w:bookmarkEnd w:id="739"/>
      <w:bookmarkEnd w:id="740"/>
      <w:bookmarkEnd w:id="741"/>
      <w:bookmarkEnd w:id="742"/>
      <w:bookmarkEnd w:id="743"/>
      <w:bookmarkEnd w:id="744"/>
      <w:bookmarkEnd w:id="745"/>
      <w:bookmarkEnd w:id="746"/>
      <w:bookmarkEnd w:id="747"/>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8" w:name="_Toc160452651"/>
      <w:bookmarkStart w:id="749" w:name="_Toc164869579"/>
      <w:bookmarkStart w:id="750" w:name="_Toc175350543"/>
      <w:bookmarkStart w:id="751" w:name="_Toc180146480"/>
      <w:bookmarkStart w:id="752" w:name="_Toc180248978"/>
      <w:bookmarkStart w:id="753" w:name="_Toc183378919"/>
      <w:bookmarkStart w:id="754" w:name="_Toc195348912"/>
      <w:bookmarkStart w:id="755" w:name="_Toc195349500"/>
      <w:bookmarkStart w:id="756" w:name="_Toc200747278"/>
      <w:r w:rsidRPr="00705544">
        <w:t>5.5.2.2.2</w:t>
      </w:r>
      <w:r w:rsidRPr="00705544">
        <w:tab/>
        <w:t>DAA Policy Creation</w:t>
      </w:r>
      <w:bookmarkEnd w:id="748"/>
      <w:bookmarkEnd w:id="749"/>
      <w:bookmarkEnd w:id="750"/>
      <w:bookmarkEnd w:id="751"/>
      <w:bookmarkEnd w:id="752"/>
      <w:bookmarkEnd w:id="753"/>
      <w:bookmarkEnd w:id="754"/>
      <w:bookmarkEnd w:id="755"/>
      <w:bookmarkEnd w:id="756"/>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7" w:name="_MON_1767298811"/>
    <w:bookmarkEnd w:id="757"/>
    <w:p w14:paraId="6FB46DF1" w14:textId="62654222" w:rsidR="00705544" w:rsidRPr="00705544" w:rsidRDefault="005F586D" w:rsidP="00705544">
      <w:pPr>
        <w:pStyle w:val="TH"/>
      </w:pPr>
      <w:r w:rsidRPr="00705544">
        <w:object w:dxaOrig="9620" w:dyaOrig="2508" w14:anchorId="53DFE320">
          <v:shape id="_x0000_i1040" type="#_x0000_t75" style="width:480.1pt;height:126.2pt" o:ole="">
            <v:imagedata r:id="rId41" o:title=""/>
          </v:shape>
          <o:OLEObject Type="Embed" ProgID="Word.Document.8" ShapeID="_x0000_i1040" DrawAspect="Content" ObjectID="_1811358846"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8" w:name="_Toc160452652"/>
      <w:bookmarkStart w:id="759" w:name="_Toc164869580"/>
      <w:bookmarkStart w:id="760" w:name="_Toc175350544"/>
      <w:bookmarkStart w:id="761" w:name="_Toc180146481"/>
      <w:bookmarkStart w:id="762" w:name="_Toc180248979"/>
      <w:bookmarkStart w:id="763" w:name="_Toc183378920"/>
      <w:bookmarkStart w:id="764" w:name="_Toc195348913"/>
      <w:bookmarkStart w:id="765" w:name="_Toc195349501"/>
      <w:bookmarkStart w:id="766" w:name="_Toc200747279"/>
      <w:r w:rsidRPr="00705544">
        <w:t>5.5.2.2.3</w:t>
      </w:r>
      <w:r w:rsidRPr="00705544">
        <w:tab/>
        <w:t>DAA Policy Update</w:t>
      </w:r>
      <w:bookmarkEnd w:id="758"/>
      <w:bookmarkEnd w:id="759"/>
      <w:bookmarkEnd w:id="760"/>
      <w:bookmarkEnd w:id="761"/>
      <w:bookmarkEnd w:id="762"/>
      <w:bookmarkEnd w:id="763"/>
      <w:bookmarkEnd w:id="764"/>
      <w:bookmarkEnd w:id="765"/>
      <w:bookmarkEnd w:id="766"/>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7" w:name="_MON_1767298801"/>
    <w:bookmarkEnd w:id="767"/>
    <w:p w14:paraId="1213F409" w14:textId="0FF0C6B3" w:rsidR="00705544" w:rsidRPr="00705544" w:rsidRDefault="004513B7" w:rsidP="00705544">
      <w:pPr>
        <w:pStyle w:val="TH"/>
      </w:pPr>
      <w:r w:rsidRPr="00705544">
        <w:object w:dxaOrig="9620" w:dyaOrig="3089" w14:anchorId="3FBBF9A3">
          <v:shape id="_x0000_i1041" type="#_x0000_t75" style="width:480.1pt;height:156.1pt" o:ole="">
            <v:imagedata r:id="rId43" o:title=""/>
          </v:shape>
          <o:OLEObject Type="Embed" ProgID="Word.Document.8" ShapeID="_x0000_i1041" DrawAspect="Content" ObjectID="_1811358847"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8" w:name="_Toc160452653"/>
      <w:bookmarkStart w:id="769" w:name="_Toc164869581"/>
      <w:bookmarkStart w:id="770" w:name="_Toc175350545"/>
      <w:bookmarkStart w:id="771" w:name="_Toc180146482"/>
      <w:bookmarkStart w:id="772" w:name="_Toc180248980"/>
      <w:bookmarkStart w:id="773" w:name="_Toc183378921"/>
      <w:bookmarkStart w:id="774" w:name="_Toc195348914"/>
      <w:bookmarkStart w:id="775" w:name="_Toc195349502"/>
      <w:bookmarkStart w:id="776" w:name="_Toc200747280"/>
      <w:r w:rsidRPr="00705544">
        <w:t>5.5.2.2.</w:t>
      </w:r>
      <w:r w:rsidR="001B2B03">
        <w:t>4</w:t>
      </w:r>
      <w:r w:rsidRPr="00705544">
        <w:tab/>
        <w:t>DAA Policy Deletion</w:t>
      </w:r>
      <w:bookmarkEnd w:id="768"/>
      <w:bookmarkEnd w:id="769"/>
      <w:bookmarkEnd w:id="770"/>
      <w:bookmarkEnd w:id="771"/>
      <w:bookmarkEnd w:id="772"/>
      <w:bookmarkEnd w:id="773"/>
      <w:bookmarkEnd w:id="774"/>
      <w:bookmarkEnd w:id="775"/>
      <w:bookmarkEnd w:id="776"/>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7" w:name="_MON_1767298792"/>
    <w:bookmarkEnd w:id="777"/>
    <w:p w14:paraId="06539292" w14:textId="3115A703" w:rsidR="00705544" w:rsidRPr="00705544" w:rsidRDefault="001B2B03" w:rsidP="00705544">
      <w:pPr>
        <w:pStyle w:val="TH"/>
      </w:pPr>
      <w:r w:rsidRPr="00705544">
        <w:object w:dxaOrig="9620" w:dyaOrig="2508" w14:anchorId="5BC7718A">
          <v:shape id="_x0000_i1042" type="#_x0000_t75" style="width:480.1pt;height:126.2pt" o:ole="">
            <v:imagedata r:id="rId45" o:title=""/>
          </v:shape>
          <o:OLEObject Type="Embed" ProgID="Word.Document.8" ShapeID="_x0000_i1042" DrawAspect="Content" ObjectID="_1811358848"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8" w:name="_Toc160452654"/>
      <w:bookmarkStart w:id="779" w:name="_Toc164869582"/>
      <w:bookmarkStart w:id="780" w:name="_Toc175350546"/>
      <w:bookmarkStart w:id="781" w:name="_Toc180146483"/>
      <w:bookmarkStart w:id="782" w:name="_Toc180248981"/>
      <w:bookmarkStart w:id="783" w:name="_Toc183378922"/>
      <w:bookmarkStart w:id="784" w:name="_Toc195348915"/>
      <w:bookmarkStart w:id="785" w:name="_Toc195349503"/>
      <w:bookmarkStart w:id="786" w:name="_Toc200747281"/>
      <w:r w:rsidRPr="00705544">
        <w:t>5.5.2.3</w:t>
      </w:r>
      <w:r w:rsidRPr="00705544">
        <w:tab/>
        <w:t>UAE_DAASupport_InformDAAEvent</w:t>
      </w:r>
      <w:r w:rsidR="00A64886">
        <w:t>s</w:t>
      </w:r>
      <w:bookmarkEnd w:id="778"/>
      <w:bookmarkEnd w:id="779"/>
      <w:bookmarkEnd w:id="780"/>
      <w:bookmarkEnd w:id="781"/>
      <w:bookmarkEnd w:id="782"/>
      <w:bookmarkEnd w:id="783"/>
      <w:bookmarkEnd w:id="784"/>
      <w:bookmarkEnd w:id="785"/>
      <w:bookmarkEnd w:id="786"/>
    </w:p>
    <w:p w14:paraId="5DFF45F2" w14:textId="77777777" w:rsidR="00705544" w:rsidRPr="00705544" w:rsidRDefault="00705544" w:rsidP="00705544">
      <w:pPr>
        <w:pStyle w:val="Heading5"/>
      </w:pPr>
      <w:bookmarkStart w:id="787" w:name="_Toc160452655"/>
      <w:bookmarkStart w:id="788" w:name="_Toc164869583"/>
      <w:bookmarkStart w:id="789" w:name="_Toc175350547"/>
      <w:bookmarkStart w:id="790" w:name="_Toc180146484"/>
      <w:bookmarkStart w:id="791" w:name="_Toc180248982"/>
      <w:bookmarkStart w:id="792" w:name="_Toc183378923"/>
      <w:bookmarkStart w:id="793" w:name="_Toc195348916"/>
      <w:bookmarkStart w:id="794" w:name="_Toc195349504"/>
      <w:bookmarkStart w:id="795" w:name="_Toc200747282"/>
      <w:r w:rsidRPr="00705544">
        <w:t>5.5.2.3.1</w:t>
      </w:r>
      <w:r w:rsidRPr="00705544">
        <w:tab/>
        <w:t>General</w:t>
      </w:r>
      <w:bookmarkEnd w:id="787"/>
      <w:bookmarkEnd w:id="788"/>
      <w:bookmarkEnd w:id="789"/>
      <w:bookmarkEnd w:id="790"/>
      <w:bookmarkEnd w:id="791"/>
      <w:bookmarkEnd w:id="792"/>
      <w:bookmarkEnd w:id="793"/>
      <w:bookmarkEnd w:id="794"/>
      <w:bookmarkEnd w:id="795"/>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6" w:name="_Toc160452656"/>
      <w:bookmarkStart w:id="797" w:name="_Toc164869584"/>
      <w:bookmarkStart w:id="798" w:name="_Toc175350548"/>
      <w:bookmarkStart w:id="799" w:name="_Toc180146485"/>
      <w:bookmarkStart w:id="800" w:name="_Toc180248983"/>
      <w:bookmarkStart w:id="801" w:name="_Toc183378924"/>
      <w:bookmarkStart w:id="802" w:name="_Toc195348917"/>
      <w:bookmarkStart w:id="803" w:name="_Toc195349505"/>
      <w:bookmarkStart w:id="804" w:name="_Toc200747283"/>
      <w:r w:rsidRPr="00705544">
        <w:rPr>
          <w:lang w:val="fr-FR"/>
        </w:rPr>
        <w:t>5.5.2.3.2</w:t>
      </w:r>
      <w:r w:rsidRPr="00705544">
        <w:rPr>
          <w:lang w:val="fr-FR"/>
        </w:rPr>
        <w:tab/>
        <w:t>DAA Events Information Request</w:t>
      </w:r>
      <w:bookmarkEnd w:id="796"/>
      <w:bookmarkEnd w:id="797"/>
      <w:bookmarkEnd w:id="798"/>
      <w:bookmarkEnd w:id="799"/>
      <w:bookmarkEnd w:id="800"/>
      <w:bookmarkEnd w:id="801"/>
      <w:bookmarkEnd w:id="802"/>
      <w:bookmarkEnd w:id="803"/>
      <w:bookmarkEnd w:id="804"/>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5" w:name="_MON_1767298766"/>
    <w:bookmarkEnd w:id="805"/>
    <w:p w14:paraId="5B226D78" w14:textId="76D3D63E" w:rsidR="00705544" w:rsidRPr="00705544" w:rsidRDefault="00A64886" w:rsidP="00705544">
      <w:pPr>
        <w:pStyle w:val="TH"/>
      </w:pPr>
      <w:r w:rsidRPr="00705544">
        <w:object w:dxaOrig="9620" w:dyaOrig="2508" w14:anchorId="71B701E4">
          <v:shape id="_x0000_i1043" type="#_x0000_t75" style="width:480.1pt;height:126.2pt" o:ole="">
            <v:imagedata r:id="rId47" o:title=""/>
          </v:shape>
          <o:OLEObject Type="Embed" ProgID="Word.Document.8" ShapeID="_x0000_i1043" DrawAspect="Content" ObjectID="_1811358849"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6" w:name="_Toc160452657"/>
      <w:bookmarkStart w:id="807" w:name="_Toc164869585"/>
      <w:bookmarkStart w:id="808" w:name="_Toc175350549"/>
      <w:bookmarkStart w:id="809" w:name="_Toc180146486"/>
      <w:bookmarkStart w:id="810" w:name="_Toc180248984"/>
      <w:bookmarkStart w:id="811" w:name="_Toc183378925"/>
      <w:bookmarkStart w:id="812" w:name="_Toc195348918"/>
      <w:bookmarkStart w:id="813" w:name="_Toc195349506"/>
      <w:bookmarkStart w:id="814" w:name="_Toc200747284"/>
      <w:r w:rsidRPr="00705544">
        <w:t>5.5.2.4</w:t>
      </w:r>
      <w:r w:rsidRPr="00705544">
        <w:tab/>
        <w:t>UAE_DAASupport_Notify</w:t>
      </w:r>
      <w:bookmarkEnd w:id="806"/>
      <w:bookmarkEnd w:id="807"/>
      <w:bookmarkEnd w:id="808"/>
      <w:bookmarkEnd w:id="809"/>
      <w:bookmarkEnd w:id="810"/>
      <w:bookmarkEnd w:id="811"/>
      <w:bookmarkEnd w:id="812"/>
      <w:bookmarkEnd w:id="813"/>
      <w:bookmarkEnd w:id="814"/>
    </w:p>
    <w:p w14:paraId="7C3E8EA1" w14:textId="77777777" w:rsidR="00705544" w:rsidRPr="00705544" w:rsidRDefault="00705544" w:rsidP="00705544">
      <w:pPr>
        <w:pStyle w:val="Heading5"/>
      </w:pPr>
      <w:bookmarkStart w:id="815" w:name="_Toc160452658"/>
      <w:bookmarkStart w:id="816" w:name="_Toc164869586"/>
      <w:bookmarkStart w:id="817" w:name="_Toc175350550"/>
      <w:bookmarkStart w:id="818" w:name="_Toc180146487"/>
      <w:bookmarkStart w:id="819" w:name="_Toc180248985"/>
      <w:bookmarkStart w:id="820" w:name="_Toc183378926"/>
      <w:bookmarkStart w:id="821" w:name="_Toc195348919"/>
      <w:bookmarkStart w:id="822" w:name="_Toc195349507"/>
      <w:bookmarkStart w:id="823" w:name="_Toc200747285"/>
      <w:r w:rsidRPr="00705544">
        <w:t>5.5.2.4.1</w:t>
      </w:r>
      <w:r w:rsidRPr="00705544">
        <w:tab/>
        <w:t>General</w:t>
      </w:r>
      <w:bookmarkEnd w:id="815"/>
      <w:bookmarkEnd w:id="816"/>
      <w:bookmarkEnd w:id="817"/>
      <w:bookmarkEnd w:id="818"/>
      <w:bookmarkEnd w:id="819"/>
      <w:bookmarkEnd w:id="820"/>
      <w:bookmarkEnd w:id="821"/>
      <w:bookmarkEnd w:id="822"/>
      <w:bookmarkEnd w:id="82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4" w:name="_Toc160452659"/>
      <w:bookmarkStart w:id="825" w:name="_Toc164869587"/>
      <w:bookmarkStart w:id="826" w:name="_Toc175350551"/>
      <w:bookmarkStart w:id="827" w:name="_Toc180146488"/>
      <w:bookmarkStart w:id="828" w:name="_Toc180248986"/>
      <w:bookmarkStart w:id="829" w:name="_Toc183378927"/>
      <w:bookmarkStart w:id="830" w:name="_Toc195348920"/>
      <w:bookmarkStart w:id="831" w:name="_Toc195349508"/>
      <w:bookmarkStart w:id="832" w:name="_Toc200747286"/>
      <w:r w:rsidRPr="00705544">
        <w:t>5.5.2.4.2</w:t>
      </w:r>
      <w:r w:rsidRPr="00705544">
        <w:tab/>
      </w:r>
      <w:r w:rsidRPr="00705544">
        <w:rPr>
          <w:lang w:val="en-US"/>
        </w:rPr>
        <w:t>DAA Policy Configuration Completion Status Notification</w:t>
      </w:r>
      <w:bookmarkEnd w:id="824"/>
      <w:bookmarkEnd w:id="825"/>
      <w:bookmarkEnd w:id="826"/>
      <w:bookmarkEnd w:id="827"/>
      <w:bookmarkEnd w:id="828"/>
      <w:bookmarkEnd w:id="829"/>
      <w:bookmarkEnd w:id="830"/>
      <w:bookmarkEnd w:id="831"/>
      <w:bookmarkEnd w:id="832"/>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3" w:name="_MON_1767298749"/>
    <w:bookmarkEnd w:id="833"/>
    <w:p w14:paraId="544C9877" w14:textId="3DBB54F5" w:rsidR="00705544" w:rsidRPr="00705544" w:rsidRDefault="00A64886" w:rsidP="00705544">
      <w:pPr>
        <w:pStyle w:val="TH"/>
      </w:pPr>
      <w:r w:rsidRPr="00705544">
        <w:object w:dxaOrig="9620" w:dyaOrig="2749" w14:anchorId="758AE073">
          <v:shape id="_x0000_i1044" type="#_x0000_t75" style="width:480.1pt;height:138.3pt" o:ole="">
            <v:imagedata r:id="rId49" o:title=""/>
          </v:shape>
          <o:OLEObject Type="Embed" ProgID="Word.Document.8" ShapeID="_x0000_i1044" DrawAspect="Content" ObjectID="_1811358850"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4" w:name="_Toc160452660"/>
      <w:bookmarkStart w:id="835" w:name="_Toc164869588"/>
      <w:bookmarkStart w:id="836" w:name="_Toc175350552"/>
      <w:bookmarkStart w:id="837" w:name="_Toc180146489"/>
      <w:bookmarkStart w:id="838" w:name="_Toc180248987"/>
      <w:bookmarkStart w:id="839" w:name="_Toc183378928"/>
      <w:bookmarkStart w:id="840" w:name="_Toc195348921"/>
      <w:bookmarkStart w:id="841" w:name="_Toc195349509"/>
      <w:bookmarkStart w:id="842" w:name="_Toc200747287"/>
      <w:r w:rsidRPr="00705544">
        <w:t>5.5.2.4.3</w:t>
      </w:r>
      <w:r w:rsidRPr="00705544">
        <w:tab/>
      </w:r>
      <w:r w:rsidRPr="00705544">
        <w:rPr>
          <w:lang w:val="en-US"/>
        </w:rPr>
        <w:t>DAA Event</w:t>
      </w:r>
      <w:r w:rsidR="00A8798E">
        <w:rPr>
          <w:lang w:val="en-US"/>
        </w:rPr>
        <w:t>s</w:t>
      </w:r>
      <w:r w:rsidRPr="00705544">
        <w:rPr>
          <w:lang w:val="en-US"/>
        </w:rPr>
        <w:t xml:space="preserve"> Notification</w:t>
      </w:r>
      <w:bookmarkEnd w:id="834"/>
      <w:bookmarkEnd w:id="835"/>
      <w:bookmarkEnd w:id="836"/>
      <w:bookmarkEnd w:id="837"/>
      <w:bookmarkEnd w:id="838"/>
      <w:bookmarkEnd w:id="839"/>
      <w:bookmarkEnd w:id="840"/>
      <w:bookmarkEnd w:id="841"/>
      <w:bookmarkEnd w:id="84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3" w:name="_MON_1767298557"/>
    <w:bookmarkEnd w:id="843"/>
    <w:p w14:paraId="26E74747" w14:textId="0E1A8E35" w:rsidR="00705544" w:rsidRPr="00705544" w:rsidRDefault="00A8798E" w:rsidP="00705544">
      <w:pPr>
        <w:pStyle w:val="TH"/>
      </w:pPr>
      <w:r w:rsidRPr="00705544">
        <w:object w:dxaOrig="9620" w:dyaOrig="2749" w14:anchorId="236E0294">
          <v:shape id="_x0000_i1045" type="#_x0000_t75" style="width:480.1pt;height:138.3pt" o:ole="">
            <v:imagedata r:id="rId51" o:title=""/>
          </v:shape>
          <o:OLEObject Type="Embed" ProgID="Word.Document.8" ShapeID="_x0000_i1045" DrawAspect="Content" ObjectID="_1811358851"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4" w:name="_Toc160452661"/>
      <w:bookmarkStart w:id="845" w:name="_Toc164869589"/>
      <w:bookmarkStart w:id="846" w:name="_Toc175350553"/>
      <w:bookmarkStart w:id="847" w:name="_Toc180146490"/>
      <w:bookmarkStart w:id="848" w:name="_Toc180248988"/>
      <w:bookmarkStart w:id="849" w:name="_Toc183378929"/>
      <w:bookmarkStart w:id="850" w:name="_Toc195348922"/>
      <w:bookmarkStart w:id="851" w:name="_Toc195349510"/>
      <w:bookmarkStart w:id="852" w:name="_Toc200747288"/>
      <w:r w:rsidR="007F7810" w:rsidRPr="007F7810">
        <w:lastRenderedPageBreak/>
        <w:t>5.6</w:t>
      </w:r>
      <w:r w:rsidR="007F7810" w:rsidRPr="007F7810">
        <w:tab/>
        <w:t>UAE_UAVDynamicInfo</w:t>
      </w:r>
      <w:bookmarkEnd w:id="844"/>
      <w:bookmarkEnd w:id="845"/>
      <w:bookmarkEnd w:id="846"/>
      <w:bookmarkEnd w:id="847"/>
      <w:bookmarkEnd w:id="848"/>
      <w:bookmarkEnd w:id="849"/>
      <w:bookmarkEnd w:id="850"/>
      <w:bookmarkEnd w:id="851"/>
      <w:bookmarkEnd w:id="852"/>
    </w:p>
    <w:p w14:paraId="2ABBEF3B" w14:textId="77777777" w:rsidR="007F7810" w:rsidRPr="007F7810" w:rsidRDefault="007F7810" w:rsidP="007F7810">
      <w:pPr>
        <w:pStyle w:val="Heading3"/>
      </w:pPr>
      <w:bookmarkStart w:id="853" w:name="_Toc151743066"/>
      <w:bookmarkStart w:id="854" w:name="_Toc151743531"/>
      <w:bookmarkStart w:id="855" w:name="_Toc160452662"/>
      <w:bookmarkStart w:id="856" w:name="_Toc164869590"/>
      <w:bookmarkStart w:id="857" w:name="_Toc175350554"/>
      <w:bookmarkStart w:id="858" w:name="_Toc180146491"/>
      <w:bookmarkStart w:id="859" w:name="_Toc180248989"/>
      <w:bookmarkStart w:id="860" w:name="_Toc183378930"/>
      <w:bookmarkStart w:id="861" w:name="_Toc195348923"/>
      <w:bookmarkStart w:id="862" w:name="_Toc195349511"/>
      <w:bookmarkStart w:id="863" w:name="_Toc200747289"/>
      <w:r w:rsidRPr="007F7810">
        <w:t>5.6.1</w:t>
      </w:r>
      <w:r w:rsidRPr="007F7810">
        <w:tab/>
        <w:t>Service Description</w:t>
      </w:r>
      <w:bookmarkEnd w:id="853"/>
      <w:bookmarkEnd w:id="854"/>
      <w:bookmarkEnd w:id="855"/>
      <w:bookmarkEnd w:id="856"/>
      <w:bookmarkEnd w:id="857"/>
      <w:bookmarkEnd w:id="858"/>
      <w:bookmarkEnd w:id="859"/>
      <w:bookmarkEnd w:id="860"/>
      <w:bookmarkEnd w:id="861"/>
      <w:bookmarkEnd w:id="862"/>
      <w:bookmarkEnd w:id="86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4" w:name="_Toc151743067"/>
      <w:bookmarkStart w:id="86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6" w:name="_Toc160452663"/>
      <w:bookmarkStart w:id="867" w:name="_Toc164869591"/>
      <w:bookmarkStart w:id="868" w:name="_Toc175350555"/>
      <w:bookmarkStart w:id="869" w:name="_Toc180146492"/>
      <w:bookmarkStart w:id="870" w:name="_Toc180248990"/>
      <w:bookmarkStart w:id="871" w:name="_Toc183378931"/>
      <w:bookmarkStart w:id="872" w:name="_Toc195348924"/>
      <w:bookmarkStart w:id="873" w:name="_Toc195349512"/>
      <w:bookmarkStart w:id="874" w:name="_Toc200747290"/>
      <w:r w:rsidRPr="007F7810">
        <w:t>5.6.2</w:t>
      </w:r>
      <w:r w:rsidRPr="007F7810">
        <w:tab/>
        <w:t>Service Operations</w:t>
      </w:r>
      <w:bookmarkEnd w:id="866"/>
      <w:bookmarkEnd w:id="867"/>
      <w:bookmarkEnd w:id="868"/>
      <w:bookmarkEnd w:id="869"/>
      <w:bookmarkEnd w:id="870"/>
      <w:bookmarkEnd w:id="871"/>
      <w:bookmarkEnd w:id="872"/>
      <w:bookmarkEnd w:id="873"/>
      <w:bookmarkEnd w:id="874"/>
    </w:p>
    <w:p w14:paraId="51D8A975" w14:textId="77777777" w:rsidR="007F7810" w:rsidRPr="007F7810" w:rsidRDefault="007F7810" w:rsidP="007F7810">
      <w:pPr>
        <w:pStyle w:val="Heading4"/>
      </w:pPr>
      <w:bookmarkStart w:id="875" w:name="_Toc160452664"/>
      <w:bookmarkStart w:id="876" w:name="_Toc164869592"/>
      <w:bookmarkStart w:id="877" w:name="_Toc175350556"/>
      <w:bookmarkStart w:id="878" w:name="_Toc180146493"/>
      <w:bookmarkStart w:id="879" w:name="_Toc180248991"/>
      <w:bookmarkStart w:id="880" w:name="_Toc183378932"/>
      <w:bookmarkStart w:id="881" w:name="_Toc195348925"/>
      <w:bookmarkStart w:id="882" w:name="_Toc195349513"/>
      <w:bookmarkStart w:id="883" w:name="_Toc200747291"/>
      <w:r w:rsidRPr="007F7810">
        <w:t>5.6.2.1</w:t>
      </w:r>
      <w:r w:rsidRPr="007F7810">
        <w:tab/>
        <w:t>Introduction</w:t>
      </w:r>
      <w:bookmarkEnd w:id="864"/>
      <w:bookmarkEnd w:id="865"/>
      <w:bookmarkEnd w:id="875"/>
      <w:bookmarkEnd w:id="876"/>
      <w:bookmarkEnd w:id="877"/>
      <w:bookmarkEnd w:id="878"/>
      <w:bookmarkEnd w:id="879"/>
      <w:bookmarkEnd w:id="880"/>
      <w:bookmarkEnd w:id="881"/>
      <w:bookmarkEnd w:id="882"/>
      <w:bookmarkEnd w:id="883"/>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맑은 고딕"/>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4" w:name="_Toc160452665"/>
      <w:bookmarkStart w:id="885" w:name="_Toc164869593"/>
      <w:bookmarkStart w:id="886" w:name="_Toc175350557"/>
      <w:bookmarkStart w:id="887" w:name="_Toc180146494"/>
      <w:bookmarkStart w:id="888" w:name="_Toc180248992"/>
      <w:bookmarkStart w:id="889" w:name="_Toc183378933"/>
      <w:bookmarkStart w:id="890" w:name="_Toc195348926"/>
      <w:bookmarkStart w:id="891" w:name="_Toc195349514"/>
      <w:bookmarkStart w:id="892" w:name="_Toc200747292"/>
      <w:r w:rsidRPr="007F7810">
        <w:t>5.6.2.2</w:t>
      </w:r>
      <w:r w:rsidRPr="007F7810">
        <w:tab/>
        <w:t>UAE_UAVDynamicInfo_Subscribe</w:t>
      </w:r>
      <w:bookmarkEnd w:id="884"/>
      <w:bookmarkEnd w:id="885"/>
      <w:bookmarkEnd w:id="886"/>
      <w:bookmarkEnd w:id="887"/>
      <w:bookmarkEnd w:id="888"/>
      <w:bookmarkEnd w:id="889"/>
      <w:bookmarkEnd w:id="890"/>
      <w:bookmarkEnd w:id="891"/>
      <w:bookmarkEnd w:id="892"/>
    </w:p>
    <w:p w14:paraId="0DBF3465" w14:textId="77777777" w:rsidR="007F7810" w:rsidRPr="007F7810" w:rsidRDefault="007F7810" w:rsidP="007F7810">
      <w:pPr>
        <w:pStyle w:val="Heading5"/>
      </w:pPr>
      <w:bookmarkStart w:id="893" w:name="_Toc160452666"/>
      <w:bookmarkStart w:id="894" w:name="_Toc164869594"/>
      <w:bookmarkStart w:id="895" w:name="_Toc175350558"/>
      <w:bookmarkStart w:id="896" w:name="_Toc180146495"/>
      <w:bookmarkStart w:id="897" w:name="_Toc180248993"/>
      <w:bookmarkStart w:id="898" w:name="_Toc183378934"/>
      <w:bookmarkStart w:id="899" w:name="_Toc195348927"/>
      <w:bookmarkStart w:id="900" w:name="_Toc195349515"/>
      <w:bookmarkStart w:id="901" w:name="_Toc200747293"/>
      <w:r w:rsidRPr="007F7810">
        <w:t>5.6.2.2.1</w:t>
      </w:r>
      <w:r w:rsidRPr="007F7810">
        <w:tab/>
        <w:t>General</w:t>
      </w:r>
      <w:bookmarkEnd w:id="893"/>
      <w:bookmarkEnd w:id="894"/>
      <w:bookmarkEnd w:id="895"/>
      <w:bookmarkEnd w:id="896"/>
      <w:bookmarkEnd w:id="897"/>
      <w:bookmarkEnd w:id="898"/>
      <w:bookmarkEnd w:id="899"/>
      <w:bookmarkEnd w:id="900"/>
      <w:bookmarkEnd w:id="901"/>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2" w:name="_Toc160452667"/>
      <w:bookmarkStart w:id="903" w:name="_Toc164869595"/>
      <w:bookmarkStart w:id="904" w:name="_Toc175350559"/>
      <w:bookmarkStart w:id="905" w:name="_Toc180146496"/>
      <w:bookmarkStart w:id="906" w:name="_Toc180248994"/>
      <w:bookmarkStart w:id="907" w:name="_Toc183378935"/>
      <w:bookmarkStart w:id="908" w:name="_Toc195348928"/>
      <w:bookmarkStart w:id="909" w:name="_Toc195349516"/>
      <w:bookmarkStart w:id="910" w:name="_Toc200747294"/>
      <w:r w:rsidRPr="007F7810">
        <w:t>5.6.2.2.2</w:t>
      </w:r>
      <w:r w:rsidRPr="007F7810">
        <w:tab/>
      </w:r>
      <w:r w:rsidRPr="007F7810">
        <w:rPr>
          <w:bCs/>
        </w:rPr>
        <w:t>UAV Dynamic Information Subscription</w:t>
      </w:r>
      <w:r w:rsidRPr="007F7810">
        <w:t xml:space="preserve"> Creation</w:t>
      </w:r>
      <w:bookmarkEnd w:id="902"/>
      <w:bookmarkEnd w:id="903"/>
      <w:bookmarkEnd w:id="904"/>
      <w:bookmarkEnd w:id="905"/>
      <w:bookmarkEnd w:id="906"/>
      <w:bookmarkEnd w:id="907"/>
      <w:bookmarkEnd w:id="908"/>
      <w:bookmarkEnd w:id="909"/>
      <w:bookmarkEnd w:id="910"/>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1" w:name="_MON_1766341430"/>
    <w:bookmarkEnd w:id="911"/>
    <w:p w14:paraId="3216FB74" w14:textId="77777777" w:rsidR="007F7810" w:rsidRPr="007F7810" w:rsidRDefault="007F7810" w:rsidP="007F7810">
      <w:pPr>
        <w:pStyle w:val="TF"/>
      </w:pPr>
      <w:r w:rsidRPr="007F7810">
        <w:object w:dxaOrig="9620" w:dyaOrig="2508" w14:anchorId="76E7D23D">
          <v:shape id="_x0000_i1046" type="#_x0000_t75" style="width:480.85pt;height:125.1pt" o:ole="">
            <v:imagedata r:id="rId53" o:title=""/>
          </v:shape>
          <o:OLEObject Type="Embed" ProgID="Word.Document.8" ShapeID="_x0000_i1046" DrawAspect="Content" ObjectID="_1811358852"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2" w:name="_Toc160452668"/>
      <w:bookmarkStart w:id="913" w:name="_Toc164869596"/>
      <w:bookmarkStart w:id="914" w:name="_Toc175350560"/>
      <w:bookmarkStart w:id="915" w:name="_Toc180146497"/>
      <w:bookmarkStart w:id="916" w:name="_Toc180248995"/>
      <w:bookmarkStart w:id="917" w:name="_Toc183378936"/>
      <w:bookmarkStart w:id="918" w:name="_Toc195348929"/>
      <w:bookmarkStart w:id="919" w:name="_Toc195349517"/>
      <w:bookmarkStart w:id="920" w:name="_Toc200747295"/>
      <w:r w:rsidRPr="007F7810">
        <w:t>5.6.2.2.3</w:t>
      </w:r>
      <w:r w:rsidRPr="007F7810">
        <w:tab/>
      </w:r>
      <w:r w:rsidRPr="007F7810">
        <w:rPr>
          <w:bCs/>
        </w:rPr>
        <w:t>UAV Dynamic Information Subscription</w:t>
      </w:r>
      <w:r w:rsidRPr="007F7810">
        <w:t xml:space="preserve"> Update</w:t>
      </w:r>
      <w:bookmarkEnd w:id="912"/>
      <w:bookmarkEnd w:id="913"/>
      <w:bookmarkEnd w:id="914"/>
      <w:bookmarkEnd w:id="915"/>
      <w:bookmarkEnd w:id="916"/>
      <w:bookmarkEnd w:id="917"/>
      <w:bookmarkEnd w:id="918"/>
      <w:bookmarkEnd w:id="919"/>
      <w:bookmarkEnd w:id="920"/>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1" w:name="_MON_1766341502"/>
    <w:bookmarkEnd w:id="921"/>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11358853"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2" w:name="_Toc160452669"/>
      <w:bookmarkStart w:id="923" w:name="_Toc164869597"/>
      <w:bookmarkStart w:id="924" w:name="_Toc175350561"/>
      <w:bookmarkStart w:id="925" w:name="_Toc180146498"/>
      <w:bookmarkStart w:id="926" w:name="_Toc180248996"/>
      <w:bookmarkStart w:id="927" w:name="_Toc183378937"/>
      <w:bookmarkStart w:id="928" w:name="_Toc195348930"/>
      <w:bookmarkStart w:id="929" w:name="_Toc195349518"/>
      <w:bookmarkStart w:id="930" w:name="_Toc200747296"/>
      <w:r w:rsidRPr="007F7810">
        <w:t>5.6.2.2.4</w:t>
      </w:r>
      <w:r w:rsidRPr="007F7810">
        <w:tab/>
      </w:r>
      <w:r w:rsidRPr="007F7810">
        <w:rPr>
          <w:bCs/>
        </w:rPr>
        <w:t>UAV Dynamic Information Subscription</w:t>
      </w:r>
      <w:r w:rsidRPr="007F7810">
        <w:t xml:space="preserve"> </w:t>
      </w:r>
      <w:r w:rsidRPr="007F7810">
        <w:rPr>
          <w:lang w:val="en-US"/>
        </w:rPr>
        <w:t>Deletion</w:t>
      </w:r>
      <w:bookmarkEnd w:id="922"/>
      <w:bookmarkEnd w:id="923"/>
      <w:bookmarkEnd w:id="924"/>
      <w:bookmarkEnd w:id="925"/>
      <w:bookmarkEnd w:id="926"/>
      <w:bookmarkEnd w:id="927"/>
      <w:bookmarkEnd w:id="928"/>
      <w:bookmarkEnd w:id="929"/>
      <w:bookmarkEnd w:id="930"/>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1" w:name="_MON_1766341650"/>
    <w:bookmarkEnd w:id="931"/>
    <w:p w14:paraId="381F22B2" w14:textId="77777777" w:rsidR="007F7810" w:rsidRPr="007F7810" w:rsidRDefault="007F7810" w:rsidP="007F7810">
      <w:pPr>
        <w:pStyle w:val="TH"/>
      </w:pPr>
      <w:r w:rsidRPr="007F7810">
        <w:object w:dxaOrig="9620" w:dyaOrig="2508" w14:anchorId="6C327007">
          <v:shape id="_x0000_i1048" type="#_x0000_t75" style="width:480.85pt;height:125.1pt" o:ole="">
            <v:imagedata r:id="rId57" o:title=""/>
          </v:shape>
          <o:OLEObject Type="Embed" ProgID="Word.Document.8" ShapeID="_x0000_i1048" DrawAspect="Content" ObjectID="_1811358854"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2" w:name="_Toc144024139"/>
      <w:bookmarkStart w:id="933" w:name="_Toc148176838"/>
      <w:bookmarkStart w:id="934" w:name="_Toc148358888"/>
      <w:bookmarkStart w:id="935" w:name="_Toc151743082"/>
      <w:bookmarkStart w:id="936" w:name="_Toc151743547"/>
      <w:bookmarkStart w:id="937" w:name="_Toc160452670"/>
      <w:bookmarkStart w:id="938" w:name="_Toc164869598"/>
      <w:bookmarkStart w:id="939" w:name="_Toc175350562"/>
      <w:bookmarkStart w:id="940" w:name="_Toc180146499"/>
      <w:bookmarkStart w:id="941" w:name="_Toc180248997"/>
      <w:bookmarkStart w:id="942" w:name="_Toc183378938"/>
      <w:bookmarkStart w:id="943" w:name="_Toc195348931"/>
      <w:bookmarkStart w:id="944" w:name="_Toc195349519"/>
      <w:bookmarkStart w:id="945" w:name="_Toc200747297"/>
      <w:r w:rsidRPr="007F7810">
        <w:t>5.6.2.3</w:t>
      </w:r>
      <w:r w:rsidRPr="007F7810">
        <w:tab/>
      </w:r>
      <w:bookmarkEnd w:id="932"/>
      <w:bookmarkEnd w:id="933"/>
      <w:bookmarkEnd w:id="934"/>
      <w:bookmarkEnd w:id="935"/>
      <w:bookmarkEnd w:id="936"/>
      <w:r w:rsidRPr="007F7810">
        <w:t>UAE_UAVDynamicInfo_Notify</w:t>
      </w:r>
      <w:bookmarkEnd w:id="937"/>
      <w:bookmarkEnd w:id="938"/>
      <w:bookmarkEnd w:id="939"/>
      <w:bookmarkEnd w:id="940"/>
      <w:bookmarkEnd w:id="941"/>
      <w:bookmarkEnd w:id="942"/>
      <w:bookmarkEnd w:id="943"/>
      <w:bookmarkEnd w:id="944"/>
      <w:bookmarkEnd w:id="945"/>
    </w:p>
    <w:p w14:paraId="45CC5E84" w14:textId="77777777" w:rsidR="007F7810" w:rsidRPr="007F7810" w:rsidRDefault="007F7810" w:rsidP="007F7810">
      <w:pPr>
        <w:pStyle w:val="Heading5"/>
      </w:pPr>
      <w:bookmarkStart w:id="946" w:name="_Toc144024140"/>
      <w:bookmarkStart w:id="947" w:name="_Toc148176839"/>
      <w:bookmarkStart w:id="948" w:name="_Toc148358889"/>
      <w:bookmarkStart w:id="949" w:name="_Toc151743083"/>
      <w:bookmarkStart w:id="950" w:name="_Toc151743548"/>
      <w:bookmarkStart w:id="951" w:name="_Toc160452671"/>
      <w:bookmarkStart w:id="952" w:name="_Toc164869599"/>
      <w:bookmarkStart w:id="953" w:name="_Toc175350563"/>
      <w:bookmarkStart w:id="954" w:name="_Toc180146500"/>
      <w:bookmarkStart w:id="955" w:name="_Toc180248998"/>
      <w:bookmarkStart w:id="956" w:name="_Toc183378939"/>
      <w:bookmarkStart w:id="957" w:name="_Toc195348932"/>
      <w:bookmarkStart w:id="958" w:name="_Toc195349520"/>
      <w:bookmarkStart w:id="959" w:name="_Toc200747298"/>
      <w:r w:rsidRPr="007F7810">
        <w:t>5.6.2.3.1</w:t>
      </w:r>
      <w:r w:rsidRPr="007F7810">
        <w:tab/>
        <w:t>General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0" w:name="_Toc144024141"/>
      <w:bookmarkStart w:id="961" w:name="_Toc148176840"/>
      <w:bookmarkStart w:id="962" w:name="_Toc148358890"/>
      <w:bookmarkStart w:id="963" w:name="_Toc151743084"/>
      <w:bookmarkStart w:id="964" w:name="_Toc151743549"/>
      <w:bookmarkStart w:id="965" w:name="_Toc160452672"/>
      <w:bookmarkStart w:id="966" w:name="_Toc164869600"/>
      <w:bookmarkStart w:id="967" w:name="_Toc175350564"/>
      <w:bookmarkStart w:id="968" w:name="_Toc180146501"/>
      <w:bookmarkStart w:id="969" w:name="_Toc180248999"/>
      <w:bookmarkStart w:id="970" w:name="_Toc183378940"/>
      <w:bookmarkStart w:id="971" w:name="_Toc195348933"/>
      <w:bookmarkStart w:id="972" w:name="_Toc195349521"/>
      <w:bookmarkStart w:id="973" w:name="_Toc200747299"/>
      <w:r w:rsidRPr="007F7810">
        <w:t>5.6.2.3.2</w:t>
      </w:r>
      <w:r w:rsidRPr="007F7810">
        <w:tab/>
      </w:r>
      <w:r w:rsidRPr="007F7810">
        <w:rPr>
          <w:bCs/>
        </w:rPr>
        <w:t xml:space="preserve">UAV Dynamic Information </w:t>
      </w:r>
      <w:r w:rsidRPr="007F7810">
        <w:rPr>
          <w:lang w:val="en-US"/>
        </w:rPr>
        <w:t>Notification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25pt" o:ole="">
            <v:imagedata r:id="rId59" o:title=""/>
          </v:shape>
          <o:OLEObject Type="Embed" ProgID="Word.Document.8" ShapeID="_x0000_i1049" DrawAspect="Content" ObjectID="_1811358855"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4" w:name="_Toc175350565"/>
      <w:bookmarkStart w:id="975" w:name="_Toc180146502"/>
      <w:bookmarkStart w:id="976" w:name="_Toc180249000"/>
      <w:bookmarkStart w:id="977" w:name="_Toc183378941"/>
      <w:bookmarkStart w:id="978" w:name="_Toc195348934"/>
      <w:bookmarkStart w:id="979" w:name="_Toc195349522"/>
      <w:bookmarkStart w:id="980" w:name="_Toc200747300"/>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4"/>
      <w:bookmarkEnd w:id="975"/>
      <w:bookmarkEnd w:id="976"/>
      <w:bookmarkEnd w:id="977"/>
      <w:bookmarkEnd w:id="978"/>
      <w:bookmarkEnd w:id="979"/>
      <w:bookmarkEnd w:id="980"/>
    </w:p>
    <w:p w14:paraId="1F36ADAA" w14:textId="77777777" w:rsidR="00194A80" w:rsidRPr="00535E7D" w:rsidRDefault="00194A80" w:rsidP="00194A80">
      <w:pPr>
        <w:pStyle w:val="Heading3"/>
      </w:pPr>
      <w:bookmarkStart w:id="981" w:name="_Toc175350566"/>
      <w:bookmarkStart w:id="982" w:name="_Toc180146503"/>
      <w:bookmarkStart w:id="983" w:name="_Toc180249001"/>
      <w:bookmarkStart w:id="984" w:name="_Toc183378942"/>
      <w:bookmarkStart w:id="985" w:name="_Toc195348935"/>
      <w:bookmarkStart w:id="986" w:name="_Toc195349523"/>
      <w:bookmarkStart w:id="987" w:name="_Toc200747301"/>
      <w:r w:rsidRPr="00535E7D">
        <w:t>5.</w:t>
      </w:r>
      <w:r>
        <w:t>7</w:t>
      </w:r>
      <w:r w:rsidRPr="00535E7D">
        <w:t>.1</w:t>
      </w:r>
      <w:r w:rsidRPr="00535E7D">
        <w:tab/>
        <w:t>Service Description</w:t>
      </w:r>
      <w:bookmarkEnd w:id="981"/>
      <w:bookmarkEnd w:id="982"/>
      <w:bookmarkEnd w:id="983"/>
      <w:bookmarkEnd w:id="984"/>
      <w:bookmarkEnd w:id="985"/>
      <w:bookmarkEnd w:id="986"/>
      <w:bookmarkEnd w:id="987"/>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8" w:name="_Toc175350567"/>
      <w:bookmarkStart w:id="989" w:name="_Toc180146504"/>
      <w:bookmarkStart w:id="990" w:name="_Toc180249002"/>
      <w:bookmarkStart w:id="991" w:name="_Toc183378943"/>
      <w:bookmarkStart w:id="992" w:name="_Toc195348936"/>
      <w:bookmarkStart w:id="993" w:name="_Toc195349524"/>
      <w:bookmarkStart w:id="994" w:name="_Toc200747302"/>
      <w:r w:rsidRPr="00535E7D">
        <w:t>5.</w:t>
      </w:r>
      <w:r>
        <w:t>7</w:t>
      </w:r>
      <w:r w:rsidRPr="00535E7D">
        <w:t>.2</w:t>
      </w:r>
      <w:r w:rsidRPr="00535E7D">
        <w:tab/>
        <w:t>Service Operations</w:t>
      </w:r>
      <w:bookmarkEnd w:id="988"/>
      <w:bookmarkEnd w:id="989"/>
      <w:bookmarkEnd w:id="990"/>
      <w:bookmarkEnd w:id="991"/>
      <w:bookmarkEnd w:id="992"/>
      <w:bookmarkEnd w:id="993"/>
      <w:bookmarkEnd w:id="994"/>
    </w:p>
    <w:p w14:paraId="0B378573" w14:textId="77777777" w:rsidR="00194A80" w:rsidRPr="00535E7D" w:rsidRDefault="00194A80" w:rsidP="00194A80">
      <w:pPr>
        <w:pStyle w:val="Heading4"/>
      </w:pPr>
      <w:bookmarkStart w:id="995" w:name="_Toc175350568"/>
      <w:bookmarkStart w:id="996" w:name="_Toc180146505"/>
      <w:bookmarkStart w:id="997" w:name="_Toc180249003"/>
      <w:bookmarkStart w:id="998" w:name="_Toc183378944"/>
      <w:bookmarkStart w:id="999" w:name="_Toc195348937"/>
      <w:bookmarkStart w:id="1000" w:name="_Toc195349525"/>
      <w:bookmarkStart w:id="1001" w:name="_Toc200747303"/>
      <w:r w:rsidRPr="00535E7D">
        <w:t>5.</w:t>
      </w:r>
      <w:r>
        <w:t>7</w:t>
      </w:r>
      <w:r w:rsidRPr="00535E7D">
        <w:t>.2.1</w:t>
      </w:r>
      <w:r w:rsidRPr="00535E7D">
        <w:tab/>
        <w:t>Introduction</w:t>
      </w:r>
      <w:bookmarkEnd w:id="995"/>
      <w:bookmarkEnd w:id="996"/>
      <w:bookmarkEnd w:id="997"/>
      <w:bookmarkEnd w:id="998"/>
      <w:bookmarkEnd w:id="999"/>
      <w:bookmarkEnd w:id="1000"/>
      <w:bookmarkEnd w:id="1001"/>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2" w:name="_Toc175350569"/>
      <w:bookmarkStart w:id="1003" w:name="_Toc180146506"/>
      <w:bookmarkStart w:id="1004" w:name="_Toc180249004"/>
      <w:bookmarkStart w:id="1005" w:name="_Toc183378945"/>
      <w:bookmarkStart w:id="1006" w:name="_Toc195348938"/>
      <w:bookmarkStart w:id="1007" w:name="_Toc195349526"/>
      <w:bookmarkStart w:id="1008" w:name="_Toc200747304"/>
      <w:r w:rsidRPr="00535E7D">
        <w:t>5.</w:t>
      </w:r>
      <w:r>
        <w:t>7</w:t>
      </w:r>
      <w:r w:rsidRPr="00535E7D">
        <w:t>.2.2</w:t>
      </w:r>
      <w:r w:rsidRPr="00535E7D">
        <w:tab/>
      </w:r>
      <w:r w:rsidRPr="00937AC3">
        <w:t>UAE_FlightPathMonitoring</w:t>
      </w:r>
      <w:r w:rsidRPr="00535E7D">
        <w:t>_Manage</w:t>
      </w:r>
      <w:bookmarkEnd w:id="1002"/>
      <w:bookmarkEnd w:id="1003"/>
      <w:bookmarkEnd w:id="1004"/>
      <w:bookmarkEnd w:id="1005"/>
      <w:bookmarkEnd w:id="1006"/>
      <w:bookmarkEnd w:id="1007"/>
      <w:bookmarkEnd w:id="1008"/>
    </w:p>
    <w:p w14:paraId="1E6A47A5" w14:textId="77777777" w:rsidR="00194A80" w:rsidRPr="00535E7D" w:rsidRDefault="00194A80" w:rsidP="00194A80">
      <w:pPr>
        <w:pStyle w:val="Heading5"/>
      </w:pPr>
      <w:bookmarkStart w:id="1009" w:name="_Toc175350570"/>
      <w:bookmarkStart w:id="1010" w:name="_Toc180146507"/>
      <w:bookmarkStart w:id="1011" w:name="_Toc180249005"/>
      <w:bookmarkStart w:id="1012" w:name="_Toc183378946"/>
      <w:bookmarkStart w:id="1013" w:name="_Toc195348939"/>
      <w:bookmarkStart w:id="1014" w:name="_Toc195349527"/>
      <w:bookmarkStart w:id="1015" w:name="_Toc200747305"/>
      <w:r w:rsidRPr="00535E7D">
        <w:t>5.</w:t>
      </w:r>
      <w:r>
        <w:t>7</w:t>
      </w:r>
      <w:r w:rsidRPr="00535E7D">
        <w:t>.2.2.1</w:t>
      </w:r>
      <w:r w:rsidRPr="00535E7D">
        <w:tab/>
        <w:t>General</w:t>
      </w:r>
      <w:bookmarkEnd w:id="1009"/>
      <w:bookmarkEnd w:id="1010"/>
      <w:bookmarkEnd w:id="1011"/>
      <w:bookmarkEnd w:id="1012"/>
      <w:bookmarkEnd w:id="1013"/>
      <w:bookmarkEnd w:id="1014"/>
      <w:bookmarkEnd w:id="1015"/>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6" w:name="_Toc175350571"/>
      <w:bookmarkStart w:id="1017" w:name="_Toc180146508"/>
      <w:bookmarkStart w:id="1018" w:name="_Toc180249006"/>
      <w:bookmarkStart w:id="1019" w:name="_Toc183378947"/>
      <w:bookmarkStart w:id="1020" w:name="_Toc195348940"/>
      <w:bookmarkStart w:id="1021" w:name="_Toc195349528"/>
      <w:bookmarkStart w:id="1022" w:name="_Toc200747306"/>
      <w:r w:rsidRPr="00535E7D">
        <w:t>5.</w:t>
      </w:r>
      <w:r>
        <w:t>7</w:t>
      </w:r>
      <w:r w:rsidRPr="00535E7D">
        <w:t>.2.2.2</w:t>
      </w:r>
      <w:r w:rsidRPr="00535E7D">
        <w:tab/>
      </w:r>
      <w:r>
        <w:t>Flight Path Monitoring Configuration</w:t>
      </w:r>
      <w:r w:rsidRPr="00535E7D">
        <w:t xml:space="preserve"> Creation</w:t>
      </w:r>
      <w:bookmarkEnd w:id="1016"/>
      <w:bookmarkEnd w:id="1017"/>
      <w:bookmarkEnd w:id="1018"/>
      <w:bookmarkEnd w:id="1019"/>
      <w:bookmarkEnd w:id="1020"/>
      <w:bookmarkEnd w:id="1021"/>
      <w:bookmarkEnd w:id="1022"/>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45pt" o:ole="">
            <v:imagedata r:id="rId61" o:title=""/>
          </v:shape>
          <o:OLEObject Type="Embed" ProgID="Word.Document.8" ShapeID="_x0000_i1050" DrawAspect="Content" ObjectID="_1811358856"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3" w:name="_Toc175350572"/>
      <w:bookmarkStart w:id="1024" w:name="_Toc180146509"/>
      <w:bookmarkStart w:id="1025" w:name="_Toc180249007"/>
      <w:bookmarkStart w:id="1026" w:name="_Toc183378948"/>
      <w:bookmarkStart w:id="1027" w:name="_Toc195348941"/>
      <w:bookmarkStart w:id="1028" w:name="_Toc195349529"/>
      <w:bookmarkStart w:id="1029" w:name="_Toc200747307"/>
      <w:r w:rsidRPr="00535E7D">
        <w:t>5.</w:t>
      </w:r>
      <w:r>
        <w:t>7</w:t>
      </w:r>
      <w:r w:rsidRPr="00535E7D">
        <w:t>.2.2.3</w:t>
      </w:r>
      <w:r w:rsidRPr="00535E7D">
        <w:tab/>
      </w:r>
      <w:r>
        <w:t>Flight Path Monitoring Configuration</w:t>
      </w:r>
      <w:r w:rsidRPr="00535E7D">
        <w:t xml:space="preserve"> Update</w:t>
      </w:r>
      <w:bookmarkEnd w:id="1023"/>
      <w:bookmarkEnd w:id="1024"/>
      <w:bookmarkEnd w:id="1025"/>
      <w:bookmarkEnd w:id="1026"/>
      <w:bookmarkEnd w:id="1027"/>
      <w:bookmarkEnd w:id="1028"/>
      <w:bookmarkEnd w:id="1029"/>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11358857"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0" w:name="_Toc175350573"/>
      <w:bookmarkStart w:id="1031" w:name="_Toc180146510"/>
      <w:bookmarkStart w:id="1032" w:name="_Toc180249008"/>
      <w:bookmarkStart w:id="1033" w:name="_Toc183378949"/>
      <w:bookmarkStart w:id="1034" w:name="_Toc195348942"/>
      <w:bookmarkStart w:id="1035" w:name="_Toc195349530"/>
      <w:bookmarkStart w:id="1036" w:name="_Toc200747308"/>
      <w:r w:rsidRPr="00535E7D">
        <w:lastRenderedPageBreak/>
        <w:t>5.</w:t>
      </w:r>
      <w:r>
        <w:t>7</w:t>
      </w:r>
      <w:r w:rsidRPr="00535E7D">
        <w:t>.2.2.</w:t>
      </w:r>
      <w:r>
        <w:t>4</w:t>
      </w:r>
      <w:r w:rsidRPr="00535E7D">
        <w:tab/>
      </w:r>
      <w:r>
        <w:t>Flight Path Monitoring Configuration</w:t>
      </w:r>
      <w:r w:rsidRPr="00535E7D">
        <w:t xml:space="preserve"> Deletion</w:t>
      </w:r>
      <w:bookmarkEnd w:id="1030"/>
      <w:bookmarkEnd w:id="1031"/>
      <w:bookmarkEnd w:id="1032"/>
      <w:bookmarkEnd w:id="1033"/>
      <w:bookmarkEnd w:id="1034"/>
      <w:bookmarkEnd w:id="1035"/>
      <w:bookmarkEnd w:id="1036"/>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45pt" o:ole="">
            <v:imagedata r:id="rId65" o:title=""/>
          </v:shape>
          <o:OLEObject Type="Embed" ProgID="Word.Document.8" ShapeID="_x0000_i1052" DrawAspect="Content" ObjectID="_1811358858"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7" w:name="_Toc175350574"/>
      <w:bookmarkStart w:id="1038" w:name="_Toc180146511"/>
      <w:bookmarkStart w:id="1039" w:name="_Toc180249009"/>
      <w:bookmarkStart w:id="1040" w:name="_Toc183378950"/>
      <w:bookmarkStart w:id="1041" w:name="_Toc195348943"/>
      <w:bookmarkStart w:id="1042" w:name="_Toc195349531"/>
      <w:bookmarkStart w:id="1043" w:name="_Toc200747309"/>
      <w:r w:rsidRPr="00535E7D">
        <w:t>5.</w:t>
      </w:r>
      <w:r>
        <w:t>7</w:t>
      </w:r>
      <w:r w:rsidRPr="00535E7D">
        <w:t>.2.</w:t>
      </w:r>
      <w:r>
        <w:t>3</w:t>
      </w:r>
      <w:r w:rsidRPr="00535E7D">
        <w:tab/>
      </w:r>
      <w:r w:rsidRPr="00937AC3">
        <w:t>UAE_FlightPathMonitoring</w:t>
      </w:r>
      <w:r w:rsidRPr="00535E7D">
        <w:t>_Notify</w:t>
      </w:r>
      <w:bookmarkEnd w:id="1037"/>
      <w:bookmarkEnd w:id="1038"/>
      <w:bookmarkEnd w:id="1039"/>
      <w:bookmarkEnd w:id="1040"/>
      <w:bookmarkEnd w:id="1041"/>
      <w:bookmarkEnd w:id="1042"/>
      <w:bookmarkEnd w:id="1043"/>
    </w:p>
    <w:p w14:paraId="1CF84114" w14:textId="77777777" w:rsidR="00194A80" w:rsidRPr="00535E7D" w:rsidRDefault="00194A80" w:rsidP="00194A80">
      <w:pPr>
        <w:pStyle w:val="Heading5"/>
      </w:pPr>
      <w:bookmarkStart w:id="1044" w:name="_Toc175350575"/>
      <w:bookmarkStart w:id="1045" w:name="_Toc180146512"/>
      <w:bookmarkStart w:id="1046" w:name="_Toc180249010"/>
      <w:bookmarkStart w:id="1047" w:name="_Toc183378951"/>
      <w:bookmarkStart w:id="1048" w:name="_Toc195348944"/>
      <w:bookmarkStart w:id="1049" w:name="_Toc195349532"/>
      <w:bookmarkStart w:id="1050" w:name="_Toc200747310"/>
      <w:r w:rsidRPr="00535E7D">
        <w:t>5.</w:t>
      </w:r>
      <w:r>
        <w:t>7</w:t>
      </w:r>
      <w:r w:rsidRPr="00535E7D">
        <w:t>.2.</w:t>
      </w:r>
      <w:r>
        <w:t>3</w:t>
      </w:r>
      <w:r w:rsidRPr="00535E7D">
        <w:t>.1</w:t>
      </w:r>
      <w:r w:rsidRPr="00535E7D">
        <w:tab/>
        <w:t>General</w:t>
      </w:r>
      <w:bookmarkEnd w:id="1044"/>
      <w:bookmarkEnd w:id="1045"/>
      <w:bookmarkEnd w:id="1046"/>
      <w:bookmarkEnd w:id="1047"/>
      <w:bookmarkEnd w:id="1048"/>
      <w:bookmarkEnd w:id="1049"/>
      <w:bookmarkEnd w:id="1050"/>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1" w:name="_Toc175350576"/>
      <w:bookmarkStart w:id="1052" w:name="_Toc180146513"/>
      <w:bookmarkStart w:id="1053" w:name="_Toc180249011"/>
      <w:bookmarkStart w:id="1054" w:name="_Toc183378952"/>
      <w:bookmarkStart w:id="1055" w:name="_Toc195348945"/>
      <w:bookmarkStart w:id="1056" w:name="_Toc195349533"/>
      <w:bookmarkStart w:id="1057" w:name="_Toc200747311"/>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1"/>
      <w:bookmarkEnd w:id="1052"/>
      <w:bookmarkEnd w:id="1053"/>
      <w:bookmarkEnd w:id="1054"/>
      <w:bookmarkEnd w:id="1055"/>
      <w:bookmarkEnd w:id="1056"/>
      <w:bookmarkEnd w:id="1057"/>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8" w:name="_MON_1795421334"/>
    <w:bookmarkEnd w:id="1058"/>
    <w:p w14:paraId="2E29D297" w14:textId="3B5C2954" w:rsidR="00194A80" w:rsidRPr="00535E7D" w:rsidRDefault="00470079" w:rsidP="00194A80">
      <w:pPr>
        <w:pStyle w:val="TH"/>
      </w:pPr>
      <w:r w:rsidRPr="00535E7D">
        <w:object w:dxaOrig="9620" w:dyaOrig="2749" w14:anchorId="7BDACC71">
          <v:shape id="_x0000_i1053" type="#_x0000_t75" style="width:480.85pt;height:137.6pt" o:ole="">
            <v:imagedata r:id="rId67" o:title=""/>
          </v:shape>
          <o:OLEObject Type="Embed" ProgID="Word.Document.8" ShapeID="_x0000_i1053" DrawAspect="Content" ObjectID="_1811358859"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59" w:name="_Toc175350577"/>
      <w:bookmarkStart w:id="1060" w:name="_Toc180146514"/>
      <w:bookmarkStart w:id="1061" w:name="_Toc180249012"/>
      <w:bookmarkStart w:id="1062" w:name="_Toc183378953"/>
      <w:bookmarkStart w:id="1063" w:name="_Toc195348946"/>
      <w:bookmarkStart w:id="1064" w:name="_Toc195349534"/>
      <w:bookmarkStart w:id="1065" w:name="_Toc200747312"/>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59"/>
      <w:bookmarkEnd w:id="1060"/>
      <w:bookmarkEnd w:id="1061"/>
      <w:bookmarkEnd w:id="1062"/>
      <w:bookmarkEnd w:id="1063"/>
      <w:bookmarkEnd w:id="1064"/>
      <w:bookmarkEnd w:id="1065"/>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6" w:name="_MON_1795421320"/>
    <w:bookmarkEnd w:id="1066"/>
    <w:p w14:paraId="2D5CC7DA" w14:textId="754624FD" w:rsidR="00194A80" w:rsidRPr="00535E7D" w:rsidRDefault="00BC7C87" w:rsidP="00194A80">
      <w:pPr>
        <w:pStyle w:val="TH"/>
      </w:pPr>
      <w:r w:rsidRPr="00535E7D">
        <w:object w:dxaOrig="9620" w:dyaOrig="2749" w14:anchorId="290F3C72">
          <v:shape id="_x0000_i1054" type="#_x0000_t75" style="width:480.85pt;height:137.6pt" o:ole="">
            <v:imagedata r:id="rId69" o:title=""/>
          </v:shape>
          <o:OLEObject Type="Embed" ProgID="Word.Document.8" ShapeID="_x0000_i1054" DrawAspect="Content" ObjectID="_1811358860"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7" w:name="_Toc175350578"/>
      <w:bookmarkStart w:id="1068" w:name="_Toc180146515"/>
      <w:bookmarkStart w:id="1069" w:name="_Toc180249013"/>
      <w:bookmarkStart w:id="1070" w:name="_Toc183378954"/>
      <w:bookmarkStart w:id="1071" w:name="_Toc195348947"/>
      <w:bookmarkStart w:id="1072" w:name="_Toc195349535"/>
      <w:bookmarkStart w:id="1073" w:name="_Toc200747313"/>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7"/>
      <w:bookmarkEnd w:id="1068"/>
      <w:bookmarkEnd w:id="1069"/>
      <w:bookmarkEnd w:id="1070"/>
      <w:bookmarkEnd w:id="1071"/>
      <w:bookmarkEnd w:id="1072"/>
      <w:bookmarkEnd w:id="1073"/>
    </w:p>
    <w:p w14:paraId="06FD6187" w14:textId="77777777" w:rsidR="00CB1A86" w:rsidRPr="00535E7D" w:rsidRDefault="00CB1A86" w:rsidP="00CB1A86">
      <w:pPr>
        <w:pStyle w:val="Heading3"/>
      </w:pPr>
      <w:bookmarkStart w:id="1074" w:name="_Toc175350579"/>
      <w:bookmarkStart w:id="1075" w:name="_Toc180146516"/>
      <w:bookmarkStart w:id="1076" w:name="_Toc180249014"/>
      <w:bookmarkStart w:id="1077" w:name="_Toc183378955"/>
      <w:bookmarkStart w:id="1078" w:name="_Toc195348948"/>
      <w:bookmarkStart w:id="1079" w:name="_Toc195349536"/>
      <w:bookmarkStart w:id="1080" w:name="_Toc200747314"/>
      <w:r w:rsidRPr="00535E7D">
        <w:t>5.</w:t>
      </w:r>
      <w:r>
        <w:t>8</w:t>
      </w:r>
      <w:r w:rsidRPr="00535E7D">
        <w:t>.1</w:t>
      </w:r>
      <w:r w:rsidRPr="00535E7D">
        <w:tab/>
        <w:t>Service Description</w:t>
      </w:r>
      <w:bookmarkEnd w:id="1074"/>
      <w:bookmarkEnd w:id="1075"/>
      <w:bookmarkEnd w:id="1076"/>
      <w:bookmarkEnd w:id="1077"/>
      <w:bookmarkEnd w:id="1078"/>
      <w:bookmarkEnd w:id="1079"/>
      <w:bookmarkEnd w:id="1080"/>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1" w:name="_Toc175350580"/>
      <w:bookmarkStart w:id="1082" w:name="_Toc180146517"/>
      <w:bookmarkStart w:id="1083" w:name="_Toc180249015"/>
      <w:bookmarkStart w:id="1084" w:name="_Toc183378956"/>
      <w:bookmarkStart w:id="1085" w:name="_Toc195348949"/>
      <w:bookmarkStart w:id="1086" w:name="_Toc195349537"/>
      <w:bookmarkStart w:id="1087" w:name="_Toc200747315"/>
      <w:r w:rsidRPr="00535E7D">
        <w:t>5.</w:t>
      </w:r>
      <w:r>
        <w:t>8</w:t>
      </w:r>
      <w:r w:rsidRPr="00535E7D">
        <w:t>.2</w:t>
      </w:r>
      <w:r w:rsidRPr="00535E7D">
        <w:tab/>
        <w:t>Service Operations</w:t>
      </w:r>
      <w:bookmarkEnd w:id="1081"/>
      <w:bookmarkEnd w:id="1082"/>
      <w:bookmarkEnd w:id="1083"/>
      <w:bookmarkEnd w:id="1084"/>
      <w:bookmarkEnd w:id="1085"/>
      <w:bookmarkEnd w:id="1086"/>
      <w:bookmarkEnd w:id="1087"/>
    </w:p>
    <w:p w14:paraId="4BA2D657" w14:textId="77777777" w:rsidR="00CB1A86" w:rsidRPr="00535E7D" w:rsidRDefault="00CB1A86" w:rsidP="00CB1A86">
      <w:pPr>
        <w:pStyle w:val="Heading4"/>
      </w:pPr>
      <w:bookmarkStart w:id="1088" w:name="_Toc175350581"/>
      <w:bookmarkStart w:id="1089" w:name="_Toc180146518"/>
      <w:bookmarkStart w:id="1090" w:name="_Toc180249016"/>
      <w:bookmarkStart w:id="1091" w:name="_Toc183378957"/>
      <w:bookmarkStart w:id="1092" w:name="_Toc195348950"/>
      <w:bookmarkStart w:id="1093" w:name="_Toc195349538"/>
      <w:bookmarkStart w:id="1094" w:name="_Toc200747316"/>
      <w:r w:rsidRPr="00535E7D">
        <w:t>5.</w:t>
      </w:r>
      <w:r>
        <w:t>8</w:t>
      </w:r>
      <w:r w:rsidRPr="00535E7D">
        <w:t>.2.1</w:t>
      </w:r>
      <w:r w:rsidRPr="00535E7D">
        <w:tab/>
        <w:t>Introduction</w:t>
      </w:r>
      <w:bookmarkEnd w:id="1088"/>
      <w:bookmarkEnd w:id="1089"/>
      <w:bookmarkEnd w:id="1090"/>
      <w:bookmarkEnd w:id="1091"/>
      <w:bookmarkEnd w:id="1092"/>
      <w:bookmarkEnd w:id="1093"/>
      <w:bookmarkEnd w:id="1094"/>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5" w:name="_Toc175350582"/>
      <w:bookmarkStart w:id="1096" w:name="_Toc180146519"/>
      <w:bookmarkStart w:id="1097" w:name="_Toc180249017"/>
      <w:bookmarkStart w:id="1098" w:name="_Toc183378958"/>
      <w:bookmarkStart w:id="1099" w:name="_Toc195348951"/>
      <w:bookmarkStart w:id="1100" w:name="_Toc195349539"/>
      <w:bookmarkStart w:id="1101" w:name="_Toc200747317"/>
      <w:r w:rsidRPr="00535E7D">
        <w:t>5.</w:t>
      </w:r>
      <w:r>
        <w:t>8</w:t>
      </w:r>
      <w:r w:rsidRPr="00535E7D">
        <w:t>.2.2</w:t>
      </w:r>
      <w:r w:rsidRPr="00535E7D">
        <w:tab/>
      </w:r>
      <w:r w:rsidRPr="00937AC3">
        <w:t>UAE_Flight</w:t>
      </w:r>
      <w:r>
        <w:t>RouteSupport</w:t>
      </w:r>
      <w:r w:rsidRPr="00535E7D">
        <w:t>_Manage</w:t>
      </w:r>
      <w:bookmarkEnd w:id="1095"/>
      <w:bookmarkEnd w:id="1096"/>
      <w:bookmarkEnd w:id="1097"/>
      <w:bookmarkEnd w:id="1098"/>
      <w:bookmarkEnd w:id="1099"/>
      <w:bookmarkEnd w:id="1100"/>
      <w:bookmarkEnd w:id="1101"/>
    </w:p>
    <w:p w14:paraId="2C0E1EA1" w14:textId="77777777" w:rsidR="00CB1A86" w:rsidRPr="00535E7D" w:rsidRDefault="00CB1A86" w:rsidP="00CB1A86">
      <w:pPr>
        <w:pStyle w:val="Heading5"/>
      </w:pPr>
      <w:bookmarkStart w:id="1102" w:name="_Toc175350583"/>
      <w:bookmarkStart w:id="1103" w:name="_Toc180146520"/>
      <w:bookmarkStart w:id="1104" w:name="_Toc180249018"/>
      <w:bookmarkStart w:id="1105" w:name="_Toc183378959"/>
      <w:bookmarkStart w:id="1106" w:name="_Toc195348952"/>
      <w:bookmarkStart w:id="1107" w:name="_Toc195349540"/>
      <w:bookmarkStart w:id="1108" w:name="_Toc200747318"/>
      <w:r w:rsidRPr="00535E7D">
        <w:t>5.</w:t>
      </w:r>
      <w:r>
        <w:t>8</w:t>
      </w:r>
      <w:r w:rsidRPr="00535E7D">
        <w:t>.2.2.1</w:t>
      </w:r>
      <w:r w:rsidRPr="00535E7D">
        <w:tab/>
        <w:t>General</w:t>
      </w:r>
      <w:bookmarkEnd w:id="1102"/>
      <w:bookmarkEnd w:id="1103"/>
      <w:bookmarkEnd w:id="1104"/>
      <w:bookmarkEnd w:id="1105"/>
      <w:bookmarkEnd w:id="1106"/>
      <w:bookmarkEnd w:id="1107"/>
      <w:bookmarkEnd w:id="1108"/>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09" w:name="_Toc175350584"/>
      <w:bookmarkStart w:id="1110" w:name="_Toc180146521"/>
      <w:bookmarkStart w:id="1111" w:name="_Toc180249019"/>
      <w:bookmarkStart w:id="1112" w:name="_Toc183378960"/>
      <w:bookmarkStart w:id="1113" w:name="_Toc195348953"/>
      <w:bookmarkStart w:id="1114" w:name="_Toc195349541"/>
      <w:bookmarkStart w:id="1115" w:name="_Toc200747319"/>
      <w:r w:rsidRPr="00535E7D">
        <w:t>5.</w:t>
      </w:r>
      <w:r>
        <w:t>8</w:t>
      </w:r>
      <w:r w:rsidRPr="00535E7D">
        <w:t>.2.2.2</w:t>
      </w:r>
      <w:r w:rsidRPr="00535E7D">
        <w:tab/>
      </w:r>
      <w:r>
        <w:t>Flight Route Request</w:t>
      </w:r>
      <w:bookmarkEnd w:id="1109"/>
      <w:bookmarkEnd w:id="1110"/>
      <w:bookmarkEnd w:id="1111"/>
      <w:bookmarkEnd w:id="1112"/>
      <w:bookmarkEnd w:id="1113"/>
      <w:bookmarkEnd w:id="1114"/>
      <w:bookmarkEnd w:id="1115"/>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45pt" o:ole="">
            <v:imagedata r:id="rId71" o:title=""/>
          </v:shape>
          <o:OLEObject Type="Embed" ProgID="Word.Document.8" ShapeID="_x0000_i1055" DrawAspect="Content" ObjectID="_1811358861"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6" w:name="_Toc183378961"/>
      <w:bookmarkStart w:id="1117" w:name="_Toc195348954"/>
      <w:bookmarkStart w:id="1118" w:name="_Toc195349542"/>
      <w:bookmarkStart w:id="1119" w:name="_Toc160452673"/>
      <w:bookmarkStart w:id="1120" w:name="_Toc164869601"/>
      <w:bookmarkStart w:id="1121" w:name="_Toc175350585"/>
      <w:bookmarkStart w:id="1122" w:name="_Toc180146522"/>
      <w:bookmarkStart w:id="1123" w:name="_Toc180249020"/>
      <w:bookmarkStart w:id="1124" w:name="_Toc2007473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6"/>
      <w:bookmarkEnd w:id="1117"/>
      <w:bookmarkEnd w:id="1118"/>
      <w:bookmarkEnd w:id="1124"/>
    </w:p>
    <w:p w14:paraId="384F51BF" w14:textId="77777777" w:rsidR="00425998" w:rsidRPr="00425998" w:rsidRDefault="00425998" w:rsidP="00425998">
      <w:pPr>
        <w:pStyle w:val="Heading3"/>
        <w:rPr>
          <w:lang w:val="en-US"/>
        </w:rPr>
      </w:pPr>
      <w:bookmarkStart w:id="1125" w:name="_Toc168599386"/>
      <w:bookmarkStart w:id="1126" w:name="_Toc183378962"/>
      <w:bookmarkStart w:id="1127" w:name="_Toc195348955"/>
      <w:bookmarkStart w:id="1128" w:name="_Toc195349543"/>
      <w:bookmarkStart w:id="1129" w:name="_Toc200747321"/>
      <w:r w:rsidRPr="00425998">
        <w:rPr>
          <w:lang w:val="en-US"/>
        </w:rPr>
        <w:t>5.9.1</w:t>
      </w:r>
      <w:r w:rsidRPr="00425998">
        <w:rPr>
          <w:lang w:val="en-US"/>
        </w:rPr>
        <w:tab/>
        <w:t>Service Description</w:t>
      </w:r>
      <w:bookmarkEnd w:id="1125"/>
      <w:bookmarkEnd w:id="1126"/>
      <w:bookmarkEnd w:id="1127"/>
      <w:bookmarkEnd w:id="1128"/>
      <w:bookmarkEnd w:id="1129"/>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0" w:name="_Toc168599387"/>
      <w:bookmarkStart w:id="1131" w:name="_Toc183378963"/>
      <w:bookmarkStart w:id="1132" w:name="_Toc195348956"/>
      <w:bookmarkStart w:id="1133" w:name="_Toc195349544"/>
      <w:bookmarkStart w:id="1134" w:name="_Toc200747322"/>
      <w:r w:rsidRPr="00425998">
        <w:t>5.9.2</w:t>
      </w:r>
      <w:r w:rsidRPr="00425998">
        <w:tab/>
        <w:t>Service Operations</w:t>
      </w:r>
      <w:bookmarkEnd w:id="1130"/>
      <w:bookmarkEnd w:id="1131"/>
      <w:bookmarkEnd w:id="1132"/>
      <w:bookmarkEnd w:id="1133"/>
      <w:bookmarkEnd w:id="1134"/>
    </w:p>
    <w:p w14:paraId="6DE784DE" w14:textId="77777777" w:rsidR="00425998" w:rsidRPr="00425998" w:rsidRDefault="00425998" w:rsidP="00425998">
      <w:pPr>
        <w:pStyle w:val="Heading4"/>
      </w:pPr>
      <w:bookmarkStart w:id="1135" w:name="_Toc168599388"/>
      <w:bookmarkStart w:id="1136" w:name="_Toc183378964"/>
      <w:bookmarkStart w:id="1137" w:name="_Toc195348957"/>
      <w:bookmarkStart w:id="1138" w:name="_Toc195349545"/>
      <w:bookmarkStart w:id="1139" w:name="_Toc200747323"/>
      <w:r w:rsidRPr="00425998">
        <w:t>5.9.2.1</w:t>
      </w:r>
      <w:r w:rsidRPr="00425998">
        <w:tab/>
        <w:t>Introduction</w:t>
      </w:r>
      <w:bookmarkEnd w:id="1135"/>
      <w:bookmarkEnd w:id="1136"/>
      <w:bookmarkEnd w:id="1137"/>
      <w:bookmarkEnd w:id="1138"/>
      <w:bookmarkEnd w:id="1139"/>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맑은 고딕"/>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0" w:name="_Toc168599389"/>
      <w:bookmarkStart w:id="1141" w:name="_Toc183378965"/>
      <w:bookmarkStart w:id="1142" w:name="_Toc195348958"/>
      <w:bookmarkStart w:id="1143" w:name="_Toc195349546"/>
      <w:bookmarkStart w:id="1144" w:name="_Toc200747324"/>
      <w:r w:rsidRPr="00425998">
        <w:t>5.9.2.2</w:t>
      </w:r>
      <w:r w:rsidRPr="00425998">
        <w:tab/>
        <w:t>UAE_NTZManagement_Manage</w:t>
      </w:r>
      <w:bookmarkEnd w:id="1140"/>
      <w:bookmarkEnd w:id="1141"/>
      <w:bookmarkEnd w:id="1142"/>
      <w:bookmarkEnd w:id="1143"/>
      <w:bookmarkEnd w:id="1144"/>
    </w:p>
    <w:p w14:paraId="24E65A73" w14:textId="77777777" w:rsidR="00425998" w:rsidRPr="00425998" w:rsidRDefault="00425998" w:rsidP="00425998">
      <w:pPr>
        <w:pStyle w:val="Heading5"/>
      </w:pPr>
      <w:bookmarkStart w:id="1145" w:name="_Toc168599390"/>
      <w:bookmarkStart w:id="1146" w:name="_Toc183378966"/>
      <w:bookmarkStart w:id="1147" w:name="_Toc195348959"/>
      <w:bookmarkStart w:id="1148" w:name="_Toc195349547"/>
      <w:bookmarkStart w:id="1149" w:name="_Toc200747325"/>
      <w:r w:rsidRPr="00425998">
        <w:t>5.9.2.2.1</w:t>
      </w:r>
      <w:r w:rsidRPr="00425998">
        <w:tab/>
        <w:t>General</w:t>
      </w:r>
      <w:bookmarkEnd w:id="1145"/>
      <w:bookmarkEnd w:id="1146"/>
      <w:bookmarkEnd w:id="1147"/>
      <w:bookmarkEnd w:id="1148"/>
      <w:bookmarkEnd w:id="114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0" w:name="_Toc168599391"/>
      <w:bookmarkStart w:id="1151" w:name="_Toc183378967"/>
      <w:bookmarkStart w:id="1152" w:name="_Toc195348960"/>
      <w:bookmarkStart w:id="1153" w:name="_Toc195349548"/>
      <w:bookmarkStart w:id="1154" w:name="_Toc200747326"/>
      <w:r w:rsidRPr="00425998">
        <w:t>5.9.2.2.2</w:t>
      </w:r>
      <w:r w:rsidRPr="00425998">
        <w:tab/>
        <w:t>NTZ Configuration Creation</w:t>
      </w:r>
      <w:bookmarkEnd w:id="1150"/>
      <w:bookmarkEnd w:id="1151"/>
      <w:bookmarkEnd w:id="1152"/>
      <w:bookmarkEnd w:id="1153"/>
      <w:bookmarkEnd w:id="1154"/>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45pt" o:ole="">
            <v:imagedata r:id="rId73" o:title=""/>
          </v:shape>
          <o:OLEObject Type="Embed" ProgID="Word.Document.8" ShapeID="_x0000_i1056" DrawAspect="Content" ObjectID="_1811358862"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5" w:name="_Toc168599392"/>
      <w:bookmarkStart w:id="1156" w:name="_Toc183378968"/>
      <w:bookmarkStart w:id="1157" w:name="_Toc195348961"/>
      <w:bookmarkStart w:id="1158" w:name="_Toc195349549"/>
      <w:bookmarkStart w:id="1159" w:name="_Toc200747327"/>
      <w:r w:rsidRPr="00425998">
        <w:t>5.9.2.2.3</w:t>
      </w:r>
      <w:r w:rsidRPr="00425998">
        <w:tab/>
        <w:t>NTZ Configuration Update</w:t>
      </w:r>
      <w:bookmarkEnd w:id="1155"/>
      <w:bookmarkEnd w:id="1156"/>
      <w:bookmarkEnd w:id="1157"/>
      <w:bookmarkEnd w:id="1158"/>
      <w:bookmarkEnd w:id="1159"/>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5pt" o:ole="">
            <v:imagedata r:id="rId75" o:title=""/>
          </v:shape>
          <o:OLEObject Type="Embed" ProgID="Word.Document.8" ShapeID="_x0000_i1057" DrawAspect="Content" ObjectID="_1811358863"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0" w:name="_Toc168599393"/>
      <w:bookmarkStart w:id="1161" w:name="_Toc183378969"/>
      <w:bookmarkStart w:id="1162" w:name="_Toc195348962"/>
      <w:bookmarkStart w:id="1163" w:name="_Toc195349550"/>
      <w:bookmarkStart w:id="1164" w:name="_Toc200747328"/>
      <w:r w:rsidRPr="00425998">
        <w:lastRenderedPageBreak/>
        <w:t>5.9.2.2.4</w:t>
      </w:r>
      <w:r w:rsidRPr="00425998">
        <w:tab/>
        <w:t>NTZ Configuration Deletion</w:t>
      </w:r>
      <w:bookmarkEnd w:id="1160"/>
      <w:bookmarkEnd w:id="1161"/>
      <w:bookmarkEnd w:id="1162"/>
      <w:bookmarkEnd w:id="1163"/>
      <w:bookmarkEnd w:id="1164"/>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45pt" o:ole="">
            <v:imagedata r:id="rId65" o:title=""/>
          </v:shape>
          <o:OLEObject Type="Embed" ProgID="Word.Document.8" ShapeID="_x0000_i1058" DrawAspect="Content" ObjectID="_1811358864"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5" w:name="_Toc168599397"/>
      <w:bookmarkStart w:id="1166" w:name="_Toc183378970"/>
      <w:bookmarkStart w:id="1167" w:name="_Toc195348963"/>
      <w:bookmarkStart w:id="1168" w:name="_Toc195349551"/>
      <w:bookmarkStart w:id="1169" w:name="_Toc200747329"/>
      <w:r w:rsidRPr="00425998">
        <w:t>5.9.2.3</w:t>
      </w:r>
      <w:r w:rsidRPr="00425998">
        <w:tab/>
        <w:t>UAE_NTZManagement_Notify</w:t>
      </w:r>
      <w:bookmarkEnd w:id="1165"/>
      <w:bookmarkEnd w:id="1166"/>
      <w:bookmarkEnd w:id="1167"/>
      <w:bookmarkEnd w:id="1168"/>
      <w:bookmarkEnd w:id="1169"/>
    </w:p>
    <w:p w14:paraId="742FCD43" w14:textId="77777777" w:rsidR="00425998" w:rsidRPr="00425998" w:rsidRDefault="00425998" w:rsidP="00425998">
      <w:pPr>
        <w:pStyle w:val="Heading5"/>
      </w:pPr>
      <w:bookmarkStart w:id="1170" w:name="_Toc168599398"/>
      <w:bookmarkStart w:id="1171" w:name="_Toc183378971"/>
      <w:bookmarkStart w:id="1172" w:name="_Toc195348964"/>
      <w:bookmarkStart w:id="1173" w:name="_Toc195349552"/>
      <w:bookmarkStart w:id="1174" w:name="_Toc200747330"/>
      <w:r w:rsidRPr="00425998">
        <w:t>5.9.2.3.1</w:t>
      </w:r>
      <w:r w:rsidRPr="00425998">
        <w:tab/>
        <w:t>General</w:t>
      </w:r>
      <w:bookmarkEnd w:id="1170"/>
      <w:bookmarkEnd w:id="1171"/>
      <w:bookmarkEnd w:id="1172"/>
      <w:bookmarkEnd w:id="1173"/>
      <w:bookmarkEnd w:id="1174"/>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5"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6" w:name="_Toc183378972"/>
      <w:bookmarkStart w:id="1177" w:name="_Toc195348965"/>
      <w:bookmarkStart w:id="1178" w:name="_Toc195349553"/>
      <w:bookmarkStart w:id="1179" w:name="_Toc200747331"/>
      <w:r w:rsidRPr="00425998">
        <w:t>5.9.2.3.2</w:t>
      </w:r>
      <w:r w:rsidRPr="00425998">
        <w:tab/>
      </w:r>
      <w:bookmarkEnd w:id="1175"/>
      <w:r w:rsidRPr="00425998">
        <w:t>NTZ</w:t>
      </w:r>
      <w:r w:rsidRPr="00425998">
        <w:rPr>
          <w:rFonts w:eastAsia="Calibri"/>
        </w:rPr>
        <w:t xml:space="preserve"> Configuration </w:t>
      </w:r>
      <w:r w:rsidRPr="00425998">
        <w:rPr>
          <w:lang w:val="en-US"/>
        </w:rPr>
        <w:t>Completion Status Notification</w:t>
      </w:r>
      <w:bookmarkEnd w:id="1176"/>
      <w:bookmarkEnd w:id="1177"/>
      <w:bookmarkEnd w:id="1178"/>
      <w:bookmarkEnd w:id="1179"/>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0" w:name="_MON_1795426319"/>
    <w:bookmarkEnd w:id="1180"/>
    <w:p w14:paraId="11F5D9A7" w14:textId="39D4F277" w:rsidR="00425998" w:rsidRPr="00425998" w:rsidRDefault="008A19D7" w:rsidP="00425998">
      <w:pPr>
        <w:pStyle w:val="TH"/>
      </w:pPr>
      <w:r w:rsidRPr="00425998">
        <w:object w:dxaOrig="9620" w:dyaOrig="2749" w14:anchorId="18C904DC">
          <v:shape id="_x0000_i1059" type="#_x0000_t75" style="width:480.85pt;height:137.6pt" o:ole="">
            <v:imagedata r:id="rId78" o:title=""/>
          </v:shape>
          <o:OLEObject Type="Embed" ProgID="Word.Document.8" ShapeID="_x0000_i1059" DrawAspect="Content" ObjectID="_1811358865"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1" w:name="_Toc183378973"/>
      <w:bookmarkStart w:id="1182" w:name="_Toc195348966"/>
      <w:bookmarkStart w:id="1183" w:name="_Toc195349554"/>
      <w:bookmarkStart w:id="1184" w:name="_Toc200747332"/>
      <w:r w:rsidRPr="00425998">
        <w:t>5.9.2.3.3</w:t>
      </w:r>
      <w:r w:rsidRPr="00425998">
        <w:tab/>
        <w:t>NTZ</w:t>
      </w:r>
      <w:r w:rsidRPr="00425998">
        <w:rPr>
          <w:rFonts w:eastAsia="Calibri"/>
        </w:rPr>
        <w:t xml:space="preserve"> </w:t>
      </w:r>
      <w:r w:rsidRPr="00425998">
        <w:rPr>
          <w:lang w:val="en-US"/>
        </w:rPr>
        <w:t>Events Notification</w:t>
      </w:r>
      <w:bookmarkEnd w:id="1181"/>
      <w:bookmarkEnd w:id="1182"/>
      <w:bookmarkEnd w:id="1183"/>
      <w:bookmarkEnd w:id="1184"/>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5" w:name="_MON_1795426344"/>
    <w:bookmarkEnd w:id="1185"/>
    <w:p w14:paraId="1F449F1C" w14:textId="2DA3F4E3" w:rsidR="00425998" w:rsidRPr="00425998" w:rsidRDefault="00CC4E0E" w:rsidP="00425998">
      <w:pPr>
        <w:pStyle w:val="TH"/>
      </w:pPr>
      <w:r w:rsidRPr="00425998">
        <w:object w:dxaOrig="9620" w:dyaOrig="2749" w14:anchorId="3C0B2718">
          <v:shape id="_x0000_i1060" type="#_x0000_t75" style="width:480.85pt;height:137.6pt" o:ole="">
            <v:imagedata r:id="rId80" o:title=""/>
          </v:shape>
          <o:OLEObject Type="Embed" ProgID="Word.Document.8" ShapeID="_x0000_i1060" DrawAspect="Content" ObjectID="_1811358866"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6" w:name="_Toc183378974"/>
      <w:bookmarkStart w:id="1187" w:name="_Toc195348967"/>
      <w:bookmarkStart w:id="1188" w:name="_Toc195349555"/>
      <w:bookmarkStart w:id="1189" w:name="_Toc200747333"/>
      <w:r w:rsidR="003319AF">
        <w:lastRenderedPageBreak/>
        <w:t>6</w:t>
      </w:r>
      <w:r w:rsidR="003319AF">
        <w:tab/>
        <w:t>API Definitions</w:t>
      </w:r>
      <w:bookmarkEnd w:id="534"/>
      <w:bookmarkEnd w:id="535"/>
      <w:bookmarkEnd w:id="536"/>
      <w:bookmarkEnd w:id="537"/>
      <w:bookmarkEnd w:id="538"/>
      <w:bookmarkEnd w:id="547"/>
      <w:bookmarkEnd w:id="1119"/>
      <w:bookmarkEnd w:id="1120"/>
      <w:bookmarkEnd w:id="1121"/>
      <w:bookmarkEnd w:id="1122"/>
      <w:bookmarkEnd w:id="1123"/>
      <w:bookmarkEnd w:id="1186"/>
      <w:bookmarkEnd w:id="1187"/>
      <w:bookmarkEnd w:id="1188"/>
      <w:bookmarkEnd w:id="1189"/>
    </w:p>
    <w:p w14:paraId="5E4D34EA" w14:textId="77777777" w:rsidR="00CE57B7" w:rsidRDefault="003319AF">
      <w:pPr>
        <w:pStyle w:val="Heading2"/>
      </w:pPr>
      <w:bookmarkStart w:id="1190" w:name="_Toc510696598"/>
      <w:bookmarkStart w:id="1191" w:name="_Toc35971390"/>
      <w:bookmarkStart w:id="1192" w:name="_Toc96843355"/>
      <w:bookmarkStart w:id="1193" w:name="_Toc96844330"/>
      <w:bookmarkStart w:id="1194" w:name="_Toc100739903"/>
      <w:bookmarkStart w:id="1195" w:name="_Toc133408825"/>
      <w:bookmarkStart w:id="1196" w:name="_Toc160452674"/>
      <w:bookmarkStart w:id="1197" w:name="_Toc164869602"/>
      <w:bookmarkStart w:id="1198" w:name="_Toc175350586"/>
      <w:bookmarkStart w:id="1199" w:name="_Toc180146523"/>
      <w:bookmarkStart w:id="1200" w:name="_Toc180249021"/>
      <w:bookmarkStart w:id="1201" w:name="_Toc183378975"/>
      <w:bookmarkStart w:id="1202" w:name="_Toc195348968"/>
      <w:bookmarkStart w:id="1203" w:name="_Toc195349556"/>
      <w:bookmarkStart w:id="1204" w:name="_Toc200747334"/>
      <w:r>
        <w:t>6.1</w:t>
      </w:r>
      <w:r>
        <w:tab/>
      </w:r>
      <w:r w:rsidR="007406B4">
        <w:t>UAE_C2OperationModeManagement</w:t>
      </w:r>
      <w:r>
        <w:t xml:space="preserve"> Service API</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2F3DC09" w14:textId="77777777" w:rsidR="00CE57B7" w:rsidRDefault="003319AF">
      <w:pPr>
        <w:pStyle w:val="Heading3"/>
      </w:pPr>
      <w:bookmarkStart w:id="1205" w:name="_Toc510696599"/>
      <w:bookmarkStart w:id="1206" w:name="_Toc35971391"/>
      <w:bookmarkStart w:id="1207" w:name="_Toc96843356"/>
      <w:bookmarkStart w:id="1208" w:name="_Toc96844331"/>
      <w:bookmarkStart w:id="1209" w:name="_Toc100739904"/>
      <w:bookmarkStart w:id="1210" w:name="_Toc133408826"/>
      <w:bookmarkStart w:id="1211" w:name="_Toc160452675"/>
      <w:bookmarkStart w:id="1212" w:name="_Toc164869603"/>
      <w:bookmarkStart w:id="1213" w:name="_Toc175350587"/>
      <w:bookmarkStart w:id="1214" w:name="_Toc180146524"/>
      <w:bookmarkStart w:id="1215" w:name="_Toc180249022"/>
      <w:bookmarkStart w:id="1216" w:name="_Toc183378976"/>
      <w:bookmarkStart w:id="1217" w:name="_Toc195348969"/>
      <w:bookmarkStart w:id="1218" w:name="_Toc195349557"/>
      <w:bookmarkStart w:id="1219" w:name="_Toc200747335"/>
      <w:r>
        <w:t>6.1.1</w:t>
      </w:r>
      <w:r>
        <w:tab/>
        <w:t>Introduction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704D15BD" w14:textId="77777777" w:rsidR="00CE57B7" w:rsidRDefault="003319AF">
      <w:pPr>
        <w:rPr>
          <w:noProof/>
          <w:lang w:eastAsia="zh-CN"/>
        </w:rPr>
      </w:pPr>
      <w:bookmarkStart w:id="122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1" w:name="_Toc35971392"/>
      <w:bookmarkStart w:id="1222" w:name="_Toc96843357"/>
      <w:bookmarkStart w:id="1223" w:name="_Toc96844332"/>
      <w:bookmarkStart w:id="122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5" w:name="_Toc133408827"/>
      <w:bookmarkStart w:id="1226" w:name="_Toc160452676"/>
      <w:bookmarkStart w:id="1227" w:name="_Toc164869604"/>
      <w:bookmarkStart w:id="1228" w:name="_Toc175350588"/>
      <w:bookmarkStart w:id="1229" w:name="_Toc180146525"/>
      <w:bookmarkStart w:id="1230" w:name="_Toc180249023"/>
      <w:bookmarkStart w:id="1231" w:name="_Toc183378977"/>
      <w:bookmarkStart w:id="1232" w:name="_Toc195348970"/>
      <w:bookmarkStart w:id="1233" w:name="_Toc195349558"/>
      <w:bookmarkStart w:id="1234" w:name="_Toc200747336"/>
      <w:r>
        <w:t>6.1.2</w:t>
      </w:r>
      <w:r>
        <w:tab/>
        <w:t>Usage of HTTP</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37273E08" w14:textId="2D4D6D28" w:rsidR="007406B4" w:rsidRPr="001F47A6" w:rsidRDefault="007406B4" w:rsidP="007406B4">
      <w:bookmarkStart w:id="1235" w:name="_Toc510696607"/>
      <w:bookmarkStart w:id="1236"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7" w:name="_Toc96843358"/>
      <w:bookmarkStart w:id="1238" w:name="_Toc96844333"/>
      <w:bookmarkStart w:id="1239" w:name="_Toc100739906"/>
      <w:bookmarkStart w:id="1240" w:name="_Toc133408828"/>
      <w:bookmarkStart w:id="1241" w:name="_Toc160452677"/>
      <w:bookmarkStart w:id="1242" w:name="_Toc164869605"/>
      <w:bookmarkStart w:id="1243" w:name="_Toc175350589"/>
      <w:bookmarkStart w:id="1244" w:name="_Toc180146526"/>
      <w:bookmarkStart w:id="1245" w:name="_Toc180249024"/>
      <w:bookmarkStart w:id="1246" w:name="_Toc183378978"/>
      <w:bookmarkStart w:id="1247" w:name="_Toc195348971"/>
      <w:bookmarkStart w:id="1248" w:name="_Toc195349559"/>
      <w:bookmarkStart w:id="1249" w:name="_Toc200747337"/>
      <w:r>
        <w:t>6.1.3</w:t>
      </w:r>
      <w:r>
        <w:tab/>
        <w:t>Resources</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CCFA481" w14:textId="77777777" w:rsidR="006B3451" w:rsidRDefault="006B3451" w:rsidP="006B3451">
      <w:bookmarkStart w:id="1250" w:name="_Toc510696608"/>
      <w:bookmarkStart w:id="1251" w:name="_Toc35971399"/>
      <w:r>
        <w:t>There are no resources defined for this API in this release of the specification.</w:t>
      </w:r>
    </w:p>
    <w:p w14:paraId="14E695E6" w14:textId="77777777" w:rsidR="00CE57B7" w:rsidRDefault="003319AF">
      <w:pPr>
        <w:pStyle w:val="Heading3"/>
      </w:pPr>
      <w:bookmarkStart w:id="1252" w:name="_Toc510696622"/>
      <w:bookmarkStart w:id="1253" w:name="_Toc35971413"/>
      <w:bookmarkStart w:id="1254" w:name="_Toc96843359"/>
      <w:bookmarkStart w:id="1255" w:name="_Toc96844334"/>
      <w:bookmarkStart w:id="1256" w:name="_Toc100739907"/>
      <w:bookmarkStart w:id="1257" w:name="_Toc133408829"/>
      <w:bookmarkStart w:id="1258" w:name="_Toc160452678"/>
      <w:bookmarkStart w:id="1259" w:name="_Toc164869606"/>
      <w:bookmarkStart w:id="1260" w:name="_Toc175350590"/>
      <w:bookmarkStart w:id="1261" w:name="_Toc180146527"/>
      <w:bookmarkStart w:id="1262" w:name="_Toc180249025"/>
      <w:bookmarkStart w:id="1263" w:name="_Toc183378979"/>
      <w:bookmarkStart w:id="1264" w:name="_Toc195348972"/>
      <w:bookmarkStart w:id="1265" w:name="_Toc195349560"/>
      <w:bookmarkStart w:id="1266" w:name="_Toc200747338"/>
      <w:bookmarkEnd w:id="1250"/>
      <w:bookmarkEnd w:id="1251"/>
      <w:r>
        <w:t>6.1.4</w:t>
      </w:r>
      <w:r>
        <w:tab/>
        <w:t>Custom Operations without associated resources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D115266" w14:textId="77777777" w:rsidR="00CE57B7" w:rsidRDefault="003319AF">
      <w:pPr>
        <w:pStyle w:val="Heading4"/>
      </w:pPr>
      <w:bookmarkStart w:id="1267" w:name="_Toc510696623"/>
      <w:bookmarkStart w:id="1268" w:name="_Toc35971414"/>
      <w:bookmarkStart w:id="1269" w:name="_Toc96843360"/>
      <w:bookmarkStart w:id="1270" w:name="_Toc96844335"/>
      <w:bookmarkStart w:id="1271" w:name="_Toc100739908"/>
      <w:bookmarkStart w:id="1272" w:name="_Toc133408830"/>
      <w:bookmarkStart w:id="1273" w:name="_Toc160452679"/>
      <w:bookmarkStart w:id="1274" w:name="_Toc164869607"/>
      <w:bookmarkStart w:id="1275" w:name="_Toc175350591"/>
      <w:bookmarkStart w:id="1276" w:name="_Toc180146528"/>
      <w:bookmarkStart w:id="1277" w:name="_Toc180249026"/>
      <w:bookmarkStart w:id="1278" w:name="_Toc183378980"/>
      <w:bookmarkStart w:id="1279" w:name="_Toc195348973"/>
      <w:bookmarkStart w:id="1280" w:name="_Toc195349561"/>
      <w:bookmarkStart w:id="1281" w:name="_Toc200747339"/>
      <w:r>
        <w:t>6.1.4.1</w:t>
      </w:r>
      <w:r>
        <w:tab/>
        <w:t>Overview</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05pt;height:138.65pt" o:ole="">
            <v:imagedata r:id="rId82" o:title=""/>
          </v:shape>
          <o:OLEObject Type="Embed" ProgID="Visio.Drawing.15" ShapeID="_x0000_i1061" DrawAspect="Content" ObjectID="_1811358867"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2" w:name="_Toc510696624"/>
      <w:bookmarkStart w:id="1283" w:name="_Toc35971415"/>
      <w:bookmarkStart w:id="1284" w:name="_Toc96843361"/>
      <w:bookmarkStart w:id="1285" w:name="_Toc96844336"/>
      <w:bookmarkStart w:id="1286" w:name="_Toc100739909"/>
      <w:bookmarkStart w:id="1287" w:name="_Toc133408831"/>
      <w:bookmarkStart w:id="1288" w:name="_Toc160452680"/>
      <w:bookmarkStart w:id="1289" w:name="_Toc164869608"/>
      <w:bookmarkStart w:id="1290" w:name="_Toc175350592"/>
      <w:bookmarkStart w:id="1291" w:name="_Toc180146529"/>
      <w:bookmarkStart w:id="1292" w:name="_Toc180249027"/>
      <w:bookmarkStart w:id="1293" w:name="_Toc183378981"/>
      <w:bookmarkStart w:id="1294" w:name="_Toc195348974"/>
      <w:bookmarkStart w:id="1295" w:name="_Toc195349562"/>
      <w:bookmarkStart w:id="1296" w:name="_Toc200747340"/>
      <w:r>
        <w:t>6.1.4.2</w:t>
      </w:r>
      <w:r>
        <w:tab/>
        <w:t xml:space="preserve">Operation: </w:t>
      </w:r>
      <w:bookmarkEnd w:id="1282"/>
      <w:bookmarkEnd w:id="1283"/>
      <w:r w:rsidR="002750C0">
        <w:t>Initiate</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1A437D94" w14:textId="77777777" w:rsidR="00CE57B7" w:rsidRDefault="003319AF">
      <w:pPr>
        <w:pStyle w:val="Heading5"/>
      </w:pPr>
      <w:bookmarkStart w:id="1297" w:name="_Toc510696625"/>
      <w:bookmarkStart w:id="1298" w:name="_Toc35971416"/>
      <w:bookmarkStart w:id="1299" w:name="_Toc96843362"/>
      <w:bookmarkStart w:id="1300" w:name="_Toc96844337"/>
      <w:bookmarkStart w:id="1301" w:name="_Toc100739910"/>
      <w:bookmarkStart w:id="1302" w:name="_Toc133408832"/>
      <w:bookmarkStart w:id="1303" w:name="_Toc160452681"/>
      <w:bookmarkStart w:id="1304" w:name="_Toc164869609"/>
      <w:bookmarkStart w:id="1305" w:name="_Toc175350593"/>
      <w:bookmarkStart w:id="1306" w:name="_Toc180146530"/>
      <w:bookmarkStart w:id="1307" w:name="_Toc180249028"/>
      <w:bookmarkStart w:id="1308" w:name="_Toc183378982"/>
      <w:bookmarkStart w:id="1309" w:name="_Toc195348975"/>
      <w:bookmarkStart w:id="1310" w:name="_Toc195349563"/>
      <w:bookmarkStart w:id="1311" w:name="_Toc200747341"/>
      <w:r>
        <w:t>6.1.4.2.1</w:t>
      </w:r>
      <w:r>
        <w:tab/>
        <w:t>Description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2A354FA3" w14:textId="7C9F3A88" w:rsidR="008B06A9" w:rsidRDefault="008B06A9" w:rsidP="008B06A9">
      <w:bookmarkStart w:id="1312" w:name="_Toc510696626"/>
      <w:bookmarkStart w:id="1313"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4" w:name="_Toc96843363"/>
      <w:bookmarkStart w:id="1315" w:name="_Toc96844338"/>
      <w:bookmarkStart w:id="1316" w:name="_Toc100739911"/>
      <w:bookmarkStart w:id="1317" w:name="_Toc133408833"/>
      <w:bookmarkStart w:id="1318" w:name="_Toc160452682"/>
      <w:bookmarkStart w:id="1319" w:name="_Toc164869610"/>
      <w:bookmarkStart w:id="1320" w:name="_Toc175350594"/>
      <w:bookmarkStart w:id="1321" w:name="_Toc180146531"/>
      <w:bookmarkStart w:id="1322" w:name="_Toc180249029"/>
      <w:bookmarkStart w:id="1323" w:name="_Toc183378983"/>
      <w:bookmarkStart w:id="1324" w:name="_Toc195348976"/>
      <w:bookmarkStart w:id="1325" w:name="_Toc195349564"/>
      <w:bookmarkStart w:id="1326" w:name="_Toc200747342"/>
      <w:r>
        <w:t>6.1.4.2.2</w:t>
      </w:r>
      <w:r>
        <w:tab/>
        <w:t>Operation Definition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7" w:name="_Toc510696627"/>
      <w:bookmarkStart w:id="132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29" w:name="_Toc510696628"/>
      <w:bookmarkStart w:id="1330" w:name="_Toc35971419"/>
      <w:bookmarkStart w:id="1331" w:name="_Toc96843364"/>
      <w:bookmarkStart w:id="1332" w:name="_Toc96844339"/>
      <w:bookmarkStart w:id="1333" w:name="_Toc100739912"/>
      <w:bookmarkStart w:id="1334" w:name="_Toc133408834"/>
      <w:bookmarkStart w:id="1335" w:name="_Toc160452683"/>
      <w:bookmarkStart w:id="1336" w:name="_Toc164869611"/>
      <w:bookmarkStart w:id="1337" w:name="_Toc175350595"/>
      <w:bookmarkStart w:id="1338" w:name="_Toc180146532"/>
      <w:bookmarkStart w:id="1339" w:name="_Toc180249030"/>
      <w:bookmarkStart w:id="1340" w:name="_Toc183378984"/>
      <w:bookmarkStart w:id="1341" w:name="_Toc195348977"/>
      <w:bookmarkStart w:id="1342" w:name="_Toc195349565"/>
      <w:bookmarkStart w:id="1343" w:name="_Toc200747343"/>
      <w:bookmarkEnd w:id="1327"/>
      <w:bookmarkEnd w:id="1328"/>
      <w:r>
        <w:t>6.1.5</w:t>
      </w:r>
      <w:r>
        <w:tab/>
        <w:t>Notifications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5F229D5E" w14:textId="77777777" w:rsidR="00CE57B7" w:rsidRDefault="003319AF">
      <w:pPr>
        <w:pStyle w:val="Heading4"/>
      </w:pPr>
      <w:bookmarkStart w:id="1344" w:name="_Toc510696629"/>
      <w:bookmarkStart w:id="1345" w:name="_Toc35971420"/>
      <w:bookmarkStart w:id="1346" w:name="_Toc96843365"/>
      <w:bookmarkStart w:id="1347" w:name="_Toc96844340"/>
      <w:bookmarkStart w:id="1348" w:name="_Toc100739913"/>
      <w:bookmarkStart w:id="1349" w:name="_Toc133408835"/>
      <w:bookmarkStart w:id="1350" w:name="_Toc160452684"/>
      <w:bookmarkStart w:id="1351" w:name="_Toc164869612"/>
      <w:bookmarkStart w:id="1352" w:name="_Toc175350596"/>
      <w:bookmarkStart w:id="1353" w:name="_Toc180146533"/>
      <w:bookmarkStart w:id="1354" w:name="_Toc180249031"/>
      <w:bookmarkStart w:id="1355" w:name="_Toc183378985"/>
      <w:bookmarkStart w:id="1356" w:name="_Toc195348978"/>
      <w:bookmarkStart w:id="1357" w:name="_Toc195349566"/>
      <w:bookmarkStart w:id="1358" w:name="_Toc200747344"/>
      <w:r>
        <w:t>6.1.5.1</w:t>
      </w:r>
      <w:r>
        <w:tab/>
        <w:t>General</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4DFBF743" w14:textId="23F72EBA" w:rsidR="00CE57B7" w:rsidRDefault="003319AF">
      <w:pPr>
        <w:rPr>
          <w:noProof/>
        </w:rPr>
      </w:pPr>
      <w:bookmarkStart w:id="1359" w:name="_Toc510696630"/>
      <w:bookmarkStart w:id="136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1" w:name="_Toc96843366"/>
      <w:bookmarkStart w:id="1362" w:name="_Toc96844341"/>
      <w:bookmarkStart w:id="1363" w:name="_Toc100739914"/>
      <w:bookmarkStart w:id="1364" w:name="_Toc133408836"/>
      <w:bookmarkStart w:id="1365" w:name="_Toc160452685"/>
      <w:bookmarkStart w:id="1366" w:name="_Toc164869613"/>
      <w:bookmarkStart w:id="1367" w:name="_Toc175350597"/>
      <w:bookmarkStart w:id="1368" w:name="_Toc180146534"/>
      <w:bookmarkStart w:id="1369" w:name="_Toc180249032"/>
      <w:bookmarkStart w:id="1370" w:name="_Toc183378986"/>
      <w:bookmarkStart w:id="1371" w:name="_Toc195348979"/>
      <w:bookmarkStart w:id="1372" w:name="_Toc195349567"/>
      <w:bookmarkStart w:id="1373" w:name="_Toc35971421"/>
      <w:bookmarkStart w:id="1374" w:name="_Toc200747345"/>
      <w:r w:rsidRPr="00FD52F1">
        <w:rPr>
          <w:lang w:val="fr-FR"/>
        </w:rPr>
        <w:t>6.1.5.2</w:t>
      </w:r>
      <w:r w:rsidRPr="00FD52F1">
        <w:rPr>
          <w:lang w:val="fr-FR"/>
        </w:rPr>
        <w:tab/>
        <w:t>C2 Operation Mode Management Completion Notification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4"/>
    </w:p>
    <w:p w14:paraId="1CE8C264" w14:textId="77777777" w:rsidR="00ED786F" w:rsidRPr="00FD52F1" w:rsidRDefault="00ED786F" w:rsidP="00ED786F">
      <w:pPr>
        <w:pStyle w:val="Heading5"/>
        <w:rPr>
          <w:noProof/>
          <w:lang w:val="fr-FR"/>
        </w:rPr>
      </w:pPr>
      <w:bookmarkStart w:id="1375" w:name="_Toc96843367"/>
      <w:bookmarkStart w:id="1376" w:name="_Toc96844342"/>
      <w:bookmarkStart w:id="1377" w:name="_Toc100739915"/>
      <w:bookmarkStart w:id="1378" w:name="_Toc133408837"/>
      <w:bookmarkStart w:id="1379" w:name="_Toc160452686"/>
      <w:bookmarkStart w:id="1380" w:name="_Toc164869614"/>
      <w:bookmarkStart w:id="1381" w:name="_Toc175350598"/>
      <w:bookmarkStart w:id="1382" w:name="_Toc180146535"/>
      <w:bookmarkStart w:id="1383" w:name="_Toc180249033"/>
      <w:bookmarkStart w:id="1384" w:name="_Toc183378987"/>
      <w:bookmarkStart w:id="1385" w:name="_Toc195348980"/>
      <w:bookmarkStart w:id="1386" w:name="_Toc195349568"/>
      <w:bookmarkStart w:id="1387" w:name="_Toc200747346"/>
      <w:r w:rsidRPr="00FD52F1">
        <w:rPr>
          <w:lang w:val="fr-FR"/>
        </w:rPr>
        <w:t>6.1.5.2</w:t>
      </w:r>
      <w:r w:rsidRPr="00FD52F1">
        <w:rPr>
          <w:noProof/>
          <w:lang w:val="fr-FR"/>
        </w:rPr>
        <w:t>.1</w:t>
      </w:r>
      <w:r w:rsidRPr="00FD52F1">
        <w:rPr>
          <w:noProof/>
          <w:lang w:val="fr-FR"/>
        </w:rPr>
        <w:tab/>
        <w:t>Description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8" w:name="_Toc96843368"/>
      <w:bookmarkStart w:id="1389" w:name="_Toc96844343"/>
      <w:bookmarkStart w:id="1390" w:name="_Toc100739916"/>
      <w:bookmarkStart w:id="1391" w:name="_Toc133408838"/>
      <w:bookmarkStart w:id="1392" w:name="_Toc160452687"/>
      <w:bookmarkStart w:id="1393" w:name="_Toc164869615"/>
      <w:bookmarkStart w:id="1394" w:name="_Toc175350599"/>
      <w:bookmarkStart w:id="1395" w:name="_Toc180146536"/>
      <w:bookmarkStart w:id="1396" w:name="_Toc180249034"/>
      <w:bookmarkStart w:id="1397" w:name="_Toc183378988"/>
      <w:bookmarkStart w:id="1398" w:name="_Toc195348981"/>
      <w:bookmarkStart w:id="1399" w:name="_Toc195349569"/>
      <w:bookmarkStart w:id="1400" w:name="_Toc200747347"/>
      <w:r>
        <w:t>6.1.5.2</w:t>
      </w:r>
      <w:r>
        <w:rPr>
          <w:noProof/>
        </w:rPr>
        <w:t>.2</w:t>
      </w:r>
      <w:r>
        <w:rPr>
          <w:noProof/>
        </w:rPr>
        <w:tab/>
        <w:t>Target URI</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1" w:name="_Toc96843369"/>
      <w:bookmarkStart w:id="1402" w:name="_Toc96844344"/>
      <w:bookmarkStart w:id="1403" w:name="_Toc100739917"/>
      <w:bookmarkStart w:id="1404" w:name="_Toc133408839"/>
      <w:bookmarkStart w:id="1405" w:name="_Toc160452688"/>
      <w:bookmarkStart w:id="1406" w:name="_Toc164869616"/>
      <w:bookmarkStart w:id="1407" w:name="_Toc175350600"/>
      <w:bookmarkStart w:id="1408" w:name="_Toc180146537"/>
      <w:bookmarkStart w:id="1409" w:name="_Toc180249035"/>
      <w:bookmarkStart w:id="1410" w:name="_Toc183378989"/>
      <w:bookmarkStart w:id="1411" w:name="_Toc195348982"/>
      <w:bookmarkStart w:id="1412" w:name="_Toc195349570"/>
      <w:bookmarkStart w:id="1413" w:name="_Toc200747348"/>
      <w:r>
        <w:t>6.1.5.2</w:t>
      </w:r>
      <w:r>
        <w:rPr>
          <w:noProof/>
        </w:rPr>
        <w:t>.3</w:t>
      </w:r>
      <w:r>
        <w:rPr>
          <w:noProof/>
        </w:rPr>
        <w:tab/>
        <w:t>Standard Methods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32CEDB7D" w14:textId="77777777" w:rsidR="00ED786F" w:rsidRDefault="00ED786F" w:rsidP="00F544AD">
      <w:pPr>
        <w:pStyle w:val="Heading6"/>
        <w:rPr>
          <w:noProof/>
        </w:rPr>
      </w:pPr>
      <w:bookmarkStart w:id="1414" w:name="_Toc96843370"/>
      <w:bookmarkStart w:id="1415" w:name="_Toc96844345"/>
      <w:bookmarkStart w:id="1416" w:name="_Toc100739918"/>
      <w:bookmarkStart w:id="1417" w:name="_Toc133408840"/>
      <w:bookmarkStart w:id="1418" w:name="_Toc160452689"/>
      <w:bookmarkStart w:id="1419" w:name="_Toc164869617"/>
      <w:bookmarkStart w:id="1420" w:name="_Toc175350601"/>
      <w:bookmarkStart w:id="1421" w:name="_Toc180146538"/>
      <w:bookmarkStart w:id="1422" w:name="_Toc180249036"/>
      <w:bookmarkStart w:id="1423" w:name="_Toc183378990"/>
      <w:bookmarkStart w:id="1424" w:name="_Toc195348983"/>
      <w:bookmarkStart w:id="1425" w:name="_Toc195349571"/>
      <w:bookmarkStart w:id="1426" w:name="_Toc200747349"/>
      <w:r>
        <w:t>6.1.5.2.3</w:t>
      </w:r>
      <w:r>
        <w:rPr>
          <w:noProof/>
        </w:rPr>
        <w:t>.1</w:t>
      </w:r>
      <w:r>
        <w:rPr>
          <w:noProof/>
        </w:rPr>
        <w:tab/>
        <w:t>POST</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7" w:name="_Toc96843371"/>
      <w:bookmarkStart w:id="1428" w:name="_Toc96844346"/>
      <w:bookmarkStart w:id="1429" w:name="_Toc100739919"/>
      <w:bookmarkStart w:id="1430" w:name="_Toc133408841"/>
      <w:bookmarkStart w:id="1431" w:name="_Toc160452690"/>
      <w:bookmarkStart w:id="1432" w:name="_Toc164869618"/>
      <w:bookmarkStart w:id="1433" w:name="_Toc175350602"/>
      <w:bookmarkStart w:id="1434" w:name="_Toc180146539"/>
      <w:bookmarkStart w:id="1435" w:name="_Toc180249037"/>
      <w:bookmarkStart w:id="1436" w:name="_Toc183378991"/>
      <w:bookmarkStart w:id="1437" w:name="_Toc195348984"/>
      <w:bookmarkStart w:id="1438" w:name="_Toc195349572"/>
      <w:bookmarkStart w:id="1439" w:name="_Toc200747350"/>
      <w:r>
        <w:t>6.1.5.</w:t>
      </w:r>
      <w:r w:rsidR="00D35505">
        <w:t>3</w:t>
      </w:r>
      <w:r>
        <w:tab/>
      </w:r>
      <w:r w:rsidR="00221054">
        <w:t xml:space="preserve">Selected </w:t>
      </w:r>
      <w:r w:rsidR="00221054" w:rsidRPr="001856EE">
        <w:t>C2 Communication Mode Notification</w:t>
      </w:r>
      <w:bookmarkEnd w:id="1359"/>
      <w:bookmarkEnd w:id="1373"/>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C7B705E" w14:textId="77777777" w:rsidR="00CE57B7" w:rsidRDefault="003319AF">
      <w:pPr>
        <w:pStyle w:val="Heading5"/>
        <w:rPr>
          <w:noProof/>
        </w:rPr>
      </w:pPr>
      <w:bookmarkStart w:id="1440" w:name="_Toc532994455"/>
      <w:bookmarkStart w:id="1441" w:name="_Toc35971422"/>
      <w:bookmarkStart w:id="1442" w:name="_Toc96843372"/>
      <w:bookmarkStart w:id="1443" w:name="_Toc96844347"/>
      <w:bookmarkStart w:id="1444" w:name="_Toc100739920"/>
      <w:bookmarkStart w:id="1445" w:name="_Toc133408842"/>
      <w:bookmarkStart w:id="1446" w:name="_Toc160452691"/>
      <w:bookmarkStart w:id="1447" w:name="_Toc164869619"/>
      <w:bookmarkStart w:id="1448" w:name="_Toc175350603"/>
      <w:bookmarkStart w:id="1449" w:name="_Toc180146540"/>
      <w:bookmarkStart w:id="1450" w:name="_Toc180249038"/>
      <w:bookmarkStart w:id="1451" w:name="_Toc183378992"/>
      <w:bookmarkStart w:id="1452" w:name="_Toc195348985"/>
      <w:bookmarkStart w:id="1453" w:name="_Toc195349573"/>
      <w:bookmarkStart w:id="1454" w:name="_Toc510696631"/>
      <w:bookmarkStart w:id="1455" w:name="_Toc200747351"/>
      <w:r>
        <w:t>6.1.5.</w:t>
      </w:r>
      <w:r w:rsidR="00D35505">
        <w:t>3</w:t>
      </w:r>
      <w:r>
        <w:rPr>
          <w:noProof/>
        </w:rPr>
        <w:t>.1</w:t>
      </w:r>
      <w:r>
        <w:rPr>
          <w:noProof/>
        </w:rPr>
        <w:tab/>
        <w:t>Description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6" w:name="_Toc532994456"/>
      <w:bookmarkStart w:id="1457" w:name="_Toc35971423"/>
      <w:bookmarkStart w:id="1458" w:name="_Toc96843373"/>
      <w:bookmarkStart w:id="1459" w:name="_Toc96844348"/>
      <w:bookmarkStart w:id="1460" w:name="_Toc100739921"/>
      <w:bookmarkStart w:id="1461" w:name="_Toc133408843"/>
      <w:bookmarkStart w:id="1462" w:name="_Toc160452692"/>
      <w:bookmarkStart w:id="1463" w:name="_Toc164869620"/>
      <w:bookmarkStart w:id="1464" w:name="_Toc175350604"/>
      <w:bookmarkStart w:id="1465" w:name="_Toc180146541"/>
      <w:bookmarkStart w:id="1466" w:name="_Toc180249039"/>
      <w:bookmarkStart w:id="1467" w:name="_Toc183378993"/>
      <w:bookmarkStart w:id="1468" w:name="_Toc195348986"/>
      <w:bookmarkStart w:id="1469" w:name="_Toc195349574"/>
      <w:bookmarkStart w:id="1470" w:name="_Toc200747352"/>
      <w:r>
        <w:t>6.1.5.</w:t>
      </w:r>
      <w:r w:rsidR="00D35505">
        <w:t>3</w:t>
      </w:r>
      <w:r>
        <w:rPr>
          <w:noProof/>
        </w:rPr>
        <w:t>.2</w:t>
      </w:r>
      <w:r>
        <w:rPr>
          <w:noProof/>
        </w:rPr>
        <w:tab/>
        <w:t>Target URI</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1" w:name="_Toc532994457"/>
      <w:bookmarkStart w:id="1472" w:name="_Toc35971424"/>
      <w:bookmarkStart w:id="1473" w:name="_Toc96843374"/>
      <w:bookmarkStart w:id="1474" w:name="_Toc96844349"/>
      <w:bookmarkStart w:id="1475" w:name="_Toc100739922"/>
      <w:bookmarkStart w:id="1476" w:name="_Toc133408844"/>
      <w:bookmarkStart w:id="1477" w:name="_Toc160452693"/>
      <w:bookmarkStart w:id="1478" w:name="_Toc164869621"/>
      <w:bookmarkStart w:id="1479" w:name="_Toc175350605"/>
      <w:bookmarkStart w:id="1480" w:name="_Toc180146542"/>
      <w:bookmarkStart w:id="1481" w:name="_Toc180249040"/>
      <w:bookmarkStart w:id="1482" w:name="_Toc183378994"/>
      <w:bookmarkStart w:id="1483" w:name="_Toc195348987"/>
      <w:bookmarkStart w:id="1484" w:name="_Toc195349575"/>
      <w:bookmarkStart w:id="1485" w:name="_Toc200747353"/>
      <w:r>
        <w:lastRenderedPageBreak/>
        <w:t>6.1.5.</w:t>
      </w:r>
      <w:r w:rsidR="00D35505">
        <w:t>3</w:t>
      </w:r>
      <w:r>
        <w:rPr>
          <w:noProof/>
        </w:rPr>
        <w:t>.3</w:t>
      </w:r>
      <w:r>
        <w:rPr>
          <w:noProof/>
        </w:rPr>
        <w:tab/>
        <w:t>Standard Methods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0876D3C" w14:textId="77777777" w:rsidR="00CE57B7" w:rsidRDefault="003319AF" w:rsidP="00F544AD">
      <w:pPr>
        <w:pStyle w:val="Heading6"/>
        <w:rPr>
          <w:noProof/>
        </w:rPr>
      </w:pPr>
      <w:bookmarkStart w:id="1486" w:name="_Toc532994458"/>
      <w:bookmarkStart w:id="1487" w:name="_Toc35971425"/>
      <w:bookmarkStart w:id="1488" w:name="_Toc96843375"/>
      <w:bookmarkStart w:id="1489" w:name="_Toc96844350"/>
      <w:bookmarkStart w:id="1490" w:name="_Toc100739923"/>
      <w:bookmarkStart w:id="1491" w:name="_Toc133408845"/>
      <w:bookmarkStart w:id="1492" w:name="_Toc160452694"/>
      <w:bookmarkStart w:id="1493" w:name="_Toc164869622"/>
      <w:bookmarkStart w:id="1494" w:name="_Toc175350606"/>
      <w:bookmarkStart w:id="1495" w:name="_Toc180146543"/>
      <w:bookmarkStart w:id="1496" w:name="_Toc180249041"/>
      <w:bookmarkStart w:id="1497" w:name="_Toc183378995"/>
      <w:bookmarkStart w:id="1498" w:name="_Toc195348988"/>
      <w:bookmarkStart w:id="1499" w:name="_Toc195349576"/>
      <w:bookmarkStart w:id="1500" w:name="_Toc200747354"/>
      <w:r>
        <w:t>6.1.5.</w:t>
      </w:r>
      <w:r w:rsidR="00D35505">
        <w:t>3</w:t>
      </w:r>
      <w:r>
        <w:t>.3</w:t>
      </w:r>
      <w:r>
        <w:rPr>
          <w:noProof/>
        </w:rPr>
        <w:t>.1</w:t>
      </w:r>
      <w:r>
        <w:rPr>
          <w:noProof/>
        </w:rPr>
        <w:tab/>
        <w:t>POST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1"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2" w:name="_Toc96843376"/>
      <w:bookmarkStart w:id="1503" w:name="_Toc96844351"/>
      <w:bookmarkStart w:id="1504" w:name="_Toc100739924"/>
      <w:bookmarkStart w:id="1505" w:name="_Toc133408846"/>
      <w:bookmarkStart w:id="1506" w:name="_Toc160452695"/>
      <w:bookmarkStart w:id="1507" w:name="_Toc164869623"/>
      <w:bookmarkStart w:id="1508" w:name="_Toc175350607"/>
      <w:bookmarkStart w:id="1509" w:name="_Toc180146544"/>
      <w:bookmarkStart w:id="1510" w:name="_Toc180249042"/>
      <w:bookmarkStart w:id="1511" w:name="_Toc183378996"/>
      <w:bookmarkStart w:id="1512" w:name="_Toc195348989"/>
      <w:bookmarkStart w:id="1513" w:name="_Toc195349577"/>
      <w:bookmarkStart w:id="1514" w:name="_Toc200747355"/>
      <w:r>
        <w:t>6.1.5.</w:t>
      </w:r>
      <w:r w:rsidR="003F423F">
        <w:t>4</w:t>
      </w:r>
      <w:r>
        <w:tab/>
      </w:r>
      <w:r w:rsidR="006E51AA" w:rsidRPr="001856EE">
        <w:t>C2 Communication Mode Switching Notification</w:t>
      </w:r>
      <w:bookmarkEnd w:id="1454"/>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7925135" w14:textId="77777777" w:rsidR="006E51AA" w:rsidRDefault="006E51AA" w:rsidP="006E51AA">
      <w:pPr>
        <w:pStyle w:val="Heading5"/>
        <w:rPr>
          <w:noProof/>
        </w:rPr>
      </w:pPr>
      <w:bookmarkStart w:id="1515" w:name="_Toc96843377"/>
      <w:bookmarkStart w:id="1516" w:name="_Toc96844352"/>
      <w:bookmarkStart w:id="1517" w:name="_Toc100739925"/>
      <w:bookmarkStart w:id="1518" w:name="_Toc133408847"/>
      <w:bookmarkStart w:id="1519" w:name="_Toc160452696"/>
      <w:bookmarkStart w:id="1520" w:name="_Toc164869624"/>
      <w:bookmarkStart w:id="1521" w:name="_Toc175350608"/>
      <w:bookmarkStart w:id="1522" w:name="_Toc180146545"/>
      <w:bookmarkStart w:id="1523" w:name="_Toc180249043"/>
      <w:bookmarkStart w:id="1524" w:name="_Toc183378997"/>
      <w:bookmarkStart w:id="1525" w:name="_Toc195348990"/>
      <w:bookmarkStart w:id="1526" w:name="_Toc195349578"/>
      <w:bookmarkStart w:id="1527" w:name="_Toc35971427"/>
      <w:bookmarkStart w:id="1528" w:name="_Toc200747356"/>
      <w:r>
        <w:t>6.1.5.</w:t>
      </w:r>
      <w:r w:rsidR="003F423F">
        <w:t>4</w:t>
      </w:r>
      <w:r>
        <w:rPr>
          <w:noProof/>
        </w:rPr>
        <w:t>.1</w:t>
      </w:r>
      <w:r>
        <w:rPr>
          <w:noProof/>
        </w:rPr>
        <w:tab/>
        <w:t>Description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29" w:name="_Toc96843378"/>
      <w:bookmarkStart w:id="1530" w:name="_Toc96844353"/>
      <w:bookmarkStart w:id="1531" w:name="_Toc100739926"/>
      <w:bookmarkStart w:id="1532" w:name="_Toc133408848"/>
      <w:bookmarkStart w:id="1533" w:name="_Toc160452697"/>
      <w:bookmarkStart w:id="1534" w:name="_Toc164869625"/>
      <w:bookmarkStart w:id="1535" w:name="_Toc175350609"/>
      <w:bookmarkStart w:id="1536" w:name="_Toc180146546"/>
      <w:bookmarkStart w:id="1537" w:name="_Toc180249044"/>
      <w:bookmarkStart w:id="1538" w:name="_Toc183378998"/>
      <w:bookmarkStart w:id="1539" w:name="_Toc195348991"/>
      <w:bookmarkStart w:id="1540" w:name="_Toc195349579"/>
      <w:bookmarkStart w:id="1541" w:name="_Toc200747357"/>
      <w:r>
        <w:lastRenderedPageBreak/>
        <w:t>6.1.5.</w:t>
      </w:r>
      <w:r w:rsidR="003F423F">
        <w:t>4</w:t>
      </w:r>
      <w:r>
        <w:rPr>
          <w:noProof/>
        </w:rPr>
        <w:t>.2</w:t>
      </w:r>
      <w:r>
        <w:rPr>
          <w:noProof/>
        </w:rPr>
        <w:tab/>
        <w:t>Target URI</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2" w:name="_Toc96843379"/>
      <w:bookmarkStart w:id="1543" w:name="_Toc96844354"/>
      <w:bookmarkStart w:id="1544" w:name="_Toc100739927"/>
      <w:bookmarkStart w:id="1545" w:name="_Toc133408849"/>
      <w:bookmarkStart w:id="1546" w:name="_Toc160452698"/>
      <w:bookmarkStart w:id="1547" w:name="_Toc164869626"/>
      <w:bookmarkStart w:id="1548" w:name="_Toc175350610"/>
      <w:bookmarkStart w:id="1549" w:name="_Toc180146547"/>
      <w:bookmarkStart w:id="1550" w:name="_Toc180249045"/>
      <w:bookmarkStart w:id="1551" w:name="_Toc183378999"/>
      <w:bookmarkStart w:id="1552" w:name="_Toc195348992"/>
      <w:bookmarkStart w:id="1553" w:name="_Toc195349580"/>
      <w:bookmarkStart w:id="1554" w:name="_Toc200747358"/>
      <w:r>
        <w:t>6.1.5.</w:t>
      </w:r>
      <w:r w:rsidR="003F423F">
        <w:t>4</w:t>
      </w:r>
      <w:r>
        <w:rPr>
          <w:noProof/>
        </w:rPr>
        <w:t>.3</w:t>
      </w:r>
      <w:r>
        <w:rPr>
          <w:noProof/>
        </w:rPr>
        <w:tab/>
        <w:t>Standard Methods</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AAE38FF" w14:textId="77777777" w:rsidR="006E51AA" w:rsidRDefault="006E51AA" w:rsidP="00F544AD">
      <w:pPr>
        <w:pStyle w:val="Heading6"/>
        <w:rPr>
          <w:noProof/>
        </w:rPr>
      </w:pPr>
      <w:bookmarkStart w:id="1555" w:name="_Toc96843380"/>
      <w:bookmarkStart w:id="1556" w:name="_Toc96844355"/>
      <w:bookmarkStart w:id="1557" w:name="_Toc100739928"/>
      <w:bookmarkStart w:id="1558" w:name="_Toc133408850"/>
      <w:bookmarkStart w:id="1559" w:name="_Toc160452699"/>
      <w:bookmarkStart w:id="1560" w:name="_Toc164869627"/>
      <w:bookmarkStart w:id="1561" w:name="_Toc175350611"/>
      <w:bookmarkStart w:id="1562" w:name="_Toc180146548"/>
      <w:bookmarkStart w:id="1563" w:name="_Toc180249046"/>
      <w:bookmarkStart w:id="1564" w:name="_Toc183379000"/>
      <w:bookmarkStart w:id="1565" w:name="_Toc195348993"/>
      <w:bookmarkStart w:id="1566" w:name="_Toc195349581"/>
      <w:bookmarkStart w:id="1567" w:name="_Toc200747359"/>
      <w:r>
        <w:t>6.1.5.</w:t>
      </w:r>
      <w:r w:rsidR="003F423F">
        <w:t>4</w:t>
      </w:r>
      <w:r>
        <w:t>.3</w:t>
      </w:r>
      <w:r>
        <w:rPr>
          <w:noProof/>
        </w:rPr>
        <w:t>.1</w:t>
      </w:r>
      <w:r>
        <w:rPr>
          <w:noProof/>
        </w:rPr>
        <w:tab/>
        <w:t>POST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8" w:name="_Toc96843381"/>
      <w:bookmarkStart w:id="1569" w:name="_Toc96844356"/>
      <w:bookmarkStart w:id="1570" w:name="_Toc100739929"/>
      <w:bookmarkStart w:id="1571" w:name="_Toc133408851"/>
      <w:bookmarkStart w:id="1572" w:name="_Toc160452700"/>
      <w:bookmarkStart w:id="1573" w:name="_Toc164869628"/>
      <w:bookmarkStart w:id="1574" w:name="_Toc175350612"/>
      <w:bookmarkStart w:id="1575" w:name="_Toc180146549"/>
      <w:bookmarkStart w:id="1576" w:name="_Toc180249047"/>
      <w:bookmarkStart w:id="1577" w:name="_Toc183379001"/>
      <w:bookmarkStart w:id="1578" w:name="_Toc195348994"/>
      <w:bookmarkStart w:id="1579" w:name="_Toc195349582"/>
      <w:bookmarkStart w:id="1580" w:name="_Toc200747360"/>
      <w:r>
        <w:t>6.1.6</w:t>
      </w:r>
      <w:r>
        <w:tab/>
        <w:t>Data Model</w:t>
      </w:r>
      <w:bookmarkEnd w:id="1360"/>
      <w:bookmarkEnd w:id="152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0A6EE0E" w14:textId="77777777" w:rsidR="00CE57B7" w:rsidRDefault="003319AF">
      <w:pPr>
        <w:pStyle w:val="Heading4"/>
      </w:pPr>
      <w:bookmarkStart w:id="1581" w:name="_Toc510696633"/>
      <w:bookmarkStart w:id="1582" w:name="_Toc35971428"/>
      <w:bookmarkStart w:id="1583" w:name="_Toc96843382"/>
      <w:bookmarkStart w:id="1584" w:name="_Toc96844357"/>
      <w:bookmarkStart w:id="1585" w:name="_Toc100739930"/>
      <w:bookmarkStart w:id="1586" w:name="_Toc133408852"/>
      <w:bookmarkStart w:id="1587" w:name="_Toc160452701"/>
      <w:bookmarkStart w:id="1588" w:name="_Toc164869629"/>
      <w:bookmarkStart w:id="1589" w:name="_Toc175350613"/>
      <w:bookmarkStart w:id="1590" w:name="_Toc180146550"/>
      <w:bookmarkStart w:id="1591" w:name="_Toc180249048"/>
      <w:bookmarkStart w:id="1592" w:name="_Toc183379002"/>
      <w:bookmarkStart w:id="1593" w:name="_Toc195348995"/>
      <w:bookmarkStart w:id="1594" w:name="_Toc195349583"/>
      <w:bookmarkStart w:id="1595" w:name="_Toc200747361"/>
      <w:r>
        <w:t>6.1.6.1</w:t>
      </w:r>
      <w:r>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6" w:name="_Toc510696634"/>
      <w:bookmarkStart w:id="1597" w:name="_Toc35971429"/>
      <w:bookmarkStart w:id="1598" w:name="_Toc96843383"/>
      <w:bookmarkStart w:id="1599" w:name="_Toc96844358"/>
      <w:bookmarkStart w:id="1600" w:name="_Toc100739931"/>
      <w:bookmarkStart w:id="1601" w:name="_Toc133408853"/>
      <w:bookmarkStart w:id="1602" w:name="_Toc160452702"/>
      <w:bookmarkStart w:id="1603" w:name="_Toc164869630"/>
      <w:bookmarkStart w:id="1604" w:name="_Toc175350614"/>
      <w:bookmarkStart w:id="1605" w:name="_Toc180146551"/>
      <w:bookmarkStart w:id="1606" w:name="_Toc180249049"/>
      <w:bookmarkStart w:id="1607" w:name="_Toc183379003"/>
      <w:bookmarkStart w:id="1608" w:name="_Toc195348996"/>
      <w:bookmarkStart w:id="1609" w:name="_Toc195349584"/>
      <w:bookmarkStart w:id="1610" w:name="_Toc200747362"/>
      <w:r>
        <w:rPr>
          <w:lang w:val="en-US"/>
        </w:rPr>
        <w:t>6.1.6.2</w:t>
      </w:r>
      <w:r>
        <w:rPr>
          <w:lang w:val="en-US"/>
        </w:rPr>
        <w:tab/>
        <w:t>Structured data types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9233281" w14:textId="77777777" w:rsidR="00CE57B7" w:rsidRDefault="003319AF">
      <w:pPr>
        <w:pStyle w:val="Heading5"/>
      </w:pPr>
      <w:bookmarkStart w:id="1611" w:name="_Toc510696635"/>
      <w:bookmarkStart w:id="1612" w:name="_Toc35971430"/>
      <w:bookmarkStart w:id="1613" w:name="_Toc96843384"/>
      <w:bookmarkStart w:id="1614" w:name="_Toc96844359"/>
      <w:bookmarkStart w:id="1615" w:name="_Toc100739932"/>
      <w:bookmarkStart w:id="1616" w:name="_Toc133408854"/>
      <w:bookmarkStart w:id="1617" w:name="_Toc160452703"/>
      <w:bookmarkStart w:id="1618" w:name="_Toc164869631"/>
      <w:bookmarkStart w:id="1619" w:name="_Toc175350615"/>
      <w:bookmarkStart w:id="1620" w:name="_Toc180146552"/>
      <w:bookmarkStart w:id="1621" w:name="_Toc180249050"/>
      <w:bookmarkStart w:id="1622" w:name="_Toc183379004"/>
      <w:bookmarkStart w:id="1623" w:name="_Toc195348997"/>
      <w:bookmarkStart w:id="1624" w:name="_Toc195349585"/>
      <w:bookmarkStart w:id="1625" w:name="_Toc200747363"/>
      <w:r>
        <w:t>6.1.6.2.1</w:t>
      </w:r>
      <w:r>
        <w:tab/>
        <w:t>Introduction</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6" w:name="_Toc510696636"/>
      <w:bookmarkStart w:id="1627" w:name="_Toc35971431"/>
      <w:bookmarkStart w:id="1628" w:name="_Toc96843385"/>
      <w:bookmarkStart w:id="1629" w:name="_Toc96844360"/>
      <w:bookmarkStart w:id="1630" w:name="_Toc100739933"/>
      <w:bookmarkStart w:id="1631" w:name="_Toc133408855"/>
      <w:bookmarkStart w:id="1632" w:name="_Toc160452704"/>
      <w:bookmarkStart w:id="1633" w:name="_Toc164869632"/>
      <w:bookmarkStart w:id="1634" w:name="_Toc175350616"/>
      <w:bookmarkStart w:id="1635" w:name="_Toc180146553"/>
      <w:bookmarkStart w:id="1636" w:name="_Toc180249051"/>
      <w:bookmarkStart w:id="1637" w:name="_Toc183379005"/>
      <w:bookmarkStart w:id="1638" w:name="_Toc195348998"/>
      <w:bookmarkStart w:id="1639" w:name="_Toc195349586"/>
      <w:bookmarkStart w:id="1640" w:name="_Toc200747364"/>
      <w:r>
        <w:lastRenderedPageBreak/>
        <w:t>6.1.6.2.2</w:t>
      </w:r>
      <w:r>
        <w:tab/>
        <w:t xml:space="preserve">Type: </w:t>
      </w:r>
      <w:bookmarkEnd w:id="1626"/>
      <w:bookmarkEnd w:id="1627"/>
      <w:r w:rsidR="006C7310">
        <w:t>ConfigureData</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1" w:name="_Toc510696637"/>
      <w:bookmarkStart w:id="1642" w:name="_Toc35971432"/>
      <w:bookmarkStart w:id="1643" w:name="_Toc96843386"/>
      <w:bookmarkStart w:id="1644" w:name="_Toc96844361"/>
      <w:bookmarkStart w:id="1645" w:name="_Toc100739934"/>
      <w:bookmarkStart w:id="1646" w:name="_Toc133408856"/>
      <w:bookmarkStart w:id="1647" w:name="_Toc160452705"/>
      <w:bookmarkStart w:id="1648" w:name="_Toc164869633"/>
      <w:bookmarkStart w:id="1649" w:name="_Toc175350617"/>
      <w:bookmarkStart w:id="1650" w:name="_Toc180146554"/>
      <w:bookmarkStart w:id="1651" w:name="_Toc180249052"/>
      <w:bookmarkStart w:id="1652" w:name="_Toc183379006"/>
      <w:bookmarkStart w:id="1653" w:name="_Toc195348999"/>
      <w:bookmarkStart w:id="1654" w:name="_Toc195349587"/>
      <w:bookmarkStart w:id="1655" w:name="_Toc200747365"/>
      <w:r>
        <w:lastRenderedPageBreak/>
        <w:t>6.1.6.2.3</w:t>
      </w:r>
      <w:r>
        <w:tab/>
        <w:t xml:space="preserve">Type: </w:t>
      </w:r>
      <w:r w:rsidR="00EB3E1B" w:rsidRPr="000073D4">
        <w:t>SelectedC2CommModeNotif</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3BE63413" w14:textId="77777777" w:rsidR="00EB3E1B" w:rsidRDefault="00EB3E1B" w:rsidP="00EB3E1B">
      <w:pPr>
        <w:pStyle w:val="TH"/>
      </w:pPr>
      <w:bookmarkStart w:id="1656" w:name="_Toc510696638"/>
      <w:bookmarkStart w:id="1657"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8" w:name="_Toc96843387"/>
      <w:bookmarkStart w:id="1659" w:name="_Toc96844362"/>
      <w:bookmarkStart w:id="1660" w:name="_Toc100739935"/>
      <w:bookmarkStart w:id="1661" w:name="_Toc133408857"/>
      <w:bookmarkStart w:id="1662" w:name="_Toc160452706"/>
      <w:bookmarkStart w:id="1663" w:name="_Toc164869634"/>
      <w:bookmarkStart w:id="1664" w:name="_Toc175350618"/>
      <w:bookmarkStart w:id="1665" w:name="_Toc180146555"/>
      <w:bookmarkStart w:id="1666" w:name="_Toc180249053"/>
      <w:bookmarkStart w:id="1667" w:name="_Toc183379007"/>
      <w:bookmarkStart w:id="1668" w:name="_Toc195349000"/>
      <w:bookmarkStart w:id="1669" w:name="_Toc195349588"/>
      <w:bookmarkStart w:id="1670" w:name="_Toc200747366"/>
      <w:r>
        <w:t>6.1.6.2.4</w:t>
      </w:r>
      <w:r>
        <w:tab/>
      </w:r>
      <w:r w:rsidR="00E45AA1">
        <w:t xml:space="preserve">Type: </w:t>
      </w:r>
      <w:r w:rsidRPr="00004689">
        <w:t>C2</w:t>
      </w:r>
      <w:r>
        <w:t>Comm</w:t>
      </w:r>
      <w:r w:rsidRPr="00004689">
        <w:t>ModeSwitchNotif</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1" w:name="_Toc96843388"/>
      <w:bookmarkStart w:id="1672" w:name="_Toc96844363"/>
      <w:bookmarkStart w:id="1673" w:name="_Toc100739936"/>
      <w:bookmarkStart w:id="1674" w:name="_Toc133408858"/>
      <w:bookmarkStart w:id="1675" w:name="_Toc160452707"/>
      <w:bookmarkStart w:id="1676" w:name="_Toc164869635"/>
      <w:bookmarkStart w:id="1677" w:name="_Toc175350619"/>
      <w:bookmarkStart w:id="1678" w:name="_Toc180146556"/>
      <w:bookmarkStart w:id="1679" w:name="_Toc180249054"/>
      <w:bookmarkStart w:id="1680" w:name="_Toc183379008"/>
      <w:bookmarkStart w:id="1681" w:name="_Toc195349001"/>
      <w:bookmarkStart w:id="1682" w:name="_Toc195349589"/>
      <w:bookmarkStart w:id="1683" w:name="_Toc200747367"/>
      <w:r>
        <w:lastRenderedPageBreak/>
        <w:t>6.1.6.2.5</w:t>
      </w:r>
      <w:r>
        <w:tab/>
      </w:r>
      <w:r w:rsidR="00E45AA1">
        <w:t xml:space="preserve">Type: </w:t>
      </w:r>
      <w:r>
        <w:t>C2Result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4" w:name="_Toc96843389"/>
      <w:bookmarkStart w:id="1685" w:name="_Toc96844364"/>
      <w:bookmarkStart w:id="1686" w:name="_Toc100739937"/>
      <w:bookmarkStart w:id="1687" w:name="_Toc133408859"/>
      <w:bookmarkStart w:id="1688" w:name="_Toc160452708"/>
      <w:bookmarkStart w:id="1689" w:name="_Toc164869636"/>
      <w:bookmarkStart w:id="1690" w:name="_Toc175350620"/>
      <w:bookmarkStart w:id="1691" w:name="_Toc180146557"/>
      <w:bookmarkStart w:id="1692" w:name="_Toc180249055"/>
      <w:bookmarkStart w:id="1693" w:name="_Toc183379009"/>
      <w:bookmarkStart w:id="1694" w:name="_Toc195349002"/>
      <w:bookmarkStart w:id="1695" w:name="_Toc195349590"/>
      <w:bookmarkStart w:id="1696" w:name="_Toc200747368"/>
      <w:r>
        <w:t>6.1.6.2.6</w:t>
      </w:r>
      <w:r>
        <w:tab/>
        <w:t>Type: UasId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7" w:name="_Toc96843390"/>
      <w:bookmarkStart w:id="1698" w:name="_Toc96844365"/>
      <w:bookmarkStart w:id="1699" w:name="_Toc100739938"/>
      <w:bookmarkStart w:id="1700" w:name="_Toc133408860"/>
      <w:bookmarkStart w:id="1701" w:name="_Toc160452709"/>
      <w:bookmarkStart w:id="1702" w:name="_Toc164869637"/>
      <w:bookmarkStart w:id="1703" w:name="_Toc175350621"/>
      <w:bookmarkStart w:id="1704" w:name="_Toc180146558"/>
      <w:bookmarkStart w:id="1705" w:name="_Toc180249056"/>
      <w:bookmarkStart w:id="1706" w:name="_Toc183379010"/>
      <w:bookmarkStart w:id="1707" w:name="_Toc195349003"/>
      <w:bookmarkStart w:id="1708" w:name="_Toc195349591"/>
      <w:bookmarkStart w:id="1709" w:name="_Toc200747369"/>
      <w:r>
        <w:t>6.1.6.2.7</w:t>
      </w:r>
      <w:r>
        <w:tab/>
        <w:t>Type: UavId</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0" w:name="_Toc96843391"/>
      <w:bookmarkStart w:id="1711" w:name="_Toc96844366"/>
      <w:bookmarkStart w:id="1712" w:name="_Toc100739939"/>
      <w:bookmarkStart w:id="1713" w:name="_Toc133408861"/>
      <w:bookmarkStart w:id="1714" w:name="_Toc160452710"/>
      <w:bookmarkStart w:id="1715" w:name="_Toc164869638"/>
      <w:bookmarkStart w:id="1716" w:name="_Toc175350622"/>
      <w:bookmarkStart w:id="1717" w:name="_Toc180146559"/>
      <w:bookmarkStart w:id="1718" w:name="_Toc180249057"/>
      <w:bookmarkStart w:id="1719" w:name="_Toc183379011"/>
      <w:bookmarkStart w:id="1720" w:name="_Toc195349004"/>
      <w:bookmarkStart w:id="1721" w:name="_Toc195349592"/>
      <w:bookmarkStart w:id="1722" w:name="_Toc200747370"/>
      <w:r>
        <w:lastRenderedPageBreak/>
        <w:t>6.1.6.2.8</w:t>
      </w:r>
      <w:r>
        <w:tab/>
        <w:t>Type: C2ServiceArea</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3" w:name="_Toc96843392"/>
      <w:bookmarkStart w:id="1724" w:name="_Toc96844367"/>
      <w:bookmarkStart w:id="1725" w:name="_Toc100739940"/>
      <w:bookmarkStart w:id="1726" w:name="_Toc133408862"/>
      <w:bookmarkStart w:id="1727" w:name="_Toc160452711"/>
      <w:bookmarkStart w:id="1728" w:name="_Toc164869639"/>
      <w:bookmarkStart w:id="1729" w:name="_Toc175350623"/>
      <w:bookmarkStart w:id="1730" w:name="_Toc180146560"/>
      <w:bookmarkStart w:id="1731" w:name="_Toc180249058"/>
      <w:bookmarkStart w:id="1732" w:name="_Toc183379012"/>
      <w:bookmarkStart w:id="1733" w:name="_Toc195349005"/>
      <w:bookmarkStart w:id="1734" w:name="_Toc195349593"/>
      <w:bookmarkStart w:id="1735" w:name="_Toc200747371"/>
      <w:r>
        <w:t>6.1.6.2.9</w:t>
      </w:r>
      <w:r>
        <w:tab/>
        <w:t xml:space="preserve">Type: </w:t>
      </w:r>
      <w:r w:rsidRPr="00A36D3A">
        <w:t>C2OpModeMngtCompStatus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6" w:name="_Toc96843393"/>
      <w:bookmarkStart w:id="1737" w:name="_Toc96844368"/>
      <w:bookmarkStart w:id="1738" w:name="_Toc100739941"/>
      <w:bookmarkStart w:id="1739" w:name="_Toc133408863"/>
      <w:bookmarkStart w:id="1740" w:name="_Toc160452712"/>
      <w:bookmarkStart w:id="1741" w:name="_Toc164869640"/>
      <w:bookmarkStart w:id="1742" w:name="_Toc175350624"/>
      <w:bookmarkStart w:id="1743" w:name="_Toc180146561"/>
      <w:bookmarkStart w:id="1744" w:name="_Toc180249059"/>
      <w:bookmarkStart w:id="1745" w:name="_Toc183379013"/>
      <w:bookmarkStart w:id="1746" w:name="_Toc195349006"/>
      <w:bookmarkStart w:id="1747" w:name="_Toc195349594"/>
      <w:bookmarkStart w:id="1748" w:name="_Toc200747372"/>
      <w:r>
        <w:t>6.1.6.2.10</w:t>
      </w:r>
      <w:r>
        <w:tab/>
        <w:t>Type: C2SwitchPolicies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49" w:name="_Toc96843394"/>
      <w:bookmarkStart w:id="1750" w:name="_Toc96844369"/>
      <w:bookmarkStart w:id="1751" w:name="_Toc100739942"/>
      <w:bookmarkStart w:id="1752" w:name="_Toc133408864"/>
      <w:bookmarkStart w:id="1753" w:name="_Toc160452713"/>
      <w:bookmarkStart w:id="1754" w:name="_Toc164869641"/>
      <w:bookmarkStart w:id="1755" w:name="_Toc175350625"/>
      <w:bookmarkStart w:id="1756" w:name="_Toc180146562"/>
      <w:bookmarkStart w:id="1757" w:name="_Toc180249060"/>
      <w:bookmarkStart w:id="1758" w:name="_Toc183379014"/>
      <w:bookmarkStart w:id="1759" w:name="_Toc195349007"/>
      <w:bookmarkStart w:id="1760" w:name="_Toc195349595"/>
      <w:bookmarkStart w:id="1761" w:name="_Toc200747373"/>
      <w:r>
        <w:lastRenderedPageBreak/>
        <w:t>6.1.6.2.11</w:t>
      </w:r>
      <w:r>
        <w:tab/>
        <w:t xml:space="preserve">Type: </w:t>
      </w:r>
      <w:r w:rsidRPr="00354686">
        <w:t>C2LinkQuality</w:t>
      </w:r>
      <w:r>
        <w:t>Thrlds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2" w:name="_Toc175350626"/>
      <w:bookmarkStart w:id="1763" w:name="_Toc180146563"/>
      <w:bookmarkStart w:id="1764" w:name="_Toc180249061"/>
      <w:bookmarkStart w:id="1765" w:name="_Toc183379015"/>
      <w:bookmarkStart w:id="1766" w:name="_Toc195349008"/>
      <w:bookmarkStart w:id="1767" w:name="_Toc195349596"/>
      <w:bookmarkStart w:id="1768" w:name="_Toc96843395"/>
      <w:bookmarkStart w:id="1769" w:name="_Toc96844370"/>
      <w:bookmarkStart w:id="1770" w:name="_Toc100739943"/>
      <w:bookmarkStart w:id="1771" w:name="_Toc133408865"/>
      <w:bookmarkStart w:id="1772" w:name="_Toc160452714"/>
      <w:bookmarkStart w:id="1773" w:name="_Toc164869642"/>
      <w:bookmarkStart w:id="1774" w:name="_Toc200747374"/>
      <w:r>
        <w:lastRenderedPageBreak/>
        <w:t>6.1.6.2.1</w:t>
      </w:r>
      <w:r w:rsidRPr="007B7E6A">
        <w:t>2</w:t>
      </w:r>
      <w:r>
        <w:tab/>
        <w:t>Type: C2DirectAvailRepReqs</w:t>
      </w:r>
      <w:bookmarkEnd w:id="1762"/>
      <w:bookmarkEnd w:id="1763"/>
      <w:bookmarkEnd w:id="1764"/>
      <w:bookmarkEnd w:id="1765"/>
      <w:bookmarkEnd w:id="1766"/>
      <w:bookmarkEnd w:id="1767"/>
      <w:bookmarkEnd w:id="177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5" w:name="_Toc175350627"/>
      <w:bookmarkStart w:id="1776" w:name="_Toc180146564"/>
      <w:bookmarkStart w:id="1777" w:name="_Toc180249062"/>
      <w:bookmarkStart w:id="1778" w:name="_Toc183379016"/>
      <w:bookmarkStart w:id="1779" w:name="_Toc195349009"/>
      <w:bookmarkStart w:id="1780" w:name="_Toc195349597"/>
      <w:bookmarkStart w:id="1781" w:name="_Toc200747375"/>
      <w:r>
        <w:t>6.1.6.2.</w:t>
      </w:r>
      <w:r w:rsidRPr="00221224">
        <w:t>13</w:t>
      </w:r>
      <w:r>
        <w:tab/>
        <w:t>Type: DualC2Data</w:t>
      </w:r>
      <w:bookmarkEnd w:id="1775"/>
      <w:bookmarkEnd w:id="1776"/>
      <w:bookmarkEnd w:id="1777"/>
      <w:bookmarkEnd w:id="1778"/>
      <w:bookmarkEnd w:id="1779"/>
      <w:bookmarkEnd w:id="1780"/>
      <w:bookmarkEnd w:id="1781"/>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2" w:name="_Toc175350628"/>
      <w:bookmarkStart w:id="1783" w:name="_Toc180146565"/>
      <w:bookmarkStart w:id="1784" w:name="_Toc180249063"/>
      <w:bookmarkStart w:id="1785" w:name="_Toc183379017"/>
      <w:bookmarkStart w:id="1786" w:name="_Toc195349010"/>
      <w:bookmarkStart w:id="1787" w:name="_Toc195349598"/>
      <w:bookmarkStart w:id="1788" w:name="_Toc200747376"/>
      <w:r>
        <w:rPr>
          <w:lang w:val="en-US"/>
        </w:rPr>
        <w:t>6.1.6.3</w:t>
      </w:r>
      <w:r>
        <w:rPr>
          <w:lang w:val="en-US"/>
        </w:rPr>
        <w:tab/>
        <w:t>Simple data types and enumerations</w:t>
      </w:r>
      <w:bookmarkEnd w:id="1656"/>
      <w:bookmarkEnd w:id="1657"/>
      <w:bookmarkEnd w:id="1768"/>
      <w:bookmarkEnd w:id="1769"/>
      <w:bookmarkEnd w:id="1770"/>
      <w:bookmarkEnd w:id="1771"/>
      <w:bookmarkEnd w:id="1772"/>
      <w:bookmarkEnd w:id="1773"/>
      <w:bookmarkEnd w:id="1782"/>
      <w:bookmarkEnd w:id="1783"/>
      <w:bookmarkEnd w:id="1784"/>
      <w:bookmarkEnd w:id="1785"/>
      <w:bookmarkEnd w:id="1786"/>
      <w:bookmarkEnd w:id="1787"/>
      <w:bookmarkEnd w:id="1788"/>
    </w:p>
    <w:p w14:paraId="3F2D1F6D" w14:textId="77777777" w:rsidR="00CE57B7" w:rsidRDefault="003319AF">
      <w:pPr>
        <w:pStyle w:val="Heading5"/>
      </w:pPr>
      <w:bookmarkStart w:id="1789" w:name="_Toc510696639"/>
      <w:bookmarkStart w:id="1790" w:name="_Toc35971434"/>
      <w:bookmarkStart w:id="1791" w:name="_Toc96843396"/>
      <w:bookmarkStart w:id="1792" w:name="_Toc96844371"/>
      <w:bookmarkStart w:id="1793" w:name="_Toc100739944"/>
      <w:bookmarkStart w:id="1794" w:name="_Toc133408866"/>
      <w:bookmarkStart w:id="1795" w:name="_Toc160452715"/>
      <w:bookmarkStart w:id="1796" w:name="_Toc164869643"/>
      <w:bookmarkStart w:id="1797" w:name="_Toc175350629"/>
      <w:bookmarkStart w:id="1798" w:name="_Toc180146566"/>
      <w:bookmarkStart w:id="1799" w:name="_Toc180249064"/>
      <w:bookmarkStart w:id="1800" w:name="_Toc183379018"/>
      <w:bookmarkStart w:id="1801" w:name="_Toc195349011"/>
      <w:bookmarkStart w:id="1802" w:name="_Toc195349599"/>
      <w:bookmarkStart w:id="1803" w:name="_Toc200747377"/>
      <w:r>
        <w:t>6.1.6.3.1</w:t>
      </w:r>
      <w:r>
        <w:tab/>
        <w:t>Introduction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4" w:name="_Toc510696640"/>
      <w:bookmarkStart w:id="1805" w:name="_Toc35971435"/>
      <w:bookmarkStart w:id="1806" w:name="_Toc96843397"/>
      <w:bookmarkStart w:id="1807" w:name="_Toc96844372"/>
      <w:bookmarkStart w:id="1808" w:name="_Toc100739945"/>
      <w:bookmarkStart w:id="1809" w:name="_Toc133408867"/>
      <w:bookmarkStart w:id="1810" w:name="_Toc160452716"/>
      <w:bookmarkStart w:id="1811" w:name="_Toc164869644"/>
      <w:bookmarkStart w:id="1812" w:name="_Toc175350630"/>
      <w:bookmarkStart w:id="1813" w:name="_Toc180146567"/>
      <w:bookmarkStart w:id="1814" w:name="_Toc180249065"/>
      <w:bookmarkStart w:id="1815" w:name="_Toc183379019"/>
      <w:bookmarkStart w:id="1816" w:name="_Toc195349012"/>
      <w:bookmarkStart w:id="1817" w:name="_Toc195349600"/>
      <w:bookmarkStart w:id="1818" w:name="_Toc200747378"/>
      <w:r>
        <w:t>6.1.6.3.2</w:t>
      </w:r>
      <w:r>
        <w:tab/>
        <w:t>Simple data types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19" w:name="_Toc510696641"/>
      <w:bookmarkStart w:id="1820" w:name="_Toc35971436"/>
      <w:bookmarkStart w:id="1821" w:name="_Toc96843398"/>
      <w:bookmarkStart w:id="1822" w:name="_Toc96844373"/>
      <w:bookmarkStart w:id="1823" w:name="_Toc100739946"/>
      <w:bookmarkStart w:id="1824" w:name="_Toc133408868"/>
      <w:bookmarkStart w:id="1825" w:name="_Toc160452717"/>
      <w:bookmarkStart w:id="1826" w:name="_Toc164869645"/>
      <w:bookmarkStart w:id="1827" w:name="_Toc175350631"/>
      <w:bookmarkStart w:id="1828" w:name="_Toc180146568"/>
      <w:bookmarkStart w:id="1829" w:name="_Toc180249066"/>
      <w:bookmarkStart w:id="1830" w:name="_Toc183379020"/>
      <w:bookmarkStart w:id="1831" w:name="_Toc195349013"/>
      <w:bookmarkStart w:id="1832" w:name="_Toc195349601"/>
      <w:bookmarkStart w:id="1833" w:name="_Toc200747379"/>
      <w:r>
        <w:t>6.1.6.3.3</w:t>
      </w:r>
      <w:r>
        <w:tab/>
        <w:t xml:space="preserve">Enumeration: </w:t>
      </w:r>
      <w:r w:rsidR="00E45AA1" w:rsidRPr="000B0D7A">
        <w:t>C2CommMode</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121CA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4" w:name="_Toc510696642"/>
      <w:bookmarkStart w:id="1835" w:name="_Toc35971437"/>
      <w:bookmarkStart w:id="1836" w:name="_Toc96843399"/>
      <w:bookmarkStart w:id="1837" w:name="_Toc96844374"/>
      <w:bookmarkStart w:id="1838" w:name="_Toc100739947"/>
      <w:bookmarkStart w:id="1839" w:name="_Toc133408869"/>
      <w:bookmarkStart w:id="1840" w:name="_Toc160452718"/>
      <w:bookmarkStart w:id="1841" w:name="_Toc164869646"/>
      <w:bookmarkStart w:id="1842" w:name="_Toc175350632"/>
      <w:bookmarkStart w:id="1843" w:name="_Toc180146569"/>
      <w:bookmarkStart w:id="1844" w:name="_Toc180249067"/>
      <w:bookmarkStart w:id="1845" w:name="_Toc183379021"/>
      <w:bookmarkStart w:id="1846" w:name="_Toc195349014"/>
      <w:bookmarkStart w:id="1847" w:name="_Toc195349602"/>
      <w:bookmarkStart w:id="1848" w:name="_Toc200747380"/>
      <w:r>
        <w:t>6.1.6.3.4</w:t>
      </w:r>
      <w:r>
        <w:tab/>
        <w:t xml:space="preserve">Enumeration: </w:t>
      </w:r>
      <w:r w:rsidR="00E45AA1" w:rsidRPr="000B0D7A">
        <w:t>C2</w:t>
      </w:r>
      <w:r w:rsidR="00E45AA1">
        <w:t>Comm</w:t>
      </w:r>
      <w:r w:rsidR="00E45AA1" w:rsidRPr="000B0D7A">
        <w:t>ModeSwitching</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C7E7296" w14:textId="630E1AA5" w:rsidR="00E45AA1" w:rsidRDefault="00E45AA1" w:rsidP="00E45AA1">
      <w:bookmarkStart w:id="1849" w:name="_Toc510696643"/>
      <w:bookmarkStart w:id="1850"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1" w:name="_Toc96843400"/>
      <w:bookmarkStart w:id="1852" w:name="_Toc96844375"/>
      <w:bookmarkStart w:id="1853" w:name="_Toc100739948"/>
      <w:bookmarkStart w:id="1854" w:name="_Toc133408870"/>
      <w:bookmarkStart w:id="1855" w:name="_Toc160452719"/>
      <w:bookmarkStart w:id="1856" w:name="_Toc164869647"/>
      <w:bookmarkStart w:id="1857" w:name="_Toc175350633"/>
      <w:bookmarkStart w:id="1858" w:name="_Toc180146570"/>
      <w:bookmarkStart w:id="1859" w:name="_Toc180249068"/>
      <w:bookmarkStart w:id="1860" w:name="_Toc183379022"/>
      <w:bookmarkStart w:id="1861" w:name="_Toc195349015"/>
      <w:bookmarkStart w:id="1862" w:name="_Toc195349603"/>
      <w:bookmarkStart w:id="1863" w:name="_Toc200747381"/>
      <w:r>
        <w:lastRenderedPageBreak/>
        <w:t>6.1.6.3.5</w:t>
      </w:r>
      <w:r>
        <w:tab/>
        <w:t xml:space="preserve">Enumeration: </w:t>
      </w:r>
      <w:r w:rsidRPr="000B0D7A">
        <w:t>C2</w:t>
      </w:r>
      <w:r>
        <w:t>SwitchingCause</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4" w:name="_Toc96843401"/>
      <w:bookmarkStart w:id="1865" w:name="_Toc96844376"/>
      <w:bookmarkStart w:id="1866" w:name="_Toc100739949"/>
      <w:bookmarkStart w:id="1867" w:name="_Toc133408871"/>
      <w:bookmarkStart w:id="1868" w:name="_Toc160452720"/>
      <w:bookmarkStart w:id="1869" w:name="_Toc164869648"/>
      <w:bookmarkStart w:id="1870" w:name="_Toc175350634"/>
      <w:bookmarkStart w:id="1871" w:name="_Toc180146571"/>
      <w:bookmarkStart w:id="1872" w:name="_Toc180249069"/>
      <w:bookmarkStart w:id="1873" w:name="_Toc183379023"/>
      <w:bookmarkStart w:id="1874" w:name="_Toc195349016"/>
      <w:bookmarkStart w:id="1875" w:name="_Toc195349604"/>
      <w:bookmarkStart w:id="1876" w:name="_Toc200747382"/>
      <w:r>
        <w:t>6.1.6.3.6</w:t>
      </w:r>
      <w:r>
        <w:tab/>
        <w:t xml:space="preserve">Enumeration: </w:t>
      </w:r>
      <w:r w:rsidRPr="00A36D3A">
        <w:t>C2OpModeStatus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7" w:name="_Toc96843402"/>
      <w:bookmarkStart w:id="1878" w:name="_Toc96844377"/>
      <w:bookmarkStart w:id="1879" w:name="_Toc100739950"/>
      <w:bookmarkStart w:id="1880" w:name="_Toc133408872"/>
      <w:bookmarkStart w:id="1881" w:name="_Toc160452721"/>
      <w:bookmarkStart w:id="1882" w:name="_Toc164869649"/>
      <w:bookmarkStart w:id="1883" w:name="_Toc175350635"/>
      <w:bookmarkStart w:id="1884" w:name="_Toc180146572"/>
      <w:bookmarkStart w:id="1885" w:name="_Toc180249070"/>
      <w:bookmarkStart w:id="1886" w:name="_Toc183379024"/>
      <w:bookmarkStart w:id="1887" w:name="_Toc195349017"/>
      <w:bookmarkStart w:id="1888" w:name="_Toc195349605"/>
      <w:bookmarkStart w:id="1889" w:name="_Toc20074738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49"/>
      <w:bookmarkEnd w:id="1850"/>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71FE246" w14:textId="77777777" w:rsidR="00A72977" w:rsidRDefault="00A72977" w:rsidP="00A72977">
      <w:bookmarkStart w:id="1890" w:name="_Toc510696644"/>
      <w:bookmarkStart w:id="1891"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2" w:name="_Toc510696646"/>
      <w:bookmarkStart w:id="1893" w:name="_Toc35971441"/>
      <w:bookmarkStart w:id="1894" w:name="_Toc96843403"/>
      <w:bookmarkStart w:id="1895" w:name="_Toc96844378"/>
      <w:bookmarkStart w:id="1896" w:name="_Toc100739951"/>
      <w:bookmarkStart w:id="1897" w:name="_Toc133408873"/>
      <w:bookmarkStart w:id="1898" w:name="_Toc160452722"/>
      <w:bookmarkStart w:id="1899" w:name="_Toc164869650"/>
      <w:bookmarkStart w:id="1900" w:name="_Toc175350636"/>
      <w:bookmarkStart w:id="1901" w:name="_Toc180146573"/>
      <w:bookmarkStart w:id="1902" w:name="_Toc180249071"/>
      <w:bookmarkStart w:id="1903" w:name="_Toc183379025"/>
      <w:bookmarkStart w:id="1904" w:name="_Toc195349018"/>
      <w:bookmarkStart w:id="1905" w:name="_Toc195349606"/>
      <w:bookmarkStart w:id="1906" w:name="_Toc200747384"/>
      <w:bookmarkEnd w:id="1890"/>
      <w:bookmarkEnd w:id="1891"/>
      <w:r>
        <w:lastRenderedPageBreak/>
        <w:t>6.1.6.5</w:t>
      </w:r>
      <w:r>
        <w:tab/>
        <w:t>Binary data</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23EC1477" w14:textId="77777777" w:rsidR="00CE57B7" w:rsidRDefault="003319AF">
      <w:pPr>
        <w:pStyle w:val="Heading5"/>
      </w:pPr>
      <w:bookmarkStart w:id="1907" w:name="_Toc35971442"/>
      <w:bookmarkStart w:id="1908" w:name="_Toc96843404"/>
      <w:bookmarkStart w:id="1909" w:name="_Toc96844379"/>
      <w:bookmarkStart w:id="1910" w:name="_Toc100739952"/>
      <w:bookmarkStart w:id="1911" w:name="_Toc133408874"/>
      <w:bookmarkStart w:id="1912" w:name="_Toc160452723"/>
      <w:bookmarkStart w:id="1913" w:name="_Toc164869651"/>
      <w:bookmarkStart w:id="1914" w:name="_Toc175350637"/>
      <w:bookmarkStart w:id="1915" w:name="_Toc180146574"/>
      <w:bookmarkStart w:id="1916" w:name="_Toc180249072"/>
      <w:bookmarkStart w:id="1917" w:name="_Toc183379026"/>
      <w:bookmarkStart w:id="1918" w:name="_Toc195349019"/>
      <w:bookmarkStart w:id="1919" w:name="_Toc195349607"/>
      <w:bookmarkStart w:id="1920" w:name="_Toc200747385"/>
      <w:r>
        <w:t>6.1.6.5.1</w:t>
      </w:r>
      <w:r>
        <w:tab/>
        <w:t>Binary Data Types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1" w:name="_Toc510696647"/>
      <w:bookmarkStart w:id="1922" w:name="_Toc35971443"/>
      <w:bookmarkStart w:id="1923" w:name="_Toc96843405"/>
      <w:bookmarkStart w:id="1924" w:name="_Toc96844380"/>
      <w:bookmarkStart w:id="1925" w:name="_Toc100739953"/>
      <w:bookmarkStart w:id="1926" w:name="_Toc133408875"/>
      <w:bookmarkStart w:id="1927" w:name="_Toc160452724"/>
      <w:bookmarkStart w:id="1928" w:name="_Toc164869652"/>
      <w:bookmarkStart w:id="1929" w:name="_Toc175350638"/>
      <w:bookmarkStart w:id="1930" w:name="_Toc180146575"/>
      <w:bookmarkStart w:id="1931" w:name="_Toc180249073"/>
      <w:bookmarkStart w:id="1932" w:name="_Toc183379027"/>
      <w:bookmarkStart w:id="1933" w:name="_Toc195349020"/>
      <w:bookmarkStart w:id="1934" w:name="_Toc195349608"/>
      <w:bookmarkStart w:id="1935" w:name="_Toc200747386"/>
      <w:r>
        <w:t>6.1.7</w:t>
      </w:r>
      <w:r>
        <w:tab/>
        <w:t>Error Handling</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0A67C7A" w14:textId="77777777" w:rsidR="00CE57B7" w:rsidRDefault="003319AF">
      <w:pPr>
        <w:pStyle w:val="Heading4"/>
      </w:pPr>
      <w:bookmarkStart w:id="1936" w:name="_Toc35971444"/>
      <w:bookmarkStart w:id="1937" w:name="_Toc96843406"/>
      <w:bookmarkStart w:id="1938" w:name="_Toc96844381"/>
      <w:bookmarkStart w:id="1939" w:name="_Toc100739954"/>
      <w:bookmarkStart w:id="1940" w:name="_Toc133408876"/>
      <w:bookmarkStart w:id="1941" w:name="_Toc160452725"/>
      <w:bookmarkStart w:id="1942" w:name="_Toc164869653"/>
      <w:bookmarkStart w:id="1943" w:name="_Toc175350639"/>
      <w:bookmarkStart w:id="1944" w:name="_Toc180146576"/>
      <w:bookmarkStart w:id="1945" w:name="_Toc180249074"/>
      <w:bookmarkStart w:id="1946" w:name="_Toc183379028"/>
      <w:bookmarkStart w:id="1947" w:name="_Toc195349021"/>
      <w:bookmarkStart w:id="1948" w:name="_Toc195349609"/>
      <w:bookmarkStart w:id="1949" w:name="_Toc200747387"/>
      <w:r>
        <w:t>6.1.7.1</w:t>
      </w:r>
      <w:r>
        <w:tab/>
        <w:t>General</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0" w:name="_Toc35971445"/>
      <w:bookmarkStart w:id="1951" w:name="_Toc96843407"/>
      <w:bookmarkStart w:id="1952" w:name="_Toc96844382"/>
      <w:bookmarkStart w:id="1953" w:name="_Toc100739955"/>
      <w:bookmarkStart w:id="1954" w:name="_Toc133408877"/>
      <w:bookmarkStart w:id="1955" w:name="_Toc160452726"/>
      <w:bookmarkStart w:id="1956" w:name="_Toc164869654"/>
      <w:bookmarkStart w:id="1957" w:name="_Toc175350640"/>
      <w:bookmarkStart w:id="1958" w:name="_Toc180146577"/>
      <w:bookmarkStart w:id="1959" w:name="_Toc180249075"/>
      <w:bookmarkStart w:id="1960" w:name="_Toc183379029"/>
      <w:bookmarkStart w:id="1961" w:name="_Toc195349022"/>
      <w:bookmarkStart w:id="1962" w:name="_Toc195349610"/>
      <w:bookmarkStart w:id="1963" w:name="_Toc200747388"/>
      <w:r>
        <w:t>6.1.7.2</w:t>
      </w:r>
      <w:r>
        <w:tab/>
        <w:t>Protocol Errors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4" w:name="_Toc35971446"/>
      <w:bookmarkStart w:id="1965" w:name="_Toc96843408"/>
      <w:bookmarkStart w:id="1966" w:name="_Toc96844383"/>
      <w:bookmarkStart w:id="1967" w:name="_Toc100739956"/>
      <w:bookmarkStart w:id="1968" w:name="_Toc133408878"/>
      <w:bookmarkStart w:id="1969" w:name="_Toc160452727"/>
      <w:bookmarkStart w:id="1970" w:name="_Toc164869655"/>
      <w:bookmarkStart w:id="1971" w:name="_Toc175350641"/>
      <w:bookmarkStart w:id="1972" w:name="_Toc180146578"/>
      <w:bookmarkStart w:id="1973" w:name="_Toc180249076"/>
      <w:bookmarkStart w:id="1974" w:name="_Toc183379030"/>
      <w:bookmarkStart w:id="1975" w:name="_Toc195349023"/>
      <w:bookmarkStart w:id="1976" w:name="_Toc195349611"/>
      <w:bookmarkStart w:id="1977" w:name="_Toc200747389"/>
      <w:r>
        <w:t>6.1.7.3</w:t>
      </w:r>
      <w:r>
        <w:tab/>
        <w:t>Application Errors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8" w:name="_Toc492899751"/>
      <w:bookmarkStart w:id="1979" w:name="_Toc492900030"/>
      <w:bookmarkStart w:id="1980" w:name="_Toc492967832"/>
      <w:bookmarkStart w:id="1981" w:name="_Toc492972920"/>
      <w:bookmarkStart w:id="1982" w:name="_Toc492973140"/>
      <w:bookmarkStart w:id="1983" w:name="_Toc493774060"/>
      <w:bookmarkStart w:id="1984" w:name="_Toc508285804"/>
      <w:bookmarkStart w:id="1985" w:name="_Toc508287269"/>
      <w:bookmarkStart w:id="1986" w:name="_Toc510696648"/>
      <w:bookmarkStart w:id="1987" w:name="_Toc35971447"/>
    </w:p>
    <w:p w14:paraId="7200935D" w14:textId="77777777" w:rsidR="00CE57B7" w:rsidRDefault="003319AF">
      <w:pPr>
        <w:pStyle w:val="Heading3"/>
        <w:rPr>
          <w:lang w:eastAsia="zh-CN"/>
        </w:rPr>
      </w:pPr>
      <w:bookmarkStart w:id="1988" w:name="_Toc96843409"/>
      <w:bookmarkStart w:id="1989" w:name="_Toc96844384"/>
      <w:bookmarkStart w:id="1990" w:name="_Toc100739957"/>
      <w:bookmarkStart w:id="1991" w:name="_Toc133408879"/>
      <w:bookmarkStart w:id="1992" w:name="_Toc160452728"/>
      <w:bookmarkStart w:id="1993" w:name="_Toc164869656"/>
      <w:bookmarkStart w:id="1994" w:name="_Toc175350642"/>
      <w:bookmarkStart w:id="1995" w:name="_Toc180146579"/>
      <w:bookmarkStart w:id="1996" w:name="_Toc180249077"/>
      <w:bookmarkStart w:id="1997" w:name="_Toc183379031"/>
      <w:bookmarkStart w:id="1998" w:name="_Toc195349024"/>
      <w:bookmarkStart w:id="1999" w:name="_Toc195349612"/>
      <w:bookmarkStart w:id="2000" w:name="_Toc200747390"/>
      <w:r>
        <w:t>6.1.8</w:t>
      </w:r>
      <w:r>
        <w:rPr>
          <w:lang w:eastAsia="zh-CN"/>
        </w:rPr>
        <w:tab/>
        <w:t>Feature negotiation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1" w:name="_Toc532994477"/>
      <w:bookmarkStart w:id="2002" w:name="_Toc35971448"/>
      <w:bookmarkStart w:id="2003" w:name="_Hlk525137310"/>
      <w:bookmarkStart w:id="2004" w:name="_Toc510696649"/>
    </w:p>
    <w:p w14:paraId="1838209A" w14:textId="77777777" w:rsidR="00CE57B7" w:rsidRDefault="003319AF">
      <w:pPr>
        <w:pStyle w:val="Heading3"/>
      </w:pPr>
      <w:bookmarkStart w:id="2005" w:name="_Toc96843410"/>
      <w:bookmarkStart w:id="2006" w:name="_Toc96844385"/>
      <w:bookmarkStart w:id="2007" w:name="_Toc100739958"/>
      <w:bookmarkStart w:id="2008" w:name="_Toc133408880"/>
      <w:bookmarkStart w:id="2009" w:name="_Toc160452729"/>
      <w:bookmarkStart w:id="2010" w:name="_Toc164869657"/>
      <w:bookmarkStart w:id="2011" w:name="_Toc175350643"/>
      <w:bookmarkStart w:id="2012" w:name="_Toc180146580"/>
      <w:bookmarkStart w:id="2013" w:name="_Toc180249078"/>
      <w:bookmarkStart w:id="2014" w:name="_Toc183379032"/>
      <w:bookmarkStart w:id="2015" w:name="_Toc195349025"/>
      <w:bookmarkStart w:id="2016" w:name="_Toc195349613"/>
      <w:bookmarkStart w:id="2017" w:name="_Toc200747391"/>
      <w:r>
        <w:lastRenderedPageBreak/>
        <w:t>6.1.9</w:t>
      </w:r>
      <w:r>
        <w:tab/>
        <w:t>Security</w:t>
      </w:r>
      <w:bookmarkEnd w:id="2001"/>
      <w:bookmarkEnd w:id="2002"/>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C4764B9" w14:textId="3DBE7EEE" w:rsidR="007406B4" w:rsidRDefault="007406B4" w:rsidP="007406B4">
      <w:pPr>
        <w:rPr>
          <w:noProof/>
          <w:lang w:eastAsia="zh-CN"/>
        </w:rPr>
      </w:pPr>
      <w:bookmarkStart w:id="2018" w:name="_Toc35971449"/>
      <w:bookmarkEnd w:id="2003"/>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19" w:name="_Toc96843411"/>
      <w:bookmarkStart w:id="2020" w:name="_Toc96844386"/>
      <w:bookmarkStart w:id="2021" w:name="_Toc100739959"/>
      <w:r>
        <w:br w:type="page"/>
      </w:r>
      <w:bookmarkStart w:id="2022" w:name="_Toc133408881"/>
      <w:bookmarkStart w:id="2023" w:name="_Toc160452730"/>
      <w:bookmarkStart w:id="2024" w:name="_Toc164869658"/>
      <w:bookmarkStart w:id="2025" w:name="_Toc175350644"/>
      <w:bookmarkStart w:id="2026" w:name="_Toc180146581"/>
      <w:bookmarkStart w:id="2027" w:name="_Toc180249079"/>
      <w:bookmarkStart w:id="2028" w:name="_Toc183379033"/>
      <w:bookmarkStart w:id="2029" w:name="_Toc195349026"/>
      <w:bookmarkStart w:id="2030" w:name="_Toc195349614"/>
      <w:bookmarkStart w:id="2031" w:name="_Toc200747392"/>
      <w:r w:rsidR="003319AF">
        <w:lastRenderedPageBreak/>
        <w:t>6.2</w:t>
      </w:r>
      <w:r w:rsidR="003319AF">
        <w:tab/>
      </w:r>
      <w:r w:rsidR="00BF43DB" w:rsidRPr="005E74E0">
        <w:t>UAE_RealtimeUAVStatus</w:t>
      </w:r>
      <w:r w:rsidR="003319AF">
        <w:t xml:space="preserve"> Service API</w:t>
      </w:r>
      <w:bookmarkEnd w:id="2004"/>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5979E58C" w14:textId="77777777" w:rsidR="00BF43DB" w:rsidRDefault="00BF43DB" w:rsidP="00BF43DB">
      <w:pPr>
        <w:pStyle w:val="Heading3"/>
      </w:pPr>
      <w:bookmarkStart w:id="2032" w:name="_Toc96843412"/>
      <w:bookmarkStart w:id="2033" w:name="_Toc96844387"/>
      <w:bookmarkStart w:id="2034" w:name="_Toc100739960"/>
      <w:bookmarkStart w:id="2035" w:name="_Toc133408882"/>
      <w:bookmarkStart w:id="2036" w:name="_Toc160452731"/>
      <w:bookmarkStart w:id="2037" w:name="_Toc164869659"/>
      <w:bookmarkStart w:id="2038" w:name="_Toc175350645"/>
      <w:bookmarkStart w:id="2039" w:name="_Toc180146582"/>
      <w:bookmarkStart w:id="2040" w:name="_Toc180249080"/>
      <w:bookmarkStart w:id="2041" w:name="_Toc183379034"/>
      <w:bookmarkStart w:id="2042" w:name="_Toc195349027"/>
      <w:bookmarkStart w:id="2043" w:name="_Toc195349615"/>
      <w:bookmarkStart w:id="2044" w:name="_Toc200747393"/>
      <w:r>
        <w:t>6.2.1</w:t>
      </w:r>
      <w:r>
        <w:tab/>
        <w:t>Introduction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5" w:name="_Toc96843413"/>
      <w:bookmarkStart w:id="2046" w:name="_Toc96844388"/>
      <w:bookmarkStart w:id="2047"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8" w:name="_Toc133408883"/>
      <w:bookmarkStart w:id="2049" w:name="_Toc160452732"/>
      <w:bookmarkStart w:id="2050" w:name="_Toc164869660"/>
      <w:bookmarkStart w:id="2051" w:name="_Toc175350646"/>
      <w:bookmarkStart w:id="2052" w:name="_Toc180146583"/>
      <w:bookmarkStart w:id="2053" w:name="_Toc180249081"/>
      <w:bookmarkStart w:id="2054" w:name="_Toc183379035"/>
      <w:bookmarkStart w:id="2055" w:name="_Toc195349028"/>
      <w:bookmarkStart w:id="2056" w:name="_Toc195349616"/>
      <w:bookmarkStart w:id="2057" w:name="_Toc200747394"/>
      <w:r>
        <w:t>6.2.2</w:t>
      </w:r>
      <w:r>
        <w:tab/>
        <w:t>Usage of HTTP</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8" w:name="_Toc67903522"/>
      <w:bookmarkStart w:id="2059" w:name="_Toc96843414"/>
      <w:bookmarkStart w:id="2060" w:name="_Toc96844389"/>
      <w:bookmarkStart w:id="2061" w:name="_Toc100739962"/>
      <w:bookmarkStart w:id="2062" w:name="_Toc133408884"/>
      <w:bookmarkStart w:id="2063" w:name="_Toc160452733"/>
      <w:bookmarkStart w:id="2064" w:name="_Toc164869661"/>
      <w:bookmarkStart w:id="2065" w:name="_Toc175350647"/>
      <w:bookmarkStart w:id="2066" w:name="_Toc180146584"/>
      <w:bookmarkStart w:id="2067" w:name="_Toc180249082"/>
      <w:bookmarkStart w:id="2068" w:name="_Toc183379036"/>
      <w:bookmarkStart w:id="2069" w:name="_Toc195349029"/>
      <w:bookmarkStart w:id="2070" w:name="_Toc195349617"/>
      <w:bookmarkStart w:id="2071" w:name="_Toc200747395"/>
      <w:r>
        <w:t>6.2.3</w:t>
      </w:r>
      <w:r>
        <w:tab/>
        <w:t>Resources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D8C8923" w14:textId="77777777" w:rsidR="006E79F0" w:rsidRPr="000A7435" w:rsidRDefault="006E79F0" w:rsidP="006E79F0">
      <w:pPr>
        <w:pStyle w:val="Heading4"/>
      </w:pPr>
      <w:bookmarkStart w:id="2072" w:name="_Toc67903523"/>
      <w:bookmarkStart w:id="2073" w:name="_Toc96843415"/>
      <w:bookmarkStart w:id="2074" w:name="_Toc96844390"/>
      <w:bookmarkStart w:id="2075" w:name="_Toc100739963"/>
      <w:bookmarkStart w:id="2076" w:name="_Toc133408885"/>
      <w:bookmarkStart w:id="2077" w:name="_Toc160452734"/>
      <w:bookmarkStart w:id="2078" w:name="_Toc164869662"/>
      <w:bookmarkStart w:id="2079" w:name="_Toc175350648"/>
      <w:bookmarkStart w:id="2080" w:name="_Toc180146585"/>
      <w:bookmarkStart w:id="2081" w:name="_Toc180249083"/>
      <w:bookmarkStart w:id="2082" w:name="_Toc183379037"/>
      <w:bookmarkStart w:id="2083" w:name="_Toc195349030"/>
      <w:bookmarkStart w:id="2084" w:name="_Toc195349618"/>
      <w:bookmarkStart w:id="2085" w:name="_Toc200747396"/>
      <w:r>
        <w:t>6.2.3.1</w:t>
      </w:r>
      <w:r>
        <w:tab/>
        <w:t>Overview</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05pt;height:186.05pt" o:ole="">
            <v:imagedata r:id="rId84" o:title=""/>
          </v:shape>
          <o:OLEObject Type="Embed" ProgID="Visio.Drawing.15" ShapeID="_x0000_i1062" DrawAspect="Content" ObjectID="_1811358868"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6" w:name="_Toc510696609"/>
      <w:bookmarkStart w:id="2087" w:name="_Toc35971400"/>
      <w:bookmarkStart w:id="2088" w:name="_Toc67903524"/>
      <w:bookmarkStart w:id="2089" w:name="_Toc96843416"/>
      <w:bookmarkStart w:id="2090" w:name="_Toc96844391"/>
      <w:bookmarkStart w:id="2091" w:name="_Toc100739964"/>
      <w:bookmarkStart w:id="2092" w:name="_Toc133408886"/>
      <w:bookmarkStart w:id="2093" w:name="_Toc160452735"/>
      <w:bookmarkStart w:id="2094" w:name="_Toc164869663"/>
      <w:bookmarkStart w:id="2095" w:name="_Toc175350649"/>
      <w:bookmarkStart w:id="2096" w:name="_Toc180146586"/>
      <w:bookmarkStart w:id="2097" w:name="_Toc180249084"/>
      <w:bookmarkStart w:id="2098" w:name="_Toc183379038"/>
      <w:bookmarkStart w:id="2099" w:name="_Toc195349031"/>
      <w:bookmarkStart w:id="2100" w:name="_Toc195349619"/>
      <w:bookmarkStart w:id="2101" w:name="_Toc200747397"/>
      <w:r>
        <w:t>6.2.3.2</w:t>
      </w:r>
      <w:r>
        <w:tab/>
        <w:t xml:space="preserve">Resource: </w:t>
      </w:r>
      <w:bookmarkEnd w:id="2086"/>
      <w:bookmarkEnd w:id="2087"/>
      <w:bookmarkEnd w:id="2088"/>
      <w:r w:rsidRPr="00B14C1D">
        <w:t>Real-time UAV Status Subscriptions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FB6ACBA" w14:textId="77777777" w:rsidR="006E79F0" w:rsidRDefault="006E79F0" w:rsidP="006E79F0">
      <w:pPr>
        <w:pStyle w:val="Heading5"/>
      </w:pPr>
      <w:bookmarkStart w:id="2102" w:name="_Toc510696610"/>
      <w:bookmarkStart w:id="2103" w:name="_Toc35971401"/>
      <w:bookmarkStart w:id="2104" w:name="_Toc67903525"/>
      <w:bookmarkStart w:id="2105" w:name="_Toc96843417"/>
      <w:bookmarkStart w:id="2106" w:name="_Toc96844392"/>
      <w:bookmarkStart w:id="2107" w:name="_Toc100739965"/>
      <w:bookmarkStart w:id="2108" w:name="_Toc133408887"/>
      <w:bookmarkStart w:id="2109" w:name="_Toc160452736"/>
      <w:bookmarkStart w:id="2110" w:name="_Toc164869664"/>
      <w:bookmarkStart w:id="2111" w:name="_Toc175350650"/>
      <w:bookmarkStart w:id="2112" w:name="_Toc180146587"/>
      <w:bookmarkStart w:id="2113" w:name="_Toc180249085"/>
      <w:bookmarkStart w:id="2114" w:name="_Toc183379039"/>
      <w:bookmarkStart w:id="2115" w:name="_Toc195349032"/>
      <w:bookmarkStart w:id="2116" w:name="_Toc195349620"/>
      <w:bookmarkStart w:id="2117" w:name="_Toc200747398"/>
      <w:r>
        <w:t>6.2.3.2.1</w:t>
      </w:r>
      <w:r>
        <w:tab/>
        <w:t>Description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8" w:name="_Toc35971402"/>
      <w:bookmarkStart w:id="2119" w:name="_Toc67903526"/>
      <w:bookmarkStart w:id="2120" w:name="_Toc96843418"/>
      <w:bookmarkStart w:id="2121" w:name="_Toc96844393"/>
      <w:bookmarkStart w:id="2122" w:name="_Toc100739966"/>
      <w:bookmarkStart w:id="2123" w:name="_Toc133408888"/>
      <w:bookmarkStart w:id="2124" w:name="_Toc160452737"/>
      <w:bookmarkStart w:id="2125" w:name="_Toc164869665"/>
      <w:bookmarkStart w:id="2126" w:name="_Toc175350651"/>
      <w:bookmarkStart w:id="2127" w:name="_Toc180146588"/>
      <w:bookmarkStart w:id="2128" w:name="_Toc180249086"/>
      <w:bookmarkStart w:id="2129" w:name="_Toc183379040"/>
      <w:bookmarkStart w:id="2130" w:name="_Toc195349033"/>
      <w:bookmarkStart w:id="2131" w:name="_Toc195349621"/>
      <w:bookmarkStart w:id="2132" w:name="_Toc510696612"/>
      <w:bookmarkStart w:id="2133" w:name="_Toc200747399"/>
      <w:r>
        <w:t>6.2.3.2.2</w:t>
      </w:r>
      <w:r>
        <w:tab/>
        <w:t>Resource Definition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4" w:name="_Toc35971403"/>
      <w:bookmarkStart w:id="2135" w:name="_Toc67903527"/>
      <w:bookmarkStart w:id="2136" w:name="_Toc96843419"/>
      <w:bookmarkStart w:id="2137" w:name="_Toc96844394"/>
      <w:bookmarkStart w:id="2138" w:name="_Toc100739967"/>
      <w:bookmarkStart w:id="2139" w:name="_Toc133408889"/>
      <w:bookmarkStart w:id="2140" w:name="_Toc160452738"/>
      <w:bookmarkStart w:id="2141" w:name="_Toc164869666"/>
      <w:bookmarkStart w:id="2142" w:name="_Toc175350652"/>
      <w:bookmarkStart w:id="2143" w:name="_Toc180146589"/>
      <w:bookmarkStart w:id="2144" w:name="_Toc180249087"/>
      <w:bookmarkStart w:id="2145" w:name="_Toc183379041"/>
      <w:bookmarkStart w:id="2146" w:name="_Toc195349034"/>
      <w:bookmarkStart w:id="2147" w:name="_Toc195349622"/>
      <w:bookmarkStart w:id="2148" w:name="_Toc200747400"/>
      <w:r>
        <w:t>6.2.3.2.3</w:t>
      </w:r>
      <w:r>
        <w:tab/>
        <w:t>Resource Standard Methods</w:t>
      </w:r>
      <w:bookmarkEnd w:id="2132"/>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5B81381" w14:textId="77777777" w:rsidR="006E79F0" w:rsidRPr="00384E92" w:rsidRDefault="006E79F0" w:rsidP="006E79F0">
      <w:pPr>
        <w:pStyle w:val="Heading6"/>
      </w:pPr>
      <w:bookmarkStart w:id="2149" w:name="_Toc510696613"/>
      <w:bookmarkStart w:id="2150" w:name="_Toc35971404"/>
      <w:bookmarkStart w:id="2151" w:name="_Toc96843420"/>
      <w:bookmarkStart w:id="2152" w:name="_Toc96844395"/>
      <w:bookmarkStart w:id="2153" w:name="_Toc100739968"/>
      <w:bookmarkStart w:id="2154" w:name="_Toc133408890"/>
      <w:bookmarkStart w:id="2155" w:name="_Toc160452739"/>
      <w:bookmarkStart w:id="2156" w:name="_Toc164869667"/>
      <w:bookmarkStart w:id="2157" w:name="_Toc175350653"/>
      <w:bookmarkStart w:id="2158" w:name="_Toc180146590"/>
      <w:bookmarkStart w:id="2159" w:name="_Toc180249088"/>
      <w:bookmarkStart w:id="2160" w:name="_Toc183379042"/>
      <w:bookmarkStart w:id="2161" w:name="_Toc195349035"/>
      <w:bookmarkStart w:id="2162" w:name="_Toc195349623"/>
      <w:bookmarkStart w:id="2163" w:name="_Toc200747401"/>
      <w:r w:rsidRPr="00384E92">
        <w:t>6.</w:t>
      </w:r>
      <w:r>
        <w:t>2.3.2.3</w:t>
      </w:r>
      <w:r w:rsidRPr="00384E92">
        <w:t>.1</w:t>
      </w:r>
      <w:r w:rsidRPr="00384E92">
        <w:tab/>
      </w:r>
      <w:bookmarkEnd w:id="2149"/>
      <w:bookmarkEnd w:id="2150"/>
      <w:r>
        <w:t>GET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2164" w:name="_Toc96843421"/>
      <w:bookmarkStart w:id="2165" w:name="_Toc96844396"/>
      <w:bookmarkStart w:id="2166" w:name="_Toc100739969"/>
      <w:bookmarkStart w:id="2167" w:name="_Toc133408891"/>
      <w:bookmarkStart w:id="2168" w:name="_Toc160452740"/>
      <w:bookmarkStart w:id="2169" w:name="_Toc164869668"/>
      <w:bookmarkStart w:id="2170" w:name="_Toc175350654"/>
      <w:bookmarkStart w:id="2171" w:name="_Toc180146591"/>
      <w:bookmarkStart w:id="2172" w:name="_Toc180249089"/>
      <w:bookmarkStart w:id="2173" w:name="_Toc183379043"/>
      <w:bookmarkStart w:id="2174" w:name="_Toc195349036"/>
      <w:bookmarkStart w:id="2175" w:name="_Toc195349624"/>
      <w:bookmarkStart w:id="2176" w:name="_Toc200747402"/>
      <w:r w:rsidRPr="00384E92">
        <w:t>6.</w:t>
      </w:r>
      <w:r>
        <w:t>2.3.2.3</w:t>
      </w:r>
      <w:r w:rsidRPr="00384E92">
        <w:t>.</w:t>
      </w:r>
      <w:r>
        <w:t>2</w:t>
      </w:r>
      <w:r w:rsidRPr="00384E92">
        <w:tab/>
      </w:r>
      <w:r>
        <w:t>POST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77471BDB" w14:textId="55DF746C" w:rsidR="005B38C8" w:rsidRDefault="006E79F0" w:rsidP="006E79F0">
      <w:pPr>
        <w:rPr>
          <w:noProof/>
          <w:lang w:eastAsia="zh-CN"/>
        </w:rPr>
      </w:pPr>
      <w:bookmarkStart w:id="2177" w:name="_Toc510696615"/>
      <w:bookmarkStart w:id="2178" w:name="_Toc35971406"/>
      <w:bookmarkStart w:id="217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0" w:name="_Toc96843422"/>
      <w:bookmarkStart w:id="2181" w:name="_Toc96844397"/>
      <w:bookmarkStart w:id="2182" w:name="_Toc100739970"/>
      <w:bookmarkStart w:id="2183" w:name="_Toc133408892"/>
      <w:bookmarkStart w:id="2184" w:name="_Toc160452741"/>
      <w:bookmarkStart w:id="2185" w:name="_Toc164869669"/>
      <w:bookmarkStart w:id="2186" w:name="_Toc175350655"/>
      <w:bookmarkStart w:id="2187" w:name="_Toc180146592"/>
      <w:bookmarkStart w:id="2188" w:name="_Toc180249090"/>
      <w:bookmarkStart w:id="2189" w:name="_Toc183379044"/>
      <w:bookmarkStart w:id="2190" w:name="_Toc195349037"/>
      <w:bookmarkStart w:id="2191" w:name="_Toc195349625"/>
      <w:bookmarkStart w:id="2192" w:name="_Toc200747403"/>
      <w:r>
        <w:t>6.2.3.2.4</w:t>
      </w:r>
      <w:r>
        <w:tab/>
        <w:t>Resource Custom Operations</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3" w:name="_Toc510696621"/>
      <w:bookmarkStart w:id="2194" w:name="_Toc35971412"/>
      <w:bookmarkStart w:id="2195" w:name="_Toc67903529"/>
      <w:bookmarkStart w:id="2196" w:name="_Toc96843423"/>
      <w:bookmarkStart w:id="2197" w:name="_Toc96844398"/>
      <w:bookmarkStart w:id="2198" w:name="_Toc100739971"/>
      <w:bookmarkStart w:id="2199" w:name="_Toc133408893"/>
      <w:bookmarkStart w:id="2200" w:name="_Toc160452742"/>
      <w:bookmarkStart w:id="2201" w:name="_Toc164869670"/>
      <w:bookmarkStart w:id="2202" w:name="_Toc175350656"/>
      <w:bookmarkStart w:id="2203" w:name="_Toc180146593"/>
      <w:bookmarkStart w:id="2204" w:name="_Toc180249091"/>
      <w:bookmarkStart w:id="2205" w:name="_Toc183379045"/>
      <w:bookmarkStart w:id="2206" w:name="_Toc195349038"/>
      <w:bookmarkStart w:id="2207" w:name="_Toc195349626"/>
      <w:bookmarkStart w:id="2208" w:name="_Toc200747404"/>
      <w:r>
        <w:t>6.2.3.3</w:t>
      </w:r>
      <w:r>
        <w:tab/>
        <w:t xml:space="preserve">Resource: </w:t>
      </w:r>
      <w:bookmarkEnd w:id="2193"/>
      <w:bookmarkEnd w:id="2194"/>
      <w:bookmarkEnd w:id="2195"/>
      <w:r>
        <w:t xml:space="preserve">Individual </w:t>
      </w:r>
      <w:r w:rsidRPr="00B14C1D">
        <w:t>Re</w:t>
      </w:r>
      <w:r>
        <w:t>al-time UAV Status Subscription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F5551E4" w14:textId="77777777" w:rsidR="006E79F0" w:rsidRDefault="006E79F0" w:rsidP="006E79F0">
      <w:pPr>
        <w:pStyle w:val="Heading5"/>
      </w:pPr>
      <w:bookmarkStart w:id="2209" w:name="_Toc96843424"/>
      <w:bookmarkStart w:id="2210" w:name="_Toc96844399"/>
      <w:bookmarkStart w:id="2211" w:name="_Toc100739972"/>
      <w:bookmarkStart w:id="2212" w:name="_Toc133408894"/>
      <w:bookmarkStart w:id="2213" w:name="_Toc160452743"/>
      <w:bookmarkStart w:id="2214" w:name="_Toc164869671"/>
      <w:bookmarkStart w:id="2215" w:name="_Toc175350657"/>
      <w:bookmarkStart w:id="2216" w:name="_Toc180146594"/>
      <w:bookmarkStart w:id="2217" w:name="_Toc180249092"/>
      <w:bookmarkStart w:id="2218" w:name="_Toc183379046"/>
      <w:bookmarkStart w:id="2219" w:name="_Toc195349039"/>
      <w:bookmarkStart w:id="2220" w:name="_Toc195349627"/>
      <w:bookmarkStart w:id="2221" w:name="_Toc200747405"/>
      <w:r>
        <w:t>6.2.3.3.1</w:t>
      </w:r>
      <w:r>
        <w:tab/>
        <w:t>Description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2" w:name="_Toc96843425"/>
      <w:bookmarkStart w:id="2223" w:name="_Toc96844400"/>
      <w:bookmarkStart w:id="2224" w:name="_Toc100739973"/>
      <w:bookmarkStart w:id="2225" w:name="_Toc133408895"/>
      <w:bookmarkStart w:id="2226" w:name="_Toc160452744"/>
      <w:bookmarkStart w:id="2227" w:name="_Toc164869672"/>
      <w:bookmarkStart w:id="2228" w:name="_Toc175350658"/>
      <w:bookmarkStart w:id="2229" w:name="_Toc180146595"/>
      <w:bookmarkStart w:id="2230" w:name="_Toc180249093"/>
      <w:bookmarkStart w:id="2231" w:name="_Toc183379047"/>
      <w:bookmarkStart w:id="2232" w:name="_Toc195349040"/>
      <w:bookmarkStart w:id="2233" w:name="_Toc195349628"/>
      <w:bookmarkStart w:id="2234" w:name="_Toc200747406"/>
      <w:r>
        <w:t>6.2.3.3.2</w:t>
      </w:r>
      <w:r>
        <w:tab/>
        <w:t>Resource Definition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5" w:name="_Toc96843426"/>
      <w:bookmarkStart w:id="2236" w:name="_Toc96844401"/>
      <w:bookmarkStart w:id="2237" w:name="_Toc100739974"/>
      <w:bookmarkStart w:id="2238" w:name="_Toc133408896"/>
      <w:bookmarkStart w:id="2239" w:name="_Toc160452745"/>
      <w:bookmarkStart w:id="2240" w:name="_Toc164869673"/>
      <w:bookmarkStart w:id="2241" w:name="_Toc175350659"/>
      <w:bookmarkStart w:id="2242" w:name="_Toc180146596"/>
      <w:bookmarkStart w:id="2243" w:name="_Toc180249094"/>
      <w:bookmarkStart w:id="2244" w:name="_Toc183379048"/>
      <w:bookmarkStart w:id="2245" w:name="_Toc195349041"/>
      <w:bookmarkStart w:id="2246" w:name="_Toc195349629"/>
      <w:bookmarkStart w:id="2247" w:name="_Toc200747407"/>
      <w:r>
        <w:t>6.2.3.3.3</w:t>
      </w:r>
      <w:r>
        <w:tab/>
        <w:t>Resource Standard Methods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59FD6533" w14:textId="77777777" w:rsidR="006E79F0" w:rsidRPr="00384E92" w:rsidRDefault="006E79F0" w:rsidP="006E79F0">
      <w:pPr>
        <w:pStyle w:val="Heading6"/>
      </w:pPr>
      <w:bookmarkStart w:id="2248" w:name="_Toc96843427"/>
      <w:bookmarkStart w:id="2249" w:name="_Toc96844402"/>
      <w:bookmarkStart w:id="2250" w:name="_Toc100739975"/>
      <w:bookmarkStart w:id="2251" w:name="_Toc133408897"/>
      <w:bookmarkStart w:id="2252" w:name="_Toc160452746"/>
      <w:bookmarkStart w:id="2253" w:name="_Toc164869674"/>
      <w:bookmarkStart w:id="2254" w:name="_Toc175350660"/>
      <w:bookmarkStart w:id="2255" w:name="_Toc180146597"/>
      <w:bookmarkStart w:id="2256" w:name="_Toc180249095"/>
      <w:bookmarkStart w:id="2257" w:name="_Toc183379049"/>
      <w:bookmarkStart w:id="2258" w:name="_Toc195349042"/>
      <w:bookmarkStart w:id="2259" w:name="_Toc195349630"/>
      <w:bookmarkStart w:id="2260" w:name="_Toc200747408"/>
      <w:r w:rsidRPr="00384E92">
        <w:t>6.</w:t>
      </w:r>
      <w:r>
        <w:t>2.3.3.3</w:t>
      </w:r>
      <w:r w:rsidRPr="00384E92">
        <w:t>.1</w:t>
      </w:r>
      <w:r w:rsidRPr="00384E92">
        <w:tab/>
      </w:r>
      <w:r>
        <w:t>GET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2261" w:name="_Toc96843428"/>
      <w:bookmarkStart w:id="2262" w:name="_Toc96844403"/>
      <w:bookmarkStart w:id="2263" w:name="_Toc100739976"/>
      <w:bookmarkStart w:id="2264" w:name="_Toc133408898"/>
      <w:bookmarkStart w:id="2265" w:name="_Toc160452747"/>
      <w:bookmarkStart w:id="2266" w:name="_Toc164869675"/>
      <w:bookmarkStart w:id="2267" w:name="_Toc175350661"/>
      <w:bookmarkStart w:id="2268" w:name="_Toc180146598"/>
      <w:bookmarkStart w:id="2269" w:name="_Toc180249096"/>
      <w:bookmarkStart w:id="2270" w:name="_Toc183379050"/>
      <w:bookmarkStart w:id="2271" w:name="_Toc195349043"/>
      <w:bookmarkStart w:id="2272" w:name="_Toc195349631"/>
      <w:bookmarkStart w:id="2273" w:name="_Toc200747409"/>
      <w:r w:rsidRPr="00384E92">
        <w:t>6.</w:t>
      </w:r>
      <w:r>
        <w:t>2.3.3.3</w:t>
      </w:r>
      <w:r w:rsidRPr="00384E92">
        <w:t>.</w:t>
      </w:r>
      <w:r>
        <w:t>2</w:t>
      </w:r>
      <w:r w:rsidRPr="00384E92">
        <w:tab/>
      </w:r>
      <w:r>
        <w:t>PUT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2274" w:name="_Toc96843429"/>
      <w:bookmarkStart w:id="2275" w:name="_Toc96844404"/>
      <w:bookmarkStart w:id="2276" w:name="_Toc100739977"/>
      <w:bookmarkStart w:id="2277" w:name="_Toc133408899"/>
      <w:bookmarkStart w:id="2278" w:name="_Toc160452748"/>
      <w:bookmarkStart w:id="2279" w:name="_Toc164869676"/>
      <w:bookmarkStart w:id="2280" w:name="_Toc175350662"/>
      <w:bookmarkStart w:id="2281" w:name="_Toc180146599"/>
      <w:bookmarkStart w:id="2282" w:name="_Toc180249097"/>
      <w:bookmarkStart w:id="2283" w:name="_Toc183379051"/>
      <w:bookmarkStart w:id="2284" w:name="_Toc195349044"/>
      <w:bookmarkStart w:id="2285" w:name="_Toc195349632"/>
      <w:bookmarkStart w:id="2286" w:name="_Toc200747410"/>
      <w:r w:rsidRPr="00384E92">
        <w:t>6.</w:t>
      </w:r>
      <w:r>
        <w:t>2.3.3.3</w:t>
      </w:r>
      <w:r w:rsidRPr="00384E92">
        <w:t>.</w:t>
      </w:r>
      <w:r w:rsidR="00834BCA">
        <w:t>3</w:t>
      </w:r>
      <w:r w:rsidRPr="00384E92">
        <w:tab/>
      </w:r>
      <w:r>
        <w:t>DELETE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7" w:name="_Toc96843430"/>
      <w:bookmarkStart w:id="2288" w:name="_Toc96844405"/>
      <w:bookmarkStart w:id="2289" w:name="_Toc100739978"/>
      <w:bookmarkStart w:id="2290" w:name="_Toc133408900"/>
      <w:bookmarkStart w:id="2291" w:name="_Toc160452749"/>
      <w:bookmarkStart w:id="2292" w:name="_Toc164869677"/>
      <w:bookmarkStart w:id="2293" w:name="_Toc175350663"/>
      <w:bookmarkStart w:id="2294" w:name="_Toc180146600"/>
      <w:bookmarkStart w:id="2295" w:name="_Toc180249098"/>
      <w:bookmarkStart w:id="2296" w:name="_Toc183379052"/>
      <w:bookmarkStart w:id="2297" w:name="_Toc195349045"/>
      <w:bookmarkStart w:id="2298" w:name="_Toc195349633"/>
      <w:bookmarkStart w:id="2299" w:name="_Toc200747411"/>
      <w:r>
        <w:t>6.2.3.3.4</w:t>
      </w:r>
      <w:r>
        <w:tab/>
        <w:t>Resource Custom Operations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0" w:name="_Toc93679383"/>
      <w:bookmarkStart w:id="2301" w:name="_Toc96843431"/>
      <w:bookmarkStart w:id="2302" w:name="_Toc96844406"/>
      <w:bookmarkStart w:id="2303" w:name="_Toc100739979"/>
      <w:bookmarkStart w:id="2304" w:name="_Toc133408901"/>
      <w:bookmarkStart w:id="2305" w:name="_Toc160452750"/>
      <w:bookmarkStart w:id="2306" w:name="_Toc164869678"/>
      <w:bookmarkStart w:id="2307" w:name="_Toc175350664"/>
      <w:bookmarkStart w:id="2308" w:name="_Toc180146601"/>
      <w:bookmarkStart w:id="2309" w:name="_Toc180249099"/>
      <w:bookmarkStart w:id="2310" w:name="_Toc183379053"/>
      <w:bookmarkStart w:id="2311" w:name="_Toc195349046"/>
      <w:bookmarkStart w:id="2312" w:name="_Toc195349634"/>
      <w:bookmarkStart w:id="2313" w:name="_Toc200747412"/>
      <w:r>
        <w:t>6.2.4</w:t>
      </w:r>
      <w:r>
        <w:tab/>
      </w:r>
      <w:bookmarkEnd w:id="2300"/>
      <w:r>
        <w:t>Custom Operations without associated resources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4" w:name="_Toc96843432"/>
      <w:bookmarkStart w:id="2315" w:name="_Toc96844407"/>
      <w:bookmarkStart w:id="2316" w:name="_Toc100739980"/>
      <w:bookmarkStart w:id="2317" w:name="_Toc133408902"/>
      <w:bookmarkStart w:id="2318" w:name="_Toc160452751"/>
      <w:bookmarkStart w:id="2319" w:name="_Toc164869679"/>
      <w:bookmarkStart w:id="2320" w:name="_Toc175350665"/>
      <w:bookmarkStart w:id="2321" w:name="_Toc180146602"/>
      <w:bookmarkStart w:id="2322" w:name="_Toc180249100"/>
      <w:bookmarkStart w:id="2323" w:name="_Toc183379054"/>
      <w:bookmarkStart w:id="2324" w:name="_Toc195349047"/>
      <w:bookmarkStart w:id="2325" w:name="_Toc195349635"/>
      <w:bookmarkStart w:id="2326" w:name="_Toc200747413"/>
      <w:r>
        <w:lastRenderedPageBreak/>
        <w:t>6.2.5</w:t>
      </w:r>
      <w:r>
        <w:tab/>
        <w:t>Notifications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ACAFFB9" w14:textId="77777777" w:rsidR="006E79F0" w:rsidRDefault="006E79F0" w:rsidP="006E79F0">
      <w:pPr>
        <w:pStyle w:val="Heading4"/>
      </w:pPr>
      <w:bookmarkStart w:id="2327" w:name="_Toc96843433"/>
      <w:bookmarkStart w:id="2328" w:name="_Toc96844408"/>
      <w:bookmarkStart w:id="2329" w:name="_Toc100739981"/>
      <w:bookmarkStart w:id="2330" w:name="_Toc133408903"/>
      <w:bookmarkStart w:id="2331" w:name="_Toc160452752"/>
      <w:bookmarkStart w:id="2332" w:name="_Toc164869680"/>
      <w:bookmarkStart w:id="2333" w:name="_Toc175350666"/>
      <w:bookmarkStart w:id="2334" w:name="_Toc180146603"/>
      <w:bookmarkStart w:id="2335" w:name="_Toc180249101"/>
      <w:bookmarkStart w:id="2336" w:name="_Toc183379055"/>
      <w:bookmarkStart w:id="2337" w:name="_Toc195349048"/>
      <w:bookmarkStart w:id="2338" w:name="_Toc195349636"/>
      <w:bookmarkStart w:id="2339" w:name="_Toc200747414"/>
      <w:r>
        <w:t>6.2.5.1</w:t>
      </w:r>
      <w:r>
        <w:tab/>
        <w:t>General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0" w:name="_Toc96843434"/>
      <w:bookmarkStart w:id="2341" w:name="_Toc96844409"/>
      <w:bookmarkStart w:id="2342" w:name="_Toc100739982"/>
      <w:bookmarkStart w:id="2343" w:name="_Toc133408904"/>
      <w:bookmarkStart w:id="2344" w:name="_Toc160452753"/>
      <w:bookmarkStart w:id="2345" w:name="_Toc164869681"/>
      <w:bookmarkStart w:id="2346" w:name="_Toc175350667"/>
      <w:bookmarkStart w:id="2347" w:name="_Toc180146604"/>
      <w:bookmarkStart w:id="2348" w:name="_Toc180249102"/>
      <w:bookmarkStart w:id="2349" w:name="_Toc183379056"/>
      <w:bookmarkStart w:id="2350" w:name="_Toc195349049"/>
      <w:bookmarkStart w:id="2351" w:name="_Toc195349637"/>
      <w:bookmarkStart w:id="2352" w:name="_Toc200747415"/>
      <w:r w:rsidRPr="000C11A3">
        <w:rPr>
          <w:lang w:val="en-US"/>
        </w:rPr>
        <w:t>6.2.5.2</w:t>
      </w:r>
      <w:r w:rsidRPr="000C11A3">
        <w:rPr>
          <w:lang w:val="en-US"/>
        </w:rPr>
        <w:tab/>
        <w:t>Real-time UAV Status Notification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18312CC" w14:textId="77777777" w:rsidR="006E79F0" w:rsidRPr="001E669E" w:rsidRDefault="006E79F0" w:rsidP="006E79F0">
      <w:pPr>
        <w:pStyle w:val="Heading5"/>
        <w:rPr>
          <w:noProof/>
          <w:lang w:val="en-US"/>
        </w:rPr>
      </w:pPr>
      <w:bookmarkStart w:id="2353" w:name="_Toc96843435"/>
      <w:bookmarkStart w:id="2354" w:name="_Toc96844410"/>
      <w:bookmarkStart w:id="2355" w:name="_Toc100739983"/>
      <w:bookmarkStart w:id="2356" w:name="_Toc133408905"/>
      <w:bookmarkStart w:id="2357" w:name="_Toc160452754"/>
      <w:bookmarkStart w:id="2358" w:name="_Toc164869682"/>
      <w:bookmarkStart w:id="2359" w:name="_Toc175350668"/>
      <w:bookmarkStart w:id="2360" w:name="_Toc180146605"/>
      <w:bookmarkStart w:id="2361" w:name="_Toc180249103"/>
      <w:bookmarkStart w:id="2362" w:name="_Toc183379057"/>
      <w:bookmarkStart w:id="2363" w:name="_Toc195349050"/>
      <w:bookmarkStart w:id="2364" w:name="_Toc195349638"/>
      <w:bookmarkStart w:id="2365" w:name="_Toc200747416"/>
      <w:r w:rsidRPr="001E669E">
        <w:rPr>
          <w:lang w:val="en-US"/>
        </w:rPr>
        <w:t>6.2.5.2</w:t>
      </w:r>
      <w:r w:rsidRPr="001E669E">
        <w:rPr>
          <w:noProof/>
          <w:lang w:val="en-US"/>
        </w:rPr>
        <w:t>.1</w:t>
      </w:r>
      <w:r w:rsidRPr="001E669E">
        <w:rPr>
          <w:noProof/>
          <w:lang w:val="en-US"/>
        </w:rPr>
        <w:tab/>
        <w:t>Description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6" w:name="_Toc96843436"/>
      <w:bookmarkStart w:id="2367" w:name="_Toc96844411"/>
      <w:bookmarkStart w:id="2368" w:name="_Toc100739984"/>
      <w:bookmarkStart w:id="2369" w:name="_Toc133408906"/>
      <w:bookmarkStart w:id="2370" w:name="_Toc160452755"/>
      <w:bookmarkStart w:id="2371" w:name="_Toc164869683"/>
      <w:bookmarkStart w:id="2372" w:name="_Toc175350669"/>
      <w:bookmarkStart w:id="2373" w:name="_Toc180146606"/>
      <w:bookmarkStart w:id="2374" w:name="_Toc180249104"/>
      <w:bookmarkStart w:id="2375" w:name="_Toc183379058"/>
      <w:bookmarkStart w:id="2376" w:name="_Toc195349051"/>
      <w:bookmarkStart w:id="2377" w:name="_Toc195349639"/>
      <w:bookmarkStart w:id="2378" w:name="_Toc200747417"/>
      <w:r>
        <w:t>6.2.5.2</w:t>
      </w:r>
      <w:r>
        <w:rPr>
          <w:noProof/>
        </w:rPr>
        <w:t>.2</w:t>
      </w:r>
      <w:r>
        <w:rPr>
          <w:noProof/>
        </w:rPr>
        <w:tab/>
        <w:t>Target URI</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79" w:name="_Toc96843437"/>
      <w:bookmarkStart w:id="2380" w:name="_Toc96844412"/>
      <w:bookmarkStart w:id="2381" w:name="_Toc100739985"/>
      <w:bookmarkStart w:id="2382" w:name="_Toc133408907"/>
      <w:bookmarkStart w:id="2383" w:name="_Toc160452756"/>
      <w:bookmarkStart w:id="2384" w:name="_Toc164869684"/>
      <w:bookmarkStart w:id="2385" w:name="_Toc175350670"/>
      <w:bookmarkStart w:id="2386" w:name="_Toc180146607"/>
      <w:bookmarkStart w:id="2387" w:name="_Toc180249105"/>
      <w:bookmarkStart w:id="2388" w:name="_Toc183379059"/>
      <w:bookmarkStart w:id="2389" w:name="_Toc195349052"/>
      <w:bookmarkStart w:id="2390" w:name="_Toc195349640"/>
      <w:bookmarkStart w:id="2391" w:name="_Toc200747418"/>
      <w:r>
        <w:t>6.2.5.2</w:t>
      </w:r>
      <w:r>
        <w:rPr>
          <w:noProof/>
        </w:rPr>
        <w:t>.3</w:t>
      </w:r>
      <w:r>
        <w:rPr>
          <w:noProof/>
        </w:rPr>
        <w:tab/>
        <w:t>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37E1548" w14:textId="77777777" w:rsidR="006E79F0" w:rsidRDefault="006E79F0" w:rsidP="006E79F0">
      <w:pPr>
        <w:pStyle w:val="Heading6"/>
        <w:rPr>
          <w:noProof/>
        </w:rPr>
      </w:pPr>
      <w:bookmarkStart w:id="2392" w:name="_Toc96843438"/>
      <w:bookmarkStart w:id="2393" w:name="_Toc96844413"/>
      <w:bookmarkStart w:id="2394" w:name="_Toc100739986"/>
      <w:bookmarkStart w:id="2395" w:name="_Toc133408908"/>
      <w:bookmarkStart w:id="2396" w:name="_Toc160452757"/>
      <w:bookmarkStart w:id="2397" w:name="_Toc164869685"/>
      <w:bookmarkStart w:id="2398" w:name="_Toc175350671"/>
      <w:bookmarkStart w:id="2399" w:name="_Toc180146608"/>
      <w:bookmarkStart w:id="2400" w:name="_Toc180249106"/>
      <w:bookmarkStart w:id="2401" w:name="_Toc183379060"/>
      <w:bookmarkStart w:id="2402" w:name="_Toc195349053"/>
      <w:bookmarkStart w:id="2403" w:name="_Toc195349641"/>
      <w:bookmarkStart w:id="2404" w:name="_Toc200747419"/>
      <w:r>
        <w:t>6.2.5.2.3</w:t>
      </w:r>
      <w:r>
        <w:rPr>
          <w:noProof/>
        </w:rPr>
        <w:t>.1</w:t>
      </w:r>
      <w:r>
        <w:rPr>
          <w:noProof/>
        </w:rPr>
        <w:tab/>
        <w:t>POST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5" w:name="_Toc96843439"/>
      <w:bookmarkStart w:id="2406" w:name="_Toc96844414"/>
      <w:bookmarkStart w:id="2407" w:name="_Toc100739987"/>
      <w:bookmarkStart w:id="2408" w:name="_Toc133408909"/>
      <w:bookmarkStart w:id="2409" w:name="_Toc160452758"/>
      <w:bookmarkStart w:id="2410" w:name="_Toc164869686"/>
      <w:bookmarkStart w:id="2411" w:name="_Toc175350672"/>
      <w:bookmarkStart w:id="2412" w:name="_Toc180146609"/>
      <w:bookmarkStart w:id="2413" w:name="_Toc180249107"/>
      <w:bookmarkStart w:id="2414" w:name="_Toc183379061"/>
      <w:bookmarkStart w:id="2415" w:name="_Toc195349054"/>
      <w:bookmarkStart w:id="2416" w:name="_Toc195349642"/>
      <w:bookmarkStart w:id="2417" w:name="_Toc67903500"/>
      <w:bookmarkStart w:id="2418" w:name="_Toc200747420"/>
      <w:r>
        <w:t>6.2.6</w:t>
      </w:r>
      <w:r>
        <w:tab/>
        <w:t>Data Model</w:t>
      </w:r>
      <w:bookmarkEnd w:id="2405"/>
      <w:bookmarkEnd w:id="2406"/>
      <w:bookmarkEnd w:id="2407"/>
      <w:bookmarkEnd w:id="2408"/>
      <w:bookmarkEnd w:id="2409"/>
      <w:bookmarkEnd w:id="2410"/>
      <w:bookmarkEnd w:id="2411"/>
      <w:bookmarkEnd w:id="2412"/>
      <w:bookmarkEnd w:id="2413"/>
      <w:bookmarkEnd w:id="2414"/>
      <w:bookmarkEnd w:id="2415"/>
      <w:bookmarkEnd w:id="2416"/>
      <w:bookmarkEnd w:id="2418"/>
    </w:p>
    <w:p w14:paraId="055DE2EF" w14:textId="77777777" w:rsidR="006E79F0" w:rsidRDefault="006E79F0" w:rsidP="006E79F0">
      <w:pPr>
        <w:pStyle w:val="Heading4"/>
      </w:pPr>
      <w:bookmarkStart w:id="2419" w:name="_Toc96843440"/>
      <w:bookmarkStart w:id="2420" w:name="_Toc96844415"/>
      <w:bookmarkStart w:id="2421" w:name="_Toc100739988"/>
      <w:bookmarkStart w:id="2422" w:name="_Toc133408910"/>
      <w:bookmarkStart w:id="2423" w:name="_Toc160452759"/>
      <w:bookmarkStart w:id="2424" w:name="_Toc164869687"/>
      <w:bookmarkStart w:id="2425" w:name="_Toc175350673"/>
      <w:bookmarkStart w:id="2426" w:name="_Toc180146610"/>
      <w:bookmarkStart w:id="2427" w:name="_Toc180249108"/>
      <w:bookmarkStart w:id="2428" w:name="_Toc183379062"/>
      <w:bookmarkStart w:id="2429" w:name="_Toc195349055"/>
      <w:bookmarkStart w:id="2430" w:name="_Toc195349643"/>
      <w:bookmarkStart w:id="2431" w:name="_Toc200747421"/>
      <w:r>
        <w:t>6.2.6.1</w:t>
      </w:r>
      <w:r>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2" w:name="_Toc96843441"/>
      <w:bookmarkStart w:id="2433" w:name="_Toc96844416"/>
      <w:bookmarkStart w:id="2434" w:name="_Toc100739989"/>
      <w:bookmarkStart w:id="2435" w:name="_Toc133408911"/>
      <w:bookmarkStart w:id="2436" w:name="_Toc160452760"/>
      <w:bookmarkStart w:id="2437" w:name="_Toc164869688"/>
      <w:bookmarkStart w:id="2438" w:name="_Toc175350674"/>
      <w:bookmarkStart w:id="2439" w:name="_Toc180146611"/>
      <w:bookmarkStart w:id="2440" w:name="_Toc180249109"/>
      <w:bookmarkStart w:id="2441" w:name="_Toc183379063"/>
      <w:bookmarkStart w:id="2442" w:name="_Toc195349056"/>
      <w:bookmarkStart w:id="2443" w:name="_Toc195349644"/>
      <w:bookmarkStart w:id="2444" w:name="_Toc200747422"/>
      <w:r>
        <w:rPr>
          <w:lang w:val="en-US"/>
        </w:rPr>
        <w:t>6.2.6.2</w:t>
      </w:r>
      <w:r>
        <w:rPr>
          <w:lang w:val="en-US"/>
        </w:rPr>
        <w:tab/>
        <w:t>Structured data types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366A04F9" w14:textId="77777777" w:rsidR="006E79F0" w:rsidRDefault="006E79F0" w:rsidP="006E79F0">
      <w:pPr>
        <w:pStyle w:val="Heading5"/>
      </w:pPr>
      <w:bookmarkStart w:id="2445" w:name="_Toc96843442"/>
      <w:bookmarkStart w:id="2446" w:name="_Toc96844417"/>
      <w:bookmarkStart w:id="2447" w:name="_Toc100739990"/>
      <w:bookmarkStart w:id="2448" w:name="_Toc133408912"/>
      <w:bookmarkStart w:id="2449" w:name="_Toc160452761"/>
      <w:bookmarkStart w:id="2450" w:name="_Toc164869689"/>
      <w:bookmarkStart w:id="2451" w:name="_Toc175350675"/>
      <w:bookmarkStart w:id="2452" w:name="_Toc180146612"/>
      <w:bookmarkStart w:id="2453" w:name="_Toc180249110"/>
      <w:bookmarkStart w:id="2454" w:name="_Toc183379064"/>
      <w:bookmarkStart w:id="2455" w:name="_Toc195349057"/>
      <w:bookmarkStart w:id="2456" w:name="_Toc195349645"/>
      <w:bookmarkStart w:id="2457" w:name="_Toc200747423"/>
      <w:r>
        <w:t>6.2.6.2.1</w:t>
      </w:r>
      <w:r>
        <w:tab/>
        <w:t>Introduction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8" w:name="_Toc96843443"/>
      <w:bookmarkStart w:id="2459" w:name="_Toc96844418"/>
      <w:bookmarkStart w:id="2460" w:name="_Toc100739991"/>
      <w:bookmarkStart w:id="2461" w:name="_Toc133408913"/>
      <w:bookmarkStart w:id="2462" w:name="_Toc160452762"/>
      <w:bookmarkStart w:id="2463" w:name="_Toc164869690"/>
      <w:bookmarkStart w:id="2464" w:name="_Toc175350676"/>
      <w:bookmarkStart w:id="2465" w:name="_Toc180146613"/>
      <w:bookmarkStart w:id="2466" w:name="_Toc180249111"/>
      <w:bookmarkStart w:id="2467" w:name="_Toc183379065"/>
      <w:bookmarkStart w:id="2468" w:name="_Toc195349058"/>
      <w:bookmarkStart w:id="2469" w:name="_Toc195349646"/>
      <w:bookmarkStart w:id="2470" w:name="_Toc200747424"/>
      <w:r>
        <w:t>6.2.6.2.2</w:t>
      </w:r>
      <w:r>
        <w:tab/>
        <w:t xml:space="preserve">Type: </w:t>
      </w:r>
      <w:r w:rsidRPr="00EF4E66">
        <w:t>RTUavStatusSubsc</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1" w:name="_Toc96843444"/>
      <w:bookmarkStart w:id="2472" w:name="_Toc96844419"/>
      <w:bookmarkStart w:id="2473" w:name="_Toc100739992"/>
      <w:bookmarkStart w:id="2474" w:name="_Toc133408914"/>
      <w:bookmarkStart w:id="2475" w:name="_Toc160452763"/>
      <w:bookmarkStart w:id="2476" w:name="_Toc164869691"/>
      <w:bookmarkStart w:id="2477" w:name="_Toc175350677"/>
      <w:bookmarkStart w:id="2478" w:name="_Toc180146614"/>
      <w:bookmarkStart w:id="2479" w:name="_Toc180249112"/>
      <w:bookmarkStart w:id="2480" w:name="_Toc183379066"/>
      <w:bookmarkStart w:id="2481" w:name="_Toc195349059"/>
      <w:bookmarkStart w:id="2482" w:name="_Toc195349647"/>
      <w:bookmarkStart w:id="2483" w:name="_Toc200747425"/>
      <w:r>
        <w:t>6.2.6.2.3</w:t>
      </w:r>
      <w:r>
        <w:tab/>
        <w:t xml:space="preserve">Type: </w:t>
      </w:r>
      <w:r w:rsidRPr="00140596">
        <w:t>RTUavStatusNotif</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4" w:name="_Toc96843445"/>
      <w:bookmarkStart w:id="2485" w:name="_Toc96844420"/>
      <w:bookmarkStart w:id="2486" w:name="_Toc100739993"/>
      <w:bookmarkStart w:id="2487" w:name="_Toc133408915"/>
      <w:bookmarkStart w:id="2488" w:name="_Toc160452764"/>
      <w:bookmarkStart w:id="2489" w:name="_Toc164869692"/>
      <w:bookmarkStart w:id="2490" w:name="_Toc175350678"/>
      <w:bookmarkStart w:id="2491" w:name="_Toc180146615"/>
      <w:bookmarkStart w:id="2492" w:name="_Toc180249113"/>
      <w:bookmarkStart w:id="2493" w:name="_Toc183379067"/>
      <w:bookmarkStart w:id="2494" w:name="_Toc195349060"/>
      <w:bookmarkStart w:id="2495" w:name="_Toc195349648"/>
      <w:bookmarkStart w:id="2496" w:name="_Toc200747426"/>
      <w:r>
        <w:lastRenderedPageBreak/>
        <w:t>6.2.6.2.4</w:t>
      </w:r>
      <w:r>
        <w:tab/>
        <w:t>Type: RTUavStatus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7" w:name="_Toc96843446"/>
      <w:bookmarkStart w:id="2498" w:name="_Toc96844421"/>
      <w:bookmarkStart w:id="2499" w:name="_Toc100739994"/>
      <w:bookmarkStart w:id="2500" w:name="_Toc133408916"/>
      <w:bookmarkStart w:id="2501" w:name="_Toc160452765"/>
      <w:bookmarkStart w:id="2502" w:name="_Toc164869693"/>
      <w:bookmarkStart w:id="2503" w:name="_Toc175350679"/>
      <w:bookmarkStart w:id="2504" w:name="_Toc180146616"/>
      <w:bookmarkStart w:id="2505" w:name="_Toc180249114"/>
      <w:bookmarkStart w:id="2506" w:name="_Toc183379068"/>
      <w:bookmarkStart w:id="2507" w:name="_Toc195349061"/>
      <w:bookmarkStart w:id="2508" w:name="_Toc195349649"/>
      <w:bookmarkStart w:id="2509" w:name="_Toc200747427"/>
      <w:r>
        <w:t>6.2.6.2.5</w:t>
      </w:r>
      <w:r>
        <w:tab/>
        <w:t>Type: UavNetConnStatus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0" w:name="_Toc96843447"/>
      <w:bookmarkStart w:id="2511" w:name="_Toc96844422"/>
      <w:bookmarkStart w:id="2512" w:name="_Toc100739995"/>
      <w:bookmarkStart w:id="2513" w:name="_Toc133408917"/>
      <w:bookmarkStart w:id="2514" w:name="_Toc160452766"/>
      <w:bookmarkStart w:id="2515" w:name="_Toc164869694"/>
      <w:bookmarkStart w:id="2516" w:name="_Toc175350680"/>
      <w:bookmarkStart w:id="2517" w:name="_Toc180146617"/>
      <w:bookmarkStart w:id="2518" w:name="_Toc180249115"/>
      <w:bookmarkStart w:id="2519" w:name="_Toc183379069"/>
      <w:bookmarkStart w:id="2520" w:name="_Toc195349062"/>
      <w:bookmarkStart w:id="2521" w:name="_Toc195349650"/>
      <w:bookmarkStart w:id="2522" w:name="_Toc200747428"/>
      <w:r>
        <w:rPr>
          <w:lang w:val="en-US"/>
        </w:rPr>
        <w:t>6.2.6.3</w:t>
      </w:r>
      <w:r>
        <w:rPr>
          <w:lang w:val="en-US"/>
        </w:rPr>
        <w:tab/>
        <w:t>Simple data types and enumerations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58F10C80" w14:textId="77777777" w:rsidR="006E79F0" w:rsidRDefault="006E79F0" w:rsidP="006E79F0">
      <w:pPr>
        <w:pStyle w:val="Heading5"/>
      </w:pPr>
      <w:bookmarkStart w:id="2523" w:name="_Toc96843448"/>
      <w:bookmarkStart w:id="2524" w:name="_Toc96844423"/>
      <w:bookmarkStart w:id="2525" w:name="_Toc100739996"/>
      <w:bookmarkStart w:id="2526" w:name="_Toc133408918"/>
      <w:bookmarkStart w:id="2527" w:name="_Toc160452767"/>
      <w:bookmarkStart w:id="2528" w:name="_Toc164869695"/>
      <w:bookmarkStart w:id="2529" w:name="_Toc175350681"/>
      <w:bookmarkStart w:id="2530" w:name="_Toc180146618"/>
      <w:bookmarkStart w:id="2531" w:name="_Toc180249116"/>
      <w:bookmarkStart w:id="2532" w:name="_Toc183379070"/>
      <w:bookmarkStart w:id="2533" w:name="_Toc195349063"/>
      <w:bookmarkStart w:id="2534" w:name="_Toc195349651"/>
      <w:bookmarkStart w:id="2535" w:name="_Toc200747429"/>
      <w:r>
        <w:t>6.2.6.3.1</w:t>
      </w:r>
      <w:r>
        <w:tab/>
        <w:t>Introduction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6" w:name="_Toc96843449"/>
      <w:bookmarkStart w:id="2537" w:name="_Toc96844424"/>
      <w:bookmarkStart w:id="2538" w:name="_Toc100739997"/>
      <w:bookmarkStart w:id="2539" w:name="_Toc133408919"/>
      <w:bookmarkStart w:id="2540" w:name="_Toc160452768"/>
      <w:bookmarkStart w:id="2541" w:name="_Toc164869696"/>
      <w:bookmarkStart w:id="2542" w:name="_Toc175350682"/>
      <w:bookmarkStart w:id="2543" w:name="_Toc180146619"/>
      <w:bookmarkStart w:id="2544" w:name="_Toc180249117"/>
      <w:bookmarkStart w:id="2545" w:name="_Toc183379071"/>
      <w:bookmarkStart w:id="2546" w:name="_Toc195349064"/>
      <w:bookmarkStart w:id="2547" w:name="_Toc195349652"/>
      <w:bookmarkStart w:id="2548" w:name="_Toc200747430"/>
      <w:r>
        <w:t>6.2.6.3.2</w:t>
      </w:r>
      <w:r>
        <w:tab/>
        <w:t>Simple data types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49" w:name="_Toc96843450"/>
      <w:bookmarkStart w:id="2550" w:name="_Toc96844425"/>
      <w:bookmarkStart w:id="2551" w:name="_Toc100739998"/>
      <w:bookmarkStart w:id="2552" w:name="_Toc133408920"/>
      <w:bookmarkStart w:id="2553" w:name="_Toc160452769"/>
      <w:bookmarkStart w:id="2554" w:name="_Toc164869697"/>
      <w:bookmarkStart w:id="2555" w:name="_Toc175350683"/>
      <w:bookmarkStart w:id="2556" w:name="_Toc180146620"/>
      <w:bookmarkStart w:id="2557" w:name="_Toc180249118"/>
      <w:bookmarkStart w:id="2558" w:name="_Toc183379072"/>
      <w:bookmarkStart w:id="2559" w:name="_Toc195349065"/>
      <w:bookmarkStart w:id="2560" w:name="_Toc195349653"/>
      <w:bookmarkStart w:id="2561" w:name="_Toc20074743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2" w:name="_Toc96843451"/>
      <w:bookmarkStart w:id="2563" w:name="_Toc96844426"/>
      <w:bookmarkStart w:id="2564" w:name="_Toc100739999"/>
      <w:bookmarkStart w:id="2565" w:name="_Toc133408921"/>
      <w:bookmarkStart w:id="2566" w:name="_Toc160452770"/>
      <w:bookmarkStart w:id="2567" w:name="_Toc164869698"/>
      <w:bookmarkStart w:id="2568" w:name="_Toc175350684"/>
      <w:bookmarkStart w:id="2569" w:name="_Toc180146621"/>
      <w:bookmarkStart w:id="2570" w:name="_Toc180249119"/>
      <w:bookmarkStart w:id="2571" w:name="_Toc183379073"/>
      <w:bookmarkStart w:id="2572" w:name="_Toc195349066"/>
      <w:bookmarkStart w:id="2573" w:name="_Toc195349654"/>
      <w:bookmarkStart w:id="2574" w:name="_Toc200747432"/>
      <w:r>
        <w:lastRenderedPageBreak/>
        <w:t>6.2.6.5</w:t>
      </w:r>
      <w:r>
        <w:tab/>
        <w:t>Binary data</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5B527F8" w14:textId="77777777" w:rsidR="006E79F0" w:rsidRDefault="006E79F0" w:rsidP="006E79F0">
      <w:pPr>
        <w:pStyle w:val="Heading5"/>
      </w:pPr>
      <w:bookmarkStart w:id="2575" w:name="_Toc96843452"/>
      <w:bookmarkStart w:id="2576" w:name="_Toc96844427"/>
      <w:bookmarkStart w:id="2577" w:name="_Toc100740000"/>
      <w:bookmarkStart w:id="2578" w:name="_Toc133408922"/>
      <w:bookmarkStart w:id="2579" w:name="_Toc160452771"/>
      <w:bookmarkStart w:id="2580" w:name="_Toc164869699"/>
      <w:bookmarkStart w:id="2581" w:name="_Toc175350685"/>
      <w:bookmarkStart w:id="2582" w:name="_Toc180146622"/>
      <w:bookmarkStart w:id="2583" w:name="_Toc180249120"/>
      <w:bookmarkStart w:id="2584" w:name="_Toc183379074"/>
      <w:bookmarkStart w:id="2585" w:name="_Toc195349067"/>
      <w:bookmarkStart w:id="2586" w:name="_Toc195349655"/>
      <w:bookmarkStart w:id="2587" w:name="_Toc200747433"/>
      <w:r>
        <w:t>6.2.6.5.1</w:t>
      </w:r>
      <w:r>
        <w:tab/>
        <w:t>Binary Data Types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8" w:name="_Toc96843453"/>
      <w:bookmarkStart w:id="2589" w:name="_Toc96844428"/>
      <w:bookmarkStart w:id="2590" w:name="_Toc100740001"/>
      <w:bookmarkStart w:id="2591" w:name="_Toc133408923"/>
      <w:bookmarkStart w:id="2592" w:name="_Toc160452772"/>
      <w:bookmarkStart w:id="2593" w:name="_Toc164869700"/>
      <w:bookmarkStart w:id="2594" w:name="_Toc175350686"/>
      <w:bookmarkStart w:id="2595" w:name="_Toc180146623"/>
      <w:bookmarkStart w:id="2596" w:name="_Toc180249121"/>
      <w:bookmarkStart w:id="2597" w:name="_Toc183379075"/>
      <w:bookmarkStart w:id="2598" w:name="_Toc195349068"/>
      <w:bookmarkStart w:id="2599" w:name="_Toc195349656"/>
      <w:bookmarkStart w:id="2600" w:name="_Toc200747434"/>
      <w:bookmarkEnd w:id="2417"/>
      <w:r>
        <w:t>6.2.7</w:t>
      </w:r>
      <w:r>
        <w:tab/>
        <w:t>Error Handling</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48076109" w14:textId="77777777" w:rsidR="00BF43DB" w:rsidRDefault="00BF43DB" w:rsidP="00BF43DB">
      <w:pPr>
        <w:pStyle w:val="Heading4"/>
      </w:pPr>
      <w:bookmarkStart w:id="2601" w:name="_Toc96843454"/>
      <w:bookmarkStart w:id="2602" w:name="_Toc96844429"/>
      <w:bookmarkStart w:id="2603" w:name="_Toc100740002"/>
      <w:bookmarkStart w:id="2604" w:name="_Toc133408924"/>
      <w:bookmarkStart w:id="2605" w:name="_Toc160452773"/>
      <w:bookmarkStart w:id="2606" w:name="_Toc164869701"/>
      <w:bookmarkStart w:id="2607" w:name="_Toc175350687"/>
      <w:bookmarkStart w:id="2608" w:name="_Toc180146624"/>
      <w:bookmarkStart w:id="2609" w:name="_Toc180249122"/>
      <w:bookmarkStart w:id="2610" w:name="_Toc183379076"/>
      <w:bookmarkStart w:id="2611" w:name="_Toc195349069"/>
      <w:bookmarkStart w:id="2612" w:name="_Toc195349657"/>
      <w:bookmarkStart w:id="2613" w:name="_Toc200747435"/>
      <w:r>
        <w:t>6.2.7.1</w:t>
      </w:r>
      <w:r>
        <w:tab/>
        <w:t>General</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4" w:name="_Toc96843455"/>
      <w:bookmarkStart w:id="2615" w:name="_Toc96844430"/>
      <w:bookmarkStart w:id="2616" w:name="_Toc100740003"/>
      <w:bookmarkStart w:id="2617" w:name="_Toc133408925"/>
      <w:bookmarkStart w:id="2618" w:name="_Toc160452774"/>
      <w:bookmarkStart w:id="2619" w:name="_Toc164869702"/>
      <w:bookmarkStart w:id="2620" w:name="_Toc175350688"/>
      <w:bookmarkStart w:id="2621" w:name="_Toc180146625"/>
      <w:bookmarkStart w:id="2622" w:name="_Toc180249123"/>
      <w:bookmarkStart w:id="2623" w:name="_Toc183379077"/>
      <w:bookmarkStart w:id="2624" w:name="_Toc195349070"/>
      <w:bookmarkStart w:id="2625" w:name="_Toc195349658"/>
      <w:bookmarkStart w:id="2626" w:name="_Toc200747436"/>
      <w:r>
        <w:t>6.2.7.2</w:t>
      </w:r>
      <w:r>
        <w:tab/>
        <w:t>Protocol Errors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7" w:name="_Toc96843456"/>
      <w:bookmarkStart w:id="2628" w:name="_Toc96844431"/>
      <w:bookmarkStart w:id="2629" w:name="_Toc100740004"/>
      <w:bookmarkStart w:id="2630" w:name="_Toc133408926"/>
      <w:bookmarkStart w:id="2631" w:name="_Toc160452775"/>
      <w:bookmarkStart w:id="2632" w:name="_Toc164869703"/>
      <w:bookmarkStart w:id="2633" w:name="_Toc175350689"/>
      <w:bookmarkStart w:id="2634" w:name="_Toc180146626"/>
      <w:bookmarkStart w:id="2635" w:name="_Toc180249124"/>
      <w:bookmarkStart w:id="2636" w:name="_Toc183379078"/>
      <w:bookmarkStart w:id="2637" w:name="_Toc195349071"/>
      <w:bookmarkStart w:id="2638" w:name="_Toc195349659"/>
      <w:bookmarkStart w:id="2639" w:name="_Toc200747437"/>
      <w:r>
        <w:t>6.2.7.3</w:t>
      </w:r>
      <w:r>
        <w:tab/>
        <w:t>Application Errors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0" w:name="_Toc96843457"/>
      <w:bookmarkStart w:id="2641" w:name="_Toc96844432"/>
      <w:bookmarkStart w:id="2642" w:name="_Toc100740005"/>
      <w:bookmarkStart w:id="2643" w:name="_Toc133408927"/>
      <w:bookmarkStart w:id="2644" w:name="_Toc160452776"/>
      <w:bookmarkStart w:id="2645" w:name="_Toc164869704"/>
      <w:bookmarkStart w:id="2646" w:name="_Toc175350690"/>
      <w:bookmarkStart w:id="2647" w:name="_Toc180146627"/>
      <w:bookmarkStart w:id="2648" w:name="_Toc180249125"/>
      <w:bookmarkStart w:id="2649" w:name="_Toc183379079"/>
      <w:bookmarkStart w:id="2650" w:name="_Toc195349072"/>
      <w:bookmarkStart w:id="2651" w:name="_Toc195349660"/>
      <w:bookmarkStart w:id="2652" w:name="_Toc200747438"/>
      <w:r>
        <w:t>6.2.8</w:t>
      </w:r>
      <w:r>
        <w:rPr>
          <w:lang w:eastAsia="zh-CN"/>
        </w:rPr>
        <w:tab/>
        <w:t>Feature negotiation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3" w:name="_Toc96843458"/>
      <w:bookmarkStart w:id="2654" w:name="_Toc96844433"/>
      <w:bookmarkStart w:id="2655" w:name="_Toc100740006"/>
      <w:bookmarkStart w:id="2656" w:name="_Toc133408928"/>
      <w:bookmarkStart w:id="2657" w:name="_Toc160452777"/>
      <w:bookmarkStart w:id="2658" w:name="_Toc164869705"/>
      <w:bookmarkStart w:id="2659" w:name="_Toc175350691"/>
      <w:bookmarkStart w:id="2660" w:name="_Toc180146628"/>
      <w:bookmarkStart w:id="2661" w:name="_Toc180249126"/>
      <w:bookmarkStart w:id="2662" w:name="_Toc183379080"/>
      <w:bookmarkStart w:id="2663" w:name="_Toc195349073"/>
      <w:bookmarkStart w:id="2664" w:name="_Toc195349661"/>
      <w:bookmarkStart w:id="2665" w:name="_Toc200747439"/>
      <w:r>
        <w:t>6.2.9</w:t>
      </w:r>
      <w:r>
        <w:tab/>
        <w:t>Security</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6" w:name="_Toc96843459"/>
      <w:bookmarkStart w:id="2667" w:name="_Toc96844434"/>
      <w:bookmarkStart w:id="2668" w:name="_Toc100740007"/>
      <w:r>
        <w:br w:type="page"/>
      </w:r>
      <w:bookmarkStart w:id="2669" w:name="_Toc129252532"/>
      <w:bookmarkStart w:id="2670" w:name="_Toc160452778"/>
      <w:bookmarkStart w:id="2671" w:name="_Toc164869706"/>
      <w:bookmarkStart w:id="2672" w:name="_Toc175350692"/>
      <w:bookmarkStart w:id="2673" w:name="_Toc180146629"/>
      <w:bookmarkStart w:id="2674" w:name="_Toc180249127"/>
      <w:bookmarkStart w:id="2675" w:name="_Toc183379081"/>
      <w:bookmarkStart w:id="2676" w:name="_Toc195349074"/>
      <w:bookmarkStart w:id="2677" w:name="_Toc195349662"/>
      <w:bookmarkStart w:id="2678" w:name="_Toc129252535"/>
      <w:bookmarkStart w:id="2679" w:name="_Toc133408929"/>
      <w:bookmarkStart w:id="2680" w:name="_Toc200747440"/>
      <w:r w:rsidR="00332316" w:rsidRPr="00332316">
        <w:lastRenderedPageBreak/>
        <w:t>6.3</w:t>
      </w:r>
      <w:r w:rsidR="00332316" w:rsidRPr="00332316">
        <w:tab/>
        <w:t>UAE_ChangeUSSManagement Service API</w:t>
      </w:r>
      <w:bookmarkEnd w:id="2669"/>
      <w:bookmarkEnd w:id="2670"/>
      <w:bookmarkEnd w:id="2671"/>
      <w:bookmarkEnd w:id="2672"/>
      <w:bookmarkEnd w:id="2673"/>
      <w:bookmarkEnd w:id="2674"/>
      <w:bookmarkEnd w:id="2675"/>
      <w:bookmarkEnd w:id="2676"/>
      <w:bookmarkEnd w:id="2677"/>
      <w:bookmarkEnd w:id="2680"/>
    </w:p>
    <w:p w14:paraId="6FEF08BB" w14:textId="77777777" w:rsidR="00332316" w:rsidRPr="00332316" w:rsidRDefault="00332316" w:rsidP="00332316">
      <w:pPr>
        <w:pStyle w:val="Heading3"/>
      </w:pPr>
      <w:bookmarkStart w:id="2681" w:name="_Toc129252533"/>
      <w:bookmarkStart w:id="2682" w:name="_Toc160452779"/>
      <w:bookmarkStart w:id="2683" w:name="_Toc164869707"/>
      <w:bookmarkStart w:id="2684" w:name="_Toc175350693"/>
      <w:bookmarkStart w:id="2685" w:name="_Toc180146630"/>
      <w:bookmarkStart w:id="2686" w:name="_Toc180249128"/>
      <w:bookmarkStart w:id="2687" w:name="_Toc183379082"/>
      <w:bookmarkStart w:id="2688" w:name="_Toc195349075"/>
      <w:bookmarkStart w:id="2689" w:name="_Toc195349663"/>
      <w:bookmarkStart w:id="2690" w:name="_Toc200747441"/>
      <w:r w:rsidRPr="00332316">
        <w:t>6.3.1</w:t>
      </w:r>
      <w:r w:rsidRPr="00332316">
        <w:tab/>
        <w:t>Introduction</w:t>
      </w:r>
      <w:bookmarkEnd w:id="2681"/>
      <w:bookmarkEnd w:id="2682"/>
      <w:bookmarkEnd w:id="2683"/>
      <w:bookmarkEnd w:id="2684"/>
      <w:bookmarkEnd w:id="2685"/>
      <w:bookmarkEnd w:id="2686"/>
      <w:bookmarkEnd w:id="2687"/>
      <w:bookmarkEnd w:id="2688"/>
      <w:bookmarkEnd w:id="2689"/>
      <w:bookmarkEnd w:id="2690"/>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1" w:name="_Toc129252534"/>
      <w:bookmarkStart w:id="2692" w:name="_Toc160452780"/>
      <w:bookmarkStart w:id="2693" w:name="_Toc164869708"/>
      <w:bookmarkStart w:id="2694" w:name="_Toc175350694"/>
      <w:bookmarkStart w:id="2695" w:name="_Toc180146631"/>
      <w:bookmarkStart w:id="2696" w:name="_Toc180249129"/>
      <w:bookmarkStart w:id="2697" w:name="_Toc183379083"/>
      <w:bookmarkStart w:id="2698" w:name="_Toc195349076"/>
      <w:bookmarkStart w:id="2699" w:name="_Toc195349664"/>
      <w:bookmarkStart w:id="2700" w:name="_Toc200747442"/>
      <w:r w:rsidRPr="00332316">
        <w:t>6.3.2</w:t>
      </w:r>
      <w:r w:rsidRPr="00332316">
        <w:tab/>
        <w:t>Usage of HTTP</w:t>
      </w:r>
      <w:bookmarkEnd w:id="2691"/>
      <w:bookmarkEnd w:id="2692"/>
      <w:bookmarkEnd w:id="2693"/>
      <w:bookmarkEnd w:id="2694"/>
      <w:bookmarkEnd w:id="2695"/>
      <w:bookmarkEnd w:id="2696"/>
      <w:bookmarkEnd w:id="2697"/>
      <w:bookmarkEnd w:id="2698"/>
      <w:bookmarkEnd w:id="2699"/>
      <w:bookmarkEnd w:id="2700"/>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1" w:name="_Toc160452781"/>
      <w:bookmarkStart w:id="2702" w:name="_Toc164869709"/>
      <w:bookmarkStart w:id="2703" w:name="_Toc175350695"/>
      <w:bookmarkStart w:id="2704" w:name="_Toc180146632"/>
      <w:bookmarkStart w:id="2705" w:name="_Toc180249130"/>
      <w:bookmarkStart w:id="2706" w:name="_Toc183379084"/>
      <w:bookmarkStart w:id="2707" w:name="_Toc195349077"/>
      <w:bookmarkStart w:id="2708" w:name="_Toc195349665"/>
      <w:bookmarkStart w:id="2709" w:name="_Toc200747443"/>
      <w:r w:rsidRPr="00332316">
        <w:t>6.3.3</w:t>
      </w:r>
      <w:r w:rsidRPr="00332316">
        <w:tab/>
        <w:t>Resources</w:t>
      </w:r>
      <w:bookmarkEnd w:id="2678"/>
      <w:bookmarkEnd w:id="2701"/>
      <w:bookmarkEnd w:id="2702"/>
      <w:bookmarkEnd w:id="2703"/>
      <w:bookmarkEnd w:id="2704"/>
      <w:bookmarkEnd w:id="2705"/>
      <w:bookmarkEnd w:id="2706"/>
      <w:bookmarkEnd w:id="2707"/>
      <w:bookmarkEnd w:id="2708"/>
      <w:bookmarkEnd w:id="2709"/>
    </w:p>
    <w:p w14:paraId="5D4E6A88" w14:textId="77777777" w:rsidR="00332316" w:rsidRPr="00332316" w:rsidRDefault="00332316" w:rsidP="00332316">
      <w:pPr>
        <w:pStyle w:val="Heading4"/>
      </w:pPr>
      <w:bookmarkStart w:id="2710" w:name="_Toc129252536"/>
      <w:bookmarkStart w:id="2711" w:name="_Toc160452782"/>
      <w:bookmarkStart w:id="2712" w:name="_Toc164869710"/>
      <w:bookmarkStart w:id="2713" w:name="_Toc175350696"/>
      <w:bookmarkStart w:id="2714" w:name="_Toc180146633"/>
      <w:bookmarkStart w:id="2715" w:name="_Toc180249131"/>
      <w:bookmarkStart w:id="2716" w:name="_Toc183379085"/>
      <w:bookmarkStart w:id="2717" w:name="_Toc195349078"/>
      <w:bookmarkStart w:id="2718" w:name="_Toc195349666"/>
      <w:bookmarkStart w:id="2719" w:name="_Toc200747444"/>
      <w:r w:rsidRPr="00332316">
        <w:t>6.3.3.1</w:t>
      </w:r>
      <w:r w:rsidRPr="00332316">
        <w:tab/>
        <w:t>Overview</w:t>
      </w:r>
      <w:bookmarkEnd w:id="2710"/>
      <w:bookmarkEnd w:id="2711"/>
      <w:bookmarkEnd w:id="2712"/>
      <w:bookmarkEnd w:id="2713"/>
      <w:bookmarkEnd w:id="2714"/>
      <w:bookmarkEnd w:id="2715"/>
      <w:bookmarkEnd w:id="2716"/>
      <w:bookmarkEnd w:id="2717"/>
      <w:bookmarkEnd w:id="2718"/>
      <w:bookmarkEnd w:id="2719"/>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0" w:name="_MON_1766868416"/>
    <w:bookmarkEnd w:id="2720"/>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1pt;height:168.6pt" o:ole="">
            <v:imagedata r:id="rId86" o:title=""/>
          </v:shape>
          <o:OLEObject Type="Embed" ProgID="Word.Document.8" ShapeID="_x0000_i1063" DrawAspect="Content" ObjectID="_1811358869"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1" w:name="_Toc129252537"/>
      <w:bookmarkStart w:id="2722" w:name="_Toc160452783"/>
      <w:bookmarkStart w:id="2723" w:name="_Toc164869711"/>
      <w:bookmarkStart w:id="2724" w:name="_Toc175350697"/>
      <w:bookmarkStart w:id="2725" w:name="_Toc180146634"/>
      <w:bookmarkStart w:id="2726" w:name="_Toc180249132"/>
      <w:bookmarkStart w:id="2727" w:name="_Toc183379086"/>
      <w:bookmarkStart w:id="2728" w:name="_Toc195349079"/>
      <w:bookmarkStart w:id="2729" w:name="_Toc195349667"/>
      <w:bookmarkStart w:id="2730" w:name="_Toc200747445"/>
      <w:r w:rsidRPr="00332316">
        <w:t>6.3.3.2</w:t>
      </w:r>
      <w:r w:rsidRPr="00332316">
        <w:tab/>
        <w:t xml:space="preserve">Resource: </w:t>
      </w:r>
      <w:bookmarkEnd w:id="2721"/>
      <w:r w:rsidRPr="00332316">
        <w:t>USS Change Policies</w:t>
      </w:r>
      <w:bookmarkEnd w:id="2722"/>
      <w:bookmarkEnd w:id="2723"/>
      <w:bookmarkEnd w:id="2724"/>
      <w:bookmarkEnd w:id="2725"/>
      <w:bookmarkEnd w:id="2726"/>
      <w:bookmarkEnd w:id="2727"/>
      <w:bookmarkEnd w:id="2728"/>
      <w:bookmarkEnd w:id="2729"/>
      <w:bookmarkEnd w:id="2730"/>
    </w:p>
    <w:p w14:paraId="3E720ADF" w14:textId="77777777" w:rsidR="00332316" w:rsidRPr="00332316" w:rsidRDefault="00332316" w:rsidP="00332316">
      <w:pPr>
        <w:pStyle w:val="Heading5"/>
      </w:pPr>
      <w:bookmarkStart w:id="2731" w:name="_Toc129252538"/>
      <w:bookmarkStart w:id="2732" w:name="_Toc160452784"/>
      <w:bookmarkStart w:id="2733" w:name="_Toc164869712"/>
      <w:bookmarkStart w:id="2734" w:name="_Toc175350698"/>
      <w:bookmarkStart w:id="2735" w:name="_Toc180146635"/>
      <w:bookmarkStart w:id="2736" w:name="_Toc180249133"/>
      <w:bookmarkStart w:id="2737" w:name="_Toc183379087"/>
      <w:bookmarkStart w:id="2738" w:name="_Toc195349080"/>
      <w:bookmarkStart w:id="2739" w:name="_Toc195349668"/>
      <w:bookmarkStart w:id="2740" w:name="_Toc200747446"/>
      <w:r w:rsidRPr="00332316">
        <w:t>6.3.3.2.1</w:t>
      </w:r>
      <w:r w:rsidRPr="00332316">
        <w:tab/>
        <w:t>Description</w:t>
      </w:r>
      <w:bookmarkEnd w:id="2731"/>
      <w:bookmarkEnd w:id="2732"/>
      <w:bookmarkEnd w:id="2733"/>
      <w:bookmarkEnd w:id="2734"/>
      <w:bookmarkEnd w:id="2735"/>
      <w:bookmarkEnd w:id="2736"/>
      <w:bookmarkEnd w:id="2737"/>
      <w:bookmarkEnd w:id="2738"/>
      <w:bookmarkEnd w:id="2739"/>
      <w:bookmarkEnd w:id="2740"/>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1" w:name="_Toc129252539"/>
      <w:bookmarkStart w:id="2742" w:name="_Toc160452785"/>
      <w:bookmarkStart w:id="2743" w:name="_Toc164869713"/>
      <w:bookmarkStart w:id="2744" w:name="_Toc175350699"/>
      <w:bookmarkStart w:id="2745" w:name="_Toc180146636"/>
      <w:bookmarkStart w:id="2746" w:name="_Toc180249134"/>
      <w:bookmarkStart w:id="2747" w:name="_Toc183379088"/>
      <w:bookmarkStart w:id="2748" w:name="_Toc195349081"/>
      <w:bookmarkStart w:id="2749" w:name="_Toc195349669"/>
      <w:bookmarkStart w:id="2750" w:name="_Toc200747447"/>
      <w:r w:rsidRPr="00332316">
        <w:t>6.3.3.2.2</w:t>
      </w:r>
      <w:r w:rsidRPr="00332316">
        <w:tab/>
        <w:t>Resource Definition</w:t>
      </w:r>
      <w:bookmarkEnd w:id="2741"/>
      <w:bookmarkEnd w:id="2742"/>
      <w:bookmarkEnd w:id="2743"/>
      <w:bookmarkEnd w:id="2744"/>
      <w:bookmarkEnd w:id="2745"/>
      <w:bookmarkEnd w:id="2746"/>
      <w:bookmarkEnd w:id="2747"/>
      <w:bookmarkEnd w:id="2748"/>
      <w:bookmarkEnd w:id="2749"/>
      <w:bookmarkEnd w:id="2750"/>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1" w:name="_Hlk131952354"/>
      <w:r w:rsidRPr="00332316">
        <w:rPr>
          <w:b/>
          <w:noProof/>
        </w:rPr>
        <w:t>&lt;apiVersion&gt;</w:t>
      </w:r>
      <w:bookmarkEnd w:id="2751"/>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2" w:name="_Toc129252540"/>
      <w:bookmarkStart w:id="2753" w:name="_Toc160452786"/>
      <w:bookmarkStart w:id="2754" w:name="_Toc164869714"/>
      <w:bookmarkStart w:id="2755" w:name="_Toc175350700"/>
      <w:bookmarkStart w:id="2756" w:name="_Toc180146637"/>
      <w:bookmarkStart w:id="2757" w:name="_Toc180249135"/>
      <w:bookmarkStart w:id="2758" w:name="_Toc183379089"/>
      <w:bookmarkStart w:id="2759" w:name="_Toc195349082"/>
      <w:bookmarkStart w:id="2760" w:name="_Toc195349670"/>
      <w:bookmarkStart w:id="2761" w:name="_Toc200747448"/>
      <w:r w:rsidRPr="00332316">
        <w:t>6.3.3.2.3</w:t>
      </w:r>
      <w:r w:rsidRPr="00332316">
        <w:tab/>
        <w:t>Resource Standard Methods</w:t>
      </w:r>
      <w:bookmarkEnd w:id="2752"/>
      <w:bookmarkEnd w:id="2753"/>
      <w:bookmarkEnd w:id="2754"/>
      <w:bookmarkEnd w:id="2755"/>
      <w:bookmarkEnd w:id="2756"/>
      <w:bookmarkEnd w:id="2757"/>
      <w:bookmarkEnd w:id="2758"/>
      <w:bookmarkEnd w:id="2759"/>
      <w:bookmarkEnd w:id="2760"/>
      <w:bookmarkEnd w:id="2761"/>
    </w:p>
    <w:p w14:paraId="6AF0DD99" w14:textId="77777777" w:rsidR="00332316" w:rsidRPr="00332316" w:rsidRDefault="00332316" w:rsidP="00332316">
      <w:pPr>
        <w:pStyle w:val="Heading6"/>
      </w:pPr>
      <w:bookmarkStart w:id="2762" w:name="_Toc129252541"/>
      <w:bookmarkStart w:id="2763" w:name="_Toc160452787"/>
      <w:bookmarkStart w:id="2764" w:name="_Toc164869715"/>
      <w:bookmarkStart w:id="2765" w:name="_Toc175350701"/>
      <w:bookmarkStart w:id="2766" w:name="_Toc180146638"/>
      <w:bookmarkStart w:id="2767" w:name="_Toc180249136"/>
      <w:bookmarkStart w:id="2768" w:name="_Toc183379090"/>
      <w:bookmarkStart w:id="2769" w:name="_Toc195349083"/>
      <w:bookmarkStart w:id="2770" w:name="_Toc195349671"/>
      <w:bookmarkStart w:id="2771" w:name="_Toc200747449"/>
      <w:r w:rsidRPr="00332316">
        <w:t>6.3.3.2.3.1</w:t>
      </w:r>
      <w:r w:rsidRPr="00332316">
        <w:tab/>
        <w:t>GET</w:t>
      </w:r>
      <w:bookmarkEnd w:id="2762"/>
      <w:bookmarkEnd w:id="2763"/>
      <w:bookmarkEnd w:id="2764"/>
      <w:bookmarkEnd w:id="2765"/>
      <w:bookmarkEnd w:id="2766"/>
      <w:bookmarkEnd w:id="2767"/>
      <w:bookmarkEnd w:id="2768"/>
      <w:bookmarkEnd w:id="2769"/>
      <w:bookmarkEnd w:id="2770"/>
      <w:bookmarkEnd w:id="2771"/>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772" w:name="_Toc129252542"/>
      <w:bookmarkStart w:id="2773" w:name="_Toc160452788"/>
      <w:bookmarkStart w:id="2774" w:name="_Toc164869716"/>
      <w:bookmarkStart w:id="2775" w:name="_Toc175350702"/>
      <w:bookmarkStart w:id="2776" w:name="_Toc180146639"/>
      <w:bookmarkStart w:id="2777" w:name="_Toc180249137"/>
      <w:bookmarkStart w:id="2778" w:name="_Toc183379091"/>
      <w:bookmarkStart w:id="2779" w:name="_Toc195349084"/>
      <w:bookmarkStart w:id="2780" w:name="_Toc195349672"/>
      <w:bookmarkStart w:id="2781" w:name="_Toc200747450"/>
      <w:r w:rsidRPr="00332316">
        <w:t>6.3.3.2.3.2</w:t>
      </w:r>
      <w:r w:rsidRPr="00332316">
        <w:tab/>
        <w:t>POST</w:t>
      </w:r>
      <w:bookmarkEnd w:id="2772"/>
      <w:bookmarkEnd w:id="2773"/>
      <w:bookmarkEnd w:id="2774"/>
      <w:bookmarkEnd w:id="2775"/>
      <w:bookmarkEnd w:id="2776"/>
      <w:bookmarkEnd w:id="2777"/>
      <w:bookmarkEnd w:id="2778"/>
      <w:bookmarkEnd w:id="2779"/>
      <w:bookmarkEnd w:id="2780"/>
      <w:bookmarkEnd w:id="278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2" w:name="_Toc129252543"/>
      <w:bookmarkStart w:id="2783" w:name="_Toc160452789"/>
      <w:bookmarkStart w:id="2784" w:name="_Toc164869717"/>
      <w:bookmarkStart w:id="2785" w:name="_Toc175350703"/>
      <w:bookmarkStart w:id="2786" w:name="_Toc180146640"/>
      <w:bookmarkStart w:id="2787" w:name="_Toc180249138"/>
      <w:bookmarkStart w:id="2788" w:name="_Toc183379092"/>
      <w:bookmarkStart w:id="2789" w:name="_Toc195349085"/>
      <w:bookmarkStart w:id="2790" w:name="_Toc195349673"/>
      <w:bookmarkStart w:id="2791" w:name="_Toc200747451"/>
      <w:r w:rsidRPr="00332316">
        <w:t>6.3.3.2.4</w:t>
      </w:r>
      <w:r w:rsidRPr="00332316">
        <w:tab/>
        <w:t>Resource Custom Operations</w:t>
      </w:r>
      <w:bookmarkEnd w:id="2782"/>
      <w:bookmarkEnd w:id="2783"/>
      <w:bookmarkEnd w:id="2784"/>
      <w:bookmarkEnd w:id="2785"/>
      <w:bookmarkEnd w:id="2786"/>
      <w:bookmarkEnd w:id="2787"/>
      <w:bookmarkEnd w:id="2788"/>
      <w:bookmarkEnd w:id="2789"/>
      <w:bookmarkEnd w:id="2790"/>
      <w:bookmarkEnd w:id="2791"/>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2" w:name="_Toc129252544"/>
      <w:bookmarkStart w:id="2793" w:name="_Toc160452790"/>
      <w:bookmarkStart w:id="2794" w:name="_Toc164869718"/>
      <w:bookmarkStart w:id="2795" w:name="_Toc175350704"/>
      <w:bookmarkStart w:id="2796" w:name="_Toc180146641"/>
      <w:bookmarkStart w:id="2797" w:name="_Toc180249139"/>
      <w:bookmarkStart w:id="2798" w:name="_Toc183379093"/>
      <w:bookmarkStart w:id="2799" w:name="_Toc195349086"/>
      <w:bookmarkStart w:id="2800" w:name="_Toc195349674"/>
      <w:bookmarkStart w:id="2801" w:name="_Toc200747452"/>
      <w:r w:rsidRPr="00332316">
        <w:t>6.3.3.3</w:t>
      </w:r>
      <w:r w:rsidRPr="00332316">
        <w:tab/>
        <w:t xml:space="preserve">Resource: Individual </w:t>
      </w:r>
      <w:bookmarkEnd w:id="2792"/>
      <w:r w:rsidRPr="00332316">
        <w:t>USS Change Policy</w:t>
      </w:r>
      <w:bookmarkEnd w:id="2793"/>
      <w:bookmarkEnd w:id="2794"/>
      <w:bookmarkEnd w:id="2795"/>
      <w:bookmarkEnd w:id="2796"/>
      <w:bookmarkEnd w:id="2797"/>
      <w:bookmarkEnd w:id="2798"/>
      <w:bookmarkEnd w:id="2799"/>
      <w:bookmarkEnd w:id="2800"/>
      <w:bookmarkEnd w:id="2801"/>
    </w:p>
    <w:p w14:paraId="10F8AF5D" w14:textId="77777777" w:rsidR="00332316" w:rsidRPr="00332316" w:rsidRDefault="00332316" w:rsidP="00332316">
      <w:pPr>
        <w:pStyle w:val="Heading5"/>
      </w:pPr>
      <w:bookmarkStart w:id="2802" w:name="_Toc129252545"/>
      <w:bookmarkStart w:id="2803" w:name="_Toc160452791"/>
      <w:bookmarkStart w:id="2804" w:name="_Toc164869719"/>
      <w:bookmarkStart w:id="2805" w:name="_Toc175350705"/>
      <w:bookmarkStart w:id="2806" w:name="_Toc180146642"/>
      <w:bookmarkStart w:id="2807" w:name="_Toc180249140"/>
      <w:bookmarkStart w:id="2808" w:name="_Toc183379094"/>
      <w:bookmarkStart w:id="2809" w:name="_Toc195349087"/>
      <w:bookmarkStart w:id="2810" w:name="_Toc195349675"/>
      <w:bookmarkStart w:id="2811" w:name="_Toc200747453"/>
      <w:r w:rsidRPr="00332316">
        <w:t>6.3.3.3.1</w:t>
      </w:r>
      <w:r w:rsidRPr="00332316">
        <w:tab/>
        <w:t>Description</w:t>
      </w:r>
      <w:bookmarkEnd w:id="2802"/>
      <w:bookmarkEnd w:id="2803"/>
      <w:bookmarkEnd w:id="2804"/>
      <w:bookmarkEnd w:id="2805"/>
      <w:bookmarkEnd w:id="2806"/>
      <w:bookmarkEnd w:id="2807"/>
      <w:bookmarkEnd w:id="2808"/>
      <w:bookmarkEnd w:id="2809"/>
      <w:bookmarkEnd w:id="2810"/>
      <w:bookmarkEnd w:id="2811"/>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2" w:name="_Toc129252546"/>
      <w:bookmarkStart w:id="2813" w:name="_Toc160452792"/>
      <w:bookmarkStart w:id="2814" w:name="_Toc164869720"/>
      <w:bookmarkStart w:id="2815" w:name="_Toc175350706"/>
      <w:bookmarkStart w:id="2816" w:name="_Toc180146643"/>
      <w:bookmarkStart w:id="2817" w:name="_Toc180249141"/>
      <w:bookmarkStart w:id="2818" w:name="_Toc183379095"/>
      <w:bookmarkStart w:id="2819" w:name="_Toc195349088"/>
      <w:bookmarkStart w:id="2820" w:name="_Toc195349676"/>
      <w:bookmarkStart w:id="2821" w:name="_Toc200747454"/>
      <w:r w:rsidRPr="00332316">
        <w:t>6.3.3.3.2</w:t>
      </w:r>
      <w:r w:rsidRPr="00332316">
        <w:tab/>
        <w:t>Resource Definition</w:t>
      </w:r>
      <w:bookmarkEnd w:id="2812"/>
      <w:bookmarkEnd w:id="2813"/>
      <w:bookmarkEnd w:id="2814"/>
      <w:bookmarkEnd w:id="2815"/>
      <w:bookmarkEnd w:id="2816"/>
      <w:bookmarkEnd w:id="2817"/>
      <w:bookmarkEnd w:id="2818"/>
      <w:bookmarkEnd w:id="2819"/>
      <w:bookmarkEnd w:id="2820"/>
      <w:bookmarkEnd w:id="2821"/>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2" w:name="_Toc129252547"/>
      <w:bookmarkStart w:id="2823" w:name="_Toc160452793"/>
      <w:bookmarkStart w:id="2824" w:name="_Toc164869721"/>
      <w:bookmarkStart w:id="2825" w:name="_Toc175350707"/>
      <w:bookmarkStart w:id="2826" w:name="_Toc180146644"/>
      <w:bookmarkStart w:id="2827" w:name="_Toc180249142"/>
      <w:bookmarkStart w:id="2828" w:name="_Toc183379096"/>
      <w:bookmarkStart w:id="2829" w:name="_Toc195349089"/>
      <w:bookmarkStart w:id="2830" w:name="_Toc195349677"/>
      <w:bookmarkStart w:id="2831" w:name="_Toc200747455"/>
      <w:r w:rsidRPr="00332316">
        <w:t>6.3.3.3.3</w:t>
      </w:r>
      <w:r w:rsidRPr="00332316">
        <w:tab/>
        <w:t>Resource Standard Methods</w:t>
      </w:r>
      <w:bookmarkEnd w:id="2822"/>
      <w:bookmarkEnd w:id="2823"/>
      <w:bookmarkEnd w:id="2824"/>
      <w:bookmarkEnd w:id="2825"/>
      <w:bookmarkEnd w:id="2826"/>
      <w:bookmarkEnd w:id="2827"/>
      <w:bookmarkEnd w:id="2828"/>
      <w:bookmarkEnd w:id="2829"/>
      <w:bookmarkEnd w:id="2830"/>
      <w:bookmarkEnd w:id="2831"/>
    </w:p>
    <w:p w14:paraId="19B9F512" w14:textId="77777777" w:rsidR="00332316" w:rsidRPr="00332316" w:rsidRDefault="00332316" w:rsidP="00332316">
      <w:pPr>
        <w:pStyle w:val="Heading6"/>
      </w:pPr>
      <w:bookmarkStart w:id="2832" w:name="_Toc129252548"/>
      <w:bookmarkStart w:id="2833" w:name="_Toc160452794"/>
      <w:bookmarkStart w:id="2834" w:name="_Toc164869722"/>
      <w:bookmarkStart w:id="2835" w:name="_Toc175350708"/>
      <w:bookmarkStart w:id="2836" w:name="_Toc180146645"/>
      <w:bookmarkStart w:id="2837" w:name="_Toc180249143"/>
      <w:bookmarkStart w:id="2838" w:name="_Toc183379097"/>
      <w:bookmarkStart w:id="2839" w:name="_Toc195349090"/>
      <w:bookmarkStart w:id="2840" w:name="_Toc195349678"/>
      <w:bookmarkStart w:id="2841" w:name="_Toc200747456"/>
      <w:r w:rsidRPr="00332316">
        <w:t>6.3.3.3.3.1</w:t>
      </w:r>
      <w:r w:rsidRPr="00332316">
        <w:tab/>
        <w:t>GET</w:t>
      </w:r>
      <w:bookmarkEnd w:id="2832"/>
      <w:bookmarkEnd w:id="2833"/>
      <w:bookmarkEnd w:id="2834"/>
      <w:bookmarkEnd w:id="2835"/>
      <w:bookmarkEnd w:id="2836"/>
      <w:bookmarkEnd w:id="2837"/>
      <w:bookmarkEnd w:id="2838"/>
      <w:bookmarkEnd w:id="2839"/>
      <w:bookmarkEnd w:id="2840"/>
      <w:bookmarkEnd w:id="2841"/>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842" w:name="_Toc129252549"/>
      <w:bookmarkStart w:id="2843" w:name="_Toc160452795"/>
      <w:bookmarkStart w:id="2844" w:name="_Toc164869723"/>
      <w:bookmarkStart w:id="2845" w:name="_Toc175350709"/>
      <w:bookmarkStart w:id="2846" w:name="_Toc180146646"/>
      <w:bookmarkStart w:id="2847" w:name="_Toc180249144"/>
      <w:bookmarkStart w:id="2848" w:name="_Toc183379098"/>
      <w:bookmarkStart w:id="2849" w:name="_Toc195349091"/>
      <w:bookmarkStart w:id="2850" w:name="_Toc195349679"/>
      <w:bookmarkStart w:id="2851" w:name="_Toc200747457"/>
      <w:r w:rsidRPr="00332316">
        <w:t>6.3.3.3.3.2</w:t>
      </w:r>
      <w:r w:rsidRPr="00332316">
        <w:tab/>
        <w:t>PUT</w:t>
      </w:r>
      <w:bookmarkEnd w:id="2842"/>
      <w:bookmarkEnd w:id="2843"/>
      <w:bookmarkEnd w:id="2844"/>
      <w:bookmarkEnd w:id="2845"/>
      <w:bookmarkEnd w:id="2846"/>
      <w:bookmarkEnd w:id="2847"/>
      <w:bookmarkEnd w:id="2848"/>
      <w:bookmarkEnd w:id="2849"/>
      <w:bookmarkEnd w:id="2850"/>
      <w:bookmarkEnd w:id="2851"/>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852" w:name="_Toc160452796"/>
      <w:bookmarkStart w:id="2853" w:name="_Toc164869724"/>
      <w:bookmarkStart w:id="2854" w:name="_Toc175350710"/>
      <w:bookmarkStart w:id="2855" w:name="_Toc180146647"/>
      <w:bookmarkStart w:id="2856" w:name="_Toc180249145"/>
      <w:bookmarkStart w:id="2857" w:name="_Toc183379099"/>
      <w:bookmarkStart w:id="2858" w:name="_Toc195349092"/>
      <w:bookmarkStart w:id="2859" w:name="_Toc195349680"/>
      <w:bookmarkStart w:id="2860" w:name="_Toc129252550"/>
      <w:bookmarkStart w:id="2861" w:name="_Toc200747458"/>
      <w:r w:rsidRPr="00332316">
        <w:t>6.3.3.3.3.</w:t>
      </w:r>
      <w:r w:rsidR="000C549F">
        <w:t>3</w:t>
      </w:r>
      <w:r w:rsidRPr="00332316">
        <w:tab/>
        <w:t>PATCH</w:t>
      </w:r>
      <w:bookmarkEnd w:id="2852"/>
      <w:bookmarkEnd w:id="2853"/>
      <w:bookmarkEnd w:id="2854"/>
      <w:bookmarkEnd w:id="2855"/>
      <w:bookmarkEnd w:id="2856"/>
      <w:bookmarkEnd w:id="2857"/>
      <w:bookmarkEnd w:id="2858"/>
      <w:bookmarkEnd w:id="2859"/>
      <w:bookmarkEnd w:id="286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862" w:name="_Toc160452797"/>
      <w:bookmarkStart w:id="2863" w:name="_Toc164869725"/>
      <w:bookmarkStart w:id="2864" w:name="_Toc175350711"/>
      <w:bookmarkStart w:id="2865" w:name="_Toc180146648"/>
      <w:bookmarkStart w:id="2866" w:name="_Toc180249146"/>
      <w:bookmarkStart w:id="2867" w:name="_Toc183379100"/>
      <w:bookmarkStart w:id="2868" w:name="_Toc195349093"/>
      <w:bookmarkStart w:id="2869" w:name="_Toc195349681"/>
      <w:bookmarkStart w:id="2870" w:name="_Toc200747459"/>
      <w:r w:rsidRPr="00332316">
        <w:lastRenderedPageBreak/>
        <w:t>6.3.3.3.3.4</w:t>
      </w:r>
      <w:r w:rsidRPr="00332316">
        <w:tab/>
        <w:t>DELETE</w:t>
      </w:r>
      <w:bookmarkEnd w:id="2860"/>
      <w:bookmarkEnd w:id="2862"/>
      <w:bookmarkEnd w:id="2863"/>
      <w:bookmarkEnd w:id="2864"/>
      <w:bookmarkEnd w:id="2865"/>
      <w:bookmarkEnd w:id="2866"/>
      <w:bookmarkEnd w:id="2867"/>
      <w:bookmarkEnd w:id="2868"/>
      <w:bookmarkEnd w:id="2869"/>
      <w:bookmarkEnd w:id="2870"/>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1" w:name="_Toc129252551"/>
      <w:bookmarkStart w:id="2872" w:name="_Toc160452798"/>
      <w:bookmarkStart w:id="2873" w:name="_Toc164869726"/>
      <w:bookmarkStart w:id="2874" w:name="_Toc175350712"/>
      <w:bookmarkStart w:id="2875" w:name="_Toc180146649"/>
      <w:bookmarkStart w:id="2876" w:name="_Toc180249147"/>
      <w:bookmarkStart w:id="2877" w:name="_Toc183379101"/>
      <w:bookmarkStart w:id="2878" w:name="_Toc195349094"/>
      <w:bookmarkStart w:id="2879" w:name="_Toc195349682"/>
      <w:bookmarkStart w:id="2880" w:name="_Toc200747460"/>
      <w:r w:rsidRPr="00332316">
        <w:t>6.3.3.3.4</w:t>
      </w:r>
      <w:r w:rsidRPr="00332316">
        <w:tab/>
        <w:t>Resource Custom Operations</w:t>
      </w:r>
      <w:bookmarkEnd w:id="2871"/>
      <w:bookmarkEnd w:id="2872"/>
      <w:bookmarkEnd w:id="2873"/>
      <w:bookmarkEnd w:id="2874"/>
      <w:bookmarkEnd w:id="2875"/>
      <w:bookmarkEnd w:id="2876"/>
      <w:bookmarkEnd w:id="2877"/>
      <w:bookmarkEnd w:id="2878"/>
      <w:bookmarkEnd w:id="2879"/>
      <w:bookmarkEnd w:id="288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1" w:name="_Toc129252552"/>
      <w:bookmarkStart w:id="2882" w:name="_Toc160452799"/>
      <w:bookmarkStart w:id="2883" w:name="_Toc164869727"/>
      <w:bookmarkStart w:id="2884" w:name="_Toc175350713"/>
      <w:bookmarkStart w:id="2885" w:name="_Toc180146650"/>
      <w:bookmarkStart w:id="2886" w:name="_Toc180249148"/>
      <w:bookmarkStart w:id="2887" w:name="_Toc183379102"/>
      <w:bookmarkStart w:id="2888" w:name="_Toc195349095"/>
      <w:bookmarkStart w:id="2889" w:name="_Toc195349683"/>
      <w:bookmarkStart w:id="2890" w:name="_Toc200747461"/>
      <w:r w:rsidRPr="00332316">
        <w:lastRenderedPageBreak/>
        <w:t>6.3.4</w:t>
      </w:r>
      <w:r w:rsidRPr="00332316">
        <w:tab/>
        <w:t>Custom Operations without associated resources</w:t>
      </w:r>
      <w:bookmarkEnd w:id="2881"/>
      <w:bookmarkEnd w:id="2882"/>
      <w:bookmarkEnd w:id="2883"/>
      <w:bookmarkEnd w:id="2884"/>
      <w:bookmarkEnd w:id="2885"/>
      <w:bookmarkEnd w:id="2886"/>
      <w:bookmarkEnd w:id="2887"/>
      <w:bookmarkEnd w:id="2888"/>
      <w:bookmarkEnd w:id="2889"/>
      <w:bookmarkEnd w:id="2890"/>
    </w:p>
    <w:p w14:paraId="03BD0E87" w14:textId="77777777" w:rsidR="00332316" w:rsidRPr="00332316" w:rsidRDefault="00332316" w:rsidP="00332316">
      <w:pPr>
        <w:pStyle w:val="Heading4"/>
      </w:pPr>
      <w:bookmarkStart w:id="2891" w:name="_Toc129252481"/>
      <w:bookmarkStart w:id="2892" w:name="_Toc160452800"/>
      <w:bookmarkStart w:id="2893" w:name="_Toc164869728"/>
      <w:bookmarkStart w:id="2894" w:name="_Toc175350714"/>
      <w:bookmarkStart w:id="2895" w:name="_Toc180146651"/>
      <w:bookmarkStart w:id="2896" w:name="_Toc180249149"/>
      <w:bookmarkStart w:id="2897" w:name="_Toc183379103"/>
      <w:bookmarkStart w:id="2898" w:name="_Toc195349096"/>
      <w:bookmarkStart w:id="2899" w:name="_Toc195349684"/>
      <w:bookmarkStart w:id="2900" w:name="_Toc129252553"/>
      <w:bookmarkStart w:id="2901" w:name="_Toc200747462"/>
      <w:r w:rsidRPr="00332316">
        <w:t>6.3.4.1</w:t>
      </w:r>
      <w:r w:rsidRPr="00332316">
        <w:tab/>
        <w:t>Overview</w:t>
      </w:r>
      <w:bookmarkEnd w:id="2891"/>
      <w:bookmarkEnd w:id="2892"/>
      <w:bookmarkEnd w:id="2893"/>
      <w:bookmarkEnd w:id="2894"/>
      <w:bookmarkEnd w:id="2895"/>
      <w:bookmarkEnd w:id="2896"/>
      <w:bookmarkEnd w:id="2897"/>
      <w:bookmarkEnd w:id="2898"/>
      <w:bookmarkEnd w:id="2899"/>
      <w:bookmarkEnd w:id="290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2" w:name="_MON_1766869237"/>
    <w:bookmarkEnd w:id="2902"/>
    <w:p w14:paraId="4F4DC72F" w14:textId="7E72DDC7" w:rsidR="00332316" w:rsidRPr="00332316" w:rsidRDefault="00D74185" w:rsidP="00332316">
      <w:pPr>
        <w:pStyle w:val="TH"/>
      </w:pPr>
      <w:r w:rsidRPr="00332316">
        <w:object w:dxaOrig="9633" w:dyaOrig="1776" w14:anchorId="7E4BD1A2">
          <v:shape id="_x0000_i1064" type="#_x0000_t75" style="width:480.1pt;height:90.2pt" o:ole="">
            <v:imagedata r:id="rId88" o:title=""/>
          </v:shape>
          <o:OLEObject Type="Embed" ProgID="Word.Document.8" ShapeID="_x0000_i1064" DrawAspect="Content" ObjectID="_1811358870"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3" w:name="_Toc129252482"/>
      <w:bookmarkStart w:id="2904" w:name="_Toc160452801"/>
      <w:bookmarkStart w:id="2905" w:name="_Toc164869729"/>
      <w:bookmarkStart w:id="2906" w:name="_Toc175350715"/>
      <w:bookmarkStart w:id="2907" w:name="_Toc180146652"/>
      <w:bookmarkStart w:id="2908" w:name="_Toc180249150"/>
      <w:bookmarkStart w:id="2909" w:name="_Toc183379104"/>
      <w:bookmarkStart w:id="2910" w:name="_Toc195349097"/>
      <w:bookmarkStart w:id="2911" w:name="_Toc195349685"/>
      <w:bookmarkStart w:id="2912" w:name="_Toc200747463"/>
      <w:r w:rsidRPr="00332316">
        <w:t>6.3.4.2</w:t>
      </w:r>
      <w:r w:rsidRPr="00332316">
        <w:tab/>
        <w:t xml:space="preserve">Operation: </w:t>
      </w:r>
      <w:bookmarkEnd w:id="2903"/>
      <w:r w:rsidRPr="00332316">
        <w:t>RequestUssChange</w:t>
      </w:r>
      <w:bookmarkEnd w:id="2904"/>
      <w:bookmarkEnd w:id="2905"/>
      <w:bookmarkEnd w:id="2906"/>
      <w:bookmarkEnd w:id="2907"/>
      <w:bookmarkEnd w:id="2908"/>
      <w:bookmarkEnd w:id="2909"/>
      <w:bookmarkEnd w:id="2910"/>
      <w:bookmarkEnd w:id="2911"/>
      <w:bookmarkEnd w:id="2912"/>
    </w:p>
    <w:p w14:paraId="263B8956" w14:textId="77777777" w:rsidR="00332316" w:rsidRPr="00332316" w:rsidRDefault="00332316" w:rsidP="00332316">
      <w:pPr>
        <w:pStyle w:val="Heading5"/>
      </w:pPr>
      <w:bookmarkStart w:id="2913" w:name="_Toc129252483"/>
      <w:bookmarkStart w:id="2914" w:name="_Toc160452802"/>
      <w:bookmarkStart w:id="2915" w:name="_Toc164869730"/>
      <w:bookmarkStart w:id="2916" w:name="_Toc175350716"/>
      <w:bookmarkStart w:id="2917" w:name="_Toc180146653"/>
      <w:bookmarkStart w:id="2918" w:name="_Toc180249151"/>
      <w:bookmarkStart w:id="2919" w:name="_Toc183379105"/>
      <w:bookmarkStart w:id="2920" w:name="_Toc195349098"/>
      <w:bookmarkStart w:id="2921" w:name="_Toc195349686"/>
      <w:bookmarkStart w:id="2922" w:name="_Toc200747464"/>
      <w:r w:rsidRPr="00332316">
        <w:t>6.3.4.2.1</w:t>
      </w:r>
      <w:r w:rsidRPr="00332316">
        <w:tab/>
        <w:t>Description</w:t>
      </w:r>
      <w:bookmarkEnd w:id="2913"/>
      <w:bookmarkEnd w:id="2914"/>
      <w:bookmarkEnd w:id="2915"/>
      <w:bookmarkEnd w:id="2916"/>
      <w:bookmarkEnd w:id="2917"/>
      <w:bookmarkEnd w:id="2918"/>
      <w:bookmarkEnd w:id="2919"/>
      <w:bookmarkEnd w:id="2920"/>
      <w:bookmarkEnd w:id="2921"/>
      <w:bookmarkEnd w:id="292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3" w:name="_Toc129252484"/>
      <w:bookmarkStart w:id="2924" w:name="_Toc160452803"/>
      <w:bookmarkStart w:id="2925" w:name="_Toc164869731"/>
      <w:bookmarkStart w:id="2926" w:name="_Toc175350717"/>
      <w:bookmarkStart w:id="2927" w:name="_Toc180146654"/>
      <w:bookmarkStart w:id="2928" w:name="_Toc180249152"/>
      <w:bookmarkStart w:id="2929" w:name="_Toc183379106"/>
      <w:bookmarkStart w:id="2930" w:name="_Toc195349099"/>
      <w:bookmarkStart w:id="2931" w:name="_Toc195349687"/>
      <w:bookmarkStart w:id="2932" w:name="_Toc200747465"/>
      <w:r w:rsidRPr="00332316">
        <w:t>6.3.4.2.2</w:t>
      </w:r>
      <w:r w:rsidRPr="00332316">
        <w:tab/>
        <w:t>Operation Definition</w:t>
      </w:r>
      <w:bookmarkEnd w:id="2923"/>
      <w:bookmarkEnd w:id="2924"/>
      <w:bookmarkEnd w:id="2925"/>
      <w:bookmarkEnd w:id="2926"/>
      <w:bookmarkEnd w:id="2927"/>
      <w:bookmarkEnd w:id="2928"/>
      <w:bookmarkEnd w:id="2929"/>
      <w:bookmarkEnd w:id="2930"/>
      <w:bookmarkEnd w:id="2931"/>
      <w:bookmarkEnd w:id="293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3" w:name="_Toc160452804"/>
      <w:bookmarkStart w:id="2934" w:name="_Toc164869732"/>
      <w:bookmarkStart w:id="2935" w:name="_Toc175350718"/>
      <w:bookmarkStart w:id="2936" w:name="_Toc180146655"/>
      <w:bookmarkStart w:id="2937" w:name="_Toc180249153"/>
      <w:bookmarkStart w:id="2938" w:name="_Toc183379107"/>
      <w:bookmarkStart w:id="2939" w:name="_Toc195349100"/>
      <w:bookmarkStart w:id="2940" w:name="_Toc195349688"/>
      <w:bookmarkStart w:id="2941" w:name="_Toc200747466"/>
      <w:r w:rsidRPr="00332316">
        <w:t>6.3.5</w:t>
      </w:r>
      <w:r w:rsidRPr="00332316">
        <w:tab/>
        <w:t>Notifications</w:t>
      </w:r>
      <w:bookmarkEnd w:id="2900"/>
      <w:bookmarkEnd w:id="2933"/>
      <w:bookmarkEnd w:id="2934"/>
      <w:bookmarkEnd w:id="2935"/>
      <w:bookmarkEnd w:id="2936"/>
      <w:bookmarkEnd w:id="2937"/>
      <w:bookmarkEnd w:id="2938"/>
      <w:bookmarkEnd w:id="2939"/>
      <w:bookmarkEnd w:id="2940"/>
      <w:bookmarkEnd w:id="2941"/>
    </w:p>
    <w:p w14:paraId="601BC9B1" w14:textId="77777777" w:rsidR="00332316" w:rsidRPr="00332316" w:rsidRDefault="00332316" w:rsidP="00332316">
      <w:pPr>
        <w:pStyle w:val="Heading4"/>
      </w:pPr>
      <w:bookmarkStart w:id="2942" w:name="_Toc129252554"/>
      <w:bookmarkStart w:id="2943" w:name="_Toc160452805"/>
      <w:bookmarkStart w:id="2944" w:name="_Toc164869733"/>
      <w:bookmarkStart w:id="2945" w:name="_Toc175350719"/>
      <w:bookmarkStart w:id="2946" w:name="_Toc180146656"/>
      <w:bookmarkStart w:id="2947" w:name="_Toc180249154"/>
      <w:bookmarkStart w:id="2948" w:name="_Toc183379108"/>
      <w:bookmarkStart w:id="2949" w:name="_Toc195349101"/>
      <w:bookmarkStart w:id="2950" w:name="_Toc195349689"/>
      <w:bookmarkStart w:id="2951" w:name="_Toc200747467"/>
      <w:r w:rsidRPr="00332316">
        <w:t>6.3.5.1</w:t>
      </w:r>
      <w:r w:rsidRPr="00332316">
        <w:tab/>
        <w:t>General</w:t>
      </w:r>
      <w:bookmarkEnd w:id="2942"/>
      <w:bookmarkEnd w:id="2943"/>
      <w:bookmarkEnd w:id="2944"/>
      <w:bookmarkEnd w:id="2945"/>
      <w:bookmarkEnd w:id="2946"/>
      <w:bookmarkEnd w:id="2947"/>
      <w:bookmarkEnd w:id="2948"/>
      <w:bookmarkEnd w:id="2949"/>
      <w:bookmarkEnd w:id="2950"/>
      <w:bookmarkEnd w:id="2951"/>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2" w:name="_Toc129252555"/>
      <w:bookmarkStart w:id="2953" w:name="_Toc160452806"/>
      <w:bookmarkStart w:id="2954" w:name="_Toc164869734"/>
      <w:bookmarkStart w:id="2955" w:name="_Toc175350720"/>
      <w:bookmarkStart w:id="2956" w:name="_Toc180146657"/>
      <w:bookmarkStart w:id="2957" w:name="_Toc180249155"/>
      <w:bookmarkStart w:id="2958" w:name="_Toc183379109"/>
      <w:bookmarkStart w:id="2959" w:name="_Toc195349102"/>
      <w:bookmarkStart w:id="2960" w:name="_Toc195349690"/>
      <w:bookmarkStart w:id="2961" w:name="_Toc200747468"/>
      <w:r w:rsidRPr="00332316">
        <w:t>6.3</w:t>
      </w:r>
      <w:r w:rsidRPr="00332316">
        <w:rPr>
          <w:lang w:val="en-US"/>
        </w:rPr>
        <w:t>.5.2</w:t>
      </w:r>
      <w:r w:rsidRPr="00332316">
        <w:rPr>
          <w:lang w:val="en-US"/>
        </w:rPr>
        <w:tab/>
        <w:t>USS Change Notification</w:t>
      </w:r>
      <w:bookmarkEnd w:id="2952"/>
      <w:bookmarkEnd w:id="2953"/>
      <w:bookmarkEnd w:id="2954"/>
      <w:bookmarkEnd w:id="2955"/>
      <w:bookmarkEnd w:id="2956"/>
      <w:bookmarkEnd w:id="2957"/>
      <w:bookmarkEnd w:id="2958"/>
      <w:bookmarkEnd w:id="2959"/>
      <w:bookmarkEnd w:id="2960"/>
      <w:bookmarkEnd w:id="2961"/>
    </w:p>
    <w:p w14:paraId="531A63A2" w14:textId="77777777" w:rsidR="00332316" w:rsidRPr="00332316" w:rsidRDefault="00332316" w:rsidP="00332316">
      <w:pPr>
        <w:pStyle w:val="Heading5"/>
        <w:rPr>
          <w:noProof/>
          <w:lang w:val="en-US"/>
        </w:rPr>
      </w:pPr>
      <w:bookmarkStart w:id="2962" w:name="_Toc129252556"/>
      <w:bookmarkStart w:id="2963" w:name="_Toc160452807"/>
      <w:bookmarkStart w:id="2964" w:name="_Toc164869735"/>
      <w:bookmarkStart w:id="2965" w:name="_Toc175350721"/>
      <w:bookmarkStart w:id="2966" w:name="_Toc180146658"/>
      <w:bookmarkStart w:id="2967" w:name="_Toc180249156"/>
      <w:bookmarkStart w:id="2968" w:name="_Toc183379110"/>
      <w:bookmarkStart w:id="2969" w:name="_Toc195349103"/>
      <w:bookmarkStart w:id="2970" w:name="_Toc195349691"/>
      <w:bookmarkStart w:id="2971" w:name="_Toc200747469"/>
      <w:r w:rsidRPr="00332316">
        <w:t>6.3</w:t>
      </w:r>
      <w:r w:rsidRPr="00332316">
        <w:rPr>
          <w:lang w:val="en-US"/>
        </w:rPr>
        <w:t>.5.2</w:t>
      </w:r>
      <w:r w:rsidRPr="00332316">
        <w:rPr>
          <w:noProof/>
          <w:lang w:val="en-US"/>
        </w:rPr>
        <w:t>.1</w:t>
      </w:r>
      <w:r w:rsidRPr="00332316">
        <w:rPr>
          <w:noProof/>
          <w:lang w:val="en-US"/>
        </w:rPr>
        <w:tab/>
        <w:t>Description</w:t>
      </w:r>
      <w:bookmarkEnd w:id="2962"/>
      <w:bookmarkEnd w:id="2963"/>
      <w:bookmarkEnd w:id="2964"/>
      <w:bookmarkEnd w:id="2965"/>
      <w:bookmarkEnd w:id="2966"/>
      <w:bookmarkEnd w:id="2967"/>
      <w:bookmarkEnd w:id="2968"/>
      <w:bookmarkEnd w:id="2969"/>
      <w:bookmarkEnd w:id="2970"/>
      <w:bookmarkEnd w:id="2971"/>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2" w:name="_Toc129252557"/>
      <w:bookmarkStart w:id="2973" w:name="_Toc160452808"/>
      <w:bookmarkStart w:id="2974" w:name="_Toc164869736"/>
      <w:bookmarkStart w:id="2975" w:name="_Toc175350722"/>
      <w:bookmarkStart w:id="2976" w:name="_Toc180146659"/>
      <w:bookmarkStart w:id="2977" w:name="_Toc180249157"/>
      <w:bookmarkStart w:id="2978" w:name="_Toc183379111"/>
      <w:bookmarkStart w:id="2979" w:name="_Toc195349104"/>
      <w:bookmarkStart w:id="2980" w:name="_Toc195349692"/>
      <w:bookmarkStart w:id="2981" w:name="_Toc200747470"/>
      <w:r w:rsidRPr="00332316">
        <w:lastRenderedPageBreak/>
        <w:t>6.3.5.2</w:t>
      </w:r>
      <w:r w:rsidRPr="00332316">
        <w:rPr>
          <w:noProof/>
        </w:rPr>
        <w:t>.2</w:t>
      </w:r>
      <w:r w:rsidRPr="00332316">
        <w:rPr>
          <w:noProof/>
        </w:rPr>
        <w:tab/>
        <w:t>Target URI</w:t>
      </w:r>
      <w:bookmarkEnd w:id="2972"/>
      <w:bookmarkEnd w:id="2973"/>
      <w:bookmarkEnd w:id="2974"/>
      <w:bookmarkEnd w:id="2975"/>
      <w:bookmarkEnd w:id="2976"/>
      <w:bookmarkEnd w:id="2977"/>
      <w:bookmarkEnd w:id="2978"/>
      <w:bookmarkEnd w:id="2979"/>
      <w:bookmarkEnd w:id="2980"/>
      <w:bookmarkEnd w:id="298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2" w:name="_Toc129252558"/>
      <w:bookmarkStart w:id="2983" w:name="_Toc160452809"/>
      <w:bookmarkStart w:id="2984" w:name="_Toc164869737"/>
      <w:bookmarkStart w:id="2985" w:name="_Toc175350723"/>
      <w:bookmarkStart w:id="2986" w:name="_Toc180146660"/>
      <w:bookmarkStart w:id="2987" w:name="_Toc180249158"/>
      <w:bookmarkStart w:id="2988" w:name="_Toc183379112"/>
      <w:bookmarkStart w:id="2989" w:name="_Toc195349105"/>
      <w:bookmarkStart w:id="2990" w:name="_Toc195349693"/>
      <w:bookmarkStart w:id="2991" w:name="_Toc200747471"/>
      <w:r w:rsidRPr="00332316">
        <w:t>6.3.5.2</w:t>
      </w:r>
      <w:r w:rsidRPr="00332316">
        <w:rPr>
          <w:noProof/>
        </w:rPr>
        <w:t>.3</w:t>
      </w:r>
      <w:r w:rsidRPr="00332316">
        <w:rPr>
          <w:noProof/>
        </w:rPr>
        <w:tab/>
        <w:t>Standard Methods</w:t>
      </w:r>
      <w:bookmarkEnd w:id="2982"/>
      <w:bookmarkEnd w:id="2983"/>
      <w:bookmarkEnd w:id="2984"/>
      <w:bookmarkEnd w:id="2985"/>
      <w:bookmarkEnd w:id="2986"/>
      <w:bookmarkEnd w:id="2987"/>
      <w:bookmarkEnd w:id="2988"/>
      <w:bookmarkEnd w:id="2989"/>
      <w:bookmarkEnd w:id="2990"/>
      <w:bookmarkEnd w:id="2991"/>
    </w:p>
    <w:p w14:paraId="3A75BC9E" w14:textId="77777777" w:rsidR="00332316" w:rsidRPr="00332316" w:rsidRDefault="00332316" w:rsidP="00332316">
      <w:pPr>
        <w:pStyle w:val="Heading6"/>
        <w:rPr>
          <w:noProof/>
        </w:rPr>
      </w:pPr>
      <w:bookmarkStart w:id="2992" w:name="_Toc129252559"/>
      <w:bookmarkStart w:id="2993" w:name="_Toc160452810"/>
      <w:bookmarkStart w:id="2994" w:name="_Toc164869738"/>
      <w:bookmarkStart w:id="2995" w:name="_Toc175350724"/>
      <w:bookmarkStart w:id="2996" w:name="_Toc180146661"/>
      <w:bookmarkStart w:id="2997" w:name="_Toc180249159"/>
      <w:bookmarkStart w:id="2998" w:name="_Toc183379113"/>
      <w:bookmarkStart w:id="2999" w:name="_Toc195349106"/>
      <w:bookmarkStart w:id="3000" w:name="_Toc195349694"/>
      <w:bookmarkStart w:id="3001" w:name="_Toc200747472"/>
      <w:r w:rsidRPr="00332316">
        <w:t>6.3.5.2.3</w:t>
      </w:r>
      <w:r w:rsidRPr="00332316">
        <w:rPr>
          <w:noProof/>
        </w:rPr>
        <w:t>.1</w:t>
      </w:r>
      <w:r w:rsidRPr="00332316">
        <w:rPr>
          <w:noProof/>
        </w:rPr>
        <w:tab/>
        <w:t>POST</w:t>
      </w:r>
      <w:bookmarkEnd w:id="2992"/>
      <w:bookmarkEnd w:id="2993"/>
      <w:bookmarkEnd w:id="2994"/>
      <w:bookmarkEnd w:id="2995"/>
      <w:bookmarkEnd w:id="2996"/>
      <w:bookmarkEnd w:id="2997"/>
      <w:bookmarkEnd w:id="2998"/>
      <w:bookmarkEnd w:id="2999"/>
      <w:bookmarkEnd w:id="3000"/>
      <w:bookmarkEnd w:id="3001"/>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2" w:name="_Toc160452811"/>
      <w:bookmarkStart w:id="3003" w:name="_Toc164869739"/>
      <w:bookmarkStart w:id="3004" w:name="_Toc175350725"/>
      <w:bookmarkStart w:id="3005" w:name="_Toc180146662"/>
      <w:bookmarkStart w:id="3006" w:name="_Toc180249160"/>
      <w:bookmarkStart w:id="3007" w:name="_Toc183379114"/>
      <w:bookmarkStart w:id="3008" w:name="_Toc195349107"/>
      <w:bookmarkStart w:id="3009" w:name="_Toc195349695"/>
      <w:bookmarkStart w:id="3010" w:name="_Toc129252574"/>
      <w:bookmarkStart w:id="3011" w:name="_Toc200747473"/>
      <w:r w:rsidRPr="00DD5C49">
        <w:t>6.3.6</w:t>
      </w:r>
      <w:r w:rsidRPr="00DD5C49">
        <w:tab/>
        <w:t>Data Model</w:t>
      </w:r>
      <w:bookmarkEnd w:id="3002"/>
      <w:bookmarkEnd w:id="3003"/>
      <w:bookmarkEnd w:id="3004"/>
      <w:bookmarkEnd w:id="3005"/>
      <w:bookmarkEnd w:id="3006"/>
      <w:bookmarkEnd w:id="3007"/>
      <w:bookmarkEnd w:id="3008"/>
      <w:bookmarkEnd w:id="3009"/>
      <w:bookmarkEnd w:id="3011"/>
    </w:p>
    <w:p w14:paraId="3E0F820A" w14:textId="77777777" w:rsidR="00DD5C49" w:rsidRPr="00DD5C49" w:rsidRDefault="00DD5C49" w:rsidP="00DD5C49">
      <w:pPr>
        <w:pStyle w:val="Heading4"/>
      </w:pPr>
      <w:bookmarkStart w:id="3012" w:name="_Toc129252561"/>
      <w:bookmarkStart w:id="3013" w:name="_Toc160452812"/>
      <w:bookmarkStart w:id="3014" w:name="_Toc164869740"/>
      <w:bookmarkStart w:id="3015" w:name="_Toc175350726"/>
      <w:bookmarkStart w:id="3016" w:name="_Toc180146663"/>
      <w:bookmarkStart w:id="3017" w:name="_Toc180249161"/>
      <w:bookmarkStart w:id="3018" w:name="_Toc183379115"/>
      <w:bookmarkStart w:id="3019" w:name="_Toc195349108"/>
      <w:bookmarkStart w:id="3020" w:name="_Toc195349696"/>
      <w:bookmarkStart w:id="3021" w:name="_Toc200747474"/>
      <w:r w:rsidRPr="00DD5C49">
        <w:t>6.3.6.1</w:t>
      </w:r>
      <w:r w:rsidRPr="00DD5C49">
        <w:tab/>
        <w:t>General</w:t>
      </w:r>
      <w:bookmarkEnd w:id="3012"/>
      <w:bookmarkEnd w:id="3013"/>
      <w:bookmarkEnd w:id="3014"/>
      <w:bookmarkEnd w:id="3015"/>
      <w:bookmarkEnd w:id="3016"/>
      <w:bookmarkEnd w:id="3017"/>
      <w:bookmarkEnd w:id="3018"/>
      <w:bookmarkEnd w:id="3019"/>
      <w:bookmarkEnd w:id="3020"/>
      <w:bookmarkEnd w:id="3021"/>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2" w:name="_Toc129252562"/>
      <w:bookmarkStart w:id="3023" w:name="_Toc160452813"/>
      <w:bookmarkStart w:id="3024" w:name="_Toc164869741"/>
      <w:bookmarkStart w:id="3025" w:name="_Toc175350727"/>
      <w:bookmarkStart w:id="3026" w:name="_Toc180146664"/>
      <w:bookmarkStart w:id="3027" w:name="_Toc180249162"/>
      <w:bookmarkStart w:id="3028" w:name="_Toc183379116"/>
      <w:bookmarkStart w:id="3029" w:name="_Toc195349109"/>
      <w:bookmarkStart w:id="3030" w:name="_Toc195349697"/>
      <w:bookmarkStart w:id="3031" w:name="_Toc200747475"/>
      <w:r w:rsidRPr="00DD5C49">
        <w:lastRenderedPageBreak/>
        <w:t>6.3</w:t>
      </w:r>
      <w:r w:rsidRPr="00DD5C49">
        <w:rPr>
          <w:lang w:val="en-US"/>
        </w:rPr>
        <w:t>.6.2</w:t>
      </w:r>
      <w:r w:rsidRPr="00DD5C49">
        <w:rPr>
          <w:lang w:val="en-US"/>
        </w:rPr>
        <w:tab/>
        <w:t>Structured data types</w:t>
      </w:r>
      <w:bookmarkEnd w:id="3022"/>
      <w:bookmarkEnd w:id="3023"/>
      <w:bookmarkEnd w:id="3024"/>
      <w:bookmarkEnd w:id="3025"/>
      <w:bookmarkEnd w:id="3026"/>
      <w:bookmarkEnd w:id="3027"/>
      <w:bookmarkEnd w:id="3028"/>
      <w:bookmarkEnd w:id="3029"/>
      <w:bookmarkEnd w:id="3030"/>
      <w:bookmarkEnd w:id="3031"/>
    </w:p>
    <w:p w14:paraId="788D5567" w14:textId="77777777" w:rsidR="00DD5C49" w:rsidRPr="00DD5C49" w:rsidRDefault="00DD5C49" w:rsidP="00DD5C49">
      <w:pPr>
        <w:pStyle w:val="Heading5"/>
      </w:pPr>
      <w:bookmarkStart w:id="3032" w:name="_Toc129252563"/>
      <w:bookmarkStart w:id="3033" w:name="_Toc160452814"/>
      <w:bookmarkStart w:id="3034" w:name="_Toc164869742"/>
      <w:bookmarkStart w:id="3035" w:name="_Toc175350728"/>
      <w:bookmarkStart w:id="3036" w:name="_Toc180146665"/>
      <w:bookmarkStart w:id="3037" w:name="_Toc180249163"/>
      <w:bookmarkStart w:id="3038" w:name="_Toc183379117"/>
      <w:bookmarkStart w:id="3039" w:name="_Toc195349110"/>
      <w:bookmarkStart w:id="3040" w:name="_Toc195349698"/>
      <w:bookmarkStart w:id="3041" w:name="_Toc200747476"/>
      <w:r w:rsidRPr="00DD5C49">
        <w:t>6.3.6.2.1</w:t>
      </w:r>
      <w:r w:rsidRPr="00DD5C49">
        <w:tab/>
        <w:t>Introduction</w:t>
      </w:r>
      <w:bookmarkEnd w:id="3032"/>
      <w:bookmarkEnd w:id="3033"/>
      <w:bookmarkEnd w:id="3034"/>
      <w:bookmarkEnd w:id="3035"/>
      <w:bookmarkEnd w:id="3036"/>
      <w:bookmarkEnd w:id="3037"/>
      <w:bookmarkEnd w:id="3038"/>
      <w:bookmarkEnd w:id="3039"/>
      <w:bookmarkEnd w:id="3040"/>
      <w:bookmarkEnd w:id="304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2" w:name="_Toc129252564"/>
      <w:bookmarkStart w:id="3043" w:name="_Toc160452815"/>
      <w:bookmarkStart w:id="3044" w:name="_Toc164869743"/>
      <w:bookmarkStart w:id="3045" w:name="_Toc175350729"/>
      <w:bookmarkStart w:id="3046" w:name="_Toc180146666"/>
      <w:bookmarkStart w:id="3047" w:name="_Toc180249164"/>
      <w:bookmarkStart w:id="3048" w:name="_Toc183379118"/>
      <w:bookmarkStart w:id="3049" w:name="_Toc195349111"/>
      <w:bookmarkStart w:id="3050" w:name="_Toc195349699"/>
      <w:bookmarkStart w:id="3051" w:name="_Toc200747477"/>
      <w:r w:rsidRPr="00DD5C49">
        <w:t>6.3.6.2.2</w:t>
      </w:r>
      <w:r w:rsidRPr="00DD5C49">
        <w:tab/>
        <w:t xml:space="preserve">Type: </w:t>
      </w:r>
      <w:bookmarkEnd w:id="3042"/>
      <w:r w:rsidRPr="00DD5C49">
        <w:t>USSChangePolReq</w:t>
      </w:r>
      <w:bookmarkEnd w:id="3043"/>
      <w:bookmarkEnd w:id="3044"/>
      <w:bookmarkEnd w:id="3045"/>
      <w:bookmarkEnd w:id="3046"/>
      <w:bookmarkEnd w:id="3047"/>
      <w:bookmarkEnd w:id="3048"/>
      <w:bookmarkEnd w:id="3049"/>
      <w:bookmarkEnd w:id="3050"/>
      <w:bookmarkEnd w:id="3051"/>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2" w:name="_Toc129252565"/>
      <w:bookmarkStart w:id="3053" w:name="_Toc160452816"/>
      <w:bookmarkStart w:id="3054" w:name="_Toc164869744"/>
      <w:bookmarkStart w:id="3055" w:name="_Toc175350730"/>
      <w:bookmarkStart w:id="3056" w:name="_Toc180146667"/>
      <w:bookmarkStart w:id="3057" w:name="_Toc180249165"/>
      <w:bookmarkStart w:id="3058" w:name="_Toc183379119"/>
      <w:bookmarkStart w:id="3059" w:name="_Toc195349112"/>
      <w:bookmarkStart w:id="3060" w:name="_Toc195349700"/>
      <w:bookmarkStart w:id="3061" w:name="_Toc200747478"/>
      <w:r w:rsidRPr="00DD5C49">
        <w:t>6.3.6.2.3</w:t>
      </w:r>
      <w:r w:rsidRPr="00DD5C49">
        <w:tab/>
        <w:t xml:space="preserve">Type: </w:t>
      </w:r>
      <w:bookmarkEnd w:id="3052"/>
      <w:r w:rsidRPr="00DD5C49">
        <w:t>USSChangePolResp</w:t>
      </w:r>
      <w:bookmarkEnd w:id="3053"/>
      <w:bookmarkEnd w:id="3054"/>
      <w:bookmarkEnd w:id="3055"/>
      <w:bookmarkEnd w:id="3056"/>
      <w:bookmarkEnd w:id="3057"/>
      <w:bookmarkEnd w:id="3058"/>
      <w:bookmarkEnd w:id="3059"/>
      <w:bookmarkEnd w:id="3060"/>
      <w:bookmarkEnd w:id="3061"/>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2" w:name="_Toc129252566"/>
      <w:bookmarkStart w:id="3063" w:name="_Toc160452817"/>
      <w:bookmarkStart w:id="3064" w:name="_Toc164869745"/>
      <w:bookmarkStart w:id="3065" w:name="_Toc175350731"/>
      <w:bookmarkStart w:id="3066" w:name="_Toc180146668"/>
      <w:bookmarkStart w:id="3067" w:name="_Toc180249166"/>
      <w:bookmarkStart w:id="3068" w:name="_Toc183379120"/>
      <w:bookmarkStart w:id="3069" w:name="_Toc195349113"/>
      <w:bookmarkStart w:id="3070" w:name="_Toc195349701"/>
      <w:bookmarkStart w:id="3071" w:name="_Toc129252568"/>
      <w:bookmarkStart w:id="3072" w:name="_Toc200747479"/>
      <w:r w:rsidRPr="00DD5C49">
        <w:lastRenderedPageBreak/>
        <w:t>6.3.6.2.4</w:t>
      </w:r>
      <w:r w:rsidRPr="00DD5C49">
        <w:tab/>
        <w:t xml:space="preserve">Type: </w:t>
      </w:r>
      <w:bookmarkEnd w:id="3062"/>
      <w:r w:rsidRPr="00DD5C49">
        <w:t>USSChangePolicy</w:t>
      </w:r>
      <w:bookmarkEnd w:id="3063"/>
      <w:bookmarkEnd w:id="3064"/>
      <w:bookmarkEnd w:id="3065"/>
      <w:bookmarkEnd w:id="3066"/>
      <w:bookmarkEnd w:id="3067"/>
      <w:bookmarkEnd w:id="3068"/>
      <w:bookmarkEnd w:id="3069"/>
      <w:bookmarkEnd w:id="3070"/>
      <w:bookmarkEnd w:id="307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3" w:name="_Toc160452818"/>
      <w:bookmarkStart w:id="3074" w:name="_Toc164869746"/>
      <w:bookmarkStart w:id="3075" w:name="_Toc175350732"/>
      <w:bookmarkStart w:id="3076" w:name="_Toc180146669"/>
      <w:bookmarkStart w:id="3077" w:name="_Toc180249167"/>
      <w:bookmarkStart w:id="3078" w:name="_Toc183379121"/>
      <w:bookmarkStart w:id="3079" w:name="_Toc195349114"/>
      <w:bookmarkStart w:id="3080" w:name="_Toc195349702"/>
      <w:bookmarkStart w:id="3081" w:name="_Toc200747480"/>
      <w:r w:rsidRPr="00DD5C49">
        <w:t>6.3.6.2.5</w:t>
      </w:r>
      <w:r w:rsidRPr="00DD5C49">
        <w:tab/>
        <w:t>Type: USSChangePolicyPatch</w:t>
      </w:r>
      <w:bookmarkEnd w:id="3073"/>
      <w:bookmarkEnd w:id="3074"/>
      <w:bookmarkEnd w:id="3075"/>
      <w:bookmarkEnd w:id="3076"/>
      <w:bookmarkEnd w:id="3077"/>
      <w:bookmarkEnd w:id="3078"/>
      <w:bookmarkEnd w:id="3079"/>
      <w:bookmarkEnd w:id="3080"/>
      <w:bookmarkEnd w:id="308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2" w:name="_Toc160452819"/>
      <w:bookmarkStart w:id="3083" w:name="_Toc164869747"/>
      <w:bookmarkStart w:id="3084" w:name="_Toc175350733"/>
      <w:bookmarkStart w:id="3085" w:name="_Toc180146670"/>
      <w:bookmarkStart w:id="3086" w:name="_Toc180249168"/>
      <w:bookmarkStart w:id="3087" w:name="_Toc183379122"/>
      <w:bookmarkStart w:id="3088" w:name="_Toc195349115"/>
      <w:bookmarkStart w:id="3089" w:name="_Toc195349703"/>
      <w:bookmarkStart w:id="3090" w:name="_Toc200747481"/>
      <w:r w:rsidRPr="00DD5C49">
        <w:t>6.3.6.2.6</w:t>
      </w:r>
      <w:r w:rsidRPr="00DD5C49">
        <w:tab/>
        <w:t>Type: MultiUssPol</w:t>
      </w:r>
      <w:bookmarkEnd w:id="3082"/>
      <w:bookmarkEnd w:id="3083"/>
      <w:bookmarkEnd w:id="3084"/>
      <w:bookmarkEnd w:id="3085"/>
      <w:bookmarkEnd w:id="3086"/>
      <w:bookmarkEnd w:id="3087"/>
      <w:bookmarkEnd w:id="3088"/>
      <w:bookmarkEnd w:id="3089"/>
      <w:bookmarkEnd w:id="3090"/>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1" w:name="_Toc129252512"/>
      <w:bookmarkStart w:id="3092" w:name="_Toc160452820"/>
      <w:bookmarkStart w:id="3093" w:name="_Toc164869748"/>
      <w:bookmarkStart w:id="3094" w:name="_Toc175350734"/>
      <w:bookmarkStart w:id="3095" w:name="_Toc180146671"/>
      <w:bookmarkStart w:id="3096" w:name="_Toc180249169"/>
      <w:bookmarkStart w:id="3097" w:name="_Toc183379123"/>
      <w:bookmarkStart w:id="3098" w:name="_Toc195349116"/>
      <w:bookmarkStart w:id="3099" w:name="_Toc195349704"/>
      <w:bookmarkStart w:id="3100" w:name="_Toc200747482"/>
      <w:r w:rsidRPr="00DD5C49">
        <w:lastRenderedPageBreak/>
        <w:t>6.3.6.2.7</w:t>
      </w:r>
      <w:r w:rsidRPr="00DD5C49">
        <w:tab/>
        <w:t xml:space="preserve">Type: </w:t>
      </w:r>
      <w:bookmarkEnd w:id="3091"/>
      <w:r w:rsidRPr="00DD5C49">
        <w:t>ServArea</w:t>
      </w:r>
      <w:bookmarkEnd w:id="3092"/>
      <w:bookmarkEnd w:id="3093"/>
      <w:bookmarkEnd w:id="3094"/>
      <w:bookmarkEnd w:id="3095"/>
      <w:bookmarkEnd w:id="3096"/>
      <w:bookmarkEnd w:id="3097"/>
      <w:bookmarkEnd w:id="3098"/>
      <w:bookmarkEnd w:id="3099"/>
      <w:bookmarkEnd w:id="3100"/>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1" w:name="_Toc160452821"/>
      <w:bookmarkStart w:id="3102" w:name="_Toc164869749"/>
      <w:bookmarkStart w:id="3103" w:name="_Toc175350735"/>
      <w:bookmarkStart w:id="3104" w:name="_Toc180146672"/>
      <w:bookmarkStart w:id="3105" w:name="_Toc180249170"/>
      <w:bookmarkStart w:id="3106" w:name="_Toc183379124"/>
      <w:bookmarkStart w:id="3107" w:name="_Toc195349117"/>
      <w:bookmarkStart w:id="3108" w:name="_Toc195349705"/>
      <w:bookmarkStart w:id="3109" w:name="_Toc200747483"/>
      <w:r w:rsidRPr="00DD5C49">
        <w:t>6.3.6.2.8</w:t>
      </w:r>
      <w:r w:rsidRPr="00DD5C49">
        <w:tab/>
        <w:t>Type: UasRoute</w:t>
      </w:r>
      <w:bookmarkEnd w:id="3101"/>
      <w:bookmarkEnd w:id="3102"/>
      <w:bookmarkEnd w:id="3103"/>
      <w:bookmarkEnd w:id="3104"/>
      <w:bookmarkEnd w:id="3105"/>
      <w:bookmarkEnd w:id="3106"/>
      <w:bookmarkEnd w:id="3107"/>
      <w:bookmarkEnd w:id="3108"/>
      <w:bookmarkEnd w:id="3109"/>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0" w:name="_Toc160452822"/>
      <w:bookmarkStart w:id="3111" w:name="_Toc164869750"/>
      <w:bookmarkStart w:id="3112" w:name="_Toc175350736"/>
      <w:bookmarkStart w:id="3113" w:name="_Toc180146673"/>
      <w:bookmarkStart w:id="3114" w:name="_Toc180249171"/>
      <w:bookmarkStart w:id="3115" w:name="_Toc183379125"/>
      <w:bookmarkStart w:id="3116" w:name="_Toc195349118"/>
      <w:bookmarkStart w:id="3117" w:name="_Toc195349706"/>
      <w:bookmarkStart w:id="3118" w:name="_Toc200747484"/>
      <w:r w:rsidRPr="00DD5C49">
        <w:t>6.3.6.</w:t>
      </w:r>
      <w:r w:rsidRPr="003F19D6">
        <w:t>2.9</w:t>
      </w:r>
      <w:r w:rsidRPr="003F19D6">
        <w:tab/>
        <w:t>Type: UssInfo</w:t>
      </w:r>
      <w:bookmarkEnd w:id="3110"/>
      <w:bookmarkEnd w:id="3111"/>
      <w:bookmarkEnd w:id="3112"/>
      <w:bookmarkEnd w:id="3113"/>
      <w:bookmarkEnd w:id="3114"/>
      <w:bookmarkEnd w:id="3115"/>
      <w:bookmarkEnd w:id="3116"/>
      <w:bookmarkEnd w:id="3117"/>
      <w:bookmarkEnd w:id="3118"/>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19" w:name="_Toc160452823"/>
      <w:bookmarkStart w:id="3120" w:name="_Toc164869751"/>
      <w:bookmarkStart w:id="3121" w:name="_Toc175350737"/>
      <w:bookmarkStart w:id="3122" w:name="_Toc180146674"/>
      <w:bookmarkStart w:id="3123" w:name="_Toc180249172"/>
      <w:bookmarkStart w:id="3124" w:name="_Toc183379126"/>
      <w:bookmarkStart w:id="3125" w:name="_Toc195349119"/>
      <w:bookmarkStart w:id="3126" w:name="_Toc195349707"/>
      <w:bookmarkStart w:id="3127" w:name="_Toc200747485"/>
      <w:r w:rsidRPr="003F19D6">
        <w:t>6.3.6.2.10</w:t>
      </w:r>
      <w:r w:rsidRPr="003F19D6">
        <w:tab/>
        <w:t>Type: ServReq</w:t>
      </w:r>
      <w:bookmarkEnd w:id="3119"/>
      <w:bookmarkEnd w:id="3120"/>
      <w:bookmarkEnd w:id="3121"/>
      <w:bookmarkEnd w:id="3122"/>
      <w:bookmarkEnd w:id="3123"/>
      <w:bookmarkEnd w:id="3124"/>
      <w:bookmarkEnd w:id="3125"/>
      <w:bookmarkEnd w:id="3126"/>
      <w:bookmarkEnd w:id="312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8" w:name="_Toc160452824"/>
      <w:bookmarkStart w:id="3129" w:name="_Toc164869752"/>
      <w:bookmarkStart w:id="3130" w:name="_Toc175350738"/>
      <w:bookmarkStart w:id="3131" w:name="_Toc180146675"/>
      <w:bookmarkStart w:id="3132" w:name="_Toc180249173"/>
      <w:bookmarkStart w:id="3133" w:name="_Toc183379127"/>
      <w:bookmarkStart w:id="3134" w:name="_Toc195349120"/>
      <w:bookmarkStart w:id="3135" w:name="_Toc195349708"/>
      <w:bookmarkStart w:id="3136" w:name="_Toc200747486"/>
      <w:r w:rsidRPr="00DD5C49">
        <w:lastRenderedPageBreak/>
        <w:t>6.3.6.2.</w:t>
      </w:r>
      <w:r w:rsidR="007963B0">
        <w:t>11</w:t>
      </w:r>
      <w:r w:rsidRPr="00DD5C49">
        <w:tab/>
        <w:t>Type: USSChangeReq</w:t>
      </w:r>
      <w:bookmarkEnd w:id="3128"/>
      <w:bookmarkEnd w:id="3129"/>
      <w:bookmarkEnd w:id="3130"/>
      <w:bookmarkEnd w:id="3131"/>
      <w:bookmarkEnd w:id="3132"/>
      <w:bookmarkEnd w:id="3133"/>
      <w:bookmarkEnd w:id="3134"/>
      <w:bookmarkEnd w:id="3135"/>
      <w:bookmarkEnd w:id="313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7" w:name="_Toc160452825"/>
      <w:bookmarkStart w:id="3138" w:name="_Toc164869753"/>
      <w:bookmarkStart w:id="3139" w:name="_Toc175350739"/>
      <w:bookmarkStart w:id="3140" w:name="_Toc180146676"/>
      <w:bookmarkStart w:id="3141" w:name="_Toc180249174"/>
      <w:bookmarkStart w:id="3142" w:name="_Toc183379128"/>
      <w:bookmarkStart w:id="3143" w:name="_Toc195349121"/>
      <w:bookmarkStart w:id="3144" w:name="_Toc195349709"/>
      <w:bookmarkStart w:id="3145" w:name="_Toc200747487"/>
      <w:r w:rsidRPr="00DD5C49">
        <w:t>6.3</w:t>
      </w:r>
      <w:r w:rsidRPr="00ED3E4D">
        <w:t>.6.2.12</w:t>
      </w:r>
      <w:r w:rsidRPr="00ED3E4D">
        <w:tab/>
        <w:t>Type: TgtUssInfo</w:t>
      </w:r>
      <w:bookmarkEnd w:id="3137"/>
      <w:bookmarkEnd w:id="3138"/>
      <w:bookmarkEnd w:id="3139"/>
      <w:bookmarkEnd w:id="3140"/>
      <w:bookmarkEnd w:id="3141"/>
      <w:bookmarkEnd w:id="3142"/>
      <w:bookmarkEnd w:id="3143"/>
      <w:bookmarkEnd w:id="3144"/>
      <w:bookmarkEnd w:id="3145"/>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6" w:name="_Toc160452826"/>
      <w:bookmarkStart w:id="3147" w:name="_Toc164869754"/>
      <w:bookmarkStart w:id="3148" w:name="_Toc175350740"/>
      <w:bookmarkStart w:id="3149" w:name="_Toc180146677"/>
      <w:bookmarkStart w:id="3150" w:name="_Toc180249175"/>
      <w:bookmarkStart w:id="3151" w:name="_Toc183379129"/>
      <w:bookmarkStart w:id="3152" w:name="_Toc195349122"/>
      <w:bookmarkStart w:id="3153" w:name="_Toc195349710"/>
      <w:bookmarkStart w:id="3154" w:name="_Toc200747488"/>
      <w:r w:rsidRPr="00DD5C49">
        <w:lastRenderedPageBreak/>
        <w:t>6.3.6.2.</w:t>
      </w:r>
      <w:r w:rsidR="008C2B0D" w:rsidRPr="00DD5C49">
        <w:t>1</w:t>
      </w:r>
      <w:r w:rsidR="008C2B0D">
        <w:t>3</w:t>
      </w:r>
      <w:r w:rsidRPr="00DD5C49">
        <w:tab/>
        <w:t>Type: USSChangeNotif</w:t>
      </w:r>
      <w:bookmarkEnd w:id="3146"/>
      <w:bookmarkEnd w:id="3147"/>
      <w:bookmarkEnd w:id="3148"/>
      <w:bookmarkEnd w:id="3149"/>
      <w:bookmarkEnd w:id="3150"/>
      <w:bookmarkEnd w:id="3151"/>
      <w:bookmarkEnd w:id="3152"/>
      <w:bookmarkEnd w:id="3153"/>
      <w:bookmarkEnd w:id="3154"/>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5" w:name="_Toc160452827"/>
      <w:bookmarkStart w:id="3156" w:name="_Toc164869755"/>
      <w:bookmarkStart w:id="3157" w:name="_Toc175350741"/>
      <w:bookmarkStart w:id="3158" w:name="_Toc180146678"/>
      <w:bookmarkStart w:id="3159" w:name="_Toc180249176"/>
      <w:bookmarkStart w:id="3160" w:name="_Toc183379130"/>
      <w:bookmarkStart w:id="3161" w:name="_Toc195349123"/>
      <w:bookmarkStart w:id="3162" w:name="_Toc195349711"/>
      <w:bookmarkStart w:id="3163" w:name="_Toc200747489"/>
      <w:r w:rsidRPr="00DD5C49">
        <w:t>6.3.6.2.</w:t>
      </w:r>
      <w:r>
        <w:t>14</w:t>
      </w:r>
      <w:r w:rsidRPr="00DD5C49">
        <w:tab/>
        <w:t xml:space="preserve">Type: </w:t>
      </w:r>
      <w:r>
        <w:t>UssChgInfo</w:t>
      </w:r>
      <w:bookmarkEnd w:id="3155"/>
      <w:bookmarkEnd w:id="3156"/>
      <w:bookmarkEnd w:id="3157"/>
      <w:bookmarkEnd w:id="3158"/>
      <w:bookmarkEnd w:id="3159"/>
      <w:bookmarkEnd w:id="3160"/>
      <w:bookmarkEnd w:id="3161"/>
      <w:bookmarkEnd w:id="3162"/>
      <w:bookmarkEnd w:id="3163"/>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4" w:name="_Toc160452828"/>
      <w:bookmarkStart w:id="3165" w:name="_Toc164869756"/>
      <w:bookmarkStart w:id="3166" w:name="_Toc175350742"/>
      <w:bookmarkStart w:id="3167" w:name="_Toc180146679"/>
      <w:bookmarkStart w:id="3168" w:name="_Toc180249177"/>
      <w:bookmarkStart w:id="3169" w:name="_Toc183379131"/>
      <w:bookmarkStart w:id="3170" w:name="_Toc195349124"/>
      <w:bookmarkStart w:id="3171" w:name="_Toc195349712"/>
      <w:bookmarkStart w:id="3172" w:name="_Toc200747490"/>
      <w:r w:rsidRPr="00DD5C49">
        <w:t>6.3</w:t>
      </w:r>
      <w:r w:rsidRPr="00DD5C49">
        <w:rPr>
          <w:lang w:val="en-US"/>
        </w:rPr>
        <w:t>.6.3</w:t>
      </w:r>
      <w:r w:rsidRPr="00DD5C49">
        <w:rPr>
          <w:lang w:val="en-US"/>
        </w:rPr>
        <w:tab/>
        <w:t>Simple data types and enumerations</w:t>
      </w:r>
      <w:bookmarkEnd w:id="3071"/>
      <w:bookmarkEnd w:id="3164"/>
      <w:bookmarkEnd w:id="3165"/>
      <w:bookmarkEnd w:id="3166"/>
      <w:bookmarkEnd w:id="3167"/>
      <w:bookmarkEnd w:id="3168"/>
      <w:bookmarkEnd w:id="3169"/>
      <w:bookmarkEnd w:id="3170"/>
      <w:bookmarkEnd w:id="3171"/>
      <w:bookmarkEnd w:id="3172"/>
    </w:p>
    <w:p w14:paraId="3A790D20" w14:textId="77777777" w:rsidR="00DD5C49" w:rsidRPr="00DD5C49" w:rsidRDefault="00DD5C49" w:rsidP="00DD5C49">
      <w:pPr>
        <w:pStyle w:val="Heading5"/>
      </w:pPr>
      <w:bookmarkStart w:id="3173" w:name="_Toc129252569"/>
      <w:bookmarkStart w:id="3174" w:name="_Toc160452829"/>
      <w:bookmarkStart w:id="3175" w:name="_Toc164869757"/>
      <w:bookmarkStart w:id="3176" w:name="_Toc175350743"/>
      <w:bookmarkStart w:id="3177" w:name="_Toc180146680"/>
      <w:bookmarkStart w:id="3178" w:name="_Toc180249178"/>
      <w:bookmarkStart w:id="3179" w:name="_Toc183379132"/>
      <w:bookmarkStart w:id="3180" w:name="_Toc195349125"/>
      <w:bookmarkStart w:id="3181" w:name="_Toc195349713"/>
      <w:bookmarkStart w:id="3182" w:name="_Toc200747491"/>
      <w:r w:rsidRPr="00DD5C49">
        <w:t>6.3.6.3.1</w:t>
      </w:r>
      <w:r w:rsidRPr="00DD5C49">
        <w:tab/>
        <w:t>Introduction</w:t>
      </w:r>
      <w:bookmarkEnd w:id="3173"/>
      <w:bookmarkEnd w:id="3174"/>
      <w:bookmarkEnd w:id="3175"/>
      <w:bookmarkEnd w:id="3176"/>
      <w:bookmarkEnd w:id="3177"/>
      <w:bookmarkEnd w:id="3178"/>
      <w:bookmarkEnd w:id="3179"/>
      <w:bookmarkEnd w:id="3180"/>
      <w:bookmarkEnd w:id="3181"/>
      <w:bookmarkEnd w:id="3182"/>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3" w:name="_Toc129252570"/>
      <w:bookmarkStart w:id="3184" w:name="_Toc160452830"/>
      <w:bookmarkStart w:id="3185" w:name="_Toc164869758"/>
      <w:bookmarkStart w:id="3186" w:name="_Toc175350744"/>
      <w:bookmarkStart w:id="3187" w:name="_Toc180146681"/>
      <w:bookmarkStart w:id="3188" w:name="_Toc180249179"/>
      <w:bookmarkStart w:id="3189" w:name="_Toc183379133"/>
      <w:bookmarkStart w:id="3190" w:name="_Toc195349126"/>
      <w:bookmarkStart w:id="3191" w:name="_Toc195349714"/>
      <w:bookmarkStart w:id="3192" w:name="_Toc200747492"/>
      <w:r w:rsidRPr="00DD5C49">
        <w:t>6.3.6.3.2</w:t>
      </w:r>
      <w:r w:rsidRPr="00DD5C49">
        <w:tab/>
        <w:t>Simple data types</w:t>
      </w:r>
      <w:bookmarkEnd w:id="3183"/>
      <w:bookmarkEnd w:id="3184"/>
      <w:bookmarkEnd w:id="3185"/>
      <w:bookmarkEnd w:id="3186"/>
      <w:bookmarkEnd w:id="3187"/>
      <w:bookmarkEnd w:id="3188"/>
      <w:bookmarkEnd w:id="3189"/>
      <w:bookmarkEnd w:id="3190"/>
      <w:bookmarkEnd w:id="3191"/>
      <w:bookmarkEnd w:id="319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3" w:name="_Toc144024185"/>
      <w:bookmarkStart w:id="3194" w:name="_Toc148176898"/>
      <w:bookmarkStart w:id="3195" w:name="_Toc151379277"/>
      <w:bookmarkStart w:id="3196" w:name="_Toc151445458"/>
      <w:bookmarkStart w:id="3197" w:name="_Toc151536616"/>
      <w:bookmarkStart w:id="3198" w:name="_Toc160452831"/>
      <w:bookmarkStart w:id="3199" w:name="_Toc164869759"/>
      <w:bookmarkStart w:id="3200" w:name="_Toc175350745"/>
      <w:bookmarkStart w:id="3201" w:name="_Toc180146682"/>
      <w:bookmarkStart w:id="3202" w:name="_Toc180249180"/>
      <w:bookmarkStart w:id="3203" w:name="_Toc183379134"/>
      <w:bookmarkStart w:id="3204" w:name="_Toc195349127"/>
      <w:bookmarkStart w:id="3205" w:name="_Toc195349715"/>
      <w:bookmarkStart w:id="3206" w:name="_Toc129252571"/>
      <w:bookmarkStart w:id="3207" w:name="_Toc200747493"/>
      <w:r w:rsidRPr="00DD5C49">
        <w:lastRenderedPageBreak/>
        <w:t>6.3.</w:t>
      </w:r>
      <w:r w:rsidRPr="00257EAB">
        <w:t>6.3.3</w:t>
      </w:r>
      <w:r w:rsidRPr="00257EAB">
        <w:tab/>
        <w:t xml:space="preserve">Enumeration: </w:t>
      </w:r>
      <w:bookmarkEnd w:id="3193"/>
      <w:bookmarkEnd w:id="3194"/>
      <w:bookmarkEnd w:id="3195"/>
      <w:bookmarkEnd w:id="3196"/>
      <w:bookmarkEnd w:id="3197"/>
      <w:r w:rsidRPr="00257EAB">
        <w:t>UssChangeEvent</w:t>
      </w:r>
      <w:bookmarkEnd w:id="3198"/>
      <w:bookmarkEnd w:id="3199"/>
      <w:bookmarkEnd w:id="3200"/>
      <w:bookmarkEnd w:id="3201"/>
      <w:bookmarkEnd w:id="3202"/>
      <w:bookmarkEnd w:id="3203"/>
      <w:bookmarkEnd w:id="3204"/>
      <w:bookmarkEnd w:id="3205"/>
      <w:bookmarkEnd w:id="32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8" w:name="_Toc160452832"/>
      <w:bookmarkStart w:id="3209" w:name="_Toc164869760"/>
      <w:bookmarkStart w:id="3210" w:name="_Toc175350746"/>
      <w:bookmarkStart w:id="3211" w:name="_Toc180146683"/>
      <w:bookmarkStart w:id="3212" w:name="_Toc180249181"/>
      <w:bookmarkStart w:id="3213" w:name="_Toc183379135"/>
      <w:bookmarkStart w:id="3214" w:name="_Toc195349128"/>
      <w:bookmarkStart w:id="3215" w:name="_Toc195349716"/>
      <w:bookmarkStart w:id="3216" w:name="_Toc200747494"/>
      <w:r w:rsidRPr="00DD5C49">
        <w:t>6</w:t>
      </w:r>
      <w:r w:rsidRPr="00693DD2">
        <w:t>.3.6.3.4</w:t>
      </w:r>
      <w:r w:rsidRPr="00693DD2">
        <w:tab/>
        <w:t>Enumeration: MobilityEvent</w:t>
      </w:r>
      <w:bookmarkEnd w:id="3208"/>
      <w:bookmarkEnd w:id="3209"/>
      <w:bookmarkEnd w:id="3210"/>
      <w:bookmarkEnd w:id="3211"/>
      <w:bookmarkEnd w:id="3212"/>
      <w:bookmarkEnd w:id="3213"/>
      <w:bookmarkEnd w:id="3214"/>
      <w:bookmarkEnd w:id="3215"/>
      <w:bookmarkEnd w:id="3216"/>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7" w:name="_Toc160452833"/>
      <w:bookmarkStart w:id="3218" w:name="_Toc164869761"/>
      <w:bookmarkStart w:id="3219" w:name="_Toc175350747"/>
      <w:bookmarkStart w:id="3220" w:name="_Toc180146684"/>
      <w:bookmarkStart w:id="3221" w:name="_Toc180249182"/>
      <w:bookmarkStart w:id="3222" w:name="_Toc183379136"/>
      <w:bookmarkStart w:id="3223" w:name="_Toc195349129"/>
      <w:bookmarkStart w:id="3224" w:name="_Toc195349717"/>
      <w:bookmarkStart w:id="3225" w:name="_Toc200747495"/>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6"/>
      <w:bookmarkEnd w:id="3217"/>
      <w:bookmarkEnd w:id="3218"/>
      <w:bookmarkEnd w:id="3219"/>
      <w:bookmarkEnd w:id="3220"/>
      <w:bookmarkEnd w:id="3221"/>
      <w:bookmarkEnd w:id="3222"/>
      <w:bookmarkEnd w:id="3223"/>
      <w:bookmarkEnd w:id="3224"/>
      <w:bookmarkEnd w:id="322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6" w:name="_Toc129252572"/>
      <w:bookmarkStart w:id="3227" w:name="_Toc160452834"/>
      <w:bookmarkStart w:id="3228" w:name="_Toc164869762"/>
      <w:bookmarkStart w:id="3229" w:name="_Toc175350748"/>
      <w:bookmarkStart w:id="3230" w:name="_Toc180146685"/>
      <w:bookmarkStart w:id="3231" w:name="_Toc180249183"/>
      <w:bookmarkStart w:id="3232" w:name="_Toc183379137"/>
      <w:bookmarkStart w:id="3233" w:name="_Toc195349130"/>
      <w:bookmarkStart w:id="3234" w:name="_Toc195349718"/>
      <w:bookmarkStart w:id="3235" w:name="_Toc200747496"/>
      <w:r w:rsidRPr="00DD5C49">
        <w:t>6.3.6.5</w:t>
      </w:r>
      <w:r w:rsidRPr="00DD5C49">
        <w:tab/>
        <w:t>Binary data</w:t>
      </w:r>
      <w:bookmarkEnd w:id="3226"/>
      <w:bookmarkEnd w:id="3227"/>
      <w:bookmarkEnd w:id="3228"/>
      <w:bookmarkEnd w:id="3229"/>
      <w:bookmarkEnd w:id="3230"/>
      <w:bookmarkEnd w:id="3231"/>
      <w:bookmarkEnd w:id="3232"/>
      <w:bookmarkEnd w:id="3233"/>
      <w:bookmarkEnd w:id="3234"/>
      <w:bookmarkEnd w:id="3235"/>
    </w:p>
    <w:p w14:paraId="4780ACF6" w14:textId="77777777" w:rsidR="00DD5C49" w:rsidRPr="00DD5C49" w:rsidRDefault="00DD5C49" w:rsidP="00DD5C49">
      <w:pPr>
        <w:pStyle w:val="Heading5"/>
      </w:pPr>
      <w:bookmarkStart w:id="3236" w:name="_Toc129252573"/>
      <w:bookmarkStart w:id="3237" w:name="_Toc160452835"/>
      <w:bookmarkStart w:id="3238" w:name="_Toc164869763"/>
      <w:bookmarkStart w:id="3239" w:name="_Toc175350749"/>
      <w:bookmarkStart w:id="3240" w:name="_Toc180146686"/>
      <w:bookmarkStart w:id="3241" w:name="_Toc180249184"/>
      <w:bookmarkStart w:id="3242" w:name="_Toc183379138"/>
      <w:bookmarkStart w:id="3243" w:name="_Toc195349131"/>
      <w:bookmarkStart w:id="3244" w:name="_Toc195349719"/>
      <w:bookmarkStart w:id="3245" w:name="_Toc200747497"/>
      <w:r w:rsidRPr="00DD5C49">
        <w:t>6.3.6.5.1</w:t>
      </w:r>
      <w:r w:rsidRPr="00DD5C49">
        <w:tab/>
        <w:t>Binary Data Types</w:t>
      </w:r>
      <w:bookmarkEnd w:id="3236"/>
      <w:bookmarkEnd w:id="3237"/>
      <w:bookmarkEnd w:id="3238"/>
      <w:bookmarkEnd w:id="3239"/>
      <w:bookmarkEnd w:id="3240"/>
      <w:bookmarkEnd w:id="3241"/>
      <w:bookmarkEnd w:id="3242"/>
      <w:bookmarkEnd w:id="3243"/>
      <w:bookmarkEnd w:id="3244"/>
      <w:bookmarkEnd w:id="3245"/>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6" w:name="_Toc160452836"/>
      <w:bookmarkStart w:id="3247" w:name="_Toc164869764"/>
      <w:bookmarkStart w:id="3248" w:name="_Toc175350750"/>
      <w:bookmarkStart w:id="3249" w:name="_Toc180146687"/>
      <w:bookmarkStart w:id="3250" w:name="_Toc180249185"/>
      <w:bookmarkStart w:id="3251" w:name="_Toc183379139"/>
      <w:bookmarkStart w:id="3252" w:name="_Toc195349132"/>
      <w:bookmarkStart w:id="3253" w:name="_Toc195349720"/>
      <w:bookmarkStart w:id="3254" w:name="_Toc200747498"/>
      <w:r w:rsidRPr="00332316">
        <w:t>6.3.7</w:t>
      </w:r>
      <w:r w:rsidRPr="00332316">
        <w:tab/>
        <w:t>Error Handling</w:t>
      </w:r>
      <w:bookmarkEnd w:id="3010"/>
      <w:bookmarkEnd w:id="3246"/>
      <w:bookmarkEnd w:id="3247"/>
      <w:bookmarkEnd w:id="3248"/>
      <w:bookmarkEnd w:id="3249"/>
      <w:bookmarkEnd w:id="3250"/>
      <w:bookmarkEnd w:id="3251"/>
      <w:bookmarkEnd w:id="3252"/>
      <w:bookmarkEnd w:id="3253"/>
      <w:bookmarkEnd w:id="3254"/>
    </w:p>
    <w:p w14:paraId="7E323D1A" w14:textId="77777777" w:rsidR="00332316" w:rsidRPr="00332316" w:rsidRDefault="00332316" w:rsidP="00332316">
      <w:pPr>
        <w:pStyle w:val="Heading4"/>
      </w:pPr>
      <w:bookmarkStart w:id="3255" w:name="_Toc129252575"/>
      <w:bookmarkStart w:id="3256" w:name="_Toc160452837"/>
      <w:bookmarkStart w:id="3257" w:name="_Toc164869765"/>
      <w:bookmarkStart w:id="3258" w:name="_Toc175350751"/>
      <w:bookmarkStart w:id="3259" w:name="_Toc180146688"/>
      <w:bookmarkStart w:id="3260" w:name="_Toc180249186"/>
      <w:bookmarkStart w:id="3261" w:name="_Toc183379140"/>
      <w:bookmarkStart w:id="3262" w:name="_Toc195349133"/>
      <w:bookmarkStart w:id="3263" w:name="_Toc195349721"/>
      <w:bookmarkStart w:id="3264" w:name="_Toc200747499"/>
      <w:r w:rsidRPr="00332316">
        <w:t>6.3.7.1</w:t>
      </w:r>
      <w:r w:rsidRPr="00332316">
        <w:tab/>
        <w:t>General</w:t>
      </w:r>
      <w:bookmarkEnd w:id="3255"/>
      <w:bookmarkEnd w:id="3256"/>
      <w:bookmarkEnd w:id="3257"/>
      <w:bookmarkEnd w:id="3258"/>
      <w:bookmarkEnd w:id="3259"/>
      <w:bookmarkEnd w:id="3260"/>
      <w:bookmarkEnd w:id="3261"/>
      <w:bookmarkEnd w:id="3262"/>
      <w:bookmarkEnd w:id="3263"/>
      <w:bookmarkEnd w:id="3264"/>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5" w:name="_Toc129252576"/>
      <w:bookmarkStart w:id="3266" w:name="_Toc160452838"/>
      <w:bookmarkStart w:id="3267" w:name="_Toc164869766"/>
      <w:bookmarkStart w:id="3268" w:name="_Toc175350752"/>
      <w:bookmarkStart w:id="3269" w:name="_Toc180146689"/>
      <w:bookmarkStart w:id="3270" w:name="_Toc180249187"/>
      <w:bookmarkStart w:id="3271" w:name="_Toc183379141"/>
      <w:bookmarkStart w:id="3272" w:name="_Toc195349134"/>
      <w:bookmarkStart w:id="3273" w:name="_Toc195349722"/>
      <w:bookmarkStart w:id="3274" w:name="_Toc200747500"/>
      <w:r w:rsidRPr="00332316">
        <w:lastRenderedPageBreak/>
        <w:t>6.3.7.2</w:t>
      </w:r>
      <w:r w:rsidRPr="00332316">
        <w:tab/>
        <w:t>Protocol Errors</w:t>
      </w:r>
      <w:bookmarkEnd w:id="3265"/>
      <w:bookmarkEnd w:id="3266"/>
      <w:bookmarkEnd w:id="3267"/>
      <w:bookmarkEnd w:id="3268"/>
      <w:bookmarkEnd w:id="3269"/>
      <w:bookmarkEnd w:id="3270"/>
      <w:bookmarkEnd w:id="3271"/>
      <w:bookmarkEnd w:id="3272"/>
      <w:bookmarkEnd w:id="3273"/>
      <w:bookmarkEnd w:id="327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5" w:name="_Toc129252577"/>
      <w:bookmarkStart w:id="3276" w:name="_Toc160452839"/>
      <w:bookmarkStart w:id="3277" w:name="_Toc164869767"/>
      <w:bookmarkStart w:id="3278" w:name="_Toc175350753"/>
      <w:bookmarkStart w:id="3279" w:name="_Toc180146690"/>
      <w:bookmarkStart w:id="3280" w:name="_Toc180249188"/>
      <w:bookmarkStart w:id="3281" w:name="_Toc183379142"/>
      <w:bookmarkStart w:id="3282" w:name="_Toc195349135"/>
      <w:bookmarkStart w:id="3283" w:name="_Toc195349723"/>
      <w:bookmarkStart w:id="3284" w:name="_Toc200747501"/>
      <w:r w:rsidRPr="00332316">
        <w:t>6.3.7.3</w:t>
      </w:r>
      <w:r w:rsidRPr="00332316">
        <w:tab/>
        <w:t>Application Errors</w:t>
      </w:r>
      <w:bookmarkEnd w:id="3275"/>
      <w:bookmarkEnd w:id="3276"/>
      <w:bookmarkEnd w:id="3277"/>
      <w:bookmarkEnd w:id="3278"/>
      <w:bookmarkEnd w:id="3279"/>
      <w:bookmarkEnd w:id="3280"/>
      <w:bookmarkEnd w:id="3281"/>
      <w:bookmarkEnd w:id="3282"/>
      <w:bookmarkEnd w:id="3283"/>
      <w:bookmarkEnd w:id="3284"/>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5" w:name="_Toc129252578"/>
      <w:bookmarkStart w:id="3286" w:name="_Toc160452840"/>
      <w:bookmarkStart w:id="3287" w:name="_Toc164869768"/>
      <w:bookmarkStart w:id="3288" w:name="_Toc175350754"/>
      <w:bookmarkStart w:id="3289" w:name="_Toc180146691"/>
      <w:bookmarkStart w:id="3290" w:name="_Toc180249189"/>
      <w:bookmarkStart w:id="3291" w:name="_Toc183379143"/>
      <w:bookmarkStart w:id="3292" w:name="_Toc195349136"/>
      <w:bookmarkStart w:id="3293" w:name="_Toc195349724"/>
      <w:bookmarkStart w:id="3294" w:name="_Toc200747502"/>
      <w:r w:rsidRPr="00332316">
        <w:t>6.3.8</w:t>
      </w:r>
      <w:r w:rsidRPr="00332316">
        <w:rPr>
          <w:lang w:eastAsia="zh-CN"/>
        </w:rPr>
        <w:tab/>
        <w:t>Feature negotiation</w:t>
      </w:r>
      <w:bookmarkEnd w:id="3285"/>
      <w:bookmarkEnd w:id="3286"/>
      <w:bookmarkEnd w:id="3287"/>
      <w:bookmarkEnd w:id="3288"/>
      <w:bookmarkEnd w:id="3289"/>
      <w:bookmarkEnd w:id="3290"/>
      <w:bookmarkEnd w:id="3291"/>
      <w:bookmarkEnd w:id="3292"/>
      <w:bookmarkEnd w:id="3293"/>
      <w:bookmarkEnd w:id="329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5" w:name="_Toc129252579"/>
      <w:bookmarkStart w:id="3296" w:name="_Toc160452841"/>
      <w:bookmarkStart w:id="3297" w:name="_Toc164869769"/>
      <w:bookmarkStart w:id="3298" w:name="_Toc175350755"/>
      <w:bookmarkStart w:id="3299" w:name="_Toc180146692"/>
      <w:bookmarkStart w:id="3300" w:name="_Toc180249190"/>
      <w:bookmarkStart w:id="3301" w:name="_Toc183379144"/>
      <w:bookmarkStart w:id="3302" w:name="_Toc195349137"/>
      <w:bookmarkStart w:id="3303" w:name="_Toc195349725"/>
      <w:bookmarkStart w:id="3304" w:name="_Toc200747503"/>
      <w:r w:rsidRPr="00332316">
        <w:t>6.3.9</w:t>
      </w:r>
      <w:r w:rsidRPr="00332316">
        <w:tab/>
        <w:t>Security</w:t>
      </w:r>
      <w:bookmarkEnd w:id="3295"/>
      <w:bookmarkEnd w:id="3296"/>
      <w:bookmarkEnd w:id="3297"/>
      <w:bookmarkEnd w:id="3298"/>
      <w:bookmarkEnd w:id="3299"/>
      <w:bookmarkEnd w:id="3300"/>
      <w:bookmarkEnd w:id="3301"/>
      <w:bookmarkEnd w:id="3302"/>
      <w:bookmarkEnd w:id="3303"/>
      <w:bookmarkEnd w:id="3304"/>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5" w:name="_Toc160452842"/>
      <w:bookmarkStart w:id="3306" w:name="_Toc164869770"/>
      <w:bookmarkStart w:id="3307" w:name="_Toc175350756"/>
      <w:bookmarkStart w:id="3308" w:name="_Toc180146693"/>
      <w:bookmarkStart w:id="3309" w:name="_Toc180249191"/>
      <w:bookmarkStart w:id="3310" w:name="_Toc183379145"/>
      <w:bookmarkStart w:id="3311" w:name="_Toc195349138"/>
      <w:bookmarkStart w:id="3312" w:name="_Toc195349726"/>
      <w:bookmarkStart w:id="3313" w:name="_Toc200747504"/>
      <w:r w:rsidR="00FD7038" w:rsidRPr="00FD7038">
        <w:lastRenderedPageBreak/>
        <w:t>6.4</w:t>
      </w:r>
      <w:r w:rsidR="00FD7038" w:rsidRPr="00FD7038">
        <w:tab/>
        <w:t>UAE_DAASupport Service API</w:t>
      </w:r>
      <w:bookmarkEnd w:id="3305"/>
      <w:bookmarkEnd w:id="3306"/>
      <w:bookmarkEnd w:id="3307"/>
      <w:bookmarkEnd w:id="3308"/>
      <w:bookmarkEnd w:id="3309"/>
      <w:bookmarkEnd w:id="3310"/>
      <w:bookmarkEnd w:id="3311"/>
      <w:bookmarkEnd w:id="3312"/>
      <w:bookmarkEnd w:id="3313"/>
    </w:p>
    <w:p w14:paraId="03FE0A75" w14:textId="77777777" w:rsidR="00FD7038" w:rsidRPr="00FD7038" w:rsidRDefault="00FD7038" w:rsidP="00FD7038">
      <w:pPr>
        <w:pStyle w:val="Heading3"/>
      </w:pPr>
      <w:bookmarkStart w:id="3314" w:name="_Toc160452843"/>
      <w:bookmarkStart w:id="3315" w:name="_Toc164869771"/>
      <w:bookmarkStart w:id="3316" w:name="_Toc175350757"/>
      <w:bookmarkStart w:id="3317" w:name="_Toc180146694"/>
      <w:bookmarkStart w:id="3318" w:name="_Toc180249192"/>
      <w:bookmarkStart w:id="3319" w:name="_Toc183379146"/>
      <w:bookmarkStart w:id="3320" w:name="_Toc195349139"/>
      <w:bookmarkStart w:id="3321" w:name="_Toc195349727"/>
      <w:bookmarkStart w:id="3322" w:name="_Toc200747505"/>
      <w:r w:rsidRPr="00FD7038">
        <w:t>6.4.1</w:t>
      </w:r>
      <w:r w:rsidRPr="00FD7038">
        <w:tab/>
        <w:t>Introduction</w:t>
      </w:r>
      <w:bookmarkEnd w:id="3314"/>
      <w:bookmarkEnd w:id="3315"/>
      <w:bookmarkEnd w:id="3316"/>
      <w:bookmarkEnd w:id="3317"/>
      <w:bookmarkEnd w:id="3318"/>
      <w:bookmarkEnd w:id="3319"/>
      <w:bookmarkEnd w:id="3320"/>
      <w:bookmarkEnd w:id="3321"/>
      <w:bookmarkEnd w:id="332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3" w:name="_Toc160452844"/>
      <w:bookmarkStart w:id="3324" w:name="_Toc164869772"/>
      <w:bookmarkStart w:id="3325" w:name="_Toc175350758"/>
      <w:bookmarkStart w:id="3326" w:name="_Toc180146695"/>
      <w:bookmarkStart w:id="3327" w:name="_Toc180249193"/>
      <w:bookmarkStart w:id="3328" w:name="_Toc183379147"/>
      <w:bookmarkStart w:id="3329" w:name="_Toc195349140"/>
      <w:bookmarkStart w:id="3330" w:name="_Toc195349728"/>
      <w:bookmarkStart w:id="3331" w:name="_Toc200747506"/>
      <w:r w:rsidRPr="00FD7038">
        <w:t>6.4.2</w:t>
      </w:r>
      <w:r w:rsidRPr="00FD7038">
        <w:tab/>
        <w:t>Usage of HTTP</w:t>
      </w:r>
      <w:bookmarkEnd w:id="3323"/>
      <w:bookmarkEnd w:id="3324"/>
      <w:bookmarkEnd w:id="3325"/>
      <w:bookmarkEnd w:id="3326"/>
      <w:bookmarkEnd w:id="3327"/>
      <w:bookmarkEnd w:id="3328"/>
      <w:bookmarkEnd w:id="3329"/>
      <w:bookmarkEnd w:id="3330"/>
      <w:bookmarkEnd w:id="333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2" w:name="_Toc160452845"/>
      <w:bookmarkStart w:id="3333" w:name="_Toc164869773"/>
      <w:bookmarkStart w:id="3334" w:name="_Toc175350759"/>
      <w:bookmarkStart w:id="3335" w:name="_Toc180146696"/>
      <w:bookmarkStart w:id="3336" w:name="_Toc180249194"/>
      <w:bookmarkStart w:id="3337" w:name="_Toc183379148"/>
      <w:bookmarkStart w:id="3338" w:name="_Toc195349141"/>
      <w:bookmarkStart w:id="3339" w:name="_Toc195349729"/>
      <w:bookmarkStart w:id="3340" w:name="_Toc200747507"/>
      <w:r w:rsidRPr="00FD7038">
        <w:t>6.4.3</w:t>
      </w:r>
      <w:r w:rsidRPr="00FD7038">
        <w:tab/>
        <w:t>Resources</w:t>
      </w:r>
      <w:bookmarkEnd w:id="3332"/>
      <w:bookmarkEnd w:id="3333"/>
      <w:bookmarkEnd w:id="3334"/>
      <w:bookmarkEnd w:id="3335"/>
      <w:bookmarkEnd w:id="3336"/>
      <w:bookmarkEnd w:id="3337"/>
      <w:bookmarkEnd w:id="3338"/>
      <w:bookmarkEnd w:id="3339"/>
      <w:bookmarkEnd w:id="3340"/>
    </w:p>
    <w:p w14:paraId="330A4B87" w14:textId="77777777" w:rsidR="00FD7038" w:rsidRPr="00FD7038" w:rsidRDefault="00FD7038" w:rsidP="00FD7038">
      <w:pPr>
        <w:pStyle w:val="Heading4"/>
      </w:pPr>
      <w:bookmarkStart w:id="3341" w:name="_Toc160452846"/>
      <w:bookmarkStart w:id="3342" w:name="_Toc164869774"/>
      <w:bookmarkStart w:id="3343" w:name="_Toc175350760"/>
      <w:bookmarkStart w:id="3344" w:name="_Toc180146697"/>
      <w:bookmarkStart w:id="3345" w:name="_Toc180249195"/>
      <w:bookmarkStart w:id="3346" w:name="_Toc183379149"/>
      <w:bookmarkStart w:id="3347" w:name="_Toc195349142"/>
      <w:bookmarkStart w:id="3348" w:name="_Toc195349730"/>
      <w:bookmarkStart w:id="3349" w:name="_Toc200747508"/>
      <w:r w:rsidRPr="00FD7038">
        <w:t>6.4.3.1</w:t>
      </w:r>
      <w:r w:rsidRPr="00FD7038">
        <w:tab/>
        <w:t>Overview</w:t>
      </w:r>
      <w:bookmarkEnd w:id="3341"/>
      <w:bookmarkEnd w:id="3342"/>
      <w:bookmarkEnd w:id="3343"/>
      <w:bookmarkEnd w:id="3344"/>
      <w:bookmarkEnd w:id="3345"/>
      <w:bookmarkEnd w:id="3346"/>
      <w:bookmarkEnd w:id="3347"/>
      <w:bookmarkEnd w:id="3348"/>
      <w:bookmarkEnd w:id="3349"/>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5pt;height:156.1pt" o:ole="">
            <v:imagedata r:id="rId90" o:title=""/>
          </v:shape>
          <o:OLEObject Type="Embed" ProgID="Word.Document.8" ShapeID="_x0000_i1065" DrawAspect="Content" ObjectID="_1811358871"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0" w:name="_Toc160452847"/>
      <w:bookmarkStart w:id="3351" w:name="_Toc164869775"/>
      <w:bookmarkStart w:id="3352" w:name="_Toc175350761"/>
      <w:bookmarkStart w:id="3353" w:name="_Toc180146698"/>
      <w:bookmarkStart w:id="3354" w:name="_Toc180249196"/>
      <w:bookmarkStart w:id="3355" w:name="_Toc183379150"/>
      <w:bookmarkStart w:id="3356" w:name="_Toc195349143"/>
      <w:bookmarkStart w:id="3357" w:name="_Toc195349731"/>
      <w:bookmarkStart w:id="3358" w:name="_Toc200747509"/>
      <w:r w:rsidRPr="00FD7038">
        <w:t>6.4.3.2</w:t>
      </w:r>
      <w:r w:rsidRPr="00FD7038">
        <w:tab/>
        <w:t>Resource: DAA Policies</w:t>
      </w:r>
      <w:bookmarkEnd w:id="3350"/>
      <w:bookmarkEnd w:id="3351"/>
      <w:bookmarkEnd w:id="3352"/>
      <w:bookmarkEnd w:id="3353"/>
      <w:bookmarkEnd w:id="3354"/>
      <w:bookmarkEnd w:id="3355"/>
      <w:bookmarkEnd w:id="3356"/>
      <w:bookmarkEnd w:id="3357"/>
      <w:bookmarkEnd w:id="3358"/>
    </w:p>
    <w:p w14:paraId="6BA734A6" w14:textId="77777777" w:rsidR="00FD7038" w:rsidRPr="00FD7038" w:rsidRDefault="00FD7038" w:rsidP="00FD7038">
      <w:pPr>
        <w:pStyle w:val="Heading5"/>
      </w:pPr>
      <w:bookmarkStart w:id="3359" w:name="_Toc160452848"/>
      <w:bookmarkStart w:id="3360" w:name="_Toc164869776"/>
      <w:bookmarkStart w:id="3361" w:name="_Toc175350762"/>
      <w:bookmarkStart w:id="3362" w:name="_Toc180146699"/>
      <w:bookmarkStart w:id="3363" w:name="_Toc180249197"/>
      <w:bookmarkStart w:id="3364" w:name="_Toc183379151"/>
      <w:bookmarkStart w:id="3365" w:name="_Toc195349144"/>
      <w:bookmarkStart w:id="3366" w:name="_Toc195349732"/>
      <w:bookmarkStart w:id="3367" w:name="_Toc200747510"/>
      <w:r w:rsidRPr="00FD7038">
        <w:t>6.4.3.2.1</w:t>
      </w:r>
      <w:r w:rsidRPr="00FD7038">
        <w:tab/>
        <w:t>Description</w:t>
      </w:r>
      <w:bookmarkEnd w:id="3359"/>
      <w:bookmarkEnd w:id="3360"/>
      <w:bookmarkEnd w:id="3361"/>
      <w:bookmarkEnd w:id="3362"/>
      <w:bookmarkEnd w:id="3363"/>
      <w:bookmarkEnd w:id="3364"/>
      <w:bookmarkEnd w:id="3365"/>
      <w:bookmarkEnd w:id="3366"/>
      <w:bookmarkEnd w:id="336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8" w:name="_Toc160452849"/>
      <w:bookmarkStart w:id="3369" w:name="_Toc164869777"/>
      <w:bookmarkStart w:id="3370" w:name="_Toc175350763"/>
      <w:bookmarkStart w:id="3371" w:name="_Toc180146700"/>
      <w:bookmarkStart w:id="3372" w:name="_Toc180249198"/>
      <w:bookmarkStart w:id="3373" w:name="_Toc183379152"/>
      <w:bookmarkStart w:id="3374" w:name="_Toc195349145"/>
      <w:bookmarkStart w:id="3375" w:name="_Toc195349733"/>
      <w:bookmarkStart w:id="3376" w:name="_Toc200747511"/>
      <w:r w:rsidRPr="00FD7038">
        <w:t>6.4.3.2.2</w:t>
      </w:r>
      <w:r w:rsidRPr="00FD7038">
        <w:tab/>
        <w:t>Resource Definition</w:t>
      </w:r>
      <w:bookmarkEnd w:id="3368"/>
      <w:bookmarkEnd w:id="3369"/>
      <w:bookmarkEnd w:id="3370"/>
      <w:bookmarkEnd w:id="3371"/>
      <w:bookmarkEnd w:id="3372"/>
      <w:bookmarkEnd w:id="3373"/>
      <w:bookmarkEnd w:id="3374"/>
      <w:bookmarkEnd w:id="3375"/>
      <w:bookmarkEnd w:id="3376"/>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7" w:name="_Toc160452850"/>
      <w:bookmarkStart w:id="3378" w:name="_Toc164869778"/>
      <w:bookmarkStart w:id="3379" w:name="_Toc175350764"/>
      <w:bookmarkStart w:id="3380" w:name="_Toc180146701"/>
      <w:bookmarkStart w:id="3381" w:name="_Toc180249199"/>
      <w:bookmarkStart w:id="3382" w:name="_Toc183379153"/>
      <w:bookmarkStart w:id="3383" w:name="_Toc195349146"/>
      <w:bookmarkStart w:id="3384" w:name="_Toc195349734"/>
      <w:bookmarkStart w:id="3385" w:name="_Toc200747512"/>
      <w:r w:rsidRPr="00FD7038">
        <w:t>6.4.3.2.3</w:t>
      </w:r>
      <w:r w:rsidRPr="00FD7038">
        <w:tab/>
        <w:t>Resource Standard Methods</w:t>
      </w:r>
      <w:bookmarkEnd w:id="3377"/>
      <w:bookmarkEnd w:id="3378"/>
      <w:bookmarkEnd w:id="3379"/>
      <w:bookmarkEnd w:id="3380"/>
      <w:bookmarkEnd w:id="3381"/>
      <w:bookmarkEnd w:id="3382"/>
      <w:bookmarkEnd w:id="3383"/>
      <w:bookmarkEnd w:id="3384"/>
      <w:bookmarkEnd w:id="3385"/>
    </w:p>
    <w:p w14:paraId="6F542FAE" w14:textId="77777777" w:rsidR="00FD7038" w:rsidRPr="00FD7038" w:rsidRDefault="00FD7038" w:rsidP="00FD7038">
      <w:pPr>
        <w:pStyle w:val="Heading6"/>
      </w:pPr>
      <w:bookmarkStart w:id="3386" w:name="_Toc160452851"/>
      <w:bookmarkStart w:id="3387" w:name="_Toc164869779"/>
      <w:bookmarkStart w:id="3388" w:name="_Toc175350765"/>
      <w:bookmarkStart w:id="3389" w:name="_Toc180146702"/>
      <w:bookmarkStart w:id="3390" w:name="_Toc180249200"/>
      <w:bookmarkStart w:id="3391" w:name="_Toc183379154"/>
      <w:bookmarkStart w:id="3392" w:name="_Toc195349147"/>
      <w:bookmarkStart w:id="3393" w:name="_Toc195349735"/>
      <w:bookmarkStart w:id="3394" w:name="_Toc200747513"/>
      <w:r w:rsidRPr="00FD7038">
        <w:t>6.4.3.2.3.1</w:t>
      </w:r>
      <w:r w:rsidRPr="00FD7038">
        <w:tab/>
        <w:t>GET</w:t>
      </w:r>
      <w:bookmarkEnd w:id="3386"/>
      <w:bookmarkEnd w:id="3387"/>
      <w:bookmarkEnd w:id="3388"/>
      <w:bookmarkEnd w:id="3389"/>
      <w:bookmarkEnd w:id="3390"/>
      <w:bookmarkEnd w:id="3391"/>
      <w:bookmarkEnd w:id="3392"/>
      <w:bookmarkEnd w:id="3393"/>
      <w:bookmarkEnd w:id="339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3395" w:name="_Toc160452852"/>
      <w:bookmarkStart w:id="3396" w:name="_Toc164869780"/>
      <w:bookmarkStart w:id="3397" w:name="_Toc175350766"/>
      <w:bookmarkStart w:id="3398" w:name="_Toc180146703"/>
      <w:bookmarkStart w:id="3399" w:name="_Toc180249201"/>
      <w:bookmarkStart w:id="3400" w:name="_Toc183379155"/>
      <w:bookmarkStart w:id="3401" w:name="_Toc195349148"/>
      <w:bookmarkStart w:id="3402" w:name="_Toc195349736"/>
      <w:bookmarkStart w:id="3403" w:name="_Toc200747514"/>
      <w:r w:rsidRPr="00FD7038">
        <w:t>6.4.3.2.3.2</w:t>
      </w:r>
      <w:r w:rsidRPr="00FD7038">
        <w:tab/>
        <w:t>POST</w:t>
      </w:r>
      <w:bookmarkEnd w:id="3395"/>
      <w:bookmarkEnd w:id="3396"/>
      <w:bookmarkEnd w:id="3397"/>
      <w:bookmarkEnd w:id="3398"/>
      <w:bookmarkEnd w:id="3399"/>
      <w:bookmarkEnd w:id="3400"/>
      <w:bookmarkEnd w:id="3401"/>
      <w:bookmarkEnd w:id="3402"/>
      <w:bookmarkEnd w:id="340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4" w:name="_Toc160452853"/>
      <w:bookmarkStart w:id="3405" w:name="_Toc164869781"/>
      <w:bookmarkStart w:id="3406" w:name="_Toc175350767"/>
      <w:bookmarkStart w:id="3407" w:name="_Toc180146704"/>
      <w:bookmarkStart w:id="3408" w:name="_Toc180249202"/>
      <w:bookmarkStart w:id="3409" w:name="_Toc183379156"/>
      <w:bookmarkStart w:id="3410" w:name="_Toc195349149"/>
      <w:bookmarkStart w:id="3411" w:name="_Toc195349737"/>
      <w:bookmarkStart w:id="3412" w:name="_Toc200747515"/>
      <w:r w:rsidRPr="00FD7038">
        <w:t>6.4.3.2.4</w:t>
      </w:r>
      <w:r w:rsidRPr="00FD7038">
        <w:tab/>
        <w:t>Resource Custom Operations</w:t>
      </w:r>
      <w:bookmarkEnd w:id="3404"/>
      <w:bookmarkEnd w:id="3405"/>
      <w:bookmarkEnd w:id="3406"/>
      <w:bookmarkEnd w:id="3407"/>
      <w:bookmarkEnd w:id="3408"/>
      <w:bookmarkEnd w:id="3409"/>
      <w:bookmarkEnd w:id="3410"/>
      <w:bookmarkEnd w:id="3411"/>
      <w:bookmarkEnd w:id="341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3" w:name="_Toc160452854"/>
      <w:bookmarkStart w:id="3414" w:name="_Toc164869782"/>
      <w:bookmarkStart w:id="3415" w:name="_Toc175350768"/>
      <w:bookmarkStart w:id="3416" w:name="_Toc180146705"/>
      <w:bookmarkStart w:id="3417" w:name="_Toc180249203"/>
      <w:bookmarkStart w:id="3418" w:name="_Toc183379157"/>
      <w:bookmarkStart w:id="3419" w:name="_Toc195349150"/>
      <w:bookmarkStart w:id="3420" w:name="_Toc195349738"/>
      <w:bookmarkStart w:id="3421" w:name="_Toc200747516"/>
      <w:r w:rsidRPr="00FD7038">
        <w:t>6.4.3.3</w:t>
      </w:r>
      <w:r w:rsidRPr="00FD7038">
        <w:tab/>
        <w:t>Resource: Individual DAA Policy</w:t>
      </w:r>
      <w:bookmarkEnd w:id="3413"/>
      <w:bookmarkEnd w:id="3414"/>
      <w:bookmarkEnd w:id="3415"/>
      <w:bookmarkEnd w:id="3416"/>
      <w:bookmarkEnd w:id="3417"/>
      <w:bookmarkEnd w:id="3418"/>
      <w:bookmarkEnd w:id="3419"/>
      <w:bookmarkEnd w:id="3420"/>
      <w:bookmarkEnd w:id="3421"/>
    </w:p>
    <w:p w14:paraId="43A67C3A" w14:textId="77777777" w:rsidR="00FD7038" w:rsidRPr="00FD7038" w:rsidRDefault="00FD7038" w:rsidP="00FD7038">
      <w:pPr>
        <w:pStyle w:val="Heading5"/>
      </w:pPr>
      <w:bookmarkStart w:id="3422" w:name="_Toc160452855"/>
      <w:bookmarkStart w:id="3423" w:name="_Toc164869783"/>
      <w:bookmarkStart w:id="3424" w:name="_Toc175350769"/>
      <w:bookmarkStart w:id="3425" w:name="_Toc180146706"/>
      <w:bookmarkStart w:id="3426" w:name="_Toc180249204"/>
      <w:bookmarkStart w:id="3427" w:name="_Toc183379158"/>
      <w:bookmarkStart w:id="3428" w:name="_Toc195349151"/>
      <w:bookmarkStart w:id="3429" w:name="_Toc195349739"/>
      <w:bookmarkStart w:id="3430" w:name="_Toc200747517"/>
      <w:r w:rsidRPr="00FD7038">
        <w:t>6.4.3.3.1</w:t>
      </w:r>
      <w:r w:rsidRPr="00FD7038">
        <w:tab/>
        <w:t>Description</w:t>
      </w:r>
      <w:bookmarkEnd w:id="3422"/>
      <w:bookmarkEnd w:id="3423"/>
      <w:bookmarkEnd w:id="3424"/>
      <w:bookmarkEnd w:id="3425"/>
      <w:bookmarkEnd w:id="3426"/>
      <w:bookmarkEnd w:id="3427"/>
      <w:bookmarkEnd w:id="3428"/>
      <w:bookmarkEnd w:id="3429"/>
      <w:bookmarkEnd w:id="343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1" w:name="_Toc160452856"/>
      <w:bookmarkStart w:id="3432" w:name="_Toc164869784"/>
      <w:bookmarkStart w:id="3433" w:name="_Toc175350770"/>
      <w:bookmarkStart w:id="3434" w:name="_Toc180146707"/>
      <w:bookmarkStart w:id="3435" w:name="_Toc180249205"/>
      <w:bookmarkStart w:id="3436" w:name="_Toc183379159"/>
      <w:bookmarkStart w:id="3437" w:name="_Toc195349152"/>
      <w:bookmarkStart w:id="3438" w:name="_Toc195349740"/>
      <w:bookmarkStart w:id="3439" w:name="_Toc200747518"/>
      <w:r w:rsidRPr="00FD7038">
        <w:t>6.4.3.3.2</w:t>
      </w:r>
      <w:r w:rsidRPr="00FD7038">
        <w:tab/>
        <w:t>Resource Definition</w:t>
      </w:r>
      <w:bookmarkEnd w:id="3431"/>
      <w:bookmarkEnd w:id="3432"/>
      <w:bookmarkEnd w:id="3433"/>
      <w:bookmarkEnd w:id="3434"/>
      <w:bookmarkEnd w:id="3435"/>
      <w:bookmarkEnd w:id="3436"/>
      <w:bookmarkEnd w:id="3437"/>
      <w:bookmarkEnd w:id="3438"/>
      <w:bookmarkEnd w:id="3439"/>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0" w:name="_Toc160452857"/>
      <w:bookmarkStart w:id="3441" w:name="_Toc164869785"/>
      <w:bookmarkStart w:id="3442" w:name="_Toc175350771"/>
      <w:bookmarkStart w:id="3443" w:name="_Toc180146708"/>
      <w:bookmarkStart w:id="3444" w:name="_Toc180249206"/>
      <w:bookmarkStart w:id="3445" w:name="_Toc183379160"/>
      <w:bookmarkStart w:id="3446" w:name="_Toc195349153"/>
      <w:bookmarkStart w:id="3447" w:name="_Toc195349741"/>
      <w:bookmarkStart w:id="3448" w:name="_Toc200747519"/>
      <w:r w:rsidRPr="00FD7038">
        <w:t>6.4.3.3.3</w:t>
      </w:r>
      <w:r w:rsidRPr="00FD7038">
        <w:tab/>
        <w:t>Resource Standard Methods</w:t>
      </w:r>
      <w:bookmarkEnd w:id="3440"/>
      <w:bookmarkEnd w:id="3441"/>
      <w:bookmarkEnd w:id="3442"/>
      <w:bookmarkEnd w:id="3443"/>
      <w:bookmarkEnd w:id="3444"/>
      <w:bookmarkEnd w:id="3445"/>
      <w:bookmarkEnd w:id="3446"/>
      <w:bookmarkEnd w:id="3447"/>
      <w:bookmarkEnd w:id="3448"/>
    </w:p>
    <w:p w14:paraId="5B11F15B" w14:textId="77777777" w:rsidR="00FD7038" w:rsidRPr="00FD7038" w:rsidRDefault="00FD7038" w:rsidP="00FD7038">
      <w:pPr>
        <w:pStyle w:val="Heading6"/>
      </w:pPr>
      <w:bookmarkStart w:id="3449" w:name="_Toc160452858"/>
      <w:bookmarkStart w:id="3450" w:name="_Toc164869786"/>
      <w:bookmarkStart w:id="3451" w:name="_Toc175350772"/>
      <w:bookmarkStart w:id="3452" w:name="_Toc180146709"/>
      <w:bookmarkStart w:id="3453" w:name="_Toc180249207"/>
      <w:bookmarkStart w:id="3454" w:name="_Toc183379161"/>
      <w:bookmarkStart w:id="3455" w:name="_Toc195349154"/>
      <w:bookmarkStart w:id="3456" w:name="_Toc195349742"/>
      <w:bookmarkStart w:id="3457" w:name="_Toc200747520"/>
      <w:r w:rsidRPr="00FD7038">
        <w:t>6.4.3.3.3.1</w:t>
      </w:r>
      <w:r w:rsidRPr="00FD7038">
        <w:tab/>
        <w:t>GET</w:t>
      </w:r>
      <w:bookmarkEnd w:id="3449"/>
      <w:bookmarkEnd w:id="3450"/>
      <w:bookmarkEnd w:id="3451"/>
      <w:bookmarkEnd w:id="3452"/>
      <w:bookmarkEnd w:id="3453"/>
      <w:bookmarkEnd w:id="3454"/>
      <w:bookmarkEnd w:id="3455"/>
      <w:bookmarkEnd w:id="3456"/>
      <w:bookmarkEnd w:id="345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3458" w:name="_Toc160452859"/>
      <w:bookmarkStart w:id="3459" w:name="_Toc164869787"/>
      <w:bookmarkStart w:id="3460" w:name="_Toc175350773"/>
      <w:bookmarkStart w:id="3461" w:name="_Toc180146710"/>
      <w:bookmarkStart w:id="3462" w:name="_Toc180249208"/>
      <w:bookmarkStart w:id="3463" w:name="_Toc183379162"/>
      <w:bookmarkStart w:id="3464" w:name="_Toc195349155"/>
      <w:bookmarkStart w:id="3465" w:name="_Toc195349743"/>
      <w:bookmarkStart w:id="3466" w:name="_Toc200747521"/>
      <w:r w:rsidRPr="00FD7038">
        <w:t>6.4.3.3.3.2</w:t>
      </w:r>
      <w:r w:rsidRPr="00FD7038">
        <w:tab/>
        <w:t>PUT</w:t>
      </w:r>
      <w:bookmarkEnd w:id="3458"/>
      <w:bookmarkEnd w:id="3459"/>
      <w:bookmarkEnd w:id="3460"/>
      <w:bookmarkEnd w:id="3461"/>
      <w:bookmarkEnd w:id="3462"/>
      <w:bookmarkEnd w:id="3463"/>
      <w:bookmarkEnd w:id="3464"/>
      <w:bookmarkEnd w:id="3465"/>
      <w:bookmarkEnd w:id="3466"/>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3467" w:name="_Toc160452860"/>
      <w:bookmarkStart w:id="3468" w:name="_Toc164869788"/>
      <w:bookmarkStart w:id="3469" w:name="_Toc175350774"/>
      <w:bookmarkStart w:id="3470" w:name="_Toc180146711"/>
      <w:bookmarkStart w:id="3471" w:name="_Toc180249209"/>
      <w:bookmarkStart w:id="3472" w:name="_Toc183379163"/>
      <w:bookmarkStart w:id="3473" w:name="_Toc195349156"/>
      <w:bookmarkStart w:id="3474" w:name="_Toc195349744"/>
      <w:bookmarkStart w:id="3475" w:name="_Toc200747522"/>
      <w:r w:rsidRPr="00FD7038">
        <w:t>6.4.3.3.3.</w:t>
      </w:r>
      <w:r w:rsidR="00B31885">
        <w:t>3</w:t>
      </w:r>
      <w:r w:rsidRPr="00FD7038">
        <w:tab/>
        <w:t>PATCH</w:t>
      </w:r>
      <w:bookmarkEnd w:id="3467"/>
      <w:bookmarkEnd w:id="3468"/>
      <w:bookmarkEnd w:id="3469"/>
      <w:bookmarkEnd w:id="3470"/>
      <w:bookmarkEnd w:id="3471"/>
      <w:bookmarkEnd w:id="3472"/>
      <w:bookmarkEnd w:id="3473"/>
      <w:bookmarkEnd w:id="3474"/>
      <w:bookmarkEnd w:id="3475"/>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3476" w:name="_Toc160452861"/>
      <w:bookmarkStart w:id="3477" w:name="_Toc164869789"/>
      <w:bookmarkStart w:id="3478" w:name="_Toc175350775"/>
      <w:bookmarkStart w:id="3479" w:name="_Toc180146712"/>
      <w:bookmarkStart w:id="3480" w:name="_Toc180249210"/>
      <w:bookmarkStart w:id="3481" w:name="_Toc183379164"/>
      <w:bookmarkStart w:id="3482" w:name="_Toc195349157"/>
      <w:bookmarkStart w:id="3483" w:name="_Toc195349745"/>
      <w:bookmarkStart w:id="3484" w:name="_Toc200747523"/>
      <w:r w:rsidRPr="00FD7038">
        <w:t>6.4.3.3.3.4</w:t>
      </w:r>
      <w:r w:rsidRPr="00FD7038">
        <w:tab/>
        <w:t>DELETE</w:t>
      </w:r>
      <w:bookmarkEnd w:id="3476"/>
      <w:bookmarkEnd w:id="3477"/>
      <w:bookmarkEnd w:id="3478"/>
      <w:bookmarkEnd w:id="3479"/>
      <w:bookmarkEnd w:id="3480"/>
      <w:bookmarkEnd w:id="3481"/>
      <w:bookmarkEnd w:id="3482"/>
      <w:bookmarkEnd w:id="3483"/>
      <w:bookmarkEnd w:id="3484"/>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5" w:name="_Toc160452862"/>
      <w:bookmarkStart w:id="3486" w:name="_Toc164869790"/>
      <w:bookmarkStart w:id="3487" w:name="_Toc175350776"/>
      <w:bookmarkStart w:id="3488" w:name="_Toc180146713"/>
      <w:bookmarkStart w:id="3489" w:name="_Toc180249211"/>
      <w:bookmarkStart w:id="3490" w:name="_Toc183379165"/>
      <w:bookmarkStart w:id="3491" w:name="_Toc195349158"/>
      <w:bookmarkStart w:id="3492" w:name="_Toc195349746"/>
      <w:bookmarkStart w:id="3493" w:name="_Toc200747524"/>
      <w:r w:rsidRPr="00FD7038">
        <w:t>6.4.3.3.4</w:t>
      </w:r>
      <w:r w:rsidRPr="00FD7038">
        <w:tab/>
        <w:t>Resource Custom Operations</w:t>
      </w:r>
      <w:bookmarkEnd w:id="3485"/>
      <w:bookmarkEnd w:id="3486"/>
      <w:bookmarkEnd w:id="3487"/>
      <w:bookmarkEnd w:id="3488"/>
      <w:bookmarkEnd w:id="3489"/>
      <w:bookmarkEnd w:id="3490"/>
      <w:bookmarkEnd w:id="3491"/>
      <w:bookmarkEnd w:id="3492"/>
      <w:bookmarkEnd w:id="349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4" w:name="_Toc160452863"/>
      <w:bookmarkStart w:id="3495" w:name="_Toc164869791"/>
      <w:bookmarkStart w:id="3496" w:name="_Toc175350777"/>
      <w:bookmarkStart w:id="3497" w:name="_Toc180146714"/>
      <w:bookmarkStart w:id="3498" w:name="_Toc180249212"/>
      <w:bookmarkStart w:id="3499" w:name="_Toc183379166"/>
      <w:bookmarkStart w:id="3500" w:name="_Toc195349159"/>
      <w:bookmarkStart w:id="3501" w:name="_Toc195349747"/>
      <w:bookmarkStart w:id="3502" w:name="_Toc200747525"/>
      <w:r w:rsidRPr="00FD7038">
        <w:t>6.4.4</w:t>
      </w:r>
      <w:r w:rsidRPr="00FD7038">
        <w:tab/>
        <w:t>Custom Operations without associated resources</w:t>
      </w:r>
      <w:bookmarkEnd w:id="3494"/>
      <w:bookmarkEnd w:id="3495"/>
      <w:bookmarkEnd w:id="3496"/>
      <w:bookmarkEnd w:id="3497"/>
      <w:bookmarkEnd w:id="3498"/>
      <w:bookmarkEnd w:id="3499"/>
      <w:bookmarkEnd w:id="3500"/>
      <w:bookmarkEnd w:id="3501"/>
      <w:bookmarkEnd w:id="3502"/>
    </w:p>
    <w:p w14:paraId="1E2F1F05" w14:textId="77777777" w:rsidR="00FD7038" w:rsidRPr="00FD7038" w:rsidRDefault="00FD7038" w:rsidP="00FD7038">
      <w:pPr>
        <w:pStyle w:val="Heading4"/>
      </w:pPr>
      <w:bookmarkStart w:id="3503" w:name="_Toc160452864"/>
      <w:bookmarkStart w:id="3504" w:name="_Toc164869792"/>
      <w:bookmarkStart w:id="3505" w:name="_Toc175350778"/>
      <w:bookmarkStart w:id="3506" w:name="_Toc180146715"/>
      <w:bookmarkStart w:id="3507" w:name="_Toc180249213"/>
      <w:bookmarkStart w:id="3508" w:name="_Toc183379167"/>
      <w:bookmarkStart w:id="3509" w:name="_Toc195349160"/>
      <w:bookmarkStart w:id="3510" w:name="_Toc195349748"/>
      <w:bookmarkStart w:id="3511" w:name="_Toc200747526"/>
      <w:r w:rsidRPr="00FD7038">
        <w:t>6.4.4.1</w:t>
      </w:r>
      <w:r w:rsidRPr="00FD7038">
        <w:tab/>
        <w:t>Overview</w:t>
      </w:r>
      <w:bookmarkEnd w:id="3503"/>
      <w:bookmarkEnd w:id="3504"/>
      <w:bookmarkEnd w:id="3505"/>
      <w:bookmarkEnd w:id="3506"/>
      <w:bookmarkEnd w:id="3507"/>
      <w:bookmarkEnd w:id="3508"/>
      <w:bookmarkEnd w:id="3509"/>
      <w:bookmarkEnd w:id="3510"/>
      <w:bookmarkEnd w:id="3511"/>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5pt;height:89.1pt" o:ole="">
            <v:imagedata r:id="rId92" o:title=""/>
          </v:shape>
          <o:OLEObject Type="Embed" ProgID="Word.Document.8" ShapeID="_x0000_i1066" DrawAspect="Content" ObjectID="_1811358872"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2" w:name="_Toc160452865"/>
      <w:bookmarkStart w:id="3513" w:name="_Toc164869793"/>
      <w:bookmarkStart w:id="3514" w:name="_Toc175350779"/>
      <w:bookmarkStart w:id="3515" w:name="_Toc180146716"/>
      <w:bookmarkStart w:id="3516" w:name="_Toc180249214"/>
      <w:bookmarkStart w:id="3517" w:name="_Toc183379168"/>
      <w:bookmarkStart w:id="3518" w:name="_Toc195349161"/>
      <w:bookmarkStart w:id="3519" w:name="_Toc195349749"/>
      <w:bookmarkStart w:id="3520" w:name="_Toc200747527"/>
      <w:r w:rsidRPr="00FD7038">
        <w:t>6.4.4.2</w:t>
      </w:r>
      <w:r w:rsidRPr="00FD7038">
        <w:tab/>
        <w:t>Operation: InformDAAEvents</w:t>
      </w:r>
      <w:bookmarkEnd w:id="3512"/>
      <w:bookmarkEnd w:id="3513"/>
      <w:bookmarkEnd w:id="3514"/>
      <w:bookmarkEnd w:id="3515"/>
      <w:bookmarkEnd w:id="3516"/>
      <w:bookmarkEnd w:id="3517"/>
      <w:bookmarkEnd w:id="3518"/>
      <w:bookmarkEnd w:id="3519"/>
      <w:bookmarkEnd w:id="3520"/>
    </w:p>
    <w:p w14:paraId="788E6D2A" w14:textId="77777777" w:rsidR="00FD7038" w:rsidRPr="00FD7038" w:rsidRDefault="00FD7038" w:rsidP="00FD7038">
      <w:pPr>
        <w:pStyle w:val="Heading5"/>
      </w:pPr>
      <w:bookmarkStart w:id="3521" w:name="_Toc160452866"/>
      <w:bookmarkStart w:id="3522" w:name="_Toc164869794"/>
      <w:bookmarkStart w:id="3523" w:name="_Toc175350780"/>
      <w:bookmarkStart w:id="3524" w:name="_Toc180146717"/>
      <w:bookmarkStart w:id="3525" w:name="_Toc180249215"/>
      <w:bookmarkStart w:id="3526" w:name="_Toc183379169"/>
      <w:bookmarkStart w:id="3527" w:name="_Toc195349162"/>
      <w:bookmarkStart w:id="3528" w:name="_Toc195349750"/>
      <w:bookmarkStart w:id="3529" w:name="_Toc200747528"/>
      <w:r w:rsidRPr="00FD7038">
        <w:t>6.4.4.2.1</w:t>
      </w:r>
      <w:r w:rsidRPr="00FD7038">
        <w:tab/>
        <w:t>Description</w:t>
      </w:r>
      <w:bookmarkEnd w:id="3521"/>
      <w:bookmarkEnd w:id="3522"/>
      <w:bookmarkEnd w:id="3523"/>
      <w:bookmarkEnd w:id="3524"/>
      <w:bookmarkEnd w:id="3525"/>
      <w:bookmarkEnd w:id="3526"/>
      <w:bookmarkEnd w:id="3527"/>
      <w:bookmarkEnd w:id="3528"/>
      <w:bookmarkEnd w:id="3529"/>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0" w:name="_Toc160452867"/>
      <w:bookmarkStart w:id="3531" w:name="_Toc164869795"/>
      <w:bookmarkStart w:id="3532" w:name="_Toc175350781"/>
      <w:bookmarkStart w:id="3533" w:name="_Toc180146718"/>
      <w:bookmarkStart w:id="3534" w:name="_Toc180249216"/>
      <w:bookmarkStart w:id="3535" w:name="_Toc183379170"/>
      <w:bookmarkStart w:id="3536" w:name="_Toc195349163"/>
      <w:bookmarkStart w:id="3537" w:name="_Toc195349751"/>
      <w:bookmarkStart w:id="3538" w:name="_Toc200747529"/>
      <w:r w:rsidRPr="00FD7038">
        <w:t>6.4.4.2.2</w:t>
      </w:r>
      <w:r w:rsidRPr="00FD7038">
        <w:tab/>
        <w:t>Operation Definition</w:t>
      </w:r>
      <w:bookmarkEnd w:id="3530"/>
      <w:bookmarkEnd w:id="3531"/>
      <w:bookmarkEnd w:id="3532"/>
      <w:bookmarkEnd w:id="3533"/>
      <w:bookmarkEnd w:id="3534"/>
      <w:bookmarkEnd w:id="3535"/>
      <w:bookmarkEnd w:id="3536"/>
      <w:bookmarkEnd w:id="3537"/>
      <w:bookmarkEnd w:id="3538"/>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39" w:name="_Toc160452868"/>
      <w:bookmarkStart w:id="3540" w:name="_Toc164869796"/>
      <w:bookmarkStart w:id="3541" w:name="_Toc175350782"/>
      <w:bookmarkStart w:id="3542" w:name="_Toc180146719"/>
      <w:bookmarkStart w:id="3543" w:name="_Toc180249217"/>
      <w:bookmarkStart w:id="3544" w:name="_Toc183379171"/>
      <w:bookmarkStart w:id="3545" w:name="_Toc195349164"/>
      <w:bookmarkStart w:id="3546" w:name="_Toc195349752"/>
      <w:bookmarkStart w:id="3547" w:name="_Toc200747530"/>
      <w:r w:rsidRPr="00FD7038">
        <w:t>6.4.5</w:t>
      </w:r>
      <w:r w:rsidRPr="00FD7038">
        <w:tab/>
        <w:t>Notifications</w:t>
      </w:r>
      <w:bookmarkEnd w:id="3539"/>
      <w:bookmarkEnd w:id="3540"/>
      <w:bookmarkEnd w:id="3541"/>
      <w:bookmarkEnd w:id="3542"/>
      <w:bookmarkEnd w:id="3543"/>
      <w:bookmarkEnd w:id="3544"/>
      <w:bookmarkEnd w:id="3545"/>
      <w:bookmarkEnd w:id="3546"/>
      <w:bookmarkEnd w:id="3547"/>
    </w:p>
    <w:p w14:paraId="27429DB5" w14:textId="77777777" w:rsidR="00FD7038" w:rsidRPr="00FD7038" w:rsidRDefault="00FD7038" w:rsidP="00FD7038">
      <w:pPr>
        <w:pStyle w:val="Heading4"/>
      </w:pPr>
      <w:bookmarkStart w:id="3548" w:name="_Toc160452869"/>
      <w:bookmarkStart w:id="3549" w:name="_Toc164869797"/>
      <w:bookmarkStart w:id="3550" w:name="_Toc175350783"/>
      <w:bookmarkStart w:id="3551" w:name="_Toc180146720"/>
      <w:bookmarkStart w:id="3552" w:name="_Toc180249218"/>
      <w:bookmarkStart w:id="3553" w:name="_Toc183379172"/>
      <w:bookmarkStart w:id="3554" w:name="_Toc195349165"/>
      <w:bookmarkStart w:id="3555" w:name="_Toc195349753"/>
      <w:bookmarkStart w:id="3556" w:name="_Toc200747531"/>
      <w:r w:rsidRPr="00FD7038">
        <w:t>6.4.5.1</w:t>
      </w:r>
      <w:r w:rsidRPr="00FD7038">
        <w:tab/>
        <w:t>General</w:t>
      </w:r>
      <w:bookmarkEnd w:id="3548"/>
      <w:bookmarkEnd w:id="3549"/>
      <w:bookmarkEnd w:id="3550"/>
      <w:bookmarkEnd w:id="3551"/>
      <w:bookmarkEnd w:id="3552"/>
      <w:bookmarkEnd w:id="3553"/>
      <w:bookmarkEnd w:id="3554"/>
      <w:bookmarkEnd w:id="3555"/>
      <w:bookmarkEnd w:id="3556"/>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7" w:name="_Toc160452870"/>
      <w:bookmarkStart w:id="3558" w:name="_Toc164869798"/>
      <w:bookmarkStart w:id="3559" w:name="_Toc175350784"/>
      <w:bookmarkStart w:id="3560" w:name="_Toc180146721"/>
      <w:bookmarkStart w:id="3561" w:name="_Toc180249219"/>
      <w:bookmarkStart w:id="3562" w:name="_Toc183379173"/>
      <w:bookmarkStart w:id="3563" w:name="_Toc195349166"/>
      <w:bookmarkStart w:id="3564" w:name="_Toc195349754"/>
      <w:bookmarkStart w:id="3565" w:name="_Toc200747532"/>
      <w:r w:rsidRPr="00FD7038">
        <w:lastRenderedPageBreak/>
        <w:t>6.4</w:t>
      </w:r>
      <w:r w:rsidRPr="00FD7038">
        <w:rPr>
          <w:lang w:val="en-US"/>
        </w:rPr>
        <w:t>.5.2</w:t>
      </w:r>
      <w:r w:rsidRPr="00FD7038">
        <w:rPr>
          <w:lang w:val="en-US"/>
        </w:rPr>
        <w:tab/>
        <w:t>DAA Policy Configuration Completion Status Notification</w:t>
      </w:r>
      <w:bookmarkEnd w:id="3557"/>
      <w:bookmarkEnd w:id="3558"/>
      <w:bookmarkEnd w:id="3559"/>
      <w:bookmarkEnd w:id="3560"/>
      <w:bookmarkEnd w:id="3561"/>
      <w:bookmarkEnd w:id="3562"/>
      <w:bookmarkEnd w:id="3563"/>
      <w:bookmarkEnd w:id="3564"/>
      <w:bookmarkEnd w:id="3565"/>
    </w:p>
    <w:p w14:paraId="44710290" w14:textId="77777777" w:rsidR="00FD7038" w:rsidRPr="00FD7038" w:rsidRDefault="00FD7038" w:rsidP="00FD7038">
      <w:pPr>
        <w:pStyle w:val="Heading5"/>
        <w:rPr>
          <w:noProof/>
          <w:lang w:val="en-US"/>
        </w:rPr>
      </w:pPr>
      <w:bookmarkStart w:id="3566" w:name="_Toc160452871"/>
      <w:bookmarkStart w:id="3567" w:name="_Toc164869799"/>
      <w:bookmarkStart w:id="3568" w:name="_Toc175350785"/>
      <w:bookmarkStart w:id="3569" w:name="_Toc180146722"/>
      <w:bookmarkStart w:id="3570" w:name="_Toc180249220"/>
      <w:bookmarkStart w:id="3571" w:name="_Toc183379174"/>
      <w:bookmarkStart w:id="3572" w:name="_Toc195349167"/>
      <w:bookmarkStart w:id="3573" w:name="_Toc195349755"/>
      <w:bookmarkStart w:id="3574" w:name="_Toc200747533"/>
      <w:r w:rsidRPr="00FD7038">
        <w:t>6.4</w:t>
      </w:r>
      <w:r w:rsidRPr="00FD7038">
        <w:rPr>
          <w:lang w:val="en-US"/>
        </w:rPr>
        <w:t>.5.2</w:t>
      </w:r>
      <w:r w:rsidRPr="00FD7038">
        <w:rPr>
          <w:noProof/>
          <w:lang w:val="en-US"/>
        </w:rPr>
        <w:t>.1</w:t>
      </w:r>
      <w:r w:rsidRPr="00FD7038">
        <w:rPr>
          <w:noProof/>
          <w:lang w:val="en-US"/>
        </w:rPr>
        <w:tab/>
        <w:t>Description</w:t>
      </w:r>
      <w:bookmarkEnd w:id="3566"/>
      <w:bookmarkEnd w:id="3567"/>
      <w:bookmarkEnd w:id="3568"/>
      <w:bookmarkEnd w:id="3569"/>
      <w:bookmarkEnd w:id="3570"/>
      <w:bookmarkEnd w:id="3571"/>
      <w:bookmarkEnd w:id="3572"/>
      <w:bookmarkEnd w:id="3573"/>
      <w:bookmarkEnd w:id="3574"/>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5" w:name="_Toc160452872"/>
      <w:bookmarkStart w:id="3576" w:name="_Toc164869800"/>
      <w:bookmarkStart w:id="3577" w:name="_Toc175350786"/>
      <w:bookmarkStart w:id="3578" w:name="_Toc180146723"/>
      <w:bookmarkStart w:id="3579" w:name="_Toc180249221"/>
      <w:bookmarkStart w:id="3580" w:name="_Toc183379175"/>
      <w:bookmarkStart w:id="3581" w:name="_Toc195349168"/>
      <w:bookmarkStart w:id="3582" w:name="_Toc195349756"/>
      <w:bookmarkStart w:id="3583" w:name="_Toc200747534"/>
      <w:r w:rsidRPr="00FD7038">
        <w:t>6.4.5.2</w:t>
      </w:r>
      <w:r w:rsidRPr="00FD7038">
        <w:rPr>
          <w:noProof/>
        </w:rPr>
        <w:t>.2</w:t>
      </w:r>
      <w:r w:rsidRPr="00FD7038">
        <w:rPr>
          <w:noProof/>
        </w:rPr>
        <w:tab/>
        <w:t>Target URI</w:t>
      </w:r>
      <w:bookmarkEnd w:id="3575"/>
      <w:bookmarkEnd w:id="3576"/>
      <w:bookmarkEnd w:id="3577"/>
      <w:bookmarkEnd w:id="3578"/>
      <w:bookmarkEnd w:id="3579"/>
      <w:bookmarkEnd w:id="3580"/>
      <w:bookmarkEnd w:id="3581"/>
      <w:bookmarkEnd w:id="3582"/>
      <w:bookmarkEnd w:id="3583"/>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4" w:name="_Toc160452873"/>
      <w:bookmarkStart w:id="3585" w:name="_Toc164869801"/>
      <w:bookmarkStart w:id="3586" w:name="_Toc175350787"/>
      <w:bookmarkStart w:id="3587" w:name="_Toc180146724"/>
      <w:bookmarkStart w:id="3588" w:name="_Toc180249222"/>
      <w:bookmarkStart w:id="3589" w:name="_Toc183379176"/>
      <w:bookmarkStart w:id="3590" w:name="_Toc195349169"/>
      <w:bookmarkStart w:id="3591" w:name="_Toc195349757"/>
      <w:bookmarkStart w:id="3592" w:name="_Toc200747535"/>
      <w:r w:rsidRPr="00FD7038">
        <w:t>6.4.5.2</w:t>
      </w:r>
      <w:r w:rsidRPr="00FD7038">
        <w:rPr>
          <w:noProof/>
        </w:rPr>
        <w:t>.3</w:t>
      </w:r>
      <w:r w:rsidRPr="00FD7038">
        <w:rPr>
          <w:noProof/>
        </w:rPr>
        <w:tab/>
        <w:t>Standard Methods</w:t>
      </w:r>
      <w:bookmarkEnd w:id="3584"/>
      <w:bookmarkEnd w:id="3585"/>
      <w:bookmarkEnd w:id="3586"/>
      <w:bookmarkEnd w:id="3587"/>
      <w:bookmarkEnd w:id="3588"/>
      <w:bookmarkEnd w:id="3589"/>
      <w:bookmarkEnd w:id="3590"/>
      <w:bookmarkEnd w:id="3591"/>
      <w:bookmarkEnd w:id="3592"/>
    </w:p>
    <w:p w14:paraId="7FF5E3D3" w14:textId="77777777" w:rsidR="00FD7038" w:rsidRPr="00FD7038" w:rsidRDefault="00FD7038" w:rsidP="00FD7038">
      <w:pPr>
        <w:pStyle w:val="Heading6"/>
        <w:rPr>
          <w:noProof/>
        </w:rPr>
      </w:pPr>
      <w:bookmarkStart w:id="3593" w:name="_Toc160452874"/>
      <w:bookmarkStart w:id="3594" w:name="_Toc164869802"/>
      <w:bookmarkStart w:id="3595" w:name="_Toc175350788"/>
      <w:bookmarkStart w:id="3596" w:name="_Toc180146725"/>
      <w:bookmarkStart w:id="3597" w:name="_Toc180249223"/>
      <w:bookmarkStart w:id="3598" w:name="_Toc183379177"/>
      <w:bookmarkStart w:id="3599" w:name="_Toc195349170"/>
      <w:bookmarkStart w:id="3600" w:name="_Toc195349758"/>
      <w:bookmarkStart w:id="3601" w:name="_Toc200747536"/>
      <w:r w:rsidRPr="00FD7038">
        <w:t>6.4.5.2.3</w:t>
      </w:r>
      <w:r w:rsidRPr="00FD7038">
        <w:rPr>
          <w:noProof/>
        </w:rPr>
        <w:t>.1</w:t>
      </w:r>
      <w:r w:rsidRPr="00FD7038">
        <w:rPr>
          <w:noProof/>
        </w:rPr>
        <w:tab/>
        <w:t>POST</w:t>
      </w:r>
      <w:bookmarkEnd w:id="3593"/>
      <w:bookmarkEnd w:id="3594"/>
      <w:bookmarkEnd w:id="3595"/>
      <w:bookmarkEnd w:id="3596"/>
      <w:bookmarkEnd w:id="3597"/>
      <w:bookmarkEnd w:id="3598"/>
      <w:bookmarkEnd w:id="3599"/>
      <w:bookmarkEnd w:id="3600"/>
      <w:bookmarkEnd w:id="3601"/>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2" w:name="_Toc160452875"/>
      <w:bookmarkStart w:id="3603" w:name="_Toc164869803"/>
      <w:bookmarkStart w:id="3604" w:name="_Toc175350789"/>
      <w:bookmarkStart w:id="3605" w:name="_Toc180146726"/>
      <w:bookmarkStart w:id="3606" w:name="_Toc180249224"/>
      <w:bookmarkStart w:id="3607" w:name="_Toc183379178"/>
      <w:bookmarkStart w:id="3608" w:name="_Toc195349171"/>
      <w:bookmarkStart w:id="3609" w:name="_Toc195349759"/>
      <w:bookmarkStart w:id="3610" w:name="_Toc20074753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2"/>
      <w:bookmarkEnd w:id="3603"/>
      <w:bookmarkEnd w:id="3604"/>
      <w:bookmarkEnd w:id="3605"/>
      <w:bookmarkEnd w:id="3606"/>
      <w:bookmarkEnd w:id="3607"/>
      <w:bookmarkEnd w:id="3608"/>
      <w:bookmarkEnd w:id="3609"/>
      <w:bookmarkEnd w:id="3610"/>
    </w:p>
    <w:p w14:paraId="5BB0259A" w14:textId="77777777" w:rsidR="00FD7038" w:rsidRPr="00FD7038" w:rsidRDefault="00FD7038" w:rsidP="00FD7038">
      <w:pPr>
        <w:pStyle w:val="Heading5"/>
        <w:rPr>
          <w:noProof/>
          <w:lang w:val="en-US"/>
        </w:rPr>
      </w:pPr>
      <w:bookmarkStart w:id="3611" w:name="_Toc160452876"/>
      <w:bookmarkStart w:id="3612" w:name="_Toc164869804"/>
      <w:bookmarkStart w:id="3613" w:name="_Toc175350790"/>
      <w:bookmarkStart w:id="3614" w:name="_Toc180146727"/>
      <w:bookmarkStart w:id="3615" w:name="_Toc180249225"/>
      <w:bookmarkStart w:id="3616" w:name="_Toc183379179"/>
      <w:bookmarkStart w:id="3617" w:name="_Toc195349172"/>
      <w:bookmarkStart w:id="3618" w:name="_Toc195349760"/>
      <w:bookmarkStart w:id="3619" w:name="_Toc200747538"/>
      <w:r w:rsidRPr="00FD7038">
        <w:t>6.4</w:t>
      </w:r>
      <w:r w:rsidRPr="00FD7038">
        <w:rPr>
          <w:lang w:val="en-US"/>
        </w:rPr>
        <w:t>.5.3</w:t>
      </w:r>
      <w:r w:rsidRPr="00FD7038">
        <w:rPr>
          <w:noProof/>
          <w:lang w:val="en-US"/>
        </w:rPr>
        <w:t>.1</w:t>
      </w:r>
      <w:r w:rsidRPr="00FD7038">
        <w:rPr>
          <w:noProof/>
          <w:lang w:val="en-US"/>
        </w:rPr>
        <w:tab/>
        <w:t>Description</w:t>
      </w:r>
      <w:bookmarkEnd w:id="3611"/>
      <w:bookmarkEnd w:id="3612"/>
      <w:bookmarkEnd w:id="3613"/>
      <w:bookmarkEnd w:id="3614"/>
      <w:bookmarkEnd w:id="3615"/>
      <w:bookmarkEnd w:id="3616"/>
      <w:bookmarkEnd w:id="3617"/>
      <w:bookmarkEnd w:id="3618"/>
      <w:bookmarkEnd w:id="3619"/>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0" w:name="_Toc160452877"/>
      <w:bookmarkStart w:id="3621" w:name="_Toc164869805"/>
      <w:bookmarkStart w:id="3622" w:name="_Toc175350791"/>
      <w:bookmarkStart w:id="3623" w:name="_Toc180146728"/>
      <w:bookmarkStart w:id="3624" w:name="_Toc180249226"/>
      <w:bookmarkStart w:id="3625" w:name="_Toc183379180"/>
      <w:bookmarkStart w:id="3626" w:name="_Toc195349173"/>
      <w:bookmarkStart w:id="3627" w:name="_Toc195349761"/>
      <w:bookmarkStart w:id="3628" w:name="_Toc200747539"/>
      <w:r w:rsidRPr="00FD7038">
        <w:t>6.4.5.3</w:t>
      </w:r>
      <w:r w:rsidRPr="00FD7038">
        <w:rPr>
          <w:noProof/>
        </w:rPr>
        <w:t>.2</w:t>
      </w:r>
      <w:r w:rsidRPr="00FD7038">
        <w:rPr>
          <w:noProof/>
        </w:rPr>
        <w:tab/>
        <w:t>Target URI</w:t>
      </w:r>
      <w:bookmarkEnd w:id="3620"/>
      <w:bookmarkEnd w:id="3621"/>
      <w:bookmarkEnd w:id="3622"/>
      <w:bookmarkEnd w:id="3623"/>
      <w:bookmarkEnd w:id="3624"/>
      <w:bookmarkEnd w:id="3625"/>
      <w:bookmarkEnd w:id="3626"/>
      <w:bookmarkEnd w:id="3627"/>
      <w:bookmarkEnd w:id="3628"/>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29" w:name="_Toc160452878"/>
      <w:bookmarkStart w:id="3630" w:name="_Toc164869806"/>
      <w:bookmarkStart w:id="3631" w:name="_Toc175350792"/>
      <w:bookmarkStart w:id="3632" w:name="_Toc180146729"/>
      <w:bookmarkStart w:id="3633" w:name="_Toc180249227"/>
      <w:bookmarkStart w:id="3634" w:name="_Toc183379181"/>
      <w:bookmarkStart w:id="3635" w:name="_Toc195349174"/>
      <w:bookmarkStart w:id="3636" w:name="_Toc195349762"/>
      <w:bookmarkStart w:id="3637" w:name="_Toc200747540"/>
      <w:r w:rsidRPr="00FD7038">
        <w:t>6.4.5.3</w:t>
      </w:r>
      <w:r w:rsidRPr="00FD7038">
        <w:rPr>
          <w:noProof/>
        </w:rPr>
        <w:t>.3</w:t>
      </w:r>
      <w:r w:rsidRPr="00FD7038">
        <w:rPr>
          <w:noProof/>
        </w:rPr>
        <w:tab/>
        <w:t>Standard Methods</w:t>
      </w:r>
      <w:bookmarkEnd w:id="3629"/>
      <w:bookmarkEnd w:id="3630"/>
      <w:bookmarkEnd w:id="3631"/>
      <w:bookmarkEnd w:id="3632"/>
      <w:bookmarkEnd w:id="3633"/>
      <w:bookmarkEnd w:id="3634"/>
      <w:bookmarkEnd w:id="3635"/>
      <w:bookmarkEnd w:id="3636"/>
      <w:bookmarkEnd w:id="3637"/>
    </w:p>
    <w:p w14:paraId="7D169772" w14:textId="77777777" w:rsidR="00FD7038" w:rsidRPr="00FD7038" w:rsidRDefault="00FD7038" w:rsidP="00FD7038">
      <w:pPr>
        <w:pStyle w:val="Heading6"/>
        <w:rPr>
          <w:noProof/>
        </w:rPr>
      </w:pPr>
      <w:bookmarkStart w:id="3638" w:name="_Toc160452879"/>
      <w:bookmarkStart w:id="3639" w:name="_Toc164869807"/>
      <w:bookmarkStart w:id="3640" w:name="_Toc175350793"/>
      <w:bookmarkStart w:id="3641" w:name="_Toc180146730"/>
      <w:bookmarkStart w:id="3642" w:name="_Toc180249228"/>
      <w:bookmarkStart w:id="3643" w:name="_Toc183379182"/>
      <w:bookmarkStart w:id="3644" w:name="_Toc195349175"/>
      <w:bookmarkStart w:id="3645" w:name="_Toc195349763"/>
      <w:bookmarkStart w:id="3646" w:name="_Toc200747541"/>
      <w:r w:rsidRPr="00FD7038">
        <w:t>6.4.5.3.3</w:t>
      </w:r>
      <w:r w:rsidRPr="00FD7038">
        <w:rPr>
          <w:noProof/>
        </w:rPr>
        <w:t>.1</w:t>
      </w:r>
      <w:r w:rsidRPr="00FD7038">
        <w:rPr>
          <w:noProof/>
        </w:rPr>
        <w:tab/>
        <w:t>POST</w:t>
      </w:r>
      <w:bookmarkEnd w:id="3638"/>
      <w:bookmarkEnd w:id="3639"/>
      <w:bookmarkEnd w:id="3640"/>
      <w:bookmarkEnd w:id="3641"/>
      <w:bookmarkEnd w:id="3642"/>
      <w:bookmarkEnd w:id="3643"/>
      <w:bookmarkEnd w:id="3644"/>
      <w:bookmarkEnd w:id="3645"/>
      <w:bookmarkEnd w:id="3646"/>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7" w:name="_Toc160452880"/>
      <w:bookmarkStart w:id="3648" w:name="_Toc164869808"/>
      <w:bookmarkStart w:id="3649" w:name="_Toc175350794"/>
      <w:bookmarkStart w:id="3650" w:name="_Toc180146731"/>
      <w:bookmarkStart w:id="3651" w:name="_Toc180249229"/>
      <w:bookmarkStart w:id="3652" w:name="_Toc183379183"/>
      <w:bookmarkStart w:id="3653" w:name="_Toc195349176"/>
      <w:bookmarkStart w:id="3654" w:name="_Toc195349764"/>
      <w:bookmarkStart w:id="3655" w:name="_Toc200747542"/>
      <w:r w:rsidRPr="00FD7038">
        <w:t>6.4.6</w:t>
      </w:r>
      <w:r w:rsidRPr="00FD7038">
        <w:tab/>
        <w:t>Data Model</w:t>
      </w:r>
      <w:bookmarkEnd w:id="3647"/>
      <w:bookmarkEnd w:id="3648"/>
      <w:bookmarkEnd w:id="3649"/>
      <w:bookmarkEnd w:id="3650"/>
      <w:bookmarkEnd w:id="3651"/>
      <w:bookmarkEnd w:id="3652"/>
      <w:bookmarkEnd w:id="3653"/>
      <w:bookmarkEnd w:id="3654"/>
      <w:bookmarkEnd w:id="3655"/>
    </w:p>
    <w:p w14:paraId="3E9A5720" w14:textId="77777777" w:rsidR="00FD7038" w:rsidRPr="00FD7038" w:rsidRDefault="00FD7038" w:rsidP="00FD7038">
      <w:pPr>
        <w:pStyle w:val="Heading4"/>
      </w:pPr>
      <w:bookmarkStart w:id="3656" w:name="_Toc160452881"/>
      <w:bookmarkStart w:id="3657" w:name="_Toc164869809"/>
      <w:bookmarkStart w:id="3658" w:name="_Toc175350795"/>
      <w:bookmarkStart w:id="3659" w:name="_Toc180146732"/>
      <w:bookmarkStart w:id="3660" w:name="_Toc180249230"/>
      <w:bookmarkStart w:id="3661" w:name="_Toc183379184"/>
      <w:bookmarkStart w:id="3662" w:name="_Toc195349177"/>
      <w:bookmarkStart w:id="3663" w:name="_Toc195349765"/>
      <w:bookmarkStart w:id="3664" w:name="_Toc200747543"/>
      <w:r w:rsidRPr="00FD7038">
        <w:t>6.4.6.1</w:t>
      </w:r>
      <w:r w:rsidRPr="00FD7038">
        <w:tab/>
        <w:t>General</w:t>
      </w:r>
      <w:bookmarkEnd w:id="3656"/>
      <w:bookmarkEnd w:id="3657"/>
      <w:bookmarkEnd w:id="3658"/>
      <w:bookmarkEnd w:id="3659"/>
      <w:bookmarkEnd w:id="3660"/>
      <w:bookmarkEnd w:id="3661"/>
      <w:bookmarkEnd w:id="3662"/>
      <w:bookmarkEnd w:id="3663"/>
      <w:bookmarkEnd w:id="3664"/>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5" w:name="_Toc160452882"/>
      <w:bookmarkStart w:id="3666" w:name="_Toc164869810"/>
      <w:bookmarkStart w:id="3667" w:name="_Toc175350796"/>
      <w:bookmarkStart w:id="3668" w:name="_Toc180146733"/>
      <w:bookmarkStart w:id="3669" w:name="_Toc180249231"/>
      <w:bookmarkStart w:id="3670" w:name="_Toc183379185"/>
      <w:bookmarkStart w:id="3671" w:name="_Toc195349178"/>
      <w:bookmarkStart w:id="3672" w:name="_Toc195349766"/>
      <w:bookmarkStart w:id="3673" w:name="_Toc200747544"/>
      <w:r w:rsidRPr="00FD7038">
        <w:t>6.4</w:t>
      </w:r>
      <w:r w:rsidRPr="00FD7038">
        <w:rPr>
          <w:lang w:val="en-US"/>
        </w:rPr>
        <w:t>.6.2</w:t>
      </w:r>
      <w:r w:rsidRPr="00FD7038">
        <w:rPr>
          <w:lang w:val="en-US"/>
        </w:rPr>
        <w:tab/>
        <w:t>Structured data types</w:t>
      </w:r>
      <w:bookmarkEnd w:id="3665"/>
      <w:bookmarkEnd w:id="3666"/>
      <w:bookmarkEnd w:id="3667"/>
      <w:bookmarkEnd w:id="3668"/>
      <w:bookmarkEnd w:id="3669"/>
      <w:bookmarkEnd w:id="3670"/>
      <w:bookmarkEnd w:id="3671"/>
      <w:bookmarkEnd w:id="3672"/>
      <w:bookmarkEnd w:id="3673"/>
    </w:p>
    <w:p w14:paraId="71CB4580" w14:textId="77777777" w:rsidR="00FD7038" w:rsidRPr="00FD7038" w:rsidRDefault="00FD7038" w:rsidP="00FD7038">
      <w:pPr>
        <w:pStyle w:val="Heading5"/>
      </w:pPr>
      <w:bookmarkStart w:id="3674" w:name="_Toc160452883"/>
      <w:bookmarkStart w:id="3675" w:name="_Toc164869811"/>
      <w:bookmarkStart w:id="3676" w:name="_Toc175350797"/>
      <w:bookmarkStart w:id="3677" w:name="_Toc180146734"/>
      <w:bookmarkStart w:id="3678" w:name="_Toc180249232"/>
      <w:bookmarkStart w:id="3679" w:name="_Toc183379186"/>
      <w:bookmarkStart w:id="3680" w:name="_Toc195349179"/>
      <w:bookmarkStart w:id="3681" w:name="_Toc195349767"/>
      <w:bookmarkStart w:id="3682" w:name="_Toc200747545"/>
      <w:r w:rsidRPr="00FD7038">
        <w:t>6.4.6.2.1</w:t>
      </w:r>
      <w:r w:rsidRPr="00FD7038">
        <w:tab/>
        <w:t>Introduction</w:t>
      </w:r>
      <w:bookmarkEnd w:id="3674"/>
      <w:bookmarkEnd w:id="3675"/>
      <w:bookmarkEnd w:id="3676"/>
      <w:bookmarkEnd w:id="3677"/>
      <w:bookmarkEnd w:id="3678"/>
      <w:bookmarkEnd w:id="3679"/>
      <w:bookmarkEnd w:id="3680"/>
      <w:bookmarkEnd w:id="3681"/>
      <w:bookmarkEnd w:id="368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3" w:name="_Toc160452884"/>
      <w:bookmarkStart w:id="3684" w:name="_Toc164869812"/>
      <w:bookmarkStart w:id="3685" w:name="_Toc175350798"/>
      <w:bookmarkStart w:id="3686" w:name="_Toc180146735"/>
      <w:bookmarkStart w:id="3687" w:name="_Toc180249233"/>
      <w:bookmarkStart w:id="3688" w:name="_Toc183379187"/>
      <w:bookmarkStart w:id="3689" w:name="_Toc195349180"/>
      <w:bookmarkStart w:id="3690" w:name="_Toc195349768"/>
      <w:bookmarkStart w:id="3691" w:name="_Toc200747546"/>
      <w:r w:rsidRPr="00FD7038">
        <w:lastRenderedPageBreak/>
        <w:t>6.4.6.2.2</w:t>
      </w:r>
      <w:r w:rsidRPr="00FD7038">
        <w:tab/>
        <w:t>Type: DAAPolReq</w:t>
      </w:r>
      <w:bookmarkEnd w:id="3683"/>
      <w:bookmarkEnd w:id="3684"/>
      <w:bookmarkEnd w:id="3685"/>
      <w:bookmarkEnd w:id="3686"/>
      <w:bookmarkEnd w:id="3687"/>
      <w:bookmarkEnd w:id="3688"/>
      <w:bookmarkEnd w:id="3689"/>
      <w:bookmarkEnd w:id="3690"/>
      <w:bookmarkEnd w:id="3691"/>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2" w:name="_Toc160452885"/>
      <w:bookmarkStart w:id="3693" w:name="_Toc164869813"/>
      <w:bookmarkStart w:id="3694" w:name="_Toc175350799"/>
      <w:bookmarkStart w:id="3695" w:name="_Toc180146736"/>
      <w:bookmarkStart w:id="3696" w:name="_Toc180249234"/>
      <w:bookmarkStart w:id="3697" w:name="_Toc183379188"/>
      <w:bookmarkStart w:id="3698" w:name="_Toc195349181"/>
      <w:bookmarkStart w:id="3699" w:name="_Toc195349769"/>
      <w:bookmarkStart w:id="3700" w:name="_Toc200747547"/>
      <w:r w:rsidRPr="00FD7038">
        <w:t>6.4.6.2.3</w:t>
      </w:r>
      <w:r w:rsidRPr="00FD7038">
        <w:tab/>
        <w:t>Type: DAAPolResp</w:t>
      </w:r>
      <w:bookmarkEnd w:id="3692"/>
      <w:bookmarkEnd w:id="3693"/>
      <w:bookmarkEnd w:id="3694"/>
      <w:bookmarkEnd w:id="3695"/>
      <w:bookmarkEnd w:id="3696"/>
      <w:bookmarkEnd w:id="3697"/>
      <w:bookmarkEnd w:id="3698"/>
      <w:bookmarkEnd w:id="3699"/>
      <w:bookmarkEnd w:id="3700"/>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1" w:name="_Toc160452886"/>
      <w:bookmarkStart w:id="3702" w:name="_Toc164869814"/>
      <w:bookmarkStart w:id="3703" w:name="_Toc175350800"/>
      <w:bookmarkStart w:id="3704" w:name="_Toc180146737"/>
      <w:bookmarkStart w:id="3705" w:name="_Toc180249235"/>
      <w:bookmarkStart w:id="3706" w:name="_Toc183379189"/>
      <w:bookmarkStart w:id="3707" w:name="_Toc195349182"/>
      <w:bookmarkStart w:id="3708" w:name="_Toc195349770"/>
      <w:bookmarkStart w:id="3709" w:name="_Toc200747548"/>
      <w:r w:rsidRPr="00FD7038">
        <w:t>6.4.6.2.4</w:t>
      </w:r>
      <w:r w:rsidRPr="00FD7038">
        <w:tab/>
        <w:t>Type: DAAPolicy</w:t>
      </w:r>
      <w:bookmarkEnd w:id="3701"/>
      <w:bookmarkEnd w:id="3702"/>
      <w:bookmarkEnd w:id="3703"/>
      <w:bookmarkEnd w:id="3704"/>
      <w:bookmarkEnd w:id="3705"/>
      <w:bookmarkEnd w:id="3706"/>
      <w:bookmarkEnd w:id="3707"/>
      <w:bookmarkEnd w:id="3708"/>
      <w:bookmarkEnd w:id="3709"/>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0" w:name="_Toc160452887"/>
      <w:bookmarkStart w:id="3711" w:name="_Toc164869815"/>
      <w:bookmarkStart w:id="3712" w:name="_Toc175350801"/>
      <w:bookmarkStart w:id="3713" w:name="_Toc180146738"/>
      <w:bookmarkStart w:id="3714" w:name="_Toc180249236"/>
      <w:bookmarkStart w:id="3715" w:name="_Toc183379190"/>
      <w:bookmarkStart w:id="3716" w:name="_Toc195349183"/>
      <w:bookmarkStart w:id="3717" w:name="_Toc195349771"/>
      <w:bookmarkStart w:id="3718" w:name="_Toc200747549"/>
      <w:r w:rsidRPr="00FD7038">
        <w:lastRenderedPageBreak/>
        <w:t>6.4.6.2.5</w:t>
      </w:r>
      <w:r w:rsidRPr="00FD7038">
        <w:tab/>
        <w:t>Type: DAAPolicyPatch</w:t>
      </w:r>
      <w:bookmarkEnd w:id="3710"/>
      <w:bookmarkEnd w:id="3711"/>
      <w:bookmarkEnd w:id="3712"/>
      <w:bookmarkEnd w:id="3713"/>
      <w:bookmarkEnd w:id="3714"/>
      <w:bookmarkEnd w:id="3715"/>
      <w:bookmarkEnd w:id="3716"/>
      <w:bookmarkEnd w:id="3717"/>
      <w:bookmarkEnd w:id="3718"/>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19" w:name="_Toc160452888"/>
      <w:bookmarkStart w:id="3720" w:name="_Toc164869816"/>
      <w:bookmarkStart w:id="3721" w:name="_Toc175350802"/>
      <w:bookmarkStart w:id="3722" w:name="_Toc180146739"/>
      <w:bookmarkStart w:id="3723" w:name="_Toc180249237"/>
      <w:bookmarkStart w:id="3724" w:name="_Toc183379191"/>
      <w:bookmarkStart w:id="3725" w:name="_Toc195349184"/>
      <w:bookmarkStart w:id="3726" w:name="_Toc195349772"/>
      <w:bookmarkStart w:id="3727" w:name="_Toc200747550"/>
      <w:r w:rsidRPr="00FD7038">
        <w:t>6.4.6.2.6</w:t>
      </w:r>
      <w:r w:rsidRPr="00FD7038">
        <w:tab/>
        <w:t>Type: DAAAppPolicy</w:t>
      </w:r>
      <w:bookmarkEnd w:id="3719"/>
      <w:bookmarkEnd w:id="3720"/>
      <w:bookmarkEnd w:id="3721"/>
      <w:bookmarkEnd w:id="3722"/>
      <w:bookmarkEnd w:id="3723"/>
      <w:bookmarkEnd w:id="3724"/>
      <w:bookmarkEnd w:id="3725"/>
      <w:bookmarkEnd w:id="3726"/>
      <w:bookmarkEnd w:id="372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8" w:name="_Toc160452889"/>
      <w:bookmarkStart w:id="3729" w:name="_Toc164869817"/>
      <w:bookmarkStart w:id="3730" w:name="_Toc175350803"/>
      <w:bookmarkStart w:id="3731" w:name="_Toc180146740"/>
      <w:bookmarkStart w:id="3732" w:name="_Toc180249238"/>
      <w:bookmarkStart w:id="3733" w:name="_Toc183379192"/>
      <w:bookmarkStart w:id="3734" w:name="_Toc195349185"/>
      <w:bookmarkStart w:id="3735" w:name="_Toc195349773"/>
      <w:bookmarkStart w:id="3736" w:name="_Toc200747551"/>
      <w:r w:rsidRPr="00FD7038">
        <w:lastRenderedPageBreak/>
        <w:t>6.4.6.2.7</w:t>
      </w:r>
      <w:r w:rsidRPr="00FD7038">
        <w:tab/>
        <w:t>Type: InformDAAEventsReq</w:t>
      </w:r>
      <w:bookmarkEnd w:id="3728"/>
      <w:bookmarkEnd w:id="3729"/>
      <w:bookmarkEnd w:id="3730"/>
      <w:bookmarkEnd w:id="3731"/>
      <w:bookmarkEnd w:id="3732"/>
      <w:bookmarkEnd w:id="3733"/>
      <w:bookmarkEnd w:id="3734"/>
      <w:bookmarkEnd w:id="3735"/>
      <w:bookmarkEnd w:id="373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7" w:name="_Toc160452890"/>
      <w:bookmarkStart w:id="3738" w:name="_Toc164869818"/>
      <w:bookmarkStart w:id="3739" w:name="_Toc175350804"/>
      <w:bookmarkStart w:id="3740" w:name="_Toc180146741"/>
      <w:bookmarkStart w:id="3741" w:name="_Toc180249239"/>
      <w:bookmarkStart w:id="3742" w:name="_Toc183379193"/>
      <w:bookmarkStart w:id="3743" w:name="_Toc195349186"/>
      <w:bookmarkStart w:id="3744" w:name="_Toc195349774"/>
      <w:bookmarkStart w:id="3745" w:name="_Toc200747552"/>
      <w:r w:rsidRPr="00FD7038">
        <w:t>6.4.6.2.8</w:t>
      </w:r>
      <w:r w:rsidRPr="00FD7038">
        <w:tab/>
        <w:t>Type: DAAPolConfigNotif</w:t>
      </w:r>
      <w:bookmarkEnd w:id="3737"/>
      <w:bookmarkEnd w:id="3738"/>
      <w:bookmarkEnd w:id="3739"/>
      <w:bookmarkEnd w:id="3740"/>
      <w:bookmarkEnd w:id="3741"/>
      <w:bookmarkEnd w:id="3742"/>
      <w:bookmarkEnd w:id="3743"/>
      <w:bookmarkEnd w:id="3744"/>
      <w:bookmarkEnd w:id="374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6" w:name="_Toc160452891"/>
      <w:bookmarkStart w:id="3747" w:name="_Toc164869819"/>
      <w:bookmarkStart w:id="3748" w:name="_Toc175350805"/>
      <w:bookmarkStart w:id="3749" w:name="_Toc180146742"/>
      <w:bookmarkStart w:id="3750" w:name="_Toc180249240"/>
      <w:bookmarkStart w:id="3751" w:name="_Toc183379194"/>
      <w:bookmarkStart w:id="3752" w:name="_Toc195349187"/>
      <w:bookmarkStart w:id="3753" w:name="_Toc195349775"/>
      <w:bookmarkStart w:id="3754" w:name="_Toc200747553"/>
      <w:r w:rsidRPr="00FD7038">
        <w:t>6.4.6.2.9</w:t>
      </w:r>
      <w:r w:rsidRPr="00FD7038">
        <w:tab/>
        <w:t>Type: DAAEventsInfo</w:t>
      </w:r>
      <w:bookmarkEnd w:id="3746"/>
      <w:bookmarkEnd w:id="3747"/>
      <w:bookmarkEnd w:id="3748"/>
      <w:bookmarkEnd w:id="3749"/>
      <w:bookmarkEnd w:id="3750"/>
      <w:bookmarkEnd w:id="3751"/>
      <w:bookmarkEnd w:id="3752"/>
      <w:bookmarkEnd w:id="3753"/>
      <w:bookmarkEnd w:id="3754"/>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5" w:name="_Toc160452892"/>
      <w:bookmarkStart w:id="3756" w:name="_Toc164869820"/>
      <w:bookmarkStart w:id="3757" w:name="_Toc175350806"/>
      <w:bookmarkStart w:id="3758" w:name="_Toc180146743"/>
      <w:bookmarkStart w:id="3759" w:name="_Toc180249241"/>
      <w:bookmarkStart w:id="3760" w:name="_Toc183379195"/>
      <w:bookmarkStart w:id="3761" w:name="_Toc195349188"/>
      <w:bookmarkStart w:id="3762" w:name="_Toc195349776"/>
      <w:bookmarkStart w:id="3763" w:name="_Toc200747554"/>
      <w:r w:rsidRPr="00FD7038">
        <w:t>6.4.6.2.10</w:t>
      </w:r>
      <w:r w:rsidRPr="00FD7038">
        <w:tab/>
        <w:t>Type: DAAEvent</w:t>
      </w:r>
      <w:bookmarkEnd w:id="3755"/>
      <w:bookmarkEnd w:id="3756"/>
      <w:bookmarkEnd w:id="3757"/>
      <w:bookmarkEnd w:id="3758"/>
      <w:bookmarkEnd w:id="3759"/>
      <w:bookmarkEnd w:id="3760"/>
      <w:bookmarkEnd w:id="3761"/>
      <w:bookmarkEnd w:id="3762"/>
      <w:bookmarkEnd w:id="3763"/>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4" w:name="_Toc180146744"/>
      <w:bookmarkStart w:id="3765" w:name="_Toc180249242"/>
      <w:bookmarkStart w:id="3766" w:name="_Toc183379196"/>
      <w:bookmarkStart w:id="3767" w:name="_Toc195349189"/>
      <w:bookmarkStart w:id="3768" w:name="_Toc195349777"/>
      <w:bookmarkStart w:id="3769" w:name="_Toc160452893"/>
      <w:bookmarkStart w:id="3770" w:name="_Toc164869821"/>
      <w:bookmarkStart w:id="3771" w:name="_Toc175350807"/>
      <w:bookmarkStart w:id="3772" w:name="_Toc200747555"/>
      <w:r w:rsidRPr="00FD7038">
        <w:lastRenderedPageBreak/>
        <w:t>6.4.6.</w:t>
      </w:r>
      <w:r w:rsidRPr="008F2097">
        <w:t>2.11</w:t>
      </w:r>
      <w:r w:rsidRPr="008F2097">
        <w:tab/>
        <w:t>Type: DAATriggThresholds</w:t>
      </w:r>
      <w:bookmarkEnd w:id="3764"/>
      <w:bookmarkEnd w:id="3765"/>
      <w:bookmarkEnd w:id="3766"/>
      <w:bookmarkEnd w:id="3767"/>
      <w:bookmarkEnd w:id="3768"/>
      <w:bookmarkEnd w:id="377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3" w:name="_Toc180146745"/>
      <w:bookmarkStart w:id="3774" w:name="_Toc180249243"/>
      <w:bookmarkStart w:id="3775" w:name="_Toc183379197"/>
      <w:bookmarkStart w:id="3776" w:name="_Toc195349190"/>
      <w:bookmarkStart w:id="3777" w:name="_Toc195349778"/>
      <w:bookmarkStart w:id="3778" w:name="_Toc200747556"/>
      <w:r w:rsidRPr="00FD7038">
        <w:t>6.4</w:t>
      </w:r>
      <w:r w:rsidRPr="00FD7038">
        <w:rPr>
          <w:lang w:val="en-US"/>
        </w:rPr>
        <w:t>.6.3</w:t>
      </w:r>
      <w:r w:rsidRPr="00FD7038">
        <w:rPr>
          <w:lang w:val="en-US"/>
        </w:rPr>
        <w:tab/>
        <w:t>Simple data types and enumerations</w:t>
      </w:r>
      <w:bookmarkEnd w:id="3769"/>
      <w:bookmarkEnd w:id="3770"/>
      <w:bookmarkEnd w:id="3771"/>
      <w:bookmarkEnd w:id="3773"/>
      <w:bookmarkEnd w:id="3774"/>
      <w:bookmarkEnd w:id="3775"/>
      <w:bookmarkEnd w:id="3776"/>
      <w:bookmarkEnd w:id="3777"/>
      <w:bookmarkEnd w:id="3778"/>
    </w:p>
    <w:p w14:paraId="054AF953" w14:textId="77777777" w:rsidR="00FD7038" w:rsidRPr="00FD7038" w:rsidRDefault="00FD7038" w:rsidP="00FD7038">
      <w:pPr>
        <w:pStyle w:val="Heading5"/>
      </w:pPr>
      <w:bookmarkStart w:id="3779" w:name="_Toc160452894"/>
      <w:bookmarkStart w:id="3780" w:name="_Toc164869822"/>
      <w:bookmarkStart w:id="3781" w:name="_Toc175350808"/>
      <w:bookmarkStart w:id="3782" w:name="_Toc180146746"/>
      <w:bookmarkStart w:id="3783" w:name="_Toc180249244"/>
      <w:bookmarkStart w:id="3784" w:name="_Toc183379198"/>
      <w:bookmarkStart w:id="3785" w:name="_Toc195349191"/>
      <w:bookmarkStart w:id="3786" w:name="_Toc195349779"/>
      <w:bookmarkStart w:id="3787" w:name="_Toc200747557"/>
      <w:r w:rsidRPr="00FD7038">
        <w:t>6.4.6.3.1</w:t>
      </w:r>
      <w:r w:rsidRPr="00FD7038">
        <w:tab/>
        <w:t>Introduction</w:t>
      </w:r>
      <w:bookmarkEnd w:id="3779"/>
      <w:bookmarkEnd w:id="3780"/>
      <w:bookmarkEnd w:id="3781"/>
      <w:bookmarkEnd w:id="3782"/>
      <w:bookmarkEnd w:id="3783"/>
      <w:bookmarkEnd w:id="3784"/>
      <w:bookmarkEnd w:id="3785"/>
      <w:bookmarkEnd w:id="3786"/>
      <w:bookmarkEnd w:id="3787"/>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8" w:name="_Toc160452895"/>
      <w:bookmarkStart w:id="3789" w:name="_Toc164869823"/>
      <w:bookmarkStart w:id="3790" w:name="_Toc175350809"/>
      <w:bookmarkStart w:id="3791" w:name="_Toc180146747"/>
      <w:bookmarkStart w:id="3792" w:name="_Toc180249245"/>
      <w:bookmarkStart w:id="3793" w:name="_Toc183379199"/>
      <w:bookmarkStart w:id="3794" w:name="_Toc195349192"/>
      <w:bookmarkStart w:id="3795" w:name="_Toc195349780"/>
      <w:bookmarkStart w:id="3796" w:name="_Toc200747558"/>
      <w:r w:rsidRPr="00FD7038">
        <w:t>6.4.6.3.2</w:t>
      </w:r>
      <w:r w:rsidRPr="00FD7038">
        <w:tab/>
        <w:t>Simple data types</w:t>
      </w:r>
      <w:bookmarkEnd w:id="3788"/>
      <w:bookmarkEnd w:id="3789"/>
      <w:bookmarkEnd w:id="3790"/>
      <w:bookmarkEnd w:id="3791"/>
      <w:bookmarkEnd w:id="3792"/>
      <w:bookmarkEnd w:id="3793"/>
      <w:bookmarkEnd w:id="3794"/>
      <w:bookmarkEnd w:id="3795"/>
      <w:bookmarkEnd w:id="379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7" w:name="_Toc129252522"/>
      <w:bookmarkStart w:id="3798" w:name="_Toc160452896"/>
      <w:bookmarkStart w:id="3799" w:name="_Toc164869824"/>
      <w:bookmarkStart w:id="3800" w:name="_Toc175350810"/>
      <w:bookmarkStart w:id="3801" w:name="_Toc180146748"/>
      <w:bookmarkStart w:id="3802" w:name="_Toc180249246"/>
      <w:bookmarkStart w:id="3803" w:name="_Toc183379200"/>
      <w:bookmarkStart w:id="3804" w:name="_Toc195349193"/>
      <w:bookmarkStart w:id="3805" w:name="_Toc195349781"/>
      <w:bookmarkStart w:id="3806" w:name="_Toc200747559"/>
      <w:r w:rsidRPr="00FD7038">
        <w:t>6.4.6.3.3</w:t>
      </w:r>
      <w:r w:rsidRPr="00FD7038">
        <w:tab/>
        <w:t xml:space="preserve">Enumeration: </w:t>
      </w:r>
      <w:bookmarkEnd w:id="3797"/>
      <w:r w:rsidRPr="00FD7038">
        <w:t>DAAPolConfigStatus</w:t>
      </w:r>
      <w:bookmarkEnd w:id="3798"/>
      <w:bookmarkEnd w:id="3799"/>
      <w:bookmarkEnd w:id="3800"/>
      <w:bookmarkEnd w:id="3801"/>
      <w:bookmarkEnd w:id="3802"/>
      <w:bookmarkEnd w:id="3803"/>
      <w:bookmarkEnd w:id="3804"/>
      <w:bookmarkEnd w:id="3805"/>
      <w:bookmarkEnd w:id="380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7" w:name="_Toc175350811"/>
      <w:bookmarkStart w:id="3808" w:name="_Toc180146749"/>
      <w:bookmarkStart w:id="3809" w:name="_Toc180249247"/>
      <w:bookmarkStart w:id="3810" w:name="_Toc183379201"/>
      <w:bookmarkStart w:id="3811" w:name="_Toc195349194"/>
      <w:bookmarkStart w:id="3812" w:name="_Toc195349782"/>
      <w:bookmarkStart w:id="3813" w:name="_Toc160452897"/>
      <w:bookmarkStart w:id="3814" w:name="_Toc164869825"/>
      <w:bookmarkStart w:id="3815" w:name="_Toc200747560"/>
      <w:r w:rsidRPr="00FD7038">
        <w:t>6.4.6.3.</w:t>
      </w:r>
      <w:r>
        <w:t>4</w:t>
      </w:r>
      <w:r w:rsidRPr="00FD7038">
        <w:tab/>
        <w:t xml:space="preserve">Enumeration: </w:t>
      </w:r>
      <w:r>
        <w:t>Alert</w:t>
      </w:r>
      <w:bookmarkEnd w:id="3807"/>
      <w:bookmarkEnd w:id="3808"/>
      <w:bookmarkEnd w:id="3809"/>
      <w:bookmarkEnd w:id="3810"/>
      <w:bookmarkEnd w:id="3811"/>
      <w:bookmarkEnd w:id="3812"/>
      <w:bookmarkEnd w:id="381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6" w:name="_Toc175350812"/>
      <w:bookmarkStart w:id="3817" w:name="_Toc180146750"/>
      <w:bookmarkStart w:id="3818" w:name="_Toc180249248"/>
      <w:bookmarkStart w:id="3819" w:name="_Toc183379202"/>
      <w:bookmarkStart w:id="3820" w:name="_Toc195349195"/>
      <w:bookmarkStart w:id="3821" w:name="_Toc195349783"/>
      <w:bookmarkStart w:id="3822" w:name="_Toc200747561"/>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3"/>
      <w:bookmarkEnd w:id="3814"/>
      <w:bookmarkEnd w:id="3816"/>
      <w:bookmarkEnd w:id="3817"/>
      <w:bookmarkEnd w:id="3818"/>
      <w:bookmarkEnd w:id="3819"/>
      <w:bookmarkEnd w:id="3820"/>
      <w:bookmarkEnd w:id="3821"/>
      <w:bookmarkEnd w:id="382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3" w:name="_Toc160452898"/>
      <w:bookmarkStart w:id="3824" w:name="_Toc164869826"/>
      <w:bookmarkStart w:id="3825" w:name="_Toc175350813"/>
      <w:bookmarkStart w:id="3826" w:name="_Toc180146751"/>
      <w:bookmarkStart w:id="3827" w:name="_Toc180249249"/>
      <w:bookmarkStart w:id="3828" w:name="_Toc183379203"/>
      <w:bookmarkStart w:id="3829" w:name="_Toc195349196"/>
      <w:bookmarkStart w:id="3830" w:name="_Toc195349784"/>
      <w:bookmarkStart w:id="3831" w:name="_Toc200747562"/>
      <w:r w:rsidRPr="00FD7038">
        <w:t>6.4.6.5</w:t>
      </w:r>
      <w:r w:rsidRPr="00FD7038">
        <w:tab/>
        <w:t>Binary data</w:t>
      </w:r>
      <w:bookmarkEnd w:id="3823"/>
      <w:bookmarkEnd w:id="3824"/>
      <w:bookmarkEnd w:id="3825"/>
      <w:bookmarkEnd w:id="3826"/>
      <w:bookmarkEnd w:id="3827"/>
      <w:bookmarkEnd w:id="3828"/>
      <w:bookmarkEnd w:id="3829"/>
      <w:bookmarkEnd w:id="3830"/>
      <w:bookmarkEnd w:id="3831"/>
    </w:p>
    <w:p w14:paraId="26237E3C" w14:textId="77777777" w:rsidR="00FD7038" w:rsidRPr="00FD7038" w:rsidRDefault="00FD7038" w:rsidP="00FD7038">
      <w:pPr>
        <w:pStyle w:val="Heading5"/>
      </w:pPr>
      <w:bookmarkStart w:id="3832" w:name="_Toc160452899"/>
      <w:bookmarkStart w:id="3833" w:name="_Toc164869827"/>
      <w:bookmarkStart w:id="3834" w:name="_Toc175350814"/>
      <w:bookmarkStart w:id="3835" w:name="_Toc180146752"/>
      <w:bookmarkStart w:id="3836" w:name="_Toc180249250"/>
      <w:bookmarkStart w:id="3837" w:name="_Toc183379204"/>
      <w:bookmarkStart w:id="3838" w:name="_Toc195349197"/>
      <w:bookmarkStart w:id="3839" w:name="_Toc195349785"/>
      <w:bookmarkStart w:id="3840" w:name="_Toc200747563"/>
      <w:r w:rsidRPr="00FD7038">
        <w:t>6.4.6.5.1</w:t>
      </w:r>
      <w:r w:rsidRPr="00FD7038">
        <w:tab/>
        <w:t>Binary Data Types</w:t>
      </w:r>
      <w:bookmarkEnd w:id="3832"/>
      <w:bookmarkEnd w:id="3833"/>
      <w:bookmarkEnd w:id="3834"/>
      <w:bookmarkEnd w:id="3835"/>
      <w:bookmarkEnd w:id="3836"/>
      <w:bookmarkEnd w:id="3837"/>
      <w:bookmarkEnd w:id="3838"/>
      <w:bookmarkEnd w:id="3839"/>
      <w:bookmarkEnd w:id="3840"/>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1" w:name="_Toc160452900"/>
      <w:bookmarkStart w:id="3842" w:name="_Toc164869828"/>
      <w:bookmarkStart w:id="3843" w:name="_Toc175350815"/>
      <w:bookmarkStart w:id="3844" w:name="_Toc180146753"/>
      <w:bookmarkStart w:id="3845" w:name="_Toc180249251"/>
      <w:bookmarkStart w:id="3846" w:name="_Toc183379205"/>
      <w:bookmarkStart w:id="3847" w:name="_Toc195349198"/>
      <w:bookmarkStart w:id="3848" w:name="_Toc195349786"/>
      <w:bookmarkStart w:id="3849" w:name="_Toc200747564"/>
      <w:r w:rsidRPr="00FD7038">
        <w:t>6.4.7</w:t>
      </w:r>
      <w:r w:rsidRPr="00FD7038">
        <w:tab/>
        <w:t>Error Handling</w:t>
      </w:r>
      <w:bookmarkEnd w:id="3841"/>
      <w:bookmarkEnd w:id="3842"/>
      <w:bookmarkEnd w:id="3843"/>
      <w:bookmarkEnd w:id="3844"/>
      <w:bookmarkEnd w:id="3845"/>
      <w:bookmarkEnd w:id="3846"/>
      <w:bookmarkEnd w:id="3847"/>
      <w:bookmarkEnd w:id="3848"/>
      <w:bookmarkEnd w:id="3849"/>
    </w:p>
    <w:p w14:paraId="3156D97F" w14:textId="77777777" w:rsidR="00FD7038" w:rsidRPr="00FD7038" w:rsidRDefault="00FD7038" w:rsidP="00FD7038">
      <w:pPr>
        <w:pStyle w:val="Heading4"/>
      </w:pPr>
      <w:bookmarkStart w:id="3850" w:name="_Toc160452901"/>
      <w:bookmarkStart w:id="3851" w:name="_Toc164869829"/>
      <w:bookmarkStart w:id="3852" w:name="_Toc175350816"/>
      <w:bookmarkStart w:id="3853" w:name="_Toc180146754"/>
      <w:bookmarkStart w:id="3854" w:name="_Toc180249252"/>
      <w:bookmarkStart w:id="3855" w:name="_Toc183379206"/>
      <w:bookmarkStart w:id="3856" w:name="_Toc195349199"/>
      <w:bookmarkStart w:id="3857" w:name="_Toc195349787"/>
      <w:bookmarkStart w:id="3858" w:name="_Toc200747565"/>
      <w:r w:rsidRPr="00FD7038">
        <w:t>6.4.7.1</w:t>
      </w:r>
      <w:r w:rsidRPr="00FD7038">
        <w:tab/>
        <w:t>General</w:t>
      </w:r>
      <w:bookmarkEnd w:id="3850"/>
      <w:bookmarkEnd w:id="3851"/>
      <w:bookmarkEnd w:id="3852"/>
      <w:bookmarkEnd w:id="3853"/>
      <w:bookmarkEnd w:id="3854"/>
      <w:bookmarkEnd w:id="3855"/>
      <w:bookmarkEnd w:id="3856"/>
      <w:bookmarkEnd w:id="3857"/>
      <w:bookmarkEnd w:id="3858"/>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59" w:name="_Toc160452902"/>
      <w:bookmarkStart w:id="3860" w:name="_Toc164869830"/>
      <w:bookmarkStart w:id="3861" w:name="_Toc175350817"/>
      <w:bookmarkStart w:id="3862" w:name="_Toc180146755"/>
      <w:bookmarkStart w:id="3863" w:name="_Toc180249253"/>
      <w:bookmarkStart w:id="3864" w:name="_Toc183379207"/>
      <w:bookmarkStart w:id="3865" w:name="_Toc195349200"/>
      <w:bookmarkStart w:id="3866" w:name="_Toc195349788"/>
      <w:bookmarkStart w:id="3867" w:name="_Toc200747566"/>
      <w:r w:rsidRPr="00FD7038">
        <w:t>6.4.7.2</w:t>
      </w:r>
      <w:r w:rsidRPr="00FD7038">
        <w:tab/>
        <w:t>Protocol Errors</w:t>
      </w:r>
      <w:bookmarkEnd w:id="3859"/>
      <w:bookmarkEnd w:id="3860"/>
      <w:bookmarkEnd w:id="3861"/>
      <w:bookmarkEnd w:id="3862"/>
      <w:bookmarkEnd w:id="3863"/>
      <w:bookmarkEnd w:id="3864"/>
      <w:bookmarkEnd w:id="3865"/>
      <w:bookmarkEnd w:id="3866"/>
      <w:bookmarkEnd w:id="3867"/>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8" w:name="_Toc160452903"/>
      <w:bookmarkStart w:id="3869" w:name="_Toc164869831"/>
      <w:bookmarkStart w:id="3870" w:name="_Toc175350818"/>
      <w:bookmarkStart w:id="3871" w:name="_Toc180146756"/>
      <w:bookmarkStart w:id="3872" w:name="_Toc180249254"/>
      <w:bookmarkStart w:id="3873" w:name="_Toc183379208"/>
      <w:bookmarkStart w:id="3874" w:name="_Toc195349201"/>
      <w:bookmarkStart w:id="3875" w:name="_Toc195349789"/>
      <w:bookmarkStart w:id="3876" w:name="_Toc200747567"/>
      <w:r w:rsidRPr="00FD7038">
        <w:t>6.4.7.3</w:t>
      </w:r>
      <w:r w:rsidRPr="00FD7038">
        <w:tab/>
        <w:t>Application Errors</w:t>
      </w:r>
      <w:bookmarkEnd w:id="3868"/>
      <w:bookmarkEnd w:id="3869"/>
      <w:bookmarkEnd w:id="3870"/>
      <w:bookmarkEnd w:id="3871"/>
      <w:bookmarkEnd w:id="3872"/>
      <w:bookmarkEnd w:id="3873"/>
      <w:bookmarkEnd w:id="3874"/>
      <w:bookmarkEnd w:id="3875"/>
      <w:bookmarkEnd w:id="3876"/>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7" w:name="_Toc160452904"/>
      <w:bookmarkStart w:id="3878" w:name="_Toc164869832"/>
      <w:bookmarkStart w:id="3879" w:name="_Toc175350819"/>
      <w:bookmarkStart w:id="3880" w:name="_Toc180146757"/>
      <w:bookmarkStart w:id="3881" w:name="_Toc180249255"/>
      <w:bookmarkStart w:id="3882" w:name="_Toc183379209"/>
      <w:bookmarkStart w:id="3883" w:name="_Toc195349202"/>
      <w:bookmarkStart w:id="3884" w:name="_Toc195349790"/>
      <w:bookmarkStart w:id="3885" w:name="_Toc200747568"/>
      <w:r w:rsidRPr="00FD7038">
        <w:t>6.4.8</w:t>
      </w:r>
      <w:r w:rsidRPr="00FD7038">
        <w:rPr>
          <w:lang w:eastAsia="zh-CN"/>
        </w:rPr>
        <w:tab/>
        <w:t>Feature negotiation</w:t>
      </w:r>
      <w:bookmarkEnd w:id="3877"/>
      <w:bookmarkEnd w:id="3878"/>
      <w:bookmarkEnd w:id="3879"/>
      <w:bookmarkEnd w:id="3880"/>
      <w:bookmarkEnd w:id="3881"/>
      <w:bookmarkEnd w:id="3882"/>
      <w:bookmarkEnd w:id="3883"/>
      <w:bookmarkEnd w:id="3884"/>
      <w:bookmarkEnd w:id="3885"/>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6" w:name="_Toc160452905"/>
      <w:bookmarkStart w:id="3887" w:name="_Toc164869833"/>
      <w:bookmarkStart w:id="3888" w:name="_Toc175350820"/>
      <w:bookmarkStart w:id="3889" w:name="_Toc180146758"/>
      <w:bookmarkStart w:id="3890" w:name="_Toc180249256"/>
      <w:bookmarkStart w:id="3891" w:name="_Toc183379210"/>
      <w:bookmarkStart w:id="3892" w:name="_Toc195349203"/>
      <w:bookmarkStart w:id="3893" w:name="_Toc195349791"/>
      <w:bookmarkStart w:id="3894" w:name="_Toc200747569"/>
      <w:r w:rsidRPr="00FD7038">
        <w:t>6.4.9</w:t>
      </w:r>
      <w:r w:rsidRPr="00FD7038">
        <w:tab/>
        <w:t>Security</w:t>
      </w:r>
      <w:bookmarkEnd w:id="3886"/>
      <w:bookmarkEnd w:id="3887"/>
      <w:bookmarkEnd w:id="3888"/>
      <w:bookmarkEnd w:id="3889"/>
      <w:bookmarkEnd w:id="3890"/>
      <w:bookmarkEnd w:id="3891"/>
      <w:bookmarkEnd w:id="3892"/>
      <w:bookmarkEnd w:id="3893"/>
      <w:bookmarkEnd w:id="3894"/>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5" w:name="_Toc160452906"/>
      <w:bookmarkStart w:id="3896" w:name="_Toc164869834"/>
      <w:bookmarkStart w:id="3897" w:name="_Toc175350821"/>
      <w:bookmarkStart w:id="3898" w:name="_Toc180146759"/>
      <w:bookmarkStart w:id="3899" w:name="_Toc180249257"/>
      <w:bookmarkStart w:id="3900" w:name="_Toc183379211"/>
      <w:bookmarkStart w:id="3901" w:name="_Toc195349204"/>
      <w:bookmarkStart w:id="3902" w:name="_Toc195349792"/>
      <w:bookmarkStart w:id="3903" w:name="_Toc200747570"/>
      <w:r w:rsidR="009F09F1" w:rsidRPr="009F09F1">
        <w:rPr>
          <w:noProof/>
          <w:lang w:eastAsia="zh-CN"/>
        </w:rPr>
        <w:lastRenderedPageBreak/>
        <w:t>6.5</w:t>
      </w:r>
      <w:r w:rsidR="009F09F1" w:rsidRPr="009F09F1">
        <w:tab/>
        <w:t>UAE_UAVDynamicInfo API</w:t>
      </w:r>
      <w:bookmarkEnd w:id="3895"/>
      <w:bookmarkEnd w:id="3896"/>
      <w:bookmarkEnd w:id="3897"/>
      <w:bookmarkEnd w:id="3898"/>
      <w:bookmarkEnd w:id="3899"/>
      <w:bookmarkEnd w:id="3900"/>
      <w:bookmarkEnd w:id="3901"/>
      <w:bookmarkEnd w:id="3902"/>
      <w:bookmarkEnd w:id="3903"/>
    </w:p>
    <w:p w14:paraId="2277FF0F" w14:textId="77777777" w:rsidR="009F09F1" w:rsidRPr="009F09F1" w:rsidRDefault="009F09F1" w:rsidP="009F09F1">
      <w:pPr>
        <w:pStyle w:val="Heading3"/>
      </w:pPr>
      <w:bookmarkStart w:id="3904" w:name="_Toc144024232"/>
      <w:bookmarkStart w:id="3905" w:name="_Toc144459664"/>
      <w:bookmarkStart w:id="3906" w:name="_Toc160452907"/>
      <w:bookmarkStart w:id="3907" w:name="_Toc164869835"/>
      <w:bookmarkStart w:id="3908" w:name="_Toc175350822"/>
      <w:bookmarkStart w:id="3909" w:name="_Toc180146760"/>
      <w:bookmarkStart w:id="3910" w:name="_Toc180249258"/>
      <w:bookmarkStart w:id="3911" w:name="_Toc183379212"/>
      <w:bookmarkStart w:id="3912" w:name="_Toc195349205"/>
      <w:bookmarkStart w:id="3913" w:name="_Toc195349793"/>
      <w:bookmarkStart w:id="3914" w:name="_Toc200747571"/>
      <w:r w:rsidRPr="009F09F1">
        <w:rPr>
          <w:noProof/>
          <w:lang w:eastAsia="zh-CN"/>
        </w:rPr>
        <w:t>6.5</w:t>
      </w:r>
      <w:r w:rsidRPr="009F09F1">
        <w:t>.1</w:t>
      </w:r>
      <w:r w:rsidRPr="009F09F1">
        <w:tab/>
        <w:t>Introduction</w:t>
      </w:r>
      <w:bookmarkEnd w:id="3904"/>
      <w:bookmarkEnd w:id="3905"/>
      <w:bookmarkEnd w:id="3906"/>
      <w:bookmarkEnd w:id="3907"/>
      <w:bookmarkEnd w:id="3908"/>
      <w:bookmarkEnd w:id="3909"/>
      <w:bookmarkEnd w:id="3910"/>
      <w:bookmarkEnd w:id="3911"/>
      <w:bookmarkEnd w:id="3912"/>
      <w:bookmarkEnd w:id="3913"/>
      <w:bookmarkEnd w:id="391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5" w:name="_Toc144024233"/>
      <w:bookmarkStart w:id="391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7" w:name="_Toc160452908"/>
      <w:bookmarkStart w:id="3918" w:name="_Toc164869836"/>
      <w:bookmarkStart w:id="3919" w:name="_Toc175350823"/>
      <w:bookmarkStart w:id="3920" w:name="_Toc180146761"/>
      <w:bookmarkStart w:id="3921" w:name="_Toc180249259"/>
      <w:bookmarkStart w:id="3922" w:name="_Toc183379213"/>
      <w:bookmarkStart w:id="3923" w:name="_Toc195349206"/>
      <w:bookmarkStart w:id="3924" w:name="_Toc195349794"/>
      <w:bookmarkStart w:id="3925" w:name="_Toc200747572"/>
      <w:r w:rsidRPr="009F09F1">
        <w:rPr>
          <w:noProof/>
          <w:lang w:eastAsia="zh-CN"/>
        </w:rPr>
        <w:t>6.5</w:t>
      </w:r>
      <w:r w:rsidRPr="009F09F1">
        <w:t>.2</w:t>
      </w:r>
      <w:r w:rsidRPr="009F09F1">
        <w:tab/>
        <w:t>Usage of HTTP</w:t>
      </w:r>
      <w:bookmarkEnd w:id="3915"/>
      <w:bookmarkEnd w:id="3916"/>
      <w:bookmarkEnd w:id="3917"/>
      <w:bookmarkEnd w:id="3918"/>
      <w:bookmarkEnd w:id="3919"/>
      <w:bookmarkEnd w:id="3920"/>
      <w:bookmarkEnd w:id="3921"/>
      <w:bookmarkEnd w:id="3922"/>
      <w:bookmarkEnd w:id="3923"/>
      <w:bookmarkEnd w:id="3924"/>
      <w:bookmarkEnd w:id="3925"/>
    </w:p>
    <w:p w14:paraId="1F2CBDCE" w14:textId="77777777" w:rsidR="009F09F1" w:rsidRPr="009F09F1" w:rsidRDefault="009F09F1" w:rsidP="009F09F1">
      <w:bookmarkStart w:id="3926" w:name="_Toc144024234"/>
      <w:bookmarkStart w:id="392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8" w:name="_Toc160452909"/>
      <w:bookmarkStart w:id="3929" w:name="_Toc164869837"/>
      <w:bookmarkStart w:id="3930" w:name="_Toc175350824"/>
      <w:bookmarkStart w:id="3931" w:name="_Toc180146762"/>
      <w:bookmarkStart w:id="3932" w:name="_Toc180249260"/>
      <w:bookmarkStart w:id="3933" w:name="_Toc183379214"/>
      <w:bookmarkStart w:id="3934" w:name="_Toc195349207"/>
      <w:bookmarkStart w:id="3935" w:name="_Toc195349795"/>
      <w:bookmarkStart w:id="3936" w:name="_Toc200747573"/>
      <w:r w:rsidRPr="009F09F1">
        <w:rPr>
          <w:noProof/>
          <w:lang w:eastAsia="zh-CN"/>
        </w:rPr>
        <w:t>6.5</w:t>
      </w:r>
      <w:r w:rsidRPr="009F09F1">
        <w:t>.3</w:t>
      </w:r>
      <w:r w:rsidRPr="009F09F1">
        <w:tab/>
        <w:t>Resources</w:t>
      </w:r>
      <w:bookmarkEnd w:id="3926"/>
      <w:bookmarkEnd w:id="3927"/>
      <w:bookmarkEnd w:id="3928"/>
      <w:bookmarkEnd w:id="3929"/>
      <w:bookmarkEnd w:id="3930"/>
      <w:bookmarkEnd w:id="3931"/>
      <w:bookmarkEnd w:id="3932"/>
      <w:bookmarkEnd w:id="3933"/>
      <w:bookmarkEnd w:id="3934"/>
      <w:bookmarkEnd w:id="3935"/>
      <w:bookmarkEnd w:id="3936"/>
    </w:p>
    <w:p w14:paraId="79F11350" w14:textId="77777777" w:rsidR="009F09F1" w:rsidRPr="009F09F1" w:rsidRDefault="009F09F1" w:rsidP="009F09F1">
      <w:pPr>
        <w:pStyle w:val="Heading4"/>
      </w:pPr>
      <w:bookmarkStart w:id="3937" w:name="_Toc144024235"/>
      <w:bookmarkStart w:id="3938" w:name="_Toc144459667"/>
      <w:bookmarkStart w:id="3939" w:name="_Toc160452910"/>
      <w:bookmarkStart w:id="3940" w:name="_Toc164869838"/>
      <w:bookmarkStart w:id="3941" w:name="_Toc175350825"/>
      <w:bookmarkStart w:id="3942" w:name="_Toc180146763"/>
      <w:bookmarkStart w:id="3943" w:name="_Toc180249261"/>
      <w:bookmarkStart w:id="3944" w:name="_Toc183379215"/>
      <w:bookmarkStart w:id="3945" w:name="_Toc195349208"/>
      <w:bookmarkStart w:id="3946" w:name="_Toc195349796"/>
      <w:bookmarkStart w:id="3947" w:name="_Toc200747574"/>
      <w:r w:rsidRPr="009F09F1">
        <w:rPr>
          <w:noProof/>
          <w:lang w:eastAsia="zh-CN"/>
        </w:rPr>
        <w:t>6.5</w:t>
      </w:r>
      <w:r w:rsidRPr="009F09F1">
        <w:t>.3.1</w:t>
      </w:r>
      <w:r w:rsidRPr="009F09F1">
        <w:tab/>
        <w:t>Overview</w:t>
      </w:r>
      <w:bookmarkEnd w:id="3937"/>
      <w:bookmarkEnd w:id="3938"/>
      <w:bookmarkEnd w:id="3939"/>
      <w:bookmarkEnd w:id="3940"/>
      <w:bookmarkEnd w:id="3941"/>
      <w:bookmarkEnd w:id="3942"/>
      <w:bookmarkEnd w:id="3943"/>
      <w:bookmarkEnd w:id="3944"/>
      <w:bookmarkEnd w:id="3945"/>
      <w:bookmarkEnd w:id="3946"/>
      <w:bookmarkEnd w:id="3947"/>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8" w:name="_MON_1777657010"/>
    <w:bookmarkEnd w:id="3948"/>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5pt;height:175.35pt" o:ole="">
            <v:imagedata r:id="rId94" o:title=""/>
          </v:shape>
          <o:OLEObject Type="Embed" ProgID="Word.Document.8" ShapeID="_x0000_i1067" DrawAspect="Content" ObjectID="_1811358873"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49" w:name="_Toc151743199"/>
      <w:bookmarkStart w:id="3950" w:name="_Toc151743664"/>
      <w:bookmarkStart w:id="3951" w:name="_Toc160452911"/>
      <w:bookmarkStart w:id="3952" w:name="_Toc164869839"/>
      <w:bookmarkStart w:id="3953" w:name="_Toc175350826"/>
      <w:bookmarkStart w:id="3954" w:name="_Toc180146764"/>
      <w:bookmarkStart w:id="3955" w:name="_Toc180249262"/>
      <w:bookmarkStart w:id="3956" w:name="_Toc183379216"/>
      <w:bookmarkStart w:id="3957" w:name="_Toc195349209"/>
      <w:bookmarkStart w:id="3958" w:name="_Toc195349797"/>
      <w:bookmarkStart w:id="3959" w:name="_Toc200747575"/>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49"/>
      <w:bookmarkEnd w:id="3950"/>
      <w:bookmarkEnd w:id="3951"/>
      <w:bookmarkEnd w:id="3952"/>
      <w:bookmarkEnd w:id="3953"/>
      <w:bookmarkEnd w:id="3954"/>
      <w:bookmarkEnd w:id="3955"/>
      <w:bookmarkEnd w:id="3956"/>
      <w:bookmarkEnd w:id="3957"/>
      <w:bookmarkEnd w:id="3958"/>
      <w:bookmarkEnd w:id="3959"/>
    </w:p>
    <w:p w14:paraId="1584966E" w14:textId="77777777" w:rsidR="009F09F1" w:rsidRPr="009F09F1" w:rsidRDefault="009F09F1" w:rsidP="009F09F1">
      <w:pPr>
        <w:pStyle w:val="Heading5"/>
        <w:rPr>
          <w:lang w:val="fr-FR"/>
        </w:rPr>
      </w:pPr>
      <w:bookmarkStart w:id="3960" w:name="_Toc151743200"/>
      <w:bookmarkStart w:id="3961" w:name="_Toc151743665"/>
      <w:bookmarkStart w:id="3962" w:name="_Toc160452912"/>
      <w:bookmarkStart w:id="3963" w:name="_Toc164869840"/>
      <w:bookmarkStart w:id="3964" w:name="_Toc175350827"/>
      <w:bookmarkStart w:id="3965" w:name="_Toc180146765"/>
      <w:bookmarkStart w:id="3966" w:name="_Toc180249263"/>
      <w:bookmarkStart w:id="3967" w:name="_Toc183379217"/>
      <w:bookmarkStart w:id="3968" w:name="_Toc195349210"/>
      <w:bookmarkStart w:id="3969" w:name="_Toc195349798"/>
      <w:bookmarkStart w:id="3970" w:name="_Toc200747576"/>
      <w:r w:rsidRPr="009F09F1">
        <w:rPr>
          <w:noProof/>
          <w:lang w:val="fr-FR" w:eastAsia="zh-CN"/>
        </w:rPr>
        <w:t>6.5</w:t>
      </w:r>
      <w:r w:rsidRPr="009F09F1">
        <w:rPr>
          <w:lang w:val="fr-FR"/>
        </w:rPr>
        <w:t>.3.2.1</w:t>
      </w:r>
      <w:r w:rsidRPr="009F09F1">
        <w:rPr>
          <w:lang w:val="fr-FR"/>
        </w:rPr>
        <w:tab/>
        <w:t>Description</w:t>
      </w:r>
      <w:bookmarkEnd w:id="3960"/>
      <w:bookmarkEnd w:id="3961"/>
      <w:bookmarkEnd w:id="3962"/>
      <w:bookmarkEnd w:id="3963"/>
      <w:bookmarkEnd w:id="3964"/>
      <w:bookmarkEnd w:id="3965"/>
      <w:bookmarkEnd w:id="3966"/>
      <w:bookmarkEnd w:id="3967"/>
      <w:bookmarkEnd w:id="3968"/>
      <w:bookmarkEnd w:id="3969"/>
      <w:bookmarkEnd w:id="3970"/>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1" w:name="_Toc151743201"/>
      <w:bookmarkStart w:id="3972" w:name="_Toc151743666"/>
      <w:bookmarkStart w:id="3973" w:name="_Toc160452913"/>
      <w:bookmarkStart w:id="3974" w:name="_Toc164869841"/>
      <w:bookmarkStart w:id="3975" w:name="_Toc175350828"/>
      <w:bookmarkStart w:id="3976" w:name="_Toc180146766"/>
      <w:bookmarkStart w:id="3977" w:name="_Toc180249264"/>
      <w:bookmarkStart w:id="3978" w:name="_Toc183379218"/>
      <w:bookmarkStart w:id="3979" w:name="_Toc195349211"/>
      <w:bookmarkStart w:id="3980" w:name="_Toc195349799"/>
      <w:bookmarkStart w:id="3981" w:name="_Toc200747577"/>
      <w:r w:rsidRPr="009F09F1">
        <w:rPr>
          <w:noProof/>
          <w:lang w:eastAsia="zh-CN"/>
        </w:rPr>
        <w:t>6.5</w:t>
      </w:r>
      <w:r w:rsidRPr="009F09F1">
        <w:t>.3.2.2</w:t>
      </w:r>
      <w:r w:rsidRPr="009F09F1">
        <w:tab/>
        <w:t>Resource Definition</w:t>
      </w:r>
      <w:bookmarkEnd w:id="3971"/>
      <w:bookmarkEnd w:id="3972"/>
      <w:bookmarkEnd w:id="3973"/>
      <w:bookmarkEnd w:id="3974"/>
      <w:bookmarkEnd w:id="3975"/>
      <w:bookmarkEnd w:id="3976"/>
      <w:bookmarkEnd w:id="3977"/>
      <w:bookmarkEnd w:id="3978"/>
      <w:bookmarkEnd w:id="3979"/>
      <w:bookmarkEnd w:id="3980"/>
      <w:bookmarkEnd w:id="3981"/>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2" w:name="_Toc151743202"/>
      <w:bookmarkStart w:id="3983" w:name="_Toc151743667"/>
      <w:bookmarkStart w:id="3984" w:name="_Toc160452914"/>
      <w:bookmarkStart w:id="3985" w:name="_Toc164869842"/>
      <w:bookmarkStart w:id="3986" w:name="_Toc175350829"/>
      <w:bookmarkStart w:id="3987" w:name="_Toc180146767"/>
      <w:bookmarkStart w:id="3988" w:name="_Toc180249265"/>
      <w:bookmarkStart w:id="3989" w:name="_Toc183379219"/>
      <w:bookmarkStart w:id="3990" w:name="_Toc195349212"/>
      <w:bookmarkStart w:id="3991" w:name="_Toc195349800"/>
      <w:bookmarkStart w:id="3992" w:name="_Toc200747578"/>
      <w:r w:rsidRPr="009F09F1">
        <w:rPr>
          <w:noProof/>
          <w:lang w:eastAsia="zh-CN"/>
        </w:rPr>
        <w:t>6.5</w:t>
      </w:r>
      <w:r w:rsidRPr="009F09F1">
        <w:t>.3.2.3</w:t>
      </w:r>
      <w:r w:rsidRPr="009F09F1">
        <w:tab/>
        <w:t>Resource Standard Methods</w:t>
      </w:r>
      <w:bookmarkEnd w:id="3982"/>
      <w:bookmarkEnd w:id="3983"/>
      <w:bookmarkEnd w:id="3984"/>
      <w:bookmarkEnd w:id="3985"/>
      <w:bookmarkEnd w:id="3986"/>
      <w:bookmarkEnd w:id="3987"/>
      <w:bookmarkEnd w:id="3988"/>
      <w:bookmarkEnd w:id="3989"/>
      <w:bookmarkEnd w:id="3990"/>
      <w:bookmarkEnd w:id="3991"/>
      <w:bookmarkEnd w:id="3992"/>
    </w:p>
    <w:p w14:paraId="574547E6" w14:textId="77777777" w:rsidR="00F52C3A" w:rsidRPr="00FD7038" w:rsidRDefault="00F52C3A" w:rsidP="00F52C3A">
      <w:pPr>
        <w:pStyle w:val="Heading6"/>
      </w:pPr>
      <w:bookmarkStart w:id="3993" w:name="_Toc175350830"/>
      <w:bookmarkStart w:id="3994" w:name="_Toc180146768"/>
      <w:bookmarkStart w:id="3995" w:name="_Toc180249266"/>
      <w:bookmarkStart w:id="3996" w:name="_Toc183379220"/>
      <w:bookmarkStart w:id="3997" w:name="_Toc195349213"/>
      <w:bookmarkStart w:id="3998" w:name="_Toc195349801"/>
      <w:bookmarkStart w:id="3999" w:name="_Toc151743203"/>
      <w:bookmarkStart w:id="4000" w:name="_Toc151743668"/>
      <w:bookmarkStart w:id="4001" w:name="_Toc160452915"/>
      <w:bookmarkStart w:id="4002" w:name="_Toc164869843"/>
      <w:bookmarkStart w:id="4003" w:name="_Toc200747579"/>
      <w:r w:rsidRPr="00FD7038">
        <w:t>6.</w:t>
      </w:r>
      <w:r>
        <w:t>5</w:t>
      </w:r>
      <w:r w:rsidRPr="00FD7038">
        <w:t>.3.2.3.1</w:t>
      </w:r>
      <w:r w:rsidRPr="00FD7038">
        <w:tab/>
        <w:t>GET</w:t>
      </w:r>
      <w:bookmarkEnd w:id="3993"/>
      <w:bookmarkEnd w:id="3994"/>
      <w:bookmarkEnd w:id="3995"/>
      <w:bookmarkEnd w:id="3996"/>
      <w:bookmarkEnd w:id="3997"/>
      <w:bookmarkEnd w:id="3998"/>
      <w:bookmarkEnd w:id="4003"/>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4004" w:name="_Toc175350831"/>
      <w:bookmarkStart w:id="4005" w:name="_Toc180146769"/>
      <w:bookmarkStart w:id="4006" w:name="_Toc180249267"/>
      <w:bookmarkStart w:id="4007" w:name="_Toc183379221"/>
      <w:bookmarkStart w:id="4008" w:name="_Toc195349214"/>
      <w:bookmarkStart w:id="4009" w:name="_Toc195349802"/>
      <w:bookmarkStart w:id="4010" w:name="_Toc200747580"/>
      <w:r w:rsidRPr="009F09F1">
        <w:rPr>
          <w:noProof/>
          <w:lang w:eastAsia="zh-CN"/>
        </w:rPr>
        <w:t>6.5</w:t>
      </w:r>
      <w:r w:rsidRPr="009F09F1">
        <w:t>.3.2.3.2</w:t>
      </w:r>
      <w:r w:rsidRPr="009F09F1">
        <w:tab/>
        <w:t>POST</w:t>
      </w:r>
      <w:bookmarkEnd w:id="3999"/>
      <w:bookmarkEnd w:id="4000"/>
      <w:bookmarkEnd w:id="4001"/>
      <w:bookmarkEnd w:id="4002"/>
      <w:bookmarkEnd w:id="4004"/>
      <w:bookmarkEnd w:id="4005"/>
      <w:bookmarkEnd w:id="4006"/>
      <w:bookmarkEnd w:id="4007"/>
      <w:bookmarkEnd w:id="4008"/>
      <w:bookmarkEnd w:id="4009"/>
      <w:bookmarkEnd w:id="401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121CA3"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1" w:name="_Toc151743204"/>
      <w:bookmarkStart w:id="4012" w:name="_Toc151743669"/>
      <w:bookmarkStart w:id="4013" w:name="_Toc160452916"/>
      <w:bookmarkStart w:id="4014" w:name="_Toc164869844"/>
      <w:bookmarkStart w:id="4015" w:name="_Toc175350832"/>
      <w:bookmarkStart w:id="4016" w:name="_Toc180146770"/>
      <w:bookmarkStart w:id="4017" w:name="_Toc180249268"/>
      <w:bookmarkStart w:id="4018" w:name="_Toc183379222"/>
      <w:bookmarkStart w:id="4019" w:name="_Toc195349215"/>
      <w:bookmarkStart w:id="4020" w:name="_Toc195349803"/>
      <w:bookmarkStart w:id="4021" w:name="_Toc200747581"/>
      <w:r w:rsidRPr="009F09F1">
        <w:rPr>
          <w:noProof/>
          <w:lang w:eastAsia="zh-CN"/>
        </w:rPr>
        <w:t>6.5</w:t>
      </w:r>
      <w:r w:rsidRPr="009F09F1">
        <w:t>.3.2.4</w:t>
      </w:r>
      <w:r w:rsidRPr="009F09F1">
        <w:tab/>
        <w:t>Resource Custom Operations</w:t>
      </w:r>
      <w:bookmarkEnd w:id="4011"/>
      <w:bookmarkEnd w:id="4012"/>
      <w:bookmarkEnd w:id="4013"/>
      <w:bookmarkEnd w:id="4014"/>
      <w:bookmarkEnd w:id="4015"/>
      <w:bookmarkEnd w:id="4016"/>
      <w:bookmarkEnd w:id="4017"/>
      <w:bookmarkEnd w:id="4018"/>
      <w:bookmarkEnd w:id="4019"/>
      <w:bookmarkEnd w:id="4020"/>
      <w:bookmarkEnd w:id="4021"/>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2" w:name="_Toc151743205"/>
      <w:bookmarkStart w:id="4023" w:name="_Toc151743670"/>
      <w:bookmarkStart w:id="4024" w:name="_Toc160452917"/>
      <w:bookmarkStart w:id="4025" w:name="_Toc164869845"/>
      <w:bookmarkStart w:id="4026" w:name="_Toc175350833"/>
      <w:bookmarkStart w:id="4027" w:name="_Toc180146771"/>
      <w:bookmarkStart w:id="4028" w:name="_Toc180249269"/>
      <w:bookmarkStart w:id="4029" w:name="_Toc183379223"/>
      <w:bookmarkStart w:id="4030" w:name="_Toc195349216"/>
      <w:bookmarkStart w:id="4031" w:name="_Toc195349804"/>
      <w:bookmarkStart w:id="4032" w:name="_Toc200747582"/>
      <w:r w:rsidRPr="009F09F1">
        <w:rPr>
          <w:noProof/>
          <w:lang w:eastAsia="zh-CN"/>
        </w:rPr>
        <w:t>6.5</w:t>
      </w:r>
      <w:r w:rsidRPr="009F09F1">
        <w:t>.3.3</w:t>
      </w:r>
      <w:r w:rsidRPr="009F09F1">
        <w:tab/>
        <w:t xml:space="preserve">Resource: Individual </w:t>
      </w:r>
      <w:bookmarkEnd w:id="4022"/>
      <w:bookmarkEnd w:id="4023"/>
      <w:r w:rsidRPr="009F09F1">
        <w:rPr>
          <w:bCs/>
        </w:rPr>
        <w:t>UAV Dynamic Information Subscription</w:t>
      </w:r>
      <w:bookmarkEnd w:id="4024"/>
      <w:bookmarkEnd w:id="4025"/>
      <w:bookmarkEnd w:id="4026"/>
      <w:bookmarkEnd w:id="4027"/>
      <w:bookmarkEnd w:id="4028"/>
      <w:bookmarkEnd w:id="4029"/>
      <w:bookmarkEnd w:id="4030"/>
      <w:bookmarkEnd w:id="4031"/>
      <w:bookmarkEnd w:id="4032"/>
    </w:p>
    <w:p w14:paraId="20FD7EF1" w14:textId="77777777" w:rsidR="009F09F1" w:rsidRPr="009F09F1" w:rsidRDefault="009F09F1" w:rsidP="009F09F1">
      <w:pPr>
        <w:pStyle w:val="Heading5"/>
      </w:pPr>
      <w:bookmarkStart w:id="4033" w:name="_Toc151743206"/>
      <w:bookmarkStart w:id="4034" w:name="_Toc151743671"/>
      <w:bookmarkStart w:id="4035" w:name="_Toc160452918"/>
      <w:bookmarkStart w:id="4036" w:name="_Toc164869846"/>
      <w:bookmarkStart w:id="4037" w:name="_Toc175350834"/>
      <w:bookmarkStart w:id="4038" w:name="_Toc180146772"/>
      <w:bookmarkStart w:id="4039" w:name="_Toc180249270"/>
      <w:bookmarkStart w:id="4040" w:name="_Toc183379224"/>
      <w:bookmarkStart w:id="4041" w:name="_Toc195349217"/>
      <w:bookmarkStart w:id="4042" w:name="_Toc195349805"/>
      <w:bookmarkStart w:id="4043" w:name="_Toc200747583"/>
      <w:r w:rsidRPr="009F09F1">
        <w:rPr>
          <w:noProof/>
          <w:lang w:eastAsia="zh-CN"/>
        </w:rPr>
        <w:t>6.5</w:t>
      </w:r>
      <w:r w:rsidRPr="009F09F1">
        <w:t>.3.3.1</w:t>
      </w:r>
      <w:r w:rsidRPr="009F09F1">
        <w:tab/>
        <w:t>Description</w:t>
      </w:r>
      <w:bookmarkEnd w:id="4033"/>
      <w:bookmarkEnd w:id="4034"/>
      <w:bookmarkEnd w:id="4035"/>
      <w:bookmarkEnd w:id="4036"/>
      <w:bookmarkEnd w:id="4037"/>
      <w:bookmarkEnd w:id="4038"/>
      <w:bookmarkEnd w:id="4039"/>
      <w:bookmarkEnd w:id="4040"/>
      <w:bookmarkEnd w:id="4041"/>
      <w:bookmarkEnd w:id="4042"/>
      <w:bookmarkEnd w:id="404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4" w:name="_Toc151743207"/>
      <w:bookmarkStart w:id="4045" w:name="_Toc151743672"/>
      <w:bookmarkStart w:id="4046" w:name="_Toc160452919"/>
      <w:bookmarkStart w:id="4047" w:name="_Toc164869847"/>
      <w:bookmarkStart w:id="4048" w:name="_Toc175350835"/>
      <w:bookmarkStart w:id="4049" w:name="_Toc180146773"/>
      <w:bookmarkStart w:id="4050" w:name="_Toc180249271"/>
      <w:bookmarkStart w:id="4051" w:name="_Toc183379225"/>
      <w:bookmarkStart w:id="4052" w:name="_Toc195349218"/>
      <w:bookmarkStart w:id="4053" w:name="_Toc195349806"/>
      <w:bookmarkStart w:id="4054" w:name="_Toc200747584"/>
      <w:r w:rsidRPr="009F09F1">
        <w:rPr>
          <w:noProof/>
          <w:lang w:eastAsia="zh-CN"/>
        </w:rPr>
        <w:t>6.5</w:t>
      </w:r>
      <w:r w:rsidRPr="009F09F1">
        <w:t>.3.3.2</w:t>
      </w:r>
      <w:r w:rsidRPr="009F09F1">
        <w:tab/>
        <w:t>Resource Definition</w:t>
      </w:r>
      <w:bookmarkEnd w:id="4044"/>
      <w:bookmarkEnd w:id="4045"/>
      <w:bookmarkEnd w:id="4046"/>
      <w:bookmarkEnd w:id="4047"/>
      <w:bookmarkEnd w:id="4048"/>
      <w:bookmarkEnd w:id="4049"/>
      <w:bookmarkEnd w:id="4050"/>
      <w:bookmarkEnd w:id="4051"/>
      <w:bookmarkEnd w:id="4052"/>
      <w:bookmarkEnd w:id="4053"/>
      <w:bookmarkEnd w:id="4054"/>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5" w:name="_Toc151743208"/>
      <w:bookmarkStart w:id="4056" w:name="_Toc151743673"/>
      <w:bookmarkStart w:id="4057" w:name="_Toc160452920"/>
      <w:bookmarkStart w:id="4058" w:name="_Toc164869848"/>
      <w:bookmarkStart w:id="4059" w:name="_Toc175350836"/>
      <w:bookmarkStart w:id="4060" w:name="_Toc180146774"/>
      <w:bookmarkStart w:id="4061" w:name="_Toc180249272"/>
      <w:bookmarkStart w:id="4062" w:name="_Toc183379226"/>
      <w:bookmarkStart w:id="4063" w:name="_Toc195349219"/>
      <w:bookmarkStart w:id="4064" w:name="_Toc195349807"/>
      <w:bookmarkStart w:id="4065" w:name="_Toc200747585"/>
      <w:r w:rsidRPr="009F09F1">
        <w:rPr>
          <w:noProof/>
          <w:lang w:eastAsia="zh-CN"/>
        </w:rPr>
        <w:lastRenderedPageBreak/>
        <w:t>6.5</w:t>
      </w:r>
      <w:r w:rsidRPr="009F09F1">
        <w:t>.3.3.3</w:t>
      </w:r>
      <w:r w:rsidRPr="009F09F1">
        <w:tab/>
        <w:t>Resource Standard Methods</w:t>
      </w:r>
      <w:bookmarkEnd w:id="4055"/>
      <w:bookmarkEnd w:id="4056"/>
      <w:bookmarkEnd w:id="4057"/>
      <w:bookmarkEnd w:id="4058"/>
      <w:bookmarkEnd w:id="4059"/>
      <w:bookmarkEnd w:id="4060"/>
      <w:bookmarkEnd w:id="4061"/>
      <w:bookmarkEnd w:id="4062"/>
      <w:bookmarkEnd w:id="4063"/>
      <w:bookmarkEnd w:id="4064"/>
      <w:bookmarkEnd w:id="4065"/>
    </w:p>
    <w:p w14:paraId="3F282E1C" w14:textId="77777777" w:rsidR="009F09F1" w:rsidRPr="009F09F1" w:rsidRDefault="009F09F1" w:rsidP="009F09F1">
      <w:pPr>
        <w:pStyle w:val="Heading6"/>
      </w:pPr>
      <w:bookmarkStart w:id="4066" w:name="_Toc151743209"/>
      <w:bookmarkStart w:id="4067" w:name="_Toc151743674"/>
      <w:bookmarkStart w:id="4068" w:name="_Toc160452921"/>
      <w:bookmarkStart w:id="4069" w:name="_Toc164869849"/>
      <w:bookmarkStart w:id="4070" w:name="_Toc175350837"/>
      <w:bookmarkStart w:id="4071" w:name="_Toc180146775"/>
      <w:bookmarkStart w:id="4072" w:name="_Toc180249273"/>
      <w:bookmarkStart w:id="4073" w:name="_Toc183379227"/>
      <w:bookmarkStart w:id="4074" w:name="_Toc195349220"/>
      <w:bookmarkStart w:id="4075" w:name="_Toc195349808"/>
      <w:bookmarkStart w:id="4076" w:name="_Toc200747586"/>
      <w:r w:rsidRPr="009F09F1">
        <w:rPr>
          <w:noProof/>
          <w:lang w:eastAsia="zh-CN"/>
        </w:rPr>
        <w:t>6.5</w:t>
      </w:r>
      <w:r w:rsidRPr="009F09F1">
        <w:t>.3.3.3.1</w:t>
      </w:r>
      <w:r w:rsidRPr="009F09F1">
        <w:tab/>
        <w:t>GET</w:t>
      </w:r>
      <w:bookmarkEnd w:id="4066"/>
      <w:bookmarkEnd w:id="4067"/>
      <w:bookmarkEnd w:id="4068"/>
      <w:bookmarkEnd w:id="4069"/>
      <w:bookmarkEnd w:id="4070"/>
      <w:bookmarkEnd w:id="4071"/>
      <w:bookmarkEnd w:id="4072"/>
      <w:bookmarkEnd w:id="4073"/>
      <w:bookmarkEnd w:id="4074"/>
      <w:bookmarkEnd w:id="4075"/>
      <w:bookmarkEnd w:id="407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4077" w:name="_Toc151743210"/>
      <w:bookmarkStart w:id="4078" w:name="_Toc151743675"/>
      <w:bookmarkStart w:id="4079" w:name="_Toc160452922"/>
      <w:bookmarkStart w:id="4080" w:name="_Toc164869850"/>
      <w:bookmarkStart w:id="4081" w:name="_Toc175350838"/>
      <w:bookmarkStart w:id="4082" w:name="_Toc180146776"/>
      <w:bookmarkStart w:id="4083" w:name="_Toc180249274"/>
      <w:bookmarkStart w:id="4084" w:name="_Toc183379228"/>
      <w:bookmarkStart w:id="4085" w:name="_Toc195349221"/>
      <w:bookmarkStart w:id="4086" w:name="_Toc195349809"/>
      <w:bookmarkStart w:id="4087" w:name="_Toc200747587"/>
      <w:r w:rsidRPr="009F09F1">
        <w:rPr>
          <w:noProof/>
          <w:lang w:eastAsia="zh-CN"/>
        </w:rPr>
        <w:lastRenderedPageBreak/>
        <w:t>6.5</w:t>
      </w:r>
      <w:r w:rsidRPr="009F09F1">
        <w:t>.3.3.3.2</w:t>
      </w:r>
      <w:r w:rsidRPr="009F09F1">
        <w:tab/>
        <w:t>PUT</w:t>
      </w:r>
      <w:bookmarkEnd w:id="4077"/>
      <w:bookmarkEnd w:id="4078"/>
      <w:bookmarkEnd w:id="4079"/>
      <w:bookmarkEnd w:id="4080"/>
      <w:bookmarkEnd w:id="4081"/>
      <w:bookmarkEnd w:id="4082"/>
      <w:bookmarkEnd w:id="4083"/>
      <w:bookmarkEnd w:id="4084"/>
      <w:bookmarkEnd w:id="4085"/>
      <w:bookmarkEnd w:id="4086"/>
      <w:bookmarkEnd w:id="408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4088" w:name="_Toc151743211"/>
      <w:bookmarkStart w:id="4089" w:name="_Toc151743676"/>
      <w:bookmarkStart w:id="4090" w:name="_Toc160452923"/>
      <w:bookmarkStart w:id="4091" w:name="_Toc164869851"/>
      <w:bookmarkStart w:id="4092" w:name="_Toc175350839"/>
      <w:bookmarkStart w:id="4093" w:name="_Toc180146777"/>
      <w:bookmarkStart w:id="4094" w:name="_Toc180249275"/>
      <w:bookmarkStart w:id="4095" w:name="_Toc183379229"/>
      <w:bookmarkStart w:id="4096" w:name="_Toc195349222"/>
      <w:bookmarkStart w:id="4097" w:name="_Toc195349810"/>
      <w:bookmarkStart w:id="4098" w:name="_Toc200747588"/>
      <w:r w:rsidRPr="009F09F1">
        <w:rPr>
          <w:noProof/>
          <w:lang w:eastAsia="zh-CN"/>
        </w:rPr>
        <w:t>6.5</w:t>
      </w:r>
      <w:r w:rsidRPr="009F09F1">
        <w:t>.3.3.3.3</w:t>
      </w:r>
      <w:r w:rsidRPr="009F09F1">
        <w:tab/>
        <w:t>PATCH</w:t>
      </w:r>
      <w:bookmarkEnd w:id="4088"/>
      <w:bookmarkEnd w:id="4089"/>
      <w:bookmarkEnd w:id="4090"/>
      <w:bookmarkEnd w:id="4091"/>
      <w:bookmarkEnd w:id="4092"/>
      <w:bookmarkEnd w:id="4093"/>
      <w:bookmarkEnd w:id="4094"/>
      <w:bookmarkEnd w:id="4095"/>
      <w:bookmarkEnd w:id="4096"/>
      <w:bookmarkEnd w:id="4097"/>
      <w:bookmarkEnd w:id="4098"/>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4099" w:name="_Toc151743212"/>
      <w:bookmarkStart w:id="4100" w:name="_Toc151743677"/>
      <w:bookmarkStart w:id="4101" w:name="_Toc160452924"/>
      <w:bookmarkStart w:id="4102" w:name="_Toc164869852"/>
      <w:bookmarkStart w:id="4103" w:name="_Toc175350840"/>
      <w:bookmarkStart w:id="4104" w:name="_Toc180146778"/>
      <w:bookmarkStart w:id="4105" w:name="_Toc180249276"/>
      <w:bookmarkStart w:id="4106" w:name="_Toc183379230"/>
      <w:bookmarkStart w:id="4107" w:name="_Toc195349223"/>
      <w:bookmarkStart w:id="4108" w:name="_Toc195349811"/>
      <w:bookmarkStart w:id="4109" w:name="_Toc200747589"/>
      <w:r w:rsidRPr="009F09F1">
        <w:rPr>
          <w:noProof/>
          <w:lang w:eastAsia="zh-CN"/>
        </w:rPr>
        <w:t>6.5</w:t>
      </w:r>
      <w:r w:rsidRPr="009F09F1">
        <w:t>.3.3.3.4</w:t>
      </w:r>
      <w:r w:rsidRPr="009F09F1">
        <w:tab/>
        <w:t>DELETE</w:t>
      </w:r>
      <w:bookmarkEnd w:id="4099"/>
      <w:bookmarkEnd w:id="4100"/>
      <w:bookmarkEnd w:id="4101"/>
      <w:bookmarkEnd w:id="4102"/>
      <w:bookmarkEnd w:id="4103"/>
      <w:bookmarkEnd w:id="4104"/>
      <w:bookmarkEnd w:id="4105"/>
      <w:bookmarkEnd w:id="4106"/>
      <w:bookmarkEnd w:id="4107"/>
      <w:bookmarkEnd w:id="4108"/>
      <w:bookmarkEnd w:id="4109"/>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0" w:name="_Toc160452925"/>
      <w:bookmarkStart w:id="4111" w:name="_Toc164869853"/>
      <w:bookmarkStart w:id="4112" w:name="_Toc175350841"/>
      <w:bookmarkStart w:id="4113" w:name="_Toc180146779"/>
      <w:bookmarkStart w:id="4114" w:name="_Toc180249277"/>
      <w:bookmarkStart w:id="4115" w:name="_Toc183379231"/>
      <w:bookmarkStart w:id="4116" w:name="_Toc195349224"/>
      <w:bookmarkStart w:id="4117" w:name="_Toc195349812"/>
      <w:bookmarkStart w:id="4118" w:name="_Toc200747590"/>
      <w:r w:rsidRPr="009F09F1">
        <w:rPr>
          <w:noProof/>
          <w:lang w:eastAsia="zh-CN"/>
        </w:rPr>
        <w:t>6.5</w:t>
      </w:r>
      <w:r w:rsidRPr="009F09F1">
        <w:t>.3.3.4</w:t>
      </w:r>
      <w:r w:rsidRPr="009F09F1">
        <w:tab/>
        <w:t>Resource Custom Operations</w:t>
      </w:r>
      <w:bookmarkEnd w:id="4110"/>
      <w:bookmarkEnd w:id="4111"/>
      <w:bookmarkEnd w:id="4112"/>
      <w:bookmarkEnd w:id="4113"/>
      <w:bookmarkEnd w:id="4114"/>
      <w:bookmarkEnd w:id="4115"/>
      <w:bookmarkEnd w:id="4116"/>
      <w:bookmarkEnd w:id="4117"/>
      <w:bookmarkEnd w:id="411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19" w:name="_Toc160452926"/>
      <w:bookmarkStart w:id="4120" w:name="_Toc164869854"/>
      <w:bookmarkStart w:id="4121" w:name="_Toc175350842"/>
      <w:bookmarkStart w:id="4122" w:name="_Toc180146780"/>
      <w:bookmarkStart w:id="4123" w:name="_Toc180249278"/>
      <w:bookmarkStart w:id="4124" w:name="_Toc183379232"/>
      <w:bookmarkStart w:id="4125" w:name="_Toc195349225"/>
      <w:bookmarkStart w:id="4126" w:name="_Toc195349813"/>
      <w:bookmarkStart w:id="4127" w:name="_Toc200747591"/>
      <w:r w:rsidRPr="009F09F1">
        <w:rPr>
          <w:noProof/>
          <w:lang w:eastAsia="zh-CN"/>
        </w:rPr>
        <w:t>6.5</w:t>
      </w:r>
      <w:r w:rsidRPr="009F09F1">
        <w:t>.4</w:t>
      </w:r>
      <w:r w:rsidRPr="009F09F1">
        <w:tab/>
        <w:t>Custom Operations without associated resources</w:t>
      </w:r>
      <w:bookmarkEnd w:id="4119"/>
      <w:bookmarkEnd w:id="4120"/>
      <w:bookmarkEnd w:id="4121"/>
      <w:bookmarkEnd w:id="4122"/>
      <w:bookmarkEnd w:id="4123"/>
      <w:bookmarkEnd w:id="4124"/>
      <w:bookmarkEnd w:id="4125"/>
      <w:bookmarkEnd w:id="4126"/>
      <w:bookmarkEnd w:id="4127"/>
    </w:p>
    <w:p w14:paraId="54B75BBA" w14:textId="77777777" w:rsidR="009F09F1" w:rsidRPr="009F09F1" w:rsidRDefault="009F09F1" w:rsidP="009F09F1">
      <w:bookmarkStart w:id="4128" w:name="_Toc144024258"/>
      <w:bookmarkStart w:id="412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0" w:name="_Toc160452927"/>
      <w:bookmarkStart w:id="4131" w:name="_Toc164869855"/>
      <w:bookmarkStart w:id="4132" w:name="_Toc175350843"/>
      <w:bookmarkStart w:id="4133" w:name="_Toc180146781"/>
      <w:bookmarkStart w:id="4134" w:name="_Toc180249279"/>
      <w:bookmarkStart w:id="4135" w:name="_Toc183379233"/>
      <w:bookmarkStart w:id="4136" w:name="_Toc195349226"/>
      <w:bookmarkStart w:id="4137" w:name="_Toc195349814"/>
      <w:bookmarkStart w:id="4138" w:name="_Toc200747592"/>
      <w:r w:rsidRPr="009F09F1">
        <w:rPr>
          <w:noProof/>
          <w:lang w:eastAsia="zh-CN"/>
        </w:rPr>
        <w:t>6.5</w:t>
      </w:r>
      <w:r w:rsidRPr="009F09F1">
        <w:t>.5</w:t>
      </w:r>
      <w:r w:rsidRPr="009F09F1">
        <w:tab/>
        <w:t>Notifications</w:t>
      </w:r>
      <w:bookmarkEnd w:id="4128"/>
      <w:bookmarkEnd w:id="4129"/>
      <w:bookmarkEnd w:id="4130"/>
      <w:bookmarkEnd w:id="4131"/>
      <w:bookmarkEnd w:id="4132"/>
      <w:bookmarkEnd w:id="4133"/>
      <w:bookmarkEnd w:id="4134"/>
      <w:bookmarkEnd w:id="4135"/>
      <w:bookmarkEnd w:id="4136"/>
      <w:bookmarkEnd w:id="4137"/>
      <w:bookmarkEnd w:id="4138"/>
    </w:p>
    <w:p w14:paraId="4ECA900D" w14:textId="77777777" w:rsidR="009F09F1" w:rsidRPr="009F09F1" w:rsidRDefault="009F09F1" w:rsidP="009F09F1">
      <w:pPr>
        <w:pStyle w:val="Heading4"/>
      </w:pPr>
      <w:bookmarkStart w:id="4139" w:name="_Toc144024163"/>
      <w:bookmarkStart w:id="4140" w:name="_Toc148176876"/>
      <w:bookmarkStart w:id="4141" w:name="_Toc148358926"/>
      <w:bookmarkStart w:id="4142" w:name="_Toc151743216"/>
      <w:bookmarkStart w:id="4143" w:name="_Toc151743681"/>
      <w:bookmarkStart w:id="4144" w:name="_Toc160452928"/>
      <w:bookmarkStart w:id="4145" w:name="_Toc164869856"/>
      <w:bookmarkStart w:id="4146" w:name="_Toc175350844"/>
      <w:bookmarkStart w:id="4147" w:name="_Toc180146782"/>
      <w:bookmarkStart w:id="4148" w:name="_Toc180249280"/>
      <w:bookmarkStart w:id="4149" w:name="_Toc183379234"/>
      <w:bookmarkStart w:id="4150" w:name="_Toc195349227"/>
      <w:bookmarkStart w:id="4151" w:name="_Toc195349815"/>
      <w:bookmarkStart w:id="4152" w:name="_Toc200747593"/>
      <w:r w:rsidRPr="009F09F1">
        <w:rPr>
          <w:noProof/>
          <w:lang w:eastAsia="zh-CN"/>
        </w:rPr>
        <w:t>6.5</w:t>
      </w:r>
      <w:r w:rsidRPr="009F09F1">
        <w:t>.5.1</w:t>
      </w:r>
      <w:r w:rsidRPr="009F09F1">
        <w:tab/>
        <w:t>General</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3" w:name="_Toc151743217"/>
      <w:bookmarkStart w:id="4154" w:name="_Toc151743682"/>
      <w:bookmarkStart w:id="4155" w:name="_Toc160452929"/>
      <w:bookmarkStart w:id="4156" w:name="_Toc164869857"/>
      <w:bookmarkStart w:id="4157" w:name="_Toc175350845"/>
      <w:bookmarkStart w:id="4158" w:name="_Toc180146783"/>
      <w:bookmarkStart w:id="4159" w:name="_Toc180249281"/>
      <w:bookmarkStart w:id="4160" w:name="_Toc183379235"/>
      <w:bookmarkStart w:id="4161" w:name="_Toc195349228"/>
      <w:bookmarkStart w:id="4162" w:name="_Toc195349816"/>
      <w:bookmarkStart w:id="4163" w:name="_Toc200747594"/>
      <w:r w:rsidRPr="009F09F1">
        <w:rPr>
          <w:noProof/>
          <w:lang w:eastAsia="zh-CN"/>
        </w:rPr>
        <w:t>6.5</w:t>
      </w:r>
      <w:r w:rsidRPr="009F09F1">
        <w:t>.5.2</w:t>
      </w:r>
      <w:r w:rsidRPr="009F09F1">
        <w:tab/>
      </w:r>
      <w:bookmarkEnd w:id="4153"/>
      <w:bookmarkEnd w:id="4154"/>
      <w:r w:rsidRPr="009F09F1">
        <w:rPr>
          <w:bCs/>
        </w:rPr>
        <w:t xml:space="preserve">UAV Dynamic Information </w:t>
      </w:r>
      <w:r w:rsidRPr="009F09F1">
        <w:t>Notification</w:t>
      </w:r>
      <w:bookmarkEnd w:id="4155"/>
      <w:bookmarkEnd w:id="4156"/>
      <w:bookmarkEnd w:id="4157"/>
      <w:bookmarkEnd w:id="4158"/>
      <w:bookmarkEnd w:id="4159"/>
      <w:bookmarkEnd w:id="4160"/>
      <w:bookmarkEnd w:id="4161"/>
      <w:bookmarkEnd w:id="4162"/>
      <w:bookmarkEnd w:id="4163"/>
    </w:p>
    <w:p w14:paraId="47B83091" w14:textId="77777777" w:rsidR="009F09F1" w:rsidRPr="009F09F1" w:rsidRDefault="009F09F1" w:rsidP="009F09F1">
      <w:pPr>
        <w:pStyle w:val="Heading5"/>
        <w:rPr>
          <w:noProof/>
        </w:rPr>
      </w:pPr>
      <w:bookmarkStart w:id="4164" w:name="_Toc151743218"/>
      <w:bookmarkStart w:id="4165" w:name="_Toc151743683"/>
      <w:bookmarkStart w:id="4166" w:name="_Toc160452930"/>
      <w:bookmarkStart w:id="4167" w:name="_Toc164869858"/>
      <w:bookmarkStart w:id="4168" w:name="_Toc175350846"/>
      <w:bookmarkStart w:id="4169" w:name="_Toc180146784"/>
      <w:bookmarkStart w:id="4170" w:name="_Toc180249282"/>
      <w:bookmarkStart w:id="4171" w:name="_Toc183379236"/>
      <w:bookmarkStart w:id="4172" w:name="_Toc195349229"/>
      <w:bookmarkStart w:id="4173" w:name="_Toc195349817"/>
      <w:bookmarkStart w:id="4174" w:name="_Toc200747595"/>
      <w:r w:rsidRPr="009F09F1">
        <w:rPr>
          <w:noProof/>
          <w:lang w:eastAsia="zh-CN"/>
        </w:rPr>
        <w:t>6.5</w:t>
      </w:r>
      <w:r w:rsidRPr="009F09F1">
        <w:t>.5.2</w:t>
      </w:r>
      <w:r w:rsidRPr="009F09F1">
        <w:rPr>
          <w:noProof/>
        </w:rPr>
        <w:t>.1</w:t>
      </w:r>
      <w:r w:rsidRPr="009F09F1">
        <w:rPr>
          <w:noProof/>
        </w:rPr>
        <w:tab/>
        <w:t>Description</w:t>
      </w:r>
      <w:bookmarkEnd w:id="4164"/>
      <w:bookmarkEnd w:id="4165"/>
      <w:bookmarkEnd w:id="4166"/>
      <w:bookmarkEnd w:id="4167"/>
      <w:bookmarkEnd w:id="4168"/>
      <w:bookmarkEnd w:id="4169"/>
      <w:bookmarkEnd w:id="4170"/>
      <w:bookmarkEnd w:id="4171"/>
      <w:bookmarkEnd w:id="4172"/>
      <w:bookmarkEnd w:id="4173"/>
      <w:bookmarkEnd w:id="4174"/>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5" w:name="_Toc151743219"/>
      <w:bookmarkStart w:id="4176" w:name="_Toc151743684"/>
      <w:bookmarkStart w:id="4177" w:name="_Toc160452931"/>
      <w:bookmarkStart w:id="4178" w:name="_Toc164869859"/>
      <w:bookmarkStart w:id="4179" w:name="_Toc175350847"/>
      <w:bookmarkStart w:id="4180" w:name="_Toc180146785"/>
      <w:bookmarkStart w:id="4181" w:name="_Toc180249283"/>
      <w:bookmarkStart w:id="4182" w:name="_Toc183379237"/>
      <w:bookmarkStart w:id="4183" w:name="_Toc195349230"/>
      <w:bookmarkStart w:id="4184" w:name="_Toc195349818"/>
      <w:bookmarkStart w:id="4185" w:name="_Toc200747596"/>
      <w:r w:rsidRPr="009F09F1">
        <w:rPr>
          <w:noProof/>
          <w:lang w:eastAsia="zh-CN"/>
        </w:rPr>
        <w:t>6.5</w:t>
      </w:r>
      <w:r w:rsidRPr="009F09F1">
        <w:t>.5.2</w:t>
      </w:r>
      <w:r w:rsidRPr="009F09F1">
        <w:rPr>
          <w:noProof/>
        </w:rPr>
        <w:t>.2</w:t>
      </w:r>
      <w:r w:rsidRPr="009F09F1">
        <w:rPr>
          <w:noProof/>
        </w:rPr>
        <w:tab/>
        <w:t>Target URI</w:t>
      </w:r>
      <w:bookmarkEnd w:id="4175"/>
      <w:bookmarkEnd w:id="4176"/>
      <w:bookmarkEnd w:id="4177"/>
      <w:bookmarkEnd w:id="4178"/>
      <w:bookmarkEnd w:id="4179"/>
      <w:bookmarkEnd w:id="4180"/>
      <w:bookmarkEnd w:id="4181"/>
      <w:bookmarkEnd w:id="4182"/>
      <w:bookmarkEnd w:id="4183"/>
      <w:bookmarkEnd w:id="4184"/>
      <w:bookmarkEnd w:id="4185"/>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6" w:name="_Toc151743220"/>
      <w:bookmarkStart w:id="4187" w:name="_Toc151743685"/>
      <w:bookmarkStart w:id="4188" w:name="_Toc160452932"/>
      <w:bookmarkStart w:id="4189" w:name="_Toc164869860"/>
      <w:bookmarkStart w:id="4190" w:name="_Toc175350848"/>
      <w:bookmarkStart w:id="4191" w:name="_Toc180146786"/>
      <w:bookmarkStart w:id="4192" w:name="_Toc180249284"/>
      <w:bookmarkStart w:id="4193" w:name="_Toc183379238"/>
      <w:bookmarkStart w:id="4194" w:name="_Toc195349231"/>
      <w:bookmarkStart w:id="4195" w:name="_Toc195349819"/>
      <w:bookmarkStart w:id="4196" w:name="_Toc200747597"/>
      <w:r w:rsidRPr="009F09F1">
        <w:rPr>
          <w:noProof/>
          <w:lang w:eastAsia="zh-CN"/>
        </w:rPr>
        <w:lastRenderedPageBreak/>
        <w:t>6.5</w:t>
      </w:r>
      <w:r w:rsidRPr="009F09F1">
        <w:t>.5.2</w:t>
      </w:r>
      <w:r w:rsidRPr="009F09F1">
        <w:rPr>
          <w:noProof/>
        </w:rPr>
        <w:t>.3</w:t>
      </w:r>
      <w:r w:rsidRPr="009F09F1">
        <w:rPr>
          <w:noProof/>
        </w:rPr>
        <w:tab/>
        <w:t>Standard Methods</w:t>
      </w:r>
      <w:bookmarkEnd w:id="4186"/>
      <w:bookmarkEnd w:id="4187"/>
      <w:bookmarkEnd w:id="4188"/>
      <w:bookmarkEnd w:id="4189"/>
      <w:bookmarkEnd w:id="4190"/>
      <w:bookmarkEnd w:id="4191"/>
      <w:bookmarkEnd w:id="4192"/>
      <w:bookmarkEnd w:id="4193"/>
      <w:bookmarkEnd w:id="4194"/>
      <w:bookmarkEnd w:id="4195"/>
      <w:bookmarkEnd w:id="4196"/>
    </w:p>
    <w:p w14:paraId="4E4A60D8" w14:textId="77777777" w:rsidR="009F09F1" w:rsidRPr="009F09F1" w:rsidRDefault="009F09F1" w:rsidP="00F52C3A">
      <w:pPr>
        <w:pStyle w:val="Heading6"/>
        <w:rPr>
          <w:noProof/>
        </w:rPr>
      </w:pPr>
      <w:bookmarkStart w:id="4197" w:name="_Toc175350849"/>
      <w:bookmarkStart w:id="4198" w:name="_Toc180146787"/>
      <w:bookmarkStart w:id="4199" w:name="_Toc180249285"/>
      <w:bookmarkStart w:id="4200" w:name="_Toc183379239"/>
      <w:bookmarkStart w:id="4201" w:name="_Toc195349232"/>
      <w:bookmarkStart w:id="4202" w:name="_Toc195349820"/>
      <w:bookmarkStart w:id="4203" w:name="_Toc200747598"/>
      <w:r w:rsidRPr="009F09F1">
        <w:rPr>
          <w:noProof/>
          <w:lang w:eastAsia="zh-CN"/>
        </w:rPr>
        <w:t>6.5</w:t>
      </w:r>
      <w:r w:rsidRPr="009F09F1">
        <w:t>.5.2.3</w:t>
      </w:r>
      <w:r w:rsidRPr="009F09F1">
        <w:rPr>
          <w:noProof/>
        </w:rPr>
        <w:t>.1</w:t>
      </w:r>
      <w:r w:rsidRPr="009F09F1">
        <w:rPr>
          <w:noProof/>
        </w:rPr>
        <w:tab/>
        <w:t>POST</w:t>
      </w:r>
      <w:bookmarkEnd w:id="4197"/>
      <w:bookmarkEnd w:id="4198"/>
      <w:bookmarkEnd w:id="4199"/>
      <w:bookmarkEnd w:id="4200"/>
      <w:bookmarkEnd w:id="4201"/>
      <w:bookmarkEnd w:id="4202"/>
      <w:bookmarkEnd w:id="4203"/>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4" w:name="_Toc160452933"/>
      <w:bookmarkStart w:id="4205" w:name="_Toc164869861"/>
      <w:bookmarkStart w:id="4206" w:name="_Toc175350850"/>
      <w:bookmarkStart w:id="4207" w:name="_Toc180146788"/>
      <w:bookmarkStart w:id="4208" w:name="_Toc180249286"/>
      <w:bookmarkStart w:id="4209" w:name="_Toc183379240"/>
      <w:bookmarkStart w:id="4210" w:name="_Toc195349233"/>
      <w:bookmarkStart w:id="4211" w:name="_Toc195349821"/>
      <w:bookmarkStart w:id="4212" w:name="_Toc200747599"/>
      <w:r w:rsidRPr="009F09F1">
        <w:rPr>
          <w:noProof/>
          <w:lang w:eastAsia="zh-CN"/>
        </w:rPr>
        <w:t>6.5</w:t>
      </w:r>
      <w:r w:rsidRPr="009F09F1">
        <w:t>.6</w:t>
      </w:r>
      <w:r w:rsidRPr="009F09F1">
        <w:tab/>
        <w:t>Data Model</w:t>
      </w:r>
      <w:bookmarkEnd w:id="4204"/>
      <w:bookmarkEnd w:id="4205"/>
      <w:bookmarkEnd w:id="4206"/>
      <w:bookmarkEnd w:id="4207"/>
      <w:bookmarkEnd w:id="4208"/>
      <w:bookmarkEnd w:id="4209"/>
      <w:bookmarkEnd w:id="4210"/>
      <w:bookmarkEnd w:id="4211"/>
      <w:bookmarkEnd w:id="4212"/>
    </w:p>
    <w:p w14:paraId="31652D6F" w14:textId="77777777" w:rsidR="009F09F1" w:rsidRPr="009F09F1" w:rsidRDefault="009F09F1" w:rsidP="009F09F1">
      <w:pPr>
        <w:pStyle w:val="Heading4"/>
      </w:pPr>
      <w:bookmarkStart w:id="4213" w:name="_Toc144024266"/>
      <w:bookmarkStart w:id="4214" w:name="_Toc144459698"/>
      <w:bookmarkStart w:id="4215" w:name="_Toc160452934"/>
      <w:bookmarkStart w:id="4216" w:name="_Toc164869862"/>
      <w:bookmarkStart w:id="4217" w:name="_Toc175350851"/>
      <w:bookmarkStart w:id="4218" w:name="_Toc180146789"/>
      <w:bookmarkStart w:id="4219" w:name="_Toc180249287"/>
      <w:bookmarkStart w:id="4220" w:name="_Toc183379241"/>
      <w:bookmarkStart w:id="4221" w:name="_Toc195349234"/>
      <w:bookmarkStart w:id="4222" w:name="_Toc195349822"/>
      <w:bookmarkStart w:id="4223" w:name="_Toc200747600"/>
      <w:r w:rsidRPr="009F09F1">
        <w:rPr>
          <w:noProof/>
          <w:lang w:eastAsia="zh-CN"/>
        </w:rPr>
        <w:t>6.5</w:t>
      </w:r>
      <w:r w:rsidRPr="009F09F1">
        <w:t>.6.1</w:t>
      </w:r>
      <w:r w:rsidRPr="009F09F1">
        <w:tab/>
        <w:t>General</w:t>
      </w:r>
      <w:bookmarkEnd w:id="4213"/>
      <w:bookmarkEnd w:id="4214"/>
      <w:bookmarkEnd w:id="4215"/>
      <w:bookmarkEnd w:id="4216"/>
      <w:bookmarkEnd w:id="4217"/>
      <w:bookmarkEnd w:id="4218"/>
      <w:bookmarkEnd w:id="4219"/>
      <w:bookmarkEnd w:id="4220"/>
      <w:bookmarkEnd w:id="4221"/>
      <w:bookmarkEnd w:id="4222"/>
      <w:bookmarkEnd w:id="422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4" w:name="_Toc144024267"/>
      <w:bookmarkStart w:id="4225" w:name="_Toc144459699"/>
      <w:bookmarkStart w:id="4226" w:name="_Toc160452935"/>
      <w:bookmarkStart w:id="4227" w:name="_Toc164869863"/>
      <w:bookmarkStart w:id="4228" w:name="_Toc175350852"/>
      <w:bookmarkStart w:id="4229" w:name="_Toc180146790"/>
      <w:bookmarkStart w:id="4230" w:name="_Toc180249288"/>
      <w:bookmarkStart w:id="4231" w:name="_Toc183379242"/>
      <w:bookmarkStart w:id="4232" w:name="_Toc195349235"/>
      <w:bookmarkStart w:id="4233" w:name="_Toc195349823"/>
      <w:bookmarkStart w:id="4234" w:name="_Toc200747601"/>
      <w:r w:rsidRPr="009F09F1">
        <w:rPr>
          <w:noProof/>
          <w:lang w:eastAsia="zh-CN"/>
        </w:rPr>
        <w:t>6.5</w:t>
      </w:r>
      <w:r w:rsidRPr="009F09F1">
        <w:rPr>
          <w:lang w:val="en-US"/>
        </w:rPr>
        <w:t>.6.2</w:t>
      </w:r>
      <w:r w:rsidRPr="009F09F1">
        <w:rPr>
          <w:lang w:val="en-US"/>
        </w:rPr>
        <w:tab/>
        <w:t>Structured data types</w:t>
      </w:r>
      <w:bookmarkEnd w:id="4224"/>
      <w:bookmarkEnd w:id="4225"/>
      <w:bookmarkEnd w:id="4226"/>
      <w:bookmarkEnd w:id="4227"/>
      <w:bookmarkEnd w:id="4228"/>
      <w:bookmarkEnd w:id="4229"/>
      <w:bookmarkEnd w:id="4230"/>
      <w:bookmarkEnd w:id="4231"/>
      <w:bookmarkEnd w:id="4232"/>
      <w:bookmarkEnd w:id="4233"/>
      <w:bookmarkEnd w:id="4234"/>
    </w:p>
    <w:p w14:paraId="26F0E8F4" w14:textId="77777777" w:rsidR="009F09F1" w:rsidRPr="009F09F1" w:rsidRDefault="009F09F1" w:rsidP="009F09F1">
      <w:pPr>
        <w:pStyle w:val="Heading5"/>
      </w:pPr>
      <w:bookmarkStart w:id="4235" w:name="_Toc144024268"/>
      <w:bookmarkStart w:id="4236" w:name="_Toc144459700"/>
      <w:bookmarkStart w:id="4237" w:name="_Toc160452936"/>
      <w:bookmarkStart w:id="4238" w:name="_Toc164869864"/>
      <w:bookmarkStart w:id="4239" w:name="_Toc175350853"/>
      <w:bookmarkStart w:id="4240" w:name="_Toc180146791"/>
      <w:bookmarkStart w:id="4241" w:name="_Toc180249289"/>
      <w:bookmarkStart w:id="4242" w:name="_Toc183379243"/>
      <w:bookmarkStart w:id="4243" w:name="_Toc195349236"/>
      <w:bookmarkStart w:id="4244" w:name="_Toc195349824"/>
      <w:bookmarkStart w:id="4245" w:name="_Toc200747602"/>
      <w:r w:rsidRPr="009F09F1">
        <w:rPr>
          <w:noProof/>
          <w:lang w:eastAsia="zh-CN"/>
        </w:rPr>
        <w:t>6.5</w:t>
      </w:r>
      <w:r w:rsidRPr="009F09F1">
        <w:t>.6.2.1</w:t>
      </w:r>
      <w:r w:rsidRPr="009F09F1">
        <w:tab/>
        <w:t>Introduction</w:t>
      </w:r>
      <w:bookmarkEnd w:id="4235"/>
      <w:bookmarkEnd w:id="4236"/>
      <w:bookmarkEnd w:id="4237"/>
      <w:bookmarkEnd w:id="4238"/>
      <w:bookmarkEnd w:id="4239"/>
      <w:bookmarkEnd w:id="4240"/>
      <w:bookmarkEnd w:id="4241"/>
      <w:bookmarkEnd w:id="4242"/>
      <w:bookmarkEnd w:id="4243"/>
      <w:bookmarkEnd w:id="4244"/>
      <w:bookmarkEnd w:id="424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6" w:name="_Toc160452937"/>
      <w:bookmarkStart w:id="4247" w:name="_Toc164869865"/>
      <w:bookmarkStart w:id="4248" w:name="_Toc175350854"/>
      <w:bookmarkStart w:id="4249" w:name="_Toc180146792"/>
      <w:bookmarkStart w:id="4250" w:name="_Toc180249290"/>
      <w:bookmarkStart w:id="4251" w:name="_Toc183379244"/>
      <w:bookmarkStart w:id="4252" w:name="_Toc195349237"/>
      <w:bookmarkStart w:id="4253" w:name="_Toc195349825"/>
      <w:bookmarkStart w:id="4254" w:name="_Toc200747603"/>
      <w:r w:rsidRPr="009F09F1">
        <w:rPr>
          <w:noProof/>
          <w:lang w:eastAsia="zh-CN"/>
        </w:rPr>
        <w:t>6.5</w:t>
      </w:r>
      <w:r w:rsidRPr="009F09F1">
        <w:t>.6.2.2</w:t>
      </w:r>
      <w:r w:rsidRPr="009F09F1">
        <w:tab/>
        <w:t>Type: UAVDynInfoSubsc</w:t>
      </w:r>
      <w:bookmarkEnd w:id="4246"/>
      <w:bookmarkEnd w:id="4247"/>
      <w:bookmarkEnd w:id="4248"/>
      <w:bookmarkEnd w:id="4249"/>
      <w:bookmarkEnd w:id="4250"/>
      <w:bookmarkEnd w:id="4251"/>
      <w:bookmarkEnd w:id="4252"/>
      <w:bookmarkEnd w:id="4253"/>
      <w:bookmarkEnd w:id="425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5" w:name="_Hlk149565478"/>
            <w:r w:rsidRPr="009F09F1">
              <w:rPr>
                <w:rFonts w:cs="Arial"/>
                <w:szCs w:val="18"/>
              </w:rPr>
              <w:t xml:space="preserve">the UAV dynamic information event(s) </w:t>
            </w:r>
            <w:bookmarkEnd w:id="4255"/>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6" w:name="_Toc160452938"/>
      <w:bookmarkStart w:id="4257" w:name="_Toc164869866"/>
      <w:bookmarkStart w:id="4258" w:name="_Toc175350855"/>
      <w:bookmarkStart w:id="4259" w:name="_Toc180146793"/>
      <w:bookmarkStart w:id="4260" w:name="_Toc180249291"/>
      <w:bookmarkStart w:id="4261" w:name="_Toc183379245"/>
      <w:bookmarkStart w:id="4262" w:name="_Toc195349238"/>
      <w:bookmarkStart w:id="4263" w:name="_Toc195349826"/>
      <w:bookmarkStart w:id="4264" w:name="_Toc200747604"/>
      <w:r w:rsidRPr="009F09F1">
        <w:rPr>
          <w:noProof/>
          <w:lang w:eastAsia="zh-CN"/>
        </w:rPr>
        <w:lastRenderedPageBreak/>
        <w:t>6.5</w:t>
      </w:r>
      <w:r w:rsidRPr="009F09F1">
        <w:t>.6.2.3</w:t>
      </w:r>
      <w:r w:rsidRPr="009F09F1">
        <w:tab/>
        <w:t>Type: UAVDynInfoSubscPatch</w:t>
      </w:r>
      <w:bookmarkEnd w:id="4256"/>
      <w:bookmarkEnd w:id="4257"/>
      <w:bookmarkEnd w:id="4258"/>
      <w:bookmarkEnd w:id="4259"/>
      <w:bookmarkEnd w:id="4260"/>
      <w:bookmarkEnd w:id="4261"/>
      <w:bookmarkEnd w:id="4262"/>
      <w:bookmarkEnd w:id="4263"/>
      <w:bookmarkEnd w:id="426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5" w:name="_Toc160452939"/>
      <w:bookmarkStart w:id="4266" w:name="_Toc164869867"/>
      <w:bookmarkStart w:id="4267" w:name="_Toc175350856"/>
      <w:bookmarkStart w:id="4268" w:name="_Toc180146794"/>
      <w:bookmarkStart w:id="4269" w:name="_Toc180249292"/>
      <w:bookmarkStart w:id="4270" w:name="_Toc183379246"/>
      <w:bookmarkStart w:id="4271" w:name="_Toc195349239"/>
      <w:bookmarkStart w:id="4272" w:name="_Toc195349827"/>
      <w:bookmarkStart w:id="4273" w:name="_Toc200747605"/>
      <w:r w:rsidRPr="009F09F1">
        <w:rPr>
          <w:noProof/>
          <w:lang w:eastAsia="zh-CN"/>
        </w:rPr>
        <w:t>6.5</w:t>
      </w:r>
      <w:r w:rsidRPr="009F09F1">
        <w:t>.6.2.4</w:t>
      </w:r>
      <w:r w:rsidRPr="009F09F1">
        <w:tab/>
        <w:t>Type: UAVDynInfoNotif</w:t>
      </w:r>
      <w:bookmarkEnd w:id="4265"/>
      <w:bookmarkEnd w:id="4266"/>
      <w:bookmarkEnd w:id="4267"/>
      <w:bookmarkEnd w:id="4268"/>
      <w:bookmarkEnd w:id="4269"/>
      <w:bookmarkEnd w:id="4270"/>
      <w:bookmarkEnd w:id="4271"/>
      <w:bookmarkEnd w:id="4272"/>
      <w:bookmarkEnd w:id="4273"/>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4" w:name="_Toc160452940"/>
      <w:bookmarkStart w:id="4275" w:name="_Toc164869868"/>
      <w:bookmarkStart w:id="4276" w:name="_Toc175350857"/>
      <w:bookmarkStart w:id="4277" w:name="_Toc180146795"/>
      <w:bookmarkStart w:id="4278" w:name="_Toc180249293"/>
      <w:bookmarkStart w:id="4279" w:name="_Toc183379247"/>
      <w:bookmarkStart w:id="4280" w:name="_Toc195349240"/>
      <w:bookmarkStart w:id="4281" w:name="_Toc195349828"/>
      <w:bookmarkStart w:id="4282" w:name="_Toc200747606"/>
      <w:r w:rsidRPr="009F09F1">
        <w:rPr>
          <w:noProof/>
          <w:lang w:eastAsia="zh-CN"/>
        </w:rPr>
        <w:t>6.5</w:t>
      </w:r>
      <w:r w:rsidRPr="009F09F1">
        <w:t>.6.2.5</w:t>
      </w:r>
      <w:r w:rsidRPr="009F09F1">
        <w:tab/>
        <w:t>Type: ProxRangInfo</w:t>
      </w:r>
      <w:bookmarkEnd w:id="4274"/>
      <w:bookmarkEnd w:id="4275"/>
      <w:bookmarkEnd w:id="4276"/>
      <w:bookmarkEnd w:id="4277"/>
      <w:bookmarkEnd w:id="4278"/>
      <w:bookmarkEnd w:id="4279"/>
      <w:bookmarkEnd w:id="4280"/>
      <w:bookmarkEnd w:id="4281"/>
      <w:bookmarkEnd w:id="428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3" w:name="_Toc160452941"/>
      <w:bookmarkStart w:id="4284" w:name="_Toc164869869"/>
      <w:bookmarkStart w:id="4285" w:name="_Toc175350858"/>
      <w:bookmarkStart w:id="4286" w:name="_Toc180146796"/>
      <w:bookmarkStart w:id="4287" w:name="_Toc180249294"/>
      <w:bookmarkStart w:id="4288" w:name="_Toc183379248"/>
      <w:bookmarkStart w:id="4289" w:name="_Toc195349241"/>
      <w:bookmarkStart w:id="4290" w:name="_Toc195349829"/>
      <w:bookmarkStart w:id="4291" w:name="_Toc200747607"/>
      <w:r w:rsidRPr="009F09F1">
        <w:rPr>
          <w:noProof/>
          <w:lang w:eastAsia="zh-CN"/>
        </w:rPr>
        <w:t>6.5</w:t>
      </w:r>
      <w:r w:rsidRPr="009F09F1">
        <w:t>.6.2.6</w:t>
      </w:r>
      <w:r w:rsidRPr="009F09F1">
        <w:tab/>
        <w:t>Type: UavInfo</w:t>
      </w:r>
      <w:bookmarkEnd w:id="4283"/>
      <w:bookmarkEnd w:id="4284"/>
      <w:bookmarkEnd w:id="4285"/>
      <w:bookmarkEnd w:id="4286"/>
      <w:bookmarkEnd w:id="4287"/>
      <w:bookmarkEnd w:id="4288"/>
      <w:bookmarkEnd w:id="4289"/>
      <w:bookmarkEnd w:id="4290"/>
      <w:bookmarkEnd w:id="429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2" w:name="_Toc160452942"/>
      <w:bookmarkStart w:id="4293" w:name="_Toc164869870"/>
      <w:bookmarkStart w:id="4294" w:name="_Toc175350859"/>
      <w:bookmarkStart w:id="4295" w:name="_Toc180146797"/>
      <w:bookmarkStart w:id="4296" w:name="_Toc180249295"/>
      <w:bookmarkStart w:id="4297" w:name="_Toc183379249"/>
      <w:bookmarkStart w:id="4298" w:name="_Toc195349242"/>
      <w:bookmarkStart w:id="4299" w:name="_Toc195349830"/>
      <w:bookmarkStart w:id="4300" w:name="_Toc200747608"/>
      <w:r w:rsidRPr="009F09F1">
        <w:rPr>
          <w:noProof/>
          <w:lang w:eastAsia="zh-CN"/>
        </w:rPr>
        <w:lastRenderedPageBreak/>
        <w:t>6.5</w:t>
      </w:r>
      <w:r w:rsidRPr="009F09F1">
        <w:rPr>
          <w:lang w:val="en-US"/>
        </w:rPr>
        <w:t>.6.3</w:t>
      </w:r>
      <w:r w:rsidRPr="009F09F1">
        <w:rPr>
          <w:lang w:val="en-US"/>
        </w:rPr>
        <w:tab/>
        <w:t>Simple data types and enumerations</w:t>
      </w:r>
      <w:bookmarkEnd w:id="4292"/>
      <w:bookmarkEnd w:id="4293"/>
      <w:bookmarkEnd w:id="4294"/>
      <w:bookmarkEnd w:id="4295"/>
      <w:bookmarkEnd w:id="4296"/>
      <w:bookmarkEnd w:id="4297"/>
      <w:bookmarkEnd w:id="4298"/>
      <w:bookmarkEnd w:id="4299"/>
      <w:bookmarkEnd w:id="4300"/>
    </w:p>
    <w:p w14:paraId="1422E7E8" w14:textId="77777777" w:rsidR="009F09F1" w:rsidRPr="009F09F1" w:rsidRDefault="009F09F1" w:rsidP="009F09F1">
      <w:pPr>
        <w:pStyle w:val="Heading5"/>
      </w:pPr>
      <w:bookmarkStart w:id="4301" w:name="_Toc144024279"/>
      <w:bookmarkStart w:id="4302" w:name="_Toc144459711"/>
      <w:bookmarkStart w:id="4303" w:name="_Toc160452943"/>
      <w:bookmarkStart w:id="4304" w:name="_Toc164869871"/>
      <w:bookmarkStart w:id="4305" w:name="_Toc175350860"/>
      <w:bookmarkStart w:id="4306" w:name="_Toc180146798"/>
      <w:bookmarkStart w:id="4307" w:name="_Toc180249296"/>
      <w:bookmarkStart w:id="4308" w:name="_Toc183379250"/>
      <w:bookmarkStart w:id="4309" w:name="_Toc195349243"/>
      <w:bookmarkStart w:id="4310" w:name="_Toc195349831"/>
      <w:bookmarkStart w:id="4311" w:name="_Toc200747609"/>
      <w:r w:rsidRPr="009F09F1">
        <w:rPr>
          <w:noProof/>
          <w:lang w:eastAsia="zh-CN"/>
        </w:rPr>
        <w:t>6.5</w:t>
      </w:r>
      <w:r w:rsidRPr="009F09F1">
        <w:t>.6.3.1</w:t>
      </w:r>
      <w:r w:rsidRPr="009F09F1">
        <w:tab/>
        <w:t>Introduction</w:t>
      </w:r>
      <w:bookmarkEnd w:id="4301"/>
      <w:bookmarkEnd w:id="4302"/>
      <w:bookmarkEnd w:id="4303"/>
      <w:bookmarkEnd w:id="4304"/>
      <w:bookmarkEnd w:id="4305"/>
      <w:bookmarkEnd w:id="4306"/>
      <w:bookmarkEnd w:id="4307"/>
      <w:bookmarkEnd w:id="4308"/>
      <w:bookmarkEnd w:id="4309"/>
      <w:bookmarkEnd w:id="4310"/>
      <w:bookmarkEnd w:id="4311"/>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2" w:name="_Toc144024280"/>
      <w:bookmarkStart w:id="4313" w:name="_Toc144459712"/>
      <w:bookmarkStart w:id="4314" w:name="_Toc160452944"/>
      <w:bookmarkStart w:id="4315" w:name="_Toc164869872"/>
      <w:bookmarkStart w:id="4316" w:name="_Toc175350861"/>
      <w:bookmarkStart w:id="4317" w:name="_Toc180146799"/>
      <w:bookmarkStart w:id="4318" w:name="_Toc180249297"/>
      <w:bookmarkStart w:id="4319" w:name="_Toc183379251"/>
      <w:bookmarkStart w:id="4320" w:name="_Toc195349244"/>
      <w:bookmarkStart w:id="4321" w:name="_Toc195349832"/>
      <w:bookmarkStart w:id="4322" w:name="_Toc200747610"/>
      <w:r w:rsidRPr="009F09F1">
        <w:rPr>
          <w:noProof/>
          <w:lang w:eastAsia="zh-CN"/>
        </w:rPr>
        <w:t>6.5</w:t>
      </w:r>
      <w:r w:rsidRPr="009F09F1">
        <w:t>.6.3.2</w:t>
      </w:r>
      <w:r w:rsidRPr="009F09F1">
        <w:tab/>
        <w:t>Simple data types</w:t>
      </w:r>
      <w:bookmarkEnd w:id="4312"/>
      <w:bookmarkEnd w:id="4313"/>
      <w:bookmarkEnd w:id="4314"/>
      <w:bookmarkEnd w:id="4315"/>
      <w:bookmarkEnd w:id="4316"/>
      <w:bookmarkEnd w:id="4317"/>
      <w:bookmarkEnd w:id="4318"/>
      <w:bookmarkEnd w:id="4319"/>
      <w:bookmarkEnd w:id="4320"/>
      <w:bookmarkEnd w:id="4321"/>
      <w:bookmarkEnd w:id="432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3" w:name="_Toc144024283"/>
      <w:bookmarkStart w:id="4324" w:name="_Toc144459715"/>
      <w:bookmarkStart w:id="4325" w:name="_Toc160452945"/>
      <w:bookmarkStart w:id="4326" w:name="_Toc164869873"/>
      <w:bookmarkStart w:id="4327" w:name="_Toc175350862"/>
      <w:bookmarkStart w:id="4328" w:name="_Toc180146800"/>
      <w:bookmarkStart w:id="4329" w:name="_Toc180249298"/>
      <w:bookmarkStart w:id="4330" w:name="_Toc183379252"/>
      <w:bookmarkStart w:id="4331" w:name="_Toc195349245"/>
      <w:bookmarkStart w:id="4332" w:name="_Toc195349833"/>
      <w:bookmarkStart w:id="4333" w:name="_Toc200747611"/>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3"/>
      <w:bookmarkEnd w:id="4324"/>
      <w:bookmarkEnd w:id="4325"/>
      <w:bookmarkEnd w:id="4326"/>
      <w:bookmarkEnd w:id="4327"/>
      <w:bookmarkEnd w:id="4328"/>
      <w:bookmarkEnd w:id="4329"/>
      <w:bookmarkEnd w:id="4330"/>
      <w:bookmarkEnd w:id="4331"/>
      <w:bookmarkEnd w:id="4332"/>
      <w:bookmarkEnd w:id="4333"/>
    </w:p>
    <w:p w14:paraId="3F77DF94" w14:textId="77777777" w:rsidR="009F09F1" w:rsidRPr="009F09F1" w:rsidRDefault="009F09F1" w:rsidP="009F09F1">
      <w:bookmarkStart w:id="4334" w:name="_Toc144024284"/>
      <w:bookmarkStart w:id="433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6" w:name="_Toc160452946"/>
      <w:bookmarkStart w:id="4337" w:name="_Toc164869874"/>
      <w:bookmarkStart w:id="4338" w:name="_Toc175350863"/>
      <w:bookmarkStart w:id="4339" w:name="_Toc180146801"/>
      <w:bookmarkStart w:id="4340" w:name="_Toc180249299"/>
      <w:bookmarkStart w:id="4341" w:name="_Toc183379253"/>
      <w:bookmarkStart w:id="4342" w:name="_Toc195349246"/>
      <w:bookmarkStart w:id="4343" w:name="_Toc195349834"/>
      <w:bookmarkStart w:id="4344" w:name="_Toc200747612"/>
      <w:r w:rsidRPr="009F09F1">
        <w:rPr>
          <w:noProof/>
          <w:lang w:eastAsia="zh-CN"/>
        </w:rPr>
        <w:t>6.5</w:t>
      </w:r>
      <w:r w:rsidRPr="009F09F1">
        <w:t>.6.5</w:t>
      </w:r>
      <w:r w:rsidRPr="009F09F1">
        <w:tab/>
        <w:t>Binary data</w:t>
      </w:r>
      <w:bookmarkEnd w:id="4334"/>
      <w:bookmarkEnd w:id="4335"/>
      <w:bookmarkEnd w:id="4336"/>
      <w:bookmarkEnd w:id="4337"/>
      <w:bookmarkEnd w:id="4338"/>
      <w:bookmarkEnd w:id="4339"/>
      <w:bookmarkEnd w:id="4340"/>
      <w:bookmarkEnd w:id="4341"/>
      <w:bookmarkEnd w:id="4342"/>
      <w:bookmarkEnd w:id="4343"/>
      <w:bookmarkEnd w:id="4344"/>
    </w:p>
    <w:p w14:paraId="6060A5B4" w14:textId="77777777" w:rsidR="009F09F1" w:rsidRPr="009F09F1" w:rsidRDefault="009F09F1" w:rsidP="009F09F1">
      <w:pPr>
        <w:pStyle w:val="Heading5"/>
      </w:pPr>
      <w:bookmarkStart w:id="4345" w:name="_Toc144024285"/>
      <w:bookmarkStart w:id="4346" w:name="_Toc144459717"/>
      <w:bookmarkStart w:id="4347" w:name="_Toc160452947"/>
      <w:bookmarkStart w:id="4348" w:name="_Toc164869875"/>
      <w:bookmarkStart w:id="4349" w:name="_Toc175350864"/>
      <w:bookmarkStart w:id="4350" w:name="_Toc180146802"/>
      <w:bookmarkStart w:id="4351" w:name="_Toc180249300"/>
      <w:bookmarkStart w:id="4352" w:name="_Toc183379254"/>
      <w:bookmarkStart w:id="4353" w:name="_Toc195349247"/>
      <w:bookmarkStart w:id="4354" w:name="_Toc195349835"/>
      <w:bookmarkStart w:id="4355" w:name="_Toc200747613"/>
      <w:r w:rsidRPr="009F09F1">
        <w:rPr>
          <w:noProof/>
          <w:lang w:eastAsia="zh-CN"/>
        </w:rPr>
        <w:t>6.5</w:t>
      </w:r>
      <w:r w:rsidRPr="009F09F1">
        <w:t>.6.5.1</w:t>
      </w:r>
      <w:r w:rsidRPr="009F09F1">
        <w:tab/>
        <w:t>Binary Data Types</w:t>
      </w:r>
      <w:bookmarkEnd w:id="4345"/>
      <w:bookmarkEnd w:id="4346"/>
      <w:bookmarkEnd w:id="4347"/>
      <w:bookmarkEnd w:id="4348"/>
      <w:bookmarkEnd w:id="4349"/>
      <w:bookmarkEnd w:id="4350"/>
      <w:bookmarkEnd w:id="4351"/>
      <w:bookmarkEnd w:id="4352"/>
      <w:bookmarkEnd w:id="4353"/>
      <w:bookmarkEnd w:id="4354"/>
      <w:bookmarkEnd w:id="435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6" w:name="_Toc144024286"/>
      <w:bookmarkStart w:id="4357" w:name="_Toc144459718"/>
      <w:bookmarkStart w:id="4358" w:name="_Toc160452948"/>
      <w:bookmarkStart w:id="4359" w:name="_Toc164869876"/>
      <w:bookmarkStart w:id="4360" w:name="_Toc175350865"/>
      <w:bookmarkStart w:id="4361" w:name="_Toc180146803"/>
      <w:bookmarkStart w:id="4362" w:name="_Toc180249301"/>
      <w:bookmarkStart w:id="4363" w:name="_Toc183379255"/>
      <w:bookmarkStart w:id="4364" w:name="_Toc195349248"/>
      <w:bookmarkStart w:id="4365" w:name="_Toc195349836"/>
      <w:bookmarkStart w:id="4366" w:name="_Toc200747614"/>
      <w:r w:rsidRPr="009F09F1">
        <w:rPr>
          <w:noProof/>
          <w:lang w:eastAsia="zh-CN"/>
        </w:rPr>
        <w:t>6.5</w:t>
      </w:r>
      <w:r w:rsidRPr="009F09F1">
        <w:t>.7</w:t>
      </w:r>
      <w:r w:rsidRPr="009F09F1">
        <w:tab/>
        <w:t>Error Handling</w:t>
      </w:r>
      <w:bookmarkEnd w:id="4356"/>
      <w:bookmarkEnd w:id="4357"/>
      <w:bookmarkEnd w:id="4358"/>
      <w:bookmarkEnd w:id="4359"/>
      <w:bookmarkEnd w:id="4360"/>
      <w:bookmarkEnd w:id="4361"/>
      <w:bookmarkEnd w:id="4362"/>
      <w:bookmarkEnd w:id="4363"/>
      <w:bookmarkEnd w:id="4364"/>
      <w:bookmarkEnd w:id="4365"/>
      <w:bookmarkEnd w:id="4366"/>
    </w:p>
    <w:p w14:paraId="16F8D953" w14:textId="77777777" w:rsidR="009F09F1" w:rsidRPr="009F09F1" w:rsidRDefault="009F09F1" w:rsidP="009F09F1">
      <w:pPr>
        <w:pStyle w:val="Heading4"/>
      </w:pPr>
      <w:bookmarkStart w:id="4367" w:name="_Toc144024287"/>
      <w:bookmarkStart w:id="4368" w:name="_Toc144459719"/>
      <w:bookmarkStart w:id="4369" w:name="_Toc160452949"/>
      <w:bookmarkStart w:id="4370" w:name="_Toc164869877"/>
      <w:bookmarkStart w:id="4371" w:name="_Toc175350866"/>
      <w:bookmarkStart w:id="4372" w:name="_Toc180146804"/>
      <w:bookmarkStart w:id="4373" w:name="_Toc180249302"/>
      <w:bookmarkStart w:id="4374" w:name="_Toc183379256"/>
      <w:bookmarkStart w:id="4375" w:name="_Toc195349249"/>
      <w:bookmarkStart w:id="4376" w:name="_Toc195349837"/>
      <w:bookmarkStart w:id="4377" w:name="_Toc200747615"/>
      <w:r w:rsidRPr="009F09F1">
        <w:rPr>
          <w:noProof/>
          <w:lang w:eastAsia="zh-CN"/>
        </w:rPr>
        <w:t>6.5</w:t>
      </w:r>
      <w:r w:rsidRPr="009F09F1">
        <w:t>.7.1</w:t>
      </w:r>
      <w:r w:rsidRPr="009F09F1">
        <w:tab/>
        <w:t>General</w:t>
      </w:r>
      <w:bookmarkEnd w:id="4367"/>
      <w:bookmarkEnd w:id="4368"/>
      <w:bookmarkEnd w:id="4369"/>
      <w:bookmarkEnd w:id="4370"/>
      <w:bookmarkEnd w:id="4371"/>
      <w:bookmarkEnd w:id="4372"/>
      <w:bookmarkEnd w:id="4373"/>
      <w:bookmarkEnd w:id="4374"/>
      <w:bookmarkEnd w:id="4375"/>
      <w:bookmarkEnd w:id="4376"/>
      <w:bookmarkEnd w:id="4377"/>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8" w:name="_Toc144024288"/>
      <w:bookmarkStart w:id="4379" w:name="_Toc144459720"/>
      <w:bookmarkStart w:id="4380" w:name="_Toc160452950"/>
      <w:bookmarkStart w:id="4381" w:name="_Toc164869878"/>
      <w:bookmarkStart w:id="4382" w:name="_Toc175350867"/>
      <w:bookmarkStart w:id="4383" w:name="_Toc180146805"/>
      <w:bookmarkStart w:id="4384" w:name="_Toc180249303"/>
      <w:bookmarkStart w:id="4385" w:name="_Toc183379257"/>
      <w:bookmarkStart w:id="4386" w:name="_Toc195349250"/>
      <w:bookmarkStart w:id="4387" w:name="_Toc195349838"/>
      <w:bookmarkStart w:id="4388" w:name="_Toc200747616"/>
      <w:r w:rsidRPr="009F09F1">
        <w:rPr>
          <w:noProof/>
          <w:lang w:eastAsia="zh-CN"/>
        </w:rPr>
        <w:t>6.5</w:t>
      </w:r>
      <w:r w:rsidRPr="009F09F1">
        <w:t>.7.2</w:t>
      </w:r>
      <w:r w:rsidRPr="009F09F1">
        <w:tab/>
        <w:t>Protocol Errors</w:t>
      </w:r>
      <w:bookmarkEnd w:id="4378"/>
      <w:bookmarkEnd w:id="4379"/>
      <w:bookmarkEnd w:id="4380"/>
      <w:bookmarkEnd w:id="4381"/>
      <w:bookmarkEnd w:id="4382"/>
      <w:bookmarkEnd w:id="4383"/>
      <w:bookmarkEnd w:id="4384"/>
      <w:bookmarkEnd w:id="4385"/>
      <w:bookmarkEnd w:id="4386"/>
      <w:bookmarkEnd w:id="4387"/>
      <w:bookmarkEnd w:id="438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89" w:name="_Toc144024289"/>
      <w:bookmarkStart w:id="4390" w:name="_Toc144459721"/>
      <w:bookmarkStart w:id="4391" w:name="_Toc160452951"/>
      <w:bookmarkStart w:id="4392" w:name="_Toc164869879"/>
      <w:bookmarkStart w:id="4393" w:name="_Toc175350868"/>
      <w:bookmarkStart w:id="4394" w:name="_Toc180146806"/>
      <w:bookmarkStart w:id="4395" w:name="_Toc180249304"/>
      <w:bookmarkStart w:id="4396" w:name="_Toc183379258"/>
      <w:bookmarkStart w:id="4397" w:name="_Toc195349251"/>
      <w:bookmarkStart w:id="4398" w:name="_Toc195349839"/>
      <w:bookmarkStart w:id="4399" w:name="_Toc200747617"/>
      <w:r w:rsidRPr="009F09F1">
        <w:rPr>
          <w:noProof/>
          <w:lang w:eastAsia="zh-CN"/>
        </w:rPr>
        <w:t>6.5</w:t>
      </w:r>
      <w:r w:rsidRPr="009F09F1">
        <w:t>.7.3</w:t>
      </w:r>
      <w:r w:rsidRPr="009F09F1">
        <w:tab/>
        <w:t>Application Errors</w:t>
      </w:r>
      <w:bookmarkEnd w:id="4389"/>
      <w:bookmarkEnd w:id="4390"/>
      <w:bookmarkEnd w:id="4391"/>
      <w:bookmarkEnd w:id="4392"/>
      <w:bookmarkEnd w:id="4393"/>
      <w:bookmarkEnd w:id="4394"/>
      <w:bookmarkEnd w:id="4395"/>
      <w:bookmarkEnd w:id="4396"/>
      <w:bookmarkEnd w:id="4397"/>
      <w:bookmarkEnd w:id="4398"/>
      <w:bookmarkEnd w:id="439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0" w:name="_Toc144024290"/>
            <w:bookmarkStart w:id="440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2" w:name="_Toc160452952"/>
      <w:bookmarkStart w:id="4403" w:name="_Toc164869880"/>
      <w:bookmarkStart w:id="4404" w:name="_Toc175350869"/>
      <w:bookmarkStart w:id="4405" w:name="_Toc180146807"/>
      <w:bookmarkStart w:id="4406" w:name="_Toc180249305"/>
      <w:bookmarkStart w:id="4407" w:name="_Toc183379259"/>
      <w:bookmarkStart w:id="4408" w:name="_Toc195349252"/>
      <w:bookmarkStart w:id="4409" w:name="_Toc195349840"/>
      <w:bookmarkStart w:id="4410" w:name="_Toc200747618"/>
      <w:r w:rsidRPr="009F09F1">
        <w:rPr>
          <w:noProof/>
          <w:lang w:eastAsia="zh-CN"/>
        </w:rPr>
        <w:lastRenderedPageBreak/>
        <w:t>6.5</w:t>
      </w:r>
      <w:r w:rsidRPr="009F09F1">
        <w:t>.8</w:t>
      </w:r>
      <w:r w:rsidRPr="009F09F1">
        <w:rPr>
          <w:lang w:eastAsia="zh-CN"/>
        </w:rPr>
        <w:tab/>
        <w:t>Feature negotiation</w:t>
      </w:r>
      <w:bookmarkEnd w:id="4400"/>
      <w:bookmarkEnd w:id="4401"/>
      <w:bookmarkEnd w:id="4402"/>
      <w:bookmarkEnd w:id="4403"/>
      <w:bookmarkEnd w:id="4404"/>
      <w:bookmarkEnd w:id="4405"/>
      <w:bookmarkEnd w:id="4406"/>
      <w:bookmarkEnd w:id="4407"/>
      <w:bookmarkEnd w:id="4408"/>
      <w:bookmarkEnd w:id="4409"/>
      <w:bookmarkEnd w:id="4410"/>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1" w:name="_Toc144024291"/>
      <w:bookmarkStart w:id="4412" w:name="_Toc144459723"/>
      <w:bookmarkStart w:id="4413" w:name="_Toc160452953"/>
      <w:bookmarkStart w:id="4414" w:name="_Toc164869881"/>
      <w:bookmarkStart w:id="4415" w:name="_Toc175350870"/>
      <w:bookmarkStart w:id="4416" w:name="_Toc180146808"/>
      <w:bookmarkStart w:id="4417" w:name="_Toc180249306"/>
      <w:bookmarkStart w:id="4418" w:name="_Toc183379260"/>
      <w:bookmarkStart w:id="4419" w:name="_Toc195349253"/>
      <w:bookmarkStart w:id="4420" w:name="_Toc195349841"/>
      <w:bookmarkStart w:id="4421" w:name="_Toc200747619"/>
      <w:r w:rsidRPr="009F09F1">
        <w:rPr>
          <w:noProof/>
          <w:lang w:eastAsia="zh-CN"/>
        </w:rPr>
        <w:t>6.5</w:t>
      </w:r>
      <w:r w:rsidRPr="009F09F1">
        <w:t>.9</w:t>
      </w:r>
      <w:r w:rsidRPr="009F09F1">
        <w:tab/>
        <w:t>Security</w:t>
      </w:r>
      <w:bookmarkEnd w:id="4411"/>
      <w:bookmarkEnd w:id="4412"/>
      <w:bookmarkEnd w:id="4413"/>
      <w:bookmarkEnd w:id="4414"/>
      <w:bookmarkEnd w:id="4415"/>
      <w:bookmarkEnd w:id="4416"/>
      <w:bookmarkEnd w:id="4417"/>
      <w:bookmarkEnd w:id="4418"/>
      <w:bookmarkEnd w:id="4419"/>
      <w:bookmarkEnd w:id="4420"/>
      <w:bookmarkEnd w:id="4421"/>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2" w:name="_Toc175350871"/>
      <w:bookmarkStart w:id="4423" w:name="_Toc180146809"/>
      <w:bookmarkStart w:id="4424" w:name="_Toc180249307"/>
      <w:bookmarkStart w:id="4425" w:name="_Toc183379261"/>
      <w:bookmarkStart w:id="4426" w:name="_Toc195349254"/>
      <w:bookmarkStart w:id="4427" w:name="_Toc195349842"/>
      <w:bookmarkStart w:id="4428" w:name="_Toc200747620"/>
      <w:r w:rsidR="000C41B6" w:rsidRPr="00EF3043">
        <w:lastRenderedPageBreak/>
        <w:t>6.6</w:t>
      </w:r>
      <w:r w:rsidR="000C41B6" w:rsidRPr="00EF3043">
        <w:tab/>
        <w:t>UAE_FlightPathMonitoring Service API</w:t>
      </w:r>
      <w:bookmarkEnd w:id="4422"/>
      <w:bookmarkEnd w:id="4423"/>
      <w:bookmarkEnd w:id="4424"/>
      <w:bookmarkEnd w:id="4425"/>
      <w:bookmarkEnd w:id="4426"/>
      <w:bookmarkEnd w:id="4427"/>
      <w:bookmarkEnd w:id="4428"/>
    </w:p>
    <w:p w14:paraId="33EB2828" w14:textId="77777777" w:rsidR="000C41B6" w:rsidRPr="00EF3043" w:rsidRDefault="000C41B6" w:rsidP="000C41B6">
      <w:pPr>
        <w:pStyle w:val="Heading3"/>
      </w:pPr>
      <w:bookmarkStart w:id="4429" w:name="_Toc175350872"/>
      <w:bookmarkStart w:id="4430" w:name="_Toc180146810"/>
      <w:bookmarkStart w:id="4431" w:name="_Toc180249308"/>
      <w:bookmarkStart w:id="4432" w:name="_Toc183379262"/>
      <w:bookmarkStart w:id="4433" w:name="_Toc195349255"/>
      <w:bookmarkStart w:id="4434" w:name="_Toc195349843"/>
      <w:bookmarkStart w:id="4435" w:name="_Toc200747621"/>
      <w:r w:rsidRPr="00EF3043">
        <w:t>6.6.1</w:t>
      </w:r>
      <w:r w:rsidRPr="00EF3043">
        <w:tab/>
        <w:t>Introduction</w:t>
      </w:r>
      <w:bookmarkEnd w:id="4429"/>
      <w:bookmarkEnd w:id="4430"/>
      <w:bookmarkEnd w:id="4431"/>
      <w:bookmarkEnd w:id="4432"/>
      <w:bookmarkEnd w:id="4433"/>
      <w:bookmarkEnd w:id="4434"/>
      <w:bookmarkEnd w:id="4435"/>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6" w:name="_Toc175350873"/>
      <w:bookmarkStart w:id="4437" w:name="_Toc180146811"/>
      <w:bookmarkStart w:id="4438" w:name="_Toc180249309"/>
      <w:bookmarkStart w:id="4439" w:name="_Toc183379263"/>
      <w:bookmarkStart w:id="4440" w:name="_Toc195349256"/>
      <w:bookmarkStart w:id="4441" w:name="_Toc195349844"/>
      <w:bookmarkStart w:id="4442" w:name="_Toc200747622"/>
      <w:r w:rsidRPr="00EF3043">
        <w:t>6.6.2</w:t>
      </w:r>
      <w:r w:rsidRPr="00EF3043">
        <w:tab/>
        <w:t>Usage of HTTP</w:t>
      </w:r>
      <w:bookmarkEnd w:id="4436"/>
      <w:bookmarkEnd w:id="4437"/>
      <w:bookmarkEnd w:id="4438"/>
      <w:bookmarkEnd w:id="4439"/>
      <w:bookmarkEnd w:id="4440"/>
      <w:bookmarkEnd w:id="4441"/>
      <w:bookmarkEnd w:id="4442"/>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3" w:name="_Toc175350874"/>
      <w:bookmarkStart w:id="4444" w:name="_Toc180146812"/>
      <w:bookmarkStart w:id="4445" w:name="_Toc180249310"/>
      <w:bookmarkStart w:id="4446" w:name="_Toc183379264"/>
      <w:bookmarkStart w:id="4447" w:name="_Toc195349257"/>
      <w:bookmarkStart w:id="4448" w:name="_Toc195349845"/>
      <w:bookmarkStart w:id="4449" w:name="_Toc200747623"/>
      <w:r w:rsidRPr="00EF3043">
        <w:t>6.6.3</w:t>
      </w:r>
      <w:r w:rsidRPr="00EF3043">
        <w:tab/>
        <w:t>Resources</w:t>
      </w:r>
      <w:bookmarkEnd w:id="4443"/>
      <w:bookmarkEnd w:id="4444"/>
      <w:bookmarkEnd w:id="4445"/>
      <w:bookmarkEnd w:id="4446"/>
      <w:bookmarkEnd w:id="4447"/>
      <w:bookmarkEnd w:id="4448"/>
      <w:bookmarkEnd w:id="4449"/>
    </w:p>
    <w:p w14:paraId="08231AD7" w14:textId="77777777" w:rsidR="000C41B6" w:rsidRPr="00EF3043" w:rsidRDefault="000C41B6" w:rsidP="000C41B6">
      <w:pPr>
        <w:pStyle w:val="Heading4"/>
      </w:pPr>
      <w:bookmarkStart w:id="4450" w:name="_Toc175350875"/>
      <w:bookmarkStart w:id="4451" w:name="_Toc180146813"/>
      <w:bookmarkStart w:id="4452" w:name="_Toc180249311"/>
      <w:bookmarkStart w:id="4453" w:name="_Toc183379265"/>
      <w:bookmarkStart w:id="4454" w:name="_Toc195349258"/>
      <w:bookmarkStart w:id="4455" w:name="_Toc195349846"/>
      <w:bookmarkStart w:id="4456" w:name="_Toc200747624"/>
      <w:r w:rsidRPr="00EF3043">
        <w:t>6.6.3.1</w:t>
      </w:r>
      <w:r w:rsidRPr="00EF3043">
        <w:tab/>
        <w:t>Overview</w:t>
      </w:r>
      <w:bookmarkEnd w:id="4450"/>
      <w:bookmarkEnd w:id="4451"/>
      <w:bookmarkEnd w:id="4452"/>
      <w:bookmarkEnd w:id="4453"/>
      <w:bookmarkEnd w:id="4454"/>
      <w:bookmarkEnd w:id="4455"/>
      <w:bookmarkEnd w:id="445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5pt;height:170.4pt" o:ole="">
            <v:imagedata r:id="rId96" o:title=""/>
          </v:shape>
          <o:OLEObject Type="Embed" ProgID="Word.Document.8" ShapeID="_x0000_i1068" DrawAspect="Content" ObjectID="_1811358874"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7" w:name="_Hlk171942669"/>
            <w:r w:rsidRPr="00EF3043">
              <w:t>configId</w:t>
            </w:r>
            <w:bookmarkEnd w:id="4457"/>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8" w:name="_Toc175350876"/>
      <w:bookmarkStart w:id="4459" w:name="_Toc180146814"/>
      <w:bookmarkStart w:id="4460" w:name="_Toc180249312"/>
      <w:bookmarkStart w:id="4461" w:name="_Toc183379266"/>
      <w:bookmarkStart w:id="4462" w:name="_Toc195349259"/>
      <w:bookmarkStart w:id="4463" w:name="_Toc195349847"/>
      <w:bookmarkStart w:id="4464" w:name="_Toc200747625"/>
      <w:r w:rsidRPr="00EF3043">
        <w:t>6.6.3.2</w:t>
      </w:r>
      <w:r w:rsidRPr="00EF3043">
        <w:tab/>
        <w:t xml:space="preserve">Resource: </w:t>
      </w:r>
      <w:r w:rsidRPr="00EF3043">
        <w:rPr>
          <w:rFonts w:eastAsia="Calibri"/>
        </w:rPr>
        <w:t>Flight Path Monitoring Configurations</w:t>
      </w:r>
      <w:bookmarkEnd w:id="4458"/>
      <w:bookmarkEnd w:id="4459"/>
      <w:bookmarkEnd w:id="4460"/>
      <w:bookmarkEnd w:id="4461"/>
      <w:bookmarkEnd w:id="4462"/>
      <w:bookmarkEnd w:id="4463"/>
      <w:bookmarkEnd w:id="4464"/>
    </w:p>
    <w:p w14:paraId="61438847" w14:textId="0FE326B0" w:rsidR="000C41B6" w:rsidRPr="00EF3043" w:rsidRDefault="000C41B6" w:rsidP="000C41B6">
      <w:pPr>
        <w:pStyle w:val="Heading5"/>
      </w:pPr>
      <w:bookmarkStart w:id="4465" w:name="_Toc175350877"/>
      <w:bookmarkStart w:id="4466" w:name="_Toc180146815"/>
      <w:bookmarkStart w:id="4467" w:name="_Toc180249313"/>
      <w:bookmarkStart w:id="4468" w:name="_Toc183379267"/>
      <w:bookmarkStart w:id="4469" w:name="_Toc195349260"/>
      <w:bookmarkStart w:id="4470" w:name="_Toc195349848"/>
      <w:bookmarkStart w:id="4471" w:name="_Toc200747626"/>
      <w:r w:rsidRPr="00EF3043">
        <w:t>6.6.3.2.1</w:t>
      </w:r>
      <w:r w:rsidRPr="00EF3043">
        <w:tab/>
        <w:t>Description</w:t>
      </w:r>
      <w:bookmarkEnd w:id="4465"/>
      <w:bookmarkEnd w:id="4466"/>
      <w:bookmarkEnd w:id="4467"/>
      <w:bookmarkEnd w:id="4468"/>
      <w:bookmarkEnd w:id="4469"/>
      <w:bookmarkEnd w:id="4470"/>
      <w:bookmarkEnd w:id="447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2" w:name="_Toc175350878"/>
      <w:bookmarkStart w:id="4473" w:name="_Toc180146816"/>
      <w:bookmarkStart w:id="4474" w:name="_Toc180249314"/>
      <w:bookmarkStart w:id="4475" w:name="_Toc183379268"/>
      <w:bookmarkStart w:id="4476" w:name="_Toc195349261"/>
      <w:bookmarkStart w:id="4477" w:name="_Toc195349849"/>
      <w:bookmarkStart w:id="4478" w:name="_Toc200747627"/>
      <w:r w:rsidRPr="00EF3043">
        <w:t>6.6.3.2.2</w:t>
      </w:r>
      <w:r w:rsidRPr="00EF3043">
        <w:tab/>
        <w:t>Resource Definition</w:t>
      </w:r>
      <w:bookmarkEnd w:id="4472"/>
      <w:bookmarkEnd w:id="4473"/>
      <w:bookmarkEnd w:id="4474"/>
      <w:bookmarkEnd w:id="4475"/>
      <w:bookmarkEnd w:id="4476"/>
      <w:bookmarkEnd w:id="4477"/>
      <w:bookmarkEnd w:id="447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79" w:name="_Toc175350879"/>
      <w:bookmarkStart w:id="4480" w:name="_Toc180146817"/>
      <w:bookmarkStart w:id="4481" w:name="_Toc180249315"/>
      <w:bookmarkStart w:id="4482" w:name="_Toc183379269"/>
      <w:bookmarkStart w:id="4483" w:name="_Toc195349262"/>
      <w:bookmarkStart w:id="4484" w:name="_Toc195349850"/>
      <w:bookmarkStart w:id="4485" w:name="_Toc200747628"/>
      <w:r w:rsidRPr="00EF3043">
        <w:t>6.6.3.2.3</w:t>
      </w:r>
      <w:r w:rsidRPr="00EF3043">
        <w:tab/>
        <w:t>Resource Standard Methods</w:t>
      </w:r>
      <w:bookmarkEnd w:id="4479"/>
      <w:bookmarkEnd w:id="4480"/>
      <w:bookmarkEnd w:id="4481"/>
      <w:bookmarkEnd w:id="4482"/>
      <w:bookmarkEnd w:id="4483"/>
      <w:bookmarkEnd w:id="4484"/>
      <w:bookmarkEnd w:id="4485"/>
    </w:p>
    <w:p w14:paraId="17ED9D84" w14:textId="441559C9" w:rsidR="000C41B6" w:rsidRPr="00EF3043" w:rsidRDefault="000C41B6" w:rsidP="000C41B6">
      <w:pPr>
        <w:pStyle w:val="Heading6"/>
      </w:pPr>
      <w:bookmarkStart w:id="4486" w:name="_Toc175350880"/>
      <w:bookmarkStart w:id="4487" w:name="_Toc180146818"/>
      <w:bookmarkStart w:id="4488" w:name="_Toc180249316"/>
      <w:bookmarkStart w:id="4489" w:name="_Toc183379270"/>
      <w:bookmarkStart w:id="4490" w:name="_Toc195349263"/>
      <w:bookmarkStart w:id="4491" w:name="_Toc195349851"/>
      <w:bookmarkStart w:id="4492" w:name="_Toc200747629"/>
      <w:r w:rsidRPr="00EF3043">
        <w:t>6.6.3.2.3.1</w:t>
      </w:r>
      <w:r w:rsidRPr="00EF3043">
        <w:tab/>
        <w:t>GET</w:t>
      </w:r>
      <w:bookmarkEnd w:id="4486"/>
      <w:bookmarkEnd w:id="4487"/>
      <w:bookmarkEnd w:id="4488"/>
      <w:bookmarkEnd w:id="4489"/>
      <w:bookmarkEnd w:id="4490"/>
      <w:bookmarkEnd w:id="4491"/>
      <w:bookmarkEnd w:id="449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4493" w:name="_Toc175350881"/>
      <w:bookmarkStart w:id="4494" w:name="_Toc180146819"/>
      <w:bookmarkStart w:id="4495" w:name="_Toc180249317"/>
      <w:bookmarkStart w:id="4496" w:name="_Toc183379271"/>
      <w:bookmarkStart w:id="4497" w:name="_Toc195349264"/>
      <w:bookmarkStart w:id="4498" w:name="_Toc195349852"/>
      <w:bookmarkStart w:id="4499" w:name="_Toc200747630"/>
      <w:r w:rsidRPr="00EF3043">
        <w:t>6.6.3.2.3.2</w:t>
      </w:r>
      <w:r w:rsidRPr="00EF3043">
        <w:tab/>
        <w:t>POST</w:t>
      </w:r>
      <w:bookmarkEnd w:id="4493"/>
      <w:bookmarkEnd w:id="4494"/>
      <w:bookmarkEnd w:id="4495"/>
      <w:bookmarkEnd w:id="4496"/>
      <w:bookmarkEnd w:id="4497"/>
      <w:bookmarkEnd w:id="4498"/>
      <w:bookmarkEnd w:id="449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0" w:name="_Toc175350882"/>
      <w:bookmarkStart w:id="4501" w:name="_Toc180146820"/>
      <w:bookmarkStart w:id="4502" w:name="_Toc180249318"/>
      <w:bookmarkStart w:id="4503" w:name="_Toc183379272"/>
      <w:bookmarkStart w:id="4504" w:name="_Toc195349265"/>
      <w:bookmarkStart w:id="4505" w:name="_Toc195349853"/>
      <w:bookmarkStart w:id="4506" w:name="_Toc200747631"/>
      <w:r w:rsidRPr="00EF3043">
        <w:t>6.6.3.2.4</w:t>
      </w:r>
      <w:r w:rsidRPr="00EF3043">
        <w:tab/>
        <w:t>Resource Custom Operations</w:t>
      </w:r>
      <w:bookmarkEnd w:id="4500"/>
      <w:bookmarkEnd w:id="4501"/>
      <w:bookmarkEnd w:id="4502"/>
      <w:bookmarkEnd w:id="4503"/>
      <w:bookmarkEnd w:id="4504"/>
      <w:bookmarkEnd w:id="4505"/>
      <w:bookmarkEnd w:id="450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7" w:name="_Toc175350883"/>
      <w:bookmarkStart w:id="4508" w:name="_Toc180146821"/>
      <w:bookmarkStart w:id="4509" w:name="_Toc180249319"/>
      <w:bookmarkStart w:id="4510" w:name="_Toc183379273"/>
      <w:bookmarkStart w:id="4511" w:name="_Toc195349266"/>
      <w:bookmarkStart w:id="4512" w:name="_Toc195349854"/>
      <w:bookmarkStart w:id="4513" w:name="_Toc200747632"/>
      <w:r w:rsidRPr="00EF3043">
        <w:t>6.6.3.3</w:t>
      </w:r>
      <w:r w:rsidRPr="00EF3043">
        <w:tab/>
        <w:t xml:space="preserve">Resource: Individual </w:t>
      </w:r>
      <w:r w:rsidRPr="00EF3043">
        <w:rPr>
          <w:rFonts w:eastAsia="Calibri"/>
        </w:rPr>
        <w:t>Flight Path Monitoring Configuration</w:t>
      </w:r>
      <w:bookmarkEnd w:id="4507"/>
      <w:bookmarkEnd w:id="4508"/>
      <w:bookmarkEnd w:id="4509"/>
      <w:bookmarkEnd w:id="4510"/>
      <w:bookmarkEnd w:id="4511"/>
      <w:bookmarkEnd w:id="4512"/>
      <w:bookmarkEnd w:id="4513"/>
    </w:p>
    <w:p w14:paraId="576E23FC" w14:textId="745093B8" w:rsidR="000C41B6" w:rsidRPr="00EF3043" w:rsidRDefault="000C41B6" w:rsidP="000C41B6">
      <w:pPr>
        <w:pStyle w:val="Heading5"/>
      </w:pPr>
      <w:bookmarkStart w:id="4514" w:name="_Toc175350884"/>
      <w:bookmarkStart w:id="4515" w:name="_Toc180146822"/>
      <w:bookmarkStart w:id="4516" w:name="_Toc180249320"/>
      <w:bookmarkStart w:id="4517" w:name="_Toc183379274"/>
      <w:bookmarkStart w:id="4518" w:name="_Toc195349267"/>
      <w:bookmarkStart w:id="4519" w:name="_Toc195349855"/>
      <w:bookmarkStart w:id="4520" w:name="_Toc200747633"/>
      <w:r w:rsidRPr="00EF3043">
        <w:t>6.6.3.3.1</w:t>
      </w:r>
      <w:r w:rsidRPr="00EF3043">
        <w:tab/>
        <w:t>Description</w:t>
      </w:r>
      <w:bookmarkEnd w:id="4514"/>
      <w:bookmarkEnd w:id="4515"/>
      <w:bookmarkEnd w:id="4516"/>
      <w:bookmarkEnd w:id="4517"/>
      <w:bookmarkEnd w:id="4518"/>
      <w:bookmarkEnd w:id="4519"/>
      <w:bookmarkEnd w:id="4520"/>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1" w:name="_Toc175350885"/>
      <w:bookmarkStart w:id="4522" w:name="_Toc180146823"/>
      <w:bookmarkStart w:id="4523" w:name="_Toc180249321"/>
      <w:bookmarkStart w:id="4524" w:name="_Toc183379275"/>
      <w:bookmarkStart w:id="4525" w:name="_Toc195349268"/>
      <w:bookmarkStart w:id="4526" w:name="_Toc195349856"/>
      <w:bookmarkStart w:id="4527" w:name="_Toc200747634"/>
      <w:r w:rsidRPr="00EF3043">
        <w:t>6.6.3.3.2</w:t>
      </w:r>
      <w:r w:rsidRPr="00EF3043">
        <w:tab/>
        <w:t>Resource Definition</w:t>
      </w:r>
      <w:bookmarkEnd w:id="4521"/>
      <w:bookmarkEnd w:id="4522"/>
      <w:bookmarkEnd w:id="4523"/>
      <w:bookmarkEnd w:id="4524"/>
      <w:bookmarkEnd w:id="4525"/>
      <w:bookmarkEnd w:id="4526"/>
      <w:bookmarkEnd w:id="452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8" w:name="_Toc175350886"/>
      <w:bookmarkStart w:id="4529" w:name="_Toc180146824"/>
      <w:bookmarkStart w:id="4530" w:name="_Toc180249322"/>
      <w:bookmarkStart w:id="4531" w:name="_Toc183379276"/>
      <w:bookmarkStart w:id="4532" w:name="_Toc195349269"/>
      <w:bookmarkStart w:id="4533" w:name="_Toc195349857"/>
      <w:bookmarkStart w:id="4534" w:name="_Toc200747635"/>
      <w:r w:rsidRPr="00EF3043">
        <w:lastRenderedPageBreak/>
        <w:t>6.6.3.3.3</w:t>
      </w:r>
      <w:r w:rsidRPr="00EF3043">
        <w:tab/>
        <w:t>Resource Standard Methods</w:t>
      </w:r>
      <w:bookmarkEnd w:id="4528"/>
      <w:bookmarkEnd w:id="4529"/>
      <w:bookmarkEnd w:id="4530"/>
      <w:bookmarkEnd w:id="4531"/>
      <w:bookmarkEnd w:id="4532"/>
      <w:bookmarkEnd w:id="4533"/>
      <w:bookmarkEnd w:id="4534"/>
    </w:p>
    <w:p w14:paraId="5D743312" w14:textId="0504DD60" w:rsidR="000C41B6" w:rsidRPr="00EF3043" w:rsidRDefault="000C41B6" w:rsidP="000C41B6">
      <w:pPr>
        <w:pStyle w:val="Heading6"/>
      </w:pPr>
      <w:bookmarkStart w:id="4535" w:name="_Toc175350887"/>
      <w:bookmarkStart w:id="4536" w:name="_Toc180146825"/>
      <w:bookmarkStart w:id="4537" w:name="_Toc180249323"/>
      <w:bookmarkStart w:id="4538" w:name="_Toc183379277"/>
      <w:bookmarkStart w:id="4539" w:name="_Toc195349270"/>
      <w:bookmarkStart w:id="4540" w:name="_Toc195349858"/>
      <w:bookmarkStart w:id="4541" w:name="_Toc200747636"/>
      <w:r w:rsidRPr="00EF3043">
        <w:t>6.6.3.3.3.1</w:t>
      </w:r>
      <w:r w:rsidRPr="00EF3043">
        <w:tab/>
        <w:t>GET</w:t>
      </w:r>
      <w:bookmarkEnd w:id="4535"/>
      <w:bookmarkEnd w:id="4536"/>
      <w:bookmarkEnd w:id="4537"/>
      <w:bookmarkEnd w:id="4538"/>
      <w:bookmarkEnd w:id="4539"/>
      <w:bookmarkEnd w:id="4540"/>
      <w:bookmarkEnd w:id="454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4542" w:name="_Toc175350888"/>
      <w:bookmarkStart w:id="4543" w:name="_Toc180146826"/>
      <w:bookmarkStart w:id="4544" w:name="_Toc180249324"/>
      <w:bookmarkStart w:id="4545" w:name="_Toc183379278"/>
      <w:bookmarkStart w:id="4546" w:name="_Toc195349271"/>
      <w:bookmarkStart w:id="4547" w:name="_Toc195349859"/>
      <w:bookmarkStart w:id="4548" w:name="_Toc200747637"/>
      <w:r w:rsidRPr="00EF3043">
        <w:lastRenderedPageBreak/>
        <w:t>6.6.3.3.3.2</w:t>
      </w:r>
      <w:r w:rsidRPr="00EF3043">
        <w:tab/>
        <w:t>PUT</w:t>
      </w:r>
      <w:bookmarkEnd w:id="4542"/>
      <w:bookmarkEnd w:id="4543"/>
      <w:bookmarkEnd w:id="4544"/>
      <w:bookmarkEnd w:id="4545"/>
      <w:bookmarkEnd w:id="4546"/>
      <w:bookmarkEnd w:id="4547"/>
      <w:bookmarkEnd w:id="454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4549" w:name="_Toc175350889"/>
      <w:bookmarkStart w:id="4550" w:name="_Toc180146827"/>
      <w:bookmarkStart w:id="4551" w:name="_Toc180249325"/>
      <w:bookmarkStart w:id="4552" w:name="_Toc183379279"/>
      <w:bookmarkStart w:id="4553" w:name="_Toc195349272"/>
      <w:bookmarkStart w:id="4554" w:name="_Toc195349860"/>
      <w:bookmarkStart w:id="4555" w:name="_Toc200747638"/>
      <w:r w:rsidRPr="00EF3043">
        <w:t>6.6.3.3.3.3</w:t>
      </w:r>
      <w:r w:rsidRPr="00EF3043">
        <w:tab/>
        <w:t>PATCH</w:t>
      </w:r>
      <w:bookmarkEnd w:id="4549"/>
      <w:bookmarkEnd w:id="4550"/>
      <w:bookmarkEnd w:id="4551"/>
      <w:bookmarkEnd w:id="4552"/>
      <w:bookmarkEnd w:id="4553"/>
      <w:bookmarkEnd w:id="4554"/>
      <w:bookmarkEnd w:id="455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4556" w:name="_Toc175350890"/>
      <w:bookmarkStart w:id="4557" w:name="_Toc180146828"/>
      <w:bookmarkStart w:id="4558" w:name="_Toc180249326"/>
      <w:bookmarkStart w:id="4559" w:name="_Toc183379280"/>
      <w:bookmarkStart w:id="4560" w:name="_Toc195349273"/>
      <w:bookmarkStart w:id="4561" w:name="_Toc195349861"/>
      <w:bookmarkStart w:id="4562" w:name="_Toc200747639"/>
      <w:r w:rsidRPr="00EF3043">
        <w:t>6.6.3.3.3.4</w:t>
      </w:r>
      <w:r w:rsidRPr="00EF3043">
        <w:tab/>
        <w:t>DELETE</w:t>
      </w:r>
      <w:bookmarkEnd w:id="4556"/>
      <w:bookmarkEnd w:id="4557"/>
      <w:bookmarkEnd w:id="4558"/>
      <w:bookmarkEnd w:id="4559"/>
      <w:bookmarkEnd w:id="4560"/>
      <w:bookmarkEnd w:id="4561"/>
      <w:bookmarkEnd w:id="456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3" w:name="_Toc175350891"/>
      <w:bookmarkStart w:id="4564" w:name="_Toc180146829"/>
      <w:bookmarkStart w:id="4565" w:name="_Toc180249327"/>
      <w:bookmarkStart w:id="4566" w:name="_Toc183379281"/>
      <w:bookmarkStart w:id="4567" w:name="_Toc195349274"/>
      <w:bookmarkStart w:id="4568" w:name="_Toc195349862"/>
      <w:bookmarkStart w:id="4569" w:name="_Toc200747640"/>
      <w:r w:rsidRPr="00EF3043">
        <w:t>6.6.3.3.4</w:t>
      </w:r>
      <w:r w:rsidRPr="00EF3043">
        <w:tab/>
        <w:t>Resource Custom Operations</w:t>
      </w:r>
      <w:bookmarkEnd w:id="4563"/>
      <w:bookmarkEnd w:id="4564"/>
      <w:bookmarkEnd w:id="4565"/>
      <w:bookmarkEnd w:id="4566"/>
      <w:bookmarkEnd w:id="4567"/>
      <w:bookmarkEnd w:id="4568"/>
      <w:bookmarkEnd w:id="456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0" w:name="_Toc175350892"/>
      <w:bookmarkStart w:id="4571" w:name="_Toc180146830"/>
      <w:bookmarkStart w:id="4572" w:name="_Toc180249328"/>
      <w:bookmarkStart w:id="4573" w:name="_Toc183379282"/>
      <w:bookmarkStart w:id="4574" w:name="_Toc195349275"/>
      <w:bookmarkStart w:id="4575" w:name="_Toc195349863"/>
      <w:bookmarkStart w:id="4576" w:name="_Toc200747641"/>
      <w:r w:rsidRPr="00EF3043">
        <w:t>6.6.4</w:t>
      </w:r>
      <w:r w:rsidRPr="00EF3043">
        <w:tab/>
        <w:t>Custom Operations without associated resources</w:t>
      </w:r>
      <w:bookmarkEnd w:id="4570"/>
      <w:bookmarkEnd w:id="4571"/>
      <w:bookmarkEnd w:id="4572"/>
      <w:bookmarkEnd w:id="4573"/>
      <w:bookmarkEnd w:id="4574"/>
      <w:bookmarkEnd w:id="4575"/>
      <w:bookmarkEnd w:id="457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7" w:name="_Toc175350893"/>
      <w:bookmarkStart w:id="4578" w:name="_Toc180146831"/>
      <w:bookmarkStart w:id="4579" w:name="_Toc180249329"/>
      <w:bookmarkStart w:id="4580" w:name="_Toc183379283"/>
      <w:bookmarkStart w:id="4581" w:name="_Toc195349276"/>
      <w:bookmarkStart w:id="4582" w:name="_Toc195349864"/>
      <w:bookmarkStart w:id="4583" w:name="_Toc200747642"/>
      <w:r w:rsidRPr="00EF3043">
        <w:t>6.6.5</w:t>
      </w:r>
      <w:r w:rsidRPr="00EF3043">
        <w:tab/>
        <w:t>Notifications</w:t>
      </w:r>
      <w:bookmarkEnd w:id="4577"/>
      <w:bookmarkEnd w:id="4578"/>
      <w:bookmarkEnd w:id="4579"/>
      <w:bookmarkEnd w:id="4580"/>
      <w:bookmarkEnd w:id="4581"/>
      <w:bookmarkEnd w:id="4582"/>
      <w:bookmarkEnd w:id="4583"/>
    </w:p>
    <w:p w14:paraId="3CA29B43" w14:textId="321ED84A" w:rsidR="000C41B6" w:rsidRPr="00EF3043" w:rsidRDefault="000C41B6" w:rsidP="000C41B6">
      <w:pPr>
        <w:pStyle w:val="Heading4"/>
      </w:pPr>
      <w:bookmarkStart w:id="4584" w:name="_Toc175350894"/>
      <w:bookmarkStart w:id="4585" w:name="_Toc180146832"/>
      <w:bookmarkStart w:id="4586" w:name="_Toc180249330"/>
      <w:bookmarkStart w:id="4587" w:name="_Toc183379284"/>
      <w:bookmarkStart w:id="4588" w:name="_Toc195349277"/>
      <w:bookmarkStart w:id="4589" w:name="_Toc195349865"/>
      <w:bookmarkStart w:id="4590" w:name="_Toc200747643"/>
      <w:r w:rsidRPr="00EF3043">
        <w:t>6.6.5.1</w:t>
      </w:r>
      <w:r w:rsidRPr="00EF3043">
        <w:tab/>
        <w:t>General</w:t>
      </w:r>
      <w:bookmarkEnd w:id="4584"/>
      <w:bookmarkEnd w:id="4585"/>
      <w:bookmarkEnd w:id="4586"/>
      <w:bookmarkEnd w:id="4587"/>
      <w:bookmarkEnd w:id="4588"/>
      <w:bookmarkEnd w:id="4589"/>
      <w:bookmarkEnd w:id="459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1" w:name="_Toc175350895"/>
      <w:bookmarkStart w:id="4592" w:name="_Toc180146833"/>
      <w:bookmarkStart w:id="4593" w:name="_Toc180249331"/>
      <w:bookmarkStart w:id="4594" w:name="_Toc183379285"/>
      <w:bookmarkStart w:id="4595" w:name="_Toc195349278"/>
      <w:bookmarkStart w:id="4596" w:name="_Toc195349866"/>
      <w:bookmarkStart w:id="4597" w:name="_Toc20074764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1"/>
      <w:bookmarkEnd w:id="4592"/>
      <w:bookmarkEnd w:id="4593"/>
      <w:bookmarkEnd w:id="4594"/>
      <w:bookmarkEnd w:id="4595"/>
      <w:bookmarkEnd w:id="4596"/>
      <w:bookmarkEnd w:id="4597"/>
    </w:p>
    <w:p w14:paraId="2AEFD7DD" w14:textId="72046FBB" w:rsidR="000C41B6" w:rsidRPr="00EF3043" w:rsidRDefault="000C41B6" w:rsidP="000C41B6">
      <w:pPr>
        <w:pStyle w:val="Heading5"/>
        <w:rPr>
          <w:noProof/>
          <w:lang w:val="en-US"/>
        </w:rPr>
      </w:pPr>
      <w:bookmarkStart w:id="4598" w:name="_Toc175350896"/>
      <w:bookmarkStart w:id="4599" w:name="_Toc180146834"/>
      <w:bookmarkStart w:id="4600" w:name="_Toc180249332"/>
      <w:bookmarkStart w:id="4601" w:name="_Toc183379286"/>
      <w:bookmarkStart w:id="4602" w:name="_Toc195349279"/>
      <w:bookmarkStart w:id="4603" w:name="_Toc195349867"/>
      <w:bookmarkStart w:id="4604" w:name="_Toc200747645"/>
      <w:r w:rsidRPr="00EF3043">
        <w:t>6.6.5</w:t>
      </w:r>
      <w:r w:rsidRPr="00EF3043">
        <w:rPr>
          <w:lang w:val="en-US"/>
        </w:rPr>
        <w:t>.2</w:t>
      </w:r>
      <w:r w:rsidRPr="00EF3043">
        <w:rPr>
          <w:noProof/>
          <w:lang w:val="en-US"/>
        </w:rPr>
        <w:t>.1</w:t>
      </w:r>
      <w:r w:rsidRPr="00EF3043">
        <w:rPr>
          <w:noProof/>
          <w:lang w:val="en-US"/>
        </w:rPr>
        <w:tab/>
        <w:t>Description</w:t>
      </w:r>
      <w:bookmarkEnd w:id="4598"/>
      <w:bookmarkEnd w:id="4599"/>
      <w:bookmarkEnd w:id="4600"/>
      <w:bookmarkEnd w:id="4601"/>
      <w:bookmarkEnd w:id="4602"/>
      <w:bookmarkEnd w:id="4603"/>
      <w:bookmarkEnd w:id="460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5" w:name="_Toc175350897"/>
      <w:bookmarkStart w:id="4606" w:name="_Toc180146835"/>
      <w:bookmarkStart w:id="4607" w:name="_Toc180249333"/>
      <w:bookmarkStart w:id="4608" w:name="_Toc183379287"/>
      <w:bookmarkStart w:id="4609" w:name="_Toc195349280"/>
      <w:bookmarkStart w:id="4610" w:name="_Toc195349868"/>
      <w:bookmarkStart w:id="4611" w:name="_Toc200747646"/>
      <w:r w:rsidRPr="00EF3043">
        <w:t>6.6.5.2</w:t>
      </w:r>
      <w:r w:rsidRPr="00EF3043">
        <w:rPr>
          <w:noProof/>
        </w:rPr>
        <w:t>.2</w:t>
      </w:r>
      <w:r w:rsidRPr="00EF3043">
        <w:rPr>
          <w:noProof/>
        </w:rPr>
        <w:tab/>
        <w:t>Target URI</w:t>
      </w:r>
      <w:bookmarkEnd w:id="4605"/>
      <w:bookmarkEnd w:id="4606"/>
      <w:bookmarkEnd w:id="4607"/>
      <w:bookmarkEnd w:id="4608"/>
      <w:bookmarkEnd w:id="4609"/>
      <w:bookmarkEnd w:id="4610"/>
      <w:bookmarkEnd w:id="4611"/>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2" w:name="_Toc175350898"/>
      <w:bookmarkStart w:id="4613" w:name="_Toc180146836"/>
      <w:bookmarkStart w:id="4614" w:name="_Toc180249334"/>
      <w:bookmarkStart w:id="4615" w:name="_Toc183379288"/>
      <w:bookmarkStart w:id="4616" w:name="_Toc195349281"/>
      <w:bookmarkStart w:id="4617" w:name="_Toc195349869"/>
      <w:bookmarkStart w:id="4618" w:name="_Toc200747647"/>
      <w:r w:rsidRPr="00EF3043">
        <w:lastRenderedPageBreak/>
        <w:t>6.6.5.2</w:t>
      </w:r>
      <w:r w:rsidRPr="00EF3043">
        <w:rPr>
          <w:noProof/>
        </w:rPr>
        <w:t>.3</w:t>
      </w:r>
      <w:r w:rsidRPr="00EF3043">
        <w:rPr>
          <w:noProof/>
        </w:rPr>
        <w:tab/>
        <w:t>Standard Methods</w:t>
      </w:r>
      <w:bookmarkEnd w:id="4612"/>
      <w:bookmarkEnd w:id="4613"/>
      <w:bookmarkEnd w:id="4614"/>
      <w:bookmarkEnd w:id="4615"/>
      <w:bookmarkEnd w:id="4616"/>
      <w:bookmarkEnd w:id="4617"/>
      <w:bookmarkEnd w:id="4618"/>
    </w:p>
    <w:p w14:paraId="55BAC23A" w14:textId="5784CE67" w:rsidR="000C41B6" w:rsidRPr="00EF3043" w:rsidRDefault="00EF3043" w:rsidP="000C41B6">
      <w:pPr>
        <w:pStyle w:val="Heading6"/>
        <w:rPr>
          <w:noProof/>
        </w:rPr>
      </w:pPr>
      <w:bookmarkStart w:id="4619" w:name="_Toc175350899"/>
      <w:bookmarkStart w:id="4620" w:name="_Toc180146837"/>
      <w:bookmarkStart w:id="4621" w:name="_Toc180249335"/>
      <w:bookmarkStart w:id="4622" w:name="_Toc183379289"/>
      <w:bookmarkStart w:id="4623" w:name="_Toc195349282"/>
      <w:bookmarkStart w:id="4624" w:name="_Toc195349870"/>
      <w:bookmarkStart w:id="4625" w:name="_Toc200747648"/>
      <w:r w:rsidRPr="00EF3043">
        <w:t>6.6</w:t>
      </w:r>
      <w:r w:rsidR="000C41B6" w:rsidRPr="00EF3043">
        <w:t>.5.2.3</w:t>
      </w:r>
      <w:r w:rsidR="000C41B6" w:rsidRPr="00EF3043">
        <w:rPr>
          <w:noProof/>
        </w:rPr>
        <w:t>.1</w:t>
      </w:r>
      <w:r w:rsidR="000C41B6" w:rsidRPr="00EF3043">
        <w:rPr>
          <w:noProof/>
        </w:rPr>
        <w:tab/>
        <w:t>POST</w:t>
      </w:r>
      <w:bookmarkEnd w:id="4619"/>
      <w:bookmarkEnd w:id="4620"/>
      <w:bookmarkEnd w:id="4621"/>
      <w:bookmarkEnd w:id="4622"/>
      <w:bookmarkEnd w:id="4623"/>
      <w:bookmarkEnd w:id="4624"/>
      <w:bookmarkEnd w:id="462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6" w:name="_Toc175350900"/>
      <w:bookmarkStart w:id="4627" w:name="_Toc180146838"/>
      <w:bookmarkStart w:id="4628" w:name="_Toc180249336"/>
      <w:bookmarkStart w:id="4629" w:name="_Toc183379290"/>
      <w:bookmarkStart w:id="4630" w:name="_Toc195349283"/>
      <w:bookmarkStart w:id="4631" w:name="_Toc195349871"/>
      <w:bookmarkStart w:id="4632" w:name="_Toc20074764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6"/>
      <w:bookmarkEnd w:id="4627"/>
      <w:bookmarkEnd w:id="4628"/>
      <w:bookmarkEnd w:id="4629"/>
      <w:bookmarkEnd w:id="4630"/>
      <w:bookmarkEnd w:id="4631"/>
      <w:bookmarkEnd w:id="4632"/>
    </w:p>
    <w:p w14:paraId="51FD91C6" w14:textId="246E5B18" w:rsidR="000C41B6" w:rsidRPr="00EF3043" w:rsidRDefault="00EF3043" w:rsidP="000C41B6">
      <w:pPr>
        <w:pStyle w:val="Heading5"/>
        <w:rPr>
          <w:noProof/>
          <w:lang w:val="en-US"/>
        </w:rPr>
      </w:pPr>
      <w:bookmarkStart w:id="4633" w:name="_Toc175350901"/>
      <w:bookmarkStart w:id="4634" w:name="_Toc180146839"/>
      <w:bookmarkStart w:id="4635" w:name="_Toc180249337"/>
      <w:bookmarkStart w:id="4636" w:name="_Toc183379291"/>
      <w:bookmarkStart w:id="4637" w:name="_Toc195349284"/>
      <w:bookmarkStart w:id="4638" w:name="_Toc195349872"/>
      <w:bookmarkStart w:id="4639" w:name="_Toc20074765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3"/>
      <w:bookmarkEnd w:id="4634"/>
      <w:bookmarkEnd w:id="4635"/>
      <w:bookmarkEnd w:id="4636"/>
      <w:bookmarkEnd w:id="4637"/>
      <w:bookmarkEnd w:id="4638"/>
      <w:bookmarkEnd w:id="4639"/>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0" w:name="_Toc175350902"/>
      <w:bookmarkStart w:id="4641" w:name="_Toc180146840"/>
      <w:bookmarkStart w:id="4642" w:name="_Toc180249338"/>
      <w:bookmarkStart w:id="4643" w:name="_Toc183379292"/>
      <w:bookmarkStart w:id="4644" w:name="_Toc195349285"/>
      <w:bookmarkStart w:id="4645" w:name="_Toc195349873"/>
      <w:bookmarkStart w:id="4646" w:name="_Toc200747651"/>
      <w:r w:rsidRPr="00EF3043">
        <w:t>6.6</w:t>
      </w:r>
      <w:r w:rsidR="000C41B6" w:rsidRPr="00EF3043">
        <w:t>.5.3</w:t>
      </w:r>
      <w:r w:rsidR="000C41B6" w:rsidRPr="00EF3043">
        <w:rPr>
          <w:noProof/>
        </w:rPr>
        <w:t>.2</w:t>
      </w:r>
      <w:r w:rsidR="000C41B6" w:rsidRPr="00EF3043">
        <w:rPr>
          <w:noProof/>
        </w:rPr>
        <w:tab/>
        <w:t>Target URI</w:t>
      </w:r>
      <w:bookmarkEnd w:id="4640"/>
      <w:bookmarkEnd w:id="4641"/>
      <w:bookmarkEnd w:id="4642"/>
      <w:bookmarkEnd w:id="4643"/>
      <w:bookmarkEnd w:id="4644"/>
      <w:bookmarkEnd w:id="4645"/>
      <w:bookmarkEnd w:id="4646"/>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7" w:name="_Toc175350903"/>
      <w:bookmarkStart w:id="4648" w:name="_Toc180146841"/>
      <w:bookmarkStart w:id="4649" w:name="_Toc180249339"/>
      <w:bookmarkStart w:id="4650" w:name="_Toc183379293"/>
      <w:bookmarkStart w:id="4651" w:name="_Toc195349286"/>
      <w:bookmarkStart w:id="4652" w:name="_Toc195349874"/>
      <w:bookmarkStart w:id="4653" w:name="_Toc200747652"/>
      <w:r w:rsidRPr="00EF3043">
        <w:t>6.6</w:t>
      </w:r>
      <w:r w:rsidR="000C41B6" w:rsidRPr="00EF3043">
        <w:t>.5.3</w:t>
      </w:r>
      <w:r w:rsidR="000C41B6" w:rsidRPr="00EF3043">
        <w:rPr>
          <w:noProof/>
        </w:rPr>
        <w:t>.3</w:t>
      </w:r>
      <w:r w:rsidR="000C41B6" w:rsidRPr="00EF3043">
        <w:rPr>
          <w:noProof/>
        </w:rPr>
        <w:tab/>
        <w:t>Standard Methods</w:t>
      </w:r>
      <w:bookmarkEnd w:id="4647"/>
      <w:bookmarkEnd w:id="4648"/>
      <w:bookmarkEnd w:id="4649"/>
      <w:bookmarkEnd w:id="4650"/>
      <w:bookmarkEnd w:id="4651"/>
      <w:bookmarkEnd w:id="4652"/>
      <w:bookmarkEnd w:id="4653"/>
    </w:p>
    <w:p w14:paraId="7DD54DF6" w14:textId="298FC0F2" w:rsidR="000C41B6" w:rsidRPr="00EF3043" w:rsidRDefault="00EF3043" w:rsidP="000C41B6">
      <w:pPr>
        <w:pStyle w:val="Heading6"/>
        <w:rPr>
          <w:noProof/>
        </w:rPr>
      </w:pPr>
      <w:bookmarkStart w:id="4654" w:name="_Toc175350904"/>
      <w:bookmarkStart w:id="4655" w:name="_Toc180146842"/>
      <w:bookmarkStart w:id="4656" w:name="_Toc180249340"/>
      <w:bookmarkStart w:id="4657" w:name="_Toc183379294"/>
      <w:bookmarkStart w:id="4658" w:name="_Toc195349287"/>
      <w:bookmarkStart w:id="4659" w:name="_Toc195349875"/>
      <w:bookmarkStart w:id="4660" w:name="_Toc200747653"/>
      <w:r w:rsidRPr="00EF3043">
        <w:t>6.6</w:t>
      </w:r>
      <w:r w:rsidR="000C41B6" w:rsidRPr="00EF3043">
        <w:t>.5.3.3</w:t>
      </w:r>
      <w:r w:rsidR="000C41B6" w:rsidRPr="00EF3043">
        <w:rPr>
          <w:noProof/>
        </w:rPr>
        <w:t>.1</w:t>
      </w:r>
      <w:r w:rsidR="000C41B6" w:rsidRPr="00EF3043">
        <w:rPr>
          <w:noProof/>
        </w:rPr>
        <w:tab/>
        <w:t>POST</w:t>
      </w:r>
      <w:bookmarkEnd w:id="4654"/>
      <w:bookmarkEnd w:id="4655"/>
      <w:bookmarkEnd w:id="4656"/>
      <w:bookmarkEnd w:id="4657"/>
      <w:bookmarkEnd w:id="4658"/>
      <w:bookmarkEnd w:id="4659"/>
      <w:bookmarkEnd w:id="466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1" w:name="_Toc175350905"/>
      <w:bookmarkStart w:id="4662" w:name="_Toc180146843"/>
      <w:bookmarkStart w:id="4663" w:name="_Toc180249341"/>
      <w:bookmarkStart w:id="4664" w:name="_Toc183379295"/>
      <w:bookmarkStart w:id="4665" w:name="_Toc195349288"/>
      <w:bookmarkStart w:id="4666" w:name="_Toc195349876"/>
      <w:bookmarkStart w:id="4667" w:name="_Toc200747654"/>
      <w:r w:rsidRPr="00EF3043">
        <w:t>6.6</w:t>
      </w:r>
      <w:r w:rsidR="000C41B6" w:rsidRPr="00EF3043">
        <w:t>.6</w:t>
      </w:r>
      <w:r w:rsidR="000C41B6" w:rsidRPr="00EF3043">
        <w:tab/>
        <w:t>Data Model</w:t>
      </w:r>
      <w:bookmarkEnd w:id="4661"/>
      <w:bookmarkEnd w:id="4662"/>
      <w:bookmarkEnd w:id="4663"/>
      <w:bookmarkEnd w:id="4664"/>
      <w:bookmarkEnd w:id="4665"/>
      <w:bookmarkEnd w:id="4666"/>
      <w:bookmarkEnd w:id="4667"/>
    </w:p>
    <w:p w14:paraId="4684D848" w14:textId="0E9CCD5F" w:rsidR="000C41B6" w:rsidRPr="00EF3043" w:rsidRDefault="00EF3043" w:rsidP="000C41B6">
      <w:pPr>
        <w:pStyle w:val="Heading4"/>
      </w:pPr>
      <w:bookmarkStart w:id="4668" w:name="_Toc175350906"/>
      <w:bookmarkStart w:id="4669" w:name="_Toc180146844"/>
      <w:bookmarkStart w:id="4670" w:name="_Toc180249342"/>
      <w:bookmarkStart w:id="4671" w:name="_Toc183379296"/>
      <w:bookmarkStart w:id="4672" w:name="_Toc195349289"/>
      <w:bookmarkStart w:id="4673" w:name="_Toc195349877"/>
      <w:bookmarkStart w:id="4674" w:name="_Toc200747655"/>
      <w:r w:rsidRPr="00EF3043">
        <w:t>6.6</w:t>
      </w:r>
      <w:r w:rsidR="000C41B6" w:rsidRPr="00EF3043">
        <w:t>.6.1</w:t>
      </w:r>
      <w:r w:rsidR="000C41B6" w:rsidRPr="00EF3043">
        <w:tab/>
        <w:t>General</w:t>
      </w:r>
      <w:bookmarkEnd w:id="4668"/>
      <w:bookmarkEnd w:id="4669"/>
      <w:bookmarkEnd w:id="4670"/>
      <w:bookmarkEnd w:id="4671"/>
      <w:bookmarkEnd w:id="4672"/>
      <w:bookmarkEnd w:id="4673"/>
      <w:bookmarkEnd w:id="467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5" w:name="_Toc175350907"/>
      <w:bookmarkStart w:id="4676" w:name="_Toc180146845"/>
      <w:bookmarkStart w:id="4677" w:name="_Toc180249343"/>
      <w:bookmarkStart w:id="4678" w:name="_Toc183379297"/>
      <w:bookmarkStart w:id="4679" w:name="_Toc195349290"/>
      <w:bookmarkStart w:id="4680" w:name="_Toc195349878"/>
      <w:bookmarkStart w:id="4681" w:name="_Toc200747656"/>
      <w:r w:rsidRPr="00EF3043">
        <w:t>6.6</w:t>
      </w:r>
      <w:r w:rsidR="000C41B6" w:rsidRPr="00EF3043">
        <w:rPr>
          <w:lang w:val="en-US"/>
        </w:rPr>
        <w:t>.6.2</w:t>
      </w:r>
      <w:r w:rsidR="000C41B6" w:rsidRPr="00EF3043">
        <w:rPr>
          <w:lang w:val="en-US"/>
        </w:rPr>
        <w:tab/>
        <w:t>Structured data types</w:t>
      </w:r>
      <w:bookmarkEnd w:id="4675"/>
      <w:bookmarkEnd w:id="4676"/>
      <w:bookmarkEnd w:id="4677"/>
      <w:bookmarkEnd w:id="4678"/>
      <w:bookmarkEnd w:id="4679"/>
      <w:bookmarkEnd w:id="4680"/>
      <w:bookmarkEnd w:id="4681"/>
    </w:p>
    <w:p w14:paraId="4601457A" w14:textId="1DA2606D" w:rsidR="000C41B6" w:rsidRPr="00EF3043" w:rsidRDefault="00EF3043" w:rsidP="000C41B6">
      <w:pPr>
        <w:pStyle w:val="Heading5"/>
      </w:pPr>
      <w:bookmarkStart w:id="4682" w:name="_Toc175350908"/>
      <w:bookmarkStart w:id="4683" w:name="_Toc180146846"/>
      <w:bookmarkStart w:id="4684" w:name="_Toc180249344"/>
      <w:bookmarkStart w:id="4685" w:name="_Toc183379298"/>
      <w:bookmarkStart w:id="4686" w:name="_Toc195349291"/>
      <w:bookmarkStart w:id="4687" w:name="_Toc195349879"/>
      <w:bookmarkStart w:id="4688" w:name="_Toc200747657"/>
      <w:r w:rsidRPr="00EF3043">
        <w:t>6.6</w:t>
      </w:r>
      <w:r w:rsidR="000C41B6" w:rsidRPr="00EF3043">
        <w:t>.6.2.1</w:t>
      </w:r>
      <w:r w:rsidR="000C41B6" w:rsidRPr="00EF3043">
        <w:tab/>
        <w:t>Introduction</w:t>
      </w:r>
      <w:bookmarkEnd w:id="4682"/>
      <w:bookmarkEnd w:id="4683"/>
      <w:bookmarkEnd w:id="4684"/>
      <w:bookmarkEnd w:id="4685"/>
      <w:bookmarkEnd w:id="4686"/>
      <w:bookmarkEnd w:id="4687"/>
      <w:bookmarkEnd w:id="468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89" w:name="_Toc175350909"/>
      <w:bookmarkStart w:id="4690" w:name="_Toc180146847"/>
      <w:bookmarkStart w:id="4691" w:name="_Toc180249345"/>
      <w:bookmarkStart w:id="4692" w:name="_Toc183379299"/>
      <w:bookmarkStart w:id="4693" w:name="_Toc195349292"/>
      <w:bookmarkStart w:id="4694" w:name="_Toc195349880"/>
      <w:bookmarkStart w:id="4695" w:name="_Toc200747658"/>
      <w:r w:rsidRPr="00EF3043">
        <w:t>6.6</w:t>
      </w:r>
      <w:r w:rsidR="000C41B6" w:rsidRPr="00EF3043">
        <w:t>.6.2.2</w:t>
      </w:r>
      <w:r w:rsidR="000C41B6" w:rsidRPr="00EF3043">
        <w:tab/>
        <w:t>Type: FlightPathMonConfigReq</w:t>
      </w:r>
      <w:bookmarkEnd w:id="4689"/>
      <w:bookmarkEnd w:id="4690"/>
      <w:bookmarkEnd w:id="4691"/>
      <w:bookmarkEnd w:id="4692"/>
      <w:bookmarkEnd w:id="4693"/>
      <w:bookmarkEnd w:id="4694"/>
      <w:bookmarkEnd w:id="4695"/>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6" w:name="_Toc175350910"/>
      <w:bookmarkStart w:id="4697" w:name="_Toc180146848"/>
      <w:bookmarkStart w:id="4698" w:name="_Toc180249346"/>
      <w:bookmarkStart w:id="4699" w:name="_Toc183379300"/>
      <w:bookmarkStart w:id="4700" w:name="_Toc195349293"/>
      <w:bookmarkStart w:id="4701" w:name="_Toc195349881"/>
      <w:bookmarkStart w:id="4702" w:name="_Toc200747659"/>
      <w:r w:rsidRPr="00EF3043">
        <w:t>6.6</w:t>
      </w:r>
      <w:r w:rsidR="000C41B6" w:rsidRPr="00EF3043">
        <w:t>.6.2.3</w:t>
      </w:r>
      <w:r w:rsidR="000C41B6" w:rsidRPr="00EF3043">
        <w:tab/>
        <w:t>Type: FlightPathMonConfigResp</w:t>
      </w:r>
      <w:bookmarkEnd w:id="4696"/>
      <w:bookmarkEnd w:id="4697"/>
      <w:bookmarkEnd w:id="4698"/>
      <w:bookmarkEnd w:id="4699"/>
      <w:bookmarkEnd w:id="4700"/>
      <w:bookmarkEnd w:id="4701"/>
      <w:bookmarkEnd w:id="4702"/>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3" w:name="_Toc175350911"/>
      <w:bookmarkStart w:id="4704" w:name="_Toc180146849"/>
      <w:bookmarkStart w:id="4705" w:name="_Toc180249347"/>
      <w:bookmarkStart w:id="4706" w:name="_Toc183379301"/>
      <w:bookmarkStart w:id="4707" w:name="_Toc195349294"/>
      <w:bookmarkStart w:id="4708" w:name="_Toc195349882"/>
      <w:bookmarkStart w:id="4709" w:name="_Toc200747660"/>
      <w:r w:rsidRPr="00EF3043">
        <w:lastRenderedPageBreak/>
        <w:t>6.6</w:t>
      </w:r>
      <w:r w:rsidR="000C41B6" w:rsidRPr="00EF3043">
        <w:t>.6.2.4</w:t>
      </w:r>
      <w:r w:rsidR="000C41B6" w:rsidRPr="00EF3043">
        <w:tab/>
        <w:t>Type: FlightPathMonConfig</w:t>
      </w:r>
      <w:bookmarkEnd w:id="4703"/>
      <w:bookmarkEnd w:id="4704"/>
      <w:bookmarkEnd w:id="4705"/>
      <w:bookmarkEnd w:id="4706"/>
      <w:bookmarkEnd w:id="4707"/>
      <w:bookmarkEnd w:id="4708"/>
      <w:bookmarkEnd w:id="470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0" w:name="_Toc175350912"/>
      <w:bookmarkStart w:id="4711" w:name="_Toc180146850"/>
      <w:bookmarkStart w:id="4712" w:name="_Toc180249348"/>
      <w:bookmarkStart w:id="4713" w:name="_Toc183379302"/>
      <w:bookmarkStart w:id="4714" w:name="_Toc195349295"/>
      <w:bookmarkStart w:id="4715" w:name="_Toc195349883"/>
      <w:bookmarkStart w:id="4716" w:name="_Toc200747661"/>
      <w:r w:rsidRPr="00EF3043">
        <w:t>6.6</w:t>
      </w:r>
      <w:r w:rsidR="000C41B6" w:rsidRPr="00EF3043">
        <w:t>.6.2.5</w:t>
      </w:r>
      <w:r w:rsidR="000C41B6" w:rsidRPr="00EF3043">
        <w:tab/>
        <w:t>Type: FlightPathMonConfigPatch</w:t>
      </w:r>
      <w:bookmarkEnd w:id="4710"/>
      <w:bookmarkEnd w:id="4711"/>
      <w:bookmarkEnd w:id="4712"/>
      <w:bookmarkEnd w:id="4713"/>
      <w:bookmarkEnd w:id="4714"/>
      <w:bookmarkEnd w:id="4715"/>
      <w:bookmarkEnd w:id="4716"/>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7" w:name="_Toc175350913"/>
      <w:bookmarkStart w:id="4718" w:name="_Toc180146851"/>
      <w:bookmarkStart w:id="4719" w:name="_Toc180249349"/>
      <w:bookmarkStart w:id="4720" w:name="_Toc183379303"/>
      <w:bookmarkStart w:id="4721" w:name="_Toc195349296"/>
      <w:bookmarkStart w:id="4722" w:name="_Toc195349884"/>
      <w:bookmarkStart w:id="4723" w:name="_Toc200747662"/>
      <w:r w:rsidRPr="00EF3043">
        <w:lastRenderedPageBreak/>
        <w:t>6.6</w:t>
      </w:r>
      <w:r w:rsidR="000C41B6" w:rsidRPr="00EF3043">
        <w:t>.6.2.6</w:t>
      </w:r>
      <w:r w:rsidR="000C41B6" w:rsidRPr="00EF3043">
        <w:tab/>
        <w:t>Type: FlightPathMonConfigParams</w:t>
      </w:r>
      <w:bookmarkEnd w:id="4717"/>
      <w:bookmarkEnd w:id="4718"/>
      <w:bookmarkEnd w:id="4719"/>
      <w:bookmarkEnd w:id="4720"/>
      <w:bookmarkEnd w:id="4721"/>
      <w:bookmarkEnd w:id="4722"/>
      <w:bookmarkEnd w:id="4723"/>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4" w:name="_Hlk171954209"/>
            <w:r w:rsidRPr="00EF3043">
              <w:t>qoeParams</w:t>
            </w:r>
            <w:bookmarkEnd w:id="4724"/>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5" w:name="_Toc175350914"/>
      <w:bookmarkStart w:id="4726" w:name="_Toc180146852"/>
      <w:bookmarkStart w:id="4727" w:name="_Toc180249350"/>
      <w:bookmarkStart w:id="4728" w:name="_Toc183379304"/>
      <w:bookmarkStart w:id="4729" w:name="_Toc195349297"/>
      <w:bookmarkStart w:id="4730" w:name="_Toc195349885"/>
      <w:bookmarkStart w:id="4731" w:name="_Toc200747663"/>
      <w:r w:rsidRPr="00EF3043">
        <w:t>6.6</w:t>
      </w:r>
      <w:r w:rsidR="000C41B6" w:rsidRPr="00EF3043">
        <w:t>.6.2.7</w:t>
      </w:r>
      <w:r w:rsidR="000C41B6" w:rsidRPr="00EF3043">
        <w:tab/>
        <w:t>Type: FlightPathMonConfigParamsRm</w:t>
      </w:r>
      <w:bookmarkEnd w:id="4725"/>
      <w:bookmarkEnd w:id="4726"/>
      <w:bookmarkEnd w:id="4727"/>
      <w:bookmarkEnd w:id="4728"/>
      <w:bookmarkEnd w:id="4729"/>
      <w:bookmarkEnd w:id="4730"/>
      <w:bookmarkEnd w:id="4731"/>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2" w:name="_Toc175350915"/>
      <w:bookmarkStart w:id="4733" w:name="_Toc180146853"/>
      <w:bookmarkStart w:id="4734" w:name="_Toc180249351"/>
      <w:bookmarkStart w:id="4735" w:name="_Toc183379305"/>
      <w:bookmarkStart w:id="4736" w:name="_Toc195349298"/>
      <w:bookmarkStart w:id="4737" w:name="_Toc195349886"/>
      <w:bookmarkStart w:id="4738" w:name="_Toc200747664"/>
      <w:r w:rsidRPr="00EF3043">
        <w:lastRenderedPageBreak/>
        <w:t>6.6</w:t>
      </w:r>
      <w:r w:rsidR="000C41B6" w:rsidRPr="00EF3043">
        <w:t>.6.2.8</w:t>
      </w:r>
      <w:r w:rsidR="000C41B6" w:rsidRPr="00EF3043">
        <w:tab/>
        <w:t>Type: Waypoint</w:t>
      </w:r>
      <w:bookmarkEnd w:id="4732"/>
      <w:bookmarkEnd w:id="4733"/>
      <w:bookmarkEnd w:id="4734"/>
      <w:bookmarkEnd w:id="4735"/>
      <w:bookmarkEnd w:id="4736"/>
      <w:bookmarkEnd w:id="4737"/>
      <w:bookmarkEnd w:id="473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39" w:name="_Toc175350916"/>
      <w:bookmarkStart w:id="4740" w:name="_Toc180146854"/>
      <w:bookmarkStart w:id="4741" w:name="_Toc180249352"/>
      <w:bookmarkStart w:id="4742" w:name="_Toc183379306"/>
      <w:bookmarkStart w:id="4743" w:name="_Toc195349299"/>
      <w:bookmarkStart w:id="4744" w:name="_Toc195349887"/>
      <w:bookmarkStart w:id="4745" w:name="_Toc200747665"/>
      <w:r w:rsidRPr="00EF3043">
        <w:t>6.6</w:t>
      </w:r>
      <w:r w:rsidR="000C41B6" w:rsidRPr="00EF3043">
        <w:t>.6.2.9</w:t>
      </w:r>
      <w:r w:rsidR="000C41B6" w:rsidRPr="00EF3043">
        <w:tab/>
        <w:t>Type: FlightPathMonConfigNotif</w:t>
      </w:r>
      <w:bookmarkEnd w:id="4739"/>
      <w:bookmarkEnd w:id="4740"/>
      <w:bookmarkEnd w:id="4741"/>
      <w:bookmarkEnd w:id="4742"/>
      <w:bookmarkEnd w:id="4743"/>
      <w:bookmarkEnd w:id="4744"/>
      <w:bookmarkEnd w:id="474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6" w:name="_Toc175350917"/>
      <w:bookmarkStart w:id="4747" w:name="_Toc180146855"/>
      <w:bookmarkStart w:id="4748" w:name="_Toc180249353"/>
      <w:bookmarkStart w:id="4749" w:name="_Toc183379307"/>
      <w:bookmarkStart w:id="4750" w:name="_Toc195349300"/>
      <w:bookmarkStart w:id="4751" w:name="_Toc195349888"/>
      <w:bookmarkStart w:id="4752" w:name="_Toc200747666"/>
      <w:r w:rsidRPr="00EF3043">
        <w:t>6.6</w:t>
      </w:r>
      <w:r w:rsidR="000C41B6" w:rsidRPr="00EF3043">
        <w:t>.6.2.10</w:t>
      </w:r>
      <w:r w:rsidR="000C41B6" w:rsidRPr="00EF3043">
        <w:tab/>
        <w:t>Type: FlightPathMonNotif</w:t>
      </w:r>
      <w:bookmarkEnd w:id="4746"/>
      <w:bookmarkEnd w:id="4747"/>
      <w:bookmarkEnd w:id="4748"/>
      <w:bookmarkEnd w:id="4749"/>
      <w:bookmarkEnd w:id="4750"/>
      <w:bookmarkEnd w:id="4751"/>
      <w:bookmarkEnd w:id="475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3" w:name="_Toc175350918"/>
      <w:bookmarkStart w:id="4754" w:name="_Toc180146856"/>
      <w:bookmarkStart w:id="4755" w:name="_Toc180249354"/>
      <w:bookmarkStart w:id="4756" w:name="_Toc183379308"/>
      <w:bookmarkStart w:id="4757" w:name="_Toc195349301"/>
      <w:bookmarkStart w:id="4758" w:name="_Toc195349889"/>
      <w:bookmarkStart w:id="4759" w:name="_Toc200747667"/>
      <w:r w:rsidRPr="00EF3043">
        <w:t>6.6</w:t>
      </w:r>
      <w:r w:rsidR="000C41B6" w:rsidRPr="00EF3043">
        <w:t>.6.2.11</w:t>
      </w:r>
      <w:r w:rsidR="000C41B6" w:rsidRPr="00EF3043">
        <w:tab/>
        <w:t>Type: FlightPathMonEventInfo</w:t>
      </w:r>
      <w:bookmarkEnd w:id="4753"/>
      <w:bookmarkEnd w:id="4754"/>
      <w:bookmarkEnd w:id="4755"/>
      <w:bookmarkEnd w:id="4756"/>
      <w:bookmarkEnd w:id="4757"/>
      <w:bookmarkEnd w:id="4758"/>
      <w:bookmarkEnd w:id="4759"/>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0" w:name="_Hlk171966967"/>
            <w:r w:rsidRPr="00EF3043">
              <w:t>location</w:t>
            </w:r>
            <w:bookmarkEnd w:id="4760"/>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1" w:name="_Toc144024274"/>
      <w:bookmarkStart w:id="4762" w:name="_Toc148176987"/>
      <w:bookmarkStart w:id="4763" w:name="_Toc151379451"/>
      <w:bookmarkStart w:id="4764" w:name="_Toc151445632"/>
      <w:bookmarkStart w:id="4765" w:name="_Toc160470714"/>
      <w:bookmarkStart w:id="4766" w:name="_Toc164873858"/>
      <w:bookmarkStart w:id="4767" w:name="_Toc168595830"/>
      <w:bookmarkStart w:id="4768" w:name="_Toc180146857"/>
      <w:bookmarkStart w:id="4769" w:name="_Toc180249355"/>
      <w:bookmarkStart w:id="4770" w:name="_Toc183379309"/>
      <w:bookmarkStart w:id="4771" w:name="_Toc195349302"/>
      <w:bookmarkStart w:id="4772" w:name="_Toc195349890"/>
      <w:bookmarkStart w:id="4773" w:name="_Toc175350919"/>
      <w:bookmarkStart w:id="4774" w:name="_Toc200747668"/>
      <w:r w:rsidRPr="00EF3043">
        <w:lastRenderedPageBreak/>
        <w:t>6.6.6</w:t>
      </w:r>
      <w:r w:rsidRPr="001051AE">
        <w:t>.2.12</w:t>
      </w:r>
      <w:r w:rsidRPr="001051AE">
        <w:tab/>
        <w:t xml:space="preserve">Type: </w:t>
      </w:r>
      <w:bookmarkEnd w:id="4761"/>
      <w:bookmarkEnd w:id="4762"/>
      <w:bookmarkEnd w:id="4763"/>
      <w:bookmarkEnd w:id="4764"/>
      <w:bookmarkEnd w:id="4765"/>
      <w:bookmarkEnd w:id="4766"/>
      <w:bookmarkEnd w:id="4767"/>
      <w:r w:rsidRPr="001051AE">
        <w:t>Qo</w:t>
      </w:r>
      <w:r w:rsidR="00E677D8">
        <w:t>S</w:t>
      </w:r>
      <w:r w:rsidRPr="001051AE">
        <w:t>Thresholds</w:t>
      </w:r>
      <w:bookmarkEnd w:id="4768"/>
      <w:bookmarkEnd w:id="4769"/>
      <w:bookmarkEnd w:id="4770"/>
      <w:bookmarkEnd w:id="4771"/>
      <w:bookmarkEnd w:id="4772"/>
      <w:bookmarkEnd w:id="477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5" w:name="_Toc195349303"/>
      <w:bookmarkStart w:id="4776" w:name="_Toc195349891"/>
      <w:bookmarkStart w:id="4777" w:name="_Toc180146858"/>
      <w:bookmarkStart w:id="4778" w:name="_Toc180249356"/>
      <w:bookmarkStart w:id="4779" w:name="_Toc183379310"/>
      <w:bookmarkStart w:id="4780" w:name="_Toc200747669"/>
      <w:r w:rsidRPr="00EF3043">
        <w:lastRenderedPageBreak/>
        <w:t>6.6.6</w:t>
      </w:r>
      <w:r w:rsidRPr="001051AE">
        <w:t>.2.1</w:t>
      </w:r>
      <w:r>
        <w:t>3</w:t>
      </w:r>
      <w:r w:rsidRPr="001051AE">
        <w:tab/>
        <w:t>Type: Qo</w:t>
      </w:r>
      <w:r>
        <w:t>E</w:t>
      </w:r>
      <w:r w:rsidRPr="001051AE">
        <w:t>Thresholds</w:t>
      </w:r>
      <w:bookmarkEnd w:id="4775"/>
      <w:bookmarkEnd w:id="4776"/>
      <w:bookmarkEnd w:id="4780"/>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1" w:name="_Toc195349304"/>
      <w:bookmarkStart w:id="4782" w:name="_Toc195349892"/>
      <w:bookmarkStart w:id="4783" w:name="_Toc200747670"/>
      <w:r w:rsidRPr="00EF3043">
        <w:t>6.6</w:t>
      </w:r>
      <w:r w:rsidR="000C41B6" w:rsidRPr="00EF3043">
        <w:rPr>
          <w:lang w:val="en-US"/>
        </w:rPr>
        <w:t>.6.3</w:t>
      </w:r>
      <w:r w:rsidR="000C41B6" w:rsidRPr="00EF3043">
        <w:rPr>
          <w:lang w:val="en-US"/>
        </w:rPr>
        <w:tab/>
        <w:t>Simple data types and enumerations</w:t>
      </w:r>
      <w:bookmarkEnd w:id="4773"/>
      <w:bookmarkEnd w:id="4777"/>
      <w:bookmarkEnd w:id="4778"/>
      <w:bookmarkEnd w:id="4779"/>
      <w:bookmarkEnd w:id="4781"/>
      <w:bookmarkEnd w:id="4782"/>
      <w:bookmarkEnd w:id="4783"/>
    </w:p>
    <w:p w14:paraId="06D84735" w14:textId="7C1C1937" w:rsidR="000C41B6" w:rsidRPr="00EF3043" w:rsidRDefault="00EF3043" w:rsidP="000C41B6">
      <w:pPr>
        <w:pStyle w:val="Heading5"/>
      </w:pPr>
      <w:bookmarkStart w:id="4784" w:name="_Toc175350920"/>
      <w:bookmarkStart w:id="4785" w:name="_Toc180146859"/>
      <w:bookmarkStart w:id="4786" w:name="_Toc180249357"/>
      <w:bookmarkStart w:id="4787" w:name="_Toc183379311"/>
      <w:bookmarkStart w:id="4788" w:name="_Toc195349305"/>
      <w:bookmarkStart w:id="4789" w:name="_Toc195349893"/>
      <w:bookmarkStart w:id="4790" w:name="_Toc200747671"/>
      <w:r w:rsidRPr="00EF3043">
        <w:t>6.6</w:t>
      </w:r>
      <w:r w:rsidR="000C41B6" w:rsidRPr="00EF3043">
        <w:t>.6.3.1</w:t>
      </w:r>
      <w:r w:rsidR="000C41B6" w:rsidRPr="00EF3043">
        <w:tab/>
        <w:t>Introduction</w:t>
      </w:r>
      <w:bookmarkEnd w:id="4784"/>
      <w:bookmarkEnd w:id="4785"/>
      <w:bookmarkEnd w:id="4786"/>
      <w:bookmarkEnd w:id="4787"/>
      <w:bookmarkEnd w:id="4788"/>
      <w:bookmarkEnd w:id="4789"/>
      <w:bookmarkEnd w:id="4790"/>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1" w:name="_Toc175350921"/>
      <w:bookmarkStart w:id="4792" w:name="_Toc180146860"/>
      <w:bookmarkStart w:id="4793" w:name="_Toc180249358"/>
      <w:bookmarkStart w:id="4794" w:name="_Toc183379312"/>
      <w:bookmarkStart w:id="4795" w:name="_Toc195349306"/>
      <w:bookmarkStart w:id="4796" w:name="_Toc195349894"/>
      <w:bookmarkStart w:id="4797" w:name="_Toc200747672"/>
      <w:r w:rsidRPr="00EF3043">
        <w:t>6.6</w:t>
      </w:r>
      <w:r w:rsidR="000C41B6" w:rsidRPr="00EF3043">
        <w:t>.6.3.2</w:t>
      </w:r>
      <w:r w:rsidR="000C41B6" w:rsidRPr="00EF3043">
        <w:tab/>
        <w:t>Simple data types</w:t>
      </w:r>
      <w:bookmarkEnd w:id="4791"/>
      <w:bookmarkEnd w:id="4792"/>
      <w:bookmarkEnd w:id="4793"/>
      <w:bookmarkEnd w:id="4794"/>
      <w:bookmarkEnd w:id="4795"/>
      <w:bookmarkEnd w:id="4796"/>
      <w:bookmarkEnd w:id="479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8" w:name="_Toc175350922"/>
      <w:bookmarkStart w:id="4799" w:name="_Toc180146861"/>
      <w:bookmarkStart w:id="4800" w:name="_Toc180249359"/>
      <w:bookmarkStart w:id="4801" w:name="_Toc183379313"/>
      <w:bookmarkStart w:id="4802" w:name="_Toc195349307"/>
      <w:bookmarkStart w:id="4803" w:name="_Toc195349895"/>
      <w:bookmarkStart w:id="4804" w:name="_Toc200747673"/>
      <w:r w:rsidRPr="00EF3043">
        <w:t>6.6</w:t>
      </w:r>
      <w:r w:rsidR="000C41B6" w:rsidRPr="00EF3043">
        <w:t>.6.3.3</w:t>
      </w:r>
      <w:r w:rsidR="000C41B6" w:rsidRPr="00EF3043">
        <w:tab/>
        <w:t xml:space="preserve">Enumeration: </w:t>
      </w:r>
      <w:bookmarkStart w:id="4805" w:name="_Hlk171967041"/>
      <w:r w:rsidR="000C41B6" w:rsidRPr="00EF3043">
        <w:t>FlightPathMonConfigStatus</w:t>
      </w:r>
      <w:bookmarkEnd w:id="4798"/>
      <w:bookmarkEnd w:id="4799"/>
      <w:bookmarkEnd w:id="4800"/>
      <w:bookmarkEnd w:id="4801"/>
      <w:bookmarkEnd w:id="4802"/>
      <w:bookmarkEnd w:id="4803"/>
      <w:bookmarkEnd w:id="4804"/>
      <w:bookmarkEnd w:id="480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6" w:name="_Hlk171967055"/>
            <w:r w:rsidRPr="00EF3043">
              <w:rPr>
                <w:rFonts w:eastAsia="Calibri"/>
              </w:rPr>
              <w:t xml:space="preserve">Flight Path Monitoring Configuration </w:t>
            </w:r>
            <w:r w:rsidRPr="00EF3043">
              <w:rPr>
                <w:rFonts w:cs="Arial"/>
                <w:szCs w:val="18"/>
                <w:lang w:val="en-US"/>
              </w:rPr>
              <w:t>was successful.</w:t>
            </w:r>
            <w:bookmarkEnd w:id="480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7" w:name="_Toc175350923"/>
      <w:bookmarkStart w:id="4808" w:name="_Toc180146862"/>
      <w:bookmarkStart w:id="4809" w:name="_Toc180249360"/>
      <w:bookmarkStart w:id="4810" w:name="_Toc183379314"/>
      <w:bookmarkStart w:id="4811" w:name="_Toc195349308"/>
      <w:bookmarkStart w:id="4812" w:name="_Toc195349896"/>
      <w:bookmarkStart w:id="4813" w:name="_Toc200747674"/>
      <w:r w:rsidRPr="00EF3043">
        <w:t>6.6</w:t>
      </w:r>
      <w:r w:rsidR="000C41B6" w:rsidRPr="00EF3043">
        <w:t>.6.3.4</w:t>
      </w:r>
      <w:r w:rsidR="000C41B6" w:rsidRPr="00EF3043">
        <w:tab/>
        <w:t xml:space="preserve">Enumeration: </w:t>
      </w:r>
      <w:bookmarkStart w:id="4814" w:name="_Hlk171967131"/>
      <w:r w:rsidR="000C41B6" w:rsidRPr="00EF3043">
        <w:t>FlightPathMonEvent</w:t>
      </w:r>
      <w:bookmarkEnd w:id="4807"/>
      <w:bookmarkEnd w:id="4808"/>
      <w:bookmarkEnd w:id="4809"/>
      <w:bookmarkEnd w:id="4810"/>
      <w:bookmarkEnd w:id="4811"/>
      <w:bookmarkEnd w:id="4812"/>
      <w:bookmarkEnd w:id="4813"/>
      <w:bookmarkEnd w:id="4814"/>
    </w:p>
    <w:p w14:paraId="0942AEE3" w14:textId="51039940" w:rsidR="000C41B6" w:rsidRPr="00EF3043" w:rsidRDefault="000C41B6" w:rsidP="000C41B6">
      <w:r w:rsidRPr="00EF3043">
        <w:t xml:space="preserve">The enumeration FlightPathMonEvent represents </w:t>
      </w:r>
      <w:bookmarkStart w:id="4815"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6" w:name="_Hlk171978653"/>
            <w:r w:rsidRPr="00EF3043">
              <w:t>QOS</w:t>
            </w:r>
            <w:bookmarkEnd w:id="4816"/>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7"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7"/>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8" w:name="_Hlk171978674"/>
            <w:r w:rsidRPr="00EF3043">
              <w:t>WAYPOINT</w:t>
            </w:r>
            <w:bookmarkEnd w:id="4818"/>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19" w:name="_Hlk171978717"/>
            <w:r w:rsidRPr="00EF3043">
              <w:t>AREA</w:t>
            </w:r>
            <w:bookmarkEnd w:id="4819"/>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0" w:name="_Toc175350924"/>
      <w:bookmarkStart w:id="4821" w:name="_Toc180146863"/>
      <w:bookmarkStart w:id="4822" w:name="_Toc180249361"/>
      <w:bookmarkStart w:id="4823" w:name="_Toc183379315"/>
      <w:bookmarkStart w:id="4824" w:name="_Toc195349309"/>
      <w:bookmarkStart w:id="4825" w:name="_Toc195349897"/>
      <w:bookmarkStart w:id="4826" w:name="_Toc200747675"/>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0"/>
      <w:bookmarkEnd w:id="4821"/>
      <w:bookmarkEnd w:id="4822"/>
      <w:bookmarkEnd w:id="4823"/>
      <w:bookmarkEnd w:id="4824"/>
      <w:bookmarkEnd w:id="4825"/>
      <w:bookmarkEnd w:id="482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7" w:name="_Toc175350925"/>
      <w:bookmarkStart w:id="4828" w:name="_Toc180146864"/>
      <w:bookmarkStart w:id="4829" w:name="_Toc180249362"/>
      <w:bookmarkStart w:id="4830" w:name="_Toc183379316"/>
      <w:bookmarkStart w:id="4831" w:name="_Toc195349310"/>
      <w:bookmarkStart w:id="4832" w:name="_Toc195349898"/>
      <w:bookmarkStart w:id="4833" w:name="_Toc200747676"/>
      <w:r w:rsidRPr="00EF3043">
        <w:t>6.6</w:t>
      </w:r>
      <w:r w:rsidR="000C41B6" w:rsidRPr="00EF3043">
        <w:t>.6.5</w:t>
      </w:r>
      <w:r w:rsidR="000C41B6" w:rsidRPr="00EF3043">
        <w:tab/>
        <w:t>Binary data</w:t>
      </w:r>
      <w:bookmarkEnd w:id="4827"/>
      <w:bookmarkEnd w:id="4828"/>
      <w:bookmarkEnd w:id="4829"/>
      <w:bookmarkEnd w:id="4830"/>
      <w:bookmarkEnd w:id="4831"/>
      <w:bookmarkEnd w:id="4832"/>
      <w:bookmarkEnd w:id="4833"/>
    </w:p>
    <w:p w14:paraId="5FCF42B7" w14:textId="2B539AD5" w:rsidR="000C41B6" w:rsidRPr="00EF3043" w:rsidRDefault="00EF3043" w:rsidP="000C41B6">
      <w:pPr>
        <w:pStyle w:val="Heading5"/>
      </w:pPr>
      <w:bookmarkStart w:id="4834" w:name="_Toc175350926"/>
      <w:bookmarkStart w:id="4835" w:name="_Toc180146865"/>
      <w:bookmarkStart w:id="4836" w:name="_Toc180249363"/>
      <w:bookmarkStart w:id="4837" w:name="_Toc183379317"/>
      <w:bookmarkStart w:id="4838" w:name="_Toc195349311"/>
      <w:bookmarkStart w:id="4839" w:name="_Toc195349899"/>
      <w:bookmarkStart w:id="4840" w:name="_Toc200747677"/>
      <w:r w:rsidRPr="00EF3043">
        <w:t>6.6</w:t>
      </w:r>
      <w:r w:rsidR="000C41B6" w:rsidRPr="00EF3043">
        <w:t>.6.5.1</w:t>
      </w:r>
      <w:r w:rsidR="000C41B6" w:rsidRPr="00EF3043">
        <w:tab/>
        <w:t>Binary Data Types</w:t>
      </w:r>
      <w:bookmarkEnd w:id="4834"/>
      <w:bookmarkEnd w:id="4835"/>
      <w:bookmarkEnd w:id="4836"/>
      <w:bookmarkEnd w:id="4837"/>
      <w:bookmarkEnd w:id="4838"/>
      <w:bookmarkEnd w:id="4839"/>
      <w:bookmarkEnd w:id="4840"/>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1" w:name="_Toc175350927"/>
      <w:bookmarkStart w:id="4842" w:name="_Toc180146866"/>
      <w:bookmarkStart w:id="4843" w:name="_Toc180249364"/>
      <w:bookmarkStart w:id="4844" w:name="_Toc183379318"/>
      <w:bookmarkStart w:id="4845" w:name="_Toc195349312"/>
      <w:bookmarkStart w:id="4846" w:name="_Toc195349900"/>
      <w:bookmarkStart w:id="4847" w:name="_Toc200747678"/>
      <w:r w:rsidRPr="00EF3043">
        <w:t>6.6</w:t>
      </w:r>
      <w:r w:rsidR="000C41B6" w:rsidRPr="00EF3043">
        <w:t>.7</w:t>
      </w:r>
      <w:r w:rsidR="000C41B6" w:rsidRPr="00EF3043">
        <w:tab/>
        <w:t>Error Handling</w:t>
      </w:r>
      <w:bookmarkEnd w:id="4841"/>
      <w:bookmarkEnd w:id="4842"/>
      <w:bookmarkEnd w:id="4843"/>
      <w:bookmarkEnd w:id="4844"/>
      <w:bookmarkEnd w:id="4845"/>
      <w:bookmarkEnd w:id="4846"/>
      <w:bookmarkEnd w:id="4847"/>
    </w:p>
    <w:p w14:paraId="14CEFB69" w14:textId="49EB53F3" w:rsidR="000C41B6" w:rsidRPr="00EF3043" w:rsidRDefault="00EF3043" w:rsidP="000C41B6">
      <w:pPr>
        <w:pStyle w:val="Heading4"/>
      </w:pPr>
      <w:bookmarkStart w:id="4848" w:name="_Toc175350928"/>
      <w:bookmarkStart w:id="4849" w:name="_Toc180146867"/>
      <w:bookmarkStart w:id="4850" w:name="_Toc180249365"/>
      <w:bookmarkStart w:id="4851" w:name="_Toc183379319"/>
      <w:bookmarkStart w:id="4852" w:name="_Toc195349313"/>
      <w:bookmarkStart w:id="4853" w:name="_Toc195349901"/>
      <w:bookmarkStart w:id="4854" w:name="_Toc200747679"/>
      <w:r w:rsidRPr="00EF3043">
        <w:t>6.6</w:t>
      </w:r>
      <w:r w:rsidR="000C41B6" w:rsidRPr="00EF3043">
        <w:t>.7.1</w:t>
      </w:r>
      <w:r w:rsidR="000C41B6" w:rsidRPr="00EF3043">
        <w:tab/>
        <w:t>General</w:t>
      </w:r>
      <w:bookmarkEnd w:id="4848"/>
      <w:bookmarkEnd w:id="4849"/>
      <w:bookmarkEnd w:id="4850"/>
      <w:bookmarkEnd w:id="4851"/>
      <w:bookmarkEnd w:id="4852"/>
      <w:bookmarkEnd w:id="4853"/>
      <w:bookmarkEnd w:id="485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5" w:name="_Toc175350929"/>
      <w:bookmarkStart w:id="4856" w:name="_Toc180146868"/>
      <w:bookmarkStart w:id="4857" w:name="_Toc180249366"/>
      <w:bookmarkStart w:id="4858" w:name="_Toc183379320"/>
      <w:bookmarkStart w:id="4859" w:name="_Toc195349314"/>
      <w:bookmarkStart w:id="4860" w:name="_Toc195349902"/>
      <w:bookmarkStart w:id="4861" w:name="_Toc200747680"/>
      <w:r w:rsidRPr="00EF3043">
        <w:t>6.6</w:t>
      </w:r>
      <w:r w:rsidR="000C41B6" w:rsidRPr="00EF3043">
        <w:t>.7.2</w:t>
      </w:r>
      <w:r w:rsidR="000C41B6" w:rsidRPr="00EF3043">
        <w:tab/>
        <w:t>Protocol Errors</w:t>
      </w:r>
      <w:bookmarkEnd w:id="4855"/>
      <w:bookmarkEnd w:id="4856"/>
      <w:bookmarkEnd w:id="4857"/>
      <w:bookmarkEnd w:id="4858"/>
      <w:bookmarkEnd w:id="4859"/>
      <w:bookmarkEnd w:id="4860"/>
      <w:bookmarkEnd w:id="486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2" w:name="_Toc175350930"/>
      <w:bookmarkStart w:id="4863" w:name="_Toc180146869"/>
      <w:bookmarkStart w:id="4864" w:name="_Toc180249367"/>
      <w:bookmarkStart w:id="4865" w:name="_Toc183379321"/>
      <w:bookmarkStart w:id="4866" w:name="_Toc195349315"/>
      <w:bookmarkStart w:id="4867" w:name="_Toc195349903"/>
      <w:bookmarkStart w:id="4868" w:name="_Toc200747681"/>
      <w:r w:rsidRPr="00EF3043">
        <w:t>6.6</w:t>
      </w:r>
      <w:r w:rsidR="000C41B6" w:rsidRPr="00EF3043">
        <w:t>.7.3</w:t>
      </w:r>
      <w:r w:rsidR="000C41B6" w:rsidRPr="00EF3043">
        <w:tab/>
        <w:t>Application Errors</w:t>
      </w:r>
      <w:bookmarkEnd w:id="4862"/>
      <w:bookmarkEnd w:id="4863"/>
      <w:bookmarkEnd w:id="4864"/>
      <w:bookmarkEnd w:id="4865"/>
      <w:bookmarkEnd w:id="4866"/>
      <w:bookmarkEnd w:id="4867"/>
      <w:bookmarkEnd w:id="486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69" w:name="_Toc175350931"/>
      <w:bookmarkStart w:id="4870" w:name="_Toc180146870"/>
      <w:bookmarkStart w:id="4871" w:name="_Toc180249368"/>
      <w:bookmarkStart w:id="4872" w:name="_Toc183379322"/>
      <w:bookmarkStart w:id="4873" w:name="_Toc195349316"/>
      <w:bookmarkStart w:id="4874" w:name="_Toc195349904"/>
      <w:bookmarkStart w:id="4875" w:name="_Toc200747682"/>
      <w:r w:rsidRPr="00EF3043">
        <w:t>6.6</w:t>
      </w:r>
      <w:r w:rsidR="000C41B6" w:rsidRPr="00EF3043">
        <w:t>.8</w:t>
      </w:r>
      <w:r w:rsidR="000C41B6" w:rsidRPr="00EF3043">
        <w:rPr>
          <w:lang w:eastAsia="zh-CN"/>
        </w:rPr>
        <w:tab/>
        <w:t>Feature negotiation</w:t>
      </w:r>
      <w:bookmarkEnd w:id="4869"/>
      <w:bookmarkEnd w:id="4870"/>
      <w:bookmarkEnd w:id="4871"/>
      <w:bookmarkEnd w:id="4872"/>
      <w:bookmarkEnd w:id="4873"/>
      <w:bookmarkEnd w:id="4874"/>
      <w:bookmarkEnd w:id="487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6" w:name="_Toc175350932"/>
      <w:bookmarkStart w:id="4877" w:name="_Toc180146871"/>
      <w:bookmarkStart w:id="4878" w:name="_Toc180249369"/>
      <w:bookmarkStart w:id="4879" w:name="_Toc183379323"/>
      <w:bookmarkStart w:id="4880" w:name="_Toc195349317"/>
      <w:bookmarkStart w:id="4881" w:name="_Toc195349905"/>
      <w:bookmarkStart w:id="4882" w:name="_Toc200747683"/>
      <w:r w:rsidRPr="00EF3043">
        <w:t>6.6</w:t>
      </w:r>
      <w:r w:rsidR="000C41B6" w:rsidRPr="00EF3043">
        <w:t>.9</w:t>
      </w:r>
      <w:r w:rsidR="000C41B6" w:rsidRPr="00EF3043">
        <w:tab/>
        <w:t>Security</w:t>
      </w:r>
      <w:bookmarkEnd w:id="4876"/>
      <w:bookmarkEnd w:id="4877"/>
      <w:bookmarkEnd w:id="4878"/>
      <w:bookmarkEnd w:id="4879"/>
      <w:bookmarkEnd w:id="4880"/>
      <w:bookmarkEnd w:id="4881"/>
      <w:bookmarkEnd w:id="488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3" w:name="_Toc175350933"/>
      <w:bookmarkStart w:id="4884" w:name="_Toc180146872"/>
      <w:bookmarkStart w:id="4885" w:name="_Toc180249370"/>
      <w:bookmarkStart w:id="4886" w:name="_Toc183379324"/>
      <w:bookmarkStart w:id="4887" w:name="_Toc195349318"/>
      <w:bookmarkStart w:id="4888" w:name="_Toc195349906"/>
      <w:bookmarkStart w:id="4889" w:name="_Toc200747684"/>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83"/>
      <w:bookmarkEnd w:id="4884"/>
      <w:bookmarkEnd w:id="4885"/>
      <w:bookmarkEnd w:id="4886"/>
      <w:bookmarkEnd w:id="4887"/>
      <w:bookmarkEnd w:id="4888"/>
      <w:bookmarkEnd w:id="4889"/>
    </w:p>
    <w:p w14:paraId="7A8B1D76" w14:textId="77777777" w:rsidR="00C770E3" w:rsidRPr="00AF3FD7" w:rsidRDefault="00C770E3" w:rsidP="00C770E3">
      <w:pPr>
        <w:pStyle w:val="Heading3"/>
      </w:pPr>
      <w:bookmarkStart w:id="4890" w:name="_Toc180146873"/>
      <w:bookmarkStart w:id="4891" w:name="_Toc180249371"/>
      <w:bookmarkStart w:id="4892" w:name="_Toc183379325"/>
      <w:bookmarkStart w:id="4893" w:name="_Toc195349319"/>
      <w:bookmarkStart w:id="4894" w:name="_Toc195349907"/>
      <w:bookmarkStart w:id="4895" w:name="_Toc200747685"/>
      <w:r w:rsidRPr="00AF3FD7">
        <w:t>6.7.1</w:t>
      </w:r>
      <w:r w:rsidRPr="00AF3FD7">
        <w:tab/>
        <w:t>Introduction</w:t>
      </w:r>
      <w:bookmarkEnd w:id="4890"/>
      <w:bookmarkEnd w:id="4891"/>
      <w:bookmarkEnd w:id="4892"/>
      <w:bookmarkEnd w:id="4893"/>
      <w:bookmarkEnd w:id="4894"/>
      <w:bookmarkEnd w:id="4895"/>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6" w:name="_Toc180146874"/>
      <w:bookmarkStart w:id="4897" w:name="_Toc180249372"/>
      <w:bookmarkStart w:id="4898" w:name="_Toc183379326"/>
      <w:bookmarkStart w:id="4899" w:name="_Toc195349320"/>
      <w:bookmarkStart w:id="4900" w:name="_Toc195349908"/>
      <w:bookmarkStart w:id="4901" w:name="_Toc200747686"/>
      <w:r w:rsidRPr="00AF3FD7">
        <w:t>6.7.2</w:t>
      </w:r>
      <w:r w:rsidRPr="00AF3FD7">
        <w:tab/>
        <w:t>Usage of HTTP</w:t>
      </w:r>
      <w:bookmarkEnd w:id="4896"/>
      <w:bookmarkEnd w:id="4897"/>
      <w:bookmarkEnd w:id="4898"/>
      <w:bookmarkEnd w:id="4899"/>
      <w:bookmarkEnd w:id="4900"/>
      <w:bookmarkEnd w:id="4901"/>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2" w:name="_Toc180146875"/>
      <w:bookmarkStart w:id="4903" w:name="_Toc180249373"/>
      <w:bookmarkStart w:id="4904" w:name="_Toc183379327"/>
      <w:bookmarkStart w:id="4905" w:name="_Toc195349321"/>
      <w:bookmarkStart w:id="4906" w:name="_Toc195349909"/>
      <w:bookmarkStart w:id="4907" w:name="_Toc200747687"/>
      <w:r w:rsidRPr="00AF3FD7">
        <w:t>6.7.3</w:t>
      </w:r>
      <w:r w:rsidRPr="00AF3FD7">
        <w:tab/>
        <w:t>Resources</w:t>
      </w:r>
      <w:bookmarkEnd w:id="4902"/>
      <w:bookmarkEnd w:id="4903"/>
      <w:bookmarkEnd w:id="4904"/>
      <w:bookmarkEnd w:id="4905"/>
      <w:bookmarkEnd w:id="4906"/>
      <w:bookmarkEnd w:id="4907"/>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8" w:name="_Toc180146876"/>
      <w:bookmarkStart w:id="4909" w:name="_Toc180249374"/>
      <w:bookmarkStart w:id="4910" w:name="_Toc183379328"/>
      <w:bookmarkStart w:id="4911" w:name="_Toc195349322"/>
      <w:bookmarkStart w:id="4912" w:name="_Toc195349910"/>
      <w:bookmarkStart w:id="4913" w:name="_Toc200747688"/>
      <w:r w:rsidRPr="00AF3FD7">
        <w:t>6.7.4</w:t>
      </w:r>
      <w:r w:rsidRPr="00AF3FD7">
        <w:tab/>
        <w:t>Custom Operations without associated resources</w:t>
      </w:r>
      <w:bookmarkEnd w:id="4908"/>
      <w:bookmarkEnd w:id="4909"/>
      <w:bookmarkEnd w:id="4910"/>
      <w:bookmarkEnd w:id="4911"/>
      <w:bookmarkEnd w:id="4912"/>
      <w:bookmarkEnd w:id="4913"/>
    </w:p>
    <w:p w14:paraId="38593197" w14:textId="77777777" w:rsidR="00C770E3" w:rsidRPr="00FD7038" w:rsidRDefault="00C770E3" w:rsidP="00C770E3">
      <w:pPr>
        <w:pStyle w:val="Heading4"/>
      </w:pPr>
      <w:bookmarkStart w:id="4914" w:name="_Toc180146877"/>
      <w:bookmarkStart w:id="4915" w:name="_Toc180249375"/>
      <w:bookmarkStart w:id="4916" w:name="_Toc183379329"/>
      <w:bookmarkStart w:id="4917" w:name="_Toc195349323"/>
      <w:bookmarkStart w:id="4918" w:name="_Toc195349911"/>
      <w:bookmarkStart w:id="4919" w:name="_Toc200747689"/>
      <w:r w:rsidRPr="00AF3FD7">
        <w:t>6.7</w:t>
      </w:r>
      <w:r w:rsidRPr="00FD7038">
        <w:t>.4.1</w:t>
      </w:r>
      <w:r w:rsidRPr="00FD7038">
        <w:tab/>
        <w:t>Overview</w:t>
      </w:r>
      <w:bookmarkEnd w:id="4914"/>
      <w:bookmarkEnd w:id="4915"/>
      <w:bookmarkEnd w:id="4916"/>
      <w:bookmarkEnd w:id="4917"/>
      <w:bookmarkEnd w:id="4918"/>
      <w:bookmarkEnd w:id="491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0" w:name="_MON_1787498641"/>
    <w:bookmarkEnd w:id="4920"/>
    <w:p w14:paraId="602D76EA" w14:textId="77777777" w:rsidR="00C770E3" w:rsidRPr="00FD7038" w:rsidRDefault="00C770E3" w:rsidP="00C770E3">
      <w:pPr>
        <w:pStyle w:val="TH"/>
      </w:pPr>
      <w:r w:rsidRPr="00FD7038">
        <w:object w:dxaOrig="9633" w:dyaOrig="1776" w14:anchorId="214F4EB4">
          <v:shape id="_x0000_i1069" type="#_x0000_t75" style="width:481.55pt;height:88.75pt" o:ole="">
            <v:imagedata r:id="rId98" o:title=""/>
          </v:shape>
          <o:OLEObject Type="Embed" ProgID="Word.Document.8" ShapeID="_x0000_i1069" DrawAspect="Content" ObjectID="_1811358875"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1" w:name="_Toc180146878"/>
      <w:bookmarkStart w:id="4922" w:name="_Toc180249376"/>
      <w:bookmarkStart w:id="4923" w:name="_Toc183379330"/>
      <w:bookmarkStart w:id="4924" w:name="_Toc195349324"/>
      <w:bookmarkStart w:id="4925" w:name="_Toc195349912"/>
      <w:bookmarkStart w:id="4926" w:name="_Toc200747690"/>
      <w:r w:rsidRPr="00AF3FD7">
        <w:t>6.7</w:t>
      </w:r>
      <w:r w:rsidRPr="00FD7038">
        <w:t>.4.2</w:t>
      </w:r>
      <w:r w:rsidRPr="00FD7038">
        <w:tab/>
        <w:t xml:space="preserve">Operation: </w:t>
      </w:r>
      <w:r>
        <w:t>FlightRouteRequest</w:t>
      </w:r>
      <w:bookmarkEnd w:id="4921"/>
      <w:bookmarkEnd w:id="4922"/>
      <w:bookmarkEnd w:id="4923"/>
      <w:bookmarkEnd w:id="4924"/>
      <w:bookmarkEnd w:id="4925"/>
      <w:bookmarkEnd w:id="4926"/>
    </w:p>
    <w:p w14:paraId="0C4D44B3" w14:textId="77777777" w:rsidR="00C770E3" w:rsidRPr="00FD7038" w:rsidRDefault="00C770E3" w:rsidP="00C770E3">
      <w:pPr>
        <w:pStyle w:val="Heading5"/>
      </w:pPr>
      <w:bookmarkStart w:id="4927" w:name="_Toc180146879"/>
      <w:bookmarkStart w:id="4928" w:name="_Toc180249377"/>
      <w:bookmarkStart w:id="4929" w:name="_Toc183379331"/>
      <w:bookmarkStart w:id="4930" w:name="_Toc195349325"/>
      <w:bookmarkStart w:id="4931" w:name="_Toc195349913"/>
      <w:bookmarkStart w:id="4932" w:name="_Toc200747691"/>
      <w:r w:rsidRPr="00AF3FD7">
        <w:t>6.7</w:t>
      </w:r>
      <w:r w:rsidRPr="00FD7038">
        <w:t>.4.2.1</w:t>
      </w:r>
      <w:r w:rsidRPr="00FD7038">
        <w:tab/>
        <w:t>Description</w:t>
      </w:r>
      <w:bookmarkEnd w:id="4927"/>
      <w:bookmarkEnd w:id="4928"/>
      <w:bookmarkEnd w:id="4929"/>
      <w:bookmarkEnd w:id="4930"/>
      <w:bookmarkEnd w:id="4931"/>
      <w:bookmarkEnd w:id="493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3" w:name="_Toc180146880"/>
      <w:bookmarkStart w:id="4934" w:name="_Toc180249378"/>
      <w:bookmarkStart w:id="4935" w:name="_Toc183379332"/>
      <w:bookmarkStart w:id="4936" w:name="_Toc195349326"/>
      <w:bookmarkStart w:id="4937" w:name="_Toc195349914"/>
      <w:bookmarkStart w:id="4938" w:name="_Toc200747692"/>
      <w:r w:rsidRPr="00AF3FD7">
        <w:t>6.7</w:t>
      </w:r>
      <w:r w:rsidRPr="00FD7038">
        <w:t>.4.2.2</w:t>
      </w:r>
      <w:r w:rsidRPr="00FD7038">
        <w:tab/>
        <w:t>Operation Definition</w:t>
      </w:r>
      <w:bookmarkEnd w:id="4933"/>
      <w:bookmarkEnd w:id="4934"/>
      <w:bookmarkEnd w:id="4935"/>
      <w:bookmarkEnd w:id="4936"/>
      <w:bookmarkEnd w:id="4937"/>
      <w:bookmarkEnd w:id="493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39" w:name="_Toc180146881"/>
      <w:bookmarkStart w:id="4940" w:name="_Toc180249379"/>
      <w:bookmarkStart w:id="4941" w:name="_Toc183379333"/>
      <w:bookmarkStart w:id="4942" w:name="_Toc195349327"/>
      <w:bookmarkStart w:id="4943" w:name="_Toc195349915"/>
      <w:bookmarkStart w:id="4944" w:name="_Toc200747693"/>
      <w:r w:rsidRPr="00AF3FD7">
        <w:t>6.7.5</w:t>
      </w:r>
      <w:r w:rsidRPr="00AF3FD7">
        <w:tab/>
        <w:t>Notifications</w:t>
      </w:r>
      <w:bookmarkEnd w:id="4939"/>
      <w:bookmarkEnd w:id="4940"/>
      <w:bookmarkEnd w:id="4941"/>
      <w:bookmarkEnd w:id="4942"/>
      <w:bookmarkEnd w:id="4943"/>
      <w:bookmarkEnd w:id="494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5" w:name="_Toc180146882"/>
      <w:bookmarkStart w:id="4946" w:name="_Toc180249380"/>
      <w:bookmarkStart w:id="4947" w:name="_Toc183379334"/>
      <w:bookmarkStart w:id="4948" w:name="_Toc195349328"/>
      <w:bookmarkStart w:id="4949" w:name="_Toc195349916"/>
      <w:bookmarkStart w:id="4950" w:name="_Toc200747694"/>
      <w:r w:rsidRPr="00AF3FD7">
        <w:t>6.7.6</w:t>
      </w:r>
      <w:r w:rsidRPr="00AF3FD7">
        <w:tab/>
        <w:t>Data Model</w:t>
      </w:r>
      <w:bookmarkEnd w:id="4945"/>
      <w:bookmarkEnd w:id="4946"/>
      <w:bookmarkEnd w:id="4947"/>
      <w:bookmarkEnd w:id="4948"/>
      <w:bookmarkEnd w:id="4949"/>
      <w:bookmarkEnd w:id="4950"/>
    </w:p>
    <w:p w14:paraId="38EF17C7" w14:textId="77777777" w:rsidR="00C770E3" w:rsidRPr="00AF3FD7" w:rsidRDefault="00C770E3" w:rsidP="00C770E3">
      <w:pPr>
        <w:pStyle w:val="Heading4"/>
      </w:pPr>
      <w:bookmarkStart w:id="4951" w:name="_Toc180146883"/>
      <w:bookmarkStart w:id="4952" w:name="_Toc180249381"/>
      <w:bookmarkStart w:id="4953" w:name="_Toc183379335"/>
      <w:bookmarkStart w:id="4954" w:name="_Toc195349329"/>
      <w:bookmarkStart w:id="4955" w:name="_Toc195349917"/>
      <w:bookmarkStart w:id="4956" w:name="_Toc200747695"/>
      <w:r w:rsidRPr="00AF3FD7">
        <w:t>6.7.6.1</w:t>
      </w:r>
      <w:r w:rsidRPr="00AF3FD7">
        <w:tab/>
        <w:t>General</w:t>
      </w:r>
      <w:bookmarkEnd w:id="4951"/>
      <w:bookmarkEnd w:id="4952"/>
      <w:bookmarkEnd w:id="4953"/>
      <w:bookmarkEnd w:id="4954"/>
      <w:bookmarkEnd w:id="4955"/>
      <w:bookmarkEnd w:id="4956"/>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7" w:name="_Toc180146884"/>
      <w:bookmarkStart w:id="4958" w:name="_Toc180249382"/>
      <w:bookmarkStart w:id="4959" w:name="_Toc183379336"/>
      <w:bookmarkStart w:id="4960" w:name="_Toc195349330"/>
      <w:bookmarkStart w:id="4961" w:name="_Toc195349918"/>
      <w:bookmarkStart w:id="4962" w:name="_Toc200747696"/>
      <w:r w:rsidRPr="00AF3FD7">
        <w:t>6.7</w:t>
      </w:r>
      <w:r w:rsidRPr="00AF3FD7">
        <w:rPr>
          <w:lang w:val="en-US"/>
        </w:rPr>
        <w:t>.6.2</w:t>
      </w:r>
      <w:r w:rsidRPr="00AF3FD7">
        <w:rPr>
          <w:lang w:val="en-US"/>
        </w:rPr>
        <w:tab/>
        <w:t>Structured data types</w:t>
      </w:r>
      <w:bookmarkEnd w:id="4957"/>
      <w:bookmarkEnd w:id="4958"/>
      <w:bookmarkEnd w:id="4959"/>
      <w:bookmarkEnd w:id="4960"/>
      <w:bookmarkEnd w:id="4961"/>
      <w:bookmarkEnd w:id="4962"/>
    </w:p>
    <w:p w14:paraId="4C4477CE" w14:textId="77777777" w:rsidR="00C770E3" w:rsidRPr="00AF3FD7" w:rsidRDefault="00C770E3" w:rsidP="00C770E3">
      <w:pPr>
        <w:pStyle w:val="Heading5"/>
      </w:pPr>
      <w:bookmarkStart w:id="4963" w:name="_Toc180146885"/>
      <w:bookmarkStart w:id="4964" w:name="_Toc180249383"/>
      <w:bookmarkStart w:id="4965" w:name="_Toc183379337"/>
      <w:bookmarkStart w:id="4966" w:name="_Toc195349331"/>
      <w:bookmarkStart w:id="4967" w:name="_Toc195349919"/>
      <w:bookmarkStart w:id="4968" w:name="_Toc200747697"/>
      <w:r w:rsidRPr="00AF3FD7">
        <w:t>6.7.6.2.1</w:t>
      </w:r>
      <w:r w:rsidRPr="00AF3FD7">
        <w:tab/>
        <w:t>Introduction</w:t>
      </w:r>
      <w:bookmarkEnd w:id="4963"/>
      <w:bookmarkEnd w:id="4964"/>
      <w:bookmarkEnd w:id="4965"/>
      <w:bookmarkEnd w:id="4966"/>
      <w:bookmarkEnd w:id="4967"/>
      <w:bookmarkEnd w:id="4968"/>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69" w:name="_Toc180146886"/>
      <w:bookmarkStart w:id="4970" w:name="_Toc180249384"/>
      <w:bookmarkStart w:id="4971" w:name="_Toc183379338"/>
      <w:bookmarkStart w:id="4972" w:name="_Toc195349332"/>
      <w:bookmarkStart w:id="4973" w:name="_Toc195349920"/>
      <w:bookmarkStart w:id="4974" w:name="_Toc200747698"/>
      <w:r w:rsidRPr="00AF3FD7">
        <w:lastRenderedPageBreak/>
        <w:t>6.7.6.2.2</w:t>
      </w:r>
      <w:r w:rsidRPr="00AF3FD7">
        <w:tab/>
        <w:t xml:space="preserve">Type: </w:t>
      </w:r>
      <w:r>
        <w:t>FlightRoute</w:t>
      </w:r>
      <w:r w:rsidRPr="00705544">
        <w:t>Req</w:t>
      </w:r>
      <w:bookmarkEnd w:id="4969"/>
      <w:bookmarkEnd w:id="4970"/>
      <w:bookmarkEnd w:id="4971"/>
      <w:bookmarkEnd w:id="4972"/>
      <w:bookmarkEnd w:id="4973"/>
      <w:bookmarkEnd w:id="4974"/>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5" w:name="_Toc180146887"/>
      <w:bookmarkStart w:id="4976" w:name="_Toc180249385"/>
      <w:bookmarkStart w:id="4977" w:name="_Toc183379339"/>
      <w:bookmarkStart w:id="4978" w:name="_Toc195349333"/>
      <w:bookmarkStart w:id="4979" w:name="_Toc195349921"/>
      <w:bookmarkStart w:id="4980" w:name="_Toc200747699"/>
      <w:r w:rsidRPr="00AF3FD7">
        <w:t>6.7.6.2.</w:t>
      </w:r>
      <w:r>
        <w:t>3</w:t>
      </w:r>
      <w:r w:rsidRPr="00AF3FD7">
        <w:tab/>
        <w:t xml:space="preserve">Type: </w:t>
      </w:r>
      <w:r>
        <w:t>FlightRoute</w:t>
      </w:r>
      <w:r w:rsidRPr="00705544">
        <w:t>Re</w:t>
      </w:r>
      <w:r>
        <w:t>sp</w:t>
      </w:r>
      <w:bookmarkEnd w:id="4975"/>
      <w:bookmarkEnd w:id="4976"/>
      <w:bookmarkEnd w:id="4977"/>
      <w:bookmarkEnd w:id="4978"/>
      <w:bookmarkEnd w:id="4979"/>
      <w:bookmarkEnd w:id="4980"/>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1" w:name="_Hlk176888577"/>
            <w:r>
              <w:t>frW</w:t>
            </w:r>
            <w:r w:rsidRPr="00EF3043">
              <w:t>aypointsList</w:t>
            </w:r>
            <w:bookmarkEnd w:id="4981"/>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2" w:name="_Toc180146888"/>
      <w:bookmarkStart w:id="4983" w:name="_Toc180249386"/>
      <w:bookmarkStart w:id="4984" w:name="_Toc183379340"/>
      <w:bookmarkStart w:id="4985" w:name="_Toc195349334"/>
      <w:bookmarkStart w:id="4986" w:name="_Toc195349922"/>
      <w:bookmarkStart w:id="4987" w:name="_Toc200747700"/>
      <w:r w:rsidRPr="00AF3FD7">
        <w:lastRenderedPageBreak/>
        <w:t>6.7.6.2.</w:t>
      </w:r>
      <w:r>
        <w:t>4</w:t>
      </w:r>
      <w:r w:rsidRPr="00AF3FD7">
        <w:tab/>
        <w:t xml:space="preserve">Type: </w:t>
      </w:r>
      <w:r>
        <w:t>FlightChars</w:t>
      </w:r>
      <w:bookmarkEnd w:id="4982"/>
      <w:bookmarkEnd w:id="4983"/>
      <w:bookmarkEnd w:id="4984"/>
      <w:bookmarkEnd w:id="4985"/>
      <w:bookmarkEnd w:id="4986"/>
      <w:bookmarkEnd w:id="498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8" w:name="_Hlk176888728"/>
            <w:r>
              <w:t>flightS</w:t>
            </w:r>
            <w:r w:rsidR="00C770E3">
              <w:t>tart</w:t>
            </w:r>
            <w:bookmarkEnd w:id="4988"/>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89" w:name="_Hlk176888735"/>
            <w:r>
              <w:t>flightE</w:t>
            </w:r>
            <w:r w:rsidR="00C770E3">
              <w:t>nd</w:t>
            </w:r>
            <w:bookmarkEnd w:id="4989"/>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0" w:name="_Hlk176888786"/>
            <w:r>
              <w:t>reqMinQos</w:t>
            </w:r>
            <w:bookmarkEnd w:id="4990"/>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1" w:name="_Hlk176888836"/>
            <w:r>
              <w:t>servAvail</w:t>
            </w:r>
            <w:bookmarkEnd w:id="4991"/>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2" w:name="_Hlk176888878"/>
            <w:r>
              <w:t>shortestRouteInd</w:t>
            </w:r>
            <w:bookmarkEnd w:id="4992"/>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3" w:name="_Hlk176888900"/>
            <w:r>
              <w:t>Indicates whether the shortest route is needed for the flight</w:t>
            </w:r>
            <w:bookmarkEnd w:id="499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4" w:name="_Hlk176888935"/>
            <w:r>
              <w:t>The default value is "false" if this attribute is omitted</w:t>
            </w:r>
            <w:bookmarkEnd w:id="499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5" w:name="_Toc180146889"/>
      <w:bookmarkStart w:id="4996" w:name="_Toc180249387"/>
      <w:bookmarkStart w:id="4997" w:name="_Toc183379341"/>
      <w:bookmarkStart w:id="4998" w:name="_Toc195349335"/>
      <w:bookmarkStart w:id="4999" w:name="_Toc195349923"/>
      <w:bookmarkStart w:id="5000" w:name="_Toc200747701"/>
      <w:r w:rsidRPr="00AF3FD7">
        <w:t>6.7</w:t>
      </w:r>
      <w:r w:rsidRPr="00AF3FD7">
        <w:rPr>
          <w:lang w:val="en-US"/>
        </w:rPr>
        <w:t>.6.3</w:t>
      </w:r>
      <w:r w:rsidRPr="00AF3FD7">
        <w:rPr>
          <w:lang w:val="en-US"/>
        </w:rPr>
        <w:tab/>
        <w:t>Simple data types and enumerations</w:t>
      </w:r>
      <w:bookmarkEnd w:id="4995"/>
      <w:bookmarkEnd w:id="4996"/>
      <w:bookmarkEnd w:id="4997"/>
      <w:bookmarkEnd w:id="4998"/>
      <w:bookmarkEnd w:id="4999"/>
      <w:bookmarkEnd w:id="5000"/>
    </w:p>
    <w:p w14:paraId="18CEAF2B" w14:textId="77777777" w:rsidR="00C770E3" w:rsidRPr="00AF3FD7" w:rsidRDefault="00C770E3" w:rsidP="00C770E3">
      <w:pPr>
        <w:pStyle w:val="Heading5"/>
      </w:pPr>
      <w:bookmarkStart w:id="5001" w:name="_Toc180146890"/>
      <w:bookmarkStart w:id="5002" w:name="_Toc180249388"/>
      <w:bookmarkStart w:id="5003" w:name="_Toc183379342"/>
      <w:bookmarkStart w:id="5004" w:name="_Toc195349336"/>
      <w:bookmarkStart w:id="5005" w:name="_Toc195349924"/>
      <w:bookmarkStart w:id="5006" w:name="_Toc200747702"/>
      <w:r w:rsidRPr="00AF3FD7">
        <w:t>6.7.6.3.1</w:t>
      </w:r>
      <w:r w:rsidRPr="00AF3FD7">
        <w:tab/>
        <w:t>Introduction</w:t>
      </w:r>
      <w:bookmarkEnd w:id="5001"/>
      <w:bookmarkEnd w:id="5002"/>
      <w:bookmarkEnd w:id="5003"/>
      <w:bookmarkEnd w:id="5004"/>
      <w:bookmarkEnd w:id="5005"/>
      <w:bookmarkEnd w:id="500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7" w:name="_Toc180146891"/>
      <w:bookmarkStart w:id="5008" w:name="_Toc180249389"/>
      <w:bookmarkStart w:id="5009" w:name="_Toc183379343"/>
      <w:bookmarkStart w:id="5010" w:name="_Toc195349337"/>
      <w:bookmarkStart w:id="5011" w:name="_Toc195349925"/>
      <w:bookmarkStart w:id="5012" w:name="_Toc200747703"/>
      <w:r w:rsidRPr="00AF3FD7">
        <w:t>6.7.6.3.2</w:t>
      </w:r>
      <w:r w:rsidRPr="00AF3FD7">
        <w:tab/>
        <w:t>Simple data types</w:t>
      </w:r>
      <w:bookmarkEnd w:id="5007"/>
      <w:bookmarkEnd w:id="5008"/>
      <w:bookmarkEnd w:id="5009"/>
      <w:bookmarkEnd w:id="5010"/>
      <w:bookmarkEnd w:id="5011"/>
      <w:bookmarkEnd w:id="501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3" w:name="_Toc180146892"/>
      <w:bookmarkStart w:id="5014" w:name="_Toc180249390"/>
      <w:bookmarkStart w:id="5015" w:name="_Toc183379344"/>
      <w:bookmarkStart w:id="5016" w:name="_Toc195349338"/>
      <w:bookmarkStart w:id="5017" w:name="_Toc195349926"/>
      <w:bookmarkStart w:id="5018" w:name="_Toc200747704"/>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3"/>
      <w:bookmarkEnd w:id="5014"/>
      <w:bookmarkEnd w:id="5015"/>
      <w:bookmarkEnd w:id="5016"/>
      <w:bookmarkEnd w:id="5017"/>
      <w:bookmarkEnd w:id="501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19" w:name="_Toc180146893"/>
      <w:bookmarkStart w:id="5020" w:name="_Toc180249391"/>
      <w:bookmarkStart w:id="5021" w:name="_Toc183379345"/>
      <w:bookmarkStart w:id="5022" w:name="_Toc195349339"/>
      <w:bookmarkStart w:id="5023" w:name="_Toc195349927"/>
      <w:bookmarkStart w:id="5024" w:name="_Toc200747705"/>
      <w:r w:rsidRPr="00AF3FD7">
        <w:t>6.7.6.5</w:t>
      </w:r>
      <w:r w:rsidRPr="00AF3FD7">
        <w:tab/>
        <w:t>Binary data</w:t>
      </w:r>
      <w:bookmarkEnd w:id="5019"/>
      <w:bookmarkEnd w:id="5020"/>
      <w:bookmarkEnd w:id="5021"/>
      <w:bookmarkEnd w:id="5022"/>
      <w:bookmarkEnd w:id="5023"/>
      <w:bookmarkEnd w:id="5024"/>
    </w:p>
    <w:p w14:paraId="26E416BA" w14:textId="77777777" w:rsidR="00C770E3" w:rsidRPr="00AF3FD7" w:rsidRDefault="00C770E3" w:rsidP="00C770E3">
      <w:pPr>
        <w:pStyle w:val="Heading5"/>
      </w:pPr>
      <w:bookmarkStart w:id="5025" w:name="_Toc180146894"/>
      <w:bookmarkStart w:id="5026" w:name="_Toc180249392"/>
      <w:bookmarkStart w:id="5027" w:name="_Toc183379346"/>
      <w:bookmarkStart w:id="5028" w:name="_Toc195349340"/>
      <w:bookmarkStart w:id="5029" w:name="_Toc195349928"/>
      <w:bookmarkStart w:id="5030" w:name="_Toc200747706"/>
      <w:r w:rsidRPr="00AF3FD7">
        <w:t>6.7.6.5.1</w:t>
      </w:r>
      <w:r w:rsidRPr="00AF3FD7">
        <w:tab/>
        <w:t>Binary Data Types</w:t>
      </w:r>
      <w:bookmarkEnd w:id="5025"/>
      <w:bookmarkEnd w:id="5026"/>
      <w:bookmarkEnd w:id="5027"/>
      <w:bookmarkEnd w:id="5028"/>
      <w:bookmarkEnd w:id="5029"/>
      <w:bookmarkEnd w:id="5030"/>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1" w:name="_Toc180146895"/>
      <w:bookmarkStart w:id="5032" w:name="_Toc180249393"/>
      <w:bookmarkStart w:id="5033" w:name="_Toc183379347"/>
      <w:bookmarkStart w:id="5034" w:name="_Toc195349341"/>
      <w:bookmarkStart w:id="5035" w:name="_Toc195349929"/>
      <w:bookmarkStart w:id="5036" w:name="_Toc200747707"/>
      <w:r w:rsidRPr="00AF3FD7">
        <w:lastRenderedPageBreak/>
        <w:t>6.7.7</w:t>
      </w:r>
      <w:r w:rsidRPr="00AF3FD7">
        <w:tab/>
        <w:t>Error Handling</w:t>
      </w:r>
      <w:bookmarkEnd w:id="5031"/>
      <w:bookmarkEnd w:id="5032"/>
      <w:bookmarkEnd w:id="5033"/>
      <w:bookmarkEnd w:id="5034"/>
      <w:bookmarkEnd w:id="5035"/>
      <w:bookmarkEnd w:id="5036"/>
    </w:p>
    <w:p w14:paraId="6B59DEEB" w14:textId="77777777" w:rsidR="00C770E3" w:rsidRPr="00AF3FD7" w:rsidRDefault="00C770E3" w:rsidP="00C770E3">
      <w:pPr>
        <w:pStyle w:val="Heading4"/>
      </w:pPr>
      <w:bookmarkStart w:id="5037" w:name="_Toc180146896"/>
      <w:bookmarkStart w:id="5038" w:name="_Toc180249394"/>
      <w:bookmarkStart w:id="5039" w:name="_Toc183379348"/>
      <w:bookmarkStart w:id="5040" w:name="_Toc195349342"/>
      <w:bookmarkStart w:id="5041" w:name="_Toc195349930"/>
      <w:bookmarkStart w:id="5042" w:name="_Toc200747708"/>
      <w:r w:rsidRPr="00AF3FD7">
        <w:t>6.7.7.1</w:t>
      </w:r>
      <w:r w:rsidRPr="00AF3FD7">
        <w:tab/>
        <w:t>General</w:t>
      </w:r>
      <w:bookmarkEnd w:id="5037"/>
      <w:bookmarkEnd w:id="5038"/>
      <w:bookmarkEnd w:id="5039"/>
      <w:bookmarkEnd w:id="5040"/>
      <w:bookmarkEnd w:id="5041"/>
      <w:bookmarkEnd w:id="5042"/>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3" w:name="_Toc180146897"/>
      <w:bookmarkStart w:id="5044" w:name="_Toc180249395"/>
      <w:bookmarkStart w:id="5045" w:name="_Toc183379349"/>
      <w:bookmarkStart w:id="5046" w:name="_Toc195349343"/>
      <w:bookmarkStart w:id="5047" w:name="_Toc195349931"/>
      <w:bookmarkStart w:id="5048" w:name="_Toc200747709"/>
      <w:r w:rsidRPr="00AF3FD7">
        <w:t>6.7.7.2</w:t>
      </w:r>
      <w:r w:rsidRPr="00AF3FD7">
        <w:tab/>
        <w:t>Protocol Errors</w:t>
      </w:r>
      <w:bookmarkEnd w:id="5043"/>
      <w:bookmarkEnd w:id="5044"/>
      <w:bookmarkEnd w:id="5045"/>
      <w:bookmarkEnd w:id="5046"/>
      <w:bookmarkEnd w:id="5047"/>
      <w:bookmarkEnd w:id="5048"/>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49" w:name="_Toc180146898"/>
      <w:bookmarkStart w:id="5050" w:name="_Toc180249396"/>
      <w:bookmarkStart w:id="5051" w:name="_Toc183379350"/>
      <w:bookmarkStart w:id="5052" w:name="_Toc195349344"/>
      <w:bookmarkStart w:id="5053" w:name="_Toc195349932"/>
      <w:bookmarkStart w:id="5054" w:name="_Toc200747710"/>
      <w:r w:rsidRPr="00AF3FD7">
        <w:t>6.7.7.3</w:t>
      </w:r>
      <w:r w:rsidRPr="00AF3FD7">
        <w:tab/>
        <w:t>Application Errors</w:t>
      </w:r>
      <w:bookmarkEnd w:id="5049"/>
      <w:bookmarkEnd w:id="5050"/>
      <w:bookmarkEnd w:id="5051"/>
      <w:bookmarkEnd w:id="5052"/>
      <w:bookmarkEnd w:id="5053"/>
      <w:bookmarkEnd w:id="505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5" w:name="_Toc180146899"/>
      <w:bookmarkStart w:id="5056" w:name="_Toc180249397"/>
      <w:bookmarkStart w:id="5057" w:name="_Toc183379351"/>
      <w:bookmarkStart w:id="5058" w:name="_Toc195349345"/>
      <w:bookmarkStart w:id="5059" w:name="_Toc195349933"/>
      <w:bookmarkStart w:id="5060" w:name="_Toc200747711"/>
      <w:r w:rsidRPr="00AF3FD7">
        <w:t>6.7.8</w:t>
      </w:r>
      <w:r w:rsidRPr="00AF3FD7">
        <w:rPr>
          <w:lang w:eastAsia="zh-CN"/>
        </w:rPr>
        <w:tab/>
        <w:t>Feature negotiation</w:t>
      </w:r>
      <w:bookmarkEnd w:id="5055"/>
      <w:bookmarkEnd w:id="5056"/>
      <w:bookmarkEnd w:id="5057"/>
      <w:bookmarkEnd w:id="5058"/>
      <w:bookmarkEnd w:id="5059"/>
      <w:bookmarkEnd w:id="5060"/>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1" w:name="_Toc180146900"/>
      <w:bookmarkStart w:id="5062" w:name="_Toc180249398"/>
      <w:bookmarkStart w:id="5063" w:name="_Toc183379352"/>
      <w:bookmarkStart w:id="5064" w:name="_Toc195349346"/>
      <w:bookmarkStart w:id="5065" w:name="_Toc195349934"/>
      <w:bookmarkStart w:id="5066" w:name="_Toc200747712"/>
      <w:r w:rsidRPr="00AF3FD7">
        <w:t>6.7.9</w:t>
      </w:r>
      <w:r w:rsidRPr="00AF3FD7">
        <w:tab/>
        <w:t>Security</w:t>
      </w:r>
      <w:bookmarkEnd w:id="5061"/>
      <w:bookmarkEnd w:id="5062"/>
      <w:bookmarkEnd w:id="5063"/>
      <w:bookmarkEnd w:id="5064"/>
      <w:bookmarkEnd w:id="5065"/>
      <w:bookmarkEnd w:id="506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7" w:name="_Toc168599533"/>
      <w:bookmarkStart w:id="5068" w:name="_Toc183379353"/>
      <w:bookmarkStart w:id="5069" w:name="_Toc195349347"/>
      <w:bookmarkStart w:id="5070" w:name="_Toc195349935"/>
      <w:bookmarkStart w:id="5071" w:name="_Toc200747713"/>
      <w:r w:rsidR="00015F98" w:rsidRPr="00015F98">
        <w:lastRenderedPageBreak/>
        <w:t>6.8</w:t>
      </w:r>
      <w:r w:rsidR="00015F98" w:rsidRPr="00015F98">
        <w:tab/>
        <w:t>UAE_NTZManagement Service API</w:t>
      </w:r>
      <w:bookmarkEnd w:id="5067"/>
      <w:bookmarkEnd w:id="5068"/>
      <w:bookmarkEnd w:id="5069"/>
      <w:bookmarkEnd w:id="5070"/>
      <w:bookmarkEnd w:id="5071"/>
    </w:p>
    <w:p w14:paraId="59204789" w14:textId="77777777" w:rsidR="00015F98" w:rsidRPr="00015F98" w:rsidRDefault="00015F98" w:rsidP="00015F98">
      <w:pPr>
        <w:pStyle w:val="Heading3"/>
      </w:pPr>
      <w:bookmarkStart w:id="5072" w:name="_Toc168599534"/>
      <w:bookmarkStart w:id="5073" w:name="_Toc183379354"/>
      <w:bookmarkStart w:id="5074" w:name="_Toc195349348"/>
      <w:bookmarkStart w:id="5075" w:name="_Toc195349936"/>
      <w:bookmarkStart w:id="5076" w:name="_Toc200747714"/>
      <w:r w:rsidRPr="00015F98">
        <w:t>6.8.1</w:t>
      </w:r>
      <w:r w:rsidRPr="00015F98">
        <w:tab/>
        <w:t>Introduction</w:t>
      </w:r>
      <w:bookmarkEnd w:id="5072"/>
      <w:bookmarkEnd w:id="5073"/>
      <w:bookmarkEnd w:id="5074"/>
      <w:bookmarkEnd w:id="5075"/>
      <w:bookmarkEnd w:id="5076"/>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7" w:name="_Toc168599535"/>
      <w:bookmarkStart w:id="5078" w:name="_Toc183379355"/>
      <w:bookmarkStart w:id="5079" w:name="_Toc195349349"/>
      <w:bookmarkStart w:id="5080" w:name="_Toc195349937"/>
      <w:bookmarkStart w:id="5081" w:name="_Toc200747715"/>
      <w:r w:rsidRPr="00015F98">
        <w:t>6.8.2</w:t>
      </w:r>
      <w:r w:rsidRPr="00015F98">
        <w:tab/>
        <w:t>Usage of HTTP</w:t>
      </w:r>
      <w:bookmarkEnd w:id="5077"/>
      <w:bookmarkEnd w:id="5078"/>
      <w:bookmarkEnd w:id="5079"/>
      <w:bookmarkEnd w:id="5080"/>
      <w:bookmarkEnd w:id="5081"/>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2" w:name="_Toc168599536"/>
      <w:bookmarkStart w:id="5083" w:name="_Toc183379356"/>
      <w:bookmarkStart w:id="5084" w:name="_Toc195349350"/>
      <w:bookmarkStart w:id="5085" w:name="_Toc195349938"/>
      <w:bookmarkStart w:id="5086" w:name="_Toc200747716"/>
      <w:r w:rsidRPr="00015F98">
        <w:t>6.8.3</w:t>
      </w:r>
      <w:r w:rsidRPr="00015F98">
        <w:tab/>
        <w:t>Resources</w:t>
      </w:r>
      <w:bookmarkEnd w:id="5082"/>
      <w:bookmarkEnd w:id="5083"/>
      <w:bookmarkEnd w:id="5084"/>
      <w:bookmarkEnd w:id="5085"/>
      <w:bookmarkEnd w:id="5086"/>
    </w:p>
    <w:p w14:paraId="71066E21" w14:textId="77777777" w:rsidR="00015F98" w:rsidRPr="00015F98" w:rsidRDefault="00015F98" w:rsidP="00015F98">
      <w:pPr>
        <w:pStyle w:val="Heading4"/>
      </w:pPr>
      <w:bookmarkStart w:id="5087" w:name="_Toc168599537"/>
      <w:bookmarkStart w:id="5088" w:name="_Toc183379357"/>
      <w:bookmarkStart w:id="5089" w:name="_Toc195349351"/>
      <w:bookmarkStart w:id="5090" w:name="_Toc195349939"/>
      <w:bookmarkStart w:id="5091" w:name="_Toc200747717"/>
      <w:r w:rsidRPr="00015F98">
        <w:t>6.8.3.1</w:t>
      </w:r>
      <w:r w:rsidRPr="00015F98">
        <w:tab/>
        <w:t>Overview</w:t>
      </w:r>
      <w:bookmarkEnd w:id="5087"/>
      <w:bookmarkEnd w:id="5088"/>
      <w:bookmarkEnd w:id="5089"/>
      <w:bookmarkEnd w:id="5090"/>
      <w:bookmarkEnd w:id="509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1pt;height:168.6pt" o:ole="">
            <v:imagedata r:id="rId100" o:title=""/>
          </v:shape>
          <o:OLEObject Type="Embed" ProgID="Word.Document.8" ShapeID="_x0000_i1070" DrawAspect="Content" ObjectID="_1811358876"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2" w:name="_Toc168599538"/>
      <w:bookmarkStart w:id="5093" w:name="_Toc183379358"/>
      <w:bookmarkStart w:id="5094" w:name="_Toc195349352"/>
      <w:bookmarkStart w:id="5095" w:name="_Toc195349940"/>
      <w:bookmarkStart w:id="5096" w:name="_Toc200747718"/>
      <w:r w:rsidRPr="00015F98">
        <w:t>6.8.3.2</w:t>
      </w:r>
      <w:r w:rsidRPr="00015F98">
        <w:tab/>
        <w:t xml:space="preserve">Resource: </w:t>
      </w:r>
      <w:bookmarkEnd w:id="5092"/>
      <w:r w:rsidRPr="00015F98">
        <w:rPr>
          <w:rFonts w:eastAsia="Calibri"/>
        </w:rPr>
        <w:t>NTZ Configurations</w:t>
      </w:r>
      <w:bookmarkEnd w:id="5093"/>
      <w:bookmarkEnd w:id="5094"/>
      <w:bookmarkEnd w:id="5095"/>
      <w:bookmarkEnd w:id="5096"/>
    </w:p>
    <w:p w14:paraId="1FF4BE71" w14:textId="77777777" w:rsidR="00015F98" w:rsidRPr="00015F98" w:rsidRDefault="00015F98" w:rsidP="00015F98">
      <w:pPr>
        <w:pStyle w:val="Heading5"/>
      </w:pPr>
      <w:bookmarkStart w:id="5097" w:name="_Toc168599539"/>
      <w:bookmarkStart w:id="5098" w:name="_Toc183379359"/>
      <w:bookmarkStart w:id="5099" w:name="_Toc195349353"/>
      <w:bookmarkStart w:id="5100" w:name="_Toc195349941"/>
      <w:bookmarkStart w:id="5101" w:name="_Toc200747719"/>
      <w:r w:rsidRPr="00015F98">
        <w:t>6.8.3.2.1</w:t>
      </w:r>
      <w:r w:rsidRPr="00015F98">
        <w:tab/>
        <w:t>Description</w:t>
      </w:r>
      <w:bookmarkEnd w:id="5097"/>
      <w:bookmarkEnd w:id="5098"/>
      <w:bookmarkEnd w:id="5099"/>
      <w:bookmarkEnd w:id="5100"/>
      <w:bookmarkEnd w:id="5101"/>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2" w:name="_Toc168599540"/>
      <w:bookmarkStart w:id="5103" w:name="_Toc183379360"/>
      <w:bookmarkStart w:id="5104" w:name="_Toc195349354"/>
      <w:bookmarkStart w:id="5105" w:name="_Toc195349942"/>
      <w:bookmarkStart w:id="5106" w:name="_Toc200747720"/>
      <w:r w:rsidRPr="00015F98">
        <w:t>6.8.3.2.2</w:t>
      </w:r>
      <w:r w:rsidRPr="00015F98">
        <w:tab/>
        <w:t>Resource Definition</w:t>
      </w:r>
      <w:bookmarkEnd w:id="5102"/>
      <w:bookmarkEnd w:id="5103"/>
      <w:bookmarkEnd w:id="5104"/>
      <w:bookmarkEnd w:id="5105"/>
      <w:bookmarkEnd w:id="510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7" w:name="_Toc168599541"/>
      <w:bookmarkStart w:id="5108" w:name="_Toc183379361"/>
      <w:bookmarkStart w:id="5109" w:name="_Toc195349355"/>
      <w:bookmarkStart w:id="5110" w:name="_Toc195349943"/>
      <w:bookmarkStart w:id="5111" w:name="_Toc200747721"/>
      <w:r w:rsidRPr="00015F98">
        <w:t>6.8.3.2.3</w:t>
      </w:r>
      <w:r w:rsidRPr="00015F98">
        <w:tab/>
        <w:t>Resource Standard Methods</w:t>
      </w:r>
      <w:bookmarkEnd w:id="5107"/>
      <w:bookmarkEnd w:id="5108"/>
      <w:bookmarkEnd w:id="5109"/>
      <w:bookmarkEnd w:id="5110"/>
      <w:bookmarkEnd w:id="5111"/>
    </w:p>
    <w:p w14:paraId="72347553" w14:textId="77777777" w:rsidR="00015F98" w:rsidRPr="00015F98" w:rsidRDefault="00015F98" w:rsidP="00015F98">
      <w:pPr>
        <w:pStyle w:val="Heading6"/>
      </w:pPr>
      <w:bookmarkStart w:id="5112" w:name="_Toc168599542"/>
      <w:bookmarkStart w:id="5113" w:name="_Toc183379362"/>
      <w:bookmarkStart w:id="5114" w:name="_Toc195349356"/>
      <w:bookmarkStart w:id="5115" w:name="_Toc195349944"/>
      <w:bookmarkStart w:id="5116" w:name="_Toc200747722"/>
      <w:r w:rsidRPr="00015F98">
        <w:t>6.8.3.2.3.1</w:t>
      </w:r>
      <w:r w:rsidRPr="00015F98">
        <w:tab/>
        <w:t>GET</w:t>
      </w:r>
      <w:bookmarkEnd w:id="5112"/>
      <w:bookmarkEnd w:id="5113"/>
      <w:bookmarkEnd w:id="5114"/>
      <w:bookmarkEnd w:id="5115"/>
      <w:bookmarkEnd w:id="511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5117" w:name="_Toc168599543"/>
      <w:bookmarkStart w:id="5118" w:name="_Toc183379363"/>
      <w:bookmarkStart w:id="5119" w:name="_Toc195349357"/>
      <w:bookmarkStart w:id="5120" w:name="_Toc195349945"/>
      <w:bookmarkStart w:id="5121" w:name="_Toc200747723"/>
      <w:r w:rsidRPr="00015F98">
        <w:t>6.8.3.2.3.2</w:t>
      </w:r>
      <w:r w:rsidRPr="00015F98">
        <w:tab/>
        <w:t>POST</w:t>
      </w:r>
      <w:bookmarkEnd w:id="5117"/>
      <w:bookmarkEnd w:id="5118"/>
      <w:bookmarkEnd w:id="5119"/>
      <w:bookmarkEnd w:id="5120"/>
      <w:bookmarkEnd w:id="512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2" w:name="_Toc168599544"/>
      <w:bookmarkStart w:id="5123" w:name="_Toc183379364"/>
      <w:bookmarkStart w:id="5124" w:name="_Toc195349358"/>
      <w:bookmarkStart w:id="5125" w:name="_Toc195349946"/>
      <w:bookmarkStart w:id="5126" w:name="_Toc200747724"/>
      <w:r w:rsidRPr="00015F98">
        <w:t>6.8.3.2.4</w:t>
      </w:r>
      <w:r w:rsidRPr="00015F98">
        <w:tab/>
        <w:t>Resource Custom Operations</w:t>
      </w:r>
      <w:bookmarkEnd w:id="5122"/>
      <w:bookmarkEnd w:id="5123"/>
      <w:bookmarkEnd w:id="5124"/>
      <w:bookmarkEnd w:id="5125"/>
      <w:bookmarkEnd w:id="512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7" w:name="_Toc168599545"/>
      <w:bookmarkStart w:id="5128" w:name="_Toc183379365"/>
      <w:bookmarkStart w:id="5129" w:name="_Toc195349359"/>
      <w:bookmarkStart w:id="5130" w:name="_Toc195349947"/>
      <w:bookmarkStart w:id="5131" w:name="_Toc200747725"/>
      <w:r w:rsidRPr="00015F98">
        <w:t>6.8.3.3</w:t>
      </w:r>
      <w:r w:rsidRPr="00015F98">
        <w:tab/>
        <w:t xml:space="preserve">Resource: Individual </w:t>
      </w:r>
      <w:bookmarkEnd w:id="5127"/>
      <w:r w:rsidRPr="00015F98">
        <w:rPr>
          <w:rFonts w:eastAsia="Calibri"/>
        </w:rPr>
        <w:t>NTZ Configuration</w:t>
      </w:r>
      <w:bookmarkEnd w:id="5128"/>
      <w:bookmarkEnd w:id="5129"/>
      <w:bookmarkEnd w:id="5130"/>
      <w:bookmarkEnd w:id="5131"/>
    </w:p>
    <w:p w14:paraId="1640A555" w14:textId="77777777" w:rsidR="00015F98" w:rsidRPr="00015F98" w:rsidRDefault="00015F98" w:rsidP="00015F98">
      <w:pPr>
        <w:pStyle w:val="Heading5"/>
      </w:pPr>
      <w:bookmarkStart w:id="5132" w:name="_Toc168599546"/>
      <w:bookmarkStart w:id="5133" w:name="_Toc183379366"/>
      <w:bookmarkStart w:id="5134" w:name="_Toc195349360"/>
      <w:bookmarkStart w:id="5135" w:name="_Toc195349948"/>
      <w:bookmarkStart w:id="5136" w:name="_Toc200747726"/>
      <w:r w:rsidRPr="00015F98">
        <w:t>6.8.3.3.1</w:t>
      </w:r>
      <w:r w:rsidRPr="00015F98">
        <w:tab/>
        <w:t>Description</w:t>
      </w:r>
      <w:bookmarkEnd w:id="5132"/>
      <w:bookmarkEnd w:id="5133"/>
      <w:bookmarkEnd w:id="5134"/>
      <w:bookmarkEnd w:id="5135"/>
      <w:bookmarkEnd w:id="513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7" w:name="_Toc168599547"/>
      <w:bookmarkStart w:id="5138" w:name="_Toc183379367"/>
      <w:bookmarkStart w:id="5139" w:name="_Toc195349361"/>
      <w:bookmarkStart w:id="5140" w:name="_Toc195349949"/>
      <w:bookmarkStart w:id="5141" w:name="_Toc200747727"/>
      <w:r w:rsidRPr="00015F98">
        <w:t>6.8.3.3.2</w:t>
      </w:r>
      <w:r w:rsidRPr="00015F98">
        <w:tab/>
        <w:t>Resource Definition</w:t>
      </w:r>
      <w:bookmarkEnd w:id="5137"/>
      <w:bookmarkEnd w:id="5138"/>
      <w:bookmarkEnd w:id="5139"/>
      <w:bookmarkEnd w:id="5140"/>
      <w:bookmarkEnd w:id="514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2" w:name="_Toc168599548"/>
      <w:bookmarkStart w:id="5143" w:name="_Toc183379368"/>
      <w:bookmarkStart w:id="5144" w:name="_Toc195349362"/>
      <w:bookmarkStart w:id="5145" w:name="_Toc195349950"/>
      <w:bookmarkStart w:id="5146" w:name="_Toc200747728"/>
      <w:r w:rsidRPr="00015F98">
        <w:t>6.8.3.3.3</w:t>
      </w:r>
      <w:r w:rsidRPr="00015F98">
        <w:tab/>
        <w:t>Resource Standard Methods</w:t>
      </w:r>
      <w:bookmarkEnd w:id="5142"/>
      <w:bookmarkEnd w:id="5143"/>
      <w:bookmarkEnd w:id="5144"/>
      <w:bookmarkEnd w:id="5145"/>
      <w:bookmarkEnd w:id="5146"/>
    </w:p>
    <w:p w14:paraId="0C4AF2A0" w14:textId="77777777" w:rsidR="00015F98" w:rsidRPr="00015F98" w:rsidRDefault="00015F98" w:rsidP="00015F98">
      <w:pPr>
        <w:pStyle w:val="Heading6"/>
      </w:pPr>
      <w:bookmarkStart w:id="5147" w:name="_Toc168599549"/>
      <w:bookmarkStart w:id="5148" w:name="_Toc183379369"/>
      <w:bookmarkStart w:id="5149" w:name="_Toc195349363"/>
      <w:bookmarkStart w:id="5150" w:name="_Toc195349951"/>
      <w:bookmarkStart w:id="5151" w:name="_Toc200747729"/>
      <w:r w:rsidRPr="00015F98">
        <w:t>6.8.3.3.3.1</w:t>
      </w:r>
      <w:r w:rsidRPr="00015F98">
        <w:tab/>
        <w:t>GET</w:t>
      </w:r>
      <w:bookmarkEnd w:id="5147"/>
      <w:bookmarkEnd w:id="5148"/>
      <w:bookmarkEnd w:id="5149"/>
      <w:bookmarkEnd w:id="5150"/>
      <w:bookmarkEnd w:id="515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5152" w:name="_Toc168599550"/>
      <w:bookmarkStart w:id="5153" w:name="_Toc183379370"/>
      <w:bookmarkStart w:id="5154" w:name="_Toc195349364"/>
      <w:bookmarkStart w:id="5155" w:name="_Toc195349952"/>
      <w:bookmarkStart w:id="5156" w:name="_Toc200747730"/>
      <w:r w:rsidRPr="00015F98">
        <w:t>6.8.3.3.3.2</w:t>
      </w:r>
      <w:r w:rsidRPr="00015F98">
        <w:tab/>
        <w:t>PUT</w:t>
      </w:r>
      <w:bookmarkEnd w:id="5152"/>
      <w:bookmarkEnd w:id="5153"/>
      <w:bookmarkEnd w:id="5154"/>
      <w:bookmarkEnd w:id="5155"/>
      <w:bookmarkEnd w:id="515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5157" w:name="_Toc168599551"/>
      <w:bookmarkStart w:id="5158" w:name="_Toc183379371"/>
      <w:bookmarkStart w:id="5159" w:name="_Toc195349365"/>
      <w:bookmarkStart w:id="5160" w:name="_Toc195349953"/>
      <w:bookmarkStart w:id="5161" w:name="_Toc200747731"/>
      <w:r w:rsidRPr="00015F98">
        <w:t>6.8.3.3.3.3</w:t>
      </w:r>
      <w:r w:rsidRPr="00015F98">
        <w:tab/>
        <w:t>PATCH</w:t>
      </w:r>
      <w:bookmarkEnd w:id="5157"/>
      <w:bookmarkEnd w:id="5158"/>
      <w:bookmarkEnd w:id="5159"/>
      <w:bookmarkEnd w:id="5160"/>
      <w:bookmarkEnd w:id="516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5162" w:name="_Toc168599552"/>
      <w:bookmarkStart w:id="5163" w:name="_Toc183379372"/>
      <w:bookmarkStart w:id="5164" w:name="_Toc195349366"/>
      <w:bookmarkStart w:id="5165" w:name="_Toc195349954"/>
      <w:bookmarkStart w:id="5166" w:name="_Toc200747732"/>
      <w:r w:rsidRPr="00015F98">
        <w:lastRenderedPageBreak/>
        <w:t>6.8.3.3.3.4</w:t>
      </w:r>
      <w:r w:rsidRPr="00015F98">
        <w:tab/>
        <w:t>DELETE</w:t>
      </w:r>
      <w:bookmarkEnd w:id="5162"/>
      <w:bookmarkEnd w:id="5163"/>
      <w:bookmarkEnd w:id="5164"/>
      <w:bookmarkEnd w:id="5165"/>
      <w:bookmarkEnd w:id="516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7" w:name="_Toc168599553"/>
      <w:bookmarkStart w:id="5168" w:name="_Toc183379373"/>
      <w:bookmarkStart w:id="5169" w:name="_Toc195349367"/>
      <w:bookmarkStart w:id="5170" w:name="_Toc195349955"/>
      <w:bookmarkStart w:id="5171" w:name="_Toc200747733"/>
      <w:r w:rsidRPr="00015F98">
        <w:t>6.8.3.3.4</w:t>
      </w:r>
      <w:r w:rsidRPr="00015F98">
        <w:tab/>
        <w:t>Resource Custom Operations</w:t>
      </w:r>
      <w:bookmarkEnd w:id="5167"/>
      <w:bookmarkEnd w:id="5168"/>
      <w:bookmarkEnd w:id="5169"/>
      <w:bookmarkEnd w:id="5170"/>
      <w:bookmarkEnd w:id="517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2" w:name="_Toc168599554"/>
      <w:bookmarkStart w:id="5173" w:name="_Toc183379374"/>
      <w:bookmarkStart w:id="5174" w:name="_Toc195349368"/>
      <w:bookmarkStart w:id="5175" w:name="_Toc195349956"/>
      <w:bookmarkStart w:id="5176" w:name="_Toc200747734"/>
      <w:r w:rsidRPr="00015F98">
        <w:lastRenderedPageBreak/>
        <w:t>6.8.4</w:t>
      </w:r>
      <w:r w:rsidRPr="00015F98">
        <w:tab/>
        <w:t>Custom Operations without associated resources</w:t>
      </w:r>
      <w:bookmarkEnd w:id="5172"/>
      <w:bookmarkEnd w:id="5173"/>
      <w:bookmarkEnd w:id="5174"/>
      <w:bookmarkEnd w:id="5175"/>
      <w:bookmarkEnd w:id="5176"/>
    </w:p>
    <w:p w14:paraId="7628F2C9" w14:textId="47C9E3D1" w:rsidR="00015F98" w:rsidRPr="00015F98" w:rsidRDefault="00015F98" w:rsidP="00015F98">
      <w:bookmarkStart w:id="517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8" w:name="_Toc183379375"/>
      <w:bookmarkStart w:id="5179" w:name="_Toc195349369"/>
      <w:bookmarkStart w:id="5180" w:name="_Toc195349957"/>
      <w:bookmarkStart w:id="5181" w:name="_Toc200747735"/>
      <w:r w:rsidRPr="00015F98">
        <w:t>6.8.5</w:t>
      </w:r>
      <w:r w:rsidRPr="00015F98">
        <w:tab/>
        <w:t>Notifications</w:t>
      </w:r>
      <w:bookmarkEnd w:id="5177"/>
      <w:bookmarkEnd w:id="5178"/>
      <w:bookmarkEnd w:id="5179"/>
      <w:bookmarkEnd w:id="5180"/>
      <w:bookmarkEnd w:id="5181"/>
    </w:p>
    <w:p w14:paraId="6F93FC97" w14:textId="77777777" w:rsidR="00015F98" w:rsidRPr="00015F98" w:rsidRDefault="00015F98" w:rsidP="00015F98">
      <w:pPr>
        <w:pStyle w:val="Heading4"/>
      </w:pPr>
      <w:bookmarkStart w:id="5182" w:name="_Toc168599624"/>
      <w:bookmarkStart w:id="5183" w:name="_Toc183379376"/>
      <w:bookmarkStart w:id="5184" w:name="_Toc195349370"/>
      <w:bookmarkStart w:id="5185" w:name="_Toc195349958"/>
      <w:bookmarkStart w:id="5186" w:name="_Toc168599566"/>
      <w:bookmarkStart w:id="5187" w:name="_Toc200747736"/>
      <w:r w:rsidRPr="00015F98">
        <w:t>6.8.5.1</w:t>
      </w:r>
      <w:r w:rsidRPr="00015F98">
        <w:tab/>
        <w:t>General</w:t>
      </w:r>
      <w:bookmarkEnd w:id="5182"/>
      <w:bookmarkEnd w:id="5183"/>
      <w:bookmarkEnd w:id="5184"/>
      <w:bookmarkEnd w:id="5185"/>
      <w:bookmarkEnd w:id="518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8" w:name="_Toc168599625"/>
      <w:bookmarkStart w:id="5189" w:name="_Toc183379377"/>
      <w:bookmarkStart w:id="5190" w:name="_Toc195349371"/>
      <w:bookmarkStart w:id="5191" w:name="_Toc195349959"/>
      <w:bookmarkStart w:id="5192" w:name="_Toc200747737"/>
      <w:r w:rsidRPr="00015F98">
        <w:t>6.8.5</w:t>
      </w:r>
      <w:r w:rsidRPr="00015F98">
        <w:rPr>
          <w:lang w:val="en-US"/>
        </w:rPr>
        <w:t>.2</w:t>
      </w:r>
      <w:r w:rsidRPr="00015F98">
        <w:rPr>
          <w:lang w:val="en-US"/>
        </w:rPr>
        <w:tab/>
      </w:r>
      <w:bookmarkEnd w:id="5188"/>
      <w:r w:rsidRPr="00015F98">
        <w:rPr>
          <w:rFonts w:eastAsia="Calibri"/>
        </w:rPr>
        <w:t xml:space="preserve">NTZ Configuration </w:t>
      </w:r>
      <w:r w:rsidRPr="00015F98">
        <w:rPr>
          <w:lang w:val="en-US"/>
        </w:rPr>
        <w:t>Completion Status Notification</w:t>
      </w:r>
      <w:bookmarkEnd w:id="5189"/>
      <w:bookmarkEnd w:id="5190"/>
      <w:bookmarkEnd w:id="5191"/>
      <w:bookmarkEnd w:id="5192"/>
    </w:p>
    <w:p w14:paraId="63122DE4" w14:textId="77777777" w:rsidR="00015F98" w:rsidRPr="00015F98" w:rsidRDefault="00015F98" w:rsidP="00015F98">
      <w:pPr>
        <w:pStyle w:val="Heading5"/>
        <w:rPr>
          <w:noProof/>
          <w:lang w:val="en-US"/>
        </w:rPr>
      </w:pPr>
      <w:bookmarkStart w:id="5193" w:name="_Toc168599626"/>
      <w:bookmarkStart w:id="5194" w:name="_Toc183379378"/>
      <w:bookmarkStart w:id="5195" w:name="_Toc195349372"/>
      <w:bookmarkStart w:id="5196" w:name="_Toc195349960"/>
      <w:bookmarkStart w:id="5197" w:name="_Toc200747738"/>
      <w:r w:rsidRPr="00015F98">
        <w:t>6.8.5</w:t>
      </w:r>
      <w:r w:rsidRPr="00015F98">
        <w:rPr>
          <w:lang w:val="en-US"/>
        </w:rPr>
        <w:t>.2</w:t>
      </w:r>
      <w:r w:rsidRPr="00015F98">
        <w:rPr>
          <w:noProof/>
          <w:lang w:val="en-US"/>
        </w:rPr>
        <w:t>.1</w:t>
      </w:r>
      <w:r w:rsidRPr="00015F98">
        <w:rPr>
          <w:noProof/>
          <w:lang w:val="en-US"/>
        </w:rPr>
        <w:tab/>
        <w:t>Description</w:t>
      </w:r>
      <w:bookmarkEnd w:id="5193"/>
      <w:bookmarkEnd w:id="5194"/>
      <w:bookmarkEnd w:id="5195"/>
      <w:bookmarkEnd w:id="5196"/>
      <w:bookmarkEnd w:id="519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8" w:name="_Toc168599627"/>
      <w:bookmarkStart w:id="5199" w:name="_Toc183379379"/>
      <w:bookmarkStart w:id="5200" w:name="_Toc195349373"/>
      <w:bookmarkStart w:id="5201" w:name="_Toc195349961"/>
      <w:bookmarkStart w:id="5202" w:name="_Toc200747739"/>
      <w:r w:rsidRPr="00015F98">
        <w:t>6.8.5.2</w:t>
      </w:r>
      <w:r w:rsidRPr="00015F98">
        <w:rPr>
          <w:noProof/>
        </w:rPr>
        <w:t>.2</w:t>
      </w:r>
      <w:r w:rsidRPr="00015F98">
        <w:rPr>
          <w:noProof/>
        </w:rPr>
        <w:tab/>
        <w:t>Target URI</w:t>
      </w:r>
      <w:bookmarkEnd w:id="5198"/>
      <w:bookmarkEnd w:id="5199"/>
      <w:bookmarkEnd w:id="5200"/>
      <w:bookmarkEnd w:id="5201"/>
      <w:bookmarkEnd w:id="5202"/>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3" w:name="_Toc168599628"/>
      <w:bookmarkStart w:id="5204" w:name="_Toc183379380"/>
      <w:bookmarkStart w:id="5205" w:name="_Toc195349374"/>
      <w:bookmarkStart w:id="5206" w:name="_Toc195349962"/>
      <w:bookmarkStart w:id="5207" w:name="_Toc200747740"/>
      <w:r w:rsidRPr="00015F98">
        <w:t>6.8.5.2</w:t>
      </w:r>
      <w:r w:rsidRPr="00015F98">
        <w:rPr>
          <w:noProof/>
        </w:rPr>
        <w:t>.3</w:t>
      </w:r>
      <w:r w:rsidRPr="00015F98">
        <w:rPr>
          <w:noProof/>
        </w:rPr>
        <w:tab/>
        <w:t>Standard Methods</w:t>
      </w:r>
      <w:bookmarkEnd w:id="5203"/>
      <w:bookmarkEnd w:id="5204"/>
      <w:bookmarkEnd w:id="5205"/>
      <w:bookmarkEnd w:id="5206"/>
      <w:bookmarkEnd w:id="5207"/>
    </w:p>
    <w:p w14:paraId="6781508E" w14:textId="77777777" w:rsidR="00015F98" w:rsidRPr="00015F98" w:rsidRDefault="00015F98" w:rsidP="00015F98">
      <w:pPr>
        <w:pStyle w:val="Heading6"/>
        <w:rPr>
          <w:noProof/>
        </w:rPr>
      </w:pPr>
      <w:bookmarkStart w:id="5208" w:name="_Toc168599629"/>
      <w:bookmarkStart w:id="5209" w:name="_Toc183379381"/>
      <w:bookmarkStart w:id="5210" w:name="_Toc195349375"/>
      <w:bookmarkStart w:id="5211" w:name="_Toc195349963"/>
      <w:bookmarkStart w:id="5212" w:name="_Toc200747741"/>
      <w:r w:rsidRPr="00015F98">
        <w:t>6.8.5.2.3</w:t>
      </w:r>
      <w:r w:rsidRPr="00015F98">
        <w:rPr>
          <w:noProof/>
        </w:rPr>
        <w:t>.1</w:t>
      </w:r>
      <w:r w:rsidRPr="00015F98">
        <w:rPr>
          <w:noProof/>
        </w:rPr>
        <w:tab/>
        <w:t>POST</w:t>
      </w:r>
      <w:bookmarkEnd w:id="5208"/>
      <w:bookmarkEnd w:id="5209"/>
      <w:bookmarkEnd w:id="5210"/>
      <w:bookmarkEnd w:id="5211"/>
      <w:bookmarkEnd w:id="5212"/>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3" w:name="_Toc168599630"/>
      <w:bookmarkStart w:id="5214" w:name="_Toc183379382"/>
      <w:bookmarkStart w:id="5215" w:name="_Toc195349376"/>
      <w:bookmarkStart w:id="5216" w:name="_Toc195349964"/>
      <w:bookmarkStart w:id="5217" w:name="_Toc200747742"/>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3"/>
      <w:bookmarkEnd w:id="5214"/>
      <w:bookmarkEnd w:id="5215"/>
      <w:bookmarkEnd w:id="5216"/>
      <w:bookmarkEnd w:id="5217"/>
    </w:p>
    <w:p w14:paraId="6F385245" w14:textId="77777777" w:rsidR="00015F98" w:rsidRPr="00015F98" w:rsidRDefault="00015F98" w:rsidP="00015F98">
      <w:pPr>
        <w:pStyle w:val="Heading5"/>
        <w:rPr>
          <w:noProof/>
          <w:lang w:val="en-US"/>
        </w:rPr>
      </w:pPr>
      <w:bookmarkStart w:id="5218" w:name="_Toc168599631"/>
      <w:bookmarkStart w:id="5219" w:name="_Toc183379383"/>
      <w:bookmarkStart w:id="5220" w:name="_Toc195349377"/>
      <w:bookmarkStart w:id="5221" w:name="_Toc195349965"/>
      <w:bookmarkStart w:id="5222" w:name="_Toc200747743"/>
      <w:r w:rsidRPr="00015F98">
        <w:t>6.8.5</w:t>
      </w:r>
      <w:r w:rsidRPr="00015F98">
        <w:rPr>
          <w:lang w:val="en-US"/>
        </w:rPr>
        <w:t>.3</w:t>
      </w:r>
      <w:r w:rsidRPr="00015F98">
        <w:rPr>
          <w:noProof/>
          <w:lang w:val="en-US"/>
        </w:rPr>
        <w:t>.1</w:t>
      </w:r>
      <w:r w:rsidRPr="00015F98">
        <w:rPr>
          <w:noProof/>
          <w:lang w:val="en-US"/>
        </w:rPr>
        <w:tab/>
        <w:t>Description</w:t>
      </w:r>
      <w:bookmarkEnd w:id="5218"/>
      <w:bookmarkEnd w:id="5219"/>
      <w:bookmarkEnd w:id="5220"/>
      <w:bookmarkEnd w:id="5221"/>
      <w:bookmarkEnd w:id="522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3" w:name="_Toc168599632"/>
      <w:bookmarkStart w:id="5224" w:name="_Toc183379384"/>
      <w:bookmarkStart w:id="5225" w:name="_Toc195349378"/>
      <w:bookmarkStart w:id="5226" w:name="_Toc195349966"/>
      <w:bookmarkStart w:id="5227" w:name="_Toc200747744"/>
      <w:r w:rsidRPr="00015F98">
        <w:t>6.8.5.3</w:t>
      </w:r>
      <w:r w:rsidRPr="00015F98">
        <w:rPr>
          <w:noProof/>
        </w:rPr>
        <w:t>.2</w:t>
      </w:r>
      <w:r w:rsidRPr="00015F98">
        <w:rPr>
          <w:noProof/>
        </w:rPr>
        <w:tab/>
        <w:t>Target URI</w:t>
      </w:r>
      <w:bookmarkEnd w:id="5223"/>
      <w:bookmarkEnd w:id="5224"/>
      <w:bookmarkEnd w:id="5225"/>
      <w:bookmarkEnd w:id="5226"/>
      <w:bookmarkEnd w:id="5227"/>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8" w:name="_Toc168599633"/>
      <w:bookmarkStart w:id="5229" w:name="_Toc183379385"/>
      <w:bookmarkStart w:id="5230" w:name="_Toc195349379"/>
      <w:bookmarkStart w:id="5231" w:name="_Toc195349967"/>
      <w:bookmarkStart w:id="5232" w:name="_Toc200747745"/>
      <w:r w:rsidRPr="00015F98">
        <w:lastRenderedPageBreak/>
        <w:t>6.8.5.3</w:t>
      </w:r>
      <w:r w:rsidRPr="00015F98">
        <w:rPr>
          <w:noProof/>
        </w:rPr>
        <w:t>.3</w:t>
      </w:r>
      <w:r w:rsidRPr="00015F98">
        <w:rPr>
          <w:noProof/>
        </w:rPr>
        <w:tab/>
        <w:t>Standard Methods</w:t>
      </w:r>
      <w:bookmarkEnd w:id="5228"/>
      <w:bookmarkEnd w:id="5229"/>
      <w:bookmarkEnd w:id="5230"/>
      <w:bookmarkEnd w:id="5231"/>
      <w:bookmarkEnd w:id="5232"/>
    </w:p>
    <w:p w14:paraId="560E035E" w14:textId="77777777" w:rsidR="00015F98" w:rsidRPr="00015F98" w:rsidRDefault="00015F98" w:rsidP="00015F98">
      <w:pPr>
        <w:pStyle w:val="Heading6"/>
        <w:rPr>
          <w:noProof/>
        </w:rPr>
      </w:pPr>
      <w:bookmarkStart w:id="5233" w:name="_Toc168599634"/>
      <w:bookmarkStart w:id="5234" w:name="_Toc183379386"/>
      <w:bookmarkStart w:id="5235" w:name="_Toc195349380"/>
      <w:bookmarkStart w:id="5236" w:name="_Toc195349968"/>
      <w:bookmarkStart w:id="5237" w:name="_Toc200747746"/>
      <w:r w:rsidRPr="00015F98">
        <w:t>6.8.5.3.3</w:t>
      </w:r>
      <w:r w:rsidRPr="00015F98">
        <w:rPr>
          <w:noProof/>
        </w:rPr>
        <w:t>.1</w:t>
      </w:r>
      <w:r w:rsidRPr="00015F98">
        <w:rPr>
          <w:noProof/>
        </w:rPr>
        <w:tab/>
        <w:t>POST</w:t>
      </w:r>
      <w:bookmarkEnd w:id="5233"/>
      <w:bookmarkEnd w:id="5234"/>
      <w:bookmarkEnd w:id="5235"/>
      <w:bookmarkEnd w:id="5236"/>
      <w:bookmarkEnd w:id="523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8" w:name="_Toc183379387"/>
      <w:bookmarkStart w:id="5239" w:name="_Toc195349381"/>
      <w:bookmarkStart w:id="5240" w:name="_Toc195349969"/>
      <w:bookmarkStart w:id="5241" w:name="_Toc200747747"/>
      <w:r w:rsidRPr="00015F98">
        <w:t>6.8.6</w:t>
      </w:r>
      <w:r w:rsidRPr="00015F98">
        <w:tab/>
        <w:t>Data Model</w:t>
      </w:r>
      <w:bookmarkEnd w:id="5186"/>
      <w:bookmarkEnd w:id="5238"/>
      <w:bookmarkEnd w:id="5239"/>
      <w:bookmarkEnd w:id="5240"/>
      <w:bookmarkEnd w:id="5241"/>
    </w:p>
    <w:p w14:paraId="23D3C175" w14:textId="77777777" w:rsidR="00015F98" w:rsidRPr="00015F98" w:rsidRDefault="00015F98" w:rsidP="00015F98">
      <w:pPr>
        <w:pStyle w:val="Heading4"/>
      </w:pPr>
      <w:bookmarkStart w:id="5242" w:name="_Toc168599567"/>
      <w:bookmarkStart w:id="5243" w:name="_Toc183379388"/>
      <w:bookmarkStart w:id="5244" w:name="_Toc195349382"/>
      <w:bookmarkStart w:id="5245" w:name="_Toc195349970"/>
      <w:bookmarkStart w:id="5246" w:name="_Toc200747748"/>
      <w:r w:rsidRPr="00015F98">
        <w:t>6.8.6.1</w:t>
      </w:r>
      <w:r w:rsidRPr="00015F98">
        <w:tab/>
        <w:t>General</w:t>
      </w:r>
      <w:bookmarkEnd w:id="5242"/>
      <w:bookmarkEnd w:id="5243"/>
      <w:bookmarkEnd w:id="5244"/>
      <w:bookmarkEnd w:id="5245"/>
      <w:bookmarkEnd w:id="524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7" w:name="_Toc168599568"/>
      <w:bookmarkStart w:id="5248" w:name="_Toc183379389"/>
      <w:bookmarkStart w:id="5249" w:name="_Toc195349383"/>
      <w:bookmarkStart w:id="5250" w:name="_Toc195349971"/>
      <w:bookmarkStart w:id="5251" w:name="_Toc200747749"/>
      <w:r w:rsidRPr="00015F98">
        <w:t>6.8</w:t>
      </w:r>
      <w:r w:rsidRPr="00015F98">
        <w:rPr>
          <w:lang w:val="en-US"/>
        </w:rPr>
        <w:t>.6.2</w:t>
      </w:r>
      <w:r w:rsidRPr="00015F98">
        <w:rPr>
          <w:lang w:val="en-US"/>
        </w:rPr>
        <w:tab/>
        <w:t>Structured data types</w:t>
      </w:r>
      <w:bookmarkEnd w:id="5247"/>
      <w:bookmarkEnd w:id="5248"/>
      <w:bookmarkEnd w:id="5249"/>
      <w:bookmarkEnd w:id="5250"/>
      <w:bookmarkEnd w:id="5251"/>
    </w:p>
    <w:p w14:paraId="04468110" w14:textId="77777777" w:rsidR="00015F98" w:rsidRPr="00015F98" w:rsidRDefault="00015F98" w:rsidP="00015F98">
      <w:pPr>
        <w:pStyle w:val="Heading5"/>
      </w:pPr>
      <w:bookmarkStart w:id="5252" w:name="_Toc168599569"/>
      <w:bookmarkStart w:id="5253" w:name="_Toc183379390"/>
      <w:bookmarkStart w:id="5254" w:name="_Toc195349384"/>
      <w:bookmarkStart w:id="5255" w:name="_Toc195349972"/>
      <w:bookmarkStart w:id="5256" w:name="_Toc200747750"/>
      <w:r w:rsidRPr="00015F98">
        <w:t>6.8.6.2.1</w:t>
      </w:r>
      <w:r w:rsidRPr="00015F98">
        <w:tab/>
        <w:t>Introduction</w:t>
      </w:r>
      <w:bookmarkEnd w:id="5252"/>
      <w:bookmarkEnd w:id="5253"/>
      <w:bookmarkEnd w:id="5254"/>
      <w:bookmarkEnd w:id="5255"/>
      <w:bookmarkEnd w:id="525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7" w:name="_Toc168599570"/>
      <w:bookmarkStart w:id="5258" w:name="_Toc183379391"/>
      <w:bookmarkStart w:id="5259" w:name="_Toc195349385"/>
      <w:bookmarkStart w:id="5260" w:name="_Toc195349973"/>
      <w:bookmarkStart w:id="5261" w:name="_Toc200747751"/>
      <w:r w:rsidRPr="00015F98">
        <w:lastRenderedPageBreak/>
        <w:t>6.8.6.2.2</w:t>
      </w:r>
      <w:r w:rsidRPr="00015F98">
        <w:tab/>
        <w:t xml:space="preserve">Type: </w:t>
      </w:r>
      <w:bookmarkEnd w:id="5257"/>
      <w:r w:rsidRPr="00015F98">
        <w:t>NTZConfigReq</w:t>
      </w:r>
      <w:bookmarkEnd w:id="5258"/>
      <w:bookmarkEnd w:id="5259"/>
      <w:bookmarkEnd w:id="5260"/>
      <w:bookmarkEnd w:id="526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2" w:name="_Toc168599571"/>
      <w:bookmarkStart w:id="5263" w:name="_Toc183379392"/>
      <w:bookmarkStart w:id="5264" w:name="_Toc195349386"/>
      <w:bookmarkStart w:id="5265" w:name="_Toc195349974"/>
      <w:bookmarkStart w:id="5266" w:name="_Toc200747752"/>
      <w:r w:rsidRPr="00015F98">
        <w:t>6.8.6.2.3</w:t>
      </w:r>
      <w:r w:rsidRPr="00015F98">
        <w:tab/>
        <w:t>Type: NTZConfigResp</w:t>
      </w:r>
      <w:bookmarkEnd w:id="5262"/>
      <w:bookmarkEnd w:id="5263"/>
      <w:bookmarkEnd w:id="5264"/>
      <w:bookmarkEnd w:id="5265"/>
      <w:bookmarkEnd w:id="526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7" w:name="_Toc168599572"/>
      <w:bookmarkStart w:id="5268" w:name="_Toc183379393"/>
      <w:bookmarkStart w:id="5269" w:name="_Toc195349387"/>
      <w:bookmarkStart w:id="5270" w:name="_Toc195349975"/>
      <w:bookmarkStart w:id="5271" w:name="_Toc200747753"/>
      <w:r w:rsidRPr="00015F98">
        <w:t>6.8.6.2.4</w:t>
      </w:r>
      <w:r w:rsidRPr="00015F98">
        <w:tab/>
        <w:t xml:space="preserve">Type: </w:t>
      </w:r>
      <w:bookmarkEnd w:id="5267"/>
      <w:r w:rsidRPr="00015F98">
        <w:t>NTZConfig</w:t>
      </w:r>
      <w:bookmarkEnd w:id="5268"/>
      <w:bookmarkEnd w:id="5269"/>
      <w:bookmarkEnd w:id="5270"/>
      <w:bookmarkEnd w:id="527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2" w:name="_Toc168599573"/>
      <w:bookmarkStart w:id="5273" w:name="_Toc183379394"/>
      <w:bookmarkStart w:id="5274" w:name="_Toc195349388"/>
      <w:bookmarkStart w:id="5275" w:name="_Toc195349976"/>
      <w:bookmarkStart w:id="5276" w:name="_Toc200747754"/>
      <w:r w:rsidRPr="00015F98">
        <w:t>6.8.6.2.5</w:t>
      </w:r>
      <w:r w:rsidRPr="00015F98">
        <w:tab/>
        <w:t xml:space="preserve">Type: </w:t>
      </w:r>
      <w:bookmarkEnd w:id="5272"/>
      <w:r w:rsidRPr="00015F98">
        <w:t>NTZConfigPatch</w:t>
      </w:r>
      <w:bookmarkEnd w:id="5273"/>
      <w:bookmarkEnd w:id="5274"/>
      <w:bookmarkEnd w:id="5275"/>
      <w:bookmarkEnd w:id="527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7" w:name="_Toc168599574"/>
      <w:bookmarkStart w:id="5278" w:name="_Toc183379395"/>
      <w:bookmarkStart w:id="5279" w:name="_Toc195349389"/>
      <w:bookmarkStart w:id="5280" w:name="_Toc195349977"/>
      <w:bookmarkStart w:id="5281" w:name="_Toc200747755"/>
      <w:r w:rsidRPr="00015F98">
        <w:lastRenderedPageBreak/>
        <w:t>6.8.6.2.6</w:t>
      </w:r>
      <w:r w:rsidRPr="00015F98">
        <w:tab/>
        <w:t xml:space="preserve">Type: </w:t>
      </w:r>
      <w:bookmarkEnd w:id="5277"/>
      <w:r w:rsidRPr="00015F98">
        <w:t>NTZPolicy</w:t>
      </w:r>
      <w:bookmarkEnd w:id="5278"/>
      <w:bookmarkEnd w:id="5279"/>
      <w:bookmarkEnd w:id="5280"/>
      <w:bookmarkEnd w:id="528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2" w:name="_Toc168599645"/>
      <w:bookmarkStart w:id="5283" w:name="_Toc183379396"/>
      <w:bookmarkStart w:id="5284" w:name="_Toc195349390"/>
      <w:bookmarkStart w:id="5285" w:name="_Toc195349978"/>
      <w:bookmarkStart w:id="5286" w:name="_Toc168599577"/>
      <w:bookmarkStart w:id="5287" w:name="_Toc200747756"/>
      <w:r w:rsidRPr="00015F98">
        <w:t>6.8.6.2.7</w:t>
      </w:r>
      <w:r w:rsidRPr="00015F98">
        <w:tab/>
        <w:t xml:space="preserve">Type: </w:t>
      </w:r>
      <w:bookmarkEnd w:id="5282"/>
      <w:r w:rsidRPr="00015F98">
        <w:t>NTZConfigNotif</w:t>
      </w:r>
      <w:bookmarkEnd w:id="5283"/>
      <w:bookmarkEnd w:id="5284"/>
      <w:bookmarkEnd w:id="5285"/>
      <w:bookmarkEnd w:id="528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8" w:name="_Toc168599646"/>
      <w:bookmarkStart w:id="5289" w:name="_Toc183379397"/>
      <w:bookmarkStart w:id="5290" w:name="_Toc195349391"/>
      <w:bookmarkStart w:id="5291" w:name="_Toc195349979"/>
      <w:bookmarkStart w:id="5292" w:name="_Toc168599581"/>
      <w:bookmarkStart w:id="5293" w:name="_Toc200747757"/>
      <w:bookmarkEnd w:id="5286"/>
      <w:r w:rsidRPr="00015F98">
        <w:t>6.8.6.2.8</w:t>
      </w:r>
      <w:r w:rsidRPr="00015F98">
        <w:tab/>
        <w:t xml:space="preserve">Type: </w:t>
      </w:r>
      <w:bookmarkEnd w:id="5288"/>
      <w:r w:rsidRPr="00015F98">
        <w:t>NTZNotif</w:t>
      </w:r>
      <w:bookmarkEnd w:id="5289"/>
      <w:bookmarkEnd w:id="5290"/>
      <w:bookmarkEnd w:id="5291"/>
      <w:bookmarkEnd w:id="529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4" w:name="_Toc183379398"/>
      <w:bookmarkStart w:id="5295" w:name="_Toc195349392"/>
      <w:bookmarkStart w:id="5296" w:name="_Toc195349980"/>
      <w:bookmarkStart w:id="5297" w:name="_Toc200747758"/>
      <w:r w:rsidRPr="00015F98">
        <w:lastRenderedPageBreak/>
        <w:t>6.8.6.2.9</w:t>
      </w:r>
      <w:r w:rsidRPr="00015F98">
        <w:tab/>
        <w:t xml:space="preserve">Type: </w:t>
      </w:r>
      <w:bookmarkEnd w:id="5292"/>
      <w:r w:rsidRPr="00015F98">
        <w:t>NTZEventInfo</w:t>
      </w:r>
      <w:bookmarkEnd w:id="5294"/>
      <w:bookmarkEnd w:id="5295"/>
      <w:bookmarkEnd w:id="5296"/>
      <w:bookmarkEnd w:id="529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8" w:name="_Toc183379399"/>
      <w:bookmarkStart w:id="5299" w:name="_Toc195349393"/>
      <w:bookmarkStart w:id="5300" w:name="_Toc195349981"/>
      <w:bookmarkStart w:id="5301" w:name="_Toc168599583"/>
      <w:bookmarkStart w:id="5302" w:name="_Toc200747759"/>
      <w:r w:rsidRPr="00015F98">
        <w:t>6.8.6.2.10</w:t>
      </w:r>
      <w:r w:rsidRPr="00015F98">
        <w:tab/>
        <w:t>Type: TimeValidityReqs</w:t>
      </w:r>
      <w:bookmarkEnd w:id="5298"/>
      <w:bookmarkEnd w:id="5299"/>
      <w:bookmarkEnd w:id="5300"/>
      <w:bookmarkEnd w:id="530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3" w:name="_Toc183379400"/>
      <w:bookmarkStart w:id="5304" w:name="_Toc195349394"/>
      <w:bookmarkStart w:id="5305" w:name="_Toc195349982"/>
      <w:bookmarkStart w:id="5306" w:name="_Toc200747760"/>
      <w:r w:rsidRPr="00015F98">
        <w:t>6.8.6.2.11</w:t>
      </w:r>
      <w:r w:rsidRPr="00015F98">
        <w:tab/>
        <w:t>Type: NTZTransInfo</w:t>
      </w:r>
      <w:bookmarkEnd w:id="5303"/>
      <w:bookmarkEnd w:id="5304"/>
      <w:bookmarkEnd w:id="5305"/>
      <w:bookmarkEnd w:id="530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7" w:name="_Toc183379401"/>
      <w:bookmarkStart w:id="5308" w:name="_Toc195349395"/>
      <w:bookmarkStart w:id="5309" w:name="_Toc195349983"/>
      <w:bookmarkStart w:id="5310" w:name="_Toc200747761"/>
      <w:r w:rsidRPr="00015F98">
        <w:lastRenderedPageBreak/>
        <w:t>6.8.6.2.12</w:t>
      </w:r>
      <w:r w:rsidRPr="00015F98">
        <w:tab/>
        <w:t>Type: NTZEnforceInfo</w:t>
      </w:r>
      <w:bookmarkEnd w:id="5307"/>
      <w:bookmarkEnd w:id="5308"/>
      <w:bookmarkEnd w:id="5309"/>
      <w:bookmarkEnd w:id="531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1" w:name="_Toc183379402"/>
      <w:bookmarkStart w:id="5312" w:name="_Toc195349396"/>
      <w:bookmarkStart w:id="5313" w:name="_Toc195349984"/>
      <w:bookmarkStart w:id="5314" w:name="_Toc200747762"/>
      <w:r w:rsidRPr="00015F98">
        <w:t>6.8.6.2.13</w:t>
      </w:r>
      <w:r w:rsidRPr="00015F98">
        <w:tab/>
        <w:t>Type: FreqBand</w:t>
      </w:r>
      <w:bookmarkEnd w:id="5311"/>
      <w:bookmarkEnd w:id="5312"/>
      <w:bookmarkEnd w:id="5313"/>
      <w:bookmarkEnd w:id="531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5" w:name="_Toc183379403"/>
      <w:bookmarkStart w:id="5316" w:name="_Toc195349397"/>
      <w:bookmarkStart w:id="5317" w:name="_Toc195349985"/>
      <w:bookmarkStart w:id="5318" w:name="_Toc200747763"/>
      <w:r w:rsidRPr="00015F98">
        <w:t>6.8.6.2.1</w:t>
      </w:r>
      <w:r>
        <w:t>4</w:t>
      </w:r>
      <w:r w:rsidRPr="00015F98">
        <w:tab/>
        <w:t xml:space="preserve">Type: </w:t>
      </w:r>
      <w:r>
        <w:t>AltitudeReqs</w:t>
      </w:r>
      <w:bookmarkEnd w:id="5318"/>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19" w:name="_Toc200747764"/>
      <w:r w:rsidRPr="00015F98">
        <w:t>6.8</w:t>
      </w:r>
      <w:r w:rsidRPr="00015F98">
        <w:rPr>
          <w:lang w:val="en-US"/>
        </w:rPr>
        <w:t>.6.3</w:t>
      </w:r>
      <w:r w:rsidRPr="00015F98">
        <w:rPr>
          <w:lang w:val="en-US"/>
        </w:rPr>
        <w:tab/>
        <w:t>Simple data types and enumerations</w:t>
      </w:r>
      <w:bookmarkEnd w:id="5301"/>
      <w:bookmarkEnd w:id="5315"/>
      <w:bookmarkEnd w:id="5316"/>
      <w:bookmarkEnd w:id="5317"/>
      <w:bookmarkEnd w:id="5319"/>
    </w:p>
    <w:p w14:paraId="6F3EDDA5" w14:textId="77777777" w:rsidR="00015F98" w:rsidRPr="00015F98" w:rsidRDefault="00015F98" w:rsidP="00015F98">
      <w:pPr>
        <w:pStyle w:val="Heading5"/>
      </w:pPr>
      <w:bookmarkStart w:id="5320" w:name="_Toc168599584"/>
      <w:bookmarkStart w:id="5321" w:name="_Toc183379404"/>
      <w:bookmarkStart w:id="5322" w:name="_Toc195349398"/>
      <w:bookmarkStart w:id="5323" w:name="_Toc195349986"/>
      <w:bookmarkStart w:id="5324" w:name="_Toc200747765"/>
      <w:r w:rsidRPr="00015F98">
        <w:t>6.8.6.3.1</w:t>
      </w:r>
      <w:r w:rsidRPr="00015F98">
        <w:tab/>
        <w:t>Introduction</w:t>
      </w:r>
      <w:bookmarkEnd w:id="5320"/>
      <w:bookmarkEnd w:id="5321"/>
      <w:bookmarkEnd w:id="5322"/>
      <w:bookmarkEnd w:id="5323"/>
      <w:bookmarkEnd w:id="532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5" w:name="_Toc168599585"/>
      <w:bookmarkStart w:id="5326" w:name="_Toc183379405"/>
      <w:bookmarkStart w:id="5327" w:name="_Toc195349399"/>
      <w:bookmarkStart w:id="5328" w:name="_Toc195349987"/>
      <w:bookmarkStart w:id="5329" w:name="_Toc200747766"/>
      <w:r w:rsidRPr="00015F98">
        <w:lastRenderedPageBreak/>
        <w:t>6.8.6.3.2</w:t>
      </w:r>
      <w:r w:rsidRPr="00015F98">
        <w:tab/>
        <w:t>Simple data types</w:t>
      </w:r>
      <w:bookmarkEnd w:id="5325"/>
      <w:bookmarkEnd w:id="5326"/>
      <w:bookmarkEnd w:id="5327"/>
      <w:bookmarkEnd w:id="5328"/>
      <w:bookmarkEnd w:id="532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0" w:name="_Toc168599586"/>
      <w:bookmarkStart w:id="5331" w:name="_Toc183379406"/>
      <w:bookmarkStart w:id="5332" w:name="_Toc195349400"/>
      <w:bookmarkStart w:id="5333" w:name="_Toc195349988"/>
      <w:bookmarkStart w:id="5334" w:name="_Toc200747767"/>
      <w:r w:rsidRPr="00015F98">
        <w:t>6.8.6.3.3</w:t>
      </w:r>
      <w:r w:rsidRPr="00015F98">
        <w:tab/>
        <w:t xml:space="preserve">Enumeration: </w:t>
      </w:r>
      <w:bookmarkEnd w:id="5330"/>
      <w:r w:rsidRPr="00015F98">
        <w:t>NTZConfigStatus</w:t>
      </w:r>
      <w:bookmarkEnd w:id="5331"/>
      <w:bookmarkEnd w:id="5332"/>
      <w:bookmarkEnd w:id="5333"/>
      <w:bookmarkEnd w:id="533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5" w:name="_Toc183379407"/>
      <w:bookmarkStart w:id="5336" w:name="_Toc195349401"/>
      <w:bookmarkStart w:id="5337" w:name="_Toc195349989"/>
      <w:bookmarkStart w:id="5338" w:name="_Toc168599588"/>
      <w:bookmarkStart w:id="5339" w:name="_Toc200747768"/>
      <w:r w:rsidRPr="00015F98">
        <w:t>6.8.6.3.4</w:t>
      </w:r>
      <w:r w:rsidRPr="00015F98">
        <w:tab/>
        <w:t>Enumeration: NTZEvent</w:t>
      </w:r>
      <w:bookmarkEnd w:id="5335"/>
      <w:bookmarkEnd w:id="5336"/>
      <w:bookmarkEnd w:id="5337"/>
      <w:bookmarkEnd w:id="533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0" w:name="_Toc183379408"/>
      <w:bookmarkStart w:id="5341" w:name="_Toc195349402"/>
      <w:bookmarkStart w:id="5342" w:name="_Toc195349990"/>
      <w:bookmarkStart w:id="5343" w:name="_Toc200747769"/>
      <w:r w:rsidRPr="00015F98">
        <w:t>6.8.6.3.5</w:t>
      </w:r>
      <w:r w:rsidRPr="00015F98">
        <w:tab/>
        <w:t>Enumeration: TransStatus</w:t>
      </w:r>
      <w:bookmarkEnd w:id="5340"/>
      <w:bookmarkEnd w:id="5341"/>
      <w:bookmarkEnd w:id="5342"/>
      <w:bookmarkEnd w:id="534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4" w:name="_Toc183379409"/>
      <w:bookmarkStart w:id="5345" w:name="_Toc195349403"/>
      <w:bookmarkStart w:id="5346" w:name="_Toc195349991"/>
      <w:bookmarkStart w:id="5347" w:name="_Toc200747770"/>
      <w:r w:rsidRPr="00015F98">
        <w:t>6.8.6.3.6</w:t>
      </w:r>
      <w:r w:rsidRPr="00015F98">
        <w:tab/>
        <w:t>Enumeration: FreqBandName</w:t>
      </w:r>
      <w:bookmarkEnd w:id="5344"/>
      <w:bookmarkEnd w:id="5345"/>
      <w:bookmarkEnd w:id="5346"/>
      <w:bookmarkEnd w:id="534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8" w:name="_Toc183379410"/>
      <w:bookmarkStart w:id="5349" w:name="_Toc195349404"/>
      <w:bookmarkStart w:id="5350" w:name="_Toc195349992"/>
      <w:bookmarkStart w:id="5351" w:name="_Toc200747771"/>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38"/>
      <w:bookmarkEnd w:id="5348"/>
      <w:bookmarkEnd w:id="5349"/>
      <w:bookmarkEnd w:id="5350"/>
      <w:bookmarkEnd w:id="535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2" w:name="_Toc168599589"/>
      <w:bookmarkStart w:id="5353" w:name="_Toc183379411"/>
      <w:bookmarkStart w:id="5354" w:name="_Toc195349405"/>
      <w:bookmarkStart w:id="5355" w:name="_Toc195349993"/>
      <w:bookmarkStart w:id="5356" w:name="_Toc200747772"/>
      <w:r w:rsidRPr="00015F98">
        <w:t>6.8.6.5</w:t>
      </w:r>
      <w:r w:rsidRPr="00015F98">
        <w:tab/>
        <w:t>Binary data</w:t>
      </w:r>
      <w:bookmarkEnd w:id="5352"/>
      <w:bookmarkEnd w:id="5353"/>
      <w:bookmarkEnd w:id="5354"/>
      <w:bookmarkEnd w:id="5355"/>
      <w:bookmarkEnd w:id="5356"/>
    </w:p>
    <w:p w14:paraId="4BE2AD61" w14:textId="77777777" w:rsidR="00015F98" w:rsidRPr="00015F98" w:rsidRDefault="00015F98" w:rsidP="00015F98">
      <w:pPr>
        <w:pStyle w:val="Heading5"/>
      </w:pPr>
      <w:bookmarkStart w:id="5357" w:name="_Toc168599590"/>
      <w:bookmarkStart w:id="5358" w:name="_Toc183379412"/>
      <w:bookmarkStart w:id="5359" w:name="_Toc195349406"/>
      <w:bookmarkStart w:id="5360" w:name="_Toc195349994"/>
      <w:bookmarkStart w:id="5361" w:name="_Toc200747773"/>
      <w:r w:rsidRPr="00015F98">
        <w:t>6.8.6.5.1</w:t>
      </w:r>
      <w:r w:rsidRPr="00015F98">
        <w:tab/>
        <w:t>Binary Data Types</w:t>
      </w:r>
      <w:bookmarkEnd w:id="5357"/>
      <w:bookmarkEnd w:id="5358"/>
      <w:bookmarkEnd w:id="5359"/>
      <w:bookmarkEnd w:id="5360"/>
      <w:bookmarkEnd w:id="536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2" w:name="_Toc168599591"/>
      <w:bookmarkStart w:id="5363" w:name="_Toc183379413"/>
      <w:bookmarkStart w:id="5364" w:name="_Toc195349407"/>
      <w:bookmarkStart w:id="5365" w:name="_Toc195349995"/>
      <w:bookmarkStart w:id="5366" w:name="_Toc200747774"/>
      <w:r w:rsidRPr="00015F98">
        <w:t>6.8.7</w:t>
      </w:r>
      <w:r w:rsidRPr="00015F98">
        <w:tab/>
        <w:t>Error Handling</w:t>
      </w:r>
      <w:bookmarkEnd w:id="5362"/>
      <w:bookmarkEnd w:id="5363"/>
      <w:bookmarkEnd w:id="5364"/>
      <w:bookmarkEnd w:id="5365"/>
      <w:bookmarkEnd w:id="5366"/>
    </w:p>
    <w:p w14:paraId="1488FBFF" w14:textId="77777777" w:rsidR="00015F98" w:rsidRPr="00015F98" w:rsidRDefault="00015F98" w:rsidP="00015F98">
      <w:pPr>
        <w:pStyle w:val="Heading4"/>
      </w:pPr>
      <w:bookmarkStart w:id="5367" w:name="_Toc168599592"/>
      <w:bookmarkStart w:id="5368" w:name="_Toc183379414"/>
      <w:bookmarkStart w:id="5369" w:name="_Toc195349408"/>
      <w:bookmarkStart w:id="5370" w:name="_Toc195349996"/>
      <w:bookmarkStart w:id="5371" w:name="_Toc200747775"/>
      <w:r w:rsidRPr="00015F98">
        <w:t>6.8.7.1</w:t>
      </w:r>
      <w:r w:rsidRPr="00015F98">
        <w:tab/>
        <w:t>General</w:t>
      </w:r>
      <w:bookmarkEnd w:id="5367"/>
      <w:bookmarkEnd w:id="5368"/>
      <w:bookmarkEnd w:id="5369"/>
      <w:bookmarkEnd w:id="5370"/>
      <w:bookmarkEnd w:id="537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2" w:name="_Toc168599593"/>
      <w:bookmarkStart w:id="5373" w:name="_Toc183379415"/>
      <w:bookmarkStart w:id="5374" w:name="_Toc195349409"/>
      <w:bookmarkStart w:id="5375" w:name="_Toc195349997"/>
      <w:bookmarkStart w:id="5376" w:name="_Toc200747776"/>
      <w:r w:rsidRPr="00015F98">
        <w:t>6.8.7.2</w:t>
      </w:r>
      <w:r w:rsidRPr="00015F98">
        <w:tab/>
        <w:t>Protocol Errors</w:t>
      </w:r>
      <w:bookmarkEnd w:id="5372"/>
      <w:bookmarkEnd w:id="5373"/>
      <w:bookmarkEnd w:id="5374"/>
      <w:bookmarkEnd w:id="5375"/>
      <w:bookmarkEnd w:id="537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7" w:name="_Toc168599594"/>
      <w:bookmarkStart w:id="5378" w:name="_Toc183379416"/>
      <w:bookmarkStart w:id="5379" w:name="_Toc195349410"/>
      <w:bookmarkStart w:id="5380" w:name="_Toc195349998"/>
      <w:bookmarkStart w:id="5381" w:name="_Toc200747777"/>
      <w:r w:rsidRPr="00015F98">
        <w:t>6.8.7.3</w:t>
      </w:r>
      <w:r w:rsidRPr="00015F98">
        <w:tab/>
        <w:t>Application Errors</w:t>
      </w:r>
      <w:bookmarkEnd w:id="5377"/>
      <w:bookmarkEnd w:id="5378"/>
      <w:bookmarkEnd w:id="5379"/>
      <w:bookmarkEnd w:id="5380"/>
      <w:bookmarkEnd w:id="538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2" w:name="_Toc168599595"/>
      <w:bookmarkStart w:id="5383" w:name="_Toc183379417"/>
      <w:bookmarkStart w:id="5384" w:name="_Toc195349411"/>
      <w:bookmarkStart w:id="5385" w:name="_Toc195349999"/>
      <w:bookmarkStart w:id="5386" w:name="_Toc200747778"/>
      <w:r w:rsidRPr="00015F98">
        <w:t>6.8.8</w:t>
      </w:r>
      <w:r w:rsidRPr="00015F98">
        <w:rPr>
          <w:lang w:eastAsia="zh-CN"/>
        </w:rPr>
        <w:tab/>
        <w:t>Feature negotiation</w:t>
      </w:r>
      <w:bookmarkEnd w:id="5382"/>
      <w:bookmarkEnd w:id="5383"/>
      <w:bookmarkEnd w:id="5384"/>
      <w:bookmarkEnd w:id="5385"/>
      <w:bookmarkEnd w:id="538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7" w:name="_Toc168599596"/>
      <w:bookmarkStart w:id="5388" w:name="_Toc183379418"/>
      <w:bookmarkStart w:id="5389" w:name="_Toc195349412"/>
      <w:bookmarkStart w:id="5390" w:name="_Toc195350000"/>
      <w:bookmarkStart w:id="5391" w:name="_Toc200747779"/>
      <w:r w:rsidRPr="00015F98">
        <w:t>6.8.9</w:t>
      </w:r>
      <w:r w:rsidRPr="00015F98">
        <w:tab/>
        <w:t>Security</w:t>
      </w:r>
      <w:bookmarkEnd w:id="5387"/>
      <w:bookmarkEnd w:id="5388"/>
      <w:bookmarkEnd w:id="5389"/>
      <w:bookmarkEnd w:id="5390"/>
      <w:bookmarkEnd w:id="539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2" w:name="_Toc160452954"/>
      <w:bookmarkStart w:id="5393" w:name="_Toc164869882"/>
      <w:bookmarkStart w:id="5394" w:name="_Toc175350934"/>
      <w:bookmarkStart w:id="5395" w:name="_Toc180146901"/>
      <w:bookmarkStart w:id="5396" w:name="_Toc180249399"/>
      <w:bookmarkStart w:id="5397" w:name="_Toc183379419"/>
      <w:bookmarkStart w:id="5398" w:name="_Toc195349413"/>
      <w:bookmarkStart w:id="5399" w:name="_Toc195350001"/>
      <w:bookmarkStart w:id="5400" w:name="_Toc200747780"/>
      <w:r w:rsidR="00553C53">
        <w:rPr>
          <w:lang w:eastAsia="zh-CN"/>
        </w:rPr>
        <w:lastRenderedPageBreak/>
        <w:t>7</w:t>
      </w:r>
      <w:r w:rsidR="00553C53">
        <w:rPr>
          <w:lang w:eastAsia="zh-CN"/>
        </w:rPr>
        <w:tab/>
        <w:t>Using Common API Framework</w:t>
      </w:r>
      <w:bookmarkEnd w:id="2666"/>
      <w:bookmarkEnd w:id="2667"/>
      <w:bookmarkEnd w:id="2668"/>
      <w:bookmarkEnd w:id="2679"/>
      <w:bookmarkEnd w:id="5392"/>
      <w:bookmarkEnd w:id="5393"/>
      <w:bookmarkEnd w:id="5394"/>
      <w:bookmarkEnd w:id="5395"/>
      <w:bookmarkEnd w:id="5396"/>
      <w:bookmarkEnd w:id="5397"/>
      <w:bookmarkEnd w:id="5398"/>
      <w:bookmarkEnd w:id="5399"/>
      <w:bookmarkEnd w:id="5400"/>
    </w:p>
    <w:p w14:paraId="370E6EF2" w14:textId="77777777" w:rsidR="00553C53" w:rsidRDefault="00553C53" w:rsidP="00553C53">
      <w:pPr>
        <w:pStyle w:val="Heading2"/>
      </w:pPr>
      <w:bookmarkStart w:id="5401" w:name="_Toc24868675"/>
      <w:bookmarkStart w:id="5402" w:name="_Toc34154180"/>
      <w:bookmarkStart w:id="5403" w:name="_Toc36041124"/>
      <w:bookmarkStart w:id="5404" w:name="_Toc36041437"/>
      <w:bookmarkStart w:id="5405" w:name="_Toc43196714"/>
      <w:bookmarkStart w:id="5406" w:name="_Toc43481484"/>
      <w:bookmarkStart w:id="5407" w:name="_Toc45134761"/>
      <w:bookmarkStart w:id="5408" w:name="_Toc51189293"/>
      <w:bookmarkStart w:id="5409" w:name="_Toc51763969"/>
      <w:bookmarkStart w:id="5410" w:name="_Toc57206201"/>
      <w:bookmarkStart w:id="5411" w:name="_Toc59019542"/>
      <w:bookmarkStart w:id="5412" w:name="_Toc68170215"/>
      <w:bookmarkStart w:id="5413" w:name="_Toc73433953"/>
      <w:bookmarkStart w:id="5414" w:name="_Toc73436001"/>
      <w:bookmarkStart w:id="5415" w:name="_Toc73437408"/>
      <w:bookmarkStart w:id="5416" w:name="_Toc75351818"/>
      <w:bookmarkStart w:id="5417" w:name="_Toc83230096"/>
      <w:bookmarkStart w:id="5418" w:name="_Toc85528264"/>
      <w:bookmarkStart w:id="5419" w:name="_Toc90649889"/>
      <w:bookmarkStart w:id="5420" w:name="_Toc96843460"/>
      <w:bookmarkStart w:id="5421" w:name="_Toc96844435"/>
      <w:bookmarkStart w:id="5422" w:name="_Toc100740008"/>
      <w:bookmarkStart w:id="5423" w:name="_Toc133408930"/>
      <w:bookmarkStart w:id="5424" w:name="_Toc160452955"/>
      <w:bookmarkStart w:id="5425" w:name="_Toc164869883"/>
      <w:bookmarkStart w:id="5426" w:name="_Toc175350935"/>
      <w:bookmarkStart w:id="5427" w:name="_Toc180146902"/>
      <w:bookmarkStart w:id="5428" w:name="_Toc180249400"/>
      <w:bookmarkStart w:id="5429" w:name="_Toc183379420"/>
      <w:bookmarkStart w:id="5430" w:name="_Toc195349414"/>
      <w:bookmarkStart w:id="5431" w:name="_Toc195350002"/>
      <w:bookmarkStart w:id="5432" w:name="_Toc200747781"/>
      <w:r>
        <w:t>7.1</w:t>
      </w:r>
      <w:r>
        <w:tab/>
        <w:t>General</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3" w:name="_Toc24868676"/>
      <w:bookmarkStart w:id="5434" w:name="_Toc34154181"/>
      <w:bookmarkStart w:id="5435" w:name="_Toc36041125"/>
      <w:bookmarkStart w:id="5436" w:name="_Toc36041438"/>
      <w:bookmarkStart w:id="5437" w:name="_Toc43196715"/>
      <w:bookmarkStart w:id="5438" w:name="_Toc43481485"/>
      <w:bookmarkStart w:id="5439" w:name="_Toc45134762"/>
      <w:bookmarkStart w:id="5440" w:name="_Toc51189294"/>
      <w:bookmarkStart w:id="5441" w:name="_Toc51763970"/>
      <w:bookmarkStart w:id="5442" w:name="_Toc57206202"/>
      <w:bookmarkStart w:id="5443" w:name="_Toc59019543"/>
      <w:bookmarkStart w:id="5444" w:name="_Toc68170216"/>
      <w:bookmarkStart w:id="5445" w:name="_Toc73433954"/>
      <w:bookmarkStart w:id="5446" w:name="_Toc73436002"/>
      <w:bookmarkStart w:id="5447" w:name="_Toc73437409"/>
      <w:bookmarkStart w:id="5448" w:name="_Toc75351819"/>
      <w:bookmarkStart w:id="5449" w:name="_Toc83230097"/>
      <w:bookmarkStart w:id="5450" w:name="_Toc85528265"/>
      <w:bookmarkStart w:id="5451" w:name="_Toc90649890"/>
      <w:bookmarkStart w:id="5452" w:name="_Toc96843461"/>
      <w:bookmarkStart w:id="5453" w:name="_Toc96844436"/>
      <w:bookmarkStart w:id="5454" w:name="_Toc100740009"/>
      <w:bookmarkStart w:id="5455" w:name="_Toc133408931"/>
      <w:bookmarkStart w:id="5456" w:name="_Toc160452956"/>
      <w:bookmarkStart w:id="5457" w:name="_Toc164869884"/>
      <w:bookmarkStart w:id="5458" w:name="_Toc175350936"/>
      <w:bookmarkStart w:id="5459" w:name="_Toc180146903"/>
      <w:bookmarkStart w:id="5460" w:name="_Toc180249401"/>
      <w:bookmarkStart w:id="5461" w:name="_Toc183379421"/>
      <w:bookmarkStart w:id="5462" w:name="_Toc195349415"/>
      <w:bookmarkStart w:id="5463" w:name="_Toc195350003"/>
      <w:bookmarkStart w:id="5464" w:name="_Toc200747782"/>
      <w:r>
        <w:t>7.2</w:t>
      </w:r>
      <w:r>
        <w:tab/>
        <w:t>Security</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5" w:name="_Toc510696650"/>
      <w:bookmarkStart w:id="5466" w:name="_Toc35971450"/>
      <w:bookmarkStart w:id="5467" w:name="_Toc96843462"/>
      <w:bookmarkStart w:id="5468" w:name="_Toc96844437"/>
      <w:bookmarkStart w:id="5469" w:name="_Toc100740010"/>
      <w:bookmarkStart w:id="5470" w:name="_Toc133408932"/>
      <w:bookmarkStart w:id="5471" w:name="_Toc160452957"/>
      <w:bookmarkStart w:id="5472" w:name="_Toc164869885"/>
      <w:bookmarkStart w:id="5473" w:name="_Toc175350937"/>
      <w:bookmarkStart w:id="5474" w:name="_Toc180146904"/>
      <w:bookmarkStart w:id="5475" w:name="_Toc180249402"/>
      <w:bookmarkStart w:id="5476" w:name="_Toc183379422"/>
      <w:bookmarkStart w:id="5477" w:name="_Toc195349416"/>
      <w:bookmarkStart w:id="5478" w:name="_Toc195350004"/>
      <w:bookmarkStart w:id="5479" w:name="_Toc200747783"/>
      <w:r>
        <w:lastRenderedPageBreak/>
        <w:t>Annex A (normative):</w:t>
      </w:r>
      <w:r>
        <w:br/>
        <w:t>OpenAPI specification</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661DE895" w14:textId="77777777" w:rsidR="00CE57B7" w:rsidRDefault="003319AF" w:rsidP="000B267A">
      <w:pPr>
        <w:pStyle w:val="Heading1"/>
      </w:pPr>
      <w:bookmarkStart w:id="5480" w:name="_Toc510696651"/>
      <w:bookmarkStart w:id="5481" w:name="_Toc35971451"/>
      <w:bookmarkStart w:id="5482" w:name="_Toc96843463"/>
      <w:bookmarkStart w:id="5483" w:name="_Toc96844438"/>
      <w:bookmarkStart w:id="5484" w:name="_Toc100740011"/>
      <w:bookmarkStart w:id="5485" w:name="_Toc133408933"/>
      <w:bookmarkStart w:id="5486" w:name="_Toc160452958"/>
      <w:bookmarkStart w:id="5487" w:name="_Toc164869886"/>
      <w:bookmarkStart w:id="5488" w:name="_Toc175350938"/>
      <w:bookmarkStart w:id="5489" w:name="_Toc180146905"/>
      <w:bookmarkStart w:id="5490" w:name="_Toc180249403"/>
      <w:bookmarkStart w:id="5491" w:name="_Toc183379423"/>
      <w:bookmarkStart w:id="5492" w:name="_Toc195349417"/>
      <w:bookmarkStart w:id="5493" w:name="_Toc195350005"/>
      <w:bookmarkStart w:id="5494" w:name="_Toc200747784"/>
      <w:r>
        <w:t>A.1</w:t>
      </w:r>
      <w:r>
        <w:tab/>
        <w:t>General</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24709B5C" w14:textId="589BEA07" w:rsidR="00CE57B7" w:rsidRDefault="003319AF">
      <w:bookmarkStart w:id="5495"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5496"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7" w:name="_Toc96843464"/>
      <w:bookmarkStart w:id="5498" w:name="_Toc96844439"/>
      <w:bookmarkStart w:id="5499" w:name="_Toc100740012"/>
      <w:r>
        <w:br w:type="page"/>
      </w:r>
      <w:bookmarkStart w:id="5500" w:name="_Toc133408934"/>
      <w:bookmarkStart w:id="5501" w:name="_Toc160452959"/>
      <w:bookmarkStart w:id="5502" w:name="_Toc164869887"/>
      <w:bookmarkStart w:id="5503" w:name="_Toc175350939"/>
      <w:bookmarkStart w:id="5504" w:name="_Toc180146906"/>
      <w:bookmarkStart w:id="5505" w:name="_Toc180249404"/>
      <w:bookmarkStart w:id="5506" w:name="_Toc183379424"/>
      <w:bookmarkStart w:id="5507" w:name="_Toc195349418"/>
      <w:bookmarkStart w:id="5508" w:name="_Toc195350006"/>
      <w:bookmarkStart w:id="5509" w:name="_Toc200747785"/>
      <w:r w:rsidR="003319AF">
        <w:lastRenderedPageBreak/>
        <w:t>A.2</w:t>
      </w:r>
      <w:r w:rsidR="003319AF">
        <w:tab/>
      </w:r>
      <w:r w:rsidR="00E45AA1" w:rsidRPr="003E26EA">
        <w:t>UAE_C2OperationModeManagement</w:t>
      </w:r>
      <w:r w:rsidR="003319AF">
        <w:t xml:space="preserve"> API</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5FFB5E9" w14:textId="77777777" w:rsidR="00CE57B7" w:rsidRDefault="003319AF">
      <w:pPr>
        <w:pStyle w:val="PL"/>
      </w:pPr>
      <w:bookmarkStart w:id="5510" w:name="_Hlk514243590"/>
      <w:bookmarkStart w:id="5511" w:name="_Hlk515634373"/>
      <w:bookmarkStart w:id="5512" w:name="_Hlk515642979"/>
      <w:bookmarkStart w:id="5513"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0"/>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4" w:name="_Hlk515639407"/>
      <w:bookmarkEnd w:id="5511"/>
      <w:bookmarkEnd w:id="5512"/>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5" w:name="_Toc35971453"/>
      <w:bookmarkStart w:id="5516" w:name="_Toc96843465"/>
      <w:bookmarkStart w:id="5517" w:name="_Toc96844440"/>
      <w:bookmarkStart w:id="5518" w:name="_Toc100740013"/>
      <w:bookmarkEnd w:id="5514"/>
      <w:r>
        <w:br w:type="page"/>
      </w:r>
      <w:bookmarkStart w:id="5519" w:name="_Toc133408935"/>
      <w:bookmarkStart w:id="5520" w:name="_Toc160452960"/>
      <w:bookmarkStart w:id="5521" w:name="_Toc164869888"/>
      <w:bookmarkStart w:id="5522" w:name="_Toc175350940"/>
      <w:bookmarkStart w:id="5523" w:name="_Toc180146907"/>
      <w:bookmarkStart w:id="5524" w:name="_Toc180249405"/>
      <w:bookmarkStart w:id="5525" w:name="_Toc183379425"/>
      <w:bookmarkStart w:id="5526" w:name="_Toc195349419"/>
      <w:bookmarkStart w:id="5527" w:name="_Toc195350007"/>
      <w:bookmarkStart w:id="5528" w:name="_Toc200747786"/>
      <w:r w:rsidR="003319AF">
        <w:lastRenderedPageBreak/>
        <w:t>A.3</w:t>
      </w:r>
      <w:r w:rsidR="003319AF">
        <w:tab/>
      </w:r>
      <w:r w:rsidR="00CB7B3B" w:rsidRPr="00761EFE">
        <w:t>UAE_RealtimeUAVStatus</w:t>
      </w:r>
      <w:r w:rsidR="003319AF">
        <w:t xml:space="preserve"> API</w:t>
      </w:r>
      <w:bookmarkEnd w:id="5513"/>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40E11BA8" w14:textId="77777777" w:rsidR="00CB7B3B" w:rsidRDefault="00CB7B3B" w:rsidP="00CB7B3B">
      <w:pPr>
        <w:pStyle w:val="PL"/>
      </w:pPr>
      <w:bookmarkStart w:id="552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0" w:name="_Toc133408936"/>
      <w:bookmarkStart w:id="5531" w:name="_Toc160452961"/>
      <w:bookmarkStart w:id="5532" w:name="_Toc164869889"/>
      <w:bookmarkStart w:id="5533" w:name="_Toc175350941"/>
      <w:bookmarkStart w:id="5534" w:name="_Toc180146908"/>
      <w:bookmarkStart w:id="5535" w:name="_Toc180249406"/>
      <w:bookmarkStart w:id="5536" w:name="_Toc183379426"/>
      <w:bookmarkStart w:id="5537" w:name="_Toc195349420"/>
      <w:bookmarkStart w:id="5538" w:name="_Toc195350008"/>
      <w:bookmarkStart w:id="5539" w:name="_Toc67903571"/>
      <w:bookmarkStart w:id="5540" w:name="_Toc96843466"/>
      <w:bookmarkStart w:id="5541" w:name="_Toc96844441"/>
      <w:bookmarkStart w:id="5542" w:name="_Toc100740014"/>
      <w:bookmarkStart w:id="5543" w:name="_Toc2086459"/>
      <w:bookmarkStart w:id="5544" w:name="_Toc200747787"/>
      <w:bookmarkEnd w:id="5529"/>
      <w:r w:rsidR="005B4B64">
        <w:lastRenderedPageBreak/>
        <w:t>A.</w:t>
      </w:r>
      <w:r w:rsidR="005B4B64" w:rsidRPr="005B4B64">
        <w:t>4</w:t>
      </w:r>
      <w:r w:rsidR="005B4B64">
        <w:tab/>
        <w:t>UAE_ChangeUSSManagement API</w:t>
      </w:r>
      <w:bookmarkEnd w:id="5530"/>
      <w:bookmarkEnd w:id="5531"/>
      <w:bookmarkEnd w:id="5532"/>
      <w:bookmarkEnd w:id="5533"/>
      <w:bookmarkEnd w:id="5534"/>
      <w:bookmarkEnd w:id="5535"/>
      <w:bookmarkEnd w:id="5536"/>
      <w:bookmarkEnd w:id="5537"/>
      <w:bookmarkEnd w:id="5538"/>
      <w:bookmarkEnd w:id="5544"/>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5"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5"/>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6" w:name="_Toc129252586"/>
      <w:bookmarkStart w:id="5547" w:name="_Toc160452962"/>
      <w:bookmarkStart w:id="5548" w:name="_Toc164869890"/>
      <w:bookmarkStart w:id="5549" w:name="_Toc175350942"/>
      <w:bookmarkStart w:id="5550" w:name="_Toc180146909"/>
      <w:bookmarkStart w:id="5551" w:name="_Toc180249407"/>
      <w:bookmarkStart w:id="5552" w:name="_Toc183379427"/>
      <w:bookmarkStart w:id="5553" w:name="_Toc195349421"/>
      <w:bookmarkStart w:id="5554" w:name="_Toc195350009"/>
      <w:bookmarkStart w:id="5555" w:name="_Toc133408937"/>
      <w:bookmarkStart w:id="5556" w:name="_Toc200747788"/>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546"/>
      <w:bookmarkEnd w:id="5547"/>
      <w:bookmarkEnd w:id="5548"/>
      <w:bookmarkEnd w:id="5549"/>
      <w:bookmarkEnd w:id="5550"/>
      <w:bookmarkEnd w:id="5551"/>
      <w:bookmarkEnd w:id="5552"/>
      <w:bookmarkEnd w:id="5553"/>
      <w:bookmarkEnd w:id="5554"/>
      <w:bookmarkEnd w:id="55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8" w:name="_Toc160452963"/>
      <w:bookmarkStart w:id="5559" w:name="_Toc164869891"/>
      <w:bookmarkStart w:id="5560" w:name="_Toc175350943"/>
      <w:bookmarkStart w:id="5561" w:name="_Toc180146910"/>
      <w:bookmarkStart w:id="5562" w:name="_Toc180249408"/>
      <w:bookmarkStart w:id="5563" w:name="_Toc183379428"/>
      <w:bookmarkStart w:id="5564" w:name="_Toc195349422"/>
      <w:bookmarkStart w:id="5565" w:name="_Toc195350010"/>
      <w:bookmarkStart w:id="5566" w:name="_Toc200747789"/>
      <w:r w:rsidR="004F4157" w:rsidRPr="00F4442C">
        <w:lastRenderedPageBreak/>
        <w:t>A.</w:t>
      </w:r>
      <w:r w:rsidR="004F4157" w:rsidRPr="00C21C18">
        <w:t>6</w:t>
      </w:r>
      <w:r w:rsidR="004F4157" w:rsidRPr="00F4442C">
        <w:tab/>
      </w:r>
      <w:bookmarkStart w:id="5567" w:name="_Hlk144024711"/>
      <w:r w:rsidR="004F4157" w:rsidRPr="00B67013">
        <w:t>UAE_UAVDynamicInfo</w:t>
      </w:r>
      <w:r w:rsidR="004F4157" w:rsidRPr="00F4442C">
        <w:t xml:space="preserve"> API</w:t>
      </w:r>
      <w:bookmarkEnd w:id="5557"/>
      <w:bookmarkEnd w:id="5558"/>
      <w:bookmarkEnd w:id="5559"/>
      <w:bookmarkEnd w:id="5560"/>
      <w:bookmarkEnd w:id="5561"/>
      <w:bookmarkEnd w:id="5562"/>
      <w:bookmarkEnd w:id="5563"/>
      <w:bookmarkEnd w:id="5564"/>
      <w:bookmarkEnd w:id="5565"/>
      <w:bookmarkEnd w:id="5566"/>
      <w:bookmarkEnd w:id="5567"/>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8" w:name="_Toc175350944"/>
      <w:bookmarkStart w:id="5569" w:name="_Toc180146911"/>
      <w:bookmarkStart w:id="5570" w:name="_Toc180249409"/>
      <w:bookmarkStart w:id="5571" w:name="_Toc183379429"/>
      <w:bookmarkStart w:id="5572" w:name="_Toc195349423"/>
      <w:bookmarkStart w:id="5573" w:name="_Toc195350011"/>
      <w:bookmarkStart w:id="5574" w:name="_Toc20074779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68"/>
      <w:bookmarkEnd w:id="5569"/>
      <w:bookmarkEnd w:id="5570"/>
      <w:bookmarkEnd w:id="5571"/>
      <w:bookmarkEnd w:id="5572"/>
      <w:bookmarkEnd w:id="5573"/>
      <w:bookmarkEnd w:id="5574"/>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5" w:name="_Toc175350945"/>
      <w:bookmarkStart w:id="5576" w:name="_Toc180146912"/>
      <w:bookmarkStart w:id="5577" w:name="_Toc180249410"/>
      <w:bookmarkStart w:id="5578" w:name="_Toc183379430"/>
      <w:bookmarkStart w:id="5579" w:name="_Toc195349424"/>
      <w:bookmarkStart w:id="5580" w:name="_Toc195350012"/>
      <w:bookmarkStart w:id="5581" w:name="_Toc200747791"/>
      <w:r w:rsidR="00CB1A86">
        <w:lastRenderedPageBreak/>
        <w:t>A.</w:t>
      </w:r>
      <w:r w:rsidR="00CB1A86" w:rsidRPr="00210904">
        <w:t>8</w:t>
      </w:r>
      <w:r w:rsidR="00CB1A86">
        <w:tab/>
      </w:r>
      <w:r w:rsidR="00CB1A86" w:rsidRPr="00937AC3">
        <w:t>UAE_Flight</w:t>
      </w:r>
      <w:r w:rsidR="00CB1A86">
        <w:t>RouteSupport API</w:t>
      </w:r>
      <w:bookmarkEnd w:id="5575"/>
      <w:bookmarkEnd w:id="5576"/>
      <w:bookmarkEnd w:id="5577"/>
      <w:bookmarkEnd w:id="5578"/>
      <w:bookmarkEnd w:id="5579"/>
      <w:bookmarkEnd w:id="5580"/>
      <w:bookmarkEnd w:id="558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2" w:name="_Toc168599718"/>
      <w:bookmarkStart w:id="5583" w:name="_Toc183379431"/>
      <w:bookmarkStart w:id="5584" w:name="_Toc195349425"/>
      <w:bookmarkStart w:id="5585" w:name="_Toc195350013"/>
      <w:bookmarkStart w:id="5586" w:name="_Toc160452964"/>
      <w:bookmarkStart w:id="5587" w:name="_Toc164869892"/>
      <w:bookmarkStart w:id="5588" w:name="_Toc175350946"/>
      <w:bookmarkStart w:id="5589" w:name="_Toc180146913"/>
      <w:bookmarkStart w:id="5590" w:name="_Toc180249411"/>
      <w:bookmarkStart w:id="5591" w:name="_Toc200747792"/>
      <w:r w:rsidR="00267501">
        <w:lastRenderedPageBreak/>
        <w:t>A.</w:t>
      </w:r>
      <w:r w:rsidR="00267501" w:rsidRPr="00920EA8">
        <w:t>9</w:t>
      </w:r>
      <w:r w:rsidR="00267501">
        <w:tab/>
      </w:r>
      <w:r w:rsidR="00267501" w:rsidRPr="00115EBF">
        <w:t xml:space="preserve">UAE_NTZManagement </w:t>
      </w:r>
      <w:r w:rsidR="00267501">
        <w:t>API</w:t>
      </w:r>
      <w:bookmarkEnd w:id="5582"/>
      <w:bookmarkEnd w:id="5583"/>
      <w:bookmarkEnd w:id="5584"/>
      <w:bookmarkEnd w:id="5585"/>
      <w:bookmarkEnd w:id="5591"/>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24E4AD1A" w:rsidR="00267501" w:rsidRDefault="00267501" w:rsidP="00267501">
      <w:pPr>
        <w:pStyle w:val="PL"/>
      </w:pPr>
      <w:r>
        <w:t xml:space="preserve">  version: 1.0.0-alpha.</w:t>
      </w:r>
      <w:r w:rsidR="00C96231">
        <w:t>3</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3D17DE8" w:rsidR="00267501" w:rsidRDefault="00267501" w:rsidP="00267501">
      <w:pPr>
        <w:pStyle w:val="PL"/>
      </w:pPr>
      <w:r>
        <w:t xml:space="preserve">    3GPP TS 29.257 V19.</w:t>
      </w:r>
      <w:r w:rsidR="00C96231">
        <w:t>3</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2" w:name="_Toc183379432"/>
      <w:bookmarkStart w:id="5593" w:name="_Toc195349426"/>
      <w:bookmarkStart w:id="5594" w:name="_Toc195350014"/>
      <w:bookmarkStart w:id="5595" w:name="_Toc20074779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39"/>
      <w:bookmarkEnd w:id="5540"/>
      <w:bookmarkEnd w:id="5541"/>
      <w:bookmarkEnd w:id="5542"/>
      <w:bookmarkEnd w:id="5555"/>
      <w:bookmarkEnd w:id="5586"/>
      <w:bookmarkEnd w:id="5587"/>
      <w:bookmarkEnd w:id="5588"/>
      <w:bookmarkEnd w:id="5589"/>
      <w:bookmarkEnd w:id="5590"/>
      <w:bookmarkEnd w:id="5592"/>
      <w:bookmarkEnd w:id="5593"/>
      <w:bookmarkEnd w:id="5594"/>
      <w:bookmarkEnd w:id="5595"/>
    </w:p>
    <w:p w14:paraId="6B240DD2" w14:textId="77777777" w:rsidR="00782F57" w:rsidRDefault="00782F57" w:rsidP="000B267A">
      <w:pPr>
        <w:pStyle w:val="Heading1"/>
      </w:pPr>
      <w:bookmarkStart w:id="5596" w:name="_Toc67903572"/>
      <w:bookmarkStart w:id="5597" w:name="_Toc96843467"/>
      <w:bookmarkStart w:id="5598" w:name="_Toc96844442"/>
      <w:bookmarkStart w:id="5599" w:name="_Toc100740015"/>
      <w:bookmarkStart w:id="5600" w:name="_Toc133408938"/>
      <w:bookmarkStart w:id="5601" w:name="_Toc160452965"/>
      <w:bookmarkStart w:id="5602" w:name="_Toc164869893"/>
      <w:bookmarkStart w:id="5603" w:name="_Toc175350947"/>
      <w:bookmarkStart w:id="5604" w:name="_Toc180146914"/>
      <w:bookmarkStart w:id="5605" w:name="_Toc180249412"/>
      <w:bookmarkStart w:id="5606" w:name="_Toc183379433"/>
      <w:bookmarkStart w:id="5607" w:name="_Toc195349427"/>
      <w:bookmarkStart w:id="5608" w:name="_Toc195350015"/>
      <w:bookmarkStart w:id="5609" w:name="_Toc200747794"/>
      <w:r>
        <w:t>B.1</w:t>
      </w:r>
      <w:r>
        <w:tab/>
        <w:t>General</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5610" w:name="_Toc67903573"/>
      <w:bookmarkStart w:id="5611" w:name="_Toc96843468"/>
      <w:bookmarkStart w:id="5612" w:name="_Toc96844443"/>
      <w:bookmarkStart w:id="5613" w:name="_Toc100740016"/>
      <w:bookmarkStart w:id="5614" w:name="_Toc133408939"/>
      <w:bookmarkStart w:id="5615" w:name="_Toc160452966"/>
      <w:bookmarkStart w:id="5616" w:name="_Toc164869894"/>
      <w:bookmarkStart w:id="5617" w:name="_Toc175350948"/>
      <w:bookmarkStart w:id="5618" w:name="_Toc180146915"/>
      <w:bookmarkStart w:id="5619" w:name="_Toc180249413"/>
      <w:bookmarkStart w:id="5620" w:name="_Toc183379434"/>
      <w:bookmarkStart w:id="5621" w:name="_Toc195349428"/>
      <w:bookmarkStart w:id="5622" w:name="_Toc195350016"/>
      <w:bookmarkStart w:id="5623" w:name="_Toc200747795"/>
      <w:r>
        <w:t>B.2</w:t>
      </w:r>
      <w:r>
        <w:tab/>
      </w:r>
      <w:r w:rsidRPr="005618C3">
        <w:t xml:space="preserve">UAE_C2OperationModeManagement </w:t>
      </w:r>
      <w:r>
        <w:t>API</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4" w:name="_Toc67903574"/>
      <w:bookmarkStart w:id="5625" w:name="_Toc96843469"/>
      <w:bookmarkStart w:id="5626" w:name="_Toc96844444"/>
      <w:bookmarkStart w:id="5627" w:name="_Toc100740017"/>
      <w:bookmarkStart w:id="5628" w:name="_Toc133408940"/>
      <w:bookmarkStart w:id="5629" w:name="_Toc160452967"/>
      <w:bookmarkStart w:id="5630" w:name="_Toc164869895"/>
      <w:bookmarkStart w:id="5631" w:name="_Toc175350949"/>
      <w:bookmarkStart w:id="5632" w:name="_Toc180146916"/>
      <w:bookmarkStart w:id="5633" w:name="_Toc180249414"/>
      <w:bookmarkStart w:id="5634" w:name="_Toc183379435"/>
      <w:bookmarkStart w:id="5635" w:name="_Toc195349429"/>
      <w:bookmarkStart w:id="5636" w:name="_Toc195350017"/>
      <w:bookmarkStart w:id="5637" w:name="_Toc200747796"/>
      <w:r>
        <w:t>B.3</w:t>
      </w:r>
      <w:r>
        <w:tab/>
      </w:r>
      <w:r w:rsidRPr="00761EFE">
        <w:t>UAE_RealtimeUAVStatus</w:t>
      </w:r>
      <w:r>
        <w:t xml:space="preserve"> API</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8" w:name="_Toc129252590"/>
      <w:bookmarkStart w:id="5639" w:name="_Toc160452968"/>
      <w:bookmarkStart w:id="5640" w:name="_Toc164869896"/>
      <w:bookmarkStart w:id="5641" w:name="_Toc175350950"/>
      <w:bookmarkStart w:id="5642" w:name="_Toc180146917"/>
      <w:bookmarkStart w:id="5643" w:name="_Toc180249415"/>
      <w:bookmarkStart w:id="5644" w:name="_Toc183379436"/>
      <w:bookmarkStart w:id="5645" w:name="_Toc195349430"/>
      <w:bookmarkStart w:id="5646" w:name="_Toc195350018"/>
      <w:bookmarkStart w:id="5647" w:name="_Toc200747797"/>
      <w:r>
        <w:t>B</w:t>
      </w:r>
      <w:r w:rsidRPr="00035252">
        <w:t>.4</w:t>
      </w:r>
      <w:r>
        <w:tab/>
        <w:t>UAE_ChangeUSSManagement API</w:t>
      </w:r>
      <w:bookmarkEnd w:id="5638"/>
      <w:bookmarkEnd w:id="5639"/>
      <w:bookmarkEnd w:id="5640"/>
      <w:bookmarkEnd w:id="5641"/>
      <w:bookmarkEnd w:id="5642"/>
      <w:bookmarkEnd w:id="5643"/>
      <w:bookmarkEnd w:id="5644"/>
      <w:bookmarkEnd w:id="5645"/>
      <w:bookmarkEnd w:id="5646"/>
      <w:bookmarkEnd w:id="5647"/>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8" w:name="_Toc160452969"/>
      <w:bookmarkStart w:id="5649" w:name="_Toc164869897"/>
      <w:bookmarkStart w:id="5650" w:name="_Toc175350951"/>
      <w:bookmarkStart w:id="5651" w:name="_Toc180146918"/>
      <w:bookmarkStart w:id="5652" w:name="_Toc180249416"/>
      <w:bookmarkStart w:id="5653" w:name="_Toc183379437"/>
      <w:bookmarkStart w:id="5654" w:name="_Toc195349431"/>
      <w:bookmarkStart w:id="5655" w:name="_Toc195350019"/>
      <w:bookmarkStart w:id="5656" w:name="_Toc200747798"/>
      <w:r>
        <w:t>B.</w:t>
      </w:r>
      <w:r w:rsidRPr="00714452">
        <w:t>5</w:t>
      </w:r>
      <w:r>
        <w:tab/>
      </w:r>
      <w:r w:rsidRPr="00BA0DBB">
        <w:t>UAE_DAASupport</w:t>
      </w:r>
      <w:r w:rsidRPr="00282775">
        <w:t xml:space="preserve"> </w:t>
      </w:r>
      <w:r>
        <w:t>API</w:t>
      </w:r>
      <w:bookmarkEnd w:id="5648"/>
      <w:bookmarkEnd w:id="5649"/>
      <w:bookmarkEnd w:id="5650"/>
      <w:bookmarkEnd w:id="5651"/>
      <w:bookmarkEnd w:id="5652"/>
      <w:bookmarkEnd w:id="5653"/>
      <w:bookmarkEnd w:id="5654"/>
      <w:bookmarkEnd w:id="5655"/>
      <w:bookmarkEnd w:id="5656"/>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7" w:name="_Toc160452970"/>
      <w:bookmarkStart w:id="5658" w:name="_Toc164869898"/>
      <w:bookmarkStart w:id="5659" w:name="_Toc175350952"/>
      <w:bookmarkStart w:id="5660" w:name="_Toc180146919"/>
      <w:bookmarkStart w:id="5661" w:name="_Toc180249417"/>
      <w:bookmarkStart w:id="5662" w:name="_Toc183379438"/>
      <w:bookmarkStart w:id="5663" w:name="_Toc195349432"/>
      <w:bookmarkStart w:id="5664" w:name="_Toc195350020"/>
      <w:bookmarkStart w:id="5665" w:name="_Toc200747799"/>
      <w:r>
        <w:lastRenderedPageBreak/>
        <w:t>B.</w:t>
      </w:r>
      <w:r w:rsidRPr="00A5253A">
        <w:t>6</w:t>
      </w:r>
      <w:r w:rsidRPr="00A5253A">
        <w:tab/>
        <w:t>UAE_UAVDynamicInfo API</w:t>
      </w:r>
      <w:bookmarkEnd w:id="5657"/>
      <w:bookmarkEnd w:id="5658"/>
      <w:bookmarkEnd w:id="5659"/>
      <w:bookmarkEnd w:id="5660"/>
      <w:bookmarkEnd w:id="5661"/>
      <w:bookmarkEnd w:id="5662"/>
      <w:bookmarkEnd w:id="5663"/>
      <w:bookmarkEnd w:id="5664"/>
      <w:bookmarkEnd w:id="5665"/>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6" w:name="_Toc175350953"/>
      <w:bookmarkStart w:id="5667" w:name="_Toc180146920"/>
      <w:bookmarkStart w:id="5668" w:name="_Toc180249418"/>
      <w:bookmarkStart w:id="5669" w:name="_Toc183379439"/>
      <w:bookmarkStart w:id="5670" w:name="_Toc195349433"/>
      <w:bookmarkStart w:id="5671" w:name="_Toc195350021"/>
      <w:bookmarkStart w:id="5672" w:name="_Toc200747800"/>
      <w:r>
        <w:lastRenderedPageBreak/>
        <w:t>B.7</w:t>
      </w:r>
      <w:r w:rsidRPr="00A5253A">
        <w:tab/>
      </w:r>
      <w:r w:rsidRPr="00937AC3">
        <w:t>UAE_FlightPathMonitoring</w:t>
      </w:r>
      <w:r w:rsidRPr="00332316">
        <w:t xml:space="preserve"> </w:t>
      </w:r>
      <w:r w:rsidRPr="00A5253A">
        <w:t>API</w:t>
      </w:r>
      <w:bookmarkEnd w:id="5666"/>
      <w:bookmarkEnd w:id="5667"/>
      <w:bookmarkEnd w:id="5668"/>
      <w:bookmarkEnd w:id="5669"/>
      <w:bookmarkEnd w:id="5670"/>
      <w:bookmarkEnd w:id="5671"/>
      <w:bookmarkEnd w:id="5672"/>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3" w:name="_Toc175350954"/>
      <w:bookmarkStart w:id="5674" w:name="_Toc180146921"/>
      <w:bookmarkStart w:id="5675" w:name="_Toc180249419"/>
      <w:bookmarkStart w:id="5676" w:name="_Toc183379440"/>
      <w:bookmarkStart w:id="5677" w:name="_Toc195349434"/>
      <w:bookmarkStart w:id="5678" w:name="_Toc195350022"/>
      <w:bookmarkStart w:id="5679" w:name="_Toc200747801"/>
      <w:r>
        <w:lastRenderedPageBreak/>
        <w:t>B.8</w:t>
      </w:r>
      <w:r w:rsidRPr="00A5253A">
        <w:tab/>
      </w:r>
      <w:r w:rsidRPr="00937AC3">
        <w:t>UAE_Flight</w:t>
      </w:r>
      <w:r>
        <w:t xml:space="preserve">RouteSupport </w:t>
      </w:r>
      <w:r w:rsidRPr="00A5253A">
        <w:t>API</w:t>
      </w:r>
      <w:bookmarkEnd w:id="5673"/>
      <w:bookmarkEnd w:id="5674"/>
      <w:bookmarkEnd w:id="5675"/>
      <w:bookmarkEnd w:id="5676"/>
      <w:bookmarkEnd w:id="5677"/>
      <w:bookmarkEnd w:id="5678"/>
      <w:bookmarkEnd w:id="567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0" w:name="_Toc195349435"/>
      <w:bookmarkStart w:id="5681" w:name="_Toc195350023"/>
      <w:bookmarkStart w:id="5682" w:name="_Toc200747802"/>
      <w:r>
        <w:lastRenderedPageBreak/>
        <w:t>B.9</w:t>
      </w:r>
      <w:r w:rsidRPr="00A5253A">
        <w:tab/>
      </w:r>
      <w:r w:rsidRPr="00115EBF">
        <w:t>UAE_NTZManagement</w:t>
      </w:r>
      <w:r>
        <w:t xml:space="preserve"> </w:t>
      </w:r>
      <w:r w:rsidRPr="00A5253A">
        <w:t>API</w:t>
      </w:r>
      <w:bookmarkEnd w:id="5680"/>
      <w:bookmarkEnd w:id="5681"/>
      <w:bookmarkEnd w:id="5682"/>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3" w:name="_Toc96843470"/>
      <w:bookmarkStart w:id="5684" w:name="_Toc96844445"/>
      <w:bookmarkStart w:id="5685" w:name="_Toc100740018"/>
      <w:bookmarkStart w:id="5686" w:name="_Toc133408941"/>
      <w:bookmarkStart w:id="5687" w:name="_Toc160452971"/>
      <w:bookmarkStart w:id="5688" w:name="_Toc164869899"/>
      <w:bookmarkStart w:id="5689" w:name="_Toc175350955"/>
      <w:bookmarkStart w:id="5690" w:name="_Toc180146922"/>
      <w:bookmarkStart w:id="5691" w:name="_Toc180249420"/>
      <w:bookmarkStart w:id="5692" w:name="_Toc183379441"/>
      <w:bookmarkStart w:id="5693" w:name="_Toc195349436"/>
      <w:bookmarkStart w:id="5694" w:name="_Toc195350024"/>
      <w:bookmarkStart w:id="5695" w:name="_Toc200747803"/>
      <w:r w:rsidR="003319AF">
        <w:lastRenderedPageBreak/>
        <w:t xml:space="preserve">Annex </w:t>
      </w:r>
      <w:r>
        <w:t>C</w:t>
      </w:r>
      <w:r w:rsidR="003319AF">
        <w:t xml:space="preserve"> (informative):</w:t>
      </w:r>
      <w:r w:rsidR="003319AF">
        <w:br/>
        <w:t>Change history</w:t>
      </w:r>
      <w:bookmarkEnd w:id="5543"/>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B4BB2" w14:textId="77777777" w:rsidR="00D81D27" w:rsidRDefault="00D81D27">
      <w:r>
        <w:separator/>
      </w:r>
    </w:p>
  </w:endnote>
  <w:endnote w:type="continuationSeparator" w:id="0">
    <w:p w14:paraId="1AD281AF" w14:textId="77777777" w:rsidR="00D81D27" w:rsidRDefault="00D81D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366F2" w14:textId="77777777" w:rsidR="00D81D27" w:rsidRDefault="00D81D27">
      <w:r>
        <w:separator/>
      </w:r>
    </w:p>
  </w:footnote>
  <w:footnote w:type="continuationSeparator" w:id="0">
    <w:p w14:paraId="566CD2E6" w14:textId="77777777" w:rsidR="00D81D27" w:rsidRDefault="00D81D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1A240" w14:textId="2A0CDFD9"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397">
      <w:rPr>
        <w:rFonts w:ascii="Arial" w:hAnsi="Arial" w:cs="Arial"/>
        <w:b/>
        <w:noProof/>
        <w:sz w:val="18"/>
        <w:szCs w:val="18"/>
      </w:rPr>
      <w:t>3GPP TS 29.257 V19.3.0 (2025-06)</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B0F03C6"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397">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2422546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01152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90885255">
    <w:abstractNumId w:val="11"/>
  </w:num>
  <w:num w:numId="4" w16cid:durableId="183174338">
    <w:abstractNumId w:val="36"/>
  </w:num>
  <w:num w:numId="5" w16cid:durableId="2075199766">
    <w:abstractNumId w:val="32"/>
  </w:num>
  <w:num w:numId="6" w16cid:durableId="692657543">
    <w:abstractNumId w:val="39"/>
  </w:num>
  <w:num w:numId="7" w16cid:durableId="1932738311">
    <w:abstractNumId w:val="15"/>
  </w:num>
  <w:num w:numId="8" w16cid:durableId="179902393">
    <w:abstractNumId w:val="33"/>
  </w:num>
  <w:num w:numId="9" w16cid:durableId="263151631">
    <w:abstractNumId w:val="38"/>
  </w:num>
  <w:num w:numId="10" w16cid:durableId="1588422856">
    <w:abstractNumId w:val="14"/>
  </w:num>
  <w:num w:numId="11" w16cid:durableId="672755502">
    <w:abstractNumId w:val="9"/>
  </w:num>
  <w:num w:numId="12" w16cid:durableId="539637158">
    <w:abstractNumId w:val="7"/>
  </w:num>
  <w:num w:numId="13" w16cid:durableId="879778865">
    <w:abstractNumId w:val="6"/>
  </w:num>
  <w:num w:numId="14" w16cid:durableId="1625424061">
    <w:abstractNumId w:val="5"/>
  </w:num>
  <w:num w:numId="15" w16cid:durableId="961151803">
    <w:abstractNumId w:val="4"/>
  </w:num>
  <w:num w:numId="16" w16cid:durableId="1071851902">
    <w:abstractNumId w:val="8"/>
  </w:num>
  <w:num w:numId="17" w16cid:durableId="22367170">
    <w:abstractNumId w:val="3"/>
  </w:num>
  <w:num w:numId="18" w16cid:durableId="1586500443">
    <w:abstractNumId w:val="2"/>
  </w:num>
  <w:num w:numId="19" w16cid:durableId="970985750">
    <w:abstractNumId w:val="1"/>
  </w:num>
  <w:num w:numId="20" w16cid:durableId="231088743">
    <w:abstractNumId w:val="0"/>
  </w:num>
  <w:num w:numId="21" w16cid:durableId="826020364">
    <w:abstractNumId w:val="13"/>
  </w:num>
  <w:num w:numId="22" w16cid:durableId="91359017">
    <w:abstractNumId w:val="17"/>
  </w:num>
  <w:num w:numId="23" w16cid:durableId="869686466">
    <w:abstractNumId w:val="19"/>
  </w:num>
  <w:num w:numId="24" w16cid:durableId="220795613">
    <w:abstractNumId w:val="26"/>
  </w:num>
  <w:num w:numId="25" w16cid:durableId="1663269985">
    <w:abstractNumId w:val="30"/>
  </w:num>
  <w:num w:numId="26" w16cid:durableId="873033801">
    <w:abstractNumId w:val="16"/>
  </w:num>
  <w:num w:numId="27" w16cid:durableId="1807314711">
    <w:abstractNumId w:val="20"/>
  </w:num>
  <w:num w:numId="28" w16cid:durableId="145274371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599801068">
    <w:abstractNumId w:val="23"/>
  </w:num>
  <w:num w:numId="30" w16cid:durableId="1686900898">
    <w:abstractNumId w:val="34"/>
  </w:num>
  <w:num w:numId="31" w16cid:durableId="140556485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1614630293">
    <w:abstractNumId w:val="24"/>
  </w:num>
  <w:num w:numId="33" w16cid:durableId="1479684847">
    <w:abstractNumId w:val="28"/>
  </w:num>
  <w:num w:numId="34" w16cid:durableId="792140065">
    <w:abstractNumId w:val="31"/>
  </w:num>
  <w:num w:numId="35" w16cid:durableId="1185510080">
    <w:abstractNumId w:val="35"/>
  </w:num>
  <w:num w:numId="36" w16cid:durableId="2087338226">
    <w:abstractNumId w:val="22"/>
  </w:num>
  <w:num w:numId="37" w16cid:durableId="1561289533">
    <w:abstractNumId w:val="21"/>
  </w:num>
  <w:num w:numId="38" w16cid:durableId="1839464503">
    <w:abstractNumId w:val="27"/>
  </w:num>
  <w:num w:numId="39" w16cid:durableId="757211202">
    <w:abstractNumId w:val="37"/>
  </w:num>
  <w:num w:numId="40" w16cid:durableId="703754932">
    <w:abstractNumId w:val="18"/>
  </w:num>
  <w:num w:numId="41" w16cid:durableId="16782131">
    <w:abstractNumId w:val="29"/>
  </w:num>
  <w:num w:numId="42" w16cid:durableId="732509471">
    <w:abstractNumId w:val="40"/>
  </w:num>
  <w:num w:numId="43" w16cid:durableId="207306620">
    <w:abstractNumId w:val="25"/>
  </w:num>
  <w:num w:numId="44" w16cid:durableId="77595245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1F07"/>
    <w:rsid w:val="005B25B5"/>
    <w:rsid w:val="005B38C8"/>
    <w:rsid w:val="005B4B64"/>
    <w:rsid w:val="005C5184"/>
    <w:rsid w:val="005C64BF"/>
    <w:rsid w:val="005D0D5A"/>
    <w:rsid w:val="005D3198"/>
    <w:rsid w:val="005D3257"/>
    <w:rsid w:val="005D5F56"/>
    <w:rsid w:val="005D7484"/>
    <w:rsid w:val="005E10C6"/>
    <w:rsid w:val="005E3DDB"/>
    <w:rsid w:val="005E7830"/>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2FA352-3F81-46B4-B306-EDDB27AE0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247</Pages>
  <Words>78401</Words>
  <Characters>446888</Characters>
  <Application>Microsoft Office Word</Application>
  <DocSecurity>0</DocSecurity>
  <Lines>3724</Lines>
  <Paragraphs>1048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4</cp:revision>
  <cp:lastPrinted>2019-02-25T12:05:00Z</cp:lastPrinted>
  <dcterms:created xsi:type="dcterms:W3CDTF">2025-06-11T22:13:00Z</dcterms:created>
  <dcterms:modified xsi:type="dcterms:W3CDTF">2025-06-13T20:26:00Z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