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lastRenderedPageBreak/>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lastRenderedPageBreak/>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01556342" w14:textId="77777777" w:rsidR="00E93D6B" w:rsidRPr="0024131D" w:rsidRDefault="00E93D6B" w:rsidP="00E93D6B">
      <w:r w:rsidRPr="0024131D">
        <w:rPr>
          <w:b/>
        </w:rPr>
        <w:t>en-gNB</w:t>
      </w:r>
      <w:r w:rsidRPr="0024131D">
        <w:t>: As defined in TS 37.340 [17].</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lastRenderedPageBreak/>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lastRenderedPageBreak/>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2DA2B99" w:rsidR="002D2AA6" w:rsidRDefault="002D2AA6" w:rsidP="001741D7">
      <w:pPr>
        <w:pStyle w:val="EW"/>
      </w:pPr>
      <w:r>
        <w:rPr>
          <w:lang w:val="en-US" w:eastAsia="zh-CN"/>
        </w:rPr>
        <w:t>AWGN</w:t>
      </w:r>
      <w:r>
        <w:rPr>
          <w:lang w:val="en-US" w:eastAsia="zh-CN"/>
        </w:rPr>
        <w:tab/>
        <w:t>Additive White Gaussian No</w:t>
      </w:r>
      <w:r w:rsidR="006A2649">
        <w:rPr>
          <w:lang w:val="en-US" w:eastAsia="zh-CN"/>
        </w:rPr>
        <w:t>ise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lastRenderedPageBreak/>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lastRenderedPageBreak/>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lastRenderedPageBreak/>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t>i.e. </w:t>
      </w:r>
      <w:r w:rsidRPr="0024131D">
        <w:t xml:space="preserve">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w:t>
      </w:r>
      <w:r w:rsidRPr="0024131D">
        <w:lastRenderedPageBreak/>
        <w:t>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003327">
          <w:headerReference w:type="default" r:id="rId13"/>
          <w:footerReference w:type="default" r:id="rId14"/>
          <w:footnotePr>
            <w:numRestart w:val="eachSect"/>
          </w:footnotePr>
          <w:pgSz w:w="11907" w:h="16840" w:code="9"/>
          <w:pgMar w:top="1418" w:right="1134" w:bottom="1134" w:left="1134" w:header="851" w:footer="340" w:gutter="0"/>
          <w:pgNumType w:start="149"/>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lastRenderedPageBreak/>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lastRenderedPageBreak/>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224E82">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224E82">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224E82">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224E82">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224E82">
            <w:pPr>
              <w:pStyle w:val="TAH"/>
            </w:pPr>
            <w:r w:rsidRPr="0024131D">
              <w:t>Operating</w:t>
            </w:r>
            <w:r w:rsidR="00AA4B0D">
              <w:t xml:space="preserve"> </w:t>
            </w:r>
            <w:r w:rsidRPr="0024131D">
              <w:t>bands</w:t>
            </w:r>
          </w:p>
        </w:tc>
      </w:tr>
      <w:tr w:rsidR="00435685"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435685" w:rsidRPr="0024131D" w:rsidRDefault="00435685" w:rsidP="00224E82">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435685" w:rsidRPr="0024131D" w:rsidRDefault="00435685" w:rsidP="00224E82">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06B00CA8" w:rsidR="00435685" w:rsidRPr="0024131D" w:rsidRDefault="00DC6C06" w:rsidP="00224E82">
            <w:pPr>
              <w:pStyle w:val="TAC"/>
              <w:jc w:val="left"/>
            </w:pPr>
            <w:r w:rsidRPr="0024131D">
              <w:t>n254,</w:t>
            </w:r>
            <w:r w:rsidR="00AA4B0D">
              <w:t xml:space="preserve"> </w:t>
            </w:r>
            <w:r w:rsidRPr="0024131D">
              <w:t>n255,</w:t>
            </w:r>
            <w:r w:rsidR="00AA4B0D">
              <w:t xml:space="preserve"> </w:t>
            </w:r>
            <w:r w:rsidRPr="0024131D">
              <w:t>n256</w:t>
            </w:r>
          </w:p>
        </w:tc>
      </w:tr>
      <w:tr w:rsidR="00435685"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435685" w:rsidRPr="0024131D" w:rsidRDefault="00435685" w:rsidP="00224E82">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435685" w:rsidRPr="0024131D" w:rsidRDefault="00435685" w:rsidP="00224E82">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77777777" w:rsidR="00435685" w:rsidRPr="0024131D" w:rsidRDefault="00435685" w:rsidP="00224E82">
            <w:pPr>
              <w:pStyle w:val="TAC"/>
              <w:jc w:val="left"/>
            </w:pP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224E82">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224E82">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224E82">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224E82">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224E82">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224E82">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224E82">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224E82">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224E82">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224E82">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224E82">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224E82">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224E82">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224E82">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224E82">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224E82">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224E82">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224E82">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224E82">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224E82">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224E82">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224E82">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224E82">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224E82">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lastRenderedPageBreak/>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lastRenderedPageBreak/>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lastRenderedPageBreak/>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lastRenderedPageBreak/>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lastRenderedPageBreak/>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lastRenderedPageBreak/>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lastRenderedPageBreak/>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6ADFDDE8" w:rsidR="0031358E" w:rsidRPr="0024131D" w:rsidRDefault="0031358E" w:rsidP="0031358E">
      <w:pPr>
        <w:rPr>
          <w:rFonts w:cs="v4.2.0"/>
        </w:rPr>
      </w:pPr>
      <w:r w:rsidRPr="0024131D">
        <w:rPr>
          <w:rFonts w:cs="v4.2.0"/>
        </w:rPr>
        <w:t xml:space="preserve">If the UE in RRC_IDLE has not found any new suitable cell based on searches and measurements using the intra-frequency, inter-frequency and inter-RAT information indicated in the system information </w:t>
      </w:r>
      <w:r w:rsidRPr="0024131D">
        <w:t>during the time T</w:t>
      </w:r>
      <w:r w:rsidRPr="0024131D">
        <w:rPr>
          <w:rFonts w:cs="v4.2.0"/>
        </w:rPr>
        <w:t xml:space="preserve">, the UE shall initiate cell selection procedures for the selected PLMN as defined in </w:t>
      </w:r>
      <w:r w:rsidRPr="0024131D">
        <w:t>TS 38.304 </w:t>
      </w:r>
      <w:r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583014">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583014">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583014">
            <w:pPr>
              <w:pStyle w:val="TAH"/>
            </w:pPr>
          </w:p>
        </w:tc>
        <w:tc>
          <w:tcPr>
            <w:tcW w:w="537" w:type="pct"/>
          </w:tcPr>
          <w:p w14:paraId="6EA2508B" w14:textId="77777777" w:rsidR="00575781" w:rsidRPr="0024131D" w:rsidRDefault="00575781" w:rsidP="00583014">
            <w:pPr>
              <w:pStyle w:val="TAH"/>
              <w:rPr>
                <w:szCs w:val="18"/>
              </w:rPr>
            </w:pPr>
            <w:r w:rsidRPr="0024131D">
              <w:rPr>
                <w:szCs w:val="18"/>
              </w:rPr>
              <w:t>FR1</w:t>
            </w:r>
          </w:p>
        </w:tc>
        <w:tc>
          <w:tcPr>
            <w:tcW w:w="599" w:type="pct"/>
          </w:tcPr>
          <w:p w14:paraId="63F8DC88" w14:textId="77777777" w:rsidR="00575781" w:rsidRPr="0024131D" w:rsidRDefault="00575781" w:rsidP="00583014">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583014">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583014">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583014">
            <w:pPr>
              <w:pStyle w:val="TAC"/>
            </w:pPr>
            <w:r w:rsidRPr="0024131D">
              <w:t>0.32</w:t>
            </w:r>
          </w:p>
        </w:tc>
        <w:tc>
          <w:tcPr>
            <w:tcW w:w="537" w:type="pct"/>
            <w:tcBorders>
              <w:bottom w:val="nil"/>
            </w:tcBorders>
            <w:vAlign w:val="center"/>
          </w:tcPr>
          <w:p w14:paraId="511C54A8" w14:textId="77777777" w:rsidR="00575781" w:rsidRPr="0024131D" w:rsidRDefault="00575781" w:rsidP="00583014">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583014">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583014">
            <w:pPr>
              <w:pStyle w:val="TAC"/>
            </w:pPr>
            <w:r w:rsidRPr="0024131D">
              <w:t>0.64</w:t>
            </w:r>
          </w:p>
        </w:tc>
        <w:tc>
          <w:tcPr>
            <w:tcW w:w="537" w:type="pct"/>
            <w:tcBorders>
              <w:top w:val="nil"/>
              <w:bottom w:val="nil"/>
            </w:tcBorders>
          </w:tcPr>
          <w:p w14:paraId="77A7CCA6" w14:textId="77777777" w:rsidR="00575781" w:rsidRPr="0024131D" w:rsidRDefault="00575781" w:rsidP="00583014">
            <w:pPr>
              <w:pStyle w:val="TAC"/>
              <w:rPr>
                <w:rFonts w:cs="Arial"/>
                <w:sz w:val="16"/>
                <w:lang w:eastAsia="zh-CN"/>
              </w:rPr>
            </w:pPr>
          </w:p>
        </w:tc>
        <w:tc>
          <w:tcPr>
            <w:tcW w:w="599" w:type="pct"/>
          </w:tcPr>
          <w:p w14:paraId="7B62F742" w14:textId="77777777" w:rsidR="00575781" w:rsidRPr="0024131D" w:rsidRDefault="00575781" w:rsidP="00583014">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583014">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583014">
            <w:pPr>
              <w:pStyle w:val="TAC"/>
            </w:pPr>
            <w:r w:rsidRPr="0024131D">
              <w:t>1.28</w:t>
            </w:r>
          </w:p>
        </w:tc>
        <w:tc>
          <w:tcPr>
            <w:tcW w:w="537" w:type="pct"/>
            <w:tcBorders>
              <w:top w:val="nil"/>
              <w:bottom w:val="nil"/>
            </w:tcBorders>
          </w:tcPr>
          <w:p w14:paraId="29C20D7B" w14:textId="77777777" w:rsidR="00575781" w:rsidRPr="0024131D" w:rsidRDefault="00575781" w:rsidP="00583014">
            <w:pPr>
              <w:pStyle w:val="TAC"/>
              <w:rPr>
                <w:rFonts w:cs="Arial"/>
                <w:sz w:val="16"/>
                <w:lang w:eastAsia="zh-CN"/>
              </w:rPr>
            </w:pPr>
          </w:p>
        </w:tc>
        <w:tc>
          <w:tcPr>
            <w:tcW w:w="599" w:type="pct"/>
          </w:tcPr>
          <w:p w14:paraId="148BE068" w14:textId="77777777" w:rsidR="00575781" w:rsidRPr="0024131D" w:rsidRDefault="00575781" w:rsidP="00583014">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583014">
            <w:pPr>
              <w:pStyle w:val="TAC"/>
            </w:pPr>
            <w:r w:rsidRPr="0024131D">
              <w:t>2.56</w:t>
            </w:r>
          </w:p>
        </w:tc>
        <w:tc>
          <w:tcPr>
            <w:tcW w:w="537" w:type="pct"/>
            <w:tcBorders>
              <w:top w:val="nil"/>
            </w:tcBorders>
          </w:tcPr>
          <w:p w14:paraId="429C417D" w14:textId="77777777" w:rsidR="00575781" w:rsidRPr="0024131D" w:rsidRDefault="00575781" w:rsidP="00583014">
            <w:pPr>
              <w:pStyle w:val="TAC"/>
              <w:rPr>
                <w:rFonts w:cs="Arial"/>
                <w:sz w:val="16"/>
                <w:lang w:eastAsia="zh-CN"/>
              </w:rPr>
            </w:pPr>
          </w:p>
        </w:tc>
        <w:tc>
          <w:tcPr>
            <w:tcW w:w="599" w:type="pct"/>
          </w:tcPr>
          <w:p w14:paraId="7F8929EE" w14:textId="77777777" w:rsidR="00575781" w:rsidRPr="0024131D" w:rsidRDefault="00575781" w:rsidP="00583014">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583014">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583014">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583014">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583014">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8B107E">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8B107E">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8B107E">
            <w:pPr>
              <w:keepNext/>
              <w:keepLines/>
              <w:spacing w:after="0"/>
              <w:jc w:val="center"/>
              <w:rPr>
                <w:rFonts w:ascii="Arial" w:hAnsi="Arial" w:cs="Arial"/>
                <w:snapToGrid w:val="0"/>
                <w:sz w:val="18"/>
                <w:lang w:eastAsia="zh-CN"/>
              </w:rPr>
            </w:pPr>
          </w:p>
          <w:p w14:paraId="227D4388" w14:textId="77777777" w:rsidR="00FD3D2E" w:rsidRPr="0024131D" w:rsidRDefault="00FD3D2E" w:rsidP="008B107E">
            <w:pPr>
              <w:keepNext/>
              <w:keepLines/>
              <w:spacing w:after="0"/>
              <w:jc w:val="center"/>
              <w:rPr>
                <w:rFonts w:ascii="Arial" w:hAnsi="Arial" w:cs="Arial"/>
                <w:snapToGrid w:val="0"/>
                <w:sz w:val="18"/>
                <w:lang w:eastAsia="zh-CN"/>
              </w:rPr>
            </w:pPr>
          </w:p>
          <w:p w14:paraId="3A9480DD" w14:textId="77777777" w:rsidR="00FD3D2E" w:rsidRPr="0024131D" w:rsidRDefault="00FD3D2E" w:rsidP="008B107E">
            <w:pPr>
              <w:keepNext/>
              <w:keepLines/>
              <w:spacing w:after="0"/>
              <w:jc w:val="center"/>
              <w:rPr>
                <w:rFonts w:ascii="Arial" w:hAnsi="Arial" w:cs="Arial"/>
                <w:snapToGrid w:val="0"/>
                <w:sz w:val="18"/>
                <w:lang w:eastAsia="zh-CN"/>
              </w:rPr>
            </w:pPr>
          </w:p>
          <w:p w14:paraId="6E206A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8B107E">
            <w:pPr>
              <w:keepNext/>
              <w:keepLines/>
              <w:spacing w:after="0"/>
              <w:jc w:val="center"/>
              <w:rPr>
                <w:rFonts w:ascii="Arial" w:hAnsi="Arial" w:cs="Arial"/>
                <w:snapToGrid w:val="0"/>
                <w:sz w:val="18"/>
              </w:rPr>
            </w:pPr>
          </w:p>
          <w:p w14:paraId="0E199FDE" w14:textId="77777777" w:rsidR="00FD3D2E" w:rsidRPr="0024131D" w:rsidRDefault="00FD3D2E" w:rsidP="008B107E">
            <w:pPr>
              <w:keepNext/>
              <w:keepLines/>
              <w:spacing w:after="0"/>
              <w:jc w:val="center"/>
              <w:rPr>
                <w:rFonts w:ascii="Arial" w:hAnsi="Arial" w:cs="Arial"/>
                <w:snapToGrid w:val="0"/>
                <w:sz w:val="18"/>
              </w:rPr>
            </w:pPr>
          </w:p>
          <w:p w14:paraId="0816BF7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8B107E">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8B107E">
            <w:pPr>
              <w:keepNext/>
              <w:keepLines/>
              <w:spacing w:after="0"/>
              <w:jc w:val="center"/>
              <w:rPr>
                <w:rFonts w:ascii="Arial" w:hAnsi="Arial" w:cs="Arial"/>
                <w:sz w:val="18"/>
              </w:rPr>
            </w:pPr>
          </w:p>
        </w:tc>
        <w:tc>
          <w:tcPr>
            <w:tcW w:w="774" w:type="pct"/>
          </w:tcPr>
          <w:p w14:paraId="42950B52"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8B107E">
            <w:pPr>
              <w:keepNext/>
              <w:keepLines/>
              <w:spacing w:after="0"/>
              <w:jc w:val="center"/>
              <w:rPr>
                <w:rFonts w:ascii="Arial" w:hAnsi="Arial" w:cs="Arial"/>
                <w:sz w:val="18"/>
              </w:rPr>
            </w:pPr>
          </w:p>
        </w:tc>
        <w:tc>
          <w:tcPr>
            <w:tcW w:w="774" w:type="pct"/>
          </w:tcPr>
          <w:p w14:paraId="79A844F1"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8B107E">
            <w:pPr>
              <w:keepNext/>
              <w:keepLines/>
              <w:spacing w:after="0"/>
              <w:jc w:val="center"/>
              <w:rPr>
                <w:rFonts w:ascii="Arial" w:hAnsi="Arial" w:cs="Arial"/>
                <w:sz w:val="18"/>
              </w:rPr>
            </w:pPr>
          </w:p>
        </w:tc>
        <w:tc>
          <w:tcPr>
            <w:tcW w:w="774" w:type="pct"/>
          </w:tcPr>
          <w:p w14:paraId="2CB68D27"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8B107E">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8B107E">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8B107E">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lastRenderedPageBreak/>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8B107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8B107E">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8B107E">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8B107E">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8B107E">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8B107E">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8B107E">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8B107E">
            <w:pPr>
              <w:keepNext/>
              <w:keepLines/>
              <w:spacing w:after="0"/>
              <w:jc w:val="center"/>
              <w:rPr>
                <w:rFonts w:ascii="Arial" w:hAnsi="Arial" w:cs="Arial"/>
                <w:sz w:val="18"/>
              </w:rPr>
            </w:pPr>
          </w:p>
        </w:tc>
        <w:tc>
          <w:tcPr>
            <w:tcW w:w="742" w:type="pct"/>
          </w:tcPr>
          <w:p w14:paraId="6B2FF70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8B107E">
            <w:pPr>
              <w:keepNext/>
              <w:keepLines/>
              <w:spacing w:after="0"/>
              <w:jc w:val="center"/>
              <w:rPr>
                <w:rFonts w:ascii="Arial" w:hAnsi="Arial" w:cs="Arial"/>
                <w:sz w:val="18"/>
              </w:rPr>
            </w:pPr>
          </w:p>
        </w:tc>
        <w:tc>
          <w:tcPr>
            <w:tcW w:w="742" w:type="pct"/>
          </w:tcPr>
          <w:p w14:paraId="36ECD27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8B107E">
            <w:pPr>
              <w:keepNext/>
              <w:keepLines/>
              <w:spacing w:after="0"/>
              <w:jc w:val="center"/>
              <w:rPr>
                <w:rFonts w:ascii="Arial" w:hAnsi="Arial" w:cs="Arial"/>
                <w:sz w:val="18"/>
              </w:rPr>
            </w:pPr>
          </w:p>
        </w:tc>
        <w:tc>
          <w:tcPr>
            <w:tcW w:w="742" w:type="pct"/>
          </w:tcPr>
          <w:p w14:paraId="7087388E"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8B107E">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8B107E">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8B107E">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8B107E">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85260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85260C">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85260C">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85260C">
            <w:pPr>
              <w:pStyle w:val="TAC"/>
            </w:pPr>
            <w:r w:rsidRPr="0024131D">
              <w:t>0.32</w:t>
            </w:r>
          </w:p>
        </w:tc>
        <w:tc>
          <w:tcPr>
            <w:tcW w:w="1361" w:type="pct"/>
          </w:tcPr>
          <w:p w14:paraId="48FA53F5" w14:textId="77777777" w:rsidR="00286737" w:rsidRPr="0024131D" w:rsidRDefault="00286737" w:rsidP="0085260C">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85260C">
            <w:pPr>
              <w:pStyle w:val="TAC"/>
            </w:pPr>
            <w:r w:rsidRPr="0024131D">
              <w:t>0.64</w:t>
            </w:r>
          </w:p>
        </w:tc>
        <w:tc>
          <w:tcPr>
            <w:tcW w:w="1361" w:type="pct"/>
          </w:tcPr>
          <w:p w14:paraId="590DACB3" w14:textId="77777777" w:rsidR="00286737" w:rsidRPr="0024131D" w:rsidRDefault="00286737" w:rsidP="0085260C">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85260C">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85260C">
            <w:pPr>
              <w:pStyle w:val="TAC"/>
            </w:pPr>
            <w:r w:rsidRPr="0024131D">
              <w:t>1.28</w:t>
            </w:r>
          </w:p>
        </w:tc>
        <w:tc>
          <w:tcPr>
            <w:tcW w:w="1361" w:type="pct"/>
          </w:tcPr>
          <w:p w14:paraId="3BACAC53" w14:textId="77777777" w:rsidR="00286737" w:rsidRPr="0024131D" w:rsidRDefault="00286737" w:rsidP="0085260C">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85260C">
            <w:pPr>
              <w:pStyle w:val="TAC"/>
            </w:pPr>
            <w:r w:rsidRPr="0024131D">
              <w:t>2.56</w:t>
            </w:r>
          </w:p>
        </w:tc>
        <w:tc>
          <w:tcPr>
            <w:tcW w:w="1361" w:type="pct"/>
          </w:tcPr>
          <w:p w14:paraId="4BA1BBBC" w14:textId="77777777" w:rsidR="00286737" w:rsidRPr="0024131D" w:rsidRDefault="00286737" w:rsidP="0085260C">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85260C">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4" w:name="OLE_LINK2"/>
      <w:r>
        <w:rPr>
          <w:i/>
          <w:iCs/>
          <w:lang w:eastAsia="zh-CN"/>
        </w:rPr>
        <w:t>highSpeedMeasFlag-r16</w:t>
      </w:r>
      <w:bookmarkEnd w:id="4"/>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lastRenderedPageBreak/>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583014">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583014">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583014">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583014">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583014">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583014">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583014">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583014">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3305AC">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3305AC">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3305AC">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3305AC">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3305AC">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3305AC">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3305AC">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3305AC">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3305AC">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3305AC">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3305AC">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3305AC">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3305AC">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3305AC">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3305AC">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3305AC">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3305AC">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3305AC">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3305AC">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3305AC">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3305AC">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3305AC">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3305AC">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3305AC">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3305AC">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3305AC">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3305AC">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lastRenderedPageBreak/>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8B107E">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8B107E">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8B107E">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8B107E">
            <w:pPr>
              <w:pStyle w:val="TAC"/>
              <w:rPr>
                <w:lang w:eastAsia="zh-CN"/>
              </w:rPr>
            </w:pPr>
            <w:r w:rsidRPr="0024131D">
              <w:rPr>
                <w:lang w:eastAsia="zh-CN"/>
              </w:rPr>
              <w:t>2.56</w:t>
            </w:r>
          </w:p>
        </w:tc>
        <w:tc>
          <w:tcPr>
            <w:tcW w:w="416" w:type="pct"/>
          </w:tcPr>
          <w:p w14:paraId="0F6810E7" w14:textId="77777777" w:rsidR="001B2180" w:rsidRPr="0024131D" w:rsidRDefault="001B2180" w:rsidP="008B107E">
            <w:pPr>
              <w:pStyle w:val="TAC"/>
              <w:rPr>
                <w:lang w:eastAsia="zh-CN"/>
              </w:rPr>
            </w:pPr>
            <w:r w:rsidRPr="0024131D">
              <w:rPr>
                <w:lang w:eastAsia="zh-CN"/>
              </w:rPr>
              <w:t>-</w:t>
            </w:r>
          </w:p>
        </w:tc>
        <w:tc>
          <w:tcPr>
            <w:tcW w:w="515" w:type="pct"/>
          </w:tcPr>
          <w:p w14:paraId="265D2D16" w14:textId="77777777" w:rsidR="001B2180" w:rsidRPr="0024131D" w:rsidRDefault="001B2180" w:rsidP="008B107E">
            <w:pPr>
              <w:pStyle w:val="TAC"/>
              <w:rPr>
                <w:lang w:eastAsia="zh-CN"/>
              </w:rPr>
            </w:pPr>
            <w:r w:rsidRPr="0024131D">
              <w:rPr>
                <w:lang w:eastAsia="zh-CN"/>
              </w:rPr>
              <w:t>-</w:t>
            </w:r>
          </w:p>
        </w:tc>
        <w:tc>
          <w:tcPr>
            <w:tcW w:w="1349" w:type="pct"/>
          </w:tcPr>
          <w:p w14:paraId="5F975D30" w14:textId="7799BD21"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8B107E">
            <w:pPr>
              <w:pStyle w:val="TAC"/>
              <w:rPr>
                <w:lang w:eastAsia="zh-CN"/>
              </w:rPr>
            </w:pPr>
            <w:r w:rsidRPr="0024131D">
              <w:rPr>
                <w:lang w:eastAsia="zh-CN"/>
              </w:rPr>
              <w:t>5.12</w:t>
            </w:r>
          </w:p>
        </w:tc>
        <w:tc>
          <w:tcPr>
            <w:tcW w:w="416" w:type="pct"/>
          </w:tcPr>
          <w:p w14:paraId="6C2B7334" w14:textId="77777777" w:rsidR="001B2180" w:rsidRPr="0024131D" w:rsidRDefault="001B2180" w:rsidP="008B107E">
            <w:pPr>
              <w:pStyle w:val="TAC"/>
              <w:rPr>
                <w:lang w:eastAsia="zh-CN"/>
              </w:rPr>
            </w:pPr>
            <w:r w:rsidRPr="0024131D">
              <w:rPr>
                <w:lang w:eastAsia="zh-CN"/>
              </w:rPr>
              <w:t>-</w:t>
            </w:r>
          </w:p>
        </w:tc>
        <w:tc>
          <w:tcPr>
            <w:tcW w:w="515" w:type="pct"/>
          </w:tcPr>
          <w:p w14:paraId="59EF75B2" w14:textId="77777777" w:rsidR="001B2180" w:rsidRPr="0024131D" w:rsidRDefault="001B2180" w:rsidP="008B107E">
            <w:pPr>
              <w:pStyle w:val="TAC"/>
              <w:rPr>
                <w:lang w:eastAsia="zh-CN"/>
              </w:rPr>
            </w:pPr>
            <w:r w:rsidRPr="0024131D">
              <w:rPr>
                <w:lang w:eastAsia="zh-CN"/>
              </w:rPr>
              <w:t>-</w:t>
            </w:r>
          </w:p>
        </w:tc>
        <w:tc>
          <w:tcPr>
            <w:tcW w:w="1349" w:type="pct"/>
          </w:tcPr>
          <w:p w14:paraId="52830567" w14:textId="26ADC3EA"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8B107E">
            <w:pPr>
              <w:pStyle w:val="TAC"/>
              <w:rPr>
                <w:lang w:eastAsia="zh-CN"/>
              </w:rPr>
            </w:pPr>
            <w:r w:rsidRPr="0024131D">
              <w:rPr>
                <w:lang w:eastAsia="zh-CN"/>
              </w:rPr>
              <w:t>10.24</w:t>
            </w:r>
          </w:p>
        </w:tc>
        <w:tc>
          <w:tcPr>
            <w:tcW w:w="416" w:type="pct"/>
            <w:hideMark/>
          </w:tcPr>
          <w:p w14:paraId="69AB520C" w14:textId="77777777" w:rsidR="001B2180" w:rsidRPr="0024131D" w:rsidRDefault="001B2180" w:rsidP="008B107E">
            <w:pPr>
              <w:pStyle w:val="TAC"/>
              <w:rPr>
                <w:lang w:eastAsia="zh-CN"/>
              </w:rPr>
            </w:pPr>
            <w:r w:rsidRPr="0024131D">
              <w:rPr>
                <w:lang w:eastAsia="zh-CN"/>
              </w:rPr>
              <w:t>-</w:t>
            </w:r>
          </w:p>
        </w:tc>
        <w:tc>
          <w:tcPr>
            <w:tcW w:w="515" w:type="pct"/>
            <w:hideMark/>
          </w:tcPr>
          <w:p w14:paraId="6C778F84" w14:textId="77777777" w:rsidR="001B2180" w:rsidRPr="0024131D" w:rsidRDefault="001B2180" w:rsidP="008B107E">
            <w:pPr>
              <w:pStyle w:val="TAC"/>
              <w:rPr>
                <w:lang w:eastAsia="zh-CN"/>
              </w:rPr>
            </w:pPr>
            <w:r w:rsidRPr="0024131D">
              <w:rPr>
                <w:lang w:eastAsia="zh-CN"/>
              </w:rPr>
              <w:t>-</w:t>
            </w:r>
          </w:p>
        </w:tc>
        <w:tc>
          <w:tcPr>
            <w:tcW w:w="1349" w:type="pct"/>
            <w:hideMark/>
          </w:tcPr>
          <w:p w14:paraId="41C9B024" w14:textId="212DBDE1"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8B107E">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8B107E">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8B107E">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8B107E">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8B107E">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8B107E">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8B107E">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8B107E">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8B107E">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8B107E">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8B107E">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8B107E">
            <w:pPr>
              <w:pStyle w:val="TAC"/>
              <w:rPr>
                <w:lang w:eastAsia="zh-CN"/>
              </w:rPr>
            </w:pPr>
            <w:r w:rsidRPr="0024131D">
              <w:rPr>
                <w:lang w:eastAsia="zh-CN"/>
              </w:rPr>
              <w:t>2.56</w:t>
            </w:r>
          </w:p>
        </w:tc>
        <w:tc>
          <w:tcPr>
            <w:tcW w:w="401" w:type="pct"/>
          </w:tcPr>
          <w:p w14:paraId="2A836C2F" w14:textId="77777777" w:rsidR="001B2180" w:rsidRPr="0024131D" w:rsidRDefault="001B2180" w:rsidP="008B107E">
            <w:pPr>
              <w:pStyle w:val="TAC"/>
              <w:rPr>
                <w:lang w:eastAsia="zh-CN"/>
              </w:rPr>
            </w:pPr>
            <w:r w:rsidRPr="0024131D">
              <w:rPr>
                <w:lang w:eastAsia="zh-CN"/>
              </w:rPr>
              <w:t>-</w:t>
            </w:r>
          </w:p>
        </w:tc>
        <w:tc>
          <w:tcPr>
            <w:tcW w:w="517" w:type="pct"/>
          </w:tcPr>
          <w:p w14:paraId="0EDA0E1C" w14:textId="77777777" w:rsidR="001B2180" w:rsidRPr="0024131D" w:rsidRDefault="001B2180" w:rsidP="008B107E">
            <w:pPr>
              <w:pStyle w:val="TAC"/>
              <w:rPr>
                <w:lang w:eastAsia="zh-CN"/>
              </w:rPr>
            </w:pPr>
            <w:r w:rsidRPr="0024131D">
              <w:rPr>
                <w:lang w:eastAsia="zh-CN"/>
              </w:rPr>
              <w:t>-</w:t>
            </w:r>
          </w:p>
        </w:tc>
        <w:tc>
          <w:tcPr>
            <w:tcW w:w="493" w:type="pct"/>
          </w:tcPr>
          <w:p w14:paraId="5E5C0324" w14:textId="77777777" w:rsidR="001B2180" w:rsidRPr="0024131D" w:rsidRDefault="001B2180" w:rsidP="008B107E">
            <w:pPr>
              <w:pStyle w:val="TAC"/>
              <w:rPr>
                <w:lang w:eastAsia="zh-CN"/>
              </w:rPr>
            </w:pPr>
            <w:r w:rsidRPr="0024131D">
              <w:rPr>
                <w:lang w:eastAsia="zh-CN"/>
              </w:rPr>
              <w:t>3</w:t>
            </w:r>
          </w:p>
        </w:tc>
        <w:tc>
          <w:tcPr>
            <w:tcW w:w="1283" w:type="pct"/>
          </w:tcPr>
          <w:p w14:paraId="0AF1540C" w14:textId="63CCA046" w:rsidR="001B2180" w:rsidRPr="0024131D" w:rsidRDefault="001B2180"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8B107E">
            <w:pPr>
              <w:pStyle w:val="TAC"/>
              <w:rPr>
                <w:lang w:eastAsia="zh-CN"/>
              </w:rPr>
            </w:pPr>
            <w:r w:rsidRPr="0024131D">
              <w:rPr>
                <w:lang w:eastAsia="zh-CN"/>
              </w:rPr>
              <w:t>5.12</w:t>
            </w:r>
          </w:p>
        </w:tc>
        <w:tc>
          <w:tcPr>
            <w:tcW w:w="401" w:type="pct"/>
          </w:tcPr>
          <w:p w14:paraId="389E8AE7" w14:textId="77777777" w:rsidR="001B2180" w:rsidRPr="0024131D" w:rsidRDefault="001B2180" w:rsidP="008B107E">
            <w:pPr>
              <w:pStyle w:val="TAC"/>
              <w:rPr>
                <w:lang w:eastAsia="zh-CN"/>
              </w:rPr>
            </w:pPr>
            <w:r w:rsidRPr="0024131D">
              <w:rPr>
                <w:lang w:eastAsia="zh-CN"/>
              </w:rPr>
              <w:t>-</w:t>
            </w:r>
          </w:p>
        </w:tc>
        <w:tc>
          <w:tcPr>
            <w:tcW w:w="517" w:type="pct"/>
          </w:tcPr>
          <w:p w14:paraId="35439856" w14:textId="77777777" w:rsidR="001B2180" w:rsidRPr="0024131D" w:rsidRDefault="001B2180" w:rsidP="008B107E">
            <w:pPr>
              <w:pStyle w:val="TAC"/>
              <w:rPr>
                <w:lang w:eastAsia="zh-CN"/>
              </w:rPr>
            </w:pPr>
            <w:r w:rsidRPr="0024131D">
              <w:rPr>
                <w:lang w:eastAsia="zh-CN"/>
              </w:rPr>
              <w:t>-</w:t>
            </w:r>
          </w:p>
        </w:tc>
        <w:tc>
          <w:tcPr>
            <w:tcW w:w="493" w:type="pct"/>
          </w:tcPr>
          <w:p w14:paraId="7D37DB9A" w14:textId="77777777" w:rsidR="001B2180" w:rsidRPr="0024131D" w:rsidRDefault="001B2180" w:rsidP="008B107E">
            <w:pPr>
              <w:pStyle w:val="TAC"/>
              <w:rPr>
                <w:lang w:eastAsia="zh-CN"/>
              </w:rPr>
            </w:pPr>
            <w:r w:rsidRPr="0024131D">
              <w:rPr>
                <w:lang w:eastAsia="zh-CN"/>
              </w:rPr>
              <w:t>3</w:t>
            </w:r>
          </w:p>
        </w:tc>
        <w:tc>
          <w:tcPr>
            <w:tcW w:w="1283" w:type="pct"/>
          </w:tcPr>
          <w:p w14:paraId="62F0A445" w14:textId="643409C0" w:rsidR="001B2180" w:rsidRPr="0024131D" w:rsidRDefault="001B2180"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8B107E">
            <w:pPr>
              <w:pStyle w:val="TAC"/>
              <w:rPr>
                <w:lang w:eastAsia="zh-CN"/>
              </w:rPr>
            </w:pPr>
            <w:r w:rsidRPr="0024131D">
              <w:rPr>
                <w:lang w:eastAsia="zh-CN"/>
              </w:rPr>
              <w:t>10.24</w:t>
            </w:r>
          </w:p>
        </w:tc>
        <w:tc>
          <w:tcPr>
            <w:tcW w:w="401" w:type="pct"/>
            <w:hideMark/>
          </w:tcPr>
          <w:p w14:paraId="03068186" w14:textId="77777777" w:rsidR="001B2180" w:rsidRPr="0024131D" w:rsidRDefault="001B2180" w:rsidP="008B107E">
            <w:pPr>
              <w:pStyle w:val="TAC"/>
              <w:rPr>
                <w:lang w:eastAsia="zh-CN"/>
              </w:rPr>
            </w:pPr>
            <w:r w:rsidRPr="0024131D">
              <w:rPr>
                <w:lang w:eastAsia="zh-CN"/>
              </w:rPr>
              <w:t>-</w:t>
            </w:r>
          </w:p>
        </w:tc>
        <w:tc>
          <w:tcPr>
            <w:tcW w:w="517" w:type="pct"/>
            <w:hideMark/>
          </w:tcPr>
          <w:p w14:paraId="2BA39F16" w14:textId="77777777" w:rsidR="001B2180" w:rsidRPr="0024131D" w:rsidRDefault="001B2180" w:rsidP="008B107E">
            <w:pPr>
              <w:pStyle w:val="TAC"/>
              <w:rPr>
                <w:lang w:eastAsia="zh-CN"/>
              </w:rPr>
            </w:pPr>
            <w:r w:rsidRPr="0024131D">
              <w:rPr>
                <w:lang w:eastAsia="zh-CN"/>
              </w:rPr>
              <w:t>-</w:t>
            </w:r>
          </w:p>
        </w:tc>
        <w:tc>
          <w:tcPr>
            <w:tcW w:w="493" w:type="pct"/>
          </w:tcPr>
          <w:p w14:paraId="3F1AEBAE" w14:textId="77777777" w:rsidR="001B2180" w:rsidRPr="0024131D" w:rsidRDefault="001B2180" w:rsidP="008B107E">
            <w:pPr>
              <w:pStyle w:val="TAC"/>
              <w:rPr>
                <w:lang w:eastAsia="zh-CN"/>
              </w:rPr>
            </w:pPr>
            <w:r w:rsidRPr="0024131D">
              <w:rPr>
                <w:lang w:eastAsia="zh-CN"/>
              </w:rPr>
              <w:t>3</w:t>
            </w:r>
          </w:p>
        </w:tc>
        <w:tc>
          <w:tcPr>
            <w:tcW w:w="1283" w:type="pct"/>
            <w:hideMark/>
          </w:tcPr>
          <w:p w14:paraId="06D05725" w14:textId="19127902" w:rsidR="001B2180" w:rsidRPr="0024131D" w:rsidRDefault="001B2180"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8B107E">
            <w:pPr>
              <w:pStyle w:val="TAC"/>
              <w:rPr>
                <w:lang w:eastAsia="zh-CN"/>
              </w:rPr>
            </w:pPr>
            <w:r w:rsidRPr="0024131D">
              <w:rPr>
                <w:lang w:eastAsia="zh-CN"/>
              </w:rPr>
              <w:t>0.32</w:t>
            </w:r>
          </w:p>
        </w:tc>
        <w:tc>
          <w:tcPr>
            <w:tcW w:w="517" w:type="pct"/>
            <w:hideMark/>
          </w:tcPr>
          <w:p w14:paraId="592618CF" w14:textId="372F95F2"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8B107E">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8B107E">
            <w:pPr>
              <w:pStyle w:val="TAC"/>
              <w:rPr>
                <w:lang w:eastAsia="zh-CN"/>
              </w:rPr>
            </w:pPr>
          </w:p>
        </w:tc>
        <w:tc>
          <w:tcPr>
            <w:tcW w:w="401" w:type="pct"/>
            <w:hideMark/>
          </w:tcPr>
          <w:p w14:paraId="2E8FC5C5" w14:textId="77777777" w:rsidR="001B2180" w:rsidRPr="0024131D" w:rsidRDefault="001B2180" w:rsidP="008B107E">
            <w:pPr>
              <w:pStyle w:val="TAC"/>
              <w:rPr>
                <w:lang w:eastAsia="zh-CN"/>
              </w:rPr>
            </w:pPr>
            <w:r w:rsidRPr="0024131D">
              <w:rPr>
                <w:lang w:eastAsia="zh-CN"/>
              </w:rPr>
              <w:t>0.64</w:t>
            </w:r>
          </w:p>
        </w:tc>
        <w:tc>
          <w:tcPr>
            <w:tcW w:w="517" w:type="pct"/>
            <w:hideMark/>
          </w:tcPr>
          <w:p w14:paraId="5CA2D0B6" w14:textId="121C533F" w:rsidR="001B2180" w:rsidRPr="0024131D" w:rsidRDefault="001B2180"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8B107E">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8B107E">
            <w:pPr>
              <w:pStyle w:val="TAC"/>
              <w:rPr>
                <w:lang w:eastAsia="zh-CN"/>
              </w:rPr>
            </w:pPr>
          </w:p>
        </w:tc>
        <w:tc>
          <w:tcPr>
            <w:tcW w:w="809" w:type="pct"/>
            <w:hideMark/>
          </w:tcPr>
          <w:p w14:paraId="03CCA804" w14:textId="63472AFD" w:rsidR="001B2180" w:rsidRPr="0024131D" w:rsidRDefault="001B2180"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8B107E">
            <w:pPr>
              <w:pStyle w:val="TAC"/>
              <w:rPr>
                <w:lang w:eastAsia="zh-CN"/>
              </w:rPr>
            </w:pPr>
          </w:p>
        </w:tc>
        <w:tc>
          <w:tcPr>
            <w:tcW w:w="401" w:type="pct"/>
            <w:hideMark/>
          </w:tcPr>
          <w:p w14:paraId="1DD8F234" w14:textId="77777777" w:rsidR="001B2180" w:rsidRPr="0024131D" w:rsidRDefault="001B2180" w:rsidP="008B107E">
            <w:pPr>
              <w:pStyle w:val="TAC"/>
              <w:rPr>
                <w:lang w:eastAsia="zh-CN"/>
              </w:rPr>
            </w:pPr>
            <w:r w:rsidRPr="0024131D">
              <w:rPr>
                <w:lang w:eastAsia="zh-CN"/>
              </w:rPr>
              <w:t>1.28</w:t>
            </w:r>
          </w:p>
        </w:tc>
        <w:tc>
          <w:tcPr>
            <w:tcW w:w="517" w:type="pct"/>
            <w:hideMark/>
          </w:tcPr>
          <w:p w14:paraId="26D0872A" w14:textId="3DEF432F" w:rsidR="001B2180" w:rsidRPr="0024131D" w:rsidRDefault="001B2180"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8B107E">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8B107E">
            <w:pPr>
              <w:pStyle w:val="TAC"/>
              <w:rPr>
                <w:lang w:eastAsia="zh-CN"/>
              </w:rPr>
            </w:pPr>
          </w:p>
        </w:tc>
        <w:tc>
          <w:tcPr>
            <w:tcW w:w="809" w:type="pct"/>
            <w:hideMark/>
          </w:tcPr>
          <w:p w14:paraId="22C778C6" w14:textId="331DC4C8" w:rsidR="001B2180" w:rsidRPr="0024131D" w:rsidRDefault="001B2180"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8B107E">
            <w:pPr>
              <w:pStyle w:val="TAC"/>
              <w:rPr>
                <w:lang w:eastAsia="zh-CN"/>
              </w:rPr>
            </w:pPr>
          </w:p>
        </w:tc>
        <w:tc>
          <w:tcPr>
            <w:tcW w:w="401" w:type="pct"/>
            <w:hideMark/>
          </w:tcPr>
          <w:p w14:paraId="1BB4AEB8" w14:textId="77777777" w:rsidR="001B2180" w:rsidRPr="0024131D" w:rsidRDefault="001B2180" w:rsidP="008B107E">
            <w:pPr>
              <w:pStyle w:val="TAC"/>
              <w:rPr>
                <w:lang w:eastAsia="zh-CN"/>
              </w:rPr>
            </w:pPr>
            <w:r w:rsidRPr="0024131D">
              <w:rPr>
                <w:lang w:eastAsia="zh-CN"/>
              </w:rPr>
              <w:t>2.56</w:t>
            </w:r>
          </w:p>
        </w:tc>
        <w:tc>
          <w:tcPr>
            <w:tcW w:w="517" w:type="pct"/>
            <w:hideMark/>
          </w:tcPr>
          <w:p w14:paraId="7D9F7DD1" w14:textId="3088B9FE" w:rsidR="001B2180" w:rsidRPr="0024131D" w:rsidRDefault="001B2180"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8B107E">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8B107E">
            <w:pPr>
              <w:pStyle w:val="TAC"/>
              <w:rPr>
                <w:lang w:eastAsia="zh-CN"/>
              </w:rPr>
            </w:pPr>
          </w:p>
        </w:tc>
        <w:tc>
          <w:tcPr>
            <w:tcW w:w="809" w:type="pct"/>
            <w:hideMark/>
          </w:tcPr>
          <w:p w14:paraId="74FCBCFF" w14:textId="09164559" w:rsidR="001B2180" w:rsidRPr="0024131D" w:rsidRDefault="001B2180"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8B107E">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8B107E">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lastRenderedPageBreak/>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lastRenderedPageBreak/>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lastRenderedPageBreak/>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583014">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583014">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583014">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583014">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583014">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583014">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583014">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583014">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ED4E9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ED4E9A">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ED4E9A">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ED4E9A">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ED4E9A">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ED4E9A">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ED4E9A">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ED4E9A">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ED4E9A">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ED4E9A">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0718B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0718B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0718B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0718B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0718B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0718B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0718B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0718B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0718B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0718B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0718B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0718B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0718B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0718B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0718B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0718B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0718B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0718B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0718B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0718B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0718B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0718B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0718B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0718B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0718B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lastRenderedPageBreak/>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8B107E">
            <w:pPr>
              <w:pStyle w:val="TAC"/>
              <w:rPr>
                <w:lang w:eastAsia="zh-CN"/>
              </w:rPr>
            </w:pPr>
            <w:r w:rsidRPr="0024131D">
              <w:rPr>
                <w:lang w:eastAsia="zh-CN"/>
              </w:rPr>
              <w:t>5.12</w:t>
            </w:r>
          </w:p>
        </w:tc>
        <w:tc>
          <w:tcPr>
            <w:tcW w:w="404" w:type="pct"/>
          </w:tcPr>
          <w:p w14:paraId="2AA20E4D" w14:textId="77777777" w:rsidR="0097484A" w:rsidRPr="0024131D" w:rsidRDefault="0097484A" w:rsidP="008B107E">
            <w:pPr>
              <w:pStyle w:val="TAC"/>
              <w:rPr>
                <w:lang w:eastAsia="zh-CN"/>
              </w:rPr>
            </w:pPr>
            <w:r w:rsidRPr="0024131D">
              <w:rPr>
                <w:lang w:eastAsia="zh-CN"/>
              </w:rPr>
              <w:t>-</w:t>
            </w:r>
          </w:p>
        </w:tc>
        <w:tc>
          <w:tcPr>
            <w:tcW w:w="680" w:type="pct"/>
          </w:tcPr>
          <w:p w14:paraId="260B6356" w14:textId="77777777" w:rsidR="0097484A" w:rsidRPr="0024131D" w:rsidRDefault="0097484A" w:rsidP="008B107E">
            <w:pPr>
              <w:pStyle w:val="TAC"/>
              <w:rPr>
                <w:lang w:eastAsia="zh-CN"/>
              </w:rPr>
            </w:pPr>
            <w:r w:rsidRPr="0024131D">
              <w:rPr>
                <w:lang w:eastAsia="zh-CN"/>
              </w:rPr>
              <w:t>-</w:t>
            </w:r>
          </w:p>
        </w:tc>
        <w:tc>
          <w:tcPr>
            <w:tcW w:w="1498" w:type="pct"/>
          </w:tcPr>
          <w:p w14:paraId="1DEE9909" w14:textId="4E2839A8"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8B107E">
            <w:pPr>
              <w:pStyle w:val="TAC"/>
              <w:rPr>
                <w:lang w:eastAsia="zh-CN"/>
              </w:rPr>
            </w:pPr>
            <w:r w:rsidRPr="0024131D">
              <w:rPr>
                <w:lang w:eastAsia="zh-CN"/>
              </w:rPr>
              <w:t>10.24</w:t>
            </w:r>
          </w:p>
        </w:tc>
        <w:tc>
          <w:tcPr>
            <w:tcW w:w="404" w:type="pct"/>
            <w:hideMark/>
          </w:tcPr>
          <w:p w14:paraId="02A9BF3A" w14:textId="77777777" w:rsidR="0097484A" w:rsidRPr="0024131D" w:rsidRDefault="0097484A" w:rsidP="008B107E">
            <w:pPr>
              <w:pStyle w:val="TAC"/>
              <w:rPr>
                <w:lang w:eastAsia="zh-CN"/>
              </w:rPr>
            </w:pPr>
            <w:r w:rsidRPr="0024131D">
              <w:rPr>
                <w:lang w:eastAsia="zh-CN"/>
              </w:rPr>
              <w:t>-</w:t>
            </w:r>
          </w:p>
        </w:tc>
        <w:tc>
          <w:tcPr>
            <w:tcW w:w="680" w:type="pct"/>
            <w:hideMark/>
          </w:tcPr>
          <w:p w14:paraId="4519B68A" w14:textId="77777777" w:rsidR="0097484A" w:rsidRPr="0024131D" w:rsidRDefault="0097484A" w:rsidP="008B107E">
            <w:pPr>
              <w:pStyle w:val="TAC"/>
              <w:rPr>
                <w:lang w:eastAsia="zh-CN"/>
              </w:rPr>
            </w:pPr>
            <w:r w:rsidRPr="0024131D">
              <w:rPr>
                <w:lang w:eastAsia="zh-CN"/>
              </w:rPr>
              <w:t>-</w:t>
            </w:r>
          </w:p>
        </w:tc>
        <w:tc>
          <w:tcPr>
            <w:tcW w:w="1498" w:type="pct"/>
            <w:hideMark/>
          </w:tcPr>
          <w:p w14:paraId="067C94E5" w14:textId="78268B2C"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8B107E">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8B107E">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8B107E">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8B107E">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8B107E">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8B107E">
            <w:pPr>
              <w:pStyle w:val="TAC"/>
              <w:rPr>
                <w:rFonts w:cs="Arial"/>
                <w:lang w:eastAsia="zh-CN"/>
              </w:rPr>
            </w:pPr>
          </w:p>
        </w:tc>
        <w:tc>
          <w:tcPr>
            <w:tcW w:w="404" w:type="pct"/>
            <w:hideMark/>
          </w:tcPr>
          <w:p w14:paraId="2D2C3953" w14:textId="77777777" w:rsidR="0097484A" w:rsidRPr="0024131D" w:rsidRDefault="0097484A" w:rsidP="008B107E">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8B107E">
            <w:pPr>
              <w:pStyle w:val="TAC"/>
              <w:rPr>
                <w:rFonts w:cs="Arial"/>
                <w:lang w:eastAsia="zh-CN"/>
              </w:rPr>
            </w:pPr>
          </w:p>
        </w:tc>
        <w:tc>
          <w:tcPr>
            <w:tcW w:w="863" w:type="pct"/>
            <w:hideMark/>
          </w:tcPr>
          <w:p w14:paraId="298CFB93" w14:textId="100BF839" w:rsidR="0097484A" w:rsidRPr="0024131D" w:rsidRDefault="0097484A" w:rsidP="008B107E">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8B107E">
            <w:pPr>
              <w:pStyle w:val="TAC"/>
              <w:rPr>
                <w:rFonts w:cs="Arial"/>
                <w:lang w:eastAsia="zh-CN"/>
              </w:rPr>
            </w:pPr>
          </w:p>
        </w:tc>
        <w:tc>
          <w:tcPr>
            <w:tcW w:w="404" w:type="pct"/>
            <w:hideMark/>
          </w:tcPr>
          <w:p w14:paraId="0F68A2E1" w14:textId="77777777" w:rsidR="0097484A" w:rsidRPr="0024131D" w:rsidRDefault="0097484A" w:rsidP="008B107E">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8B107E">
            <w:pPr>
              <w:pStyle w:val="TAC"/>
              <w:rPr>
                <w:rFonts w:cs="Arial"/>
                <w:lang w:eastAsia="zh-CN"/>
              </w:rPr>
            </w:pPr>
          </w:p>
        </w:tc>
        <w:tc>
          <w:tcPr>
            <w:tcW w:w="863" w:type="pct"/>
            <w:hideMark/>
          </w:tcPr>
          <w:p w14:paraId="718036BB" w14:textId="42EC426B" w:rsidR="0097484A" w:rsidRPr="0024131D" w:rsidRDefault="0097484A" w:rsidP="008B107E">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8B107E">
            <w:pPr>
              <w:pStyle w:val="TAC"/>
              <w:rPr>
                <w:rFonts w:cs="Arial"/>
                <w:lang w:eastAsia="zh-CN"/>
              </w:rPr>
            </w:pPr>
          </w:p>
        </w:tc>
        <w:tc>
          <w:tcPr>
            <w:tcW w:w="404" w:type="pct"/>
            <w:hideMark/>
          </w:tcPr>
          <w:p w14:paraId="44532EDB" w14:textId="77777777" w:rsidR="0097484A" w:rsidRPr="0024131D" w:rsidRDefault="0097484A" w:rsidP="008B107E">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8B107E">
            <w:pPr>
              <w:pStyle w:val="TAC"/>
              <w:rPr>
                <w:rFonts w:cs="Arial"/>
                <w:lang w:eastAsia="zh-CN"/>
              </w:rPr>
            </w:pPr>
          </w:p>
        </w:tc>
        <w:tc>
          <w:tcPr>
            <w:tcW w:w="863" w:type="pct"/>
            <w:hideMark/>
          </w:tcPr>
          <w:p w14:paraId="45AB8F4A" w14:textId="7A974DDF" w:rsidR="0097484A" w:rsidRPr="0024131D" w:rsidRDefault="0097484A" w:rsidP="008B107E">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8B107E">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8B107E">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8B107E">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8B107E">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8B107E">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8B107E">
            <w:pPr>
              <w:pStyle w:val="TAC"/>
              <w:rPr>
                <w:lang w:eastAsia="zh-CN"/>
              </w:rPr>
            </w:pPr>
            <w:r w:rsidRPr="0024131D">
              <w:rPr>
                <w:lang w:eastAsia="zh-CN"/>
              </w:rPr>
              <w:t>2.56</w:t>
            </w:r>
          </w:p>
        </w:tc>
        <w:tc>
          <w:tcPr>
            <w:tcW w:w="401" w:type="pct"/>
          </w:tcPr>
          <w:p w14:paraId="5049FD65" w14:textId="77777777" w:rsidR="0097484A" w:rsidRPr="0024131D" w:rsidRDefault="0097484A" w:rsidP="008B107E">
            <w:pPr>
              <w:pStyle w:val="TAC"/>
              <w:rPr>
                <w:lang w:eastAsia="zh-CN"/>
              </w:rPr>
            </w:pPr>
            <w:r w:rsidRPr="0024131D">
              <w:rPr>
                <w:lang w:eastAsia="zh-CN"/>
              </w:rPr>
              <w:t>-</w:t>
            </w:r>
          </w:p>
        </w:tc>
        <w:tc>
          <w:tcPr>
            <w:tcW w:w="517" w:type="pct"/>
          </w:tcPr>
          <w:p w14:paraId="418AEAED" w14:textId="77777777" w:rsidR="0097484A" w:rsidRPr="0024131D" w:rsidRDefault="0097484A" w:rsidP="008B107E">
            <w:pPr>
              <w:pStyle w:val="TAC"/>
              <w:rPr>
                <w:lang w:eastAsia="zh-CN"/>
              </w:rPr>
            </w:pPr>
            <w:r w:rsidRPr="0024131D">
              <w:rPr>
                <w:lang w:eastAsia="zh-CN"/>
              </w:rPr>
              <w:t>-</w:t>
            </w:r>
          </w:p>
        </w:tc>
        <w:tc>
          <w:tcPr>
            <w:tcW w:w="493" w:type="pct"/>
          </w:tcPr>
          <w:p w14:paraId="09635AC5" w14:textId="77777777" w:rsidR="0097484A" w:rsidRPr="0024131D" w:rsidRDefault="0097484A" w:rsidP="008B107E">
            <w:pPr>
              <w:pStyle w:val="TAC"/>
              <w:rPr>
                <w:lang w:eastAsia="zh-CN"/>
              </w:rPr>
            </w:pPr>
            <w:r w:rsidRPr="0024131D">
              <w:rPr>
                <w:lang w:eastAsia="zh-CN"/>
              </w:rPr>
              <w:t>3</w:t>
            </w:r>
          </w:p>
        </w:tc>
        <w:tc>
          <w:tcPr>
            <w:tcW w:w="1283" w:type="pct"/>
            <w:gridSpan w:val="2"/>
          </w:tcPr>
          <w:p w14:paraId="439DF4C8" w14:textId="35FB6176" w:rsidR="0097484A" w:rsidRPr="0024131D" w:rsidRDefault="0097484A" w:rsidP="008B107E">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8B107E">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8B107E">
            <w:pPr>
              <w:pStyle w:val="TAC"/>
              <w:rPr>
                <w:lang w:eastAsia="zh-CN"/>
              </w:rPr>
            </w:pPr>
            <w:r w:rsidRPr="0024131D">
              <w:rPr>
                <w:lang w:eastAsia="zh-CN"/>
              </w:rPr>
              <w:t>5.12</w:t>
            </w:r>
          </w:p>
        </w:tc>
        <w:tc>
          <w:tcPr>
            <w:tcW w:w="401" w:type="pct"/>
          </w:tcPr>
          <w:p w14:paraId="3F929C1A" w14:textId="77777777" w:rsidR="0097484A" w:rsidRPr="0024131D" w:rsidRDefault="0097484A" w:rsidP="008B107E">
            <w:pPr>
              <w:pStyle w:val="TAC"/>
              <w:rPr>
                <w:lang w:eastAsia="zh-CN"/>
              </w:rPr>
            </w:pPr>
            <w:r w:rsidRPr="0024131D">
              <w:rPr>
                <w:lang w:eastAsia="zh-CN"/>
              </w:rPr>
              <w:t>-</w:t>
            </w:r>
          </w:p>
        </w:tc>
        <w:tc>
          <w:tcPr>
            <w:tcW w:w="517" w:type="pct"/>
          </w:tcPr>
          <w:p w14:paraId="767B6044" w14:textId="77777777" w:rsidR="0097484A" w:rsidRPr="0024131D" w:rsidRDefault="0097484A" w:rsidP="008B107E">
            <w:pPr>
              <w:pStyle w:val="TAC"/>
              <w:rPr>
                <w:lang w:eastAsia="zh-CN"/>
              </w:rPr>
            </w:pPr>
            <w:r w:rsidRPr="0024131D">
              <w:rPr>
                <w:lang w:eastAsia="zh-CN"/>
              </w:rPr>
              <w:t>-</w:t>
            </w:r>
          </w:p>
        </w:tc>
        <w:tc>
          <w:tcPr>
            <w:tcW w:w="493" w:type="pct"/>
          </w:tcPr>
          <w:p w14:paraId="76291433" w14:textId="77777777" w:rsidR="0097484A" w:rsidRPr="0024131D" w:rsidRDefault="0097484A" w:rsidP="008B107E">
            <w:pPr>
              <w:pStyle w:val="TAC"/>
              <w:rPr>
                <w:lang w:eastAsia="zh-CN"/>
              </w:rPr>
            </w:pPr>
            <w:r w:rsidRPr="0024131D">
              <w:rPr>
                <w:lang w:eastAsia="zh-CN"/>
              </w:rPr>
              <w:t>3</w:t>
            </w:r>
          </w:p>
        </w:tc>
        <w:tc>
          <w:tcPr>
            <w:tcW w:w="1283" w:type="pct"/>
            <w:gridSpan w:val="2"/>
          </w:tcPr>
          <w:p w14:paraId="20F8E057" w14:textId="221D49B7" w:rsidR="0097484A" w:rsidRPr="0024131D" w:rsidRDefault="0097484A" w:rsidP="008B107E">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8B107E">
            <w:pPr>
              <w:pStyle w:val="TAC"/>
              <w:rPr>
                <w:lang w:eastAsia="zh-CN"/>
              </w:rPr>
            </w:pPr>
            <w:r w:rsidRPr="0024131D">
              <w:rPr>
                <w:lang w:eastAsia="zh-CN"/>
              </w:rPr>
              <w:t>10.24</w:t>
            </w:r>
          </w:p>
        </w:tc>
        <w:tc>
          <w:tcPr>
            <w:tcW w:w="401" w:type="pct"/>
            <w:hideMark/>
          </w:tcPr>
          <w:p w14:paraId="32B24FF9" w14:textId="77777777" w:rsidR="0097484A" w:rsidRPr="0024131D" w:rsidRDefault="0097484A" w:rsidP="008B107E">
            <w:pPr>
              <w:pStyle w:val="TAC"/>
              <w:rPr>
                <w:lang w:eastAsia="zh-CN"/>
              </w:rPr>
            </w:pPr>
            <w:r w:rsidRPr="0024131D">
              <w:rPr>
                <w:lang w:eastAsia="zh-CN"/>
              </w:rPr>
              <w:t>-</w:t>
            </w:r>
          </w:p>
        </w:tc>
        <w:tc>
          <w:tcPr>
            <w:tcW w:w="517" w:type="pct"/>
            <w:hideMark/>
          </w:tcPr>
          <w:p w14:paraId="7DB2E41C" w14:textId="77777777" w:rsidR="0097484A" w:rsidRPr="0024131D" w:rsidRDefault="0097484A" w:rsidP="008B107E">
            <w:pPr>
              <w:pStyle w:val="TAC"/>
              <w:rPr>
                <w:lang w:eastAsia="zh-CN"/>
              </w:rPr>
            </w:pPr>
            <w:r w:rsidRPr="0024131D">
              <w:rPr>
                <w:lang w:eastAsia="zh-CN"/>
              </w:rPr>
              <w:t>-</w:t>
            </w:r>
          </w:p>
        </w:tc>
        <w:tc>
          <w:tcPr>
            <w:tcW w:w="493" w:type="pct"/>
          </w:tcPr>
          <w:p w14:paraId="52E61283" w14:textId="77777777" w:rsidR="0097484A" w:rsidRPr="0024131D" w:rsidRDefault="0097484A" w:rsidP="008B107E">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8B107E">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8B107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8B107E">
            <w:pPr>
              <w:pStyle w:val="TAC"/>
              <w:rPr>
                <w:lang w:eastAsia="zh-CN"/>
              </w:rPr>
            </w:pPr>
            <w:r w:rsidRPr="0024131D">
              <w:rPr>
                <w:lang w:eastAsia="zh-CN"/>
              </w:rPr>
              <w:t>0.32</w:t>
            </w:r>
          </w:p>
        </w:tc>
        <w:tc>
          <w:tcPr>
            <w:tcW w:w="517" w:type="pct"/>
            <w:hideMark/>
          </w:tcPr>
          <w:p w14:paraId="0A5354C3" w14:textId="6DE38412"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8B107E">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8B107E">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8B107E">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8B107E">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8B107E">
            <w:pPr>
              <w:pStyle w:val="TAC"/>
              <w:rPr>
                <w:lang w:eastAsia="zh-CN"/>
              </w:rPr>
            </w:pPr>
          </w:p>
        </w:tc>
        <w:tc>
          <w:tcPr>
            <w:tcW w:w="401" w:type="pct"/>
            <w:hideMark/>
          </w:tcPr>
          <w:p w14:paraId="19830AC7" w14:textId="77777777" w:rsidR="0097484A" w:rsidRPr="0024131D" w:rsidRDefault="0097484A" w:rsidP="008B107E">
            <w:pPr>
              <w:pStyle w:val="TAC"/>
              <w:rPr>
                <w:lang w:eastAsia="zh-CN"/>
              </w:rPr>
            </w:pPr>
            <w:r w:rsidRPr="0024131D">
              <w:rPr>
                <w:lang w:eastAsia="zh-CN"/>
              </w:rPr>
              <w:t>0.64</w:t>
            </w:r>
          </w:p>
        </w:tc>
        <w:tc>
          <w:tcPr>
            <w:tcW w:w="517" w:type="pct"/>
            <w:hideMark/>
          </w:tcPr>
          <w:p w14:paraId="534127C5" w14:textId="2F315066" w:rsidR="0097484A" w:rsidRPr="0024131D" w:rsidRDefault="0097484A" w:rsidP="008B107E">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8B107E">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8B107E">
            <w:pPr>
              <w:pStyle w:val="TAC"/>
              <w:rPr>
                <w:lang w:eastAsia="zh-CN"/>
              </w:rPr>
            </w:pPr>
          </w:p>
        </w:tc>
        <w:tc>
          <w:tcPr>
            <w:tcW w:w="809" w:type="pct"/>
            <w:hideMark/>
          </w:tcPr>
          <w:p w14:paraId="60E3EA72" w14:textId="5CE1720E" w:rsidR="0097484A" w:rsidRPr="0024131D" w:rsidRDefault="0097484A" w:rsidP="008B107E">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8B107E">
            <w:pPr>
              <w:pStyle w:val="TAC"/>
              <w:rPr>
                <w:lang w:eastAsia="zh-CN"/>
              </w:rPr>
            </w:pPr>
          </w:p>
        </w:tc>
        <w:tc>
          <w:tcPr>
            <w:tcW w:w="401" w:type="pct"/>
            <w:hideMark/>
          </w:tcPr>
          <w:p w14:paraId="390E3B91" w14:textId="77777777" w:rsidR="0097484A" w:rsidRPr="0024131D" w:rsidRDefault="0097484A" w:rsidP="008B107E">
            <w:pPr>
              <w:pStyle w:val="TAC"/>
              <w:rPr>
                <w:lang w:eastAsia="zh-CN"/>
              </w:rPr>
            </w:pPr>
            <w:r w:rsidRPr="0024131D">
              <w:rPr>
                <w:lang w:eastAsia="zh-CN"/>
              </w:rPr>
              <w:t>1.28</w:t>
            </w:r>
          </w:p>
        </w:tc>
        <w:tc>
          <w:tcPr>
            <w:tcW w:w="517" w:type="pct"/>
            <w:hideMark/>
          </w:tcPr>
          <w:p w14:paraId="720FFF51" w14:textId="27C13E4E" w:rsidR="0097484A" w:rsidRPr="0024131D" w:rsidRDefault="0097484A" w:rsidP="008B107E">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8B107E">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8B107E">
            <w:pPr>
              <w:pStyle w:val="TAC"/>
              <w:rPr>
                <w:lang w:eastAsia="zh-CN"/>
              </w:rPr>
            </w:pPr>
          </w:p>
        </w:tc>
        <w:tc>
          <w:tcPr>
            <w:tcW w:w="809" w:type="pct"/>
            <w:hideMark/>
          </w:tcPr>
          <w:p w14:paraId="705CA190" w14:textId="298DE725" w:rsidR="0097484A" w:rsidRPr="0024131D" w:rsidRDefault="0097484A" w:rsidP="008B107E">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8B107E">
            <w:pPr>
              <w:pStyle w:val="TAC"/>
              <w:rPr>
                <w:lang w:eastAsia="zh-CN"/>
              </w:rPr>
            </w:pPr>
          </w:p>
        </w:tc>
        <w:tc>
          <w:tcPr>
            <w:tcW w:w="401" w:type="pct"/>
            <w:hideMark/>
          </w:tcPr>
          <w:p w14:paraId="1FFB4F3F" w14:textId="77777777" w:rsidR="0097484A" w:rsidRPr="0024131D" w:rsidRDefault="0097484A" w:rsidP="008B107E">
            <w:pPr>
              <w:pStyle w:val="TAC"/>
              <w:rPr>
                <w:lang w:eastAsia="zh-CN"/>
              </w:rPr>
            </w:pPr>
            <w:r w:rsidRPr="0024131D">
              <w:rPr>
                <w:lang w:eastAsia="zh-CN"/>
              </w:rPr>
              <w:t>2.56</w:t>
            </w:r>
          </w:p>
        </w:tc>
        <w:tc>
          <w:tcPr>
            <w:tcW w:w="517" w:type="pct"/>
            <w:hideMark/>
          </w:tcPr>
          <w:p w14:paraId="071BE65A" w14:textId="0EAE9695" w:rsidR="0097484A" w:rsidRPr="0024131D" w:rsidRDefault="0097484A" w:rsidP="008B107E">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8B107E">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8B107E">
            <w:pPr>
              <w:pStyle w:val="TAC"/>
              <w:rPr>
                <w:lang w:eastAsia="zh-CN"/>
              </w:rPr>
            </w:pPr>
          </w:p>
        </w:tc>
        <w:tc>
          <w:tcPr>
            <w:tcW w:w="809" w:type="pct"/>
            <w:hideMark/>
          </w:tcPr>
          <w:p w14:paraId="2B3EC0F9" w14:textId="1150C1F0" w:rsidR="0097484A" w:rsidRPr="0024131D" w:rsidRDefault="0097484A" w:rsidP="008B107E">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8B107E">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8B107E">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8B107E">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8B107E">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8B107E">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8B107E">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8B107E">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E7397A9"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w:t>
      </w:r>
      <w:r>
        <w:lastRenderedPageBreak/>
        <w:t>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4DAD7F29" w:rsidR="00E738E0" w:rsidRPr="0024131D" w:rsidRDefault="000E39DE" w:rsidP="00AB5131">
            <w:pPr>
              <w:pStyle w:val="TAC"/>
              <w:rPr>
                <w:snapToGrid w:val="0"/>
              </w:rPr>
            </w:pPr>
            <w:r>
              <w:t>5t</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lastRenderedPageBreak/>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8B107E">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8B107E">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8B107E">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8B107E">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8B107E">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8B107E">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8B107E">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8B107E">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8B107E">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8B107E">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8B107E">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8B107E">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8B107E">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8B107E">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8B107E">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8B107E">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8B107E">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8B107E">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8B107E">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8B107E">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8B107E">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8B107E">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8B107E">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8B107E">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8B107E">
            <w:pPr>
              <w:pStyle w:val="TAC"/>
              <w:rPr>
                <w:snapToGrid w:val="0"/>
              </w:rPr>
            </w:pPr>
            <w:r w:rsidRPr="0024131D">
              <w:t>0.32</w:t>
            </w:r>
          </w:p>
        </w:tc>
        <w:tc>
          <w:tcPr>
            <w:tcW w:w="362" w:type="pct"/>
          </w:tcPr>
          <w:p w14:paraId="2B894697" w14:textId="5ACD7B42" w:rsidR="00EF0608" w:rsidRPr="0024131D" w:rsidRDefault="00EF0608" w:rsidP="008B107E">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8B107E">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65pt;height:27.8pt;mso-width-percent:0;mso-height-percent:0;mso-width-percent:0;mso-height-percent:0" o:ole="">
                  <v:imagedata r:id="rId15" o:title=""/>
                </v:shape>
                <o:OLEObject Type="Embed" ProgID="Equation.3" ShapeID="_x0000_i1025" DrawAspect="Content" ObjectID="_1812442807"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8B107E">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8B107E">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8B107E">
            <w:pPr>
              <w:pStyle w:val="TAC"/>
            </w:pPr>
          </w:p>
        </w:tc>
        <w:tc>
          <w:tcPr>
            <w:tcW w:w="281" w:type="pct"/>
          </w:tcPr>
          <w:p w14:paraId="166CD600" w14:textId="77777777" w:rsidR="00EF0608" w:rsidRPr="0024131D" w:rsidRDefault="00EF0608" w:rsidP="008B107E">
            <w:pPr>
              <w:pStyle w:val="TAC"/>
              <w:rPr>
                <w:snapToGrid w:val="0"/>
              </w:rPr>
            </w:pPr>
            <w:r w:rsidRPr="0024131D">
              <w:t>0.64</w:t>
            </w:r>
          </w:p>
        </w:tc>
        <w:tc>
          <w:tcPr>
            <w:tcW w:w="362" w:type="pct"/>
          </w:tcPr>
          <w:p w14:paraId="685A7FC9" w14:textId="6C715E8E" w:rsidR="00EF0608" w:rsidRPr="0024131D" w:rsidRDefault="00EF0608" w:rsidP="008B107E">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8B107E">
            <w:pPr>
              <w:pStyle w:val="TAC"/>
              <w:rPr>
                <w:snapToGrid w:val="0"/>
                <w:szCs w:val="18"/>
              </w:rPr>
            </w:pPr>
          </w:p>
        </w:tc>
        <w:tc>
          <w:tcPr>
            <w:tcW w:w="669" w:type="pct"/>
          </w:tcPr>
          <w:p w14:paraId="5D2DB8C7" w14:textId="05301FF7" w:rsidR="00EF0608" w:rsidRPr="0024131D" w:rsidRDefault="00EF0608" w:rsidP="008B107E">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8B107E">
            <w:pPr>
              <w:pStyle w:val="TAC"/>
            </w:pPr>
          </w:p>
        </w:tc>
        <w:tc>
          <w:tcPr>
            <w:tcW w:w="281" w:type="pct"/>
          </w:tcPr>
          <w:p w14:paraId="59B89AA9" w14:textId="77777777" w:rsidR="00EF0608" w:rsidRPr="0024131D" w:rsidRDefault="00EF0608" w:rsidP="008B107E">
            <w:pPr>
              <w:pStyle w:val="TAC"/>
              <w:rPr>
                <w:snapToGrid w:val="0"/>
              </w:rPr>
            </w:pPr>
            <w:r w:rsidRPr="0024131D">
              <w:t>1.28</w:t>
            </w:r>
          </w:p>
        </w:tc>
        <w:tc>
          <w:tcPr>
            <w:tcW w:w="362" w:type="pct"/>
          </w:tcPr>
          <w:p w14:paraId="1A1226BB" w14:textId="7E6CCB84" w:rsidR="00EF0608" w:rsidRPr="0024131D" w:rsidRDefault="00EF0608" w:rsidP="008B107E">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8B107E">
            <w:pPr>
              <w:pStyle w:val="TAC"/>
              <w:rPr>
                <w:snapToGrid w:val="0"/>
                <w:szCs w:val="18"/>
              </w:rPr>
            </w:pPr>
          </w:p>
        </w:tc>
        <w:tc>
          <w:tcPr>
            <w:tcW w:w="669" w:type="pct"/>
          </w:tcPr>
          <w:p w14:paraId="3C63BC0D" w14:textId="5EFB6F95" w:rsidR="00EF0608" w:rsidRPr="0024131D" w:rsidRDefault="00EF0608" w:rsidP="008B107E">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8B107E">
            <w:pPr>
              <w:pStyle w:val="TAC"/>
            </w:pPr>
          </w:p>
        </w:tc>
        <w:tc>
          <w:tcPr>
            <w:tcW w:w="281" w:type="pct"/>
          </w:tcPr>
          <w:p w14:paraId="0F3FE4B4" w14:textId="77777777" w:rsidR="00EF0608" w:rsidRPr="0024131D" w:rsidRDefault="00EF0608" w:rsidP="008B107E">
            <w:pPr>
              <w:pStyle w:val="TAC"/>
              <w:rPr>
                <w:snapToGrid w:val="0"/>
              </w:rPr>
            </w:pPr>
            <w:r w:rsidRPr="0024131D">
              <w:t>2.56</w:t>
            </w:r>
          </w:p>
        </w:tc>
        <w:tc>
          <w:tcPr>
            <w:tcW w:w="362" w:type="pct"/>
          </w:tcPr>
          <w:p w14:paraId="21358D62" w14:textId="3F10CC22" w:rsidR="00EF0608" w:rsidRPr="0024131D" w:rsidRDefault="00EF0608" w:rsidP="008B107E">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8B107E">
            <w:pPr>
              <w:pStyle w:val="TAC"/>
              <w:rPr>
                <w:snapToGrid w:val="0"/>
                <w:szCs w:val="18"/>
              </w:rPr>
            </w:pPr>
          </w:p>
        </w:tc>
        <w:tc>
          <w:tcPr>
            <w:tcW w:w="669" w:type="pct"/>
          </w:tcPr>
          <w:p w14:paraId="548BB4EB" w14:textId="3620E434" w:rsidR="00EF0608" w:rsidRPr="0024131D" w:rsidRDefault="00EF0608" w:rsidP="008B107E">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8B107E">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8B10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8B107E">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5"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5"/>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lastRenderedPageBreak/>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lastRenderedPageBreak/>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583014">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583014">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583014">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583014">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583014">
            <w:pPr>
              <w:pStyle w:val="TAH"/>
            </w:pPr>
          </w:p>
        </w:tc>
      </w:tr>
      <w:tr w:rsidR="00A20BE0" w:rsidRPr="0024131D"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583014">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583014">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583014">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583014">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583014">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583014">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583014">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583014">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583014">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583014">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583014">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583014">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583014">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8B107E">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8B107E">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8B107E">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8B107E">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lastRenderedPageBreak/>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8B107E">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8B107E">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8B107E">
            <w:pPr>
              <w:pStyle w:val="TAC"/>
            </w:pPr>
            <w:r w:rsidRPr="0024131D">
              <w:t>0.32</w:t>
            </w:r>
          </w:p>
        </w:tc>
        <w:tc>
          <w:tcPr>
            <w:tcW w:w="517" w:type="pct"/>
            <w:hideMark/>
          </w:tcPr>
          <w:p w14:paraId="3DB1B579" w14:textId="35409064" w:rsidR="00CB7FEE" w:rsidRPr="0024131D" w:rsidRDefault="00CB7FEE" w:rsidP="008B107E">
            <w:pPr>
              <w:pStyle w:val="TAC"/>
            </w:pPr>
            <w:r w:rsidRPr="0024131D">
              <w:t>≥15.36</w:t>
            </w:r>
            <w:r w:rsidR="00AA4B0D">
              <w:t xml:space="preserve"> </w:t>
            </w:r>
            <w:r w:rsidRPr="0024131D">
              <w:t>(12)</w:t>
            </w:r>
          </w:p>
        </w:tc>
        <w:tc>
          <w:tcPr>
            <w:tcW w:w="467" w:type="pct"/>
          </w:tcPr>
          <w:p w14:paraId="658BA771" w14:textId="77777777" w:rsidR="00CB7FEE" w:rsidRPr="0024131D" w:rsidRDefault="00CB7FEE" w:rsidP="008B107E">
            <w:pPr>
              <w:pStyle w:val="TAC"/>
            </w:pPr>
            <w:r w:rsidRPr="0024131D">
              <w:t>8</w:t>
            </w:r>
          </w:p>
        </w:tc>
        <w:tc>
          <w:tcPr>
            <w:tcW w:w="1309" w:type="pct"/>
            <w:gridSpan w:val="2"/>
            <w:tcBorders>
              <w:bottom w:val="nil"/>
            </w:tcBorders>
            <w:hideMark/>
          </w:tcPr>
          <w:p w14:paraId="39A374A4" w14:textId="5EEE2787" w:rsidR="00CB7FEE" w:rsidRPr="0024131D" w:rsidRDefault="00CB7FEE"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EBE8235" w14:textId="3FCFAA02" w:rsidR="00CB7FEE" w:rsidRPr="0024131D" w:rsidRDefault="00CB7FEE"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8B107E">
            <w:pPr>
              <w:pStyle w:val="TAC"/>
            </w:pPr>
          </w:p>
        </w:tc>
        <w:tc>
          <w:tcPr>
            <w:tcW w:w="401" w:type="pct"/>
            <w:hideMark/>
          </w:tcPr>
          <w:p w14:paraId="2BC5CEB6" w14:textId="77777777" w:rsidR="00CB7FEE" w:rsidRPr="0024131D" w:rsidRDefault="00CB7FEE" w:rsidP="008B107E">
            <w:pPr>
              <w:pStyle w:val="TAC"/>
            </w:pPr>
            <w:r w:rsidRPr="0024131D">
              <w:t>0.64</w:t>
            </w:r>
          </w:p>
        </w:tc>
        <w:tc>
          <w:tcPr>
            <w:tcW w:w="517" w:type="pct"/>
            <w:hideMark/>
          </w:tcPr>
          <w:p w14:paraId="5E97EDA3" w14:textId="382CA8DB" w:rsidR="00CB7FEE" w:rsidRPr="0024131D" w:rsidRDefault="00CB7FEE" w:rsidP="008B107E">
            <w:pPr>
              <w:pStyle w:val="TAC"/>
            </w:pPr>
            <w:r w:rsidRPr="0024131D">
              <w:t>≥19.2</w:t>
            </w:r>
            <w:r w:rsidR="00AA4B0D">
              <w:t xml:space="preserve"> </w:t>
            </w:r>
            <w:r w:rsidRPr="0024131D">
              <w:t>(15)</w:t>
            </w:r>
          </w:p>
        </w:tc>
        <w:tc>
          <w:tcPr>
            <w:tcW w:w="467" w:type="pct"/>
          </w:tcPr>
          <w:p w14:paraId="05847809" w14:textId="77777777" w:rsidR="00CB7FEE" w:rsidRPr="0024131D" w:rsidRDefault="00CB7FEE" w:rsidP="008B107E">
            <w:pPr>
              <w:pStyle w:val="TAC"/>
            </w:pPr>
            <w:r w:rsidRPr="0024131D">
              <w:t>5</w:t>
            </w:r>
          </w:p>
        </w:tc>
        <w:tc>
          <w:tcPr>
            <w:tcW w:w="1309" w:type="pct"/>
            <w:gridSpan w:val="2"/>
            <w:tcBorders>
              <w:top w:val="nil"/>
              <w:bottom w:val="nil"/>
            </w:tcBorders>
            <w:hideMark/>
          </w:tcPr>
          <w:p w14:paraId="45FDA160" w14:textId="77777777" w:rsidR="00CB7FEE" w:rsidRPr="0024131D" w:rsidRDefault="00CB7FEE" w:rsidP="008B107E">
            <w:pPr>
              <w:pStyle w:val="TAC"/>
            </w:pPr>
          </w:p>
        </w:tc>
        <w:tc>
          <w:tcPr>
            <w:tcW w:w="809" w:type="pct"/>
            <w:hideMark/>
          </w:tcPr>
          <w:p w14:paraId="2E24AAE1" w14:textId="7B44C6F2" w:rsidR="00CB7FEE" w:rsidRPr="0024131D" w:rsidRDefault="00CB7FEE"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8B107E">
            <w:pPr>
              <w:pStyle w:val="TAC"/>
            </w:pPr>
          </w:p>
        </w:tc>
        <w:tc>
          <w:tcPr>
            <w:tcW w:w="401" w:type="pct"/>
            <w:hideMark/>
          </w:tcPr>
          <w:p w14:paraId="2D01FB0A" w14:textId="77777777" w:rsidR="00CB7FEE" w:rsidRPr="0024131D" w:rsidRDefault="00CB7FEE" w:rsidP="008B107E">
            <w:pPr>
              <w:pStyle w:val="TAC"/>
            </w:pPr>
            <w:r w:rsidRPr="0024131D">
              <w:t>1.28</w:t>
            </w:r>
          </w:p>
        </w:tc>
        <w:tc>
          <w:tcPr>
            <w:tcW w:w="517" w:type="pct"/>
            <w:hideMark/>
          </w:tcPr>
          <w:p w14:paraId="400887F3" w14:textId="2642DE07" w:rsidR="00CB7FEE" w:rsidRPr="0024131D" w:rsidRDefault="00CB7FEE"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8B107E">
            <w:pPr>
              <w:pStyle w:val="TAC"/>
            </w:pPr>
            <w:r w:rsidRPr="0024131D">
              <w:t>4</w:t>
            </w:r>
          </w:p>
        </w:tc>
        <w:tc>
          <w:tcPr>
            <w:tcW w:w="1309" w:type="pct"/>
            <w:gridSpan w:val="2"/>
            <w:tcBorders>
              <w:top w:val="nil"/>
              <w:bottom w:val="nil"/>
            </w:tcBorders>
            <w:hideMark/>
          </w:tcPr>
          <w:p w14:paraId="14A323A5" w14:textId="77777777" w:rsidR="00CB7FEE" w:rsidRPr="0024131D" w:rsidRDefault="00CB7FEE" w:rsidP="008B107E">
            <w:pPr>
              <w:pStyle w:val="TAC"/>
            </w:pPr>
          </w:p>
        </w:tc>
        <w:tc>
          <w:tcPr>
            <w:tcW w:w="809" w:type="pct"/>
            <w:hideMark/>
          </w:tcPr>
          <w:p w14:paraId="519B3C8B" w14:textId="4D5B9D27" w:rsidR="00CB7FEE" w:rsidRPr="0024131D" w:rsidRDefault="00CB7FEE"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8B107E">
            <w:pPr>
              <w:pStyle w:val="TAC"/>
            </w:pPr>
          </w:p>
        </w:tc>
        <w:tc>
          <w:tcPr>
            <w:tcW w:w="401" w:type="pct"/>
          </w:tcPr>
          <w:p w14:paraId="4CD2FBDF" w14:textId="77777777" w:rsidR="00CB7FEE" w:rsidRPr="0024131D" w:rsidRDefault="00CB7FEE" w:rsidP="008B107E">
            <w:pPr>
              <w:pStyle w:val="TAC"/>
            </w:pPr>
            <w:r w:rsidRPr="0024131D">
              <w:t>2.56</w:t>
            </w:r>
          </w:p>
        </w:tc>
        <w:tc>
          <w:tcPr>
            <w:tcW w:w="517" w:type="pct"/>
          </w:tcPr>
          <w:p w14:paraId="551567F0" w14:textId="773F15E6" w:rsidR="00CB7FEE" w:rsidRPr="0024131D" w:rsidRDefault="00CB7FEE"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8B107E">
            <w:pPr>
              <w:pStyle w:val="TAC"/>
            </w:pPr>
            <w:r w:rsidRPr="0024131D">
              <w:t>3</w:t>
            </w:r>
          </w:p>
        </w:tc>
        <w:tc>
          <w:tcPr>
            <w:tcW w:w="1309" w:type="pct"/>
            <w:gridSpan w:val="2"/>
            <w:tcBorders>
              <w:top w:val="nil"/>
            </w:tcBorders>
          </w:tcPr>
          <w:p w14:paraId="2E1EB06D" w14:textId="77777777" w:rsidR="00CB7FEE" w:rsidRPr="0024131D" w:rsidRDefault="00CB7FEE" w:rsidP="008B107E">
            <w:pPr>
              <w:pStyle w:val="TAC"/>
            </w:pPr>
          </w:p>
        </w:tc>
        <w:tc>
          <w:tcPr>
            <w:tcW w:w="809" w:type="pct"/>
          </w:tcPr>
          <w:p w14:paraId="6A62FE9E" w14:textId="77777777" w:rsidR="00CB7FEE" w:rsidRPr="0024131D" w:rsidRDefault="00CB7FEE" w:rsidP="008B107E">
            <w:pPr>
              <w:pStyle w:val="TAC"/>
            </w:pPr>
            <w:r w:rsidRPr="0024131D">
              <w:rPr>
                <w:lang w:eastAsia="zh-CN"/>
              </w:rPr>
              <w:t>20.48</w:t>
            </w:r>
          </w:p>
        </w:tc>
        <w:tc>
          <w:tcPr>
            <w:tcW w:w="858" w:type="pct"/>
          </w:tcPr>
          <w:p w14:paraId="72CED600" w14:textId="77777777" w:rsidR="00CB7FEE" w:rsidRPr="0024131D" w:rsidRDefault="00CB7FEE" w:rsidP="008B107E">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8B107E">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lastRenderedPageBreak/>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58301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583014">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583014">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583014">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583014">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583014">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583014">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583014">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583014">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583014">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583014">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583014">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583014">
            <w:pPr>
              <w:pStyle w:val="TAH"/>
            </w:pPr>
          </w:p>
        </w:tc>
      </w:tr>
      <w:tr w:rsidR="00A20BE0" w:rsidRPr="0024131D"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583014">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583014">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583014">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583014">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24131D" w:rsidRDefault="00A20BE0" w:rsidP="0058301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583014">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583014">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583014">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583014">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583014">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583014">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583014">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583014">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583014">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583014">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583014">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583014">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583014">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583014">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583014">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583014">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583014">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583014">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583014">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583014">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583014">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8B107E">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8B107E">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lastRenderedPageBreak/>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8B107E">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8B107E">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8B107E">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8B107E">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8B107E">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8B107E">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8B107E">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8B107E">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8B107E">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8B107E">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8B107E">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8B107E">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lastRenderedPageBreak/>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8B107E">
            <w:pPr>
              <w:pStyle w:val="TAC"/>
            </w:pPr>
            <w:r w:rsidRPr="0024131D">
              <w:t>0.32</w:t>
            </w:r>
          </w:p>
        </w:tc>
        <w:tc>
          <w:tcPr>
            <w:tcW w:w="517" w:type="pct"/>
            <w:hideMark/>
          </w:tcPr>
          <w:p w14:paraId="598196FC" w14:textId="4302880B" w:rsidR="009C753C" w:rsidRPr="0024131D" w:rsidRDefault="009C753C" w:rsidP="008B107E">
            <w:pPr>
              <w:pStyle w:val="TAC"/>
            </w:pPr>
            <w:r w:rsidRPr="0024131D">
              <w:t>≥15.36</w:t>
            </w:r>
            <w:r w:rsidR="00AA4B0D">
              <w:t xml:space="preserve"> </w:t>
            </w:r>
            <w:r w:rsidRPr="0024131D">
              <w:t>(12)</w:t>
            </w:r>
          </w:p>
        </w:tc>
        <w:tc>
          <w:tcPr>
            <w:tcW w:w="467" w:type="pct"/>
          </w:tcPr>
          <w:p w14:paraId="5B8A37A2" w14:textId="77777777" w:rsidR="009C753C" w:rsidRPr="0024131D" w:rsidRDefault="009C753C" w:rsidP="008B107E">
            <w:pPr>
              <w:pStyle w:val="TAC"/>
            </w:pPr>
            <w:r w:rsidRPr="0024131D">
              <w:t>8</w:t>
            </w:r>
          </w:p>
        </w:tc>
        <w:tc>
          <w:tcPr>
            <w:tcW w:w="1309" w:type="pct"/>
            <w:gridSpan w:val="2"/>
            <w:tcBorders>
              <w:bottom w:val="nil"/>
            </w:tcBorders>
            <w:hideMark/>
          </w:tcPr>
          <w:p w14:paraId="608525E1" w14:textId="30504153" w:rsidR="009C753C" w:rsidRPr="0024131D" w:rsidRDefault="009C753C"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6F0B1562" w14:textId="0FD0E807" w:rsidR="009C753C" w:rsidRPr="0024131D" w:rsidRDefault="009C753C"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8B107E">
            <w:pPr>
              <w:pStyle w:val="TAC"/>
            </w:pPr>
          </w:p>
        </w:tc>
        <w:tc>
          <w:tcPr>
            <w:tcW w:w="401" w:type="pct"/>
            <w:hideMark/>
          </w:tcPr>
          <w:p w14:paraId="1499F1BE" w14:textId="77777777" w:rsidR="009C753C" w:rsidRPr="0024131D" w:rsidRDefault="009C753C" w:rsidP="008B107E">
            <w:pPr>
              <w:pStyle w:val="TAC"/>
            </w:pPr>
            <w:r w:rsidRPr="0024131D">
              <w:t>0.64</w:t>
            </w:r>
          </w:p>
        </w:tc>
        <w:tc>
          <w:tcPr>
            <w:tcW w:w="517" w:type="pct"/>
            <w:hideMark/>
          </w:tcPr>
          <w:p w14:paraId="70DBC6D5" w14:textId="74F9D37F" w:rsidR="009C753C" w:rsidRPr="0024131D" w:rsidRDefault="009C753C" w:rsidP="008B107E">
            <w:pPr>
              <w:pStyle w:val="TAC"/>
            </w:pPr>
            <w:r w:rsidRPr="0024131D">
              <w:t>≥19.2</w:t>
            </w:r>
            <w:r w:rsidR="00AA4B0D">
              <w:t xml:space="preserve"> </w:t>
            </w:r>
            <w:r w:rsidRPr="0024131D">
              <w:t>(15)</w:t>
            </w:r>
          </w:p>
        </w:tc>
        <w:tc>
          <w:tcPr>
            <w:tcW w:w="467" w:type="pct"/>
          </w:tcPr>
          <w:p w14:paraId="3A67DE27" w14:textId="77777777" w:rsidR="009C753C" w:rsidRPr="0024131D" w:rsidRDefault="009C753C" w:rsidP="008B107E">
            <w:pPr>
              <w:pStyle w:val="TAC"/>
            </w:pPr>
            <w:r w:rsidRPr="0024131D">
              <w:t>5</w:t>
            </w:r>
          </w:p>
        </w:tc>
        <w:tc>
          <w:tcPr>
            <w:tcW w:w="1309" w:type="pct"/>
            <w:gridSpan w:val="2"/>
            <w:tcBorders>
              <w:top w:val="nil"/>
              <w:bottom w:val="nil"/>
            </w:tcBorders>
            <w:hideMark/>
          </w:tcPr>
          <w:p w14:paraId="3DC252EA" w14:textId="77777777" w:rsidR="009C753C" w:rsidRPr="0024131D" w:rsidRDefault="009C753C" w:rsidP="008B107E">
            <w:pPr>
              <w:pStyle w:val="TAC"/>
            </w:pPr>
          </w:p>
        </w:tc>
        <w:tc>
          <w:tcPr>
            <w:tcW w:w="809" w:type="pct"/>
            <w:hideMark/>
          </w:tcPr>
          <w:p w14:paraId="62F39F31" w14:textId="72B0093F" w:rsidR="009C753C" w:rsidRPr="0024131D" w:rsidRDefault="009C753C"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8B107E">
            <w:pPr>
              <w:pStyle w:val="TAC"/>
            </w:pPr>
          </w:p>
        </w:tc>
        <w:tc>
          <w:tcPr>
            <w:tcW w:w="401" w:type="pct"/>
            <w:hideMark/>
          </w:tcPr>
          <w:p w14:paraId="5B1B2138" w14:textId="77777777" w:rsidR="009C753C" w:rsidRPr="0024131D" w:rsidRDefault="009C753C" w:rsidP="008B107E">
            <w:pPr>
              <w:pStyle w:val="TAC"/>
            </w:pPr>
            <w:r w:rsidRPr="0024131D">
              <w:t>1.28</w:t>
            </w:r>
          </w:p>
        </w:tc>
        <w:tc>
          <w:tcPr>
            <w:tcW w:w="517" w:type="pct"/>
            <w:hideMark/>
          </w:tcPr>
          <w:p w14:paraId="3AD635F0" w14:textId="1E762FAB" w:rsidR="009C753C" w:rsidRPr="0024131D" w:rsidRDefault="009C753C" w:rsidP="008B107E">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8B107E">
            <w:pPr>
              <w:pStyle w:val="TAC"/>
            </w:pPr>
            <w:r w:rsidRPr="0024131D">
              <w:t>4</w:t>
            </w:r>
          </w:p>
        </w:tc>
        <w:tc>
          <w:tcPr>
            <w:tcW w:w="1309" w:type="pct"/>
            <w:gridSpan w:val="2"/>
            <w:tcBorders>
              <w:top w:val="nil"/>
              <w:bottom w:val="nil"/>
            </w:tcBorders>
            <w:hideMark/>
          </w:tcPr>
          <w:p w14:paraId="1D8AC36F" w14:textId="77777777" w:rsidR="009C753C" w:rsidRPr="0024131D" w:rsidRDefault="009C753C" w:rsidP="008B107E">
            <w:pPr>
              <w:pStyle w:val="TAC"/>
            </w:pPr>
          </w:p>
        </w:tc>
        <w:tc>
          <w:tcPr>
            <w:tcW w:w="809" w:type="pct"/>
            <w:hideMark/>
          </w:tcPr>
          <w:p w14:paraId="6F782D52" w14:textId="463610B8" w:rsidR="009C753C" w:rsidRPr="0024131D" w:rsidRDefault="009C753C"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8B107E">
            <w:pPr>
              <w:pStyle w:val="TAC"/>
            </w:pPr>
          </w:p>
        </w:tc>
        <w:tc>
          <w:tcPr>
            <w:tcW w:w="401" w:type="pct"/>
          </w:tcPr>
          <w:p w14:paraId="50468A68" w14:textId="77777777" w:rsidR="009C753C" w:rsidRPr="0024131D" w:rsidRDefault="009C753C" w:rsidP="008B107E">
            <w:pPr>
              <w:pStyle w:val="TAC"/>
            </w:pPr>
            <w:r w:rsidRPr="0024131D">
              <w:t>2.56</w:t>
            </w:r>
          </w:p>
        </w:tc>
        <w:tc>
          <w:tcPr>
            <w:tcW w:w="517" w:type="pct"/>
          </w:tcPr>
          <w:p w14:paraId="3D38893B" w14:textId="2C0FC26C" w:rsidR="009C753C" w:rsidRPr="0024131D" w:rsidRDefault="009C753C"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8B107E">
            <w:pPr>
              <w:pStyle w:val="TAC"/>
            </w:pPr>
            <w:r w:rsidRPr="0024131D">
              <w:t>3</w:t>
            </w:r>
          </w:p>
        </w:tc>
        <w:tc>
          <w:tcPr>
            <w:tcW w:w="1309" w:type="pct"/>
            <w:gridSpan w:val="2"/>
            <w:tcBorders>
              <w:top w:val="nil"/>
            </w:tcBorders>
          </w:tcPr>
          <w:p w14:paraId="2C93F1F6" w14:textId="77777777" w:rsidR="009C753C" w:rsidRPr="0024131D" w:rsidRDefault="009C753C" w:rsidP="008B107E">
            <w:pPr>
              <w:pStyle w:val="TAC"/>
            </w:pPr>
          </w:p>
        </w:tc>
        <w:tc>
          <w:tcPr>
            <w:tcW w:w="809" w:type="pct"/>
          </w:tcPr>
          <w:p w14:paraId="42B634FF" w14:textId="77777777" w:rsidR="009C753C" w:rsidRPr="0024131D" w:rsidRDefault="009C753C" w:rsidP="008B107E">
            <w:pPr>
              <w:pStyle w:val="TAC"/>
            </w:pPr>
            <w:r w:rsidRPr="0024131D">
              <w:rPr>
                <w:lang w:eastAsia="zh-CN"/>
              </w:rPr>
              <w:t>20.48</w:t>
            </w:r>
          </w:p>
        </w:tc>
        <w:tc>
          <w:tcPr>
            <w:tcW w:w="858" w:type="pct"/>
          </w:tcPr>
          <w:p w14:paraId="631BF12D" w14:textId="77777777" w:rsidR="009C753C" w:rsidRPr="0024131D" w:rsidRDefault="009C753C" w:rsidP="008B107E">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8B107E">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8B107E">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lastRenderedPageBreak/>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lastRenderedPageBreak/>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583014">
            <w:pPr>
              <w:pStyle w:val="TAN"/>
              <w:rPr>
                <w:lang w:eastAsia="zh-CN"/>
              </w:rPr>
            </w:pPr>
            <w:bookmarkStart w:id="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6"/>
          </w:p>
          <w:p w14:paraId="039E0077" w14:textId="5818643D"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8B107E">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8B107E">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8B107E">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8B107E">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8B107E">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8B107E">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8B107E">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8B107E">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8B107E">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8B107E">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8B107E">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8B107E">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8B107E">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8B107E">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8B107E">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8B107E">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lastRenderedPageBreak/>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8B107E">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8B107E">
            <w:pPr>
              <w:pStyle w:val="TAC"/>
            </w:pPr>
            <w:r w:rsidRPr="0024131D">
              <w:t>0.32</w:t>
            </w:r>
          </w:p>
        </w:tc>
        <w:tc>
          <w:tcPr>
            <w:tcW w:w="517" w:type="pct"/>
            <w:hideMark/>
          </w:tcPr>
          <w:p w14:paraId="5C3495D5" w14:textId="331D4E2B" w:rsidR="00517943" w:rsidRPr="0024131D" w:rsidRDefault="00517943" w:rsidP="008B107E">
            <w:pPr>
              <w:pStyle w:val="TAC"/>
            </w:pPr>
            <w:r w:rsidRPr="0024131D">
              <w:t>≥15.36</w:t>
            </w:r>
            <w:r w:rsidR="00AA4B0D">
              <w:t xml:space="preserve"> </w:t>
            </w:r>
            <w:r w:rsidRPr="0024131D">
              <w:t>(12)</w:t>
            </w:r>
          </w:p>
        </w:tc>
        <w:tc>
          <w:tcPr>
            <w:tcW w:w="467" w:type="pct"/>
          </w:tcPr>
          <w:p w14:paraId="6864F520" w14:textId="77777777" w:rsidR="00517943" w:rsidRPr="0024131D" w:rsidRDefault="00517943" w:rsidP="008B107E">
            <w:pPr>
              <w:pStyle w:val="TAC"/>
            </w:pPr>
            <w:r w:rsidRPr="0024131D">
              <w:t>8</w:t>
            </w:r>
          </w:p>
        </w:tc>
        <w:tc>
          <w:tcPr>
            <w:tcW w:w="1309" w:type="pct"/>
            <w:gridSpan w:val="2"/>
            <w:tcBorders>
              <w:bottom w:val="nil"/>
            </w:tcBorders>
            <w:hideMark/>
          </w:tcPr>
          <w:p w14:paraId="041CCA49" w14:textId="3A385882" w:rsidR="00517943" w:rsidRPr="0024131D" w:rsidRDefault="00517943"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F88F715" w14:textId="1D3B1009" w:rsidR="00517943" w:rsidRPr="0024131D" w:rsidRDefault="00517943"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8B107E">
            <w:pPr>
              <w:pStyle w:val="TAC"/>
            </w:pPr>
          </w:p>
        </w:tc>
        <w:tc>
          <w:tcPr>
            <w:tcW w:w="401" w:type="pct"/>
            <w:hideMark/>
          </w:tcPr>
          <w:p w14:paraId="7A71C3B2" w14:textId="77777777" w:rsidR="00517943" w:rsidRPr="0024131D" w:rsidRDefault="00517943" w:rsidP="008B107E">
            <w:pPr>
              <w:pStyle w:val="TAC"/>
            </w:pPr>
            <w:r w:rsidRPr="0024131D">
              <w:t>0.64</w:t>
            </w:r>
          </w:p>
        </w:tc>
        <w:tc>
          <w:tcPr>
            <w:tcW w:w="517" w:type="pct"/>
            <w:hideMark/>
          </w:tcPr>
          <w:p w14:paraId="796D6F68" w14:textId="1DF0E307" w:rsidR="00517943" w:rsidRPr="0024131D" w:rsidRDefault="00517943" w:rsidP="008B107E">
            <w:pPr>
              <w:pStyle w:val="TAC"/>
            </w:pPr>
            <w:r w:rsidRPr="0024131D">
              <w:t>≥19.2</w:t>
            </w:r>
            <w:r w:rsidR="00AA4B0D">
              <w:t xml:space="preserve"> </w:t>
            </w:r>
            <w:r w:rsidRPr="0024131D">
              <w:t>(15)</w:t>
            </w:r>
          </w:p>
        </w:tc>
        <w:tc>
          <w:tcPr>
            <w:tcW w:w="467" w:type="pct"/>
          </w:tcPr>
          <w:p w14:paraId="7657F0C6" w14:textId="77777777" w:rsidR="00517943" w:rsidRPr="0024131D" w:rsidRDefault="00517943" w:rsidP="008B107E">
            <w:pPr>
              <w:pStyle w:val="TAC"/>
            </w:pPr>
            <w:r w:rsidRPr="0024131D">
              <w:t>5</w:t>
            </w:r>
          </w:p>
        </w:tc>
        <w:tc>
          <w:tcPr>
            <w:tcW w:w="1309" w:type="pct"/>
            <w:gridSpan w:val="2"/>
            <w:tcBorders>
              <w:top w:val="nil"/>
              <w:bottom w:val="nil"/>
            </w:tcBorders>
            <w:hideMark/>
          </w:tcPr>
          <w:p w14:paraId="26BCCFD8" w14:textId="77777777" w:rsidR="00517943" w:rsidRPr="0024131D" w:rsidRDefault="00517943" w:rsidP="008B107E">
            <w:pPr>
              <w:pStyle w:val="TAC"/>
            </w:pPr>
          </w:p>
        </w:tc>
        <w:tc>
          <w:tcPr>
            <w:tcW w:w="809" w:type="pct"/>
            <w:hideMark/>
          </w:tcPr>
          <w:p w14:paraId="347E6B4F" w14:textId="7F3592EC" w:rsidR="00517943" w:rsidRPr="0024131D" w:rsidRDefault="00517943"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8B107E">
            <w:pPr>
              <w:pStyle w:val="TAC"/>
            </w:pPr>
          </w:p>
        </w:tc>
        <w:tc>
          <w:tcPr>
            <w:tcW w:w="401" w:type="pct"/>
            <w:hideMark/>
          </w:tcPr>
          <w:p w14:paraId="52199324" w14:textId="77777777" w:rsidR="00517943" w:rsidRPr="0024131D" w:rsidRDefault="00517943" w:rsidP="008B107E">
            <w:pPr>
              <w:pStyle w:val="TAC"/>
            </w:pPr>
            <w:r w:rsidRPr="0024131D">
              <w:t>1.28</w:t>
            </w:r>
          </w:p>
        </w:tc>
        <w:tc>
          <w:tcPr>
            <w:tcW w:w="517" w:type="pct"/>
            <w:hideMark/>
          </w:tcPr>
          <w:p w14:paraId="3A2E9AE7" w14:textId="478BB8DF" w:rsidR="00517943" w:rsidRPr="0024131D" w:rsidRDefault="00517943" w:rsidP="008B107E">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8B107E">
            <w:pPr>
              <w:pStyle w:val="TAC"/>
            </w:pPr>
            <w:r w:rsidRPr="0024131D">
              <w:t>4</w:t>
            </w:r>
          </w:p>
        </w:tc>
        <w:tc>
          <w:tcPr>
            <w:tcW w:w="1309" w:type="pct"/>
            <w:gridSpan w:val="2"/>
            <w:tcBorders>
              <w:top w:val="nil"/>
              <w:bottom w:val="nil"/>
            </w:tcBorders>
            <w:hideMark/>
          </w:tcPr>
          <w:p w14:paraId="03D98376" w14:textId="77777777" w:rsidR="00517943" w:rsidRPr="0024131D" w:rsidRDefault="00517943" w:rsidP="008B107E">
            <w:pPr>
              <w:pStyle w:val="TAC"/>
            </w:pPr>
          </w:p>
        </w:tc>
        <w:tc>
          <w:tcPr>
            <w:tcW w:w="809" w:type="pct"/>
            <w:hideMark/>
          </w:tcPr>
          <w:p w14:paraId="4A950362" w14:textId="23107ED4" w:rsidR="00517943" w:rsidRPr="0024131D" w:rsidRDefault="00517943"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8B107E">
            <w:pPr>
              <w:pStyle w:val="TAC"/>
            </w:pPr>
          </w:p>
        </w:tc>
        <w:tc>
          <w:tcPr>
            <w:tcW w:w="401" w:type="pct"/>
          </w:tcPr>
          <w:p w14:paraId="037702FE" w14:textId="77777777" w:rsidR="00517943" w:rsidRPr="0024131D" w:rsidRDefault="00517943" w:rsidP="008B107E">
            <w:pPr>
              <w:pStyle w:val="TAC"/>
            </w:pPr>
            <w:r w:rsidRPr="0024131D">
              <w:t>2.56</w:t>
            </w:r>
          </w:p>
        </w:tc>
        <w:tc>
          <w:tcPr>
            <w:tcW w:w="517" w:type="pct"/>
          </w:tcPr>
          <w:p w14:paraId="07BA70F1" w14:textId="362222F4" w:rsidR="00517943" w:rsidRPr="0024131D" w:rsidRDefault="00517943"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8B107E">
            <w:pPr>
              <w:pStyle w:val="TAC"/>
            </w:pPr>
            <w:r w:rsidRPr="0024131D">
              <w:t>3</w:t>
            </w:r>
          </w:p>
        </w:tc>
        <w:tc>
          <w:tcPr>
            <w:tcW w:w="1309" w:type="pct"/>
            <w:gridSpan w:val="2"/>
            <w:tcBorders>
              <w:top w:val="nil"/>
            </w:tcBorders>
          </w:tcPr>
          <w:p w14:paraId="7F4F4D51" w14:textId="77777777" w:rsidR="00517943" w:rsidRPr="0024131D" w:rsidRDefault="00517943" w:rsidP="008B107E">
            <w:pPr>
              <w:pStyle w:val="TAC"/>
            </w:pPr>
          </w:p>
        </w:tc>
        <w:tc>
          <w:tcPr>
            <w:tcW w:w="809" w:type="pct"/>
          </w:tcPr>
          <w:p w14:paraId="20561DAE" w14:textId="77777777" w:rsidR="00517943" w:rsidRPr="0024131D" w:rsidRDefault="00517943" w:rsidP="008B107E">
            <w:pPr>
              <w:pStyle w:val="TAC"/>
            </w:pPr>
            <w:r w:rsidRPr="0024131D">
              <w:rPr>
                <w:lang w:eastAsia="zh-CN"/>
              </w:rPr>
              <w:t>20.48</w:t>
            </w:r>
          </w:p>
        </w:tc>
        <w:tc>
          <w:tcPr>
            <w:tcW w:w="858" w:type="pct"/>
          </w:tcPr>
          <w:p w14:paraId="22BD5C6D" w14:textId="77777777" w:rsidR="00517943" w:rsidRPr="0024131D" w:rsidRDefault="00517943" w:rsidP="008B107E">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8B107E">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8B107E">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1B1467C8" w14:textId="77777777" w:rsidR="00806BEC" w:rsidRDefault="00806BEC" w:rsidP="00806BEC">
      <w:pPr>
        <w:pStyle w:val="B10"/>
        <w:rPr>
          <w:lang w:eastAsia="zh-CN"/>
        </w:rPr>
      </w:pPr>
      <w:r>
        <w:rPr>
          <w:lang w:eastAsia="zh-CN"/>
        </w:rPr>
        <w:t>-</w:t>
      </w:r>
      <w:r>
        <w:rPr>
          <w:lang w:eastAsia="zh-CN"/>
        </w:rPr>
        <w:tab/>
        <w:t>T331 timer is not running for EMR measurements on inter-RAT E-UTRAN, and</w:t>
      </w:r>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lastRenderedPageBreak/>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583014">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583014">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583014">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583014">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583014">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583014">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583014">
            <w:pPr>
              <w:keepNext/>
              <w:keepLines/>
              <w:spacing w:after="0"/>
              <w:jc w:val="center"/>
              <w:rPr>
                <w:rFonts w:ascii="Arial" w:eastAsia="Malgun Gothic" w:hAnsi="Arial"/>
                <w:b/>
                <w:sz w:val="18"/>
              </w:rPr>
            </w:pPr>
          </w:p>
        </w:tc>
      </w:tr>
      <w:tr w:rsidR="00A22697" w:rsidRPr="0024131D"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24131D" w:rsidRDefault="00A22697" w:rsidP="00A22697">
            <w:pPr>
              <w:pStyle w:val="TAC"/>
              <w:rPr>
                <w:rFonts w:eastAsia="Malgun Gothic"/>
              </w:rPr>
            </w:pPr>
            <w:r w:rsidRPr="0024131D">
              <w:rPr>
                <w:rFonts w:eastAsia="Malgun Gothic"/>
              </w:rPr>
              <w:t>11.52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(36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00AA4B0D">
              <w:rPr>
                <w:rFonts w:eastAsia="Malgun Gothic" w:cs="Arial"/>
              </w:rPr>
              <w:t xml:space="preserve"> </w:t>
            </w:r>
            <w:r w:rsidRPr="0024131D">
              <w:rPr>
                <w:rFonts w:eastAsia="Malgun Gothic"/>
              </w:rPr>
              <w:t>(16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cs="Arial"/>
              </w:rPr>
              <w:t xml:space="preserve"> </w:t>
            </w:r>
            <w:r w:rsidRPr="0024131D">
              <w:rPr>
                <w:rFonts w:eastAsia="Malgun Gothic" w:cs="Arial"/>
              </w:rPr>
              <w:t>x</w:t>
            </w:r>
            <w:r w:rsidR="00AA4B0D">
              <w:rPr>
                <w:rFonts w:eastAsia="Malgun Gothic" w:cs="Arial"/>
              </w:rPr>
              <w:t xml:space="preserve"> </w:t>
            </w:r>
            <w:r w:rsidRPr="0024131D">
              <w:rPr>
                <w:rFonts w:eastAsia="Malgun Gothic" w:cs="Arial"/>
              </w:rPr>
              <w:t>1.5</w:t>
            </w:r>
            <w:r w:rsidRPr="0024131D">
              <w:rPr>
                <w:rFonts w:eastAsia="Malgun Gothic"/>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583014">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583014">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583014">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lastRenderedPageBreak/>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8B107E">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8B107E">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8B107E">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8B107E">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8B107E">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8B107E">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8B107E">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8B107E">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8B107E">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8B107E">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8B107E">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8B107E">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8B107E">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8B107E">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8B107E">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8B107E">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8B107E">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8B107E">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8B107E">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8B107E">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8B107E">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8B107E">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lastRenderedPageBreak/>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8B107E">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8B107E">
            <w:pPr>
              <w:pStyle w:val="TAC"/>
            </w:pPr>
            <w:r w:rsidRPr="0024131D">
              <w:t>0.32</w:t>
            </w:r>
          </w:p>
        </w:tc>
        <w:tc>
          <w:tcPr>
            <w:tcW w:w="517" w:type="pct"/>
            <w:hideMark/>
          </w:tcPr>
          <w:p w14:paraId="0252F7CD" w14:textId="0D61A265" w:rsidR="00985138" w:rsidRPr="0024131D" w:rsidRDefault="00985138" w:rsidP="008B107E">
            <w:pPr>
              <w:pStyle w:val="TAC"/>
            </w:pPr>
            <w:r w:rsidRPr="0024131D">
              <w:t>≥15.36</w:t>
            </w:r>
            <w:r w:rsidR="00AA4B0D">
              <w:t xml:space="preserve"> </w:t>
            </w:r>
            <w:r w:rsidRPr="0024131D">
              <w:t>(12)</w:t>
            </w:r>
          </w:p>
        </w:tc>
        <w:tc>
          <w:tcPr>
            <w:tcW w:w="467" w:type="pct"/>
          </w:tcPr>
          <w:p w14:paraId="43F91557" w14:textId="77777777" w:rsidR="00985138" w:rsidRPr="0024131D" w:rsidRDefault="00985138" w:rsidP="008B107E">
            <w:pPr>
              <w:pStyle w:val="TAC"/>
            </w:pPr>
            <w:r w:rsidRPr="0024131D">
              <w:t>8</w:t>
            </w:r>
          </w:p>
        </w:tc>
        <w:tc>
          <w:tcPr>
            <w:tcW w:w="1309" w:type="pct"/>
            <w:gridSpan w:val="2"/>
            <w:tcBorders>
              <w:bottom w:val="nil"/>
            </w:tcBorders>
            <w:hideMark/>
          </w:tcPr>
          <w:p w14:paraId="45B48858" w14:textId="265B4C13" w:rsidR="00985138" w:rsidRPr="0024131D" w:rsidRDefault="00985138" w:rsidP="008B107E">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39DF6B5D" w14:textId="6E51D8EF" w:rsidR="00985138" w:rsidRPr="0024131D" w:rsidRDefault="00985138" w:rsidP="008B107E">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8B107E">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8B107E">
            <w:pPr>
              <w:pStyle w:val="TAC"/>
            </w:pPr>
          </w:p>
        </w:tc>
        <w:tc>
          <w:tcPr>
            <w:tcW w:w="401" w:type="pct"/>
            <w:hideMark/>
          </w:tcPr>
          <w:p w14:paraId="2023DBC4" w14:textId="77777777" w:rsidR="00985138" w:rsidRPr="0024131D" w:rsidRDefault="00985138" w:rsidP="008B107E">
            <w:pPr>
              <w:pStyle w:val="TAC"/>
            </w:pPr>
            <w:r w:rsidRPr="0024131D">
              <w:t>0.64</w:t>
            </w:r>
          </w:p>
        </w:tc>
        <w:tc>
          <w:tcPr>
            <w:tcW w:w="517" w:type="pct"/>
            <w:hideMark/>
          </w:tcPr>
          <w:p w14:paraId="1AB2A80D" w14:textId="6D4D5B3A" w:rsidR="00985138" w:rsidRPr="0024131D" w:rsidRDefault="00985138" w:rsidP="008B107E">
            <w:pPr>
              <w:pStyle w:val="TAC"/>
            </w:pPr>
            <w:r w:rsidRPr="0024131D">
              <w:t>≥19.2</w:t>
            </w:r>
            <w:r w:rsidR="00AA4B0D">
              <w:t xml:space="preserve"> </w:t>
            </w:r>
            <w:r w:rsidRPr="0024131D">
              <w:t>(15)</w:t>
            </w:r>
          </w:p>
        </w:tc>
        <w:tc>
          <w:tcPr>
            <w:tcW w:w="467" w:type="pct"/>
          </w:tcPr>
          <w:p w14:paraId="52E5B6E4" w14:textId="77777777" w:rsidR="00985138" w:rsidRPr="0024131D" w:rsidRDefault="00985138" w:rsidP="008B107E">
            <w:pPr>
              <w:pStyle w:val="TAC"/>
            </w:pPr>
            <w:r w:rsidRPr="0024131D">
              <w:t>5</w:t>
            </w:r>
          </w:p>
        </w:tc>
        <w:tc>
          <w:tcPr>
            <w:tcW w:w="1309" w:type="pct"/>
            <w:gridSpan w:val="2"/>
            <w:tcBorders>
              <w:top w:val="nil"/>
              <w:bottom w:val="nil"/>
            </w:tcBorders>
            <w:hideMark/>
          </w:tcPr>
          <w:p w14:paraId="51A61D32" w14:textId="77777777" w:rsidR="00985138" w:rsidRPr="0024131D" w:rsidRDefault="00985138" w:rsidP="008B107E">
            <w:pPr>
              <w:pStyle w:val="TAC"/>
            </w:pPr>
          </w:p>
        </w:tc>
        <w:tc>
          <w:tcPr>
            <w:tcW w:w="809" w:type="pct"/>
            <w:hideMark/>
          </w:tcPr>
          <w:p w14:paraId="6CBAF53B" w14:textId="52051DC7" w:rsidR="00985138" w:rsidRPr="0024131D" w:rsidRDefault="00985138" w:rsidP="008B107E">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8B107E">
            <w:pPr>
              <w:pStyle w:val="TAC"/>
            </w:pPr>
          </w:p>
        </w:tc>
        <w:tc>
          <w:tcPr>
            <w:tcW w:w="401" w:type="pct"/>
            <w:hideMark/>
          </w:tcPr>
          <w:p w14:paraId="4BB08D25" w14:textId="77777777" w:rsidR="00985138" w:rsidRPr="0024131D" w:rsidRDefault="00985138" w:rsidP="008B107E">
            <w:pPr>
              <w:pStyle w:val="TAC"/>
            </w:pPr>
            <w:r w:rsidRPr="0024131D">
              <w:t>1.28</w:t>
            </w:r>
          </w:p>
        </w:tc>
        <w:tc>
          <w:tcPr>
            <w:tcW w:w="517" w:type="pct"/>
            <w:hideMark/>
          </w:tcPr>
          <w:p w14:paraId="4F238FBE" w14:textId="22ABFE87" w:rsidR="00985138" w:rsidRPr="0024131D" w:rsidRDefault="00985138" w:rsidP="008B107E">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8B107E">
            <w:pPr>
              <w:pStyle w:val="TAC"/>
            </w:pPr>
            <w:r w:rsidRPr="0024131D">
              <w:t>4</w:t>
            </w:r>
          </w:p>
        </w:tc>
        <w:tc>
          <w:tcPr>
            <w:tcW w:w="1309" w:type="pct"/>
            <w:gridSpan w:val="2"/>
            <w:tcBorders>
              <w:top w:val="nil"/>
              <w:bottom w:val="nil"/>
            </w:tcBorders>
            <w:hideMark/>
          </w:tcPr>
          <w:p w14:paraId="3302BC9E" w14:textId="77777777" w:rsidR="00985138" w:rsidRPr="0024131D" w:rsidRDefault="00985138" w:rsidP="008B107E">
            <w:pPr>
              <w:pStyle w:val="TAC"/>
            </w:pPr>
          </w:p>
        </w:tc>
        <w:tc>
          <w:tcPr>
            <w:tcW w:w="809" w:type="pct"/>
            <w:hideMark/>
          </w:tcPr>
          <w:p w14:paraId="0B0ACBAC" w14:textId="7A014E7F" w:rsidR="00985138" w:rsidRPr="0024131D" w:rsidRDefault="00985138" w:rsidP="008B107E">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8B107E">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8B107E">
            <w:pPr>
              <w:pStyle w:val="TAC"/>
            </w:pPr>
          </w:p>
        </w:tc>
        <w:tc>
          <w:tcPr>
            <w:tcW w:w="401" w:type="pct"/>
          </w:tcPr>
          <w:p w14:paraId="1FD3563B" w14:textId="77777777" w:rsidR="00985138" w:rsidRPr="0024131D" w:rsidRDefault="00985138" w:rsidP="008B107E">
            <w:pPr>
              <w:pStyle w:val="TAC"/>
            </w:pPr>
            <w:r w:rsidRPr="0024131D">
              <w:t>2.56</w:t>
            </w:r>
          </w:p>
        </w:tc>
        <w:tc>
          <w:tcPr>
            <w:tcW w:w="517" w:type="pct"/>
          </w:tcPr>
          <w:p w14:paraId="099FEAEE" w14:textId="477864A9" w:rsidR="00985138" w:rsidRPr="0024131D" w:rsidRDefault="00985138" w:rsidP="008B107E">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8B107E">
            <w:pPr>
              <w:pStyle w:val="TAC"/>
            </w:pPr>
            <w:r w:rsidRPr="0024131D">
              <w:t>3</w:t>
            </w:r>
          </w:p>
        </w:tc>
        <w:tc>
          <w:tcPr>
            <w:tcW w:w="1309" w:type="pct"/>
            <w:gridSpan w:val="2"/>
            <w:tcBorders>
              <w:top w:val="nil"/>
            </w:tcBorders>
          </w:tcPr>
          <w:p w14:paraId="5F541B2D" w14:textId="77777777" w:rsidR="00985138" w:rsidRPr="0024131D" w:rsidRDefault="00985138" w:rsidP="008B107E">
            <w:pPr>
              <w:pStyle w:val="TAC"/>
            </w:pPr>
          </w:p>
        </w:tc>
        <w:tc>
          <w:tcPr>
            <w:tcW w:w="809" w:type="pct"/>
          </w:tcPr>
          <w:p w14:paraId="38A36C35" w14:textId="77777777" w:rsidR="00985138" w:rsidRPr="0024131D" w:rsidRDefault="00985138" w:rsidP="008B107E">
            <w:pPr>
              <w:pStyle w:val="TAC"/>
            </w:pPr>
            <w:r w:rsidRPr="0024131D">
              <w:rPr>
                <w:lang w:eastAsia="zh-CN"/>
              </w:rPr>
              <w:t>20.48</w:t>
            </w:r>
          </w:p>
        </w:tc>
        <w:tc>
          <w:tcPr>
            <w:tcW w:w="858" w:type="pct"/>
          </w:tcPr>
          <w:p w14:paraId="707B0571" w14:textId="77777777" w:rsidR="00985138" w:rsidRPr="0024131D" w:rsidRDefault="00985138" w:rsidP="008B107E">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8B107E">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8B107E">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lastRenderedPageBreak/>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1014BE55" w14:textId="77777777" w:rsidR="002B5D78" w:rsidRPr="0024131D" w:rsidRDefault="002B5D78" w:rsidP="002B5D78">
      <w:pPr>
        <w:pStyle w:val="B10"/>
        <w:rPr>
          <w:lang w:eastAsia="zh-CN"/>
        </w:rPr>
      </w:pPr>
      <w:r w:rsidRPr="0024131D">
        <w:rPr>
          <w:lang w:eastAsia="zh-CN"/>
        </w:rPr>
        <w:t>-</w:t>
      </w:r>
      <w:r w:rsidRPr="0024131D">
        <w:rPr>
          <w:lang w:eastAsia="zh-CN"/>
        </w:rPr>
        <w:tab/>
        <w:t>T331 timer is not running for EMR measurements on inter-RAT E-UTRAN, and</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lastRenderedPageBreak/>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8B107E">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8B107E">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8B107E">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8B107E">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8B107E">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8B107E">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8B107E">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8B107E">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8B107E">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8B107E">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8B107E">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8B107E">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8B107E">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8B107E">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8B107E">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8B107E">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8B107E">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9DBA2BC" w14:textId="77777777" w:rsidR="003E510C" w:rsidRPr="0024131D" w:rsidRDefault="003E510C" w:rsidP="003E510C">
      <w:pPr>
        <w:pStyle w:val="B10"/>
        <w:rPr>
          <w:lang w:eastAsia="zh-CN"/>
        </w:rPr>
      </w:pPr>
      <w:r w:rsidRPr="0024131D">
        <w:rPr>
          <w:lang w:eastAsia="zh-CN"/>
        </w:rPr>
        <w:t>-</w:t>
      </w:r>
      <w:r w:rsidRPr="0024131D">
        <w:rPr>
          <w:lang w:eastAsia="zh-CN"/>
        </w:rPr>
        <w:tab/>
        <w:t>T331 timer is not running for EMR measurements on inter-RAT E-UTRAN, and</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lastRenderedPageBreak/>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lastRenderedPageBreak/>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8B107E">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FA444B1" w14:textId="2E62FC3B" w:rsidR="005354C2" w:rsidRPr="0024131D" w:rsidRDefault="005354C2" w:rsidP="00253E7A">
      <w:pPr>
        <w:keepNext/>
        <w:keepLines/>
        <w:rPr>
          <w:rFonts w:cs="v4.2.0"/>
        </w:rPr>
      </w:pPr>
      <w:r w:rsidRPr="0024131D">
        <w:rPr>
          <w:rFonts w:cs="v4.2.0"/>
        </w:rPr>
        <w:lastRenderedPageBreak/>
        <w:t xml:space="preserve">The UE shall be able to evaluate whether a newly detectable inter-frequency cell meets the reselection criteria defined in </w:t>
      </w:r>
      <w:r w:rsidR="00253E7A">
        <w:rPr>
          <w:rFonts w:cs="v4.2.0"/>
        </w:rPr>
        <w:t>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sidRPr="0024131D">
        <w:rPr>
          <w:rFonts w:cs="v4.2.0"/>
          <w:lang w:eastAsia="zh-CN"/>
        </w:rPr>
        <w:t xml:space="preserve">+T_GNSS </w:t>
      </w:r>
      <w:r w:rsidRPr="0024131D">
        <w:rPr>
          <w:rFonts w:cs="v4.2.0"/>
        </w:rPr>
        <w:t xml:space="preserve">if the UE does not support </w:t>
      </w:r>
      <w:r w:rsidR="0040071E">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detect,NR_Inter_TN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sidRPr="0024131D">
        <w:rPr>
          <w:rFonts w:cs="v4.2.0"/>
          <w:lang w:eastAsia="zh-CN"/>
        </w:rPr>
        <w:t>+T_GNSS</w:t>
      </w:r>
      <w:r w:rsidRPr="0024131D">
        <w:rPr>
          <w:rFonts w:cs="v4.2.0" w:hint="eastAsia"/>
          <w:lang w:eastAsia="zh-CN"/>
        </w:rPr>
        <w:t xml:space="preserve"> </w:t>
      </w:r>
      <w:r w:rsidRPr="0024131D">
        <w:rPr>
          <w:rFonts w:cs="v4.2.0"/>
        </w:rPr>
        <w:t xml:space="preserve">if the UE supports </w:t>
      </w:r>
      <w:r w:rsidR="0040071E">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by a margin of</w:t>
      </w:r>
      <w:r w:rsidRPr="0024131D">
        <w:rPr>
          <w:rFonts w:cs="v4.2.0"/>
          <w:lang w:eastAsia="zh-CN"/>
        </w:rPr>
        <w:t xml:space="preserve"> at least [5]dB </w:t>
      </w:r>
      <w:r w:rsidRPr="0024131D">
        <w:rPr>
          <w:rFonts w:cs="v4.2.0"/>
        </w:rPr>
        <w:t xml:space="preserve">in FR1 </w:t>
      </w:r>
      <w:r w:rsidRPr="0024131D">
        <w:rPr>
          <w:rFonts w:cs="v4.2.0"/>
          <w:lang w:eastAsia="zh-CN"/>
        </w:rPr>
        <w:t xml:space="preserve">for reselections based on ranking or [6]dB </w:t>
      </w:r>
      <w:r w:rsidRPr="0024131D">
        <w:rPr>
          <w:rFonts w:cs="v4.2.0"/>
        </w:rPr>
        <w:t xml:space="preserve">in FR1 </w:t>
      </w:r>
      <w:r w:rsidRPr="0024131D">
        <w:rPr>
          <w:rFonts w:cs="v4.2.0"/>
          <w:lang w:eastAsia="zh-CN"/>
        </w:rPr>
        <w:t>for SS-RSRP reselections based on absolute priorities or [4]dB in FR1 for SS-RSRQ reselections based on absolute priorities</w:t>
      </w:r>
      <w:r w:rsidRPr="0024131D">
        <w:rPr>
          <w:rFonts w:cs="v4.2.0"/>
        </w:rPr>
        <w:t>. The parameter K</w:t>
      </w:r>
      <w:r w:rsidRPr="0024131D">
        <w:rPr>
          <w:rFonts w:cs="v4.2.0"/>
          <w:vertAlign w:val="subscript"/>
        </w:rPr>
        <w:t>carrier</w:t>
      </w:r>
      <w:r w:rsidRPr="0024131D">
        <w:rPr>
          <w:rFonts w:eastAsia="SimSun" w:cs="v4.2.0" w:hint="eastAsia"/>
          <w:vertAlign w:val="subscript"/>
          <w:lang w:eastAsia="zh-CN"/>
        </w:rPr>
        <w:t>_TN</w:t>
      </w:r>
      <w:r w:rsidRPr="0024131D">
        <w:rPr>
          <w:rFonts w:cs="v4.2.0"/>
        </w:rPr>
        <w:t xml:space="preserve"> is the number of NR </w:t>
      </w:r>
      <w:r w:rsidRPr="0024131D">
        <w:rPr>
          <w:rFonts w:eastAsia="SimSun" w:cs="v4.2.0" w:hint="eastAsia"/>
          <w:lang w:eastAsia="zh-CN"/>
        </w:rPr>
        <w:t xml:space="preserve">TN </w:t>
      </w:r>
      <w:r w:rsidRPr="0024131D">
        <w:rPr>
          <w:rFonts w:cs="v4.2.0"/>
        </w:rPr>
        <w:t xml:space="preserve">inter-frequency carriers </w:t>
      </w:r>
      <w:r w:rsidRPr="0024131D">
        <w:rPr>
          <w:rFonts w:eastAsia="SimSun" w:cs="v4.2.0" w:hint="eastAsia"/>
          <w:lang w:eastAsia="zh-CN"/>
        </w:rPr>
        <w:t>and t</w:t>
      </w:r>
      <w:r w:rsidRPr="0024131D">
        <w:rPr>
          <w:rFonts w:cs="v4.2.0"/>
        </w:rPr>
        <w:t>he parameter K</w:t>
      </w:r>
      <w:r w:rsidRPr="0024131D">
        <w:rPr>
          <w:rFonts w:cs="v4.2.0"/>
          <w:vertAlign w:val="subscript"/>
        </w:rPr>
        <w:t>carrier</w:t>
      </w:r>
      <w:r w:rsidRPr="0024131D">
        <w:rPr>
          <w:rFonts w:eastAsia="SimSun" w:cs="v4.2.0" w:hint="eastAsia"/>
          <w:vertAlign w:val="subscript"/>
          <w:lang w:eastAsia="zh-CN"/>
        </w:rPr>
        <w:t>_NTN</w:t>
      </w:r>
      <w:r w:rsidRPr="0024131D">
        <w:rPr>
          <w:rFonts w:cs="v4.2.0"/>
        </w:rPr>
        <w:t xml:space="preserve"> is the number of NR </w:t>
      </w:r>
      <w:r w:rsidRPr="0024131D">
        <w:rPr>
          <w:rFonts w:eastAsia="SimSun" w:cs="v4.2.0" w:hint="eastAsia"/>
          <w:lang w:eastAsia="zh-CN"/>
        </w:rPr>
        <w:t xml:space="preserve">NTN </w:t>
      </w:r>
      <w:r w:rsidRPr="0024131D">
        <w:rPr>
          <w:rFonts w:cs="v4.2.0"/>
        </w:rPr>
        <w:t>inter-frequency carriers</w:t>
      </w:r>
      <w:r w:rsidRPr="0024131D">
        <w:rPr>
          <w:rFonts w:eastAsia="SimSun" w:cs="v4.2.0" w:hint="eastAsia"/>
          <w:lang w:eastAsia="zh-CN"/>
        </w:rPr>
        <w:t xml:space="preserve"> </w:t>
      </w:r>
      <w:r w:rsidRPr="0024131D">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F07486"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F07486"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lastRenderedPageBreak/>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1B1FCCC" w14:textId="2BBAF25B" w:rsidR="005354C2" w:rsidRPr="0024131D" w:rsidRDefault="005354C2" w:rsidP="005354C2">
      <w:r w:rsidRPr="0024131D">
        <w:t>The UE shall measure SS-RSRP or SS-RSRQ at least every</w:t>
      </w:r>
      <w:r w:rsidRPr="0024131D">
        <w:rPr>
          <w:rFonts w:cs="v4.2.0"/>
        </w:rPr>
        <w:t xml:space="preserve">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sidRPr="0024131D">
        <w:rPr>
          <w:rFonts w:cs="v4.2.0"/>
          <w:lang w:eastAsia="zh-CN"/>
        </w:rPr>
        <w:t xml:space="preserve">+T_GNSS </w:t>
      </w:r>
      <w:r w:rsidRPr="0024131D">
        <w:t xml:space="preserve"> (see table 4.2C.2.4-1) </w:t>
      </w:r>
      <w:r w:rsidRPr="0024131D">
        <w:rPr>
          <w:rFonts w:cs="v4.2.0"/>
        </w:rPr>
        <w:t xml:space="preserve">if the UE does not support </w:t>
      </w:r>
      <w:r w:rsidR="000910E1">
        <w:rPr>
          <w:rFonts w:cs="v4.2.0"/>
        </w:rPr>
        <w:t>Enhanced RRM requirements  for measurements in IDLE and INACTIVE mdoes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or if the </w:t>
      </w:r>
      <w:r w:rsidRPr="0024131D">
        <w:rPr>
          <w:i/>
        </w:rPr>
        <w:t>enhancedMeasurementLEO-r17</w:t>
      </w:r>
      <w:r w:rsidRPr="0024131D">
        <w:rPr>
          <w:rFonts w:cs="v4.2.0"/>
        </w:rPr>
        <w:t xml:space="preserve"> is not enabled, or every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measure,NR_Inter_TN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(see table 4.2C.2.4-2)</w:t>
      </w:r>
      <w:r w:rsidRPr="0024131D">
        <w:rPr>
          <w:rFonts w:cs="v4.2.0"/>
        </w:rPr>
        <w:t xml:space="preserve"> if the UE supports </w:t>
      </w:r>
      <w:r w:rsidR="000910E1">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is enabled, </w:t>
      </w:r>
      <w:r w:rsidRPr="0024131D">
        <w:t xml:space="preserve">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043C183F" w14:textId="77777777" w:rsidR="005354C2" w:rsidRPr="0024131D" w:rsidRDefault="005354C2" w:rsidP="005354C2">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107AED13" w14:textId="77777777" w:rsidR="005354C2" w:rsidRPr="0024131D" w:rsidRDefault="005354C2" w:rsidP="005354C2">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6E5B09E" w14:textId="64E18EA0" w:rsidR="005354C2" w:rsidRPr="0024131D" w:rsidRDefault="005354C2" w:rsidP="005354C2">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[1]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sidRPr="0024131D">
        <w:rPr>
          <w:rFonts w:cs="v4.2.0"/>
          <w:lang w:eastAsia="zh-CN"/>
        </w:rPr>
        <w:t>+T_GNSS</w:t>
      </w:r>
      <w:r w:rsidRPr="0024131D">
        <w:rPr>
          <w:rFonts w:cs="v4.2.0"/>
        </w:rPr>
        <w:t xml:space="preserve"> if the UE does not support </w:t>
      </w:r>
      <w:r w:rsidR="00F0625A">
        <w:rPr>
          <w:rFonts w:cs="v4.2.0"/>
        </w:rPr>
        <w:t>Enhanced  RRM requirements for measurement</w:t>
      </w:r>
      <w:r w:rsidR="00497237">
        <w:rPr>
          <w:rFonts w:cs="v4.2.0"/>
        </w:rPr>
        <w:t>s</w:t>
      </w:r>
      <w:r w:rsidR="00F0625A">
        <w:rPr>
          <w:rFonts w:cs="v4.2.0"/>
        </w:rPr>
        <w:t xml:space="preserve"> in IDLE and INACTIVE modes defined in TS 38.306 [14]</w:t>
      </w:r>
      <w:r w:rsidRPr="0024131D">
        <w:rPr>
          <w:rFonts w:cs="v4.2.0"/>
        </w:rPr>
        <w:t xml:space="preserve"> or if the </w:t>
      </w:r>
      <w:r w:rsidR="00F0625A" w:rsidRPr="00F0625A">
        <w:rPr>
          <w:rFonts w:cs="v4.2.0"/>
          <w:i/>
          <w:iCs/>
        </w:rPr>
        <w:t>enhanceddMeasurementLEO-r17</w:t>
      </w:r>
      <w:r w:rsidRPr="0024131D">
        <w:rPr>
          <w:rFonts w:cs="v4.2.0"/>
        </w:rPr>
        <w:t xml:space="preserve"> is not enabled, or within </w:t>
      </w:r>
      <w:r w:rsidRPr="0024131D">
        <w:rPr>
          <w:rFonts w:eastAsia="DengXian"/>
          <w:i/>
          <w:lang w:eastAsia="zh-CN"/>
        </w:rPr>
        <w:t>K</w:t>
      </w:r>
      <w:r w:rsidRPr="0024131D">
        <w:rPr>
          <w:rFonts w:eastAsia="DengXian"/>
          <w:i/>
          <w:vertAlign w:val="subscript"/>
          <w:lang w:eastAsia="zh-CN"/>
        </w:rPr>
        <w:t>carrier_TN</w:t>
      </w:r>
      <w:r w:rsidRPr="0024131D">
        <w:rPr>
          <w:rFonts w:cs="v4.2.0"/>
        </w:rPr>
        <w:t xml:space="preserve">* </w:t>
      </w:r>
      <w:r w:rsidRPr="0024131D">
        <w:rPr>
          <w:rFonts w:eastAsia="DengXian"/>
          <w:lang w:eastAsia="zh-CN"/>
        </w:rPr>
        <w:t>T</w:t>
      </w:r>
      <w:r w:rsidRPr="0024131D">
        <w:rPr>
          <w:rFonts w:eastAsia="DengXian"/>
          <w:vertAlign w:val="subscript"/>
          <w:lang w:eastAsia="zh-CN"/>
        </w:rPr>
        <w:t>evaluate,NR_Inter_TN</w:t>
      </w:r>
      <w:r w:rsidRPr="0024131D">
        <w:rPr>
          <w:rFonts w:eastAsia="DengXian"/>
          <w:lang w:eastAsia="zh-CN"/>
        </w:rPr>
        <w:t xml:space="preserve"> +</w:t>
      </w:r>
      <w:r w:rsidRPr="0024131D">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sidRPr="0024131D">
        <w:rPr>
          <w:rFonts w:cs="v4.2.0"/>
          <w:lang w:eastAsia="zh-CN"/>
        </w:rPr>
        <w:t>+T_GNSS</w:t>
      </w:r>
      <w:r w:rsidRPr="0024131D">
        <w:t xml:space="preserve"> </w:t>
      </w:r>
      <w:r w:rsidRPr="0024131D">
        <w:rPr>
          <w:rFonts w:cs="v4.2.0"/>
        </w:rPr>
        <w:t xml:space="preserve">if the UE supports </w:t>
      </w:r>
      <w:r w:rsidR="00F0625A">
        <w:rPr>
          <w:rFonts w:cs="v4.2.0"/>
        </w:rPr>
        <w:t>Enhanced RRM requirements for measurements in IDLE and INACTIVE modes</w:t>
      </w:r>
      <w:r w:rsidRPr="0024131D">
        <w:rPr>
          <w:rFonts w:cs="v4.2.0"/>
        </w:rPr>
        <w:t xml:space="preserve"> defined in </w:t>
      </w:r>
      <w:r w:rsidR="00253E7A">
        <w:t>TS 3</w:t>
      </w:r>
      <w:r w:rsidRPr="0024131D">
        <w:rPr>
          <w:lang w:eastAsia="zh-CN"/>
        </w:rPr>
        <w:t>8</w:t>
      </w:r>
      <w:r w:rsidRPr="0024131D">
        <w:t>.306 [14]</w:t>
      </w:r>
      <w:r w:rsidRPr="0024131D">
        <w:rPr>
          <w:rFonts w:cs="v4.2.0"/>
        </w:rPr>
        <w:t xml:space="preserve">  and the </w:t>
      </w:r>
      <w:r w:rsidRPr="0024131D">
        <w:rPr>
          <w:i/>
        </w:rPr>
        <w:t>enhancedMeasurementLEO-r17</w:t>
      </w:r>
      <w:r w:rsidRPr="0024131D">
        <w:rPr>
          <w:rFonts w:cs="v4.2.0"/>
        </w:rPr>
        <w:t xml:space="preserve"> is enabled,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lastRenderedPageBreak/>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3C298E61"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lastRenderedPageBreak/>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lastRenderedPageBreak/>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C738DD">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C738DD">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C738DD">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lastRenderedPageBreak/>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C738DD">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C738DD">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C738DD">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C738DD">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C738DD">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C738DD">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4:</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d,max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e,max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2*M</w:t>
            </w:r>
            <w:r w:rsidR="00BC6DEF" w:rsidRPr="0024131D">
              <w:rPr>
                <w:rFonts w:eastAsia="Malgun Gothic"/>
                <w:snapToGrid w:val="0"/>
                <w:vertAlign w:val="subscript"/>
                <w:lang w:eastAsia="zh-CN"/>
              </w:rPr>
              <w:t>m,max</w:t>
            </w:r>
            <w:r w:rsidR="00BC6DEF" w:rsidRPr="0024131D">
              <w:rPr>
                <w:rFonts w:eastAsia="Malgun Gothic"/>
                <w:snapToGrid w:val="0"/>
                <w:lang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lastRenderedPageBreak/>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lastRenderedPageBreak/>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C738DD">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C738DD">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C738DD">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C738DD">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C738DD">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C738DD">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Pr>
                <w:rFonts w:eastAsia="Malgun Gothic"/>
                <w:snapToGrid w:val="0"/>
                <w:lang w:val="fr-FR" w:eastAsia="zh-CN"/>
              </w:rPr>
              <w:t>Note 5:</w:t>
            </w:r>
            <w:r>
              <w:rPr>
                <w:rFonts w:eastAsia="Malgun Gothic"/>
                <w:lang w:val="fr-FR"/>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lastRenderedPageBreak/>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lastRenderedPageBreak/>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313A6">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313A6">
            <w:pPr>
              <w:pStyle w:val="TAH"/>
            </w:pPr>
          </w:p>
        </w:tc>
        <w:tc>
          <w:tcPr>
            <w:tcW w:w="751" w:type="pct"/>
          </w:tcPr>
          <w:p w14:paraId="02A80BE4" w14:textId="77777777" w:rsidR="00D808CB" w:rsidRPr="0024131D" w:rsidRDefault="00D808CB" w:rsidP="001313A6">
            <w:pPr>
              <w:pStyle w:val="TAH"/>
            </w:pPr>
            <w:r w:rsidRPr="0024131D">
              <w:t>FR1</w:t>
            </w:r>
          </w:p>
        </w:tc>
        <w:tc>
          <w:tcPr>
            <w:tcW w:w="751" w:type="pct"/>
          </w:tcPr>
          <w:p w14:paraId="03DCE147" w14:textId="77777777" w:rsidR="00D808CB" w:rsidRPr="0024131D" w:rsidRDefault="00D808CB" w:rsidP="001313A6">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313A6">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313A6">
            <w:pPr>
              <w:pStyle w:val="TAC"/>
            </w:pPr>
            <w:r w:rsidRPr="0024131D">
              <w:t>0.32</w:t>
            </w:r>
          </w:p>
        </w:tc>
        <w:tc>
          <w:tcPr>
            <w:tcW w:w="751" w:type="pct"/>
            <w:tcBorders>
              <w:bottom w:val="nil"/>
            </w:tcBorders>
            <w:vAlign w:val="center"/>
          </w:tcPr>
          <w:p w14:paraId="55630F2E" w14:textId="77777777" w:rsidR="00D808CB" w:rsidRPr="0024131D" w:rsidRDefault="00D808CB" w:rsidP="001313A6">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313A6">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313A6">
            <w:pPr>
              <w:pStyle w:val="TAC"/>
            </w:pPr>
            <w:r w:rsidRPr="0024131D">
              <w:t>0.64</w:t>
            </w:r>
          </w:p>
        </w:tc>
        <w:tc>
          <w:tcPr>
            <w:tcW w:w="751" w:type="pct"/>
            <w:tcBorders>
              <w:top w:val="nil"/>
              <w:bottom w:val="nil"/>
            </w:tcBorders>
          </w:tcPr>
          <w:p w14:paraId="17FAAAAE" w14:textId="77777777" w:rsidR="00D808CB" w:rsidRPr="0024131D" w:rsidRDefault="00D808CB" w:rsidP="001313A6">
            <w:pPr>
              <w:pStyle w:val="TAC"/>
              <w:rPr>
                <w:rFonts w:cs="Arial"/>
                <w:sz w:val="16"/>
                <w:lang w:eastAsia="zh-CN"/>
              </w:rPr>
            </w:pPr>
          </w:p>
        </w:tc>
        <w:tc>
          <w:tcPr>
            <w:tcW w:w="751" w:type="pct"/>
          </w:tcPr>
          <w:p w14:paraId="06729DAC" w14:textId="77777777" w:rsidR="00D808CB" w:rsidRPr="0024131D" w:rsidRDefault="00D808CB" w:rsidP="001313A6">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313A6">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313A6">
            <w:pPr>
              <w:pStyle w:val="TAC"/>
            </w:pPr>
            <w:r w:rsidRPr="0024131D">
              <w:t>1.28</w:t>
            </w:r>
          </w:p>
        </w:tc>
        <w:tc>
          <w:tcPr>
            <w:tcW w:w="751" w:type="pct"/>
            <w:tcBorders>
              <w:top w:val="nil"/>
              <w:bottom w:val="nil"/>
            </w:tcBorders>
          </w:tcPr>
          <w:p w14:paraId="26C325A7" w14:textId="77777777" w:rsidR="00D808CB" w:rsidRPr="0024131D" w:rsidRDefault="00D808CB" w:rsidP="001313A6">
            <w:pPr>
              <w:pStyle w:val="TAC"/>
              <w:rPr>
                <w:rFonts w:cs="Arial"/>
                <w:sz w:val="16"/>
                <w:lang w:eastAsia="zh-CN"/>
              </w:rPr>
            </w:pPr>
          </w:p>
        </w:tc>
        <w:tc>
          <w:tcPr>
            <w:tcW w:w="751" w:type="pct"/>
          </w:tcPr>
          <w:p w14:paraId="27883795" w14:textId="77777777" w:rsidR="00D808CB" w:rsidRPr="0024131D" w:rsidRDefault="00D808CB" w:rsidP="001313A6">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313A6">
            <w:pPr>
              <w:pStyle w:val="TAC"/>
            </w:pPr>
            <w:r w:rsidRPr="0024131D">
              <w:t>2.56</w:t>
            </w:r>
          </w:p>
        </w:tc>
        <w:tc>
          <w:tcPr>
            <w:tcW w:w="751" w:type="pct"/>
            <w:tcBorders>
              <w:top w:val="nil"/>
            </w:tcBorders>
          </w:tcPr>
          <w:p w14:paraId="6B471228" w14:textId="77777777" w:rsidR="00D808CB" w:rsidRPr="0024131D" w:rsidRDefault="00D808CB" w:rsidP="001313A6">
            <w:pPr>
              <w:pStyle w:val="TAC"/>
              <w:rPr>
                <w:rFonts w:cs="Arial"/>
                <w:sz w:val="16"/>
                <w:lang w:eastAsia="zh-CN"/>
              </w:rPr>
            </w:pPr>
          </w:p>
        </w:tc>
        <w:tc>
          <w:tcPr>
            <w:tcW w:w="751" w:type="pct"/>
          </w:tcPr>
          <w:p w14:paraId="209074CE" w14:textId="77777777" w:rsidR="00D808CB" w:rsidRPr="0024131D" w:rsidRDefault="00D808CB" w:rsidP="001313A6">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313A6">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313A6">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lastRenderedPageBreak/>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313A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313A6">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313A6">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313A6">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313A6">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313A6">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313A6">
            <w:pPr>
              <w:pStyle w:val="TAC"/>
              <w:rPr>
                <w:rFonts w:cs="Arial"/>
              </w:rPr>
            </w:pPr>
            <w:r w:rsidRPr="0024131D">
              <w:rPr>
                <w:rFonts w:cs="Arial"/>
              </w:rPr>
              <w:t>5.12</w:t>
            </w:r>
          </w:p>
        </w:tc>
        <w:tc>
          <w:tcPr>
            <w:tcW w:w="742" w:type="pct"/>
          </w:tcPr>
          <w:p w14:paraId="71B9B5FF" w14:textId="228F49FE"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313A6">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313A6">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313A6">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313A6">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313A6">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313A6">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313A6">
            <w:pPr>
              <w:pStyle w:val="TAC"/>
              <w:rPr>
                <w:rFonts w:cs="Arial"/>
              </w:rPr>
            </w:pPr>
            <w:r w:rsidRPr="0024131D">
              <w:rPr>
                <w:rFonts w:cs="Arial"/>
              </w:rPr>
              <w:t>0.32</w:t>
            </w:r>
          </w:p>
        </w:tc>
        <w:tc>
          <w:tcPr>
            <w:tcW w:w="869" w:type="pct"/>
          </w:tcPr>
          <w:p w14:paraId="573F5AF4" w14:textId="0B8CA707" w:rsidR="00D808CB" w:rsidRPr="0024131D" w:rsidRDefault="00D808CB" w:rsidP="001313A6">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313A6">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313A6">
            <w:pPr>
              <w:pStyle w:val="TAC"/>
              <w:rPr>
                <w:rFonts w:cs="Arial"/>
              </w:rPr>
            </w:pPr>
          </w:p>
        </w:tc>
        <w:tc>
          <w:tcPr>
            <w:tcW w:w="742" w:type="pct"/>
          </w:tcPr>
          <w:p w14:paraId="3F307153" w14:textId="77777777" w:rsidR="00D808CB" w:rsidRPr="0024131D" w:rsidRDefault="00D808CB" w:rsidP="001313A6">
            <w:pPr>
              <w:pStyle w:val="TAC"/>
              <w:rPr>
                <w:rFonts w:cs="Arial"/>
              </w:rPr>
            </w:pPr>
            <w:r w:rsidRPr="0024131D">
              <w:rPr>
                <w:rFonts w:cs="Arial"/>
              </w:rPr>
              <w:t>0.64</w:t>
            </w:r>
          </w:p>
        </w:tc>
        <w:tc>
          <w:tcPr>
            <w:tcW w:w="869" w:type="pct"/>
          </w:tcPr>
          <w:p w14:paraId="40784CF4" w14:textId="7C298645" w:rsidR="00D808CB" w:rsidRPr="0024131D" w:rsidRDefault="00D808CB" w:rsidP="001313A6">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313A6">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313A6">
            <w:pPr>
              <w:pStyle w:val="TAC"/>
              <w:rPr>
                <w:rFonts w:cs="Arial"/>
              </w:rPr>
            </w:pPr>
          </w:p>
        </w:tc>
        <w:tc>
          <w:tcPr>
            <w:tcW w:w="742" w:type="pct"/>
          </w:tcPr>
          <w:p w14:paraId="25C9C082" w14:textId="77777777" w:rsidR="00D808CB" w:rsidRPr="0024131D" w:rsidRDefault="00D808CB" w:rsidP="001313A6">
            <w:pPr>
              <w:pStyle w:val="TAC"/>
              <w:rPr>
                <w:rFonts w:cs="Arial"/>
              </w:rPr>
            </w:pPr>
            <w:r w:rsidRPr="0024131D">
              <w:rPr>
                <w:rFonts w:cs="Arial"/>
              </w:rPr>
              <w:t>1.28</w:t>
            </w:r>
          </w:p>
        </w:tc>
        <w:tc>
          <w:tcPr>
            <w:tcW w:w="869" w:type="pct"/>
          </w:tcPr>
          <w:p w14:paraId="47EB0601" w14:textId="0526FAB8"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313A6">
            <w:pPr>
              <w:pStyle w:val="TAC"/>
              <w:rPr>
                <w:rFonts w:cs="Arial"/>
              </w:rPr>
            </w:pPr>
            <w:r w:rsidRPr="0024131D">
              <w:rPr>
                <w:rFonts w:cs="Arial"/>
              </w:rPr>
              <w:t>4</w:t>
            </w:r>
          </w:p>
        </w:tc>
        <w:tc>
          <w:tcPr>
            <w:tcW w:w="970" w:type="pct"/>
          </w:tcPr>
          <w:p w14:paraId="535B8033"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313A6">
            <w:pPr>
              <w:pStyle w:val="TAC"/>
              <w:rPr>
                <w:rFonts w:cs="Arial"/>
              </w:rPr>
            </w:pPr>
          </w:p>
        </w:tc>
        <w:tc>
          <w:tcPr>
            <w:tcW w:w="742" w:type="pct"/>
          </w:tcPr>
          <w:p w14:paraId="5FBA69B2" w14:textId="77777777" w:rsidR="00D808CB" w:rsidRPr="0024131D" w:rsidRDefault="00D808CB" w:rsidP="001313A6">
            <w:pPr>
              <w:pStyle w:val="TAC"/>
              <w:rPr>
                <w:rFonts w:cs="Arial"/>
              </w:rPr>
            </w:pPr>
            <w:r w:rsidRPr="0024131D">
              <w:rPr>
                <w:rFonts w:cs="Arial"/>
              </w:rPr>
              <w:t>2.56</w:t>
            </w:r>
          </w:p>
        </w:tc>
        <w:tc>
          <w:tcPr>
            <w:tcW w:w="869" w:type="pct"/>
          </w:tcPr>
          <w:p w14:paraId="0D75C7AE" w14:textId="4D7B5A3E" w:rsidR="00D808CB" w:rsidRPr="0024131D" w:rsidRDefault="00D808CB" w:rsidP="001313A6">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313A6">
            <w:pPr>
              <w:pStyle w:val="TAC"/>
              <w:rPr>
                <w:rFonts w:cs="Arial"/>
              </w:rPr>
            </w:pPr>
            <w:r w:rsidRPr="0024131D">
              <w:rPr>
                <w:rFonts w:cs="Arial"/>
              </w:rPr>
              <w:t>3</w:t>
            </w:r>
          </w:p>
        </w:tc>
        <w:tc>
          <w:tcPr>
            <w:tcW w:w="970" w:type="pct"/>
          </w:tcPr>
          <w:p w14:paraId="3880F90D" w14:textId="77777777" w:rsidR="00D808CB" w:rsidRPr="0024131D" w:rsidRDefault="00D808CB" w:rsidP="001313A6">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lastRenderedPageBreak/>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313A6">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313A6">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313A6">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313A6">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313A6">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313A6">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313A6">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313A6">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313A6">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313A6">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313A6">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lastRenderedPageBreak/>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313A6">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lastRenderedPageBreak/>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lastRenderedPageBreak/>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313A6">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313A6">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313A6">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313A6">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313A6">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313A6">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313A6">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313A6">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313A6">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313A6">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313A6">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313A6">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313A6">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313A6">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313A6">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313A6">
            <w:pPr>
              <w:rPr>
                <w:rFonts w:ascii="Arial" w:hAnsi="Arial" w:cs="Arial"/>
                <w:sz w:val="18"/>
                <w:lang w:eastAsia="zh-CN"/>
              </w:rPr>
            </w:pPr>
          </w:p>
        </w:tc>
        <w:tc>
          <w:tcPr>
            <w:tcW w:w="404" w:type="pct"/>
            <w:vMerge/>
            <w:hideMark/>
          </w:tcPr>
          <w:p w14:paraId="3C517B0C" w14:textId="77777777" w:rsidR="00D808CB" w:rsidRPr="0024131D" w:rsidRDefault="00D808CB" w:rsidP="001313A6">
            <w:pPr>
              <w:rPr>
                <w:rFonts w:ascii="Arial" w:hAnsi="Arial" w:cs="Arial"/>
                <w:sz w:val="18"/>
                <w:lang w:eastAsia="zh-CN"/>
              </w:rPr>
            </w:pPr>
          </w:p>
        </w:tc>
        <w:tc>
          <w:tcPr>
            <w:tcW w:w="680" w:type="pct"/>
            <w:vMerge/>
            <w:hideMark/>
          </w:tcPr>
          <w:p w14:paraId="1CEA50B5" w14:textId="77777777" w:rsidR="00D808CB" w:rsidRPr="0024131D" w:rsidRDefault="00D808CB" w:rsidP="001313A6">
            <w:pPr>
              <w:rPr>
                <w:rFonts w:ascii="Arial" w:hAnsi="Arial" w:cs="Arial"/>
                <w:sz w:val="18"/>
                <w:lang w:eastAsia="zh-CN"/>
              </w:rPr>
            </w:pPr>
          </w:p>
        </w:tc>
        <w:tc>
          <w:tcPr>
            <w:tcW w:w="1498" w:type="pct"/>
            <w:vMerge/>
            <w:hideMark/>
          </w:tcPr>
          <w:p w14:paraId="6426DEF5" w14:textId="77777777" w:rsidR="00D808CB" w:rsidRPr="0024131D" w:rsidRDefault="00D808CB" w:rsidP="001313A6">
            <w:pPr>
              <w:rPr>
                <w:rFonts w:ascii="Arial" w:hAnsi="Arial" w:cs="Arial"/>
                <w:sz w:val="18"/>
                <w:lang w:eastAsia="zh-CN"/>
              </w:rPr>
            </w:pPr>
          </w:p>
        </w:tc>
        <w:tc>
          <w:tcPr>
            <w:tcW w:w="863" w:type="pct"/>
            <w:vMerge/>
            <w:hideMark/>
          </w:tcPr>
          <w:p w14:paraId="4244477A" w14:textId="77777777" w:rsidR="00D808CB" w:rsidRPr="0024131D" w:rsidRDefault="00D808CB" w:rsidP="001313A6">
            <w:pPr>
              <w:rPr>
                <w:rFonts w:ascii="Arial" w:hAnsi="Arial" w:cs="Arial"/>
                <w:sz w:val="18"/>
                <w:lang w:eastAsia="zh-CN"/>
              </w:rPr>
            </w:pPr>
          </w:p>
        </w:tc>
        <w:tc>
          <w:tcPr>
            <w:tcW w:w="910" w:type="pct"/>
            <w:vMerge/>
            <w:hideMark/>
          </w:tcPr>
          <w:p w14:paraId="5076F16E" w14:textId="77777777" w:rsidR="00D808CB" w:rsidRPr="0024131D" w:rsidRDefault="00D808CB" w:rsidP="001313A6">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lastRenderedPageBreak/>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lastRenderedPageBreak/>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313A6">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313A6">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313A6">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313A6">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313A6">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313A6">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313A6">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313A6">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313A6">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313A6">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313A6">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313A6">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313A6">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313A6">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lastRenderedPageBreak/>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48"/>
        <w:gridCol w:w="727"/>
        <w:gridCol w:w="4637"/>
        <w:gridCol w:w="1660"/>
        <w:gridCol w:w="946"/>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5145F6">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5145F6">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5145F6">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5145F6">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5145F6">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5145F6">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5145F6">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5145F6">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5145F6">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5145F6">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5145F6">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5145F6">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5145F6">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5145F6">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5145F6">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5145F6">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5145F6">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5145F6">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5145F6">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5145F6">
            <w:pPr>
              <w:pStyle w:val="TAC"/>
              <w:rPr>
                <w:rFonts w:cs="Arial"/>
                <w:snapToGrid w:val="0"/>
              </w:rPr>
            </w:pPr>
            <w:r w:rsidRPr="0024131D">
              <w:rPr>
                <w:rFonts w:cs="Arial"/>
              </w:rPr>
              <w:t>0.32</w:t>
            </w:r>
          </w:p>
        </w:tc>
        <w:tc>
          <w:tcPr>
            <w:tcW w:w="362" w:type="pct"/>
          </w:tcPr>
          <w:p w14:paraId="3D8D8E69" w14:textId="115ADC3D" w:rsidR="00FF5110" w:rsidRPr="0024131D" w:rsidRDefault="00FF5110" w:rsidP="005145F6">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5145F6">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alt="" style="width:232.4pt;height:25.05pt;mso-width-percent:0;mso-height-percent:0;mso-width-percent:0;mso-height-percent:0" o:ole="">
                  <v:imagedata r:id="rId15" o:title=""/>
                </v:shape>
                <o:OLEObject Type="Embed" ProgID="Equation.3" ShapeID="_x0000_i1026" DrawAspect="Content" ObjectID="_1812442808"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5145F6">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5145F6">
            <w:pPr>
              <w:pStyle w:val="TAC"/>
              <w:rPr>
                <w:rFonts w:cs="Arial"/>
              </w:rPr>
            </w:pPr>
          </w:p>
        </w:tc>
        <w:tc>
          <w:tcPr>
            <w:tcW w:w="281" w:type="pct"/>
          </w:tcPr>
          <w:p w14:paraId="650C19AD" w14:textId="77777777" w:rsidR="00FF5110" w:rsidRPr="0024131D" w:rsidRDefault="00FF5110" w:rsidP="005145F6">
            <w:pPr>
              <w:pStyle w:val="TAC"/>
              <w:rPr>
                <w:rFonts w:cs="Arial"/>
                <w:snapToGrid w:val="0"/>
              </w:rPr>
            </w:pPr>
            <w:r w:rsidRPr="0024131D">
              <w:rPr>
                <w:rFonts w:cs="Arial"/>
              </w:rPr>
              <w:t>0.64</w:t>
            </w:r>
          </w:p>
        </w:tc>
        <w:tc>
          <w:tcPr>
            <w:tcW w:w="362" w:type="pct"/>
          </w:tcPr>
          <w:p w14:paraId="1C41EE59" w14:textId="54758F64"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5145F6">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5145F6">
            <w:pPr>
              <w:pStyle w:val="TAC"/>
              <w:rPr>
                <w:rFonts w:cs="Arial"/>
              </w:rPr>
            </w:pPr>
          </w:p>
        </w:tc>
        <w:tc>
          <w:tcPr>
            <w:tcW w:w="281" w:type="pct"/>
          </w:tcPr>
          <w:p w14:paraId="0A5F62F9" w14:textId="77777777" w:rsidR="00FF5110" w:rsidRPr="0024131D" w:rsidRDefault="00FF5110" w:rsidP="005145F6">
            <w:pPr>
              <w:pStyle w:val="TAC"/>
              <w:rPr>
                <w:rFonts w:cs="Arial"/>
                <w:snapToGrid w:val="0"/>
              </w:rPr>
            </w:pPr>
            <w:r w:rsidRPr="0024131D">
              <w:rPr>
                <w:rFonts w:cs="Arial"/>
              </w:rPr>
              <w:t>1.28</w:t>
            </w:r>
          </w:p>
        </w:tc>
        <w:tc>
          <w:tcPr>
            <w:tcW w:w="362" w:type="pct"/>
          </w:tcPr>
          <w:p w14:paraId="08649492" w14:textId="4B0C6E45"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5145F6">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5145F6">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5145F6">
            <w:pPr>
              <w:pStyle w:val="TAC"/>
              <w:rPr>
                <w:rFonts w:cs="Arial"/>
              </w:rPr>
            </w:pPr>
          </w:p>
        </w:tc>
        <w:tc>
          <w:tcPr>
            <w:tcW w:w="281" w:type="pct"/>
          </w:tcPr>
          <w:p w14:paraId="2601D148" w14:textId="77777777" w:rsidR="00FF5110" w:rsidRPr="0024131D" w:rsidRDefault="00FF5110" w:rsidP="005145F6">
            <w:pPr>
              <w:pStyle w:val="TAC"/>
              <w:rPr>
                <w:rFonts w:cs="Arial"/>
                <w:snapToGrid w:val="0"/>
              </w:rPr>
            </w:pPr>
            <w:r w:rsidRPr="0024131D">
              <w:rPr>
                <w:rFonts w:cs="Arial"/>
              </w:rPr>
              <w:t>2.56</w:t>
            </w:r>
          </w:p>
        </w:tc>
        <w:tc>
          <w:tcPr>
            <w:tcW w:w="362" w:type="pct"/>
          </w:tcPr>
          <w:p w14:paraId="2EC673A0" w14:textId="74934DED" w:rsidR="00FF5110" w:rsidRPr="0024131D" w:rsidRDefault="00FF5110" w:rsidP="005145F6">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5145F6">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5145F6">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5145F6">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lastRenderedPageBreak/>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lastRenderedPageBreak/>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313A6">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313A6">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313A6">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313A6">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313A6">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313A6">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313A6">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313A6">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313A6">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313A6">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313A6">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313A6">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313A6">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313A6">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313A6">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313A6">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313A6">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313A6">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lastRenderedPageBreak/>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313A6">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313A6">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313A6">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313A6">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313A6">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313A6">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313A6">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313A6">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313A6">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313A6">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313A6">
            <w:pPr>
              <w:pStyle w:val="TAH"/>
            </w:pPr>
          </w:p>
        </w:tc>
      </w:tr>
      <w:tr w:rsidR="00F87F95" w:rsidRPr="0024131D"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313A6">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313A6">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313A6">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24131D" w:rsidRDefault="00F87F95"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313A6">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313A6">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313A6">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313A6">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313A6">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313A6">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313A6">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313A6">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313A6">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313A6">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313A6">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313A6">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313A6">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313A6">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313A6">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313A6">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313A6">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430B21">
            <w:pPr>
              <w:rPr>
                <w:rFonts w:ascii="Arial" w:hAnsi="Arial" w:cs="Arial"/>
                <w:sz w:val="18"/>
                <w:lang w:eastAsia="zh-CN"/>
              </w:rPr>
            </w:pPr>
          </w:p>
        </w:tc>
        <w:tc>
          <w:tcPr>
            <w:tcW w:w="1377" w:type="pct"/>
            <w:vMerge/>
            <w:hideMark/>
          </w:tcPr>
          <w:p w14:paraId="031A443E" w14:textId="77777777" w:rsidR="0025203F" w:rsidRPr="0024131D" w:rsidRDefault="0025203F" w:rsidP="00430B21">
            <w:pPr>
              <w:rPr>
                <w:rFonts w:ascii="Arial" w:hAnsi="Arial" w:cs="Arial"/>
                <w:sz w:val="18"/>
                <w:lang w:eastAsia="zh-CN"/>
              </w:rPr>
            </w:pPr>
          </w:p>
        </w:tc>
        <w:tc>
          <w:tcPr>
            <w:tcW w:w="1450" w:type="pct"/>
            <w:vMerge/>
            <w:hideMark/>
          </w:tcPr>
          <w:p w14:paraId="21B8A470" w14:textId="77777777" w:rsidR="0025203F" w:rsidRPr="0024131D" w:rsidRDefault="0025203F" w:rsidP="00430B21">
            <w:pPr>
              <w:rPr>
                <w:rFonts w:ascii="Arial" w:hAnsi="Arial" w:cs="Arial"/>
                <w:sz w:val="18"/>
                <w:lang w:eastAsia="zh-CN"/>
              </w:rPr>
            </w:pPr>
          </w:p>
        </w:tc>
        <w:tc>
          <w:tcPr>
            <w:tcW w:w="1440" w:type="pct"/>
            <w:vMerge/>
            <w:hideMark/>
          </w:tcPr>
          <w:p w14:paraId="43893315" w14:textId="77777777" w:rsidR="0025203F" w:rsidRPr="0024131D" w:rsidRDefault="0025203F" w:rsidP="00430B21">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430B21">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430B21">
            <w:pPr>
              <w:rPr>
                <w:rFonts w:ascii="Arial" w:hAnsi="Arial" w:cs="Arial"/>
                <w:sz w:val="18"/>
                <w:lang w:eastAsia="zh-CN"/>
              </w:rPr>
            </w:pPr>
          </w:p>
        </w:tc>
        <w:tc>
          <w:tcPr>
            <w:tcW w:w="2651" w:type="dxa"/>
            <w:vMerge/>
            <w:hideMark/>
          </w:tcPr>
          <w:p w14:paraId="618C2D9F" w14:textId="77777777" w:rsidR="00791FB3" w:rsidRPr="0024131D" w:rsidRDefault="00791FB3" w:rsidP="00430B21">
            <w:pPr>
              <w:rPr>
                <w:rFonts w:ascii="Arial" w:hAnsi="Arial" w:cs="Arial"/>
                <w:sz w:val="18"/>
                <w:lang w:eastAsia="zh-CN"/>
              </w:rPr>
            </w:pPr>
          </w:p>
        </w:tc>
        <w:tc>
          <w:tcPr>
            <w:tcW w:w="2792" w:type="dxa"/>
            <w:vMerge/>
            <w:hideMark/>
          </w:tcPr>
          <w:p w14:paraId="59BF29E4" w14:textId="77777777" w:rsidR="00791FB3" w:rsidRPr="0024131D" w:rsidRDefault="00791FB3" w:rsidP="00430B21">
            <w:pPr>
              <w:rPr>
                <w:rFonts w:ascii="Arial" w:hAnsi="Arial" w:cs="Arial"/>
                <w:sz w:val="18"/>
                <w:lang w:eastAsia="zh-CN"/>
              </w:rPr>
            </w:pPr>
          </w:p>
        </w:tc>
        <w:tc>
          <w:tcPr>
            <w:tcW w:w="2774" w:type="dxa"/>
            <w:vMerge/>
            <w:hideMark/>
          </w:tcPr>
          <w:p w14:paraId="15B6F6B5" w14:textId="77777777" w:rsidR="00791FB3" w:rsidRPr="0024131D" w:rsidRDefault="00791FB3" w:rsidP="00430B21">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lastRenderedPageBreak/>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5145F6">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24131D" w:rsidRDefault="001E1993" w:rsidP="00253E7A">
            <w:pPr>
              <w:pStyle w:val="TAC"/>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7" w:name="OLE_LINK13"/>
            <w:bookmarkStart w:id="8"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7"/>
            <w:bookmarkEnd w:id="8"/>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lastRenderedPageBreak/>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lastRenderedPageBreak/>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lastRenderedPageBreak/>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8B25C8">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8B25C8">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8B25C8">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8B25C8">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8B25C8">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8B25C8">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8B25C8">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8B25C8">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8B25C8">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8B25C8">
            <w:pPr>
              <w:pStyle w:val="TAH"/>
            </w:pPr>
          </w:p>
        </w:tc>
      </w:tr>
      <w:tr w:rsidR="00D77779" w:rsidRPr="0024131D"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8B25C8">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8B25C8">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8B25C8">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8B25C8">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8B25C8">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8B25C8">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8B25C8">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8B25C8">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8B25C8">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8B25C8">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8B25C8">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8B25C8">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lastRenderedPageBreak/>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8B25C8">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8B25C8">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8B25C8">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lastRenderedPageBreak/>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8B25C8">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lastRenderedPageBreak/>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8B25C8">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8B25C8">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8B25C8">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8B25C8">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8B25C8">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8B25C8">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8B25C8">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8B25C8">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8B25C8">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8B25C8">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8B25C8">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8B25C8">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8B25C8">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8B25C8">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8B25C8">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8B25C8">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8B25C8">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8B25C8">
            <w:pPr>
              <w:pStyle w:val="TAH"/>
            </w:pPr>
          </w:p>
        </w:tc>
      </w:tr>
      <w:tr w:rsidR="00D77779" w:rsidRPr="0024131D"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8B25C8">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8B25C8">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8B25C8">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24131D" w:rsidRDefault="00D77779"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8B25C8">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8B25C8">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8B25C8">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8B25C8">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8B25C8">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8B25C8">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8B25C8">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8B25C8">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8B25C8">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8B25C8">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8B25C8">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8B25C8">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8B25C8">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8B25C8">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8B25C8">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lastRenderedPageBreak/>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8B25C8">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24131D" w:rsidRDefault="00D77779"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lastRenderedPageBreak/>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lastRenderedPageBreak/>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7250D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7250D4">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7250D4">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7250D4">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7250D4">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7250D4">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7250D4">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7250D4">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7250D4">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7250D4">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7250D4">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7250D4">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7250D4">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7250D4">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7250D4">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7250D4">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7250D4">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7250D4">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7250D4">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7250D4">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7250D4">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7250D4">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7250D4">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7250D4">
            <w:pPr>
              <w:pStyle w:val="TAH"/>
            </w:pPr>
          </w:p>
        </w:tc>
      </w:tr>
      <w:tr w:rsidR="00A534A1" w:rsidRPr="0024131D"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7250D4">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7250D4">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7250D4">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24131D" w:rsidRDefault="00A534A1" w:rsidP="007250D4">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(36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24131D" w:rsidRDefault="00AF0BE8" w:rsidP="007250D4">
            <w:pPr>
              <w:pStyle w:val="TAC"/>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7250D4">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7250D4">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7250D4">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7250D4">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7250D4">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7250D4">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7250D4">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7250D4">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7250D4">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7250D4">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7250D4">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7250D4">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7250D4">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7250D4">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7250D4">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7250D4">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7250D4">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5145F6">
            <w:pPr>
              <w:rPr>
                <w:rFonts w:ascii="Arial" w:hAnsi="Arial" w:cs="Arial"/>
                <w:sz w:val="18"/>
                <w:lang w:eastAsia="zh-CN"/>
              </w:rPr>
            </w:pPr>
          </w:p>
        </w:tc>
        <w:tc>
          <w:tcPr>
            <w:tcW w:w="2624" w:type="dxa"/>
            <w:vMerge/>
            <w:hideMark/>
          </w:tcPr>
          <w:p w14:paraId="175FD287" w14:textId="77777777" w:rsidR="00FF5110" w:rsidRPr="0024131D" w:rsidRDefault="00FF5110" w:rsidP="005145F6">
            <w:pPr>
              <w:rPr>
                <w:rFonts w:ascii="Arial" w:hAnsi="Arial" w:cs="Arial"/>
                <w:sz w:val="18"/>
                <w:lang w:eastAsia="zh-CN"/>
              </w:rPr>
            </w:pPr>
          </w:p>
        </w:tc>
        <w:tc>
          <w:tcPr>
            <w:tcW w:w="2660" w:type="dxa"/>
            <w:vMerge/>
            <w:hideMark/>
          </w:tcPr>
          <w:p w14:paraId="521C32C0" w14:textId="77777777" w:rsidR="00FF5110" w:rsidRPr="0024131D" w:rsidRDefault="00FF5110" w:rsidP="005145F6">
            <w:pPr>
              <w:rPr>
                <w:rFonts w:ascii="Arial" w:hAnsi="Arial" w:cs="Arial"/>
                <w:sz w:val="18"/>
                <w:lang w:eastAsia="zh-CN"/>
              </w:rPr>
            </w:pPr>
          </w:p>
        </w:tc>
        <w:tc>
          <w:tcPr>
            <w:tcW w:w="2652" w:type="dxa"/>
            <w:vMerge/>
            <w:hideMark/>
          </w:tcPr>
          <w:p w14:paraId="1ED3C1F3" w14:textId="77777777" w:rsidR="00FF5110" w:rsidRPr="0024131D" w:rsidRDefault="00FF5110" w:rsidP="005145F6">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5145F6">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430B21">
            <w:pPr>
              <w:rPr>
                <w:rFonts w:ascii="Arial" w:hAnsi="Arial" w:cs="Arial"/>
                <w:sz w:val="18"/>
                <w:lang w:eastAsia="zh-CN"/>
              </w:rPr>
            </w:pPr>
          </w:p>
        </w:tc>
        <w:tc>
          <w:tcPr>
            <w:tcW w:w="2636" w:type="dxa"/>
            <w:vMerge/>
            <w:hideMark/>
          </w:tcPr>
          <w:p w14:paraId="0AC48BF3" w14:textId="77777777" w:rsidR="00791FB3" w:rsidRPr="0024131D" w:rsidRDefault="00791FB3" w:rsidP="00430B21">
            <w:pPr>
              <w:rPr>
                <w:rFonts w:ascii="Arial" w:hAnsi="Arial" w:cs="Arial"/>
                <w:sz w:val="18"/>
                <w:lang w:eastAsia="zh-CN"/>
              </w:rPr>
            </w:pPr>
          </w:p>
        </w:tc>
        <w:tc>
          <w:tcPr>
            <w:tcW w:w="2777" w:type="dxa"/>
            <w:vMerge/>
            <w:hideMark/>
          </w:tcPr>
          <w:p w14:paraId="3139A239" w14:textId="77777777" w:rsidR="00791FB3" w:rsidRPr="0024131D" w:rsidRDefault="00791FB3" w:rsidP="00430B21">
            <w:pPr>
              <w:rPr>
                <w:rFonts w:ascii="Arial" w:hAnsi="Arial" w:cs="Arial"/>
                <w:sz w:val="18"/>
                <w:lang w:eastAsia="zh-CN"/>
              </w:rPr>
            </w:pPr>
          </w:p>
        </w:tc>
        <w:tc>
          <w:tcPr>
            <w:tcW w:w="2759" w:type="dxa"/>
            <w:vMerge/>
            <w:hideMark/>
          </w:tcPr>
          <w:p w14:paraId="0B114059" w14:textId="77777777" w:rsidR="00791FB3" w:rsidRPr="0024131D" w:rsidRDefault="00791FB3" w:rsidP="00430B21">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430B21">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lastRenderedPageBreak/>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24131D" w:rsidRDefault="00F020D7" w:rsidP="00E45A0C">
            <w:pPr>
              <w:pStyle w:val="TAL"/>
              <w:rPr>
                <w:rFonts w:cs="Arial"/>
                <w:lang w:eastAsia="zh-CN"/>
              </w:rPr>
            </w:pPr>
            <w:r w:rsidRPr="0024131D">
              <w:rPr>
                <w:rFonts w:cs="Arial"/>
                <w:lang w:eastAsia="zh-CN"/>
              </w:rPr>
              <w:t>K3</w:t>
            </w:r>
            <w:r w:rsidR="00AA4B0D">
              <w:rPr>
                <w:rFonts w:cs="Arial"/>
                <w:lang w:eastAsia="zh-CN"/>
              </w:rPr>
              <w:t xml:space="preserve"> </w:t>
            </w:r>
            <w:r w:rsidRPr="0024131D">
              <w:rPr>
                <w:rFonts w:cs="Arial"/>
                <w:lang w:eastAsia="zh-CN"/>
              </w:rPr>
              <w:t>x</w:t>
            </w:r>
            <w:r w:rsidR="00AA4B0D">
              <w:rPr>
                <w:rFonts w:cs="Arial"/>
                <w:lang w:eastAsia="zh-CN"/>
              </w:rPr>
              <w:t xml:space="preserve"> </w:t>
            </w: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5145F6">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5145F6">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5145F6">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lastRenderedPageBreak/>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lastRenderedPageBreak/>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lastRenderedPageBreak/>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8B25C8">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8B25C8">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8B25C8">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8B25C8">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8B25C8">
            <w:pPr>
              <w:pStyle w:val="TAH"/>
            </w:pPr>
          </w:p>
        </w:tc>
      </w:tr>
      <w:tr w:rsidR="00220A02" w:rsidRPr="0024131D"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8B25C8">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lastRenderedPageBreak/>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8B25C8">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8B25C8">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8B25C8">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8B25C8">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8B25C8">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8B25C8">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8B25C8">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8B25C8">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8B25C8">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8B25C8">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lastRenderedPageBreak/>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lastRenderedPageBreak/>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8B25C8">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8B25C8">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8B25C8">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8B25C8">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8B25C8">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8B25C8">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8B25C8">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8B25C8">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8B25C8">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8B25C8">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8B25C8">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8B25C8">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8B25C8">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8B25C8">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8B25C8">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8B25C8">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8B25C8">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8B25C8">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8B25C8">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8B25C8">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8B25C8">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8B25C8">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8B25C8">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8B25C8">
            <w:pPr>
              <w:pStyle w:val="TAH"/>
            </w:pPr>
          </w:p>
        </w:tc>
      </w:tr>
      <w:tr w:rsidR="00220A02" w:rsidRPr="0024131D"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8B25C8">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8B25C8">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8B25C8">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24131D" w:rsidRDefault="00220A02" w:rsidP="008B25C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8B25C8">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8B25C8">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8B25C8">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8B25C8">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8B25C8">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8B25C8">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8B25C8">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8B25C8">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8B25C8">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8B25C8">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8B25C8">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8B25C8">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8B25C8">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8B25C8">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8B25C8">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8B25C8">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8B25C8">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8B25C8">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8B25C8">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8B25C8">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8B25C8">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8B25C8">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8B25C8">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8B25C8">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8B25C8">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8B25C8">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8B25C8">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8B25C8">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8B25C8">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8B25C8">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8B25C8">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8B25C8">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8B25C8">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8B25C8">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8B25C8">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8B25C8">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8B25C8">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8B25C8">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lastRenderedPageBreak/>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8B25C8">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24131D" w:rsidRDefault="00220A02" w:rsidP="00253E7A">
            <w:pPr>
              <w:pStyle w:val="TAC"/>
            </w:pPr>
            <w:r w:rsidRPr="0024131D">
              <w:t>K1</w:t>
            </w:r>
            <w:r w:rsidR="00AA4B0D">
              <w:t xml:space="preserve"> </w:t>
            </w:r>
            <w:r w:rsidRPr="0024131D">
              <w:t>x</w:t>
            </w:r>
            <w:r w:rsidR="00AA4B0D">
              <w:t xml:space="preserve"> </w:t>
            </w: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23×N1</m:t>
                      </m:r>
                    </m:num>
                    <m:den>
                      <m:r>
                        <w:rPr>
                          <w:rFonts w:ascii="Cambria Math" w:hAnsi="Cambria Math"/>
                        </w:rPr>
                        <m:t>PTW/DRX_cycle_length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8B25C8">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8B25C8">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lastRenderedPageBreak/>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lastRenderedPageBreak/>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7250D4">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7250D4">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7250D4">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7250D4">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7250D4">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7250D4">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7250D4">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7250D4">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7250D4">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7250D4">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7250D4">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7250D4">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7250D4">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313A6">
            <w:pPr>
              <w:rPr>
                <w:rFonts w:ascii="Arial" w:hAnsi="Arial" w:cs="Arial"/>
                <w:sz w:val="18"/>
                <w:lang w:eastAsia="zh-CN"/>
              </w:rPr>
            </w:pPr>
          </w:p>
        </w:tc>
        <w:tc>
          <w:tcPr>
            <w:tcW w:w="2624" w:type="dxa"/>
            <w:vMerge/>
            <w:hideMark/>
          </w:tcPr>
          <w:p w14:paraId="32F02225" w14:textId="77777777" w:rsidR="00F87F95" w:rsidRPr="0024131D" w:rsidRDefault="00F87F95" w:rsidP="001313A6">
            <w:pPr>
              <w:rPr>
                <w:rFonts w:ascii="Arial" w:hAnsi="Arial" w:cs="Arial"/>
                <w:sz w:val="18"/>
                <w:lang w:eastAsia="zh-CN"/>
              </w:rPr>
            </w:pPr>
          </w:p>
        </w:tc>
        <w:tc>
          <w:tcPr>
            <w:tcW w:w="2679" w:type="dxa"/>
            <w:vMerge/>
            <w:hideMark/>
          </w:tcPr>
          <w:p w14:paraId="415AC07B" w14:textId="77777777" w:rsidR="00F87F95" w:rsidRPr="0024131D" w:rsidRDefault="00F87F95" w:rsidP="001313A6">
            <w:pPr>
              <w:rPr>
                <w:rFonts w:ascii="Arial" w:hAnsi="Arial" w:cs="Arial"/>
                <w:sz w:val="18"/>
                <w:lang w:eastAsia="zh-CN"/>
              </w:rPr>
            </w:pPr>
          </w:p>
        </w:tc>
        <w:tc>
          <w:tcPr>
            <w:tcW w:w="2667" w:type="dxa"/>
            <w:vMerge/>
            <w:hideMark/>
          </w:tcPr>
          <w:p w14:paraId="5196FCC2" w14:textId="77777777" w:rsidR="00F87F95" w:rsidRPr="0024131D" w:rsidRDefault="00F87F95" w:rsidP="001313A6">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alt="" style="width:231.05pt;height:26.45pt;mso-width-percent:0;mso-height-percent:0;mso-width-percent:0;mso-height-percent:0" o:ole="">
                  <v:imagedata r:id="rId15" o:title=""/>
                </v:shape>
                <o:OLEObject Type="Embed" ProgID="Equation.3" ShapeID="_x0000_i1027" DrawAspect="Content" ObjectID="_1812442809"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lastRenderedPageBreak/>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lastRenderedPageBreak/>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lastRenderedPageBreak/>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8B25C8">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8B25C8">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8B25C8">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8B25C8">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8B25C8">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8B25C8">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8B25C8">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8B25C8">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8B25C8">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8B25C8">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8B25C8">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8B25C8">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lastRenderedPageBreak/>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8B25C8">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8B25C8">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8B25C8">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8B25C8">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8B25C8">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8B25C8">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8B25C8">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8B25C8">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8B25C8">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8B25C8">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8B25C8">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8B25C8">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8B25C8">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8B25C8">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8B25C8">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8B25C8">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8B25C8">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8B25C8">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8B25C8">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8B25C8">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8B25C8">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8B25C8">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8B25C8">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8B25C8">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8B25C8">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8B25C8">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8B25C8">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8B25C8">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8B25C8">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8B25C8">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8B25C8">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8B25C8">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8B25C8">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8B25C8">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8B25C8">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8B25C8">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lastRenderedPageBreak/>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8B25C8">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9"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9"/>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lastRenderedPageBreak/>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5D4744CD" w14:textId="77777777" w:rsidR="008B5183" w:rsidRPr="0024131D" w:rsidRDefault="008B5183" w:rsidP="008B5183">
      <w:pPr>
        <w:pStyle w:val="B10"/>
      </w:pPr>
      <w:r w:rsidRPr="0024131D">
        <w:rPr>
          <w:rFonts w:cs="v4.2.0"/>
        </w:rPr>
        <w:t>-</w:t>
      </w:r>
      <w:r w:rsidRPr="0024131D">
        <w:rPr>
          <w:rFonts w:cs="v4.2.0"/>
        </w:rPr>
        <w:tab/>
        <w:t>Intra-frequency carrier, and</w:t>
      </w:r>
    </w:p>
    <w:p w14:paraId="122751A1" w14:textId="56DFB5CB" w:rsidR="008B5183" w:rsidRPr="0024131D" w:rsidRDefault="00F73A3E" w:rsidP="008B5183">
      <w:pPr>
        <w:pStyle w:val="B10"/>
      </w:pPr>
      <w:r w:rsidRPr="0024131D">
        <w:t>-</w:t>
      </w:r>
      <w:r w:rsidRPr="0024131D">
        <w:tab/>
        <w:t>Depending on UE capability, 7 NR inter-frequency carriers</w:t>
      </w:r>
      <w:r w:rsidRPr="0024131D">
        <w:rPr>
          <w:rFonts w:hint="eastAsia"/>
          <w:lang w:eastAsia="zh-CN"/>
        </w:rPr>
        <w:t>.</w:t>
      </w:r>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341AA15C" w14:textId="7309259F" w:rsidR="008B5183" w:rsidRPr="0024131D" w:rsidRDefault="009C5D57" w:rsidP="009C5D57">
      <w:pPr>
        <w:pStyle w:val="B10"/>
        <w:rPr>
          <w:rFonts w:cs="v4.2.0"/>
        </w:rPr>
      </w:pPr>
      <w:r w:rsidRPr="0024131D">
        <w:rPr>
          <w:rFonts w:eastAsia="SimSun" w:hint="eastAsia"/>
          <w:lang w:eastAsia="zh-CN"/>
        </w:rPr>
        <w:t>-</w:t>
      </w:r>
      <w:r w:rsidRPr="0024131D">
        <w:rPr>
          <w:rFonts w:eastAsia="SimSun"/>
          <w:lang w:eastAsia="zh-CN"/>
        </w:rPr>
        <w:tab/>
      </w:r>
      <w:r w:rsidRPr="0024131D">
        <w:rPr>
          <w:rFonts w:eastAsia="SimSun" w:hint="eastAsia"/>
          <w:lang w:eastAsia="zh-CN"/>
        </w:rPr>
        <w:t xml:space="preserve"> </w:t>
      </w:r>
      <w:r w:rsidRPr="0024131D">
        <w:t xml:space="preserve">if </w:t>
      </w:r>
      <w:r w:rsidRPr="0024131D">
        <w:rPr>
          <w:i/>
          <w:iCs/>
        </w:rPr>
        <w:t>distanceThresh</w:t>
      </w:r>
      <w:r w:rsidRPr="0024131D">
        <w:t xml:space="preserve"> and </w:t>
      </w:r>
      <w:r w:rsidRPr="0024131D">
        <w:rPr>
          <w:rFonts w:eastAsia="SimSun"/>
          <w:i/>
          <w:iCs/>
          <w:lang w:eastAsia="zh-CN"/>
        </w:rPr>
        <w:t>movingR</w:t>
      </w:r>
      <w:r w:rsidRPr="0024131D">
        <w:rPr>
          <w:i/>
          <w:iCs/>
        </w:rPr>
        <w:t>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sidRPr="0024131D">
        <w:rPr>
          <w:rFonts w:eastAsia="SimSun" w:hint="eastAsia"/>
          <w:lang w:eastAsia="zh-CN"/>
        </w:rPr>
        <w:t>[</w:t>
      </w:r>
      <w:r w:rsidRPr="0024131D">
        <w:rPr>
          <w:i/>
          <w:iCs/>
        </w:rPr>
        <w:t>movingReferenceLocation</w:t>
      </w:r>
      <w:r w:rsidRPr="0024131D">
        <w:rPr>
          <w:rFonts w:eastAsia="SimSun" w:hint="eastAsia"/>
          <w:lang w:eastAsia="zh-CN"/>
        </w:rPr>
        <w:t>]</w:t>
      </w:r>
      <w:r w:rsidRPr="0024131D">
        <w:rPr>
          <w:i/>
          <w:iCs/>
        </w:rPr>
        <w:t xml:space="preserve">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w:t>
      </w:r>
      <w:r w:rsidRPr="0024131D">
        <w:rPr>
          <w:rFonts w:eastAsia="SimSun"/>
          <w:lang w:eastAsia="zh-CN"/>
        </w:rPr>
        <w:t>80</w:t>
      </w:r>
      <w:r w:rsidRPr="0024131D">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lastRenderedPageBreak/>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313A6">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313A6">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313A6">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562268AC" w:rsidR="008B5183" w:rsidRPr="0024131D" w:rsidRDefault="008B5183" w:rsidP="001313A6">
            <w:pPr>
              <w:keepNext/>
              <w:keepLines/>
              <w:spacing w:after="0"/>
              <w:jc w:val="center"/>
              <w:rPr>
                <w:rFonts w:ascii="Arial" w:hAnsi="Arial"/>
                <w:b/>
                <w:sz w:val="18"/>
                <w:vertAlign w:val="superscript"/>
              </w:rPr>
            </w:pPr>
            <w:r w:rsidRPr="0024131D">
              <w:rPr>
                <w:rFonts w:ascii="Arial" w:hAnsi="Arial"/>
                <w:b/>
                <w:sz w:val="18"/>
              </w:rPr>
              <w:t>FR1</w:t>
            </w:r>
            <w:r w:rsidR="00B76589">
              <w:rPr>
                <w:rFonts w:ascii="Arial" w:hAnsi="Arial" w:hint="eastAsia"/>
                <w:b/>
                <w:sz w:val="18"/>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313A6">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313A6">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313A6">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313A6">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313A6">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313A6">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313A6">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313A6">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50477F37" w14:textId="03B486A7" w:rsidR="004A2017" w:rsidRDefault="00504306" w:rsidP="004A2017">
      <w:r>
        <w:t>The UE shall be able to evaluate whether a newly detectable intra-frequency cell meets the reselection criteria defined in TS</w:t>
      </w:r>
      <w:r w:rsidR="0068400B">
        <w:t xml:space="preserve"> </w:t>
      </w:r>
      <w:r>
        <w:t>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TS</w:t>
      </w:r>
      <w:r w:rsidR="0068400B">
        <w:t xml:space="preserve"> </w:t>
      </w:r>
      <w:r>
        <w:t xml:space="preserve">38.306 [14] </w:t>
      </w:r>
      <w:r>
        <w:rPr>
          <w:rFonts w:cs="v4.2.0"/>
        </w:rPr>
        <w:t xml:space="preserve">or if the </w:t>
      </w:r>
      <w:r>
        <w:rPr>
          <w:i/>
        </w:rPr>
        <w:t>enhancedMeasurementLEO-r17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61E83D11" w14:textId="6A19ED5C" w:rsidR="004A2017" w:rsidRDefault="00504306" w:rsidP="004A2017">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or if the </w:t>
      </w:r>
      <w:r>
        <w:rPr>
          <w:i/>
        </w:rPr>
        <w:t>enhancedMeasurementLEO-r17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w:t>
      </w:r>
      <w:r w:rsidR="0068400B">
        <w:t xml:space="preserve"> </w:t>
      </w:r>
      <w:r>
        <w:t>38.306 [14]</w:t>
      </w:r>
      <w:r>
        <w:rPr>
          <w:rFonts w:cs="v4.2.0"/>
        </w:rPr>
        <w:t xml:space="preserve"> and the </w:t>
      </w:r>
      <w:r>
        <w:rPr>
          <w:i/>
        </w:rPr>
        <w:t>enhancedMeasurementLEO-r17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1862E7B" w14:textId="77777777" w:rsidR="004A2017" w:rsidRDefault="004A2017" w:rsidP="004A2017">
      <w:pPr>
        <w:rPr>
          <w:rFonts w:cs="v4.2.0"/>
          <w:lang w:eastAsia="zh-CN"/>
        </w:rPr>
      </w:pPr>
      <w:r>
        <w:rPr>
          <w:rFonts w:cs="v4.2.0"/>
          <w:lang w:eastAsia="zh-CN"/>
        </w:rPr>
        <w:t>F</w:t>
      </w:r>
      <w:r>
        <w:rPr>
          <w:rFonts w:cs="v4.2.0" w:hint="eastAsia"/>
          <w:lang w:eastAsia="zh-CN"/>
        </w:rPr>
        <w:t>or UE in FR1-NTN: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lastRenderedPageBreak/>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56B26A7" w14:textId="5C80936F" w:rsidR="00CB7408" w:rsidRPr="0024131D" w:rsidRDefault="00504306" w:rsidP="00CB7408">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w:t>
      </w:r>
      <w:r w:rsidR="0068400B">
        <w:t xml:space="preserve"> </w:t>
      </w:r>
      <w:r>
        <w:t>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rPr>
        <w:t>enhancedMeasurementLEO-r17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6BB67564" w14:textId="1C9A0F52" w:rsidR="00CB7408" w:rsidRPr="0024131D" w:rsidRDefault="00CB7408" w:rsidP="00CB7408">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4A6C6F84" w14:textId="0F342AAD" w:rsidR="00CB7408" w:rsidRPr="0024131D" w:rsidRDefault="00CB7408" w:rsidP="00CB7408">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lastRenderedPageBreak/>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433C12EC" w:rsidR="008B5183" w:rsidRPr="0024131D" w:rsidRDefault="008B5183" w:rsidP="00253E7A">
            <w:pPr>
              <w:pStyle w:val="TAH"/>
              <w:rPr>
                <w:vertAlign w:val="superscript"/>
              </w:rPr>
            </w:pPr>
            <w:r w:rsidRPr="0024131D">
              <w:t>FR1</w:t>
            </w:r>
            <w:r w:rsidR="00B76589">
              <w:rPr>
                <w:rFonts w:hint="eastAsia"/>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313A6">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313A6">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313A6">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lastRenderedPageBreak/>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618A21A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03764F8B" w14:textId="67F55C25" w:rsidR="005946FE" w:rsidRPr="0024131D" w:rsidRDefault="005946FE" w:rsidP="005946FE">
      <w:pPr>
        <w:rPr>
          <w:rFonts w:cs="v4.2.0"/>
        </w:rPr>
      </w:pPr>
      <w:r w:rsidRPr="00E048BE">
        <w:rPr>
          <w:rFonts w:cs="v4.2.0"/>
        </w:rPr>
        <w:t>The UE shall be able to evaluate whether a newly detectable inter-frequency cell meets the reselection criteria defined in TS</w:t>
      </w:r>
      <w:r>
        <w:rPr>
          <w:rFonts w:cs="v4.2.0"/>
        </w:rPr>
        <w:t xml:space="preserve"> </w:t>
      </w:r>
      <w:r w:rsidRPr="00E048BE">
        <w:rPr>
          <w:rFonts w:cs="v4.2.0"/>
        </w:rPr>
        <w:t>3</w:t>
      </w:r>
      <w:r w:rsidRPr="00E048BE">
        <w:rPr>
          <w:rFonts w:cs="v4.2.0"/>
          <w:lang w:eastAsia="zh-CN"/>
        </w:rPr>
        <w:t>8</w:t>
      </w:r>
      <w:r w:rsidRPr="00E048BE">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oMath>
      <w:r>
        <w:rPr>
          <w:rFonts w:cs="v4.2.0" w:hint="eastAsia"/>
          <w:lang w:eastAsia="zh-CN"/>
        </w:rPr>
        <w:t xml:space="preserve"> </w:t>
      </w:r>
      <w:r w:rsidRPr="00E048BE">
        <w:rPr>
          <w:rFonts w:cs="v4.2.0"/>
        </w:rPr>
        <w:t>if the UE does not support t</w:t>
      </w:r>
      <w:r w:rsidRPr="00504306">
        <w:rPr>
          <w:rFonts w:cs="v4.2.0"/>
          <w:i/>
        </w:rPr>
        <w:t xml:space="preserve"> </w:t>
      </w:r>
      <w:r>
        <w:rPr>
          <w:rFonts w:cs="v4.2.0"/>
          <w:i/>
        </w:rPr>
        <w:t>Enhanced RRM requirements for measurements in IDLE and INACTIVE modes</w:t>
      </w:r>
      <w:r>
        <w:rPr>
          <w:rFonts w:cs="v4.2.0"/>
        </w:rPr>
        <w:t xml:space="preserve"> defined in </w:t>
      </w:r>
      <w:r>
        <w:t>TS 38.306 [14]</w:t>
      </w:r>
      <w:r w:rsidRPr="00E048BE">
        <w:rPr>
          <w:rFonts w:cs="v4.2.0"/>
        </w:rPr>
        <w:t xml:space="preserve"> or if the </w:t>
      </w:r>
      <w:r w:rsidRPr="00E048BE">
        <w:rPr>
          <w:i/>
        </w:rPr>
        <w:t>enhancedMeasurementLEO-r17</w:t>
      </w:r>
      <w:r w:rsidRPr="00E048BE">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oMath>
      <w:r>
        <w:rPr>
          <w:rFonts w:cs="v4.2.0" w:hint="eastAsia"/>
          <w:lang w:eastAsia="zh-CN"/>
        </w:rPr>
        <w:t xml:space="preserve"> </w:t>
      </w:r>
      <w:r w:rsidRPr="00E048BE">
        <w:rPr>
          <w:rFonts w:cs="v4.2.0"/>
        </w:rPr>
        <w:t xml:space="preserve">if the UE supports </w:t>
      </w:r>
      <w:r>
        <w:rPr>
          <w:rFonts w:cs="v4.2.0"/>
          <w:i/>
        </w:rPr>
        <w:t>Enhanced RRM requirements for measurements in IDLE and INACTIVE modes</w:t>
      </w:r>
      <w:r>
        <w:rPr>
          <w:rFonts w:cs="v4.2.0"/>
        </w:rPr>
        <w:t xml:space="preserve"> defined in </w:t>
      </w:r>
      <w:r>
        <w:t>TS 38.306 [14]</w:t>
      </w:r>
      <w:r w:rsidRPr="00E048BE">
        <w:rPr>
          <w:rFonts w:cs="v4.2.0"/>
        </w:rPr>
        <w:t xml:space="preserve"> and the </w:t>
      </w:r>
      <w:r w:rsidRPr="00E048BE">
        <w:rPr>
          <w:i/>
        </w:rPr>
        <w:t>enhancedMeasurementLEO-r17</w:t>
      </w:r>
      <w:r w:rsidRPr="00E048BE">
        <w:rPr>
          <w:rFonts w:cs="v4.2.0"/>
        </w:rPr>
        <w:t xml:space="preserve"> is enabled, if at least carrier frequency information is provided for inter-frequency neighbour cells by the serving cells when T</w:t>
      </w:r>
      <w:r w:rsidRPr="00E048BE">
        <w:rPr>
          <w:rFonts w:cs="v4.2.0"/>
          <w:vertAlign w:val="subscript"/>
        </w:rPr>
        <w:t>reselection</w:t>
      </w:r>
      <w:r w:rsidRPr="00E048BE">
        <w:rPr>
          <w:rFonts w:cs="v4.2.0"/>
        </w:rPr>
        <w:t xml:space="preserve"> = 0 provided that the reselection criteria is met by a margin of</w:t>
      </w:r>
      <w:r w:rsidRPr="00E048BE">
        <w:rPr>
          <w:rFonts w:cs="v4.2.0"/>
          <w:lang w:eastAsia="zh-CN"/>
        </w:rPr>
        <w:t xml:space="preserve"> at least [5]dB </w:t>
      </w:r>
      <w:r w:rsidRPr="00E048BE">
        <w:rPr>
          <w:rFonts w:cs="v4.2.0"/>
        </w:rPr>
        <w:t xml:space="preserve">in FR1 </w:t>
      </w:r>
      <w:r w:rsidRPr="00E048BE">
        <w:rPr>
          <w:rFonts w:cs="v4.2.0"/>
          <w:lang w:eastAsia="zh-CN"/>
        </w:rPr>
        <w:t xml:space="preserve">for reselections based on ranking or [6]dB </w:t>
      </w:r>
      <w:r w:rsidRPr="00E048BE">
        <w:rPr>
          <w:rFonts w:cs="v4.2.0"/>
        </w:rPr>
        <w:t xml:space="preserve">in FR1 </w:t>
      </w:r>
      <w:r w:rsidRPr="00E048BE">
        <w:rPr>
          <w:rFonts w:cs="v4.2.0"/>
          <w:lang w:eastAsia="zh-CN"/>
        </w:rPr>
        <w:t>for SS-RSRP reselections based on absolute priorities or [4]dB in FR1 for SS-RSRQ reselections based on absolute priorities</w:t>
      </w:r>
      <w:r w:rsidRPr="00E048BE">
        <w:rPr>
          <w:rFonts w:cs="v4.2.0"/>
        </w:rPr>
        <w:t>. The parameter K</w:t>
      </w:r>
      <w:r w:rsidRPr="00E048BE">
        <w:rPr>
          <w:rFonts w:cs="v4.2.0"/>
          <w:vertAlign w:val="subscript"/>
        </w:rPr>
        <w:t>carrier</w:t>
      </w:r>
      <w:r w:rsidRPr="00E048BE">
        <w:rPr>
          <w:rFonts w:cs="v4.2.0"/>
        </w:rPr>
        <w:t xml:space="preserve"> is the number of NR inter-frequency ca</w:t>
      </w:r>
      <w:r w:rsidRPr="00E048BE">
        <w:rPr>
          <w:rFonts w:cs="v4.2.0"/>
        </w:rPr>
        <w:t>rriers indicated by the serving cell.</w:t>
      </w:r>
    </w:p>
    <w:p w14:paraId="6CD63580" w14:textId="3E6F7F51" w:rsidR="005946FE" w:rsidRPr="0024131D" w:rsidRDefault="005946FE" w:rsidP="005946FE">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70CF5D91" w14:textId="09274983" w:rsidR="005946FE" w:rsidRPr="0024131D" w:rsidRDefault="005946FE" w:rsidP="005946FE">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w:t>
      </w:r>
      <w:r w:rsidRPr="0024131D">
        <w:rPr>
          <w:rFonts w:cs="v4.2.0" w:hint="eastAsia"/>
          <w:lang w:eastAsia="zh-CN"/>
        </w:rPr>
        <w:t xml:space="preserve"> = 1.</w:t>
      </w:r>
    </w:p>
    <w:p w14:paraId="5E457D6F" w14:textId="77777777" w:rsidR="005946FE" w:rsidRPr="0024131D" w:rsidRDefault="005946FE" w:rsidP="005946FE">
      <w:pPr>
        <w:rPr>
          <w:rFonts w:cs="v4.2.0"/>
        </w:rPr>
      </w:pPr>
      <w:r w:rsidRPr="0024131D">
        <w:rPr>
          <w:rFonts w:cs="v4.2.0" w:hint="eastAsia"/>
          <w:lang w:eastAsia="zh-CN"/>
        </w:rPr>
        <w:t>For UE in FR1-NTN:</w:t>
      </w:r>
    </w:p>
    <w:p w14:paraId="2AE9EB9C" w14:textId="77777777" w:rsidR="005946FE" w:rsidRPr="0024131D" w:rsidRDefault="005946FE" w:rsidP="005946FE">
      <w:pPr>
        <w:ind w:left="568" w:hanging="284"/>
      </w:pPr>
      <w:r w:rsidRPr="0024131D">
        <w:t>-</w:t>
      </w:r>
      <w:r w:rsidRPr="0024131D">
        <w:tab/>
        <w:t>If SMTCs do not overlap with each other,</w:t>
      </w:r>
    </w:p>
    <w:p w14:paraId="6B0082CE" w14:textId="1A79C46D"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0DA70F73" w14:textId="7C1272C5"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5D0876EF" w14:textId="77777777" w:rsidR="005946FE" w:rsidRPr="0024131D" w:rsidRDefault="005946FE" w:rsidP="005946FE">
      <w:pPr>
        <w:ind w:left="568" w:hanging="284"/>
      </w:pPr>
      <w:r w:rsidRPr="0024131D">
        <w:t>-</w:t>
      </w:r>
      <w:r w:rsidRPr="0024131D">
        <w:tab/>
        <w:t>If SMTCs partially overlap with each other,</w:t>
      </w:r>
    </w:p>
    <w:p w14:paraId="28C78598" w14:textId="099E2129"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95CD8BC" w14:textId="638A4B42"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49F366D5" w14:textId="77777777" w:rsidR="005946FE" w:rsidRPr="0024131D" w:rsidRDefault="005946FE" w:rsidP="005946FE">
      <w:pPr>
        <w:ind w:left="568" w:hanging="284"/>
        <w:rPr>
          <w:lang w:eastAsia="zh-CN"/>
        </w:rPr>
      </w:pPr>
      <w:r w:rsidRPr="0024131D">
        <w:rPr>
          <w:rFonts w:hint="eastAsia"/>
          <w:lang w:eastAsia="zh-CN"/>
        </w:rPr>
        <w:t>w</w:t>
      </w:r>
      <w:r w:rsidRPr="0024131D">
        <w:rPr>
          <w:lang w:eastAsia="zh-CN"/>
        </w:rPr>
        <w:t>here</w:t>
      </w:r>
    </w:p>
    <w:p w14:paraId="19BCDE9C" w14:textId="77777777" w:rsidR="005946FE" w:rsidRPr="0024131D" w:rsidRDefault="00F07486"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946FE" w:rsidRPr="0024131D">
        <w:rPr>
          <w:rFonts w:hint="eastAsia"/>
          <w:lang w:eastAsia="zh-CN"/>
        </w:rPr>
        <w:t xml:space="preserve"> i</w:t>
      </w:r>
      <w:r w:rsidR="005946FE" w:rsidRPr="0024131D">
        <w:rPr>
          <w:lang w:eastAsia="zh-CN"/>
        </w:rPr>
        <w:t xml:space="preserve">s the number of LEO satellites to be measured within i-th SMTC, </w:t>
      </w:r>
    </w:p>
    <w:p w14:paraId="7DB4C95B" w14:textId="77777777" w:rsidR="005946FE" w:rsidRPr="0024131D" w:rsidRDefault="00F07486"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946FE" w:rsidRPr="0024131D">
        <w:rPr>
          <w:rFonts w:hint="eastAsia"/>
          <w:lang w:eastAsia="zh-CN"/>
        </w:rPr>
        <w:t xml:space="preserve"> i</w:t>
      </w:r>
      <w:r w:rsidR="005946FE" w:rsidRPr="0024131D">
        <w:rPr>
          <w:lang w:eastAsia="zh-CN"/>
        </w:rPr>
        <w:t xml:space="preserve">s the number </w:t>
      </w:r>
      <w:r w:rsidR="005946FE" w:rsidRPr="0024131D">
        <w:rPr>
          <w:lang w:eastAsia="zh-CN"/>
        </w:rPr>
        <w:t>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946FE" w:rsidRPr="0024131D">
        <w:rPr>
          <w:rFonts w:hint="eastAsia"/>
          <w:lang w:eastAsia="zh-CN"/>
        </w:rPr>
        <w:t xml:space="preserve"> i</w:t>
      </w:r>
      <w:r w:rsidR="005946FE" w:rsidRPr="0024131D">
        <w:rPr>
          <w:lang w:eastAsia="zh-CN"/>
        </w:rPr>
        <w:t xml:space="preserve">s the number of SMTCs that partially overlap with each other. </w:t>
      </w:r>
    </w:p>
    <w:p w14:paraId="1B9D9B3A" w14:textId="703035EC" w:rsidR="005946FE" w:rsidRPr="0024131D" w:rsidRDefault="005946FE" w:rsidP="005946FE">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0858BA98" w14:textId="77777777" w:rsidR="005946FE" w:rsidRPr="0024131D" w:rsidRDefault="005946FE" w:rsidP="005946FE">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4EFB0760" w14:textId="77777777" w:rsidR="005946FE" w:rsidRPr="0024131D" w:rsidRDefault="005946FE" w:rsidP="005946FE">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0F56C385" w14:textId="3AAA7F35" w:rsidR="005946FE" w:rsidRPr="0024131D" w:rsidRDefault="005946FE" w:rsidP="005946FE">
      <w:r w:rsidRPr="0024131D">
        <w:lastRenderedPageBreak/>
        <w:t>The UE shall measure SS-RSRP or SS-RSRQ at least</w:t>
      </w:r>
      <w:r w:rsidRPr="0024131D">
        <w:t xml:space="preserve">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oMath>
      <w:r w:rsidRPr="0024131D">
        <w:t xml:space="preserve"> (see table 4.2C.2.4-1) </w:t>
      </w:r>
      <w:r w:rsidRPr="0024131D">
        <w:rPr>
          <w:rFonts w:cs="v4.2.0"/>
        </w:rPr>
        <w:t>if the UE does not support</w:t>
      </w:r>
      <w:r w:rsidRPr="00504306">
        <w:rPr>
          <w:rFonts w:cs="v4.2.0"/>
          <w:i/>
        </w:rPr>
        <w:t xml:space="preserve"> </w:t>
      </w:r>
      <w:r>
        <w:rPr>
          <w:rFonts w:cs="v4.2.0"/>
          <w:i/>
        </w:rPr>
        <w:t>Enhanced RRM requirements for measurements in IDLE and INACTIVE modes</w:t>
      </w:r>
      <w:r>
        <w:rPr>
          <w:rFonts w:cs="v4.2.0"/>
        </w:rPr>
        <w:t xml:space="preserve"> defined in </w:t>
      </w:r>
      <w:r>
        <w:t>TS 38.306 [14]</w:t>
      </w:r>
      <w:r w:rsidRPr="0024131D">
        <w:rPr>
          <w:rFonts w:cs="v4.2.0"/>
        </w:rPr>
        <w:t xml:space="preserve"> or if the </w:t>
      </w:r>
      <w:r w:rsidRPr="0024131D">
        <w:rPr>
          <w:i/>
        </w:rPr>
        <w:t>enhancedMeasurementLEO-r17</w:t>
      </w:r>
      <w:r w:rsidRPr="0024131D">
        <w:rPr>
          <w:rFonts w:cs="v4.2.0"/>
        </w:rPr>
        <w:t xml:space="preserve"> is not enabled, or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oMath>
      <w:r w:rsidRPr="0024131D">
        <w:t xml:space="preserve"> (see table 4.2C.2.4-2)</w:t>
      </w:r>
      <w:r w:rsidRPr="0024131D">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w:t>
      </w:r>
      <w:r w:rsidRPr="0024131D">
        <w:rPr>
          <w:rFonts w:cs="v4.2.0"/>
        </w:rPr>
        <w:t xml:space="preserve">and the </w:t>
      </w:r>
      <w:r w:rsidRPr="0024131D">
        <w:rPr>
          <w:i/>
        </w:rPr>
        <w:t>enhancedMeasurementLEO-r17</w:t>
      </w:r>
      <w:r w:rsidRPr="0024131D">
        <w:rPr>
          <w:rFonts w:cs="v4.2.0"/>
        </w:rPr>
        <w:t xml:space="preserve">is enabled, </w:t>
      </w:r>
      <w:r w:rsidRPr="0024131D">
        <w:t>for identified lower or equal priority inter-frequency cells. If the UE detects</w:t>
      </w:r>
      <w:r w:rsidRPr="0024131D">
        <w:t xml:space="preserve">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0E979066" w14:textId="77777777" w:rsidR="005946FE" w:rsidRPr="0024131D" w:rsidRDefault="005946FE" w:rsidP="005946FE">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678B4CAE" w14:textId="77777777" w:rsidR="005946FE" w:rsidRPr="0024131D" w:rsidRDefault="005946FE" w:rsidP="005946FE">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55949810" w14:textId="1A249F11" w:rsidR="00FF4705" w:rsidRPr="0024131D" w:rsidRDefault="005946FE" w:rsidP="005946FE">
      <w:pPr>
        <w:rPr>
          <w:rFonts w:cs="v4.2.0"/>
        </w:rPr>
      </w:pPr>
      <w:r w:rsidRPr="00E048BE">
        <w:rPr>
          <w:rFonts w:cs="v4.2.0"/>
        </w:rPr>
        <w:t>For an inter-frequency cell that h</w:t>
      </w:r>
      <w:r w:rsidRPr="00E048BE">
        <w:rPr>
          <w:rFonts w:cs="v4.2.0"/>
        </w:rPr>
        <w:t>as been already detected, but that has not been reselected to, the filtering shall be such that the UE shall be capable of evaluating that the inter-frequency cell has met reselection criterion defined TS 3</w:t>
      </w:r>
      <w:r w:rsidRPr="00E048BE">
        <w:rPr>
          <w:rFonts w:cs="v4.2.0"/>
          <w:lang w:eastAsia="zh-CN"/>
        </w:rPr>
        <w:t>8</w:t>
      </w:r>
      <w:r w:rsidRPr="00E048BE">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oMath>
      <w:r>
        <w:rPr>
          <w:rFonts w:cs="v4.2.0"/>
        </w:rPr>
        <w:t xml:space="preserve"> </w:t>
      </w:r>
      <w:r w:rsidRPr="00E048BE">
        <w:rPr>
          <w:rFonts w:cs="v4.2.0"/>
        </w:rPr>
        <w:t>if the UE does not support</w:t>
      </w:r>
      <w:r w:rsidRPr="00504306">
        <w:rPr>
          <w:rFonts w:cs="v4.2.0"/>
          <w:i/>
        </w:rPr>
        <w:t xml:space="preserve"> </w:t>
      </w:r>
      <w:r>
        <w:rPr>
          <w:rFonts w:cs="v4.2.0"/>
          <w:i/>
        </w:rPr>
        <w:t>Enhanced RRM requirements for measurements in IDLE and INACTIVE modes</w:t>
      </w:r>
      <w:r>
        <w:rPr>
          <w:rFonts w:cs="v4.2.0"/>
        </w:rPr>
        <w:t xml:space="preserve"> defined in </w:t>
      </w:r>
      <w:r>
        <w:t>TS 38.306 [14]</w:t>
      </w:r>
      <w:r>
        <w:rPr>
          <w:rFonts w:cs="v4.2.0"/>
        </w:rPr>
        <w:t xml:space="preserve"> </w:t>
      </w:r>
      <w:r w:rsidRPr="00E048BE">
        <w:rPr>
          <w:rFonts w:cs="v4.2.0"/>
        </w:rPr>
        <w:t xml:space="preserve">or if the </w:t>
      </w:r>
      <w:r>
        <w:rPr>
          <w:i/>
        </w:rPr>
        <w:t>enhancedMeasurementLEO-r17</w:t>
      </w:r>
      <w:r w:rsidRPr="00E048BE">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evaluate,NR_Inter_enh </m:t>
            </m:r>
          </m:sub>
        </m:sSub>
      </m:oMath>
      <w:r>
        <w:t xml:space="preserve"> </w:t>
      </w:r>
      <w:r w:rsidRPr="00E048BE">
        <w:rPr>
          <w:rFonts w:cs="v4.2.0"/>
        </w:rPr>
        <w:t xml:space="preserve">if the UE supports </w:t>
      </w:r>
      <w:r>
        <w:rPr>
          <w:rFonts w:cs="v4.2.0"/>
          <w:i/>
        </w:rPr>
        <w:t>Enhanced RRM requirements for measurements in IDLE and INACTIVE modes</w:t>
      </w:r>
      <w:r>
        <w:rPr>
          <w:rFonts w:cs="v4.2.0"/>
        </w:rPr>
        <w:t xml:space="preserve"> defined in </w:t>
      </w:r>
      <w:r>
        <w:t>TS 38.306 [14]</w:t>
      </w:r>
      <w:r w:rsidRPr="00E048BE">
        <w:rPr>
          <w:rFonts w:cs="v4.2.0"/>
        </w:rPr>
        <w:t xml:space="preserve"> </w:t>
      </w:r>
      <w:r>
        <w:rPr>
          <w:rFonts w:cs="v4.2.0"/>
        </w:rPr>
        <w:t xml:space="preserve">and </w:t>
      </w:r>
      <w:r w:rsidRPr="00E048BE">
        <w:rPr>
          <w:rFonts w:cs="v4.2.0"/>
        </w:rPr>
        <w:t xml:space="preserve">the </w:t>
      </w:r>
      <w:r w:rsidRPr="00E048BE">
        <w:rPr>
          <w:i/>
        </w:rPr>
        <w:t>enhancedMeasurementLEO-r17</w:t>
      </w:r>
      <w:r w:rsidRPr="00E048BE">
        <w:rPr>
          <w:rFonts w:cs="v4.2.0"/>
        </w:rPr>
        <w:t xml:space="preserve"> is enabled, when T</w:t>
      </w:r>
      <w:r w:rsidRPr="00E048BE">
        <w:rPr>
          <w:rFonts w:cs="v4.2.0"/>
          <w:vertAlign w:val="subscript"/>
        </w:rPr>
        <w:t>reselection</w:t>
      </w:r>
      <w:r w:rsidRPr="00E048BE">
        <w:rPr>
          <w:rFonts w:cs="v4.2.0"/>
        </w:rPr>
        <w:t xml:space="preserve"> = 0</w:t>
      </w:r>
      <w:r w:rsidRPr="00E048BE">
        <w:rPr>
          <w:rFonts w:cs="v4.2.0"/>
          <w:i/>
          <w:vertAlign w:val="subscript"/>
        </w:rPr>
        <w:t xml:space="preserve"> </w:t>
      </w:r>
      <w:r w:rsidRPr="00E048BE">
        <w:rPr>
          <w:rFonts w:cs="v4.2.0"/>
        </w:rPr>
        <w:t>as specified in table 4.2C.2.4-1 provided th</w:t>
      </w:r>
      <w:r w:rsidRPr="00E048BE">
        <w:rPr>
          <w:rFonts w:cs="v4.2.0"/>
        </w:rPr>
        <w:t>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427EA2E6" w:rsidR="00FF4705" w:rsidRPr="0024131D" w:rsidRDefault="005B1B7A" w:rsidP="00FF4705">
      <w:pPr>
        <w:ind w:left="568" w:hanging="284"/>
      </w:pPr>
      <w:r>
        <w:rPr>
          <w:rFonts w:cs="v4.2.0"/>
          <w:lang w:eastAsia="zh-CN"/>
        </w:rPr>
        <w:t>-</w:t>
      </w:r>
      <w:r w:rsidR="00FF4705" w:rsidRPr="0024131D">
        <w:rPr>
          <w:rFonts w:cs="v4.2.0"/>
          <w:lang w:eastAsia="zh-CN"/>
        </w:rPr>
        <w:tab/>
        <w:t xml:space="preserve">when </w:t>
      </w:r>
      <w:r w:rsidR="00FF4705" w:rsidRPr="0024131D">
        <w:rPr>
          <w:i/>
        </w:rPr>
        <w:t>rangeToBestCell</w:t>
      </w:r>
      <w:r w:rsidR="00FF4705" w:rsidRPr="0024131D">
        <w:t xml:space="preserve"> is not configured:</w:t>
      </w:r>
    </w:p>
    <w:p w14:paraId="083A2F35" w14:textId="77777777"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dB better ranked in FR1 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77777777"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CF88B71" w14:textId="77777777" w:rsidR="00FF4705" w:rsidRPr="0024131D" w:rsidRDefault="00FF4705" w:rsidP="00FF4705">
      <w:pPr>
        <w:ind w:left="568" w:hanging="284"/>
        <w:rPr>
          <w:lang w:eastAsia="zh-CN"/>
        </w:rPr>
      </w:pPr>
      <w:r w:rsidRPr="0024131D">
        <w:t>-</w:t>
      </w:r>
      <w:r w:rsidRPr="0024131D">
        <w:tab/>
      </w:r>
      <w:r w:rsidRPr="0024131D">
        <w:rPr>
          <w:lang w:eastAsia="zh-CN"/>
        </w:rPr>
        <w:t>[6]dB in FR1 for SS-RSRP reselections based on absolute priorities or</w:t>
      </w:r>
    </w:p>
    <w:p w14:paraId="49EE8421" w14:textId="77777777" w:rsidR="002E04D0" w:rsidRPr="00E048BE" w:rsidRDefault="002E04D0" w:rsidP="002E04D0">
      <w:pPr>
        <w:ind w:left="568" w:hanging="284"/>
      </w:pPr>
      <w:r w:rsidRPr="00E048BE">
        <w:t>-</w:t>
      </w:r>
      <w:r w:rsidRPr="00E048BE">
        <w:tab/>
      </w:r>
      <w:r>
        <w:t>[</w:t>
      </w:r>
      <w:r w:rsidRPr="00E048BE">
        <w:rPr>
          <w:lang w:eastAsia="zh-CN"/>
        </w:rPr>
        <w:t>4]dB in FR1 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w:t>
      </w:r>
      <w:r>
        <w:lastRenderedPageBreak/>
        <w:t>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313A6">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313A6">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313A6">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313A6">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313A6">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573EAF0F" w:rsidR="008B5183" w:rsidRPr="0024131D" w:rsidRDefault="008B5183" w:rsidP="001313A6">
            <w:pPr>
              <w:pStyle w:val="TAH"/>
              <w:rPr>
                <w:vertAlign w:val="superscript"/>
              </w:rPr>
            </w:pPr>
            <w:r w:rsidRPr="0024131D">
              <w:t>FR1</w:t>
            </w:r>
            <w:r w:rsidR="00B76589">
              <w:rPr>
                <w:rFonts w:hint="eastAsia"/>
                <w:lang w:eastAsia="ko-KR"/>
              </w:rPr>
              <w:t xml:space="preserve"> 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313A6">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313A6">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313A6">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313A6">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313A6">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313A6">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313A6">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313A6">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313A6">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313A6">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313A6">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313A6">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313A6">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313A6">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313A6">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313A6">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313A6">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313A6">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313A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313A6">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313A6">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313A6">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313A6">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313A6">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313A6">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313A6">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313A6">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313A6">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313A6">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313A6">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313A6">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313A6">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313A6">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313A6">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313A6">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313A6">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313A6">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313A6">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313A6">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313A6">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lastRenderedPageBreak/>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lastRenderedPageBreak/>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4A4110AA"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t>FR1.</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2945C80F" w14:textId="1DE0AE21" w:rsidR="0008594D" w:rsidRPr="0024131D" w:rsidRDefault="0008594D" w:rsidP="0008594D">
      <w:pPr>
        <w:rPr>
          <w:rFonts w:cs="v4.2.0"/>
        </w:rPr>
      </w:pPr>
      <w:r>
        <w:rPr>
          <w:rFonts w:cs="v4.2.0"/>
        </w:rPr>
        <w:t xml:space="preserve">The UE shall be able to evaluate whether a </w:t>
      </w:r>
      <w:r>
        <w:rPr>
          <w:rFonts w:cs="v4.2.0"/>
        </w:rPr>
        <w:t>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r>
              <w:rPr>
                <w:rFonts w:ascii="Cambria Math" w:hAnsi="Cambria Math" w:cs="v4.2.0"/>
                <w:lang w:eastAsia="zh-CN"/>
              </w:rPr>
              <m:t>_NTN</m:t>
            </m:r>
          </m:sub>
        </m:sSub>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r>
        <w:rPr>
          <w:i/>
        </w:rPr>
        <w:t>enhancedMeasurementLEO-r17</w:t>
      </w:r>
      <w:r>
        <w:rPr>
          <w:rFonts w:cs="v4.2.0"/>
        </w:rPr>
        <w:t xml:space="preserve"> is not enabled, or within</w:t>
      </w:r>
      <w:r>
        <w:rPr>
          <w:rFonts w:cs="v4.2.0" w:hint="eastAsia"/>
          <w:lang w:eastAsia="zh-CN"/>
        </w:rP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w:bookmarkStart w:id="10" w:name="OLE_LINK48"/>
      <w:bookmarkStart w:id="11" w:name="OLE_LINK49"/>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detect,NR_Inter_NTN_enh</m:t>
            </m:r>
          </m:sub>
        </m:sSub>
      </m:oMath>
      <w:bookmarkEnd w:id="10"/>
      <w:bookmarkEnd w:id="11"/>
      <w:r>
        <w:rPr>
          <w:rFonts w:cs="v4.2.0" w:hint="eastAsia"/>
          <w:lang w:eastAsia="zh-CN"/>
        </w:rPr>
        <w:t xml:space="preserve"> </w:t>
      </w:r>
      <w:r>
        <w:rPr>
          <w:rFonts w:cs="v4.2.0"/>
        </w:rPr>
        <w:t xml:space="preserve">if the UE supports </w:t>
      </w:r>
      <w:r>
        <w:rPr>
          <w:rFonts w:cs="v4.2.0"/>
          <w:iCs/>
        </w:rPr>
        <w:t>En</w:t>
      </w:r>
      <w:r>
        <w:rPr>
          <w:rFonts w:cs="v4.2.0"/>
          <w:iCs/>
        </w:rPr>
        <w:t>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w:t>
      </w:r>
    </w:p>
    <w:p w14:paraId="7518AC75" w14:textId="607AA33A" w:rsidR="0008594D" w:rsidRPr="0024131D" w:rsidRDefault="0008594D" w:rsidP="0008594D">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4E9CE982" w14:textId="77777777" w:rsidR="0008594D" w:rsidRPr="0024131D" w:rsidRDefault="0008594D" w:rsidP="0008594D">
      <w:pPr>
        <w:ind w:left="568" w:hanging="284"/>
      </w:pPr>
      <w:r w:rsidRPr="0024131D">
        <w:t>-</w:t>
      </w:r>
      <w:r w:rsidRPr="0024131D">
        <w:tab/>
        <w:t>If SMTCs do not overlap with each other,</w:t>
      </w:r>
    </w:p>
    <w:p w14:paraId="74B6F45E" w14:textId="0E44E09E"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29C9B9AE" w14:textId="0DCDE3E2"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xml:space="preserve">, if </w:t>
      </w:r>
      <w:r w:rsidRPr="007F5FA0">
        <w:t>LEO satellites</w:t>
      </w:r>
      <w:r w:rsidRPr="0024131D">
        <w:t xml:space="preserve"> are measured on the carrier;</w:t>
      </w:r>
    </w:p>
    <w:p w14:paraId="3AE501AE" w14:textId="77777777" w:rsidR="0008594D" w:rsidRPr="0024131D" w:rsidRDefault="0008594D" w:rsidP="0008594D">
      <w:pPr>
        <w:ind w:left="568" w:hanging="284"/>
      </w:pPr>
      <w:r w:rsidRPr="0024131D">
        <w:t>-</w:t>
      </w:r>
      <w:r w:rsidRPr="0024131D">
        <w:tab/>
        <w:t>If SMTCs partially overlap with each other,</w:t>
      </w:r>
    </w:p>
    <w:p w14:paraId="7E7E5643" w14:textId="196480D8"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FC03150" w14:textId="506D00D5"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B30B656" w14:textId="77777777" w:rsidR="0008594D" w:rsidRPr="0024131D" w:rsidRDefault="0008594D" w:rsidP="0008594D">
      <w:pPr>
        <w:ind w:left="568" w:hanging="284"/>
        <w:rPr>
          <w:lang w:eastAsia="zh-CN"/>
        </w:rPr>
      </w:pPr>
      <w:r w:rsidRPr="0024131D">
        <w:rPr>
          <w:rFonts w:hint="eastAsia"/>
          <w:lang w:eastAsia="zh-CN"/>
        </w:rPr>
        <w:t>w</w:t>
      </w:r>
      <w:r w:rsidRPr="0024131D">
        <w:rPr>
          <w:lang w:eastAsia="zh-CN"/>
        </w:rPr>
        <w:t>here</w:t>
      </w:r>
    </w:p>
    <w:p w14:paraId="36CFC6C7" w14:textId="77777777" w:rsidR="0008594D" w:rsidRPr="0024131D" w:rsidRDefault="00F07486"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08594D" w:rsidRPr="0024131D">
        <w:rPr>
          <w:rFonts w:hint="eastAsia"/>
          <w:lang w:eastAsia="zh-CN"/>
        </w:rPr>
        <w:t xml:space="preserve"> i</w:t>
      </w:r>
      <w:r w:rsidR="0008594D" w:rsidRPr="0024131D">
        <w:rPr>
          <w:lang w:eastAsia="zh-CN"/>
        </w:rPr>
        <w:t xml:space="preserve">s the number of LEO satellites to be measured within i-th SMTC, </w:t>
      </w:r>
    </w:p>
    <w:p w14:paraId="5C098959" w14:textId="77777777" w:rsidR="0008594D" w:rsidRPr="0024131D" w:rsidRDefault="00F07486"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08594D" w:rsidRPr="0024131D">
        <w:rPr>
          <w:rFonts w:hint="eastAsia"/>
          <w:lang w:eastAsia="zh-CN"/>
        </w:rPr>
        <w:t xml:space="preserve"> i</w:t>
      </w:r>
      <w:r w:rsidR="0008594D"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08594D" w:rsidRPr="0024131D">
        <w:rPr>
          <w:rFonts w:hint="eastAsia"/>
          <w:lang w:eastAsia="zh-CN"/>
        </w:rPr>
        <w:t xml:space="preserve"> i</w:t>
      </w:r>
      <w:r w:rsidR="0008594D" w:rsidRPr="0024131D">
        <w:rPr>
          <w:lang w:eastAsia="zh-CN"/>
        </w:rPr>
        <w:t xml:space="preserve">s the number of SMTCs that partially overlap with each other. </w:t>
      </w:r>
    </w:p>
    <w:p w14:paraId="74E6F8FD" w14:textId="3DE3EA40" w:rsidR="0008594D" w:rsidRPr="0024131D" w:rsidRDefault="0008594D" w:rsidP="0008594D">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5BEB040F" w14:textId="77777777" w:rsidR="0008594D" w:rsidRPr="0024131D" w:rsidRDefault="0008594D" w:rsidP="0008594D">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6207A0EB"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 38.133</w:t>
      </w:r>
    </w:p>
    <w:p w14:paraId="59B53FAC"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 38.133.</w:t>
      </w:r>
    </w:p>
    <w:p w14:paraId="19587D55" w14:textId="77777777" w:rsidR="0008594D" w:rsidRDefault="0008594D" w:rsidP="0008594D">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w:t>
      </w:r>
      <w:r>
        <w:rPr>
          <w:rFonts w:eastAsia="DengXian"/>
          <w:lang w:val="en-US" w:eastAsia="zh-CN"/>
        </w:rPr>
        <w:t xml:space="preserve"> </w:t>
      </w:r>
      <w:r>
        <w:rPr>
          <w:rFonts w:eastAsia="DengXian" w:hint="eastAsia"/>
          <w:lang w:val="en-US" w:eastAsia="zh-CN"/>
        </w:rPr>
        <w:t>38.133.</w:t>
      </w:r>
    </w:p>
    <w:p w14:paraId="72CCE32B" w14:textId="77777777" w:rsidR="0008594D" w:rsidRPr="0024131D" w:rsidRDefault="0008594D" w:rsidP="0008594D">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3933D8CA" w14:textId="77777777" w:rsidR="0008594D" w:rsidRPr="0024131D" w:rsidRDefault="0008594D" w:rsidP="0008594D">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5109414" w14:textId="279E7775" w:rsidR="0008594D" w:rsidRPr="0024131D" w:rsidRDefault="0008594D" w:rsidP="0008594D">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r>
        <w:rPr>
          <w:i/>
        </w:rPr>
        <w:t>enhancedMeasurementLEO-r17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380D7CD0" w14:textId="77777777" w:rsidR="0008594D" w:rsidRPr="0024131D" w:rsidRDefault="0008594D" w:rsidP="0008594D">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7879FE37" w14:textId="77777777" w:rsidR="0008594D" w:rsidRPr="0024131D" w:rsidRDefault="0008594D" w:rsidP="0008594D">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A904BA1" w14:textId="355A3AB2" w:rsidR="00D14202" w:rsidRPr="0024131D" w:rsidRDefault="0008594D" w:rsidP="0008594D">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enhancedMeasurementLEO-r17</w:t>
      </w:r>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evaluate,NR_Inter_NTN_enh </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rPr>
        <w:t>enhancedMeasurementLEO-r17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7777777"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dB better ranked in FR1 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lastRenderedPageBreak/>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77777777"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209D4372" w14:textId="77777777" w:rsidR="00D14202" w:rsidRPr="0024131D" w:rsidRDefault="00D14202" w:rsidP="00D14202">
      <w:pPr>
        <w:ind w:left="568" w:hanging="284"/>
        <w:rPr>
          <w:lang w:eastAsia="zh-CN"/>
        </w:rPr>
      </w:pPr>
      <w:r w:rsidRPr="0024131D">
        <w:t>-</w:t>
      </w:r>
      <w:r w:rsidRPr="0024131D">
        <w:tab/>
      </w:r>
      <w:r w:rsidRPr="0024131D">
        <w:rPr>
          <w:lang w:eastAsia="zh-CN"/>
        </w:rPr>
        <w:t>[6]dB in FR1 for SS-RSRP reselections based on absolute priorities or</w:t>
      </w:r>
    </w:p>
    <w:p w14:paraId="4C312C7A" w14:textId="77777777"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lastRenderedPageBreak/>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618A91D5" w:rsidR="00D14202" w:rsidRPr="0024131D" w:rsidRDefault="00BF3E05" w:rsidP="00D14202">
      <w:pPr>
        <w:rPr>
          <w:rFonts w:eastAsia="SimSun"/>
          <w:lang w:eastAsia="zh-CN"/>
        </w:rPr>
      </w:pPr>
      <w:r>
        <w:rPr>
          <w:rFonts w:hint="eastAsia"/>
        </w:rPr>
        <w:t xml:space="preserve">This clause applies for the inter-RAT cell re-selection for TN carriers. The requirements in clause </w:t>
      </w:r>
      <w:r>
        <w:t xml:space="preserve">4.2C.2.11 </w:t>
      </w:r>
      <w:r>
        <w:rPr>
          <w:rFonts w:hint="eastAsia"/>
        </w:rPr>
        <w:t>apply provided that network provides SIB19 and UE is configured with and one or more TN carriers.</w:t>
      </w:r>
    </w:p>
    <w:p w14:paraId="2B704E4E" w14:textId="262167E6"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B2203B" w:rsidRPr="0024131D">
        <w:t>FR1.</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3AB4B7A7" w14:textId="77777777" w:rsidR="00BF3E05" w:rsidRDefault="00BF3E05" w:rsidP="00BF3E05">
      <w:r>
        <w:rPr>
          <w:lang w:eastAsia="zh-CN"/>
        </w:rPr>
        <w:t xml:space="preserve">The parameter </w:t>
      </w:r>
      <w:r>
        <w:t>N</w:t>
      </w:r>
      <w:r>
        <w:rPr>
          <w:vertAlign w:val="subscript"/>
        </w:rPr>
        <w:t>EUTRA_carrier</w:t>
      </w:r>
      <w:r>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lastRenderedPageBreak/>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22ED6195" w:rsidR="00D14202" w:rsidRPr="0024131D" w:rsidRDefault="00BF3E05" w:rsidP="00D14202">
      <w:pPr>
        <w:rPr>
          <w:rFonts w:cs="v4.2.0"/>
        </w:rPr>
      </w:pPr>
      <w:r>
        <w:rPr>
          <w:rFonts w:cs="v4.2.0"/>
        </w:rPr>
        <w:t xml:space="preserve">For a cell that has been already detected, but has not been reselected to, the filtering shall be such that a UE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lang w:eastAsia="zh-CN"/>
        </w:rPr>
        <w:t>evaluate</w:t>
      </w:r>
      <w:r>
        <w:rPr>
          <w:vertAlign w:val="subscript"/>
        </w:rPr>
        <w:t>,EUTRAN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w:t>
      </w:r>
      <w:r>
        <w:rPr>
          <w:rFonts w:cs="v4.2.0" w:hint="eastAsia"/>
          <w:lang w:val="en-US" w:eastAsia="zh-CN"/>
        </w:rPr>
        <w:t>d</w:t>
      </w:r>
      <w:r>
        <w:rPr>
          <w:rFonts w:cs="v4.2.0"/>
        </w:rPr>
        <w:t xml:space="preserve"> in table 4.2.2.5-1 provided that the reselection criteria is met by a margin of at least 6 dB for RSRP reselections based on absolute priorities or 4 dB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60DFE2C" w:rsidR="00D14202" w:rsidRPr="0024131D" w:rsidRDefault="00BF3E05" w:rsidP="00D14202">
      <w:pPr>
        <w:rPr>
          <w:rFonts w:cs="v4.2.0"/>
          <w:lang w:eastAsia="zh-CN"/>
        </w:rPr>
      </w:pP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rPr>
        <w:t xml:space="preserve">are specified in </w:t>
      </w:r>
      <w:r>
        <w:t>table 4.2.2.5-1.</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lastRenderedPageBreak/>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A66945">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A66945">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A66945">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A66945">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A66945">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A66945">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A66945">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A66945">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A66945">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3BA9F318"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lastRenderedPageBreak/>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A66945">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A66945">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A66945">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A66945">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A66945">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A66945">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A66945">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A66945">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A66945">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A66945">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A66945">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A66945">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A66945">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A66945">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A66945">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A66945">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A66945">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A66945">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A66945">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A66945">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A66945">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A66945">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A66945">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A66945">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A66945">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6E774981"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lastRenderedPageBreak/>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lastRenderedPageBreak/>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FB3E3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FB3E3D">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FB3E3D">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FB3E3D">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FB3E3D">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FB3E3D">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FB3E3D">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FB3E3D">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FB3E3D">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FB3E3D">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FB3E3D">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FB3E3D">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FB3E3D">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FB3E3D">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FB3E3D">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FB3E3D">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FB3E3D">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FB3E3D">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FB3E3D">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FB3E3D">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FB3E3D">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FB3E3D">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067DEC8F" w:rsidR="00845C23" w:rsidRPr="0024131D" w:rsidRDefault="00C72428" w:rsidP="00FB3E3D">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FB3E3D">
            <w:pPr>
              <w:pStyle w:val="TAH"/>
            </w:pPr>
            <w:r w:rsidRPr="0024131D">
              <w:t>DRX</w:t>
            </w:r>
            <w:r w:rsidR="00AA4B0D">
              <w:t xml:space="preserve"> </w:t>
            </w:r>
            <w:r w:rsidRPr="0024131D">
              <w:t>cycle</w:t>
            </w:r>
          </w:p>
          <w:p w14:paraId="5B776798" w14:textId="1E99FE27" w:rsidR="00845C23" w:rsidRPr="0024131D" w:rsidRDefault="00845C23" w:rsidP="00FB3E3D">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FB3E3D">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FB3E3D">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Pr="0024131D" w:rsidRDefault="00845C23" w:rsidP="00FB3E3D">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845C23" w:rsidRPr="0024131D" w:rsidRDefault="00845C23" w:rsidP="00FB3E3D">
            <w:pPr>
              <w:pStyle w:val="TAC"/>
              <w:rPr>
                <w:rFonts w:eastAsia="Malgun Gothic"/>
              </w:rPr>
            </w:pPr>
            <w:r w:rsidRPr="0024131D">
              <w:t>N1</w:t>
            </w:r>
            <w:r w:rsidRPr="0024131D">
              <w:rPr>
                <w:vertAlign w:val="superscript"/>
              </w:rPr>
              <w:t>Note</w:t>
            </w:r>
            <w:r w:rsidR="00AA4B0D">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78975B81" w:rsidR="00845C23" w:rsidRPr="0024131D" w:rsidRDefault="00845C23" w:rsidP="00FB3E3D">
            <w:pPr>
              <w:pStyle w:val="TAC"/>
              <w:rPr>
                <w:rFonts w:eastAsia="Malgun Gothic"/>
              </w:rPr>
            </w:pPr>
            <w:r w:rsidRPr="0024131D">
              <w:rPr>
                <w:rFonts w:eastAsia="Malgun Gothic"/>
              </w:rPr>
              <w:t>[3.2</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45C23"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Pr="0024131D" w:rsidRDefault="00845C23" w:rsidP="00FB3E3D">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08E5AC8C" w:rsidR="00845C23" w:rsidRPr="0024131D" w:rsidRDefault="00845C23" w:rsidP="00FB3E3D">
            <w:pPr>
              <w:pStyle w:val="TAC"/>
              <w:rPr>
                <w:rFonts w:eastAsia="Malgun Gothic"/>
              </w:rPr>
            </w:pPr>
            <w:r w:rsidRPr="0024131D">
              <w:rPr>
                <w:rFonts w:eastAsia="Malgun Gothic"/>
              </w:rPr>
              <w:t>[6.4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(10</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Pr="0024131D" w:rsidRDefault="00845C23" w:rsidP="00FB3E3D">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0477A76D" w:rsidR="00845C23" w:rsidRPr="0024131D" w:rsidRDefault="00845C23" w:rsidP="00FB3E3D">
            <w:pPr>
              <w:pStyle w:val="TAC"/>
              <w:rPr>
                <w:rFonts w:eastAsia="Malgun Gothic"/>
              </w:rPr>
            </w:pPr>
            <w:r w:rsidRPr="0024131D">
              <w:rPr>
                <w:rFonts w:eastAsia="Malgun Gothic"/>
              </w:rPr>
              <w:t>[10.24</w:t>
            </w:r>
            <w:r w:rsidR="00AA4B0D">
              <w:rPr>
                <w:rFonts w:eastAsia="Malgun Gothic"/>
              </w:rPr>
              <w:t xml:space="preserve"> </w:t>
            </w:r>
            <w:r w:rsidRPr="0024131D">
              <w:t>x</w:t>
            </w:r>
            <w:r w:rsidR="00AA4B0D">
              <w:t xml:space="preserve"> </w:t>
            </w:r>
            <w:r w:rsidRPr="0024131D">
              <w:t>N1</w:t>
            </w:r>
            <w:r w:rsidR="00AA4B0D">
              <w:rPr>
                <w:rFonts w:hint="eastAsia"/>
                <w:lang w:eastAsia="zh-CN"/>
              </w:rPr>
              <w:t xml:space="preserve"> </w:t>
            </w:r>
            <w:r w:rsidRPr="0024131D">
              <w:rPr>
                <w:rFonts w:eastAsia="Malgun Gothic"/>
              </w:rPr>
              <w:t>(8</w:t>
            </w:r>
            <w:r w:rsidR="00AA4B0D">
              <w:rPr>
                <w:rFonts w:eastAsia="SimSun" w:hint="eastAsia"/>
                <w:lang w:eastAsia="zh-CN"/>
              </w:rPr>
              <w:t xml:space="preserve"> </w:t>
            </w:r>
            <w:r w:rsidRPr="0024131D">
              <w:t>x</w:t>
            </w:r>
            <w:r w:rsidR="00AA4B0D">
              <w:t xml:space="preserve"> </w:t>
            </w:r>
            <w:r w:rsidRPr="0024131D">
              <w:t>N1</w:t>
            </w:r>
            <w:r w:rsidRPr="0024131D">
              <w:rPr>
                <w:rFonts w:eastAsia="Malgun Gothic"/>
              </w:rPr>
              <w:t>)]</w:t>
            </w:r>
          </w:p>
        </w:tc>
      </w:tr>
      <w:tr w:rsidR="00845C23"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Pr="0024131D" w:rsidRDefault="00845C23" w:rsidP="00FB3E3D">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845C23" w:rsidRPr="0024131D"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E2AF187" w:rsidR="00845C23" w:rsidRPr="0024131D" w:rsidRDefault="00845C23" w:rsidP="00FB3E3D">
            <w:pPr>
              <w:pStyle w:val="TAC"/>
              <w:rPr>
                <w:rFonts w:eastAsia="Malgun Gothic"/>
              </w:rPr>
            </w:pPr>
            <w:r w:rsidRPr="0024131D">
              <w:t>58.88</w:t>
            </w:r>
            <w:r w:rsidR="00AA4B0D">
              <w:t xml:space="preserve"> </w:t>
            </w:r>
            <w:r w:rsidRPr="0024131D">
              <w:t>x</w:t>
            </w:r>
            <w:r w:rsidR="00AA4B0D">
              <w:t xml:space="preserve"> </w:t>
            </w:r>
            <w:r w:rsidRPr="0024131D">
              <w:t>N1</w:t>
            </w:r>
            <w:r w:rsidR="00AA4B0D">
              <w:rPr>
                <w:rFonts w:hint="eastAsia"/>
                <w:lang w:eastAsia="zh-CN"/>
              </w:rPr>
              <w:t xml:space="preserve"> </w:t>
            </w:r>
            <w:r w:rsidRPr="0024131D">
              <w:t>(23</w:t>
            </w:r>
            <w:r w:rsidR="00AA4B0D">
              <w:rPr>
                <w:rFonts w:hint="eastAsia"/>
                <w:lang w:eastAsia="zh-CN"/>
              </w:rPr>
              <w:t xml:space="preserve"> </w:t>
            </w:r>
            <w:r w:rsidRPr="0024131D">
              <w:t>x</w:t>
            </w:r>
            <w:r w:rsidR="00AA4B0D">
              <w:t xml:space="preserve"> </w:t>
            </w:r>
            <w:r w:rsidRPr="0024131D">
              <w:t>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454CC98E"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lastRenderedPageBreak/>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lastRenderedPageBreak/>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6EBA3B3A" w14:textId="77777777" w:rsidR="004812CD" w:rsidRPr="0024131D" w:rsidRDefault="004812CD" w:rsidP="004812CD">
      <w:pPr>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006E8699" w14:textId="3E611A00" w:rsidR="00FE097D" w:rsidRPr="0024131D" w:rsidRDefault="00FE097D" w:rsidP="00FE097D">
      <w:pPr>
        <w:rPr>
          <w:rFonts w:eastAsia="SimSun"/>
        </w:rPr>
      </w:pPr>
      <w:r w:rsidRPr="0024131D">
        <w:rPr>
          <w:rFonts w:eastAsia="SimSun"/>
        </w:rPr>
        <w:t xml:space="preserve">The logged MDT requirements consist of measurement requirements as specified in clause 4.3C.2 and relative time stamp accuracy requirements as specified in clause 4.3C.3. Both sets of requirements are applicable for intra-frequency, inter-frequency and inter-RAT cases in RRC_IDLE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lastRenderedPageBreak/>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lastRenderedPageBreak/>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lastRenderedPageBreak/>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24131D"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t>(N2</w:t>
            </w:r>
            <w:r w:rsidR="00AA4B0D">
              <w:t xml:space="preserve"> </w:t>
            </w:r>
            <w:r w:rsidRPr="0024131D">
              <w:t>x</w:t>
            </w:r>
            <w:r w:rsidR="00AA4B0D">
              <w:t xml:space="preserve"> </w:t>
            </w:r>
            <w:r w:rsidRPr="0024131D">
              <w:t>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Pr="0024131D">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27E8D62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A6C9CD1"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10E3A4FE" w:rsidR="0041081A" w:rsidRPr="0024131D" w:rsidRDefault="0041081A" w:rsidP="00253E7A">
      <w:pPr>
        <w:keepNext/>
        <w:keepLines/>
      </w:pPr>
      <w:r w:rsidRPr="0024131D">
        <w:lastRenderedPageBreak/>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36F154AE" w:rsidR="0041081A" w:rsidRPr="0024131D" w:rsidRDefault="008A5B0C" w:rsidP="0041081A">
      <w:r w:rsidRPr="0024131D">
        <w:t>For overlapping inter-RAT carriers configured for idle mode DC measurements, the UE shall be capable of performing RSRP and RSRQ measurements of the carriers, and the UE physical layer shall be capable of reporting RSRP and 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35BE00F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2DDD2647"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51DCA40B" w:rsidR="00157719" w:rsidRDefault="0034393A" w:rsidP="00157719">
      <w:pPr>
        <w:spacing w:after="160" w:line="256" w:lineRule="auto"/>
        <w:rPr>
          <w:rFonts w:eastAsia="Calibri"/>
          <w:kern w:val="2"/>
          <w:lang w:val="en-US"/>
          <w14:ligatures w14:val="standardContextual"/>
        </w:rPr>
      </w:pPr>
      <w:r>
        <w:rPr>
          <w:rFonts w:eastAsia="Calibri"/>
          <w:kern w:val="2"/>
          <w:lang w:val="en-US"/>
          <w14:ligatures w14:val="standardContextual"/>
        </w:rPr>
        <w:t>The requirements in clauses 4.5.2, 4.5.3</w:t>
      </w:r>
      <w:r>
        <w:rPr>
          <w:rFonts w:eastAsia="Calibri"/>
          <w:kern w:val="2"/>
          <w:lang w:val="en-US"/>
          <w14:ligatures w14:val="standardContextual"/>
        </w:rPr>
        <w:t>,</w:t>
      </w:r>
      <w:r>
        <w:rPr>
          <w:rFonts w:eastAsia="Calibri"/>
          <w:kern w:val="2"/>
          <w:lang w:val="en-US"/>
          <w14:ligatures w14:val="standardContextual"/>
        </w:rPr>
        <w:t xml:space="preserve"> 4.5.4</w:t>
      </w:r>
      <w:r>
        <w:rPr>
          <w:rFonts w:eastAsia="Calibri"/>
          <w:kern w:val="2"/>
          <w:lang w:val="en-US"/>
          <w14:ligatures w14:val="standardContextual"/>
        </w:rPr>
        <w:t>, and 4.5.5</w:t>
      </w:r>
      <w:r>
        <w:rPr>
          <w:rFonts w:eastAsia="Calibri"/>
          <w:kern w:val="2"/>
          <w:lang w:val="en-US"/>
          <w14:ligatures w14:val="standardContextual"/>
        </w:rPr>
        <w:t xml:space="preserve">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0D9C5DAE"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42C2835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lastRenderedPageBreak/>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F07486"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lastRenderedPageBreak/>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lastRenderedPageBreak/>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lastRenderedPageBreak/>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lastRenderedPageBreak/>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F07486"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F07486"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F07486"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lastRenderedPageBreak/>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F07486"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lastRenderedPageBreak/>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lastRenderedPageBreak/>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lastRenderedPageBreak/>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F07486"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lastRenderedPageBreak/>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lastRenderedPageBreak/>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lastRenderedPageBreak/>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188E0D78" w:rsidR="00285461" w:rsidRPr="0024131D" w:rsidRDefault="0034393A"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NR-DL-TDOA-RequestLocationInformation</w:t>
      </w:r>
      <w:r>
        <w:t xml:space="preserve"> message with </w:t>
      </w:r>
      <w:r>
        <w:rPr>
          <w:i/>
          <w:iCs/>
        </w:rPr>
        <w:t>dl-PRS-RSCPD-Request-r18</w:t>
      </w:r>
      <w:r>
        <w:t xml:space="preserve"> from the LMF via LPP [34] requesting the UE to measure and report DL RSCPD with </w:t>
      </w:r>
      <w:r>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lastRenderedPageBreak/>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8A6180C" w:rsidR="00E608C7" w:rsidRPr="0024131D" w:rsidRDefault="0034393A" w:rsidP="00E608C7">
      <w:r>
        <w:rPr>
          <w:lang w:eastAsia="zh-CN"/>
        </w:rPr>
        <w:t xml:space="preserve">After receiving both </w:t>
      </w:r>
      <w:r>
        <w:rPr>
          <w:i/>
        </w:rPr>
        <w:t>NR-</w:t>
      </w:r>
      <w:r>
        <w:rPr>
          <w:rFonts w:eastAsia="SimSun" w:hint="eastAsia"/>
          <w:i/>
          <w:lang w:eastAsia="zh-CN"/>
        </w:rPr>
        <w:t>DL-</w:t>
      </w:r>
      <w:r>
        <w:rPr>
          <w:i/>
        </w:rPr>
        <w:t>TDOA-ProvideAssistanceData</w:t>
      </w:r>
      <w:r>
        <w:t xml:space="preserve"> message and </w:t>
      </w:r>
      <w:r>
        <w:rPr>
          <w:i/>
        </w:rPr>
        <w:t>NR-</w:t>
      </w:r>
      <w:r>
        <w:rPr>
          <w:rFonts w:eastAsia="SimSun" w:hint="eastAsia"/>
          <w:i/>
          <w:lang w:eastAsia="zh-CN"/>
        </w:rPr>
        <w:t>DL-</w:t>
      </w:r>
      <w:r>
        <w:rPr>
          <w:i/>
        </w:rPr>
        <w:t xml:space="preserve">TDOA-RequestLocationInformation </w:t>
      </w:r>
      <w:r>
        <w:rPr>
          <w:iCs/>
        </w:rPr>
        <w:t>message from the LMF via LPP [34] with</w:t>
      </w:r>
      <w:r>
        <w:t xml:space="preserve"> </w:t>
      </w:r>
      <w:r>
        <w:rPr>
          <w:i/>
          <w:iCs/>
        </w:rPr>
        <w:t>dl-PRS-RSCPD-Request-r18</w:t>
      </w:r>
      <w:r>
        <w:rPr>
          <w:snapToGrid w:val="0"/>
        </w:rPr>
        <w:t>,</w:t>
      </w:r>
      <w:r>
        <w:rPr>
          <w:iCs/>
        </w:rPr>
        <w:t xml:space="preserve"> the UE shall be able to measure multiple (</w:t>
      </w:r>
      <w:r>
        <w:rPr>
          <w:rFonts w:cs="Arial"/>
        </w:rPr>
        <w:t>up to the UE capability specified in clause 4.5.5.3</w:t>
      </w:r>
      <w:r>
        <w:rPr>
          <w:iCs/>
        </w:rPr>
        <w:t xml:space="preserve">) DL RSTD and DL RSCPD measurements, defined </w:t>
      </w:r>
      <w:r>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When multiple PFLs are configured, the UE performs DL RSCPD measurement on a single PFL that is common between the reference TRP and the targ</w:t>
      </w:r>
      <w:r w:rsidRPr="0024131D">
        <w:rPr>
          <w:lang w:eastAsia="zh-CN"/>
        </w:rPr>
        <w:t xml:space="preserve">et TRP, and requirements </w:t>
      </w:r>
      <w:r w:rsidRPr="0024131D">
        <w:rPr>
          <w:rFonts w:hint="eastAsia"/>
          <w:lang w:eastAsia="zh-CN"/>
        </w:rPr>
        <w:t>in</w:t>
      </w:r>
      <w:r w:rsidRPr="0024131D">
        <w:rPr>
          <w:lang w:eastAsia="zh-CN"/>
        </w:rPr>
        <w:t xml:space="preserve"> clause 4.5.2.5 apply to both DL RSTD and DL RSCPD.</w:t>
      </w:r>
    </w:p>
    <w:p w14:paraId="69A33919" w14:textId="36F54313" w:rsidR="00E608C7" w:rsidRPr="0024131D" w:rsidRDefault="0034393A" w:rsidP="00E608C7">
      <w:pPr>
        <w:rPr>
          <w:iCs/>
          <w:lang w:eastAsia="zh-CN"/>
        </w:rPr>
      </w:pPr>
      <w:r>
        <w:rPr>
          <w:lang w:eastAsia="zh-CN"/>
        </w:rPr>
        <w:t xml:space="preserve">When LMF configures measurement time window(s), but UE does not support </w:t>
      </w:r>
      <w:r>
        <w:rPr>
          <w:rFonts w:eastAsia="SimSun"/>
          <w:lang w:val="en-US" w:eastAsia="zh-CN"/>
        </w:rPr>
        <w:t>RSCPD measurement inside time window as indicated in</w:t>
      </w:r>
      <w:r>
        <w:rPr>
          <w:rFonts w:eastAsia="SimSun"/>
          <w:lang w:eastAsia="zh-CN"/>
        </w:rPr>
        <w:t xml:space="preserve"> </w:t>
      </w:r>
      <w:r>
        <w:rPr>
          <w:rFonts w:eastAsia="SimSun"/>
          <w:i/>
          <w:iCs/>
          <w:snapToGrid w:val="0"/>
        </w:rPr>
        <w:t>supportOfMeasurementsInTimeWindow</w:t>
      </w:r>
      <w:r>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A826D7E" w:rsidR="00E608C7" w:rsidRPr="0024131D" w:rsidRDefault="0034393A" w:rsidP="00E608C7">
      <w:pPr>
        <w:rPr>
          <w:iCs/>
          <w:lang w:eastAsia="zh-CN"/>
        </w:rPr>
      </w:pPr>
      <w:r>
        <w:rPr>
          <w:lang w:eastAsia="zh-CN"/>
        </w:rPr>
        <w:t xml:space="preserve">When LMF configures measurement time window(s), and UE supports </w:t>
      </w:r>
      <w:r>
        <w:rPr>
          <w:rFonts w:eastAsia="SimSun"/>
          <w:lang w:val="en-US" w:eastAsia="zh-CN"/>
        </w:rPr>
        <w:t xml:space="preserve">RSCPD measurement inside time window as indicated in </w:t>
      </w:r>
      <w:r>
        <w:rPr>
          <w:rFonts w:eastAsia="SimSun"/>
          <w:i/>
          <w:iCs/>
          <w:snapToGrid w:val="0"/>
        </w:rPr>
        <w:t>supportOfMeasurementsInTimeWindow</w:t>
      </w:r>
      <w:r>
        <w:rPr>
          <w:lang w:eastAsia="zh-CN"/>
        </w:rPr>
        <w:t xml:space="preserve"> but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0A4BEC" w:rsidR="00E608C7" w:rsidRPr="0024131D" w:rsidRDefault="0034393A" w:rsidP="00E608C7">
      <w:pPr>
        <w:rPr>
          <w:iCs/>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12"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F07486"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F07486"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lastRenderedPageBreak/>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12"/>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F07486"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lastRenderedPageBreak/>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lastRenderedPageBreak/>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lastRenderedPageBreak/>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lastRenderedPageBreak/>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60A78FD5" w14:textId="39D47739" w:rsidR="00285461" w:rsidRPr="0024131D" w:rsidRDefault="00E47DA9" w:rsidP="00285461">
      <w:pPr>
        <w:rPr>
          <w:rFonts w:eastAsia="DengXian"/>
          <w:lang w:eastAsia="zh-CN"/>
        </w:rPr>
      </w:pPr>
      <w:r w:rsidRPr="0024131D">
        <w:rPr>
          <w:rFonts w:eastAsia="DengXian"/>
        </w:rPr>
        <w:t>The measurement reporting delay shall satisfy the requirements defined in clause 4.6.2.4,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lastRenderedPageBreak/>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666E92A8"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rf-RxRetun</w:t>
      </w:r>
      <w:r w:rsidR="00540110">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lastRenderedPageBreak/>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F07486"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F07486"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F07486"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F07486"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F07486"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F07486"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w:t>
      </w:r>
      <w:r w:rsidRPr="0024131D">
        <w:lastRenderedPageBreak/>
        <w:t xml:space="preserve">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F07486"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lastRenderedPageBreak/>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lastRenderedPageBreak/>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F07486"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F07486"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F07486"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3AFD1D3C"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rf-RxRetun</w:t>
      </w:r>
      <w:r w:rsidR="00540110">
        <w:rPr>
          <w:i/>
          <w:szCs w:val="24"/>
          <w:lang w:eastAsia="zh-CN"/>
        </w:rPr>
        <w:t>e</w:t>
      </w:r>
      <w:r w:rsidRPr="0024131D">
        <w:rPr>
          <w:i/>
          <w:szCs w:val="24"/>
          <w:lang w:eastAsia="zh-CN"/>
        </w:rPr>
        <w:t xml:space="preserve">TimeFR1 </w:t>
      </w:r>
      <w:r w:rsidRPr="0024131D">
        <w:rPr>
          <w:iCs/>
          <w:szCs w:val="24"/>
          <w:lang w:eastAsia="zh-CN"/>
        </w:rPr>
        <w:t>or</w:t>
      </w:r>
      <w:r w:rsidRPr="0024131D">
        <w:rPr>
          <w:i/>
          <w:szCs w:val="24"/>
          <w:lang w:eastAsia="zh-CN"/>
        </w:rPr>
        <w:t xml:space="preserve"> rf-RxRetun</w:t>
      </w:r>
      <w:r w:rsidR="00A46C48">
        <w:rPr>
          <w:i/>
          <w:szCs w:val="24"/>
          <w:lang w:eastAsia="zh-CN"/>
        </w:rPr>
        <w:t>e</w:t>
      </w:r>
      <w:r w:rsidRPr="0024131D">
        <w:rPr>
          <w:i/>
          <w:szCs w:val="24"/>
          <w:lang w:eastAsia="zh-CN"/>
        </w:rPr>
        <w:t xml:space="preserve">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lastRenderedPageBreak/>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B23080">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B23080">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B23080">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B23080">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B23080">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B23080">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B23080">
            <w:pPr>
              <w:pStyle w:val="TAC"/>
              <w:rPr>
                <w:lang w:eastAsia="zh-CN"/>
              </w:rPr>
            </w:pPr>
          </w:p>
        </w:tc>
        <w:tc>
          <w:tcPr>
            <w:tcW w:w="1287" w:type="pct"/>
          </w:tcPr>
          <w:p w14:paraId="52B57C34" w14:textId="0A7ADA4A" w:rsidR="007D5210" w:rsidRPr="0024131D" w:rsidRDefault="007D5210" w:rsidP="00B23080">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B23080">
            <w:pPr>
              <w:pStyle w:val="TAC"/>
              <w:rPr>
                <w:lang w:eastAsia="zh-CN"/>
              </w:rPr>
            </w:pPr>
            <w:r w:rsidRPr="0024131D">
              <w:rPr>
                <w:lang w:eastAsia="zh-CN"/>
              </w:rPr>
              <w:t>1</w:t>
            </w:r>
          </w:p>
        </w:tc>
        <w:tc>
          <w:tcPr>
            <w:tcW w:w="1196" w:type="pct"/>
          </w:tcPr>
          <w:p w14:paraId="76FBBA36"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B23080">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B23080">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B23080">
            <w:pPr>
              <w:pStyle w:val="TAC"/>
              <w:rPr>
                <w:lang w:eastAsia="zh-CN"/>
              </w:rPr>
            </w:pPr>
            <w:r w:rsidRPr="0024131D">
              <w:rPr>
                <w:lang w:eastAsia="zh-CN"/>
              </w:rPr>
              <w:t>1</w:t>
            </w:r>
          </w:p>
        </w:tc>
        <w:tc>
          <w:tcPr>
            <w:tcW w:w="1196" w:type="pct"/>
          </w:tcPr>
          <w:p w14:paraId="3B70B0B9" w14:textId="77777777" w:rsidR="007D5210" w:rsidRPr="0024131D" w:rsidRDefault="007D5210" w:rsidP="00B23080">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B23080">
            <w:pPr>
              <w:pStyle w:val="TAC"/>
              <w:rPr>
                <w:lang w:eastAsia="zh-CN"/>
              </w:rPr>
            </w:pPr>
          </w:p>
        </w:tc>
        <w:tc>
          <w:tcPr>
            <w:tcW w:w="1287" w:type="pct"/>
          </w:tcPr>
          <w:p w14:paraId="67CC0300" w14:textId="73739B59" w:rsidR="007D5210" w:rsidRPr="0024131D" w:rsidRDefault="007D5210" w:rsidP="00B23080">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B23080">
            <w:pPr>
              <w:pStyle w:val="TAC"/>
              <w:rPr>
                <w:lang w:eastAsia="zh-CN"/>
              </w:rPr>
            </w:pPr>
            <w:r w:rsidRPr="0024131D">
              <w:rPr>
                <w:lang w:eastAsia="zh-CN"/>
              </w:rPr>
              <w:t>½</w:t>
            </w:r>
          </w:p>
        </w:tc>
        <w:tc>
          <w:tcPr>
            <w:tcW w:w="1196" w:type="pct"/>
          </w:tcPr>
          <w:p w14:paraId="3655A185"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B23080">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B23080">
            <w:pPr>
              <w:pStyle w:val="TAC"/>
              <w:rPr>
                <w:lang w:eastAsia="zh-CN"/>
              </w:rPr>
            </w:pPr>
            <w:r w:rsidRPr="0024131D">
              <w:rPr>
                <w:lang w:eastAsia="zh-CN"/>
              </w:rPr>
              <w:t>½</w:t>
            </w:r>
          </w:p>
        </w:tc>
        <w:tc>
          <w:tcPr>
            <w:tcW w:w="1196" w:type="pct"/>
          </w:tcPr>
          <w:p w14:paraId="5EB1C06E" w14:textId="77777777" w:rsidR="007D5210" w:rsidRPr="0024131D" w:rsidRDefault="007D5210" w:rsidP="00B23080">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F07486"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F07486"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F07486"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F07486"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F07486"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F07486"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lastRenderedPageBreak/>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lastRenderedPageBreak/>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4BC04757"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4756DBB8"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lastRenderedPageBreak/>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76CD91DC"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10C69BAC"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DD7768">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660E80">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660E80">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660E80">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660E80">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660E80">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660E80">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660E80">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660E80">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660E80">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660E80">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660E80">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660E8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660E80">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660E80">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660E80">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660E80">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660E80">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660E80">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660E80">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660E80">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660E80">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660E80">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660E80">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660E80">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660E80">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660E80">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660E80">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660E80">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660E80">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660E80">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660E80">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660E80">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328FC311"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C18FF20"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DD7768">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DD7768">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DD7768">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DD7768">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DD7768">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DD7768">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DD7768">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DD7768">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DD7768">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DD7768">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DD7768">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660E80">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660E80">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660E80">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660E80">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6003C7A"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721CE397"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DD7768">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DD7768">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DD7768">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DD7768">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DD7768">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DD7768">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DD7768">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DD7768">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DD7768">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DD7768">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DD7768">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DD7768">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DD7768">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DD7768">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DD7768">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DD7768">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DD7768">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DD7768">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DD7768">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DD7768">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DD7768">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DD7768">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DD7768">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DD7768">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DD7768">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DD7768">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DD7768">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DD7768">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DD7768">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DD7768">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DD7768">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DD7768">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DD7768">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DD7768">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DD7768">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DD7768">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DD7768">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DD7768">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DD7768">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DD7768">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DD7768">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660E80">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660E80">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660E80">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660E8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660E80">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660E80">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660E80">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660E8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660E80">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660E80">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660E80">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660E8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660E8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660E8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660E8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660E80">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660E80">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660E80">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660E80">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660E80">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660E80">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660E80">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660E80">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660E80">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660E80">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660E80">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660E80">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660E80">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660E80">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660E80">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660E80">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660E80">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660E80">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660E80">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660E80">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660E80">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660E80">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660E80">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660E80">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59541ECD"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0B2E7D8F"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DD7768">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DD7768">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DD7768">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DD7768">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DD7768">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DD7768">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DD7768">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DD7768">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DD7768">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DD7768">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DD7768">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DD7768">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DD7768">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DD7768">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DD7768">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DD7768">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DD7768">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DD7768">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DD7768">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DD7768">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DD7768">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DD7768">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DD7768">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DD7768">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DD7768">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DD7768">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DD7768">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DD7768">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DD7768">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DD7768">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660E8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660E8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660E8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660E8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660E80">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660E80">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660E80">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660E8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660E8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660E80">
            <w:pPr>
              <w:pStyle w:val="TAC"/>
              <w:rPr>
                <w:rFonts w:cs="Arial"/>
                <w:snapToGrid w:val="0"/>
              </w:rPr>
            </w:pPr>
            <w:r w:rsidRPr="0024131D">
              <w:rPr>
                <w:rFonts w:cs="Arial"/>
              </w:rPr>
              <w:t>0.32</w:t>
            </w:r>
          </w:p>
        </w:tc>
        <w:tc>
          <w:tcPr>
            <w:tcW w:w="666" w:type="pct"/>
          </w:tcPr>
          <w:p w14:paraId="1659B43F" w14:textId="512FEB91" w:rsidR="002F74BF" w:rsidRPr="0024131D" w:rsidRDefault="002F74BF" w:rsidP="00660E80">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660E80">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660E80">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660E80">
            <w:pPr>
              <w:pStyle w:val="TAC"/>
              <w:rPr>
                <w:rFonts w:cs="Arial"/>
              </w:rPr>
            </w:pPr>
          </w:p>
        </w:tc>
        <w:tc>
          <w:tcPr>
            <w:tcW w:w="399" w:type="pct"/>
          </w:tcPr>
          <w:p w14:paraId="16AC12ED" w14:textId="77777777" w:rsidR="002F74BF" w:rsidRPr="0024131D" w:rsidRDefault="002F74BF" w:rsidP="00660E80">
            <w:pPr>
              <w:pStyle w:val="TAC"/>
              <w:rPr>
                <w:rFonts w:cs="Arial"/>
                <w:snapToGrid w:val="0"/>
              </w:rPr>
            </w:pPr>
            <w:r w:rsidRPr="0024131D">
              <w:rPr>
                <w:rFonts w:cs="Arial"/>
              </w:rPr>
              <w:t>0.64</w:t>
            </w:r>
          </w:p>
        </w:tc>
        <w:tc>
          <w:tcPr>
            <w:tcW w:w="666" w:type="pct"/>
          </w:tcPr>
          <w:p w14:paraId="625EC8FD" w14:textId="5AC1FE4F"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660E8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660E80">
            <w:pPr>
              <w:pStyle w:val="TAC"/>
              <w:rPr>
                <w:rFonts w:cs="Arial"/>
              </w:rPr>
            </w:pPr>
          </w:p>
        </w:tc>
        <w:tc>
          <w:tcPr>
            <w:tcW w:w="399" w:type="pct"/>
          </w:tcPr>
          <w:p w14:paraId="0109F8A8" w14:textId="77777777" w:rsidR="002F74BF" w:rsidRPr="0024131D" w:rsidRDefault="002F74BF" w:rsidP="00660E80">
            <w:pPr>
              <w:pStyle w:val="TAC"/>
              <w:rPr>
                <w:rFonts w:cs="Arial"/>
                <w:snapToGrid w:val="0"/>
              </w:rPr>
            </w:pPr>
            <w:r w:rsidRPr="0024131D">
              <w:rPr>
                <w:rFonts w:cs="Arial"/>
              </w:rPr>
              <w:t>1.28</w:t>
            </w:r>
          </w:p>
        </w:tc>
        <w:tc>
          <w:tcPr>
            <w:tcW w:w="666" w:type="pct"/>
          </w:tcPr>
          <w:p w14:paraId="769504F1" w14:textId="35CB66F4"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660E80">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660E8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660E80">
            <w:pPr>
              <w:pStyle w:val="TAC"/>
              <w:rPr>
                <w:rFonts w:cs="Arial"/>
              </w:rPr>
            </w:pPr>
          </w:p>
        </w:tc>
        <w:tc>
          <w:tcPr>
            <w:tcW w:w="399" w:type="pct"/>
          </w:tcPr>
          <w:p w14:paraId="4A091568" w14:textId="77777777" w:rsidR="002F74BF" w:rsidRPr="0024131D" w:rsidRDefault="002F74BF" w:rsidP="00660E80">
            <w:pPr>
              <w:pStyle w:val="TAC"/>
              <w:rPr>
                <w:rFonts w:cs="Arial"/>
                <w:snapToGrid w:val="0"/>
              </w:rPr>
            </w:pPr>
            <w:r w:rsidRPr="0024131D">
              <w:rPr>
                <w:rFonts w:cs="Arial"/>
              </w:rPr>
              <w:t>2.56</w:t>
            </w:r>
          </w:p>
        </w:tc>
        <w:tc>
          <w:tcPr>
            <w:tcW w:w="666" w:type="pct"/>
          </w:tcPr>
          <w:p w14:paraId="59870EE5" w14:textId="54B4132B" w:rsidR="002F74BF" w:rsidRPr="0024131D" w:rsidRDefault="002F74BF" w:rsidP="00660E80">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660E80">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660E8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660E80">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11939DAF"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0D12A3">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24131D"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0D12A3">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0D12A3">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0D12A3">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0D12A3">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0D12A3">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0D12A3">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0D12A3">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0D12A3">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0D12A3">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0D12A3">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0D12A3">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0D12A3">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0D12A3">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0D12A3">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0D12A3">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0D12A3">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0D12A3">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0D12A3">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0D12A3">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0D12A3">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0D12A3">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0D12A3">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0D12A3">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0D12A3">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0D12A3">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0D12A3">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0D12A3">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0D12A3">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0D12A3">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24131D"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24131D" w:rsidRDefault="00BB3AD2" w:rsidP="00D41310">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rFonts w:cs="Arial"/>
                <w:lang w:eastAsia="ko-KR"/>
              </w:rPr>
              <w:t xml:space="preserve"> </w:t>
            </w:r>
            <w:r w:rsidRPr="0024131D">
              <w:rPr>
                <w:rFonts w:cs="Arial"/>
                <w:lang w:eastAsia="ko-KR"/>
              </w:rPr>
              <w:t>x</w:t>
            </w:r>
            <w:r w:rsidR="00AA4B0D">
              <w:rPr>
                <w:rFonts w:cs="Arial"/>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0D12A3">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0D12A3">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0D12A3">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0D12A3">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0D12A3">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0D12A3">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0D12A3">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0D12A3">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0D12A3">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0D12A3">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0D12A3">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0D12A3">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0D12A3">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0D12A3">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0D12A3">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0D12A3">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0D12A3">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0D12A3">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0D12A3">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0D12A3">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0D12A3">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0D12A3">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0D12A3">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0D12A3">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0D12A3">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0D12A3">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0D12A3">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0D12A3">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0D12A3">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0D12A3">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0D12A3">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0D12A3">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0D12A3">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0D12A3">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0D12A3">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0D12A3">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0D12A3">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0D12A3">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0D12A3">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0D12A3">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0D12A3">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0D12A3">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0D12A3">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0D12A3">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0D12A3">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0D12A3">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0D12A3">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0D12A3">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0D12A3">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7F34C31"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5A79BD6"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1A2A0497"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2FDBDDC"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62D0B">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62D0B">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62D0B">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62D0B">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62D0B">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62D0B">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62D0B">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62D0B">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62D0B">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62D0B">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62D0B">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62D0B">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62D0B">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62D0B">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62D0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62D0B">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62D0B">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62D0B">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62D0B">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62D0B">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62D0B">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62D0B">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62D0B">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62D0B">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62D0B">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62D0B">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62D0B">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62D0B">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62D0B">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62D0B">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62D0B">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62D0B">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62D0B">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62D0B">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62D0B">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62D0B">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62D0B">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A7137F">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A7137F">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A7137F">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A7137F">
            <w:pPr>
              <w:pStyle w:val="TAC"/>
              <w:rPr>
                <w:rFonts w:cs="Arial"/>
              </w:rPr>
            </w:pPr>
            <w:r w:rsidRPr="0024131D">
              <w:rPr>
                <w:rFonts w:cs="Arial"/>
              </w:rPr>
              <w:t>0.32</w:t>
            </w:r>
          </w:p>
        </w:tc>
        <w:tc>
          <w:tcPr>
            <w:tcW w:w="1214" w:type="pct"/>
          </w:tcPr>
          <w:p w14:paraId="62038C35" w14:textId="6284EA49" w:rsidR="007B582B" w:rsidRPr="0024131D" w:rsidRDefault="007B582B"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A7137F">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A7137F">
            <w:pPr>
              <w:pStyle w:val="TAC"/>
              <w:rPr>
                <w:rFonts w:cs="Arial"/>
              </w:rPr>
            </w:pPr>
          </w:p>
        </w:tc>
        <w:tc>
          <w:tcPr>
            <w:tcW w:w="567" w:type="pct"/>
          </w:tcPr>
          <w:p w14:paraId="6563EC5F" w14:textId="77777777" w:rsidR="00285BD3" w:rsidRPr="0024131D" w:rsidRDefault="00285BD3" w:rsidP="00A7137F">
            <w:pPr>
              <w:pStyle w:val="TAC"/>
              <w:rPr>
                <w:rFonts w:cs="Arial"/>
              </w:rPr>
            </w:pPr>
            <w:r w:rsidRPr="0024131D">
              <w:rPr>
                <w:rFonts w:cs="Arial"/>
              </w:rPr>
              <w:t>0.64</w:t>
            </w:r>
          </w:p>
        </w:tc>
        <w:tc>
          <w:tcPr>
            <w:tcW w:w="1214" w:type="pct"/>
          </w:tcPr>
          <w:p w14:paraId="456FF425" w14:textId="512D185D" w:rsidR="00285BD3" w:rsidRPr="0024131D" w:rsidRDefault="00285BD3" w:rsidP="00A7137F">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A7137F">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A7137F">
            <w:pPr>
              <w:pStyle w:val="TAC"/>
              <w:rPr>
                <w:rFonts w:cs="Arial"/>
              </w:rPr>
            </w:pPr>
          </w:p>
        </w:tc>
        <w:tc>
          <w:tcPr>
            <w:tcW w:w="567" w:type="pct"/>
          </w:tcPr>
          <w:p w14:paraId="23AFA948" w14:textId="77777777" w:rsidR="00285BD3" w:rsidRPr="0024131D" w:rsidRDefault="00285BD3" w:rsidP="00A7137F">
            <w:pPr>
              <w:pStyle w:val="TAC"/>
              <w:rPr>
                <w:rFonts w:cs="Arial"/>
              </w:rPr>
            </w:pPr>
            <w:r w:rsidRPr="0024131D">
              <w:rPr>
                <w:rFonts w:cs="Arial"/>
              </w:rPr>
              <w:t>1.28</w:t>
            </w:r>
          </w:p>
        </w:tc>
        <w:tc>
          <w:tcPr>
            <w:tcW w:w="1214" w:type="pct"/>
          </w:tcPr>
          <w:p w14:paraId="24FDF870" w14:textId="60454139"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A7137F">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A7137F">
            <w:pPr>
              <w:pStyle w:val="TAC"/>
              <w:rPr>
                <w:rFonts w:cs="Arial"/>
              </w:rPr>
            </w:pPr>
          </w:p>
        </w:tc>
        <w:tc>
          <w:tcPr>
            <w:tcW w:w="567" w:type="pct"/>
          </w:tcPr>
          <w:p w14:paraId="0732AAA1" w14:textId="77777777" w:rsidR="00285BD3" w:rsidRPr="0024131D" w:rsidRDefault="00285BD3" w:rsidP="00A7137F">
            <w:pPr>
              <w:pStyle w:val="TAC"/>
              <w:rPr>
                <w:rFonts w:cs="Arial"/>
              </w:rPr>
            </w:pPr>
            <w:r w:rsidRPr="0024131D">
              <w:rPr>
                <w:rFonts w:cs="Arial"/>
              </w:rPr>
              <w:t>2.56</w:t>
            </w:r>
          </w:p>
        </w:tc>
        <w:tc>
          <w:tcPr>
            <w:tcW w:w="1214" w:type="pct"/>
          </w:tcPr>
          <w:p w14:paraId="3DC8A0E7" w14:textId="55C8A1C5" w:rsidR="00285BD3" w:rsidRPr="0024131D" w:rsidRDefault="00285BD3" w:rsidP="00A7137F">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A7137F">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A7137F">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A7137F">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A7137F">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A7137F">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A7137F">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A7137F">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A7137F">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A7137F">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A7137F">
            <w:pPr>
              <w:pStyle w:val="TAC"/>
              <w:rPr>
                <w:rFonts w:cs="Arial"/>
              </w:rPr>
            </w:pPr>
            <w:r w:rsidRPr="0024131D">
              <w:rPr>
                <w:rFonts w:cs="Arial"/>
              </w:rPr>
              <w:t>0.32</w:t>
            </w:r>
          </w:p>
        </w:tc>
        <w:tc>
          <w:tcPr>
            <w:tcW w:w="1325" w:type="pct"/>
          </w:tcPr>
          <w:p w14:paraId="015ADD04" w14:textId="534B5890" w:rsidR="00456314" w:rsidRPr="0024131D" w:rsidRDefault="00456314" w:rsidP="00A7137F">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A7137F">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A7137F">
            <w:pPr>
              <w:pStyle w:val="TAC"/>
              <w:rPr>
                <w:rFonts w:cs="Arial"/>
              </w:rPr>
            </w:pPr>
          </w:p>
        </w:tc>
        <w:tc>
          <w:tcPr>
            <w:tcW w:w="514" w:type="pct"/>
          </w:tcPr>
          <w:p w14:paraId="2D150CAB" w14:textId="77777777" w:rsidR="00456314" w:rsidRPr="0024131D" w:rsidRDefault="00456314" w:rsidP="00A7137F">
            <w:pPr>
              <w:pStyle w:val="TAC"/>
              <w:rPr>
                <w:rFonts w:cs="Arial"/>
              </w:rPr>
            </w:pPr>
            <w:r w:rsidRPr="0024131D">
              <w:rPr>
                <w:rFonts w:cs="Arial"/>
              </w:rPr>
              <w:t>0.64</w:t>
            </w:r>
          </w:p>
        </w:tc>
        <w:tc>
          <w:tcPr>
            <w:tcW w:w="1325" w:type="pct"/>
          </w:tcPr>
          <w:p w14:paraId="1B93D391" w14:textId="4036E148" w:rsidR="00456314" w:rsidRPr="0024131D" w:rsidRDefault="00456314" w:rsidP="00A7137F">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A7137F">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A7137F">
            <w:pPr>
              <w:pStyle w:val="TAC"/>
              <w:rPr>
                <w:rFonts w:cs="Arial"/>
              </w:rPr>
            </w:pPr>
          </w:p>
        </w:tc>
        <w:tc>
          <w:tcPr>
            <w:tcW w:w="514" w:type="pct"/>
          </w:tcPr>
          <w:p w14:paraId="4CC554BE" w14:textId="77777777" w:rsidR="00456314" w:rsidRPr="0024131D" w:rsidRDefault="00456314" w:rsidP="00A7137F">
            <w:pPr>
              <w:pStyle w:val="TAC"/>
              <w:rPr>
                <w:rFonts w:cs="Arial"/>
              </w:rPr>
            </w:pPr>
            <w:r w:rsidRPr="0024131D">
              <w:rPr>
                <w:rFonts w:cs="Arial"/>
              </w:rPr>
              <w:t>1.28</w:t>
            </w:r>
          </w:p>
        </w:tc>
        <w:tc>
          <w:tcPr>
            <w:tcW w:w="1325" w:type="pct"/>
          </w:tcPr>
          <w:p w14:paraId="4950C853" w14:textId="4234D38F" w:rsidR="00456314" w:rsidRPr="0024131D" w:rsidRDefault="00456314" w:rsidP="00A7137F">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A7137F">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A7137F">
            <w:pPr>
              <w:pStyle w:val="TAC"/>
              <w:rPr>
                <w:rFonts w:cs="Arial"/>
              </w:rPr>
            </w:pPr>
          </w:p>
        </w:tc>
        <w:tc>
          <w:tcPr>
            <w:tcW w:w="514" w:type="pct"/>
          </w:tcPr>
          <w:p w14:paraId="64B477C0" w14:textId="77777777" w:rsidR="00456314" w:rsidRPr="0024131D" w:rsidRDefault="00456314" w:rsidP="00A7137F">
            <w:pPr>
              <w:pStyle w:val="TAC"/>
              <w:rPr>
                <w:rFonts w:cs="Arial"/>
              </w:rPr>
            </w:pPr>
            <w:r w:rsidRPr="0024131D">
              <w:rPr>
                <w:rFonts w:cs="Arial"/>
              </w:rPr>
              <w:t>2.56</w:t>
            </w:r>
          </w:p>
        </w:tc>
        <w:tc>
          <w:tcPr>
            <w:tcW w:w="1325" w:type="pct"/>
          </w:tcPr>
          <w:p w14:paraId="7A62F5DC" w14:textId="775516F0" w:rsidR="00456314" w:rsidRPr="0024131D" w:rsidRDefault="00456314" w:rsidP="00A7137F">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A7137F">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A7137F">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A7137F">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A7137F">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A7137F">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A7137F">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A7137F">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A7137F">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A7137F">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3E706396"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7B386B11"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62D0B">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62D0B">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62D0B">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62D0B">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62D0B">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62D0B">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62D0B">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62D0B">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62D0B">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62D0B">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62D0B">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62D0B">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62D0B">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62D0B">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62D0B">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62D0B">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62D0B">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62D0B">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62D0B">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62D0B">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62D0B">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62D0B">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62D0B">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62D0B">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62D0B">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62D0B">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62D0B">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62D0B">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A7137F">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A7137F">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A7137F">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A7137F">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t>5.1B.2.4</w:t>
      </w:r>
      <w:r w:rsidRPr="0024131D">
        <w:tab/>
        <w:t>Measurements of inter-frequency NR cells</w:t>
      </w:r>
    </w:p>
    <w:p w14:paraId="546FB970" w14:textId="78A9476F"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265447"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62D0B">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62D0B">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62D0B">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62D0B">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62D0B">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62D0B">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62D0B">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62D0B">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62D0B">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62D0B">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62D0B">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62D0B">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62D0B">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62D0B">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62D0B">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62D0B">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62D0B">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62D0B">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62D0B">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62D0B">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62D0B">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62D0B">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62D0B">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62D0B">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62D0B">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62D0B">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62D0B">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62D0B">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62D0B">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62D0B">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62D0B">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62D0B">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62D0B">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62D0B">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62D0B">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62D0B">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62D0B">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62D0B">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62D0B">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62D0B">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62D0B">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62D0B">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62D0B">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62D0B">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62D0B">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62D0B">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62D0B">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62D0B">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62D0B">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62D0B">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62D0B">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62D0B">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62D0B">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62D0B">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62D0B">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62D0B">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62D0B">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62D0B">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62D0B">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62D0B">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A7137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A7137F">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A7137F">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A7137F">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A7137F">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A7137F">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A7137F">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A7137F">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A7137F">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A7137F">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A7137F">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A7137F">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A7137F">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A7137F">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A7137F">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A7137F">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A7137F">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A7137F">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A7137F">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A7137F">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t>5.1B.2.5</w:t>
      </w:r>
      <w:r w:rsidRPr="0024131D">
        <w:tab/>
        <w:t>Measurements of inter-RAT E-UTRAN cells</w:t>
      </w:r>
    </w:p>
    <w:p w14:paraId="6BC05C56" w14:textId="067BF174"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985E6F">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985E6F">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985E6F">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985E6F">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985E6F">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985E6F">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985E6F">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985E6F">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985E6F">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985E6F">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985E6F">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985E6F">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985E6F">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985E6F">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985E6F">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985E6F">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985E6F">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985E6F">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985E6F">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985E6F">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985E6F">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985E6F">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985E6F">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985E6F">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985E6F">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985E6F">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985E6F">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985E6F">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985E6F">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985E6F">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985E6F">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985E6F">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985E6F">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985E6F">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985E6F">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32E27BC1"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A7137F">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A7137F">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A7137F">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A7137F">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A7137F">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A7137F">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A7137F">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A7137F">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5B27674"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0C4B4C">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0C4B4C">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0C4B4C">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0C4B4C">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0C4B4C">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0C4B4C">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0C4B4C">
            <w:pPr>
              <w:pStyle w:val="TAH"/>
            </w:pPr>
          </w:p>
        </w:tc>
      </w:tr>
      <w:tr w:rsidR="001112BC" w:rsidRPr="0024131D"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24131D" w:rsidRDefault="001112BC" w:rsidP="00C43F82">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9B40B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9B40B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9B40B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9B40B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9B40B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9B40B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9B40B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9B40B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9B40B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9B40B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9B40B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9B40B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9B40B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9B40B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9B40B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9B40B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9B40B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9B40B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9B40B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9B40B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9B40B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9B40B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9B40B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9B40B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9B40B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9B40B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9B40B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9B40B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9B40B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9B40B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9B40B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9B40B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9B40B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9B40B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9B40B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9B40B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9B40B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9B40B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9B40B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9B40B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w:t>
      </w:r>
      <w:r w:rsidRPr="0024131D">
        <w:rPr>
          <w:lang w:eastAsia="zh-CN"/>
        </w:rPr>
        <w:t>rion</w:t>
      </w:r>
      <w:r w:rsidRPr="0024131D">
        <w:t xml:space="preserve">, and </w:t>
      </w:r>
    </w:p>
    <w:p w14:paraId="6270EDDB" w14:textId="3FD0CBED" w:rsidR="0033569B" w:rsidRPr="0033569B" w:rsidRDefault="0033569B" w:rsidP="0033569B">
      <w:pPr>
        <w:overflowPunct/>
        <w:autoSpaceDE/>
        <w:autoSpaceDN/>
        <w:adjustRightInd/>
        <w:ind w:left="568" w:hanging="284"/>
        <w:textAlignment w:val="auto"/>
        <w:rPr>
          <w:rFonts w:eastAsia="SimSun"/>
        </w:rPr>
      </w:pPr>
      <w:r w:rsidRPr="0033569B">
        <w:rPr>
          <w:rFonts w:eastAsia="SimSun"/>
        </w:rPr>
        <w:t>-</w:t>
      </w:r>
      <w:r w:rsidRPr="0033569B">
        <w:rPr>
          <w:rFonts w:eastAsia="SimSun"/>
        </w:rPr>
        <w:tab/>
        <w:t xml:space="preserve">when </w:t>
      </w:r>
      <w:r w:rsidRPr="0033569B">
        <w:rPr>
          <w:rFonts w:eastAsia="SimSun" w:cs="v4.2.0"/>
        </w:rPr>
        <w:t xml:space="preserve">UE is not configured with eDRX by </w:t>
      </w:r>
      <w:r w:rsidRPr="0033569B">
        <w:rPr>
          <w:rFonts w:eastAsia="SimSun"/>
          <w:i/>
          <w:iCs/>
        </w:rPr>
        <w:t>ran-ExtendedPagingCycleConfig-r18</w:t>
      </w:r>
      <w:r w:rsidRPr="0033569B">
        <w:rPr>
          <w:rFonts w:eastAsia="SimSun" w:cs="v4.2.0"/>
        </w:rPr>
        <w:t xml:space="preserve"> or </w:t>
      </w:r>
      <w:r w:rsidRPr="0033569B">
        <w:rPr>
          <w:rFonts w:eastAsia="SimSun" w:cs="v4.2.0"/>
          <w:i/>
        </w:rPr>
        <w:t>eDRX-AllowedInactive-r18</w:t>
      </w:r>
      <w:r w:rsidRPr="0033569B">
        <w:rPr>
          <w:rFonts w:eastAsia="SimSun" w:cs="v4.2.0"/>
        </w:rPr>
        <w:t xml:space="preserve"> is not signalled in SIB1, </w:t>
      </w:r>
      <w:r w:rsidRPr="0033569B">
        <w:rPr>
          <w:rFonts w:eastAsia="SimSun"/>
        </w:rPr>
        <w:t>then the requirements in table 5.1B.2.10-1 and table 5.1B.2.10-2 respectively apply provided that eDRX_IDLE cycle is ≤ 10485.76 sec, or</w:t>
      </w:r>
    </w:p>
    <w:p w14:paraId="2DD30CB9" w14:textId="7EBAFA05" w:rsidR="003C376E" w:rsidRPr="0024131D" w:rsidRDefault="0033569B" w:rsidP="0033569B">
      <w:pPr>
        <w:pStyle w:val="B10"/>
      </w:pPr>
      <w:r w:rsidRPr="0033569B">
        <w:rPr>
          <w:rFonts w:eastAsia="SimSun"/>
        </w:rPr>
        <w:t>-</w:t>
      </w:r>
      <w:r w:rsidRPr="0033569B">
        <w:rPr>
          <w:rFonts w:eastAsia="SimSun"/>
        </w:rPr>
        <w:tab/>
        <w:t xml:space="preserve">when UE is configured with eDRX by </w:t>
      </w:r>
      <w:r w:rsidRPr="0033569B">
        <w:rPr>
          <w:rFonts w:eastAsia="SimSun"/>
          <w:i/>
          <w:iCs/>
        </w:rPr>
        <w:t>ran-ExtendedPagingCycleConfig-r18</w:t>
      </w:r>
      <w:r w:rsidRPr="0033569B">
        <w:rPr>
          <w:rFonts w:eastAsia="SimSun" w:cs="v4.2.0"/>
        </w:rPr>
        <w:t xml:space="preserve"> </w:t>
      </w:r>
      <w:r w:rsidRPr="0033569B">
        <w:rPr>
          <w:rFonts w:eastAsia="SimSun"/>
        </w:rPr>
        <w:t xml:space="preserve">and </w:t>
      </w:r>
      <w:r w:rsidRPr="0033569B">
        <w:rPr>
          <w:rFonts w:eastAsia="SimSun"/>
          <w:i/>
        </w:rPr>
        <w:t>eDRX-AllowedInactive-r18</w:t>
      </w:r>
      <w:r w:rsidRPr="0033569B">
        <w:rPr>
          <w:rFonts w:eastAsia="SimSun"/>
        </w:rPr>
        <w:t xml:space="preserve"> is signalled in SIB1, the requirements defined in section 4.2</w:t>
      </w:r>
      <w:r w:rsidRPr="0033569B">
        <w:rPr>
          <w:rFonts w:eastAsia="SimSun"/>
        </w:rPr>
        <w:t>B.2.10 shall apply with T</w:t>
      </w:r>
      <w:r w:rsidRPr="0033569B">
        <w:rPr>
          <w:rFonts w:eastAsia="SimSun"/>
          <w:vertAlign w:val="subscript"/>
        </w:rPr>
        <w:t>detect, NR_inter_RedCap_Relax,</w:t>
      </w:r>
      <w:r w:rsidRPr="0033569B">
        <w:rPr>
          <w:rFonts w:eastAsia="SimSun"/>
        </w:rPr>
        <w:t xml:space="preserve"> T</w:t>
      </w:r>
      <w:r w:rsidRPr="0033569B">
        <w:rPr>
          <w:rFonts w:eastAsia="SimSun"/>
          <w:vertAlign w:val="subscript"/>
        </w:rPr>
        <w:t>measure, NR_inter _RedCap_Relax</w:t>
      </w:r>
      <w:r w:rsidRPr="0033569B">
        <w:rPr>
          <w:rFonts w:eastAsia="SimSun"/>
        </w:rPr>
        <w:t xml:space="preserve"> and T</w:t>
      </w:r>
      <w:r w:rsidRPr="0033569B">
        <w:rPr>
          <w:rFonts w:eastAsia="SimSun"/>
          <w:vertAlign w:val="subscript"/>
        </w:rPr>
        <w:t>evaluate, NR_inter _RedCap_Relax</w:t>
      </w:r>
      <w:r w:rsidRPr="0033569B">
        <w:rPr>
          <w:rFonts w:eastAsia="SimSun"/>
        </w:rPr>
        <w:t xml:space="preserve"> defined in table 5.1B.2.10-3 and table 5.1B.2.10-4.</w:t>
      </w:r>
    </w:p>
    <w:p w14:paraId="149BEF59" w14:textId="25AF3C25" w:rsidR="003C376E" w:rsidRPr="0024131D" w:rsidRDefault="003C376E" w:rsidP="00683127">
      <w:pPr>
        <w:pStyle w:val="TH"/>
      </w:pPr>
      <w:r w:rsidRPr="0024131D">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0C4B4C">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0C4B4C">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0C4B4C">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0C4B4C">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0C4B4C">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0C4B4C">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0C4B4C">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0C4B4C">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0C4B4C">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0C4B4C">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0C4B4C">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0C4B4C">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0C4B4C">
            <w:pPr>
              <w:pStyle w:val="TAH"/>
            </w:pPr>
          </w:p>
        </w:tc>
      </w:tr>
      <w:tr w:rsidR="003C376E" w:rsidRPr="0024131D"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0C4B4C">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0C4B4C">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24131D" w:rsidRDefault="003C376E" w:rsidP="000C4B4C">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0C4B4C">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0C4B4C">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0C4B4C">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0C4B4C">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0C4B4C">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0C4B4C">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0C4B4C">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0C4B4C">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0C4B4C">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0C4B4C">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0C4B4C">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0C4B4C">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0C4B4C">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0C4B4C">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0C4B4C">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0C4B4C">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0C4B4C">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0C4B4C">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0C4B4C">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0C4B4C">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0C4B4C">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0C4B4C">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9B40B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9B40B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9B40B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9B40B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9B40B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9B40B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9B40B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9B40B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9B40B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9B40B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9B40B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9B40B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9B40B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9B40B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9B40B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9B40B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9B40B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9B40B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9B40B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9B40B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9B40B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9B40B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9B40B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9B40B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9B40B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9B40B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9B40B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9B40B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9B40B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9B40B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9B40B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9B40B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9B40B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9B40B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9B40B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9B40B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9B40B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9B40B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9B40B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9B40B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9B40B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9B40B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9B40B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9B40B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5F7BB4A6" w14:textId="07FE5D65" w:rsidR="0033569B" w:rsidRDefault="0033569B" w:rsidP="0033569B">
      <w:pPr>
        <w:pStyle w:val="B10"/>
      </w:pPr>
      <w:r>
        <w:t>-</w:t>
      </w:r>
      <w:r>
        <w:tab/>
        <w:t xml:space="preserve">when </w:t>
      </w:r>
      <w:r>
        <w:rPr>
          <w:rFonts w:cs="v4.2.0"/>
        </w:rPr>
        <w:t xml:space="preserve">UE is not configured with eDRX by </w:t>
      </w:r>
      <w:r>
        <w:rPr>
          <w:i/>
          <w:iCs/>
        </w:rPr>
        <w:t>ran-ExtendedPagingCycleConfig-r18</w:t>
      </w:r>
      <w:r>
        <w:rPr>
          <w:rFonts w:cs="v4.2.0"/>
        </w:rPr>
        <w:t xml:space="preserve"> </w:t>
      </w:r>
      <w:r>
        <w:rPr>
          <w:rFonts w:cs="v4.2.0"/>
        </w:rPr>
        <w:t xml:space="preserve">or </w:t>
      </w:r>
      <w:r>
        <w:rPr>
          <w:rFonts w:cs="v4.2.0"/>
          <w:i/>
        </w:rPr>
        <w:t>eDRX-AllowedInactive-r18</w:t>
      </w:r>
      <w:r>
        <w:rPr>
          <w:rFonts w:cs="v4.2.0"/>
        </w:rPr>
        <w:t xml:space="preserve"> is not signalled in SIB1, </w:t>
      </w:r>
      <w:r>
        <w:t>then the requirements in table 5.1B.2.11-1 apply provided that eDRX_IDLE cycle is ≤ 10485.76 sec, or</w:t>
      </w:r>
    </w:p>
    <w:p w14:paraId="41C4E0D8" w14:textId="34E247CB" w:rsidR="009B5AA8" w:rsidRPr="0024131D" w:rsidRDefault="0033569B" w:rsidP="0033569B">
      <w:pPr>
        <w:pStyle w:val="B10"/>
      </w:pPr>
      <w:r>
        <w:t>-</w:t>
      </w:r>
      <w:r>
        <w:tab/>
        <w:t>when UE is configured with eDRX by</w:t>
      </w:r>
      <w:r w:rsidR="0070096A">
        <w:t xml:space="preserve"> </w:t>
      </w:r>
      <w:r>
        <w:rPr>
          <w:i/>
          <w:iCs/>
        </w:rPr>
        <w:t>ran-ExtendedPagingCycleConfig-r18</w:t>
      </w:r>
      <w:r>
        <w:rPr>
          <w:rFonts w:cs="v4.2.0"/>
        </w:rPr>
        <w:t xml:space="preserve"> </w:t>
      </w:r>
      <w:r>
        <w:t xml:space="preserve">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0C4B4C">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0C4B4C">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0C4B4C">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0C4B4C">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0C4B4C">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0C4B4C">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0C4B4C">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0C4B4C">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0C4B4C">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0C4B4C">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0C4B4C">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0C4B4C">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0C4B4C">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0C4B4C">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0C4B4C">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0C4B4C">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0C4B4C">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0C4B4C">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0C4B4C">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0C4B4C">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0C4B4C">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0C4B4C">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0C4B4C">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0C4B4C">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0C4B4C">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0C4B4C">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0C4B4C">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0C4B4C">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0C4B4C">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0C4B4C">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0C4B4C">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0C4B4C">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0C4B4C">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24131D" w:rsidRDefault="00B40EFA" w:rsidP="00D41310">
            <w:pPr>
              <w:pStyle w:val="TOC1"/>
              <w:keepNext/>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9B40B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9B40B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9B40B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9B40B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2A6F876E" w:rsidR="00B40EFA" w:rsidRPr="0024131D" w:rsidRDefault="0033569B" w:rsidP="009B40B7">
            <w:pPr>
              <w:pStyle w:val="TAN"/>
            </w:pPr>
            <w:r>
              <w:t>NOTE 5:</w:t>
            </w:r>
            <w:r>
              <w:tab/>
              <w:t xml:space="preserve">The eDRX_INACITVE cycle lengths are </w:t>
            </w:r>
            <w:r>
              <w:rPr>
                <w:i/>
                <w:iCs/>
              </w:rPr>
              <w:t>ran-ExtendedPagingCycleConfig-r18</w:t>
            </w:r>
            <w:r>
              <w:rPr>
                <w:rFonts w:cs="v4.2.0"/>
              </w:rPr>
              <w:t xml:space="preserve"> </w:t>
            </w:r>
            <w:r>
              <w:t>as specified in [2]</w:t>
            </w:r>
          </w:p>
          <w:p w14:paraId="6D7DCFC8" w14:textId="357E15ED" w:rsidR="00B40EFA" w:rsidRPr="0024131D" w:rsidRDefault="00B40EFA" w:rsidP="009B40B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9B40B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9B40B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651A686B"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3B4AA506" w:rsidR="00E51F6C" w:rsidRDefault="003D46D4" w:rsidP="003D46D4">
      <w:pPr>
        <w:pStyle w:val="B10"/>
      </w:pPr>
      <w:r w:rsidRPr="0024131D">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7FCFFC1F" w14:textId="3398613B" w:rsidR="001417A6" w:rsidRPr="0024131D" w:rsidRDefault="001417A6" w:rsidP="001417A6">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5.2B.3-1 are met for FR1 when UE is configured </w:t>
      </w:r>
      <w:r w:rsidRPr="006D5BFD">
        <w:t xml:space="preserve">with </w:t>
      </w:r>
      <w:r>
        <w:t xml:space="preserve">both </w:t>
      </w:r>
      <w:r w:rsidRPr="004F3FFC">
        <w:t>T</w:t>
      </w:r>
      <w:r w:rsidRPr="004F3FFC">
        <w:rPr>
          <w:vertAlign w:val="subscript"/>
        </w:rPr>
        <w:t xml:space="preserve">eDRX-RAN </w:t>
      </w:r>
      <w:r w:rsidRPr="004F3FFC">
        <w:t>by serving gNB and CN eDRX cycle (T</w:t>
      </w:r>
      <w:r w:rsidRPr="004F3FFC">
        <w:rPr>
          <w:vertAlign w:val="subscript"/>
        </w:rPr>
        <w:t>eDRX-CN</w:t>
      </w:r>
      <w:r w:rsidRPr="004F3FFC">
        <w:t>) by the core network (AMF)</w:t>
      </w:r>
      <w:r>
        <w:t xml:space="preserve"> and </w:t>
      </w:r>
      <w:r w:rsidRPr="004F3FFC">
        <w:t>T</w:t>
      </w:r>
      <w:r w:rsidRPr="004F3FFC">
        <w:rPr>
          <w:vertAlign w:val="subscript"/>
        </w:rPr>
        <w:t>eDRX-RAN</w:t>
      </w:r>
      <w:r w:rsidRPr="004F3FFC">
        <w:t xml:space="preserve"> </w:t>
      </w:r>
      <w:r>
        <w:t>&gt;10.24</w:t>
      </w:r>
      <w:r w:rsidRPr="004F3FFC">
        <w:t>s</w:t>
      </w:r>
      <w:r>
        <w:t>.</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B474D0">
            <w:pPr>
              <w:pStyle w:val="TAH"/>
              <w:rPr>
                <w:i/>
                <w:iCs/>
              </w:rPr>
            </w:pPr>
            <w:r w:rsidRPr="0024131D">
              <w:t>Measurement</w:t>
            </w:r>
          </w:p>
        </w:tc>
        <w:tc>
          <w:tcPr>
            <w:tcW w:w="7791" w:type="dxa"/>
          </w:tcPr>
          <w:p w14:paraId="0DC1F448" w14:textId="77777777" w:rsidR="00F3126E" w:rsidRPr="0024131D" w:rsidRDefault="00F3126E" w:rsidP="00B474D0">
            <w:pPr>
              <w:pStyle w:val="TAH"/>
              <w:rPr>
                <w:i/>
                <w:iCs/>
              </w:rPr>
            </w:pPr>
            <w:r w:rsidRPr="0024131D">
              <w:t>FR1</w:t>
            </w:r>
          </w:p>
        </w:tc>
      </w:tr>
      <w:tr w:rsidR="00F3126E" w:rsidRPr="0024131D" w14:paraId="506B7F28" w14:textId="77777777" w:rsidTr="00AA4B0D">
        <w:trPr>
          <w:jc w:val="center"/>
        </w:trPr>
        <w:tc>
          <w:tcPr>
            <w:tcW w:w="1838" w:type="dxa"/>
          </w:tcPr>
          <w:p w14:paraId="7882E2B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50405E39" w14:textId="411E6E6E"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F3126E" w:rsidRPr="0024131D" w14:paraId="3898B184" w14:textId="77777777" w:rsidTr="00AA4B0D">
        <w:trPr>
          <w:jc w:val="center"/>
        </w:trPr>
        <w:tc>
          <w:tcPr>
            <w:tcW w:w="1838" w:type="dxa"/>
          </w:tcPr>
          <w:p w14:paraId="46FA0230"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0032D16B" w14:textId="5F16A5FF"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4DEDEE8" w14:textId="77777777" w:rsidR="00F3126E" w:rsidRPr="0024131D" w:rsidRDefault="00F3126E" w:rsidP="00F3126E"/>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B474D0">
            <w:pPr>
              <w:pStyle w:val="TAH"/>
              <w:rPr>
                <w:i/>
                <w:iCs/>
              </w:rPr>
            </w:pPr>
            <w:r w:rsidRPr="0024131D">
              <w:t>Measurement</w:t>
            </w:r>
          </w:p>
        </w:tc>
        <w:tc>
          <w:tcPr>
            <w:tcW w:w="7791" w:type="dxa"/>
          </w:tcPr>
          <w:p w14:paraId="78047D95" w14:textId="0C90B15F" w:rsidR="00F3126E" w:rsidRPr="0024131D" w:rsidRDefault="00F3126E" w:rsidP="00B474D0">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24131D" w14:paraId="64FFD5FB" w14:textId="77777777" w:rsidTr="00AA4B0D">
        <w:trPr>
          <w:jc w:val="center"/>
        </w:trPr>
        <w:tc>
          <w:tcPr>
            <w:tcW w:w="1838" w:type="dxa"/>
          </w:tcPr>
          <w:p w14:paraId="236CEE65" w14:textId="77777777" w:rsidR="00F3126E" w:rsidRPr="0024131D" w:rsidRDefault="00F3126E" w:rsidP="00B474D0">
            <w:pPr>
              <w:pStyle w:val="TAC"/>
              <w:rPr>
                <w:i/>
                <w:iCs/>
              </w:rPr>
            </w:pPr>
            <w:r w:rsidRPr="0024131D">
              <w:t>RSRP</w:t>
            </w:r>
            <w:r w:rsidRPr="0024131D">
              <w:rPr>
                <w:vertAlign w:val="subscript"/>
              </w:rPr>
              <w:t>2</w:t>
            </w:r>
          </w:p>
        </w:tc>
        <w:tc>
          <w:tcPr>
            <w:tcW w:w="7791" w:type="dxa"/>
          </w:tcPr>
          <w:p w14:paraId="25025190" w14:textId="76F25D3C" w:rsidR="00F3126E" w:rsidRPr="0024131D" w:rsidRDefault="00F3126E" w:rsidP="00B474D0">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5C0E1C3" w14:textId="77777777" w:rsidR="00F3126E" w:rsidRPr="0024131D" w:rsidRDefault="00F3126E" w:rsidP="00F3126E"/>
    <w:p w14:paraId="13A1DF0B" w14:textId="39A9B72A"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B474D0">
            <w:pPr>
              <w:pStyle w:val="TAH"/>
              <w:rPr>
                <w:i/>
                <w:iCs/>
              </w:rPr>
            </w:pPr>
            <w:r w:rsidRPr="0024131D">
              <w:t>Measurement</w:t>
            </w:r>
          </w:p>
        </w:tc>
        <w:tc>
          <w:tcPr>
            <w:tcW w:w="7791" w:type="dxa"/>
          </w:tcPr>
          <w:p w14:paraId="5D68DE13" w14:textId="77777777" w:rsidR="00F3126E" w:rsidRPr="0024131D" w:rsidRDefault="00F3126E" w:rsidP="00B474D0">
            <w:pPr>
              <w:pStyle w:val="TAH"/>
              <w:rPr>
                <w:i/>
                <w:iCs/>
              </w:rPr>
            </w:pPr>
            <w:r w:rsidRPr="0024131D">
              <w:t>FR1</w:t>
            </w:r>
          </w:p>
        </w:tc>
      </w:tr>
      <w:tr w:rsidR="00F3126E" w:rsidRPr="0024131D" w14:paraId="2C618FE7" w14:textId="77777777" w:rsidTr="00AA4B0D">
        <w:trPr>
          <w:jc w:val="center"/>
        </w:trPr>
        <w:tc>
          <w:tcPr>
            <w:tcW w:w="1838" w:type="dxa"/>
          </w:tcPr>
          <w:p w14:paraId="2D8A5466" w14:textId="77777777" w:rsidR="00F3126E" w:rsidRPr="0024131D" w:rsidRDefault="00F3126E" w:rsidP="00B474D0">
            <w:pPr>
              <w:pStyle w:val="TAC"/>
              <w:rPr>
                <w:i/>
                <w:iCs/>
              </w:rPr>
            </w:pPr>
            <w:r w:rsidRPr="0024131D">
              <w:t>RSRP</w:t>
            </w:r>
            <w:r w:rsidRPr="0024131D">
              <w:rPr>
                <w:vertAlign w:val="subscript"/>
              </w:rPr>
              <w:t>1</w:t>
            </w:r>
          </w:p>
        </w:tc>
        <w:tc>
          <w:tcPr>
            <w:tcW w:w="7791" w:type="dxa"/>
          </w:tcPr>
          <w:p w14:paraId="2ED494EA" w14:textId="13B10072" w:rsidR="00F3126E" w:rsidRPr="0024131D" w:rsidRDefault="00F3126E" w:rsidP="00B474D0">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w:t>
            </w:r>
            <w:r w:rsidR="00AA4B0D">
              <w:t xml:space="preserve"> </w:t>
            </w:r>
            <w:r w:rsidRPr="0024131D">
              <w:rPr>
                <w:rFonts w:hint="eastAsia"/>
              </w:rPr>
              <w:t>T</w:t>
            </w:r>
            <w:r w:rsidRPr="0024131D">
              <w:t>))</w:t>
            </w:r>
          </w:p>
        </w:tc>
      </w:tr>
      <w:tr w:rsidR="003D46D4" w:rsidRPr="0024131D"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3EE493E2" w:rsidR="003D46D4" w:rsidRPr="0024131D" w:rsidRDefault="003D46D4" w:rsidP="003D46D4">
            <w:pPr>
              <w:pStyle w:val="TAC"/>
              <w:rPr>
                <w:i/>
                <w:iCs/>
              </w:rPr>
            </w:pPr>
            <w:r w:rsidRPr="0024131D">
              <w:t>(T2</w:t>
            </w:r>
            <w:r>
              <w:t xml:space="preserve"> </w:t>
            </w:r>
            <w:r w:rsidRPr="0024131D">
              <w:t>–</w:t>
            </w:r>
            <w:r>
              <w:t xml:space="preserve"> </w:t>
            </w:r>
            <w:r w:rsidRPr="0024131D">
              <w:t>min(64</w:t>
            </w:r>
            <w:r>
              <w:t>0 ms</w:t>
            </w:r>
            <w:r w:rsidRPr="0024131D">
              <w:t>,</w:t>
            </w:r>
            <w:r>
              <w:t xml:space="preserve"> </w:t>
            </w:r>
            <w:r w:rsidRPr="0024131D">
              <w:t>M1*</w:t>
            </w:r>
            <w:r>
              <w:t xml:space="preserve"> </w:t>
            </w:r>
            <w:r w:rsidRPr="0024131D">
              <w:t>T))</w:t>
            </w:r>
            <w:r>
              <w:t xml:space="preserve"> </w:t>
            </w:r>
            <w:r w:rsidRPr="0024131D">
              <w:rPr>
                <w:rFonts w:cs="Arial"/>
              </w:rPr>
              <w:t>≤</w:t>
            </w:r>
            <w:r>
              <w:t xml:space="preserve"> </w:t>
            </w:r>
            <w:r w:rsidRPr="0024131D">
              <w:t>T2’</w:t>
            </w:r>
            <w:r>
              <w:t xml:space="preserve"> </w:t>
            </w:r>
            <w:r w:rsidRPr="0024131D">
              <w:rPr>
                <w:rFonts w:cs="Arial"/>
              </w:rPr>
              <w:t>≤</w:t>
            </w:r>
            <w:r>
              <w:rPr>
                <w:rFonts w:cs="Arial"/>
              </w:rPr>
              <w:t xml:space="preserve"> </w:t>
            </w:r>
            <w:r w:rsidRPr="0024131D">
              <w:rPr>
                <w:rFonts w:cs="Arial"/>
              </w:rPr>
              <w:t>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B474D0">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t>5.3C</w:t>
      </w:r>
      <w:r w:rsidRPr="0024131D">
        <w:tab/>
        <w:t>Minimization of Drive Tests (MDT) for Satellite Access</w:t>
      </w:r>
    </w:p>
    <w:p w14:paraId="21EF8E22" w14:textId="07F69513" w:rsidR="0013106C" w:rsidRPr="0024131D" w:rsidRDefault="0013106C" w:rsidP="00F566A5">
      <w:pPr>
        <w:pStyle w:val="NO"/>
        <w:rPr>
          <w:rFonts w:eastAsia="SimSun"/>
          <w:i/>
          <w:iCs/>
        </w:rPr>
      </w:pPr>
      <w:r w:rsidRPr="0024131D">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24131D" w:rsidRDefault="000C77DD" w:rsidP="00D41310">
      <w:pPr>
        <w:pStyle w:val="Heading2"/>
      </w:pPr>
      <w:r w:rsidRPr="0024131D">
        <w:t>5.4</w:t>
      </w:r>
      <w:r w:rsidRPr="0024131D">
        <w:tab/>
      </w:r>
      <w:r w:rsidR="003C29C5" w:rsidRPr="0024131D">
        <w:t>Inactive Mode CA/DC Measurements</w:t>
      </w:r>
    </w:p>
    <w:p w14:paraId="6BBA0CC8" w14:textId="1B545DC8" w:rsidR="000C77DD" w:rsidRPr="0024131D" w:rsidRDefault="000C77DD" w:rsidP="00D41310">
      <w:pPr>
        <w:pStyle w:val="Heading3"/>
        <w:rPr>
          <w:lang w:eastAsia="ko-KR"/>
        </w:rPr>
      </w:pPr>
      <w:r w:rsidRPr="0024131D">
        <w:rPr>
          <w:lang w:eastAsia="ko-KR"/>
        </w:rPr>
        <w:t>5.4.1</w:t>
      </w:r>
      <w:r w:rsidRPr="0024131D">
        <w:rPr>
          <w:lang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34BBD30A"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Default="00F41620" w:rsidP="00F41620">
      <w:pPr>
        <w:pStyle w:val="B10"/>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783DE675" w14:textId="35EDA7C6" w:rsidR="00A70AB3" w:rsidRPr="0024131D" w:rsidRDefault="00A70AB3" w:rsidP="00A70AB3">
      <w:r w:rsidRPr="00ED4D6F">
        <w:rPr>
          <w:rFonts w:eastAsia="SimSun"/>
          <w:iCs/>
        </w:rPr>
        <w:t>RSRP</w:t>
      </w:r>
      <w:r w:rsidRPr="00ED4D6F">
        <w:rPr>
          <w:rFonts w:eastAsia="SimSun"/>
          <w:iCs/>
          <w:vertAlign w:val="subscript"/>
        </w:rPr>
        <w:t>1</w:t>
      </w:r>
      <w:r w:rsidRPr="00ED4D6F">
        <w:rPr>
          <w:rFonts w:eastAsia="SimSun"/>
          <w:iCs/>
        </w:rPr>
        <w:t xml:space="preserve"> and RSRP</w:t>
      </w:r>
      <w:r w:rsidRPr="00ED4D6F">
        <w:rPr>
          <w:rFonts w:eastAsia="SimSun"/>
          <w:iCs/>
          <w:vertAlign w:val="subscript"/>
        </w:rPr>
        <w:t>2</w:t>
      </w:r>
      <w:r w:rsidRPr="00ED4D6F">
        <w:rPr>
          <w:rFonts w:eastAsia="SimSun"/>
          <w:iCs/>
        </w:rPr>
        <w:t xml:space="preserve"> are </w:t>
      </w:r>
      <w:r w:rsidRPr="00ED4D6F">
        <w:rPr>
          <w:rFonts w:eastAsia="SimSun"/>
        </w:rPr>
        <w:t xml:space="preserve">considered valid provided that the conditions in </w:t>
      </w:r>
      <w:r>
        <w:rPr>
          <w:rFonts w:eastAsia="SimSun"/>
        </w:rPr>
        <w:t>t</w:t>
      </w:r>
      <w:r w:rsidRPr="00ED4D6F">
        <w:rPr>
          <w:rFonts w:eastAsia="SimSun"/>
        </w:rPr>
        <w:t xml:space="preserve">able </w:t>
      </w:r>
      <w:r w:rsidRPr="00536EDA">
        <w:t>5.5.3</w:t>
      </w:r>
      <w:r>
        <w:t>-1</w:t>
      </w:r>
      <w:r w:rsidRPr="00ED4D6F">
        <w:rPr>
          <w:rFonts w:eastAsia="SimSun"/>
        </w:rPr>
        <w:t xml:space="preserve"> are met for FR1 when UE is configured with both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w:t>
      </w:r>
      <w:r w:rsidRPr="00ED4D6F">
        <w:rPr>
          <w:rFonts w:eastAsia="SimSun"/>
        </w:rPr>
        <w:t>and T</w:t>
      </w:r>
      <w:r w:rsidRPr="00ED4D6F">
        <w:rPr>
          <w:rFonts w:eastAsia="SimSun"/>
          <w:vertAlign w:val="subscript"/>
        </w:rPr>
        <w:t>eDRX-RAN</w:t>
      </w:r>
      <w:r w:rsidRPr="00ED4D6F">
        <w:rPr>
          <w:rFonts w:eastAsia="SimSun"/>
        </w:rPr>
        <w:t xml:space="preserve"> &gt;10.24s.</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224E82">
            <w:pPr>
              <w:pStyle w:val="TAH"/>
              <w:rPr>
                <w:i/>
                <w:iCs/>
              </w:rPr>
            </w:pPr>
            <w:r w:rsidRPr="0024131D">
              <w:t>Measurement</w:t>
            </w:r>
          </w:p>
        </w:tc>
        <w:tc>
          <w:tcPr>
            <w:tcW w:w="7791" w:type="dxa"/>
          </w:tcPr>
          <w:p w14:paraId="5C74FE74" w14:textId="77777777" w:rsidR="00B44E1D" w:rsidRPr="0024131D" w:rsidRDefault="00B44E1D" w:rsidP="00224E82">
            <w:pPr>
              <w:pStyle w:val="TAH"/>
              <w:rPr>
                <w:i/>
                <w:iCs/>
              </w:rPr>
            </w:pPr>
            <w:r w:rsidRPr="0024131D">
              <w:t>FR1</w:t>
            </w:r>
          </w:p>
        </w:tc>
      </w:tr>
      <w:tr w:rsidR="00B44E1D" w:rsidRPr="0024131D" w14:paraId="2EE4200D" w14:textId="77777777" w:rsidTr="00AA4B0D">
        <w:trPr>
          <w:jc w:val="center"/>
        </w:trPr>
        <w:tc>
          <w:tcPr>
            <w:tcW w:w="1838" w:type="dxa"/>
          </w:tcPr>
          <w:p w14:paraId="6D39F5DE"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639A3B5C" w14:textId="654B7740"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B44E1D" w:rsidRPr="0024131D" w14:paraId="7EF89437" w14:textId="77777777" w:rsidTr="00AA4B0D">
        <w:trPr>
          <w:jc w:val="center"/>
        </w:trPr>
        <w:tc>
          <w:tcPr>
            <w:tcW w:w="1838" w:type="dxa"/>
          </w:tcPr>
          <w:p w14:paraId="00AE4E38"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39FB765D" w14:textId="06248A33"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215B03C2" w14:textId="77777777" w:rsidR="00B44E1D" w:rsidRPr="0024131D" w:rsidRDefault="00B44E1D" w:rsidP="00B44E1D">
      <w:pPr>
        <w:jc w:val="center"/>
        <w:rPr>
          <w:i/>
          <w:iCs/>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224E82">
            <w:pPr>
              <w:pStyle w:val="TAH"/>
              <w:rPr>
                <w:i/>
                <w:iCs/>
              </w:rPr>
            </w:pPr>
            <w:r w:rsidRPr="0024131D">
              <w:t>Measurement</w:t>
            </w:r>
          </w:p>
        </w:tc>
        <w:tc>
          <w:tcPr>
            <w:tcW w:w="7791" w:type="dxa"/>
          </w:tcPr>
          <w:p w14:paraId="5CA892C6" w14:textId="77777777" w:rsidR="00B44E1D" w:rsidRPr="0024131D" w:rsidRDefault="00B44E1D" w:rsidP="00224E82">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224E82">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224E82">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24131D" w14:paraId="10C67A65" w14:textId="77777777" w:rsidTr="00AA4B0D">
        <w:trPr>
          <w:jc w:val="center"/>
        </w:trPr>
        <w:tc>
          <w:tcPr>
            <w:tcW w:w="1838" w:type="dxa"/>
          </w:tcPr>
          <w:p w14:paraId="251A657B" w14:textId="77777777" w:rsidR="00B44E1D" w:rsidRPr="0024131D" w:rsidRDefault="00B44E1D" w:rsidP="00224E82">
            <w:pPr>
              <w:pStyle w:val="TAC"/>
              <w:rPr>
                <w:i/>
                <w:iCs/>
              </w:rPr>
            </w:pPr>
            <w:r w:rsidRPr="0024131D">
              <w:t>RSRP</w:t>
            </w:r>
            <w:r w:rsidRPr="0024131D">
              <w:rPr>
                <w:vertAlign w:val="subscript"/>
              </w:rPr>
              <w:t>2</w:t>
            </w:r>
          </w:p>
        </w:tc>
        <w:tc>
          <w:tcPr>
            <w:tcW w:w="7791" w:type="dxa"/>
          </w:tcPr>
          <w:p w14:paraId="00B3E78B" w14:textId="19E5EE17" w:rsidR="00B44E1D" w:rsidRPr="0024131D" w:rsidRDefault="00B44E1D" w:rsidP="00224E82">
            <w:pPr>
              <w:pStyle w:val="TAC"/>
              <w:rPr>
                <w:i/>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5BACF882" w14:textId="77777777" w:rsidR="003E4D40" w:rsidRPr="0024131D" w:rsidRDefault="003E4D40" w:rsidP="003E4D40"/>
    <w:p w14:paraId="15C66FFE" w14:textId="249BF0F7"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2145EF">
            <w:pPr>
              <w:pStyle w:val="TAH"/>
              <w:rPr>
                <w:i/>
                <w:iCs/>
              </w:rPr>
            </w:pPr>
            <w:r w:rsidRPr="0024131D">
              <w:t>Measurement</w:t>
            </w:r>
          </w:p>
        </w:tc>
        <w:tc>
          <w:tcPr>
            <w:tcW w:w="7791" w:type="dxa"/>
          </w:tcPr>
          <w:p w14:paraId="6E8EDDF4" w14:textId="77777777" w:rsidR="003E4D40" w:rsidRPr="0024131D" w:rsidRDefault="003E4D40" w:rsidP="002145EF">
            <w:pPr>
              <w:pStyle w:val="TAH"/>
              <w:rPr>
                <w:i/>
                <w:iCs/>
              </w:rPr>
            </w:pPr>
            <w:r w:rsidRPr="0024131D">
              <w:t>FR1</w:t>
            </w:r>
          </w:p>
        </w:tc>
      </w:tr>
      <w:tr w:rsidR="00F41620" w:rsidRPr="0024131D"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4D01A183" w:rsidR="00F41620" w:rsidRPr="0024131D" w:rsidRDefault="00F41620" w:rsidP="00F41620">
            <w:pPr>
              <w:pStyle w:val="TAC"/>
              <w:rPr>
                <w:i/>
                <w:iCs/>
              </w:rPr>
            </w:pPr>
            <w:r w:rsidRPr="00536EDA">
              <w:t xml:space="preserve">(T1 – min(640 ms, M1* T)) </w:t>
            </w:r>
            <w:r w:rsidRPr="00536EDA">
              <w:rPr>
                <w:rFonts w:cs="Arial"/>
              </w:rPr>
              <w:t>≤</w:t>
            </w:r>
            <w:r w:rsidRPr="00536EDA">
              <w:t xml:space="preserve"> T1’ </w:t>
            </w:r>
            <w:r w:rsidRPr="00536EDA">
              <w:rPr>
                <w:rFonts w:cs="Arial"/>
              </w:rPr>
              <w:t xml:space="preserve">≤ </w:t>
            </w:r>
            <w:r w:rsidRPr="00536EDA">
              <w:t>(T1 + min(640 ms, M1* T))</w:t>
            </w:r>
          </w:p>
        </w:tc>
      </w:tr>
      <w:tr w:rsidR="00F41620" w:rsidRPr="0024131D"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529DEBFD" w:rsidR="00F41620" w:rsidRPr="0024131D" w:rsidRDefault="00F41620" w:rsidP="00F41620">
            <w:pPr>
              <w:pStyle w:val="TAC"/>
              <w:rPr>
                <w:i/>
                <w:iCs/>
              </w:rPr>
            </w:pPr>
            <w:r w:rsidRPr="00536EDA">
              <w:t xml:space="preserve">(T2 – min(640 ms, M1* T)) </w:t>
            </w:r>
            <w:r w:rsidRPr="00536EDA">
              <w:rPr>
                <w:rFonts w:cs="Arial"/>
              </w:rPr>
              <w:t>≤</w:t>
            </w:r>
            <w:r w:rsidRPr="00536EDA">
              <w:t xml:space="preserve"> T2’ </w:t>
            </w:r>
            <w:r w:rsidRPr="00536EDA">
              <w:rPr>
                <w:rFonts w:cs="Arial"/>
              </w:rPr>
              <w:t>≤ T2</w:t>
            </w:r>
          </w:p>
        </w:tc>
      </w:tr>
      <w:tr w:rsidR="00F41620" w:rsidRPr="0024131D" w14:paraId="7B2B524C" w14:textId="77777777" w:rsidTr="002D404A">
        <w:trPr>
          <w:jc w:val="center"/>
        </w:trPr>
        <w:tc>
          <w:tcPr>
            <w:tcW w:w="9629" w:type="dxa"/>
            <w:gridSpan w:val="2"/>
          </w:tcPr>
          <w:p w14:paraId="57CD5464" w14:textId="58C42119" w:rsidR="00F41620" w:rsidRPr="0024131D" w:rsidRDefault="00F41620" w:rsidP="00F41620">
            <w:pPr>
              <w:pStyle w:val="TAN"/>
            </w:pPr>
            <w:r w:rsidRPr="00A25FD0">
              <w:rPr>
                <w:lang w:val="fr-FR" w:eastAsia="en-GB"/>
              </w:rPr>
              <w:t>NOTE 1:</w:t>
            </w:r>
            <w:r w:rsidRPr="00A25FD0">
              <w:rPr>
                <w:lang w:val="fr-FR"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13" w:name="_Hlk97312717"/>
      <w:r>
        <w:rPr>
          <w:lang w:eastAsia="zh-CN"/>
        </w:rPr>
        <w:t>5.6.1-</w:t>
      </w:r>
      <w:bookmarkEnd w:id="13"/>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3305AC">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3305AC">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3305AC">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01DC0D41" w:rsidR="00690BA5" w:rsidRPr="0024131D" w:rsidRDefault="00690BA5" w:rsidP="00690BA5">
      <w:r w:rsidRPr="0024131D">
        <w:t>Measurement requirements specified in clauses 5.6.2, 5.6.3, 5.6.4, 5.6.5, 5.6</w:t>
      </w:r>
      <w:r w:rsidR="0034393A">
        <w:t>.</w:t>
      </w:r>
      <w:r w:rsidRPr="0024131D">
        <w:t>7, and 5.6.8 shall apply for any DRX and eDRX configuration specified in TS 38.331 [2].</w:t>
      </w:r>
    </w:p>
    <w:p w14:paraId="13DDE5B0" w14:textId="71F52B49" w:rsidR="00690BA5" w:rsidRPr="0024131D" w:rsidRDefault="00690BA5" w:rsidP="00690BA5">
      <w:r w:rsidRPr="0024131D">
        <w:t>The requirements in clauses 5.6.2, 5.6.3, 5.6.4</w:t>
      </w:r>
      <w:r w:rsidR="0034393A">
        <w:t>,</w:t>
      </w:r>
      <w:r w:rsidRPr="0024131D">
        <w:t xml:space="preserve">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F260C3">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F260C3">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F260C3">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1B2F2C89" w:rsidR="004D75FE" w:rsidRPr="0024131D" w:rsidRDefault="004D75FE" w:rsidP="00F260C3">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F260C3">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F260C3">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F260C3">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64DD78A4" w:rsidR="004D75FE" w:rsidRPr="0024131D" w:rsidRDefault="004D75FE" w:rsidP="00F260C3">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F260C3">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F260C3">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F260C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F260C3">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F260C3">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46946F89"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F260C3">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3CFD4CC6" w:rsidR="004D75FE" w:rsidRPr="0024131D" w:rsidRDefault="004D75FE" w:rsidP="00F260C3">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F260C3">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6190D1A6" w:rsidR="004D75FE" w:rsidRPr="0024131D" w:rsidRDefault="004D75FE" w:rsidP="00F260C3">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F260C3">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F260C3">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F260C3">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0A381082" w:rsidR="004D75FE" w:rsidRPr="0024131D" w:rsidRDefault="004D75FE" w:rsidP="00F260C3">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15561E8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7FDB400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01B9C37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6AA7C80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0642D0C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F4AA4C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0311E058"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074136D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531A07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F260C3">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E7BCE6C"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2FE003C0"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59523A6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F260C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F260C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F260C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F260C3">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6AA242D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009D351D"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10B2A57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07CD36EE"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16C5AE52"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4EF41766"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7D67E81C"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41E8AF1A"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08571615"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F260C3">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097671B4"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0A2C6F97"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44DF63E" w:rsidR="004D75FE" w:rsidRPr="0024131D" w:rsidRDefault="004D75FE" w:rsidP="00F260C3">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F07486"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F07486"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F07486"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F07486"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F07486"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F07486"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F07486">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F07486"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F07486"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14" w:name="OLE_LINK38"/>
      <w:bookmarkStart w:id="15" w:name="OLE_LINK39"/>
      <w:r w:rsidRPr="0024131D">
        <w:rPr>
          <w:rFonts w:eastAsiaTheme="minorEastAsia"/>
        </w:rPr>
        <w:t>-</w:t>
      </w:r>
      <w:r w:rsidRPr="0024131D">
        <w:rPr>
          <w:rFonts w:eastAsiaTheme="minorEastAsia"/>
        </w:rPr>
        <w:tab/>
      </w:r>
      <w:bookmarkEnd w:id="14"/>
      <w:bookmarkEnd w:id="15"/>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F07486"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F07486"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F07486"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F07486"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F07486"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24131D"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4371D9CF" w14:textId="77777777" w:rsidR="00071002" w:rsidRPr="0024131D" w:rsidRDefault="00071002" w:rsidP="00D41310"/>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24131D" w:rsidRDefault="00071002" w:rsidP="00C60609">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C6CDE0E" w14:textId="77777777" w:rsidR="00071002" w:rsidRPr="0024131D" w:rsidRDefault="00071002" w:rsidP="00071002"/>
    <w:p w14:paraId="378FA21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24131D"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p>
        </w:tc>
      </w:tr>
      <w:tr w:rsidR="00071002" w:rsidRPr="0024131D"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min(64</w:t>
            </w:r>
            <w:r w:rsidR="00E1133B">
              <w:t>0</w:t>
            </w:r>
            <w:r w:rsidR="00AA4B0D">
              <w:t xml:space="preserve"> </w:t>
            </w:r>
            <w:r w:rsidR="00E1133B">
              <w:t>ms</w:t>
            </w:r>
            <w:r w:rsidRPr="0024131D">
              <w:t>,</w:t>
            </w:r>
            <w:r w:rsidR="00AA4B0D">
              <w:t xml:space="preserve"> </w:t>
            </w:r>
            <w:r w:rsidRPr="0024131D">
              <w:t>M1*T</w:t>
            </w:r>
            <w:r w:rsidRPr="0024131D">
              <w:rPr>
                <w:vertAlign w:val="subscript"/>
              </w:rPr>
              <w:t>DRX</w:t>
            </w:r>
            <w:r w:rsidRPr="0024131D">
              <w:t>))</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64201291" w14:textId="77777777" w:rsidR="00071002" w:rsidRPr="0024131D" w:rsidRDefault="00071002" w:rsidP="00D41310"/>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24131D"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24131D" w:rsidRDefault="00071002" w:rsidP="00AF5823">
            <w:pPr>
              <w:pStyle w:val="TAC"/>
              <w:rPr>
                <w:iCs/>
              </w:rPr>
            </w:pPr>
            <w:r w:rsidRPr="0024131D">
              <w:t>(T2</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T2’</w:t>
            </w:r>
            <w:r w:rsidR="00AA4B0D">
              <w:t xml:space="preserve"> </w:t>
            </w:r>
            <w:r w:rsidRPr="0024131D">
              <w:rPr>
                <w:rFonts w:cs="Arial"/>
              </w:rPr>
              <w:t>≤</w:t>
            </w:r>
            <w:r w:rsidR="00AA4B0D">
              <w:rPr>
                <w:rFonts w:cs="Arial"/>
              </w:rPr>
              <w:t xml:space="preserve"> </w:t>
            </w:r>
            <w:r w:rsidRPr="0024131D">
              <w:rPr>
                <w:rFonts w:cs="Arial"/>
              </w:rPr>
              <w:t>T2</w:t>
            </w:r>
          </w:p>
        </w:tc>
      </w:tr>
    </w:tbl>
    <w:p w14:paraId="350E289B" w14:textId="77777777" w:rsidR="00071002" w:rsidRPr="0024131D" w:rsidRDefault="00071002" w:rsidP="00071002"/>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746BA6DE" w:rsidR="00071002" w:rsidRPr="0024131D" w:rsidRDefault="0034393A"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dl-PRS-RSCPD-Request-r18</w:t>
      </w:r>
      <w:r w:rsidRPr="0070096A">
        <w:t xml:space="preserve"> </w:t>
      </w:r>
      <w:r>
        <w:t xml:space="preserve">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16" w:name="_Hlk187051654"/>
      <w:r w:rsidRPr="00853633">
        <w:t>Band.</w:t>
      </w:r>
      <w:bookmarkEnd w:id="16"/>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60ED9625" w:rsidR="005B43D5" w:rsidRDefault="0034393A" w:rsidP="0034393A">
      <w:r>
        <w:rPr>
          <w:lang w:eastAsia="zh-CN"/>
        </w:rPr>
        <w:t xml:space="preserve">After receiving both </w:t>
      </w:r>
      <w:r>
        <w:rPr>
          <w:i/>
        </w:rPr>
        <w:t>NR-</w:t>
      </w:r>
      <w:r>
        <w:rPr>
          <w:rFonts w:eastAsia="SimSun"/>
          <w:i/>
          <w:lang w:eastAsia="zh-CN"/>
        </w:rPr>
        <w:t>DL-</w:t>
      </w:r>
      <w:r>
        <w:rPr>
          <w:i/>
        </w:rPr>
        <w:t>TDOA-ProvideAssistanceData</w:t>
      </w:r>
      <w:r>
        <w:t xml:space="preserve"> message and </w:t>
      </w:r>
      <w:r>
        <w:rPr>
          <w:i/>
        </w:rPr>
        <w:t>NR-</w:t>
      </w:r>
      <w:r>
        <w:rPr>
          <w:rFonts w:eastAsia="SimSun"/>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rFonts w:hint="eastAsia"/>
          <w:lang w:eastAsia="zh-CN"/>
        </w:rPr>
        <w:t>w</w:t>
      </w:r>
      <w:r>
        <w:rPr>
          <w:lang w:eastAsia="zh-CN"/>
        </w:rPr>
        <w:t>hen LMF configure</w:t>
      </w:r>
      <w:r>
        <w:rPr>
          <w:rFonts w:hint="eastAsia"/>
          <w:lang w:eastAsia="zh-CN"/>
        </w:rPr>
        <w:t>s</w:t>
      </w:r>
      <w:r>
        <w:rPr>
          <w:lang w:eastAsia="zh-CN"/>
        </w:rPr>
        <w:t xml:space="preserve"> measurement time 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nr-DL-PRS-MeasurementTimeWindowsConfig.</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15A60141" w:rsidR="00F75DB8" w:rsidRPr="00FE0F28" w:rsidRDefault="0034393A" w:rsidP="00F75DB8">
      <w:pPr>
        <w:rPr>
          <w:rFonts w:eastAsia="SimSun"/>
          <w:iCs/>
          <w:lang w:eastAsia="zh-CN"/>
        </w:rPr>
      </w:pPr>
      <w:r>
        <w:rPr>
          <w:rFonts w:eastAsia="SimSun"/>
          <w:lang w:eastAsia="zh-CN"/>
        </w:rPr>
        <w:t>When LMF configures measurement time window(s), but UE does not support</w:t>
      </w:r>
      <w:r>
        <w:rPr>
          <w:rFonts w:eastAsia="SimSun"/>
          <w:lang w:val="en-US" w:eastAsia="zh-CN"/>
        </w:rPr>
        <w:t xml:space="preserve"> RSCPD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169D9CAC" w:rsidR="00F75DB8" w:rsidRPr="00FE0F28" w:rsidRDefault="0034393A" w:rsidP="00F75DB8">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rFonts w:eastAsia="SimSun"/>
          <w:i/>
          <w:iCs/>
          <w:lang w:eastAsia="zh-CN"/>
        </w:rPr>
        <w:t xml:space="preserve"> </w:t>
      </w:r>
      <w:r>
        <w:rPr>
          <w:rFonts w:eastAsia="SimSun"/>
          <w:lang w:eastAsia="zh-CN"/>
        </w:rPr>
        <w:t xml:space="preserve">but supports </w:t>
      </w:r>
      <w:r>
        <w:rPr>
          <w:rFonts w:eastAsia="SimSun"/>
          <w:lang w:val="en-US" w:eastAsia="zh-CN"/>
        </w:rPr>
        <w:t xml:space="preserve">RSCPD measurement inside time window as indicated in </w:t>
      </w:r>
      <w:r>
        <w:rPr>
          <w:rFonts w:eastAsia="SimSun"/>
          <w:i/>
          <w:iCs/>
          <w:snapToGrid w:val="0"/>
        </w:rPr>
        <w:t>supportOfMeasurementsInTimeWindow</w:t>
      </w:r>
      <w:r>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1D90C93D" w:rsidR="00F75DB8" w:rsidRDefault="0034393A" w:rsidP="00F75DB8">
      <w:pPr>
        <w:rPr>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F07486"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F07486"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F07486"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F07486"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F07486"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17"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17"/>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5684F80F" w:rsidR="00071002" w:rsidRPr="0024131D" w:rsidRDefault="00B01CEB" w:rsidP="00071002">
      <w:r>
        <w:t xml:space="preserve">The requirements in this clause shall apply, provided the UE has received </w:t>
      </w:r>
      <w:r>
        <w:rPr>
          <w:i/>
          <w:iCs/>
        </w:rPr>
        <w:t xml:space="preserve">nr-Multi-RTT-RequestLocationInformation </w:t>
      </w:r>
      <w:r>
        <w:t xml:space="preserve">message with </w:t>
      </w:r>
      <w:r>
        <w:rPr>
          <w:i/>
          <w:iCs/>
        </w:rPr>
        <w:t>dl-PRS-RSCP-Request</w:t>
      </w:r>
      <w:r>
        <w:rPr>
          <w:i/>
          <w:iCs/>
          <w:lang w:val="en-US"/>
        </w:rPr>
        <w:t>-r18</w:t>
      </w:r>
      <w:r>
        <w:t xml:space="preserve"> from LMF via LPP [34] requesting the UE to measure </w:t>
      </w:r>
      <w:r>
        <w:rPr>
          <w:rFonts w:hint="eastAsia"/>
          <w:lang w:eastAsia="zh-CN"/>
        </w:rPr>
        <w:t>and</w:t>
      </w:r>
      <w:r>
        <w:t xml:space="preserve"> </w:t>
      </w:r>
      <w:r>
        <w:rPr>
          <w:rFonts w:hint="eastAsia"/>
          <w:lang w:eastAsia="zh-CN"/>
        </w:rPr>
        <w:t>report</w:t>
      </w:r>
      <w:r>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6BFC1F1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62D3B8E" w:rsidR="00662B97" w:rsidRPr="0024131D" w:rsidRDefault="00B01CEB" w:rsidP="00662B97">
      <w:pPr>
        <w:rPr>
          <w:rFonts w:eastAsia="SimSun"/>
        </w:rPr>
      </w:pPr>
      <w:r>
        <w:rPr>
          <w:rFonts w:eastAsia="SimSun"/>
          <w:lang w:eastAsia="zh-CN"/>
        </w:rPr>
        <w:t xml:space="preserve">When the physical layer receives the last of </w:t>
      </w:r>
      <w:r>
        <w:rPr>
          <w:rFonts w:eastAsia="SimSun"/>
          <w:i/>
        </w:rPr>
        <w:t>NR-Multi-RTT-ProvideAssistanceData</w:t>
      </w:r>
      <w:r>
        <w:rPr>
          <w:rFonts w:eastAsia="SimSun"/>
        </w:rPr>
        <w:t xml:space="preserve"> message and </w:t>
      </w:r>
      <w:r>
        <w:rPr>
          <w:rFonts w:eastAsia="SimSun"/>
          <w:i/>
        </w:rPr>
        <w:t xml:space="preserve">NR-Multi-RTT-RequestLocationInformation </w:t>
      </w:r>
      <w:r>
        <w:rPr>
          <w:rFonts w:eastAsia="SimSun"/>
          <w:iCs/>
        </w:rPr>
        <w:t xml:space="preserve">message from LMF via LPP [34] </w:t>
      </w:r>
      <w:r>
        <w:rPr>
          <w:rFonts w:eastAsia="SimSun"/>
        </w:rPr>
        <w:t xml:space="preserve">with </w:t>
      </w:r>
      <w:r>
        <w:rPr>
          <w:rFonts w:eastAsia="SimSun"/>
          <w:i/>
        </w:rPr>
        <w:t>dl-PRS-RSCP-Request</w:t>
      </w:r>
      <w:r>
        <w:rPr>
          <w:rFonts w:eastAsia="SimSun"/>
          <w:i/>
          <w:lang w:val="en-US"/>
        </w:rPr>
        <w:t>-r18</w:t>
      </w:r>
      <w:r>
        <w:rPr>
          <w:rFonts w:eastAsia="SimSun"/>
          <w:iCs/>
        </w:rPr>
        <w:t xml:space="preserve"> and configuring </w:t>
      </w:r>
      <w:r>
        <w:rPr>
          <w:rFonts w:eastAsia="SimSun"/>
        </w:rPr>
        <w:t xml:space="preserve">a measurement time window via </w:t>
      </w:r>
      <w:r>
        <w:rPr>
          <w:rFonts w:eastAsia="SimSun"/>
          <w:i/>
          <w:iCs/>
        </w:rPr>
        <w:t>nr-DL-PRS-MeasurementTimeWindowsConfig</w:t>
      </w:r>
      <w:r>
        <w:rPr>
          <w:rFonts w:eastAsia="SimSun"/>
          <w:iCs/>
        </w:rPr>
        <w:t xml:space="preserve">, </w:t>
      </w:r>
      <w:r>
        <w:rPr>
          <w:rFonts w:eastAsia="SimSun"/>
        </w:rPr>
        <w:t xml:space="preserve">subject to UE capabilities </w:t>
      </w:r>
      <w:r>
        <w:rPr>
          <w:rFonts w:eastAsia="SimSun"/>
          <w:i/>
          <w:iCs/>
          <w:snapToGrid w:val="0"/>
        </w:rPr>
        <w:t>supportOfRSCP-MeasurementInTimeWindow</w:t>
      </w:r>
      <w:r>
        <w:rPr>
          <w:rFonts w:eastAsia="SimSun"/>
          <w:snapToGrid w:val="0"/>
        </w:rPr>
        <w:t xml:space="preserve"> and </w:t>
      </w:r>
      <w:r>
        <w:rPr>
          <w:rFonts w:eastAsia="SimSun"/>
          <w:i/>
          <w:iCs/>
          <w:snapToGrid w:val="0"/>
        </w:rPr>
        <w:t>supportOfLegacyMeasurementInTimeWindow</w:t>
      </w:r>
      <w:r>
        <w:rPr>
          <w:rFonts w:eastAsia="SimSun"/>
          <w:iCs/>
        </w:rPr>
        <w:t xml:space="preserve">, the UE shall be able to measure multiple </w:t>
      </w:r>
      <w:r>
        <w:rPr>
          <w:rFonts w:eastAsia="SimSun"/>
        </w:rPr>
        <w:t>(up to the UE capability specified in clause 5.</w:t>
      </w:r>
      <w:r>
        <w:rPr>
          <w:rFonts w:eastAsia="SimSun" w:hint="eastAsia"/>
          <w:lang w:eastAsia="zh-CN"/>
        </w:rPr>
        <w:t>6</w:t>
      </w:r>
      <w:r>
        <w:rPr>
          <w:rFonts w:eastAsia="SimSun"/>
        </w:rPr>
        <w:t xml:space="preserve">.8.3) </w:t>
      </w:r>
      <w:r>
        <w:rPr>
          <w:rFonts w:eastAsia="SimSun"/>
          <w:iCs/>
        </w:rPr>
        <w:t xml:space="preserve">UE Rx-Tx and DL RSCP measurements, defined </w:t>
      </w:r>
      <w:r>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W</w:t>
      </w:r>
      <w:r w:rsidRPr="0024131D">
        <w:rPr>
          <w:rFonts w:eastAsia="SimSun"/>
          <w:lang w:eastAsia="zh-CN"/>
        </w:rPr>
        <w:t xml:space="preserve">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505283D6"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DL RSCP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5F65EDD3"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sv-SE" w:eastAsia="zh-CN"/>
        </w:rPr>
        <w:t>UE Rx-Tx</w:t>
      </w:r>
      <w:r>
        <w:rPr>
          <w:rFonts w:eastAsia="SimSun"/>
          <w:lang w:val="en-US" w:eastAsia="zh-CN"/>
        </w:rPr>
        <w:t xml:space="preserve"> measurement inside time window as indicated in </w:t>
      </w:r>
      <w:r>
        <w:rPr>
          <w:rFonts w:eastAsia="SimSun"/>
          <w:i/>
          <w:iCs/>
          <w:snapToGrid w:val="0"/>
        </w:rPr>
        <w:t>supportOfMeasurementsInTimeWindow</w:t>
      </w:r>
      <w:r>
        <w:rPr>
          <w:rFonts w:eastAsia="SimSun"/>
          <w:i/>
          <w:iCs/>
          <w:snapToGrid w:val="0"/>
          <w:lang w:val="en-US"/>
        </w:rPr>
        <w:t>,</w:t>
      </w:r>
      <w:r>
        <w:rPr>
          <w:rFonts w:eastAsia="SimSun"/>
          <w:lang w:eastAsia="zh-CN"/>
        </w:rPr>
        <w:t xml:space="preserve"> but supports </w:t>
      </w:r>
      <w:r>
        <w:rPr>
          <w:rFonts w:eastAsia="SimSun"/>
          <w:lang w:val="en-US" w:eastAsia="zh-CN"/>
        </w:rPr>
        <w:t xml:space="preserve">DL RSCP measurement inside time window as indicated in </w:t>
      </w:r>
      <w:r>
        <w:rPr>
          <w:rFonts w:eastAsia="SimSun"/>
          <w:i/>
          <w:iCs/>
          <w:snapToGrid w:val="0"/>
        </w:rPr>
        <w:t>supportOfMeasurementsInTimeWindow</w:t>
      </w:r>
      <w:r>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2FD5CDA2" w:rsidR="007732B8" w:rsidRDefault="00B01CEB" w:rsidP="007732B8">
      <w:pPr>
        <w:rPr>
          <w:iCs/>
        </w:rPr>
      </w:pPr>
      <w:r>
        <w:t xml:space="preserve">When LMF configures measurement time window(s), and UE supports </w:t>
      </w:r>
      <w:r>
        <w:rPr>
          <w:lang w:val="en-US"/>
        </w:rPr>
        <w:t xml:space="preserve">DL RSCP and UE Rx-Tx time difference measurements inside time window as indicated in </w:t>
      </w:r>
      <w:r>
        <w:rPr>
          <w:rFonts w:eastAsia="SimSun"/>
          <w:i/>
          <w:iCs/>
          <w:snapToGrid w:val="0"/>
        </w:rPr>
        <w:t>supportOfMeasurementsInTimeWindow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F07486"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F07486"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F07486"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F07486"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F260C3">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F260C3">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F260C3">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F260C3">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F260C3">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F260C3">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F260C3">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F260C3">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F260C3">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F260C3">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F260C3">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F07486"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F07486"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F07486"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F07486"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00BEAEED"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3D028F">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3D028F">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3D028F">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3D028F">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3D028F">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3D028F">
            <w:pPr>
              <w:pStyle w:val="TAC"/>
              <w:rPr>
                <w:rFonts w:cs="Arial"/>
                <w:lang w:eastAsia="zh-CN"/>
              </w:rPr>
            </w:pPr>
          </w:p>
        </w:tc>
        <w:tc>
          <w:tcPr>
            <w:tcW w:w="1287" w:type="pct"/>
          </w:tcPr>
          <w:p w14:paraId="725911BE" w14:textId="3BA0399E" w:rsidR="000678D2" w:rsidRPr="0024131D" w:rsidRDefault="000678D2"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3D028F">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3D028F">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3D028F">
            <w:pPr>
              <w:pStyle w:val="TAC"/>
              <w:rPr>
                <w:rFonts w:cs="Arial"/>
                <w:lang w:eastAsia="zh-CN"/>
              </w:rPr>
            </w:pPr>
          </w:p>
        </w:tc>
        <w:tc>
          <w:tcPr>
            <w:tcW w:w="1287" w:type="pct"/>
          </w:tcPr>
          <w:p w14:paraId="57C8D80A" w14:textId="2B91B341" w:rsidR="000678D2" w:rsidRPr="0024131D" w:rsidRDefault="000678D2"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3D028F">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3D028F">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3D028F">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F07486"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F07486"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F07486"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F07486"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F07486"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F07486"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F07486"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F07486"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F07486"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3C39DA4"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3D028F">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3D028F">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3D028F">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3D028F">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3D028F">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3D028F">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3D028F">
            <w:pPr>
              <w:pStyle w:val="TAC"/>
              <w:rPr>
                <w:rFonts w:cs="Arial"/>
                <w:lang w:eastAsia="zh-CN"/>
              </w:rPr>
            </w:pPr>
          </w:p>
        </w:tc>
        <w:tc>
          <w:tcPr>
            <w:tcW w:w="1287" w:type="pct"/>
          </w:tcPr>
          <w:p w14:paraId="3AA56C38" w14:textId="4358C670" w:rsidR="0033762D" w:rsidRPr="0024131D" w:rsidRDefault="0033762D"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3D028F">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3D028F">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3D028F">
            <w:pPr>
              <w:pStyle w:val="TAC"/>
              <w:rPr>
                <w:rFonts w:cs="Arial"/>
                <w:lang w:eastAsia="zh-CN"/>
              </w:rPr>
            </w:pPr>
          </w:p>
        </w:tc>
        <w:tc>
          <w:tcPr>
            <w:tcW w:w="1287" w:type="pct"/>
          </w:tcPr>
          <w:p w14:paraId="70215B5F" w14:textId="3B2AEEDD" w:rsidR="0033762D" w:rsidRPr="0024131D" w:rsidRDefault="0033762D"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3D028F">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3D028F">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3D028F">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F07486"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F07486"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F07486"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F07486"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F07486"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F07486"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F07486"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F07486"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F07486"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F07486"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5A32F3B1"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3D028F">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3D028F">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3D028F">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3D028F">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3D028F">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3D028F">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3D028F">
            <w:pPr>
              <w:pStyle w:val="TAC"/>
              <w:rPr>
                <w:rFonts w:cs="Arial"/>
                <w:lang w:eastAsia="zh-CN"/>
              </w:rPr>
            </w:pPr>
          </w:p>
        </w:tc>
        <w:tc>
          <w:tcPr>
            <w:tcW w:w="1287" w:type="pct"/>
          </w:tcPr>
          <w:p w14:paraId="1DFF1B87" w14:textId="7C5ED2FA" w:rsidR="00555165" w:rsidRPr="0024131D" w:rsidRDefault="00555165" w:rsidP="003D028F">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3D028F">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3D028F">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3D028F">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3D028F">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3D028F">
            <w:pPr>
              <w:pStyle w:val="TAC"/>
              <w:rPr>
                <w:rFonts w:cs="Arial"/>
                <w:lang w:eastAsia="zh-CN"/>
              </w:rPr>
            </w:pPr>
          </w:p>
        </w:tc>
        <w:tc>
          <w:tcPr>
            <w:tcW w:w="1287" w:type="pct"/>
          </w:tcPr>
          <w:p w14:paraId="0244F107" w14:textId="28AFE62B" w:rsidR="00555165" w:rsidRPr="0024131D" w:rsidRDefault="00555165" w:rsidP="003D028F">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3D028F">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3D028F">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3D028F">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3D028F">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3D028F">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F07486"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F07486"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t xml:space="preserve">where </w:t>
      </w:r>
    </w:p>
    <w:p w14:paraId="6F719096" w14:textId="77777777" w:rsidR="007B4D26" w:rsidRDefault="00F07486"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F07486"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F07486"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F07486"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6128C8">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424148CD"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5D92AC6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5EEBB8CA"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547E2E44" w:rsidR="008E6185" w:rsidRPr="0024131D" w:rsidRDefault="008E6185" w:rsidP="006128C8">
      <w:pPr>
        <w:pStyle w:val="B30"/>
      </w:pPr>
      <w:r w:rsidRPr="0024131D">
        <w:t>-</w:t>
      </w:r>
      <w:r w:rsidRPr="0024131D">
        <w:tab/>
      </w:r>
      <w:r w:rsidR="006128C8">
        <w:t xml:space="preserve">For a UE not supporting </w:t>
      </w:r>
      <w:r w:rsidR="006128C8">
        <w:rPr>
          <w:i/>
          <w:iCs/>
          <w:lang w:eastAsia="zh-CN"/>
        </w:rPr>
        <w:t>ncd-SSB-BWP-Wor-r18,</w:t>
      </w:r>
      <w:r w:rsidR="006128C8">
        <w:rPr>
          <w:lang w:eastAsia="zh-CN"/>
        </w:rPr>
        <w:t xml:space="preserve"> </w:t>
      </w:r>
      <w:r w:rsidR="006128C8">
        <w:t>then T</w:t>
      </w:r>
      <w:r w:rsidR="006128C8">
        <w:rPr>
          <w:vertAlign w:val="subscript"/>
        </w:rPr>
        <w:t>search</w:t>
      </w:r>
      <w:r w:rsidR="006128C8">
        <w:t xml:space="preserve"> = 0 ms.</w:t>
      </w:r>
    </w:p>
    <w:p w14:paraId="1F3D17B7" w14:textId="575E5398" w:rsidR="008E6185" w:rsidRPr="0024131D" w:rsidRDefault="008E6185" w:rsidP="006128C8">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145435A6" w14:textId="77777777" w:rsidR="006128C8" w:rsidRDefault="006128C8" w:rsidP="0070096A">
      <w:pPr>
        <w:pStyle w:val="B20"/>
      </w:pPr>
      <w:r>
        <w:t>-</w:t>
      </w:r>
      <w:r>
        <w:tab/>
        <w:t>If the target cell is a known intra-frequency cell, then T</w:t>
      </w:r>
      <w:r>
        <w:rPr>
          <w:vertAlign w:val="subscript"/>
        </w:rPr>
        <w:t>search</w:t>
      </w:r>
      <w:r>
        <w:t xml:space="preserve"> = 0 ms.</w:t>
      </w:r>
    </w:p>
    <w:p w14:paraId="7D9ACDCF" w14:textId="77777777" w:rsidR="006128C8" w:rsidRDefault="006128C8" w:rsidP="0070096A">
      <w:pPr>
        <w:pStyle w:val="B20"/>
      </w:pPr>
      <w:r>
        <w:t>-</w:t>
      </w:r>
      <w:r>
        <w:tab/>
        <w:t>If the target cell is an unknown intra-frequency cell and the target cell Es/Iot≥-2 dB, then T</w:t>
      </w:r>
      <w:r>
        <w:rPr>
          <w:vertAlign w:val="subscript"/>
        </w:rPr>
        <w:t>search</w:t>
      </w:r>
      <w:r>
        <w:t xml:space="preserve"> = T</w:t>
      </w:r>
      <w:r>
        <w:rPr>
          <w:vertAlign w:val="subscript"/>
        </w:rPr>
        <w:t>rs</w:t>
      </w:r>
      <w:r>
        <w:t xml:space="preserve"> ms.</w:t>
      </w:r>
    </w:p>
    <w:p w14:paraId="36D67A5B" w14:textId="77777777" w:rsidR="006128C8" w:rsidRDefault="006128C8" w:rsidP="0070096A">
      <w:pPr>
        <w:pStyle w:val="B20"/>
      </w:pPr>
      <w:r>
        <w:t>-</w:t>
      </w:r>
      <w:r>
        <w:tab/>
        <w:t>If the target cell is a known inter-frequency cell, then</w:t>
      </w:r>
    </w:p>
    <w:p w14:paraId="5D20CE26" w14:textId="77777777" w:rsidR="006128C8" w:rsidRDefault="006128C8" w:rsidP="0070096A">
      <w:pPr>
        <w:pStyle w:val="B30"/>
      </w:pPr>
      <w:r>
        <w:t>-</w:t>
      </w:r>
      <w:r>
        <w:tab/>
        <w:t xml:space="preserve">For a UE supporting </w:t>
      </w:r>
      <w:r>
        <w:rPr>
          <w:i/>
          <w:iCs/>
          <w:lang w:eastAsia="zh-CN"/>
        </w:rPr>
        <w:t>ncd-SSB-BWP-Wor-r18</w:t>
      </w:r>
      <w:r>
        <w:rPr>
          <w:lang w:eastAsia="zh-CN"/>
        </w:rPr>
        <w:t>:</w:t>
      </w:r>
    </w:p>
    <w:p w14:paraId="4E916085" w14:textId="77777777" w:rsidR="006128C8" w:rsidRDefault="006128C8" w:rsidP="006128C8">
      <w:pPr>
        <w:pStyle w:val="B4"/>
      </w:pPr>
      <w:r>
        <w:t>-</w:t>
      </w:r>
      <w:r>
        <w:tab/>
        <w:t>if the measured SSB is the target SSB for handover of the target cell, T</w:t>
      </w:r>
      <w:r>
        <w:rPr>
          <w:vertAlign w:val="subscript"/>
        </w:rPr>
        <w:t>search</w:t>
      </w:r>
      <w:r>
        <w:t xml:space="preserve"> = 0 ms; </w:t>
      </w:r>
    </w:p>
    <w:p w14:paraId="780BD410" w14:textId="77777777" w:rsidR="006128C8" w:rsidRDefault="006128C8" w:rsidP="006128C8">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8D358C7" w14:textId="77777777" w:rsidR="006128C8" w:rsidRDefault="006128C8" w:rsidP="006128C8">
      <w:pPr>
        <w:pStyle w:val="B5"/>
      </w:pPr>
      <w:r>
        <w:t>-</w:t>
      </w:r>
      <w:r>
        <w:tab/>
        <w:t>The measured SSB is the CD-SSB in the target cell and the HO target SSB is the NCD-SSB in the first active DL BWP, or</w:t>
      </w:r>
    </w:p>
    <w:p w14:paraId="5F01CAF1" w14:textId="77777777" w:rsidR="006128C8" w:rsidRDefault="006128C8" w:rsidP="006128C8">
      <w:pPr>
        <w:pStyle w:val="B5"/>
      </w:pPr>
      <w:r>
        <w:t>-</w:t>
      </w:r>
      <w:r>
        <w:tab/>
        <w:t>The measured SSB is the NCD-SSB in the target cell and the HO target SSB is the CD-SSB in the first active DL BWP, or</w:t>
      </w:r>
    </w:p>
    <w:p w14:paraId="62D37B1B" w14:textId="77777777" w:rsidR="006128C8" w:rsidRDefault="006128C8" w:rsidP="006128C8">
      <w:pPr>
        <w:pStyle w:val="B5"/>
      </w:pPr>
      <w:r>
        <w:t>-</w:t>
      </w:r>
      <w:r>
        <w:tab/>
        <w:t>The measured SSB is the NCD-SSB in the target cell and the HO target SSB is the NCD-SSB and they are within different DL BWPs</w:t>
      </w:r>
    </w:p>
    <w:p w14:paraId="7A6A8238" w14:textId="5CCC4CEB" w:rsidR="006128C8" w:rsidRDefault="006128C8"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63129C4C" w14:textId="77777777" w:rsidR="006128C8" w:rsidRDefault="006128C8" w:rsidP="006128C8">
      <w:pPr>
        <w:pStyle w:val="B10"/>
      </w:pPr>
      <w:r>
        <w:t>-</w:t>
      </w:r>
      <w:r>
        <w:tab/>
        <w:t>If the target cell is an unknown inter-frequency cell and the target cell Es/Iot≥-2 dB, T</w:t>
      </w:r>
      <w:r>
        <w:rPr>
          <w:vertAlign w:val="subscript"/>
        </w:rPr>
        <w:t>search</w:t>
      </w:r>
      <w:r>
        <w:t xml:space="preserve"> = 3* T</w:t>
      </w:r>
      <w:r>
        <w:rPr>
          <w:vertAlign w:val="subscript"/>
        </w:rPr>
        <w:t>rs</w:t>
      </w:r>
      <w:r>
        <w:t xml:space="preserve"> ms.</w:t>
      </w:r>
    </w:p>
    <w:p w14:paraId="5C02F67C" w14:textId="24AFC424" w:rsidR="006128C8" w:rsidRDefault="006128C8" w:rsidP="006128C8">
      <w:pPr>
        <w:pStyle w:val="B10"/>
      </w:pPr>
      <w:r>
        <w:t>T</w:t>
      </w:r>
      <w:r>
        <w:rPr>
          <w:vertAlign w:val="subscript"/>
        </w:rPr>
        <w:t>∆</w:t>
      </w:r>
      <w:r>
        <w:t xml:space="preserve"> is time for fine time tracking and acquiring full timing information of the target cell. </w:t>
      </w:r>
    </w:p>
    <w:p w14:paraId="78B6DBF1" w14:textId="06045AB8" w:rsidR="006128C8" w:rsidRDefault="006128C8" w:rsidP="0070096A">
      <w:pPr>
        <w:pStyle w:val="B10"/>
      </w:pPr>
      <w:r>
        <w:t>T</w:t>
      </w:r>
      <w:r>
        <w:rPr>
          <w:vertAlign w:val="subscript"/>
        </w:rPr>
        <w:t>∆</w:t>
      </w:r>
      <w:r>
        <w:t xml:space="preserve"> = T</w:t>
      </w:r>
      <w:r>
        <w:rPr>
          <w:vertAlign w:val="subscript"/>
        </w:rPr>
        <w:t xml:space="preserve">rs </w:t>
      </w:r>
      <w:r>
        <w:t>for both known and unknown target cells operating with 20 PRB SSB BW.</w:t>
      </w:r>
    </w:p>
    <w:p w14:paraId="1A20B825" w14:textId="7018FCD0" w:rsidR="006128C8" w:rsidRDefault="006128C8" w:rsidP="0070096A">
      <w:pPr>
        <w:pStyle w:val="B10"/>
      </w:pPr>
      <w:r>
        <w:t>T</w:t>
      </w:r>
      <w:r>
        <w:rPr>
          <w:vertAlign w:val="subscript"/>
        </w:rPr>
        <w:t>∆</w:t>
      </w:r>
      <w:r>
        <w:t xml:space="preserve"> = 3*T</w:t>
      </w:r>
      <w:r>
        <w:rPr>
          <w:vertAlign w:val="subscript"/>
        </w:rPr>
        <w:t xml:space="preserve">rs </w:t>
      </w:r>
      <w:r>
        <w:t>for both known and unknown target cells operating with 12 PRB SSB BW.</w:t>
      </w:r>
    </w:p>
    <w:p w14:paraId="74452633" w14:textId="09A7ABB4" w:rsidR="006128C8" w:rsidRDefault="006128C8" w:rsidP="006128C8">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40 ms.</w:t>
      </w:r>
    </w:p>
    <w:p w14:paraId="1BD76CAA" w14:textId="0072E0DA" w:rsidR="006128C8" w:rsidRDefault="006128C8" w:rsidP="006128C8">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22CBAB4D" w14:textId="5228B11C" w:rsidR="00CF0288" w:rsidRPr="0024131D" w:rsidRDefault="006128C8" w:rsidP="006128C8">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13F2C30" w14:textId="77777777" w:rsidR="00E90EB0" w:rsidRDefault="00E90EB0" w:rsidP="0070096A">
      <w:pPr>
        <w:pStyle w:val="B20"/>
      </w:pPr>
      <w:r>
        <w:t>-</w:t>
      </w:r>
      <w:r>
        <w:tab/>
        <w:t>If the target cell is a known intra-frequency cell, then T</w:t>
      </w:r>
      <w:r>
        <w:rPr>
          <w:vertAlign w:val="subscript"/>
        </w:rPr>
        <w:t>search</w:t>
      </w:r>
      <w:r>
        <w:t xml:space="preserve"> = 0 ms.</w:t>
      </w:r>
    </w:p>
    <w:p w14:paraId="2F8EF778" w14:textId="77777777" w:rsidR="00E90EB0" w:rsidRDefault="00E90EB0"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1AB87BC1" w14:textId="77777777" w:rsidR="00E90EB0" w:rsidRDefault="00E90EB0" w:rsidP="0070096A">
      <w:pPr>
        <w:pStyle w:val="B20"/>
      </w:pPr>
      <w:r>
        <w:t>-</w:t>
      </w:r>
      <w:r>
        <w:tab/>
        <w:t>If the target cell is a known inter-frequency cell, then</w:t>
      </w:r>
    </w:p>
    <w:p w14:paraId="327067B1" w14:textId="77777777" w:rsidR="00E90EB0" w:rsidRDefault="00E90EB0" w:rsidP="0070096A">
      <w:pPr>
        <w:pStyle w:val="B30"/>
      </w:pPr>
      <w:r>
        <w:t>-</w:t>
      </w:r>
      <w:r>
        <w:tab/>
        <w:t xml:space="preserve">For a UE supporting </w:t>
      </w:r>
      <w:r>
        <w:rPr>
          <w:i/>
          <w:iCs/>
          <w:lang w:eastAsia="zh-CN"/>
        </w:rPr>
        <w:t>ncd-SSB-BWP-Wor-r18</w:t>
      </w:r>
      <w:r>
        <w:rPr>
          <w:lang w:eastAsia="zh-CN"/>
        </w:rPr>
        <w:t>:</w:t>
      </w:r>
    </w:p>
    <w:p w14:paraId="1D46BD35" w14:textId="77777777" w:rsidR="00E90EB0" w:rsidRDefault="00E90EB0" w:rsidP="00E90EB0">
      <w:pPr>
        <w:pStyle w:val="B4"/>
      </w:pPr>
      <w:r>
        <w:t>-</w:t>
      </w:r>
      <w:r>
        <w:tab/>
        <w:t>if the measured SSB is the target SSB for handover of the target cell, T</w:t>
      </w:r>
      <w:r>
        <w:rPr>
          <w:vertAlign w:val="subscript"/>
        </w:rPr>
        <w:t>search</w:t>
      </w:r>
      <w:r>
        <w:t xml:space="preserve"> = 0 ms; </w:t>
      </w:r>
    </w:p>
    <w:p w14:paraId="3B16B07A" w14:textId="77777777" w:rsidR="00E90EB0" w:rsidRDefault="00E90EB0" w:rsidP="00E90EB0">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07D0D96" w14:textId="77777777" w:rsidR="00E90EB0" w:rsidRDefault="00E90EB0" w:rsidP="00E90EB0">
      <w:pPr>
        <w:pStyle w:val="B5"/>
      </w:pPr>
      <w:r>
        <w:t>-</w:t>
      </w:r>
      <w:r>
        <w:tab/>
        <w:t>The measured SSB is the CD-SSB in the target cell and the HO target SSB is the NCD-SSB in the first active DL BWP, or</w:t>
      </w:r>
    </w:p>
    <w:p w14:paraId="087F2875" w14:textId="77777777" w:rsidR="00E90EB0" w:rsidRDefault="00E90EB0" w:rsidP="00E90EB0">
      <w:pPr>
        <w:pStyle w:val="B5"/>
      </w:pPr>
      <w:r>
        <w:t>-</w:t>
      </w:r>
      <w:r>
        <w:tab/>
        <w:t>The measured SSB is the NCD-SSB in the target cell and the HO target SSB is the CD-SSB in the first active DL BWP, or</w:t>
      </w:r>
    </w:p>
    <w:p w14:paraId="113FD8D0" w14:textId="77777777" w:rsidR="00E90EB0" w:rsidRDefault="00E90EB0" w:rsidP="00E90EB0">
      <w:pPr>
        <w:pStyle w:val="B5"/>
      </w:pPr>
      <w:r>
        <w:t>-</w:t>
      </w:r>
      <w:r>
        <w:tab/>
        <w:t>The measured SSB is the NCD-SSB in the target cell and the HO target SSB is the NCD-SSB and they are within different DL BWPs</w:t>
      </w:r>
    </w:p>
    <w:p w14:paraId="37F7605E" w14:textId="2EA70F6D" w:rsidR="00E90EB0" w:rsidRDefault="00E90EB0"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2838C6B3" w14:textId="77777777" w:rsidR="00E90EB0" w:rsidRDefault="00E90EB0"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252B7E9F" w14:textId="77777777" w:rsidR="00E90EB0" w:rsidRDefault="00E90EB0" w:rsidP="00E90EB0">
      <w:pPr>
        <w:pStyle w:val="B10"/>
      </w:pPr>
      <w:r>
        <w:t>Where N = 8 when the target cell is in FR2-1, and N = 12 when the target cell is in FR2-2.</w:t>
      </w:r>
    </w:p>
    <w:p w14:paraId="10A55914" w14:textId="5A07A356" w:rsidR="00E90EB0" w:rsidRDefault="00E90EB0" w:rsidP="00E90EB0">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20 ms. </w:t>
      </w:r>
    </w:p>
    <w:p w14:paraId="32571A66" w14:textId="7211F2CE" w:rsidR="00E90EB0" w:rsidRDefault="00E90EB0" w:rsidP="00E90EB0">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529C957E" w14:textId="359CBD80" w:rsidR="00E90EB0" w:rsidRDefault="00E90EB0" w:rsidP="00E90EB0">
      <w:pPr>
        <w:pStyle w:val="B1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385FD07" w14:textId="591EAA4B" w:rsidR="00CF0288" w:rsidRPr="0024131D" w:rsidRDefault="00E90EB0" w:rsidP="00E90EB0">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00C5492A" w14:textId="77777777" w:rsidR="0090796E" w:rsidRDefault="0090796E" w:rsidP="0070096A">
      <w:pPr>
        <w:pStyle w:val="B20"/>
      </w:pPr>
      <w:r>
        <w:t>-</w:t>
      </w:r>
      <w:r>
        <w:tab/>
        <w:t>If the target cell is a known intra-frequency cell, then T</w:t>
      </w:r>
      <w:r>
        <w:rPr>
          <w:vertAlign w:val="subscript"/>
        </w:rPr>
        <w:t>search</w:t>
      </w:r>
      <w:r>
        <w:t xml:space="preserve"> = 0 ms.</w:t>
      </w:r>
    </w:p>
    <w:p w14:paraId="2B94933F" w14:textId="77777777" w:rsidR="0090796E" w:rsidRDefault="0090796E"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7DE19A32" w14:textId="77777777" w:rsidR="0090796E" w:rsidRDefault="0090796E" w:rsidP="0070096A">
      <w:pPr>
        <w:pStyle w:val="B20"/>
      </w:pPr>
      <w:r>
        <w:t>-</w:t>
      </w:r>
      <w:r>
        <w:tab/>
        <w:t>If the target cell is a known inter-frequency cell, then</w:t>
      </w:r>
    </w:p>
    <w:p w14:paraId="52E5725A" w14:textId="77777777" w:rsidR="0090796E" w:rsidRDefault="0090796E" w:rsidP="0070096A">
      <w:pPr>
        <w:pStyle w:val="B30"/>
      </w:pPr>
      <w:r>
        <w:t>-</w:t>
      </w:r>
      <w:r>
        <w:tab/>
        <w:t xml:space="preserve">For a UE supporting </w:t>
      </w:r>
      <w:r>
        <w:rPr>
          <w:i/>
          <w:iCs/>
          <w:lang w:eastAsia="zh-CN"/>
        </w:rPr>
        <w:t>ncd-SSB-BWP-Wor-r18</w:t>
      </w:r>
      <w:r>
        <w:rPr>
          <w:lang w:eastAsia="zh-CN"/>
        </w:rPr>
        <w:t>:</w:t>
      </w:r>
    </w:p>
    <w:p w14:paraId="4760C46E" w14:textId="77777777" w:rsidR="0090796E" w:rsidRDefault="0090796E" w:rsidP="0090796E">
      <w:pPr>
        <w:pStyle w:val="B4"/>
      </w:pPr>
      <w:r>
        <w:t>-</w:t>
      </w:r>
      <w:r>
        <w:tab/>
        <w:t>if the measured SSB is the target SSB for handover of the target cell, T</w:t>
      </w:r>
      <w:r>
        <w:rPr>
          <w:vertAlign w:val="subscript"/>
        </w:rPr>
        <w:t>search</w:t>
      </w:r>
      <w:r>
        <w:t xml:space="preserve"> = 0 ms; </w:t>
      </w:r>
    </w:p>
    <w:p w14:paraId="665C92B7" w14:textId="77777777" w:rsidR="0090796E" w:rsidRDefault="0090796E" w:rsidP="0090796E">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08755FC2" w14:textId="77777777" w:rsidR="0090796E" w:rsidRDefault="0090796E" w:rsidP="0090796E">
      <w:pPr>
        <w:pStyle w:val="B5"/>
      </w:pPr>
      <w:r>
        <w:t>-</w:t>
      </w:r>
      <w:r>
        <w:tab/>
        <w:t>The measured SSB is the CD-SSB in the target cell and the HO target SSB is the NCD-SSB in the first active DL BWP, or</w:t>
      </w:r>
    </w:p>
    <w:p w14:paraId="19E750D3" w14:textId="77777777" w:rsidR="0090796E" w:rsidRDefault="0090796E" w:rsidP="0090796E">
      <w:pPr>
        <w:pStyle w:val="B5"/>
      </w:pPr>
      <w:r>
        <w:t>-</w:t>
      </w:r>
      <w:r>
        <w:tab/>
        <w:t>The measured SSB is the NCD-SSB in the target cell and the HO target SSB is the CD-SSB in the first active DL BWP, or</w:t>
      </w:r>
    </w:p>
    <w:p w14:paraId="5A145CBB" w14:textId="77777777" w:rsidR="0090796E" w:rsidRDefault="0090796E" w:rsidP="0090796E">
      <w:pPr>
        <w:pStyle w:val="B5"/>
      </w:pPr>
      <w:r>
        <w:t>-</w:t>
      </w:r>
      <w:r>
        <w:tab/>
        <w:t>The measured SSB is the NCD-SSB in the target cell and the HO target SSB is the NCD-SSB and they are within different DL BWPs</w:t>
      </w:r>
    </w:p>
    <w:p w14:paraId="30DA6280" w14:textId="3C9CCDFD" w:rsidR="0090796E" w:rsidRDefault="0090796E"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45018677" w14:textId="77777777" w:rsidR="0090796E" w:rsidRDefault="0090796E"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66906562" w14:textId="77777777" w:rsidR="0090796E" w:rsidRDefault="0090796E" w:rsidP="0070096A">
      <w:pPr>
        <w:pStyle w:val="B10"/>
        <w:ind w:hanging="1"/>
      </w:pPr>
      <w:r>
        <w:t>Where N = 8 when the target cell is in FR2-1, and N = 12 when the target cell is in FR2-2.</w:t>
      </w:r>
    </w:p>
    <w:p w14:paraId="4C8E5EDB" w14:textId="77777777" w:rsidR="0090796E" w:rsidRDefault="0090796E" w:rsidP="0090796E">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40 ms. </w:t>
      </w:r>
    </w:p>
    <w:p w14:paraId="0CD9D3E0" w14:textId="77777777" w:rsidR="0090796E" w:rsidRDefault="0090796E" w:rsidP="0090796E">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1BA1E376" w14:textId="77777777" w:rsidR="0090796E" w:rsidRDefault="0090796E" w:rsidP="0090796E">
      <w:pPr>
        <w:pStyle w:val="B10"/>
      </w:pPr>
      <w:r>
        <w:tab/>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6DC3195" w14:textId="2C9FEA5A" w:rsidR="00CF0288" w:rsidRPr="0024131D" w:rsidRDefault="0090796E" w:rsidP="0090796E">
      <w:pPr>
        <w:pStyle w:val="B10"/>
        <w:rPr>
          <w:lang w:eastAsia="zh-CN"/>
        </w:rPr>
      </w:pPr>
      <w:r>
        <w:rPr>
          <w:sz w:val="24"/>
          <w:szCs w:val="24"/>
          <w:lang w:eastAsia="en-GB"/>
        </w:rPr>
        <w:tab/>
      </w: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90796E">
      <w:pPr>
        <w:pStyle w:val="B10"/>
      </w:pPr>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53334139"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w:t>
      </w:r>
      <w:r w:rsidR="00E81598">
        <w:rPr>
          <w:rFonts w:eastAsia="SimSun"/>
        </w:rPr>
        <w:t xml:space="preserve"> </w:t>
      </w:r>
      <w:r w:rsidR="00E81598" w:rsidRPr="00B74C67">
        <w:rPr>
          <w:rFonts w:eastAsia="SimSun"/>
        </w:rPr>
        <w:t>50</w:t>
      </w:r>
      <w:r w:rsidR="00E81598">
        <w:rPr>
          <w:rFonts w:eastAsia="SimSun" w:hint="eastAsia"/>
          <w:lang w:eastAsia="zh-CN"/>
        </w:rPr>
        <w:t>-</w:t>
      </w:r>
      <w:r w:rsidR="00E81598" w:rsidRPr="00B74C67">
        <w:rPr>
          <w:rFonts w:eastAsia="SimSun"/>
        </w:rPr>
        <w:t>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18" w:name="OLE_LINK194"/>
            <w:bookmarkStart w:id="19"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18"/>
            <w:bookmarkEnd w:id="19"/>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20" w:name="OLE_LINK343"/>
      <w:r w:rsidRPr="0024131D">
        <w:rPr>
          <w:rFonts w:cs="v4.2.0"/>
        </w:rPr>
        <w:t xml:space="preserve">when </w:t>
      </w:r>
      <w:r w:rsidRPr="0024131D">
        <w:t xml:space="preserve">the BWP of target cell is </w:t>
      </w:r>
      <w:bookmarkStart w:id="21" w:name="OLE_LINK341"/>
      <w:r w:rsidRPr="0024131D">
        <w:t xml:space="preserve">smaller than </w:t>
      </w:r>
      <w:bookmarkEnd w:id="21"/>
      <w:r w:rsidRPr="0024131D">
        <w:t>the BWP of source cell</w:t>
      </w:r>
      <w:bookmarkEnd w:id="20"/>
      <w:r w:rsidRPr="0024131D">
        <w:rPr>
          <w:rFonts w:cs="v4.2.0"/>
        </w:rPr>
        <w:t>, and T</w:t>
      </w:r>
      <w:r w:rsidRPr="0024131D">
        <w:rPr>
          <w:rFonts w:cs="v4.2.0"/>
          <w:vertAlign w:val="subscript"/>
        </w:rPr>
        <w:t>interrupt2</w:t>
      </w:r>
      <w:r w:rsidRPr="0024131D">
        <w:rPr>
          <w:rFonts w:cs="v4.2.0"/>
        </w:rPr>
        <w:t xml:space="preserve"> </w:t>
      </w:r>
      <w:bookmarkStart w:id="22"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22"/>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23" w:name="OLE_LINK3"/>
      <w:r w:rsidRPr="0024131D">
        <w:t xml:space="preserve"> </w:t>
      </w:r>
      <w:bookmarkEnd w:id="23"/>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5187BC59" w:rsidR="00DB05D0"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008B46F6">
        <w:rPr>
          <w:vertAlign w:val="subscript"/>
        </w:rPr>
        <w:t>E</w:t>
      </w:r>
      <w:r w:rsidRPr="0024131D">
        <w:rPr>
          <w:vertAlign w:val="subscript"/>
        </w:rPr>
        <w:t>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538F9D66"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00344CEB">
        <w:rPr>
          <w:vertAlign w:val="subscript"/>
        </w:rPr>
        <w:t>E</w:t>
      </w:r>
      <w:r w:rsidRPr="0024131D">
        <w:rPr>
          <w:vertAlign w:val="subscript"/>
        </w:rPr>
        <w:t>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42ADA077" w:rsidR="008A5A84" w:rsidRDefault="00942FC0" w:rsidP="008A5A84">
      <w:pPr>
        <w:rPr>
          <w:lang w:eastAsia="en-GB"/>
        </w:rPr>
      </w:pPr>
      <w:r>
        <w:rPr>
          <w:lang w:eastAsia="en-GB"/>
        </w:rPr>
        <w:t>T</w:t>
      </w:r>
      <w:r>
        <w:rPr>
          <w:vertAlign w:val="subscript"/>
          <w:lang w:eastAsia="en-GB"/>
        </w:rPr>
        <w:t>CHO_execution</w:t>
      </w:r>
      <w:r>
        <w:rPr>
          <w:lang w:eastAsia="en-GB"/>
        </w:rPr>
        <w:t xml:space="preserve"> is the UE </w:t>
      </w:r>
      <w:r>
        <w:rPr>
          <w:rFonts w:cs="v4.2.0"/>
          <w:lang w:eastAsia="en-GB"/>
        </w:rPr>
        <w:t xml:space="preserve">execution </w:t>
      </w:r>
      <w:r>
        <w:rPr>
          <w:lang w:eastAsia="en-GB"/>
        </w:rPr>
        <w:t>preparation time for conditional handover.</w:t>
      </w:r>
      <w:r>
        <w:rPr>
          <w:rFonts w:eastAsia="SimSun" w:hint="eastAsia"/>
          <w:lang w:val="en-US" w:eastAsia="zh-CN"/>
        </w:rPr>
        <w:t xml:space="preserve"> </w:t>
      </w:r>
      <w:r>
        <w:rPr>
          <w:lang w:eastAsia="en-GB"/>
        </w:rPr>
        <w:t>T</w:t>
      </w:r>
      <w:r>
        <w:rPr>
          <w:vertAlign w:val="subscript"/>
          <w:lang w:eastAsia="en-GB"/>
        </w:rPr>
        <w:t>CHO_execution</w:t>
      </w:r>
      <w:r>
        <w:rPr>
          <w:lang w:eastAsia="en-GB"/>
        </w:rPr>
        <w:t xml:space="preserve"> can be up to 10ms.</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37AEE6BD" w:rsidR="008A5A84" w:rsidRDefault="00942FC0" w:rsidP="00942FC0">
      <w:pPr>
        <w:pStyle w:val="B10"/>
        <w:rPr>
          <w:lang w:eastAsia="en-GB"/>
        </w:rPr>
      </w:pPr>
      <w:r>
        <w:rPr>
          <w:lang w:val="en-US"/>
        </w:rPr>
        <w:t>-</w:t>
      </w:r>
      <w:r>
        <w:rPr>
          <w:lang w:val="en-US"/>
        </w:rPr>
        <w:tab/>
        <w:t>Otherwise, i</w:t>
      </w:r>
      <w:r>
        <w:t>t starts after UE successfully decodes DCI 2-9.</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24" w:name="OLE_LINK8"/>
      <w:r w:rsidRPr="0024131D">
        <w:t>-</w:t>
      </w:r>
      <w:r w:rsidRPr="0024131D">
        <w:tab/>
      </w:r>
      <w:bookmarkEnd w:id="24"/>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25" w:name="OLE_LINK6"/>
      <w:r w:rsidRPr="0024131D">
        <w:t>NES-based conditional handover</w:t>
      </w:r>
      <w:bookmarkEnd w:id="25"/>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591085A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004B21A8">
        <w:t>E</w:t>
      </w:r>
      <w:r w:rsidRPr="0024131D">
        <w:rPr>
          <w:vertAlign w:val="subscript"/>
        </w:rPr>
        <w:t>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707A6ED9"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705A07C3"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w:t>
      </w:r>
      <w:r w:rsidR="0070096A">
        <w:rPr>
          <w:lang w:val="en-US"/>
        </w:rPr>
        <w:t xml:space="preserve"> </w:t>
      </w:r>
      <w:r>
        <w:rPr>
          <w:lang w:val="en-US"/>
        </w:rPr>
        <w:t>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0E7D33A3" w:rsidR="008619CA" w:rsidRPr="0024131D" w:rsidRDefault="00AB5790" w:rsidP="008619CA">
      <w:pPr>
        <w:pStyle w:val="B10"/>
        <w:rPr>
          <w:vertAlign w:val="subscript"/>
          <w:lang w:eastAsia="zh-CN"/>
        </w:rPr>
      </w:pPr>
      <w:r w:rsidRPr="00D5493B">
        <w:rPr>
          <w:lang w:val="fr-FR" w:eastAsia="zh-CN"/>
        </w:rPr>
        <w:t>-</w:t>
      </w:r>
      <w:r w:rsidRPr="00D5493B">
        <w:rPr>
          <w:lang w:val="fr-FR" w:eastAsia="zh-CN"/>
        </w:rPr>
        <w:tab/>
      </w:r>
      <w:r w:rsidRPr="00D5493B">
        <w:rPr>
          <w:rFonts w:cs="v4.2.0"/>
          <w:lang w:val="fr-FR"/>
        </w:rPr>
        <w:t>D</w:t>
      </w:r>
      <w:r w:rsidRPr="00D5493B">
        <w:rPr>
          <w:rFonts w:cs="v4.2.0"/>
          <w:vertAlign w:val="subscript"/>
          <w:lang w:val="fr-FR"/>
        </w:rPr>
        <w:t>HOwithPSCell_PSCell</w:t>
      </w:r>
      <w:r w:rsidRPr="00D5493B">
        <w:rPr>
          <w:lang w:val="fr-FR"/>
        </w:rPr>
        <w:t xml:space="preserve"> = T</w:t>
      </w:r>
      <w:r w:rsidRPr="00D5493B">
        <w:rPr>
          <w:vertAlign w:val="subscript"/>
          <w:lang w:val="fr-FR"/>
        </w:rPr>
        <w:t>RRC_delay</w:t>
      </w:r>
      <w:r w:rsidRPr="00D5493B">
        <w:rPr>
          <w:lang w:val="fr-FR"/>
        </w:rPr>
        <w:t xml:space="preserve"> + T</w:t>
      </w:r>
      <w:r w:rsidRPr="00D5493B">
        <w:rPr>
          <w:vertAlign w:val="subscript"/>
          <w:lang w:val="fr-FR"/>
        </w:rPr>
        <w:t>processing</w:t>
      </w:r>
      <w:r w:rsidRPr="00D5493B">
        <w:rPr>
          <w:lang w:val="fr-FR"/>
        </w:rPr>
        <w:t xml:space="preserve"> + T</w:t>
      </w:r>
      <w:r w:rsidRPr="00D5493B">
        <w:rPr>
          <w:vertAlign w:val="subscript"/>
          <w:lang w:val="fr-FR"/>
        </w:rPr>
        <w:t>search_PCell</w:t>
      </w:r>
      <w:r w:rsidRPr="00D5493B">
        <w:rPr>
          <w:lang w:val="fr-FR"/>
        </w:rPr>
        <w:t xml:space="preserve"> + T</w:t>
      </w:r>
      <w:r w:rsidRPr="00D5493B">
        <w:rPr>
          <w:vertAlign w:val="subscript"/>
          <w:lang w:val="fr-FR"/>
        </w:rPr>
        <w:t>search_PSCell</w:t>
      </w:r>
      <w:r w:rsidRPr="00D5493B">
        <w:rPr>
          <w:lang w:val="fr-FR"/>
        </w:rPr>
        <w:t xml:space="preserve"> + T</w:t>
      </w:r>
      <w:r w:rsidRPr="00D5493B">
        <w:rPr>
          <w:vertAlign w:val="subscript"/>
          <w:lang w:val="fr-FR"/>
        </w:rPr>
        <w:t>∆</w:t>
      </w:r>
      <w:r>
        <w:rPr>
          <w:vertAlign w:val="subscript"/>
          <w:lang w:val="fr-FR"/>
        </w:rPr>
        <w:t>_PSCell</w:t>
      </w:r>
      <w:r w:rsidRPr="00D5493B">
        <w:rPr>
          <w:lang w:val="fr-FR"/>
        </w:rPr>
        <w:t xml:space="preserve"> + T</w:t>
      </w:r>
      <w:r w:rsidRPr="00D5493B">
        <w:rPr>
          <w:vertAlign w:val="subscript"/>
          <w:lang w:val="fr-FR"/>
        </w:rPr>
        <w:t>PSCell_ DU</w:t>
      </w:r>
      <w:r w:rsidRPr="00D5493B">
        <w:rPr>
          <w:lang w:val="fr-FR"/>
        </w:rPr>
        <w:t xml:space="preserve"> + 2 ms</w:t>
      </w:r>
    </w:p>
    <w:p w14:paraId="149BFE47" w14:textId="77777777" w:rsidR="008619CA" w:rsidRPr="0024131D" w:rsidRDefault="008619CA" w:rsidP="00381894">
      <w:r w:rsidRPr="0024131D">
        <w:t>Where:</w:t>
      </w:r>
    </w:p>
    <w:p w14:paraId="3F76A523" w14:textId="3C5B2383" w:rsidR="008619CA" w:rsidRPr="0024131D" w:rsidRDefault="00AB5790" w:rsidP="008619CA">
      <w:pPr>
        <w:pStyle w:val="B10"/>
        <w:rPr>
          <w:rFonts w:ascii="Times" w:hAnsi="Times"/>
          <w:lang w:eastAsia="zh-CN"/>
        </w:rPr>
      </w:pPr>
      <w:r>
        <w:rPr>
          <w:lang w:val="en-US"/>
        </w:rPr>
        <w:t>-</w:t>
      </w:r>
      <w:r>
        <w:rPr>
          <w:lang w:val="en-US"/>
        </w:rPr>
        <w:tab/>
      </w:r>
      <w:r>
        <w:t>T</w:t>
      </w:r>
      <w:r>
        <w:rPr>
          <w:vertAlign w:val="subscript"/>
        </w:rPr>
        <w:t>RRC_</w:t>
      </w:r>
      <w:r>
        <w:rPr>
          <w:vertAlign w:val="subscript"/>
        </w:rPr>
        <w:t>delay</w:t>
      </w:r>
      <w:r>
        <w:rPr>
          <w:rFonts w:ascii="Times" w:hAnsi="Times"/>
          <w:lang w:val="en-US"/>
        </w:rPr>
        <w:t xml:space="preserve"> </w:t>
      </w:r>
      <w:r>
        <w:t xml:space="preserve">and </w:t>
      </w:r>
      <w:r>
        <w:t>T</w:t>
      </w:r>
      <w:r>
        <w:rPr>
          <w:vertAlign w:val="subscript"/>
        </w:rPr>
        <w:t>PSCell_ DU</w:t>
      </w:r>
      <w:r>
        <w:t xml:space="preserve"> are the same as defined </w:t>
      </w:r>
      <w:r>
        <w:rPr>
          <w:rFonts w:ascii="Times" w:hAnsi="Times"/>
          <w:lang w:val="en-US"/>
        </w:rPr>
        <w:t>in clause 8.9.2.</w:t>
      </w:r>
      <w:r>
        <w:rPr>
          <w:rFonts w:ascii="Times" w:hAnsi="Times"/>
          <w:lang w:val="en-US"/>
        </w:rPr>
        <w:t xml:space="preserve"> </w:t>
      </w:r>
      <w:r w:rsidRPr="00691C10">
        <w:t>T</w:t>
      </w:r>
      <w:r w:rsidRPr="00691C10">
        <w:rPr>
          <w:vertAlign w:val="subscript"/>
        </w:rPr>
        <w:t>∆</w:t>
      </w:r>
      <w:r>
        <w:rPr>
          <w:vertAlign w:val="subscript"/>
        </w:rPr>
        <w:t>_PSCell</w:t>
      </w:r>
      <w:r w:rsidRPr="00691C10">
        <w:t xml:space="preserve"> </w:t>
      </w:r>
      <w:r>
        <w:t>= T</w:t>
      </w:r>
      <w:r>
        <w:rPr>
          <w:vertAlign w:val="subscript"/>
        </w:rPr>
        <w:t>∆</w:t>
      </w:r>
      <w:r>
        <w:t xml:space="preserve"> which is specified in clause 8.9.2.</w:t>
      </w:r>
      <w:r>
        <w:rPr>
          <w:rFonts w:ascii="Times" w:hAnsi="Times" w:hint="eastAsia"/>
          <w:lang w:val="en-US" w:eastAsia="zh-CN"/>
        </w:rPr>
        <w:t xml:space="preserve"> </w:t>
      </w:r>
      <w:r>
        <w:t>T</w:t>
      </w:r>
      <w:r>
        <w:rPr>
          <w:vertAlign w:val="subscript"/>
        </w:rPr>
        <w:t>search_PSCell</w:t>
      </w:r>
      <w:r>
        <w:t xml:space="preserve"> </w:t>
      </w:r>
      <w:r>
        <w:rPr>
          <w:rFonts w:hint="eastAsia"/>
          <w:lang w:val="en-US" w:eastAsia="zh-CN"/>
        </w:rPr>
        <w:t xml:space="preserve">is same as </w:t>
      </w:r>
      <w:r>
        <w:t>T</w:t>
      </w:r>
      <w:r>
        <w:rPr>
          <w:vertAlign w:val="subscript"/>
        </w:rPr>
        <w:t>search</w:t>
      </w:r>
      <w:r>
        <w:rPr>
          <w:rFonts w:hint="eastAsia"/>
          <w:vertAlign w:val="subscript"/>
          <w:lang w:val="en-US" w:eastAsia="zh-CN"/>
        </w:rPr>
        <w:t xml:space="preserve"> </w:t>
      </w:r>
      <w:r>
        <w:t xml:space="preserve">defined </w:t>
      </w:r>
      <w:r>
        <w:rPr>
          <w:rFonts w:ascii="Times" w:hAnsi="Times"/>
          <w:lang w:val="en-US"/>
        </w:rPr>
        <w:t>in clause 8.9.2</w:t>
      </w:r>
      <w:r>
        <w:rPr>
          <w:rFonts w:ascii="Times"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3331B074"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4DEC9BC3"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09206F9F"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C66C9D4"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5FFB59B6"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24131D" w:rsidRDefault="004D2960" w:rsidP="004D2960">
      <w:pPr>
        <w:pStyle w:val="Heading2"/>
        <w:rPr>
          <w:color w:val="000000" w:themeColor="text1"/>
        </w:rPr>
      </w:pPr>
      <w:r w:rsidRPr="0024131D">
        <w:t>6</w:t>
      </w:r>
      <w:r w:rsidRPr="0024131D">
        <w:rPr>
          <w:color w:val="000000" w:themeColor="text1"/>
        </w:rPr>
        <w:t>.1A</w:t>
      </w:r>
      <w:r w:rsidRPr="0024131D">
        <w:rPr>
          <w:color w:val="000000" w:themeColor="text1"/>
        </w:rPr>
        <w:tab/>
        <w:t>Void</w:t>
      </w:r>
    </w:p>
    <w:p w14:paraId="1CAA69EF" w14:textId="4865A9E0" w:rsidR="004D2960" w:rsidRPr="0024131D" w:rsidRDefault="004D2960" w:rsidP="004D2960">
      <w:pPr>
        <w:pStyle w:val="Heading3"/>
        <w:rPr>
          <w:color w:val="000000" w:themeColor="text1"/>
          <w:lang w:eastAsia="ko-KR"/>
        </w:rPr>
      </w:pPr>
      <w:r w:rsidRPr="0024131D">
        <w:rPr>
          <w:color w:val="000000" w:themeColor="text1"/>
          <w:lang w:eastAsia="ko-KR"/>
        </w:rPr>
        <w:t>6.1A.1</w:t>
      </w:r>
      <w:r w:rsidRPr="0024131D">
        <w:rPr>
          <w:color w:val="000000" w:themeColor="text1"/>
          <w:lang w:eastAsia="ko-KR"/>
        </w:rPr>
        <w:tab/>
        <w:t>Void</w:t>
      </w:r>
    </w:p>
    <w:p w14:paraId="50AECA0B" w14:textId="2204B348" w:rsidR="004D2960" w:rsidRPr="0024131D" w:rsidRDefault="004D2960" w:rsidP="006231A5">
      <w:pPr>
        <w:pStyle w:val="Heading4"/>
        <w:rPr>
          <w:lang w:eastAsia="zh-CN"/>
        </w:rPr>
      </w:pPr>
      <w:r w:rsidRPr="0024131D">
        <w:rPr>
          <w:lang w:eastAsia="zh-CN"/>
        </w:rPr>
        <w:t>6.1A.1.1</w:t>
      </w:r>
      <w:r w:rsidRPr="0024131D">
        <w:rPr>
          <w:lang w:eastAsia="zh-CN"/>
        </w:rPr>
        <w:tab/>
        <w:t>Void</w:t>
      </w:r>
    </w:p>
    <w:p w14:paraId="319B158D" w14:textId="7F32C68B" w:rsidR="004D2960" w:rsidRPr="0024131D" w:rsidRDefault="004D2960" w:rsidP="006231A5">
      <w:pPr>
        <w:pStyle w:val="Heading4"/>
        <w:rPr>
          <w:lang w:eastAsia="zh-CN"/>
        </w:rPr>
      </w:pPr>
      <w:r w:rsidRPr="0024131D">
        <w:rPr>
          <w:lang w:eastAsia="zh-CN"/>
        </w:rPr>
        <w:t>6.1A.1.2</w:t>
      </w:r>
      <w:r w:rsidRPr="0024131D">
        <w:rPr>
          <w:lang w:eastAsia="zh-CN"/>
        </w:rPr>
        <w:tab/>
        <w:t>Void</w:t>
      </w:r>
    </w:p>
    <w:p w14:paraId="1DBA25D1" w14:textId="0DC54880" w:rsidR="004D2960" w:rsidRPr="0024131D" w:rsidRDefault="004D2960" w:rsidP="006231A5">
      <w:pPr>
        <w:pStyle w:val="Heading5"/>
      </w:pPr>
      <w:r w:rsidRPr="0024131D">
        <w:t>6.1A.1.2.1</w:t>
      </w:r>
      <w:r w:rsidRPr="0024131D">
        <w:tab/>
        <w:t>Void</w:t>
      </w:r>
    </w:p>
    <w:p w14:paraId="50157B80" w14:textId="1DD852DF" w:rsidR="004D2960" w:rsidRPr="0024131D" w:rsidRDefault="004D2960" w:rsidP="006231A5">
      <w:pPr>
        <w:pStyle w:val="Heading5"/>
      </w:pPr>
      <w:r w:rsidRPr="0024131D">
        <w:t>6.1A.1.2.2</w:t>
      </w:r>
      <w:r w:rsidRPr="0024131D">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44A2C7B0"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5620866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CDFEEEF"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E2B025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3FE5558E"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2AC23004"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6B3198A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6B44BB07"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If both source cell and target cell are quasi-Earth fixed cells, entering conditions correspond to condition D1-1 and 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26" w:name="OLE_LINK4"/>
      <w:r w:rsidRPr="0024131D">
        <w:rPr>
          <w:lang w:eastAsia="ko-KR"/>
        </w:rPr>
        <w:t>with re-synchronization</w:t>
      </w:r>
      <w:bookmarkEnd w:id="26"/>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77836423" w14:textId="4DD9DEE7" w:rsidR="003511CB" w:rsidRPr="0024131D" w:rsidRDefault="0040242E" w:rsidP="003511CB">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30B7F1D7" w14:textId="3AB7AF2D" w:rsidR="003511CB" w:rsidRPr="0024131D" w:rsidRDefault="003511CB" w:rsidP="003511CB">
      <w:pPr>
        <w:rPr>
          <w:rFonts w:cs="v4.2.0"/>
          <w:lang w:eastAsia="zh-CN"/>
        </w:rPr>
      </w:pPr>
      <w:r w:rsidRPr="0024131D">
        <w:rPr>
          <w:rFonts w:cs="v4.2.0"/>
        </w:rPr>
        <w:t xml:space="preserve">When intra-frequency hard switch </w:t>
      </w:r>
      <w:r w:rsidRPr="0024131D">
        <w:rPr>
          <w:rFonts w:cs="v4.2.0" w:hint="eastAsia"/>
          <w:lang w:eastAsia="zh-CN"/>
        </w:rPr>
        <w:t>to NR SAN cell</w:t>
      </w:r>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38CFF940"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58EE7442" w14:textId="34423059" w:rsidR="003511CB" w:rsidRPr="0024131D" w:rsidRDefault="003511CB" w:rsidP="00351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 xml:space="preserve">cell assuming the target cell is not already known when </w:t>
      </w:r>
      <w:r w:rsidRPr="0024131D">
        <w:rPr>
          <w:rFonts w:cs="v4.2.0"/>
        </w:rPr>
        <w:t>UE starts synchronizing with target satellite</w:t>
      </w:r>
      <w:r w:rsidRPr="0024131D">
        <w:t>. If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31A2421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495775">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495775">
        <w:rPr>
          <w:i/>
        </w:rPr>
        <w:t>ssb-TimeOffset</w:t>
      </w:r>
      <w:r w:rsidR="00C96ECA" w:rsidRPr="00B44CA0">
        <w:t xml:space="preserve"> </w:t>
      </w:r>
      <w:r w:rsidRPr="0024131D">
        <w:t xml:space="preserve">and the difference between propagation delay of the serving satellite and the target satellite counted from the </w:t>
      </w:r>
      <w:r w:rsidR="00C96ECA" w:rsidRPr="00495775">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A8BAF51" w14:textId="77777777" w:rsidR="003511CB" w:rsidRPr="0024131D" w:rsidRDefault="003511CB" w:rsidP="003511CB">
      <w:pPr>
        <w:rPr>
          <w:rFonts w:cs="v4.2.0"/>
          <w:lang w:eastAsia="zh-CN"/>
        </w:rPr>
      </w:pPr>
      <w:r w:rsidRPr="0024131D">
        <w:rPr>
          <w:rFonts w:cs="v4.2.0"/>
        </w:rPr>
        <w:t xml:space="preserve">When intra-frequency soft switch </w:t>
      </w:r>
      <w:r w:rsidRPr="0024131D">
        <w:rPr>
          <w:rFonts w:cs="v4.2.0"/>
          <w:lang w:eastAsia="zh-CN"/>
        </w:rPr>
        <w:t>to NR SAN cell</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7807A554" w14:textId="6A1FCFEE" w:rsidR="003511CB" w:rsidRPr="0024131D" w:rsidRDefault="003511CB" w:rsidP="003511CB">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sidRPr="0024131D">
        <w:t>cell assuming the target cell is not already known when the handover command is received by the UE. If the target cell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585E80C0" w14:textId="6178D0C6" w:rsidR="003511CB" w:rsidRPr="0024131D" w:rsidRDefault="003511CB" w:rsidP="003511CB">
      <w:pPr>
        <w:pStyle w:val="B10"/>
      </w:pPr>
      <w:r w:rsidRPr="0024131D">
        <w:rPr>
          <w:lang w:eastAsia="zh-CN"/>
        </w:rPr>
        <w:t>-</w:t>
      </w:r>
      <w:r w:rsidRPr="0024131D">
        <w:tab/>
        <w:t>T</w:t>
      </w:r>
      <w:r w:rsidRPr="0024131D">
        <w:rPr>
          <w:vertAlign w:val="subscript"/>
        </w:rPr>
        <w:t>∆</w:t>
      </w:r>
      <w:r w:rsidRPr="0024131D">
        <w:t xml:space="preserve"> is same as the one defined in section 6.1C.2.2.2.1.</w:t>
      </w:r>
    </w:p>
    <w:p w14:paraId="3C7E1BB1" w14:textId="38F78953" w:rsidR="003511CB" w:rsidRPr="0024131D" w:rsidRDefault="001968F0" w:rsidP="003511CB">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4CF93C40" w14:textId="77777777" w:rsidR="003511CB" w:rsidRPr="0024131D" w:rsidRDefault="003511CB" w:rsidP="003511CB">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6.1C.2.2.2.1</w:t>
      </w:r>
      <w:r w:rsidRPr="0024131D">
        <w:rPr>
          <w:lang w:eastAsia="zh-CN"/>
        </w:rPr>
        <w:t>.</w:t>
      </w:r>
    </w:p>
    <w:p w14:paraId="4FB61AC9" w14:textId="4FDD054C" w:rsidR="003511CB" w:rsidRPr="0024131D" w:rsidRDefault="001968F0" w:rsidP="001968F0">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6D21048E"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703E7D7D" w14:textId="3D2D6242" w:rsidR="00E17DC3" w:rsidRPr="0024131D" w:rsidRDefault="004A6040" w:rsidP="004A6040">
      <w:pPr>
        <w:pStyle w:val="B2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N*T</w:t>
      </w:r>
      <w:r w:rsidRPr="0024131D">
        <w:rPr>
          <w:vertAlign w:val="subscript"/>
        </w:rPr>
        <w:t>rs</w:t>
      </w:r>
      <w:r w:rsidRPr="0024131D" w:rsidDel="000446A6">
        <w:t xml:space="preserve"> </w:t>
      </w:r>
      <w:r w:rsidRPr="0024131D">
        <w:t>ms, where N = 8</w:t>
      </w:r>
      <w:r w:rsidRPr="0024131D">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34E25FB5" w14:textId="162B8D50" w:rsidR="00E17DC3" w:rsidRPr="0024131D" w:rsidRDefault="00D26D67" w:rsidP="00E17DC3">
      <w:pPr>
        <w:pStyle w:val="B10"/>
        <w:ind w:left="852" w:firstLine="0"/>
      </w:pPr>
      <w:r w:rsidRPr="0024131D">
        <w:t>Otherwise, the target cell is an unknown inter-frequency cell. In this case, if the target cell Es/Iot</w:t>
      </w:r>
      <w:r w:rsidRPr="0024131D">
        <w:rPr>
          <w:rFonts w:hint="eastAsia"/>
        </w:rPr>
        <w:t>≥</w:t>
      </w:r>
      <w:r w:rsidRPr="0024131D">
        <w:t>-2 dB, then T</w:t>
      </w:r>
      <w:r w:rsidRPr="0024131D">
        <w:rPr>
          <w:vertAlign w:val="subscript"/>
        </w:rPr>
        <w:t>search</w:t>
      </w:r>
      <w:r w:rsidRPr="0024131D">
        <w:t xml:space="preserve"> = 3*N* T</w:t>
      </w:r>
      <w:r w:rsidRPr="0024131D">
        <w:rPr>
          <w:vertAlign w:val="subscript"/>
        </w:rPr>
        <w:t>rs</w:t>
      </w:r>
      <w:r w:rsidRPr="0024131D">
        <w:t xml:space="preserve"> ms.</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26B8B486"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060AD81"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495775" w:rsidRDefault="00C72428" w:rsidP="00495775">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16F232C0"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CBEF1FF"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sidR="004B21A8">
        <w:rPr>
          <w:vertAlign w:val="subscript"/>
          <w:lang w:val="en-US"/>
        </w:rPr>
        <w:t>E</w:t>
      </w:r>
      <w:r>
        <w:rPr>
          <w:vertAlign w:val="subscript"/>
          <w:lang w:val="en-US"/>
        </w:rPr>
        <w:t>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6491C0D2"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4DF79432"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sidR="004B21A8">
        <w:rPr>
          <w:vertAlign w:val="subscript"/>
          <w:lang w:val="en-US"/>
        </w:rPr>
        <w:t>E</w:t>
      </w:r>
      <w:r>
        <w:rPr>
          <w:vertAlign w:val="subscript"/>
          <w:lang w:val="en-US"/>
        </w:rPr>
        <w:t>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47B6E3E5" w14:textId="6F28E3E5" w:rsidR="00B4741B" w:rsidRPr="0024131D" w:rsidRDefault="00B4741B" w:rsidP="00125AB5">
      <w:pPr>
        <w:rPr>
          <w:lang w:eastAsia="zh-CN"/>
        </w:rPr>
      </w:pPr>
      <w:r w:rsidRPr="0024131D">
        <w:rPr>
          <w:lang w:eastAsia="zh-CN"/>
        </w:rPr>
        <w:t>This clause contains requirements on the UE regarding RRC connection re-establishment procedure. RRC connection re-establishment is initiated when a UE in RRC_CONNECTED state</w:t>
      </w:r>
      <w:r w:rsidR="008D754E" w:rsidRPr="0024131D">
        <w:rPr>
          <w:lang w:eastAsia="zh-CN"/>
        </w:rPr>
        <w:t xml:space="preserve"> on the carrier without CCA or on the carrier with CCA </w:t>
      </w:r>
      <w:r w:rsidRPr="0024131D">
        <w:rPr>
          <w:lang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24131D" w:rsidRDefault="00B4741B" w:rsidP="00125AB5">
      <w:pPr>
        <w:rPr>
          <w:lang w:eastAsia="zh-CN"/>
        </w:rPr>
      </w:pPr>
      <w:r w:rsidRPr="0024131D">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F07486"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F07486"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625412">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625412">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625412">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625412">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625412">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625412">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625412">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625412">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625412">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625412">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625412">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625412">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625412">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625412">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625412">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625412">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625412">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625412">
            <w:pPr>
              <w:pStyle w:val="TAH"/>
              <w:rPr>
                <w:lang w:eastAsia="ko-KR"/>
              </w:rPr>
            </w:pPr>
          </w:p>
        </w:tc>
        <w:tc>
          <w:tcPr>
            <w:tcW w:w="1701" w:type="dxa"/>
            <w:tcBorders>
              <w:top w:val="nil"/>
            </w:tcBorders>
            <w:shd w:val="clear" w:color="auto" w:fill="auto"/>
          </w:tcPr>
          <w:p w14:paraId="4C5224DC" w14:textId="77777777" w:rsidR="000433CC" w:rsidRPr="0024131D" w:rsidRDefault="000433CC" w:rsidP="00625412">
            <w:pPr>
              <w:pStyle w:val="TAH"/>
              <w:rPr>
                <w:lang w:eastAsia="ko-KR"/>
              </w:rPr>
            </w:pPr>
          </w:p>
        </w:tc>
        <w:tc>
          <w:tcPr>
            <w:tcW w:w="2835" w:type="dxa"/>
            <w:shd w:val="clear" w:color="auto" w:fill="auto"/>
          </w:tcPr>
          <w:p w14:paraId="065CE085" w14:textId="469CEA3B" w:rsidR="000433CC" w:rsidRPr="0024131D" w:rsidRDefault="000433CC" w:rsidP="00625412">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625412">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625412">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625412">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625412">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625412">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625412">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625412">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625412">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625412">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625412">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625412">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625412">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625412">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625412">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3305AC">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3305AC">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3305AC">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3305AC">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3305AC">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3305AC">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3305AC">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3305AC">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3305AC">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3305AC">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3305AC">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3305AC">
            <w:pPr>
              <w:pStyle w:val="TAC"/>
              <w:rPr>
                <w:rFonts w:cs="Arial"/>
                <w:lang w:eastAsia="ko-KR"/>
              </w:rPr>
            </w:pPr>
          </w:p>
        </w:tc>
        <w:tc>
          <w:tcPr>
            <w:tcW w:w="1837" w:type="dxa"/>
            <w:shd w:val="clear" w:color="auto" w:fill="auto"/>
          </w:tcPr>
          <w:p w14:paraId="67D1476D" w14:textId="77777777" w:rsidR="00EA5AFC" w:rsidRPr="0024131D" w:rsidRDefault="00EA5AFC" w:rsidP="003305AC">
            <w:pPr>
              <w:pStyle w:val="TAC"/>
              <w:rPr>
                <w:lang w:eastAsia="ko-KR"/>
              </w:rPr>
            </w:pPr>
          </w:p>
        </w:tc>
        <w:tc>
          <w:tcPr>
            <w:tcW w:w="2801" w:type="dxa"/>
            <w:shd w:val="clear" w:color="auto" w:fill="auto"/>
          </w:tcPr>
          <w:p w14:paraId="62AE1F60" w14:textId="77777777" w:rsidR="00EA5AFC" w:rsidRPr="0024131D" w:rsidRDefault="00EA5AFC" w:rsidP="003305AC">
            <w:pPr>
              <w:pStyle w:val="TAC"/>
              <w:rPr>
                <w:lang w:eastAsia="zh-CN"/>
              </w:rPr>
            </w:pPr>
          </w:p>
        </w:tc>
        <w:tc>
          <w:tcPr>
            <w:tcW w:w="3375" w:type="dxa"/>
            <w:shd w:val="clear" w:color="auto" w:fill="auto"/>
          </w:tcPr>
          <w:p w14:paraId="4CF68C9A" w14:textId="77777777" w:rsidR="00EA5AFC" w:rsidRPr="0024131D" w:rsidRDefault="00EA5AFC" w:rsidP="003305AC">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F07486"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6F1378">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6F1378">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6F1378">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6F1378">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6F1378">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6F1378">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6F1378">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6F1378">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6F1378">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6F1378">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6F1378">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6F1378">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6F1378">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6F1378">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6F1378">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6F1378">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6F1378">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6F1378">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6F1378">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6F1378">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6F1378">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6F1378">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6F1378">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6F1378">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6F1378">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6F1378">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6F1378">
            <w:pPr>
              <w:pStyle w:val="TAH"/>
              <w:rPr>
                <w:lang w:eastAsia="ko-KR"/>
              </w:rPr>
            </w:pPr>
          </w:p>
        </w:tc>
        <w:tc>
          <w:tcPr>
            <w:tcW w:w="1701" w:type="dxa"/>
            <w:tcBorders>
              <w:top w:val="nil"/>
            </w:tcBorders>
            <w:shd w:val="clear" w:color="auto" w:fill="auto"/>
          </w:tcPr>
          <w:p w14:paraId="63A568B2" w14:textId="7C5331BA" w:rsidR="00132B62" w:rsidRPr="0024131D" w:rsidRDefault="00132B62" w:rsidP="006F1378">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6F1378">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6F1378">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6F1378">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6F1378">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6F1378">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6F1378">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6F1378">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6F1378">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6F1378">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6F1378">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62D0B">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62D0B">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62D0B">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62D0B">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62D0B">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62D0B">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62D0B">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62D0B">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62D0B">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62D0B">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62D0B">
            <w:pPr>
              <w:pStyle w:val="TAH"/>
              <w:rPr>
                <w:lang w:eastAsia="ko-KR"/>
              </w:rPr>
            </w:pPr>
          </w:p>
        </w:tc>
        <w:tc>
          <w:tcPr>
            <w:tcW w:w="1701" w:type="dxa"/>
            <w:tcBorders>
              <w:top w:val="nil"/>
            </w:tcBorders>
            <w:shd w:val="clear" w:color="auto" w:fill="auto"/>
          </w:tcPr>
          <w:p w14:paraId="4A743C3D" w14:textId="77777777" w:rsidR="00A225D1" w:rsidRPr="0024131D" w:rsidRDefault="00A225D1" w:rsidP="00162D0B">
            <w:pPr>
              <w:pStyle w:val="TAH"/>
              <w:rPr>
                <w:lang w:eastAsia="ko-KR"/>
              </w:rPr>
            </w:pPr>
          </w:p>
        </w:tc>
        <w:tc>
          <w:tcPr>
            <w:tcW w:w="2835" w:type="dxa"/>
            <w:shd w:val="clear" w:color="auto" w:fill="auto"/>
          </w:tcPr>
          <w:p w14:paraId="6837C40A" w14:textId="04B8FD76" w:rsidR="00A225D1" w:rsidRPr="0024131D" w:rsidRDefault="00A225D1" w:rsidP="00162D0B">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62D0B">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62D0B">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62D0B">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62D0B">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62D0B">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62D0B">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62D0B">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62D0B">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27" w:name="OLE_LINK5"/>
      <w:r w:rsidRPr="0024131D">
        <w:rPr>
          <w:lang w:eastAsia="zh-CN"/>
        </w:rPr>
        <w:t>6.2.2.2.2</w:t>
      </w:r>
      <w:r w:rsidRPr="0024131D">
        <w:rPr>
          <w:lang w:eastAsia="zh-CN"/>
        </w:rPr>
        <w:tab/>
        <w:t>Non-Contention based random access</w:t>
      </w:r>
    </w:p>
    <w:bookmarkEnd w:id="27"/>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t>6.2.2C</w:t>
      </w:r>
      <w:r w:rsidRPr="0024131D">
        <w:tab/>
        <w:t>PDCCH ordered Random Access for LTM</w:t>
      </w:r>
    </w:p>
    <w:p w14:paraId="0A534066" w14:textId="77777777" w:rsidR="00AC7230" w:rsidRPr="0024131D" w:rsidRDefault="00AC7230" w:rsidP="00AC7230">
      <w:pPr>
        <w:pStyle w:val="Heading4"/>
      </w:pPr>
      <w:r w:rsidRPr="0024131D">
        <w:t>6.2.2C</w:t>
      </w:r>
      <w:bookmarkStart w:id="28" w:name="OLE_LINK59"/>
      <w:bookmarkStart w:id="29" w:name="OLE_LINK60"/>
      <w:r w:rsidRPr="0024131D">
        <w:t>.</w:t>
      </w:r>
      <w:bookmarkEnd w:id="28"/>
      <w:bookmarkEnd w:id="29"/>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625412">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625412">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625412">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625412">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625412">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625412">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625412">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625412">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62D0B">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62D0B">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62D0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62D0B">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62D0B">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F07486"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F07486"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07D34C3"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FR1,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7777777"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FR1,</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77777777" w:rsidR="00064C2A" w:rsidRPr="0024131D" w:rsidRDefault="00064C2A" w:rsidP="00064C2A">
      <w:r w:rsidRPr="0024131D">
        <w:t>In the requirement defined in the below tables, the target FR1 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BD16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BD16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BD16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77777777" w:rsidR="00320004" w:rsidRPr="0024131D" w:rsidRDefault="00320004" w:rsidP="00320004">
            <w:pPr>
              <w:pStyle w:val="TAC"/>
              <w:rPr>
                <w:lang w:eastAsia="ko-KR"/>
              </w:rPr>
            </w:pPr>
            <w:r w:rsidRPr="0024131D">
              <w:rPr>
                <w:lang w:eastAsia="ko-KR"/>
              </w:rPr>
              <w:t>FR1</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BD16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BD16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BD16C7">
            <w:pPr>
              <w:pStyle w:val="TAH"/>
              <w:rPr>
                <w:lang w:eastAsia="ko-KR"/>
              </w:rPr>
            </w:pPr>
          </w:p>
        </w:tc>
        <w:tc>
          <w:tcPr>
            <w:tcW w:w="1701" w:type="dxa"/>
            <w:tcBorders>
              <w:top w:val="nil"/>
            </w:tcBorders>
            <w:shd w:val="clear" w:color="auto" w:fill="auto"/>
          </w:tcPr>
          <w:p w14:paraId="5081B195" w14:textId="77777777" w:rsidR="00887846" w:rsidRPr="0024131D" w:rsidRDefault="00887846" w:rsidP="00BD16C7">
            <w:pPr>
              <w:pStyle w:val="TAH"/>
              <w:rPr>
                <w:lang w:eastAsia="ko-KR"/>
              </w:rPr>
            </w:pPr>
          </w:p>
        </w:tc>
        <w:tc>
          <w:tcPr>
            <w:tcW w:w="2835" w:type="dxa"/>
            <w:shd w:val="clear" w:color="auto" w:fill="auto"/>
          </w:tcPr>
          <w:p w14:paraId="1A8681B7" w14:textId="7C82EF7B" w:rsidR="00887846" w:rsidRPr="0024131D" w:rsidRDefault="00887846" w:rsidP="00BD16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BD16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1E6D96D5" w14:textId="77777777" w:rsidTr="00AA4B0D">
        <w:trPr>
          <w:jc w:val="center"/>
        </w:trPr>
        <w:tc>
          <w:tcPr>
            <w:tcW w:w="1696" w:type="dxa"/>
          </w:tcPr>
          <w:p w14:paraId="0E1B94B2" w14:textId="49AC973E" w:rsidR="00320004" w:rsidRPr="0024131D" w:rsidRDefault="00320004" w:rsidP="00320004">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3243260"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2EAD722E" w14:textId="5AA20019"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6</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320004" w:rsidRPr="0024131D" w:rsidRDefault="00320004" w:rsidP="00320004">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13</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00AA4B0D">
              <w:rPr>
                <w:vertAlign w:val="subscript"/>
                <w:lang w:eastAsia="zh-CN"/>
              </w:rPr>
              <w:t xml:space="preserve"> </w:t>
            </w:r>
            <w:r w:rsidRPr="0024131D">
              <w:rPr>
                <w:vertAlign w:val="subscript"/>
                <w:lang w:eastAsia="zh-CN"/>
              </w:rPr>
              <w:t>i</w:t>
            </w:r>
            <w:r w:rsidRPr="0024131D">
              <w:rPr>
                <w:lang w:eastAsia="zh-CN"/>
              </w:rPr>
              <w:t>)</w:t>
            </w:r>
          </w:p>
        </w:tc>
      </w:tr>
      <w:tr w:rsidR="00320004" w:rsidRPr="0024131D" w14:paraId="37BA6CCE" w14:textId="77777777" w:rsidTr="00AA4B0D">
        <w:trPr>
          <w:jc w:val="center"/>
        </w:trPr>
        <w:tc>
          <w:tcPr>
            <w:tcW w:w="1696" w:type="dxa"/>
          </w:tcPr>
          <w:p w14:paraId="6D402432" w14:textId="0B1F0BBB" w:rsidR="00320004" w:rsidRPr="0024131D" w:rsidRDefault="00320004" w:rsidP="00320004">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50B9828E" w14:textId="77777777" w:rsidR="00320004" w:rsidRPr="0024131D" w:rsidRDefault="00320004" w:rsidP="00320004">
            <w:pPr>
              <w:pStyle w:val="TAL"/>
              <w:rPr>
                <w:lang w:eastAsia="ko-KR"/>
              </w:rPr>
            </w:pPr>
            <w:r w:rsidRPr="0024131D">
              <w:rPr>
                <w:lang w:eastAsia="ko-KR"/>
              </w:rPr>
              <w:t>FR1</w:t>
            </w:r>
          </w:p>
        </w:tc>
        <w:tc>
          <w:tcPr>
            <w:tcW w:w="2835" w:type="dxa"/>
            <w:shd w:val="clear" w:color="auto" w:fill="auto"/>
          </w:tcPr>
          <w:p w14:paraId="77D26D1B" w14:textId="77777777" w:rsidR="00320004" w:rsidRPr="0024131D" w:rsidRDefault="00320004" w:rsidP="00320004">
            <w:pPr>
              <w:pStyle w:val="TAC"/>
              <w:rPr>
                <w:lang w:eastAsia="zh-CN"/>
              </w:rPr>
            </w:pPr>
            <w:r w:rsidRPr="0024131D">
              <w:rPr>
                <w:lang w:eastAsia="zh-CN"/>
              </w:rPr>
              <w:t>N/A</w:t>
            </w:r>
          </w:p>
        </w:tc>
        <w:tc>
          <w:tcPr>
            <w:tcW w:w="3411" w:type="dxa"/>
            <w:shd w:val="clear" w:color="auto" w:fill="auto"/>
          </w:tcPr>
          <w:p w14:paraId="5EB097BF" w14:textId="7EC745F1"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08BDBF12" w:rsidR="00064C2A" w:rsidRPr="0024131D" w:rsidRDefault="00064C2A" w:rsidP="00064C2A">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5DF54822" w14:textId="77777777" w:rsidR="00064C2A" w:rsidRPr="0024131D" w:rsidRDefault="00064C2A" w:rsidP="00225AA6">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w:t>
      </w:r>
      <w:r w:rsidRPr="0024131D"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BD16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BD16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77777777" w:rsidR="00C238D6" w:rsidRPr="0024131D" w:rsidRDefault="00C238D6" w:rsidP="00BD16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BD16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BD16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BD16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.1</w:t>
      </w:r>
      <w:r w:rsidRPr="0024131D">
        <w:rPr>
          <w:lang w:eastAsia="ko-KR"/>
        </w:rPr>
        <w:tab/>
        <w:t>SA: RRC Re-establishment</w:t>
      </w:r>
    </w:p>
    <w:p w14:paraId="56AEED5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.1.1</w:t>
      </w:r>
      <w:r w:rsidRPr="0024131D">
        <w:rPr>
          <w:lang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F07486"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F07486"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FB3E3D">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FB3E3D">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FB3E3D">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FB3E3D">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FB3E3D">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34F84348"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FB3E3D">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FB3E3D">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FB3E3D">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FB3E3D">
            <w:pPr>
              <w:pStyle w:val="TAH"/>
              <w:rPr>
                <w:lang w:eastAsia="ko-KR"/>
              </w:rPr>
            </w:pPr>
          </w:p>
        </w:tc>
        <w:tc>
          <w:tcPr>
            <w:tcW w:w="1701" w:type="dxa"/>
            <w:tcBorders>
              <w:top w:val="nil"/>
            </w:tcBorders>
            <w:shd w:val="clear" w:color="auto" w:fill="auto"/>
          </w:tcPr>
          <w:p w14:paraId="559E8E2D" w14:textId="77777777" w:rsidR="00011FE7" w:rsidRPr="0024131D" w:rsidRDefault="00011FE7" w:rsidP="00FB3E3D">
            <w:pPr>
              <w:pStyle w:val="TAH"/>
              <w:rPr>
                <w:lang w:eastAsia="ko-KR"/>
              </w:rPr>
            </w:pPr>
          </w:p>
        </w:tc>
        <w:tc>
          <w:tcPr>
            <w:tcW w:w="2835" w:type="dxa"/>
            <w:shd w:val="clear" w:color="auto" w:fill="auto"/>
          </w:tcPr>
          <w:p w14:paraId="3EC1305C" w14:textId="04B2EEA3" w:rsidR="00011FE7" w:rsidRPr="0024131D" w:rsidRDefault="00011FE7" w:rsidP="00FB3E3D">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FB3E3D">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FB3E3D">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FB3E3D">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FB3E3D">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FB3E3D">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FB3E3D">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FB3E3D">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FB3E3D">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3DA15D97"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0DF3AB6"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495775">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A66945">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A66945">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067A6772"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2EDC17BC"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30" w:name="_Hlk172883418"/>
      <w:r w:rsidR="00516E16" w:rsidRPr="00707D91">
        <w:rPr>
          <w:rFonts w:eastAsia="Malgun Gothic"/>
          <w:i/>
          <w:iCs/>
          <w:lang w:eastAsia="en-GB"/>
        </w:rPr>
        <w:t>maxNumberConfigs-r18</w:t>
      </w:r>
      <w:bookmarkEnd w:id="30"/>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7B65B947"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40C0C8C4" w:rsidR="00DB0BD1" w:rsidRDefault="00DB0BD1" w:rsidP="00495775">
      <w:pPr>
        <w:pStyle w:val="NO"/>
        <w:ind w:left="1702" w:firstLine="0"/>
        <w:rPr>
          <w:rFonts w:eastAsia="Malgun Gothic"/>
        </w:rPr>
      </w:pPr>
      <w:r w:rsidRPr="00221BCF">
        <w:rPr>
          <w:rFonts w:eastAsia="Malgun Gothic"/>
        </w:rPr>
        <w:t>NOTE:</w:t>
      </w:r>
      <w:r w:rsidR="00090EAE">
        <w:rPr>
          <w:rFonts w:eastAsia="Malgun Gothic"/>
        </w:rPr>
        <w:tab/>
      </w:r>
      <w:r w:rsidRPr="00221BCF">
        <w:rPr>
          <w:rFonts w:eastAsia="Malgun Gothic"/>
        </w:rPr>
        <w:t>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11F6131C"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7979D447"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323D396"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549D37F"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on target cell after UE receives LTM cell switch command.</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F07486"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47C99">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47C99">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47C99">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47C99">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47C99">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47C99">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47C99">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47C99">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47C99">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47C99">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47C99">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47C99">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47C99">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47C99">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47C99">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47C99">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47C99">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47C99">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47C99">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47C99">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47C99">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47C99">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47C99">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47C99">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47C99">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47C99">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47C99">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47C99">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47C99">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47C99">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47C99">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BF0221">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F07486"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BF0221">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BF0221">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BF0221">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BF0221">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BF0221">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CE4233">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CE4233">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CE4233">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CE4233">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CE4233">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CE4233">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CE4233">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CE4233">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CE4233">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CE4233">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CE4233">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CE4233">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CE4233">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CE4233">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CE4233">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CE4233">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CE4233">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CE4233">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CE4233">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CE4233">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CE4233">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CE4233">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CE4233">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F07486"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F07486"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0A5666">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0A5666">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0A5666">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0A5666">
            <w:pPr>
              <w:pStyle w:val="TAC"/>
            </w:pPr>
            <w:r w:rsidRPr="0024131D">
              <w:t>1</w:t>
            </w:r>
          </w:p>
        </w:tc>
        <w:tc>
          <w:tcPr>
            <w:tcW w:w="1408" w:type="pct"/>
            <w:tcBorders>
              <w:bottom w:val="nil"/>
            </w:tcBorders>
            <w:vAlign w:val="center"/>
          </w:tcPr>
          <w:p w14:paraId="5229B850" w14:textId="77777777" w:rsidR="0035077F" w:rsidRPr="0024131D" w:rsidRDefault="0035077F" w:rsidP="000A5666">
            <w:pPr>
              <w:pStyle w:val="TAC"/>
            </w:pPr>
            <w:r w:rsidRPr="0024131D">
              <w:t>15</w:t>
            </w:r>
          </w:p>
        </w:tc>
        <w:tc>
          <w:tcPr>
            <w:tcW w:w="1502" w:type="pct"/>
          </w:tcPr>
          <w:p w14:paraId="2590AF5A" w14:textId="77777777" w:rsidR="0035077F" w:rsidRPr="0024131D" w:rsidRDefault="0035077F" w:rsidP="000A5666">
            <w:pPr>
              <w:pStyle w:val="TAC"/>
            </w:pPr>
            <w:r w:rsidRPr="0024131D">
              <w:t>15</w:t>
            </w:r>
          </w:p>
        </w:tc>
        <w:tc>
          <w:tcPr>
            <w:tcW w:w="1059" w:type="pct"/>
          </w:tcPr>
          <w:p w14:paraId="3AA3E4D1" w14:textId="77777777" w:rsidR="0035077F" w:rsidRPr="0024131D" w:rsidRDefault="0035077F" w:rsidP="000A5666">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0A5666">
            <w:pPr>
              <w:pStyle w:val="TAC"/>
            </w:pPr>
          </w:p>
        </w:tc>
        <w:tc>
          <w:tcPr>
            <w:tcW w:w="1408" w:type="pct"/>
            <w:tcBorders>
              <w:top w:val="nil"/>
              <w:bottom w:val="nil"/>
            </w:tcBorders>
            <w:vAlign w:val="center"/>
          </w:tcPr>
          <w:p w14:paraId="21F71681" w14:textId="77777777" w:rsidR="0035077F" w:rsidRPr="0024131D" w:rsidRDefault="0035077F" w:rsidP="000A5666">
            <w:pPr>
              <w:pStyle w:val="TAC"/>
            </w:pPr>
          </w:p>
        </w:tc>
        <w:tc>
          <w:tcPr>
            <w:tcW w:w="1502" w:type="pct"/>
          </w:tcPr>
          <w:p w14:paraId="1F27164D" w14:textId="77777777" w:rsidR="0035077F" w:rsidRPr="0024131D" w:rsidRDefault="0035077F" w:rsidP="000A5666">
            <w:pPr>
              <w:pStyle w:val="TAC"/>
            </w:pPr>
            <w:r w:rsidRPr="0024131D">
              <w:t>30</w:t>
            </w:r>
          </w:p>
        </w:tc>
        <w:tc>
          <w:tcPr>
            <w:tcW w:w="1059" w:type="pct"/>
          </w:tcPr>
          <w:p w14:paraId="398F4DBB" w14:textId="77777777" w:rsidR="0035077F" w:rsidRPr="0024131D" w:rsidRDefault="0035077F" w:rsidP="000A5666">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0A5666">
            <w:pPr>
              <w:pStyle w:val="TAC"/>
            </w:pPr>
          </w:p>
        </w:tc>
        <w:tc>
          <w:tcPr>
            <w:tcW w:w="1408" w:type="pct"/>
            <w:tcBorders>
              <w:top w:val="nil"/>
            </w:tcBorders>
            <w:vAlign w:val="center"/>
          </w:tcPr>
          <w:p w14:paraId="64F0AE52" w14:textId="77777777" w:rsidR="0035077F" w:rsidRPr="0024131D" w:rsidRDefault="0035077F" w:rsidP="000A5666">
            <w:pPr>
              <w:pStyle w:val="TAC"/>
            </w:pPr>
          </w:p>
        </w:tc>
        <w:tc>
          <w:tcPr>
            <w:tcW w:w="1502" w:type="pct"/>
          </w:tcPr>
          <w:p w14:paraId="005C62A0" w14:textId="77777777" w:rsidR="0035077F" w:rsidRPr="0024131D" w:rsidRDefault="0035077F" w:rsidP="000A5666">
            <w:pPr>
              <w:pStyle w:val="TAC"/>
            </w:pPr>
            <w:r w:rsidRPr="0024131D">
              <w:t>60</w:t>
            </w:r>
          </w:p>
        </w:tc>
        <w:tc>
          <w:tcPr>
            <w:tcW w:w="1059" w:type="pct"/>
          </w:tcPr>
          <w:p w14:paraId="734037A3" w14:textId="77777777" w:rsidR="0035077F" w:rsidRPr="0024131D" w:rsidRDefault="0035077F" w:rsidP="000A5666">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0A5666">
            <w:pPr>
              <w:pStyle w:val="TAC"/>
            </w:pPr>
          </w:p>
        </w:tc>
        <w:tc>
          <w:tcPr>
            <w:tcW w:w="1408" w:type="pct"/>
            <w:tcBorders>
              <w:bottom w:val="nil"/>
            </w:tcBorders>
            <w:vAlign w:val="center"/>
          </w:tcPr>
          <w:p w14:paraId="4DF8FD76" w14:textId="77777777" w:rsidR="0035077F" w:rsidRPr="0024131D" w:rsidRDefault="0035077F" w:rsidP="000A5666">
            <w:pPr>
              <w:pStyle w:val="TAC"/>
            </w:pPr>
            <w:r w:rsidRPr="0024131D">
              <w:t>30</w:t>
            </w:r>
          </w:p>
        </w:tc>
        <w:tc>
          <w:tcPr>
            <w:tcW w:w="1502" w:type="pct"/>
          </w:tcPr>
          <w:p w14:paraId="64206843" w14:textId="77777777" w:rsidR="0035077F" w:rsidRPr="0024131D" w:rsidRDefault="0035077F" w:rsidP="000A5666">
            <w:pPr>
              <w:pStyle w:val="TAC"/>
            </w:pPr>
            <w:r w:rsidRPr="0024131D">
              <w:t>15</w:t>
            </w:r>
          </w:p>
        </w:tc>
        <w:tc>
          <w:tcPr>
            <w:tcW w:w="1059" w:type="pct"/>
          </w:tcPr>
          <w:p w14:paraId="4A4CCEB8" w14:textId="77777777" w:rsidR="0035077F" w:rsidRPr="0024131D" w:rsidRDefault="0035077F" w:rsidP="000A5666">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0A5666">
            <w:pPr>
              <w:pStyle w:val="TAC"/>
            </w:pPr>
          </w:p>
        </w:tc>
        <w:tc>
          <w:tcPr>
            <w:tcW w:w="1408" w:type="pct"/>
            <w:tcBorders>
              <w:top w:val="nil"/>
              <w:bottom w:val="nil"/>
            </w:tcBorders>
            <w:vAlign w:val="center"/>
          </w:tcPr>
          <w:p w14:paraId="3286F620" w14:textId="77777777" w:rsidR="0035077F" w:rsidRPr="0024131D" w:rsidRDefault="0035077F" w:rsidP="000A5666">
            <w:pPr>
              <w:pStyle w:val="TAC"/>
            </w:pPr>
          </w:p>
        </w:tc>
        <w:tc>
          <w:tcPr>
            <w:tcW w:w="1502" w:type="pct"/>
          </w:tcPr>
          <w:p w14:paraId="7E9CF719" w14:textId="77777777" w:rsidR="0035077F" w:rsidRPr="0024131D" w:rsidRDefault="0035077F" w:rsidP="000A5666">
            <w:pPr>
              <w:pStyle w:val="TAC"/>
            </w:pPr>
            <w:r w:rsidRPr="0024131D">
              <w:t>30</w:t>
            </w:r>
          </w:p>
        </w:tc>
        <w:tc>
          <w:tcPr>
            <w:tcW w:w="1059" w:type="pct"/>
          </w:tcPr>
          <w:p w14:paraId="66C0733D" w14:textId="77777777" w:rsidR="0035077F" w:rsidRPr="0024131D" w:rsidRDefault="0035077F" w:rsidP="000A5666">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0A5666">
            <w:pPr>
              <w:pStyle w:val="TAC"/>
            </w:pPr>
          </w:p>
        </w:tc>
        <w:tc>
          <w:tcPr>
            <w:tcW w:w="1408" w:type="pct"/>
            <w:tcBorders>
              <w:top w:val="nil"/>
              <w:bottom w:val="single" w:sz="4" w:space="0" w:color="auto"/>
            </w:tcBorders>
            <w:vAlign w:val="center"/>
          </w:tcPr>
          <w:p w14:paraId="25E49DDC" w14:textId="77777777" w:rsidR="0035077F" w:rsidRPr="0024131D" w:rsidRDefault="0035077F" w:rsidP="000A5666">
            <w:pPr>
              <w:pStyle w:val="TAC"/>
            </w:pPr>
          </w:p>
        </w:tc>
        <w:tc>
          <w:tcPr>
            <w:tcW w:w="1502" w:type="pct"/>
          </w:tcPr>
          <w:p w14:paraId="4E88CC73" w14:textId="77777777" w:rsidR="0035077F" w:rsidRPr="0024131D" w:rsidRDefault="0035077F" w:rsidP="000A5666">
            <w:pPr>
              <w:pStyle w:val="TAC"/>
            </w:pPr>
            <w:r w:rsidRPr="0024131D">
              <w:t>60</w:t>
            </w:r>
          </w:p>
        </w:tc>
        <w:tc>
          <w:tcPr>
            <w:tcW w:w="1059" w:type="pct"/>
          </w:tcPr>
          <w:p w14:paraId="71183536" w14:textId="77777777" w:rsidR="0035077F" w:rsidRPr="0024131D" w:rsidRDefault="0035077F" w:rsidP="000A5666">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0A5666">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0A5666">
            <w:pPr>
              <w:pStyle w:val="TAC"/>
            </w:pPr>
            <w:r w:rsidRPr="0024131D">
              <w:t>120</w:t>
            </w:r>
          </w:p>
        </w:tc>
        <w:tc>
          <w:tcPr>
            <w:tcW w:w="1502" w:type="pct"/>
          </w:tcPr>
          <w:p w14:paraId="1E80982F" w14:textId="77777777" w:rsidR="0035077F" w:rsidRPr="0024131D" w:rsidRDefault="0035077F" w:rsidP="000A5666">
            <w:pPr>
              <w:pStyle w:val="TAC"/>
            </w:pPr>
            <w:r w:rsidRPr="0024131D">
              <w:t>60</w:t>
            </w:r>
          </w:p>
        </w:tc>
        <w:tc>
          <w:tcPr>
            <w:tcW w:w="1059" w:type="pct"/>
          </w:tcPr>
          <w:p w14:paraId="465B1831" w14:textId="77777777" w:rsidR="0035077F" w:rsidRPr="0024131D" w:rsidRDefault="0035077F" w:rsidP="000A5666">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0A5666">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0A5666">
            <w:pPr>
              <w:pStyle w:val="TAC"/>
            </w:pPr>
          </w:p>
        </w:tc>
        <w:tc>
          <w:tcPr>
            <w:tcW w:w="1502" w:type="pct"/>
          </w:tcPr>
          <w:p w14:paraId="1A040F7E" w14:textId="77777777" w:rsidR="0035077F" w:rsidRPr="0024131D" w:rsidRDefault="0035077F" w:rsidP="000A5666">
            <w:pPr>
              <w:pStyle w:val="TAC"/>
            </w:pPr>
            <w:r w:rsidRPr="0024131D">
              <w:t>120</w:t>
            </w:r>
          </w:p>
        </w:tc>
        <w:tc>
          <w:tcPr>
            <w:tcW w:w="1059" w:type="pct"/>
          </w:tcPr>
          <w:p w14:paraId="28D31A89" w14:textId="77777777" w:rsidR="0035077F" w:rsidRPr="0024131D" w:rsidRDefault="0035077F" w:rsidP="000A5666">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0A5666">
            <w:pPr>
              <w:pStyle w:val="TAC"/>
            </w:pPr>
          </w:p>
        </w:tc>
        <w:tc>
          <w:tcPr>
            <w:tcW w:w="1408" w:type="pct"/>
            <w:tcBorders>
              <w:bottom w:val="nil"/>
            </w:tcBorders>
            <w:shd w:val="clear" w:color="auto" w:fill="auto"/>
            <w:vAlign w:val="center"/>
          </w:tcPr>
          <w:p w14:paraId="723AD653" w14:textId="77777777" w:rsidR="0035077F" w:rsidRPr="0024131D" w:rsidRDefault="0035077F" w:rsidP="000A5666">
            <w:pPr>
              <w:pStyle w:val="TAC"/>
            </w:pPr>
            <w:r w:rsidRPr="0024131D">
              <w:t>240</w:t>
            </w:r>
          </w:p>
        </w:tc>
        <w:tc>
          <w:tcPr>
            <w:tcW w:w="1502" w:type="pct"/>
          </w:tcPr>
          <w:p w14:paraId="563D10FB" w14:textId="77777777" w:rsidR="0035077F" w:rsidRPr="0024131D" w:rsidRDefault="0035077F" w:rsidP="000A5666">
            <w:pPr>
              <w:pStyle w:val="TAC"/>
            </w:pPr>
            <w:r w:rsidRPr="0024131D">
              <w:t>60</w:t>
            </w:r>
          </w:p>
        </w:tc>
        <w:tc>
          <w:tcPr>
            <w:tcW w:w="1059" w:type="pct"/>
          </w:tcPr>
          <w:p w14:paraId="7FC15D7F" w14:textId="77777777" w:rsidR="0035077F" w:rsidRPr="0024131D" w:rsidRDefault="0035077F" w:rsidP="000A5666">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0A5666">
            <w:pPr>
              <w:pStyle w:val="TAC"/>
            </w:pPr>
          </w:p>
        </w:tc>
        <w:tc>
          <w:tcPr>
            <w:tcW w:w="1408" w:type="pct"/>
            <w:tcBorders>
              <w:top w:val="nil"/>
            </w:tcBorders>
            <w:shd w:val="clear" w:color="auto" w:fill="auto"/>
          </w:tcPr>
          <w:p w14:paraId="03D60B4B" w14:textId="77777777" w:rsidR="0035077F" w:rsidRPr="0024131D" w:rsidRDefault="0035077F" w:rsidP="000A5666">
            <w:pPr>
              <w:pStyle w:val="TAC"/>
            </w:pPr>
          </w:p>
        </w:tc>
        <w:tc>
          <w:tcPr>
            <w:tcW w:w="1502" w:type="pct"/>
          </w:tcPr>
          <w:p w14:paraId="457BEB14" w14:textId="77777777" w:rsidR="0035077F" w:rsidRPr="0024131D" w:rsidRDefault="0035077F" w:rsidP="000A5666">
            <w:pPr>
              <w:pStyle w:val="TAC"/>
            </w:pPr>
            <w:r w:rsidRPr="0024131D">
              <w:t>120</w:t>
            </w:r>
          </w:p>
        </w:tc>
        <w:tc>
          <w:tcPr>
            <w:tcW w:w="1059" w:type="pct"/>
          </w:tcPr>
          <w:p w14:paraId="3DF625E6" w14:textId="77777777" w:rsidR="0035077F" w:rsidRPr="0024131D" w:rsidRDefault="0035077F" w:rsidP="000A5666">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0A5666">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24131D" w14:paraId="52108BE7" w14:textId="77777777" w:rsidTr="00442A4F">
        <w:trPr>
          <w:cantSplit/>
          <w:jc w:val="center"/>
        </w:trPr>
        <w:tc>
          <w:tcPr>
            <w:tcW w:w="3698" w:type="pct"/>
          </w:tcPr>
          <w:p w14:paraId="0A0F773E" w14:textId="7022C446" w:rsidR="0035077F" w:rsidRPr="0024131D" w:rsidRDefault="0035077F" w:rsidP="000A5666">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24131D" w:rsidRDefault="00F07486" w:rsidP="000A5666">
            <w:pPr>
              <w:pStyle w:val="TAH"/>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r>
                <m:rPr>
                  <m:sty m:val="bi"/>
                </m:rPr>
                <w:rPr>
                  <w:rFonts w:ascii="Cambria Math" w:hAnsi="Cambria Math"/>
                  <w:lang w:eastAsia="en-GB"/>
                </w:rPr>
                <m:t xml:space="preserve"> </m:t>
              </m:r>
            </m:oMath>
            <w:r w:rsidR="00995B75" w:rsidRPr="00FC2FA4">
              <w:rPr>
                <w:lang w:eastAsia="en-GB"/>
              </w:rPr>
              <w:t>(Unit: T</w:t>
            </w:r>
            <w:r w:rsidR="00995B75" w:rsidRPr="00FC2FA4">
              <w:rPr>
                <w:vertAlign w:val="subscript"/>
                <w:lang w:eastAsia="en-GB"/>
              </w:rPr>
              <w:t>C</w:t>
            </w:r>
            <w:r w:rsidR="00995B75" w:rsidRPr="00FC2FA4">
              <w:rPr>
                <w:lang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0A5666">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0A5666">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0A5666">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0A5666">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0A5666">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0A5666">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0A5666">
            <w:pPr>
              <w:pStyle w:val="TAL"/>
            </w:pPr>
            <w:r w:rsidRPr="0024131D">
              <w:t>FR2</w:t>
            </w:r>
          </w:p>
        </w:tc>
        <w:tc>
          <w:tcPr>
            <w:tcW w:w="1300" w:type="pct"/>
          </w:tcPr>
          <w:p w14:paraId="0ACAE885" w14:textId="77777777" w:rsidR="0035077F" w:rsidRPr="0024131D" w:rsidDel="00E06E79" w:rsidRDefault="0035077F" w:rsidP="000A5666">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0A5666">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0A5666">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0A5666">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0A5666">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0A5666">
            <w:pPr>
              <w:pStyle w:val="TAC"/>
            </w:pPr>
            <w:r w:rsidRPr="0024131D">
              <w:t>1</w:t>
            </w:r>
          </w:p>
        </w:tc>
        <w:tc>
          <w:tcPr>
            <w:tcW w:w="1514" w:type="pct"/>
          </w:tcPr>
          <w:p w14:paraId="6E273D8A" w14:textId="77777777" w:rsidR="0035077F" w:rsidRPr="0024131D" w:rsidRDefault="0035077F" w:rsidP="000A5666">
            <w:pPr>
              <w:pStyle w:val="TAC"/>
            </w:pPr>
            <w:r w:rsidRPr="0024131D">
              <w:t>15</w:t>
            </w:r>
          </w:p>
        </w:tc>
        <w:tc>
          <w:tcPr>
            <w:tcW w:w="1177" w:type="pct"/>
          </w:tcPr>
          <w:p w14:paraId="7270DBC1" w14:textId="77777777" w:rsidR="0035077F" w:rsidRPr="0024131D" w:rsidRDefault="0035077F" w:rsidP="000A5666">
            <w:pPr>
              <w:pStyle w:val="TAC"/>
            </w:pPr>
            <w:r w:rsidRPr="0024131D">
              <w:t>5.5*64*T</w:t>
            </w:r>
            <w:r w:rsidRPr="0024131D">
              <w:rPr>
                <w:vertAlign w:val="subscript"/>
              </w:rPr>
              <w:t>c</w:t>
            </w:r>
          </w:p>
        </w:tc>
        <w:tc>
          <w:tcPr>
            <w:tcW w:w="1178" w:type="pct"/>
          </w:tcPr>
          <w:p w14:paraId="6EAB686E" w14:textId="77777777" w:rsidR="0035077F" w:rsidRPr="0024131D" w:rsidRDefault="0035077F" w:rsidP="000A5666">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0A5666">
            <w:pPr>
              <w:pStyle w:val="TAC"/>
            </w:pPr>
          </w:p>
        </w:tc>
        <w:tc>
          <w:tcPr>
            <w:tcW w:w="1514" w:type="pct"/>
          </w:tcPr>
          <w:p w14:paraId="16CB42D9" w14:textId="77777777" w:rsidR="0035077F" w:rsidRPr="0024131D" w:rsidRDefault="0035077F" w:rsidP="000A5666">
            <w:pPr>
              <w:pStyle w:val="TAC"/>
            </w:pPr>
            <w:r w:rsidRPr="0024131D">
              <w:t>30</w:t>
            </w:r>
          </w:p>
        </w:tc>
        <w:tc>
          <w:tcPr>
            <w:tcW w:w="1177" w:type="pct"/>
          </w:tcPr>
          <w:p w14:paraId="0ED04BF0" w14:textId="77777777" w:rsidR="0035077F" w:rsidRPr="0024131D" w:rsidRDefault="0035077F" w:rsidP="000A5666">
            <w:pPr>
              <w:pStyle w:val="TAC"/>
            </w:pPr>
            <w:r w:rsidRPr="0024131D">
              <w:t>5.5*64*T</w:t>
            </w:r>
            <w:r w:rsidRPr="0024131D">
              <w:rPr>
                <w:vertAlign w:val="subscript"/>
              </w:rPr>
              <w:t>c</w:t>
            </w:r>
          </w:p>
        </w:tc>
        <w:tc>
          <w:tcPr>
            <w:tcW w:w="1178" w:type="pct"/>
          </w:tcPr>
          <w:p w14:paraId="67FDE624" w14:textId="77777777" w:rsidR="0035077F" w:rsidRPr="0024131D" w:rsidRDefault="0035077F" w:rsidP="000A5666">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0A5666">
            <w:pPr>
              <w:pStyle w:val="TAC"/>
            </w:pPr>
          </w:p>
        </w:tc>
        <w:tc>
          <w:tcPr>
            <w:tcW w:w="1514" w:type="pct"/>
          </w:tcPr>
          <w:p w14:paraId="30CAE264" w14:textId="77777777" w:rsidR="0035077F" w:rsidRPr="0024131D" w:rsidRDefault="0035077F" w:rsidP="000A5666">
            <w:pPr>
              <w:pStyle w:val="TAC"/>
            </w:pPr>
            <w:r w:rsidRPr="0024131D">
              <w:t>60</w:t>
            </w:r>
          </w:p>
        </w:tc>
        <w:tc>
          <w:tcPr>
            <w:tcW w:w="1177" w:type="pct"/>
          </w:tcPr>
          <w:p w14:paraId="725BEE24" w14:textId="77777777" w:rsidR="0035077F" w:rsidRPr="0024131D" w:rsidRDefault="0035077F" w:rsidP="000A5666">
            <w:pPr>
              <w:pStyle w:val="TAC"/>
            </w:pPr>
            <w:r w:rsidRPr="0024131D">
              <w:t>5.5*64*T</w:t>
            </w:r>
            <w:r w:rsidRPr="0024131D">
              <w:rPr>
                <w:vertAlign w:val="subscript"/>
              </w:rPr>
              <w:t>c</w:t>
            </w:r>
          </w:p>
        </w:tc>
        <w:tc>
          <w:tcPr>
            <w:tcW w:w="1178" w:type="pct"/>
          </w:tcPr>
          <w:p w14:paraId="4BCBD6C9" w14:textId="77777777" w:rsidR="0035077F" w:rsidRPr="0024131D" w:rsidRDefault="0035077F" w:rsidP="000A5666">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0A5666">
            <w:pPr>
              <w:pStyle w:val="TAC"/>
            </w:pPr>
            <w:r w:rsidRPr="0024131D">
              <w:t>2</w:t>
            </w:r>
          </w:p>
        </w:tc>
        <w:tc>
          <w:tcPr>
            <w:tcW w:w="1514" w:type="pct"/>
          </w:tcPr>
          <w:p w14:paraId="593461BB" w14:textId="77777777" w:rsidR="0035077F" w:rsidRPr="0024131D" w:rsidRDefault="0035077F" w:rsidP="000A5666">
            <w:pPr>
              <w:pStyle w:val="TAC"/>
            </w:pPr>
            <w:r w:rsidRPr="0024131D">
              <w:t>60</w:t>
            </w:r>
          </w:p>
        </w:tc>
        <w:tc>
          <w:tcPr>
            <w:tcW w:w="1177" w:type="pct"/>
          </w:tcPr>
          <w:p w14:paraId="4996228B" w14:textId="77777777" w:rsidR="0035077F" w:rsidRPr="0024131D" w:rsidRDefault="0035077F" w:rsidP="000A5666">
            <w:pPr>
              <w:pStyle w:val="TAC"/>
            </w:pPr>
            <w:r w:rsidRPr="0024131D">
              <w:t>2.5*64*T</w:t>
            </w:r>
            <w:r w:rsidRPr="0024131D">
              <w:rPr>
                <w:vertAlign w:val="subscript"/>
              </w:rPr>
              <w:t>c</w:t>
            </w:r>
          </w:p>
        </w:tc>
        <w:tc>
          <w:tcPr>
            <w:tcW w:w="1178" w:type="pct"/>
          </w:tcPr>
          <w:p w14:paraId="1FB7FFA5" w14:textId="77777777" w:rsidR="0035077F" w:rsidRPr="0024131D" w:rsidRDefault="0035077F" w:rsidP="000A5666">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0A5666">
            <w:pPr>
              <w:pStyle w:val="TAC"/>
            </w:pPr>
          </w:p>
        </w:tc>
        <w:tc>
          <w:tcPr>
            <w:tcW w:w="1514" w:type="pct"/>
          </w:tcPr>
          <w:p w14:paraId="23963DD6" w14:textId="77777777" w:rsidR="0035077F" w:rsidRPr="0024131D" w:rsidRDefault="0035077F" w:rsidP="000A5666">
            <w:pPr>
              <w:pStyle w:val="TAC"/>
            </w:pPr>
            <w:r w:rsidRPr="0024131D">
              <w:t>120</w:t>
            </w:r>
          </w:p>
        </w:tc>
        <w:tc>
          <w:tcPr>
            <w:tcW w:w="1177" w:type="pct"/>
          </w:tcPr>
          <w:p w14:paraId="55CEFFFA" w14:textId="77777777" w:rsidR="0035077F" w:rsidRPr="0024131D" w:rsidRDefault="0035077F" w:rsidP="000A5666">
            <w:pPr>
              <w:pStyle w:val="TAC"/>
            </w:pPr>
            <w:r w:rsidRPr="0024131D">
              <w:t>2.5*64*T</w:t>
            </w:r>
            <w:r w:rsidRPr="0024131D">
              <w:rPr>
                <w:vertAlign w:val="subscript"/>
              </w:rPr>
              <w:t>c</w:t>
            </w:r>
          </w:p>
        </w:tc>
        <w:tc>
          <w:tcPr>
            <w:tcW w:w="1178" w:type="pct"/>
          </w:tcPr>
          <w:p w14:paraId="013EED5F" w14:textId="77777777" w:rsidR="0035077F" w:rsidRPr="0024131D" w:rsidRDefault="0035077F" w:rsidP="000A5666">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0A5666">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F07486"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F07486"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F07486"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803F00">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803F00">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803F00">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803F00">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803F00">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803F00">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803F00">
            <w:pPr>
              <w:pStyle w:val="TAC"/>
              <w:rPr>
                <w:rFonts w:eastAsia="SimSun"/>
              </w:rPr>
            </w:pPr>
          </w:p>
        </w:tc>
        <w:tc>
          <w:tcPr>
            <w:tcW w:w="1408" w:type="pct"/>
            <w:vMerge/>
            <w:vAlign w:val="center"/>
          </w:tcPr>
          <w:p w14:paraId="2F498FD0" w14:textId="77777777" w:rsidR="00345BA9" w:rsidRPr="0024131D" w:rsidRDefault="00345BA9" w:rsidP="00803F00">
            <w:pPr>
              <w:pStyle w:val="TAC"/>
              <w:rPr>
                <w:rFonts w:eastAsia="SimSun"/>
              </w:rPr>
            </w:pPr>
          </w:p>
        </w:tc>
        <w:tc>
          <w:tcPr>
            <w:tcW w:w="1502" w:type="pct"/>
          </w:tcPr>
          <w:p w14:paraId="341EEB37" w14:textId="77777777" w:rsidR="00345BA9" w:rsidRPr="0024131D" w:rsidRDefault="00345BA9" w:rsidP="00803F00">
            <w:pPr>
              <w:pStyle w:val="TAC"/>
              <w:rPr>
                <w:rFonts w:eastAsia="SimSun"/>
              </w:rPr>
            </w:pPr>
            <w:r w:rsidRPr="0024131D">
              <w:rPr>
                <w:rFonts w:eastAsia="SimSun"/>
              </w:rPr>
              <w:t>120</w:t>
            </w:r>
          </w:p>
        </w:tc>
        <w:tc>
          <w:tcPr>
            <w:tcW w:w="1059" w:type="pct"/>
          </w:tcPr>
          <w:p w14:paraId="21326FDA"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803F00">
            <w:pPr>
              <w:pStyle w:val="TAC"/>
              <w:rPr>
                <w:rFonts w:eastAsia="SimSun"/>
              </w:rPr>
            </w:pPr>
          </w:p>
        </w:tc>
        <w:tc>
          <w:tcPr>
            <w:tcW w:w="1408" w:type="pct"/>
            <w:vMerge w:val="restart"/>
            <w:vAlign w:val="center"/>
          </w:tcPr>
          <w:p w14:paraId="7D5A7AD7" w14:textId="77777777" w:rsidR="00345BA9" w:rsidRPr="0024131D" w:rsidRDefault="00345BA9" w:rsidP="00803F00">
            <w:pPr>
              <w:pStyle w:val="TAC"/>
              <w:rPr>
                <w:rFonts w:eastAsia="SimSun"/>
              </w:rPr>
            </w:pPr>
            <w:r w:rsidRPr="0024131D">
              <w:rPr>
                <w:rFonts w:eastAsia="SimSun"/>
              </w:rPr>
              <w:t>240</w:t>
            </w:r>
          </w:p>
        </w:tc>
        <w:tc>
          <w:tcPr>
            <w:tcW w:w="1502" w:type="pct"/>
          </w:tcPr>
          <w:p w14:paraId="132790D4" w14:textId="77777777" w:rsidR="00345BA9" w:rsidRPr="0024131D" w:rsidRDefault="00345BA9" w:rsidP="00803F00">
            <w:pPr>
              <w:pStyle w:val="TAC"/>
              <w:rPr>
                <w:rFonts w:eastAsia="SimSun"/>
              </w:rPr>
            </w:pPr>
            <w:r w:rsidRPr="0024131D">
              <w:rPr>
                <w:rFonts w:eastAsia="SimSun"/>
              </w:rPr>
              <w:t>60</w:t>
            </w:r>
          </w:p>
        </w:tc>
        <w:tc>
          <w:tcPr>
            <w:tcW w:w="1059" w:type="pct"/>
          </w:tcPr>
          <w:p w14:paraId="6FEBDF44" w14:textId="77777777" w:rsidR="00345BA9" w:rsidRPr="0024131D" w:rsidRDefault="00345BA9" w:rsidP="00803F00">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803F00">
            <w:pPr>
              <w:pStyle w:val="TAC"/>
              <w:rPr>
                <w:rFonts w:eastAsia="SimSun"/>
              </w:rPr>
            </w:pPr>
          </w:p>
        </w:tc>
        <w:tc>
          <w:tcPr>
            <w:tcW w:w="1408" w:type="pct"/>
            <w:vMerge/>
            <w:vAlign w:val="center"/>
          </w:tcPr>
          <w:p w14:paraId="4CE99371" w14:textId="77777777" w:rsidR="00345BA9" w:rsidRPr="0024131D" w:rsidRDefault="00345BA9" w:rsidP="00803F00">
            <w:pPr>
              <w:pStyle w:val="TAC"/>
              <w:rPr>
                <w:rFonts w:eastAsia="SimSun"/>
              </w:rPr>
            </w:pPr>
          </w:p>
        </w:tc>
        <w:tc>
          <w:tcPr>
            <w:tcW w:w="1502" w:type="pct"/>
          </w:tcPr>
          <w:p w14:paraId="37CA4386" w14:textId="77777777" w:rsidR="00345BA9" w:rsidRPr="0024131D" w:rsidRDefault="00345BA9" w:rsidP="00803F00">
            <w:pPr>
              <w:pStyle w:val="TAC"/>
              <w:rPr>
                <w:rFonts w:eastAsia="SimSun"/>
              </w:rPr>
            </w:pPr>
            <w:r w:rsidRPr="0024131D">
              <w:rPr>
                <w:rFonts w:eastAsia="SimSun"/>
              </w:rPr>
              <w:t>120</w:t>
            </w:r>
          </w:p>
        </w:tc>
        <w:tc>
          <w:tcPr>
            <w:tcW w:w="1059" w:type="pct"/>
          </w:tcPr>
          <w:p w14:paraId="658D2D9D" w14:textId="77777777" w:rsidR="00345BA9" w:rsidRPr="0024131D" w:rsidRDefault="00345BA9" w:rsidP="00803F00">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803F00">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7B4EFB">
        <w:trPr>
          <w:gridAfter w:val="1"/>
          <w:wAfter w:w="9" w:type="pct"/>
          <w:cantSplit/>
          <w:jc w:val="center"/>
        </w:trPr>
        <w:tc>
          <w:tcPr>
            <w:tcW w:w="1022" w:type="pct"/>
            <w:vAlign w:val="center"/>
          </w:tcPr>
          <w:p w14:paraId="6C383684" w14:textId="77777777" w:rsidR="002A3853" w:rsidRPr="0024131D" w:rsidRDefault="002A3853" w:rsidP="007B4EFB">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7B4EFB">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7B4EFB">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7B4EFB">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7B4EFB">
        <w:trPr>
          <w:gridAfter w:val="1"/>
          <w:wAfter w:w="9" w:type="pct"/>
          <w:cantSplit/>
          <w:jc w:val="center"/>
        </w:trPr>
        <w:tc>
          <w:tcPr>
            <w:tcW w:w="1022" w:type="pct"/>
            <w:vMerge w:val="restart"/>
            <w:vAlign w:val="center"/>
          </w:tcPr>
          <w:p w14:paraId="776885D7" w14:textId="77777777" w:rsidR="002A3853" w:rsidRPr="0024131D" w:rsidRDefault="002A3853" w:rsidP="007B4EFB">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7B4EFB">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7B4EFB">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7B4EFB">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7B4EFB">
        <w:trPr>
          <w:gridAfter w:val="1"/>
          <w:wAfter w:w="9" w:type="pct"/>
          <w:cantSplit/>
          <w:jc w:val="center"/>
        </w:trPr>
        <w:tc>
          <w:tcPr>
            <w:tcW w:w="1022" w:type="pct"/>
            <w:vMerge/>
            <w:vAlign w:val="center"/>
          </w:tcPr>
          <w:p w14:paraId="151399DB" w14:textId="77777777" w:rsidR="002A3853" w:rsidRPr="0024131D" w:rsidRDefault="002A3853" w:rsidP="007B4EFB">
            <w:pPr>
              <w:pStyle w:val="TAC"/>
              <w:rPr>
                <w:rFonts w:eastAsia="SimSun"/>
              </w:rPr>
            </w:pPr>
          </w:p>
        </w:tc>
        <w:tc>
          <w:tcPr>
            <w:tcW w:w="1408" w:type="pct"/>
            <w:vMerge/>
            <w:vAlign w:val="center"/>
          </w:tcPr>
          <w:p w14:paraId="2C0213D1" w14:textId="77777777" w:rsidR="002A3853" w:rsidRPr="0024131D" w:rsidRDefault="002A3853" w:rsidP="007B4EFB">
            <w:pPr>
              <w:pStyle w:val="TAC"/>
              <w:rPr>
                <w:rFonts w:eastAsia="SimSun"/>
              </w:rPr>
            </w:pPr>
          </w:p>
        </w:tc>
        <w:tc>
          <w:tcPr>
            <w:tcW w:w="1502" w:type="pct"/>
          </w:tcPr>
          <w:p w14:paraId="66BF07AC" w14:textId="77777777" w:rsidR="002A3853" w:rsidRPr="0024131D" w:rsidRDefault="002A3853" w:rsidP="007B4EFB">
            <w:pPr>
              <w:pStyle w:val="TAC"/>
              <w:rPr>
                <w:rFonts w:eastAsia="SimSun"/>
              </w:rPr>
            </w:pPr>
            <w:r w:rsidRPr="0024131D">
              <w:rPr>
                <w:rFonts w:eastAsia="SimSun"/>
              </w:rPr>
              <w:t>120</w:t>
            </w:r>
          </w:p>
        </w:tc>
        <w:tc>
          <w:tcPr>
            <w:tcW w:w="1059" w:type="pct"/>
          </w:tcPr>
          <w:p w14:paraId="49964E04" w14:textId="469F26A9" w:rsidR="002A3853" w:rsidRPr="0024131D" w:rsidRDefault="002A3853" w:rsidP="007B4EFB">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7B4EFB">
        <w:trPr>
          <w:gridAfter w:val="1"/>
          <w:wAfter w:w="9" w:type="pct"/>
          <w:cantSplit/>
          <w:jc w:val="center"/>
        </w:trPr>
        <w:tc>
          <w:tcPr>
            <w:tcW w:w="1022" w:type="pct"/>
            <w:vMerge/>
            <w:vAlign w:val="center"/>
          </w:tcPr>
          <w:p w14:paraId="5DFF5B6B" w14:textId="77777777" w:rsidR="002A3853" w:rsidRPr="0024131D" w:rsidRDefault="002A3853" w:rsidP="007B4EFB">
            <w:pPr>
              <w:pStyle w:val="TAC"/>
              <w:rPr>
                <w:rFonts w:eastAsia="SimSun"/>
              </w:rPr>
            </w:pPr>
          </w:p>
        </w:tc>
        <w:tc>
          <w:tcPr>
            <w:tcW w:w="1408" w:type="pct"/>
            <w:vMerge w:val="restart"/>
            <w:vAlign w:val="center"/>
          </w:tcPr>
          <w:p w14:paraId="2862FA1B" w14:textId="77777777" w:rsidR="002A3853" w:rsidRPr="0024131D" w:rsidRDefault="002A3853" w:rsidP="007B4EFB">
            <w:pPr>
              <w:pStyle w:val="TAC"/>
              <w:rPr>
                <w:rFonts w:eastAsia="SimSun"/>
              </w:rPr>
            </w:pPr>
            <w:r w:rsidRPr="0024131D">
              <w:rPr>
                <w:rFonts w:eastAsia="SimSun"/>
              </w:rPr>
              <w:t>240</w:t>
            </w:r>
          </w:p>
        </w:tc>
        <w:tc>
          <w:tcPr>
            <w:tcW w:w="1502" w:type="pct"/>
          </w:tcPr>
          <w:p w14:paraId="7821964D" w14:textId="77777777" w:rsidR="002A3853" w:rsidRPr="0024131D" w:rsidRDefault="002A3853" w:rsidP="007B4EFB">
            <w:pPr>
              <w:pStyle w:val="TAC"/>
              <w:rPr>
                <w:rFonts w:eastAsia="SimSun"/>
              </w:rPr>
            </w:pPr>
            <w:r w:rsidRPr="0024131D">
              <w:rPr>
                <w:rFonts w:eastAsia="SimSun"/>
              </w:rPr>
              <w:t>60</w:t>
            </w:r>
          </w:p>
        </w:tc>
        <w:tc>
          <w:tcPr>
            <w:tcW w:w="1059" w:type="pct"/>
          </w:tcPr>
          <w:p w14:paraId="3B900687" w14:textId="77777777" w:rsidR="002A3853" w:rsidRPr="0024131D" w:rsidRDefault="002A3853" w:rsidP="007B4EFB">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7B4EFB">
        <w:trPr>
          <w:gridAfter w:val="1"/>
          <w:wAfter w:w="9" w:type="pct"/>
          <w:cantSplit/>
          <w:jc w:val="center"/>
        </w:trPr>
        <w:tc>
          <w:tcPr>
            <w:tcW w:w="1022" w:type="pct"/>
            <w:vMerge/>
            <w:vAlign w:val="center"/>
          </w:tcPr>
          <w:p w14:paraId="707CF77B" w14:textId="77777777" w:rsidR="002A3853" w:rsidRPr="0024131D" w:rsidRDefault="002A3853" w:rsidP="007B4EFB">
            <w:pPr>
              <w:pStyle w:val="TAC"/>
              <w:rPr>
                <w:rFonts w:eastAsia="SimSun"/>
              </w:rPr>
            </w:pPr>
          </w:p>
        </w:tc>
        <w:tc>
          <w:tcPr>
            <w:tcW w:w="1408" w:type="pct"/>
            <w:vMerge/>
            <w:vAlign w:val="center"/>
          </w:tcPr>
          <w:p w14:paraId="052F11EA" w14:textId="77777777" w:rsidR="002A3853" w:rsidRPr="0024131D" w:rsidRDefault="002A3853" w:rsidP="007B4EFB">
            <w:pPr>
              <w:pStyle w:val="TAC"/>
              <w:rPr>
                <w:rFonts w:eastAsia="SimSun"/>
              </w:rPr>
            </w:pPr>
          </w:p>
        </w:tc>
        <w:tc>
          <w:tcPr>
            <w:tcW w:w="1502" w:type="pct"/>
          </w:tcPr>
          <w:p w14:paraId="79CEE498" w14:textId="77777777" w:rsidR="002A3853" w:rsidRPr="0024131D" w:rsidRDefault="002A3853" w:rsidP="007B4EFB">
            <w:pPr>
              <w:pStyle w:val="TAC"/>
              <w:rPr>
                <w:rFonts w:eastAsia="SimSun"/>
              </w:rPr>
            </w:pPr>
            <w:r w:rsidRPr="0024131D">
              <w:rPr>
                <w:rFonts w:eastAsia="SimSun"/>
              </w:rPr>
              <w:t>120</w:t>
            </w:r>
          </w:p>
        </w:tc>
        <w:tc>
          <w:tcPr>
            <w:tcW w:w="1059" w:type="pct"/>
          </w:tcPr>
          <w:p w14:paraId="112489F7" w14:textId="629AEA39" w:rsidR="002A3853" w:rsidRPr="0024131D" w:rsidRDefault="002A3853" w:rsidP="007B4EFB">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7B4EFB">
        <w:trPr>
          <w:cantSplit/>
          <w:jc w:val="center"/>
        </w:trPr>
        <w:tc>
          <w:tcPr>
            <w:tcW w:w="5000" w:type="pct"/>
            <w:gridSpan w:val="5"/>
          </w:tcPr>
          <w:p w14:paraId="05D4AFE4" w14:textId="77777777" w:rsidR="002A3853" w:rsidRDefault="002A3853" w:rsidP="007B4EFB">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7B4EFB">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24131D" w14:paraId="6CEA3813" w14:textId="77777777" w:rsidTr="00442A4F">
        <w:trPr>
          <w:cantSplit/>
          <w:jc w:val="center"/>
        </w:trPr>
        <w:tc>
          <w:tcPr>
            <w:tcW w:w="3484" w:type="pct"/>
          </w:tcPr>
          <w:p w14:paraId="5C3DB450" w14:textId="2AE6A116" w:rsidR="00345BA9" w:rsidRPr="0024131D" w:rsidRDefault="00345BA9" w:rsidP="00803F00">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24131D" w:rsidRDefault="00F07486" w:rsidP="00803F00">
            <w:pPr>
              <w:pStyle w:val="TAH"/>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oMath>
            <w:r w:rsidR="0034092E" w:rsidRPr="00FC2FA4">
              <w:rPr>
                <w:lang w:eastAsia="en-GB"/>
              </w:rPr>
              <w:t>(Unit: T</w:t>
            </w:r>
            <w:r w:rsidR="0034092E" w:rsidRPr="00FC2FA4">
              <w:rPr>
                <w:vertAlign w:val="subscript"/>
                <w:lang w:eastAsia="en-GB"/>
              </w:rPr>
              <w:t>C</w:t>
            </w:r>
            <w:r w:rsidR="0034092E" w:rsidRPr="00FC2FA4">
              <w:rPr>
                <w:lang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803F00">
            <w:pPr>
              <w:pStyle w:val="TAL"/>
              <w:rPr>
                <w:rFonts w:eastAsia="MS Mincho"/>
                <w:lang w:eastAsia="ja-JP"/>
              </w:rPr>
            </w:pPr>
            <w:r w:rsidRPr="0024131D">
              <w:t>FR2-NTN</w:t>
            </w:r>
          </w:p>
        </w:tc>
        <w:tc>
          <w:tcPr>
            <w:tcW w:w="1513" w:type="pct"/>
          </w:tcPr>
          <w:p w14:paraId="7E6F6B59" w14:textId="77777777" w:rsidR="00345BA9" w:rsidRPr="0024131D" w:rsidRDefault="00345BA9" w:rsidP="00803F00">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4D43E5E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803F00">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803F00">
            <w:pPr>
              <w:keepNext/>
              <w:keepLines/>
              <w:spacing w:after="0"/>
              <w:jc w:val="center"/>
              <w:rPr>
                <w:rFonts w:ascii="Arial" w:eastAsia="SimSun" w:hAnsi="Arial"/>
                <w:sz w:val="18"/>
              </w:rPr>
            </w:pPr>
          </w:p>
        </w:tc>
        <w:tc>
          <w:tcPr>
            <w:tcW w:w="1514" w:type="pct"/>
          </w:tcPr>
          <w:p w14:paraId="55A662D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803F00">
            <w:pPr>
              <w:keepNext/>
              <w:keepLines/>
              <w:spacing w:after="0"/>
              <w:jc w:val="center"/>
              <w:rPr>
                <w:rFonts w:ascii="Arial" w:eastAsia="SimSun" w:hAnsi="Arial"/>
                <w:sz w:val="18"/>
              </w:rPr>
            </w:pPr>
          </w:p>
        </w:tc>
        <w:tc>
          <w:tcPr>
            <w:tcW w:w="1514" w:type="pct"/>
          </w:tcPr>
          <w:p w14:paraId="2EDE1702"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803F00">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803F00">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803F00">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803F00">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F07486"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A66945">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A66945">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A66945">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A66945">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A66945">
            <w:pPr>
              <w:pStyle w:val="TAC"/>
              <w:rPr>
                <w:rFonts w:eastAsia="SimSun"/>
              </w:rPr>
            </w:pPr>
            <w:r w:rsidRPr="0024131D">
              <w:rPr>
                <w:rFonts w:eastAsia="SimSun"/>
              </w:rPr>
              <w:t>15</w:t>
            </w:r>
          </w:p>
        </w:tc>
        <w:tc>
          <w:tcPr>
            <w:tcW w:w="1502" w:type="pct"/>
          </w:tcPr>
          <w:p w14:paraId="228D1E11" w14:textId="77777777" w:rsidR="00530E09" w:rsidRPr="0024131D" w:rsidRDefault="00530E09" w:rsidP="00A66945">
            <w:pPr>
              <w:pStyle w:val="TAC"/>
              <w:rPr>
                <w:rFonts w:eastAsia="SimSun"/>
              </w:rPr>
            </w:pPr>
            <w:r w:rsidRPr="0024131D">
              <w:rPr>
                <w:rFonts w:eastAsia="SimSun"/>
              </w:rPr>
              <w:t>15</w:t>
            </w:r>
          </w:p>
        </w:tc>
        <w:tc>
          <w:tcPr>
            <w:tcW w:w="1059" w:type="pct"/>
          </w:tcPr>
          <w:p w14:paraId="1AC74499" w14:textId="77777777" w:rsidR="00530E09" w:rsidRPr="0024131D" w:rsidRDefault="00530E09" w:rsidP="00A66945">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A66945">
            <w:pPr>
              <w:pStyle w:val="TAC"/>
              <w:rPr>
                <w:rFonts w:eastAsia="SimSun"/>
              </w:rPr>
            </w:pPr>
          </w:p>
        </w:tc>
        <w:tc>
          <w:tcPr>
            <w:tcW w:w="1408" w:type="pct"/>
            <w:tcBorders>
              <w:top w:val="nil"/>
              <w:bottom w:val="nil"/>
            </w:tcBorders>
            <w:vAlign w:val="center"/>
          </w:tcPr>
          <w:p w14:paraId="203DD39B" w14:textId="77777777" w:rsidR="00530E09" w:rsidRPr="0024131D" w:rsidRDefault="00530E09" w:rsidP="00A66945">
            <w:pPr>
              <w:pStyle w:val="TAC"/>
              <w:rPr>
                <w:rFonts w:eastAsia="SimSun"/>
              </w:rPr>
            </w:pPr>
          </w:p>
        </w:tc>
        <w:tc>
          <w:tcPr>
            <w:tcW w:w="1502" w:type="pct"/>
          </w:tcPr>
          <w:p w14:paraId="7EEBB06E" w14:textId="77777777" w:rsidR="00530E09" w:rsidRPr="0024131D" w:rsidRDefault="00530E09" w:rsidP="00A66945">
            <w:pPr>
              <w:pStyle w:val="TAC"/>
              <w:rPr>
                <w:rFonts w:eastAsia="SimSun"/>
              </w:rPr>
            </w:pPr>
            <w:r w:rsidRPr="0024131D">
              <w:rPr>
                <w:rFonts w:eastAsia="SimSun"/>
              </w:rPr>
              <w:t>30</w:t>
            </w:r>
          </w:p>
        </w:tc>
        <w:tc>
          <w:tcPr>
            <w:tcW w:w="1059" w:type="pct"/>
          </w:tcPr>
          <w:p w14:paraId="32DC64F9" w14:textId="77777777" w:rsidR="00530E09" w:rsidRPr="0024131D" w:rsidRDefault="00530E09" w:rsidP="00A66945">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A66945">
            <w:pPr>
              <w:pStyle w:val="TAC"/>
              <w:rPr>
                <w:rFonts w:eastAsia="SimSun"/>
              </w:rPr>
            </w:pPr>
          </w:p>
        </w:tc>
        <w:tc>
          <w:tcPr>
            <w:tcW w:w="1408" w:type="pct"/>
            <w:tcBorders>
              <w:top w:val="nil"/>
            </w:tcBorders>
            <w:vAlign w:val="center"/>
          </w:tcPr>
          <w:p w14:paraId="59427ED8" w14:textId="77777777" w:rsidR="00530E09" w:rsidRPr="0024131D" w:rsidRDefault="00530E09" w:rsidP="00A66945">
            <w:pPr>
              <w:pStyle w:val="TAC"/>
              <w:rPr>
                <w:rFonts w:eastAsia="SimSun"/>
              </w:rPr>
            </w:pPr>
          </w:p>
        </w:tc>
        <w:tc>
          <w:tcPr>
            <w:tcW w:w="1502" w:type="pct"/>
          </w:tcPr>
          <w:p w14:paraId="67090FC4" w14:textId="77777777" w:rsidR="00530E09" w:rsidRPr="0024131D" w:rsidRDefault="00530E09" w:rsidP="00A66945">
            <w:pPr>
              <w:pStyle w:val="TAC"/>
              <w:rPr>
                <w:rFonts w:eastAsia="SimSun"/>
              </w:rPr>
            </w:pPr>
            <w:r w:rsidRPr="0024131D">
              <w:rPr>
                <w:rFonts w:eastAsia="SimSun"/>
              </w:rPr>
              <w:t>60</w:t>
            </w:r>
          </w:p>
        </w:tc>
        <w:tc>
          <w:tcPr>
            <w:tcW w:w="1059" w:type="pct"/>
          </w:tcPr>
          <w:p w14:paraId="61AEB03D" w14:textId="77777777" w:rsidR="00530E09" w:rsidRPr="0024131D" w:rsidRDefault="00530E09" w:rsidP="00A66945">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A66945">
            <w:pPr>
              <w:pStyle w:val="TAC"/>
              <w:rPr>
                <w:rFonts w:eastAsia="SimSun"/>
              </w:rPr>
            </w:pPr>
          </w:p>
        </w:tc>
        <w:tc>
          <w:tcPr>
            <w:tcW w:w="1408" w:type="pct"/>
            <w:tcBorders>
              <w:bottom w:val="nil"/>
            </w:tcBorders>
            <w:vAlign w:val="center"/>
          </w:tcPr>
          <w:p w14:paraId="3EC1BB2C" w14:textId="77777777" w:rsidR="00530E09" w:rsidRPr="0024131D" w:rsidRDefault="00530E09" w:rsidP="00A66945">
            <w:pPr>
              <w:pStyle w:val="TAC"/>
              <w:rPr>
                <w:rFonts w:eastAsia="SimSun"/>
              </w:rPr>
            </w:pPr>
            <w:r w:rsidRPr="0024131D">
              <w:rPr>
                <w:rFonts w:eastAsia="SimSun"/>
              </w:rPr>
              <w:t>30</w:t>
            </w:r>
          </w:p>
        </w:tc>
        <w:tc>
          <w:tcPr>
            <w:tcW w:w="1502" w:type="pct"/>
          </w:tcPr>
          <w:p w14:paraId="29364D58" w14:textId="77777777" w:rsidR="00530E09" w:rsidRPr="0024131D" w:rsidRDefault="00530E09" w:rsidP="00A66945">
            <w:pPr>
              <w:pStyle w:val="TAC"/>
              <w:rPr>
                <w:rFonts w:eastAsia="SimSun"/>
              </w:rPr>
            </w:pPr>
            <w:r w:rsidRPr="0024131D">
              <w:rPr>
                <w:rFonts w:eastAsia="SimSun"/>
              </w:rPr>
              <w:t>15</w:t>
            </w:r>
          </w:p>
        </w:tc>
        <w:tc>
          <w:tcPr>
            <w:tcW w:w="1059" w:type="pct"/>
          </w:tcPr>
          <w:p w14:paraId="2341F1F3" w14:textId="77777777" w:rsidR="00530E09" w:rsidRPr="0024131D" w:rsidRDefault="00530E09" w:rsidP="00A66945">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A66945">
            <w:pPr>
              <w:pStyle w:val="TAC"/>
              <w:rPr>
                <w:rFonts w:eastAsia="SimSun"/>
              </w:rPr>
            </w:pPr>
          </w:p>
        </w:tc>
        <w:tc>
          <w:tcPr>
            <w:tcW w:w="1408" w:type="pct"/>
            <w:tcBorders>
              <w:top w:val="nil"/>
              <w:bottom w:val="nil"/>
            </w:tcBorders>
            <w:vAlign w:val="center"/>
          </w:tcPr>
          <w:p w14:paraId="37338406" w14:textId="77777777" w:rsidR="00530E09" w:rsidRPr="0024131D" w:rsidRDefault="00530E09" w:rsidP="00A66945">
            <w:pPr>
              <w:pStyle w:val="TAC"/>
              <w:rPr>
                <w:rFonts w:eastAsia="SimSun"/>
              </w:rPr>
            </w:pPr>
          </w:p>
        </w:tc>
        <w:tc>
          <w:tcPr>
            <w:tcW w:w="1502" w:type="pct"/>
          </w:tcPr>
          <w:p w14:paraId="4E5C98BF" w14:textId="77777777" w:rsidR="00530E09" w:rsidRPr="0024131D" w:rsidRDefault="00530E09" w:rsidP="00A66945">
            <w:pPr>
              <w:pStyle w:val="TAC"/>
              <w:rPr>
                <w:rFonts w:eastAsia="SimSun"/>
              </w:rPr>
            </w:pPr>
            <w:r w:rsidRPr="0024131D">
              <w:rPr>
                <w:rFonts w:eastAsia="SimSun"/>
              </w:rPr>
              <w:t>30</w:t>
            </w:r>
          </w:p>
        </w:tc>
        <w:tc>
          <w:tcPr>
            <w:tcW w:w="1059" w:type="pct"/>
          </w:tcPr>
          <w:p w14:paraId="515CA490" w14:textId="77777777" w:rsidR="00530E09" w:rsidRPr="0024131D" w:rsidRDefault="00530E09" w:rsidP="00A66945">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A66945">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A66945">
            <w:pPr>
              <w:pStyle w:val="TAC"/>
              <w:rPr>
                <w:rFonts w:eastAsia="SimSun"/>
              </w:rPr>
            </w:pPr>
          </w:p>
        </w:tc>
        <w:tc>
          <w:tcPr>
            <w:tcW w:w="1502" w:type="pct"/>
          </w:tcPr>
          <w:p w14:paraId="2C6127B1" w14:textId="77777777" w:rsidR="00530E09" w:rsidRPr="0024131D" w:rsidRDefault="00530E09" w:rsidP="00A66945">
            <w:pPr>
              <w:pStyle w:val="TAC"/>
              <w:rPr>
                <w:rFonts w:eastAsia="SimSun"/>
              </w:rPr>
            </w:pPr>
            <w:r w:rsidRPr="0024131D">
              <w:rPr>
                <w:rFonts w:eastAsia="SimSun"/>
              </w:rPr>
              <w:t>60</w:t>
            </w:r>
          </w:p>
        </w:tc>
        <w:tc>
          <w:tcPr>
            <w:tcW w:w="1059" w:type="pct"/>
          </w:tcPr>
          <w:p w14:paraId="263C74AA" w14:textId="77777777" w:rsidR="00530E09" w:rsidRPr="0024131D" w:rsidRDefault="00530E09" w:rsidP="00A66945">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A66945">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A66945">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A66945">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A66945">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A66945">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A66945">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A66945">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A66945">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A66945">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A66945">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A66945">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A66945">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A66945">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A66945">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A66945">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0A566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0A5666">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0A566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0A5666">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0A566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0A5666">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t>7.2C.2</w:t>
      </w:r>
      <w:r w:rsidRPr="0024131D">
        <w:tab/>
        <w:t>Requirements</w:t>
      </w:r>
    </w:p>
    <w:p w14:paraId="1118F24F" w14:textId="2BE048C4" w:rsidR="001F1B78" w:rsidRPr="0024131D" w:rsidRDefault="001F1B78" w:rsidP="00834256">
      <w:pPr>
        <w:rPr>
          <w:rFonts w:eastAsia="PMingLiU"/>
          <w:lang w:eastAsia="ko-KR"/>
        </w:rPr>
      </w:pPr>
      <w:r w:rsidRPr="0024131D">
        <w:t>The requirements in this clause are applicable for both UE served by SAN in FR1 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A70AB2">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A70AB2">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62541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625412">
            <w:pPr>
              <w:pStyle w:val="TAH"/>
            </w:pPr>
            <w:r w:rsidRPr="0024131D">
              <w:t>15</w:t>
            </w:r>
          </w:p>
        </w:tc>
        <w:tc>
          <w:tcPr>
            <w:tcW w:w="856" w:type="dxa"/>
            <w:shd w:val="clear" w:color="auto" w:fill="auto"/>
            <w:vAlign w:val="center"/>
            <w:hideMark/>
          </w:tcPr>
          <w:p w14:paraId="496CFFD5" w14:textId="77777777" w:rsidR="000433CC" w:rsidRPr="0024131D" w:rsidRDefault="000433CC" w:rsidP="00625412">
            <w:pPr>
              <w:pStyle w:val="TAH"/>
            </w:pPr>
            <w:r w:rsidRPr="0024131D">
              <w:t>30</w:t>
            </w:r>
          </w:p>
        </w:tc>
        <w:tc>
          <w:tcPr>
            <w:tcW w:w="856" w:type="dxa"/>
            <w:shd w:val="clear" w:color="auto" w:fill="auto"/>
            <w:vAlign w:val="center"/>
            <w:hideMark/>
          </w:tcPr>
          <w:p w14:paraId="759F5E66" w14:textId="77777777" w:rsidR="000433CC" w:rsidRPr="0024131D" w:rsidRDefault="000433CC" w:rsidP="00625412">
            <w:pPr>
              <w:pStyle w:val="TAH"/>
            </w:pPr>
            <w:r w:rsidRPr="0024131D">
              <w:t>60</w:t>
            </w:r>
          </w:p>
        </w:tc>
        <w:tc>
          <w:tcPr>
            <w:tcW w:w="756" w:type="dxa"/>
            <w:shd w:val="clear" w:color="auto" w:fill="auto"/>
            <w:vAlign w:val="center"/>
            <w:hideMark/>
          </w:tcPr>
          <w:p w14:paraId="7DF56EF4" w14:textId="77777777" w:rsidR="000433CC" w:rsidRPr="0024131D" w:rsidRDefault="000433CC" w:rsidP="00625412">
            <w:pPr>
              <w:pStyle w:val="TAH"/>
            </w:pPr>
            <w:r w:rsidRPr="0024131D">
              <w:t>120</w:t>
            </w:r>
          </w:p>
        </w:tc>
        <w:tc>
          <w:tcPr>
            <w:tcW w:w="756" w:type="dxa"/>
            <w:vAlign w:val="center"/>
          </w:tcPr>
          <w:p w14:paraId="4BAE893E" w14:textId="77777777" w:rsidR="000433CC" w:rsidRPr="0024131D" w:rsidRDefault="000433CC" w:rsidP="00625412">
            <w:pPr>
              <w:pStyle w:val="TAH"/>
            </w:pPr>
            <w:r w:rsidRPr="0024131D">
              <w:t>480</w:t>
            </w:r>
          </w:p>
        </w:tc>
        <w:tc>
          <w:tcPr>
            <w:tcW w:w="655" w:type="dxa"/>
            <w:vAlign w:val="center"/>
          </w:tcPr>
          <w:p w14:paraId="01D3DA15" w14:textId="77777777" w:rsidR="000433CC" w:rsidRPr="0024131D" w:rsidRDefault="000433CC" w:rsidP="00625412">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62541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62541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625412">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625412">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625412">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625412">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0A5666">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0A5666">
            <w:pPr>
              <w:pStyle w:val="TAH"/>
            </w:pPr>
            <w:r w:rsidRPr="0024131D">
              <w:t>15</w:t>
            </w:r>
          </w:p>
        </w:tc>
        <w:tc>
          <w:tcPr>
            <w:tcW w:w="856" w:type="dxa"/>
            <w:shd w:val="clear" w:color="auto" w:fill="auto"/>
            <w:vAlign w:val="center"/>
            <w:hideMark/>
          </w:tcPr>
          <w:p w14:paraId="217B55F5" w14:textId="77777777" w:rsidR="0051547F" w:rsidRPr="0024131D" w:rsidRDefault="0051547F" w:rsidP="000A5666">
            <w:pPr>
              <w:pStyle w:val="TAH"/>
            </w:pPr>
            <w:r w:rsidRPr="0024131D">
              <w:t>30</w:t>
            </w:r>
          </w:p>
        </w:tc>
        <w:tc>
          <w:tcPr>
            <w:tcW w:w="856" w:type="dxa"/>
            <w:shd w:val="clear" w:color="auto" w:fill="auto"/>
            <w:vAlign w:val="center"/>
            <w:hideMark/>
          </w:tcPr>
          <w:p w14:paraId="139D69AE" w14:textId="77777777" w:rsidR="0051547F" w:rsidRPr="0024131D" w:rsidRDefault="0051547F" w:rsidP="000A5666">
            <w:pPr>
              <w:pStyle w:val="TAH"/>
            </w:pPr>
            <w:r w:rsidRPr="0024131D">
              <w:t>60</w:t>
            </w:r>
          </w:p>
        </w:tc>
        <w:tc>
          <w:tcPr>
            <w:tcW w:w="756" w:type="dxa"/>
            <w:shd w:val="clear" w:color="auto" w:fill="auto"/>
            <w:vAlign w:val="center"/>
            <w:hideMark/>
          </w:tcPr>
          <w:p w14:paraId="18EBEB3D" w14:textId="77777777" w:rsidR="0051547F" w:rsidRPr="0024131D" w:rsidRDefault="0051547F" w:rsidP="000A5666">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0A5666">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0A5666">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0A5666">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0A5666">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A70AB2">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A70AB2">
            <w:pPr>
              <w:pStyle w:val="TAH"/>
            </w:pPr>
            <w:r w:rsidRPr="0024131D">
              <w:t>15</w:t>
            </w:r>
          </w:p>
        </w:tc>
        <w:tc>
          <w:tcPr>
            <w:tcW w:w="856" w:type="dxa"/>
            <w:shd w:val="clear" w:color="auto" w:fill="auto"/>
            <w:vAlign w:val="center"/>
            <w:hideMark/>
          </w:tcPr>
          <w:p w14:paraId="35106BE9" w14:textId="77777777" w:rsidR="00234814" w:rsidRPr="0024131D" w:rsidRDefault="00234814" w:rsidP="00A70AB2">
            <w:pPr>
              <w:pStyle w:val="TAH"/>
            </w:pPr>
            <w:r w:rsidRPr="0024131D">
              <w:t>30</w:t>
            </w:r>
          </w:p>
        </w:tc>
        <w:tc>
          <w:tcPr>
            <w:tcW w:w="537" w:type="dxa"/>
            <w:shd w:val="clear" w:color="auto" w:fill="auto"/>
            <w:vAlign w:val="center"/>
            <w:hideMark/>
          </w:tcPr>
          <w:p w14:paraId="52088BF5" w14:textId="77777777" w:rsidR="00234814" w:rsidRPr="0024131D" w:rsidRDefault="00234814" w:rsidP="00A70AB2">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A70AB2">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A70AB2">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A70AB2">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803F00">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803F00">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803F00">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AD76D8">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AD76D8">
            <w:pPr>
              <w:pStyle w:val="TAH"/>
            </w:pPr>
            <w:r w:rsidRPr="0024131D">
              <w:t>15</w:t>
            </w:r>
          </w:p>
        </w:tc>
        <w:tc>
          <w:tcPr>
            <w:tcW w:w="1002" w:type="dxa"/>
            <w:shd w:val="clear" w:color="auto" w:fill="auto"/>
            <w:vAlign w:val="center"/>
          </w:tcPr>
          <w:p w14:paraId="5FF458F7" w14:textId="77777777" w:rsidR="003E7179" w:rsidRPr="0024131D" w:rsidRDefault="003E7179" w:rsidP="00AD76D8">
            <w:pPr>
              <w:pStyle w:val="TAH"/>
            </w:pPr>
            <w:r w:rsidRPr="0024131D">
              <w:t>30</w:t>
            </w:r>
          </w:p>
        </w:tc>
        <w:tc>
          <w:tcPr>
            <w:tcW w:w="992" w:type="dxa"/>
            <w:shd w:val="clear" w:color="auto" w:fill="auto"/>
            <w:vAlign w:val="center"/>
          </w:tcPr>
          <w:p w14:paraId="3C05E8AD" w14:textId="77777777" w:rsidR="003E7179" w:rsidRPr="0024131D" w:rsidRDefault="003E7179" w:rsidP="00AD76D8">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AD76D8">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AD76D8">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AD76D8">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7FEED1E" w14:textId="64AE1FC0" w:rsidR="000433CC" w:rsidRPr="0024131D" w:rsidRDefault="002277DD" w:rsidP="000433CC">
      <w:pPr>
        <w:rPr>
          <w:lang w:eastAsia="ko-KR"/>
        </w:rPr>
      </w:pPr>
      <w:r w:rsidRPr="0024131D">
        <w:t>A UE supporting [</w:t>
      </w:r>
      <w:r w:rsidRPr="0024131D">
        <w:rPr>
          <w:rFonts w:eastAsia="?? ??"/>
          <w:i/>
          <w:iCs/>
        </w:rPr>
        <w:t>FG 40-2-1 or FG 40-2-2</w:t>
      </w:r>
      <w:r w:rsidRPr="0024131D">
        <w:rPr>
          <w:rFonts w:eastAsia="?? ??"/>
        </w:rPr>
        <w:t>]</w:t>
      </w:r>
      <w:r w:rsidRPr="0024131D">
        <w:t xml:space="preserve"> shall be capable of handling </w:t>
      </w:r>
      <w:r w:rsidRPr="0024131D">
        <w:rPr>
          <w:rFonts w:cs="v4.2.0"/>
        </w:rPr>
        <w:t xml:space="preserve">a relative </w:t>
      </w:r>
      <w:r w:rsidRPr="0024131D">
        <w:rPr>
          <w:rFonts w:cs="v4.2.0"/>
          <w:lang w:eastAsia="zh-CN"/>
        </w:rPr>
        <w:t>transmission</w:t>
      </w:r>
      <w:r w:rsidRPr="0024131D">
        <w:rPr>
          <w:rFonts w:cs="v4.2.0"/>
        </w:rPr>
        <w:t xml:space="preserve"> timing difference</w:t>
      </w:r>
      <w:r w:rsidRPr="0024131D">
        <w:t xml:space="preserve"> between </w:t>
      </w:r>
      <w:r w:rsidRPr="0024131D">
        <w:rPr>
          <w:rFonts w:cs="v4.2.0"/>
        </w:rPr>
        <w:t xml:space="preserve">the closest slot timing </w:t>
      </w:r>
      <w:r w:rsidRPr="0024131D">
        <w:rPr>
          <w:rFonts w:cs="v4.2.0"/>
          <w:lang w:eastAsia="zh-CN"/>
        </w:rPr>
        <w:t>boundaries</w:t>
      </w:r>
      <w:r w:rsidRPr="0024131D">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625412">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625412">
            <w:pPr>
              <w:pStyle w:val="TAC"/>
            </w:pPr>
            <w:r w:rsidRPr="0024131D">
              <w:t>FR1</w:t>
            </w:r>
          </w:p>
        </w:tc>
        <w:tc>
          <w:tcPr>
            <w:tcW w:w="2858" w:type="pct"/>
            <w:shd w:val="clear" w:color="auto" w:fill="auto"/>
          </w:tcPr>
          <w:p w14:paraId="076014A4" w14:textId="77777777" w:rsidR="000433CC" w:rsidRPr="0024131D" w:rsidRDefault="000433CC" w:rsidP="00625412">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625412">
            <w:pPr>
              <w:pStyle w:val="TAC"/>
            </w:pPr>
            <w:r w:rsidRPr="0024131D">
              <w:t>FR2-1</w:t>
            </w:r>
          </w:p>
        </w:tc>
        <w:tc>
          <w:tcPr>
            <w:tcW w:w="2858" w:type="pct"/>
            <w:shd w:val="clear" w:color="auto" w:fill="auto"/>
          </w:tcPr>
          <w:p w14:paraId="709288C0" w14:textId="4550B341" w:rsidR="000433CC" w:rsidRPr="0024131D" w:rsidRDefault="000433CC" w:rsidP="00625412">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625412">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625412">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625412">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625412">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625412">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625412">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625412">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625412">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625412">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625412">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625412">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625412">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625412">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625412">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625412">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625412">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625412">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D505A1">
            <w:pPr>
              <w:pStyle w:val="TAC"/>
            </w:pPr>
            <w:r w:rsidRPr="0024131D">
              <w:t>FR1</w:t>
            </w:r>
          </w:p>
        </w:tc>
        <w:tc>
          <w:tcPr>
            <w:tcW w:w="3003" w:type="dxa"/>
            <w:shd w:val="clear" w:color="auto" w:fill="auto"/>
          </w:tcPr>
          <w:p w14:paraId="26ED97A7" w14:textId="244B43A0"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D505A1">
            <w:pPr>
              <w:pStyle w:val="TAC"/>
            </w:pPr>
            <w:r w:rsidRPr="0024131D">
              <w:t>FR2-1</w:t>
            </w:r>
          </w:p>
        </w:tc>
        <w:tc>
          <w:tcPr>
            <w:tcW w:w="3003" w:type="dxa"/>
            <w:shd w:val="clear" w:color="auto" w:fill="auto"/>
          </w:tcPr>
          <w:p w14:paraId="7EC58BB0" w14:textId="018357B3" w:rsidR="002277DD" w:rsidRPr="0024131D" w:rsidRDefault="002277DD" w:rsidP="00D505A1">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D505A1">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D505A1">
            <w:pPr>
              <w:pStyle w:val="TAC"/>
            </w:pPr>
            <w:r w:rsidRPr="0024131D">
              <w:t>FR1</w:t>
            </w:r>
          </w:p>
        </w:tc>
        <w:tc>
          <w:tcPr>
            <w:tcW w:w="3003" w:type="dxa"/>
            <w:shd w:val="clear" w:color="auto" w:fill="auto"/>
          </w:tcPr>
          <w:p w14:paraId="1EE5E1AD" w14:textId="77777777" w:rsidR="002277DD" w:rsidRPr="0024131D" w:rsidRDefault="002277DD" w:rsidP="00D505A1">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D505A1">
            <w:pPr>
              <w:pStyle w:val="TAC"/>
            </w:pPr>
            <w:r w:rsidRPr="0024131D">
              <w:t>FR2-1</w:t>
            </w:r>
          </w:p>
        </w:tc>
        <w:tc>
          <w:tcPr>
            <w:tcW w:w="3003" w:type="dxa"/>
            <w:shd w:val="clear" w:color="auto" w:fill="auto"/>
          </w:tcPr>
          <w:p w14:paraId="094EC075" w14:textId="77777777" w:rsidR="002277DD" w:rsidRPr="0024131D" w:rsidRDefault="002277DD" w:rsidP="00D505A1">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Pr="0024131D" w:rsidRDefault="00AC5648" w:rsidP="009F25EB">
      <w:r w:rsidRPr="0024131D">
        <w:t>A UE supporting [</w:t>
      </w:r>
      <w:r w:rsidRPr="0024131D">
        <w:rPr>
          <w:rFonts w:eastAsia="?? ??"/>
          <w:i/>
          <w:iCs/>
        </w:rPr>
        <w:t>FG 40-2-1 or FG 40-2-2</w:t>
      </w:r>
      <w:r w:rsidRPr="0024131D">
        <w:rPr>
          <w:rFonts w:eastAsia="?? ??"/>
        </w:rPr>
        <w:t>]</w:t>
      </w:r>
      <w:r w:rsidRPr="0024131D">
        <w:t xml:space="preserve"> shall be capable of handling a relative receive timing difference between the slot boundaries of signals on the same CC received from two TRPs.</w:t>
      </w:r>
    </w:p>
    <w:p w14:paraId="140DCE60" w14:textId="70B2F8F0" w:rsidR="00EB48C1" w:rsidRPr="0024131D" w:rsidRDefault="00EB48C1" w:rsidP="009F25EB">
      <w:r w:rsidRPr="0024131D">
        <w:t>A UE supporting [</w:t>
      </w:r>
      <w:r w:rsidRPr="0024131D">
        <w:rPr>
          <w:rFonts w:cs="v4.2.0"/>
          <w:i/>
          <w:iCs/>
        </w:rPr>
        <w:t>FG 30-1 or 30-2</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625412">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625412">
            <w:pPr>
              <w:pStyle w:val="TAC"/>
            </w:pPr>
            <w:r w:rsidRPr="0024131D">
              <w:t>FR1</w:t>
            </w:r>
          </w:p>
        </w:tc>
        <w:tc>
          <w:tcPr>
            <w:tcW w:w="4123" w:type="dxa"/>
            <w:shd w:val="clear" w:color="auto" w:fill="auto"/>
          </w:tcPr>
          <w:p w14:paraId="183D9F06" w14:textId="77777777" w:rsidR="00F71F39" w:rsidRPr="0024131D" w:rsidRDefault="00F71F39" w:rsidP="00625412">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625412">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625412">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625412">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625412">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625412">
            <w:pPr>
              <w:pStyle w:val="TAC"/>
            </w:pPr>
            <w:r w:rsidRPr="0024131D">
              <w:t>FR1</w:t>
            </w:r>
          </w:p>
        </w:tc>
        <w:tc>
          <w:tcPr>
            <w:tcW w:w="3119" w:type="dxa"/>
            <w:shd w:val="clear" w:color="auto" w:fill="auto"/>
          </w:tcPr>
          <w:p w14:paraId="5EC31407" w14:textId="77777777" w:rsidR="00B07AD8" w:rsidRPr="0024131D" w:rsidRDefault="00B07AD8" w:rsidP="00625412">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625412">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625412">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625412">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625412">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625412">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625412">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625412">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625412">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625412">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625412">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625412">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625412">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625412">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625412">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625412">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625412">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625412">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625412">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625412">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D505A1">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D505A1">
            <w:pPr>
              <w:pStyle w:val="TAC"/>
            </w:pPr>
            <w:r w:rsidRPr="0024131D">
              <w:t>FR1</w:t>
            </w:r>
          </w:p>
        </w:tc>
        <w:tc>
          <w:tcPr>
            <w:tcW w:w="3003" w:type="dxa"/>
            <w:shd w:val="clear" w:color="auto" w:fill="auto"/>
          </w:tcPr>
          <w:p w14:paraId="2E5F52DD" w14:textId="5B7DB3A1"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D505A1">
            <w:pPr>
              <w:pStyle w:val="TAC"/>
            </w:pPr>
            <w:r w:rsidRPr="0024131D">
              <w:t>FR2-1</w:t>
            </w:r>
          </w:p>
        </w:tc>
        <w:tc>
          <w:tcPr>
            <w:tcW w:w="3003" w:type="dxa"/>
            <w:shd w:val="clear" w:color="auto" w:fill="auto"/>
          </w:tcPr>
          <w:p w14:paraId="5919B89E" w14:textId="1356F65D" w:rsidR="00AC5648" w:rsidRPr="0024131D" w:rsidRDefault="00AC5648" w:rsidP="00D505A1">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D505A1">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D505A1">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D505A1">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D505A1">
            <w:pPr>
              <w:pStyle w:val="TAC"/>
            </w:pPr>
            <w:r w:rsidRPr="0024131D">
              <w:t>FR1</w:t>
            </w:r>
          </w:p>
        </w:tc>
        <w:tc>
          <w:tcPr>
            <w:tcW w:w="3003" w:type="dxa"/>
            <w:shd w:val="clear" w:color="auto" w:fill="auto"/>
          </w:tcPr>
          <w:p w14:paraId="6EB66D7B" w14:textId="77777777" w:rsidR="00AC5648" w:rsidRPr="0024131D" w:rsidRDefault="00AC5648" w:rsidP="00D505A1">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D505A1">
            <w:pPr>
              <w:pStyle w:val="TAC"/>
            </w:pPr>
            <w:r w:rsidRPr="0024131D">
              <w:t>FR2-1</w:t>
            </w:r>
          </w:p>
        </w:tc>
        <w:tc>
          <w:tcPr>
            <w:tcW w:w="3003" w:type="dxa"/>
            <w:shd w:val="clear" w:color="auto" w:fill="auto"/>
          </w:tcPr>
          <w:p w14:paraId="55769218" w14:textId="77777777" w:rsidR="00AC5648" w:rsidRPr="0024131D" w:rsidRDefault="00AC5648" w:rsidP="00D505A1">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4C532E6B" w:rsidR="00554A40" w:rsidRPr="0024131D" w:rsidRDefault="00FA6ABC" w:rsidP="00554A40">
      <w:pPr>
        <w:rPr>
          <w:rFonts w:eastAsia="Malgun Gothic"/>
          <w:lang w:eastAsia="ko-KR"/>
        </w:rPr>
      </w:pPr>
      <w:r>
        <w:rPr>
          <w:rFonts w:cs="v4.2.0"/>
        </w:rPr>
        <w:t xml:space="preserve">A UE supporting </w:t>
      </w:r>
      <w:r>
        <w:rPr>
          <w:rFonts w:eastAsia="Gulim"/>
          <w:bCs/>
          <w:i/>
          <w:iCs/>
        </w:rPr>
        <w:t>schedulingMeasurementRelaxation-r18</w:t>
      </w:r>
      <w:r>
        <w:rPr>
          <w:rFonts w:cs="v4.2.0"/>
          <w:i/>
          <w:iCs/>
        </w:rPr>
        <w:t xml:space="preserve"> or fastBeamSweepingMultiRx-r18</w:t>
      </w:r>
      <w:r>
        <w:rPr>
          <w:rFonts w:cs="v4.2.0"/>
        </w:rPr>
        <w:t xml:space="preserve"> shall be capable of handling at least a relative receive timing difference between slot timing of different TCI states on the same carrier at the UE receiver as shown in table 7.6.</w:t>
      </w:r>
      <w:r>
        <w:rPr>
          <w:rFonts w:eastAsia="Malgun Gothic" w:cs="v4.2.0"/>
        </w:rPr>
        <w:t>8</w:t>
      </w:r>
      <w:r>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590CDC">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590CDC">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590CDC">
            <w:pPr>
              <w:pStyle w:val="TAC"/>
            </w:pPr>
            <w:r w:rsidRPr="0024131D">
              <w:t>FR2-1</w:t>
            </w:r>
          </w:p>
        </w:tc>
        <w:tc>
          <w:tcPr>
            <w:tcW w:w="3003" w:type="dxa"/>
            <w:shd w:val="clear" w:color="auto" w:fill="auto"/>
          </w:tcPr>
          <w:p w14:paraId="1E2FBEC1" w14:textId="1880A5D6" w:rsidR="003F448C" w:rsidRPr="0024131D" w:rsidRDefault="003F448C" w:rsidP="00590CDC">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47C99">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47C99">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47C99">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47C99">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47C99">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47C99">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47C99">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47C99">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47C99">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47C99">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47C99">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47C99">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47C99">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47C99">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B5717F" w14:textId="77777777" w:rsidR="00EA0557" w:rsidRDefault="00EA0557">
      <w:r>
        <w:separator/>
      </w:r>
    </w:p>
  </w:endnote>
  <w:endnote w:type="continuationSeparator" w:id="0">
    <w:p w14:paraId="2F5D8683" w14:textId="77777777" w:rsidR="00EA0557" w:rsidRDefault="00EA0557">
      <w:r>
        <w:continuationSeparator/>
      </w:r>
    </w:p>
  </w:endnote>
  <w:endnote w:type="continuationNotice" w:id="1">
    <w:p w14:paraId="7C82C9E8" w14:textId="77777777" w:rsidR="00EA0557" w:rsidRDefault="00EA05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mbria"/>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v4.2.0">
    <w:altName w:val="微软雅黑"/>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charset w:val="00"/>
    <w:family w:val="roman"/>
    <w:pitch w:val="default"/>
  </w:font>
  <w:font w:name="TimesNewRomanPS">
    <w:altName w:val="Times New Roman"/>
    <w:charset w:val="00"/>
    <w:family w:val="roman"/>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BE9E0F" w14:textId="77777777" w:rsidR="00EA0557" w:rsidRDefault="00EA0557">
      <w:r>
        <w:separator/>
      </w:r>
    </w:p>
  </w:footnote>
  <w:footnote w:type="continuationSeparator" w:id="0">
    <w:p w14:paraId="2158F397" w14:textId="77777777" w:rsidR="00EA0557" w:rsidRDefault="00EA0557">
      <w:r>
        <w:continuationSeparator/>
      </w:r>
    </w:p>
  </w:footnote>
  <w:footnote w:type="continuationNotice" w:id="1">
    <w:p w14:paraId="615F071A" w14:textId="77777777" w:rsidR="00EA0557" w:rsidRDefault="00EA055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484EBED2"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009E2951">
      <w:rPr>
        <w:rFonts w:ascii="Arial" w:hAnsi="Arial" w:cs="Arial"/>
        <w:b/>
        <w:sz w:val="18"/>
        <w:szCs w:val="18"/>
        <w:lang w:val="sv-FI"/>
      </w:rPr>
      <w:t>.</w:t>
    </w:r>
    <w:r w:rsidR="00474570">
      <w:rPr>
        <w:rFonts w:ascii="Arial" w:hAnsi="Arial" w:cs="Arial"/>
        <w:b/>
        <w:sz w:val="18"/>
        <w:szCs w:val="18"/>
        <w:lang w:val="sv-FI"/>
      </w:rPr>
      <w:t>10</w:t>
    </w:r>
    <w:r w:rsidRPr="00512A44">
      <w:rPr>
        <w:rFonts w:ascii="Arial" w:hAnsi="Arial" w:cs="Arial"/>
        <w:b/>
        <w:sz w:val="18"/>
        <w:szCs w:val="18"/>
        <w:lang w:val="sv-FI"/>
      </w:rPr>
      <w:t>.0 (202</w:t>
    </w:r>
    <w:r w:rsidR="009B033A">
      <w:rPr>
        <w:rFonts w:ascii="Arial" w:hAnsi="Arial" w:cs="Arial"/>
        <w:b/>
        <w:sz w:val="18"/>
        <w:szCs w:val="18"/>
        <w:lang w:val="sv-FI"/>
      </w:rPr>
      <w:t>5</w:t>
    </w:r>
    <w:r w:rsidRPr="00512A44">
      <w:rPr>
        <w:rFonts w:ascii="Arial" w:hAnsi="Arial" w:cs="Arial"/>
        <w:b/>
        <w:sz w:val="18"/>
        <w:szCs w:val="18"/>
        <w:lang w:val="sv-FI"/>
      </w:rPr>
      <w:t>-</w:t>
    </w:r>
    <w:r w:rsidR="009B033A">
      <w:rPr>
        <w:rFonts w:ascii="Arial" w:hAnsi="Arial" w:cs="Arial"/>
        <w:b/>
        <w:sz w:val="18"/>
        <w:szCs w:val="18"/>
        <w:lang w:val="sv-FI"/>
      </w:rPr>
      <w:t>0</w:t>
    </w:r>
    <w:r w:rsidR="00474570">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4C2"/>
    <w:rsid w:val="00012A91"/>
    <w:rsid w:val="00012C4B"/>
    <w:rsid w:val="0001380F"/>
    <w:rsid w:val="00013A72"/>
    <w:rsid w:val="00013CD3"/>
    <w:rsid w:val="00014004"/>
    <w:rsid w:val="0001402A"/>
    <w:rsid w:val="000145E9"/>
    <w:rsid w:val="00015067"/>
    <w:rsid w:val="0001522B"/>
    <w:rsid w:val="0001675E"/>
    <w:rsid w:val="00016799"/>
    <w:rsid w:val="00016AA5"/>
    <w:rsid w:val="00017486"/>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BE6"/>
    <w:rsid w:val="00031513"/>
    <w:rsid w:val="00031660"/>
    <w:rsid w:val="00031D18"/>
    <w:rsid w:val="000329D3"/>
    <w:rsid w:val="00032B39"/>
    <w:rsid w:val="00032F55"/>
    <w:rsid w:val="0003309A"/>
    <w:rsid w:val="00033397"/>
    <w:rsid w:val="00033BF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94D"/>
    <w:rsid w:val="00085B16"/>
    <w:rsid w:val="000861AE"/>
    <w:rsid w:val="00086A6E"/>
    <w:rsid w:val="00086FB1"/>
    <w:rsid w:val="0008772A"/>
    <w:rsid w:val="00087879"/>
    <w:rsid w:val="00087B9C"/>
    <w:rsid w:val="00090629"/>
    <w:rsid w:val="000909F6"/>
    <w:rsid w:val="00090CDC"/>
    <w:rsid w:val="00090D6B"/>
    <w:rsid w:val="00090EAE"/>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0DC7"/>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BC2"/>
    <w:rsid w:val="000B0FFC"/>
    <w:rsid w:val="000B1D1D"/>
    <w:rsid w:val="000B1F9B"/>
    <w:rsid w:val="000B2284"/>
    <w:rsid w:val="000B2518"/>
    <w:rsid w:val="000B3EC2"/>
    <w:rsid w:val="000B44AB"/>
    <w:rsid w:val="000B450B"/>
    <w:rsid w:val="000B478A"/>
    <w:rsid w:val="000B4CAE"/>
    <w:rsid w:val="000B4F9B"/>
    <w:rsid w:val="000B55B1"/>
    <w:rsid w:val="000B5673"/>
    <w:rsid w:val="000B575B"/>
    <w:rsid w:val="000B579A"/>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E3"/>
    <w:rsid w:val="00135A93"/>
    <w:rsid w:val="00135F19"/>
    <w:rsid w:val="00136295"/>
    <w:rsid w:val="00136557"/>
    <w:rsid w:val="00136AED"/>
    <w:rsid w:val="00136D65"/>
    <w:rsid w:val="00137197"/>
    <w:rsid w:val="00140017"/>
    <w:rsid w:val="001402F9"/>
    <w:rsid w:val="00140D6E"/>
    <w:rsid w:val="00140F37"/>
    <w:rsid w:val="001413F8"/>
    <w:rsid w:val="001417A6"/>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703"/>
    <w:rsid w:val="00147266"/>
    <w:rsid w:val="001478AC"/>
    <w:rsid w:val="00147C54"/>
    <w:rsid w:val="0015042D"/>
    <w:rsid w:val="0015055C"/>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6AFA"/>
    <w:rsid w:val="001C76B7"/>
    <w:rsid w:val="001C7C49"/>
    <w:rsid w:val="001C7D71"/>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4C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536"/>
    <w:rsid w:val="00210226"/>
    <w:rsid w:val="0021028D"/>
    <w:rsid w:val="002103C8"/>
    <w:rsid w:val="00210BD1"/>
    <w:rsid w:val="00210D1F"/>
    <w:rsid w:val="002117CC"/>
    <w:rsid w:val="00211DB0"/>
    <w:rsid w:val="00211DCD"/>
    <w:rsid w:val="00212E19"/>
    <w:rsid w:val="00212F62"/>
    <w:rsid w:val="002131B3"/>
    <w:rsid w:val="0021325A"/>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B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DDC"/>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5F54"/>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D72"/>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1BC3"/>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69B"/>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93A"/>
    <w:rsid w:val="00343C68"/>
    <w:rsid w:val="00343E21"/>
    <w:rsid w:val="003445FB"/>
    <w:rsid w:val="00344BFF"/>
    <w:rsid w:val="00344CEB"/>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849"/>
    <w:rsid w:val="003E3964"/>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1EDC"/>
    <w:rsid w:val="00452E77"/>
    <w:rsid w:val="00452F8F"/>
    <w:rsid w:val="004533BF"/>
    <w:rsid w:val="00453541"/>
    <w:rsid w:val="0045476D"/>
    <w:rsid w:val="00454873"/>
    <w:rsid w:val="0045525D"/>
    <w:rsid w:val="004555D5"/>
    <w:rsid w:val="00455919"/>
    <w:rsid w:val="00455B6A"/>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570"/>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5775"/>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0E9"/>
    <w:rsid w:val="004A68D4"/>
    <w:rsid w:val="004A75CC"/>
    <w:rsid w:val="004B0424"/>
    <w:rsid w:val="004B0699"/>
    <w:rsid w:val="004B0A51"/>
    <w:rsid w:val="004B0D5E"/>
    <w:rsid w:val="004B1356"/>
    <w:rsid w:val="004B16E7"/>
    <w:rsid w:val="004B19C9"/>
    <w:rsid w:val="004B1FA8"/>
    <w:rsid w:val="004B21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A79"/>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110"/>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CDF"/>
    <w:rsid w:val="00552DB7"/>
    <w:rsid w:val="0055325D"/>
    <w:rsid w:val="005534E8"/>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539"/>
    <w:rsid w:val="005945E0"/>
    <w:rsid w:val="005946FE"/>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7A"/>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6320"/>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6C2"/>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F2D"/>
    <w:rsid w:val="00610D6E"/>
    <w:rsid w:val="00610E81"/>
    <w:rsid w:val="0061133C"/>
    <w:rsid w:val="0061136D"/>
    <w:rsid w:val="006119C7"/>
    <w:rsid w:val="00611CD2"/>
    <w:rsid w:val="00611DBF"/>
    <w:rsid w:val="006128C8"/>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46E"/>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649"/>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488"/>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3544"/>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096A"/>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12"/>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6F6"/>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65A"/>
    <w:rsid w:val="00906EF1"/>
    <w:rsid w:val="009075CB"/>
    <w:rsid w:val="0090796E"/>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3895"/>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2FC0"/>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74D"/>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0E6"/>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2C2"/>
    <w:rsid w:val="00A458CE"/>
    <w:rsid w:val="00A45BAB"/>
    <w:rsid w:val="00A45E1B"/>
    <w:rsid w:val="00A46029"/>
    <w:rsid w:val="00A46118"/>
    <w:rsid w:val="00A46579"/>
    <w:rsid w:val="00A465C8"/>
    <w:rsid w:val="00A46C48"/>
    <w:rsid w:val="00A470A1"/>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0AB3"/>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5790"/>
    <w:rsid w:val="00AB6632"/>
    <w:rsid w:val="00AB67AE"/>
    <w:rsid w:val="00AB6D44"/>
    <w:rsid w:val="00AB7601"/>
    <w:rsid w:val="00AC166A"/>
    <w:rsid w:val="00AC21BB"/>
    <w:rsid w:val="00AC2EF7"/>
    <w:rsid w:val="00AC3361"/>
    <w:rsid w:val="00AC363A"/>
    <w:rsid w:val="00AC3D4E"/>
    <w:rsid w:val="00AC3F0F"/>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CEB"/>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80125"/>
    <w:rsid w:val="00B8068E"/>
    <w:rsid w:val="00B8074B"/>
    <w:rsid w:val="00B81032"/>
    <w:rsid w:val="00B81883"/>
    <w:rsid w:val="00B81E20"/>
    <w:rsid w:val="00B822F3"/>
    <w:rsid w:val="00B8282E"/>
    <w:rsid w:val="00B82A89"/>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C9F"/>
    <w:rsid w:val="00BF07D3"/>
    <w:rsid w:val="00BF0F73"/>
    <w:rsid w:val="00BF1523"/>
    <w:rsid w:val="00BF156B"/>
    <w:rsid w:val="00BF15D6"/>
    <w:rsid w:val="00BF1BEA"/>
    <w:rsid w:val="00BF24DC"/>
    <w:rsid w:val="00BF2522"/>
    <w:rsid w:val="00BF2525"/>
    <w:rsid w:val="00BF2EB5"/>
    <w:rsid w:val="00BF320B"/>
    <w:rsid w:val="00BF3A32"/>
    <w:rsid w:val="00BF3E05"/>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85E"/>
    <w:rsid w:val="00C22CFD"/>
    <w:rsid w:val="00C22E6F"/>
    <w:rsid w:val="00C22E96"/>
    <w:rsid w:val="00C23588"/>
    <w:rsid w:val="00C238D6"/>
    <w:rsid w:val="00C23F82"/>
    <w:rsid w:val="00C24106"/>
    <w:rsid w:val="00C244FE"/>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6F99"/>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B4C"/>
    <w:rsid w:val="00CE7C08"/>
    <w:rsid w:val="00CE7D56"/>
    <w:rsid w:val="00CE7DE8"/>
    <w:rsid w:val="00CF0288"/>
    <w:rsid w:val="00CF0607"/>
    <w:rsid w:val="00CF0870"/>
    <w:rsid w:val="00CF18E5"/>
    <w:rsid w:val="00CF200D"/>
    <w:rsid w:val="00CF2333"/>
    <w:rsid w:val="00CF2657"/>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4D38"/>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453A"/>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4F6"/>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93B"/>
    <w:rsid w:val="00DF1B88"/>
    <w:rsid w:val="00DF233D"/>
    <w:rsid w:val="00DF2B1F"/>
    <w:rsid w:val="00DF2F13"/>
    <w:rsid w:val="00DF3064"/>
    <w:rsid w:val="00DF33D8"/>
    <w:rsid w:val="00DF3665"/>
    <w:rsid w:val="00DF4D83"/>
    <w:rsid w:val="00DF53CB"/>
    <w:rsid w:val="00DF596B"/>
    <w:rsid w:val="00DF62CD"/>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5F6"/>
    <w:rsid w:val="00E15AFA"/>
    <w:rsid w:val="00E166D5"/>
    <w:rsid w:val="00E16C35"/>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598"/>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0EB0"/>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557"/>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4AF"/>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486"/>
    <w:rsid w:val="00F077FE"/>
    <w:rsid w:val="00F07C19"/>
    <w:rsid w:val="00F104FA"/>
    <w:rsid w:val="00F10901"/>
    <w:rsid w:val="00F116B6"/>
    <w:rsid w:val="00F118A5"/>
    <w:rsid w:val="00F11C0B"/>
    <w:rsid w:val="00F11C9E"/>
    <w:rsid w:val="00F124E7"/>
    <w:rsid w:val="00F133E7"/>
    <w:rsid w:val="00F13966"/>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4F16"/>
    <w:rsid w:val="00F969D0"/>
    <w:rsid w:val="00F96E11"/>
    <w:rsid w:val="00F97F32"/>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ABC"/>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668"/>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3"/>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qFormat/>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790278718">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3585603">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0471506">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1005</TotalTime>
  <Pages>147</Pages>
  <Words>166190</Words>
  <Characters>947289</Characters>
  <Application>Microsoft Office Word</Application>
  <DocSecurity>0</DocSecurity>
  <Lines>7894</Lines>
  <Paragraphs>2222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1111257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814</cp:revision>
  <dcterms:created xsi:type="dcterms:W3CDTF">2024-02-10T05:43:00Z</dcterms:created>
  <dcterms:modified xsi:type="dcterms:W3CDTF">2025-06-26T09:33:00Z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