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2177C13F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r w:rsidR="00D772A5">
              <w:t>17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D772A5" w:rsidRPr="000334B8">
              <w:rPr>
                <w:sz w:val="32"/>
              </w:rPr>
              <w:t>202</w:t>
            </w:r>
            <w:r w:rsidR="00D772A5">
              <w:rPr>
                <w:sz w:val="32"/>
              </w:rPr>
              <w:t>5</w:t>
            </w:r>
            <w:r w:rsidRPr="000334B8">
              <w:rPr>
                <w:sz w:val="32"/>
              </w:rPr>
              <w:t>-</w:t>
            </w:r>
            <w:bookmarkEnd w:id="4"/>
            <w:r w:rsidR="00D772A5">
              <w:rPr>
                <w:sz w:val="32"/>
              </w:rPr>
              <w:t>03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3rd Generation Partnership </w:t>
            </w:r>
            <w:proofErr w:type="gramStart"/>
            <w:r w:rsidRPr="00B840AC">
              <w:t>Project;</w:t>
            </w:r>
            <w:proofErr w:type="gramEnd"/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B840AC">
              <w:rPr>
                <w:rFonts w:eastAsia="Malgun Gothic" w:hint="eastAsia"/>
                <w:lang w:eastAsia="ko-KR"/>
              </w:rPr>
              <w:t>Network</w:t>
            </w:r>
            <w:r w:rsidRPr="00B840AC">
              <w:t>;</w:t>
            </w:r>
            <w:proofErr w:type="gramEnd"/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proofErr w:type="gramStart"/>
            <w:r w:rsidRPr="00B840AC">
              <w:t>NR;</w:t>
            </w:r>
            <w:proofErr w:type="gramEnd"/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6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7263DF3A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772A5" w:rsidRPr="000334B8">
              <w:rPr>
                <w:noProof/>
                <w:sz w:val="18"/>
              </w:rPr>
              <w:t>202</w:t>
            </w:r>
            <w:r w:rsidR="00D772A5">
              <w:rPr>
                <w:noProof/>
                <w:sz w:val="18"/>
              </w:rPr>
              <w:t>5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1" w:name="copyrightaddon"/>
            <w:bookmarkEnd w:id="11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63176836" w14:textId="77777777" w:rsidR="00E16509" w:rsidRDefault="00E16509" w:rsidP="00133525"/>
        </w:tc>
      </w:tr>
      <w:bookmarkEnd w:id="8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77BB5782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>
        <w:rPr>
          <w:noProof/>
        </w:rPr>
        <w:t>Foreword</w:t>
      </w:r>
      <w:r>
        <w:rPr>
          <w:noProof/>
        </w:rPr>
        <w:tab/>
        <w:t>120</w:t>
      </w:r>
    </w:p>
    <w:p w14:paraId="6919178D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122</w:t>
      </w:r>
    </w:p>
    <w:p w14:paraId="02A969D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122</w:t>
      </w:r>
    </w:p>
    <w:p w14:paraId="384E5358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123</w:t>
      </w:r>
    </w:p>
    <w:p w14:paraId="2FE0229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123</w:t>
      </w:r>
    </w:p>
    <w:p w14:paraId="449B367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125</w:t>
      </w:r>
    </w:p>
    <w:p w14:paraId="118493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126</w:t>
      </w:r>
    </w:p>
    <w:p w14:paraId="261A5D8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128</w:t>
      </w:r>
    </w:p>
    <w:p w14:paraId="5C83C6D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128</w:t>
      </w:r>
    </w:p>
    <w:p w14:paraId="466FC6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128</w:t>
      </w:r>
    </w:p>
    <w:p w14:paraId="49269B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operating bands in FR1</w:t>
      </w:r>
      <w:r>
        <w:rPr>
          <w:noProof/>
        </w:rPr>
        <w:tab/>
        <w:t>128</w:t>
      </w:r>
    </w:p>
    <w:p w14:paraId="692427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129</w:t>
      </w:r>
    </w:p>
    <w:p w14:paraId="2B08F0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operating bands in FR2</w:t>
      </w:r>
      <w:r>
        <w:rPr>
          <w:noProof/>
        </w:rPr>
        <w:tab/>
        <w:t>129</w:t>
      </w:r>
    </w:p>
    <w:p w14:paraId="10FBE35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130</w:t>
      </w:r>
    </w:p>
    <w:p w14:paraId="2A4DF38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131</w:t>
      </w:r>
    </w:p>
    <w:p w14:paraId="0B8430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Number of serving carriers</w:t>
      </w:r>
      <w:r>
        <w:rPr>
          <w:noProof/>
        </w:rPr>
        <w:tab/>
        <w:t>131</w:t>
      </w:r>
    </w:p>
    <w:p w14:paraId="6953C9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Number of serving carriers for SA</w:t>
      </w:r>
      <w:r>
        <w:rPr>
          <w:noProof/>
        </w:rPr>
        <w:tab/>
        <w:t>131</w:t>
      </w:r>
    </w:p>
    <w:p w14:paraId="4E531E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Number of serving carriers for EN-DC</w:t>
      </w:r>
      <w:r>
        <w:rPr>
          <w:noProof/>
        </w:rPr>
        <w:tab/>
        <w:t>131</w:t>
      </w:r>
    </w:p>
    <w:p w14:paraId="65B5C2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Number of serving carriers for </w:t>
      </w:r>
      <w:r w:rsidRPr="00E65A76">
        <w:rPr>
          <w:noProof/>
          <w:lang w:val="en-US" w:eastAsia="ko-KR"/>
        </w:rPr>
        <w:t>NE-DC</w:t>
      </w:r>
      <w:r>
        <w:rPr>
          <w:noProof/>
        </w:rPr>
        <w:tab/>
        <w:t>131</w:t>
      </w:r>
    </w:p>
    <w:p w14:paraId="08F85A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Number of serving carriers for </w:t>
      </w:r>
      <w:r w:rsidRPr="00E65A76">
        <w:rPr>
          <w:noProof/>
          <w:lang w:val="en-US" w:eastAsia="ko-KR"/>
        </w:rPr>
        <w:t>NR-DC</w:t>
      </w:r>
      <w:r>
        <w:rPr>
          <w:noProof/>
        </w:rPr>
        <w:tab/>
        <w:t>132</w:t>
      </w:r>
    </w:p>
    <w:p w14:paraId="3AB0F8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132</w:t>
      </w:r>
    </w:p>
    <w:p w14:paraId="324AC8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132</w:t>
      </w:r>
    </w:p>
    <w:p w14:paraId="7A00BB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Applicability for SDL bands</w:t>
      </w:r>
      <w:r>
        <w:rPr>
          <w:noProof/>
        </w:rPr>
        <w:tab/>
        <w:t>132</w:t>
      </w:r>
    </w:p>
    <w:p w14:paraId="0915FD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2BAEE93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7035CE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133</w:t>
      </w:r>
    </w:p>
    <w:p w14:paraId="5B4E56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133</w:t>
      </w:r>
    </w:p>
    <w:p w14:paraId="6764877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133</w:t>
      </w:r>
    </w:p>
    <w:p w14:paraId="16AE5C7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133</w:t>
      </w:r>
    </w:p>
    <w:p w14:paraId="3A1D1D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133</w:t>
      </w:r>
    </w:p>
    <w:p w14:paraId="0A1348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133</w:t>
      </w:r>
    </w:p>
    <w:p w14:paraId="20C0D55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134</w:t>
      </w:r>
    </w:p>
    <w:p w14:paraId="20C586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134</w:t>
      </w:r>
    </w:p>
    <w:p w14:paraId="54B2C9E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134</w:t>
      </w:r>
    </w:p>
    <w:p w14:paraId="69F962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134</w:t>
      </w:r>
    </w:p>
    <w:p w14:paraId="1F4CC34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134</w:t>
      </w:r>
    </w:p>
    <w:p w14:paraId="5EEB2DA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134</w:t>
      </w:r>
    </w:p>
    <w:p w14:paraId="7F42B9A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135</w:t>
      </w:r>
    </w:p>
    <w:p w14:paraId="3DDA1E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135</w:t>
      </w:r>
    </w:p>
    <w:p w14:paraId="73D204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135</w:t>
      </w:r>
    </w:p>
    <w:p w14:paraId="5B0271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</w:t>
      </w:r>
      <w:r>
        <w:rPr>
          <w:noProof/>
        </w:rPr>
        <w:tab/>
        <w:t>135</w:t>
      </w:r>
    </w:p>
    <w:p w14:paraId="07BE54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and evaluation of serving cell</w:t>
      </w:r>
      <w:r>
        <w:rPr>
          <w:noProof/>
        </w:rPr>
        <w:tab/>
        <w:t>135</w:t>
      </w:r>
    </w:p>
    <w:p w14:paraId="2BBB8B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</w:t>
      </w:r>
      <w:r>
        <w:rPr>
          <w:noProof/>
        </w:rPr>
        <w:tab/>
        <w:t>138</w:t>
      </w:r>
    </w:p>
    <w:p w14:paraId="54EB92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inter-frequency NR cells</w:t>
      </w:r>
      <w:r>
        <w:rPr>
          <w:noProof/>
        </w:rPr>
        <w:tab/>
        <w:t>141</w:t>
      </w:r>
    </w:p>
    <w:p w14:paraId="6C5544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inter-RAT E-UTRAN cells</w:t>
      </w:r>
      <w:r>
        <w:rPr>
          <w:noProof/>
        </w:rPr>
        <w:tab/>
        <w:t>146</w:t>
      </w:r>
    </w:p>
    <w:p w14:paraId="1E37EA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2387BF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150</w:t>
      </w:r>
    </w:p>
    <w:p w14:paraId="2BF982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</w:t>
      </w:r>
      <w:r w:rsidRPr="00E65A76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150</w:t>
      </w:r>
    </w:p>
    <w:p w14:paraId="1E1E05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150</w:t>
      </w:r>
    </w:p>
    <w:p w14:paraId="00CA54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150</w:t>
      </w:r>
    </w:p>
    <w:p w14:paraId="6D09D4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151</w:t>
      </w:r>
    </w:p>
    <w:p w14:paraId="2D3B1D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153</w:t>
      </w:r>
    </w:p>
    <w:p w14:paraId="4FF26D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155</w:t>
      </w:r>
    </w:p>
    <w:p w14:paraId="22534A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156</w:t>
      </w:r>
    </w:p>
    <w:p w14:paraId="7055C4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156</w:t>
      </w:r>
    </w:p>
    <w:p w14:paraId="256B2C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156</w:t>
      </w:r>
    </w:p>
    <w:p w14:paraId="1BA7A5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159</w:t>
      </w:r>
    </w:p>
    <w:p w14:paraId="09839B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162</w:t>
      </w:r>
    </w:p>
    <w:p w14:paraId="18F14C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162</w:t>
      </w:r>
    </w:p>
    <w:p w14:paraId="7C0149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162</w:t>
      </w:r>
    </w:p>
    <w:p w14:paraId="58744F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163</w:t>
      </w:r>
    </w:p>
    <w:p w14:paraId="011DE9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165</w:t>
      </w:r>
    </w:p>
    <w:p w14:paraId="73A54C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166</w:t>
      </w:r>
    </w:p>
    <w:p w14:paraId="276AEA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167</w:t>
      </w:r>
    </w:p>
    <w:p w14:paraId="4BB204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167</w:t>
      </w:r>
    </w:p>
    <w:p w14:paraId="075F41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167</w:t>
      </w:r>
    </w:p>
    <w:p w14:paraId="6C5CD4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</w:t>
      </w:r>
      <w:r>
        <w:rPr>
          <w:noProof/>
        </w:rPr>
        <w:tab/>
        <w:t>167</w:t>
      </w:r>
    </w:p>
    <w:p w14:paraId="404E22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168</w:t>
      </w:r>
    </w:p>
    <w:p w14:paraId="108B9E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168</w:t>
      </w:r>
    </w:p>
    <w:p w14:paraId="5754BA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170</w:t>
      </w:r>
    </w:p>
    <w:p w14:paraId="68889E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172</w:t>
      </w:r>
    </w:p>
    <w:p w14:paraId="5C3F64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172</w:t>
      </w:r>
    </w:p>
    <w:p w14:paraId="06FA7F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172</w:t>
      </w:r>
    </w:p>
    <w:p w14:paraId="530AAB1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173</w:t>
      </w:r>
    </w:p>
    <w:p w14:paraId="5B53A00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173</w:t>
      </w:r>
    </w:p>
    <w:p w14:paraId="322FD9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173</w:t>
      </w:r>
    </w:p>
    <w:p w14:paraId="70C1A27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173</w:t>
      </w:r>
    </w:p>
    <w:p w14:paraId="4F81C7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 for 1 Rx RedCap</w:t>
      </w:r>
      <w:r>
        <w:rPr>
          <w:noProof/>
        </w:rPr>
        <w:tab/>
        <w:t>173</w:t>
      </w:r>
    </w:p>
    <w:p w14:paraId="40CAB7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 for 2 Rx RedCap</w:t>
      </w:r>
      <w:r>
        <w:rPr>
          <w:noProof/>
        </w:rPr>
        <w:tab/>
        <w:t>173</w:t>
      </w:r>
    </w:p>
    <w:p w14:paraId="3BF4F6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173</w:t>
      </w:r>
    </w:p>
    <w:p w14:paraId="3F9CF0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175</w:t>
      </w:r>
    </w:p>
    <w:p w14:paraId="02C65B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178</w:t>
      </w:r>
    </w:p>
    <w:p w14:paraId="0EC228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181</w:t>
      </w:r>
    </w:p>
    <w:p w14:paraId="498F41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183</w:t>
      </w:r>
    </w:p>
    <w:p w14:paraId="17D272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183</w:t>
      </w:r>
    </w:p>
    <w:p w14:paraId="7F918F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183</w:t>
      </w:r>
    </w:p>
    <w:p w14:paraId="0E3B01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184</w:t>
      </w:r>
    </w:p>
    <w:p w14:paraId="08B79F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184</w:t>
      </w:r>
    </w:p>
    <w:p w14:paraId="077633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stationary criterion</w:t>
      </w:r>
      <w:r>
        <w:rPr>
          <w:noProof/>
        </w:rPr>
        <w:tab/>
        <w:t>185</w:t>
      </w:r>
    </w:p>
    <w:p w14:paraId="5CAFF0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188</w:t>
      </w:r>
    </w:p>
    <w:p w14:paraId="64B9F5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188</w:t>
      </w:r>
    </w:p>
    <w:p w14:paraId="4D15E8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188</w:t>
      </w:r>
    </w:p>
    <w:p w14:paraId="5C8616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189</w:t>
      </w:r>
    </w:p>
    <w:p w14:paraId="1F1535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189</w:t>
      </w:r>
    </w:p>
    <w:p w14:paraId="0BB119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189</w:t>
      </w:r>
    </w:p>
    <w:p w14:paraId="2420CD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189</w:t>
      </w:r>
    </w:p>
    <w:p w14:paraId="196D6A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190</w:t>
      </w:r>
    </w:p>
    <w:p w14:paraId="15ADFB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193</w:t>
      </w:r>
    </w:p>
    <w:p w14:paraId="4E8D68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195</w:t>
      </w:r>
    </w:p>
    <w:p w14:paraId="2200E9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195</w:t>
      </w:r>
    </w:p>
    <w:p w14:paraId="18032E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4D2743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stationary criterion</w:t>
      </w:r>
      <w:r>
        <w:rPr>
          <w:noProof/>
        </w:rPr>
        <w:tab/>
        <w:t>196</w:t>
      </w:r>
    </w:p>
    <w:p w14:paraId="765BBE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198</w:t>
      </w:r>
    </w:p>
    <w:p w14:paraId="38B1BE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199</w:t>
      </w:r>
    </w:p>
    <w:p w14:paraId="15E4B8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199</w:t>
      </w:r>
    </w:p>
    <w:p w14:paraId="028D3F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200</w:t>
      </w:r>
    </w:p>
    <w:p w14:paraId="7FB6DC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200</w:t>
      </w:r>
    </w:p>
    <w:p w14:paraId="253FDE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200</w:t>
      </w:r>
    </w:p>
    <w:p w14:paraId="1E4ED9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200</w:t>
      </w:r>
    </w:p>
    <w:p w14:paraId="51EEB2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201</w:t>
      </w:r>
    </w:p>
    <w:p w14:paraId="4D3CC4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203</w:t>
      </w:r>
    </w:p>
    <w:p w14:paraId="2F5480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206</w:t>
      </w:r>
    </w:p>
    <w:p w14:paraId="57D808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206</w:t>
      </w:r>
    </w:p>
    <w:p w14:paraId="15D244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3E9985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stationary criterion</w:t>
      </w:r>
      <w:r>
        <w:rPr>
          <w:noProof/>
        </w:rPr>
        <w:tab/>
        <w:t>207</w:t>
      </w:r>
    </w:p>
    <w:p w14:paraId="229380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208</w:t>
      </w:r>
    </w:p>
    <w:p w14:paraId="0FB56A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208</w:t>
      </w:r>
    </w:p>
    <w:p w14:paraId="3DBE77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209</w:t>
      </w:r>
    </w:p>
    <w:p w14:paraId="4EE85F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209</w:t>
      </w:r>
    </w:p>
    <w:p w14:paraId="43B48C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209</w:t>
      </w:r>
    </w:p>
    <w:p w14:paraId="00731B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210</w:t>
      </w:r>
    </w:p>
    <w:p w14:paraId="5AE486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210</w:t>
      </w:r>
    </w:p>
    <w:p w14:paraId="0C1ACA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criterion</w:t>
      </w:r>
      <w:r>
        <w:rPr>
          <w:noProof/>
        </w:rPr>
        <w:tab/>
        <w:t>210</w:t>
      </w:r>
    </w:p>
    <w:p w14:paraId="7AE90F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212</w:t>
      </w:r>
    </w:p>
    <w:p w14:paraId="5A0EA8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213</w:t>
      </w:r>
    </w:p>
    <w:p w14:paraId="7F585A4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213</w:t>
      </w:r>
    </w:p>
    <w:p w14:paraId="7B8BA8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213</w:t>
      </w:r>
    </w:p>
    <w:p w14:paraId="37BC35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214</w:t>
      </w:r>
    </w:p>
    <w:p w14:paraId="4A6208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measurement capability</w:t>
      </w:r>
      <w:r>
        <w:rPr>
          <w:noProof/>
        </w:rPr>
        <w:tab/>
        <w:t>214</w:t>
      </w:r>
    </w:p>
    <w:p w14:paraId="2DF3AE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and evaluation of serving cell</w:t>
      </w:r>
      <w:r>
        <w:rPr>
          <w:noProof/>
        </w:rPr>
        <w:tab/>
        <w:t>214</w:t>
      </w:r>
    </w:p>
    <w:p w14:paraId="787E87B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</w:t>
      </w:r>
      <w:r>
        <w:rPr>
          <w:noProof/>
        </w:rPr>
        <w:tab/>
        <w:t>215</w:t>
      </w:r>
    </w:p>
    <w:p w14:paraId="292A3B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inter-frequency NR cells</w:t>
      </w:r>
      <w:r>
        <w:rPr>
          <w:noProof/>
        </w:rPr>
        <w:tab/>
        <w:t>217</w:t>
      </w:r>
    </w:p>
    <w:p w14:paraId="542CD4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220</w:t>
      </w:r>
    </w:p>
    <w:p w14:paraId="56EDE5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221</w:t>
      </w:r>
    </w:p>
    <w:p w14:paraId="7F77AB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221</w:t>
      </w:r>
    </w:p>
    <w:p w14:paraId="2CE957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4.2C.2.</w:t>
      </w:r>
      <w:r w:rsidRPr="00E65A76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Measurements of int</w:t>
      </w:r>
      <w:r w:rsidRPr="00E65A76">
        <w:rPr>
          <w:rFonts w:eastAsia="DengXian"/>
          <w:noProof/>
          <w:lang w:val="en-US"/>
        </w:rPr>
        <w:t>er</w:t>
      </w:r>
      <w:r w:rsidRPr="00E65A76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221</w:t>
      </w:r>
    </w:p>
    <w:p w14:paraId="0EC624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221</w:t>
      </w:r>
    </w:p>
    <w:p w14:paraId="62833B5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221</w:t>
      </w:r>
    </w:p>
    <w:p w14:paraId="5F8754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65B3A80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384191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222</w:t>
      </w:r>
    </w:p>
    <w:p w14:paraId="467697A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222</w:t>
      </w:r>
    </w:p>
    <w:p w14:paraId="4EA429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0AD4F81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223</w:t>
      </w:r>
    </w:p>
    <w:p w14:paraId="273E29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16BD89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223</w:t>
      </w:r>
    </w:p>
    <w:p w14:paraId="005A304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224</w:t>
      </w:r>
    </w:p>
    <w:p w14:paraId="1EFB60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224</w:t>
      </w:r>
    </w:p>
    <w:p w14:paraId="2CBD4A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224</w:t>
      </w:r>
    </w:p>
    <w:p w14:paraId="74E98B6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225</w:t>
      </w:r>
    </w:p>
    <w:p w14:paraId="3E95DE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225</w:t>
      </w:r>
    </w:p>
    <w:p w14:paraId="1688F7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225</w:t>
      </w:r>
    </w:p>
    <w:p w14:paraId="1F7FA5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225</w:t>
      </w:r>
    </w:p>
    <w:p w14:paraId="7F0F7B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225</w:t>
      </w:r>
    </w:p>
    <w:p w14:paraId="0FF65EB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227</w:t>
      </w:r>
    </w:p>
    <w:p w14:paraId="799D8B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227</w:t>
      </w:r>
    </w:p>
    <w:p w14:paraId="2C06E75E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228</w:t>
      </w:r>
    </w:p>
    <w:p w14:paraId="1FE6D7F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228</w:t>
      </w:r>
    </w:p>
    <w:p w14:paraId="75F8F2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6A85BA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275FA2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228</w:t>
      </w:r>
    </w:p>
    <w:p w14:paraId="1AEA1B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222872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229</w:t>
      </w:r>
    </w:p>
    <w:p w14:paraId="04CB44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230</w:t>
      </w:r>
    </w:p>
    <w:p w14:paraId="052209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231</w:t>
      </w:r>
    </w:p>
    <w:p w14:paraId="05D750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232</w:t>
      </w:r>
    </w:p>
    <w:p w14:paraId="303947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232</w:t>
      </w:r>
    </w:p>
    <w:p w14:paraId="207308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232</w:t>
      </w:r>
    </w:p>
    <w:p w14:paraId="7811A2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232</w:t>
      </w:r>
    </w:p>
    <w:p w14:paraId="5781A1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233</w:t>
      </w:r>
    </w:p>
    <w:p w14:paraId="231556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234</w:t>
      </w:r>
    </w:p>
    <w:p w14:paraId="04B54B3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235</w:t>
      </w:r>
    </w:p>
    <w:p w14:paraId="3A1289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742CAA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709891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2814F1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235</w:t>
      </w:r>
    </w:p>
    <w:p w14:paraId="468CC0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235</w:t>
      </w:r>
    </w:p>
    <w:p w14:paraId="20BA35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235</w:t>
      </w:r>
    </w:p>
    <w:p w14:paraId="22ABB5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235</w:t>
      </w:r>
    </w:p>
    <w:p w14:paraId="305817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235</w:t>
      </w:r>
    </w:p>
    <w:p w14:paraId="3E794F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235</w:t>
      </w:r>
    </w:p>
    <w:p w14:paraId="4EDD4CB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235</w:t>
      </w:r>
    </w:p>
    <w:p w14:paraId="1AD453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E88EC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236</w:t>
      </w:r>
    </w:p>
    <w:p w14:paraId="45E4BE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236</w:t>
      </w:r>
    </w:p>
    <w:p w14:paraId="735D53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236</w:t>
      </w:r>
    </w:p>
    <w:p w14:paraId="5E6936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237</w:t>
      </w:r>
    </w:p>
    <w:p w14:paraId="056A83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238</w:t>
      </w:r>
    </w:p>
    <w:p w14:paraId="624AFB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238</w:t>
      </w:r>
    </w:p>
    <w:p w14:paraId="71904A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4796185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239</w:t>
      </w:r>
    </w:p>
    <w:p w14:paraId="6430CA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239</w:t>
      </w:r>
    </w:p>
    <w:p w14:paraId="3EC9E5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239</w:t>
      </w:r>
    </w:p>
    <w:p w14:paraId="6271DF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240</w:t>
      </w:r>
    </w:p>
    <w:p w14:paraId="458AD3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241</w:t>
      </w:r>
    </w:p>
    <w:p w14:paraId="79DB0B0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6342AB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242</w:t>
      </w:r>
    </w:p>
    <w:p w14:paraId="0FAD36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03205B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242</w:t>
      </w:r>
    </w:p>
    <w:p w14:paraId="0B63AC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09E6F4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242</w:t>
      </w:r>
    </w:p>
    <w:p w14:paraId="7C3AFC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243</w:t>
      </w:r>
    </w:p>
    <w:p w14:paraId="7DE878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5A7412B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243</w:t>
      </w:r>
    </w:p>
    <w:p w14:paraId="31FE984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0F248C3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243</w:t>
      </w:r>
    </w:p>
    <w:p w14:paraId="082341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4B8305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243</w:t>
      </w:r>
    </w:p>
    <w:p w14:paraId="7C7817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262F8A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243</w:t>
      </w:r>
    </w:p>
    <w:p w14:paraId="08F08C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F590F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66B05AF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244</w:t>
      </w:r>
    </w:p>
    <w:p w14:paraId="169FE98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245</w:t>
      </w:r>
    </w:p>
    <w:p w14:paraId="0FCE309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742BD1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01891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599779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2321A21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5C53A0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245</w:t>
      </w:r>
    </w:p>
    <w:p w14:paraId="0F4204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72B5873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246</w:t>
      </w:r>
    </w:p>
    <w:p w14:paraId="391020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3AC8C13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42A9C83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06724F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6A63AEB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0D31928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247</w:t>
      </w:r>
    </w:p>
    <w:p w14:paraId="41CFBAF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Inactive Mode CA/DC Measurements</w:t>
      </w:r>
      <w:r>
        <w:rPr>
          <w:noProof/>
        </w:rPr>
        <w:tab/>
        <w:t>247</w:t>
      </w:r>
    </w:p>
    <w:p w14:paraId="594428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247</w:t>
      </w:r>
    </w:p>
    <w:p w14:paraId="26CE40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247</w:t>
      </w:r>
    </w:p>
    <w:p w14:paraId="518FFC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247</w:t>
      </w:r>
    </w:p>
    <w:p w14:paraId="1BD1D8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247</w:t>
      </w:r>
    </w:p>
    <w:p w14:paraId="5C77EA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247</w:t>
      </w:r>
    </w:p>
    <w:p w14:paraId="7F662E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247</w:t>
      </w:r>
    </w:p>
    <w:p w14:paraId="0E017AC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247</w:t>
      </w:r>
    </w:p>
    <w:p w14:paraId="69CFAD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5F403B2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247</w:t>
      </w:r>
    </w:p>
    <w:p w14:paraId="3E2B1D3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248</w:t>
      </w:r>
    </w:p>
    <w:p w14:paraId="170CA81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249</w:t>
      </w:r>
    </w:p>
    <w:p w14:paraId="5B993D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249</w:t>
      </w:r>
    </w:p>
    <w:p w14:paraId="20D5FB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249</w:t>
      </w:r>
    </w:p>
    <w:p w14:paraId="4C10D3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249</w:t>
      </w:r>
    </w:p>
    <w:p w14:paraId="3C89B2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250</w:t>
      </w:r>
    </w:p>
    <w:p w14:paraId="09A2695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250</w:t>
      </w:r>
    </w:p>
    <w:p w14:paraId="36B02B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1F8AB22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26E22A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4D9405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251</w:t>
      </w:r>
    </w:p>
    <w:p w14:paraId="429D50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251</w:t>
      </w:r>
    </w:p>
    <w:p w14:paraId="282897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251</w:t>
      </w:r>
    </w:p>
    <w:p w14:paraId="3848042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254</w:t>
      </w:r>
    </w:p>
    <w:p w14:paraId="3DD3338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A6D0E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254</w:t>
      </w:r>
    </w:p>
    <w:p w14:paraId="74E158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0403B9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1DEFBE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255</w:t>
      </w:r>
    </w:p>
    <w:p w14:paraId="1162DF9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257</w:t>
      </w:r>
    </w:p>
    <w:p w14:paraId="19296A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64EC0E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257</w:t>
      </w:r>
    </w:p>
    <w:p w14:paraId="4EF191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247761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257</w:t>
      </w:r>
    </w:p>
    <w:p w14:paraId="12D9AF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258</w:t>
      </w:r>
    </w:p>
    <w:p w14:paraId="443970F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261</w:t>
      </w:r>
    </w:p>
    <w:p w14:paraId="6AAF57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63AA49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261</w:t>
      </w:r>
    </w:p>
    <w:p w14:paraId="16E05E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261</w:t>
      </w:r>
    </w:p>
    <w:p w14:paraId="3886FB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261</w:t>
      </w:r>
    </w:p>
    <w:p w14:paraId="2D782C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7646F94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262</w:t>
      </w:r>
    </w:p>
    <w:p w14:paraId="1BD60B1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7D7318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437D60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BE414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263</w:t>
      </w:r>
    </w:p>
    <w:p w14:paraId="37FD257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263</w:t>
      </w:r>
    </w:p>
    <w:p w14:paraId="059297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63D84F5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7C6807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DFF5B5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085F46B6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264</w:t>
      </w:r>
    </w:p>
    <w:p w14:paraId="4A28798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264</w:t>
      </w:r>
    </w:p>
    <w:p w14:paraId="0DCA04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</w:t>
      </w:r>
      <w:r>
        <w:rPr>
          <w:noProof/>
        </w:rPr>
        <w:tab/>
        <w:t>264</w:t>
      </w:r>
    </w:p>
    <w:p w14:paraId="1A2DF7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706CE2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FR1 - NR FR1 Handover</w:t>
      </w:r>
      <w:r>
        <w:rPr>
          <w:noProof/>
        </w:rPr>
        <w:tab/>
        <w:t>264</w:t>
      </w:r>
    </w:p>
    <w:p w14:paraId="1C281A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499FF3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184DCA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FR2- NR FR1 Handover</w:t>
      </w:r>
      <w:r>
        <w:rPr>
          <w:noProof/>
        </w:rPr>
        <w:tab/>
        <w:t>265</w:t>
      </w:r>
    </w:p>
    <w:p w14:paraId="7B67D9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5A0755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6658BE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FR2- NR FR2 Handover</w:t>
      </w:r>
      <w:r>
        <w:rPr>
          <w:noProof/>
        </w:rPr>
        <w:tab/>
        <w:t>266</w:t>
      </w:r>
    </w:p>
    <w:p w14:paraId="7587AE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713CBF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4289B6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FR1- NR FR2 Handover</w:t>
      </w:r>
      <w:r>
        <w:rPr>
          <w:noProof/>
        </w:rPr>
        <w:tab/>
        <w:t>267</w:t>
      </w:r>
    </w:p>
    <w:p w14:paraId="381FEC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3BCDC8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60A1F7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 to other RATs</w:t>
      </w:r>
      <w:r>
        <w:rPr>
          <w:noProof/>
        </w:rPr>
        <w:tab/>
        <w:t>268</w:t>
      </w:r>
    </w:p>
    <w:p w14:paraId="409733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– E-UTRAN Handover</w:t>
      </w:r>
      <w:r>
        <w:rPr>
          <w:noProof/>
        </w:rPr>
        <w:tab/>
        <w:t>268</w:t>
      </w:r>
    </w:p>
    <w:p w14:paraId="039453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6C5D71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Handover delay</w:t>
      </w:r>
      <w:r>
        <w:rPr>
          <w:noProof/>
        </w:rPr>
        <w:tab/>
        <w:t>268</w:t>
      </w:r>
    </w:p>
    <w:p w14:paraId="57D9D3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 time</w:t>
      </w:r>
      <w:r>
        <w:rPr>
          <w:noProof/>
        </w:rPr>
        <w:tab/>
        <w:t>268</w:t>
      </w:r>
    </w:p>
    <w:p w14:paraId="5A8C7A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– UTRAN Handover</w:t>
      </w:r>
      <w:r>
        <w:rPr>
          <w:noProof/>
        </w:rPr>
        <w:tab/>
        <w:t>269</w:t>
      </w:r>
    </w:p>
    <w:p w14:paraId="5A485E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2555BF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658F60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486A050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DAPS Handover</w:t>
      </w:r>
      <w:r>
        <w:rPr>
          <w:noProof/>
        </w:rPr>
        <w:tab/>
        <w:t>270</w:t>
      </w:r>
    </w:p>
    <w:p w14:paraId="2650A7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7F48FD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FR1 - NR FR1 DAPS Handover</w:t>
      </w:r>
      <w:r>
        <w:rPr>
          <w:noProof/>
        </w:rPr>
        <w:tab/>
        <w:t>270</w:t>
      </w:r>
    </w:p>
    <w:p w14:paraId="2E1F11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78F85B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271</w:t>
      </w:r>
    </w:p>
    <w:p w14:paraId="6ADED1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FR2- NR FR1 DAPS Handover</w:t>
      </w:r>
      <w:r>
        <w:rPr>
          <w:noProof/>
        </w:rPr>
        <w:tab/>
        <w:t>273</w:t>
      </w:r>
    </w:p>
    <w:p w14:paraId="0119E7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59D180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553F22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FR1- NR FR2 DAPS Handover</w:t>
      </w:r>
      <w:r>
        <w:rPr>
          <w:noProof/>
        </w:rPr>
        <w:tab/>
        <w:t>274</w:t>
      </w:r>
    </w:p>
    <w:p w14:paraId="720F37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4CD6953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5F2795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Conditional Handover</w:t>
      </w:r>
      <w:r>
        <w:rPr>
          <w:noProof/>
        </w:rPr>
        <w:tab/>
        <w:t>275</w:t>
      </w:r>
    </w:p>
    <w:p w14:paraId="0C96C2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0EABA0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 – NR FR1 conditional handover</w:t>
      </w:r>
      <w:r>
        <w:rPr>
          <w:noProof/>
        </w:rPr>
        <w:tab/>
        <w:t>275</w:t>
      </w:r>
    </w:p>
    <w:p w14:paraId="694601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3DC455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 – NR FR2 conditional handover</w:t>
      </w:r>
      <w:r>
        <w:rPr>
          <w:noProof/>
        </w:rPr>
        <w:tab/>
        <w:t>277</w:t>
      </w:r>
    </w:p>
    <w:p w14:paraId="301049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277</w:t>
      </w:r>
    </w:p>
    <w:p w14:paraId="7BF273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277</w:t>
      </w:r>
    </w:p>
    <w:p w14:paraId="1F402F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7C7463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180D259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 – NR FR2 conditional handover</w:t>
      </w:r>
      <w:r>
        <w:rPr>
          <w:noProof/>
        </w:rPr>
        <w:tab/>
        <w:t>278</w:t>
      </w:r>
    </w:p>
    <w:p w14:paraId="4B68CC7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 with PSCell</w:t>
      </w:r>
      <w:r>
        <w:rPr>
          <w:noProof/>
        </w:rPr>
        <w:tab/>
        <w:t>278</w:t>
      </w:r>
    </w:p>
    <w:p w14:paraId="0E7959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6065ED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4159C6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279</w:t>
      </w:r>
    </w:p>
    <w:p w14:paraId="2C1C34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279</w:t>
      </w:r>
    </w:p>
    <w:p w14:paraId="5103F0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HO with PSCell from NE-DC to NE-DC</w:t>
      </w:r>
      <w:r>
        <w:rPr>
          <w:noProof/>
        </w:rPr>
        <w:tab/>
        <w:t>280</w:t>
      </w:r>
    </w:p>
    <w:p w14:paraId="1F1F7C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E65A76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15E4E2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E65A76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280</w:t>
      </w:r>
    </w:p>
    <w:p w14:paraId="08CB20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6.1.</w:t>
      </w:r>
      <w:r w:rsidRPr="00E65A76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280</w:t>
      </w:r>
    </w:p>
    <w:p w14:paraId="73B84C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0067F7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282</w:t>
      </w:r>
    </w:p>
    <w:p w14:paraId="2F85E9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F6D38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282</w:t>
      </w:r>
    </w:p>
    <w:p w14:paraId="5C165B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60B7D90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6</w:t>
      </w:r>
      <w:r w:rsidRPr="00E65A76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283</w:t>
      </w:r>
    </w:p>
    <w:p w14:paraId="080DCA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283</w:t>
      </w:r>
    </w:p>
    <w:p w14:paraId="141F16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07A194B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da-DK"/>
        </w:rPr>
        <w:t>Void</w:t>
      </w:r>
      <w:r>
        <w:rPr>
          <w:noProof/>
        </w:rPr>
        <w:tab/>
        <w:t>283</w:t>
      </w:r>
    </w:p>
    <w:p w14:paraId="5CD3BD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218A8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6FB31D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284</w:t>
      </w:r>
    </w:p>
    <w:p w14:paraId="2DB394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</w:t>
      </w:r>
      <w:r>
        <w:rPr>
          <w:noProof/>
        </w:rPr>
        <w:tab/>
        <w:t>284</w:t>
      </w:r>
    </w:p>
    <w:p w14:paraId="5D423CE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5127A0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da-DK"/>
        </w:rPr>
        <w:t>NR FR1 - NR FR1 Handover</w:t>
      </w:r>
      <w:r>
        <w:rPr>
          <w:noProof/>
        </w:rPr>
        <w:tab/>
        <w:t>284</w:t>
      </w:r>
    </w:p>
    <w:p w14:paraId="783A5B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71D767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color w:val="000000" w:themeColor="text1"/>
        </w:rPr>
        <w:t>Interruption time</w:t>
      </w:r>
      <w:r>
        <w:rPr>
          <w:noProof/>
        </w:rPr>
        <w:tab/>
        <w:t>284</w:t>
      </w:r>
    </w:p>
    <w:p w14:paraId="6FA1B8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FR2-2 NR FR2-2 Handover</w:t>
      </w:r>
      <w:r>
        <w:rPr>
          <w:noProof/>
        </w:rPr>
        <w:tab/>
        <w:t>285</w:t>
      </w:r>
    </w:p>
    <w:p w14:paraId="2A36B3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0F8BF3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285</w:t>
      </w:r>
    </w:p>
    <w:p w14:paraId="071C1E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FR1- NR FR2-2 Handover</w:t>
      </w:r>
      <w:r>
        <w:rPr>
          <w:noProof/>
        </w:rPr>
        <w:tab/>
        <w:t>286</w:t>
      </w:r>
    </w:p>
    <w:p w14:paraId="5CD4B6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286</w:t>
      </w:r>
    </w:p>
    <w:p w14:paraId="67792E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2EF7177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584CF4F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NR </w:t>
      </w:r>
      <w:r w:rsidRPr="00E65A76">
        <w:rPr>
          <w:noProof/>
          <w:lang w:val="en-US"/>
        </w:rPr>
        <w:t xml:space="preserve">SAN </w:t>
      </w:r>
      <w:r w:rsidRPr="00E65A76">
        <w:rPr>
          <w:noProof/>
          <w:lang w:val="en-US" w:eastAsia="ko-KR"/>
        </w:rPr>
        <w:t>Handover</w:t>
      </w:r>
      <w:r>
        <w:rPr>
          <w:noProof/>
        </w:rPr>
        <w:tab/>
        <w:t>287</w:t>
      </w:r>
    </w:p>
    <w:p w14:paraId="1B5EB0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1AB07E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7FE7A9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756333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288</w:t>
      </w:r>
    </w:p>
    <w:p w14:paraId="79AFD7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</w:t>
      </w:r>
      <w:r w:rsidRPr="00E65A76">
        <w:rPr>
          <w:noProof/>
          <w:lang w:val="en-US"/>
        </w:rPr>
        <w:t xml:space="preserve"> SAN</w:t>
      </w:r>
      <w:r w:rsidRPr="00E65A76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289</w:t>
      </w:r>
    </w:p>
    <w:p w14:paraId="69EB88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0BCEE48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SAN FR1 – NR SAN FR1 conditional handover</w:t>
      </w:r>
      <w:r>
        <w:rPr>
          <w:noProof/>
        </w:rPr>
        <w:tab/>
        <w:t>289</w:t>
      </w:r>
    </w:p>
    <w:p w14:paraId="1B2254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289</w:t>
      </w:r>
    </w:p>
    <w:p w14:paraId="0F015E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289</w:t>
      </w:r>
    </w:p>
    <w:p w14:paraId="429B29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55A1AA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360A3E3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E65A76">
        <w:rPr>
          <w:rFonts w:eastAsia="Malgun Gothic"/>
          <w:noProof/>
        </w:rPr>
        <w:t>RedCap</w:t>
      </w:r>
      <w:r>
        <w:rPr>
          <w:noProof/>
        </w:rPr>
        <w:tab/>
        <w:t>291</w:t>
      </w:r>
    </w:p>
    <w:p w14:paraId="4202855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</w:t>
      </w:r>
      <w:r>
        <w:rPr>
          <w:noProof/>
        </w:rPr>
        <w:tab/>
        <w:t>291</w:t>
      </w:r>
    </w:p>
    <w:p w14:paraId="75C283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291</w:t>
      </w:r>
    </w:p>
    <w:p w14:paraId="4235A2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1EB773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7ED017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101747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NR FR2- NR FR2 Handover</w:t>
      </w:r>
      <w:r>
        <w:rPr>
          <w:noProof/>
        </w:rPr>
        <w:tab/>
        <w:t>293</w:t>
      </w:r>
    </w:p>
    <w:p w14:paraId="6813BF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293</w:t>
      </w:r>
    </w:p>
    <w:p w14:paraId="589EE1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293</w:t>
      </w:r>
    </w:p>
    <w:p w14:paraId="62349D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NR Handover to other RATs</w:t>
      </w:r>
      <w:r>
        <w:rPr>
          <w:noProof/>
        </w:rPr>
        <w:tab/>
        <w:t>295</w:t>
      </w:r>
    </w:p>
    <w:p w14:paraId="178E39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– E-UTRAN Handover</w:t>
      </w:r>
      <w:r>
        <w:rPr>
          <w:noProof/>
        </w:rPr>
        <w:tab/>
        <w:t>295</w:t>
      </w:r>
    </w:p>
    <w:p w14:paraId="4644353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</w:t>
      </w:r>
    </w:p>
    <w:p w14:paraId="41BB47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Re-establishment</w:t>
      </w:r>
      <w:r>
        <w:rPr>
          <w:noProof/>
        </w:rPr>
        <w:tab/>
        <w:t>295</w:t>
      </w:r>
    </w:p>
    <w:p w14:paraId="48BD058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295</w:t>
      </w:r>
    </w:p>
    <w:p w14:paraId="168A69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295</w:t>
      </w:r>
    </w:p>
    <w:p w14:paraId="56EE1E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Re-establishment delay requirement</w:t>
      </w:r>
      <w:r>
        <w:rPr>
          <w:noProof/>
        </w:rPr>
        <w:tab/>
        <w:t>295</w:t>
      </w:r>
    </w:p>
    <w:p w14:paraId="080E2B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RRC Re-establishment with CCA</w:t>
      </w:r>
      <w:r>
        <w:rPr>
          <w:noProof/>
        </w:rPr>
        <w:tab/>
        <w:t>297</w:t>
      </w:r>
    </w:p>
    <w:p w14:paraId="22B5DC0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297</w:t>
      </w:r>
    </w:p>
    <w:p w14:paraId="35C8015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297</w:t>
      </w:r>
    </w:p>
    <w:p w14:paraId="54E760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Re-establishment with CCA delay requirement</w:t>
      </w:r>
      <w:r>
        <w:rPr>
          <w:noProof/>
        </w:rPr>
        <w:tab/>
        <w:t>297</w:t>
      </w:r>
    </w:p>
    <w:p w14:paraId="4B6A69C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E65A76">
        <w:rPr>
          <w:rFonts w:eastAsia="Malgun Gothic"/>
          <w:noProof/>
        </w:rPr>
        <w:t>RedCap</w:t>
      </w:r>
      <w:r>
        <w:rPr>
          <w:noProof/>
        </w:rPr>
        <w:tab/>
        <w:t>299</w:t>
      </w:r>
    </w:p>
    <w:p w14:paraId="4C688B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61B4CF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299</w:t>
      </w:r>
    </w:p>
    <w:p w14:paraId="708B58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Random access</w:t>
      </w:r>
      <w:r>
        <w:rPr>
          <w:noProof/>
        </w:rPr>
        <w:tab/>
        <w:t>300</w:t>
      </w:r>
    </w:p>
    <w:p w14:paraId="2CCDE4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300</w:t>
      </w:r>
    </w:p>
    <w:p w14:paraId="71BBA5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300</w:t>
      </w:r>
    </w:p>
    <w:p w14:paraId="46CAF4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731984C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3507069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6995332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1BD8975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301</w:t>
      </w:r>
    </w:p>
    <w:p w14:paraId="5F32D09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301</w:t>
      </w:r>
    </w:p>
    <w:p w14:paraId="3B788DC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1AE457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301</w:t>
      </w:r>
    </w:p>
    <w:p w14:paraId="450DD4E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3EAD3F1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302</w:t>
      </w:r>
    </w:p>
    <w:p w14:paraId="17593BE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302</w:t>
      </w:r>
    </w:p>
    <w:p w14:paraId="555BE6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302</w:t>
      </w:r>
    </w:p>
    <w:p w14:paraId="41B072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302</w:t>
      </w:r>
    </w:p>
    <w:p w14:paraId="2917F5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303</w:t>
      </w:r>
    </w:p>
    <w:p w14:paraId="17264D6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3373C11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7AC30E9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281431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303</w:t>
      </w:r>
    </w:p>
    <w:p w14:paraId="29AFF96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5EFF744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304</w:t>
      </w:r>
    </w:p>
    <w:p w14:paraId="091D9B4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304</w:t>
      </w:r>
    </w:p>
    <w:p w14:paraId="4FDB66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304</w:t>
      </w:r>
    </w:p>
    <w:p w14:paraId="2EFC4A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304</w:t>
      </w:r>
    </w:p>
    <w:p w14:paraId="1FCCD7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106F9B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304</w:t>
      </w:r>
    </w:p>
    <w:p w14:paraId="24AB64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305</w:t>
      </w:r>
    </w:p>
    <w:p w14:paraId="5E3173B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2A31217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39DE11A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305</w:t>
      </w:r>
    </w:p>
    <w:p w14:paraId="1758D0D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305</w:t>
      </w:r>
    </w:p>
    <w:p w14:paraId="4550D4B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306</w:t>
      </w:r>
    </w:p>
    <w:p w14:paraId="48FE7A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306</w:t>
      </w:r>
    </w:p>
    <w:p w14:paraId="65BDCFC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306</w:t>
      </w:r>
    </w:p>
    <w:p w14:paraId="3DD7DEC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306</w:t>
      </w:r>
    </w:p>
    <w:p w14:paraId="1D8B477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307</w:t>
      </w:r>
    </w:p>
    <w:p w14:paraId="0340CC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307</w:t>
      </w:r>
    </w:p>
    <w:p w14:paraId="67F661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307</w:t>
      </w:r>
    </w:p>
    <w:p w14:paraId="720B1E1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2F8F7F8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2F1D1A7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0A8D23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308</w:t>
      </w:r>
    </w:p>
    <w:p w14:paraId="639F1CA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308</w:t>
      </w:r>
    </w:p>
    <w:p w14:paraId="6A1C482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309</w:t>
      </w:r>
    </w:p>
    <w:p w14:paraId="5A09E80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309</w:t>
      </w:r>
    </w:p>
    <w:p w14:paraId="4917FE4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E65A76">
        <w:rPr>
          <w:rFonts w:eastAsia="Malgun Gothic"/>
          <w:noProof/>
        </w:rPr>
        <w:t>RedCap</w:t>
      </w:r>
      <w:r>
        <w:rPr>
          <w:noProof/>
        </w:rPr>
        <w:tab/>
        <w:t>309</w:t>
      </w:r>
    </w:p>
    <w:p w14:paraId="3883F0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309</w:t>
      </w:r>
    </w:p>
    <w:p w14:paraId="38AA28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309</w:t>
      </w:r>
    </w:p>
    <w:p w14:paraId="72DD16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310</w:t>
      </w:r>
    </w:p>
    <w:p w14:paraId="26A92B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310</w:t>
      </w:r>
    </w:p>
    <w:p w14:paraId="42FD1F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310</w:t>
      </w:r>
    </w:p>
    <w:p w14:paraId="03A4DC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NR</w:t>
      </w:r>
      <w:r>
        <w:rPr>
          <w:noProof/>
        </w:rPr>
        <w:tab/>
        <w:t>310</w:t>
      </w:r>
    </w:p>
    <w:p w14:paraId="669F82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E-UTRAN</w:t>
      </w:r>
      <w:r>
        <w:rPr>
          <w:noProof/>
        </w:rPr>
        <w:tab/>
        <w:t>311</w:t>
      </w:r>
    </w:p>
    <w:p w14:paraId="106B39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311</w:t>
      </w:r>
    </w:p>
    <w:p w14:paraId="7C8754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E65A76">
        <w:rPr>
          <w:rFonts w:eastAsia="Malgun Gothic"/>
          <w:noProof/>
        </w:rPr>
        <w:t>RedCap</w:t>
      </w:r>
      <w:r>
        <w:rPr>
          <w:noProof/>
        </w:rPr>
        <w:tab/>
        <w:t>313</w:t>
      </w:r>
    </w:p>
    <w:p w14:paraId="6EC2AC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313</w:t>
      </w:r>
    </w:p>
    <w:p w14:paraId="3D6F65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313</w:t>
      </w:r>
    </w:p>
    <w:p w14:paraId="7591A0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NR</w:t>
      </w:r>
      <w:r>
        <w:rPr>
          <w:noProof/>
        </w:rPr>
        <w:tab/>
        <w:t>313</w:t>
      </w:r>
    </w:p>
    <w:p w14:paraId="6ED821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E-UTRAN</w:t>
      </w:r>
      <w:r>
        <w:rPr>
          <w:noProof/>
        </w:rPr>
        <w:tab/>
        <w:t>313</w:t>
      </w:r>
    </w:p>
    <w:p w14:paraId="7495B72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313</w:t>
      </w:r>
    </w:p>
    <w:p w14:paraId="2EA0FD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313</w:t>
      </w:r>
    </w:p>
    <w:p w14:paraId="711710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313</w:t>
      </w:r>
    </w:p>
    <w:p w14:paraId="1CDF7DC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314</w:t>
      </w:r>
    </w:p>
    <w:p w14:paraId="44E9C9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Re-establishment delay requirement</w:t>
      </w:r>
      <w:r>
        <w:rPr>
          <w:noProof/>
        </w:rPr>
        <w:tab/>
        <w:t>314</w:t>
      </w:r>
    </w:p>
    <w:p w14:paraId="57E653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315</w:t>
      </w:r>
    </w:p>
    <w:p w14:paraId="3A2247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315</w:t>
      </w:r>
    </w:p>
    <w:p w14:paraId="50159D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315</w:t>
      </w:r>
    </w:p>
    <w:p w14:paraId="68490D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316</w:t>
      </w:r>
    </w:p>
    <w:p w14:paraId="55AAD43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159B2C8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7D06F60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0F1947F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316</w:t>
      </w:r>
    </w:p>
    <w:p w14:paraId="57EB2F2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316</w:t>
      </w:r>
    </w:p>
    <w:p w14:paraId="747C527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316</w:t>
      </w:r>
    </w:p>
    <w:p w14:paraId="607395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316</w:t>
      </w:r>
    </w:p>
    <w:p w14:paraId="4D2D42B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5C647E7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317</w:t>
      </w:r>
    </w:p>
    <w:p w14:paraId="16550A0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317</w:t>
      </w:r>
    </w:p>
    <w:p w14:paraId="576E84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317</w:t>
      </w:r>
    </w:p>
    <w:p w14:paraId="45CF10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318</w:t>
      </w:r>
    </w:p>
    <w:p w14:paraId="33BE680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2AAA99F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6DE120A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70AF4A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318</w:t>
      </w:r>
    </w:p>
    <w:p w14:paraId="0FB9311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4E9CFAC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319</w:t>
      </w:r>
    </w:p>
    <w:p w14:paraId="774D595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319</w:t>
      </w:r>
    </w:p>
    <w:p w14:paraId="6D694F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6.2</w:t>
      </w:r>
      <w:r w:rsidRPr="00E65A76">
        <w:rPr>
          <w:noProof/>
          <w:lang w:val="en-US"/>
        </w:rPr>
        <w:t>C</w:t>
      </w:r>
      <w:r w:rsidRPr="00E65A76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SA: RRC Connection Release with Redirection</w:t>
      </w:r>
      <w:r w:rsidRPr="00E65A76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319</w:t>
      </w:r>
    </w:p>
    <w:p w14:paraId="7C1C97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319</w:t>
      </w:r>
    </w:p>
    <w:p w14:paraId="6FE64E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319</w:t>
      </w:r>
    </w:p>
    <w:p w14:paraId="71642E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connection release with redirection to NR</w:t>
      </w:r>
      <w:r>
        <w:rPr>
          <w:noProof/>
        </w:rPr>
        <w:tab/>
        <w:t>319</w:t>
      </w:r>
    </w:p>
    <w:p w14:paraId="2B49F976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</w:t>
      </w:r>
    </w:p>
    <w:p w14:paraId="4FF3DF2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</w:t>
      </w:r>
    </w:p>
    <w:p w14:paraId="59C40F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51879D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5AB5C5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322</w:t>
      </w:r>
    </w:p>
    <w:p w14:paraId="0A6303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139A1FB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323</w:t>
      </w:r>
    </w:p>
    <w:p w14:paraId="1AC09FE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323</w:t>
      </w:r>
    </w:p>
    <w:p w14:paraId="6AC33F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5F6CCDB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6C1DCC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4E2B4E9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325</w:t>
      </w:r>
    </w:p>
    <w:p w14:paraId="6E7204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2715AF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05F699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326</w:t>
      </w:r>
    </w:p>
    <w:p w14:paraId="605D158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327</w:t>
      </w:r>
    </w:p>
    <w:p w14:paraId="6E0F98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760633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77CAE3F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327</w:t>
      </w:r>
    </w:p>
    <w:p w14:paraId="3D9829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18DA0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0151217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327</w:t>
      </w:r>
    </w:p>
    <w:p w14:paraId="207D82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0A1207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70B07C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328</w:t>
      </w:r>
    </w:p>
    <w:p w14:paraId="3DAA949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5412D0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70DD42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7340F9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1EA29B7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328</w:t>
      </w:r>
    </w:p>
    <w:p w14:paraId="5F33FA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681556E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15B39E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26E6CC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7F3EBD6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329</w:t>
      </w:r>
    </w:p>
    <w:p w14:paraId="24F61A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106CFF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40A23E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2B3339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67279BB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330</w:t>
      </w:r>
    </w:p>
    <w:p w14:paraId="758CE0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330</w:t>
      </w:r>
    </w:p>
    <w:p w14:paraId="389C73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330</w:t>
      </w:r>
    </w:p>
    <w:p w14:paraId="65164BB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330</w:t>
      </w:r>
    </w:p>
    <w:p w14:paraId="23628DA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330</w:t>
      </w:r>
    </w:p>
    <w:p w14:paraId="16E237E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330</w:t>
      </w:r>
    </w:p>
    <w:p w14:paraId="7F86B3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331</w:t>
      </w:r>
    </w:p>
    <w:p w14:paraId="6DA5780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331</w:t>
      </w:r>
    </w:p>
    <w:p w14:paraId="7FFBB2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</w:t>
      </w:r>
      <w:r w:rsidRPr="00E65A76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E65A76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332</w:t>
      </w:r>
    </w:p>
    <w:p w14:paraId="75EFB41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332</w:t>
      </w:r>
    </w:p>
    <w:p w14:paraId="07DC38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333</w:t>
      </w:r>
    </w:p>
    <w:p w14:paraId="26748E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</w:t>
      </w:r>
      <w:r w:rsidRPr="00E65A76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E65A76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333</w:t>
      </w:r>
    </w:p>
    <w:p w14:paraId="6084848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334</w:t>
      </w:r>
    </w:p>
    <w:p w14:paraId="56DC22D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334</w:t>
      </w:r>
    </w:p>
    <w:p w14:paraId="5631E4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334</w:t>
      </w:r>
    </w:p>
    <w:p w14:paraId="532383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335</w:t>
      </w:r>
    </w:p>
    <w:p w14:paraId="148B298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335</w:t>
      </w:r>
    </w:p>
    <w:p w14:paraId="39C4BE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E65A76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336</w:t>
      </w:r>
    </w:p>
    <w:p w14:paraId="4BC8CB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337</w:t>
      </w:r>
    </w:p>
    <w:p w14:paraId="71322C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337</w:t>
      </w:r>
    </w:p>
    <w:p w14:paraId="2CD3EC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E65A76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E65A76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337</w:t>
      </w:r>
    </w:p>
    <w:p w14:paraId="5912435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2CAF7F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63B1E87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339</w:t>
      </w:r>
    </w:p>
    <w:p w14:paraId="3B2FB6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30758ED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339</w:t>
      </w:r>
    </w:p>
    <w:p w14:paraId="28F4DC5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339</w:t>
      </w:r>
    </w:p>
    <w:p w14:paraId="54B6BFF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01EF3AF4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340</w:t>
      </w:r>
    </w:p>
    <w:p w14:paraId="51B55C6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340</w:t>
      </w:r>
    </w:p>
    <w:p w14:paraId="35A703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634626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341</w:t>
      </w:r>
    </w:p>
    <w:p w14:paraId="153623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341</w:t>
      </w:r>
    </w:p>
    <w:p w14:paraId="58FD569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09F0D9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342</w:t>
      </w:r>
    </w:p>
    <w:p w14:paraId="77C824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346</w:t>
      </w:r>
    </w:p>
    <w:p w14:paraId="542A79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346</w:t>
      </w:r>
    </w:p>
    <w:p w14:paraId="7C8B13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347</w:t>
      </w:r>
    </w:p>
    <w:p w14:paraId="7E8388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171949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348</w:t>
      </w:r>
    </w:p>
    <w:p w14:paraId="402A94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351</w:t>
      </w:r>
    </w:p>
    <w:p w14:paraId="3C8866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352</w:t>
      </w:r>
    </w:p>
    <w:p w14:paraId="57E35B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482F110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50AC9D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0926B39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354</w:t>
      </w:r>
    </w:p>
    <w:p w14:paraId="2CC3E2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354</w:t>
      </w:r>
    </w:p>
    <w:p w14:paraId="71DCAD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354</w:t>
      </w:r>
    </w:p>
    <w:p w14:paraId="3A030F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354</w:t>
      </w:r>
    </w:p>
    <w:p w14:paraId="227C05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355</w:t>
      </w:r>
    </w:p>
    <w:p w14:paraId="0AFA79E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355</w:t>
      </w:r>
    </w:p>
    <w:p w14:paraId="4622913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3729DB1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356</w:t>
      </w:r>
    </w:p>
    <w:p w14:paraId="5BC637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5E4DF9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357</w:t>
      </w:r>
    </w:p>
    <w:p w14:paraId="70612F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5B7858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361</w:t>
      </w:r>
    </w:p>
    <w:p w14:paraId="32F102A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361</w:t>
      </w:r>
    </w:p>
    <w:p w14:paraId="62FECE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361</w:t>
      </w:r>
    </w:p>
    <w:p w14:paraId="6449BE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361</w:t>
      </w:r>
    </w:p>
    <w:p w14:paraId="7C2956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362</w:t>
      </w:r>
    </w:p>
    <w:p w14:paraId="58E6586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362</w:t>
      </w:r>
    </w:p>
    <w:p w14:paraId="17DA9DD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38E732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363</w:t>
      </w:r>
    </w:p>
    <w:p w14:paraId="1894C4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1E454C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364</w:t>
      </w:r>
    </w:p>
    <w:p w14:paraId="6394F7A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366</w:t>
      </w:r>
    </w:p>
    <w:p w14:paraId="64EDDF7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14A2C6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3A9CA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367</w:t>
      </w:r>
    </w:p>
    <w:p w14:paraId="63D4FD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370</w:t>
      </w:r>
    </w:p>
    <w:p w14:paraId="7CFC9D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0233708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371</w:t>
      </w:r>
    </w:p>
    <w:p w14:paraId="0A6FA41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371</w:t>
      </w:r>
    </w:p>
    <w:p w14:paraId="77F796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371</w:t>
      </w:r>
    </w:p>
    <w:p w14:paraId="7049EC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372</w:t>
      </w:r>
    </w:p>
    <w:p w14:paraId="5F0A52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372</w:t>
      </w:r>
    </w:p>
    <w:p w14:paraId="2A1E84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372</w:t>
      </w:r>
    </w:p>
    <w:p w14:paraId="6FC0E0F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372</w:t>
      </w:r>
    </w:p>
    <w:p w14:paraId="5583A69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369BE6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373</w:t>
      </w:r>
    </w:p>
    <w:p w14:paraId="15E579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1F6325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374</w:t>
      </w:r>
    </w:p>
    <w:p w14:paraId="39A71C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375</w:t>
      </w:r>
    </w:p>
    <w:p w14:paraId="5AFA6F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375</w:t>
      </w:r>
    </w:p>
    <w:p w14:paraId="548F46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17A20E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376</w:t>
      </w:r>
    </w:p>
    <w:p w14:paraId="3F1BDA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377</w:t>
      </w:r>
    </w:p>
    <w:p w14:paraId="2AA2CD4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378</w:t>
      </w:r>
    </w:p>
    <w:p w14:paraId="42AA60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378</w:t>
      </w:r>
    </w:p>
    <w:p w14:paraId="1D509F4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378</w:t>
      </w:r>
    </w:p>
    <w:p w14:paraId="38FAEB2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378</w:t>
      </w:r>
    </w:p>
    <w:p w14:paraId="0D1B8C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379</w:t>
      </w:r>
    </w:p>
    <w:p w14:paraId="74D9F0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379</w:t>
      </w:r>
    </w:p>
    <w:p w14:paraId="67F8976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379</w:t>
      </w:r>
    </w:p>
    <w:p w14:paraId="46D559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379</w:t>
      </w:r>
    </w:p>
    <w:p w14:paraId="01C46E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67D3F1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48ED0F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380</w:t>
      </w:r>
    </w:p>
    <w:p w14:paraId="497DD1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7AD574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69E49B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381</w:t>
      </w:r>
    </w:p>
    <w:p w14:paraId="023C3C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383</w:t>
      </w:r>
    </w:p>
    <w:p w14:paraId="5BFA79E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383</w:t>
      </w:r>
    </w:p>
    <w:p w14:paraId="3322C3D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383</w:t>
      </w:r>
    </w:p>
    <w:p w14:paraId="57C11AA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383</w:t>
      </w:r>
    </w:p>
    <w:p w14:paraId="26284DF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384</w:t>
      </w:r>
    </w:p>
    <w:p w14:paraId="7342BE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384</w:t>
      </w:r>
    </w:p>
    <w:p w14:paraId="629E13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Active BWP switching Requirement</w:t>
      </w:r>
      <w:r>
        <w:rPr>
          <w:noProof/>
        </w:rPr>
        <w:tab/>
        <w:t>385</w:t>
      </w:r>
    </w:p>
    <w:p w14:paraId="65634B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2D5EA75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386</w:t>
      </w:r>
    </w:p>
    <w:p w14:paraId="2345DE1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386</w:t>
      </w:r>
    </w:p>
    <w:p w14:paraId="4A64ED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1CF8DB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387</w:t>
      </w:r>
    </w:p>
    <w:p w14:paraId="121396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UE-specific CBW change</w:t>
      </w:r>
      <w:r>
        <w:rPr>
          <w:noProof/>
        </w:rPr>
        <w:tab/>
        <w:t>387</w:t>
      </w:r>
    </w:p>
    <w:p w14:paraId="148215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5D7252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389</w:t>
      </w:r>
    </w:p>
    <w:p w14:paraId="05DEA5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390</w:t>
      </w:r>
    </w:p>
    <w:p w14:paraId="498AF5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390</w:t>
      </w:r>
    </w:p>
    <w:p w14:paraId="73037A0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390</w:t>
      </w:r>
    </w:p>
    <w:p w14:paraId="676D5B3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390</w:t>
      </w:r>
    </w:p>
    <w:p w14:paraId="69517D2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391</w:t>
      </w:r>
    </w:p>
    <w:p w14:paraId="763A82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391</w:t>
      </w:r>
    </w:p>
    <w:p w14:paraId="3DBF93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391</w:t>
      </w:r>
    </w:p>
    <w:p w14:paraId="7995F7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392</w:t>
      </w:r>
    </w:p>
    <w:p w14:paraId="093F87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393</w:t>
      </w:r>
    </w:p>
    <w:p w14:paraId="652E9B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394</w:t>
      </w:r>
    </w:p>
    <w:p w14:paraId="481174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394</w:t>
      </w:r>
    </w:p>
    <w:p w14:paraId="60BE29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A47B8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2C7DDD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395</w:t>
      </w:r>
    </w:p>
    <w:p w14:paraId="7395C1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531B98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397</w:t>
      </w:r>
    </w:p>
    <w:p w14:paraId="64C436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398</w:t>
      </w:r>
    </w:p>
    <w:p w14:paraId="566882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Active BWP switching Requirement</w:t>
      </w:r>
      <w:r>
        <w:rPr>
          <w:noProof/>
        </w:rPr>
        <w:tab/>
        <w:t>398</w:t>
      </w:r>
    </w:p>
    <w:p w14:paraId="0260B4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399</w:t>
      </w:r>
    </w:p>
    <w:p w14:paraId="53057D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401</w:t>
      </w:r>
    </w:p>
    <w:p w14:paraId="14A323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UE-specific CBW change</w:t>
      </w:r>
      <w:r>
        <w:rPr>
          <w:noProof/>
        </w:rPr>
        <w:tab/>
        <w:t>401</w:t>
      </w:r>
    </w:p>
    <w:p w14:paraId="51A20D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50F740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403</w:t>
      </w:r>
    </w:p>
    <w:p w14:paraId="3877BA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403</w:t>
      </w:r>
    </w:p>
    <w:p w14:paraId="64279D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404</w:t>
      </w:r>
    </w:p>
    <w:p w14:paraId="5EDE32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404</w:t>
      </w:r>
    </w:p>
    <w:p w14:paraId="0D44D8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404</w:t>
      </w:r>
    </w:p>
    <w:p w14:paraId="253C46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405</w:t>
      </w:r>
    </w:p>
    <w:p w14:paraId="1457FD5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405</w:t>
      </w:r>
    </w:p>
    <w:p w14:paraId="0E9F01A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405</w:t>
      </w:r>
    </w:p>
    <w:p w14:paraId="050EE74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405</w:t>
      </w:r>
    </w:p>
    <w:p w14:paraId="27CAEA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405</w:t>
      </w:r>
    </w:p>
    <w:p w14:paraId="2E9CB9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405</w:t>
      </w:r>
    </w:p>
    <w:p w14:paraId="4D9065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406</w:t>
      </w:r>
    </w:p>
    <w:p w14:paraId="379C82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406</w:t>
      </w:r>
    </w:p>
    <w:p w14:paraId="0A388D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407</w:t>
      </w:r>
    </w:p>
    <w:p w14:paraId="3687B8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408</w:t>
      </w:r>
    </w:p>
    <w:p w14:paraId="0FB0DC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408</w:t>
      </w:r>
    </w:p>
    <w:p w14:paraId="0F0AF1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31EE35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409</w:t>
      </w:r>
    </w:p>
    <w:p w14:paraId="1A98BD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409</w:t>
      </w:r>
    </w:p>
    <w:p w14:paraId="709AE0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409</w:t>
      </w:r>
    </w:p>
    <w:p w14:paraId="00B533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409</w:t>
      </w:r>
    </w:p>
    <w:p w14:paraId="428F4C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410</w:t>
      </w:r>
    </w:p>
    <w:p w14:paraId="0E7C7E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412</w:t>
      </w:r>
    </w:p>
    <w:p w14:paraId="591A805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412</w:t>
      </w:r>
    </w:p>
    <w:p w14:paraId="68BAE7C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412</w:t>
      </w:r>
    </w:p>
    <w:p w14:paraId="655A39B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412</w:t>
      </w:r>
    </w:p>
    <w:p w14:paraId="5164464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412</w:t>
      </w:r>
    </w:p>
    <w:p w14:paraId="0EE982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413</w:t>
      </w:r>
    </w:p>
    <w:p w14:paraId="2F5012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413</w:t>
      </w:r>
    </w:p>
    <w:p w14:paraId="2DDF4A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413</w:t>
      </w:r>
    </w:p>
    <w:p w14:paraId="6A32EF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414</w:t>
      </w:r>
    </w:p>
    <w:p w14:paraId="3F0D69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414</w:t>
      </w:r>
    </w:p>
    <w:p w14:paraId="00A6BE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414</w:t>
      </w:r>
    </w:p>
    <w:p w14:paraId="17D722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416</w:t>
      </w:r>
    </w:p>
    <w:p w14:paraId="33634B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416</w:t>
      </w:r>
    </w:p>
    <w:p w14:paraId="03520A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417</w:t>
      </w:r>
    </w:p>
    <w:p w14:paraId="7D6E72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417</w:t>
      </w:r>
    </w:p>
    <w:p w14:paraId="11362B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419</w:t>
      </w:r>
    </w:p>
    <w:p w14:paraId="663F09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UE-specific CBW change</w:t>
      </w:r>
      <w:r>
        <w:rPr>
          <w:noProof/>
        </w:rPr>
        <w:tab/>
        <w:t>420</w:t>
      </w:r>
    </w:p>
    <w:p w14:paraId="1B5EF8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420</w:t>
      </w:r>
    </w:p>
    <w:p w14:paraId="257FD87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420</w:t>
      </w:r>
    </w:p>
    <w:p w14:paraId="349F19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56A9E0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421</w:t>
      </w:r>
    </w:p>
    <w:p w14:paraId="4E087F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421</w:t>
      </w:r>
    </w:p>
    <w:p w14:paraId="36FFC6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422</w:t>
      </w:r>
    </w:p>
    <w:p w14:paraId="0D5C06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423</w:t>
      </w:r>
    </w:p>
    <w:p w14:paraId="1E7FC8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423</w:t>
      </w:r>
    </w:p>
    <w:p w14:paraId="27290D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due to Active BWP switching Requirement</w:t>
      </w:r>
      <w:r>
        <w:rPr>
          <w:noProof/>
        </w:rPr>
        <w:tab/>
        <w:t>424</w:t>
      </w:r>
    </w:p>
    <w:p w14:paraId="6D0095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424</w:t>
      </w:r>
    </w:p>
    <w:p w14:paraId="4A6D7B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424</w:t>
      </w:r>
    </w:p>
    <w:p w14:paraId="6529A7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425</w:t>
      </w:r>
    </w:p>
    <w:p w14:paraId="0A067E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425</w:t>
      </w:r>
    </w:p>
    <w:p w14:paraId="3621FF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426</w:t>
      </w:r>
    </w:p>
    <w:p w14:paraId="514EC6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427</w:t>
      </w:r>
    </w:p>
    <w:p w14:paraId="56264C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427</w:t>
      </w:r>
    </w:p>
    <w:p w14:paraId="1650BD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428</w:t>
      </w:r>
    </w:p>
    <w:p w14:paraId="32769E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428</w:t>
      </w:r>
    </w:p>
    <w:p w14:paraId="0BA1BF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Interruptions at fast SCell activation</w:t>
      </w:r>
      <w:r>
        <w:rPr>
          <w:noProof/>
        </w:rPr>
        <w:tab/>
        <w:t>429</w:t>
      </w:r>
    </w:p>
    <w:p w14:paraId="573BE7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430</w:t>
      </w:r>
    </w:p>
    <w:p w14:paraId="30371D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430</w:t>
      </w:r>
    </w:p>
    <w:p w14:paraId="4D6EB7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8.2.4.2.18 Interruptions during RLM</w:t>
      </w:r>
      <w:r w:rsidRPr="00E65A76">
        <w:rPr>
          <w:rFonts w:cs="Arial"/>
          <w:noProof/>
          <w:lang w:val="en-US"/>
        </w:rPr>
        <w:t xml:space="preserve">/BFD </w:t>
      </w:r>
      <w:r w:rsidRPr="00E65A76">
        <w:rPr>
          <w:rFonts w:cs="Arial"/>
          <w:noProof/>
        </w:rPr>
        <w:t>measurements on deactivated PSCell</w:t>
      </w:r>
      <w:r>
        <w:rPr>
          <w:noProof/>
        </w:rPr>
        <w:tab/>
        <w:t>431</w:t>
      </w:r>
    </w:p>
    <w:p w14:paraId="2B7628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431</w:t>
      </w:r>
    </w:p>
    <w:p w14:paraId="6EF2A5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6DCE48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1DCD24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62046F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431</w:t>
      </w:r>
    </w:p>
    <w:p w14:paraId="5F321CC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431</w:t>
      </w:r>
    </w:p>
    <w:p w14:paraId="2087DDA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431</w:t>
      </w:r>
    </w:p>
    <w:p w14:paraId="174E5EA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431</w:t>
      </w:r>
    </w:p>
    <w:p w14:paraId="3492EF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436</w:t>
      </w:r>
    </w:p>
    <w:p w14:paraId="040D67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436</w:t>
      </w:r>
    </w:p>
    <w:p w14:paraId="115886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438</w:t>
      </w:r>
    </w:p>
    <w:p w14:paraId="0C2323F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440</w:t>
      </w:r>
    </w:p>
    <w:p w14:paraId="3B275E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444</w:t>
      </w:r>
    </w:p>
    <w:p w14:paraId="7065D3D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444</w:t>
      </w:r>
    </w:p>
    <w:p w14:paraId="0D7C2C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445</w:t>
      </w:r>
    </w:p>
    <w:p w14:paraId="6FB9A0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447</w:t>
      </w:r>
    </w:p>
    <w:p w14:paraId="3F507E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val="en-US"/>
        </w:rPr>
        <w:t>8</w:t>
      </w:r>
      <w:r w:rsidRPr="00E65A76">
        <w:rPr>
          <w:rFonts w:eastAsia="SimSun"/>
          <w:noProof/>
          <w:lang w:val="en-US" w:eastAsia="ko-KR"/>
        </w:rPr>
        <w:t>.</w:t>
      </w:r>
      <w:r w:rsidRPr="00E65A76">
        <w:rPr>
          <w:rFonts w:eastAsia="SimSun"/>
          <w:noProof/>
          <w:lang w:val="en-US"/>
        </w:rPr>
        <w:t>3</w:t>
      </w:r>
      <w:r w:rsidRPr="00E65A76">
        <w:rPr>
          <w:rFonts w:eastAsia="SimSun"/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449</w:t>
      </w:r>
    </w:p>
    <w:p w14:paraId="0E01F56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SCell Deactivation Delay Requirement for Activated </w:t>
      </w:r>
      <w:r w:rsidRPr="00E65A76">
        <w:rPr>
          <w:noProof/>
          <w:lang w:val="en-US" w:eastAsia="zh-TW"/>
        </w:rPr>
        <w:t xml:space="preserve">PUCCH </w:t>
      </w:r>
      <w:r w:rsidRPr="00E65A76">
        <w:rPr>
          <w:noProof/>
          <w:lang w:val="en-US"/>
        </w:rPr>
        <w:t>SCell</w:t>
      </w:r>
      <w:r>
        <w:rPr>
          <w:noProof/>
        </w:rPr>
        <w:tab/>
        <w:t>451</w:t>
      </w:r>
    </w:p>
    <w:p w14:paraId="7C310B7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SCell Deactivation Delay Requirement for Activated </w:t>
      </w:r>
      <w:r w:rsidRPr="00E65A76">
        <w:rPr>
          <w:noProof/>
          <w:lang w:val="en-US" w:eastAsia="zh-TW"/>
        </w:rPr>
        <w:t xml:space="preserve">PUCCH </w:t>
      </w:r>
      <w:r w:rsidRPr="00E65A76">
        <w:rPr>
          <w:noProof/>
          <w:lang w:val="en-US"/>
        </w:rPr>
        <w:t>SCell with Multiple Downlink SCells</w:t>
      </w:r>
      <w:r>
        <w:rPr>
          <w:noProof/>
        </w:rPr>
        <w:tab/>
        <w:t>452</w:t>
      </w:r>
    </w:p>
    <w:p w14:paraId="0092EA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452</w:t>
      </w:r>
    </w:p>
    <w:p w14:paraId="1F2C58C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455</w:t>
      </w:r>
    </w:p>
    <w:p w14:paraId="035719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3F819E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455</w:t>
      </w:r>
    </w:p>
    <w:p w14:paraId="6AAEC02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460</w:t>
      </w:r>
    </w:p>
    <w:p w14:paraId="4D0F0C9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460</w:t>
      </w:r>
    </w:p>
    <w:p w14:paraId="55629D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460</w:t>
      </w:r>
    </w:p>
    <w:p w14:paraId="4344DEE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lastRenderedPageBreak/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460</w:t>
      </w:r>
    </w:p>
    <w:p w14:paraId="442757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460</w:t>
      </w:r>
    </w:p>
    <w:p w14:paraId="3465C29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461</w:t>
      </w:r>
    </w:p>
    <w:p w14:paraId="3EE624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1E2049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462</w:t>
      </w:r>
    </w:p>
    <w:p w14:paraId="57A0A9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463</w:t>
      </w:r>
    </w:p>
    <w:p w14:paraId="49A400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33B7F8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463</w:t>
      </w:r>
    </w:p>
    <w:p w14:paraId="33C237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466</w:t>
      </w:r>
    </w:p>
    <w:p w14:paraId="3CD161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467</w:t>
      </w:r>
    </w:p>
    <w:p w14:paraId="478965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468</w:t>
      </w:r>
    </w:p>
    <w:p w14:paraId="7D00C5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2199D0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468</w:t>
      </w:r>
    </w:p>
    <w:p w14:paraId="24EC26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471</w:t>
      </w:r>
    </w:p>
    <w:p w14:paraId="1299A0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472</w:t>
      </w:r>
    </w:p>
    <w:p w14:paraId="2AC15F2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473</w:t>
      </w:r>
    </w:p>
    <w:p w14:paraId="576B335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474</w:t>
      </w:r>
    </w:p>
    <w:p w14:paraId="469CFC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F8227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474</w:t>
      </w:r>
    </w:p>
    <w:p w14:paraId="0F306B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477</w:t>
      </w:r>
    </w:p>
    <w:p w14:paraId="4F9235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477</w:t>
      </w:r>
    </w:p>
    <w:p w14:paraId="3715B4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56BE82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477</w:t>
      </w:r>
    </w:p>
    <w:p w14:paraId="65982A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480</w:t>
      </w:r>
    </w:p>
    <w:p w14:paraId="1990C7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481</w:t>
      </w:r>
    </w:p>
    <w:p w14:paraId="62538F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</w:t>
      </w:r>
      <w:r w:rsidRPr="00E65A76">
        <w:rPr>
          <w:rFonts w:eastAsia="?? ??"/>
          <w:noProof/>
          <w:lang w:eastAsia="ja-JP"/>
        </w:rPr>
        <w:t>7</w:t>
      </w:r>
      <w:r w:rsidRPr="00E65A76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481</w:t>
      </w:r>
    </w:p>
    <w:p w14:paraId="3ABD42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481</w:t>
      </w:r>
    </w:p>
    <w:p w14:paraId="09AE60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482</w:t>
      </w:r>
    </w:p>
    <w:p w14:paraId="01BAF8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482</w:t>
      </w:r>
    </w:p>
    <w:p w14:paraId="7CE7F3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482</w:t>
      </w:r>
    </w:p>
    <w:p w14:paraId="696793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483</w:t>
      </w:r>
    </w:p>
    <w:p w14:paraId="45807A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483</w:t>
      </w:r>
    </w:p>
    <w:p w14:paraId="6CE7EC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483</w:t>
      </w:r>
    </w:p>
    <w:p w14:paraId="1865AB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484</w:t>
      </w:r>
    </w:p>
    <w:p w14:paraId="0F5DE8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484</w:t>
      </w:r>
    </w:p>
    <w:p w14:paraId="20B33D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175350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484</w:t>
      </w:r>
    </w:p>
    <w:p w14:paraId="723C640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484</w:t>
      </w:r>
    </w:p>
    <w:p w14:paraId="11D53F8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485</w:t>
      </w:r>
    </w:p>
    <w:p w14:paraId="3CF2C4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4862C3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 for SSB based beam failure detection</w:t>
      </w:r>
      <w:r>
        <w:rPr>
          <w:noProof/>
        </w:rPr>
        <w:tab/>
        <w:t>485</w:t>
      </w:r>
    </w:p>
    <w:p w14:paraId="0FFC72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62C317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Minimum requirement</w:t>
      </w:r>
      <w:r>
        <w:rPr>
          <w:noProof/>
        </w:rPr>
        <w:tab/>
        <w:t>486</w:t>
      </w:r>
    </w:p>
    <w:p w14:paraId="7169CE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488</w:t>
      </w:r>
    </w:p>
    <w:p w14:paraId="031D99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488</w:t>
      </w:r>
    </w:p>
    <w:p w14:paraId="219A733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Minimum requirement for L1 indication</w:t>
      </w:r>
      <w:r>
        <w:rPr>
          <w:noProof/>
        </w:rPr>
        <w:tab/>
        <w:t>488</w:t>
      </w:r>
    </w:p>
    <w:p w14:paraId="3D4245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 for SSB based candidate beam detection</w:t>
      </w:r>
      <w:r>
        <w:rPr>
          <w:noProof/>
        </w:rPr>
        <w:tab/>
        <w:t>489</w:t>
      </w:r>
    </w:p>
    <w:p w14:paraId="3274AF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417B1F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Minimum requirement</w:t>
      </w:r>
      <w:r>
        <w:rPr>
          <w:noProof/>
        </w:rPr>
        <w:tab/>
        <w:t>489</w:t>
      </w:r>
    </w:p>
    <w:p w14:paraId="2B79F3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491</w:t>
      </w:r>
    </w:p>
    <w:p w14:paraId="007E76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492</w:t>
      </w:r>
    </w:p>
    <w:p w14:paraId="0EA044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492</w:t>
      </w:r>
    </w:p>
    <w:p w14:paraId="355EAB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8.5A.</w:t>
      </w:r>
      <w:r w:rsidRPr="00E65A76">
        <w:rPr>
          <w:noProof/>
          <w:lang w:val="en-US" w:eastAsia="ja-JP"/>
        </w:rPr>
        <w:t>7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492</w:t>
      </w:r>
    </w:p>
    <w:p w14:paraId="0BD961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</w:t>
      </w:r>
      <w:r w:rsidRPr="00E65A76">
        <w:rPr>
          <w:noProof/>
          <w:lang w:val="en-US" w:eastAsia="ja-JP"/>
        </w:rPr>
        <w:t>7</w:t>
      </w:r>
      <w:r w:rsidRPr="00E65A76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492</w:t>
      </w:r>
    </w:p>
    <w:p w14:paraId="2D8A01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8.5A.</w:t>
      </w:r>
      <w:r w:rsidRPr="00E65A76">
        <w:rPr>
          <w:rFonts w:eastAsiaTheme="minorEastAsia"/>
          <w:noProof/>
          <w:lang w:eastAsia="ja-JP"/>
        </w:rPr>
        <w:t>7</w:t>
      </w:r>
      <w:r w:rsidRPr="00E65A76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492</w:t>
      </w:r>
    </w:p>
    <w:p w14:paraId="22677B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8.5A.</w:t>
      </w:r>
      <w:r w:rsidRPr="00E65A76">
        <w:rPr>
          <w:rFonts w:eastAsiaTheme="minorEastAsia"/>
          <w:noProof/>
          <w:lang w:eastAsia="ja-JP"/>
        </w:rPr>
        <w:t>7</w:t>
      </w:r>
      <w:r w:rsidRPr="00E65A76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492</w:t>
      </w:r>
    </w:p>
    <w:p w14:paraId="76EC507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492</w:t>
      </w:r>
    </w:p>
    <w:p w14:paraId="62D887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492</w:t>
      </w:r>
    </w:p>
    <w:p w14:paraId="27E2FC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492</w:t>
      </w:r>
    </w:p>
    <w:p w14:paraId="4A010B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493</w:t>
      </w:r>
    </w:p>
    <w:p w14:paraId="253103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645CC3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493</w:t>
      </w:r>
    </w:p>
    <w:p w14:paraId="55B50B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</w:t>
      </w:r>
      <w:r>
        <w:rPr>
          <w:noProof/>
        </w:rPr>
        <w:t>B</w:t>
      </w:r>
      <w:r w:rsidRPr="00E65A76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1D7670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</w:t>
      </w:r>
      <w:r>
        <w:rPr>
          <w:noProof/>
        </w:rPr>
        <w:t>5B</w:t>
      </w:r>
      <w:r w:rsidRPr="00E65A76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63C5E8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495</w:t>
      </w:r>
    </w:p>
    <w:p w14:paraId="3A6F1A4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496</w:t>
      </w:r>
    </w:p>
    <w:p w14:paraId="535043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49421A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496</w:t>
      </w:r>
    </w:p>
    <w:p w14:paraId="07FC66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498</w:t>
      </w:r>
    </w:p>
    <w:p w14:paraId="78F0FD4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499</w:t>
      </w:r>
    </w:p>
    <w:p w14:paraId="50310BF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500</w:t>
      </w:r>
    </w:p>
    <w:p w14:paraId="04A503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49741C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066C21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502</w:t>
      </w:r>
    </w:p>
    <w:p w14:paraId="7D46A2A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502</w:t>
      </w:r>
    </w:p>
    <w:p w14:paraId="19DB8B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1685B6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502</w:t>
      </w:r>
    </w:p>
    <w:p w14:paraId="22A9E1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504</w:t>
      </w:r>
    </w:p>
    <w:p w14:paraId="6A46EF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505</w:t>
      </w:r>
    </w:p>
    <w:p w14:paraId="3E6860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8.5B.</w:t>
      </w:r>
      <w:r w:rsidRPr="00E65A76">
        <w:rPr>
          <w:rFonts w:eastAsia="?? ??"/>
          <w:noProof/>
          <w:lang w:eastAsia="ja-JP"/>
        </w:rPr>
        <w:t>7</w:t>
      </w:r>
      <w:r w:rsidRPr="00E65A76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505</w:t>
      </w:r>
    </w:p>
    <w:p w14:paraId="454C1B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505</w:t>
      </w:r>
    </w:p>
    <w:p w14:paraId="13CF50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505</w:t>
      </w:r>
    </w:p>
    <w:p w14:paraId="135AEFB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506</w:t>
      </w:r>
    </w:p>
    <w:p w14:paraId="22A9DD0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506</w:t>
      </w:r>
    </w:p>
    <w:p w14:paraId="6991F25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506</w:t>
      </w:r>
    </w:p>
    <w:p w14:paraId="1F0B03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506</w:t>
      </w:r>
    </w:p>
    <w:p w14:paraId="049C625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506</w:t>
      </w:r>
    </w:p>
    <w:p w14:paraId="7E74E81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507</w:t>
      </w:r>
    </w:p>
    <w:p w14:paraId="65F971D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2D90D5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507</w:t>
      </w:r>
    </w:p>
    <w:p w14:paraId="28563A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0F1252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4CEA3F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508</w:t>
      </w:r>
    </w:p>
    <w:p w14:paraId="5187CB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509</w:t>
      </w:r>
    </w:p>
    <w:p w14:paraId="61A6ACE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524496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2C4312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510</w:t>
      </w:r>
    </w:p>
    <w:p w14:paraId="2433ED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511</w:t>
      </w:r>
    </w:p>
    <w:p w14:paraId="771DC5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511</w:t>
      </w:r>
    </w:p>
    <w:p w14:paraId="4C4146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7F29B4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7E0BA4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512</w:t>
      </w:r>
    </w:p>
    <w:p w14:paraId="1FC2E5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513</w:t>
      </w:r>
    </w:p>
    <w:p w14:paraId="12F0EB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513</w:t>
      </w:r>
    </w:p>
    <w:p w14:paraId="3F79BC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513</w:t>
      </w:r>
    </w:p>
    <w:p w14:paraId="3C327D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514</w:t>
      </w:r>
    </w:p>
    <w:p w14:paraId="7815BB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514</w:t>
      </w:r>
    </w:p>
    <w:p w14:paraId="74C02A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8.5C.</w:t>
      </w:r>
      <w:r w:rsidRPr="00E65A76">
        <w:rPr>
          <w:rFonts w:eastAsia="?? ??"/>
          <w:noProof/>
          <w:lang w:eastAsia="ja-JP"/>
        </w:rPr>
        <w:t>7</w:t>
      </w:r>
      <w:r w:rsidRPr="00E65A76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514</w:t>
      </w:r>
    </w:p>
    <w:p w14:paraId="0B3AD2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514</w:t>
      </w:r>
    </w:p>
    <w:p w14:paraId="6AA3EE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515</w:t>
      </w:r>
    </w:p>
    <w:p w14:paraId="2E0D2C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515</w:t>
      </w:r>
    </w:p>
    <w:p w14:paraId="4A6598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515</w:t>
      </w:r>
    </w:p>
    <w:p w14:paraId="36A345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515</w:t>
      </w:r>
    </w:p>
    <w:p w14:paraId="30A6F64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515</w:t>
      </w:r>
    </w:p>
    <w:p w14:paraId="104341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7F3E97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1F3D620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based BWP switch delay on multiple CCs</w:t>
      </w:r>
      <w:r>
        <w:rPr>
          <w:noProof/>
        </w:rPr>
        <w:tab/>
        <w:t>517</w:t>
      </w:r>
    </w:p>
    <w:p w14:paraId="10E71A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517</w:t>
      </w:r>
    </w:p>
    <w:p w14:paraId="0CE277E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519</w:t>
      </w:r>
    </w:p>
    <w:p w14:paraId="671E7B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Timer based BWP switch delay on multiple CCs</w:t>
      </w:r>
      <w:r>
        <w:rPr>
          <w:noProof/>
        </w:rPr>
        <w:tab/>
        <w:t>519</w:t>
      </w:r>
    </w:p>
    <w:p w14:paraId="17732D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519</w:t>
      </w:r>
    </w:p>
    <w:p w14:paraId="38A8DD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519</w:t>
      </w:r>
    </w:p>
    <w:p w14:paraId="415513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BWP switch delay on a single CC</w:t>
      </w:r>
      <w:r>
        <w:rPr>
          <w:noProof/>
        </w:rPr>
        <w:tab/>
        <w:t>520</w:t>
      </w:r>
    </w:p>
    <w:p w14:paraId="77E36E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521</w:t>
      </w:r>
    </w:p>
    <w:p w14:paraId="6B1D09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521</w:t>
      </w:r>
    </w:p>
    <w:p w14:paraId="54082B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521</w:t>
      </w:r>
    </w:p>
    <w:p w14:paraId="586E342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BWP switch delay on Consistent UL CCA recovery</w:t>
      </w:r>
      <w:r>
        <w:rPr>
          <w:noProof/>
        </w:rPr>
        <w:tab/>
        <w:t>522</w:t>
      </w:r>
    </w:p>
    <w:p w14:paraId="16D3498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522</w:t>
      </w:r>
    </w:p>
    <w:p w14:paraId="42B7C07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1E5E7C1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522</w:t>
      </w:r>
    </w:p>
    <w:p w14:paraId="29CADA9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524</w:t>
      </w:r>
    </w:p>
    <w:p w14:paraId="6631A09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524</w:t>
      </w:r>
    </w:p>
    <w:p w14:paraId="18EA756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75A5F0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and timer based BWP switch delay on a single CC</w:t>
      </w:r>
      <w:r>
        <w:rPr>
          <w:noProof/>
        </w:rPr>
        <w:tab/>
        <w:t>524</w:t>
      </w:r>
    </w:p>
    <w:p w14:paraId="7A116F1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BWP switch delay on a single CC</w:t>
      </w:r>
      <w:r>
        <w:rPr>
          <w:noProof/>
        </w:rPr>
        <w:tab/>
        <w:t>526</w:t>
      </w:r>
    </w:p>
    <w:p w14:paraId="09DF4C2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526</w:t>
      </w:r>
    </w:p>
    <w:p w14:paraId="567A223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526</w:t>
      </w:r>
    </w:p>
    <w:p w14:paraId="267F062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526</w:t>
      </w:r>
    </w:p>
    <w:p w14:paraId="721BB0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526</w:t>
      </w:r>
    </w:p>
    <w:p w14:paraId="2B5A8F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527</w:t>
      </w:r>
    </w:p>
    <w:p w14:paraId="4C4E515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527</w:t>
      </w:r>
    </w:p>
    <w:p w14:paraId="7392CBE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1A4FBD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527</w:t>
      </w:r>
    </w:p>
    <w:p w14:paraId="115F27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0A89870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528</w:t>
      </w:r>
    </w:p>
    <w:p w14:paraId="590D07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63F521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528</w:t>
      </w:r>
    </w:p>
    <w:p w14:paraId="4E0989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time</w:t>
      </w:r>
      <w:r>
        <w:rPr>
          <w:noProof/>
        </w:rPr>
        <w:tab/>
        <w:t>529</w:t>
      </w:r>
    </w:p>
    <w:p w14:paraId="5EED4AB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529</w:t>
      </w:r>
    </w:p>
    <w:p w14:paraId="50575B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Introduction</w:t>
      </w:r>
      <w:r>
        <w:rPr>
          <w:noProof/>
        </w:rPr>
        <w:tab/>
        <w:t>529</w:t>
      </w:r>
    </w:p>
    <w:p w14:paraId="426E04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PSCell Addition Delay Requirement</w:t>
      </w:r>
      <w:r>
        <w:rPr>
          <w:noProof/>
        </w:rPr>
        <w:tab/>
        <w:t>530</w:t>
      </w:r>
    </w:p>
    <w:p w14:paraId="11A659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P</w:t>
      </w:r>
      <w:r w:rsidRPr="00E65A76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530</w:t>
      </w:r>
    </w:p>
    <w:p w14:paraId="35C56C0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531</w:t>
      </w:r>
    </w:p>
    <w:p w14:paraId="71CF31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532</w:t>
      </w:r>
    </w:p>
    <w:p w14:paraId="3498882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DCI based </w:t>
      </w:r>
      <w:r w:rsidRPr="00E65A76">
        <w:rPr>
          <w:rFonts w:eastAsia="Malgun Gothic"/>
          <w:noProof/>
          <w:lang w:val="en-US"/>
        </w:rPr>
        <w:t>TCI</w:t>
      </w:r>
      <w:r w:rsidRPr="00E65A76">
        <w:rPr>
          <w:noProof/>
          <w:lang w:val="en-US"/>
        </w:rPr>
        <w:t xml:space="preserve"> state switch delay</w:t>
      </w:r>
      <w:r>
        <w:rPr>
          <w:noProof/>
        </w:rPr>
        <w:tab/>
        <w:t>532</w:t>
      </w:r>
    </w:p>
    <w:p w14:paraId="5AABF3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1197D3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TCI state list update delay</w:t>
      </w:r>
      <w:r>
        <w:rPr>
          <w:noProof/>
        </w:rPr>
        <w:tab/>
        <w:t>533</w:t>
      </w:r>
    </w:p>
    <w:p w14:paraId="089F5B4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TCI state switching delay with CCA</w:t>
      </w:r>
      <w:r>
        <w:rPr>
          <w:noProof/>
        </w:rPr>
        <w:tab/>
        <w:t>533</w:t>
      </w:r>
    </w:p>
    <w:p w14:paraId="647E643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 w:rsidRPr="00E65A76">
        <w:rPr>
          <w:rFonts w:eastAsia="Malgun Gothic"/>
          <w:noProof/>
          <w:lang w:val="en-US"/>
        </w:rPr>
        <w:t>10A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5FD6E07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TCI state</w:t>
      </w:r>
      <w:r>
        <w:rPr>
          <w:noProof/>
        </w:rPr>
        <w:tab/>
        <w:t>534</w:t>
      </w:r>
    </w:p>
    <w:p w14:paraId="516D99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TCI state switch delay</w:t>
      </w:r>
      <w:r>
        <w:rPr>
          <w:noProof/>
        </w:rPr>
        <w:tab/>
        <w:t>534</w:t>
      </w:r>
    </w:p>
    <w:p w14:paraId="74A6E2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DCI based </w:t>
      </w:r>
      <w:r w:rsidRPr="00E65A76">
        <w:rPr>
          <w:rFonts w:eastAsia="Malgun Gothic"/>
          <w:noProof/>
          <w:lang w:val="en-US"/>
        </w:rPr>
        <w:t>TCI</w:t>
      </w:r>
      <w:r w:rsidRPr="00E65A76">
        <w:rPr>
          <w:noProof/>
          <w:lang w:val="en-US"/>
        </w:rPr>
        <w:t xml:space="preserve"> state switch delay</w:t>
      </w:r>
      <w:r>
        <w:rPr>
          <w:noProof/>
        </w:rPr>
        <w:tab/>
        <w:t>535</w:t>
      </w:r>
    </w:p>
    <w:p w14:paraId="413DAD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TCI state switch delay</w:t>
      </w:r>
      <w:r>
        <w:rPr>
          <w:noProof/>
        </w:rPr>
        <w:tab/>
        <w:t>535</w:t>
      </w:r>
    </w:p>
    <w:p w14:paraId="763808C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TCI state list update delay</w:t>
      </w:r>
      <w:r>
        <w:rPr>
          <w:noProof/>
        </w:rPr>
        <w:tab/>
        <w:t>536</w:t>
      </w:r>
    </w:p>
    <w:p w14:paraId="5EB6E07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536</w:t>
      </w:r>
    </w:p>
    <w:p w14:paraId="28CD10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5E032E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536</w:t>
      </w:r>
    </w:p>
    <w:p w14:paraId="3B17F7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537</w:t>
      </w:r>
    </w:p>
    <w:p w14:paraId="2177A6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DCI based </w:t>
      </w:r>
      <w:r w:rsidRPr="00E65A76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538</w:t>
      </w:r>
    </w:p>
    <w:p w14:paraId="0635D94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538</w:t>
      </w:r>
    </w:p>
    <w:p w14:paraId="5ADD92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538</w:t>
      </w:r>
    </w:p>
    <w:p w14:paraId="0146147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539</w:t>
      </w:r>
    </w:p>
    <w:p w14:paraId="788C09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 w:rsidRPr="00E65A76">
        <w:rPr>
          <w:rFonts w:eastAsia="Malgun Gothic"/>
          <w:noProof/>
          <w:lang w:val="en-US"/>
        </w:rPr>
        <w:t>10C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2F4305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TCI state switch delay</w:t>
      </w:r>
      <w:r>
        <w:rPr>
          <w:noProof/>
        </w:rPr>
        <w:tab/>
        <w:t>539</w:t>
      </w:r>
    </w:p>
    <w:p w14:paraId="392FED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DCI based </w:t>
      </w:r>
      <w:r w:rsidRPr="00E65A76">
        <w:rPr>
          <w:rFonts w:eastAsia="Malgun Gothic"/>
          <w:noProof/>
          <w:lang w:val="en-US"/>
        </w:rPr>
        <w:t>TCI</w:t>
      </w:r>
      <w:r w:rsidRPr="00E65A76">
        <w:rPr>
          <w:noProof/>
          <w:lang w:val="en-US"/>
        </w:rPr>
        <w:t xml:space="preserve"> state switch delay</w:t>
      </w:r>
      <w:r>
        <w:rPr>
          <w:noProof/>
        </w:rPr>
        <w:tab/>
        <w:t>539</w:t>
      </w:r>
    </w:p>
    <w:p w14:paraId="7EBA625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TCI state switch delay</w:t>
      </w:r>
      <w:r>
        <w:rPr>
          <w:noProof/>
        </w:rPr>
        <w:tab/>
        <w:t>539</w:t>
      </w:r>
    </w:p>
    <w:p w14:paraId="4F5A9A9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TCI state list update delay</w:t>
      </w:r>
      <w:r>
        <w:rPr>
          <w:noProof/>
        </w:rPr>
        <w:tab/>
        <w:t>539</w:t>
      </w:r>
    </w:p>
    <w:p w14:paraId="61E857C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PSCell Change</w:t>
      </w:r>
      <w:r>
        <w:rPr>
          <w:noProof/>
        </w:rPr>
        <w:tab/>
        <w:t>540</w:t>
      </w:r>
    </w:p>
    <w:p w14:paraId="297B985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 w:eastAsia="ko-KR"/>
        </w:rPr>
        <w:t xml:space="preserve">PSCell Change </w:t>
      </w:r>
      <w:r w:rsidRPr="00E65A76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058F82B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Conditional PSCell Change</w:t>
      </w:r>
      <w:r>
        <w:rPr>
          <w:noProof/>
        </w:rPr>
        <w:tab/>
        <w:t>540</w:t>
      </w:r>
    </w:p>
    <w:p w14:paraId="6D977DA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67BC463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Conditoinal PSCell Change delay</w:t>
      </w:r>
      <w:r>
        <w:rPr>
          <w:noProof/>
        </w:rPr>
        <w:tab/>
        <w:t>541</w:t>
      </w:r>
    </w:p>
    <w:p w14:paraId="3CDE57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time</w:t>
      </w:r>
      <w:r>
        <w:rPr>
          <w:noProof/>
        </w:rPr>
        <w:tab/>
        <w:t>541</w:t>
      </w:r>
    </w:p>
    <w:p w14:paraId="38D5EAA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 w:eastAsia="ko-KR"/>
        </w:rPr>
        <w:t xml:space="preserve">Conditional PSCell Change </w:t>
      </w:r>
      <w:r w:rsidRPr="00E65A76">
        <w:rPr>
          <w:rFonts w:eastAsiaTheme="minorEastAsia"/>
          <w:noProof/>
        </w:rPr>
        <w:t>in Carriers with CCA</w:t>
      </w:r>
      <w:r>
        <w:rPr>
          <w:noProof/>
        </w:rPr>
        <w:tab/>
        <w:t>542</w:t>
      </w:r>
    </w:p>
    <w:p w14:paraId="0196DC1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542</w:t>
      </w:r>
    </w:p>
    <w:p w14:paraId="1386EB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 w:eastAsia="ko-KR"/>
        </w:rPr>
        <w:t>Conditi</w:t>
      </w:r>
      <w:r w:rsidRPr="00E65A76">
        <w:rPr>
          <w:rFonts w:eastAsiaTheme="minorEastAsia"/>
          <w:noProof/>
          <w:lang w:val="en-US"/>
        </w:rPr>
        <w:t>o</w:t>
      </w:r>
      <w:r w:rsidRPr="00E65A76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542</w:t>
      </w:r>
    </w:p>
    <w:p w14:paraId="3A10D1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543</w:t>
      </w:r>
    </w:p>
    <w:p w14:paraId="324F1D8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Uplink spatial relation switch delay</w:t>
      </w:r>
      <w:r>
        <w:rPr>
          <w:noProof/>
        </w:rPr>
        <w:tab/>
        <w:t>543</w:t>
      </w:r>
    </w:p>
    <w:p w14:paraId="202D96B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0FFBEB4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4E7E0C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54A752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32110AA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52D20B8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Uplink spatial relation switch delay for RedCap</w:t>
      </w:r>
      <w:r>
        <w:rPr>
          <w:noProof/>
        </w:rPr>
        <w:tab/>
        <w:t>545</w:t>
      </w:r>
    </w:p>
    <w:p w14:paraId="5F10D44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23AC24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545</w:t>
      </w:r>
    </w:p>
    <w:p w14:paraId="1E03D62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spatial relation switch delay</w:t>
      </w:r>
      <w:r>
        <w:rPr>
          <w:noProof/>
        </w:rPr>
        <w:tab/>
        <w:t>546</w:t>
      </w:r>
    </w:p>
    <w:p w14:paraId="143B32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DCI based spatial relation switch delay</w:t>
      </w:r>
      <w:r>
        <w:rPr>
          <w:noProof/>
        </w:rPr>
        <w:tab/>
        <w:t>546</w:t>
      </w:r>
    </w:p>
    <w:p w14:paraId="3E1B37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RRC based spatial relation switch delay</w:t>
      </w:r>
      <w:r>
        <w:rPr>
          <w:noProof/>
        </w:rPr>
        <w:tab/>
        <w:t>547</w:t>
      </w:r>
    </w:p>
    <w:p w14:paraId="353D71A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547</w:t>
      </w:r>
    </w:p>
    <w:p w14:paraId="113E56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1F7D11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1C0ADB3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67881A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6B69CA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54836AA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548</w:t>
      </w:r>
    </w:p>
    <w:p w14:paraId="509F71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0FDD4C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37CD40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548</w:t>
      </w:r>
    </w:p>
    <w:p w14:paraId="5835A18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1C81A81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351AF04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549</w:t>
      </w:r>
    </w:p>
    <w:p w14:paraId="658066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549</w:t>
      </w:r>
    </w:p>
    <w:p w14:paraId="09E72C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549</w:t>
      </w:r>
    </w:p>
    <w:p w14:paraId="049E86F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Pathloss reference signal switching delay</w:t>
      </w:r>
      <w:r>
        <w:rPr>
          <w:noProof/>
        </w:rPr>
        <w:tab/>
        <w:t>549</w:t>
      </w:r>
    </w:p>
    <w:p w14:paraId="50AB8F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609F05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4F9F62D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30A08A5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551</w:t>
      </w:r>
    </w:p>
    <w:p w14:paraId="19E7B4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690DE3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Known conditions for pathloss reference signal</w:t>
      </w:r>
      <w:r>
        <w:rPr>
          <w:noProof/>
        </w:rPr>
        <w:tab/>
        <w:t>551</w:t>
      </w:r>
    </w:p>
    <w:p w14:paraId="54D881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MAC-CE based pathloss reference signal switch delay</w:t>
      </w:r>
      <w:r>
        <w:rPr>
          <w:noProof/>
        </w:rPr>
        <w:tab/>
        <w:t>551</w:t>
      </w:r>
    </w:p>
    <w:p w14:paraId="10DEFC7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</w:t>
      </w:r>
      <w:r>
        <w:rPr>
          <w:noProof/>
        </w:rPr>
        <w:t>.</w:t>
      </w:r>
      <w:r w:rsidRPr="00E65A76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552</w:t>
      </w:r>
    </w:p>
    <w:p w14:paraId="55878E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15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4C6D3D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554</w:t>
      </w:r>
    </w:p>
    <w:p w14:paraId="15D5CA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Downlink TCI state list update delay</w:t>
      </w:r>
      <w:r>
        <w:rPr>
          <w:noProof/>
        </w:rPr>
        <w:tab/>
        <w:t>554</w:t>
      </w:r>
    </w:p>
    <w:p w14:paraId="45B44F9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E65A76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Active </w:t>
      </w:r>
      <w:r w:rsidRPr="00E65A76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555</w:t>
      </w:r>
    </w:p>
    <w:p w14:paraId="315D9C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16</w:t>
      </w:r>
      <w:r w:rsidRPr="00E65A76">
        <w:rPr>
          <w:noProof/>
          <w:lang w:val="en-US" w:eastAsia="ko-KR"/>
        </w:rPr>
        <w:t>.</w:t>
      </w:r>
      <w:r w:rsidRPr="00E65A76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6F5771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557</w:t>
      </w:r>
    </w:p>
    <w:p w14:paraId="08A348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Active Uplink TCI state list update delay</w:t>
      </w:r>
      <w:r>
        <w:rPr>
          <w:noProof/>
        </w:rPr>
        <w:tab/>
        <w:t>558</w:t>
      </w:r>
    </w:p>
    <w:p w14:paraId="7B3398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559</w:t>
      </w:r>
    </w:p>
    <w:p w14:paraId="056006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4FEFC8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SCG Activation Delay Requirement</w:t>
      </w:r>
      <w:r>
        <w:rPr>
          <w:noProof/>
        </w:rPr>
        <w:tab/>
        <w:t>559</w:t>
      </w:r>
    </w:p>
    <w:p w14:paraId="3CF6F3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SCG Deactivation Delay Requirement</w:t>
      </w:r>
      <w:r>
        <w:rPr>
          <w:noProof/>
        </w:rPr>
        <w:tab/>
        <w:t>560</w:t>
      </w:r>
    </w:p>
    <w:p w14:paraId="68F3FA6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561</w:t>
      </w:r>
    </w:p>
    <w:p w14:paraId="72DB2A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5CFD10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561</w:t>
      </w:r>
    </w:p>
    <w:p w14:paraId="736973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2F8EA1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562</w:t>
      </w:r>
    </w:p>
    <w:p w14:paraId="0DE8D2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564</w:t>
      </w:r>
    </w:p>
    <w:p w14:paraId="37EA154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564</w:t>
      </w:r>
    </w:p>
    <w:p w14:paraId="2A3EEC2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4AF595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565</w:t>
      </w:r>
    </w:p>
    <w:p w14:paraId="4A7C69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567</w:t>
      </w:r>
    </w:p>
    <w:p w14:paraId="21F23C1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Minimum requirement for L1 indication</w:t>
      </w:r>
      <w:r>
        <w:rPr>
          <w:noProof/>
        </w:rPr>
        <w:tab/>
        <w:t>568</w:t>
      </w:r>
    </w:p>
    <w:p w14:paraId="64F878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Requirements for SSB based candidate beam detection</w:t>
      </w:r>
      <w:r>
        <w:rPr>
          <w:noProof/>
        </w:rPr>
        <w:tab/>
        <w:t>568</w:t>
      </w:r>
    </w:p>
    <w:p w14:paraId="2B2A22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Introduction</w:t>
      </w:r>
      <w:r>
        <w:rPr>
          <w:noProof/>
        </w:rPr>
        <w:tab/>
        <w:t>568</w:t>
      </w:r>
    </w:p>
    <w:p w14:paraId="0A68BD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Minimum requirement</w:t>
      </w:r>
      <w:r>
        <w:rPr>
          <w:noProof/>
        </w:rPr>
        <w:tab/>
        <w:t>568</w:t>
      </w:r>
    </w:p>
    <w:p w14:paraId="6F4C68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Measurement restriction for SSB based candidate beam detection</w:t>
      </w:r>
      <w:r>
        <w:rPr>
          <w:noProof/>
        </w:rPr>
        <w:tab/>
        <w:t>570</w:t>
      </w:r>
    </w:p>
    <w:p w14:paraId="6152B4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Requirements for CSI-RS based candidate beam detection</w:t>
      </w:r>
      <w:r>
        <w:rPr>
          <w:noProof/>
        </w:rPr>
        <w:tab/>
        <w:t>571</w:t>
      </w:r>
    </w:p>
    <w:p w14:paraId="3CE621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Introduction</w:t>
      </w:r>
      <w:r>
        <w:rPr>
          <w:noProof/>
        </w:rPr>
        <w:tab/>
        <w:t>571</w:t>
      </w:r>
    </w:p>
    <w:p w14:paraId="639D2B0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Minimum requirement</w:t>
      </w:r>
      <w:r>
        <w:rPr>
          <w:noProof/>
        </w:rPr>
        <w:tab/>
        <w:t>571</w:t>
      </w:r>
    </w:p>
    <w:p w14:paraId="1F87F8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Measurement restriction for CSI-RS based candidate beam detection</w:t>
      </w:r>
      <w:r>
        <w:rPr>
          <w:noProof/>
        </w:rPr>
        <w:tab/>
        <w:t>573</w:t>
      </w:r>
    </w:p>
    <w:p w14:paraId="3E6144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 xml:space="preserve">Requirements for TRP specific </w:t>
      </w:r>
      <w:r w:rsidRPr="00E65A76">
        <w:rPr>
          <w:rFonts w:eastAsia="SimSun"/>
          <w:noProof/>
          <w:lang w:eastAsia="zh-TW"/>
        </w:rPr>
        <w:t>B</w:t>
      </w:r>
      <w:r w:rsidRPr="00E65A76">
        <w:rPr>
          <w:rFonts w:eastAsia="SimSun"/>
          <w:noProof/>
        </w:rPr>
        <w:t xml:space="preserve">eam </w:t>
      </w:r>
      <w:r w:rsidRPr="00E65A76">
        <w:rPr>
          <w:rFonts w:eastAsia="SimSun"/>
          <w:noProof/>
          <w:lang w:eastAsia="zh-TW"/>
        </w:rPr>
        <w:t>F</w:t>
      </w:r>
      <w:r w:rsidRPr="00E65A76">
        <w:rPr>
          <w:rFonts w:eastAsia="SimSun"/>
          <w:noProof/>
        </w:rPr>
        <w:t xml:space="preserve">ailure </w:t>
      </w:r>
      <w:r w:rsidRPr="00E65A76">
        <w:rPr>
          <w:rFonts w:eastAsia="SimSun"/>
          <w:noProof/>
          <w:lang w:eastAsia="zh-TW"/>
        </w:rPr>
        <w:t>R</w:t>
      </w:r>
      <w:r w:rsidRPr="00E65A76">
        <w:rPr>
          <w:rFonts w:eastAsia="SimSun"/>
          <w:noProof/>
        </w:rPr>
        <w:t>ecovery</w:t>
      </w:r>
      <w:r>
        <w:rPr>
          <w:noProof/>
        </w:rPr>
        <w:tab/>
        <w:t>574</w:t>
      </w:r>
    </w:p>
    <w:p w14:paraId="349CA5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Introduction</w:t>
      </w:r>
      <w:r>
        <w:rPr>
          <w:noProof/>
        </w:rPr>
        <w:tab/>
        <w:t>574</w:t>
      </w:r>
    </w:p>
    <w:p w14:paraId="7896AA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</w:t>
      </w:r>
      <w:r>
        <w:rPr>
          <w:noProof/>
        </w:rPr>
        <w:tab/>
        <w:t>574</w:t>
      </w:r>
    </w:p>
    <w:p w14:paraId="470961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during TRP specific beam failure detection</w:t>
      </w:r>
      <w:r>
        <w:rPr>
          <w:noProof/>
        </w:rPr>
        <w:tab/>
        <w:t>574</w:t>
      </w:r>
    </w:p>
    <w:p w14:paraId="4DED1C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8.18.</w:t>
      </w:r>
      <w:r w:rsidRPr="00E65A76">
        <w:rPr>
          <w:rFonts w:eastAsia="?? ??"/>
          <w:noProof/>
          <w:lang w:eastAsia="ja-JP"/>
        </w:rPr>
        <w:t>8</w:t>
      </w:r>
      <w:r w:rsidRPr="00E65A76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E65A76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574</w:t>
      </w:r>
    </w:p>
    <w:p w14:paraId="1C646C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</w:t>
      </w:r>
      <w:r w:rsidRPr="00E65A76">
        <w:rPr>
          <w:rFonts w:eastAsia="SimSun"/>
          <w:noProof/>
          <w:lang w:eastAsia="ja-JP"/>
        </w:rPr>
        <w:t>8</w:t>
      </w:r>
      <w:r w:rsidRPr="00E65A76">
        <w:rPr>
          <w:rFonts w:eastAsia="SimSu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575</w:t>
      </w:r>
    </w:p>
    <w:p w14:paraId="53B392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</w:t>
      </w:r>
      <w:r w:rsidRPr="00E65A76">
        <w:rPr>
          <w:rFonts w:eastAsia="SimSun"/>
          <w:noProof/>
          <w:lang w:eastAsia="ja-JP"/>
        </w:rPr>
        <w:t>8</w:t>
      </w:r>
      <w:r w:rsidRPr="00E65A76">
        <w:rPr>
          <w:rFonts w:eastAsia="SimSu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TRP specific beam failure detection on FR2</w:t>
      </w:r>
      <w:r>
        <w:rPr>
          <w:noProof/>
        </w:rPr>
        <w:tab/>
        <w:t>575</w:t>
      </w:r>
    </w:p>
    <w:p w14:paraId="2B0BAA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</w:t>
      </w:r>
      <w:r w:rsidRPr="00E65A76">
        <w:rPr>
          <w:rFonts w:eastAsia="SimSun"/>
          <w:noProof/>
          <w:lang w:eastAsia="ja-JP"/>
        </w:rPr>
        <w:t>8</w:t>
      </w:r>
      <w:r w:rsidRPr="00E65A76">
        <w:rPr>
          <w:rFonts w:eastAsia="SimSun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575</w:t>
      </w:r>
    </w:p>
    <w:p w14:paraId="799A110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during</w:t>
      </w:r>
      <w:r>
        <w:rPr>
          <w:noProof/>
        </w:rPr>
        <w:t xml:space="preserve"> </w:t>
      </w:r>
      <w:r w:rsidRPr="00E65A76">
        <w:rPr>
          <w:rFonts w:eastAsia="SimSun"/>
          <w:noProof/>
        </w:rPr>
        <w:t>TRP specific candidate beam detection</w:t>
      </w:r>
      <w:r>
        <w:rPr>
          <w:noProof/>
        </w:rPr>
        <w:tab/>
        <w:t>576</w:t>
      </w:r>
    </w:p>
    <w:p w14:paraId="268C09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8</w:t>
      </w:r>
      <w:r w:rsidRPr="00E65A76">
        <w:rPr>
          <w:rFonts w:eastAsia="SimSun"/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576</w:t>
      </w:r>
    </w:p>
    <w:p w14:paraId="655219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576</w:t>
      </w:r>
    </w:p>
    <w:p w14:paraId="19ADDB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L1-RSRP measurement on FR2</w:t>
      </w:r>
      <w:r>
        <w:rPr>
          <w:noProof/>
        </w:rPr>
        <w:tab/>
        <w:t>576</w:t>
      </w:r>
    </w:p>
    <w:p w14:paraId="3DBB55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577</w:t>
      </w:r>
    </w:p>
    <w:p w14:paraId="56C54C0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577</w:t>
      </w:r>
    </w:p>
    <w:p w14:paraId="6A02CA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>
        <w:rPr>
          <w:noProof/>
        </w:rPr>
        <w:t>19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082F3E1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>
        <w:rPr>
          <w:noProof/>
        </w:rPr>
        <w:t>19</w:t>
      </w:r>
      <w:r w:rsidRPr="00E65A76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577</w:t>
      </w:r>
    </w:p>
    <w:p w14:paraId="176DAB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>
        <w:rPr>
          <w:noProof/>
        </w:rPr>
        <w:t>19</w:t>
      </w:r>
      <w:r w:rsidRPr="00E65A76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577</w:t>
      </w:r>
    </w:p>
    <w:p w14:paraId="656B9BC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577</w:t>
      </w:r>
    </w:p>
    <w:p w14:paraId="6C448B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8.</w:t>
      </w:r>
      <w:r>
        <w:rPr>
          <w:noProof/>
        </w:rPr>
        <w:t>19</w:t>
      </w:r>
      <w:r w:rsidRPr="00E65A76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578</w:t>
      </w:r>
    </w:p>
    <w:p w14:paraId="1CB79F2B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579</w:t>
      </w:r>
    </w:p>
    <w:p w14:paraId="4B61F97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579</w:t>
      </w:r>
    </w:p>
    <w:p w14:paraId="08ACBA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6585342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579</w:t>
      </w:r>
    </w:p>
    <w:p w14:paraId="422DFB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591</w:t>
      </w:r>
    </w:p>
    <w:p w14:paraId="79080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592</w:t>
      </w:r>
    </w:p>
    <w:p w14:paraId="441CD2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593</w:t>
      </w:r>
    </w:p>
    <w:p w14:paraId="20C226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594</w:t>
      </w:r>
    </w:p>
    <w:p w14:paraId="535264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595</w:t>
      </w:r>
    </w:p>
    <w:p w14:paraId="1AE0E9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595</w:t>
      </w:r>
    </w:p>
    <w:p w14:paraId="41586F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595</w:t>
      </w:r>
    </w:p>
    <w:p w14:paraId="78BD90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596</w:t>
      </w:r>
    </w:p>
    <w:p w14:paraId="1B53E1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596</w:t>
      </w:r>
    </w:p>
    <w:p w14:paraId="7BFA49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597</w:t>
      </w:r>
    </w:p>
    <w:p w14:paraId="4BE029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598</w:t>
      </w:r>
    </w:p>
    <w:p w14:paraId="71A6D4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598</w:t>
      </w:r>
    </w:p>
    <w:p w14:paraId="282E2B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599</w:t>
      </w:r>
    </w:p>
    <w:p w14:paraId="0E4DC2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5830FC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600</w:t>
      </w:r>
    </w:p>
    <w:p w14:paraId="6A4141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600</w:t>
      </w:r>
    </w:p>
    <w:p w14:paraId="648CFE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600</w:t>
      </w:r>
    </w:p>
    <w:p w14:paraId="101880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600</w:t>
      </w:r>
    </w:p>
    <w:p w14:paraId="1704A4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601</w:t>
      </w:r>
    </w:p>
    <w:p w14:paraId="2828A65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601</w:t>
      </w:r>
    </w:p>
    <w:p w14:paraId="3A81FC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601</w:t>
      </w:r>
    </w:p>
    <w:p w14:paraId="27B3F0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602</w:t>
      </w:r>
    </w:p>
    <w:p w14:paraId="3D0C71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602</w:t>
      </w:r>
    </w:p>
    <w:p w14:paraId="215C82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50D63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1DABA11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606</w:t>
      </w:r>
    </w:p>
    <w:p w14:paraId="5C4ECE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607</w:t>
      </w:r>
    </w:p>
    <w:p w14:paraId="565A05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568A3C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610</w:t>
      </w:r>
    </w:p>
    <w:p w14:paraId="104993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611</w:t>
      </w:r>
    </w:p>
    <w:p w14:paraId="71AD6C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611</w:t>
      </w:r>
    </w:p>
    <w:p w14:paraId="252BF9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612</w:t>
      </w:r>
    </w:p>
    <w:p w14:paraId="230249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29D50D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616</w:t>
      </w:r>
    </w:p>
    <w:p w14:paraId="6D6F94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618</w:t>
      </w:r>
    </w:p>
    <w:p w14:paraId="6CA8EC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620</w:t>
      </w:r>
    </w:p>
    <w:p w14:paraId="278E50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621</w:t>
      </w:r>
    </w:p>
    <w:p w14:paraId="19B4CE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622</w:t>
      </w:r>
    </w:p>
    <w:p w14:paraId="48639E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622</w:t>
      </w:r>
    </w:p>
    <w:p w14:paraId="30D6D4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622</w:t>
      </w:r>
    </w:p>
    <w:p w14:paraId="3CADCF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623</w:t>
      </w:r>
    </w:p>
    <w:p w14:paraId="72EE049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623</w:t>
      </w:r>
    </w:p>
    <w:p w14:paraId="3033C6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624</w:t>
      </w:r>
    </w:p>
    <w:p w14:paraId="4D4FA0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02BFF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624</w:t>
      </w:r>
    </w:p>
    <w:p w14:paraId="1A23C0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624</w:t>
      </w:r>
    </w:p>
    <w:p w14:paraId="68A17B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625</w:t>
      </w:r>
    </w:p>
    <w:p w14:paraId="1615DD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626</w:t>
      </w:r>
    </w:p>
    <w:p w14:paraId="5FD2F2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626</w:t>
      </w:r>
    </w:p>
    <w:p w14:paraId="3AAAE25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626</w:t>
      </w:r>
    </w:p>
    <w:p w14:paraId="48BAEE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626</w:t>
      </w:r>
    </w:p>
    <w:p w14:paraId="465930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626</w:t>
      </w:r>
    </w:p>
    <w:p w14:paraId="6699F5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628</w:t>
      </w:r>
    </w:p>
    <w:p w14:paraId="3B75CA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628</w:t>
      </w:r>
    </w:p>
    <w:p w14:paraId="30F6A97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628</w:t>
      </w:r>
    </w:p>
    <w:p w14:paraId="01CFD2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1CD159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629</w:t>
      </w:r>
    </w:p>
    <w:p w14:paraId="26547E7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632</w:t>
      </w:r>
    </w:p>
    <w:p w14:paraId="128445F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633</w:t>
      </w:r>
    </w:p>
    <w:p w14:paraId="777BF68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634</w:t>
      </w:r>
    </w:p>
    <w:p w14:paraId="69AE94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634</w:t>
      </w:r>
    </w:p>
    <w:p w14:paraId="698E856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634</w:t>
      </w:r>
    </w:p>
    <w:p w14:paraId="1BA0F5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638</w:t>
      </w:r>
    </w:p>
    <w:p w14:paraId="08EF2A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639</w:t>
      </w:r>
    </w:p>
    <w:p w14:paraId="5A3EF5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639</w:t>
      </w:r>
    </w:p>
    <w:p w14:paraId="3C6A75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639</w:t>
      </w:r>
    </w:p>
    <w:p w14:paraId="5B20F5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639</w:t>
      </w:r>
    </w:p>
    <w:p w14:paraId="1A86C7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3F9DB4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640</w:t>
      </w:r>
    </w:p>
    <w:p w14:paraId="201CE8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640</w:t>
      </w:r>
    </w:p>
    <w:p w14:paraId="100C1C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640</w:t>
      </w:r>
    </w:p>
    <w:p w14:paraId="3BA64C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641</w:t>
      </w:r>
    </w:p>
    <w:p w14:paraId="75D2A4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641</w:t>
      </w:r>
    </w:p>
    <w:p w14:paraId="2CF895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641</w:t>
      </w:r>
    </w:p>
    <w:p w14:paraId="578734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642</w:t>
      </w:r>
    </w:p>
    <w:p w14:paraId="78FBCE0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S</w:t>
      </w:r>
      <w:r w:rsidRPr="00E65A76">
        <w:rPr>
          <w:noProof/>
          <w:lang w:val="en-US"/>
        </w:rPr>
        <w:t>AN</w:t>
      </w:r>
      <w:r>
        <w:rPr>
          <w:noProof/>
        </w:rPr>
        <w:tab/>
        <w:t>643</w:t>
      </w:r>
    </w:p>
    <w:p w14:paraId="6F1B90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0F8259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643</w:t>
      </w:r>
    </w:p>
    <w:p w14:paraId="16A24B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645</w:t>
      </w:r>
    </w:p>
    <w:p w14:paraId="6B442C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645</w:t>
      </w:r>
    </w:p>
    <w:p w14:paraId="316A44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Requirements</w:t>
      </w:r>
      <w:r>
        <w:rPr>
          <w:noProof/>
        </w:rPr>
        <w:tab/>
        <w:t>645</w:t>
      </w:r>
    </w:p>
    <w:p w14:paraId="54D554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645</w:t>
      </w:r>
    </w:p>
    <w:p w14:paraId="170C2D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646</w:t>
      </w:r>
    </w:p>
    <w:p w14:paraId="493877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646</w:t>
      </w:r>
    </w:p>
    <w:p w14:paraId="164BA5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646</w:t>
      </w:r>
    </w:p>
    <w:p w14:paraId="6F24DC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646</w:t>
      </w:r>
    </w:p>
    <w:p w14:paraId="7419CC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646</w:t>
      </w:r>
    </w:p>
    <w:p w14:paraId="1CCB756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647</w:t>
      </w:r>
    </w:p>
    <w:p w14:paraId="4462FC0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246C7B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649</w:t>
      </w:r>
    </w:p>
    <w:p w14:paraId="70CCC1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649</w:t>
      </w:r>
    </w:p>
    <w:p w14:paraId="7A2B90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649</w:t>
      </w:r>
    </w:p>
    <w:p w14:paraId="7461C5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649</w:t>
      </w:r>
    </w:p>
    <w:p w14:paraId="65D36D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649</w:t>
      </w:r>
    </w:p>
    <w:p w14:paraId="7B229F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7A5080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650</w:t>
      </w:r>
    </w:p>
    <w:p w14:paraId="7D530E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650</w:t>
      </w:r>
    </w:p>
    <w:p w14:paraId="766211F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650</w:t>
      </w:r>
    </w:p>
    <w:p w14:paraId="2B57E3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650</w:t>
      </w:r>
    </w:p>
    <w:p w14:paraId="65AC99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655</w:t>
      </w:r>
    </w:p>
    <w:p w14:paraId="29791D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658</w:t>
      </w:r>
    </w:p>
    <w:p w14:paraId="265E7F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658</w:t>
      </w:r>
    </w:p>
    <w:p w14:paraId="1245CB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658</w:t>
      </w:r>
    </w:p>
    <w:p w14:paraId="1A93CE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659</w:t>
      </w:r>
    </w:p>
    <w:p w14:paraId="3376A1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660</w:t>
      </w:r>
    </w:p>
    <w:p w14:paraId="692C32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661</w:t>
      </w:r>
    </w:p>
    <w:p w14:paraId="5F8C51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252F58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661</w:t>
      </w:r>
    </w:p>
    <w:p w14:paraId="246C6F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661</w:t>
      </w:r>
    </w:p>
    <w:p w14:paraId="6F0FB1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662</w:t>
      </w:r>
    </w:p>
    <w:p w14:paraId="482A3D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177D6E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662</w:t>
      </w:r>
    </w:p>
    <w:p w14:paraId="41FCC7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664</w:t>
      </w:r>
    </w:p>
    <w:p w14:paraId="1988EE4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666</w:t>
      </w:r>
    </w:p>
    <w:p w14:paraId="352A74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666</w:t>
      </w:r>
    </w:p>
    <w:p w14:paraId="38BBE1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668</w:t>
      </w:r>
    </w:p>
    <w:p w14:paraId="1AC5A7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669</w:t>
      </w:r>
    </w:p>
    <w:p w14:paraId="2BB179E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669</w:t>
      </w:r>
    </w:p>
    <w:p w14:paraId="529EE0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341838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670</w:t>
      </w:r>
    </w:p>
    <w:p w14:paraId="20363C4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670</w:t>
      </w:r>
    </w:p>
    <w:p w14:paraId="5BB2F4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670</w:t>
      </w:r>
    </w:p>
    <w:p w14:paraId="7B60F0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671</w:t>
      </w:r>
    </w:p>
    <w:p w14:paraId="50EAE70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671</w:t>
      </w:r>
    </w:p>
    <w:p w14:paraId="5EAEF5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672</w:t>
      </w:r>
    </w:p>
    <w:p w14:paraId="791C75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676</w:t>
      </w:r>
    </w:p>
    <w:p w14:paraId="53D021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678</w:t>
      </w:r>
    </w:p>
    <w:p w14:paraId="72B3FA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679</w:t>
      </w:r>
    </w:p>
    <w:p w14:paraId="7D91EE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679</w:t>
      </w:r>
    </w:p>
    <w:p w14:paraId="626981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679</w:t>
      </w:r>
    </w:p>
    <w:p w14:paraId="0494C6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679</w:t>
      </w:r>
    </w:p>
    <w:p w14:paraId="5A8063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679</w:t>
      </w:r>
    </w:p>
    <w:p w14:paraId="0A753A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682</w:t>
      </w:r>
    </w:p>
    <w:p w14:paraId="4E5511E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683</w:t>
      </w:r>
    </w:p>
    <w:p w14:paraId="309C0E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683</w:t>
      </w:r>
    </w:p>
    <w:p w14:paraId="6DDD7B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685</w:t>
      </w:r>
    </w:p>
    <w:p w14:paraId="64E48E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686</w:t>
      </w:r>
    </w:p>
    <w:p w14:paraId="2F44EC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686</w:t>
      </w:r>
    </w:p>
    <w:p w14:paraId="022A720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687</w:t>
      </w:r>
    </w:p>
    <w:p w14:paraId="3164925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7A4FD93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687</w:t>
      </w:r>
    </w:p>
    <w:p w14:paraId="644E20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688</w:t>
      </w:r>
    </w:p>
    <w:p w14:paraId="243253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688</w:t>
      </w:r>
    </w:p>
    <w:p w14:paraId="39BDD9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688</w:t>
      </w:r>
    </w:p>
    <w:p w14:paraId="4348BB3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688</w:t>
      </w:r>
    </w:p>
    <w:p w14:paraId="584440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4D673A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0C4502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4E718E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689</w:t>
      </w:r>
    </w:p>
    <w:p w14:paraId="756C25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689</w:t>
      </w:r>
    </w:p>
    <w:p w14:paraId="50E340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691</w:t>
      </w:r>
    </w:p>
    <w:p w14:paraId="393C99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692</w:t>
      </w:r>
    </w:p>
    <w:p w14:paraId="64CF4D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692</w:t>
      </w:r>
    </w:p>
    <w:p w14:paraId="7FE450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692</w:t>
      </w:r>
    </w:p>
    <w:p w14:paraId="74E95B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693</w:t>
      </w:r>
    </w:p>
    <w:p w14:paraId="37554F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693</w:t>
      </w:r>
    </w:p>
    <w:p w14:paraId="5EC621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694</w:t>
      </w:r>
    </w:p>
    <w:p w14:paraId="71FE2B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694</w:t>
      </w:r>
    </w:p>
    <w:p w14:paraId="3ED47E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695</w:t>
      </w:r>
    </w:p>
    <w:p w14:paraId="78FCBAC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696</w:t>
      </w:r>
    </w:p>
    <w:p w14:paraId="12979BA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5D3BF4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697</w:t>
      </w:r>
    </w:p>
    <w:p w14:paraId="60280B8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698</w:t>
      </w:r>
    </w:p>
    <w:p w14:paraId="7B4E84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698</w:t>
      </w:r>
    </w:p>
    <w:p w14:paraId="0E314ED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698</w:t>
      </w:r>
    </w:p>
    <w:p w14:paraId="14A9A9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698</w:t>
      </w:r>
    </w:p>
    <w:p w14:paraId="4BC64A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698</w:t>
      </w:r>
    </w:p>
    <w:p w14:paraId="1115E2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698</w:t>
      </w:r>
    </w:p>
    <w:p w14:paraId="0F9E0EA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699</w:t>
      </w:r>
    </w:p>
    <w:p w14:paraId="3DA5F1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699</w:t>
      </w:r>
    </w:p>
    <w:p w14:paraId="221DFA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701</w:t>
      </w:r>
    </w:p>
    <w:p w14:paraId="731D45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701</w:t>
      </w:r>
    </w:p>
    <w:p w14:paraId="44F942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701</w:t>
      </w:r>
    </w:p>
    <w:p w14:paraId="296D1E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702</w:t>
      </w:r>
    </w:p>
    <w:p w14:paraId="5A419A7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702</w:t>
      </w:r>
    </w:p>
    <w:p w14:paraId="21D0BF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702</w:t>
      </w:r>
    </w:p>
    <w:p w14:paraId="604D52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704</w:t>
      </w:r>
    </w:p>
    <w:p w14:paraId="117338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704</w:t>
      </w:r>
    </w:p>
    <w:p w14:paraId="0C3CD7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Introduction</w:t>
      </w:r>
      <w:r>
        <w:rPr>
          <w:noProof/>
        </w:rPr>
        <w:tab/>
        <w:t>704</w:t>
      </w:r>
    </w:p>
    <w:p w14:paraId="153470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706</w:t>
      </w:r>
    </w:p>
    <w:p w14:paraId="17D42F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421F31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41B4A1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706</w:t>
      </w:r>
    </w:p>
    <w:p w14:paraId="49B710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706</w:t>
      </w:r>
    </w:p>
    <w:p w14:paraId="0EEF6B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706</w:t>
      </w:r>
    </w:p>
    <w:p w14:paraId="11FB46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6FD3DB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2D9A95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710</w:t>
      </w:r>
    </w:p>
    <w:p w14:paraId="1E6A05A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710</w:t>
      </w:r>
    </w:p>
    <w:p w14:paraId="646756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6B6D17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531954C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0DD69C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711</w:t>
      </w:r>
    </w:p>
    <w:p w14:paraId="7D4F1E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711</w:t>
      </w:r>
    </w:p>
    <w:p w14:paraId="5F480A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69D3A2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7717B41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712</w:t>
      </w:r>
    </w:p>
    <w:p w14:paraId="6365628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712</w:t>
      </w:r>
    </w:p>
    <w:p w14:paraId="43818C1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Introduction</w:t>
      </w:r>
      <w:r>
        <w:rPr>
          <w:noProof/>
        </w:rPr>
        <w:tab/>
        <w:t>712</w:t>
      </w:r>
    </w:p>
    <w:p w14:paraId="5BE921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SFTD Measurement delay</w:t>
      </w:r>
      <w:r>
        <w:rPr>
          <w:noProof/>
        </w:rPr>
        <w:tab/>
        <w:t>712</w:t>
      </w:r>
    </w:p>
    <w:p w14:paraId="19C1C9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SFTD Measurement reporting delay</w:t>
      </w:r>
      <w:r>
        <w:rPr>
          <w:noProof/>
        </w:rPr>
        <w:tab/>
        <w:t>713</w:t>
      </w:r>
    </w:p>
    <w:p w14:paraId="3A4AD7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644AA7F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1F1B8F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716</w:t>
      </w:r>
    </w:p>
    <w:p w14:paraId="7F6274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718</w:t>
      </w:r>
    </w:p>
    <w:p w14:paraId="7F21D7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718</w:t>
      </w:r>
    </w:p>
    <w:p w14:paraId="5059EE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251A4C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719</w:t>
      </w:r>
    </w:p>
    <w:p w14:paraId="7CF618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719</w:t>
      </w:r>
    </w:p>
    <w:p w14:paraId="0818C6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719</w:t>
      </w:r>
    </w:p>
    <w:p w14:paraId="398B5C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720</w:t>
      </w:r>
    </w:p>
    <w:p w14:paraId="326F33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720</w:t>
      </w:r>
    </w:p>
    <w:p w14:paraId="6F1DB9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721</w:t>
      </w:r>
    </w:p>
    <w:p w14:paraId="6272A9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722</w:t>
      </w:r>
    </w:p>
    <w:p w14:paraId="63E2CBD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723</w:t>
      </w:r>
    </w:p>
    <w:p w14:paraId="0EB22F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723</w:t>
      </w:r>
    </w:p>
    <w:p w14:paraId="64E55B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724</w:t>
      </w:r>
    </w:p>
    <w:p w14:paraId="4DF45D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724</w:t>
      </w:r>
    </w:p>
    <w:p w14:paraId="32C11C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725</w:t>
      </w:r>
    </w:p>
    <w:p w14:paraId="357256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725</w:t>
      </w:r>
    </w:p>
    <w:p w14:paraId="7E6577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726</w:t>
      </w:r>
    </w:p>
    <w:p w14:paraId="159703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727</w:t>
      </w:r>
    </w:p>
    <w:p w14:paraId="5D7F638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728</w:t>
      </w:r>
    </w:p>
    <w:p w14:paraId="7B1951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54891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728</w:t>
      </w:r>
    </w:p>
    <w:p w14:paraId="1BF689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729</w:t>
      </w:r>
    </w:p>
    <w:p w14:paraId="5C17DD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Requirements for FR1</w:t>
      </w:r>
      <w:r>
        <w:rPr>
          <w:noProof/>
        </w:rPr>
        <w:tab/>
        <w:t>729</w:t>
      </w:r>
    </w:p>
    <w:p w14:paraId="1A9507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Requirements for FR2-2</w:t>
      </w:r>
      <w:r>
        <w:rPr>
          <w:noProof/>
        </w:rPr>
        <w:tab/>
        <w:t>729</w:t>
      </w:r>
    </w:p>
    <w:p w14:paraId="6241AFA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729</w:t>
      </w:r>
    </w:p>
    <w:p w14:paraId="0CFD67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731</w:t>
      </w:r>
    </w:p>
    <w:p w14:paraId="707D2E8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733</w:t>
      </w:r>
    </w:p>
    <w:p w14:paraId="0D6FD7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733</w:t>
      </w:r>
    </w:p>
    <w:p w14:paraId="16B3C1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733</w:t>
      </w:r>
    </w:p>
    <w:p w14:paraId="091FB1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733</w:t>
      </w:r>
    </w:p>
    <w:p w14:paraId="1FF843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733</w:t>
      </w:r>
    </w:p>
    <w:p w14:paraId="123FB7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734</w:t>
      </w:r>
    </w:p>
    <w:p w14:paraId="316A53E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735</w:t>
      </w:r>
    </w:p>
    <w:p w14:paraId="5721E5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Introduction</w:t>
      </w:r>
      <w:r>
        <w:rPr>
          <w:noProof/>
        </w:rPr>
        <w:tab/>
        <w:t>735</w:t>
      </w:r>
    </w:p>
    <w:p w14:paraId="4A6AF0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735</w:t>
      </w:r>
    </w:p>
    <w:p w14:paraId="038D7C1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736</w:t>
      </w:r>
    </w:p>
    <w:p w14:paraId="65DE54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736</w:t>
      </w:r>
    </w:p>
    <w:p w14:paraId="1D604E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736</w:t>
      </w:r>
    </w:p>
    <w:p w14:paraId="129EDB6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736</w:t>
      </w:r>
    </w:p>
    <w:p w14:paraId="7352FA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737</w:t>
      </w:r>
    </w:p>
    <w:p w14:paraId="516E0B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738</w:t>
      </w:r>
    </w:p>
    <w:p w14:paraId="05C7C7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738</w:t>
      </w:r>
    </w:p>
    <w:p w14:paraId="5C4B1D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738</w:t>
      </w:r>
    </w:p>
    <w:p w14:paraId="48BAD5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738</w:t>
      </w:r>
    </w:p>
    <w:p w14:paraId="428DA5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739</w:t>
      </w:r>
    </w:p>
    <w:p w14:paraId="4F1D95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739</w:t>
      </w:r>
    </w:p>
    <w:p w14:paraId="3D027F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741</w:t>
      </w:r>
    </w:p>
    <w:p w14:paraId="23F3A9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742</w:t>
      </w:r>
    </w:p>
    <w:p w14:paraId="55BA88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742</w:t>
      </w:r>
    </w:p>
    <w:p w14:paraId="702624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025542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743</w:t>
      </w:r>
    </w:p>
    <w:p w14:paraId="1BF1F1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743</w:t>
      </w:r>
    </w:p>
    <w:p w14:paraId="2BC1C2A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744</w:t>
      </w:r>
    </w:p>
    <w:p w14:paraId="43546DC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Introduction</w:t>
      </w:r>
      <w:r>
        <w:rPr>
          <w:noProof/>
        </w:rPr>
        <w:tab/>
        <w:t>744</w:t>
      </w:r>
    </w:p>
    <w:p w14:paraId="1905777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745</w:t>
      </w:r>
    </w:p>
    <w:p w14:paraId="01C3EA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745</w:t>
      </w:r>
    </w:p>
    <w:p w14:paraId="5401DF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745</w:t>
      </w:r>
    </w:p>
    <w:p w14:paraId="66EBE22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745</w:t>
      </w:r>
    </w:p>
    <w:p w14:paraId="0250B0E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747</w:t>
      </w:r>
    </w:p>
    <w:p w14:paraId="6C9FCF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747</w:t>
      </w:r>
    </w:p>
    <w:p w14:paraId="49E0DC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747</w:t>
      </w:r>
    </w:p>
    <w:p w14:paraId="5274FA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747</w:t>
      </w:r>
    </w:p>
    <w:p w14:paraId="6CAE22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747</w:t>
      </w:r>
    </w:p>
    <w:p w14:paraId="6F7920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748</w:t>
      </w:r>
    </w:p>
    <w:p w14:paraId="14DB2A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748</w:t>
      </w:r>
    </w:p>
    <w:p w14:paraId="37071D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26F9DAF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5A532B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750</w:t>
      </w:r>
    </w:p>
    <w:p w14:paraId="43C03B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750</w:t>
      </w:r>
    </w:p>
    <w:p w14:paraId="40B011E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3DAB9A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7B4CEA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50BEA4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3CB577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18B0AE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4D2474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0A920A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1F9B59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25CED2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756</w:t>
      </w:r>
    </w:p>
    <w:p w14:paraId="0A6871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756</w:t>
      </w:r>
    </w:p>
    <w:p w14:paraId="63DC0A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0B87CD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73F247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30A7D8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758</w:t>
      </w:r>
    </w:p>
    <w:p w14:paraId="322B94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4CEC04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15812F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760</w:t>
      </w:r>
    </w:p>
    <w:p w14:paraId="180EB5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760</w:t>
      </w:r>
    </w:p>
    <w:p w14:paraId="074FE5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1F1DCB1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550509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3D51D1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06DBFB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761</w:t>
      </w:r>
    </w:p>
    <w:p w14:paraId="40453F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TDD RSTD measurements</w:t>
      </w:r>
      <w:r>
        <w:rPr>
          <w:noProof/>
        </w:rPr>
        <w:tab/>
        <w:t>764</w:t>
      </w:r>
    </w:p>
    <w:p w14:paraId="3BA2BD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6D3ED0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765</w:t>
      </w:r>
    </w:p>
    <w:p w14:paraId="1DC4BD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Inter-RAT E-CID measurements</w:t>
      </w:r>
      <w:r>
        <w:rPr>
          <w:noProof/>
        </w:rPr>
        <w:tab/>
        <w:t>768</w:t>
      </w:r>
    </w:p>
    <w:p w14:paraId="1F9504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FDD</w:t>
      </w:r>
      <w:r w:rsidRPr="00E65A76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32CBEA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53FAEC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5C4EB4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526C84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TDD</w:t>
      </w:r>
      <w:r w:rsidRPr="00E65A76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769</w:t>
      </w:r>
    </w:p>
    <w:p w14:paraId="2827DA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1C0819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769</w:t>
      </w:r>
    </w:p>
    <w:p w14:paraId="7DC594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769</w:t>
      </w:r>
    </w:p>
    <w:p w14:paraId="1FE42A1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UTRAN FDD measurements</w:t>
      </w:r>
      <w:r>
        <w:rPr>
          <w:noProof/>
        </w:rPr>
        <w:tab/>
        <w:t>769</w:t>
      </w:r>
    </w:p>
    <w:p w14:paraId="0F2EF4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175EAF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769</w:t>
      </w:r>
    </w:p>
    <w:p w14:paraId="267E80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5E1C921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091D83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4C4E7F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7A7CCDD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773</w:t>
      </w:r>
    </w:p>
    <w:p w14:paraId="20F2D5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1EF39D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FDD measurements</w:t>
      </w:r>
      <w:r>
        <w:rPr>
          <w:noProof/>
        </w:rPr>
        <w:tab/>
        <w:t>774</w:t>
      </w:r>
    </w:p>
    <w:p w14:paraId="02E59A5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3D5EC4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77A5A5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28C3E9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7ED221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5E5A09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3F2D38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44EB83E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− E-UTRAN TDD measurements</w:t>
      </w:r>
      <w:r>
        <w:rPr>
          <w:noProof/>
        </w:rPr>
        <w:tab/>
        <w:t>777</w:t>
      </w:r>
    </w:p>
    <w:p w14:paraId="1A2FF3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3CADE8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76BB48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09D2EC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7BD33B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719045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46D435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5621CF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781</w:t>
      </w:r>
    </w:p>
    <w:p w14:paraId="6A11C3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781</w:t>
      </w:r>
    </w:p>
    <w:p w14:paraId="467A57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5E7485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3730BAD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637C7BB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39A2B2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3194D0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3513427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3EE8C01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021F1B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7E6697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784</w:t>
      </w:r>
    </w:p>
    <w:p w14:paraId="40DF92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784</w:t>
      </w:r>
    </w:p>
    <w:p w14:paraId="5C061D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719A9E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53CC87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686CB6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2D99A5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7A6CF69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413C88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4A56E0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01E8C1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594C3E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5D0F2F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2A9683A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6B44651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39E8217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1959A0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1E68DA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379764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45F9FC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226A9E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6F487C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4AE36D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11EDEA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6F4160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3A2151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2B34B4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1FFE25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(Void)</w:t>
      </w:r>
      <w:r>
        <w:rPr>
          <w:noProof/>
        </w:rPr>
        <w:tab/>
        <w:t>799</w:t>
      </w:r>
    </w:p>
    <w:p w14:paraId="73F0F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7E5BF0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on FR2-2</w:t>
      </w:r>
      <w:r>
        <w:rPr>
          <w:noProof/>
        </w:rPr>
        <w:tab/>
        <w:t>799</w:t>
      </w:r>
    </w:p>
    <w:p w14:paraId="281376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0DAF939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23BDD3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445D74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504356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42633C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7425D0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69C82D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3F93D4E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255B20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340310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749461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7B5B90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02B13C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6477543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50E70C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4ACF4D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0DEA44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6F63937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5A1DF6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4A7CFF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385CA3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550282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5C5601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6A896B1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34DEE1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656C54F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080445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26F57F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33307D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663AF8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813</w:t>
      </w:r>
    </w:p>
    <w:p w14:paraId="7F5196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813</w:t>
      </w:r>
    </w:p>
    <w:p w14:paraId="781A8AE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2D4EB6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3FB381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648994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0D000E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5640100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72B325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5DA01A2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6218A6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66A851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625A5E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3FED5F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107AFA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58F878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4F31389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2E5462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76436A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1361B2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261B88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094F3C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3FC3BF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538AB3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0B23D3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786ED2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4E7CE7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28C475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13DDDC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416836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5601F7F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2493C8A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54849DE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7EAAA9D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74419D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143B8B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4B60BE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597234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0D65E3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18DA8E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13A422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1AC71A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635E31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2FAE404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4AE546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58BB56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25E4DC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57DBB0C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221A71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6B8225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7AED46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7BAA19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47AD4F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5EC817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3D4839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16CFD0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832</w:t>
      </w:r>
    </w:p>
    <w:p w14:paraId="3D84908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833</w:t>
      </w:r>
    </w:p>
    <w:p w14:paraId="21A865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54517C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5518C4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323FB1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50852E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205226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0AAAF4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5B6881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534A83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839</w:t>
      </w:r>
    </w:p>
    <w:p w14:paraId="6C964B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5CE5FE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839</w:t>
      </w:r>
    </w:p>
    <w:p w14:paraId="7E65A7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1CD6B0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732B42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5D90BF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842</w:t>
      </w:r>
    </w:p>
    <w:p w14:paraId="15093A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1E1469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102AD7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56A88B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846</w:t>
      </w:r>
    </w:p>
    <w:p w14:paraId="1AF814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846</w:t>
      </w:r>
    </w:p>
    <w:p w14:paraId="3A4013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846</w:t>
      </w:r>
    </w:p>
    <w:p w14:paraId="473970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846</w:t>
      </w:r>
    </w:p>
    <w:p w14:paraId="01A40F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0DE2A2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4A7F9E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1CE7D01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0427C1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042D90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630CD5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7E7654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1C9200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282B7C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274BC1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20439D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5CFB8B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393042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0B70ED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064587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855</w:t>
      </w:r>
    </w:p>
    <w:p w14:paraId="346ACB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001A57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0D9DF7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001D2E0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7A7AE6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7DE8F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E65A76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103B97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934A78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540C78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E65A76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E65A76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7D6C54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E65A76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3FF79A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E65A76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18E93DE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46F853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858</w:t>
      </w:r>
    </w:p>
    <w:p w14:paraId="3FB3E8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73FD31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53602F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2BFD9B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860</w:t>
      </w:r>
    </w:p>
    <w:p w14:paraId="3B37B7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6389E6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3C5AD37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037083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E6EFA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861</w:t>
      </w:r>
    </w:p>
    <w:p w14:paraId="527C0F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7C6209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581277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862</w:t>
      </w:r>
    </w:p>
    <w:p w14:paraId="577F05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862</w:t>
      </w:r>
    </w:p>
    <w:p w14:paraId="3F00DD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1F2EFD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68BFBC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1EBB62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15CF4FD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4D364C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37149A0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2C67112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09091D7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3DBC4F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7C40B3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866</w:t>
      </w:r>
    </w:p>
    <w:p w14:paraId="5940EA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867</w:t>
      </w:r>
    </w:p>
    <w:p w14:paraId="2A80234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10D6AE6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16ED0A5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1EB3A2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6C69EC4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36998B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3B8C59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126387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0F4124B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512B3B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02A1285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7B94A24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1021C1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7A028DF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4F0CAC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344A07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872</w:t>
      </w:r>
    </w:p>
    <w:p w14:paraId="171257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35BCE1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2A2C5D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031B76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4F8EC81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339E21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875</w:t>
      </w:r>
    </w:p>
    <w:p w14:paraId="547236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3CABB2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876</w:t>
      </w:r>
    </w:p>
    <w:p w14:paraId="21DC72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876</w:t>
      </w:r>
    </w:p>
    <w:p w14:paraId="211E97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2DA392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77458A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877</w:t>
      </w:r>
    </w:p>
    <w:p w14:paraId="41E9455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2D14EC4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16B8131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2EC129E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437166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70845E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213172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00FFE6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7444A9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093694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0DFE17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67DE63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59AB16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137F33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11D4D2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2C99A5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1D7762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081B0B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108942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7CCDB6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7AD417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35927F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5033C9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Void</w:t>
      </w:r>
      <w:r>
        <w:rPr>
          <w:noProof/>
        </w:rPr>
        <w:tab/>
        <w:t>887</w:t>
      </w:r>
    </w:p>
    <w:p w14:paraId="6DB670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0AF8E7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09D30C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008225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1BD993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050818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22AE78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890</w:t>
      </w:r>
    </w:p>
    <w:p w14:paraId="1A5CBC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890</w:t>
      </w:r>
    </w:p>
    <w:p w14:paraId="72C3FD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63EA4E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2ED1AE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3D2DF0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892</w:t>
      </w:r>
    </w:p>
    <w:p w14:paraId="26631E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CSI-RSRP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438C50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78F60A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 w:rsidRPr="00E65A76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894</w:t>
      </w:r>
    </w:p>
    <w:p w14:paraId="11FF18A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894</w:t>
      </w:r>
    </w:p>
    <w:p w14:paraId="026205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0566C9A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 w:rsidRPr="00E65A76">
        <w:rPr>
          <w:noProof/>
          <w:lang w:val="en-US"/>
        </w:rPr>
        <w:t xml:space="preserve"> SAN</w:t>
      </w:r>
      <w:r>
        <w:rPr>
          <w:noProof/>
        </w:rPr>
        <w:tab/>
        <w:t>895</w:t>
      </w:r>
    </w:p>
    <w:p w14:paraId="535236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895</w:t>
      </w:r>
    </w:p>
    <w:p w14:paraId="140682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58D269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1B23292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RSRP accuracy requirements for FR2</w:t>
      </w:r>
      <w:r>
        <w:rPr>
          <w:noProof/>
        </w:rPr>
        <w:tab/>
        <w:t>896</w:t>
      </w:r>
    </w:p>
    <w:p w14:paraId="2EEDA9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SS-RSRP accuracy requirements</w:t>
      </w:r>
      <w:r>
        <w:rPr>
          <w:noProof/>
        </w:rPr>
        <w:tab/>
        <w:t>896</w:t>
      </w:r>
    </w:p>
    <w:p w14:paraId="6E7D74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SS-RSRP Accuracy</w:t>
      </w:r>
      <w:r>
        <w:rPr>
          <w:noProof/>
        </w:rPr>
        <w:tab/>
        <w:t>896</w:t>
      </w:r>
    </w:p>
    <w:p w14:paraId="5DD84C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4DFF0B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4C5610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1CC441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3018DD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44F4367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67D9EA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2E01C7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155098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4FE431E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005B7F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513452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5F5CA3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7FFC80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14DC202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5BCB23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905</w:t>
      </w:r>
    </w:p>
    <w:p w14:paraId="1B1DFE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68C4F0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66545C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4D704C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682217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7EE35A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</w:t>
      </w:r>
      <w:r w:rsidRPr="00E65A76">
        <w:rPr>
          <w:noProof/>
          <w:lang w:val="en-US"/>
        </w:rPr>
        <w:t xml:space="preserve">-frequency </w:t>
      </w:r>
      <w:r w:rsidRPr="00E65A76">
        <w:rPr>
          <w:noProof/>
          <w:lang w:val="en-US" w:eastAsia="ko-KR"/>
        </w:rPr>
        <w:t>SS-RSRQ</w:t>
      </w:r>
      <w:r w:rsidRPr="00E65A76">
        <w:rPr>
          <w:noProof/>
          <w:lang w:val="en-US"/>
        </w:rPr>
        <w:t xml:space="preserve"> accuracy requirements in FR2</w:t>
      </w:r>
      <w:r>
        <w:rPr>
          <w:noProof/>
        </w:rPr>
        <w:tab/>
        <w:t>907</w:t>
      </w:r>
    </w:p>
    <w:p w14:paraId="730C2A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34C9DA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3ECCD0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5279D0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264840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</w:t>
      </w:r>
      <w:r w:rsidRPr="00E65A76">
        <w:rPr>
          <w:noProof/>
          <w:lang w:val="en-US"/>
        </w:rPr>
        <w:t xml:space="preserve">-frequency </w:t>
      </w:r>
      <w:r w:rsidRPr="00E65A76">
        <w:rPr>
          <w:noProof/>
          <w:lang w:val="en-US" w:eastAsia="ko-KR"/>
        </w:rPr>
        <w:t>SS-RSRQ</w:t>
      </w:r>
      <w:r w:rsidRPr="00E65A76">
        <w:rPr>
          <w:noProof/>
          <w:lang w:val="en-US"/>
        </w:rPr>
        <w:t xml:space="preserve"> accuracy requirements in FR2</w:t>
      </w:r>
      <w:r>
        <w:rPr>
          <w:noProof/>
        </w:rPr>
        <w:tab/>
        <w:t>908</w:t>
      </w:r>
    </w:p>
    <w:p w14:paraId="3CE39B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02DEEB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Inter-frequency RSRQ accuracy requirements for </w:t>
      </w:r>
      <w:r w:rsidRPr="00E65A76">
        <w:rPr>
          <w:noProof/>
          <w:lang w:val="en-US" w:eastAsia="ko-KR"/>
        </w:rPr>
        <w:t>FR1</w:t>
      </w:r>
      <w:r>
        <w:rPr>
          <w:noProof/>
        </w:rPr>
        <w:tab/>
        <w:t>909</w:t>
      </w:r>
    </w:p>
    <w:p w14:paraId="3D0586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17F562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3BCC7E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2F2B59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2D2670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36AB6C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6962132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Inter-frequency RSRQ accuracy requirements for </w:t>
      </w:r>
      <w:r w:rsidRPr="00E65A76">
        <w:rPr>
          <w:noProof/>
          <w:lang w:val="en-US" w:eastAsia="ko-KR"/>
        </w:rPr>
        <w:t>FR1</w:t>
      </w:r>
      <w:r w:rsidRPr="00E65A76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913</w:t>
      </w:r>
    </w:p>
    <w:p w14:paraId="72849A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4270A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48D30A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Inter-frequency RSRQ accuracy requirements for </w:t>
      </w:r>
      <w:r w:rsidRPr="00E65A76">
        <w:rPr>
          <w:noProof/>
          <w:lang w:val="en-US" w:eastAsia="ko-KR"/>
        </w:rPr>
        <w:t>FR1</w:t>
      </w:r>
      <w:r w:rsidRPr="00E65A76">
        <w:rPr>
          <w:noProof/>
          <w:lang w:val="en-US"/>
        </w:rPr>
        <w:t xml:space="preserve"> SAN</w:t>
      </w:r>
      <w:r>
        <w:rPr>
          <w:noProof/>
        </w:rPr>
        <w:tab/>
        <w:t>914</w:t>
      </w:r>
    </w:p>
    <w:p w14:paraId="63576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2B3298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4F1A92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4981A41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RSRQ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0D81FF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4F3B1F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2A389C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58DCC6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28BB78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3B050B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4B8F9DC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 Inter-frequency RSRQ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 w:rsidRPr="00E65A76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919</w:t>
      </w:r>
    </w:p>
    <w:p w14:paraId="5FA4D1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51043A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2A37393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RSRQ report mapping</w:t>
      </w:r>
      <w:r>
        <w:rPr>
          <w:noProof/>
        </w:rPr>
        <w:tab/>
        <w:t>920</w:t>
      </w:r>
    </w:p>
    <w:p w14:paraId="239BC1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920</w:t>
      </w:r>
    </w:p>
    <w:p w14:paraId="296ADE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03F768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456212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CSI-SINR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5E7DDC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1D72AE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 w:rsidRPr="00E65A76">
        <w:rPr>
          <w:noProof/>
          <w:lang w:val="en-US"/>
        </w:rPr>
        <w:t xml:space="preserve"> SAN</w:t>
      </w:r>
      <w:r>
        <w:rPr>
          <w:noProof/>
        </w:rPr>
        <w:tab/>
        <w:t>922</w:t>
      </w:r>
    </w:p>
    <w:p w14:paraId="5398E1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2B2248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5D34F93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5448AE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0352E6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1E50A8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CSI-SINR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175C91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55463D3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924</w:t>
      </w:r>
    </w:p>
    <w:p w14:paraId="02A7CB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7A3A1A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221589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2F3FDE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CSI-SINR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403D3F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08C632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368F490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 w:rsidRPr="00E65A76">
        <w:rPr>
          <w:noProof/>
          <w:lang w:val="en-US"/>
        </w:rPr>
        <w:t xml:space="preserve"> SAN</w:t>
      </w:r>
      <w:r>
        <w:rPr>
          <w:noProof/>
        </w:rPr>
        <w:tab/>
        <w:t>928</w:t>
      </w:r>
    </w:p>
    <w:p w14:paraId="31F290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419E66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74C95B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6BB87D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930</w:t>
      </w:r>
    </w:p>
    <w:p w14:paraId="1FBC83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1E02C0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6AAB60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4BB21F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CSI-SINR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0B6FE6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EE56E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22D4BEF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SINR report mapping</w:t>
      </w:r>
      <w:r>
        <w:rPr>
          <w:noProof/>
        </w:rPr>
        <w:tab/>
        <w:t>933</w:t>
      </w:r>
    </w:p>
    <w:p w14:paraId="56AEDF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933</w:t>
      </w:r>
    </w:p>
    <w:p w14:paraId="0DCD702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1D5555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6DD013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Power Headroom Report Mapping</w:t>
      </w:r>
      <w:r>
        <w:rPr>
          <w:noProof/>
        </w:rPr>
        <w:tab/>
        <w:t>934</w:t>
      </w:r>
    </w:p>
    <w:p w14:paraId="6281C67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E65A76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27A6C9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449D39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5EB98A1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0EF481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551B0A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097118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52BEC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7C9B1C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65A42A7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65FDE2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57F3E9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435C86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4FAB7A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10.1.19C.</w:t>
      </w:r>
      <w:r w:rsidRPr="00E65A76">
        <w:rPr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CSI-RS</w:t>
      </w:r>
      <w:r w:rsidRPr="00E65A76">
        <w:rPr>
          <w:noProof/>
          <w:lang w:val="en-US"/>
        </w:rPr>
        <w:t xml:space="preserve"> based L1-RSRP accuracy requirements</w:t>
      </w:r>
      <w:r>
        <w:rPr>
          <w:noProof/>
        </w:rPr>
        <w:tab/>
        <w:t>940</w:t>
      </w:r>
    </w:p>
    <w:p w14:paraId="008484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E65A76">
        <w:rPr>
          <w:noProof/>
          <w:lang w:val="en-US"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76D3B2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</w:t>
      </w:r>
      <w:r w:rsidRPr="00E65A76">
        <w:rPr>
          <w:noProof/>
          <w:lang w:val="en-US"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327195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for FR2</w:t>
      </w:r>
      <w:r>
        <w:rPr>
          <w:noProof/>
        </w:rPr>
        <w:tab/>
        <w:t>942</w:t>
      </w:r>
    </w:p>
    <w:p w14:paraId="4A8736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942</w:t>
      </w:r>
    </w:p>
    <w:p w14:paraId="40338F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150615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942</w:t>
      </w:r>
    </w:p>
    <w:p w14:paraId="2567C1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CSI-RS based L1-RSRP accuracy requirements</w:t>
      </w:r>
      <w:r>
        <w:rPr>
          <w:noProof/>
        </w:rPr>
        <w:tab/>
        <w:t>943</w:t>
      </w:r>
    </w:p>
    <w:p w14:paraId="18766C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943</w:t>
      </w:r>
    </w:p>
    <w:p w14:paraId="123B4A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944</w:t>
      </w:r>
    </w:p>
    <w:p w14:paraId="07ACBA6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SFTD accuracy requirements</w:t>
      </w:r>
      <w:r>
        <w:rPr>
          <w:noProof/>
        </w:rPr>
        <w:tab/>
        <w:t>945</w:t>
      </w:r>
    </w:p>
    <w:p w14:paraId="08769B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SFTD acuracy requirements for NE-DC</w:t>
      </w:r>
      <w:r>
        <w:rPr>
          <w:noProof/>
        </w:rPr>
        <w:tab/>
        <w:t>945</w:t>
      </w:r>
    </w:p>
    <w:p w14:paraId="49288D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SFTD acuracy requirements for NR-DC</w:t>
      </w:r>
      <w:r>
        <w:rPr>
          <w:noProof/>
        </w:rPr>
        <w:tab/>
        <w:t>947</w:t>
      </w:r>
    </w:p>
    <w:p w14:paraId="33BFF6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 frequency SFTD acuracy requirements</w:t>
      </w:r>
      <w:r>
        <w:rPr>
          <w:noProof/>
        </w:rPr>
        <w:tab/>
        <w:t>948</w:t>
      </w:r>
    </w:p>
    <w:p w14:paraId="666F617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CLI measurement accuracy requirements</w:t>
      </w:r>
      <w:r>
        <w:rPr>
          <w:noProof/>
        </w:rPr>
        <w:tab/>
        <w:t>949</w:t>
      </w:r>
    </w:p>
    <w:p w14:paraId="59FB0D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SRS-RSRP</w:t>
      </w:r>
      <w:r>
        <w:rPr>
          <w:noProof/>
        </w:rPr>
        <w:tab/>
        <w:t>949</w:t>
      </w:r>
    </w:p>
    <w:p w14:paraId="0F4FA5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</w:t>
      </w:r>
      <w:r w:rsidRPr="00E65A76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949</w:t>
      </w:r>
    </w:p>
    <w:p w14:paraId="7D9BBD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SRS-RSRP report mapping</w:t>
      </w:r>
      <w:r>
        <w:rPr>
          <w:noProof/>
        </w:rPr>
        <w:tab/>
        <w:t>951</w:t>
      </w:r>
    </w:p>
    <w:p w14:paraId="5AC933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CLI-RSSI</w:t>
      </w:r>
      <w:r>
        <w:rPr>
          <w:noProof/>
        </w:rPr>
        <w:tab/>
        <w:t>951</w:t>
      </w:r>
    </w:p>
    <w:p w14:paraId="73C5B2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</w:t>
      </w:r>
      <w:r w:rsidRPr="00E65A76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951</w:t>
      </w:r>
    </w:p>
    <w:p w14:paraId="026C78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CLI-RSSI report mapping</w:t>
      </w:r>
      <w:r>
        <w:rPr>
          <w:noProof/>
        </w:rPr>
        <w:tab/>
        <w:t>952</w:t>
      </w:r>
    </w:p>
    <w:p w14:paraId="1651A5B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953</w:t>
      </w:r>
    </w:p>
    <w:p w14:paraId="554ECD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Introduction</w:t>
      </w:r>
      <w:r>
        <w:rPr>
          <w:noProof/>
        </w:rPr>
        <w:tab/>
        <w:t>953</w:t>
      </w:r>
    </w:p>
    <w:p w14:paraId="4B2104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953</w:t>
      </w:r>
    </w:p>
    <w:p w14:paraId="4CBEDF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963</w:t>
      </w:r>
    </w:p>
    <w:p w14:paraId="51906D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963</w:t>
      </w:r>
    </w:p>
    <w:p w14:paraId="2CBE8B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965</w:t>
      </w:r>
    </w:p>
    <w:p w14:paraId="24E853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967</w:t>
      </w:r>
    </w:p>
    <w:p w14:paraId="7FE2B0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969</w:t>
      </w:r>
    </w:p>
    <w:p w14:paraId="36A04C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969</w:t>
      </w:r>
    </w:p>
    <w:p w14:paraId="3EA427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969</w:t>
      </w:r>
    </w:p>
    <w:p w14:paraId="3A798D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969</w:t>
      </w:r>
    </w:p>
    <w:p w14:paraId="643F31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973</w:t>
      </w:r>
    </w:p>
    <w:p w14:paraId="675ACA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977</w:t>
      </w:r>
    </w:p>
    <w:p w14:paraId="2127AE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977</w:t>
      </w:r>
    </w:p>
    <w:p w14:paraId="0A54CA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978</w:t>
      </w:r>
    </w:p>
    <w:p w14:paraId="71E4D21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980</w:t>
      </w:r>
    </w:p>
    <w:p w14:paraId="725D8B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980</w:t>
      </w:r>
    </w:p>
    <w:p w14:paraId="09BB06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980</w:t>
      </w:r>
    </w:p>
    <w:p w14:paraId="66F7385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993</w:t>
      </w:r>
    </w:p>
    <w:p w14:paraId="353982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993</w:t>
      </w:r>
    </w:p>
    <w:p w14:paraId="7A40FC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995</w:t>
      </w:r>
    </w:p>
    <w:p w14:paraId="2A1572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996</w:t>
      </w:r>
    </w:p>
    <w:p w14:paraId="13CDE40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FR2 P-MPR report</w:t>
      </w:r>
      <w:r>
        <w:rPr>
          <w:noProof/>
        </w:rPr>
        <w:tab/>
        <w:t>998</w:t>
      </w:r>
    </w:p>
    <w:p w14:paraId="5CB209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998</w:t>
      </w:r>
    </w:p>
    <w:p w14:paraId="352C2A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for FR1</w:t>
      </w:r>
      <w:r>
        <w:rPr>
          <w:noProof/>
        </w:rPr>
        <w:tab/>
        <w:t>998</w:t>
      </w:r>
    </w:p>
    <w:p w14:paraId="7A6048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998</w:t>
      </w:r>
    </w:p>
    <w:p w14:paraId="5AB836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998</w:t>
      </w:r>
    </w:p>
    <w:p w14:paraId="6805D2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999</w:t>
      </w:r>
    </w:p>
    <w:p w14:paraId="426B1F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1000</w:t>
      </w:r>
    </w:p>
    <w:p w14:paraId="22A529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1000</w:t>
      </w:r>
    </w:p>
    <w:p w14:paraId="352D5B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1001</w:t>
      </w:r>
    </w:p>
    <w:p w14:paraId="28111F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1003</w:t>
      </w:r>
    </w:p>
    <w:p w14:paraId="33EBA4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1003</w:t>
      </w:r>
    </w:p>
    <w:p w14:paraId="7221B4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1005</w:t>
      </w:r>
    </w:p>
    <w:p w14:paraId="121DB9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L1-SINR accuracy requirements for FR2</w:t>
      </w:r>
      <w:r>
        <w:rPr>
          <w:noProof/>
        </w:rPr>
        <w:tab/>
        <w:t>1006</w:t>
      </w:r>
    </w:p>
    <w:p w14:paraId="195F5D3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under CCA</w:t>
      </w:r>
      <w:r>
        <w:rPr>
          <w:noProof/>
        </w:rPr>
        <w:tab/>
        <w:t>1013</w:t>
      </w:r>
    </w:p>
    <w:p w14:paraId="7A88FA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1013</w:t>
      </w:r>
    </w:p>
    <w:p w14:paraId="740963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1013</w:t>
      </w:r>
    </w:p>
    <w:p w14:paraId="27339E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RSRQ accuracy requirements under CCA</w:t>
      </w:r>
      <w:r>
        <w:rPr>
          <w:noProof/>
        </w:rPr>
        <w:tab/>
        <w:t>1013</w:t>
      </w:r>
    </w:p>
    <w:p w14:paraId="02507A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1013</w:t>
      </w:r>
    </w:p>
    <w:p w14:paraId="647E63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1013</w:t>
      </w:r>
    </w:p>
    <w:p w14:paraId="5FB982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1014</w:t>
      </w:r>
    </w:p>
    <w:p w14:paraId="6ACE608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0A5AD4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1015</w:t>
      </w:r>
    </w:p>
    <w:p w14:paraId="59A431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1015</w:t>
      </w:r>
    </w:p>
    <w:p w14:paraId="0B01078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under CCA</w:t>
      </w:r>
      <w:r>
        <w:rPr>
          <w:noProof/>
        </w:rPr>
        <w:tab/>
        <w:t>1015</w:t>
      </w:r>
    </w:p>
    <w:p w14:paraId="418A02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1015</w:t>
      </w:r>
    </w:p>
    <w:p w14:paraId="667EC3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1015</w:t>
      </w:r>
    </w:p>
    <w:p w14:paraId="2810D1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1016</w:t>
      </w:r>
    </w:p>
    <w:p w14:paraId="28451FF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under CCA</w:t>
      </w:r>
      <w:r>
        <w:rPr>
          <w:noProof/>
        </w:rPr>
        <w:tab/>
        <w:t>1017</w:t>
      </w:r>
    </w:p>
    <w:p w14:paraId="7EE905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 in FR1</w:t>
      </w:r>
      <w:r>
        <w:rPr>
          <w:noProof/>
        </w:rPr>
        <w:tab/>
        <w:t>1017</w:t>
      </w:r>
    </w:p>
    <w:p w14:paraId="4C7588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1017</w:t>
      </w:r>
    </w:p>
    <w:p w14:paraId="53F980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1017</w:t>
      </w:r>
    </w:p>
    <w:p w14:paraId="25B178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RSSI measurements under CCA</w:t>
      </w:r>
      <w:r>
        <w:rPr>
          <w:noProof/>
        </w:rPr>
        <w:tab/>
        <w:t>1018</w:t>
      </w:r>
    </w:p>
    <w:p w14:paraId="24778F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1018</w:t>
      </w:r>
    </w:p>
    <w:p w14:paraId="19C274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1018</w:t>
      </w:r>
    </w:p>
    <w:p w14:paraId="54082D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RSSI measurement report mapping</w:t>
      </w:r>
      <w:r>
        <w:rPr>
          <w:noProof/>
        </w:rPr>
        <w:tab/>
        <w:t>1018</w:t>
      </w:r>
    </w:p>
    <w:p w14:paraId="58CA1ED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1019</w:t>
      </w:r>
    </w:p>
    <w:p w14:paraId="5D0E43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1019</w:t>
      </w:r>
    </w:p>
    <w:p w14:paraId="07450D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1019</w:t>
      </w:r>
    </w:p>
    <w:p w14:paraId="7F35A9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under CCA</w:t>
      </w:r>
      <w:r>
        <w:rPr>
          <w:noProof/>
        </w:rPr>
        <w:tab/>
        <w:t>1019</w:t>
      </w:r>
    </w:p>
    <w:p w14:paraId="48B290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 in FR1</w:t>
      </w:r>
      <w:r>
        <w:rPr>
          <w:noProof/>
        </w:rPr>
        <w:tab/>
        <w:t>1019</w:t>
      </w:r>
    </w:p>
    <w:p w14:paraId="054FCC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1019</w:t>
      </w:r>
    </w:p>
    <w:p w14:paraId="6155EF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1020</w:t>
      </w:r>
    </w:p>
    <w:p w14:paraId="38C9CEA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under CCA</w:t>
      </w:r>
      <w:r>
        <w:rPr>
          <w:noProof/>
        </w:rPr>
        <w:tab/>
        <w:t>1021</w:t>
      </w:r>
    </w:p>
    <w:p w14:paraId="310A0F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1021</w:t>
      </w:r>
    </w:p>
    <w:p w14:paraId="69EE32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1021</w:t>
      </w:r>
    </w:p>
    <w:p w14:paraId="720753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1021</w:t>
      </w:r>
    </w:p>
    <w:p w14:paraId="1E275B9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>PRS</w:t>
      </w:r>
      <w:r w:rsidRPr="00E65A76">
        <w:rPr>
          <w:rFonts w:eastAsia="SimSun"/>
          <w:noProof/>
          <w:lang w:val="en-US"/>
        </w:rPr>
        <w:t xml:space="preserve">-RSRPP </w:t>
      </w:r>
      <w:r w:rsidRPr="00E65A76">
        <w:rPr>
          <w:rFonts w:eastAsia="SimSun"/>
          <w:noProof/>
        </w:rPr>
        <w:t>Measurements</w:t>
      </w:r>
      <w:r>
        <w:rPr>
          <w:noProof/>
        </w:rPr>
        <w:tab/>
        <w:t>1022</w:t>
      </w:r>
    </w:p>
    <w:p w14:paraId="66F22B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Introduction</w:t>
      </w:r>
      <w:r>
        <w:rPr>
          <w:noProof/>
        </w:rPr>
        <w:tab/>
        <w:t>1022</w:t>
      </w:r>
    </w:p>
    <w:p w14:paraId="7382EB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1022</w:t>
      </w:r>
    </w:p>
    <w:p w14:paraId="009A5B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Absolute PRS RSRPP accuracy</w:t>
      </w:r>
      <w:r>
        <w:rPr>
          <w:noProof/>
        </w:rPr>
        <w:tab/>
        <w:t>1022</w:t>
      </w:r>
    </w:p>
    <w:p w14:paraId="3CAB52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Report mapping</w:t>
      </w:r>
      <w:r>
        <w:rPr>
          <w:noProof/>
        </w:rPr>
        <w:tab/>
        <w:t>1026</w:t>
      </w:r>
    </w:p>
    <w:p w14:paraId="138A12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1026</w:t>
      </w:r>
    </w:p>
    <w:p w14:paraId="32FAA7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1027</w:t>
      </w:r>
    </w:p>
    <w:p w14:paraId="550704F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1028</w:t>
      </w:r>
    </w:p>
    <w:p w14:paraId="0956EB6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E65A76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1028</w:t>
      </w:r>
    </w:p>
    <w:p w14:paraId="669176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E65A76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1028</w:t>
      </w:r>
    </w:p>
    <w:p w14:paraId="7570940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1032</w:t>
      </w:r>
    </w:p>
    <w:p w14:paraId="7AEC13B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Void</w:t>
      </w:r>
      <w:r>
        <w:rPr>
          <w:noProof/>
        </w:rPr>
        <w:tab/>
        <w:t>1035</w:t>
      </w:r>
    </w:p>
    <w:p w14:paraId="4DBDCD8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1035</w:t>
      </w:r>
    </w:p>
    <w:p w14:paraId="058220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1035</w:t>
      </w:r>
    </w:p>
    <w:p w14:paraId="6C13E65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FR1</w:t>
      </w:r>
      <w:r>
        <w:rPr>
          <w:noProof/>
        </w:rPr>
        <w:tab/>
        <w:t>1035</w:t>
      </w:r>
    </w:p>
    <w:p w14:paraId="527969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1035</w:t>
      </w:r>
    </w:p>
    <w:p w14:paraId="16D547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1035</w:t>
      </w:r>
    </w:p>
    <w:p w14:paraId="0F319F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1036</w:t>
      </w:r>
    </w:p>
    <w:p w14:paraId="7DB28C4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RSRP accuracy requirements for FR2</w:t>
      </w:r>
      <w:r>
        <w:rPr>
          <w:noProof/>
        </w:rPr>
        <w:tab/>
        <w:t>1037</w:t>
      </w:r>
    </w:p>
    <w:p w14:paraId="45BC71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SS-RSRP accuracy requirements</w:t>
      </w:r>
      <w:r>
        <w:rPr>
          <w:noProof/>
        </w:rPr>
        <w:tab/>
        <w:t>1037</w:t>
      </w:r>
    </w:p>
    <w:p w14:paraId="694B25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1037</w:t>
      </w:r>
    </w:p>
    <w:p w14:paraId="02D8FE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1037</w:t>
      </w:r>
    </w:p>
    <w:p w14:paraId="59B59B3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RSRP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1037</w:t>
      </w:r>
    </w:p>
    <w:p w14:paraId="2710FC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1037</w:t>
      </w:r>
    </w:p>
    <w:p w14:paraId="51B1CC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1037</w:t>
      </w:r>
    </w:p>
    <w:p w14:paraId="2D06D1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1038</w:t>
      </w:r>
    </w:p>
    <w:p w14:paraId="79A7EF0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RSRP accuracy requirements for FR2</w:t>
      </w:r>
      <w:r>
        <w:rPr>
          <w:noProof/>
        </w:rPr>
        <w:tab/>
        <w:t>1039</w:t>
      </w:r>
    </w:p>
    <w:p w14:paraId="3A8AF8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Inter-frequency SS-RSRP accuracy requirements</w:t>
      </w:r>
      <w:r>
        <w:rPr>
          <w:noProof/>
        </w:rPr>
        <w:tab/>
        <w:t>1039</w:t>
      </w:r>
    </w:p>
    <w:p w14:paraId="00638F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SS-RSRP Accuracy</w:t>
      </w:r>
      <w:r>
        <w:rPr>
          <w:noProof/>
        </w:rPr>
        <w:tab/>
        <w:t>1039</w:t>
      </w:r>
    </w:p>
    <w:p w14:paraId="0695C3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Relative SS-RSRP Accuracy</w:t>
      </w:r>
      <w:r>
        <w:rPr>
          <w:noProof/>
        </w:rPr>
        <w:tab/>
        <w:t>1039</w:t>
      </w:r>
    </w:p>
    <w:p w14:paraId="3A74336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FR1</w:t>
      </w:r>
      <w:r>
        <w:rPr>
          <w:noProof/>
        </w:rPr>
        <w:tab/>
        <w:t>1039</w:t>
      </w:r>
    </w:p>
    <w:p w14:paraId="16E3F6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1039</w:t>
      </w:r>
    </w:p>
    <w:p w14:paraId="427D13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1039</w:t>
      </w:r>
    </w:p>
    <w:p w14:paraId="535410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RSRQ accuracy requirements for FR2</w:t>
      </w:r>
      <w:r>
        <w:rPr>
          <w:noProof/>
        </w:rPr>
        <w:tab/>
        <w:t>1040</w:t>
      </w:r>
    </w:p>
    <w:p w14:paraId="5AFDDF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</w:t>
      </w:r>
      <w:r w:rsidRPr="00E65A76">
        <w:rPr>
          <w:noProof/>
          <w:lang w:val="en-US"/>
        </w:rPr>
        <w:t xml:space="preserve">-frequency </w:t>
      </w:r>
      <w:r w:rsidRPr="00E65A76">
        <w:rPr>
          <w:noProof/>
          <w:lang w:val="en-US" w:eastAsia="ko-KR"/>
        </w:rPr>
        <w:t>SS-RSRQ</w:t>
      </w:r>
      <w:r w:rsidRPr="00E65A76">
        <w:rPr>
          <w:noProof/>
          <w:lang w:val="en-US"/>
        </w:rPr>
        <w:t xml:space="preserve"> accuracy requirements in FR2</w:t>
      </w:r>
      <w:r>
        <w:rPr>
          <w:noProof/>
        </w:rPr>
        <w:tab/>
        <w:t>1040</w:t>
      </w:r>
    </w:p>
    <w:p w14:paraId="5875DD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1040</w:t>
      </w:r>
    </w:p>
    <w:p w14:paraId="3CAFB6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Inter-frequency RSRQ accuracy requirements for </w:t>
      </w:r>
      <w:r w:rsidRPr="00E65A76">
        <w:rPr>
          <w:noProof/>
          <w:lang w:val="en-US" w:eastAsia="ko-KR"/>
        </w:rPr>
        <w:t>FR1</w:t>
      </w:r>
      <w:r>
        <w:rPr>
          <w:noProof/>
        </w:rPr>
        <w:tab/>
        <w:t>1040</w:t>
      </w:r>
    </w:p>
    <w:p w14:paraId="3BF4D7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SS-RSRQ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1040</w:t>
      </w:r>
    </w:p>
    <w:p w14:paraId="3AFDD8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1040</w:t>
      </w:r>
    </w:p>
    <w:p w14:paraId="376EFF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1041</w:t>
      </w:r>
    </w:p>
    <w:p w14:paraId="3848EA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RSRQ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1042</w:t>
      </w:r>
    </w:p>
    <w:p w14:paraId="606B93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1042</w:t>
      </w:r>
    </w:p>
    <w:p w14:paraId="1A13BE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1042</w:t>
      </w:r>
    </w:p>
    <w:p w14:paraId="028215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1042</w:t>
      </w:r>
    </w:p>
    <w:p w14:paraId="537D714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 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1042</w:t>
      </w:r>
    </w:p>
    <w:p w14:paraId="0E70B4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14D10F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1042</w:t>
      </w:r>
    </w:p>
    <w:p w14:paraId="333BE96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Intra-frequency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1043</w:t>
      </w:r>
    </w:p>
    <w:p w14:paraId="1C76C3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Intra-frequency SS-SINR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1043</w:t>
      </w:r>
    </w:p>
    <w:p w14:paraId="13427B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E65A76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1043</w:t>
      </w:r>
    </w:p>
    <w:p w14:paraId="787835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FR1</w:t>
      </w:r>
      <w:r>
        <w:rPr>
          <w:noProof/>
        </w:rPr>
        <w:tab/>
        <w:t>1043</w:t>
      </w:r>
    </w:p>
    <w:p w14:paraId="369954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33560A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FR1</w:t>
      </w:r>
      <w:r>
        <w:rPr>
          <w:noProof/>
        </w:rPr>
        <w:tab/>
        <w:t>1043</w:t>
      </w:r>
    </w:p>
    <w:p w14:paraId="06D89B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1044</w:t>
      </w:r>
    </w:p>
    <w:p w14:paraId="3EC6F8A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Inter-frequency SINR accuracy requirements </w:t>
      </w:r>
      <w:r w:rsidRPr="00E65A76">
        <w:rPr>
          <w:noProof/>
          <w:lang w:val="en-US"/>
        </w:rPr>
        <w:t>for</w:t>
      </w:r>
      <w:r w:rsidRPr="00E65A76">
        <w:rPr>
          <w:noProof/>
          <w:lang w:val="en-US" w:eastAsia="ko-KR"/>
        </w:rPr>
        <w:t xml:space="preserve"> FR2</w:t>
      </w:r>
      <w:r>
        <w:rPr>
          <w:noProof/>
        </w:rPr>
        <w:tab/>
        <w:t>1045</w:t>
      </w:r>
    </w:p>
    <w:p w14:paraId="723ED6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Inter-frequency SS-SINR accuracy requirements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1045</w:t>
      </w:r>
    </w:p>
    <w:p w14:paraId="6FA746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E65A76">
        <w:rPr>
          <w:noProof/>
          <w:lang w:val="en-US"/>
        </w:rPr>
        <w:t xml:space="preserve"> in FR2</w:t>
      </w:r>
      <w:r>
        <w:rPr>
          <w:noProof/>
        </w:rPr>
        <w:tab/>
        <w:t>1045</w:t>
      </w:r>
    </w:p>
    <w:p w14:paraId="7F47C3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1045</w:t>
      </w:r>
    </w:p>
    <w:p w14:paraId="7F2BED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L1-RSRP accuracy requirements for FR1</w:t>
      </w:r>
      <w:r>
        <w:rPr>
          <w:noProof/>
        </w:rPr>
        <w:tab/>
        <w:t>1045</w:t>
      </w:r>
    </w:p>
    <w:p w14:paraId="534976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1045</w:t>
      </w:r>
    </w:p>
    <w:p w14:paraId="445EE9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1045</w:t>
      </w:r>
    </w:p>
    <w:p w14:paraId="0839E7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1046</w:t>
      </w:r>
    </w:p>
    <w:p w14:paraId="305FE8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CSI-RS based L1-RSRP accuracy requirements</w:t>
      </w:r>
      <w:r>
        <w:rPr>
          <w:noProof/>
        </w:rPr>
        <w:tab/>
        <w:t>1047</w:t>
      </w:r>
    </w:p>
    <w:p w14:paraId="6A5640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1047</w:t>
      </w:r>
    </w:p>
    <w:p w14:paraId="0A083D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1048</w:t>
      </w:r>
    </w:p>
    <w:p w14:paraId="79244B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1049</w:t>
      </w:r>
    </w:p>
    <w:p w14:paraId="0061EAA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SSB based L1-RSRP accuracy requirements</w:t>
      </w:r>
      <w:r>
        <w:rPr>
          <w:noProof/>
        </w:rPr>
        <w:tab/>
        <w:t>1049</w:t>
      </w:r>
    </w:p>
    <w:p w14:paraId="4773EA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1049</w:t>
      </w:r>
    </w:p>
    <w:p w14:paraId="44EA99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1049</w:t>
      </w:r>
    </w:p>
    <w:p w14:paraId="77179E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CSI-RS based L1-RSRP accuracy requirements</w:t>
      </w:r>
      <w:r>
        <w:rPr>
          <w:noProof/>
        </w:rPr>
        <w:tab/>
        <w:t>1049</w:t>
      </w:r>
    </w:p>
    <w:p w14:paraId="601C13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1049</w:t>
      </w:r>
    </w:p>
    <w:p w14:paraId="3037C3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1049</w:t>
      </w:r>
    </w:p>
    <w:p w14:paraId="6658AE7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1050</w:t>
      </w:r>
    </w:p>
    <w:p w14:paraId="732AB1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1050</w:t>
      </w:r>
    </w:p>
    <w:p w14:paraId="47E194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RSRP measurements</w:t>
      </w:r>
      <w:r>
        <w:rPr>
          <w:noProof/>
        </w:rPr>
        <w:tab/>
        <w:t>1050</w:t>
      </w:r>
    </w:p>
    <w:p w14:paraId="341143F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RSRQ measurements</w:t>
      </w:r>
      <w:r>
        <w:rPr>
          <w:noProof/>
        </w:rPr>
        <w:tab/>
        <w:t>1050</w:t>
      </w:r>
    </w:p>
    <w:p w14:paraId="1568CD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RSTD measurements</w:t>
      </w:r>
      <w:r>
        <w:rPr>
          <w:noProof/>
        </w:rPr>
        <w:tab/>
        <w:t>1050</w:t>
      </w:r>
    </w:p>
    <w:p w14:paraId="70A7E84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RS-SINR measurements</w:t>
      </w:r>
      <w:r>
        <w:rPr>
          <w:noProof/>
        </w:rPr>
        <w:tab/>
        <w:t>1051</w:t>
      </w:r>
    </w:p>
    <w:p w14:paraId="7486B1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E-UTRAN RSRP measurements </w:t>
      </w:r>
      <w:r w:rsidRPr="00E65A76">
        <w:rPr>
          <w:noProof/>
          <w:lang w:val="en-US"/>
        </w:rPr>
        <w:t>for CA/DC Idle Mode Measurements</w:t>
      </w:r>
      <w:r>
        <w:rPr>
          <w:noProof/>
        </w:rPr>
        <w:tab/>
        <w:t>1051</w:t>
      </w:r>
    </w:p>
    <w:p w14:paraId="6E592C0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 xml:space="preserve">E-UTRAN RSRQ measurements </w:t>
      </w:r>
      <w:r w:rsidRPr="00E65A76">
        <w:rPr>
          <w:noProof/>
          <w:lang w:val="en-US"/>
        </w:rPr>
        <w:t>for CA/DC Idle Mode Measurements</w:t>
      </w:r>
      <w:r>
        <w:rPr>
          <w:noProof/>
        </w:rPr>
        <w:tab/>
        <w:t>1051</w:t>
      </w:r>
    </w:p>
    <w:p w14:paraId="6DFBE25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1052</w:t>
      </w:r>
    </w:p>
    <w:p w14:paraId="7326E1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1052</w:t>
      </w:r>
    </w:p>
    <w:p w14:paraId="35A8804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RSRP measurements</w:t>
      </w:r>
      <w:r>
        <w:rPr>
          <w:noProof/>
        </w:rPr>
        <w:tab/>
        <w:t>1052</w:t>
      </w:r>
    </w:p>
    <w:p w14:paraId="1C4DB60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RSRQ measurements</w:t>
      </w:r>
      <w:r>
        <w:rPr>
          <w:noProof/>
        </w:rPr>
        <w:tab/>
        <w:t>1052</w:t>
      </w:r>
    </w:p>
    <w:p w14:paraId="6C4BFD2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E-UTRAN RS-SINR measurements</w:t>
      </w:r>
      <w:r>
        <w:rPr>
          <w:noProof/>
        </w:rPr>
        <w:tab/>
        <w:t>1053</w:t>
      </w:r>
    </w:p>
    <w:p w14:paraId="3A3BDB9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1053</w:t>
      </w:r>
    </w:p>
    <w:p w14:paraId="25643DF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1053</w:t>
      </w:r>
    </w:p>
    <w:p w14:paraId="11AB29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1054</w:t>
      </w:r>
    </w:p>
    <w:p w14:paraId="6E534B5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1054</w:t>
      </w:r>
    </w:p>
    <w:p w14:paraId="0C7D299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ko-KR"/>
        </w:rPr>
        <w:t>Introduction</w:t>
      </w:r>
      <w:r>
        <w:rPr>
          <w:noProof/>
        </w:rPr>
        <w:tab/>
        <w:t>1054</w:t>
      </w:r>
    </w:p>
    <w:p w14:paraId="38B20EB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1054</w:t>
      </w:r>
    </w:p>
    <w:p w14:paraId="21EBD33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E65A76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1054</w:t>
      </w:r>
    </w:p>
    <w:p w14:paraId="6F135A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E65A76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1055</w:t>
      </w:r>
    </w:p>
    <w:p w14:paraId="547903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1056</w:t>
      </w:r>
    </w:p>
    <w:p w14:paraId="41914A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 w:rsidRPr="00E65A76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Absolute SL-RSSI Accuracy</w:t>
      </w:r>
      <w:r>
        <w:rPr>
          <w:noProof/>
        </w:rPr>
        <w:tab/>
        <w:t>1056</w:t>
      </w:r>
    </w:p>
    <w:p w14:paraId="7DF6CA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1056</w:t>
      </w:r>
    </w:p>
    <w:p w14:paraId="7FB969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1056</w:t>
      </w:r>
    </w:p>
    <w:p w14:paraId="070EE1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1057</w:t>
      </w:r>
    </w:p>
    <w:p w14:paraId="60EBEB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1057</w:t>
      </w:r>
    </w:p>
    <w:p w14:paraId="55A4DEE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1058</w:t>
      </w:r>
    </w:p>
    <w:p w14:paraId="3108694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1059</w:t>
      </w:r>
    </w:p>
    <w:p w14:paraId="2ABBEAC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062B15F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1059</w:t>
      </w:r>
    </w:p>
    <w:p w14:paraId="3DF72C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1059</w:t>
      </w:r>
    </w:p>
    <w:p w14:paraId="4E7DAC0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1059</w:t>
      </w:r>
    </w:p>
    <w:p w14:paraId="463D6B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1060</w:t>
      </w:r>
    </w:p>
    <w:p w14:paraId="3D4A2BE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1060</w:t>
      </w:r>
    </w:p>
    <w:p w14:paraId="61825E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1061</w:t>
      </w:r>
    </w:p>
    <w:p w14:paraId="617BFF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1061</w:t>
      </w:r>
    </w:p>
    <w:p w14:paraId="6D0B2B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1061</w:t>
      </w:r>
    </w:p>
    <w:p w14:paraId="60951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1061</w:t>
      </w:r>
    </w:p>
    <w:p w14:paraId="535096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1062</w:t>
      </w:r>
    </w:p>
    <w:p w14:paraId="55A1BF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1063</w:t>
      </w:r>
    </w:p>
    <w:p w14:paraId="392F8F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1063</w:t>
      </w:r>
    </w:p>
    <w:p w14:paraId="70AFEB4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E65A76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1064</w:t>
      </w:r>
    </w:p>
    <w:p w14:paraId="27E2E22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1065</w:t>
      </w:r>
    </w:p>
    <w:p w14:paraId="460A01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08DED8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1065</w:t>
      </w:r>
    </w:p>
    <w:p w14:paraId="681EE84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1066</w:t>
      </w:r>
    </w:p>
    <w:p w14:paraId="04C302F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</w:t>
      </w:r>
      <w:r w:rsidRPr="00E65A76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1066</w:t>
      </w:r>
    </w:p>
    <w:p w14:paraId="485525D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E65A76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1066</w:t>
      </w:r>
    </w:p>
    <w:p w14:paraId="059912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E65A76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1067</w:t>
      </w:r>
    </w:p>
    <w:p w14:paraId="5C55727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1068</w:t>
      </w:r>
    </w:p>
    <w:p w14:paraId="5515AD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1069</w:t>
      </w:r>
    </w:p>
    <w:p w14:paraId="3BB3B8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1069</w:t>
      </w:r>
    </w:p>
    <w:p w14:paraId="78C3C3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E65A76">
        <w:rPr>
          <w:noProof/>
          <w:lang w:val="en-US"/>
        </w:rPr>
        <w:t>due to Active BWP switching Requirement</w:t>
      </w:r>
      <w:r>
        <w:rPr>
          <w:noProof/>
        </w:rPr>
        <w:tab/>
        <w:t>1070</w:t>
      </w:r>
    </w:p>
    <w:p w14:paraId="09240B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1070</w:t>
      </w:r>
    </w:p>
    <w:p w14:paraId="46C849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1070</w:t>
      </w:r>
    </w:p>
    <w:p w14:paraId="0CAC860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1071</w:t>
      </w:r>
    </w:p>
    <w:p w14:paraId="519DF72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1071</w:t>
      </w:r>
    </w:p>
    <w:p w14:paraId="3420949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1071</w:t>
      </w:r>
    </w:p>
    <w:p w14:paraId="60F1993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1071</w:t>
      </w:r>
    </w:p>
    <w:p w14:paraId="2F8F681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2B99DC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48AEFA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1072</w:t>
      </w:r>
    </w:p>
    <w:p w14:paraId="7BBA61C3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Measurement Performance Requirements for NR gNB</w:t>
      </w:r>
      <w:r>
        <w:rPr>
          <w:noProof/>
        </w:rPr>
        <w:tab/>
        <w:t>1072</w:t>
      </w:r>
    </w:p>
    <w:p w14:paraId="38456EC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1072</w:t>
      </w:r>
    </w:p>
    <w:p w14:paraId="5AB7825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1072</w:t>
      </w:r>
    </w:p>
    <w:p w14:paraId="4D10FA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1074</w:t>
      </w:r>
    </w:p>
    <w:p w14:paraId="1F7491E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1076</w:t>
      </w:r>
    </w:p>
    <w:p w14:paraId="560F204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1076</w:t>
      </w:r>
    </w:p>
    <w:p w14:paraId="1D56A60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1078</w:t>
      </w:r>
    </w:p>
    <w:p w14:paraId="202B36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1080</w:t>
      </w:r>
    </w:p>
    <w:p w14:paraId="34C93C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1080</w:t>
      </w:r>
    </w:p>
    <w:p w14:paraId="271290C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UL SRS RSRP measurement</w:t>
      </w:r>
      <w:r>
        <w:rPr>
          <w:noProof/>
        </w:rPr>
        <w:tab/>
        <w:t>1081</w:t>
      </w:r>
    </w:p>
    <w:p w14:paraId="0E49D1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1081</w:t>
      </w:r>
    </w:p>
    <w:p w14:paraId="40F805B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1082</w:t>
      </w:r>
    </w:p>
    <w:p w14:paraId="05FFA6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1082</w:t>
      </w:r>
    </w:p>
    <w:p w14:paraId="3B96F9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lastRenderedPageBreak/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1082</w:t>
      </w:r>
    </w:p>
    <w:p w14:paraId="29F7CF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AoA/ZoA</w:t>
      </w:r>
      <w:r>
        <w:rPr>
          <w:noProof/>
        </w:rPr>
        <w:tab/>
        <w:t>1083</w:t>
      </w:r>
    </w:p>
    <w:p w14:paraId="22DAAE0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1083</w:t>
      </w:r>
    </w:p>
    <w:p w14:paraId="3A52FF7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E65A76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1084</w:t>
      </w:r>
    </w:p>
    <w:p w14:paraId="1D1F1F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1084</w:t>
      </w:r>
    </w:p>
    <w:p w14:paraId="4DFC860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1085</w:t>
      </w:r>
    </w:p>
    <w:p w14:paraId="6BAE6B3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1085</w:t>
      </w:r>
    </w:p>
    <w:p w14:paraId="1D552C4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1087</w:t>
      </w:r>
    </w:p>
    <w:p w14:paraId="679051E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Report mapping</w:t>
      </w:r>
      <w:r>
        <w:rPr>
          <w:noProof/>
        </w:rPr>
        <w:tab/>
        <w:t>1087</w:t>
      </w:r>
    </w:p>
    <w:p w14:paraId="26A3921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1087</w:t>
      </w:r>
    </w:p>
    <w:p w14:paraId="6C276D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1087</w:t>
      </w:r>
    </w:p>
    <w:p w14:paraId="3F8E20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Requirements</w:t>
      </w:r>
      <w:r>
        <w:rPr>
          <w:noProof/>
        </w:rPr>
        <w:tab/>
        <w:t>1087</w:t>
      </w:r>
    </w:p>
    <w:p w14:paraId="4A79E88A" w14:textId="77777777" w:rsidR="00A007D0" w:rsidRDefault="00A007D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</w:t>
      </w:r>
      <w:r w:rsidRPr="00E65A76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1089</w:t>
      </w:r>
    </w:p>
    <w:p w14:paraId="41DAC34F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1089</w:t>
      </w:r>
    </w:p>
    <w:p w14:paraId="00838AFD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1089</w:t>
      </w:r>
    </w:p>
    <w:p w14:paraId="5177C4D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1089</w:t>
      </w:r>
    </w:p>
    <w:p w14:paraId="7AC7E1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1089</w:t>
      </w:r>
    </w:p>
    <w:p w14:paraId="611726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1089</w:t>
      </w:r>
    </w:p>
    <w:p w14:paraId="501CFB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Implementation requirements</w:t>
      </w:r>
      <w:r>
        <w:rPr>
          <w:noProof/>
        </w:rPr>
        <w:tab/>
        <w:t>1090</w:t>
      </w:r>
    </w:p>
    <w:p w14:paraId="02EDF6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Physical layer timing requirements</w:t>
      </w:r>
      <w:r>
        <w:rPr>
          <w:noProof/>
        </w:rPr>
        <w:tab/>
        <w:t>1090</w:t>
      </w:r>
    </w:p>
    <w:p w14:paraId="7E1A44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1090</w:t>
      </w:r>
    </w:p>
    <w:p w14:paraId="50CBFBDA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1091</w:t>
      </w:r>
    </w:p>
    <w:p w14:paraId="3C89A80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1091</w:t>
      </w:r>
    </w:p>
    <w:p w14:paraId="0800A3A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PDSCH</w:t>
      </w:r>
      <w:r>
        <w:rPr>
          <w:noProof/>
        </w:rPr>
        <w:tab/>
        <w:t>1091</w:t>
      </w:r>
    </w:p>
    <w:p w14:paraId="1B925E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FDD</w:t>
      </w:r>
      <w:r>
        <w:rPr>
          <w:noProof/>
        </w:rPr>
        <w:tab/>
        <w:t>1091</w:t>
      </w:r>
    </w:p>
    <w:p w14:paraId="593DA7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1092</w:t>
      </w:r>
    </w:p>
    <w:p w14:paraId="2D494E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CORESET</w:t>
      </w:r>
      <w:r w:rsidRPr="00E65A76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1095</w:t>
      </w:r>
    </w:p>
    <w:p w14:paraId="70426C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FDD</w:t>
      </w:r>
      <w:r>
        <w:rPr>
          <w:noProof/>
        </w:rPr>
        <w:tab/>
        <w:t>1095</w:t>
      </w:r>
    </w:p>
    <w:p w14:paraId="3F41D4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1096</w:t>
      </w:r>
    </w:p>
    <w:p w14:paraId="5B7EA5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CORESET for RMC scheduling</w:t>
      </w:r>
      <w:r>
        <w:rPr>
          <w:noProof/>
        </w:rPr>
        <w:tab/>
        <w:t>1099</w:t>
      </w:r>
    </w:p>
    <w:p w14:paraId="24A0D6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FDD</w:t>
      </w:r>
      <w:r>
        <w:rPr>
          <w:noProof/>
        </w:rPr>
        <w:tab/>
        <w:t>1099</w:t>
      </w:r>
    </w:p>
    <w:p w14:paraId="494A32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1101</w:t>
      </w:r>
    </w:p>
    <w:p w14:paraId="3E8F5C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1106</w:t>
      </w:r>
    </w:p>
    <w:p w14:paraId="1CE5F84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1108</w:t>
      </w:r>
    </w:p>
    <w:p w14:paraId="3D71D2E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PDSCH</w:t>
      </w:r>
      <w:r>
        <w:rPr>
          <w:noProof/>
        </w:rPr>
        <w:tab/>
        <w:t>1108</w:t>
      </w:r>
    </w:p>
    <w:p w14:paraId="52B469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val="sv-SE"/>
        </w:rPr>
        <w:t>TDD</w:t>
      </w:r>
      <w:r>
        <w:rPr>
          <w:noProof/>
        </w:rPr>
        <w:tab/>
        <w:t>1108</w:t>
      </w:r>
    </w:p>
    <w:p w14:paraId="6E4599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CORESET</w:t>
      </w:r>
      <w:r w:rsidRPr="00E65A76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1109</w:t>
      </w:r>
    </w:p>
    <w:p w14:paraId="7F1478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1109</w:t>
      </w:r>
    </w:p>
    <w:p w14:paraId="4F6A260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CORESET for RMC scheduling</w:t>
      </w:r>
      <w:r>
        <w:rPr>
          <w:noProof/>
        </w:rPr>
        <w:tab/>
        <w:t>1110</w:t>
      </w:r>
    </w:p>
    <w:p w14:paraId="364112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1110</w:t>
      </w:r>
    </w:p>
    <w:p w14:paraId="795FBD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1111</w:t>
      </w:r>
    </w:p>
    <w:p w14:paraId="68F198A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RMC burst transmission model</w:t>
      </w:r>
      <w:r>
        <w:rPr>
          <w:noProof/>
        </w:rPr>
        <w:tab/>
        <w:t>1111</w:t>
      </w:r>
    </w:p>
    <w:p w14:paraId="1779BA6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1111</w:t>
      </w:r>
    </w:p>
    <w:p w14:paraId="33F0A7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1111</w:t>
      </w:r>
    </w:p>
    <w:p w14:paraId="32503E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1112</w:t>
      </w:r>
    </w:p>
    <w:p w14:paraId="4B71C7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1112</w:t>
      </w:r>
    </w:p>
    <w:p w14:paraId="66FDF7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1113</w:t>
      </w:r>
    </w:p>
    <w:p w14:paraId="3807DA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1113</w:t>
      </w:r>
    </w:p>
    <w:p w14:paraId="20644A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1114</w:t>
      </w:r>
    </w:p>
    <w:p w14:paraId="429BE6A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1114</w:t>
      </w:r>
    </w:p>
    <w:p w14:paraId="71EC6C1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1114</w:t>
      </w:r>
    </w:p>
    <w:p w14:paraId="15FC470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1115</w:t>
      </w:r>
    </w:p>
    <w:p w14:paraId="0A3E0E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1115</w:t>
      </w:r>
    </w:p>
    <w:p w14:paraId="09C2AD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1115</w:t>
      </w:r>
    </w:p>
    <w:p w14:paraId="0C82BCC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1116</w:t>
      </w:r>
    </w:p>
    <w:p w14:paraId="0E91FE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1116</w:t>
      </w:r>
    </w:p>
    <w:p w14:paraId="11E71C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1116</w:t>
      </w:r>
    </w:p>
    <w:p w14:paraId="6A4644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1117</w:t>
      </w:r>
    </w:p>
    <w:p w14:paraId="24B8BAF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1117</w:t>
      </w:r>
    </w:p>
    <w:p w14:paraId="5DE944C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r-FR"/>
        </w:rPr>
        <w:lastRenderedPageBreak/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1117</w:t>
      </w:r>
    </w:p>
    <w:p w14:paraId="5900AF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DRX Configuration 11: DRX cycle = 20 ms and TAT =</w:t>
      </w:r>
      <w:r w:rsidRPr="00E65A76">
        <w:rPr>
          <w:rFonts w:cs="Arial"/>
          <w:noProof/>
          <w:lang w:val="en-US"/>
        </w:rPr>
        <w:t xml:space="preserve"> </w:t>
      </w:r>
      <w:r w:rsidRPr="00E65A76">
        <w:rPr>
          <w:rFonts w:cs="Arial"/>
          <w:noProof/>
        </w:rPr>
        <w:t>Infinity</w:t>
      </w:r>
      <w:r>
        <w:rPr>
          <w:noProof/>
        </w:rPr>
        <w:tab/>
        <w:t>1118</w:t>
      </w:r>
    </w:p>
    <w:p w14:paraId="0A5BC0F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1118</w:t>
      </w:r>
    </w:p>
    <w:p w14:paraId="7D0595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1118</w:t>
      </w:r>
    </w:p>
    <w:p w14:paraId="5A4BC3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1119</w:t>
      </w:r>
    </w:p>
    <w:p w14:paraId="278C3B9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1119</w:t>
      </w:r>
    </w:p>
    <w:p w14:paraId="49D6F54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1119</w:t>
      </w:r>
    </w:p>
    <w:p w14:paraId="568DAF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148A90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22DD6B8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1119</w:t>
      </w:r>
    </w:p>
    <w:p w14:paraId="23721D3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1119</w:t>
      </w:r>
    </w:p>
    <w:p w14:paraId="6BD789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46BAD2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082CFA1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1120</w:t>
      </w:r>
    </w:p>
    <w:p w14:paraId="408310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configurations for FR1</w:t>
      </w:r>
      <w:r>
        <w:rPr>
          <w:noProof/>
        </w:rPr>
        <w:tab/>
        <w:t>1120</w:t>
      </w:r>
    </w:p>
    <w:p w14:paraId="7F0AEE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connection</w:t>
      </w:r>
      <w:r w:rsidRPr="00E65A76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1120</w:t>
      </w:r>
    </w:p>
    <w:p w14:paraId="6163FE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5432AC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1120</w:t>
      </w:r>
    </w:p>
    <w:p w14:paraId="370712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configurations for FR2</w:t>
      </w:r>
      <w:r>
        <w:rPr>
          <w:noProof/>
        </w:rPr>
        <w:tab/>
        <w:t>1123</w:t>
      </w:r>
    </w:p>
    <w:p w14:paraId="25683BF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1123</w:t>
      </w:r>
    </w:p>
    <w:p w14:paraId="2AD1BD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configurations for FR1</w:t>
      </w:r>
      <w:r>
        <w:rPr>
          <w:noProof/>
        </w:rPr>
        <w:tab/>
        <w:t>1123</w:t>
      </w:r>
    </w:p>
    <w:p w14:paraId="4B706B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Antenna connection</w:t>
      </w:r>
      <w:r w:rsidRPr="00E65A76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1123</w:t>
      </w:r>
    </w:p>
    <w:p w14:paraId="32C74A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1123</w:t>
      </w:r>
    </w:p>
    <w:p w14:paraId="2271CD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1123</w:t>
      </w:r>
    </w:p>
    <w:p w14:paraId="02DB6D3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1125</w:t>
      </w:r>
    </w:p>
    <w:p w14:paraId="36F87D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1125</w:t>
      </w:r>
    </w:p>
    <w:p w14:paraId="75F7CC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</w:t>
      </w:r>
      <w:r>
        <w:rPr>
          <w:noProof/>
        </w:rPr>
        <w:tab/>
        <w:t>1125</w:t>
      </w:r>
    </w:p>
    <w:p w14:paraId="3E619B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1125</w:t>
      </w:r>
    </w:p>
    <w:p w14:paraId="4185B8A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1126</w:t>
      </w:r>
    </w:p>
    <w:p w14:paraId="4209DFB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1127</w:t>
      </w:r>
    </w:p>
    <w:p w14:paraId="0FD7814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1128</w:t>
      </w:r>
    </w:p>
    <w:p w14:paraId="5986B9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1128</w:t>
      </w:r>
    </w:p>
    <w:p w14:paraId="209140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</w:t>
      </w:r>
      <w:r>
        <w:rPr>
          <w:noProof/>
        </w:rPr>
        <w:tab/>
        <w:t>1128</w:t>
      </w:r>
    </w:p>
    <w:p w14:paraId="7F583C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1128</w:t>
      </w:r>
    </w:p>
    <w:p w14:paraId="7721ED6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1129</w:t>
      </w:r>
    </w:p>
    <w:p w14:paraId="6B9E3DC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1129</w:t>
      </w:r>
    </w:p>
    <w:p w14:paraId="30B594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</w:t>
      </w:r>
      <w:r w:rsidRPr="00E65A76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1129</w:t>
      </w:r>
    </w:p>
    <w:p w14:paraId="411A40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</w:t>
      </w:r>
      <w:r w:rsidRPr="00E65A76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</w:t>
      </w:r>
      <w:r>
        <w:rPr>
          <w:noProof/>
        </w:rPr>
        <w:tab/>
        <w:t>1129</w:t>
      </w:r>
    </w:p>
    <w:p w14:paraId="2720F2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</w:t>
      </w:r>
      <w:r w:rsidRPr="00E65A76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1129</w:t>
      </w:r>
    </w:p>
    <w:p w14:paraId="360DC5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</w:t>
      </w:r>
      <w:r w:rsidRPr="00E65A76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1129</w:t>
      </w:r>
    </w:p>
    <w:p w14:paraId="496B4F8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1129</w:t>
      </w:r>
    </w:p>
    <w:p w14:paraId="34D79F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</w:t>
      </w:r>
      <w:r w:rsidRPr="00E65A76">
        <w:rPr>
          <w:noProof/>
          <w:snapToGrid w:val="0"/>
          <w:lang w:eastAsia="zh-CN"/>
        </w:rPr>
        <w:t>8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1129</w:t>
      </w:r>
    </w:p>
    <w:p w14:paraId="4F0FC6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A.3.8.</w:t>
      </w:r>
      <w:r w:rsidRPr="00E65A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PRACH configurations in FR1</w:t>
      </w:r>
      <w:r>
        <w:rPr>
          <w:noProof/>
        </w:rPr>
        <w:tab/>
        <w:t>1130</w:t>
      </w:r>
    </w:p>
    <w:p w14:paraId="2B41C8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1130</w:t>
      </w:r>
    </w:p>
    <w:p w14:paraId="15BB5A9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1130</w:t>
      </w:r>
    </w:p>
    <w:p w14:paraId="4F8EA4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1131</w:t>
      </w:r>
    </w:p>
    <w:p w14:paraId="2E3D25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1132</w:t>
      </w:r>
    </w:p>
    <w:p w14:paraId="7AE669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A.3.8.</w:t>
      </w:r>
      <w:r w:rsidRPr="00E65A7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PRACH configurations in FR</w:t>
      </w:r>
      <w:r w:rsidRPr="00E65A76">
        <w:rPr>
          <w:noProof/>
          <w:snapToGrid w:val="0"/>
          <w:lang w:eastAsia="zh-CN"/>
        </w:rPr>
        <w:t>2</w:t>
      </w:r>
      <w:r>
        <w:rPr>
          <w:noProof/>
        </w:rPr>
        <w:tab/>
        <w:t>1133</w:t>
      </w:r>
    </w:p>
    <w:p w14:paraId="747759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1133</w:t>
      </w:r>
    </w:p>
    <w:p w14:paraId="21B697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1134</w:t>
      </w:r>
    </w:p>
    <w:p w14:paraId="74EC9E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1135</w:t>
      </w:r>
    </w:p>
    <w:p w14:paraId="34791F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1136</w:t>
      </w:r>
    </w:p>
    <w:p w14:paraId="25C8169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1137</w:t>
      </w:r>
    </w:p>
    <w:p w14:paraId="08164B6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</w:t>
      </w:r>
      <w:r w:rsidRPr="00E65A76">
        <w:rPr>
          <w:noProof/>
          <w:snapToGrid w:val="0"/>
          <w:lang w:eastAsia="zh-CN"/>
        </w:rPr>
        <w:t>8A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1137</w:t>
      </w:r>
    </w:p>
    <w:p w14:paraId="5A57BE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A.3.8A.</w:t>
      </w:r>
      <w:r w:rsidRPr="00E65A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PRACH configurations in FR1</w:t>
      </w:r>
      <w:r>
        <w:rPr>
          <w:noProof/>
        </w:rPr>
        <w:tab/>
        <w:t>1137</w:t>
      </w:r>
    </w:p>
    <w:p w14:paraId="732E80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1137</w:t>
      </w:r>
    </w:p>
    <w:p w14:paraId="59FBE7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1138</w:t>
      </w:r>
    </w:p>
    <w:p w14:paraId="2FF6A75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1139</w:t>
      </w:r>
    </w:p>
    <w:p w14:paraId="247F62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1139</w:t>
      </w:r>
    </w:p>
    <w:p w14:paraId="4600AE7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Downlink BWP configurations</w:t>
      </w:r>
      <w:r>
        <w:rPr>
          <w:noProof/>
        </w:rPr>
        <w:tab/>
        <w:t>1140</w:t>
      </w:r>
    </w:p>
    <w:p w14:paraId="233136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Initial BWP</w:t>
      </w:r>
      <w:r>
        <w:rPr>
          <w:noProof/>
        </w:rPr>
        <w:tab/>
        <w:t>1140</w:t>
      </w:r>
    </w:p>
    <w:p w14:paraId="320142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Dedicated BWP</w:t>
      </w:r>
      <w:r>
        <w:rPr>
          <w:noProof/>
        </w:rPr>
        <w:tab/>
        <w:t>1140</w:t>
      </w:r>
    </w:p>
    <w:p w14:paraId="756782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lastRenderedPageBreak/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Uplink BWP configurations</w:t>
      </w:r>
      <w:r>
        <w:rPr>
          <w:noProof/>
        </w:rPr>
        <w:tab/>
        <w:t>1141</w:t>
      </w:r>
    </w:p>
    <w:p w14:paraId="1F147C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Initial BWP</w:t>
      </w:r>
      <w:r>
        <w:rPr>
          <w:noProof/>
        </w:rPr>
        <w:tab/>
        <w:t>1141</w:t>
      </w:r>
    </w:p>
    <w:p w14:paraId="6FF187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Dedicated BWP</w:t>
      </w:r>
      <w:r>
        <w:rPr>
          <w:noProof/>
        </w:rPr>
        <w:tab/>
        <w:t>1141</w:t>
      </w:r>
    </w:p>
    <w:p w14:paraId="1FE1E7A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1141</w:t>
      </w:r>
    </w:p>
    <w:p w14:paraId="387FC8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Introduction</w:t>
      </w:r>
      <w:r>
        <w:rPr>
          <w:noProof/>
        </w:rPr>
        <w:tab/>
        <w:t>1141</w:t>
      </w:r>
    </w:p>
    <w:p w14:paraId="19494A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Downlink BWP configurations</w:t>
      </w:r>
      <w:r>
        <w:rPr>
          <w:noProof/>
        </w:rPr>
        <w:tab/>
        <w:t>1142</w:t>
      </w:r>
    </w:p>
    <w:p w14:paraId="2BB571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6ACB493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Uplink BWP configurations</w:t>
      </w:r>
      <w:r>
        <w:rPr>
          <w:noProof/>
        </w:rPr>
        <w:tab/>
        <w:t>1142</w:t>
      </w:r>
    </w:p>
    <w:p w14:paraId="13C3A4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Dedicated BWP</w:t>
      </w:r>
      <w:r>
        <w:rPr>
          <w:noProof/>
        </w:rPr>
        <w:tab/>
        <w:t>1142</w:t>
      </w:r>
    </w:p>
    <w:p w14:paraId="5379A36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1143</w:t>
      </w:r>
    </w:p>
    <w:p w14:paraId="7C7E52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1143</w:t>
      </w:r>
    </w:p>
    <w:p w14:paraId="1534A4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1143</w:t>
      </w:r>
    </w:p>
    <w:p w14:paraId="1F9413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FR1: SSB allocation for SSB SCS=30 kHz in 40 MHz</w:t>
      </w:r>
      <w:r>
        <w:rPr>
          <w:noProof/>
        </w:rPr>
        <w:tab/>
        <w:t>1143</w:t>
      </w:r>
    </w:p>
    <w:p w14:paraId="0EB761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FR1: SSB allocation for SSB SCS=15 kHz in 10 MHz</w:t>
      </w:r>
      <w:r>
        <w:rPr>
          <w:noProof/>
        </w:rPr>
        <w:tab/>
        <w:t>1144</w:t>
      </w:r>
    </w:p>
    <w:p w14:paraId="2C1BA4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FR1: SSB allocation for SSB SCS=30 kHz in 40 MHz</w:t>
      </w:r>
      <w:r>
        <w:rPr>
          <w:noProof/>
        </w:rPr>
        <w:tab/>
        <w:t>1144</w:t>
      </w:r>
    </w:p>
    <w:p w14:paraId="3B8C50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1145</w:t>
      </w:r>
    </w:p>
    <w:p w14:paraId="10F0E8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1145</w:t>
      </w:r>
    </w:p>
    <w:p w14:paraId="0500F5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1146</w:t>
      </w:r>
    </w:p>
    <w:p w14:paraId="10D933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1146</w:t>
      </w:r>
    </w:p>
    <w:p w14:paraId="778E64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1147</w:t>
      </w:r>
    </w:p>
    <w:p w14:paraId="2CAAB4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1147</w:t>
      </w:r>
    </w:p>
    <w:p w14:paraId="2BED3D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1147</w:t>
      </w:r>
    </w:p>
    <w:p w14:paraId="475297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1148</w:t>
      </w:r>
    </w:p>
    <w:p w14:paraId="467FD4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1148</w:t>
      </w:r>
    </w:p>
    <w:p w14:paraId="311567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1149</w:t>
      </w:r>
    </w:p>
    <w:p w14:paraId="1D37C9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1149</w:t>
      </w:r>
    </w:p>
    <w:p w14:paraId="0039B8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1150</w:t>
      </w:r>
    </w:p>
    <w:p w14:paraId="416B86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1150</w:t>
      </w:r>
    </w:p>
    <w:p w14:paraId="55156E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1151</w:t>
      </w:r>
    </w:p>
    <w:p w14:paraId="324A2F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1151</w:t>
      </w:r>
    </w:p>
    <w:p w14:paraId="63079C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11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1152</w:t>
      </w:r>
    </w:p>
    <w:p w14:paraId="360E06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12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1152</w:t>
      </w:r>
    </w:p>
    <w:p w14:paraId="53173D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13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1153</w:t>
      </w:r>
    </w:p>
    <w:p w14:paraId="3DB1AD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14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1153</w:t>
      </w:r>
    </w:p>
    <w:p w14:paraId="645480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15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1154</w:t>
      </w:r>
    </w:p>
    <w:p w14:paraId="18DF40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</w:rPr>
        <w:t>A.3.10.2.16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</w:rPr>
        <w:t xml:space="preserve">SSB pattern </w:t>
      </w:r>
      <w:r w:rsidRPr="00E65A76">
        <w:rPr>
          <w:rFonts w:eastAsia="SimSun"/>
          <w:noProof/>
          <w:lang w:eastAsia="zh-CN"/>
        </w:rPr>
        <w:t>16</w:t>
      </w:r>
      <w:r w:rsidRPr="00E65A76">
        <w:rPr>
          <w:rFonts w:eastAsia="SimSun"/>
          <w:noProof/>
        </w:rPr>
        <w:t xml:space="preserve"> in FR2: SSB allocation for SSB SCS=960 kHz in 400 MHz</w:t>
      </w:r>
      <w:r>
        <w:rPr>
          <w:noProof/>
        </w:rPr>
        <w:tab/>
        <w:t>1154</w:t>
      </w:r>
    </w:p>
    <w:p w14:paraId="47ABCF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17</w:t>
      </w:r>
      <w:r>
        <w:rPr>
          <w:noProof/>
        </w:rPr>
        <w:t xml:space="preserve"> in FR2: SSB allocation for SSB SCS=480 kHz in 400 MHz</w:t>
      </w:r>
      <w:r>
        <w:rPr>
          <w:noProof/>
        </w:rPr>
        <w:tab/>
        <w:t>1155</w:t>
      </w:r>
    </w:p>
    <w:p w14:paraId="25501D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</w:t>
      </w:r>
      <w:r>
        <w:rPr>
          <w:noProof/>
          <w:lang w:eastAsia="zh-CN"/>
        </w:rPr>
        <w:t>18</w:t>
      </w:r>
      <w:r>
        <w:rPr>
          <w:noProof/>
        </w:rPr>
        <w:t xml:space="preserve"> in FR2: SSB allocation for SSB SCS=960 kHz in 400 MHz</w:t>
      </w:r>
      <w:r>
        <w:rPr>
          <w:noProof/>
        </w:rPr>
        <w:tab/>
        <w:t>1155</w:t>
      </w:r>
    </w:p>
    <w:p w14:paraId="0D8007E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1156</w:t>
      </w:r>
    </w:p>
    <w:p w14:paraId="03BC245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1156</w:t>
      </w:r>
    </w:p>
    <w:p w14:paraId="63CA64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1156</w:t>
      </w:r>
    </w:p>
    <w:p w14:paraId="667340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1156</w:t>
      </w:r>
    </w:p>
    <w:p w14:paraId="6E7334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1157</w:t>
      </w:r>
    </w:p>
    <w:p w14:paraId="54A782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1157</w:t>
      </w:r>
    </w:p>
    <w:p w14:paraId="394210C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1158</w:t>
      </w:r>
    </w:p>
    <w:p w14:paraId="368A124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1158</w:t>
      </w:r>
    </w:p>
    <w:p w14:paraId="69EB4C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1158</w:t>
      </w:r>
    </w:p>
    <w:p w14:paraId="02ECA6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1158</w:t>
      </w:r>
    </w:p>
    <w:p w14:paraId="4BAB89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1159</w:t>
      </w:r>
    </w:p>
    <w:p w14:paraId="0ED098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1159</w:t>
      </w:r>
    </w:p>
    <w:p w14:paraId="7366A4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1160</w:t>
      </w:r>
    </w:p>
    <w:p w14:paraId="43C8A5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1160</w:t>
      </w:r>
    </w:p>
    <w:p w14:paraId="038662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1161</w:t>
      </w:r>
    </w:p>
    <w:p w14:paraId="557833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1161</w:t>
      </w:r>
    </w:p>
    <w:p w14:paraId="7F6035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1161</w:t>
      </w:r>
    </w:p>
    <w:p w14:paraId="28F8C1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1162</w:t>
      </w:r>
    </w:p>
    <w:p w14:paraId="6A275B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1162</w:t>
      </w:r>
    </w:p>
    <w:p w14:paraId="02F7C0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1163</w:t>
      </w:r>
    </w:p>
    <w:p w14:paraId="75AC29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1163</w:t>
      </w:r>
    </w:p>
    <w:p w14:paraId="68B19F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1164</w:t>
      </w:r>
    </w:p>
    <w:p w14:paraId="014ED4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1164</w:t>
      </w:r>
    </w:p>
    <w:p w14:paraId="484A5FC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1164</w:t>
      </w:r>
    </w:p>
    <w:p w14:paraId="684A63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1164</w:t>
      </w:r>
    </w:p>
    <w:p w14:paraId="08D3B47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1164</w:t>
      </w:r>
    </w:p>
    <w:p w14:paraId="3CBE26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1165</w:t>
      </w:r>
    </w:p>
    <w:p w14:paraId="65E9E2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1165</w:t>
      </w:r>
    </w:p>
    <w:p w14:paraId="58AB72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1165</w:t>
      </w:r>
    </w:p>
    <w:p w14:paraId="44557C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1165</w:t>
      </w:r>
    </w:p>
    <w:p w14:paraId="1E843A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1165</w:t>
      </w:r>
    </w:p>
    <w:p w14:paraId="51CC4E7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1166</w:t>
      </w:r>
    </w:p>
    <w:p w14:paraId="25EB5E5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1166</w:t>
      </w:r>
    </w:p>
    <w:p w14:paraId="518DDB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1166</w:t>
      </w:r>
    </w:p>
    <w:p w14:paraId="4A1E75C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1166</w:t>
      </w:r>
    </w:p>
    <w:p w14:paraId="0D9986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1166</w:t>
      </w:r>
    </w:p>
    <w:p w14:paraId="55C7A8D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1166</w:t>
      </w:r>
    </w:p>
    <w:p w14:paraId="67A6243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1166</w:t>
      </w:r>
    </w:p>
    <w:p w14:paraId="6BC91E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1166</w:t>
      </w:r>
    </w:p>
    <w:p w14:paraId="1DB5A54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5C933E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1167</w:t>
      </w:r>
    </w:p>
    <w:p w14:paraId="17BFA8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2EB1F5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7C21260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1167</w:t>
      </w:r>
    </w:p>
    <w:p w14:paraId="1EBC7C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1167</w:t>
      </w:r>
    </w:p>
    <w:p w14:paraId="3FFAC6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1167</w:t>
      </w:r>
    </w:p>
    <w:p w14:paraId="128E01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1168</w:t>
      </w:r>
    </w:p>
    <w:p w14:paraId="6CDB63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1168</w:t>
      </w:r>
    </w:p>
    <w:p w14:paraId="378E08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1168</w:t>
      </w:r>
    </w:p>
    <w:p w14:paraId="5EF845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SA</w:t>
      </w:r>
      <w:r>
        <w:rPr>
          <w:noProof/>
        </w:rPr>
        <w:tab/>
        <w:t>1168</w:t>
      </w:r>
    </w:p>
    <w:p w14:paraId="757F15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1169</w:t>
      </w:r>
    </w:p>
    <w:p w14:paraId="275CB51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1170</w:t>
      </w:r>
    </w:p>
    <w:p w14:paraId="2A9D22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1170</w:t>
      </w:r>
    </w:p>
    <w:p w14:paraId="6938EA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478C72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721D1B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1170</w:t>
      </w:r>
    </w:p>
    <w:p w14:paraId="61B145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1170</w:t>
      </w:r>
    </w:p>
    <w:p w14:paraId="68B360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1170</w:t>
      </w:r>
    </w:p>
    <w:p w14:paraId="44858D2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1171</w:t>
      </w:r>
    </w:p>
    <w:p w14:paraId="528608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1171</w:t>
      </w:r>
    </w:p>
    <w:p w14:paraId="7AEF117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1173</w:t>
      </w:r>
    </w:p>
    <w:p w14:paraId="407D038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Angle of Arrival (AoA) for FR2 RRM test cases</w:t>
      </w:r>
      <w:r>
        <w:rPr>
          <w:noProof/>
        </w:rPr>
        <w:tab/>
        <w:t>1179</w:t>
      </w:r>
    </w:p>
    <w:p w14:paraId="16FD260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Setup 1: Single AoA in Rx beam peak direction</w:t>
      </w:r>
      <w:r>
        <w:rPr>
          <w:noProof/>
        </w:rPr>
        <w:tab/>
        <w:t>1179</w:t>
      </w:r>
    </w:p>
    <w:p w14:paraId="08A918D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Setup 2: Single AoA in non Rx beam peak direction</w:t>
      </w:r>
      <w:r>
        <w:rPr>
          <w:noProof/>
        </w:rPr>
        <w:tab/>
        <w:t>1179</w:t>
      </w:r>
    </w:p>
    <w:p w14:paraId="5A2B97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1179</w:t>
      </w:r>
    </w:p>
    <w:p w14:paraId="556D37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1180</w:t>
      </w:r>
    </w:p>
    <w:p w14:paraId="59EB716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Setup 3: 2 AoAs</w:t>
      </w:r>
      <w:r>
        <w:rPr>
          <w:noProof/>
        </w:rPr>
        <w:tab/>
        <w:t>1180</w:t>
      </w:r>
    </w:p>
    <w:p w14:paraId="386B2A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3</w:t>
      </w:r>
      <w:r w:rsidRPr="00E65A76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1180</w:t>
      </w:r>
    </w:p>
    <w:p w14:paraId="024B65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E65A76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1180</w:t>
      </w:r>
    </w:p>
    <w:p w14:paraId="2178D4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E65A76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1180</w:t>
      </w:r>
    </w:p>
    <w:p w14:paraId="338E095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1181</w:t>
      </w:r>
    </w:p>
    <w:p w14:paraId="6B08BB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1181</w:t>
      </w:r>
    </w:p>
    <w:p w14:paraId="491F2A5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1181</w:t>
      </w:r>
    </w:p>
    <w:p w14:paraId="4BA886D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1181</w:t>
      </w:r>
    </w:p>
    <w:p w14:paraId="1B4A2FF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1181</w:t>
      </w:r>
    </w:p>
    <w:p w14:paraId="081ED73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1182</w:t>
      </w:r>
    </w:p>
    <w:p w14:paraId="22344E6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1182</w:t>
      </w:r>
    </w:p>
    <w:p w14:paraId="4BB16A7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1183</w:t>
      </w:r>
    </w:p>
    <w:p w14:paraId="704E19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1183</w:t>
      </w:r>
    </w:p>
    <w:p w14:paraId="7F4519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1183</w:t>
      </w:r>
    </w:p>
    <w:p w14:paraId="18E38D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1185</w:t>
      </w:r>
    </w:p>
    <w:p w14:paraId="6CC6523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1187</w:t>
      </w:r>
    </w:p>
    <w:p w14:paraId="0F4DF1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1187</w:t>
      </w:r>
    </w:p>
    <w:p w14:paraId="3C2892A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1188</w:t>
      </w:r>
    </w:p>
    <w:p w14:paraId="7B8FAA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1188</w:t>
      </w:r>
    </w:p>
    <w:p w14:paraId="519A22E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1188</w:t>
      </w:r>
    </w:p>
    <w:p w14:paraId="213A745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1188</w:t>
      </w:r>
    </w:p>
    <w:p w14:paraId="5A8E788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1188</w:t>
      </w:r>
    </w:p>
    <w:p w14:paraId="26B20E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1188</w:t>
      </w:r>
    </w:p>
    <w:p w14:paraId="17F3BC6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MsgA</w:t>
      </w:r>
      <w:r w:rsidRPr="00E65A76">
        <w:rPr>
          <w:noProof/>
          <w:lang w:val="en-US"/>
        </w:rPr>
        <w:t xml:space="preserve"> configurations</w:t>
      </w:r>
      <w:r>
        <w:rPr>
          <w:noProof/>
        </w:rPr>
        <w:tab/>
        <w:t>1189</w:t>
      </w:r>
    </w:p>
    <w:p w14:paraId="7C8F32C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1189</w:t>
      </w:r>
    </w:p>
    <w:p w14:paraId="1C9CC0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A.3.20.</w:t>
      </w:r>
      <w:r w:rsidRPr="00E65A76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1189</w:t>
      </w:r>
    </w:p>
    <w:p w14:paraId="4494F3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A.3.20.</w:t>
      </w:r>
      <w:r w:rsidRPr="00E65A76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FR1 MsgA configuration 1</w:t>
      </w:r>
      <w:r>
        <w:rPr>
          <w:noProof/>
        </w:rPr>
        <w:tab/>
        <w:t>1189</w:t>
      </w:r>
    </w:p>
    <w:p w14:paraId="21490B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A.3.20.</w:t>
      </w:r>
      <w:r w:rsidRPr="00E65A76">
        <w:rPr>
          <w:noProof/>
          <w:lang w:val="en-US" w:eastAsia="zh-CN"/>
        </w:rPr>
        <w:t>2</w:t>
      </w:r>
      <w:r w:rsidRPr="00E65A76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FR1 MsgA configuration 2</w:t>
      </w:r>
      <w:r>
        <w:rPr>
          <w:noProof/>
        </w:rPr>
        <w:tab/>
        <w:t>1190</w:t>
      </w:r>
    </w:p>
    <w:p w14:paraId="0A4944B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A.3.20.</w:t>
      </w:r>
      <w:r w:rsidRPr="00E65A76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val="en-US"/>
        </w:rPr>
        <w:t>MsgA configurations in FR</w:t>
      </w:r>
      <w:r w:rsidRPr="00E65A76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1192</w:t>
      </w:r>
    </w:p>
    <w:p w14:paraId="37DE30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A.3.20.</w:t>
      </w:r>
      <w:r w:rsidRPr="00E65A76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FR2 MsgA configuration 1</w:t>
      </w:r>
      <w:r>
        <w:rPr>
          <w:noProof/>
        </w:rPr>
        <w:tab/>
        <w:t>1192</w:t>
      </w:r>
    </w:p>
    <w:p w14:paraId="61E5F0B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A.3.20.</w:t>
      </w:r>
      <w:r w:rsidRPr="00E65A76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FR2 MsgA configuration 2</w:t>
      </w:r>
      <w:r>
        <w:rPr>
          <w:noProof/>
        </w:rPr>
        <w:tab/>
        <w:t>1193</w:t>
      </w:r>
    </w:p>
    <w:p w14:paraId="4D5134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MsgA</w:t>
      </w:r>
      <w:r w:rsidRPr="00E65A76">
        <w:rPr>
          <w:noProof/>
          <w:lang w:val="en-US"/>
        </w:rPr>
        <w:t xml:space="preserve"> configurations under CCA</w:t>
      </w:r>
      <w:r>
        <w:rPr>
          <w:noProof/>
        </w:rPr>
        <w:tab/>
        <w:t>1195</w:t>
      </w:r>
    </w:p>
    <w:p w14:paraId="3F65D0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Introduction</w:t>
      </w:r>
      <w:r>
        <w:rPr>
          <w:noProof/>
        </w:rPr>
        <w:tab/>
        <w:t>1195</w:t>
      </w:r>
    </w:p>
    <w:p w14:paraId="3FFFDD3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val="en-US"/>
        </w:rPr>
        <w:t>A.3.20A.</w:t>
      </w:r>
      <w:r w:rsidRPr="00E65A76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1195</w:t>
      </w:r>
    </w:p>
    <w:p w14:paraId="55D64E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A.3.20A.</w:t>
      </w:r>
      <w:r w:rsidRPr="00E65A76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1195</w:t>
      </w:r>
    </w:p>
    <w:p w14:paraId="199B49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A.3.20A.</w:t>
      </w:r>
      <w:r w:rsidRPr="00E65A76">
        <w:rPr>
          <w:noProof/>
          <w:lang w:val="en-US" w:eastAsia="zh-CN"/>
        </w:rPr>
        <w:t>2</w:t>
      </w:r>
      <w:r w:rsidRPr="00E65A76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1196</w:t>
      </w:r>
    </w:p>
    <w:p w14:paraId="754C55F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1199</w:t>
      </w:r>
    </w:p>
    <w:p w14:paraId="0C8BFF0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1199</w:t>
      </w:r>
    </w:p>
    <w:p w14:paraId="71C3EF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1199</w:t>
      </w:r>
    </w:p>
    <w:p w14:paraId="04CB15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1203</w:t>
      </w:r>
    </w:p>
    <w:p w14:paraId="7E12F7D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1204</w:t>
      </w:r>
    </w:p>
    <w:p w14:paraId="38BA8E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E65A76">
        <w:rPr>
          <w:noProof/>
          <w:lang w:val="en-US"/>
        </w:rPr>
        <w:t>DRX Configuration 1: SL-DRX cycle = 40 ms</w:t>
      </w:r>
      <w:r>
        <w:rPr>
          <w:noProof/>
        </w:rPr>
        <w:tab/>
        <w:t>1204</w:t>
      </w:r>
    </w:p>
    <w:p w14:paraId="68063C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E65A76">
        <w:rPr>
          <w:noProof/>
          <w:lang w:val="en-US"/>
        </w:rPr>
        <w:t>DRX Configuration 2: SL-DRX cycle = 320 ms</w:t>
      </w:r>
      <w:r>
        <w:rPr>
          <w:noProof/>
        </w:rPr>
        <w:tab/>
        <w:t>1204</w:t>
      </w:r>
    </w:p>
    <w:p w14:paraId="525CF9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E65A76">
        <w:rPr>
          <w:noProof/>
          <w:lang w:val="en-US"/>
        </w:rPr>
        <w:t>DRX Configuration 3: SL-DRX cycle = 640 ms</w:t>
      </w:r>
      <w:r>
        <w:rPr>
          <w:noProof/>
        </w:rPr>
        <w:tab/>
        <w:t>1204</w:t>
      </w:r>
    </w:p>
    <w:p w14:paraId="53D3680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1204</w:t>
      </w:r>
    </w:p>
    <w:p w14:paraId="704A31C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1204</w:t>
      </w:r>
    </w:p>
    <w:p w14:paraId="69646E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1205</w:t>
      </w:r>
    </w:p>
    <w:p w14:paraId="4CE9F1B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1206</w:t>
      </w:r>
    </w:p>
    <w:p w14:paraId="45EB12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1206</w:t>
      </w:r>
    </w:p>
    <w:p w14:paraId="662575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1207</w:t>
      </w:r>
    </w:p>
    <w:p w14:paraId="462B0C8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1208</w:t>
      </w:r>
    </w:p>
    <w:p w14:paraId="7C8C465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Channel bandwidth (CBW) configurations</w:t>
      </w:r>
      <w:r>
        <w:rPr>
          <w:noProof/>
        </w:rPr>
        <w:tab/>
        <w:t>1210</w:t>
      </w:r>
    </w:p>
    <w:p w14:paraId="2C72A93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DL UE specific CBW</w:t>
      </w:r>
      <w:r>
        <w:rPr>
          <w:noProof/>
        </w:rPr>
        <w:tab/>
        <w:t>1210</w:t>
      </w:r>
    </w:p>
    <w:p w14:paraId="45D316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1211</w:t>
      </w:r>
    </w:p>
    <w:p w14:paraId="4E15CC9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1211</w:t>
      </w:r>
    </w:p>
    <w:p w14:paraId="35565F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1211</w:t>
      </w:r>
    </w:p>
    <w:p w14:paraId="4D969BC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1211</w:t>
      </w:r>
    </w:p>
    <w:p w14:paraId="25E305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1211</w:t>
      </w:r>
    </w:p>
    <w:p w14:paraId="115007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1213</w:t>
      </w:r>
    </w:p>
    <w:p w14:paraId="463A15B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1213</w:t>
      </w:r>
    </w:p>
    <w:p w14:paraId="3D5F4E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1213</w:t>
      </w:r>
    </w:p>
    <w:p w14:paraId="0C606D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1214</w:t>
      </w:r>
    </w:p>
    <w:p w14:paraId="6A5AF6C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1214</w:t>
      </w:r>
    </w:p>
    <w:p w14:paraId="3EB943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1214</w:t>
      </w:r>
    </w:p>
    <w:p w14:paraId="646222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1214</w:t>
      </w:r>
    </w:p>
    <w:p w14:paraId="23DB795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1215</w:t>
      </w:r>
    </w:p>
    <w:p w14:paraId="35C9C4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1215</w:t>
      </w:r>
    </w:p>
    <w:p w14:paraId="1894DA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1215</w:t>
      </w:r>
    </w:p>
    <w:p w14:paraId="2193B86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1215</w:t>
      </w:r>
    </w:p>
    <w:p w14:paraId="3B168C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1215</w:t>
      </w:r>
    </w:p>
    <w:p w14:paraId="6B0F79F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1215</w:t>
      </w:r>
    </w:p>
    <w:p w14:paraId="4BC70F9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1215</w:t>
      </w:r>
    </w:p>
    <w:p w14:paraId="2EACD38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1215</w:t>
      </w:r>
    </w:p>
    <w:p w14:paraId="373B3E6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1216</w:t>
      </w:r>
    </w:p>
    <w:p w14:paraId="76D4D76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1217</w:t>
      </w:r>
    </w:p>
    <w:p w14:paraId="5E5814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FDD</w:t>
      </w:r>
      <w:r>
        <w:rPr>
          <w:noProof/>
        </w:rPr>
        <w:tab/>
        <w:t>1217</w:t>
      </w:r>
    </w:p>
    <w:p w14:paraId="7415B3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TDD</w:t>
      </w:r>
      <w:r>
        <w:rPr>
          <w:noProof/>
        </w:rPr>
        <w:tab/>
        <w:t>1218</w:t>
      </w:r>
    </w:p>
    <w:p w14:paraId="7F9538E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1220</w:t>
      </w:r>
    </w:p>
    <w:p w14:paraId="1AB3EC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1220</w:t>
      </w:r>
    </w:p>
    <w:p w14:paraId="03931E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1220</w:t>
      </w:r>
    </w:p>
    <w:p w14:paraId="3E1249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1221</w:t>
      </w:r>
    </w:p>
    <w:p w14:paraId="5E8C9E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1221</w:t>
      </w:r>
    </w:p>
    <w:p w14:paraId="53A1E0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1221</w:t>
      </w:r>
    </w:p>
    <w:p w14:paraId="04403A4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1221</w:t>
      </w:r>
    </w:p>
    <w:p w14:paraId="2F0861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1221</w:t>
      </w:r>
    </w:p>
    <w:p w14:paraId="6F8D7B5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1221</w:t>
      </w:r>
    </w:p>
    <w:p w14:paraId="21C0B68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1222</w:t>
      </w:r>
    </w:p>
    <w:p w14:paraId="79274CA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PRS Processing Window (PPW) configurations</w:t>
      </w:r>
      <w:r>
        <w:rPr>
          <w:noProof/>
        </w:rPr>
        <w:tab/>
        <w:t>1222</w:t>
      </w:r>
    </w:p>
    <w:p w14:paraId="73B4AD4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1222</w:t>
      </w:r>
    </w:p>
    <w:p w14:paraId="7568A4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1222</w:t>
      </w:r>
    </w:p>
    <w:p w14:paraId="4A894F9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1223</w:t>
      </w:r>
    </w:p>
    <w:p w14:paraId="10BEE1D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1223</w:t>
      </w:r>
    </w:p>
    <w:p w14:paraId="05EBDA3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1223</w:t>
      </w:r>
    </w:p>
    <w:p w14:paraId="441F3E4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1224</w:t>
      </w:r>
    </w:p>
    <w:p w14:paraId="7DA522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1224</w:t>
      </w:r>
    </w:p>
    <w:p w14:paraId="4337D9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Principle of testing for FR1</w:t>
      </w:r>
      <w:r>
        <w:rPr>
          <w:noProof/>
        </w:rPr>
        <w:tab/>
        <w:t>1224</w:t>
      </w:r>
    </w:p>
    <w:p w14:paraId="50A37D8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Principle of testing for FR2</w:t>
      </w:r>
      <w:r>
        <w:rPr>
          <w:noProof/>
        </w:rPr>
        <w:tab/>
        <w:t>1224</w:t>
      </w:r>
    </w:p>
    <w:p w14:paraId="2B14623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1224</w:t>
      </w:r>
    </w:p>
    <w:p w14:paraId="4807AEB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1224</w:t>
      </w:r>
    </w:p>
    <w:p w14:paraId="69C696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1224</w:t>
      </w:r>
    </w:p>
    <w:p w14:paraId="027BDAD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1225</w:t>
      </w:r>
    </w:p>
    <w:p w14:paraId="648767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1225</w:t>
      </w:r>
    </w:p>
    <w:p w14:paraId="399BCF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1227</w:t>
      </w:r>
    </w:p>
    <w:p w14:paraId="296720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1228</w:t>
      </w:r>
    </w:p>
    <w:p w14:paraId="7467E7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A.3.36.</w:t>
      </w:r>
      <w:r w:rsidRPr="00E65A76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1228</w:t>
      </w:r>
    </w:p>
    <w:p w14:paraId="5139BDF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A.3.36.</w:t>
      </w:r>
      <w:r w:rsidRPr="00E65A76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1229</w:t>
      </w:r>
    </w:p>
    <w:p w14:paraId="2F39E6EE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1227</w:t>
      </w:r>
    </w:p>
    <w:p w14:paraId="5B5CFA6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18FEEEE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1227</w:t>
      </w:r>
    </w:p>
    <w:p w14:paraId="071FD13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1227</w:t>
      </w:r>
    </w:p>
    <w:p w14:paraId="6AA9CE6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1227</w:t>
      </w:r>
    </w:p>
    <w:p w14:paraId="0F60DBD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1227</w:t>
      </w:r>
    </w:p>
    <w:p w14:paraId="11DF13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1227</w:t>
      </w:r>
    </w:p>
    <w:p w14:paraId="35EDF0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1227</w:t>
      </w:r>
    </w:p>
    <w:p w14:paraId="042FF6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1227</w:t>
      </w:r>
    </w:p>
    <w:p w14:paraId="3F06E5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1231</w:t>
      </w:r>
    </w:p>
    <w:p w14:paraId="069930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1235</w:t>
      </w:r>
    </w:p>
    <w:p w14:paraId="3DEAFA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1239</w:t>
      </w:r>
    </w:p>
    <w:p w14:paraId="7A974B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1243</w:t>
      </w:r>
    </w:p>
    <w:p w14:paraId="192F7E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E65A76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1243</w:t>
      </w:r>
    </w:p>
    <w:p w14:paraId="4E0430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1243</w:t>
      </w:r>
    </w:p>
    <w:p w14:paraId="11C5DF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1249</w:t>
      </w:r>
    </w:p>
    <w:p w14:paraId="6F16E17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1250</w:t>
      </w:r>
    </w:p>
    <w:p w14:paraId="5BD403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1250</w:t>
      </w:r>
    </w:p>
    <w:p w14:paraId="6FA454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NR UE Transmit Timing Test for FR1</w:t>
      </w:r>
      <w:r>
        <w:rPr>
          <w:noProof/>
        </w:rPr>
        <w:tab/>
        <w:t>1250</w:t>
      </w:r>
    </w:p>
    <w:p w14:paraId="0E3B53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1250</w:t>
      </w:r>
    </w:p>
    <w:p w14:paraId="14EF9E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1254</w:t>
      </w:r>
    </w:p>
    <w:p w14:paraId="478F4CD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1254</w:t>
      </w:r>
    </w:p>
    <w:p w14:paraId="5F84829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1254</w:t>
      </w:r>
    </w:p>
    <w:p w14:paraId="7992BF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1254</w:t>
      </w:r>
    </w:p>
    <w:p w14:paraId="0DCBAF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5A1BD0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1254</w:t>
      </w:r>
    </w:p>
    <w:p w14:paraId="782820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366DD86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1258</w:t>
      </w:r>
    </w:p>
    <w:p w14:paraId="2F142B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1258</w:t>
      </w:r>
    </w:p>
    <w:p w14:paraId="33D5DB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1259</w:t>
      </w:r>
    </w:p>
    <w:p w14:paraId="2E498C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1259</w:t>
      </w:r>
    </w:p>
    <w:p w14:paraId="56A5D1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325F94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1263</w:t>
      </w:r>
    </w:p>
    <w:p w14:paraId="17DCF0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1263</w:t>
      </w:r>
    </w:p>
    <w:p w14:paraId="1200E2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1269</w:t>
      </w:r>
    </w:p>
    <w:p w14:paraId="47063A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1269</w:t>
      </w:r>
    </w:p>
    <w:p w14:paraId="5509DC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1269</w:t>
      </w:r>
    </w:p>
    <w:p w14:paraId="76537C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7BCA37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1274</w:t>
      </w:r>
    </w:p>
    <w:p w14:paraId="17C473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1274</w:t>
      </w:r>
    </w:p>
    <w:p w14:paraId="669D48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1280</w:t>
      </w:r>
    </w:p>
    <w:p w14:paraId="3AFC4C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1280</w:t>
      </w:r>
    </w:p>
    <w:p w14:paraId="7C14B1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1280</w:t>
      </w:r>
    </w:p>
    <w:p w14:paraId="40F3F6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1285</w:t>
      </w:r>
    </w:p>
    <w:p w14:paraId="6A51FC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1285</w:t>
      </w:r>
    </w:p>
    <w:p w14:paraId="665C75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1285</w:t>
      </w:r>
    </w:p>
    <w:p w14:paraId="0412BE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1291</w:t>
      </w:r>
    </w:p>
    <w:p w14:paraId="5E1C78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1291</w:t>
      </w:r>
    </w:p>
    <w:p w14:paraId="0548AE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1291</w:t>
      </w:r>
    </w:p>
    <w:p w14:paraId="506DA8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1296</w:t>
      </w:r>
    </w:p>
    <w:p w14:paraId="19D8B9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1297</w:t>
      </w:r>
    </w:p>
    <w:p w14:paraId="2A47F1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1297</w:t>
      </w:r>
    </w:p>
    <w:p w14:paraId="250FEF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1302</w:t>
      </w:r>
    </w:p>
    <w:p w14:paraId="6F654B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1302</w:t>
      </w:r>
    </w:p>
    <w:p w14:paraId="1C128E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1302</w:t>
      </w:r>
    </w:p>
    <w:p w14:paraId="0EF703D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1308</w:t>
      </w:r>
    </w:p>
    <w:p w14:paraId="355C30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bCs/>
          <w:noProof/>
        </w:rPr>
        <w:t>A.4.5.2.</w:t>
      </w:r>
      <w:r w:rsidRPr="00E65A76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1308</w:t>
      </w:r>
    </w:p>
    <w:p w14:paraId="2CC7B6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1308</w:t>
      </w:r>
    </w:p>
    <w:p w14:paraId="04A6C5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1312</w:t>
      </w:r>
    </w:p>
    <w:p w14:paraId="0D0332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bCs/>
          <w:noProof/>
        </w:rPr>
        <w:t>A.4.5.2.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1312</w:t>
      </w:r>
    </w:p>
    <w:p w14:paraId="4EAC44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1312</w:t>
      </w:r>
    </w:p>
    <w:p w14:paraId="41CCCE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1316</w:t>
      </w:r>
    </w:p>
    <w:p w14:paraId="691F87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</w:t>
      </w:r>
      <w:r w:rsidRPr="00E65A76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1316</w:t>
      </w:r>
    </w:p>
    <w:p w14:paraId="79A695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06C252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1323</w:t>
      </w:r>
    </w:p>
    <w:p w14:paraId="67EE58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1324</w:t>
      </w:r>
    </w:p>
    <w:p w14:paraId="3DCFFA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1324</w:t>
      </w:r>
    </w:p>
    <w:p w14:paraId="6ED242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1328</w:t>
      </w:r>
    </w:p>
    <w:p w14:paraId="134B4A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</w:t>
      </w:r>
      <w:r w:rsidRPr="00E65A76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1329</w:t>
      </w:r>
    </w:p>
    <w:p w14:paraId="4A80A5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1329</w:t>
      </w:r>
    </w:p>
    <w:p w14:paraId="4465D7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1332</w:t>
      </w:r>
    </w:p>
    <w:p w14:paraId="11FBF5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</w:t>
      </w:r>
      <w:r w:rsidRPr="00E65A76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1332</w:t>
      </w:r>
    </w:p>
    <w:p w14:paraId="09F392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1332</w:t>
      </w:r>
    </w:p>
    <w:p w14:paraId="6041DF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1336</w:t>
      </w:r>
    </w:p>
    <w:p w14:paraId="5A1718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1336</w:t>
      </w:r>
    </w:p>
    <w:p w14:paraId="4323BA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1336</w:t>
      </w:r>
    </w:p>
    <w:p w14:paraId="4CB1C7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1336</w:t>
      </w:r>
    </w:p>
    <w:p w14:paraId="5B4E7F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6D8E51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1340</w:t>
      </w:r>
    </w:p>
    <w:p w14:paraId="07D9BA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1340</w:t>
      </w:r>
    </w:p>
    <w:p w14:paraId="46DD24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1343</w:t>
      </w:r>
    </w:p>
    <w:p w14:paraId="2CD1CF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1344</w:t>
      </w:r>
    </w:p>
    <w:p w14:paraId="081E03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1344</w:t>
      </w:r>
    </w:p>
    <w:p w14:paraId="028A73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1347</w:t>
      </w:r>
    </w:p>
    <w:p w14:paraId="148255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bCs/>
          <w:noProof/>
        </w:rPr>
        <w:t>E-UTRAN - NR FR1 i</w:t>
      </w:r>
      <w:r w:rsidRPr="00E65A76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1347</w:t>
      </w:r>
    </w:p>
    <w:p w14:paraId="670E7F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Purpose and Environment</w:t>
      </w:r>
      <w:r>
        <w:rPr>
          <w:noProof/>
        </w:rPr>
        <w:tab/>
        <w:t>1347</w:t>
      </w:r>
    </w:p>
    <w:p w14:paraId="3244FC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Requirements</w:t>
      </w:r>
      <w:r>
        <w:rPr>
          <w:noProof/>
        </w:rPr>
        <w:tab/>
        <w:t>1352</w:t>
      </w:r>
    </w:p>
    <w:p w14:paraId="1B9756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1353</w:t>
      </w:r>
    </w:p>
    <w:p w14:paraId="17D0CA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1353</w:t>
      </w:r>
    </w:p>
    <w:p w14:paraId="3FF9EE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1361</w:t>
      </w:r>
    </w:p>
    <w:p w14:paraId="725011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1361</w:t>
      </w:r>
    </w:p>
    <w:p w14:paraId="04A926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1361</w:t>
      </w:r>
    </w:p>
    <w:p w14:paraId="683541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1367</w:t>
      </w:r>
    </w:p>
    <w:p w14:paraId="5E1614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1368</w:t>
      </w:r>
    </w:p>
    <w:p w14:paraId="1019F5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4EE2BB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1368</w:t>
      </w:r>
    </w:p>
    <w:p w14:paraId="6B324F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1368</w:t>
      </w:r>
    </w:p>
    <w:p w14:paraId="043167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1368</w:t>
      </w:r>
    </w:p>
    <w:p w14:paraId="7655E3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1369</w:t>
      </w:r>
    </w:p>
    <w:p w14:paraId="580EF5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1370</w:t>
      </w:r>
    </w:p>
    <w:p w14:paraId="50E34A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1370</w:t>
      </w:r>
    </w:p>
    <w:p w14:paraId="3AA372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1372</w:t>
      </w:r>
    </w:p>
    <w:p w14:paraId="2B790E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1373</w:t>
      </w:r>
    </w:p>
    <w:p w14:paraId="5E1EC2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1373</w:t>
      </w:r>
    </w:p>
    <w:p w14:paraId="5D0C24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1380</w:t>
      </w:r>
    </w:p>
    <w:p w14:paraId="35D46E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1381</w:t>
      </w:r>
    </w:p>
    <w:p w14:paraId="318F8A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1381</w:t>
      </w:r>
    </w:p>
    <w:p w14:paraId="6ABA47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1385</w:t>
      </w:r>
    </w:p>
    <w:p w14:paraId="074A60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1386</w:t>
      </w:r>
    </w:p>
    <w:p w14:paraId="4B62C4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1386</w:t>
      </w:r>
    </w:p>
    <w:p w14:paraId="272BF4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1386</w:t>
      </w:r>
    </w:p>
    <w:p w14:paraId="5C3C98E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1BC224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1387</w:t>
      </w:r>
    </w:p>
    <w:p w14:paraId="01EF68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587DC1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6B8840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1395</w:t>
      </w:r>
    </w:p>
    <w:p w14:paraId="651CC9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1395</w:t>
      </w:r>
    </w:p>
    <w:p w14:paraId="1C6272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1395</w:t>
      </w:r>
    </w:p>
    <w:p w14:paraId="07CD6E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6F135F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1402</w:t>
      </w:r>
    </w:p>
    <w:p w14:paraId="554AAC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1402</w:t>
      </w:r>
    </w:p>
    <w:p w14:paraId="2CDA6B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525169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1408</w:t>
      </w:r>
    </w:p>
    <w:p w14:paraId="183D48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1408</w:t>
      </w:r>
    </w:p>
    <w:p w14:paraId="021AFB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6027B7F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1414</w:t>
      </w:r>
    </w:p>
    <w:p w14:paraId="6EC9C7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1414</w:t>
      </w:r>
    </w:p>
    <w:p w14:paraId="4DE7A2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4A6376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1420</w:t>
      </w:r>
    </w:p>
    <w:p w14:paraId="64C71D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1420</w:t>
      </w:r>
    </w:p>
    <w:p w14:paraId="45D56F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1425</w:t>
      </w:r>
    </w:p>
    <w:p w14:paraId="281FF1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1426</w:t>
      </w:r>
    </w:p>
    <w:p w14:paraId="6C7EAE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1426</w:t>
      </w:r>
    </w:p>
    <w:p w14:paraId="52FD44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59350F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1433</w:t>
      </w:r>
    </w:p>
    <w:p w14:paraId="63A3B8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Purpose and </w:t>
      </w:r>
      <w:r w:rsidRPr="00E65A76">
        <w:rPr>
          <w:noProof/>
          <w:snapToGrid w:val="0"/>
          <w:lang w:eastAsia="zh-CN"/>
        </w:rPr>
        <w:t>Environment</w:t>
      </w:r>
      <w:r>
        <w:rPr>
          <w:noProof/>
        </w:rPr>
        <w:tab/>
        <w:t>1433</w:t>
      </w:r>
    </w:p>
    <w:p w14:paraId="1AF812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1438</w:t>
      </w:r>
    </w:p>
    <w:p w14:paraId="39EAFA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1439</w:t>
      </w:r>
    </w:p>
    <w:p w14:paraId="06A111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1439</w:t>
      </w:r>
    </w:p>
    <w:p w14:paraId="6C1ADF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1445</w:t>
      </w:r>
    </w:p>
    <w:p w14:paraId="5E0B79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1446</w:t>
      </w:r>
    </w:p>
    <w:p w14:paraId="794AB1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1446</w:t>
      </w:r>
    </w:p>
    <w:p w14:paraId="419444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1446</w:t>
      </w:r>
    </w:p>
    <w:p w14:paraId="700503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1451</w:t>
      </w:r>
    </w:p>
    <w:p w14:paraId="0B6F49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1457</w:t>
      </w:r>
    </w:p>
    <w:p w14:paraId="476879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1461</w:t>
      </w:r>
    </w:p>
    <w:p w14:paraId="0DF816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1461</w:t>
      </w:r>
    </w:p>
    <w:p w14:paraId="0172CB0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1461</w:t>
      </w:r>
    </w:p>
    <w:p w14:paraId="2BE307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1467</w:t>
      </w:r>
    </w:p>
    <w:p w14:paraId="3F9863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1467</w:t>
      </w:r>
    </w:p>
    <w:p w14:paraId="54259D2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1467</w:t>
      </w:r>
    </w:p>
    <w:p w14:paraId="4209E69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1474</w:t>
      </w:r>
    </w:p>
    <w:p w14:paraId="10DFDC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1474</w:t>
      </w:r>
    </w:p>
    <w:p w14:paraId="7709336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1474</w:t>
      </w:r>
    </w:p>
    <w:p w14:paraId="370643C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1484</w:t>
      </w:r>
    </w:p>
    <w:p w14:paraId="0663BE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1485</w:t>
      </w:r>
    </w:p>
    <w:p w14:paraId="3B887D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1485</w:t>
      </w:r>
    </w:p>
    <w:p w14:paraId="7E555F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1490</w:t>
      </w:r>
    </w:p>
    <w:p w14:paraId="2C3B75C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1490</w:t>
      </w:r>
    </w:p>
    <w:p w14:paraId="0022135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1496</w:t>
      </w:r>
    </w:p>
    <w:p w14:paraId="364D6F8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1496</w:t>
      </w:r>
    </w:p>
    <w:p w14:paraId="53BBCC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1496</w:t>
      </w:r>
    </w:p>
    <w:p w14:paraId="6694F5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1496</w:t>
      </w:r>
    </w:p>
    <w:p w14:paraId="7BAA55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50A638A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1502</w:t>
      </w:r>
    </w:p>
    <w:p w14:paraId="13D902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1502</w:t>
      </w:r>
    </w:p>
    <w:p w14:paraId="074248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1505</w:t>
      </w:r>
    </w:p>
    <w:p w14:paraId="14DA0E2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1506</w:t>
      </w:r>
    </w:p>
    <w:p w14:paraId="0C5E88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1506</w:t>
      </w:r>
    </w:p>
    <w:p w14:paraId="21B2D9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655459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 xml:space="preserve">Test </w:t>
      </w:r>
      <w:r w:rsidRPr="00E65A76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1510</w:t>
      </w:r>
    </w:p>
    <w:p w14:paraId="6FEBCD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443206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1510</w:t>
      </w:r>
    </w:p>
    <w:p w14:paraId="4E3A0D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1510</w:t>
      </w:r>
    </w:p>
    <w:p w14:paraId="24167D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0DE736B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1515</w:t>
      </w:r>
    </w:p>
    <w:p w14:paraId="7A2AE3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1515</w:t>
      </w:r>
    </w:p>
    <w:p w14:paraId="5A6650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1515</w:t>
      </w:r>
    </w:p>
    <w:p w14:paraId="2239CE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1515</w:t>
      </w:r>
    </w:p>
    <w:p w14:paraId="1EB52E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1519</w:t>
      </w:r>
    </w:p>
    <w:p w14:paraId="27D2DC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1519</w:t>
      </w:r>
    </w:p>
    <w:p w14:paraId="5F60FD2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1519</w:t>
      </w:r>
    </w:p>
    <w:p w14:paraId="26DC89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1519</w:t>
      </w:r>
    </w:p>
    <w:p w14:paraId="75A40A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1519</w:t>
      </w:r>
    </w:p>
    <w:p w14:paraId="31426C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1519</w:t>
      </w:r>
    </w:p>
    <w:p w14:paraId="5C4464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46CFB9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1523</w:t>
      </w:r>
    </w:p>
    <w:p w14:paraId="29FBC1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1523</w:t>
      </w:r>
    </w:p>
    <w:p w14:paraId="3A2AF8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1523</w:t>
      </w:r>
    </w:p>
    <w:p w14:paraId="1D8957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38ED89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1527</w:t>
      </w:r>
    </w:p>
    <w:p w14:paraId="0BC7D8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1527</w:t>
      </w:r>
    </w:p>
    <w:p w14:paraId="0CC62C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1527</w:t>
      </w:r>
    </w:p>
    <w:p w14:paraId="2999BA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1531</w:t>
      </w:r>
    </w:p>
    <w:p w14:paraId="098545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1531</w:t>
      </w:r>
    </w:p>
    <w:p w14:paraId="58CEA3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1531</w:t>
      </w:r>
    </w:p>
    <w:p w14:paraId="0A5927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1531</w:t>
      </w:r>
    </w:p>
    <w:p w14:paraId="193F4A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1535</w:t>
      </w:r>
    </w:p>
    <w:p w14:paraId="2C1DA4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1535</w:t>
      </w:r>
    </w:p>
    <w:p w14:paraId="082D4F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4D3FF0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28F7AC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409A58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1538</w:t>
      </w:r>
    </w:p>
    <w:p w14:paraId="7C488F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06BB08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1538</w:t>
      </w:r>
    </w:p>
    <w:p w14:paraId="504E71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1540</w:t>
      </w:r>
    </w:p>
    <w:p w14:paraId="6C7375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E65A76">
        <w:rPr>
          <w:noProof/>
          <w:snapToGrid w:val="0"/>
        </w:rPr>
        <w:t>for UE configured with highSpeedMeasFlag-r16</w:t>
      </w:r>
      <w:r>
        <w:rPr>
          <w:noProof/>
        </w:rPr>
        <w:tab/>
        <w:t>1541</w:t>
      </w:r>
    </w:p>
    <w:p w14:paraId="246D4C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101A3D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1541</w:t>
      </w:r>
    </w:p>
    <w:p w14:paraId="59A9D5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635EDD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E65A76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E65A76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1545</w:t>
      </w:r>
    </w:p>
    <w:p w14:paraId="497148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19FA87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3B2447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1551</w:t>
      </w:r>
    </w:p>
    <w:p w14:paraId="79DE50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1551</w:t>
      </w:r>
    </w:p>
    <w:p w14:paraId="60C8CE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1551</w:t>
      </w:r>
    </w:p>
    <w:p w14:paraId="12B4D7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3EAD63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1555</w:t>
      </w:r>
    </w:p>
    <w:p w14:paraId="1CD9A6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64E3DA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14446B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1FCDA5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1559</w:t>
      </w:r>
    </w:p>
    <w:p w14:paraId="2F4F3B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1559</w:t>
      </w:r>
    </w:p>
    <w:p w14:paraId="0DBA04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34571E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1564</w:t>
      </w:r>
    </w:p>
    <w:p w14:paraId="0D31D3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1564</w:t>
      </w:r>
    </w:p>
    <w:p w14:paraId="4B85EE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6C231C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19F7DC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54C32F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1569</w:t>
      </w:r>
    </w:p>
    <w:p w14:paraId="5EF6B7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1570</w:t>
      </w:r>
    </w:p>
    <w:p w14:paraId="39E4F3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1F54CC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1573</w:t>
      </w:r>
    </w:p>
    <w:p w14:paraId="132C593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fi-FI"/>
        </w:rPr>
        <w:t>Void</w:t>
      </w:r>
      <w:r>
        <w:rPr>
          <w:noProof/>
        </w:rPr>
        <w:tab/>
        <w:t>1573</w:t>
      </w:r>
    </w:p>
    <w:p w14:paraId="2768568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1573</w:t>
      </w:r>
    </w:p>
    <w:p w14:paraId="68CC12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1573</w:t>
      </w:r>
    </w:p>
    <w:p w14:paraId="77F228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201194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1574</w:t>
      </w:r>
    </w:p>
    <w:p w14:paraId="5D6C9C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1577</w:t>
      </w:r>
    </w:p>
    <w:p w14:paraId="2AADF4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1577</w:t>
      </w:r>
    </w:p>
    <w:p w14:paraId="6E88D4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12490B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1578</w:t>
      </w:r>
    </w:p>
    <w:p w14:paraId="175DFF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0C17A8E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1581</w:t>
      </w:r>
    </w:p>
    <w:p w14:paraId="02B86D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1581</w:t>
      </w:r>
    </w:p>
    <w:p w14:paraId="78452D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1582</w:t>
      </w:r>
    </w:p>
    <w:p w14:paraId="10E34F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7B7184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1585</w:t>
      </w:r>
    </w:p>
    <w:p w14:paraId="4CE802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7BA52D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0ACDBA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1588</w:t>
      </w:r>
    </w:p>
    <w:p w14:paraId="116812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SSB based L1-RSRP measurement when DRX is used for UE configured with </w:t>
      </w:r>
      <w:r w:rsidRPr="00E65A76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1588</w:t>
      </w:r>
    </w:p>
    <w:p w14:paraId="60AD54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749224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1589</w:t>
      </w:r>
    </w:p>
    <w:p w14:paraId="2594FC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1592</w:t>
      </w:r>
    </w:p>
    <w:p w14:paraId="5FAE42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1592</w:t>
      </w:r>
    </w:p>
    <w:p w14:paraId="3B4597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SRS-RSRP measurement with non-DRX</w:t>
      </w:r>
      <w:r>
        <w:rPr>
          <w:noProof/>
        </w:rPr>
        <w:tab/>
        <w:t>1592</w:t>
      </w:r>
    </w:p>
    <w:p w14:paraId="77BFB8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110BEE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1593</w:t>
      </w:r>
    </w:p>
    <w:p w14:paraId="11B846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1596</w:t>
      </w:r>
    </w:p>
    <w:p w14:paraId="656859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CLI-RSSI measurement with non-DRX</w:t>
      </w:r>
      <w:r>
        <w:rPr>
          <w:noProof/>
        </w:rPr>
        <w:tab/>
        <w:t>1596</w:t>
      </w:r>
    </w:p>
    <w:p w14:paraId="6F48FA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5DC612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1597</w:t>
      </w:r>
    </w:p>
    <w:p w14:paraId="12B2F7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76DFDF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1603</w:t>
      </w:r>
    </w:p>
    <w:p w14:paraId="059A8FB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1603</w:t>
      </w:r>
    </w:p>
    <w:p w14:paraId="15887F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1606</w:t>
      </w:r>
    </w:p>
    <w:p w14:paraId="309417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3C4915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1606</w:t>
      </w:r>
    </w:p>
    <w:p w14:paraId="5AD248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1609</w:t>
      </w:r>
    </w:p>
    <w:p w14:paraId="503038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A.4.6.7.</w:t>
      </w:r>
      <w:r w:rsidRPr="00E65A7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L1-SINR measurement </w:t>
      </w:r>
      <w:r w:rsidRPr="00E65A76">
        <w:rPr>
          <w:noProof/>
          <w:snapToGrid w:val="0"/>
          <w:lang w:eastAsia="zh-CN"/>
        </w:rPr>
        <w:t xml:space="preserve">with </w:t>
      </w:r>
      <w:r w:rsidRPr="00E65A76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1609</w:t>
      </w:r>
    </w:p>
    <w:p w14:paraId="64FE64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0E5552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1609</w:t>
      </w:r>
    </w:p>
    <w:p w14:paraId="7A3CC9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1611</w:t>
      </w:r>
    </w:p>
    <w:p w14:paraId="08F7FF5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1612</w:t>
      </w:r>
    </w:p>
    <w:p w14:paraId="2D0C37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1612</w:t>
      </w:r>
    </w:p>
    <w:p w14:paraId="48C2A3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6DF7EF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1616</w:t>
      </w:r>
    </w:p>
    <w:p w14:paraId="5BB32B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1616</w:t>
      </w:r>
    </w:p>
    <w:p w14:paraId="039B6A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1616</w:t>
      </w:r>
    </w:p>
    <w:p w14:paraId="7C6340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1616</w:t>
      </w:r>
    </w:p>
    <w:p w14:paraId="06BE8A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1620</w:t>
      </w:r>
    </w:p>
    <w:p w14:paraId="56D8334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1621</w:t>
      </w:r>
    </w:p>
    <w:p w14:paraId="3F34E6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1621</w:t>
      </w:r>
    </w:p>
    <w:p w14:paraId="6B7766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1621</w:t>
      </w:r>
    </w:p>
    <w:p w14:paraId="5EB212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7081D5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1621</w:t>
      </w:r>
    </w:p>
    <w:p w14:paraId="3FF5CF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542580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1625</w:t>
      </w:r>
    </w:p>
    <w:p w14:paraId="3DAD0D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1625</w:t>
      </w:r>
    </w:p>
    <w:p w14:paraId="32EF48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1626</w:t>
      </w:r>
    </w:p>
    <w:p w14:paraId="20BE21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1630</w:t>
      </w:r>
    </w:p>
    <w:p w14:paraId="39138B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1630</w:t>
      </w:r>
    </w:p>
    <w:p w14:paraId="3DD1667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1630</w:t>
      </w:r>
    </w:p>
    <w:p w14:paraId="255401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1630</w:t>
      </w:r>
    </w:p>
    <w:p w14:paraId="22CE30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1630</w:t>
      </w:r>
    </w:p>
    <w:p w14:paraId="5B325F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Parameters</w:t>
      </w:r>
      <w:r>
        <w:rPr>
          <w:noProof/>
        </w:rPr>
        <w:tab/>
        <w:t>1631</w:t>
      </w:r>
    </w:p>
    <w:p w14:paraId="368921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45DC03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1635</w:t>
      </w:r>
    </w:p>
    <w:p w14:paraId="24724E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A.4.7.2.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1635</w:t>
      </w:r>
    </w:p>
    <w:p w14:paraId="50441C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1635</w:t>
      </w:r>
    </w:p>
    <w:p w14:paraId="600830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3530F29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1640</w:t>
      </w:r>
    </w:p>
    <w:p w14:paraId="31D6E8F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1640</w:t>
      </w:r>
    </w:p>
    <w:p w14:paraId="1CB507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67FB1D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1640</w:t>
      </w:r>
    </w:p>
    <w:p w14:paraId="279A04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5AA42B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1643</w:t>
      </w:r>
    </w:p>
    <w:p w14:paraId="673167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A.4.7.3.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1643</w:t>
      </w:r>
    </w:p>
    <w:p w14:paraId="6D533E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1643</w:t>
      </w:r>
    </w:p>
    <w:p w14:paraId="2D9625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743B443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1648</w:t>
      </w:r>
    </w:p>
    <w:p w14:paraId="20B55A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1648</w:t>
      </w:r>
    </w:p>
    <w:p w14:paraId="685FF2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1648</w:t>
      </w:r>
    </w:p>
    <w:p w14:paraId="43EA98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1649</w:t>
      </w:r>
    </w:p>
    <w:p w14:paraId="19E818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7812D9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1652</w:t>
      </w:r>
    </w:p>
    <w:p w14:paraId="061EBF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649976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1653</w:t>
      </w:r>
    </w:p>
    <w:p w14:paraId="6E535E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0F4A92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>SFTD accuracy</w:t>
      </w:r>
      <w:r>
        <w:rPr>
          <w:noProof/>
        </w:rPr>
        <w:tab/>
        <w:t>1656</w:t>
      </w:r>
    </w:p>
    <w:p w14:paraId="3AD970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1656</w:t>
      </w:r>
    </w:p>
    <w:p w14:paraId="42B045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F76C8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1656</w:t>
      </w:r>
    </w:p>
    <w:p w14:paraId="0B05DD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7B0D39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456D64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1661</w:t>
      </w:r>
    </w:p>
    <w:p w14:paraId="10BCFA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1661</w:t>
      </w:r>
    </w:p>
    <w:p w14:paraId="3CF120A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1661</w:t>
      </w:r>
    </w:p>
    <w:p w14:paraId="097F09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1661</w:t>
      </w:r>
    </w:p>
    <w:p w14:paraId="69AC9F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1662</w:t>
      </w:r>
    </w:p>
    <w:p w14:paraId="1E7808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1667</w:t>
      </w:r>
    </w:p>
    <w:p w14:paraId="7DE7E2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1667</w:t>
      </w:r>
    </w:p>
    <w:p w14:paraId="43D671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14CFB7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1668</w:t>
      </w:r>
    </w:p>
    <w:p w14:paraId="7FCCB0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1671</w:t>
      </w:r>
    </w:p>
    <w:p w14:paraId="6A8C14E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1671</w:t>
      </w:r>
    </w:p>
    <w:p w14:paraId="1B0BDF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1675</w:t>
      </w:r>
    </w:p>
    <w:p w14:paraId="3190DB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1D39B8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1675</w:t>
      </w:r>
    </w:p>
    <w:p w14:paraId="4A5D0C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6EB04B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1679</w:t>
      </w:r>
    </w:p>
    <w:p w14:paraId="7C547B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500358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1679</w:t>
      </w:r>
    </w:p>
    <w:p w14:paraId="2B57DE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6501796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1682</w:t>
      </w:r>
    </w:p>
    <w:p w14:paraId="049C18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1682</w:t>
      </w:r>
    </w:p>
    <w:p w14:paraId="737402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448825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1683</w:t>
      </w:r>
    </w:p>
    <w:p w14:paraId="361932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7FB86F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1688</w:t>
      </w:r>
    </w:p>
    <w:p w14:paraId="618E1A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23AE4F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1688</w:t>
      </w:r>
    </w:p>
    <w:p w14:paraId="71336B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5CB69E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1693</w:t>
      </w:r>
    </w:p>
    <w:p w14:paraId="64F6AE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1693</w:t>
      </w:r>
    </w:p>
    <w:p w14:paraId="669465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1693</w:t>
      </w:r>
    </w:p>
    <w:p w14:paraId="66198F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1693</w:t>
      </w:r>
    </w:p>
    <w:p w14:paraId="7D9A4D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23A164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1698</w:t>
      </w:r>
    </w:p>
    <w:p w14:paraId="01A96B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A.4.7.9.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1698</w:t>
      </w:r>
    </w:p>
    <w:p w14:paraId="5B828F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1698</w:t>
      </w:r>
    </w:p>
    <w:p w14:paraId="3AD8F9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30E9815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1703</w:t>
      </w:r>
    </w:p>
    <w:p w14:paraId="0913C3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1703</w:t>
      </w:r>
    </w:p>
    <w:p w14:paraId="564081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1703</w:t>
      </w:r>
    </w:p>
    <w:p w14:paraId="03BFC5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1704</w:t>
      </w:r>
    </w:p>
    <w:p w14:paraId="6F17E6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1708</w:t>
      </w:r>
    </w:p>
    <w:p w14:paraId="02E4C7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1709</w:t>
      </w:r>
    </w:p>
    <w:p w14:paraId="1DD58D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A.4.7.10.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1709</w:t>
      </w:r>
    </w:p>
    <w:p w14:paraId="24AA39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1709</w:t>
      </w:r>
    </w:p>
    <w:p w14:paraId="3174ED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1713</w:t>
      </w:r>
    </w:p>
    <w:p w14:paraId="6DCC42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1714</w:t>
      </w:r>
    </w:p>
    <w:p w14:paraId="5011B844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1714</w:t>
      </w:r>
    </w:p>
    <w:p w14:paraId="52D6DF3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1714</w:t>
      </w:r>
    </w:p>
    <w:p w14:paraId="183F45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1714</w:t>
      </w:r>
    </w:p>
    <w:p w14:paraId="4E67D7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00CF77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32242A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</w:t>
      </w:r>
      <w:r w:rsidRPr="00E65A76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1719</w:t>
      </w:r>
    </w:p>
    <w:p w14:paraId="309043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en-GB"/>
        </w:rPr>
        <w:t>E-UTRAN</w:t>
      </w:r>
      <w:r w:rsidRPr="00E65A76">
        <w:rPr>
          <w:rFonts w:eastAsiaTheme="minorEastAsia"/>
          <w:noProof/>
          <w:lang w:val="en-US" w:eastAsia="zh-CN"/>
        </w:rPr>
        <w:t xml:space="preserve"> PSCell</w:t>
      </w:r>
      <w:r w:rsidRPr="00E65A76">
        <w:rPr>
          <w:noProof/>
          <w:lang w:val="en-US" w:eastAsia="en-GB"/>
        </w:rPr>
        <w:t xml:space="preserve"> – NR </w:t>
      </w:r>
      <w:r w:rsidRPr="00E65A76">
        <w:rPr>
          <w:rFonts w:eastAsiaTheme="minorEastAsia"/>
          <w:noProof/>
          <w:lang w:val="en-US" w:eastAsia="zh-CN"/>
        </w:rPr>
        <w:t>P</w:t>
      </w:r>
      <w:r w:rsidRPr="00E65A76">
        <w:rPr>
          <w:noProof/>
          <w:lang w:val="en-US" w:eastAsia="en-GB"/>
        </w:rPr>
        <w:t xml:space="preserve">Cell </w:t>
      </w:r>
      <w:r w:rsidRPr="00E65A76">
        <w:rPr>
          <w:rFonts w:eastAsiaTheme="minorEastAsia"/>
          <w:noProof/>
          <w:lang w:val="en-US" w:eastAsia="zh-CN"/>
        </w:rPr>
        <w:t xml:space="preserve">FR1 </w:t>
      </w:r>
      <w:r w:rsidRPr="00E65A76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E65A76">
        <w:rPr>
          <w:noProof/>
          <w:lang w:val="en-US" w:eastAsia="en-GB"/>
        </w:rPr>
        <w:t xml:space="preserve">DL active BWP switch in non-DRX in synchronous </w:t>
      </w:r>
      <w:r w:rsidRPr="00E65A76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1719</w:t>
      </w:r>
    </w:p>
    <w:p w14:paraId="29861C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E65A76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E65A76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1719</w:t>
      </w:r>
    </w:p>
    <w:p w14:paraId="19012B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lang w:eastAsia="en-GB"/>
        </w:rPr>
        <w:t>A.4A.1.2.</w:t>
      </w:r>
      <w:r w:rsidRPr="00E65A76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1723</w:t>
      </w:r>
    </w:p>
    <w:p w14:paraId="5CE884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1724</w:t>
      </w:r>
    </w:p>
    <w:p w14:paraId="5F416C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6BF5FD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5711E6A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1729</w:t>
      </w:r>
    </w:p>
    <w:p w14:paraId="64CBA5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73A2E9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1729</w:t>
      </w:r>
    </w:p>
    <w:p w14:paraId="4BEB88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1734</w:t>
      </w:r>
    </w:p>
    <w:p w14:paraId="25EA5E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1734</w:t>
      </w:r>
    </w:p>
    <w:p w14:paraId="2B3867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1734</w:t>
      </w:r>
    </w:p>
    <w:p w14:paraId="2DE7CE9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1735</w:t>
      </w:r>
    </w:p>
    <w:p w14:paraId="30EDC4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2CA2260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1735</w:t>
      </w:r>
    </w:p>
    <w:p w14:paraId="63990B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</w:t>
      </w:r>
      <w:r>
        <w:rPr>
          <w:noProof/>
        </w:rPr>
        <w:tab/>
        <w:t>1735</w:t>
      </w:r>
    </w:p>
    <w:p w14:paraId="015229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Environment</w:t>
      </w:r>
      <w:r>
        <w:rPr>
          <w:noProof/>
        </w:rPr>
        <w:tab/>
        <w:t>1735</w:t>
      </w:r>
    </w:p>
    <w:p w14:paraId="4801F4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1739</w:t>
      </w:r>
    </w:p>
    <w:p w14:paraId="0E1137E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1740</w:t>
      </w:r>
    </w:p>
    <w:p w14:paraId="4599445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23DFD81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1740</w:t>
      </w:r>
    </w:p>
    <w:p w14:paraId="5D72727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1740</w:t>
      </w:r>
    </w:p>
    <w:p w14:paraId="0A9E970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1740</w:t>
      </w:r>
    </w:p>
    <w:p w14:paraId="01149FD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1740</w:t>
      </w:r>
    </w:p>
    <w:p w14:paraId="0F43D8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1740</w:t>
      </w:r>
    </w:p>
    <w:p w14:paraId="38CA6D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1740</w:t>
      </w:r>
    </w:p>
    <w:p w14:paraId="48E343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1740</w:t>
      </w:r>
    </w:p>
    <w:p w14:paraId="5194F4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1743</w:t>
      </w:r>
    </w:p>
    <w:p w14:paraId="5A74EC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1749</w:t>
      </w:r>
    </w:p>
    <w:p w14:paraId="52B227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1752</w:t>
      </w:r>
    </w:p>
    <w:p w14:paraId="17ADA5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1756</w:t>
      </w:r>
    </w:p>
    <w:p w14:paraId="7BC3A0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1756</w:t>
      </w:r>
    </w:p>
    <w:p w14:paraId="1AE132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1756</w:t>
      </w:r>
    </w:p>
    <w:p w14:paraId="4C66AEF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1A5371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0E3FD7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422DA5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void</w:t>
      </w:r>
      <w:r>
        <w:rPr>
          <w:noProof/>
        </w:rPr>
        <w:tab/>
        <w:t>1762</w:t>
      </w:r>
    </w:p>
    <w:p w14:paraId="6C227C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1762</w:t>
      </w:r>
    </w:p>
    <w:p w14:paraId="020885B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1762</w:t>
      </w:r>
    </w:p>
    <w:p w14:paraId="1BFED09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1762</w:t>
      </w:r>
    </w:p>
    <w:p w14:paraId="199413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1762</w:t>
      </w:r>
    </w:p>
    <w:p w14:paraId="60C301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1762</w:t>
      </w:r>
    </w:p>
    <w:p w14:paraId="342613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1765</w:t>
      </w:r>
    </w:p>
    <w:p w14:paraId="33C390F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1766</w:t>
      </w:r>
    </w:p>
    <w:p w14:paraId="709E1EB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1766</w:t>
      </w:r>
    </w:p>
    <w:p w14:paraId="7D0C2B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1766</w:t>
      </w:r>
    </w:p>
    <w:p w14:paraId="56EF32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1766</w:t>
      </w:r>
    </w:p>
    <w:p w14:paraId="31775C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1766</w:t>
      </w:r>
    </w:p>
    <w:p w14:paraId="4B1262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1770</w:t>
      </w:r>
    </w:p>
    <w:p w14:paraId="1B4DCFF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1770</w:t>
      </w:r>
    </w:p>
    <w:p w14:paraId="1330DC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1770</w:t>
      </w:r>
    </w:p>
    <w:p w14:paraId="549182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1770</w:t>
      </w:r>
    </w:p>
    <w:p w14:paraId="6D4081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5EB756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3A9114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1775</w:t>
      </w:r>
    </w:p>
    <w:p w14:paraId="6ACB94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1EFD15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6E2697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1779</w:t>
      </w:r>
    </w:p>
    <w:p w14:paraId="59802E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258754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1783</w:t>
      </w:r>
    </w:p>
    <w:p w14:paraId="53BDEA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1783</w:t>
      </w:r>
    </w:p>
    <w:p w14:paraId="37DC1C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1783</w:t>
      </w:r>
    </w:p>
    <w:p w14:paraId="122E2A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1787</w:t>
      </w:r>
    </w:p>
    <w:p w14:paraId="10324D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1787</w:t>
      </w:r>
    </w:p>
    <w:p w14:paraId="74C760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1791</w:t>
      </w:r>
    </w:p>
    <w:p w14:paraId="1FDBA3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1795</w:t>
      </w:r>
    </w:p>
    <w:p w14:paraId="481D30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1800</w:t>
      </w:r>
    </w:p>
    <w:p w14:paraId="22CD5E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3BB3EF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1805</w:t>
      </w:r>
    </w:p>
    <w:p w14:paraId="01025B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528FE9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1807</w:t>
      </w:r>
    </w:p>
    <w:p w14:paraId="760479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1807</w:t>
      </w:r>
    </w:p>
    <w:p w14:paraId="24C363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1807</w:t>
      </w:r>
    </w:p>
    <w:p w14:paraId="76D203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71E155A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1810</w:t>
      </w:r>
    </w:p>
    <w:p w14:paraId="6C9EF9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1810</w:t>
      </w:r>
    </w:p>
    <w:p w14:paraId="29CEC3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1810</w:t>
      </w:r>
    </w:p>
    <w:p w14:paraId="7C301A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1813</w:t>
      </w:r>
    </w:p>
    <w:p w14:paraId="5C63BF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1813</w:t>
      </w:r>
    </w:p>
    <w:p w14:paraId="79A768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1813</w:t>
      </w:r>
    </w:p>
    <w:p w14:paraId="265223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1816</w:t>
      </w:r>
    </w:p>
    <w:p w14:paraId="382EDF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</w:t>
      </w:r>
      <w:r w:rsidRPr="00E65A76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1816</w:t>
      </w:r>
    </w:p>
    <w:p w14:paraId="793EA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E65A76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1816</w:t>
      </w:r>
    </w:p>
    <w:p w14:paraId="744F92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A.5.5.2.</w:t>
      </w:r>
      <w:r w:rsidRPr="00E65A76">
        <w:rPr>
          <w:rFonts w:cs="Arial"/>
          <w:bCs/>
          <w:noProof/>
        </w:rPr>
        <w:t>3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1820</w:t>
      </w:r>
    </w:p>
    <w:p w14:paraId="2BC683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</w:t>
      </w:r>
      <w:r w:rsidRPr="00E65A76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1820</w:t>
      </w:r>
    </w:p>
    <w:p w14:paraId="79BDD0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E65A76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01E1E0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A.5.5.2.</w:t>
      </w:r>
      <w:r w:rsidRPr="00E65A76">
        <w:rPr>
          <w:rFonts w:cs="Arial"/>
          <w:bCs/>
          <w:noProof/>
        </w:rPr>
        <w:t>4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1823</w:t>
      </w:r>
    </w:p>
    <w:p w14:paraId="5166C2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</w:t>
      </w:r>
      <w:r w:rsidRPr="00E65A76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1824</w:t>
      </w:r>
    </w:p>
    <w:p w14:paraId="6E3956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E65A76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1824</w:t>
      </w:r>
    </w:p>
    <w:p w14:paraId="28C4AC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A.5.5.2.</w:t>
      </w:r>
      <w:r w:rsidRPr="00E65A76">
        <w:rPr>
          <w:rFonts w:cs="Arial"/>
          <w:bCs/>
          <w:noProof/>
        </w:rPr>
        <w:t>5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1C15C2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</w:t>
      </w:r>
      <w:r w:rsidRPr="00E65A76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1827</w:t>
      </w:r>
    </w:p>
    <w:p w14:paraId="09E304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E65A76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1827</w:t>
      </w:r>
    </w:p>
    <w:p w14:paraId="6532F0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A.5.5.2.</w:t>
      </w:r>
      <w:r w:rsidRPr="00E65A76">
        <w:rPr>
          <w:rFonts w:cs="Arial"/>
          <w:bCs/>
          <w:noProof/>
        </w:rPr>
        <w:t>6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6E486A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1830</w:t>
      </w:r>
    </w:p>
    <w:p w14:paraId="6B3427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1830</w:t>
      </w:r>
    </w:p>
    <w:p w14:paraId="4AD3E5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3E22B7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A.5.5.2.8 </w:t>
      </w:r>
      <w:r w:rsidRPr="00E65A76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1834</w:t>
      </w:r>
    </w:p>
    <w:p w14:paraId="54D5F4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1834</w:t>
      </w:r>
    </w:p>
    <w:p w14:paraId="2F1A26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1836</w:t>
      </w:r>
    </w:p>
    <w:p w14:paraId="1934F6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1836</w:t>
      </w:r>
    </w:p>
    <w:p w14:paraId="1FD826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1836</w:t>
      </w:r>
    </w:p>
    <w:p w14:paraId="4236E1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1836</w:t>
      </w:r>
    </w:p>
    <w:p w14:paraId="4E62F2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1838</w:t>
      </w:r>
    </w:p>
    <w:p w14:paraId="44EEAA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1838</w:t>
      </w:r>
    </w:p>
    <w:p w14:paraId="130685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1838</w:t>
      </w:r>
    </w:p>
    <w:p w14:paraId="7C3CBC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1842</w:t>
      </w:r>
    </w:p>
    <w:p w14:paraId="4122A4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6913D2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38728F3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1842</w:t>
      </w:r>
    </w:p>
    <w:p w14:paraId="1DEE0C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1842</w:t>
      </w:r>
    </w:p>
    <w:p w14:paraId="5059AF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1845</w:t>
      </w:r>
    </w:p>
    <w:p w14:paraId="1BB256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1846</w:t>
      </w:r>
    </w:p>
    <w:p w14:paraId="239CFA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1846</w:t>
      </w:r>
    </w:p>
    <w:p w14:paraId="583F4A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0F0733F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  <w:lang w:eastAsia="zh-TW"/>
        </w:rPr>
        <w:t xml:space="preserve">Direct </w:t>
      </w:r>
      <w:r w:rsidRPr="00E65A76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1851</w:t>
      </w:r>
    </w:p>
    <w:p w14:paraId="2260C9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</w:rPr>
        <w:t>Test Purpose and Environment</w:t>
      </w:r>
      <w:r>
        <w:rPr>
          <w:noProof/>
        </w:rPr>
        <w:tab/>
        <w:t>1851</w:t>
      </w:r>
    </w:p>
    <w:p w14:paraId="761DD2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1854</w:t>
      </w:r>
    </w:p>
    <w:p w14:paraId="711E13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1854</w:t>
      </w:r>
    </w:p>
    <w:p w14:paraId="29EBBE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1854</w:t>
      </w:r>
    </w:p>
    <w:p w14:paraId="540392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280591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1859</w:t>
      </w:r>
    </w:p>
    <w:p w14:paraId="78AF74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1859</w:t>
      </w:r>
    </w:p>
    <w:p w14:paraId="7E2364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1862</w:t>
      </w:r>
    </w:p>
    <w:p w14:paraId="2EC52D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1863</w:t>
      </w:r>
    </w:p>
    <w:p w14:paraId="5D5CC3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1863</w:t>
      </w:r>
    </w:p>
    <w:p w14:paraId="4AB1BA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1866</w:t>
      </w:r>
    </w:p>
    <w:p w14:paraId="1F5E08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1867</w:t>
      </w:r>
    </w:p>
    <w:p w14:paraId="7571F7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1867</w:t>
      </w:r>
    </w:p>
    <w:p w14:paraId="3040F3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1870</w:t>
      </w:r>
    </w:p>
    <w:p w14:paraId="46BDC2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1871</w:t>
      </w:r>
    </w:p>
    <w:p w14:paraId="78CCB8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1871</w:t>
      </w:r>
    </w:p>
    <w:p w14:paraId="60C6BB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1874</w:t>
      </w:r>
    </w:p>
    <w:p w14:paraId="432688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1875</w:t>
      </w:r>
    </w:p>
    <w:p w14:paraId="386049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1875</w:t>
      </w:r>
    </w:p>
    <w:p w14:paraId="60F3D6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1875</w:t>
      </w:r>
    </w:p>
    <w:p w14:paraId="057DE8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4A420D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630E9A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1880</w:t>
      </w:r>
    </w:p>
    <w:p w14:paraId="425BA6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511B2C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1A764BF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1885</w:t>
      </w:r>
    </w:p>
    <w:p w14:paraId="474DEB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1342DA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06B82A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1890</w:t>
      </w:r>
    </w:p>
    <w:p w14:paraId="623299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4A36CC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3452D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1895</w:t>
      </w:r>
    </w:p>
    <w:p w14:paraId="7FE4DC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09E5E0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52DDBC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1900</w:t>
      </w:r>
    </w:p>
    <w:p w14:paraId="1FA5F2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3C5690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5FF3FA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1905</w:t>
      </w:r>
    </w:p>
    <w:p w14:paraId="2DD8A1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6AC2D0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1909</w:t>
      </w:r>
    </w:p>
    <w:p w14:paraId="4EB9C8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1910</w:t>
      </w:r>
    </w:p>
    <w:p w14:paraId="484EF6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184DB8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78AEF6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E65A76">
        <w:rPr>
          <w:noProof/>
          <w:lang w:val="en-US"/>
        </w:rPr>
        <w:t>mode for UE fulfilling relaxed measurement criterion</w:t>
      </w:r>
      <w:r>
        <w:rPr>
          <w:noProof/>
        </w:rPr>
        <w:tab/>
        <w:t>1915</w:t>
      </w:r>
    </w:p>
    <w:p w14:paraId="6B31C7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1915</w:t>
      </w:r>
    </w:p>
    <w:p w14:paraId="6FC0B5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  <w:lang w:eastAsia="zh-CN"/>
        </w:rPr>
        <w:t>A.5.5.5.9.</w:t>
      </w:r>
      <w:r w:rsidRPr="00E65A7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1919</w:t>
      </w:r>
    </w:p>
    <w:p w14:paraId="4EF81F6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1919</w:t>
      </w:r>
    </w:p>
    <w:p w14:paraId="1FDA1A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1919</w:t>
      </w:r>
    </w:p>
    <w:p w14:paraId="0D3C1B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1919</w:t>
      </w:r>
    </w:p>
    <w:p w14:paraId="56084EF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1919</w:t>
      </w:r>
    </w:p>
    <w:p w14:paraId="17C9CA2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rFonts w:eastAsia="MS Mincho"/>
          <w:bCs/>
          <w:noProof/>
        </w:rPr>
        <w:t>5.5.6.1.1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335CCF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1923</w:t>
      </w:r>
    </w:p>
    <w:p w14:paraId="0A97D8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1928</w:t>
      </w:r>
    </w:p>
    <w:p w14:paraId="7E5380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1928</w:t>
      </w:r>
    </w:p>
    <w:p w14:paraId="646876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A.5.5.6.3 </w:t>
      </w:r>
      <w:r w:rsidRPr="00E65A76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1932</w:t>
      </w:r>
    </w:p>
    <w:p w14:paraId="169F31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1932</w:t>
      </w:r>
    </w:p>
    <w:p w14:paraId="744698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1936</w:t>
      </w:r>
    </w:p>
    <w:p w14:paraId="53490F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1936</w:t>
      </w:r>
    </w:p>
    <w:p w14:paraId="34E765C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1936</w:t>
      </w:r>
    </w:p>
    <w:p w14:paraId="2C3841E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1940</w:t>
      </w:r>
    </w:p>
    <w:p w14:paraId="054641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1940</w:t>
      </w:r>
    </w:p>
    <w:p w14:paraId="735DA04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1940</w:t>
      </w:r>
    </w:p>
    <w:p w14:paraId="69D9E3A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1947</w:t>
      </w:r>
    </w:p>
    <w:p w14:paraId="66FFA2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1947</w:t>
      </w:r>
    </w:p>
    <w:p w14:paraId="780D26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1947</w:t>
      </w:r>
    </w:p>
    <w:p w14:paraId="2B83B2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1950</w:t>
      </w:r>
    </w:p>
    <w:p w14:paraId="765F6C6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1950</w:t>
      </w:r>
    </w:p>
    <w:p w14:paraId="45CDE5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1950</w:t>
      </w:r>
    </w:p>
    <w:p w14:paraId="06E7BA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1953</w:t>
      </w:r>
    </w:p>
    <w:p w14:paraId="02F05E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1954</w:t>
      </w:r>
    </w:p>
    <w:p w14:paraId="5A6BF9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1954</w:t>
      </w:r>
    </w:p>
    <w:p w14:paraId="7B42D1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active TCI state switch for a known TCI state</w:t>
      </w:r>
      <w:r>
        <w:rPr>
          <w:noProof/>
        </w:rPr>
        <w:tab/>
        <w:t>1954</w:t>
      </w:r>
    </w:p>
    <w:p w14:paraId="4D7C196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1954</w:t>
      </w:r>
    </w:p>
    <w:p w14:paraId="2CE7A07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A.5.5.8</w:t>
      </w:r>
      <w:r w:rsidRPr="00E65A76">
        <w:rPr>
          <w:rFonts w:eastAsia="MS Mincho"/>
          <w:bCs/>
          <w:noProof/>
        </w:rPr>
        <w:t>.1.1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1958</w:t>
      </w:r>
    </w:p>
    <w:p w14:paraId="4D04E9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1958</w:t>
      </w:r>
    </w:p>
    <w:p w14:paraId="5077F0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active TCI state switch for a known TCI state</w:t>
      </w:r>
      <w:r>
        <w:rPr>
          <w:noProof/>
        </w:rPr>
        <w:tab/>
        <w:t>1958</w:t>
      </w:r>
    </w:p>
    <w:p w14:paraId="2440962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1958</w:t>
      </w:r>
    </w:p>
    <w:p w14:paraId="5CCC82C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A.5.5.8.2</w:t>
      </w:r>
      <w:r w:rsidRPr="00E65A76">
        <w:rPr>
          <w:rFonts w:eastAsia="MS Mincho"/>
          <w:bCs/>
          <w:noProof/>
        </w:rPr>
        <w:t>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2CC1B9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1962</w:t>
      </w:r>
    </w:p>
    <w:p w14:paraId="1EF2653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1962</w:t>
      </w:r>
    </w:p>
    <w:p w14:paraId="542266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1962</w:t>
      </w:r>
    </w:p>
    <w:p w14:paraId="46D0413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1962</w:t>
      </w:r>
    </w:p>
    <w:p w14:paraId="3E629F2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A.5.5.9</w:t>
      </w:r>
      <w:r w:rsidRPr="00E65A76">
        <w:rPr>
          <w:rFonts w:eastAsia="MS Mincho"/>
          <w:bCs/>
          <w:noProof/>
        </w:rPr>
        <w:t>.1.1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1965</w:t>
      </w:r>
    </w:p>
    <w:p w14:paraId="6880F3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1965</w:t>
      </w:r>
    </w:p>
    <w:p w14:paraId="360405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1965</w:t>
      </w:r>
    </w:p>
    <w:p w14:paraId="534E491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1965</w:t>
      </w:r>
    </w:p>
    <w:p w14:paraId="7D574A8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A.5.5.9.2</w:t>
      </w:r>
      <w:r w:rsidRPr="00E65A76">
        <w:rPr>
          <w:rFonts w:eastAsia="MS Mincho"/>
          <w:bCs/>
          <w:noProof/>
        </w:rPr>
        <w:t>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18D20B7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1968</w:t>
      </w:r>
    </w:p>
    <w:p w14:paraId="4D0E64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1968</w:t>
      </w:r>
    </w:p>
    <w:p w14:paraId="3C2679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1968</w:t>
      </w:r>
    </w:p>
    <w:p w14:paraId="2B18AA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1971</w:t>
      </w:r>
    </w:p>
    <w:p w14:paraId="6C5DCA0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1972</w:t>
      </w:r>
    </w:p>
    <w:p w14:paraId="651C27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MAC-CE based active </w:t>
      </w:r>
      <w:r w:rsidRPr="00E65A76">
        <w:rPr>
          <w:rFonts w:eastAsia="SimSun"/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1972</w:t>
      </w:r>
    </w:p>
    <w:p w14:paraId="0426A1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PSCell FR2 active </w:t>
      </w:r>
      <w:r w:rsidRPr="00E65A76">
        <w:rPr>
          <w:rFonts w:eastAsia="SimSun" w:cs="Arial"/>
          <w:noProof/>
          <w:lang w:val="en-US" w:eastAsia="zh-CN"/>
        </w:rPr>
        <w:t xml:space="preserve">joint </w:t>
      </w:r>
      <w:r w:rsidRPr="00E65A76">
        <w:rPr>
          <w:rFonts w:cs="Arial"/>
          <w:noProof/>
        </w:rPr>
        <w:t>TCI state switch for a known TCI state</w:t>
      </w:r>
      <w:r>
        <w:rPr>
          <w:noProof/>
        </w:rPr>
        <w:tab/>
        <w:t>1972</w:t>
      </w:r>
    </w:p>
    <w:p w14:paraId="59216F9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1972</w:t>
      </w:r>
    </w:p>
    <w:p w14:paraId="72C2669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</w:rPr>
        <w:t>A.5.5.11.1.1.</w:t>
      </w:r>
      <w:r w:rsidRPr="00E65A76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</w:rPr>
        <w:t xml:space="preserve">Test </w:t>
      </w:r>
      <w:r w:rsidRPr="00E65A76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1972</w:t>
      </w:r>
    </w:p>
    <w:p w14:paraId="26E6A94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PMingLiU"/>
          <w:noProof/>
        </w:rPr>
        <w:t>A.5.5.11.1.1.</w:t>
      </w:r>
      <w:r w:rsidRPr="00E65A76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</w:rPr>
        <w:t xml:space="preserve">Test </w:t>
      </w:r>
      <w:r w:rsidRPr="00E65A76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1975</w:t>
      </w:r>
    </w:p>
    <w:p w14:paraId="79F94E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1975</w:t>
      </w:r>
    </w:p>
    <w:p w14:paraId="6C3AF8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1975</w:t>
      </w:r>
    </w:p>
    <w:p w14:paraId="2D68133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1975</w:t>
      </w:r>
    </w:p>
    <w:p w14:paraId="0CB5DBC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parameters</w:t>
      </w:r>
      <w:r>
        <w:rPr>
          <w:noProof/>
        </w:rPr>
        <w:tab/>
        <w:t>1976</w:t>
      </w:r>
    </w:p>
    <w:p w14:paraId="37BC4C7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4DCF14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1978</w:t>
      </w:r>
    </w:p>
    <w:p w14:paraId="1C62A6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E-UTRAN – NR </w:t>
      </w:r>
      <w:r w:rsidRPr="00E65A76">
        <w:rPr>
          <w:rFonts w:cs="Arial"/>
          <w:noProof/>
          <w:lang w:val="en-US"/>
        </w:rPr>
        <w:t xml:space="preserve">PSCell </w:t>
      </w:r>
      <w:r w:rsidRPr="00E65A76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1978</w:t>
      </w:r>
    </w:p>
    <w:p w14:paraId="0FA61D7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1978</w:t>
      </w:r>
    </w:p>
    <w:p w14:paraId="72C4C53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1979</w:t>
      </w:r>
    </w:p>
    <w:p w14:paraId="01CE427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A.5.5.11.3</w:t>
      </w:r>
      <w:r w:rsidRPr="00E65A76">
        <w:rPr>
          <w:rFonts w:eastAsia="MS Mincho"/>
          <w:bCs/>
          <w:noProof/>
        </w:rPr>
        <w:t>.1</w:t>
      </w:r>
      <w:r w:rsidRPr="00E65A76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60D8C2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76B1FC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1983</w:t>
      </w:r>
    </w:p>
    <w:p w14:paraId="254323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1983</w:t>
      </w:r>
    </w:p>
    <w:p w14:paraId="1BBA36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1986</w:t>
      </w:r>
    </w:p>
    <w:p w14:paraId="51D308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1987</w:t>
      </w:r>
    </w:p>
    <w:p w14:paraId="280416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1987</w:t>
      </w:r>
    </w:p>
    <w:p w14:paraId="3FE7C6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1987</w:t>
      </w:r>
    </w:p>
    <w:p w14:paraId="39B788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1990</w:t>
      </w:r>
    </w:p>
    <w:p w14:paraId="51003C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1991</w:t>
      </w:r>
    </w:p>
    <w:p w14:paraId="112A9C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1991</w:t>
      </w:r>
    </w:p>
    <w:p w14:paraId="2ACC8F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A.5.5.13.2</w:t>
      </w:r>
      <w:r w:rsidRPr="00E65A76">
        <w:rPr>
          <w:rFonts w:eastAsia="MS Mincho"/>
          <w:bCs/>
          <w:noProof/>
        </w:rPr>
        <w:t>.</w:t>
      </w:r>
      <w:r w:rsidRPr="00E65A76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049A9D0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1994</w:t>
      </w:r>
    </w:p>
    <w:p w14:paraId="3A8610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1994</w:t>
      </w:r>
    </w:p>
    <w:p w14:paraId="4443F43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EN-DC event triggered reporting </w:t>
      </w:r>
      <w:r w:rsidRPr="00E65A76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1994</w:t>
      </w:r>
    </w:p>
    <w:p w14:paraId="7DFDC5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0B8C4E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20AC653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</w:t>
      </w:r>
      <w:r w:rsidRPr="00E65A76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</w:t>
      </w:r>
      <w:r w:rsidRPr="00E65A76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1998</w:t>
      </w:r>
    </w:p>
    <w:p w14:paraId="10B475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7607E8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</w:t>
      </w:r>
      <w:r w:rsidRPr="00E65A76">
        <w:rPr>
          <w:noProof/>
          <w:snapToGrid w:val="0"/>
          <w:lang w:eastAsia="zh-CN"/>
        </w:rPr>
        <w:t>2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2860DD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</w:t>
      </w:r>
      <w:r w:rsidRPr="00E65A76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2001</w:t>
      </w:r>
    </w:p>
    <w:p w14:paraId="272FBA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2001</w:t>
      </w:r>
    </w:p>
    <w:p w14:paraId="6D193A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7BF6FC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event triggered reporting</w:t>
      </w:r>
      <w:r w:rsidRPr="00E65A76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2005</w:t>
      </w:r>
    </w:p>
    <w:p w14:paraId="4D52E8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00AFF6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798FD2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2009</w:t>
      </w:r>
    </w:p>
    <w:p w14:paraId="1D9148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2009</w:t>
      </w:r>
    </w:p>
    <w:p w14:paraId="698AE7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2009</w:t>
      </w:r>
    </w:p>
    <w:p w14:paraId="10D83F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2012</w:t>
      </w:r>
    </w:p>
    <w:p w14:paraId="530CCD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2012</w:t>
      </w:r>
    </w:p>
    <w:p w14:paraId="2D3406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2012</w:t>
      </w:r>
    </w:p>
    <w:p w14:paraId="3FE5AC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2016</w:t>
      </w:r>
    </w:p>
    <w:p w14:paraId="69178E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2016</w:t>
      </w:r>
    </w:p>
    <w:p w14:paraId="47C69D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2016</w:t>
      </w:r>
    </w:p>
    <w:p w14:paraId="29975B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2020</w:t>
      </w:r>
    </w:p>
    <w:p w14:paraId="2E92B5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2020</w:t>
      </w:r>
    </w:p>
    <w:p w14:paraId="4D399C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2020</w:t>
      </w:r>
    </w:p>
    <w:p w14:paraId="362D2B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2024</w:t>
      </w:r>
    </w:p>
    <w:p w14:paraId="7DF379E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2024</w:t>
      </w:r>
    </w:p>
    <w:p w14:paraId="00986C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727461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2029</w:t>
      </w:r>
    </w:p>
    <w:p w14:paraId="75CDE8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2029</w:t>
      </w:r>
    </w:p>
    <w:p w14:paraId="77503E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2029</w:t>
      </w:r>
    </w:p>
    <w:p w14:paraId="5C85B9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1133EA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2033</w:t>
      </w:r>
    </w:p>
    <w:p w14:paraId="0FA591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5DCD3F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2038</w:t>
      </w:r>
    </w:p>
    <w:p w14:paraId="25FCF48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2038</w:t>
      </w:r>
    </w:p>
    <w:p w14:paraId="743E3A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2038</w:t>
      </w:r>
    </w:p>
    <w:p w14:paraId="125768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2043</w:t>
      </w:r>
    </w:p>
    <w:p w14:paraId="3E3F27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2044</w:t>
      </w:r>
    </w:p>
    <w:p w14:paraId="17CE66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2044</w:t>
      </w:r>
    </w:p>
    <w:p w14:paraId="644A99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1CF23A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2044</w:t>
      </w:r>
    </w:p>
    <w:p w14:paraId="13B641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2046</w:t>
      </w:r>
    </w:p>
    <w:p w14:paraId="51FCAA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2046</w:t>
      </w:r>
    </w:p>
    <w:p w14:paraId="6535A8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569999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2047</w:t>
      </w:r>
    </w:p>
    <w:p w14:paraId="5DA222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300538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2049</w:t>
      </w:r>
    </w:p>
    <w:p w14:paraId="53644C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49E838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2050</w:t>
      </w:r>
    </w:p>
    <w:p w14:paraId="6CDDB1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2052</w:t>
      </w:r>
    </w:p>
    <w:p w14:paraId="0FDFD8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2052</w:t>
      </w:r>
    </w:p>
    <w:p w14:paraId="197C17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2052</w:t>
      </w:r>
    </w:p>
    <w:p w14:paraId="48B030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2053</w:t>
      </w:r>
    </w:p>
    <w:p w14:paraId="2A4938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2055</w:t>
      </w:r>
    </w:p>
    <w:p w14:paraId="560152F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2056</w:t>
      </w:r>
    </w:p>
    <w:p w14:paraId="0BD981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SRS-RSRP measurement with DRX</w:t>
      </w:r>
      <w:r>
        <w:rPr>
          <w:noProof/>
        </w:rPr>
        <w:tab/>
        <w:t>2056</w:t>
      </w:r>
    </w:p>
    <w:p w14:paraId="323CE6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65561A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2056</w:t>
      </w:r>
    </w:p>
    <w:p w14:paraId="33565E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136BF2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CLI-RSSI measurement with DRX</w:t>
      </w:r>
      <w:r>
        <w:rPr>
          <w:noProof/>
        </w:rPr>
        <w:tab/>
        <w:t>2058</w:t>
      </w:r>
    </w:p>
    <w:p w14:paraId="2F4147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765FC6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2059</w:t>
      </w:r>
    </w:p>
    <w:p w14:paraId="533D93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7C401C2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2061</w:t>
      </w:r>
    </w:p>
    <w:p w14:paraId="42845B8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2061</w:t>
      </w:r>
    </w:p>
    <w:p w14:paraId="6AB945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2061</w:t>
      </w:r>
    </w:p>
    <w:p w14:paraId="60B3F2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726C84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2065</w:t>
      </w:r>
    </w:p>
    <w:p w14:paraId="48204F5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2067</w:t>
      </w:r>
    </w:p>
    <w:p w14:paraId="1A8F9F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12E60F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2068</w:t>
      </w:r>
    </w:p>
    <w:p w14:paraId="1EE77E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31F69F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A.5.6.6.</w:t>
      </w:r>
      <w:r w:rsidRPr="00E65A76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</w:t>
      </w:r>
      <w:r w:rsidRPr="00E65A76">
        <w:rPr>
          <w:noProof/>
          <w:snapToGrid w:val="0"/>
          <w:lang w:eastAsia="zh-CN"/>
        </w:rPr>
        <w:t xml:space="preserve"> with</w:t>
      </w:r>
      <w:r w:rsidRPr="00E65A76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2071</w:t>
      </w:r>
    </w:p>
    <w:p w14:paraId="5D521F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2071</w:t>
      </w:r>
    </w:p>
    <w:p w14:paraId="329188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2072</w:t>
      </w:r>
    </w:p>
    <w:p w14:paraId="143E5C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2074</w:t>
      </w:r>
    </w:p>
    <w:p w14:paraId="376750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2074</w:t>
      </w:r>
    </w:p>
    <w:p w14:paraId="117CEC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EN-DC event triggered reporting </w:t>
      </w:r>
      <w:r w:rsidRPr="00E65A76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2074</w:t>
      </w:r>
    </w:p>
    <w:p w14:paraId="0088DB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1D5541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2077</w:t>
      </w:r>
    </w:p>
    <w:p w14:paraId="6AB8F21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2078</w:t>
      </w:r>
    </w:p>
    <w:p w14:paraId="542D0E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2078</w:t>
      </w:r>
    </w:p>
    <w:p w14:paraId="5F8E48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2078</w:t>
      </w:r>
    </w:p>
    <w:p w14:paraId="7087FF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2082</w:t>
      </w:r>
    </w:p>
    <w:p w14:paraId="2C64909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2082</w:t>
      </w:r>
    </w:p>
    <w:p w14:paraId="290C5AD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2082</w:t>
      </w:r>
    </w:p>
    <w:p w14:paraId="5A0667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2082</w:t>
      </w:r>
    </w:p>
    <w:p w14:paraId="42BDF2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0C0407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2083</w:t>
      </w:r>
    </w:p>
    <w:p w14:paraId="119509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1DAC2BC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2086</w:t>
      </w:r>
    </w:p>
    <w:p w14:paraId="71189C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58445C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518C81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2090</w:t>
      </w:r>
    </w:p>
    <w:p w14:paraId="164CC0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2091</w:t>
      </w:r>
    </w:p>
    <w:p w14:paraId="197953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2091</w:t>
      </w:r>
    </w:p>
    <w:p w14:paraId="5E8B5B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2091</w:t>
      </w:r>
    </w:p>
    <w:p w14:paraId="234226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2094</w:t>
      </w:r>
    </w:p>
    <w:p w14:paraId="3BDC1B6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2095</w:t>
      </w:r>
    </w:p>
    <w:p w14:paraId="061324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2095</w:t>
      </w:r>
    </w:p>
    <w:p w14:paraId="2769D2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2095</w:t>
      </w:r>
    </w:p>
    <w:p w14:paraId="21BC5A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2095</w:t>
      </w:r>
    </w:p>
    <w:p w14:paraId="51E7D1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454D1F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2098</w:t>
      </w:r>
    </w:p>
    <w:p w14:paraId="3ACC70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noProof/>
          <w:snapToGrid w:val="0"/>
          <w:lang w:eastAsia="zh-CN"/>
        </w:rPr>
        <w:t>5</w:t>
      </w:r>
      <w:r w:rsidRPr="00E65A76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500690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2098</w:t>
      </w:r>
    </w:p>
    <w:p w14:paraId="26D285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2100</w:t>
      </w:r>
    </w:p>
    <w:p w14:paraId="7546C3C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2101</w:t>
      </w:r>
    </w:p>
    <w:p w14:paraId="36D249E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2101</w:t>
      </w:r>
    </w:p>
    <w:p w14:paraId="3C6A89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5E39FC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2101</w:t>
      </w:r>
    </w:p>
    <w:p w14:paraId="719885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033AF9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2104</w:t>
      </w:r>
    </w:p>
    <w:p w14:paraId="087EB2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7F89D0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2104</w:t>
      </w:r>
    </w:p>
    <w:p w14:paraId="650A91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2106</w:t>
      </w:r>
    </w:p>
    <w:p w14:paraId="61707E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2106</w:t>
      </w:r>
    </w:p>
    <w:p w14:paraId="33C070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2106</w:t>
      </w:r>
    </w:p>
    <w:p w14:paraId="78A9CF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258551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2107</w:t>
      </w:r>
    </w:p>
    <w:p w14:paraId="069AE5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2109</w:t>
      </w:r>
    </w:p>
    <w:p w14:paraId="7F56402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2110</w:t>
      </w:r>
    </w:p>
    <w:p w14:paraId="2AE794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2110</w:t>
      </w:r>
    </w:p>
    <w:p w14:paraId="113E69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2110</w:t>
      </w:r>
    </w:p>
    <w:p w14:paraId="226686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524492E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2113</w:t>
      </w:r>
    </w:p>
    <w:p w14:paraId="2BC3C2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2113</w:t>
      </w:r>
    </w:p>
    <w:p w14:paraId="1013AA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5D8C4C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2113</w:t>
      </w:r>
    </w:p>
    <w:p w14:paraId="6A6EBF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2116</w:t>
      </w:r>
    </w:p>
    <w:p w14:paraId="35B6DC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2117</w:t>
      </w:r>
    </w:p>
    <w:p w14:paraId="43365D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2117</w:t>
      </w:r>
    </w:p>
    <w:p w14:paraId="179E0A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2117</w:t>
      </w:r>
    </w:p>
    <w:p w14:paraId="2504E3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4791F4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2120</w:t>
      </w:r>
    </w:p>
    <w:p w14:paraId="4567E8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2123</w:t>
      </w:r>
    </w:p>
    <w:p w14:paraId="3E526C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2123</w:t>
      </w:r>
    </w:p>
    <w:p w14:paraId="7B22EC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2123</w:t>
      </w:r>
    </w:p>
    <w:p w14:paraId="05DE64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2125</w:t>
      </w:r>
    </w:p>
    <w:p w14:paraId="3FB0C0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2126</w:t>
      </w:r>
    </w:p>
    <w:p w14:paraId="7ADBAB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584FF9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2126</w:t>
      </w:r>
    </w:p>
    <w:p w14:paraId="0F325A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2128</w:t>
      </w:r>
    </w:p>
    <w:p w14:paraId="19D7DBD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2129</w:t>
      </w:r>
    </w:p>
    <w:p w14:paraId="0918BB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2129</w:t>
      </w:r>
    </w:p>
    <w:p w14:paraId="14EFC0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2129</w:t>
      </w:r>
    </w:p>
    <w:p w14:paraId="4CC483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2129</w:t>
      </w:r>
    </w:p>
    <w:p w14:paraId="29E304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2133</w:t>
      </w:r>
    </w:p>
    <w:p w14:paraId="05371A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2134</w:t>
      </w:r>
    </w:p>
    <w:p w14:paraId="2E04FA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101C87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3194CA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2138</w:t>
      </w:r>
    </w:p>
    <w:p w14:paraId="341FF6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2139</w:t>
      </w:r>
    </w:p>
    <w:p w14:paraId="493EAD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2139</w:t>
      </w:r>
    </w:p>
    <w:p w14:paraId="04A581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5C5F32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2139</w:t>
      </w:r>
    </w:p>
    <w:p w14:paraId="4B2AFB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B04A1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2141</w:t>
      </w:r>
    </w:p>
    <w:p w14:paraId="0BA69E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12176B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2141</w:t>
      </w:r>
    </w:p>
    <w:p w14:paraId="27709E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2143</w:t>
      </w:r>
    </w:p>
    <w:p w14:paraId="267C0F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2143</w:t>
      </w:r>
    </w:p>
    <w:p w14:paraId="0063CF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2143</w:t>
      </w:r>
    </w:p>
    <w:p w14:paraId="100F88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3EF195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54FB07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2146</w:t>
      </w:r>
    </w:p>
    <w:p w14:paraId="3D55BE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2146</w:t>
      </w:r>
    </w:p>
    <w:p w14:paraId="1D6A73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2146</w:t>
      </w:r>
    </w:p>
    <w:p w14:paraId="17E220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2147</w:t>
      </w:r>
    </w:p>
    <w:p w14:paraId="58F87B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2149</w:t>
      </w:r>
    </w:p>
    <w:p w14:paraId="4FA1A10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2149</w:t>
      </w:r>
    </w:p>
    <w:p w14:paraId="06AABE18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2151</w:t>
      </w:r>
    </w:p>
    <w:p w14:paraId="5F4B559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2151</w:t>
      </w:r>
    </w:p>
    <w:p w14:paraId="681E740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2151</w:t>
      </w:r>
    </w:p>
    <w:p w14:paraId="73559D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2151</w:t>
      </w:r>
    </w:p>
    <w:p w14:paraId="367CFF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746A63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2151</w:t>
      </w:r>
    </w:p>
    <w:p w14:paraId="306C67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2155</w:t>
      </w:r>
    </w:p>
    <w:p w14:paraId="49DCDF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2155</w:t>
      </w:r>
    </w:p>
    <w:p w14:paraId="39890F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2155</w:t>
      </w:r>
    </w:p>
    <w:p w14:paraId="5A1AE2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2155</w:t>
      </w:r>
    </w:p>
    <w:p w14:paraId="54625B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2159</w:t>
      </w:r>
    </w:p>
    <w:p w14:paraId="5C58DC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E65A76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2159</w:t>
      </w:r>
    </w:p>
    <w:p w14:paraId="581A82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2159</w:t>
      </w:r>
    </w:p>
    <w:p w14:paraId="0C17E6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2159</w:t>
      </w:r>
    </w:p>
    <w:p w14:paraId="0C0136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259D7A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2164</w:t>
      </w:r>
    </w:p>
    <w:p w14:paraId="25706C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2164</w:t>
      </w:r>
    </w:p>
    <w:p w14:paraId="64F748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2164</w:t>
      </w:r>
    </w:p>
    <w:p w14:paraId="7D9797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2167</w:t>
      </w:r>
    </w:p>
    <w:p w14:paraId="3B9DA3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2167</w:t>
      </w:r>
    </w:p>
    <w:p w14:paraId="29874D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2167</w:t>
      </w:r>
    </w:p>
    <w:p w14:paraId="46B509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2167</w:t>
      </w:r>
    </w:p>
    <w:p w14:paraId="2A4049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2172</w:t>
      </w:r>
    </w:p>
    <w:p w14:paraId="7F60BF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2173</w:t>
      </w:r>
    </w:p>
    <w:p w14:paraId="3D8E00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2173</w:t>
      </w:r>
    </w:p>
    <w:p w14:paraId="0BC1C9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2173</w:t>
      </w:r>
    </w:p>
    <w:p w14:paraId="2465F9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2177</w:t>
      </w:r>
    </w:p>
    <w:p w14:paraId="770F94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 xml:space="preserve">Cell reselection to FR1 intra-frequency NR case for UE configured with </w:t>
      </w:r>
      <w:r w:rsidRPr="00E65A76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2178</w:t>
      </w:r>
    </w:p>
    <w:p w14:paraId="2BCB6D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Purpose and Environment</w:t>
      </w:r>
      <w:r>
        <w:rPr>
          <w:noProof/>
        </w:rPr>
        <w:tab/>
        <w:t>2178</w:t>
      </w:r>
    </w:p>
    <w:p w14:paraId="36297F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Parameters</w:t>
      </w:r>
      <w:r>
        <w:rPr>
          <w:noProof/>
        </w:rPr>
        <w:tab/>
        <w:t>2178</w:t>
      </w:r>
    </w:p>
    <w:p w14:paraId="70FC8F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algun Gothic"/>
          <w:noProof/>
        </w:rPr>
        <w:t>Test Requirements</w:t>
      </w:r>
      <w:r>
        <w:rPr>
          <w:noProof/>
        </w:rPr>
        <w:tab/>
        <w:t>2181</w:t>
      </w:r>
    </w:p>
    <w:p w14:paraId="2426C4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E65A76">
        <w:rPr>
          <w:i/>
          <w:iCs/>
          <w:noProof/>
        </w:rPr>
        <w:t>highSpeedMeasInterFreq-r17</w:t>
      </w:r>
      <w:r>
        <w:rPr>
          <w:noProof/>
        </w:rPr>
        <w:tab/>
        <w:t>2181</w:t>
      </w:r>
    </w:p>
    <w:p w14:paraId="7E47B9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2181</w:t>
      </w:r>
    </w:p>
    <w:p w14:paraId="20966B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2181</w:t>
      </w:r>
    </w:p>
    <w:p w14:paraId="4593BF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5023D66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2185</w:t>
      </w:r>
    </w:p>
    <w:p w14:paraId="09E4CF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2185</w:t>
      </w:r>
    </w:p>
    <w:p w14:paraId="29E861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2185</w:t>
      </w:r>
    </w:p>
    <w:p w14:paraId="52F6BF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2185</w:t>
      </w:r>
    </w:p>
    <w:p w14:paraId="5F24F7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2843D2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2189</w:t>
      </w:r>
    </w:p>
    <w:p w14:paraId="4CFC21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2189</w:t>
      </w:r>
    </w:p>
    <w:p w14:paraId="7F9569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2189</w:t>
      </w:r>
    </w:p>
    <w:p w14:paraId="220A87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08FCC8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2193</w:t>
      </w:r>
    </w:p>
    <w:p w14:paraId="64ACC3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2193</w:t>
      </w:r>
    </w:p>
    <w:p w14:paraId="52C4FC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2193</w:t>
      </w:r>
    </w:p>
    <w:p w14:paraId="6A078A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3E532E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E65A76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2197</w:t>
      </w:r>
    </w:p>
    <w:p w14:paraId="182071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2197</w:t>
      </w:r>
    </w:p>
    <w:p w14:paraId="2FB801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2197</w:t>
      </w:r>
    </w:p>
    <w:p w14:paraId="412DD5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2200</w:t>
      </w:r>
    </w:p>
    <w:p w14:paraId="165647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2201</w:t>
      </w:r>
    </w:p>
    <w:p w14:paraId="0701E4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2201</w:t>
      </w:r>
    </w:p>
    <w:p w14:paraId="6EAD84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2201</w:t>
      </w:r>
    </w:p>
    <w:p w14:paraId="11BD43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2205</w:t>
      </w:r>
    </w:p>
    <w:p w14:paraId="24E3B32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bCs/>
          <w:noProof/>
        </w:rPr>
        <w:t>Void</w:t>
      </w:r>
      <w:r>
        <w:rPr>
          <w:noProof/>
        </w:rPr>
        <w:tab/>
        <w:t>2206</w:t>
      </w:r>
    </w:p>
    <w:p w14:paraId="4E5C2FF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2206</w:t>
      </w:r>
    </w:p>
    <w:p w14:paraId="41A8DF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2206</w:t>
      </w:r>
    </w:p>
    <w:p w14:paraId="06A3BF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2206</w:t>
      </w:r>
    </w:p>
    <w:p w14:paraId="52F365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2208</w:t>
      </w:r>
    </w:p>
    <w:p w14:paraId="5E9471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7FD0AFF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2210</w:t>
      </w:r>
    </w:p>
    <w:p w14:paraId="03FBDEF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2210</w:t>
      </w:r>
    </w:p>
    <w:p w14:paraId="70A484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2210</w:t>
      </w:r>
    </w:p>
    <w:p w14:paraId="727102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7477F9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2210</w:t>
      </w:r>
    </w:p>
    <w:p w14:paraId="39A2EA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A.6.3.1.1.3 Test Requirements</w:t>
      </w:r>
      <w:r>
        <w:rPr>
          <w:noProof/>
        </w:rPr>
        <w:tab/>
        <w:t>2214</w:t>
      </w:r>
    </w:p>
    <w:p w14:paraId="3A0111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2214</w:t>
      </w:r>
    </w:p>
    <w:p w14:paraId="55F934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5453DB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2214</w:t>
      </w:r>
    </w:p>
    <w:p w14:paraId="3029A9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49651E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2218</w:t>
      </w:r>
    </w:p>
    <w:p w14:paraId="475C8B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44672B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2218</w:t>
      </w:r>
    </w:p>
    <w:p w14:paraId="44FB2F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73686E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SA NR </w:t>
      </w:r>
      <w:r w:rsidRPr="00E65A76">
        <w:rPr>
          <w:noProof/>
          <w:lang w:val="sv-FI"/>
        </w:rPr>
        <w:t>- E-UTRAN handover</w:t>
      </w:r>
      <w:r>
        <w:rPr>
          <w:noProof/>
        </w:rPr>
        <w:tab/>
        <w:t>2222</w:t>
      </w:r>
    </w:p>
    <w:p w14:paraId="085D71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03C790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2228</w:t>
      </w:r>
    </w:p>
    <w:p w14:paraId="19FAFF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2228</w:t>
      </w:r>
    </w:p>
    <w:p w14:paraId="4D25F4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44146A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2234</w:t>
      </w:r>
    </w:p>
    <w:p w14:paraId="5E3999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 SA NR </w:t>
      </w:r>
      <w:r w:rsidRPr="00E65A76">
        <w:rPr>
          <w:noProof/>
          <w:lang w:val="sv-FI"/>
        </w:rPr>
        <w:t>- UTRAN FDD handover</w:t>
      </w:r>
      <w:r>
        <w:rPr>
          <w:noProof/>
        </w:rPr>
        <w:tab/>
        <w:t>2234</w:t>
      </w:r>
    </w:p>
    <w:p w14:paraId="62C6D3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009AC0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4BCBA2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synchronous DAPS handover in FR1</w:t>
      </w:r>
      <w:r>
        <w:rPr>
          <w:noProof/>
        </w:rPr>
        <w:tab/>
        <w:t>2238</w:t>
      </w:r>
    </w:p>
    <w:p w14:paraId="5E295A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738903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2238</w:t>
      </w:r>
    </w:p>
    <w:p w14:paraId="6A565A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2242</w:t>
      </w:r>
    </w:p>
    <w:p w14:paraId="0DCB4C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asynchronous DAPS handover in FR1</w:t>
      </w:r>
      <w:r>
        <w:rPr>
          <w:noProof/>
        </w:rPr>
        <w:tab/>
        <w:t>2243</w:t>
      </w:r>
    </w:p>
    <w:p w14:paraId="4B4B0E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197089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2243</w:t>
      </w:r>
    </w:p>
    <w:p w14:paraId="0D5997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41059E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2248</w:t>
      </w:r>
    </w:p>
    <w:p w14:paraId="0F93E7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381B1D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03345C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2252</w:t>
      </w:r>
    </w:p>
    <w:p w14:paraId="0ADD8DF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2252</w:t>
      </w:r>
    </w:p>
    <w:p w14:paraId="709D35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5A1378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2252</w:t>
      </w:r>
    </w:p>
    <w:p w14:paraId="380D27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2255</w:t>
      </w:r>
    </w:p>
    <w:p w14:paraId="6BB18F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2255</w:t>
      </w:r>
    </w:p>
    <w:p w14:paraId="15D823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1FD072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2255</w:t>
      </w:r>
    </w:p>
    <w:p w14:paraId="1AD41D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A.6.3.1.11.3 Test Requirements</w:t>
      </w:r>
      <w:r>
        <w:rPr>
          <w:noProof/>
        </w:rPr>
        <w:tab/>
        <w:t>2262</w:t>
      </w:r>
    </w:p>
    <w:p w14:paraId="567794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2262</w:t>
      </w:r>
    </w:p>
    <w:p w14:paraId="4479E4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134A10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2262</w:t>
      </w:r>
    </w:p>
    <w:p w14:paraId="1B78A9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A.6.3.1.12.3 Test Requirements</w:t>
      </w:r>
      <w:r>
        <w:rPr>
          <w:noProof/>
        </w:rPr>
        <w:tab/>
        <w:t>2270</w:t>
      </w:r>
    </w:p>
    <w:p w14:paraId="7F1C6B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SA NR </w:t>
      </w:r>
      <w:r w:rsidRPr="00E65A76">
        <w:rPr>
          <w:noProof/>
          <w:lang w:val="sv-FI"/>
        </w:rPr>
        <w:t>- E-UTRAN with NR PSCell addition in FR1</w:t>
      </w:r>
      <w:r>
        <w:rPr>
          <w:noProof/>
        </w:rPr>
        <w:tab/>
        <w:t>2270</w:t>
      </w:r>
    </w:p>
    <w:p w14:paraId="00615F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2270</w:t>
      </w:r>
    </w:p>
    <w:p w14:paraId="329420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77BDB3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SA NR </w:t>
      </w:r>
      <w:r w:rsidRPr="00E65A76">
        <w:rPr>
          <w:noProof/>
          <w:lang w:val="sv-FI"/>
        </w:rPr>
        <w:t>- E-UTRAN handover with NR FR1 PScell addition</w:t>
      </w:r>
      <w:r>
        <w:rPr>
          <w:noProof/>
        </w:rPr>
        <w:tab/>
        <w:t>2279</w:t>
      </w:r>
    </w:p>
    <w:p w14:paraId="439554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2279</w:t>
      </w:r>
    </w:p>
    <w:p w14:paraId="52E0AB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2288</w:t>
      </w:r>
    </w:p>
    <w:p w14:paraId="102238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2289</w:t>
      </w:r>
    </w:p>
    <w:p w14:paraId="0BE654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</w:t>
      </w:r>
      <w:r>
        <w:rPr>
          <w:noProof/>
        </w:rPr>
        <w:tab/>
        <w:t>2289</w:t>
      </w:r>
    </w:p>
    <w:p w14:paraId="1E4800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</w:t>
      </w:r>
      <w:r>
        <w:rPr>
          <w:noProof/>
        </w:rPr>
        <w:tab/>
        <w:t>2289</w:t>
      </w:r>
    </w:p>
    <w:p w14:paraId="4B5060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FR1</w:t>
      </w:r>
      <w:r>
        <w:rPr>
          <w:noProof/>
        </w:rPr>
        <w:tab/>
        <w:t>2293</w:t>
      </w:r>
    </w:p>
    <w:p w14:paraId="65A01B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2297</w:t>
      </w:r>
    </w:p>
    <w:p w14:paraId="4A52BA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2300</w:t>
      </w:r>
    </w:p>
    <w:p w14:paraId="62CB92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2300</w:t>
      </w:r>
    </w:p>
    <w:p w14:paraId="36D286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2304</w:t>
      </w:r>
    </w:p>
    <w:p w14:paraId="4575CB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2309</w:t>
      </w:r>
    </w:p>
    <w:p w14:paraId="53183C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2-step RA type n</w:t>
      </w:r>
      <w:r>
        <w:rPr>
          <w:noProof/>
        </w:rPr>
        <w:t>on-</w:t>
      </w:r>
      <w:r w:rsidRPr="00E65A76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2314</w:t>
      </w:r>
    </w:p>
    <w:p w14:paraId="63E65EE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2318</w:t>
      </w:r>
    </w:p>
    <w:p w14:paraId="17D3F2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2318</w:t>
      </w:r>
    </w:p>
    <w:p w14:paraId="39081B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2322</w:t>
      </w:r>
    </w:p>
    <w:p w14:paraId="07010C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 Conditional handover</w:t>
      </w:r>
      <w:r>
        <w:rPr>
          <w:noProof/>
        </w:rPr>
        <w:tab/>
        <w:t>2329</w:t>
      </w:r>
    </w:p>
    <w:p w14:paraId="4E4EE5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2329</w:t>
      </w:r>
    </w:p>
    <w:p w14:paraId="43C7CF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35ECD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2329</w:t>
      </w:r>
    </w:p>
    <w:p w14:paraId="470D3E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A.6.3.3.1.3 Test Requirements</w:t>
      </w:r>
      <w:r>
        <w:rPr>
          <w:noProof/>
        </w:rPr>
        <w:tab/>
        <w:t>2333</w:t>
      </w:r>
    </w:p>
    <w:p w14:paraId="622C47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2333</w:t>
      </w:r>
    </w:p>
    <w:p w14:paraId="57BD02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09281D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2333</w:t>
      </w:r>
    </w:p>
    <w:p w14:paraId="630506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A.6.3.3.2.3 Test Requirements</w:t>
      </w:r>
      <w:r>
        <w:rPr>
          <w:noProof/>
        </w:rPr>
        <w:tab/>
        <w:t>2337</w:t>
      </w:r>
    </w:p>
    <w:p w14:paraId="52D156E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2337</w:t>
      </w:r>
    </w:p>
    <w:p w14:paraId="43FFBC3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2337</w:t>
      </w:r>
    </w:p>
    <w:p w14:paraId="44E3DA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2337</w:t>
      </w:r>
    </w:p>
    <w:p w14:paraId="74300E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2337</w:t>
      </w:r>
    </w:p>
    <w:p w14:paraId="72B449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2341</w:t>
      </w:r>
    </w:p>
    <w:p w14:paraId="098119F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2341</w:t>
      </w:r>
    </w:p>
    <w:p w14:paraId="38CDEB6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2341</w:t>
      </w:r>
    </w:p>
    <w:p w14:paraId="4ECBA9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2341</w:t>
      </w:r>
    </w:p>
    <w:p w14:paraId="762416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2341</w:t>
      </w:r>
    </w:p>
    <w:p w14:paraId="616CF4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2341</w:t>
      </w:r>
    </w:p>
    <w:p w14:paraId="2BFF52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2345</w:t>
      </w:r>
    </w:p>
    <w:p w14:paraId="7D0BA72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2345</w:t>
      </w:r>
    </w:p>
    <w:p w14:paraId="431849A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2345</w:t>
      </w:r>
    </w:p>
    <w:p w14:paraId="15CF48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2346</w:t>
      </w:r>
    </w:p>
    <w:p w14:paraId="4C2A35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2346</w:t>
      </w:r>
    </w:p>
    <w:p w14:paraId="0A5432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2351</w:t>
      </w:r>
    </w:p>
    <w:p w14:paraId="5B174E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2351</w:t>
      </w:r>
    </w:p>
    <w:p w14:paraId="2824F1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2351</w:t>
      </w:r>
    </w:p>
    <w:p w14:paraId="2C4C58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07EBE6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2357</w:t>
      </w:r>
    </w:p>
    <w:p w14:paraId="7FF907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0FABC1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4B366F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2363</w:t>
      </w:r>
    </w:p>
    <w:p w14:paraId="02650F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7A16AB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2369</w:t>
      </w:r>
    </w:p>
    <w:p w14:paraId="52C2DB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2369</w:t>
      </w:r>
    </w:p>
    <w:p w14:paraId="18779E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2369</w:t>
      </w:r>
    </w:p>
    <w:p w14:paraId="400633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48FC8A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2375</w:t>
      </w:r>
    </w:p>
    <w:p w14:paraId="1B4A94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173AA3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2380</w:t>
      </w:r>
    </w:p>
    <w:p w14:paraId="3F9501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2380</w:t>
      </w:r>
    </w:p>
    <w:p w14:paraId="5273CB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3F3FA6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07E54A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2384</w:t>
      </w:r>
    </w:p>
    <w:p w14:paraId="0258FA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2A9584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2390</w:t>
      </w:r>
    </w:p>
    <w:p w14:paraId="45188B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2390</w:t>
      </w:r>
    </w:p>
    <w:p w14:paraId="59B642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03279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6B77A9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2396</w:t>
      </w:r>
    </w:p>
    <w:p w14:paraId="68AABE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A.6.5.2.</w:t>
      </w:r>
      <w:r w:rsidRPr="00E65A76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2396</w:t>
      </w:r>
    </w:p>
    <w:p w14:paraId="796A0F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bCs/>
          <w:noProof/>
        </w:rPr>
        <w:t>A.6.5.2.1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CECC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interruptions at NR SRS carrier based switching</w:t>
      </w:r>
      <w:r>
        <w:rPr>
          <w:noProof/>
        </w:rPr>
        <w:tab/>
        <w:t>2401</w:t>
      </w:r>
    </w:p>
    <w:p w14:paraId="3C8029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2401</w:t>
      </w:r>
    </w:p>
    <w:p w14:paraId="1BD034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2401</w:t>
      </w:r>
    </w:p>
    <w:p w14:paraId="1D857C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2508FB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SA interruptions at NR SRS antenna port switching</w:t>
      </w:r>
      <w:r w:rsidRPr="00E65A76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2404</w:t>
      </w:r>
    </w:p>
    <w:p w14:paraId="64AFDC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A.6.5.2.</w:t>
      </w:r>
      <w:r w:rsidRPr="00E65A76">
        <w:rPr>
          <w:rFonts w:eastAsiaTheme="minorEastAsia"/>
          <w:noProof/>
          <w:snapToGrid w:val="0"/>
        </w:rPr>
        <w:t>3</w:t>
      </w:r>
      <w:r w:rsidRPr="00E65A76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2404</w:t>
      </w:r>
    </w:p>
    <w:p w14:paraId="499BD7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2404</w:t>
      </w:r>
    </w:p>
    <w:p w14:paraId="7AA115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2406</w:t>
      </w:r>
    </w:p>
    <w:p w14:paraId="10B525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2407</w:t>
      </w:r>
    </w:p>
    <w:p w14:paraId="107BD3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2407</w:t>
      </w:r>
    </w:p>
    <w:p w14:paraId="796711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</w:t>
      </w:r>
      <w:r w:rsidRPr="00E65A76">
        <w:rPr>
          <w:noProof/>
          <w:snapToGrid w:val="0"/>
        </w:rPr>
        <w:t>.</w:t>
      </w:r>
      <w:r w:rsidRPr="00E65A76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2407</w:t>
      </w:r>
    </w:p>
    <w:p w14:paraId="02093A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2409</w:t>
      </w:r>
    </w:p>
    <w:p w14:paraId="3714BD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2410</w:t>
      </w:r>
    </w:p>
    <w:p w14:paraId="31B5A7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2410</w:t>
      </w:r>
    </w:p>
    <w:p w14:paraId="20E4AA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7F647F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 w:rsidRPr="00E65A76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2415</w:t>
      </w:r>
    </w:p>
    <w:p w14:paraId="4D7CC7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2416</w:t>
      </w:r>
    </w:p>
    <w:p w14:paraId="46EF8D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2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6F1681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2</w:t>
      </w:r>
      <w:r w:rsidRPr="00E65A76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4D7735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2416</w:t>
      </w:r>
    </w:p>
    <w:p w14:paraId="71515A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5903E1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E65A76">
        <w:rPr>
          <w:rFonts w:eastAsiaTheme="minorEastAsia"/>
          <w:noProof/>
        </w:rPr>
        <w:t>6.</w:t>
      </w:r>
      <w:r>
        <w:rPr>
          <w:noProof/>
        </w:rPr>
        <w:t>5</w:t>
      </w:r>
      <w:r w:rsidRPr="00E65A76">
        <w:rPr>
          <w:rFonts w:eastAsiaTheme="minorEastAsia"/>
          <w:noProof/>
        </w:rPr>
        <w:t>.</w:t>
      </w:r>
      <w:r>
        <w:rPr>
          <w:noProof/>
        </w:rPr>
        <w:t>3</w:t>
      </w:r>
      <w:r w:rsidRPr="00E65A76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04F464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2417</w:t>
      </w:r>
    </w:p>
    <w:p w14:paraId="2EC2B8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Test Purpose and Environment</w:t>
      </w:r>
      <w:r>
        <w:rPr>
          <w:noProof/>
        </w:rPr>
        <w:tab/>
        <w:t>2417</w:t>
      </w:r>
    </w:p>
    <w:p w14:paraId="7F20D5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Test Requirements</w:t>
      </w:r>
      <w:r>
        <w:rPr>
          <w:noProof/>
        </w:rPr>
        <w:tab/>
        <w:t>2424</w:t>
      </w:r>
    </w:p>
    <w:p w14:paraId="2999C5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2424</w:t>
      </w:r>
    </w:p>
    <w:p w14:paraId="0B28D3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Test Purpose and Environment</w:t>
      </w:r>
      <w:r>
        <w:rPr>
          <w:noProof/>
        </w:rPr>
        <w:tab/>
        <w:t>2424</w:t>
      </w:r>
    </w:p>
    <w:p w14:paraId="38429D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2429</w:t>
      </w:r>
    </w:p>
    <w:p w14:paraId="6E9F948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2429</w:t>
      </w:r>
    </w:p>
    <w:p w14:paraId="7B12D9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1D2F4C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3AA363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2434</w:t>
      </w:r>
    </w:p>
    <w:p w14:paraId="293CEE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21911D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573528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2439</w:t>
      </w:r>
    </w:p>
    <w:p w14:paraId="2D727E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1C737E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15C80C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2444</w:t>
      </w:r>
    </w:p>
    <w:p w14:paraId="368BC0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2A5A79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2448</w:t>
      </w:r>
    </w:p>
    <w:p w14:paraId="6BEECE2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2449</w:t>
      </w:r>
    </w:p>
    <w:p w14:paraId="4366D7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5B53F7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3F5BAE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2452</w:t>
      </w:r>
    </w:p>
    <w:p w14:paraId="3B44DE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C1C58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468DDD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4B6C46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2453</w:t>
      </w:r>
    </w:p>
    <w:p w14:paraId="13DA37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358A6C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2462</w:t>
      </w:r>
    </w:p>
    <w:p w14:paraId="1A6338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2463</w:t>
      </w:r>
    </w:p>
    <w:p w14:paraId="6B7C8DA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2463</w:t>
      </w:r>
    </w:p>
    <w:p w14:paraId="245213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2463</w:t>
      </w:r>
    </w:p>
    <w:p w14:paraId="7BB9A6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2463</w:t>
      </w:r>
    </w:p>
    <w:p w14:paraId="1C39B4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2469</w:t>
      </w:r>
    </w:p>
    <w:p w14:paraId="6CCE2F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2469</w:t>
      </w:r>
    </w:p>
    <w:p w14:paraId="3D0100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2475</w:t>
      </w:r>
    </w:p>
    <w:p w14:paraId="6A74F9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2476</w:t>
      </w:r>
    </w:p>
    <w:p w14:paraId="2485AC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2476</w:t>
      </w:r>
    </w:p>
    <w:p w14:paraId="373376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2481</w:t>
      </w:r>
    </w:p>
    <w:p w14:paraId="4C648D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2482</w:t>
      </w:r>
    </w:p>
    <w:p w14:paraId="48A57E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2482</w:t>
      </w:r>
    </w:p>
    <w:p w14:paraId="0FE1F1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6A05EB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E65A76">
        <w:rPr>
          <w:rFonts w:eastAsia="MS Mincho" w:cs="Arial"/>
          <w:noProof/>
        </w:rPr>
        <w:t>in non-DRX mode</w:t>
      </w:r>
      <w:r>
        <w:rPr>
          <w:noProof/>
        </w:rPr>
        <w:tab/>
        <w:t>2488</w:t>
      </w:r>
    </w:p>
    <w:p w14:paraId="002CAA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2488</w:t>
      </w:r>
    </w:p>
    <w:p w14:paraId="4CA7CA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5C022C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E65A76">
        <w:rPr>
          <w:rFonts w:eastAsia="MS Mincho" w:cs="Arial"/>
          <w:noProof/>
        </w:rPr>
        <w:t>in DRX mode</w:t>
      </w:r>
      <w:r>
        <w:rPr>
          <w:noProof/>
        </w:rPr>
        <w:tab/>
        <w:t>2492</w:t>
      </w:r>
    </w:p>
    <w:p w14:paraId="5A68A0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2492</w:t>
      </w:r>
    </w:p>
    <w:p w14:paraId="7AED43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2497</w:t>
      </w:r>
    </w:p>
    <w:p w14:paraId="7B4E97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2497</w:t>
      </w:r>
    </w:p>
    <w:p w14:paraId="111681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2497</w:t>
      </w:r>
    </w:p>
    <w:p w14:paraId="2760FC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2503</w:t>
      </w:r>
    </w:p>
    <w:p w14:paraId="4EB1768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2504</w:t>
      </w:r>
    </w:p>
    <w:p w14:paraId="091C04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2504</w:t>
      </w:r>
    </w:p>
    <w:p w14:paraId="12D875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2504</w:t>
      </w:r>
    </w:p>
    <w:p w14:paraId="152C42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2510</w:t>
      </w:r>
    </w:p>
    <w:p w14:paraId="5E0664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2515</w:t>
      </w:r>
    </w:p>
    <w:p w14:paraId="363731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2515</w:t>
      </w:r>
    </w:p>
    <w:p w14:paraId="7E761C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A.6.5.6.3 </w:t>
      </w:r>
      <w:r w:rsidRPr="00E65A7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2519</w:t>
      </w:r>
    </w:p>
    <w:p w14:paraId="1428F4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lang w:val="en-US"/>
        </w:rPr>
        <w:t xml:space="preserve">NR FR1- NR FR1 DL active BWP switch on multiple CCs </w:t>
      </w:r>
      <w:r w:rsidRPr="00E65A76">
        <w:rPr>
          <w:noProof/>
          <w:lang w:val="en-US"/>
        </w:rPr>
        <w:t>with non-DRX in SA</w:t>
      </w:r>
      <w:r>
        <w:rPr>
          <w:noProof/>
        </w:rPr>
        <w:tab/>
        <w:t>2519</w:t>
      </w:r>
    </w:p>
    <w:p w14:paraId="022DC3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2526</w:t>
      </w:r>
    </w:p>
    <w:p w14:paraId="309F2C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2526</w:t>
      </w:r>
    </w:p>
    <w:p w14:paraId="657CC44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7E82212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PMingLiU"/>
          <w:noProof/>
        </w:rPr>
        <w:t>Test Requirements</w:t>
      </w:r>
      <w:r>
        <w:rPr>
          <w:noProof/>
        </w:rPr>
        <w:tab/>
        <w:t>2532</w:t>
      </w:r>
    </w:p>
    <w:p w14:paraId="613F5E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2532</w:t>
      </w:r>
    </w:p>
    <w:p w14:paraId="5727220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2532</w:t>
      </w:r>
    </w:p>
    <w:p w14:paraId="1350FC9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Test Requirements</w:t>
      </w:r>
      <w:r>
        <w:rPr>
          <w:noProof/>
        </w:rPr>
        <w:tab/>
        <w:t>2539</w:t>
      </w:r>
    </w:p>
    <w:p w14:paraId="24F6565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2539</w:t>
      </w:r>
    </w:p>
    <w:p w14:paraId="195A1C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2539</w:t>
      </w:r>
    </w:p>
    <w:p w14:paraId="310E860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2544</w:t>
      </w:r>
    </w:p>
    <w:p w14:paraId="1537EF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2544</w:t>
      </w:r>
    </w:p>
    <w:p w14:paraId="1DF601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01A0A6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0B0E64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2548</w:t>
      </w:r>
    </w:p>
    <w:p w14:paraId="422093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2548</w:t>
      </w:r>
    </w:p>
    <w:p w14:paraId="76B525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1E774E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2552</w:t>
      </w:r>
    </w:p>
    <w:p w14:paraId="62117D8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2552</w:t>
      </w:r>
    </w:p>
    <w:p w14:paraId="5409F0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1C5473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6ED7DC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2556</w:t>
      </w:r>
    </w:p>
    <w:p w14:paraId="6A2DA6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745EA6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6E2F6D3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2560</w:t>
      </w:r>
    </w:p>
    <w:p w14:paraId="2C7E89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2560</w:t>
      </w:r>
    </w:p>
    <w:p w14:paraId="0D62C4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2560</w:t>
      </w:r>
    </w:p>
    <w:p w14:paraId="211ADF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1F0AF3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2564</w:t>
      </w:r>
    </w:p>
    <w:p w14:paraId="02201A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249280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235BED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2568</w:t>
      </w:r>
    </w:p>
    <w:p w14:paraId="18BC1D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2568</w:t>
      </w:r>
    </w:p>
    <w:p w14:paraId="03CCB5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5F68FA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2572</w:t>
      </w:r>
    </w:p>
    <w:p w14:paraId="595C3B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2573</w:t>
      </w:r>
    </w:p>
    <w:p w14:paraId="4260D3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79585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5E233FB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2578</w:t>
      </w:r>
    </w:p>
    <w:p w14:paraId="0950B2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2578</w:t>
      </w:r>
    </w:p>
    <w:p w14:paraId="77E5D3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2578</w:t>
      </w:r>
    </w:p>
    <w:p w14:paraId="46E723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2582</w:t>
      </w:r>
    </w:p>
    <w:p w14:paraId="2C52AE2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E65A76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2582</w:t>
      </w:r>
    </w:p>
    <w:p w14:paraId="7AEFD3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E65A76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2582</w:t>
      </w:r>
    </w:p>
    <w:p w14:paraId="5D882A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E65A76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2582</w:t>
      </w:r>
    </w:p>
    <w:p w14:paraId="4BC89C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E65A76">
        <w:rPr>
          <w:noProof/>
          <w:lang w:val="en-US"/>
        </w:rPr>
        <w:t>9</w:t>
      </w:r>
      <w:r>
        <w:rPr>
          <w:noProof/>
        </w:rPr>
        <w:t>.1.</w:t>
      </w:r>
      <w:r w:rsidRPr="00E65A76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6A346B5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2586</w:t>
      </w:r>
    </w:p>
    <w:p w14:paraId="7806E7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2586</w:t>
      </w:r>
    </w:p>
    <w:p w14:paraId="3BD921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2586</w:t>
      </w:r>
    </w:p>
    <w:p w14:paraId="13F93D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5BACBA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2586</w:t>
      </w:r>
    </w:p>
    <w:p w14:paraId="0C7C4B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176DDB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2590</w:t>
      </w:r>
    </w:p>
    <w:p w14:paraId="6C829F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6A2D77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2590</w:t>
      </w:r>
    </w:p>
    <w:p w14:paraId="6D3CCB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5067D7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2594</w:t>
      </w:r>
    </w:p>
    <w:p w14:paraId="3AD38C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60B33F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57A195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6CEA4C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2598</w:t>
      </w:r>
    </w:p>
    <w:p w14:paraId="7379F9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2598</w:t>
      </w:r>
    </w:p>
    <w:p w14:paraId="295613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2598</w:t>
      </w:r>
    </w:p>
    <w:p w14:paraId="662FDF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2602</w:t>
      </w:r>
    </w:p>
    <w:p w14:paraId="55915F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2602</w:t>
      </w:r>
    </w:p>
    <w:p w14:paraId="44FCD9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2602</w:t>
      </w:r>
    </w:p>
    <w:p w14:paraId="333883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2602</w:t>
      </w:r>
    </w:p>
    <w:p w14:paraId="1A0BD1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2604</w:t>
      </w:r>
    </w:p>
    <w:p w14:paraId="526272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2605</w:t>
      </w:r>
    </w:p>
    <w:p w14:paraId="25C888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2605</w:t>
      </w:r>
    </w:p>
    <w:p w14:paraId="1924F4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2605</w:t>
      </w:r>
    </w:p>
    <w:p w14:paraId="39B9A8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2606</w:t>
      </w:r>
    </w:p>
    <w:p w14:paraId="2292D9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E65A76">
        <w:rPr>
          <w:noProof/>
          <w:snapToGrid w:val="0"/>
        </w:rPr>
        <w:t>for UE configured with highSpeedMeasFlag-r16</w:t>
      </w:r>
      <w:r>
        <w:rPr>
          <w:noProof/>
        </w:rPr>
        <w:tab/>
        <w:t>2607</w:t>
      </w:r>
    </w:p>
    <w:p w14:paraId="76B0D2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788103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2607</w:t>
      </w:r>
    </w:p>
    <w:p w14:paraId="087422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2611</w:t>
      </w:r>
    </w:p>
    <w:p w14:paraId="6A4F32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</w:t>
      </w:r>
      <w:r w:rsidRPr="00E65A76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2611</w:t>
      </w:r>
    </w:p>
    <w:p w14:paraId="7B40B8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2611</w:t>
      </w:r>
    </w:p>
    <w:p w14:paraId="7CFA94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2611</w:t>
      </w:r>
    </w:p>
    <w:p w14:paraId="342F2E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112029B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2616</w:t>
      </w:r>
    </w:p>
    <w:p w14:paraId="19ED99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2616</w:t>
      </w:r>
    </w:p>
    <w:p w14:paraId="4B16DD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2616</w:t>
      </w:r>
    </w:p>
    <w:p w14:paraId="472914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2620</w:t>
      </w:r>
    </w:p>
    <w:p w14:paraId="0DF41D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2620</w:t>
      </w:r>
    </w:p>
    <w:p w14:paraId="691326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2620</w:t>
      </w:r>
    </w:p>
    <w:p w14:paraId="1EAE29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1A8885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02779D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41E140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2625</w:t>
      </w:r>
    </w:p>
    <w:p w14:paraId="798050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4A9156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44AF1E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2629</w:t>
      </w:r>
    </w:p>
    <w:p w14:paraId="0D2D08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139D26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0ECA12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792FA9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2633</w:t>
      </w:r>
    </w:p>
    <w:p w14:paraId="347A9F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2633</w:t>
      </w:r>
    </w:p>
    <w:p w14:paraId="5F36B4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50BCA5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01DB3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2637</w:t>
      </w:r>
    </w:p>
    <w:p w14:paraId="3E8457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61563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2D8DCF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2645</w:t>
      </w:r>
    </w:p>
    <w:p w14:paraId="346679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5A4910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4009584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2649</w:t>
      </w:r>
    </w:p>
    <w:p w14:paraId="418BAA3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2649</w:t>
      </w:r>
    </w:p>
    <w:p w14:paraId="260D58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690E7D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6C0181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2655</w:t>
      </w:r>
    </w:p>
    <w:p w14:paraId="10C86F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745C40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123641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SA NR - E-UTRAN event-triggered reporting in DRX in FR1 </w:t>
      </w:r>
      <w:r w:rsidRPr="00E65A76">
        <w:rPr>
          <w:noProof/>
          <w:snapToGrid w:val="0"/>
        </w:rPr>
        <w:t>for UE configured with highSpeedMeasFlag-r16</w:t>
      </w:r>
      <w:r>
        <w:rPr>
          <w:noProof/>
        </w:rPr>
        <w:tab/>
        <w:t>2662</w:t>
      </w:r>
    </w:p>
    <w:p w14:paraId="4683E3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4CC011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7F7D39D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2669</w:t>
      </w:r>
    </w:p>
    <w:p w14:paraId="021FFD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2669</w:t>
      </w:r>
    </w:p>
    <w:p w14:paraId="203A40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2669</w:t>
      </w:r>
    </w:p>
    <w:p w14:paraId="75BAAB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2669</w:t>
      </w:r>
    </w:p>
    <w:p w14:paraId="1553F2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2672</w:t>
      </w:r>
    </w:p>
    <w:p w14:paraId="50994D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2672</w:t>
      </w:r>
    </w:p>
    <w:p w14:paraId="24307E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2672</w:t>
      </w:r>
    </w:p>
    <w:p w14:paraId="737663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2673</w:t>
      </w:r>
    </w:p>
    <w:p w14:paraId="1FE207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2676</w:t>
      </w:r>
    </w:p>
    <w:p w14:paraId="3D5125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2676</w:t>
      </w:r>
    </w:p>
    <w:p w14:paraId="6D2203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4CDAF9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2677</w:t>
      </w:r>
    </w:p>
    <w:p w14:paraId="07B330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2680</w:t>
      </w:r>
    </w:p>
    <w:p w14:paraId="0050B1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2680</w:t>
      </w:r>
    </w:p>
    <w:p w14:paraId="32BEBF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5AB536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2681</w:t>
      </w:r>
    </w:p>
    <w:p w14:paraId="750960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2684</w:t>
      </w:r>
    </w:p>
    <w:p w14:paraId="03D309C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SSB based L1-RSRP measurement when DRX is used for UE configured with </w:t>
      </w:r>
      <w:r w:rsidRPr="00E65A76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2684</w:t>
      </w:r>
    </w:p>
    <w:p w14:paraId="522B4D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623B58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2685</w:t>
      </w:r>
    </w:p>
    <w:p w14:paraId="19B3EC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267D3A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2688</w:t>
      </w:r>
    </w:p>
    <w:p w14:paraId="2D30F2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49D71A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2689</w:t>
      </w:r>
    </w:p>
    <w:p w14:paraId="5C23F2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2692</w:t>
      </w:r>
    </w:p>
    <w:p w14:paraId="6A10F0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2693</w:t>
      </w:r>
    </w:p>
    <w:p w14:paraId="26F16A8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2693</w:t>
      </w:r>
    </w:p>
    <w:p w14:paraId="16911A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2693</w:t>
      </w:r>
    </w:p>
    <w:p w14:paraId="57A26B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2696</w:t>
      </w:r>
    </w:p>
    <w:p w14:paraId="0CFC24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2696</w:t>
      </w:r>
    </w:p>
    <w:p w14:paraId="401F510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SRS-RSRP measurement with DRX</w:t>
      </w:r>
      <w:r>
        <w:rPr>
          <w:noProof/>
        </w:rPr>
        <w:tab/>
        <w:t>2696</w:t>
      </w:r>
    </w:p>
    <w:p w14:paraId="0C7582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13153D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2697</w:t>
      </w:r>
    </w:p>
    <w:p w14:paraId="30E1B2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5D9410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CLI-RSSI measurement with DRX</w:t>
      </w:r>
      <w:r>
        <w:rPr>
          <w:noProof/>
        </w:rPr>
        <w:tab/>
        <w:t>2700</w:t>
      </w:r>
    </w:p>
    <w:p w14:paraId="144220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2700</w:t>
      </w:r>
    </w:p>
    <w:p w14:paraId="47E7C5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2701</w:t>
      </w:r>
    </w:p>
    <w:p w14:paraId="218F7D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2703</w:t>
      </w:r>
    </w:p>
    <w:p w14:paraId="18C63A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2703</w:t>
      </w:r>
    </w:p>
    <w:p w14:paraId="07C115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2703</w:t>
      </w:r>
    </w:p>
    <w:p w14:paraId="156981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2703</w:t>
      </w:r>
    </w:p>
    <w:p w14:paraId="0B9E2F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2703</w:t>
      </w:r>
    </w:p>
    <w:p w14:paraId="4E9F04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2706</w:t>
      </w:r>
    </w:p>
    <w:p w14:paraId="457228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2706</w:t>
      </w:r>
    </w:p>
    <w:p w14:paraId="477CDB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2706</w:t>
      </w:r>
    </w:p>
    <w:p w14:paraId="1BECA0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2709</w:t>
      </w:r>
    </w:p>
    <w:p w14:paraId="5FD8DD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2710</w:t>
      </w:r>
    </w:p>
    <w:p w14:paraId="1DC4B6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2712</w:t>
      </w:r>
    </w:p>
    <w:p w14:paraId="1E9010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2712</w:t>
      </w:r>
    </w:p>
    <w:p w14:paraId="17C8D2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2712</w:t>
      </w:r>
    </w:p>
    <w:p w14:paraId="0E312E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2716</w:t>
      </w:r>
    </w:p>
    <w:p w14:paraId="0FC447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2716</w:t>
      </w:r>
    </w:p>
    <w:p w14:paraId="77FA3E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563895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2717</w:t>
      </w:r>
    </w:p>
    <w:p w14:paraId="53D72B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2719</w:t>
      </w:r>
    </w:p>
    <w:p w14:paraId="00B9BF8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2719</w:t>
      </w:r>
    </w:p>
    <w:p w14:paraId="70F68C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2719</w:t>
      </w:r>
    </w:p>
    <w:p w14:paraId="3D73CD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1EA1E3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2726</w:t>
      </w:r>
    </w:p>
    <w:p w14:paraId="439DDB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2726</w:t>
      </w:r>
    </w:p>
    <w:p w14:paraId="19F326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2726</w:t>
      </w:r>
    </w:p>
    <w:p w14:paraId="202A8D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2726</w:t>
      </w:r>
    </w:p>
    <w:p w14:paraId="1B78A6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2730</w:t>
      </w:r>
    </w:p>
    <w:p w14:paraId="7E8886C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2730</w:t>
      </w:r>
    </w:p>
    <w:p w14:paraId="56A7C3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E65A76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2730</w:t>
      </w:r>
    </w:p>
    <w:p w14:paraId="7CFD66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2730</w:t>
      </w:r>
    </w:p>
    <w:p w14:paraId="205309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2734</w:t>
      </w:r>
    </w:p>
    <w:p w14:paraId="2CB0D4F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2734</w:t>
      </w:r>
    </w:p>
    <w:p w14:paraId="16E7CC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2734</w:t>
      </w:r>
    </w:p>
    <w:p w14:paraId="559BFA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5BDD31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2741</w:t>
      </w:r>
    </w:p>
    <w:p w14:paraId="4FC9DF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2742</w:t>
      </w:r>
    </w:p>
    <w:p w14:paraId="0E81A2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E4B58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4B9CD3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2748</w:t>
      </w:r>
    </w:p>
    <w:p w14:paraId="5A735E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16F5F1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2754</w:t>
      </w:r>
    </w:p>
    <w:p w14:paraId="743C2F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2755</w:t>
      </w:r>
    </w:p>
    <w:p w14:paraId="43F25F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4458B5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2758</w:t>
      </w:r>
    </w:p>
    <w:p w14:paraId="1A2800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2759</w:t>
      </w:r>
    </w:p>
    <w:p w14:paraId="0BB4BE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2759</w:t>
      </w:r>
    </w:p>
    <w:p w14:paraId="2FF093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3B4ADC1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2763</w:t>
      </w:r>
    </w:p>
    <w:p w14:paraId="41EB62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2763</w:t>
      </w:r>
    </w:p>
    <w:p w14:paraId="7E33C4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230F18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15313C33" w14:textId="77777777" w:rsidR="00A007D0" w:rsidRDefault="00A007D0">
      <w:pPr>
        <w:pStyle w:val="TOC4"/>
        <w:tabs>
          <w:tab w:val="left" w:pos="72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 w:cs="v4.2.0"/>
          <w:noProof/>
        </w:rPr>
        <w:t>The rate of correct events observed during repeated tests shall be at least 90%</w:t>
      </w:r>
      <w:r w:rsidRPr="00E65A76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2767</w:t>
      </w:r>
    </w:p>
    <w:p w14:paraId="1CDF24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377DAB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2771</w:t>
      </w:r>
    </w:p>
    <w:p w14:paraId="6B2ECC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2771</w:t>
      </w:r>
    </w:p>
    <w:p w14:paraId="7D61A83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2771</w:t>
      </w:r>
    </w:p>
    <w:p w14:paraId="267FA0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2774</w:t>
      </w:r>
    </w:p>
    <w:p w14:paraId="0944AE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2774</w:t>
      </w:r>
    </w:p>
    <w:p w14:paraId="2AEAE6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2774</w:t>
      </w:r>
    </w:p>
    <w:p w14:paraId="109C31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2779</w:t>
      </w:r>
    </w:p>
    <w:p w14:paraId="531E1A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2779</w:t>
      </w:r>
    </w:p>
    <w:p w14:paraId="44D900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540310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2783</w:t>
      </w:r>
    </w:p>
    <w:p w14:paraId="14962B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2783</w:t>
      </w:r>
    </w:p>
    <w:p w14:paraId="601098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77BE45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59857D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2787</w:t>
      </w:r>
    </w:p>
    <w:p w14:paraId="711995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2787</w:t>
      </w:r>
    </w:p>
    <w:p w14:paraId="7D8B75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2790</w:t>
      </w:r>
    </w:p>
    <w:p w14:paraId="6A146A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2790</w:t>
      </w:r>
    </w:p>
    <w:p w14:paraId="2C3821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2790</w:t>
      </w:r>
    </w:p>
    <w:p w14:paraId="0068DC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2793</w:t>
      </w:r>
    </w:p>
    <w:p w14:paraId="51D64D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2793</w:t>
      </w:r>
    </w:p>
    <w:p w14:paraId="2556E8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2793</w:t>
      </w:r>
    </w:p>
    <w:p w14:paraId="122A28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2797</w:t>
      </w:r>
    </w:p>
    <w:p w14:paraId="7668E0D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2797</w:t>
      </w:r>
    </w:p>
    <w:p w14:paraId="3085F1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2797</w:t>
      </w:r>
    </w:p>
    <w:p w14:paraId="1D8F40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2804</w:t>
      </w:r>
    </w:p>
    <w:p w14:paraId="1BA395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2805</w:t>
      </w:r>
    </w:p>
    <w:p w14:paraId="6D9DF3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2805</w:t>
      </w:r>
    </w:p>
    <w:p w14:paraId="5F9A0D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2805</w:t>
      </w:r>
    </w:p>
    <w:p w14:paraId="33F20B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67C042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2807</w:t>
      </w:r>
    </w:p>
    <w:p w14:paraId="55CF01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018C59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2810</w:t>
      </w:r>
    </w:p>
    <w:p w14:paraId="005135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2810</w:t>
      </w:r>
    </w:p>
    <w:p w14:paraId="467F22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2810</w:t>
      </w:r>
    </w:p>
    <w:p w14:paraId="166914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583E4DC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Pre-MG</w:t>
      </w:r>
      <w:r>
        <w:rPr>
          <w:noProof/>
        </w:rPr>
        <w:tab/>
        <w:t>2813</w:t>
      </w:r>
    </w:p>
    <w:p w14:paraId="693BCF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2813</w:t>
      </w:r>
    </w:p>
    <w:p w14:paraId="36A277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2813</w:t>
      </w:r>
    </w:p>
    <w:p w14:paraId="11CB78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2813</w:t>
      </w:r>
    </w:p>
    <w:p w14:paraId="45E01D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2817</w:t>
      </w:r>
    </w:p>
    <w:p w14:paraId="41E001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2817</w:t>
      </w:r>
    </w:p>
    <w:p w14:paraId="49ABD1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2817</w:t>
      </w:r>
    </w:p>
    <w:p w14:paraId="5F8F70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2817</w:t>
      </w:r>
    </w:p>
    <w:p w14:paraId="1CD75B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2822</w:t>
      </w:r>
    </w:p>
    <w:p w14:paraId="0CE23A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2822</w:t>
      </w:r>
    </w:p>
    <w:p w14:paraId="5DF4B1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2822</w:t>
      </w:r>
    </w:p>
    <w:p w14:paraId="0F537F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2822</w:t>
      </w:r>
    </w:p>
    <w:p w14:paraId="11464B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2822</w:t>
      </w:r>
    </w:p>
    <w:p w14:paraId="50C04B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2822</w:t>
      </w:r>
    </w:p>
    <w:p w14:paraId="7C2EBA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2822</w:t>
      </w:r>
    </w:p>
    <w:p w14:paraId="27BDC7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369F90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226FB1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2826</w:t>
      </w:r>
    </w:p>
    <w:p w14:paraId="31FEA7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117F4C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2830</w:t>
      </w:r>
    </w:p>
    <w:p w14:paraId="5BA128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2830</w:t>
      </w:r>
    </w:p>
    <w:p w14:paraId="50A665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2830</w:t>
      </w:r>
    </w:p>
    <w:p w14:paraId="1A9C98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2837</w:t>
      </w:r>
    </w:p>
    <w:p w14:paraId="048AD3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2837</w:t>
      </w:r>
    </w:p>
    <w:p w14:paraId="5CD086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2837</w:t>
      </w:r>
    </w:p>
    <w:p w14:paraId="46CC52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2776777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NCSG</w:t>
      </w:r>
      <w:r>
        <w:rPr>
          <w:noProof/>
        </w:rPr>
        <w:tab/>
        <w:t>2842</w:t>
      </w:r>
    </w:p>
    <w:p w14:paraId="06D165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2842</w:t>
      </w:r>
    </w:p>
    <w:p w14:paraId="2A41CA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2842</w:t>
      </w:r>
    </w:p>
    <w:p w14:paraId="38F761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2842</w:t>
      </w:r>
    </w:p>
    <w:p w14:paraId="056E88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2846</w:t>
      </w:r>
    </w:p>
    <w:p w14:paraId="7C7675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2846</w:t>
      </w:r>
    </w:p>
    <w:p w14:paraId="67941B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37F433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2846</w:t>
      </w:r>
    </w:p>
    <w:p w14:paraId="2E72EF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0A5406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2850</w:t>
      </w:r>
    </w:p>
    <w:p w14:paraId="547975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529E43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2851</w:t>
      </w:r>
    </w:p>
    <w:p w14:paraId="1C9A5E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6928BD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2856</w:t>
      </w:r>
    </w:p>
    <w:p w14:paraId="5AED5A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2856</w:t>
      </w:r>
    </w:p>
    <w:p w14:paraId="5EC08D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2856</w:t>
      </w:r>
    </w:p>
    <w:p w14:paraId="1C0C3D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1CAAA2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2859</w:t>
      </w:r>
    </w:p>
    <w:p w14:paraId="5916E3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5E17E5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2863</w:t>
      </w:r>
    </w:p>
    <w:p w14:paraId="55BE4AF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2863</w:t>
      </w:r>
    </w:p>
    <w:p w14:paraId="004F3B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2863</w:t>
      </w:r>
    </w:p>
    <w:p w14:paraId="7AB5FF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330F8F3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2866</w:t>
      </w:r>
    </w:p>
    <w:p w14:paraId="76F688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2866</w:t>
      </w:r>
    </w:p>
    <w:p w14:paraId="6AD013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2866</w:t>
      </w:r>
    </w:p>
    <w:p w14:paraId="4B91AF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2866</w:t>
      </w:r>
    </w:p>
    <w:p w14:paraId="2EF714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2866</w:t>
      </w:r>
    </w:p>
    <w:p w14:paraId="57DBF6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2871</w:t>
      </w:r>
    </w:p>
    <w:p w14:paraId="2C9637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2871</w:t>
      </w:r>
    </w:p>
    <w:p w14:paraId="19D3B7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6A44A3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2871</w:t>
      </w:r>
    </w:p>
    <w:p w14:paraId="663763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75F7E2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2875</w:t>
      </w:r>
    </w:p>
    <w:p w14:paraId="41A9DB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2875</w:t>
      </w:r>
    </w:p>
    <w:p w14:paraId="2C6072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2875</w:t>
      </w:r>
    </w:p>
    <w:p w14:paraId="0B25B2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2875</w:t>
      </w:r>
    </w:p>
    <w:p w14:paraId="4040D8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2876</w:t>
      </w:r>
    </w:p>
    <w:p w14:paraId="12C6D5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2880</w:t>
      </w:r>
    </w:p>
    <w:p w14:paraId="70F859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2880</w:t>
      </w:r>
    </w:p>
    <w:p w14:paraId="028E55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2880</w:t>
      </w:r>
    </w:p>
    <w:p w14:paraId="2971D2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2880</w:t>
      </w:r>
    </w:p>
    <w:p w14:paraId="0E9262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20D60BC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2885</w:t>
      </w:r>
    </w:p>
    <w:p w14:paraId="4E8F46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2885</w:t>
      </w:r>
    </w:p>
    <w:p w14:paraId="69977C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2885</w:t>
      </w:r>
    </w:p>
    <w:p w14:paraId="7391B9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388988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0F3B35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2891</w:t>
      </w:r>
    </w:p>
    <w:p w14:paraId="6D7FED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2891</w:t>
      </w:r>
    </w:p>
    <w:p w14:paraId="5FBD9F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089201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2895</w:t>
      </w:r>
    </w:p>
    <w:p w14:paraId="645578F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2896</w:t>
      </w:r>
    </w:p>
    <w:p w14:paraId="3E0EA9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2896</w:t>
      </w:r>
    </w:p>
    <w:p w14:paraId="537ADA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2896</w:t>
      </w:r>
    </w:p>
    <w:p w14:paraId="2B263B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74BD22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2900</w:t>
      </w:r>
    </w:p>
    <w:p w14:paraId="16F2D6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2900</w:t>
      </w:r>
    </w:p>
    <w:p w14:paraId="7D25D4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2900</w:t>
      </w:r>
    </w:p>
    <w:p w14:paraId="2F646D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2901</w:t>
      </w:r>
    </w:p>
    <w:p w14:paraId="3ACF05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33138A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2905</w:t>
      </w:r>
    </w:p>
    <w:p w14:paraId="0FA59F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2905</w:t>
      </w:r>
    </w:p>
    <w:p w14:paraId="5FD931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2905</w:t>
      </w:r>
    </w:p>
    <w:p w14:paraId="2A4380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2906</w:t>
      </w:r>
    </w:p>
    <w:p w14:paraId="7AAA57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2912</w:t>
      </w:r>
    </w:p>
    <w:p w14:paraId="73DF96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2913</w:t>
      </w:r>
    </w:p>
    <w:p w14:paraId="63AA9E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2913</w:t>
      </w:r>
    </w:p>
    <w:p w14:paraId="238330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2913</w:t>
      </w:r>
    </w:p>
    <w:p w14:paraId="7AD8B2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2913</w:t>
      </w:r>
    </w:p>
    <w:p w14:paraId="66570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2918</w:t>
      </w:r>
    </w:p>
    <w:p w14:paraId="346A59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2919</w:t>
      </w:r>
    </w:p>
    <w:p w14:paraId="6EFE4F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2919</w:t>
      </w:r>
    </w:p>
    <w:p w14:paraId="2D3D01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185D12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2919</w:t>
      </w:r>
    </w:p>
    <w:p w14:paraId="458B6D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2925</w:t>
      </w:r>
    </w:p>
    <w:p w14:paraId="10EFA2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2926</w:t>
      </w:r>
    </w:p>
    <w:p w14:paraId="5443F7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2926</w:t>
      </w:r>
    </w:p>
    <w:p w14:paraId="4E6B2E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2926</w:t>
      </w:r>
    </w:p>
    <w:p w14:paraId="00F356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2926</w:t>
      </w:r>
    </w:p>
    <w:p w14:paraId="124257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2932</w:t>
      </w:r>
    </w:p>
    <w:p w14:paraId="16177B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2932</w:t>
      </w:r>
    </w:p>
    <w:p w14:paraId="1DD839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2932</w:t>
      </w:r>
    </w:p>
    <w:p w14:paraId="0B2616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2933</w:t>
      </w:r>
    </w:p>
    <w:p w14:paraId="4F47AC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2936</w:t>
      </w:r>
    </w:p>
    <w:p w14:paraId="0BA64A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2937</w:t>
      </w:r>
    </w:p>
    <w:p w14:paraId="05935E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2941</w:t>
      </w:r>
    </w:p>
    <w:p w14:paraId="01A98A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6029FC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2942</w:t>
      </w:r>
    </w:p>
    <w:p w14:paraId="45C355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2947</w:t>
      </w:r>
    </w:p>
    <w:p w14:paraId="71AD38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2947</w:t>
      </w:r>
    </w:p>
    <w:p w14:paraId="1D680C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3BA6F0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2947</w:t>
      </w:r>
    </w:p>
    <w:p w14:paraId="0E5EE7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2952</w:t>
      </w:r>
    </w:p>
    <w:p w14:paraId="69E839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2952</w:t>
      </w:r>
    </w:p>
    <w:p w14:paraId="0CFC01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2952</w:t>
      </w:r>
    </w:p>
    <w:p w14:paraId="3ACC66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2952</w:t>
      </w:r>
    </w:p>
    <w:p w14:paraId="4E79E5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3575C9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02B774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2958</w:t>
      </w:r>
    </w:p>
    <w:p w14:paraId="52EAC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14970F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2958</w:t>
      </w:r>
    </w:p>
    <w:p w14:paraId="023658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79E38E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2964</w:t>
      </w:r>
    </w:p>
    <w:p w14:paraId="29D6E2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2964</w:t>
      </w:r>
    </w:p>
    <w:p w14:paraId="33C251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2964</w:t>
      </w:r>
    </w:p>
    <w:p w14:paraId="40B4C9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2964</w:t>
      </w:r>
    </w:p>
    <w:p w14:paraId="729534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61057A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2969</w:t>
      </w:r>
    </w:p>
    <w:p w14:paraId="2A4A56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00DCBC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2969</w:t>
      </w:r>
    </w:p>
    <w:p w14:paraId="2F4225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17A8AD6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2976</w:t>
      </w:r>
    </w:p>
    <w:p w14:paraId="3D1234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2976</w:t>
      </w:r>
    </w:p>
    <w:p w14:paraId="7E6D86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2976</w:t>
      </w:r>
    </w:p>
    <w:p w14:paraId="4AD30B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2976</w:t>
      </w:r>
    </w:p>
    <w:p w14:paraId="1D76E4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2981</w:t>
      </w:r>
    </w:p>
    <w:p w14:paraId="75315F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2981</w:t>
      </w:r>
    </w:p>
    <w:p w14:paraId="0228B6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2981</w:t>
      </w:r>
    </w:p>
    <w:p w14:paraId="6EDE8A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2981</w:t>
      </w:r>
    </w:p>
    <w:p w14:paraId="6A70DA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2987</w:t>
      </w:r>
    </w:p>
    <w:p w14:paraId="0670CC3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2987</w:t>
      </w:r>
    </w:p>
    <w:p w14:paraId="30566D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2987</w:t>
      </w:r>
    </w:p>
    <w:p w14:paraId="7EC446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2987</w:t>
      </w:r>
    </w:p>
    <w:p w14:paraId="4AD1DD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702BE7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2990</w:t>
      </w:r>
    </w:p>
    <w:p w14:paraId="5F5145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4BE8EA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2994</w:t>
      </w:r>
    </w:p>
    <w:p w14:paraId="417F1F9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2994</w:t>
      </w:r>
    </w:p>
    <w:p w14:paraId="44EB1D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2994</w:t>
      </w:r>
    </w:p>
    <w:p w14:paraId="0AD77B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07B68D6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2997</w:t>
      </w:r>
    </w:p>
    <w:p w14:paraId="015B2E9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2999</w:t>
      </w:r>
    </w:p>
    <w:p w14:paraId="2216201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SA: measurement accuracy with </w:t>
      </w:r>
      <w:r w:rsidRPr="00E65A76">
        <w:rPr>
          <w:noProof/>
          <w:snapToGrid w:val="0"/>
          <w:lang w:val="en-US"/>
        </w:rPr>
        <w:t>PRS in FR1</w:t>
      </w:r>
      <w:r>
        <w:rPr>
          <w:noProof/>
        </w:rPr>
        <w:tab/>
        <w:t>2999</w:t>
      </w:r>
    </w:p>
    <w:p w14:paraId="45DA84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2999</w:t>
      </w:r>
    </w:p>
    <w:p w14:paraId="6B266F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2999</w:t>
      </w:r>
    </w:p>
    <w:p w14:paraId="3C9FB9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3003</w:t>
      </w:r>
    </w:p>
    <w:p w14:paraId="56A003E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SA: measurement accuracy with </w:t>
      </w:r>
      <w:r w:rsidRPr="00E65A76">
        <w:rPr>
          <w:rFonts w:eastAsiaTheme="minorEastAsia"/>
          <w:noProof/>
          <w:snapToGrid w:val="0"/>
          <w:lang w:val="en-US"/>
        </w:rPr>
        <w:t xml:space="preserve">PRS in FR1 </w:t>
      </w:r>
      <w:r w:rsidRPr="00E65A76">
        <w:rPr>
          <w:rFonts w:eastAsiaTheme="minorEastAsia"/>
          <w:noProof/>
        </w:rPr>
        <w:t>with reduced sample number</w:t>
      </w:r>
      <w:r>
        <w:rPr>
          <w:noProof/>
        </w:rPr>
        <w:tab/>
        <w:t>3003</w:t>
      </w:r>
    </w:p>
    <w:p w14:paraId="53C2FF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3003</w:t>
      </w:r>
    </w:p>
    <w:p w14:paraId="7AE2D6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3003</w:t>
      </w:r>
    </w:p>
    <w:p w14:paraId="6B54DD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3006</w:t>
      </w:r>
    </w:p>
    <w:p w14:paraId="31D4F7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Void</w:t>
      </w:r>
      <w:r>
        <w:rPr>
          <w:noProof/>
        </w:rPr>
        <w:tab/>
        <w:t>3006</w:t>
      </w:r>
    </w:p>
    <w:p w14:paraId="523217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3006</w:t>
      </w:r>
    </w:p>
    <w:p w14:paraId="66C45E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3006</w:t>
      </w:r>
    </w:p>
    <w:p w14:paraId="165B2C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3006</w:t>
      </w:r>
    </w:p>
    <w:p w14:paraId="42C5B8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3006</w:t>
      </w:r>
    </w:p>
    <w:p w14:paraId="363D6C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3006</w:t>
      </w:r>
    </w:p>
    <w:p w14:paraId="6D715E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3006</w:t>
      </w:r>
    </w:p>
    <w:p w14:paraId="314916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3007</w:t>
      </w:r>
    </w:p>
    <w:p w14:paraId="5BFE1E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3010</w:t>
      </w:r>
    </w:p>
    <w:p w14:paraId="3EEFAE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3011</w:t>
      </w:r>
    </w:p>
    <w:p w14:paraId="0C18A2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3011</w:t>
      </w:r>
    </w:p>
    <w:p w14:paraId="2814A3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3011</w:t>
      </w:r>
    </w:p>
    <w:p w14:paraId="3AD044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3013</w:t>
      </w:r>
    </w:p>
    <w:p w14:paraId="62DA2F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3013</w:t>
      </w:r>
    </w:p>
    <w:p w14:paraId="675DD5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3013</w:t>
      </w:r>
    </w:p>
    <w:p w14:paraId="15D2E9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3014</w:t>
      </w:r>
    </w:p>
    <w:p w14:paraId="5742B7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3589F3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3017</w:t>
      </w:r>
    </w:p>
    <w:p w14:paraId="086162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SA: measurement accuracy with </w:t>
      </w:r>
      <w:r w:rsidRPr="00E65A76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3017</w:t>
      </w:r>
    </w:p>
    <w:p w14:paraId="1B055C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3017</w:t>
      </w:r>
    </w:p>
    <w:p w14:paraId="37ACE3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3018</w:t>
      </w:r>
    </w:p>
    <w:p w14:paraId="7E9D29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3022</w:t>
      </w:r>
    </w:p>
    <w:p w14:paraId="6E4F1F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SA: measurement accuracy with reduced </w:t>
      </w:r>
      <w:r w:rsidRPr="00E65A76">
        <w:rPr>
          <w:rFonts w:eastAsia="SimSun"/>
          <w:noProof/>
          <w:snapToGrid w:val="0"/>
          <w:lang w:val="en-US"/>
        </w:rPr>
        <w:t>PRS samples in FR1</w:t>
      </w:r>
      <w:r>
        <w:rPr>
          <w:noProof/>
        </w:rPr>
        <w:tab/>
        <w:t>3022</w:t>
      </w:r>
    </w:p>
    <w:p w14:paraId="6C8963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3022</w:t>
      </w:r>
    </w:p>
    <w:p w14:paraId="6DAD99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3022</w:t>
      </w:r>
    </w:p>
    <w:p w14:paraId="37EF1DD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3026</w:t>
      </w:r>
    </w:p>
    <w:p w14:paraId="6B5937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3026</w:t>
      </w:r>
    </w:p>
    <w:p w14:paraId="58BA790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3026</w:t>
      </w:r>
    </w:p>
    <w:p w14:paraId="04C232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3026</w:t>
      </w:r>
    </w:p>
    <w:p w14:paraId="29107A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3029</w:t>
      </w:r>
    </w:p>
    <w:p w14:paraId="782EF7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3029</w:t>
      </w:r>
    </w:p>
    <w:p w14:paraId="3CEC7F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57ECBB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3034</w:t>
      </w:r>
    </w:p>
    <w:p w14:paraId="2FEB323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3034</w:t>
      </w:r>
    </w:p>
    <w:p w14:paraId="6CF1C7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3034</w:t>
      </w:r>
    </w:p>
    <w:p w14:paraId="1291F9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3034</w:t>
      </w:r>
    </w:p>
    <w:p w14:paraId="0513B2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3036</w:t>
      </w:r>
    </w:p>
    <w:p w14:paraId="5FB52B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3037</w:t>
      </w:r>
    </w:p>
    <w:p w14:paraId="443F9B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573026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6D439A9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3041</w:t>
      </w:r>
    </w:p>
    <w:p w14:paraId="558F0C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3041</w:t>
      </w:r>
    </w:p>
    <w:p w14:paraId="6BE5C6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3041</w:t>
      </w:r>
    </w:p>
    <w:p w14:paraId="68F82A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3045</w:t>
      </w:r>
    </w:p>
    <w:p w14:paraId="13941FE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3045</w:t>
      </w:r>
    </w:p>
    <w:p w14:paraId="34992E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3045</w:t>
      </w:r>
    </w:p>
    <w:p w14:paraId="73ABCD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3048</w:t>
      </w:r>
    </w:p>
    <w:p w14:paraId="20F9F59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3048</w:t>
      </w:r>
    </w:p>
    <w:p w14:paraId="30505B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3048</w:t>
      </w:r>
    </w:p>
    <w:p w14:paraId="15E1AA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3048</w:t>
      </w:r>
    </w:p>
    <w:p w14:paraId="0D52AE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37FD14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3051</w:t>
      </w:r>
    </w:p>
    <w:p w14:paraId="031209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65F228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16168AC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3054</w:t>
      </w:r>
    </w:p>
    <w:p w14:paraId="79D661E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3054</w:t>
      </w:r>
    </w:p>
    <w:p w14:paraId="3077FA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3054</w:t>
      </w:r>
    </w:p>
    <w:p w14:paraId="05DC35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6C012D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043049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3056</w:t>
      </w:r>
    </w:p>
    <w:p w14:paraId="4B7CFE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152B79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E65A76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3058</w:t>
      </w:r>
    </w:p>
    <w:p w14:paraId="3FD31E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3058</w:t>
      </w:r>
    </w:p>
    <w:p w14:paraId="2156B4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SA: measurement accuracy with </w:t>
      </w:r>
      <w:r w:rsidRPr="00E65A76">
        <w:rPr>
          <w:rFonts w:eastAsiaTheme="minorEastAsia"/>
          <w:noProof/>
          <w:snapToGrid w:val="0"/>
          <w:lang w:val="en-US"/>
        </w:rPr>
        <w:t xml:space="preserve">PRS in FR1 </w:t>
      </w:r>
      <w:r w:rsidRPr="00E65A76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3058</w:t>
      </w:r>
    </w:p>
    <w:p w14:paraId="164DFE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3058</w:t>
      </w:r>
    </w:p>
    <w:p w14:paraId="49161E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3058</w:t>
      </w:r>
    </w:p>
    <w:p w14:paraId="7099AF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3062</w:t>
      </w:r>
    </w:p>
    <w:p w14:paraId="52E46B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SA: measurement accuracy with </w:t>
      </w:r>
      <w:r w:rsidRPr="00E65A76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3062</w:t>
      </w:r>
    </w:p>
    <w:p w14:paraId="2006DF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3062</w:t>
      </w:r>
    </w:p>
    <w:p w14:paraId="42A991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3062</w:t>
      </w:r>
    </w:p>
    <w:p w14:paraId="7E512F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3064</w:t>
      </w:r>
    </w:p>
    <w:p w14:paraId="0B9C31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3065</w:t>
      </w:r>
    </w:p>
    <w:p w14:paraId="022BFC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3065</w:t>
      </w:r>
    </w:p>
    <w:p w14:paraId="6C78AA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3065</w:t>
      </w:r>
    </w:p>
    <w:p w14:paraId="6C29DB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A.6.9.3.1.1.2 Test parameters</w:t>
      </w:r>
      <w:r>
        <w:rPr>
          <w:noProof/>
        </w:rPr>
        <w:tab/>
        <w:t>3065</w:t>
      </w:r>
    </w:p>
    <w:p w14:paraId="1CE744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3067</w:t>
      </w:r>
    </w:p>
    <w:p w14:paraId="6F456D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3067</w:t>
      </w:r>
    </w:p>
    <w:p w14:paraId="55816D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3067</w:t>
      </w:r>
    </w:p>
    <w:p w14:paraId="6140F3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3067</w:t>
      </w:r>
    </w:p>
    <w:p w14:paraId="13DC5B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3070</w:t>
      </w:r>
    </w:p>
    <w:p w14:paraId="079D88B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3070</w:t>
      </w:r>
    </w:p>
    <w:p w14:paraId="4191C4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SA: PRS-RSRPP measurement accuracy </w:t>
      </w:r>
      <w:r w:rsidRPr="00E65A76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3070</w:t>
      </w:r>
    </w:p>
    <w:p w14:paraId="1019C5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3070</w:t>
      </w:r>
    </w:p>
    <w:p w14:paraId="47C885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3070</w:t>
      </w:r>
    </w:p>
    <w:p w14:paraId="72A909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3074</w:t>
      </w:r>
    </w:p>
    <w:p w14:paraId="59D0EA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SA: measurement accuracy with reduced PRS samples </w:t>
      </w:r>
      <w:r w:rsidRPr="00E65A76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3074</w:t>
      </w:r>
    </w:p>
    <w:p w14:paraId="3ECC4E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3074</w:t>
      </w:r>
    </w:p>
    <w:p w14:paraId="3EEB8B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3074</w:t>
      </w:r>
    </w:p>
    <w:p w14:paraId="6D4A8D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3076</w:t>
      </w:r>
    </w:p>
    <w:p w14:paraId="6026A42F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3076</w:t>
      </w:r>
    </w:p>
    <w:p w14:paraId="4575801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3076</w:t>
      </w:r>
    </w:p>
    <w:p w14:paraId="47C06E4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3076</w:t>
      </w:r>
    </w:p>
    <w:p w14:paraId="3C52F4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3076</w:t>
      </w:r>
    </w:p>
    <w:p w14:paraId="556B7B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1772EF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2F4DD4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57E405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3080</w:t>
      </w:r>
    </w:p>
    <w:p w14:paraId="61C427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3D216C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3080</w:t>
      </w:r>
    </w:p>
    <w:p w14:paraId="463FFC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1FC961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3083</w:t>
      </w:r>
    </w:p>
    <w:p w14:paraId="0BAA89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3083</w:t>
      </w:r>
    </w:p>
    <w:p w14:paraId="286EBD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3083</w:t>
      </w:r>
    </w:p>
    <w:p w14:paraId="3B754DC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3086</w:t>
      </w:r>
    </w:p>
    <w:p w14:paraId="1E3584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E65A7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3086</w:t>
      </w:r>
    </w:p>
    <w:p w14:paraId="061654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1A87A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3086</w:t>
      </w:r>
    </w:p>
    <w:p w14:paraId="577F8B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531CF4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3089</w:t>
      </w:r>
    </w:p>
    <w:p w14:paraId="18D748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3089</w:t>
      </w:r>
    </w:p>
    <w:p w14:paraId="161204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3089</w:t>
      </w:r>
    </w:p>
    <w:p w14:paraId="4C3BA7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27898C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E65A7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3093</w:t>
      </w:r>
    </w:p>
    <w:p w14:paraId="62D31C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57EB9F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3093</w:t>
      </w:r>
    </w:p>
    <w:p w14:paraId="054231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3096</w:t>
      </w:r>
    </w:p>
    <w:p w14:paraId="575FE2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E65A76">
        <w:rPr>
          <w:rFonts w:eastAsia="Malgun Gothic"/>
          <w:noProof/>
        </w:rPr>
        <w:t xml:space="preserve"> for </w:t>
      </w:r>
      <w:r w:rsidRPr="00E65A76">
        <w:rPr>
          <w:rFonts w:cs="v4.2.0"/>
          <w:noProof/>
          <w:lang w:val="en-US"/>
        </w:rPr>
        <w:t xml:space="preserve">FR2 power class 6 </w:t>
      </w:r>
      <w:r w:rsidRPr="00E65A76">
        <w:rPr>
          <w:rFonts w:cs="v4.2.0"/>
          <w:noProof/>
        </w:rPr>
        <w:t xml:space="preserve">UE configured with </w:t>
      </w:r>
      <w:r w:rsidRPr="00E65A76">
        <w:rPr>
          <w:i/>
          <w:iCs/>
          <w:noProof/>
        </w:rPr>
        <w:t>highSpeedMeasFlagFR2-r17</w:t>
      </w:r>
      <w:r>
        <w:rPr>
          <w:noProof/>
        </w:rPr>
        <w:tab/>
        <w:t>3097</w:t>
      </w:r>
    </w:p>
    <w:p w14:paraId="1478F7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3097</w:t>
      </w:r>
    </w:p>
    <w:p w14:paraId="7FB4AE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3097</w:t>
      </w:r>
    </w:p>
    <w:p w14:paraId="51926B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3101</w:t>
      </w:r>
    </w:p>
    <w:p w14:paraId="7930D4D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3101</w:t>
      </w:r>
    </w:p>
    <w:p w14:paraId="616259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E65A76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3101</w:t>
      </w:r>
    </w:p>
    <w:p w14:paraId="151FE17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E65A76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3101</w:t>
      </w:r>
    </w:p>
    <w:p w14:paraId="03185C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A.7.2.</w:t>
      </w:r>
      <w:r w:rsidRPr="00E65A76">
        <w:rPr>
          <w:noProof/>
          <w:snapToGrid w:val="0"/>
          <w:lang w:val="en-US"/>
        </w:rPr>
        <w:t>1</w:t>
      </w:r>
      <w:r w:rsidRPr="00E65A76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589FB5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A.7.2.</w:t>
      </w:r>
      <w:r w:rsidRPr="00E65A76">
        <w:rPr>
          <w:noProof/>
          <w:snapToGrid w:val="0"/>
          <w:lang w:val="en-US"/>
        </w:rPr>
        <w:t>1</w:t>
      </w:r>
      <w:r w:rsidRPr="00E65A76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3105</w:t>
      </w:r>
    </w:p>
    <w:p w14:paraId="01F0435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3105</w:t>
      </w:r>
    </w:p>
    <w:p w14:paraId="7954CF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3105</w:t>
      </w:r>
    </w:p>
    <w:p w14:paraId="45B997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3105</w:t>
      </w:r>
    </w:p>
    <w:p w14:paraId="7BE5E5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3105</w:t>
      </w:r>
    </w:p>
    <w:p w14:paraId="3D98EC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3105</w:t>
      </w:r>
    </w:p>
    <w:p w14:paraId="2EBB3D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60331C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3109</w:t>
      </w:r>
    </w:p>
    <w:p w14:paraId="23E7EB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134599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700CA2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2FD3EB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3112</w:t>
      </w:r>
    </w:p>
    <w:p w14:paraId="70112D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3112</w:t>
      </w:r>
    </w:p>
    <w:p w14:paraId="5E015F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3112</w:t>
      </w:r>
    </w:p>
    <w:p w14:paraId="75B27E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3113</w:t>
      </w:r>
    </w:p>
    <w:p w14:paraId="5BAA85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3114</w:t>
      </w:r>
    </w:p>
    <w:p w14:paraId="37CF89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3114</w:t>
      </w:r>
    </w:p>
    <w:p w14:paraId="2FC917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3114</w:t>
      </w:r>
    </w:p>
    <w:p w14:paraId="50A305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A.7.3.1.4.3 Test Requirements</w:t>
      </w:r>
      <w:r>
        <w:rPr>
          <w:noProof/>
        </w:rPr>
        <w:tab/>
        <w:t>3121</w:t>
      </w:r>
    </w:p>
    <w:p w14:paraId="1908FE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3121</w:t>
      </w:r>
    </w:p>
    <w:p w14:paraId="091C79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247DFE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3121</w:t>
      </w:r>
    </w:p>
    <w:p w14:paraId="109EC4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A.7.3.1.5.3 Test Requirements</w:t>
      </w:r>
      <w:r>
        <w:rPr>
          <w:noProof/>
        </w:rPr>
        <w:tab/>
        <w:t>3128</w:t>
      </w:r>
    </w:p>
    <w:p w14:paraId="35DF845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E65A76">
        <w:rPr>
          <w:noProof/>
          <w:snapToGrid w:val="0"/>
        </w:rPr>
        <w:t>; unknown FR2 target PScell</w:t>
      </w:r>
      <w:r>
        <w:rPr>
          <w:noProof/>
        </w:rPr>
        <w:tab/>
        <w:t>3128</w:t>
      </w:r>
    </w:p>
    <w:p w14:paraId="5AE3E6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3128</w:t>
      </w:r>
    </w:p>
    <w:p w14:paraId="740222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3128</w:t>
      </w:r>
    </w:p>
    <w:p w14:paraId="10F2F7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540BB3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3138</w:t>
      </w:r>
    </w:p>
    <w:p w14:paraId="600500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3AEFFC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3BE11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E65A76">
        <w:rPr>
          <w:noProof/>
          <w:lang w:val="en-US"/>
        </w:rPr>
        <w:t>from NR-DC to NR-DC</w:t>
      </w:r>
      <w:r>
        <w:rPr>
          <w:noProof/>
        </w:rPr>
        <w:tab/>
        <w:t>3144</w:t>
      </w:r>
    </w:p>
    <w:p w14:paraId="4DA7D2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3A4C49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3149</w:t>
      </w:r>
    </w:p>
    <w:p w14:paraId="1B9A0C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3149</w:t>
      </w:r>
    </w:p>
    <w:p w14:paraId="7FE503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3149</w:t>
      </w:r>
    </w:p>
    <w:p w14:paraId="0FCD61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3149</w:t>
      </w:r>
    </w:p>
    <w:p w14:paraId="550FE4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3152</w:t>
      </w:r>
    </w:p>
    <w:p w14:paraId="5DB5E5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3152</w:t>
      </w:r>
    </w:p>
    <w:p w14:paraId="262566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3152</w:t>
      </w:r>
    </w:p>
    <w:p w14:paraId="03E8B1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3152</w:t>
      </w:r>
    </w:p>
    <w:p w14:paraId="10F943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3156</w:t>
      </w:r>
    </w:p>
    <w:p w14:paraId="458C9F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3156</w:t>
      </w:r>
    </w:p>
    <w:p w14:paraId="3ED01A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09F91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3156</w:t>
      </w:r>
    </w:p>
    <w:p w14:paraId="1491E3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3BC9433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3160</w:t>
      </w:r>
    </w:p>
    <w:p w14:paraId="332514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</w:t>
      </w:r>
      <w:r>
        <w:rPr>
          <w:noProof/>
        </w:rPr>
        <w:tab/>
        <w:t>3160</w:t>
      </w:r>
    </w:p>
    <w:p w14:paraId="309E21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</w:t>
      </w:r>
      <w:r>
        <w:rPr>
          <w:noProof/>
        </w:rPr>
        <w:tab/>
        <w:t>3160</w:t>
      </w:r>
    </w:p>
    <w:p w14:paraId="3D7337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FR2</w:t>
      </w:r>
      <w:r>
        <w:rPr>
          <w:noProof/>
        </w:rPr>
        <w:tab/>
        <w:t>3163</w:t>
      </w:r>
    </w:p>
    <w:p w14:paraId="0823B7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3166</w:t>
      </w:r>
    </w:p>
    <w:p w14:paraId="5D318FD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5167EE1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1B25D1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FR2-2</w:t>
      </w:r>
      <w:r>
        <w:rPr>
          <w:noProof/>
        </w:rPr>
        <w:tab/>
        <w:t>3169</w:t>
      </w:r>
    </w:p>
    <w:p w14:paraId="14D0F03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3169</w:t>
      </w:r>
    </w:p>
    <w:p w14:paraId="2E9CD67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51DD1E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FR2-2</w:t>
      </w:r>
      <w:r>
        <w:rPr>
          <w:noProof/>
        </w:rPr>
        <w:tab/>
        <w:t>3172</w:t>
      </w:r>
    </w:p>
    <w:p w14:paraId="2AF08A9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3172</w:t>
      </w:r>
    </w:p>
    <w:p w14:paraId="690134C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3175</w:t>
      </w:r>
    </w:p>
    <w:p w14:paraId="6E523D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3175</w:t>
      </w:r>
    </w:p>
    <w:p w14:paraId="6416484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3175</w:t>
      </w:r>
    </w:p>
    <w:p w14:paraId="45DFD1F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3687BC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3178</w:t>
      </w:r>
    </w:p>
    <w:p w14:paraId="106912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3178</w:t>
      </w:r>
    </w:p>
    <w:p w14:paraId="29F17F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3182</w:t>
      </w:r>
    </w:p>
    <w:p w14:paraId="30C0C0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3186</w:t>
      </w:r>
    </w:p>
    <w:p w14:paraId="6DA1FC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3189</w:t>
      </w:r>
    </w:p>
    <w:p w14:paraId="7A64308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Connection Release with Redirection</w:t>
      </w:r>
      <w:r>
        <w:rPr>
          <w:noProof/>
        </w:rPr>
        <w:tab/>
        <w:t>3192</w:t>
      </w:r>
    </w:p>
    <w:p w14:paraId="70A5A4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3192</w:t>
      </w:r>
    </w:p>
    <w:p w14:paraId="1D9AE7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 Conditional Handover</w:t>
      </w:r>
      <w:r>
        <w:rPr>
          <w:noProof/>
        </w:rPr>
        <w:tab/>
        <w:t>3196</w:t>
      </w:r>
    </w:p>
    <w:p w14:paraId="5AB288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3196</w:t>
      </w:r>
    </w:p>
    <w:p w14:paraId="0E1A6D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3196</w:t>
      </w:r>
    </w:p>
    <w:p w14:paraId="26F647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3196</w:t>
      </w:r>
    </w:p>
    <w:p w14:paraId="511090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3199</w:t>
      </w:r>
    </w:p>
    <w:p w14:paraId="037C6D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3199</w:t>
      </w:r>
    </w:p>
    <w:p w14:paraId="5782BD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3199</w:t>
      </w:r>
    </w:p>
    <w:p w14:paraId="4DAE4D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3199</w:t>
      </w:r>
    </w:p>
    <w:p w14:paraId="32E960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A.7.3.3.2.3 Test Requirements</w:t>
      </w:r>
      <w:r>
        <w:rPr>
          <w:noProof/>
        </w:rPr>
        <w:tab/>
        <w:t>3201</w:t>
      </w:r>
    </w:p>
    <w:p w14:paraId="3E26AB6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3201</w:t>
      </w:r>
    </w:p>
    <w:p w14:paraId="6C8A065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3201</w:t>
      </w:r>
    </w:p>
    <w:p w14:paraId="062186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3201</w:t>
      </w:r>
    </w:p>
    <w:p w14:paraId="4F3883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46203B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3204</w:t>
      </w:r>
    </w:p>
    <w:p w14:paraId="5DA0D5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3205</w:t>
      </w:r>
    </w:p>
    <w:p w14:paraId="7E1FAB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3205</w:t>
      </w:r>
    </w:p>
    <w:p w14:paraId="2006A4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3209</w:t>
      </w:r>
    </w:p>
    <w:p w14:paraId="39D581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3210</w:t>
      </w:r>
    </w:p>
    <w:p w14:paraId="4ECE6C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3210</w:t>
      </w:r>
    </w:p>
    <w:p w14:paraId="601992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3210</w:t>
      </w:r>
    </w:p>
    <w:p w14:paraId="50107E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23E065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729203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3213</w:t>
      </w:r>
    </w:p>
    <w:p w14:paraId="669008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3214</w:t>
      </w:r>
    </w:p>
    <w:p w14:paraId="3E9EF6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7352A8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45232E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71AB41C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3218</w:t>
      </w:r>
    </w:p>
    <w:p w14:paraId="520755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3218</w:t>
      </w:r>
    </w:p>
    <w:p w14:paraId="7E78F9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3218</w:t>
      </w:r>
    </w:p>
    <w:p w14:paraId="01F78D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11009F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3221</w:t>
      </w:r>
    </w:p>
    <w:p w14:paraId="6001ED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3222</w:t>
      </w:r>
    </w:p>
    <w:p w14:paraId="4508EC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3222</w:t>
      </w:r>
    </w:p>
    <w:p w14:paraId="0252C5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3226</w:t>
      </w:r>
    </w:p>
    <w:p w14:paraId="3C6F58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3227</w:t>
      </w:r>
    </w:p>
    <w:p w14:paraId="16A400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3227</w:t>
      </w:r>
    </w:p>
    <w:p w14:paraId="2CA678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3231</w:t>
      </w:r>
    </w:p>
    <w:p w14:paraId="0973AB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3231</w:t>
      </w:r>
    </w:p>
    <w:p w14:paraId="357BC5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6866EA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4F47B2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3236</w:t>
      </w:r>
    </w:p>
    <w:p w14:paraId="0C948C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39D894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44C354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3241</w:t>
      </w:r>
    </w:p>
    <w:p w14:paraId="14869A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0AD434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3245</w:t>
      </w:r>
    </w:p>
    <w:p w14:paraId="09EC92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3245</w:t>
      </w:r>
    </w:p>
    <w:p w14:paraId="53CEE5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3245</w:t>
      </w:r>
    </w:p>
    <w:p w14:paraId="433D81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3249</w:t>
      </w:r>
    </w:p>
    <w:p w14:paraId="29A655E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3249</w:t>
      </w:r>
    </w:p>
    <w:p w14:paraId="6D3A1B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3249</w:t>
      </w:r>
    </w:p>
    <w:p w14:paraId="693106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3254</w:t>
      </w:r>
    </w:p>
    <w:p w14:paraId="18D175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3254</w:t>
      </w:r>
    </w:p>
    <w:p w14:paraId="368500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3254</w:t>
      </w:r>
    </w:p>
    <w:p w14:paraId="277949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3257</w:t>
      </w:r>
    </w:p>
    <w:p w14:paraId="730FC38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3257</w:t>
      </w:r>
    </w:p>
    <w:p w14:paraId="3ECC54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</w:rPr>
        <w:t>A.7.5.2.</w:t>
      </w:r>
      <w:r w:rsidRPr="00E65A76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3257</w:t>
      </w:r>
    </w:p>
    <w:p w14:paraId="3FC814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79CB48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bCs/>
          <w:noProof/>
        </w:rPr>
        <w:t>A.7.5.2.1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3260</w:t>
      </w:r>
    </w:p>
    <w:p w14:paraId="06A8B6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interruptions at NR SRS carrier-based switching</w:t>
      </w:r>
      <w:r>
        <w:rPr>
          <w:noProof/>
        </w:rPr>
        <w:tab/>
        <w:t>3261</w:t>
      </w:r>
    </w:p>
    <w:p w14:paraId="116E5D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3261</w:t>
      </w:r>
    </w:p>
    <w:p w14:paraId="520B09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3261</w:t>
      </w:r>
    </w:p>
    <w:p w14:paraId="0C8525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6AFC28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3263</w:t>
      </w:r>
    </w:p>
    <w:p w14:paraId="66BB7B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3263</w:t>
      </w:r>
    </w:p>
    <w:p w14:paraId="416C38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6FC348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3265</w:t>
      </w:r>
    </w:p>
    <w:p w14:paraId="31C516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3265</w:t>
      </w:r>
    </w:p>
    <w:p w14:paraId="710410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3EEE3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3269</w:t>
      </w:r>
    </w:p>
    <w:p w14:paraId="3E90DD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3270</w:t>
      </w:r>
    </w:p>
    <w:p w14:paraId="567B1F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3270</w:t>
      </w:r>
    </w:p>
    <w:p w14:paraId="4C678A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3B2A5E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3274</w:t>
      </w:r>
    </w:p>
    <w:p w14:paraId="636687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6F7708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44804B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3278</w:t>
      </w:r>
    </w:p>
    <w:p w14:paraId="08E257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6E4D28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211E83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3282</w:t>
      </w:r>
    </w:p>
    <w:p w14:paraId="2AA52C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1DAE57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3286</w:t>
      </w:r>
    </w:p>
    <w:p w14:paraId="44713D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3287</w:t>
      </w:r>
    </w:p>
    <w:p w14:paraId="4757F0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3287</w:t>
      </w:r>
    </w:p>
    <w:p w14:paraId="13ACE3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6A9E67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3292</w:t>
      </w:r>
    </w:p>
    <w:p w14:paraId="59E53B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3292</w:t>
      </w:r>
    </w:p>
    <w:p w14:paraId="4A365F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3296</w:t>
      </w:r>
    </w:p>
    <w:p w14:paraId="230275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3297</w:t>
      </w:r>
    </w:p>
    <w:p w14:paraId="305331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3297</w:t>
      </w:r>
    </w:p>
    <w:p w14:paraId="02AB3B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3300</w:t>
      </w:r>
    </w:p>
    <w:p w14:paraId="7E0916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3301</w:t>
      </w:r>
    </w:p>
    <w:p w14:paraId="3DA90D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3301</w:t>
      </w:r>
    </w:p>
    <w:p w14:paraId="1986E2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669C1B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3306</w:t>
      </w:r>
    </w:p>
    <w:p w14:paraId="0DE8BE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3306</w:t>
      </w:r>
    </w:p>
    <w:p w14:paraId="34CDCA7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55DDD1A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39C024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3311</w:t>
      </w:r>
    </w:p>
    <w:p w14:paraId="1B52490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3EC7CA1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119F96B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3316</w:t>
      </w:r>
    </w:p>
    <w:p w14:paraId="3265A8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3316</w:t>
      </w:r>
    </w:p>
    <w:p w14:paraId="00F35F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13B51E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2656A5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3319</w:t>
      </w:r>
    </w:p>
    <w:p w14:paraId="650B23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776827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3322</w:t>
      </w:r>
    </w:p>
    <w:p w14:paraId="71B2D8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752BCF0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3323</w:t>
      </w:r>
    </w:p>
    <w:p w14:paraId="2CB225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3323</w:t>
      </w:r>
    </w:p>
    <w:p w14:paraId="496780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3323</w:t>
      </w:r>
    </w:p>
    <w:p w14:paraId="22BE32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3323</w:t>
      </w:r>
    </w:p>
    <w:p w14:paraId="759D56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3327</w:t>
      </w:r>
    </w:p>
    <w:p w14:paraId="300B1B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3328</w:t>
      </w:r>
    </w:p>
    <w:p w14:paraId="353A2C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3328</w:t>
      </w:r>
    </w:p>
    <w:p w14:paraId="13C57F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3331</w:t>
      </w:r>
    </w:p>
    <w:p w14:paraId="1ABFBB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3332</w:t>
      </w:r>
    </w:p>
    <w:p w14:paraId="488FE6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3332</w:t>
      </w:r>
    </w:p>
    <w:p w14:paraId="5377FF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3336</w:t>
      </w:r>
    </w:p>
    <w:p w14:paraId="3D85EF8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3337</w:t>
      </w:r>
    </w:p>
    <w:p w14:paraId="56435A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3337</w:t>
      </w:r>
    </w:p>
    <w:p w14:paraId="710014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3341</w:t>
      </w:r>
    </w:p>
    <w:p w14:paraId="2B1AF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3342</w:t>
      </w:r>
    </w:p>
    <w:p w14:paraId="4532EA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3342</w:t>
      </w:r>
    </w:p>
    <w:p w14:paraId="4D4CF4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3345</w:t>
      </w:r>
    </w:p>
    <w:p w14:paraId="1C3DED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3346</w:t>
      </w:r>
    </w:p>
    <w:p w14:paraId="0ED10A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3346</w:t>
      </w:r>
    </w:p>
    <w:p w14:paraId="048AF8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3350</w:t>
      </w:r>
    </w:p>
    <w:p w14:paraId="62668A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3351</w:t>
      </w:r>
    </w:p>
    <w:p w14:paraId="12D5BF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3351</w:t>
      </w:r>
    </w:p>
    <w:p w14:paraId="2D1EF0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3355</w:t>
      </w:r>
    </w:p>
    <w:p w14:paraId="170BA7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3356</w:t>
      </w:r>
    </w:p>
    <w:p w14:paraId="3525C9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3356</w:t>
      </w:r>
    </w:p>
    <w:p w14:paraId="05ADDC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3360</w:t>
      </w:r>
    </w:p>
    <w:p w14:paraId="79E29C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3360</w:t>
      </w:r>
    </w:p>
    <w:p w14:paraId="05AB20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3360</w:t>
      </w:r>
    </w:p>
    <w:p w14:paraId="10FBE7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3366</w:t>
      </w:r>
    </w:p>
    <w:p w14:paraId="2AF2D9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3366</w:t>
      </w:r>
    </w:p>
    <w:p w14:paraId="419B13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3366</w:t>
      </w:r>
    </w:p>
    <w:p w14:paraId="753C51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3372</w:t>
      </w:r>
    </w:p>
    <w:p w14:paraId="25FE9B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3372</w:t>
      </w:r>
    </w:p>
    <w:p w14:paraId="33AE71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3372</w:t>
      </w:r>
    </w:p>
    <w:p w14:paraId="46409F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3377</w:t>
      </w:r>
    </w:p>
    <w:p w14:paraId="382E4F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3377</w:t>
      </w:r>
    </w:p>
    <w:p w14:paraId="63A651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3377</w:t>
      </w:r>
    </w:p>
    <w:p w14:paraId="7E94BB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3382</w:t>
      </w:r>
    </w:p>
    <w:p w14:paraId="2AFAB4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3382</w:t>
      </w:r>
    </w:p>
    <w:p w14:paraId="6EF951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3382</w:t>
      </w:r>
    </w:p>
    <w:p w14:paraId="6DBD9B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1DFF99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3386</w:t>
      </w:r>
    </w:p>
    <w:p w14:paraId="71AEEB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3386</w:t>
      </w:r>
    </w:p>
    <w:p w14:paraId="5E9350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3386</w:t>
      </w:r>
    </w:p>
    <w:p w14:paraId="549032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3391</w:t>
      </w:r>
    </w:p>
    <w:p w14:paraId="3AE1B0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3396</w:t>
      </w:r>
    </w:p>
    <w:p w14:paraId="7F3A3BC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3396</w:t>
      </w:r>
    </w:p>
    <w:p w14:paraId="78136C7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</w:t>
      </w:r>
      <w:r w:rsidRPr="00E65A76">
        <w:rPr>
          <w:rFonts w:eastAsia="MS Mincho"/>
          <w:noProof/>
        </w:rPr>
        <w:t>7.5.6.1.3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3399</w:t>
      </w:r>
    </w:p>
    <w:p w14:paraId="1C3546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3399</w:t>
      </w:r>
    </w:p>
    <w:p w14:paraId="42DDC58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50EEEA7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3404</w:t>
      </w:r>
    </w:p>
    <w:p w14:paraId="78A684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3405</w:t>
      </w:r>
    </w:p>
    <w:p w14:paraId="272B24C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3D2E7DE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3BA09C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3409</w:t>
      </w:r>
    </w:p>
    <w:p w14:paraId="1B9ADA3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3409</w:t>
      </w:r>
    </w:p>
    <w:p w14:paraId="1EB2990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3413</w:t>
      </w:r>
    </w:p>
    <w:p w14:paraId="44A526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A.7.5.6.3 </w:t>
      </w:r>
      <w:r w:rsidRPr="00E65A76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E65A76">
        <w:rPr>
          <w:rFonts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0EB9C33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3414</w:t>
      </w:r>
    </w:p>
    <w:p w14:paraId="0781E30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3417</w:t>
      </w:r>
    </w:p>
    <w:p w14:paraId="1CEF4E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3417</w:t>
      </w:r>
    </w:p>
    <w:p w14:paraId="2396C4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3417</w:t>
      </w:r>
    </w:p>
    <w:p w14:paraId="69FE410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3417</w:t>
      </w:r>
    </w:p>
    <w:p w14:paraId="5A11055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5A0731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3422</w:t>
      </w:r>
    </w:p>
    <w:p w14:paraId="610E52B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3422</w:t>
      </w:r>
    </w:p>
    <w:p w14:paraId="7D88677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 Test Requirements</w:t>
      </w:r>
      <w:r>
        <w:rPr>
          <w:noProof/>
        </w:rPr>
        <w:tab/>
        <w:t>3427</w:t>
      </w:r>
    </w:p>
    <w:p w14:paraId="74F5F50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lang w:val="en-US"/>
        </w:rPr>
        <w:t xml:space="preserve">Simultaneous RRC-based Active BWP Switch </w:t>
      </w:r>
      <w:r w:rsidRPr="00E65A76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3427</w:t>
      </w:r>
    </w:p>
    <w:p w14:paraId="1AC6F6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3427</w:t>
      </w:r>
    </w:p>
    <w:p w14:paraId="5DDED8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lang w:val="en-US"/>
        </w:rPr>
        <w:t>NR FR2-2 Active BWP switch on multiple SCells with non-DRX in SA</w:t>
      </w:r>
      <w:r>
        <w:rPr>
          <w:noProof/>
        </w:rPr>
        <w:tab/>
        <w:t>3430</w:t>
      </w:r>
    </w:p>
    <w:p w14:paraId="4936538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3430</w:t>
      </w:r>
    </w:p>
    <w:p w14:paraId="442FF73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A.7.5.6.5.2</w:t>
      </w:r>
      <w:r w:rsidRPr="00E65A76">
        <w:rPr>
          <w:rFonts w:eastAsia="MS Mincho"/>
          <w:bCs/>
          <w:noProof/>
        </w:rPr>
        <w:t>.</w:t>
      </w:r>
      <w:r w:rsidRPr="00E65A76">
        <w:rPr>
          <w:rFonts w:eastAsia="SimSun"/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3434</w:t>
      </w:r>
    </w:p>
    <w:p w14:paraId="7F2B5B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3435</w:t>
      </w:r>
    </w:p>
    <w:p w14:paraId="3D6081F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3435</w:t>
      </w:r>
    </w:p>
    <w:p w14:paraId="3A6732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3435</w:t>
      </w:r>
    </w:p>
    <w:p w14:paraId="23F636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3438</w:t>
      </w:r>
    </w:p>
    <w:p w14:paraId="379829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3438</w:t>
      </w:r>
    </w:p>
    <w:p w14:paraId="637253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3438</w:t>
      </w:r>
    </w:p>
    <w:p w14:paraId="340060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0D727F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3441</w:t>
      </w:r>
    </w:p>
    <w:p w14:paraId="7C8056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3441</w:t>
      </w:r>
    </w:p>
    <w:p w14:paraId="628B40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3444</w:t>
      </w:r>
    </w:p>
    <w:p w14:paraId="134224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3444</w:t>
      </w:r>
    </w:p>
    <w:p w14:paraId="6B710B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3444</w:t>
      </w:r>
    </w:p>
    <w:p w14:paraId="6AD36E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3447</w:t>
      </w:r>
    </w:p>
    <w:p w14:paraId="4C3AF4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3447</w:t>
      </w:r>
    </w:p>
    <w:p w14:paraId="0CC8C0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3447</w:t>
      </w:r>
    </w:p>
    <w:p w14:paraId="0C9D18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3451</w:t>
      </w:r>
    </w:p>
    <w:p w14:paraId="01C7F4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3455</w:t>
      </w:r>
    </w:p>
    <w:p w14:paraId="6F07E5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3455</w:t>
      </w:r>
    </w:p>
    <w:p w14:paraId="1CFEDE3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3455</w:t>
      </w:r>
    </w:p>
    <w:p w14:paraId="78A0D6F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A.7.5.8</w:t>
      </w:r>
      <w:r w:rsidRPr="00E65A76">
        <w:rPr>
          <w:rFonts w:eastAsia="MS Mincho"/>
          <w:bCs/>
          <w:noProof/>
        </w:rPr>
        <w:t>.3.1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3459</w:t>
      </w:r>
    </w:p>
    <w:p w14:paraId="4D630DB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3460</w:t>
      </w:r>
    </w:p>
    <w:p w14:paraId="6C1296A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3460</w:t>
      </w:r>
    </w:p>
    <w:p w14:paraId="202B393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A.7.5.9</w:t>
      </w:r>
      <w:r w:rsidRPr="00E65A76">
        <w:rPr>
          <w:rFonts w:eastAsia="MS Mincho"/>
          <w:noProof/>
        </w:rPr>
        <w:t>.1.1</w:t>
      </w:r>
      <w:r w:rsidRPr="00E65A76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353F19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3463</w:t>
      </w:r>
    </w:p>
    <w:p w14:paraId="50C3E1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NR </w:t>
      </w:r>
      <w:r w:rsidRPr="00E65A76">
        <w:rPr>
          <w:rFonts w:cs="Arial"/>
          <w:noProof/>
          <w:lang w:val="en-US"/>
        </w:rPr>
        <w:t xml:space="preserve">PCell </w:t>
      </w:r>
      <w:r w:rsidRPr="00E65A76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3463</w:t>
      </w:r>
    </w:p>
    <w:p w14:paraId="05AFF7C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4AC21B5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A.7.5.9.2</w:t>
      </w:r>
      <w:r w:rsidRPr="00E65A76">
        <w:rPr>
          <w:rFonts w:eastAsia="MS Mincho"/>
          <w:bCs/>
          <w:noProof/>
        </w:rPr>
        <w:t>.1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139F7DF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3466</w:t>
      </w:r>
    </w:p>
    <w:p w14:paraId="68B16B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3466</w:t>
      </w:r>
    </w:p>
    <w:p w14:paraId="797A46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3466</w:t>
      </w:r>
    </w:p>
    <w:p w14:paraId="62FF79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E65A76">
        <w:rPr>
          <w:noProof/>
          <w:snapToGrid w:val="0"/>
        </w:rPr>
        <w:t>Requirements</w:t>
      </w:r>
      <w:r>
        <w:rPr>
          <w:noProof/>
        </w:rPr>
        <w:tab/>
        <w:t>3469</w:t>
      </w:r>
    </w:p>
    <w:p w14:paraId="7DF3F5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131CEE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3470</w:t>
      </w:r>
    </w:p>
    <w:p w14:paraId="57E4A9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3470</w:t>
      </w:r>
    </w:p>
    <w:p w14:paraId="7A43E8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3473</w:t>
      </w:r>
    </w:p>
    <w:p w14:paraId="1A34A76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3473</w:t>
      </w:r>
    </w:p>
    <w:p w14:paraId="7107AA0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3473</w:t>
      </w:r>
    </w:p>
    <w:p w14:paraId="4E12DF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452489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3473</w:t>
      </w:r>
    </w:p>
    <w:p w14:paraId="25B99C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3476</w:t>
      </w:r>
    </w:p>
    <w:p w14:paraId="5CC13B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3476</w:t>
      </w:r>
    </w:p>
    <w:p w14:paraId="7C1E99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3476</w:t>
      </w:r>
    </w:p>
    <w:p w14:paraId="3CE579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3476</w:t>
      </w:r>
    </w:p>
    <w:p w14:paraId="4A6F4C5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3476</w:t>
      </w:r>
    </w:p>
    <w:p w14:paraId="2AD0A35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parameters</w:t>
      </w:r>
      <w:r>
        <w:rPr>
          <w:noProof/>
        </w:rPr>
        <w:tab/>
        <w:t>3477</w:t>
      </w:r>
    </w:p>
    <w:p w14:paraId="2116EC2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A.7.5.13</w:t>
      </w:r>
      <w:r w:rsidRPr="00E65A76">
        <w:rPr>
          <w:rFonts w:eastAsia="MS Mincho"/>
          <w:bCs/>
          <w:noProof/>
        </w:rPr>
        <w:t>.1.1</w:t>
      </w:r>
      <w:r w:rsidRPr="00E65A76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3479</w:t>
      </w:r>
    </w:p>
    <w:p w14:paraId="076DE90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3479</w:t>
      </w:r>
    </w:p>
    <w:p w14:paraId="1E90D9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3479</w:t>
      </w:r>
    </w:p>
    <w:p w14:paraId="3606328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3479</w:t>
      </w:r>
    </w:p>
    <w:p w14:paraId="26CCD9B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parameters</w:t>
      </w:r>
      <w:r>
        <w:rPr>
          <w:noProof/>
        </w:rPr>
        <w:tab/>
        <w:t>3480</w:t>
      </w:r>
    </w:p>
    <w:p w14:paraId="1BC9A45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3482</w:t>
      </w:r>
    </w:p>
    <w:p w14:paraId="21B35D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3482</w:t>
      </w:r>
    </w:p>
    <w:p w14:paraId="792714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3482</w:t>
      </w:r>
    </w:p>
    <w:p w14:paraId="6B41D70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3482</w:t>
      </w:r>
    </w:p>
    <w:p w14:paraId="57E4509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Parameters</w:t>
      </w:r>
      <w:r>
        <w:rPr>
          <w:noProof/>
        </w:rPr>
        <w:tab/>
        <w:t>3483</w:t>
      </w:r>
    </w:p>
    <w:p w14:paraId="6CF55BB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3486</w:t>
      </w:r>
    </w:p>
    <w:p w14:paraId="1BCD778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3486</w:t>
      </w:r>
    </w:p>
    <w:p w14:paraId="346EE7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3486</w:t>
      </w:r>
    </w:p>
    <w:p w14:paraId="1DB716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13F2578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3490</w:t>
      </w:r>
    </w:p>
    <w:p w14:paraId="531440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3490</w:t>
      </w:r>
    </w:p>
    <w:p w14:paraId="4B0562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3490</w:t>
      </w:r>
    </w:p>
    <w:p w14:paraId="28A313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3490</w:t>
      </w:r>
    </w:p>
    <w:p w14:paraId="132E9E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3493</w:t>
      </w:r>
    </w:p>
    <w:p w14:paraId="7E7C33F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3493</w:t>
      </w:r>
    </w:p>
    <w:p w14:paraId="7DE32A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3493</w:t>
      </w:r>
    </w:p>
    <w:p w14:paraId="0EF4B0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3496</w:t>
      </w:r>
    </w:p>
    <w:p w14:paraId="5C1D7B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3497</w:t>
      </w:r>
    </w:p>
    <w:p w14:paraId="722825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3497</w:t>
      </w:r>
    </w:p>
    <w:p w14:paraId="09259B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02BB80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3500</w:t>
      </w:r>
    </w:p>
    <w:p w14:paraId="6E2D0D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3500</w:t>
      </w:r>
    </w:p>
    <w:p w14:paraId="517194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3503</w:t>
      </w:r>
    </w:p>
    <w:p w14:paraId="0D6301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event triggered reporting test without gap under non-DRX for UE configured with </w:t>
      </w:r>
      <w:r w:rsidRPr="00E65A76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3504</w:t>
      </w:r>
    </w:p>
    <w:p w14:paraId="2A310D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3504</w:t>
      </w:r>
    </w:p>
    <w:p w14:paraId="36D5BA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406446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3507</w:t>
      </w:r>
    </w:p>
    <w:p w14:paraId="61F016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3507</w:t>
      </w:r>
    </w:p>
    <w:p w14:paraId="52A0D8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3510</w:t>
      </w:r>
    </w:p>
    <w:p w14:paraId="7F98176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3511</w:t>
      </w:r>
    </w:p>
    <w:p w14:paraId="08C6EB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3511</w:t>
      </w:r>
    </w:p>
    <w:p w14:paraId="5245EE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3513</w:t>
      </w:r>
    </w:p>
    <w:p w14:paraId="5FE75C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3514</w:t>
      </w:r>
    </w:p>
    <w:p w14:paraId="49D2C5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3514</w:t>
      </w:r>
    </w:p>
    <w:p w14:paraId="35EFA6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3517</w:t>
      </w:r>
    </w:p>
    <w:p w14:paraId="45E2B8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3518</w:t>
      </w:r>
    </w:p>
    <w:p w14:paraId="25DB0B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3518</w:t>
      </w:r>
    </w:p>
    <w:p w14:paraId="5F50E7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3520</w:t>
      </w:r>
    </w:p>
    <w:p w14:paraId="3DBAC5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3521</w:t>
      </w:r>
    </w:p>
    <w:p w14:paraId="41381C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3521</w:t>
      </w:r>
    </w:p>
    <w:p w14:paraId="20AE8D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3525</w:t>
      </w:r>
    </w:p>
    <w:p w14:paraId="637EDD9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3525</w:t>
      </w:r>
    </w:p>
    <w:p w14:paraId="150915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3525</w:t>
      </w:r>
    </w:p>
    <w:p w14:paraId="188C6E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3528</w:t>
      </w:r>
    </w:p>
    <w:p w14:paraId="5E6CB2A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3528</w:t>
      </w:r>
    </w:p>
    <w:p w14:paraId="0B0DC0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3528</w:t>
      </w:r>
    </w:p>
    <w:p w14:paraId="29990B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6F6749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688C3D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3532</w:t>
      </w:r>
    </w:p>
    <w:p w14:paraId="670FE7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682E45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22DE1F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3536</w:t>
      </w:r>
    </w:p>
    <w:p w14:paraId="4543D5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567364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3540</w:t>
      </w:r>
    </w:p>
    <w:p w14:paraId="23DEB1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3540</w:t>
      </w:r>
    </w:p>
    <w:p w14:paraId="3144F5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3540</w:t>
      </w:r>
    </w:p>
    <w:p w14:paraId="3D9A35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60164F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3544</w:t>
      </w:r>
    </w:p>
    <w:p w14:paraId="52F00A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5DD402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29795D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3549</w:t>
      </w:r>
    </w:p>
    <w:p w14:paraId="2FFD5A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2597A9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465118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3554</w:t>
      </w:r>
    </w:p>
    <w:p w14:paraId="303298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2013CF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33182F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3559</w:t>
      </w:r>
    </w:p>
    <w:p w14:paraId="41F3C7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404123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1DEC66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3564</w:t>
      </w:r>
    </w:p>
    <w:p w14:paraId="112CBB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7C1247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645E68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3568</w:t>
      </w:r>
    </w:p>
    <w:p w14:paraId="14E942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3568</w:t>
      </w:r>
    </w:p>
    <w:p w14:paraId="53AAB6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3570</w:t>
      </w:r>
    </w:p>
    <w:p w14:paraId="5716C5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3571</w:t>
      </w:r>
    </w:p>
    <w:p w14:paraId="1F99E8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3571</w:t>
      </w:r>
    </w:p>
    <w:p w14:paraId="6E750A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3573</w:t>
      </w:r>
    </w:p>
    <w:p w14:paraId="1B1C4B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3574</w:t>
      </w:r>
    </w:p>
    <w:p w14:paraId="2786C8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78CC74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56A3F7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3578</w:t>
      </w:r>
    </w:p>
    <w:p w14:paraId="6B4E17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3578</w:t>
      </w:r>
    </w:p>
    <w:p w14:paraId="2DFB50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1D4387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3583</w:t>
      </w:r>
    </w:p>
    <w:p w14:paraId="42C2DB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4865EB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3587</w:t>
      </w:r>
    </w:p>
    <w:p w14:paraId="0903C0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3588</w:t>
      </w:r>
    </w:p>
    <w:p w14:paraId="6FF72D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3588</w:t>
      </w:r>
    </w:p>
    <w:p w14:paraId="78A92F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3592</w:t>
      </w:r>
    </w:p>
    <w:p w14:paraId="0D8071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3593</w:t>
      </w:r>
    </w:p>
    <w:p w14:paraId="138E33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3593</w:t>
      </w:r>
    </w:p>
    <w:p w14:paraId="515502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3599</w:t>
      </w:r>
    </w:p>
    <w:p w14:paraId="454702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3599</w:t>
      </w:r>
    </w:p>
    <w:p w14:paraId="5048BA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3599</w:t>
      </w:r>
    </w:p>
    <w:p w14:paraId="11316A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3606</w:t>
      </w:r>
    </w:p>
    <w:p w14:paraId="2FDC5C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3607</w:t>
      </w:r>
    </w:p>
    <w:p w14:paraId="33DDFB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661586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62D449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3613</w:t>
      </w:r>
    </w:p>
    <w:p w14:paraId="05236E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3B4C05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3621</w:t>
      </w:r>
    </w:p>
    <w:p w14:paraId="6E8EE90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3622</w:t>
      </w:r>
    </w:p>
    <w:p w14:paraId="7B8F29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3622</w:t>
      </w:r>
    </w:p>
    <w:p w14:paraId="3E486E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7BCB77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47B0BB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620F6A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3624</w:t>
      </w:r>
    </w:p>
    <w:p w14:paraId="047EE4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130079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1449CF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6E9EA5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3627</w:t>
      </w:r>
    </w:p>
    <w:p w14:paraId="572FCA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5F665F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757480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1182C9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3631</w:t>
      </w:r>
    </w:p>
    <w:p w14:paraId="6180F4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3631</w:t>
      </w:r>
    </w:p>
    <w:p w14:paraId="2B3E2F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3631</w:t>
      </w:r>
    </w:p>
    <w:p w14:paraId="0BB8E4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3633</w:t>
      </w:r>
    </w:p>
    <w:p w14:paraId="4F203A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</w:t>
      </w:r>
      <w:r w:rsidRPr="00E65A76">
        <w:rPr>
          <w:rFonts w:eastAsia="SimSun"/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 w:rsidRPr="00E65A76">
        <w:rPr>
          <w:rFonts w:eastAsia="SimSun"/>
          <w:noProof/>
          <w:snapToGrid w:val="0"/>
          <w:lang w:val="en-US"/>
        </w:rPr>
        <w:t xml:space="preserve"> for power class 6 UE configured with </w:t>
      </w:r>
      <w:r w:rsidRPr="00E65A76">
        <w:rPr>
          <w:i/>
          <w:iCs/>
          <w:noProof/>
        </w:rPr>
        <w:t>highSpeedMeasFlagFR2-r17</w:t>
      </w:r>
      <w:r>
        <w:rPr>
          <w:noProof/>
        </w:rPr>
        <w:tab/>
        <w:t>3634</w:t>
      </w:r>
    </w:p>
    <w:p w14:paraId="2265F2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E65A76">
        <w:rPr>
          <w:rFonts w:eastAsia="SimSun"/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3C214D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E65A76">
        <w:rPr>
          <w:rFonts w:eastAsia="SimSun"/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3634</w:t>
      </w:r>
    </w:p>
    <w:p w14:paraId="64B5D1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E65A76">
        <w:rPr>
          <w:rFonts w:eastAsia="SimSun"/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3636</w:t>
      </w:r>
    </w:p>
    <w:p w14:paraId="2E2027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3636</w:t>
      </w:r>
    </w:p>
    <w:p w14:paraId="22A670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3636</w:t>
      </w:r>
    </w:p>
    <w:p w14:paraId="662F0F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3637</w:t>
      </w:r>
    </w:p>
    <w:p w14:paraId="3662CC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07479C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3640</w:t>
      </w:r>
    </w:p>
    <w:p w14:paraId="613B61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3E272B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7FB395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2779ADD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3645</w:t>
      </w:r>
    </w:p>
    <w:p w14:paraId="020E6F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SRS-RSRP measurement with non-DRX</w:t>
      </w:r>
      <w:r>
        <w:rPr>
          <w:noProof/>
        </w:rPr>
        <w:tab/>
        <w:t>3645</w:t>
      </w:r>
    </w:p>
    <w:p w14:paraId="7ED6EC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164403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3645</w:t>
      </w:r>
    </w:p>
    <w:p w14:paraId="4A36AB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3647</w:t>
      </w:r>
    </w:p>
    <w:p w14:paraId="2E5184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CLI-RSSI measurement with non-DRX</w:t>
      </w:r>
      <w:r>
        <w:rPr>
          <w:noProof/>
        </w:rPr>
        <w:tab/>
        <w:t>3647</w:t>
      </w:r>
    </w:p>
    <w:p w14:paraId="085375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04D5C9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3648</w:t>
      </w:r>
    </w:p>
    <w:p w14:paraId="18A336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3649</w:t>
      </w:r>
    </w:p>
    <w:p w14:paraId="4865A0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3650</w:t>
      </w:r>
    </w:p>
    <w:p w14:paraId="7DBADC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3650</w:t>
      </w:r>
    </w:p>
    <w:p w14:paraId="04B4C3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3653</w:t>
      </w:r>
    </w:p>
    <w:p w14:paraId="25B7B7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3653</w:t>
      </w:r>
    </w:p>
    <w:p w14:paraId="1403C4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3655</w:t>
      </w:r>
    </w:p>
    <w:p w14:paraId="6F9589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56BF9C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3656</w:t>
      </w:r>
    </w:p>
    <w:p w14:paraId="0FDE91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68809C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3658</w:t>
      </w:r>
    </w:p>
    <w:p w14:paraId="2907E6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2F2F13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3BFEAB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3409935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3661</w:t>
      </w:r>
    </w:p>
    <w:p w14:paraId="6E65BE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3661</w:t>
      </w:r>
    </w:p>
    <w:p w14:paraId="50437A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47CFAA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3664</w:t>
      </w:r>
    </w:p>
    <w:p w14:paraId="04D9E4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3665</w:t>
      </w:r>
    </w:p>
    <w:p w14:paraId="3625BFB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3665</w:t>
      </w:r>
    </w:p>
    <w:p w14:paraId="6139DD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03F34C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3668</w:t>
      </w:r>
    </w:p>
    <w:p w14:paraId="27CC508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3668</w:t>
      </w:r>
    </w:p>
    <w:p w14:paraId="643B2C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3668</w:t>
      </w:r>
    </w:p>
    <w:p w14:paraId="4D1ABD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3668</w:t>
      </w:r>
    </w:p>
    <w:p w14:paraId="15DDE0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7BEB6C8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3676</w:t>
      </w:r>
    </w:p>
    <w:p w14:paraId="11AF9F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199477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FBAC0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3684</w:t>
      </w:r>
    </w:p>
    <w:p w14:paraId="6A88FF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24C34C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3690</w:t>
      </w:r>
    </w:p>
    <w:p w14:paraId="7356FC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3691</w:t>
      </w:r>
    </w:p>
    <w:p w14:paraId="6B2F5D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133293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164AD5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3695</w:t>
      </w:r>
    </w:p>
    <w:p w14:paraId="4FF552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3695</w:t>
      </w:r>
    </w:p>
    <w:p w14:paraId="116DB8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3954A3E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3699</w:t>
      </w:r>
    </w:p>
    <w:p w14:paraId="7F213A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3699</w:t>
      </w:r>
    </w:p>
    <w:p w14:paraId="38DC68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7A9A7C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13B010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3703</w:t>
      </w:r>
    </w:p>
    <w:p w14:paraId="64783D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73D2B1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74EC2D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 xml:space="preserve">PRS-RSRP reporting delay test case for </w:t>
      </w:r>
      <w:r w:rsidRPr="00E65A76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3707</w:t>
      </w:r>
    </w:p>
    <w:p w14:paraId="23A628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3707</w:t>
      </w:r>
    </w:p>
    <w:p w14:paraId="385985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3711</w:t>
      </w:r>
    </w:p>
    <w:p w14:paraId="5D5249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PRS-RSRP reporting delay test case for single positioning frequency layer</w:t>
      </w:r>
      <w:r w:rsidRPr="00E65A76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3711</w:t>
      </w:r>
    </w:p>
    <w:p w14:paraId="38ED82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3711</w:t>
      </w:r>
    </w:p>
    <w:p w14:paraId="0AAC5C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3715</w:t>
      </w:r>
    </w:p>
    <w:p w14:paraId="115617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3715</w:t>
      </w:r>
    </w:p>
    <w:p w14:paraId="2ED643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3715</w:t>
      </w:r>
    </w:p>
    <w:p w14:paraId="6CD80E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37BE06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3719</w:t>
      </w:r>
    </w:p>
    <w:p w14:paraId="101B99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3719</w:t>
      </w:r>
    </w:p>
    <w:p w14:paraId="0DE6E9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3719</w:t>
      </w:r>
    </w:p>
    <w:p w14:paraId="6EA5BD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676AE7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3723</w:t>
      </w:r>
    </w:p>
    <w:p w14:paraId="0B5115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40A110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7E05BF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3726</w:t>
      </w:r>
    </w:p>
    <w:p w14:paraId="3D8F90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3726</w:t>
      </w:r>
    </w:p>
    <w:p w14:paraId="47AC13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3728</w:t>
      </w:r>
    </w:p>
    <w:p w14:paraId="2F7FA8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3729</w:t>
      </w:r>
    </w:p>
    <w:p w14:paraId="4F69CC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3729</w:t>
      </w:r>
    </w:p>
    <w:p w14:paraId="28D43B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3731</w:t>
      </w:r>
    </w:p>
    <w:p w14:paraId="710054A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3732</w:t>
      </w:r>
    </w:p>
    <w:p w14:paraId="34BC30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3732</w:t>
      </w:r>
    </w:p>
    <w:p w14:paraId="32AC1A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0F7432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77AFBA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3735</w:t>
      </w:r>
    </w:p>
    <w:p w14:paraId="2B87A6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0DF815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015FD4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3738</w:t>
      </w:r>
    </w:p>
    <w:p w14:paraId="5461A2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409E89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1D071BA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3742</w:t>
      </w:r>
    </w:p>
    <w:p w14:paraId="34BCC2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3742</w:t>
      </w:r>
    </w:p>
    <w:p w14:paraId="486EBF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5BC1E8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390DEB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3744</w:t>
      </w:r>
    </w:p>
    <w:p w14:paraId="660D89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305AB9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237DF2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Pre-MG</w:t>
      </w:r>
      <w:r>
        <w:rPr>
          <w:noProof/>
        </w:rPr>
        <w:tab/>
        <w:t>3746</w:t>
      </w:r>
    </w:p>
    <w:p w14:paraId="31C336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Intra-frequency measurement test with SA event triggered reporting tests: with </w:t>
      </w:r>
      <w:r w:rsidRPr="00E65A76">
        <w:rPr>
          <w:bCs/>
          <w:noProof/>
          <w:snapToGrid w:val="0"/>
        </w:rPr>
        <w:t>autonomous</w:t>
      </w:r>
      <w:r w:rsidRPr="00E65A76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3746</w:t>
      </w:r>
    </w:p>
    <w:p w14:paraId="28FB73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3746</w:t>
      </w:r>
    </w:p>
    <w:p w14:paraId="51794D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3746</w:t>
      </w:r>
    </w:p>
    <w:p w14:paraId="358DE6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3749</w:t>
      </w:r>
    </w:p>
    <w:p w14:paraId="1FD77D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3749</w:t>
      </w:r>
    </w:p>
    <w:p w14:paraId="2902CE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3749</w:t>
      </w:r>
    </w:p>
    <w:p w14:paraId="6BBD11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3749</w:t>
      </w:r>
    </w:p>
    <w:p w14:paraId="4F4362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672120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3752</w:t>
      </w:r>
    </w:p>
    <w:p w14:paraId="7CD6F7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3752</w:t>
      </w:r>
    </w:p>
    <w:p w14:paraId="5DDFCC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3752</w:t>
      </w:r>
    </w:p>
    <w:p w14:paraId="6DA696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AF80D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E65A76">
        <w:rPr>
          <w:rFonts w:eastAsia="SimSun"/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3755</w:t>
      </w:r>
    </w:p>
    <w:p w14:paraId="09255C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95CC7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775E1C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3758</w:t>
      </w:r>
    </w:p>
    <w:p w14:paraId="7066A1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2C59D3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0D1FE87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NCSG</w:t>
      </w:r>
      <w:r>
        <w:rPr>
          <w:noProof/>
        </w:rPr>
        <w:tab/>
        <w:t>3762</w:t>
      </w:r>
    </w:p>
    <w:p w14:paraId="1C2715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</w:t>
      </w:r>
      <w:r w:rsidRPr="00E65A76">
        <w:rPr>
          <w:noProof/>
          <w:snapToGrid w:val="0"/>
          <w:lang w:val="en-US"/>
        </w:rPr>
        <w:t xml:space="preserve"> per-UE</w:t>
      </w:r>
      <w:r w:rsidRPr="00E65A76">
        <w:rPr>
          <w:noProof/>
          <w:snapToGrid w:val="0"/>
        </w:rPr>
        <w:t xml:space="preserve"> </w:t>
      </w:r>
      <w:r w:rsidRPr="00E65A76">
        <w:rPr>
          <w:noProof/>
          <w:snapToGrid w:val="0"/>
          <w:lang w:val="en-US"/>
        </w:rPr>
        <w:t>NCSG</w:t>
      </w:r>
      <w:r w:rsidRPr="00E65A76">
        <w:rPr>
          <w:noProof/>
          <w:snapToGrid w:val="0"/>
        </w:rPr>
        <w:t xml:space="preserve"> under non-DRX</w:t>
      </w:r>
      <w:r>
        <w:rPr>
          <w:noProof/>
        </w:rPr>
        <w:tab/>
        <w:t>3762</w:t>
      </w:r>
    </w:p>
    <w:p w14:paraId="226BB1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3762</w:t>
      </w:r>
    </w:p>
    <w:p w14:paraId="187454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3766</w:t>
      </w:r>
    </w:p>
    <w:p w14:paraId="41D035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3766</w:t>
      </w:r>
    </w:p>
    <w:p w14:paraId="6BA9CF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6C838A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0D58D7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3769</w:t>
      </w:r>
    </w:p>
    <w:p w14:paraId="2446E3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4E7F8A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3772</w:t>
      </w:r>
    </w:p>
    <w:p w14:paraId="0DDE571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3772</w:t>
      </w:r>
    </w:p>
    <w:p w14:paraId="25C05B4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3773</w:t>
      </w:r>
    </w:p>
    <w:p w14:paraId="5F79D2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3773</w:t>
      </w:r>
    </w:p>
    <w:p w14:paraId="5F8DB5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5A8319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3773</w:t>
      </w:r>
    </w:p>
    <w:p w14:paraId="727C53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268C8C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3778</w:t>
      </w:r>
    </w:p>
    <w:p w14:paraId="78F1EB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73E2C4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5D9039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3782</w:t>
      </w:r>
    </w:p>
    <w:p w14:paraId="010434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3783</w:t>
      </w:r>
    </w:p>
    <w:p w14:paraId="195FAD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069E69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3783</w:t>
      </w:r>
    </w:p>
    <w:p w14:paraId="0637CF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2617493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3787</w:t>
      </w:r>
    </w:p>
    <w:p w14:paraId="665FCB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3787</w:t>
      </w:r>
    </w:p>
    <w:p w14:paraId="03FDD0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3787</w:t>
      </w:r>
    </w:p>
    <w:p w14:paraId="3B21BE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3787</w:t>
      </w:r>
    </w:p>
    <w:p w14:paraId="18A4BB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3789</w:t>
      </w:r>
    </w:p>
    <w:p w14:paraId="02CCDB9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3789</w:t>
      </w:r>
    </w:p>
    <w:p w14:paraId="0810DA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3789</w:t>
      </w:r>
    </w:p>
    <w:p w14:paraId="09AC14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9898E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1D3A19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3791</w:t>
      </w:r>
    </w:p>
    <w:p w14:paraId="58FF0F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3791</w:t>
      </w:r>
    </w:p>
    <w:p w14:paraId="4C1491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3791</w:t>
      </w:r>
    </w:p>
    <w:p w14:paraId="4C1A32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3791</w:t>
      </w:r>
    </w:p>
    <w:p w14:paraId="241D64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3793</w:t>
      </w:r>
    </w:p>
    <w:p w14:paraId="16B5DD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3793</w:t>
      </w:r>
    </w:p>
    <w:p w14:paraId="5A0C8A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3793</w:t>
      </w:r>
    </w:p>
    <w:p w14:paraId="2E19D6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303CCC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276F21D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3795</w:t>
      </w:r>
    </w:p>
    <w:p w14:paraId="6D73175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3795</w:t>
      </w:r>
    </w:p>
    <w:p w14:paraId="735443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3795</w:t>
      </w:r>
    </w:p>
    <w:p w14:paraId="02A2AB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3796</w:t>
      </w:r>
    </w:p>
    <w:p w14:paraId="358B11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33380F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3799</w:t>
      </w:r>
    </w:p>
    <w:p w14:paraId="08ACA4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62419E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0A76F1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3801</w:t>
      </w:r>
    </w:p>
    <w:p w14:paraId="101F587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3802</w:t>
      </w:r>
    </w:p>
    <w:p w14:paraId="1D91BD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3802</w:t>
      </w:r>
    </w:p>
    <w:p w14:paraId="7B2FE7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77DB2C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3802</w:t>
      </w:r>
    </w:p>
    <w:p w14:paraId="2E4D1C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5F5C49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3806</w:t>
      </w:r>
    </w:p>
    <w:p w14:paraId="728642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23BCF2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22AC74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3808</w:t>
      </w:r>
    </w:p>
    <w:p w14:paraId="4CFC0C2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3809</w:t>
      </w:r>
    </w:p>
    <w:p w14:paraId="7C6A62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18545C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3809</w:t>
      </w:r>
    </w:p>
    <w:p w14:paraId="7765A0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10D5017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3812</w:t>
      </w:r>
    </w:p>
    <w:p w14:paraId="56A584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26C5CB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0D0C27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3814</w:t>
      </w:r>
    </w:p>
    <w:p w14:paraId="265697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3815</w:t>
      </w:r>
    </w:p>
    <w:p w14:paraId="6307A1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3815</w:t>
      </w:r>
    </w:p>
    <w:p w14:paraId="36C3BB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0DFFBD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27160C8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3818</w:t>
      </w:r>
    </w:p>
    <w:p w14:paraId="13EB6A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3818</w:t>
      </w:r>
    </w:p>
    <w:p w14:paraId="49706A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78A3F1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4463EF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48F317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3823</w:t>
      </w:r>
    </w:p>
    <w:p w14:paraId="30E085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3076A1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523024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1BE5A2B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3828</w:t>
      </w:r>
    </w:p>
    <w:p w14:paraId="53A0BCF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3828</w:t>
      </w:r>
    </w:p>
    <w:p w14:paraId="587F4D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3828</w:t>
      </w:r>
    </w:p>
    <w:p w14:paraId="26BB60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3828</w:t>
      </w:r>
    </w:p>
    <w:p w14:paraId="7D7705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3830</w:t>
      </w:r>
    </w:p>
    <w:p w14:paraId="5A0ED0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3830</w:t>
      </w:r>
    </w:p>
    <w:p w14:paraId="055696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3830</w:t>
      </w:r>
    </w:p>
    <w:p w14:paraId="65D612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60A264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50E7E3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3832</w:t>
      </w:r>
    </w:p>
    <w:p w14:paraId="6B15A1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3832</w:t>
      </w:r>
    </w:p>
    <w:p w14:paraId="37E2E8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3832</w:t>
      </w:r>
    </w:p>
    <w:p w14:paraId="16EFE8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0CA6C9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758212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3836</w:t>
      </w:r>
    </w:p>
    <w:p w14:paraId="1A0048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3836</w:t>
      </w:r>
    </w:p>
    <w:p w14:paraId="17E37B4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0CFD5E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6F2EDDB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3839</w:t>
      </w:r>
    </w:p>
    <w:p w14:paraId="73FDBE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3839</w:t>
      </w:r>
    </w:p>
    <w:p w14:paraId="6889E2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0CCF6D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3841</w:t>
      </w:r>
    </w:p>
    <w:p w14:paraId="0CAD7D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3841</w:t>
      </w:r>
    </w:p>
    <w:p w14:paraId="76A415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3841</w:t>
      </w:r>
    </w:p>
    <w:p w14:paraId="0FDD64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3845</w:t>
      </w:r>
    </w:p>
    <w:p w14:paraId="3B5DB0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3846</w:t>
      </w:r>
    </w:p>
    <w:p w14:paraId="143685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3846</w:t>
      </w:r>
    </w:p>
    <w:p w14:paraId="0AB36A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3847</w:t>
      </w:r>
    </w:p>
    <w:p w14:paraId="200BBD9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3848</w:t>
      </w:r>
    </w:p>
    <w:p w14:paraId="7D7491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3848</w:t>
      </w:r>
    </w:p>
    <w:p w14:paraId="7BF0B2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3850</w:t>
      </w:r>
    </w:p>
    <w:p w14:paraId="5BF4EBA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3850</w:t>
      </w:r>
    </w:p>
    <w:p w14:paraId="5E00F1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measurement accuracy </w:t>
      </w:r>
      <w:r w:rsidRPr="00E65A76">
        <w:rPr>
          <w:noProof/>
          <w:snapToGrid w:val="0"/>
          <w:lang w:val="en-US"/>
        </w:rPr>
        <w:t>with PRS in FR2</w:t>
      </w:r>
      <w:r>
        <w:rPr>
          <w:noProof/>
        </w:rPr>
        <w:tab/>
        <w:t>3850</w:t>
      </w:r>
    </w:p>
    <w:p w14:paraId="653536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3850</w:t>
      </w:r>
    </w:p>
    <w:p w14:paraId="45888E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3850</w:t>
      </w:r>
    </w:p>
    <w:p w14:paraId="22BFF5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393828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 measurement accuracy </w:t>
      </w:r>
      <w:r w:rsidRPr="00E65A76">
        <w:rPr>
          <w:rFonts w:eastAsiaTheme="minorEastAsia"/>
          <w:noProof/>
          <w:snapToGrid w:val="0"/>
          <w:lang w:val="en-US"/>
        </w:rPr>
        <w:t xml:space="preserve">with PRS in FR2 </w:t>
      </w:r>
      <w:r w:rsidRPr="00E65A76">
        <w:rPr>
          <w:rFonts w:eastAsiaTheme="minorEastAsia"/>
          <w:noProof/>
        </w:rPr>
        <w:t>with reduced sample number</w:t>
      </w:r>
      <w:r>
        <w:rPr>
          <w:noProof/>
        </w:rPr>
        <w:tab/>
        <w:t>3855</w:t>
      </w:r>
    </w:p>
    <w:p w14:paraId="3A7A5E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3855</w:t>
      </w:r>
    </w:p>
    <w:p w14:paraId="03763A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3855</w:t>
      </w:r>
    </w:p>
    <w:p w14:paraId="69B64D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3857</w:t>
      </w:r>
    </w:p>
    <w:p w14:paraId="11C2404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3858</w:t>
      </w:r>
    </w:p>
    <w:p w14:paraId="6427A6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3858</w:t>
      </w:r>
    </w:p>
    <w:p w14:paraId="6037C2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5636E7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136BBD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2748E1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3862</w:t>
      </w:r>
    </w:p>
    <w:p w14:paraId="320FFD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3862</w:t>
      </w:r>
    </w:p>
    <w:p w14:paraId="2A6E2E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3862</w:t>
      </w:r>
    </w:p>
    <w:p w14:paraId="5FF442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3865</w:t>
      </w:r>
    </w:p>
    <w:p w14:paraId="38B491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3865</w:t>
      </w:r>
    </w:p>
    <w:p w14:paraId="024207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3865</w:t>
      </w:r>
    </w:p>
    <w:p w14:paraId="3A3120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3865</w:t>
      </w:r>
    </w:p>
    <w:p w14:paraId="09B5EC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3868</w:t>
      </w:r>
    </w:p>
    <w:p w14:paraId="2333B2B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3868</w:t>
      </w:r>
    </w:p>
    <w:p w14:paraId="115B6A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 measurement accuracy </w:t>
      </w:r>
      <w:r w:rsidRPr="00E65A76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3868</w:t>
      </w:r>
    </w:p>
    <w:p w14:paraId="7B0313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3868</w:t>
      </w:r>
    </w:p>
    <w:p w14:paraId="3FFFF5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3869</w:t>
      </w:r>
    </w:p>
    <w:p w14:paraId="5969E2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3871</w:t>
      </w:r>
    </w:p>
    <w:p w14:paraId="4E1781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 measurement accuracy </w:t>
      </w:r>
      <w:r w:rsidRPr="00E65A76">
        <w:rPr>
          <w:rFonts w:eastAsia="SimSun"/>
          <w:noProof/>
          <w:snapToGrid w:val="0"/>
          <w:lang w:val="en-US"/>
        </w:rPr>
        <w:t>with reduced PRS samples in FR2</w:t>
      </w:r>
      <w:r>
        <w:rPr>
          <w:noProof/>
        </w:rPr>
        <w:tab/>
        <w:t>3872</w:t>
      </w:r>
    </w:p>
    <w:p w14:paraId="76D067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3872</w:t>
      </w:r>
    </w:p>
    <w:p w14:paraId="34166C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3872</w:t>
      </w:r>
    </w:p>
    <w:p w14:paraId="5B3B17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3874</w:t>
      </w:r>
    </w:p>
    <w:p w14:paraId="0504EDE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3875</w:t>
      </w:r>
    </w:p>
    <w:p w14:paraId="2927559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3875</w:t>
      </w:r>
    </w:p>
    <w:p w14:paraId="650A5A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3875</w:t>
      </w:r>
    </w:p>
    <w:p w14:paraId="5937A9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47711F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59C6ED9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3878</w:t>
      </w:r>
    </w:p>
    <w:p w14:paraId="3F94F8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510ED1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407B4A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3885</w:t>
      </w:r>
    </w:p>
    <w:p w14:paraId="54D55A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 xml:space="preserve">PRS-RSRP reporting delay test case for single positioning frequency layer </w:t>
      </w:r>
      <w:r w:rsidRPr="00E65A76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3885</w:t>
      </w:r>
    </w:p>
    <w:p w14:paraId="17F033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3885</w:t>
      </w:r>
    </w:p>
    <w:p w14:paraId="750125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3889</w:t>
      </w:r>
    </w:p>
    <w:p w14:paraId="480A94B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3889</w:t>
      </w:r>
    </w:p>
    <w:p w14:paraId="58F94D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6F1B8F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3893</w:t>
      </w:r>
    </w:p>
    <w:p w14:paraId="0F68C9C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3893</w:t>
      </w:r>
    </w:p>
    <w:p w14:paraId="421269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3893</w:t>
      </w:r>
    </w:p>
    <w:p w14:paraId="576A38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3893</w:t>
      </w:r>
    </w:p>
    <w:p w14:paraId="210B19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3897</w:t>
      </w:r>
    </w:p>
    <w:p w14:paraId="41D994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3897</w:t>
      </w:r>
    </w:p>
    <w:p w14:paraId="5321D7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54655D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3899</w:t>
      </w:r>
    </w:p>
    <w:p w14:paraId="4FB2F0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3900</w:t>
      </w:r>
    </w:p>
    <w:p w14:paraId="1ECE3B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3900</w:t>
      </w:r>
    </w:p>
    <w:p w14:paraId="68DBDD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55BC7C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3902</w:t>
      </w:r>
    </w:p>
    <w:p w14:paraId="3B0A34E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3903</w:t>
      </w:r>
    </w:p>
    <w:p w14:paraId="119C5E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36DD8E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6CB54C5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3906</w:t>
      </w:r>
    </w:p>
    <w:p w14:paraId="023F8D7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3906</w:t>
      </w:r>
    </w:p>
    <w:p w14:paraId="5B23B8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3906</w:t>
      </w:r>
    </w:p>
    <w:p w14:paraId="045965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48C64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48F7FF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3908</w:t>
      </w:r>
    </w:p>
    <w:p w14:paraId="6D0368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E65A76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36C298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 w:rsidRPr="00E65A76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6250AF1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3910</w:t>
      </w:r>
    </w:p>
    <w:p w14:paraId="4C5A33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  <w:snapToGrid w:val="0"/>
        </w:rPr>
        <w:t xml:space="preserve">SA measurement accuracy </w:t>
      </w:r>
      <w:r w:rsidRPr="00E65A76">
        <w:rPr>
          <w:rFonts w:eastAsiaTheme="minorEastAsia"/>
          <w:noProof/>
          <w:snapToGrid w:val="0"/>
          <w:lang w:val="en-US"/>
        </w:rPr>
        <w:t xml:space="preserve">with PRS in FR2 </w:t>
      </w:r>
      <w:r w:rsidRPr="00E65A76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3910</w:t>
      </w:r>
    </w:p>
    <w:p w14:paraId="3B7BE1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3910</w:t>
      </w:r>
    </w:p>
    <w:p w14:paraId="1A76DF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3910</w:t>
      </w:r>
    </w:p>
    <w:p w14:paraId="5D78BC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3912</w:t>
      </w:r>
    </w:p>
    <w:p w14:paraId="7BD4C55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3913</w:t>
      </w:r>
    </w:p>
    <w:p w14:paraId="2CA4D9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3913</w:t>
      </w:r>
    </w:p>
    <w:p w14:paraId="4B4662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3913</w:t>
      </w:r>
    </w:p>
    <w:p w14:paraId="66350E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3915</w:t>
      </w:r>
    </w:p>
    <w:p w14:paraId="1C8262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3916</w:t>
      </w:r>
    </w:p>
    <w:p w14:paraId="51197C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3916</w:t>
      </w:r>
    </w:p>
    <w:p w14:paraId="59B9F9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3916</w:t>
      </w:r>
    </w:p>
    <w:p w14:paraId="4EAAAB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3916</w:t>
      </w:r>
    </w:p>
    <w:p w14:paraId="0470B41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3919</w:t>
      </w:r>
    </w:p>
    <w:p w14:paraId="72BAA4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3919</w:t>
      </w:r>
    </w:p>
    <w:p w14:paraId="7D4CB9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purpose and environment</w:t>
      </w:r>
      <w:r>
        <w:rPr>
          <w:noProof/>
        </w:rPr>
        <w:tab/>
        <w:t>3919</w:t>
      </w:r>
    </w:p>
    <w:p w14:paraId="03827F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parameters</w:t>
      </w:r>
      <w:r>
        <w:rPr>
          <w:noProof/>
        </w:rPr>
        <w:tab/>
        <w:t>3919</w:t>
      </w:r>
    </w:p>
    <w:p w14:paraId="405FE2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Test requirements</w:t>
      </w:r>
      <w:r>
        <w:rPr>
          <w:noProof/>
        </w:rPr>
        <w:tab/>
        <w:t>3922</w:t>
      </w:r>
    </w:p>
    <w:p w14:paraId="3973AC5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3922</w:t>
      </w:r>
    </w:p>
    <w:p w14:paraId="25A651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 measurement accuracy </w:t>
      </w:r>
      <w:r w:rsidRPr="00E65A76">
        <w:rPr>
          <w:rFonts w:eastAsia="SimSun"/>
          <w:noProof/>
          <w:snapToGrid w:val="0"/>
          <w:lang w:val="en-US"/>
        </w:rPr>
        <w:t>in FR2 in RRC INACTIVE</w:t>
      </w:r>
      <w:r>
        <w:rPr>
          <w:noProof/>
        </w:rPr>
        <w:tab/>
        <w:t>3922</w:t>
      </w:r>
    </w:p>
    <w:p w14:paraId="78823C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3922</w:t>
      </w:r>
    </w:p>
    <w:p w14:paraId="375F41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3922</w:t>
      </w:r>
    </w:p>
    <w:p w14:paraId="5C6ECD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3924</w:t>
      </w:r>
    </w:p>
    <w:p w14:paraId="21C79D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 xml:space="preserve">SA measurement accuracy </w:t>
      </w:r>
      <w:r w:rsidRPr="00E65A76">
        <w:rPr>
          <w:rFonts w:eastAsia="SimSun"/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3925</w:t>
      </w:r>
    </w:p>
    <w:p w14:paraId="01EA7D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3925</w:t>
      </w:r>
    </w:p>
    <w:p w14:paraId="1BCA1D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3925</w:t>
      </w:r>
    </w:p>
    <w:p w14:paraId="33D2E4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3927</w:t>
      </w:r>
    </w:p>
    <w:p w14:paraId="3C979E77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3928</w:t>
      </w:r>
    </w:p>
    <w:p w14:paraId="1FA7048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3928</w:t>
      </w:r>
    </w:p>
    <w:p w14:paraId="6564E1C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3928</w:t>
      </w:r>
    </w:p>
    <w:p w14:paraId="6A36F8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3928</w:t>
      </w:r>
    </w:p>
    <w:p w14:paraId="59DB782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3928</w:t>
      </w:r>
    </w:p>
    <w:p w14:paraId="539CD3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3928</w:t>
      </w:r>
    </w:p>
    <w:p w14:paraId="4277EC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3933</w:t>
      </w:r>
    </w:p>
    <w:p w14:paraId="0DB2D4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3934</w:t>
      </w:r>
    </w:p>
    <w:p w14:paraId="209D2D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3934</w:t>
      </w:r>
    </w:p>
    <w:p w14:paraId="48F5D3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3938</w:t>
      </w:r>
    </w:p>
    <w:p w14:paraId="19BCC9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3939</w:t>
      </w:r>
    </w:p>
    <w:p w14:paraId="7A872E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3939</w:t>
      </w:r>
    </w:p>
    <w:p w14:paraId="2F1DA1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3939</w:t>
      </w:r>
    </w:p>
    <w:p w14:paraId="1ED668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3943</w:t>
      </w:r>
    </w:p>
    <w:p w14:paraId="2276ED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3943</w:t>
      </w:r>
    </w:p>
    <w:p w14:paraId="478DAA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3943</w:t>
      </w:r>
    </w:p>
    <w:p w14:paraId="20E0AE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3946</w:t>
      </w:r>
    </w:p>
    <w:p w14:paraId="6693A35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3947</w:t>
      </w:r>
    </w:p>
    <w:p w14:paraId="48EE32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3947</w:t>
      </w:r>
    </w:p>
    <w:p w14:paraId="75254E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FI"/>
        </w:rPr>
        <w:t xml:space="preserve">E-UTRAN - </w:t>
      </w:r>
      <w:r w:rsidRPr="00E65A76">
        <w:rPr>
          <w:rFonts w:cs="v4.2.0"/>
          <w:noProof/>
          <w:lang w:val="sv-FI"/>
        </w:rPr>
        <w:t xml:space="preserve">NR </w:t>
      </w:r>
      <w:r w:rsidRPr="00E65A76">
        <w:rPr>
          <w:noProof/>
          <w:lang w:val="sv-FI"/>
        </w:rPr>
        <w:t>handover in FR1</w:t>
      </w:r>
      <w:r>
        <w:rPr>
          <w:noProof/>
        </w:rPr>
        <w:tab/>
        <w:t>3947</w:t>
      </w:r>
    </w:p>
    <w:p w14:paraId="334CBC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3947</w:t>
      </w:r>
    </w:p>
    <w:p w14:paraId="21ED42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3952</w:t>
      </w:r>
    </w:p>
    <w:p w14:paraId="260EDD6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3952</w:t>
      </w:r>
    </w:p>
    <w:p w14:paraId="23519EF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3952</w:t>
      </w:r>
    </w:p>
    <w:p w14:paraId="0D4BAF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3952</w:t>
      </w:r>
    </w:p>
    <w:p w14:paraId="2BA768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3952</w:t>
      </w:r>
    </w:p>
    <w:p w14:paraId="50651E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3954</w:t>
      </w:r>
    </w:p>
    <w:p w14:paraId="523D1DC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3955</w:t>
      </w:r>
    </w:p>
    <w:p w14:paraId="0DAD0A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3955</w:t>
      </w:r>
    </w:p>
    <w:p w14:paraId="427C9A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3956</w:t>
      </w:r>
    </w:p>
    <w:p w14:paraId="4142D11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3956</w:t>
      </w:r>
    </w:p>
    <w:p w14:paraId="3B5B66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3956</w:t>
      </w:r>
    </w:p>
    <w:p w14:paraId="3C892F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75F8B5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616850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3961</w:t>
      </w:r>
    </w:p>
    <w:p w14:paraId="79E979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0CDE04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3C61E0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3965</w:t>
      </w:r>
    </w:p>
    <w:p w14:paraId="11F446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633EA2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3969</w:t>
      </w:r>
    </w:p>
    <w:p w14:paraId="74F3DA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3969</w:t>
      </w:r>
    </w:p>
    <w:p w14:paraId="4A0ACE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3969</w:t>
      </w:r>
    </w:p>
    <w:p w14:paraId="1B93BD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3973</w:t>
      </w:r>
    </w:p>
    <w:p w14:paraId="0DC8AA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3973</w:t>
      </w:r>
    </w:p>
    <w:p w14:paraId="664EAB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730443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3975</w:t>
      </w:r>
    </w:p>
    <w:p w14:paraId="0592C7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3976</w:t>
      </w:r>
    </w:p>
    <w:p w14:paraId="6AFF60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3976</w:t>
      </w:r>
    </w:p>
    <w:p w14:paraId="622D3D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7CA39B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3979</w:t>
      </w:r>
    </w:p>
    <w:p w14:paraId="2B8496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188E19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1E76C5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3982</w:t>
      </w:r>
    </w:p>
    <w:p w14:paraId="4D72A8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3982</w:t>
      </w:r>
    </w:p>
    <w:p w14:paraId="42C7EC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0AD770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E65A76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3985</w:t>
      </w:r>
    </w:p>
    <w:p w14:paraId="0614BB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3985</w:t>
      </w:r>
    </w:p>
    <w:p w14:paraId="6465F6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36AD3F3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3990</w:t>
      </w:r>
    </w:p>
    <w:p w14:paraId="2F5E46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4ECAD2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3990</w:t>
      </w:r>
    </w:p>
    <w:p w14:paraId="5608249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</w:t>
      </w:r>
      <w:r>
        <w:rPr>
          <w:noProof/>
        </w:rPr>
        <w:tab/>
        <w:t>3990</w:t>
      </w:r>
    </w:p>
    <w:p w14:paraId="11710A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Environment</w:t>
      </w:r>
      <w:r>
        <w:rPr>
          <w:noProof/>
        </w:rPr>
        <w:tab/>
        <w:t>3990</w:t>
      </w:r>
    </w:p>
    <w:p w14:paraId="38A31F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3996</w:t>
      </w:r>
    </w:p>
    <w:p w14:paraId="64EC16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3996</w:t>
      </w:r>
    </w:p>
    <w:p w14:paraId="5021B3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3996</w:t>
      </w:r>
    </w:p>
    <w:p w14:paraId="37EDB3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4001</w:t>
      </w:r>
    </w:p>
    <w:p w14:paraId="350BC08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4001</w:t>
      </w:r>
    </w:p>
    <w:p w14:paraId="1EE5565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4001</w:t>
      </w:r>
    </w:p>
    <w:p w14:paraId="5F2DAE3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7680EA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SS-RSRQ</w:t>
      </w:r>
      <w:r>
        <w:rPr>
          <w:noProof/>
        </w:rPr>
        <w:tab/>
        <w:t>4003</w:t>
      </w:r>
    </w:p>
    <w:p w14:paraId="4AC3CD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4003</w:t>
      </w:r>
    </w:p>
    <w:p w14:paraId="54B11B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4008</w:t>
      </w:r>
    </w:p>
    <w:p w14:paraId="2967752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4008</w:t>
      </w:r>
    </w:p>
    <w:p w14:paraId="0105175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4008</w:t>
      </w:r>
    </w:p>
    <w:p w14:paraId="3B5CCF0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727F0D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SS-SINR</w:t>
      </w:r>
      <w:r>
        <w:rPr>
          <w:noProof/>
        </w:rPr>
        <w:tab/>
        <w:t>4010</w:t>
      </w:r>
    </w:p>
    <w:p w14:paraId="0F31B6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4010</w:t>
      </w:r>
    </w:p>
    <w:p w14:paraId="013072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4014</w:t>
      </w:r>
    </w:p>
    <w:p w14:paraId="3AA9533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4014</w:t>
      </w:r>
    </w:p>
    <w:p w14:paraId="0CEA339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4014</w:t>
      </w:r>
    </w:p>
    <w:p w14:paraId="0FC9AED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4016</w:t>
      </w:r>
    </w:p>
    <w:p w14:paraId="4744AA5F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V2X Tests</w:t>
      </w:r>
      <w:r>
        <w:rPr>
          <w:noProof/>
        </w:rPr>
        <w:tab/>
        <w:t>4017</w:t>
      </w:r>
    </w:p>
    <w:p w14:paraId="3048D08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4017</w:t>
      </w:r>
    </w:p>
    <w:p w14:paraId="7475D3D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4017</w:t>
      </w:r>
    </w:p>
    <w:p w14:paraId="674BD8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4017</w:t>
      </w:r>
    </w:p>
    <w:p w14:paraId="63CD30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51C487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7B9593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4017</w:t>
      </w:r>
    </w:p>
    <w:p w14:paraId="345989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69F04A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425F6C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4018</w:t>
      </w:r>
    </w:p>
    <w:p w14:paraId="61D9EB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001D9A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ABAB1E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4021</w:t>
      </w:r>
    </w:p>
    <w:p w14:paraId="37479E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4021</w:t>
      </w:r>
    </w:p>
    <w:p w14:paraId="518609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1E22F4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4024</w:t>
      </w:r>
    </w:p>
    <w:p w14:paraId="3E19346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4024</w:t>
      </w:r>
    </w:p>
    <w:p w14:paraId="67FB42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4024</w:t>
      </w:r>
    </w:p>
    <w:p w14:paraId="2D3343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4026</w:t>
      </w:r>
    </w:p>
    <w:p w14:paraId="22BDE4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4026</w:t>
      </w:r>
    </w:p>
    <w:p w14:paraId="69EA22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563F10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4028</w:t>
      </w:r>
    </w:p>
    <w:p w14:paraId="4C69813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4028</w:t>
      </w:r>
    </w:p>
    <w:p w14:paraId="068F6F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4028</w:t>
      </w:r>
    </w:p>
    <w:p w14:paraId="47BFF9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2ADC96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4030</w:t>
      </w:r>
    </w:p>
    <w:p w14:paraId="6B8030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4031</w:t>
      </w:r>
    </w:p>
    <w:p w14:paraId="2FCF38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4031</w:t>
      </w:r>
    </w:p>
    <w:p w14:paraId="3BBDB4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4033</w:t>
      </w:r>
    </w:p>
    <w:p w14:paraId="77D14E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4034</w:t>
      </w:r>
    </w:p>
    <w:p w14:paraId="33B287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6302F6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03C327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4037</w:t>
      </w:r>
    </w:p>
    <w:p w14:paraId="70C4FF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4037</w:t>
      </w:r>
    </w:p>
    <w:p w14:paraId="509B7D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782C11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for L1 SL-RSRP Measurement</w:t>
      </w:r>
      <w:r>
        <w:rPr>
          <w:noProof/>
        </w:rPr>
        <w:tab/>
        <w:t>4040</w:t>
      </w:r>
    </w:p>
    <w:p w14:paraId="4DB919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4040</w:t>
      </w:r>
    </w:p>
    <w:p w14:paraId="510995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7B611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1EC737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4043</w:t>
      </w:r>
    </w:p>
    <w:p w14:paraId="5B9A86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5233B3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246BEE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4047</w:t>
      </w:r>
    </w:p>
    <w:p w14:paraId="5BB130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37A178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4054</w:t>
      </w:r>
    </w:p>
    <w:p w14:paraId="489E852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4054</w:t>
      </w:r>
    </w:p>
    <w:p w14:paraId="0467AF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4054</w:t>
      </w:r>
    </w:p>
    <w:p w14:paraId="18B30C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4058</w:t>
      </w:r>
    </w:p>
    <w:p w14:paraId="27F218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4058</w:t>
      </w:r>
    </w:p>
    <w:p w14:paraId="0D9F2C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4058</w:t>
      </w:r>
    </w:p>
    <w:p w14:paraId="2E6F28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797347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4061</w:t>
      </w:r>
    </w:p>
    <w:p w14:paraId="567956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07E7F2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683F38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for Congestion Control Measurement</w:t>
      </w:r>
      <w:r>
        <w:rPr>
          <w:noProof/>
        </w:rPr>
        <w:tab/>
        <w:t>4065</w:t>
      </w:r>
    </w:p>
    <w:p w14:paraId="5C624A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4065</w:t>
      </w:r>
    </w:p>
    <w:p w14:paraId="41C102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249B70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for Interruption</w:t>
      </w:r>
      <w:r>
        <w:rPr>
          <w:noProof/>
        </w:rPr>
        <w:tab/>
        <w:t>4071</w:t>
      </w:r>
    </w:p>
    <w:p w14:paraId="7A36113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4071</w:t>
      </w:r>
    </w:p>
    <w:p w14:paraId="073F6D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275BB7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04A2842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4074</w:t>
      </w:r>
    </w:p>
    <w:p w14:paraId="69B47B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4C01F5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0223E7E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4078</w:t>
      </w:r>
    </w:p>
    <w:p w14:paraId="3683F7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7FC1D6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4A60527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4081</w:t>
      </w:r>
    </w:p>
    <w:p w14:paraId="6C4780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0E06A7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3044F998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4089</w:t>
      </w:r>
    </w:p>
    <w:p w14:paraId="612806B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4089</w:t>
      </w:r>
    </w:p>
    <w:p w14:paraId="5795C9A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4089</w:t>
      </w:r>
    </w:p>
    <w:p w14:paraId="286526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4089</w:t>
      </w:r>
    </w:p>
    <w:p w14:paraId="4B7228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4089</w:t>
      </w:r>
    </w:p>
    <w:p w14:paraId="7581E34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12F9D11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4092</w:t>
      </w:r>
    </w:p>
    <w:p w14:paraId="14D68020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4092</w:t>
      </w:r>
    </w:p>
    <w:p w14:paraId="03FE0446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4092</w:t>
      </w:r>
    </w:p>
    <w:p w14:paraId="42F6B132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4093</w:t>
      </w:r>
    </w:p>
    <w:p w14:paraId="0CF894BF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4093</w:t>
      </w:r>
    </w:p>
    <w:p w14:paraId="376F251A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4093</w:t>
      </w:r>
    </w:p>
    <w:p w14:paraId="3DEF15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4094</w:t>
      </w:r>
    </w:p>
    <w:p w14:paraId="1814409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4094</w:t>
      </w:r>
    </w:p>
    <w:p w14:paraId="5BFFDC7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01B8BC3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4097</w:t>
      </w:r>
    </w:p>
    <w:p w14:paraId="271A13D4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4098</w:t>
      </w:r>
    </w:p>
    <w:p w14:paraId="2E77712E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4098</w:t>
      </w:r>
    </w:p>
    <w:p w14:paraId="373DAE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4098</w:t>
      </w:r>
    </w:p>
    <w:p w14:paraId="546CA34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4098</w:t>
      </w:r>
    </w:p>
    <w:p w14:paraId="66C1755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26BFAFE6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4102</w:t>
      </w:r>
    </w:p>
    <w:p w14:paraId="22CBD8DB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4102</w:t>
      </w:r>
    </w:p>
    <w:p w14:paraId="014B1C49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4103</w:t>
      </w:r>
    </w:p>
    <w:p w14:paraId="3988BE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4103</w:t>
      </w:r>
    </w:p>
    <w:p w14:paraId="4DEE5A5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4C0CE4C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4107</w:t>
      </w:r>
    </w:p>
    <w:p w14:paraId="25B21F22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4107</w:t>
      </w:r>
    </w:p>
    <w:p w14:paraId="3D611798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4108</w:t>
      </w:r>
    </w:p>
    <w:p w14:paraId="50D2FD8E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4108</w:t>
      </w:r>
    </w:p>
    <w:p w14:paraId="49561A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4108</w:t>
      </w:r>
    </w:p>
    <w:p w14:paraId="0744CD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4108</w:t>
      </w:r>
    </w:p>
    <w:p w14:paraId="758B23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eastAsia="ko-KR"/>
        </w:rPr>
        <w:t>A.</w:t>
      </w:r>
      <w:r w:rsidRPr="00E65A76">
        <w:rPr>
          <w:rFonts w:eastAsia="MS Mincho" w:cs="Arial"/>
          <w:bCs/>
          <w:noProof/>
          <w:lang w:eastAsia="ko-KR"/>
        </w:rPr>
        <w:t>10.1</w:t>
      </w:r>
      <w:r w:rsidRPr="00E65A76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4115</w:t>
      </w:r>
    </w:p>
    <w:p w14:paraId="75EEF35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4116</w:t>
      </w:r>
    </w:p>
    <w:p w14:paraId="6AF98D1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4116</w:t>
      </w:r>
    </w:p>
    <w:p w14:paraId="02A6B8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UE Transmit Timing Test with PSCell under DL CCA</w:t>
      </w:r>
      <w:r>
        <w:rPr>
          <w:noProof/>
        </w:rPr>
        <w:tab/>
        <w:t>4116</w:t>
      </w:r>
    </w:p>
    <w:p w14:paraId="510A47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12767F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4119</w:t>
      </w:r>
    </w:p>
    <w:p w14:paraId="6710F1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4120</w:t>
      </w:r>
    </w:p>
    <w:p w14:paraId="101FC0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4120</w:t>
      </w:r>
    </w:p>
    <w:p w14:paraId="2D379F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49F785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4120</w:t>
      </w:r>
    </w:p>
    <w:p w14:paraId="37CB4A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0CE436F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4124</w:t>
      </w:r>
    </w:p>
    <w:p w14:paraId="2A1DEA6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4124</w:t>
      </w:r>
    </w:p>
    <w:p w14:paraId="58B5C27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4124</w:t>
      </w:r>
    </w:p>
    <w:p w14:paraId="4FF120C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4125</w:t>
      </w:r>
    </w:p>
    <w:p w14:paraId="708411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4125</w:t>
      </w:r>
    </w:p>
    <w:p w14:paraId="159A31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4129</w:t>
      </w:r>
    </w:p>
    <w:p w14:paraId="576F1D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4130</w:t>
      </w:r>
    </w:p>
    <w:p w14:paraId="5CDC9D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4130</w:t>
      </w:r>
    </w:p>
    <w:p w14:paraId="169A3B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4135</w:t>
      </w:r>
    </w:p>
    <w:p w14:paraId="35E6EA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76C45C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662A4D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7FF072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46580E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3B2382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5C513E6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4135</w:t>
      </w:r>
    </w:p>
    <w:p w14:paraId="33D435E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4135</w:t>
      </w:r>
    </w:p>
    <w:p w14:paraId="6F24F7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4135</w:t>
      </w:r>
    </w:p>
    <w:p w14:paraId="7836AF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65070D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5AA7810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4140</w:t>
      </w:r>
    </w:p>
    <w:p w14:paraId="670EA4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4140</w:t>
      </w:r>
    </w:p>
    <w:p w14:paraId="37D0F3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4141</w:t>
      </w:r>
    </w:p>
    <w:p w14:paraId="66161C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4141</w:t>
      </w:r>
    </w:p>
    <w:p w14:paraId="793EAE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4141</w:t>
      </w:r>
    </w:p>
    <w:p w14:paraId="74AEFE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785DB28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4142</w:t>
      </w:r>
    </w:p>
    <w:p w14:paraId="3D978D1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4142</w:t>
      </w:r>
    </w:p>
    <w:p w14:paraId="7A0C51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4142</w:t>
      </w:r>
    </w:p>
    <w:p w14:paraId="45B079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4147</w:t>
      </w:r>
    </w:p>
    <w:p w14:paraId="1E2A1E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4147</w:t>
      </w:r>
    </w:p>
    <w:p w14:paraId="50D05A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4147</w:t>
      </w:r>
    </w:p>
    <w:p w14:paraId="64318D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4153</w:t>
      </w:r>
    </w:p>
    <w:p w14:paraId="5C1DD8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4153</w:t>
      </w:r>
    </w:p>
    <w:p w14:paraId="000EEF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4153</w:t>
      </w:r>
    </w:p>
    <w:p w14:paraId="57FC06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7AA23B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4159</w:t>
      </w:r>
    </w:p>
    <w:p w14:paraId="3CD020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4159</w:t>
      </w:r>
    </w:p>
    <w:p w14:paraId="177786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4162</w:t>
      </w:r>
    </w:p>
    <w:p w14:paraId="5F6A05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4166</w:t>
      </w:r>
    </w:p>
    <w:p w14:paraId="015C6C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4166</w:t>
      </w:r>
    </w:p>
    <w:p w14:paraId="51A8CE3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4170</w:t>
      </w:r>
    </w:p>
    <w:p w14:paraId="53FCCC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4170</w:t>
      </w:r>
    </w:p>
    <w:p w14:paraId="243E6E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0A1170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5A03549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4176</w:t>
      </w:r>
    </w:p>
    <w:p w14:paraId="4CD130D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4176</w:t>
      </w:r>
    </w:p>
    <w:p w14:paraId="104ACDD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4176</w:t>
      </w:r>
    </w:p>
    <w:p w14:paraId="20C6A9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4176</w:t>
      </w:r>
    </w:p>
    <w:p w14:paraId="0060DC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1F00AD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4176</w:t>
      </w:r>
    </w:p>
    <w:p w14:paraId="781B50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4179</w:t>
      </w:r>
    </w:p>
    <w:p w14:paraId="4AE0BD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2ACCCCE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4179</w:t>
      </w:r>
    </w:p>
    <w:p w14:paraId="0DDCD3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4179</w:t>
      </w:r>
    </w:p>
    <w:p w14:paraId="6BB8B6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283878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4180</w:t>
      </w:r>
    </w:p>
    <w:p w14:paraId="196857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4184</w:t>
      </w:r>
    </w:p>
    <w:p w14:paraId="52E276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4D8E4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FB7CA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68E542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3E2B81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26081C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2048A2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D95B6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3952B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4185</w:t>
      </w:r>
    </w:p>
    <w:p w14:paraId="5CAC16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50EF9B0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4185</w:t>
      </w:r>
    </w:p>
    <w:p w14:paraId="131C539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4185</w:t>
      </w:r>
    </w:p>
    <w:p w14:paraId="40C054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D6CE7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4189</w:t>
      </w:r>
    </w:p>
    <w:p w14:paraId="45EC9D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4190</w:t>
      </w:r>
    </w:p>
    <w:p w14:paraId="215307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4190</w:t>
      </w:r>
    </w:p>
    <w:p w14:paraId="094AB7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4195</w:t>
      </w:r>
    </w:p>
    <w:p w14:paraId="12682C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4195</w:t>
      </w:r>
    </w:p>
    <w:p w14:paraId="418D22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4195</w:t>
      </w:r>
    </w:p>
    <w:p w14:paraId="5E790A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649EBD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4200</w:t>
      </w:r>
    </w:p>
    <w:p w14:paraId="38DC59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4200</w:t>
      </w:r>
    </w:p>
    <w:p w14:paraId="786218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6651FB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4205</w:t>
      </w:r>
    </w:p>
    <w:p w14:paraId="721BEF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4205</w:t>
      </w:r>
    </w:p>
    <w:p w14:paraId="34C8FB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1D71C9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4211</w:t>
      </w:r>
    </w:p>
    <w:p w14:paraId="3152237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3727B2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0908CD8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4217</w:t>
      </w:r>
    </w:p>
    <w:p w14:paraId="31C15E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625FB9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0D6F09F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4223</w:t>
      </w:r>
    </w:p>
    <w:p w14:paraId="77DED1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3A1EBE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487E261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4230</w:t>
      </w:r>
    </w:p>
    <w:p w14:paraId="2A8702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4230</w:t>
      </w:r>
    </w:p>
    <w:p w14:paraId="186BC5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797646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4230</w:t>
      </w:r>
    </w:p>
    <w:p w14:paraId="498408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4232</w:t>
      </w:r>
    </w:p>
    <w:p w14:paraId="6953EDA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4233</w:t>
      </w:r>
    </w:p>
    <w:p w14:paraId="53D11F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18BD9F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4233</w:t>
      </w:r>
    </w:p>
    <w:p w14:paraId="3DA8CC1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0FA9C2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4236</w:t>
      </w:r>
    </w:p>
    <w:p w14:paraId="7EA135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0989F7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4236</w:t>
      </w:r>
    </w:p>
    <w:p w14:paraId="0CEA94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1E60CE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4240</w:t>
      </w:r>
    </w:p>
    <w:p w14:paraId="02E47B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126CD0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4240</w:t>
      </w:r>
    </w:p>
    <w:p w14:paraId="737F88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7EAAD4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4244</w:t>
      </w:r>
    </w:p>
    <w:p w14:paraId="7A9A83E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4244</w:t>
      </w:r>
    </w:p>
    <w:p w14:paraId="14C359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253D79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427B90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4251</w:t>
      </w:r>
    </w:p>
    <w:p w14:paraId="196748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4251</w:t>
      </w:r>
    </w:p>
    <w:p w14:paraId="2A5247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4258</w:t>
      </w:r>
    </w:p>
    <w:p w14:paraId="318731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4258</w:t>
      </w:r>
    </w:p>
    <w:p w14:paraId="2A75F5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0A5115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63A6E0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4266</w:t>
      </w:r>
    </w:p>
    <w:p w14:paraId="140AF6C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4266</w:t>
      </w:r>
    </w:p>
    <w:p w14:paraId="03AB30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5982AF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4274</w:t>
      </w:r>
    </w:p>
    <w:p w14:paraId="0585435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4274</w:t>
      </w:r>
    </w:p>
    <w:p w14:paraId="6474CC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4274</w:t>
      </w:r>
    </w:p>
    <w:p w14:paraId="6FC8B7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0232BB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4274</w:t>
      </w:r>
    </w:p>
    <w:p w14:paraId="6F4945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68F964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4277</w:t>
      </w:r>
    </w:p>
    <w:p w14:paraId="429093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3F6D22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4277</w:t>
      </w:r>
    </w:p>
    <w:p w14:paraId="58CD15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4280</w:t>
      </w:r>
    </w:p>
    <w:p w14:paraId="4EC4211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SS-RSRQ</w:t>
      </w:r>
      <w:r>
        <w:rPr>
          <w:noProof/>
        </w:rPr>
        <w:tab/>
        <w:t>4280</w:t>
      </w:r>
    </w:p>
    <w:p w14:paraId="5535B0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4280</w:t>
      </w:r>
    </w:p>
    <w:p w14:paraId="07BADC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4280</w:t>
      </w:r>
    </w:p>
    <w:p w14:paraId="26B01E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Parameters</w:t>
      </w:r>
      <w:r>
        <w:rPr>
          <w:noProof/>
        </w:rPr>
        <w:tab/>
        <w:t>4280</w:t>
      </w:r>
    </w:p>
    <w:p w14:paraId="4D829B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4283</w:t>
      </w:r>
    </w:p>
    <w:p w14:paraId="26A4F5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4283</w:t>
      </w:r>
    </w:p>
    <w:p w14:paraId="217547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4283</w:t>
      </w:r>
    </w:p>
    <w:p w14:paraId="2B3793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Parameters</w:t>
      </w:r>
      <w:r>
        <w:rPr>
          <w:noProof/>
        </w:rPr>
        <w:tab/>
        <w:t>4283</w:t>
      </w:r>
    </w:p>
    <w:p w14:paraId="0E10A1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4286</w:t>
      </w:r>
    </w:p>
    <w:p w14:paraId="2F0BC9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SS-SINR</w:t>
      </w:r>
      <w:r>
        <w:rPr>
          <w:noProof/>
        </w:rPr>
        <w:tab/>
        <w:t>4286</w:t>
      </w:r>
    </w:p>
    <w:p w14:paraId="7236584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PSCC</w:t>
      </w:r>
      <w:r>
        <w:rPr>
          <w:noProof/>
        </w:rPr>
        <w:tab/>
        <w:t>4286</w:t>
      </w:r>
    </w:p>
    <w:p w14:paraId="29E481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4286</w:t>
      </w:r>
    </w:p>
    <w:p w14:paraId="3E54FE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4286</w:t>
      </w:r>
    </w:p>
    <w:p w14:paraId="5DB16A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4289</w:t>
      </w:r>
    </w:p>
    <w:p w14:paraId="7A580D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4289</w:t>
      </w:r>
    </w:p>
    <w:p w14:paraId="1F184B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4289</w:t>
      </w:r>
    </w:p>
    <w:p w14:paraId="021339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4289</w:t>
      </w:r>
    </w:p>
    <w:p w14:paraId="36A2B1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4292</w:t>
      </w:r>
    </w:p>
    <w:p w14:paraId="1A7161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SCC</w:t>
      </w:r>
      <w:r>
        <w:rPr>
          <w:noProof/>
        </w:rPr>
        <w:tab/>
        <w:t>4292</w:t>
      </w:r>
    </w:p>
    <w:p w14:paraId="0AC3E18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4292</w:t>
      </w:r>
    </w:p>
    <w:p w14:paraId="17AEEE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4292</w:t>
      </w:r>
    </w:p>
    <w:p w14:paraId="2D0545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4295</w:t>
      </w:r>
    </w:p>
    <w:p w14:paraId="3E35A2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4295</w:t>
      </w:r>
    </w:p>
    <w:p w14:paraId="2AB8AE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4295</w:t>
      </w:r>
    </w:p>
    <w:p w14:paraId="09F8F8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2F508B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4296</w:t>
      </w:r>
    </w:p>
    <w:p w14:paraId="401792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6369672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4298</w:t>
      </w:r>
    </w:p>
    <w:p w14:paraId="5DA7E2B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E65A76">
        <w:rPr>
          <w:noProof/>
          <w:snapToGrid w:val="0"/>
        </w:rPr>
        <w:t>on PSCC</w:t>
      </w:r>
      <w:r w:rsidRPr="00E65A76">
        <w:rPr>
          <w:noProof/>
          <w:snapToGrid w:val="0"/>
          <w:lang w:val="en-US"/>
        </w:rPr>
        <w:t xml:space="preserve"> </w:t>
      </w:r>
      <w:r w:rsidRPr="00E65A76">
        <w:rPr>
          <w:noProof/>
          <w:snapToGrid w:val="0"/>
        </w:rPr>
        <w:t>with CCA</w:t>
      </w:r>
      <w:r>
        <w:rPr>
          <w:noProof/>
        </w:rPr>
        <w:tab/>
        <w:t>4298</w:t>
      </w:r>
    </w:p>
    <w:p w14:paraId="0CB272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4298</w:t>
      </w:r>
    </w:p>
    <w:p w14:paraId="34D062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4298</w:t>
      </w:r>
    </w:p>
    <w:p w14:paraId="396F23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77BAF2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E65A76">
        <w:rPr>
          <w:noProof/>
          <w:snapToGrid w:val="0"/>
        </w:rPr>
        <w:t>on SCC</w:t>
      </w:r>
      <w:r w:rsidRPr="00E65A76">
        <w:rPr>
          <w:noProof/>
          <w:snapToGrid w:val="0"/>
          <w:lang w:val="en-US"/>
        </w:rPr>
        <w:t xml:space="preserve"> </w:t>
      </w:r>
      <w:r w:rsidRPr="00E65A76">
        <w:rPr>
          <w:noProof/>
          <w:snapToGrid w:val="0"/>
        </w:rPr>
        <w:t>with CCA</w:t>
      </w:r>
      <w:r>
        <w:rPr>
          <w:noProof/>
        </w:rPr>
        <w:tab/>
        <w:t>4301</w:t>
      </w:r>
    </w:p>
    <w:p w14:paraId="59E6FD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0DA955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4301</w:t>
      </w:r>
    </w:p>
    <w:p w14:paraId="3433A4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3C3B01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E65A76">
        <w:rPr>
          <w:noProof/>
          <w:snapToGrid w:val="0"/>
        </w:rPr>
        <w:t>a carrier with CCA</w:t>
      </w:r>
      <w:r>
        <w:rPr>
          <w:noProof/>
        </w:rPr>
        <w:tab/>
        <w:t>4304</w:t>
      </w:r>
    </w:p>
    <w:p w14:paraId="3EA3D9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2EDA75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4304</w:t>
      </w:r>
    </w:p>
    <w:p w14:paraId="0DD051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0BDFA2A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4308</w:t>
      </w:r>
    </w:p>
    <w:p w14:paraId="1D6FD7C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E65A76">
        <w:rPr>
          <w:noProof/>
          <w:snapToGrid w:val="0"/>
        </w:rPr>
        <w:t>on PSCC</w:t>
      </w:r>
      <w:r w:rsidRPr="00E65A76">
        <w:rPr>
          <w:noProof/>
          <w:snapToGrid w:val="0"/>
          <w:lang w:val="en-US"/>
        </w:rPr>
        <w:t xml:space="preserve"> </w:t>
      </w:r>
      <w:r w:rsidRPr="00E65A76">
        <w:rPr>
          <w:noProof/>
          <w:snapToGrid w:val="0"/>
        </w:rPr>
        <w:t>with CCA</w:t>
      </w:r>
      <w:r>
        <w:rPr>
          <w:noProof/>
        </w:rPr>
        <w:tab/>
        <w:t>4308</w:t>
      </w:r>
    </w:p>
    <w:p w14:paraId="66B6CC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0DC9B2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4308</w:t>
      </w:r>
    </w:p>
    <w:p w14:paraId="0DC5EF6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4312</w:t>
      </w:r>
    </w:p>
    <w:p w14:paraId="7D7ED21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E65A76">
        <w:rPr>
          <w:noProof/>
          <w:snapToGrid w:val="0"/>
        </w:rPr>
        <w:t>on SCC</w:t>
      </w:r>
      <w:r w:rsidRPr="00E65A76">
        <w:rPr>
          <w:noProof/>
          <w:snapToGrid w:val="0"/>
          <w:lang w:val="en-US"/>
        </w:rPr>
        <w:t xml:space="preserve"> </w:t>
      </w:r>
      <w:r w:rsidRPr="00E65A76">
        <w:rPr>
          <w:noProof/>
          <w:snapToGrid w:val="0"/>
        </w:rPr>
        <w:t>with CCA</w:t>
      </w:r>
      <w:r>
        <w:rPr>
          <w:noProof/>
        </w:rPr>
        <w:tab/>
        <w:t>4312</w:t>
      </w:r>
    </w:p>
    <w:p w14:paraId="054F47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4312</w:t>
      </w:r>
    </w:p>
    <w:p w14:paraId="4D815B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4312</w:t>
      </w:r>
    </w:p>
    <w:p w14:paraId="769C94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7008250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E65A76">
        <w:rPr>
          <w:noProof/>
          <w:snapToGrid w:val="0"/>
        </w:rPr>
        <w:t>a carrier with CCA</w:t>
      </w:r>
      <w:r>
        <w:rPr>
          <w:noProof/>
        </w:rPr>
        <w:tab/>
        <w:t>4315</w:t>
      </w:r>
    </w:p>
    <w:p w14:paraId="038134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4315</w:t>
      </w:r>
    </w:p>
    <w:p w14:paraId="0EC0D8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4315</w:t>
      </w:r>
    </w:p>
    <w:p w14:paraId="174CCD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78824B82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4317</w:t>
      </w:r>
    </w:p>
    <w:p w14:paraId="3997AB3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4317</w:t>
      </w:r>
    </w:p>
    <w:p w14:paraId="0A9059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4317</w:t>
      </w:r>
    </w:p>
    <w:p w14:paraId="5ED52B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4317</w:t>
      </w:r>
    </w:p>
    <w:p w14:paraId="32F036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4317</w:t>
      </w:r>
    </w:p>
    <w:p w14:paraId="446AFC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4317</w:t>
      </w:r>
    </w:p>
    <w:p w14:paraId="576946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4320</w:t>
      </w:r>
    </w:p>
    <w:p w14:paraId="7CCF3DA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4320</w:t>
      </w:r>
    </w:p>
    <w:p w14:paraId="357C4B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7C579A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4320</w:t>
      </w:r>
    </w:p>
    <w:p w14:paraId="47D767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4324</w:t>
      </w:r>
    </w:p>
    <w:p w14:paraId="2DB4019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4324</w:t>
      </w:r>
    </w:p>
    <w:p w14:paraId="6DAE24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4324</w:t>
      </w:r>
    </w:p>
    <w:p w14:paraId="4CA9B5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4324</w:t>
      </w:r>
    </w:p>
    <w:p w14:paraId="25A6D0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4325</w:t>
      </w:r>
    </w:p>
    <w:p w14:paraId="0B91A0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4330</w:t>
      </w:r>
    </w:p>
    <w:p w14:paraId="6CC9B3E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4331</w:t>
      </w:r>
    </w:p>
    <w:p w14:paraId="1107FEA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4331</w:t>
      </w:r>
    </w:p>
    <w:p w14:paraId="7AC16D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4331</w:t>
      </w:r>
    </w:p>
    <w:p w14:paraId="699420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4331</w:t>
      </w:r>
    </w:p>
    <w:p w14:paraId="72A7E3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4337</w:t>
      </w:r>
    </w:p>
    <w:p w14:paraId="2DCD4C1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4338</w:t>
      </w:r>
    </w:p>
    <w:p w14:paraId="37ED6A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4338</w:t>
      </w:r>
    </w:p>
    <w:p w14:paraId="2A1E36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4338</w:t>
      </w:r>
    </w:p>
    <w:p w14:paraId="64297F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4338</w:t>
      </w:r>
    </w:p>
    <w:p w14:paraId="271BF5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4341</w:t>
      </w:r>
    </w:p>
    <w:p w14:paraId="76A1D3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4342</w:t>
      </w:r>
    </w:p>
    <w:p w14:paraId="393E64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4342</w:t>
      </w:r>
    </w:p>
    <w:p w14:paraId="29A262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4345</w:t>
      </w:r>
    </w:p>
    <w:p w14:paraId="5597BD7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4346</w:t>
      </w:r>
    </w:p>
    <w:p w14:paraId="394BB7E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4346</w:t>
      </w:r>
    </w:p>
    <w:p w14:paraId="28D9D0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4346</w:t>
      </w:r>
    </w:p>
    <w:p w14:paraId="4728A2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7CF932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4346</w:t>
      </w:r>
    </w:p>
    <w:p w14:paraId="7F10C8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A.11.2.1.1.3 Test Requirements</w:t>
      </w:r>
      <w:r>
        <w:rPr>
          <w:noProof/>
        </w:rPr>
        <w:tab/>
        <w:t>4349</w:t>
      </w:r>
    </w:p>
    <w:p w14:paraId="41E7EF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4349</w:t>
      </w:r>
    </w:p>
    <w:p w14:paraId="79E657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14C011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4349</w:t>
      </w:r>
    </w:p>
    <w:p w14:paraId="275AE6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65397C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4352</w:t>
      </w:r>
    </w:p>
    <w:p w14:paraId="696E43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461B26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4352</w:t>
      </w:r>
    </w:p>
    <w:p w14:paraId="1AA841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A.11.2.1.3.3 Test Requirements</w:t>
      </w:r>
      <w:r>
        <w:rPr>
          <w:noProof/>
        </w:rPr>
        <w:tab/>
        <w:t>4355</w:t>
      </w:r>
    </w:p>
    <w:p w14:paraId="43DECB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4355</w:t>
      </w:r>
    </w:p>
    <w:p w14:paraId="55373F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437E76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4355</w:t>
      </w:r>
    </w:p>
    <w:p w14:paraId="6589D48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A.11.2.1.4.3 Test Requirements</w:t>
      </w:r>
      <w:r>
        <w:rPr>
          <w:noProof/>
        </w:rPr>
        <w:tab/>
        <w:t>4359</w:t>
      </w:r>
    </w:p>
    <w:p w14:paraId="73AC046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4360</w:t>
      </w:r>
    </w:p>
    <w:p w14:paraId="2930F1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4360</w:t>
      </w:r>
    </w:p>
    <w:p w14:paraId="55A5FE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4360</w:t>
      </w:r>
    </w:p>
    <w:p w14:paraId="5C2AD5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A.11.2.1.5.3 Test Requirements</w:t>
      </w:r>
      <w:r>
        <w:rPr>
          <w:noProof/>
        </w:rPr>
        <w:tab/>
        <w:t>4363</w:t>
      </w:r>
    </w:p>
    <w:p w14:paraId="72411F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4364</w:t>
      </w:r>
    </w:p>
    <w:p w14:paraId="476FB5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4364</w:t>
      </w:r>
    </w:p>
    <w:p w14:paraId="238E13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4364</w:t>
      </w:r>
    </w:p>
    <w:p w14:paraId="1C8701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4368</w:t>
      </w:r>
    </w:p>
    <w:p w14:paraId="0260FD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en-US"/>
        </w:rPr>
        <w:t xml:space="preserve"> SA NR FR1 carrier under CCA </w:t>
      </w:r>
      <w:r w:rsidRPr="00E65A76">
        <w:rPr>
          <w:noProof/>
          <w:lang w:val="en-US"/>
        </w:rPr>
        <w:t>- E-UTRAN handover with known target cell</w:t>
      </w:r>
      <w:r>
        <w:rPr>
          <w:noProof/>
        </w:rPr>
        <w:tab/>
        <w:t>4369</w:t>
      </w:r>
    </w:p>
    <w:p w14:paraId="5DD962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4369</w:t>
      </w:r>
    </w:p>
    <w:p w14:paraId="77A75C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4375</w:t>
      </w:r>
    </w:p>
    <w:p w14:paraId="6A8F97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4375</w:t>
      </w:r>
    </w:p>
    <w:p w14:paraId="21B323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4375</w:t>
      </w:r>
    </w:p>
    <w:p w14:paraId="7077DC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4380</w:t>
      </w:r>
    </w:p>
    <w:p w14:paraId="4155DA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4380</w:t>
      </w:r>
    </w:p>
    <w:p w14:paraId="15A97E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4380</w:t>
      </w:r>
    </w:p>
    <w:p w14:paraId="226725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4389</w:t>
      </w:r>
    </w:p>
    <w:p w14:paraId="6A0A3B6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4390</w:t>
      </w:r>
    </w:p>
    <w:p w14:paraId="259531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4390</w:t>
      </w:r>
    </w:p>
    <w:p w14:paraId="679756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</w:t>
      </w:r>
      <w:r>
        <w:rPr>
          <w:noProof/>
        </w:rPr>
        <w:t>frequency</w:t>
      </w:r>
      <w:r w:rsidRPr="00E65A76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4390</w:t>
      </w:r>
    </w:p>
    <w:p w14:paraId="33D6D1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4393</w:t>
      </w:r>
    </w:p>
    <w:p w14:paraId="532BC8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E65A76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4400</w:t>
      </w:r>
    </w:p>
    <w:p w14:paraId="51A8D1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4406</w:t>
      </w:r>
    </w:p>
    <w:p w14:paraId="5483D56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4406</w:t>
      </w:r>
    </w:p>
    <w:p w14:paraId="609F50D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4406</w:t>
      </w:r>
    </w:p>
    <w:p w14:paraId="5AEC782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4409</w:t>
      </w:r>
    </w:p>
    <w:p w14:paraId="3CCA77A4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4409</w:t>
      </w:r>
    </w:p>
    <w:p w14:paraId="3E5C91A4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4409</w:t>
      </w:r>
    </w:p>
    <w:p w14:paraId="004C09D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4410</w:t>
      </w:r>
    </w:p>
    <w:p w14:paraId="00230921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4410</w:t>
      </w:r>
    </w:p>
    <w:p w14:paraId="5B21E00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4410</w:t>
      </w:r>
    </w:p>
    <w:p w14:paraId="3D9D2941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4411</w:t>
      </w:r>
    </w:p>
    <w:p w14:paraId="51446EF7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4411</w:t>
      </w:r>
    </w:p>
    <w:p w14:paraId="4961D7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4411</w:t>
      </w:r>
    </w:p>
    <w:p w14:paraId="498573A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4411</w:t>
      </w:r>
    </w:p>
    <w:p w14:paraId="1FB1E55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4414</w:t>
      </w:r>
    </w:p>
    <w:p w14:paraId="06B926FC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4414</w:t>
      </w:r>
    </w:p>
    <w:p w14:paraId="0819513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4415</w:t>
      </w:r>
    </w:p>
    <w:p w14:paraId="4E4E53C5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4415</w:t>
      </w:r>
    </w:p>
    <w:p w14:paraId="2DF098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4415</w:t>
      </w:r>
    </w:p>
    <w:p w14:paraId="022155C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4415</w:t>
      </w:r>
    </w:p>
    <w:p w14:paraId="53E433B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4419</w:t>
      </w:r>
    </w:p>
    <w:p w14:paraId="74A1DD4F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4419</w:t>
      </w:r>
    </w:p>
    <w:p w14:paraId="00B41604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4419</w:t>
      </w:r>
    </w:p>
    <w:p w14:paraId="17BD43B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4420</w:t>
      </w:r>
    </w:p>
    <w:p w14:paraId="52DC6A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4420</w:t>
      </w:r>
    </w:p>
    <w:p w14:paraId="6CF06DB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4420</w:t>
      </w:r>
    </w:p>
    <w:p w14:paraId="5EAECAF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4424</w:t>
      </w:r>
    </w:p>
    <w:p w14:paraId="72AD67BA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4424</w:t>
      </w:r>
    </w:p>
    <w:p w14:paraId="01715065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E65A76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7325F60D" w14:textId="77777777" w:rsidR="00A007D0" w:rsidRDefault="00A007D0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E65A76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No </w:t>
      </w:r>
      <w:r w:rsidRPr="00E65A76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4425</w:t>
      </w:r>
    </w:p>
    <w:p w14:paraId="125D35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4426</w:t>
      </w:r>
    </w:p>
    <w:p w14:paraId="1CE8BF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E65A76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E65A76">
        <w:rPr>
          <w:noProof/>
          <w:snapToGrid w:val="0"/>
        </w:rPr>
        <w:t>FR1 carrier under CCA</w:t>
      </w:r>
      <w:r>
        <w:rPr>
          <w:noProof/>
        </w:rPr>
        <w:tab/>
        <w:t>4426</w:t>
      </w:r>
    </w:p>
    <w:p w14:paraId="281A69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E65A76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E65A76">
        <w:rPr>
          <w:noProof/>
          <w:snapToGrid w:val="0"/>
        </w:rPr>
        <w:t>FR1 carrier with CCA</w:t>
      </w:r>
      <w:r>
        <w:rPr>
          <w:noProof/>
        </w:rPr>
        <w:tab/>
        <w:t>4430</w:t>
      </w:r>
    </w:p>
    <w:p w14:paraId="184E923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4435</w:t>
      </w:r>
    </w:p>
    <w:p w14:paraId="194B463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4435</w:t>
      </w:r>
    </w:p>
    <w:p w14:paraId="77D1220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4435</w:t>
      </w:r>
    </w:p>
    <w:p w14:paraId="2D12C73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4435</w:t>
      </w:r>
    </w:p>
    <w:p w14:paraId="4471B2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4438</w:t>
      </w:r>
    </w:p>
    <w:p w14:paraId="58DB5A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4439</w:t>
      </w:r>
    </w:p>
    <w:p w14:paraId="722649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4439</w:t>
      </w:r>
    </w:p>
    <w:p w14:paraId="41DB91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4439</w:t>
      </w:r>
    </w:p>
    <w:p w14:paraId="1F679A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4439</w:t>
      </w:r>
    </w:p>
    <w:p w14:paraId="64A8BD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4443</w:t>
      </w:r>
    </w:p>
    <w:p w14:paraId="3888F31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4443</w:t>
      </w:r>
    </w:p>
    <w:p w14:paraId="78E2CCD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4443</w:t>
      </w:r>
    </w:p>
    <w:p w14:paraId="2FD833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4443</w:t>
      </w:r>
    </w:p>
    <w:p w14:paraId="14381F2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4444</w:t>
      </w:r>
    </w:p>
    <w:p w14:paraId="480EF7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4444</w:t>
      </w:r>
    </w:p>
    <w:p w14:paraId="0134F5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4448</w:t>
      </w:r>
    </w:p>
    <w:p w14:paraId="67AE3D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4448</w:t>
      </w:r>
    </w:p>
    <w:p w14:paraId="227C16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4448</w:t>
      </w:r>
    </w:p>
    <w:p w14:paraId="0D6F6E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4454</w:t>
      </w:r>
    </w:p>
    <w:p w14:paraId="06F85D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013213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793152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7445B8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31C379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33202C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4455</w:t>
      </w:r>
    </w:p>
    <w:p w14:paraId="74591DD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4455</w:t>
      </w:r>
    </w:p>
    <w:p w14:paraId="19DAC9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4455</w:t>
      </w:r>
    </w:p>
    <w:p w14:paraId="796D37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4455</w:t>
      </w:r>
    </w:p>
    <w:p w14:paraId="6DF632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4455</w:t>
      </w:r>
    </w:p>
    <w:p w14:paraId="190DFA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4459</w:t>
      </w:r>
    </w:p>
    <w:p w14:paraId="483FD51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4459</w:t>
      </w:r>
    </w:p>
    <w:p w14:paraId="53DDB4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4459</w:t>
      </w:r>
    </w:p>
    <w:p w14:paraId="7B5176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4460</w:t>
      </w:r>
    </w:p>
    <w:p w14:paraId="7F491C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4460</w:t>
      </w:r>
    </w:p>
    <w:p w14:paraId="32DDFB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4460</w:t>
      </w:r>
    </w:p>
    <w:p w14:paraId="09018C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4461</w:t>
      </w:r>
    </w:p>
    <w:p w14:paraId="1B7EE4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4461</w:t>
      </w:r>
    </w:p>
    <w:p w14:paraId="6E073A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4461</w:t>
      </w:r>
    </w:p>
    <w:p w14:paraId="265A27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4461</w:t>
      </w:r>
    </w:p>
    <w:p w14:paraId="6BA60A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4466</w:t>
      </w:r>
    </w:p>
    <w:p w14:paraId="5BEC10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4466</w:t>
      </w:r>
    </w:p>
    <w:p w14:paraId="0A3881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4466</w:t>
      </w:r>
    </w:p>
    <w:p w14:paraId="34C272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4472</w:t>
      </w:r>
    </w:p>
    <w:p w14:paraId="22A8B55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4472</w:t>
      </w:r>
    </w:p>
    <w:p w14:paraId="3D41A69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4472</w:t>
      </w:r>
    </w:p>
    <w:p w14:paraId="1AA1D7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4472</w:t>
      </w:r>
    </w:p>
    <w:p w14:paraId="4DCED3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4476</w:t>
      </w:r>
    </w:p>
    <w:p w14:paraId="12899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4477</w:t>
      </w:r>
    </w:p>
    <w:p w14:paraId="438DD3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4477</w:t>
      </w:r>
    </w:p>
    <w:p w14:paraId="32F67E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4480</w:t>
      </w:r>
    </w:p>
    <w:p w14:paraId="356C7B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4483</w:t>
      </w:r>
    </w:p>
    <w:p w14:paraId="1DD86F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4483</w:t>
      </w:r>
    </w:p>
    <w:p w14:paraId="133B684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4486</w:t>
      </w:r>
    </w:p>
    <w:p w14:paraId="691B7A2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4486</w:t>
      </w:r>
    </w:p>
    <w:p w14:paraId="5E2908C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4486</w:t>
      </w:r>
    </w:p>
    <w:p w14:paraId="674264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4486</w:t>
      </w:r>
    </w:p>
    <w:p w14:paraId="790441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334067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4486</w:t>
      </w:r>
    </w:p>
    <w:p w14:paraId="48D98E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4490</w:t>
      </w:r>
    </w:p>
    <w:p w14:paraId="5D2FB1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4490</w:t>
      </w:r>
    </w:p>
    <w:p w14:paraId="09B6B0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4490</w:t>
      </w:r>
    </w:p>
    <w:p w14:paraId="409B8C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4490</w:t>
      </w:r>
    </w:p>
    <w:p w14:paraId="2A6E00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4493</w:t>
      </w:r>
    </w:p>
    <w:p w14:paraId="5926968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Void</w:t>
      </w:r>
      <w:r>
        <w:rPr>
          <w:noProof/>
        </w:rPr>
        <w:tab/>
        <w:t>4494</w:t>
      </w:r>
    </w:p>
    <w:p w14:paraId="3868D0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808C9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4311A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1ACDBB3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61947E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18CDA9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4DAC2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7770B2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396E6C8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5C46A7C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4494</w:t>
      </w:r>
    </w:p>
    <w:p w14:paraId="1DA029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246EB9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4494</w:t>
      </w:r>
    </w:p>
    <w:p w14:paraId="46CECB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4494</w:t>
      </w:r>
    </w:p>
    <w:p w14:paraId="065729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4494</w:t>
      </w:r>
    </w:p>
    <w:p w14:paraId="58D5F9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4498</w:t>
      </w:r>
    </w:p>
    <w:p w14:paraId="23D941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4499</w:t>
      </w:r>
    </w:p>
    <w:p w14:paraId="60B21C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4499</w:t>
      </w:r>
    </w:p>
    <w:p w14:paraId="2C0598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4504</w:t>
      </w:r>
    </w:p>
    <w:p w14:paraId="6DA68A8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4504</w:t>
      </w:r>
    </w:p>
    <w:p w14:paraId="291C4C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4504</w:t>
      </w:r>
    </w:p>
    <w:p w14:paraId="3DB5A2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4508</w:t>
      </w:r>
    </w:p>
    <w:p w14:paraId="7C1957F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4509</w:t>
      </w:r>
    </w:p>
    <w:p w14:paraId="7350EE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4509</w:t>
      </w:r>
    </w:p>
    <w:p w14:paraId="02C980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4514</w:t>
      </w:r>
    </w:p>
    <w:p w14:paraId="074076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4514</w:t>
      </w:r>
    </w:p>
    <w:p w14:paraId="4EFC2E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4514</w:t>
      </w:r>
    </w:p>
    <w:p w14:paraId="3B836F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4518</w:t>
      </w:r>
    </w:p>
    <w:p w14:paraId="3C5BDD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4519</w:t>
      </w:r>
    </w:p>
    <w:p w14:paraId="2B4696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4519</w:t>
      </w:r>
    </w:p>
    <w:p w14:paraId="4DFD86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4524</w:t>
      </w:r>
    </w:p>
    <w:p w14:paraId="121945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4524</w:t>
      </w:r>
    </w:p>
    <w:p w14:paraId="6E9003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4524</w:t>
      </w:r>
    </w:p>
    <w:p w14:paraId="25DAAE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4528</w:t>
      </w:r>
    </w:p>
    <w:p w14:paraId="5175CF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4529</w:t>
      </w:r>
    </w:p>
    <w:p w14:paraId="2F9DC9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4529</w:t>
      </w:r>
    </w:p>
    <w:p w14:paraId="53457D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4534</w:t>
      </w:r>
    </w:p>
    <w:p w14:paraId="2BF4BFE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4534</w:t>
      </w:r>
    </w:p>
    <w:p w14:paraId="6771F1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4534</w:t>
      </w:r>
    </w:p>
    <w:p w14:paraId="195928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4534</w:t>
      </w:r>
    </w:p>
    <w:p w14:paraId="0C63F5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4540</w:t>
      </w:r>
    </w:p>
    <w:p w14:paraId="71BB5B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4540</w:t>
      </w:r>
    </w:p>
    <w:p w14:paraId="3BA63E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4540</w:t>
      </w:r>
    </w:p>
    <w:p w14:paraId="73AEA9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4546</w:t>
      </w:r>
    </w:p>
    <w:p w14:paraId="0EA8050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4546</w:t>
      </w:r>
    </w:p>
    <w:p w14:paraId="5ED502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4546</w:t>
      </w:r>
    </w:p>
    <w:p w14:paraId="2CC834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4546</w:t>
      </w:r>
    </w:p>
    <w:p w14:paraId="179B8AF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4546</w:t>
      </w:r>
    </w:p>
    <w:p w14:paraId="452F76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4548</w:t>
      </w:r>
    </w:p>
    <w:p w14:paraId="48E6E83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4548</w:t>
      </w:r>
    </w:p>
    <w:p w14:paraId="5D6744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4548</w:t>
      </w:r>
    </w:p>
    <w:p w14:paraId="5DC61B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4549</w:t>
      </w:r>
    </w:p>
    <w:p w14:paraId="141F80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4551</w:t>
      </w:r>
    </w:p>
    <w:p w14:paraId="178711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4551</w:t>
      </w:r>
    </w:p>
    <w:p w14:paraId="33B752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4551</w:t>
      </w:r>
    </w:p>
    <w:p w14:paraId="1AF589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4552</w:t>
      </w:r>
    </w:p>
    <w:p w14:paraId="589D0BF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4555</w:t>
      </w:r>
    </w:p>
    <w:p w14:paraId="1BE1FE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4556</w:t>
      </w:r>
    </w:p>
    <w:p w14:paraId="47E92A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4556</w:t>
      </w:r>
    </w:p>
    <w:p w14:paraId="570F76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4556</w:t>
      </w:r>
    </w:p>
    <w:p w14:paraId="07456A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4559</w:t>
      </w:r>
    </w:p>
    <w:p w14:paraId="0D1D372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4560</w:t>
      </w:r>
    </w:p>
    <w:p w14:paraId="34DA4A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4560</w:t>
      </w:r>
    </w:p>
    <w:p w14:paraId="356087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4560</w:t>
      </w:r>
    </w:p>
    <w:p w14:paraId="534C15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4560</w:t>
      </w:r>
    </w:p>
    <w:p w14:paraId="28F2C6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4560</w:t>
      </w:r>
    </w:p>
    <w:p w14:paraId="04AC36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4562</w:t>
      </w:r>
    </w:p>
    <w:p w14:paraId="5DC12C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4562</w:t>
      </w:r>
    </w:p>
    <w:p w14:paraId="56D411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4562</w:t>
      </w:r>
    </w:p>
    <w:p w14:paraId="20B5D2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4562</w:t>
      </w:r>
    </w:p>
    <w:p w14:paraId="7A4C6C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4565</w:t>
      </w:r>
    </w:p>
    <w:p w14:paraId="60E4888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SS-RSRQ</w:t>
      </w:r>
      <w:r>
        <w:rPr>
          <w:noProof/>
        </w:rPr>
        <w:tab/>
        <w:t>4565</w:t>
      </w:r>
    </w:p>
    <w:p w14:paraId="3A56EE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4565</w:t>
      </w:r>
    </w:p>
    <w:p w14:paraId="340D37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4565</w:t>
      </w:r>
    </w:p>
    <w:p w14:paraId="7A155A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4565</w:t>
      </w:r>
    </w:p>
    <w:p w14:paraId="2037CF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4568</w:t>
      </w:r>
    </w:p>
    <w:p w14:paraId="182C43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4568</w:t>
      </w:r>
    </w:p>
    <w:p w14:paraId="752605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4568</w:t>
      </w:r>
    </w:p>
    <w:p w14:paraId="4EBF18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4568</w:t>
      </w:r>
    </w:p>
    <w:p w14:paraId="141E2B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4571</w:t>
      </w:r>
    </w:p>
    <w:p w14:paraId="647F2E4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4571</w:t>
      </w:r>
    </w:p>
    <w:p w14:paraId="7E1EE8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4571</w:t>
      </w:r>
    </w:p>
    <w:p w14:paraId="02C6A1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4571</w:t>
      </w:r>
    </w:p>
    <w:p w14:paraId="192966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4574</w:t>
      </w:r>
    </w:p>
    <w:p w14:paraId="646101E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4574</w:t>
      </w:r>
    </w:p>
    <w:p w14:paraId="7893E8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4574</w:t>
      </w:r>
    </w:p>
    <w:p w14:paraId="5D426C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4574</w:t>
      </w:r>
    </w:p>
    <w:p w14:paraId="584DC3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4581</w:t>
      </w:r>
    </w:p>
    <w:p w14:paraId="3A47CCD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SS-SINR</w:t>
      </w:r>
      <w:r>
        <w:rPr>
          <w:noProof/>
        </w:rPr>
        <w:tab/>
        <w:t>4581</w:t>
      </w:r>
    </w:p>
    <w:p w14:paraId="6F89E0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</w:t>
      </w:r>
      <w:r>
        <w:rPr>
          <w:noProof/>
        </w:rPr>
        <w:tab/>
        <w:t>4581</w:t>
      </w:r>
    </w:p>
    <w:p w14:paraId="1780B3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4581</w:t>
      </w:r>
    </w:p>
    <w:p w14:paraId="3F7E3E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4581</w:t>
      </w:r>
    </w:p>
    <w:p w14:paraId="693080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4584</w:t>
      </w:r>
    </w:p>
    <w:p w14:paraId="04BDA9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4584</w:t>
      </w:r>
    </w:p>
    <w:p w14:paraId="7B11046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4584</w:t>
      </w:r>
    </w:p>
    <w:p w14:paraId="56E305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4584</w:t>
      </w:r>
    </w:p>
    <w:p w14:paraId="5E61E1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4587</w:t>
      </w:r>
    </w:p>
    <w:p w14:paraId="6C1625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SCC</w:t>
      </w:r>
      <w:r>
        <w:rPr>
          <w:noProof/>
        </w:rPr>
        <w:tab/>
        <w:t>4587</w:t>
      </w:r>
    </w:p>
    <w:p w14:paraId="28B22C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4587</w:t>
      </w:r>
    </w:p>
    <w:p w14:paraId="56510D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4587</w:t>
      </w:r>
    </w:p>
    <w:p w14:paraId="7E6E57C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4590</w:t>
      </w:r>
    </w:p>
    <w:p w14:paraId="6A2A66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4590</w:t>
      </w:r>
    </w:p>
    <w:p w14:paraId="7797FF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4590</w:t>
      </w:r>
    </w:p>
    <w:p w14:paraId="1D3DCB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4590</w:t>
      </w:r>
    </w:p>
    <w:p w14:paraId="66B0AC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4598</w:t>
      </w:r>
    </w:p>
    <w:p w14:paraId="22E3BB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4598</w:t>
      </w:r>
    </w:p>
    <w:p w14:paraId="159A20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4598</w:t>
      </w:r>
    </w:p>
    <w:p w14:paraId="54CDBD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4598</w:t>
      </w:r>
    </w:p>
    <w:p w14:paraId="73EC3C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4599</w:t>
      </w:r>
    </w:p>
    <w:p w14:paraId="48D638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4602</w:t>
      </w:r>
    </w:p>
    <w:p w14:paraId="5D38BA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4602</w:t>
      </w:r>
    </w:p>
    <w:p w14:paraId="6453E2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E65A76">
        <w:rPr>
          <w:noProof/>
          <w:snapToGrid w:val="0"/>
        </w:rPr>
        <w:t>on PCC with CCA</w:t>
      </w:r>
      <w:r>
        <w:rPr>
          <w:noProof/>
        </w:rPr>
        <w:tab/>
        <w:t>4602</w:t>
      </w:r>
    </w:p>
    <w:p w14:paraId="012058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4602</w:t>
      </w:r>
    </w:p>
    <w:p w14:paraId="50EAB9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4602</w:t>
      </w:r>
    </w:p>
    <w:p w14:paraId="57D3D7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4605</w:t>
      </w:r>
    </w:p>
    <w:p w14:paraId="74F1D5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E65A76">
        <w:rPr>
          <w:noProof/>
          <w:snapToGrid w:val="0"/>
        </w:rPr>
        <w:t>on SCC with CCA</w:t>
      </w:r>
      <w:r>
        <w:rPr>
          <w:noProof/>
        </w:rPr>
        <w:tab/>
        <w:t>4605</w:t>
      </w:r>
    </w:p>
    <w:p w14:paraId="7C8909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4605</w:t>
      </w:r>
    </w:p>
    <w:p w14:paraId="303BA9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4605</w:t>
      </w:r>
    </w:p>
    <w:p w14:paraId="7BED62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4608</w:t>
      </w:r>
    </w:p>
    <w:p w14:paraId="5CE30A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4608</w:t>
      </w:r>
    </w:p>
    <w:p w14:paraId="0D237C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4608</w:t>
      </w:r>
    </w:p>
    <w:p w14:paraId="25607C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4608</w:t>
      </w:r>
    </w:p>
    <w:p w14:paraId="01A0C1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4612</w:t>
      </w:r>
    </w:p>
    <w:p w14:paraId="0F21B87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Channel occupancy</w:t>
      </w:r>
      <w:r>
        <w:rPr>
          <w:noProof/>
        </w:rPr>
        <w:tab/>
        <w:t>4612</w:t>
      </w:r>
    </w:p>
    <w:p w14:paraId="1BAEAAB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E65A76">
        <w:rPr>
          <w:noProof/>
          <w:snapToGrid w:val="0"/>
        </w:rPr>
        <w:t>on PCC with CCA</w:t>
      </w:r>
      <w:r>
        <w:rPr>
          <w:noProof/>
        </w:rPr>
        <w:tab/>
        <w:t>4612</w:t>
      </w:r>
    </w:p>
    <w:p w14:paraId="16D8DD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4612</w:t>
      </w:r>
    </w:p>
    <w:p w14:paraId="18A904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4612</w:t>
      </w:r>
    </w:p>
    <w:p w14:paraId="270F8D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4616</w:t>
      </w:r>
    </w:p>
    <w:p w14:paraId="1ABB5D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E65A76">
        <w:rPr>
          <w:noProof/>
          <w:snapToGrid w:val="0"/>
        </w:rPr>
        <w:t>on SCC with CCA</w:t>
      </w:r>
      <w:r>
        <w:rPr>
          <w:noProof/>
        </w:rPr>
        <w:tab/>
        <w:t>4616</w:t>
      </w:r>
    </w:p>
    <w:p w14:paraId="20F1C3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4616</w:t>
      </w:r>
    </w:p>
    <w:p w14:paraId="75DD40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4616</w:t>
      </w:r>
    </w:p>
    <w:p w14:paraId="44068E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4619</w:t>
      </w:r>
    </w:p>
    <w:p w14:paraId="4AA85E3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4619</w:t>
      </w:r>
    </w:p>
    <w:p w14:paraId="383464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4619</w:t>
      </w:r>
    </w:p>
    <w:p w14:paraId="4D0696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4619</w:t>
      </w:r>
    </w:p>
    <w:p w14:paraId="10B7C8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4623</w:t>
      </w:r>
    </w:p>
    <w:p w14:paraId="75944E9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E-UTRAN RSRP</w:t>
      </w:r>
      <w:r>
        <w:rPr>
          <w:noProof/>
        </w:rPr>
        <w:tab/>
        <w:t>4624</w:t>
      </w:r>
    </w:p>
    <w:p w14:paraId="5597BA2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E-UTRAN RSRQ</w:t>
      </w:r>
      <w:r>
        <w:rPr>
          <w:noProof/>
        </w:rPr>
        <w:tab/>
        <w:t>4624</w:t>
      </w:r>
    </w:p>
    <w:p w14:paraId="38CCD5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E-UTRAN SINR</w:t>
      </w:r>
      <w:r>
        <w:rPr>
          <w:noProof/>
        </w:rPr>
        <w:tab/>
        <w:t>4624</w:t>
      </w:r>
    </w:p>
    <w:p w14:paraId="2524114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4624</w:t>
      </w:r>
    </w:p>
    <w:p w14:paraId="73B7E5D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4624</w:t>
      </w:r>
    </w:p>
    <w:p w14:paraId="70F8B45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4624</w:t>
      </w:r>
    </w:p>
    <w:p w14:paraId="102BE5B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4624</w:t>
      </w:r>
    </w:p>
    <w:p w14:paraId="7F17A1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4624</w:t>
      </w:r>
    </w:p>
    <w:p w14:paraId="488948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4629</w:t>
      </w:r>
    </w:p>
    <w:p w14:paraId="55A8C71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4630</w:t>
      </w:r>
    </w:p>
    <w:p w14:paraId="46EB5C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4630</w:t>
      </w:r>
    </w:p>
    <w:p w14:paraId="4E36771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 xml:space="preserve">E-UTRAN - </w:t>
      </w:r>
      <w:r w:rsidRPr="00E65A76">
        <w:rPr>
          <w:rFonts w:cs="v4.2.0"/>
          <w:noProof/>
          <w:lang w:val="en-US"/>
        </w:rPr>
        <w:t xml:space="preserve">NR </w:t>
      </w:r>
      <w:r w:rsidRPr="00E65A76">
        <w:rPr>
          <w:noProof/>
          <w:lang w:val="en-US"/>
        </w:rPr>
        <w:t>with CCA handover</w:t>
      </w:r>
      <w:r>
        <w:rPr>
          <w:noProof/>
        </w:rPr>
        <w:tab/>
        <w:t>4630</w:t>
      </w:r>
    </w:p>
    <w:p w14:paraId="1A83CB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4630</w:t>
      </w:r>
    </w:p>
    <w:p w14:paraId="4D3244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4635</w:t>
      </w:r>
    </w:p>
    <w:p w14:paraId="1C70EAD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4636</w:t>
      </w:r>
    </w:p>
    <w:p w14:paraId="32EF398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4636</w:t>
      </w:r>
    </w:p>
    <w:p w14:paraId="1E7E41E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4636</w:t>
      </w:r>
    </w:p>
    <w:p w14:paraId="6CB27F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4636</w:t>
      </w:r>
    </w:p>
    <w:p w14:paraId="16D229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4636</w:t>
      </w:r>
    </w:p>
    <w:p w14:paraId="17991D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4640</w:t>
      </w:r>
    </w:p>
    <w:p w14:paraId="67FFDF3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4640</w:t>
      </w:r>
    </w:p>
    <w:p w14:paraId="5E234BD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4640</w:t>
      </w:r>
    </w:p>
    <w:p w14:paraId="0B20A76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4640</w:t>
      </w:r>
    </w:p>
    <w:p w14:paraId="7EC22A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4646</w:t>
      </w:r>
    </w:p>
    <w:p w14:paraId="79DBB6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4646</w:t>
      </w:r>
    </w:p>
    <w:p w14:paraId="7CEDE5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4646</w:t>
      </w:r>
    </w:p>
    <w:p w14:paraId="4D8EAE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4652</w:t>
      </w:r>
    </w:p>
    <w:p w14:paraId="75B7DF7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4652</w:t>
      </w:r>
    </w:p>
    <w:p w14:paraId="2A05DC8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4652</w:t>
      </w:r>
    </w:p>
    <w:p w14:paraId="3DE94B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4657</w:t>
      </w:r>
    </w:p>
    <w:p w14:paraId="39F8E9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4657</w:t>
      </w:r>
    </w:p>
    <w:p w14:paraId="1D1971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4657</w:t>
      </w:r>
    </w:p>
    <w:p w14:paraId="741E64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4662</w:t>
      </w:r>
    </w:p>
    <w:p w14:paraId="4D02AE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7AF739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4662</w:t>
      </w:r>
    </w:p>
    <w:p w14:paraId="795627C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4662</w:t>
      </w:r>
    </w:p>
    <w:p w14:paraId="79410A6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E65A76">
        <w:rPr>
          <w:noProof/>
          <w:lang w:val="en-US"/>
        </w:rPr>
        <w:t>NR SFTD</w:t>
      </w:r>
      <w:r>
        <w:rPr>
          <w:noProof/>
        </w:rPr>
        <w:tab/>
        <w:t>4662</w:t>
      </w:r>
    </w:p>
    <w:p w14:paraId="4F382C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4662</w:t>
      </w:r>
    </w:p>
    <w:p w14:paraId="39155D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</w:t>
      </w:r>
      <w:r>
        <w:rPr>
          <w:noProof/>
        </w:rPr>
        <w:tab/>
        <w:t>4662</w:t>
      </w:r>
    </w:p>
    <w:p w14:paraId="03B993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Environment</w:t>
      </w:r>
      <w:r>
        <w:rPr>
          <w:noProof/>
        </w:rPr>
        <w:tab/>
        <w:t>4662</w:t>
      </w:r>
    </w:p>
    <w:p w14:paraId="0164C9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4667</w:t>
      </w:r>
    </w:p>
    <w:p w14:paraId="12A4031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39162E7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302672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E3C67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5E63867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Void</w:t>
      </w:r>
      <w:r>
        <w:rPr>
          <w:noProof/>
        </w:rPr>
        <w:tab/>
        <w:t>4667</w:t>
      </w:r>
    </w:p>
    <w:p w14:paraId="2B2A327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4671</w:t>
      </w:r>
    </w:p>
    <w:p w14:paraId="0CDDB6C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30BA8E3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4671</w:t>
      </w:r>
    </w:p>
    <w:p w14:paraId="7FEED9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4671</w:t>
      </w:r>
    </w:p>
    <w:p w14:paraId="091DD77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4671</w:t>
      </w:r>
    </w:p>
    <w:p w14:paraId="58DEA10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4671</w:t>
      </w:r>
    </w:p>
    <w:p w14:paraId="6FD566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68D7D8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4675</w:t>
      </w:r>
    </w:p>
    <w:p w14:paraId="3B965A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4675</w:t>
      </w:r>
    </w:p>
    <w:p w14:paraId="12118A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4675</w:t>
      </w:r>
    </w:p>
    <w:p w14:paraId="45FDA8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4676</w:t>
      </w:r>
    </w:p>
    <w:p w14:paraId="2F334F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4676</w:t>
      </w:r>
    </w:p>
    <w:p w14:paraId="5E8E8B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1D7A06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4677</w:t>
      </w:r>
    </w:p>
    <w:p w14:paraId="6D47431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4677</w:t>
      </w:r>
    </w:p>
    <w:p w14:paraId="61E5BAC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4677</w:t>
      </w:r>
    </w:p>
    <w:p w14:paraId="453BFE4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4677</w:t>
      </w:r>
    </w:p>
    <w:p w14:paraId="2995A4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4677</w:t>
      </w:r>
    </w:p>
    <w:p w14:paraId="6CD1FF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4677</w:t>
      </w:r>
    </w:p>
    <w:p w14:paraId="4F394A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4677</w:t>
      </w:r>
    </w:p>
    <w:p w14:paraId="63DEC4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4682</w:t>
      </w:r>
    </w:p>
    <w:p w14:paraId="74278E9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4682</w:t>
      </w:r>
    </w:p>
    <w:p w14:paraId="2C9645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4682</w:t>
      </w:r>
    </w:p>
    <w:p w14:paraId="1BF8B3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4682</w:t>
      </w:r>
    </w:p>
    <w:p w14:paraId="2EFBF9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4687</w:t>
      </w:r>
    </w:p>
    <w:p w14:paraId="139838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4687</w:t>
      </w:r>
    </w:p>
    <w:p w14:paraId="51ADD0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4687</w:t>
      </w:r>
    </w:p>
    <w:p w14:paraId="142D7D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4687</w:t>
      </w:r>
    </w:p>
    <w:p w14:paraId="302579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4692</w:t>
      </w:r>
    </w:p>
    <w:p w14:paraId="28B61DE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E65A76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4692</w:t>
      </w:r>
    </w:p>
    <w:p w14:paraId="6DA4DE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4692</w:t>
      </w:r>
    </w:p>
    <w:p w14:paraId="68FAF9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4692</w:t>
      </w:r>
    </w:p>
    <w:p w14:paraId="7F305C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4698</w:t>
      </w:r>
    </w:p>
    <w:p w14:paraId="7D624D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3F5518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3EA7383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4698</w:t>
      </w:r>
    </w:p>
    <w:p w14:paraId="30255C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244FA4F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4698</w:t>
      </w:r>
    </w:p>
    <w:p w14:paraId="1E7767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4698</w:t>
      </w:r>
    </w:p>
    <w:p w14:paraId="65D5EA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4698</w:t>
      </w:r>
    </w:p>
    <w:p w14:paraId="5A8F58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4703</w:t>
      </w:r>
    </w:p>
    <w:p w14:paraId="483C44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4703</w:t>
      </w:r>
    </w:p>
    <w:p w14:paraId="4B12BB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4703</w:t>
      </w:r>
    </w:p>
    <w:p w14:paraId="289F4C0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02345BA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4709</w:t>
      </w:r>
    </w:p>
    <w:p w14:paraId="2DAC9E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523B6C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4714</w:t>
      </w:r>
    </w:p>
    <w:p w14:paraId="4CB875B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4714</w:t>
      </w:r>
    </w:p>
    <w:p w14:paraId="5B87B5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4714</w:t>
      </w:r>
    </w:p>
    <w:p w14:paraId="00407F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4719</w:t>
      </w:r>
    </w:p>
    <w:p w14:paraId="4569823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4720</w:t>
      </w:r>
    </w:p>
    <w:p w14:paraId="7BB52A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4720</w:t>
      </w:r>
    </w:p>
    <w:p w14:paraId="702BA9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4720</w:t>
      </w:r>
    </w:p>
    <w:p w14:paraId="560893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4720</w:t>
      </w:r>
    </w:p>
    <w:p w14:paraId="220BB5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4724</w:t>
      </w:r>
    </w:p>
    <w:p w14:paraId="36335D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4724</w:t>
      </w:r>
    </w:p>
    <w:p w14:paraId="6B87F7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4724</w:t>
      </w:r>
    </w:p>
    <w:p w14:paraId="5A2DEA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4724</w:t>
      </w:r>
    </w:p>
    <w:p w14:paraId="2E8149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4728</w:t>
      </w:r>
    </w:p>
    <w:p w14:paraId="30DD99A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4728</w:t>
      </w:r>
    </w:p>
    <w:p w14:paraId="405D3C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4728</w:t>
      </w:r>
    </w:p>
    <w:p w14:paraId="53ED36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4728</w:t>
      </w:r>
    </w:p>
    <w:p w14:paraId="4E433B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4728</w:t>
      </w:r>
    </w:p>
    <w:p w14:paraId="0447D2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4728</w:t>
      </w:r>
    </w:p>
    <w:p w14:paraId="5253AE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4731</w:t>
      </w:r>
    </w:p>
    <w:p w14:paraId="6F5EE3A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SS-RSRQ</w:t>
      </w:r>
      <w:r>
        <w:rPr>
          <w:noProof/>
        </w:rPr>
        <w:tab/>
        <w:t>4731</w:t>
      </w:r>
    </w:p>
    <w:p w14:paraId="26513C7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4731</w:t>
      </w:r>
    </w:p>
    <w:p w14:paraId="158A5C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4731</w:t>
      </w:r>
    </w:p>
    <w:p w14:paraId="78152D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4731</w:t>
      </w:r>
    </w:p>
    <w:p w14:paraId="5F8656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4738</w:t>
      </w:r>
    </w:p>
    <w:p w14:paraId="3FB855C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SE"/>
        </w:rPr>
        <w:t>SS-SINR</w:t>
      </w:r>
      <w:r>
        <w:rPr>
          <w:noProof/>
        </w:rPr>
        <w:tab/>
        <w:t>4738</w:t>
      </w:r>
    </w:p>
    <w:p w14:paraId="1DBED9A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measurement accuracy on SCC</w:t>
      </w:r>
      <w:r>
        <w:rPr>
          <w:noProof/>
        </w:rPr>
        <w:tab/>
        <w:t>4738</w:t>
      </w:r>
    </w:p>
    <w:p w14:paraId="3DB1B8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4738</w:t>
      </w:r>
    </w:p>
    <w:p w14:paraId="6609CE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4738</w:t>
      </w:r>
    </w:p>
    <w:p w14:paraId="214137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4746</w:t>
      </w:r>
    </w:p>
    <w:p w14:paraId="5E0054B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4746</w:t>
      </w:r>
    </w:p>
    <w:p w14:paraId="4DBEA48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4746</w:t>
      </w:r>
    </w:p>
    <w:p w14:paraId="25BBBE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4746</w:t>
      </w:r>
    </w:p>
    <w:p w14:paraId="2E8D785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4746</w:t>
      </w:r>
    </w:p>
    <w:p w14:paraId="044F59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4750</w:t>
      </w:r>
    </w:p>
    <w:p w14:paraId="731677A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4750</w:t>
      </w:r>
    </w:p>
    <w:p w14:paraId="3FF9C21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4750</w:t>
      </w:r>
    </w:p>
    <w:p w14:paraId="6B971C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4750</w:t>
      </w:r>
    </w:p>
    <w:p w14:paraId="1F2F62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4750</w:t>
      </w:r>
    </w:p>
    <w:p w14:paraId="77E79B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4754</w:t>
      </w:r>
    </w:p>
    <w:p w14:paraId="0B519F4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4754</w:t>
      </w:r>
    </w:p>
    <w:p w14:paraId="555764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4754</w:t>
      </w:r>
    </w:p>
    <w:p w14:paraId="14A5D5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4754</w:t>
      </w:r>
    </w:p>
    <w:p w14:paraId="38F327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4758</w:t>
      </w:r>
    </w:p>
    <w:p w14:paraId="6350B9D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4758</w:t>
      </w:r>
    </w:p>
    <w:p w14:paraId="2AF582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E65A76">
        <w:rPr>
          <w:noProof/>
          <w:snapToGrid w:val="0"/>
        </w:rPr>
        <w:t>on SCC with CCA</w:t>
      </w:r>
      <w:r>
        <w:rPr>
          <w:noProof/>
        </w:rPr>
        <w:tab/>
        <w:t>4758</w:t>
      </w:r>
    </w:p>
    <w:p w14:paraId="27A156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4758</w:t>
      </w:r>
    </w:p>
    <w:p w14:paraId="737D31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4758</w:t>
      </w:r>
    </w:p>
    <w:p w14:paraId="24DADB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4762</w:t>
      </w:r>
    </w:p>
    <w:p w14:paraId="7B136D7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E65A76">
        <w:rPr>
          <w:noProof/>
          <w:snapToGrid w:val="0"/>
        </w:rPr>
        <w:t>on a carrier with CCA</w:t>
      </w:r>
      <w:r>
        <w:rPr>
          <w:noProof/>
        </w:rPr>
        <w:tab/>
        <w:t>4762</w:t>
      </w:r>
    </w:p>
    <w:p w14:paraId="335C9C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4762</w:t>
      </w:r>
    </w:p>
    <w:p w14:paraId="02E001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4762</w:t>
      </w:r>
    </w:p>
    <w:p w14:paraId="66A0AA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4766</w:t>
      </w:r>
    </w:p>
    <w:p w14:paraId="3CB89018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4766</w:t>
      </w:r>
    </w:p>
    <w:p w14:paraId="0F7CB2A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4766</w:t>
      </w:r>
    </w:p>
    <w:p w14:paraId="3DDF55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4766</w:t>
      </w:r>
    </w:p>
    <w:p w14:paraId="3BCE31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704755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7BA454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6A3FAF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4769</w:t>
      </w:r>
    </w:p>
    <w:p w14:paraId="2834F7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13045A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290535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47DB0F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4772</w:t>
      </w:r>
    </w:p>
    <w:p w14:paraId="39E639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4772</w:t>
      </w:r>
    </w:p>
    <w:p w14:paraId="50374A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4772</w:t>
      </w:r>
    </w:p>
    <w:p w14:paraId="743E23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4774</w:t>
      </w:r>
    </w:p>
    <w:p w14:paraId="0EF003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4775</w:t>
      </w:r>
    </w:p>
    <w:p w14:paraId="28D0AB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4775</w:t>
      </w:r>
    </w:p>
    <w:p w14:paraId="6854BC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4775</w:t>
      </w:r>
    </w:p>
    <w:p w14:paraId="15BEBE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4777</w:t>
      </w:r>
    </w:p>
    <w:p w14:paraId="519379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4778</w:t>
      </w:r>
    </w:p>
    <w:p w14:paraId="21BA4D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4778</w:t>
      </w:r>
    </w:p>
    <w:p w14:paraId="034761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4778</w:t>
      </w:r>
    </w:p>
    <w:p w14:paraId="6482B5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057041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cell for UE configured with </w:t>
      </w:r>
      <w:r>
        <w:rPr>
          <w:noProof/>
          <w:lang w:eastAsia="ko-KR"/>
        </w:rPr>
        <w:t>feature for enhanced requirements</w:t>
      </w:r>
      <w:r>
        <w:rPr>
          <w:noProof/>
        </w:rPr>
        <w:tab/>
        <w:t>4781</w:t>
      </w:r>
    </w:p>
    <w:p w14:paraId="3E804B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4781</w:t>
      </w:r>
    </w:p>
    <w:p w14:paraId="5ACB784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4781</w:t>
      </w:r>
    </w:p>
    <w:p w14:paraId="4AD123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4783</w:t>
      </w:r>
    </w:p>
    <w:p w14:paraId="5441BBE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4784</w:t>
      </w:r>
    </w:p>
    <w:p w14:paraId="78D206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4784</w:t>
      </w:r>
    </w:p>
    <w:p w14:paraId="2C5AB7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4784</w:t>
      </w:r>
    </w:p>
    <w:p w14:paraId="2F4A97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4786</w:t>
      </w:r>
    </w:p>
    <w:p w14:paraId="5B9C59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4787</w:t>
      </w:r>
    </w:p>
    <w:p w14:paraId="1822FB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4787</w:t>
      </w:r>
    </w:p>
    <w:p w14:paraId="110F13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4787</w:t>
      </w:r>
    </w:p>
    <w:p w14:paraId="0A7202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4789</w:t>
      </w:r>
    </w:p>
    <w:p w14:paraId="52DE71B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4790</w:t>
      </w:r>
    </w:p>
    <w:p w14:paraId="3ABDF1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4790</w:t>
      </w:r>
    </w:p>
    <w:p w14:paraId="23E931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4790</w:t>
      </w:r>
    </w:p>
    <w:p w14:paraId="44161B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4793</w:t>
      </w:r>
    </w:p>
    <w:p w14:paraId="1F2398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4793</w:t>
      </w:r>
    </w:p>
    <w:p w14:paraId="339C1D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4793</w:t>
      </w:r>
    </w:p>
    <w:p w14:paraId="07364A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4793</w:t>
      </w:r>
    </w:p>
    <w:p w14:paraId="48CE11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4795</w:t>
      </w:r>
    </w:p>
    <w:p w14:paraId="2480EEB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4796</w:t>
      </w:r>
    </w:p>
    <w:p w14:paraId="0153300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4796</w:t>
      </w:r>
    </w:p>
    <w:p w14:paraId="6F659F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SAN Handover from FR1 to FR1</w:t>
      </w:r>
      <w:r>
        <w:rPr>
          <w:noProof/>
        </w:rPr>
        <w:tab/>
        <w:t>4796</w:t>
      </w:r>
    </w:p>
    <w:p w14:paraId="28AF9A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4796</w:t>
      </w:r>
    </w:p>
    <w:p w14:paraId="73C4BD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4796</w:t>
      </w:r>
    </w:p>
    <w:p w14:paraId="5DB589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4798</w:t>
      </w:r>
    </w:p>
    <w:p w14:paraId="186229A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SAN Handover from FR1 to FR1</w:t>
      </w:r>
      <w:r>
        <w:rPr>
          <w:noProof/>
        </w:rPr>
        <w:tab/>
        <w:t>4799</w:t>
      </w:r>
    </w:p>
    <w:p w14:paraId="08E549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4799</w:t>
      </w:r>
    </w:p>
    <w:p w14:paraId="5F5119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4799</w:t>
      </w:r>
    </w:p>
    <w:p w14:paraId="45477E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62D63D6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4801</w:t>
      </w:r>
    </w:p>
    <w:p w14:paraId="4FFF68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4801</w:t>
      </w:r>
    </w:p>
    <w:p w14:paraId="146616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4801</w:t>
      </w:r>
    </w:p>
    <w:p w14:paraId="2B6842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4804</w:t>
      </w:r>
    </w:p>
    <w:p w14:paraId="59DA12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4804</w:t>
      </w:r>
    </w:p>
    <w:p w14:paraId="1DF8CF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4804</w:t>
      </w:r>
    </w:p>
    <w:p w14:paraId="6D4E513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4804</w:t>
      </w:r>
    </w:p>
    <w:p w14:paraId="708E0D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4806</w:t>
      </w:r>
    </w:p>
    <w:p w14:paraId="1495EC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4806</w:t>
      </w:r>
    </w:p>
    <w:p w14:paraId="56A878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4806</w:t>
      </w:r>
    </w:p>
    <w:p w14:paraId="1829CF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4807</w:t>
      </w:r>
    </w:p>
    <w:p w14:paraId="17046F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4810</w:t>
      </w:r>
    </w:p>
    <w:p w14:paraId="20238C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4810</w:t>
      </w:r>
    </w:p>
    <w:p w14:paraId="0EC741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4810</w:t>
      </w:r>
    </w:p>
    <w:p w14:paraId="0D1B0B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4810</w:t>
      </w:r>
    </w:p>
    <w:p w14:paraId="6194E5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4814</w:t>
      </w:r>
    </w:p>
    <w:p w14:paraId="28455FF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4814</w:t>
      </w:r>
    </w:p>
    <w:p w14:paraId="087F0F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 for SAN</w:t>
      </w:r>
      <w:r>
        <w:rPr>
          <w:noProof/>
        </w:rPr>
        <w:tab/>
        <w:t>4814</w:t>
      </w:r>
    </w:p>
    <w:p w14:paraId="0D939D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</w:t>
      </w:r>
      <w:r>
        <w:rPr>
          <w:noProof/>
        </w:rPr>
        <w:tab/>
        <w:t>4814</w:t>
      </w:r>
    </w:p>
    <w:p w14:paraId="731C17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FR1</w:t>
      </w:r>
      <w:r>
        <w:rPr>
          <w:noProof/>
        </w:rPr>
        <w:tab/>
        <w:t>4817</w:t>
      </w:r>
    </w:p>
    <w:p w14:paraId="17B114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4820</w:t>
      </w:r>
    </w:p>
    <w:p w14:paraId="7F63AA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4820</w:t>
      </w:r>
    </w:p>
    <w:p w14:paraId="2D9E5CD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4820</w:t>
      </w:r>
    </w:p>
    <w:p w14:paraId="2F5C707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4823</w:t>
      </w:r>
    </w:p>
    <w:p w14:paraId="085315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4824</w:t>
      </w:r>
    </w:p>
    <w:p w14:paraId="767AA58F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4824</w:t>
      </w:r>
    </w:p>
    <w:p w14:paraId="5A2E5CD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4828</w:t>
      </w:r>
    </w:p>
    <w:p w14:paraId="3FAC10D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4829</w:t>
      </w:r>
    </w:p>
    <w:p w14:paraId="470F3A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4829</w:t>
      </w:r>
    </w:p>
    <w:p w14:paraId="2E52D914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4829</w:t>
      </w:r>
    </w:p>
    <w:p w14:paraId="3B5E9A1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4829</w:t>
      </w:r>
    </w:p>
    <w:p w14:paraId="374A960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4832</w:t>
      </w:r>
    </w:p>
    <w:p w14:paraId="4369BE4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4832</w:t>
      </w:r>
    </w:p>
    <w:p w14:paraId="4AB513F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4832</w:t>
      </w:r>
    </w:p>
    <w:p w14:paraId="1FCCB0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4832</w:t>
      </w:r>
    </w:p>
    <w:p w14:paraId="0A912F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4832</w:t>
      </w:r>
    </w:p>
    <w:p w14:paraId="7EEA8F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4834</w:t>
      </w:r>
    </w:p>
    <w:p w14:paraId="0795702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4835</w:t>
      </w:r>
    </w:p>
    <w:p w14:paraId="0AFC5F7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4835</w:t>
      </w:r>
    </w:p>
    <w:p w14:paraId="0EE6FC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4835</w:t>
      </w:r>
    </w:p>
    <w:p w14:paraId="4E7CEA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4835</w:t>
      </w:r>
    </w:p>
    <w:p w14:paraId="29300E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4838</w:t>
      </w:r>
    </w:p>
    <w:p w14:paraId="33B285C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4838</w:t>
      </w:r>
    </w:p>
    <w:p w14:paraId="62C3460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4838</w:t>
      </w:r>
    </w:p>
    <w:p w14:paraId="7862B53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4838</w:t>
      </w:r>
    </w:p>
    <w:p w14:paraId="7DCDDE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4838</w:t>
      </w:r>
    </w:p>
    <w:p w14:paraId="5DD192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4843</w:t>
      </w:r>
    </w:p>
    <w:p w14:paraId="4BF5F74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4843</w:t>
      </w:r>
    </w:p>
    <w:p w14:paraId="361D45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4843</w:t>
      </w:r>
    </w:p>
    <w:p w14:paraId="1BF0C1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4849</w:t>
      </w:r>
    </w:p>
    <w:p w14:paraId="7E2EAC5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4849</w:t>
      </w:r>
    </w:p>
    <w:p w14:paraId="5F956D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4849</w:t>
      </w:r>
    </w:p>
    <w:p w14:paraId="028E0C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4853</w:t>
      </w:r>
    </w:p>
    <w:p w14:paraId="1E74A8A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4853</w:t>
      </w:r>
    </w:p>
    <w:p w14:paraId="7C7603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4853</w:t>
      </w:r>
    </w:p>
    <w:p w14:paraId="566C77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4858</w:t>
      </w:r>
    </w:p>
    <w:p w14:paraId="1A2CA7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4858</w:t>
      </w:r>
    </w:p>
    <w:p w14:paraId="3E2926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4858</w:t>
      </w:r>
    </w:p>
    <w:p w14:paraId="4BB260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4863</w:t>
      </w:r>
    </w:p>
    <w:p w14:paraId="15300B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4863</w:t>
      </w:r>
    </w:p>
    <w:p w14:paraId="6F4718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4863</w:t>
      </w:r>
    </w:p>
    <w:p w14:paraId="157A71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4867</w:t>
      </w:r>
    </w:p>
    <w:p w14:paraId="1562CC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4867</w:t>
      </w:r>
    </w:p>
    <w:p w14:paraId="0A3D86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4867</w:t>
      </w:r>
    </w:p>
    <w:p w14:paraId="756EC8E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4872</w:t>
      </w:r>
    </w:p>
    <w:p w14:paraId="361E41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4872</w:t>
      </w:r>
    </w:p>
    <w:p w14:paraId="41CB4C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4872</w:t>
      </w:r>
    </w:p>
    <w:p w14:paraId="2F4516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4877</w:t>
      </w:r>
    </w:p>
    <w:p w14:paraId="0883563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4877</w:t>
      </w:r>
    </w:p>
    <w:p w14:paraId="3190643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4877</w:t>
      </w:r>
    </w:p>
    <w:p w14:paraId="0B6238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4877</w:t>
      </w:r>
    </w:p>
    <w:p w14:paraId="5213C8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4883</w:t>
      </w:r>
    </w:p>
    <w:p w14:paraId="5BF2A4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4883</w:t>
      </w:r>
    </w:p>
    <w:p w14:paraId="069D0F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4883</w:t>
      </w:r>
    </w:p>
    <w:p w14:paraId="5275D9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4888</w:t>
      </w:r>
    </w:p>
    <w:p w14:paraId="0E2FF73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4888</w:t>
      </w:r>
    </w:p>
    <w:p w14:paraId="612AD5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4888</w:t>
      </w:r>
    </w:p>
    <w:p w14:paraId="433E89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4894</w:t>
      </w:r>
    </w:p>
    <w:p w14:paraId="513B8B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4894</w:t>
      </w:r>
    </w:p>
    <w:p w14:paraId="74759B2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4894</w:t>
      </w:r>
    </w:p>
    <w:p w14:paraId="5ECD52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4899</w:t>
      </w:r>
    </w:p>
    <w:p w14:paraId="05EB684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E65A76">
        <w:rPr>
          <w:rFonts w:eastAsia="MS Mincho"/>
          <w:noProof/>
        </w:rPr>
        <w:t>in non-DRX mode</w:t>
      </w:r>
      <w:r>
        <w:rPr>
          <w:noProof/>
        </w:rPr>
        <w:tab/>
        <w:t>4899</w:t>
      </w:r>
    </w:p>
    <w:p w14:paraId="330C93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4899</w:t>
      </w:r>
    </w:p>
    <w:p w14:paraId="048882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4904</w:t>
      </w:r>
    </w:p>
    <w:p w14:paraId="04126B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E65A76">
        <w:rPr>
          <w:rFonts w:eastAsia="MS Mincho"/>
          <w:noProof/>
        </w:rPr>
        <w:t>in DRX mode</w:t>
      </w:r>
      <w:r>
        <w:rPr>
          <w:noProof/>
        </w:rPr>
        <w:tab/>
        <w:t>4904</w:t>
      </w:r>
    </w:p>
    <w:p w14:paraId="51A94AD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4904</w:t>
      </w:r>
    </w:p>
    <w:p w14:paraId="66A91D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4909</w:t>
      </w:r>
    </w:p>
    <w:p w14:paraId="00CD759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4909</w:t>
      </w:r>
    </w:p>
    <w:p w14:paraId="6524D5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4909</w:t>
      </w:r>
    </w:p>
    <w:p w14:paraId="512D0E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4909</w:t>
      </w:r>
    </w:p>
    <w:p w14:paraId="4897BE5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4909</w:t>
      </w:r>
    </w:p>
    <w:p w14:paraId="006CCBE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4914</w:t>
      </w:r>
    </w:p>
    <w:p w14:paraId="68D6D8F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4914</w:t>
      </w:r>
    </w:p>
    <w:p w14:paraId="154DA4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4914</w:t>
      </w:r>
    </w:p>
    <w:p w14:paraId="5E9BF18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4914</w:t>
      </w:r>
    </w:p>
    <w:p w14:paraId="1F8E6BB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4918</w:t>
      </w:r>
    </w:p>
    <w:p w14:paraId="35C8105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4918</w:t>
      </w:r>
    </w:p>
    <w:p w14:paraId="5728D6C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4918</w:t>
      </w:r>
    </w:p>
    <w:p w14:paraId="54C3F7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4918</w:t>
      </w:r>
    </w:p>
    <w:p w14:paraId="7CF1D2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4922</w:t>
      </w:r>
    </w:p>
    <w:p w14:paraId="641CE12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E65A76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4922</w:t>
      </w:r>
    </w:p>
    <w:p w14:paraId="42F797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E65A76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4922</w:t>
      </w:r>
    </w:p>
    <w:p w14:paraId="2F78F1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E65A76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4922</w:t>
      </w:r>
    </w:p>
    <w:p w14:paraId="4DE086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E65A76">
        <w:rPr>
          <w:noProof/>
          <w:lang w:val="en-US"/>
        </w:rPr>
        <w:t>5</w:t>
      </w:r>
      <w:r>
        <w:rPr>
          <w:noProof/>
        </w:rPr>
        <w:t>.1.</w:t>
      </w:r>
      <w:r w:rsidRPr="00E65A76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4925</w:t>
      </w:r>
    </w:p>
    <w:p w14:paraId="39A458C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4926</w:t>
      </w:r>
    </w:p>
    <w:p w14:paraId="70EEDD1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4926</w:t>
      </w:r>
    </w:p>
    <w:p w14:paraId="16A41BB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4926</w:t>
      </w:r>
    </w:p>
    <w:p w14:paraId="30C8E2A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4926</w:t>
      </w:r>
    </w:p>
    <w:p w14:paraId="25AADA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4926</w:t>
      </w:r>
    </w:p>
    <w:p w14:paraId="267E30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4928</w:t>
      </w:r>
    </w:p>
    <w:p w14:paraId="521E21C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4929</w:t>
      </w:r>
    </w:p>
    <w:p w14:paraId="6902D3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4929</w:t>
      </w:r>
    </w:p>
    <w:p w14:paraId="2C80059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4929</w:t>
      </w:r>
    </w:p>
    <w:p w14:paraId="466264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4930</w:t>
      </w:r>
    </w:p>
    <w:p w14:paraId="47B50C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4931</w:t>
      </w:r>
    </w:p>
    <w:p w14:paraId="07AAEB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4931</w:t>
      </w:r>
    </w:p>
    <w:p w14:paraId="4307F45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4931</w:t>
      </w:r>
    </w:p>
    <w:p w14:paraId="233584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4933</w:t>
      </w:r>
    </w:p>
    <w:p w14:paraId="5721378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event triggered reporting tests with single measurement gap under non-DRX </w:t>
      </w:r>
      <w:r w:rsidRPr="00E65A76">
        <w:rPr>
          <w:noProof/>
          <w:color w:val="000000"/>
        </w:rPr>
        <w:t>for satellite access</w:t>
      </w:r>
      <w:r>
        <w:rPr>
          <w:noProof/>
        </w:rPr>
        <w:tab/>
        <w:t>4934</w:t>
      </w:r>
    </w:p>
    <w:p w14:paraId="305BAF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4934</w:t>
      </w:r>
    </w:p>
    <w:p w14:paraId="487AC84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4934</w:t>
      </w:r>
    </w:p>
    <w:p w14:paraId="29636B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4936</w:t>
      </w:r>
    </w:p>
    <w:p w14:paraId="661717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event triggered reporting tests with FNO concurrent gaps under DRX </w:t>
      </w:r>
      <w:r w:rsidRPr="00E65A76">
        <w:rPr>
          <w:noProof/>
          <w:color w:val="000000"/>
        </w:rPr>
        <w:t>for satellite access</w:t>
      </w:r>
      <w:r>
        <w:rPr>
          <w:noProof/>
        </w:rPr>
        <w:tab/>
        <w:t>4937</w:t>
      </w:r>
    </w:p>
    <w:p w14:paraId="1EEC5B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4937</w:t>
      </w:r>
    </w:p>
    <w:p w14:paraId="6C8E18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4937</w:t>
      </w:r>
    </w:p>
    <w:p w14:paraId="22616F9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4940</w:t>
      </w:r>
    </w:p>
    <w:p w14:paraId="0F039B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SA event triggered reporting tests with PPO concurrent gaps under non-DRX with SSB index reading </w:t>
      </w:r>
      <w:r w:rsidRPr="00E65A76">
        <w:rPr>
          <w:noProof/>
          <w:color w:val="000000"/>
        </w:rPr>
        <w:t>for satellite access</w:t>
      </w:r>
      <w:r>
        <w:rPr>
          <w:noProof/>
        </w:rPr>
        <w:tab/>
        <w:t>4940</w:t>
      </w:r>
    </w:p>
    <w:p w14:paraId="186F54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4940</w:t>
      </w:r>
    </w:p>
    <w:p w14:paraId="01FE4F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4940</w:t>
      </w:r>
    </w:p>
    <w:p w14:paraId="14389C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4942</w:t>
      </w:r>
    </w:p>
    <w:p w14:paraId="5AE7064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4943</w:t>
      </w:r>
    </w:p>
    <w:p w14:paraId="6BE8DE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4943</w:t>
      </w:r>
    </w:p>
    <w:p w14:paraId="5FBB5F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4943</w:t>
      </w:r>
    </w:p>
    <w:p w14:paraId="323AD6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4947</w:t>
      </w:r>
    </w:p>
    <w:p w14:paraId="1641303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4947</w:t>
      </w:r>
    </w:p>
    <w:p w14:paraId="5DE2E0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4947</w:t>
      </w:r>
    </w:p>
    <w:p w14:paraId="63BD36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4951</w:t>
      </w:r>
    </w:p>
    <w:p w14:paraId="6CDC837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4951</w:t>
      </w:r>
    </w:p>
    <w:p w14:paraId="62ABCC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4951</w:t>
      </w:r>
    </w:p>
    <w:p w14:paraId="73E0E3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4955</w:t>
      </w:r>
    </w:p>
    <w:p w14:paraId="1583C18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4955</w:t>
      </w:r>
    </w:p>
    <w:p w14:paraId="7AA4E6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4955</w:t>
      </w:r>
    </w:p>
    <w:p w14:paraId="2318C5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4959</w:t>
      </w:r>
    </w:p>
    <w:p w14:paraId="086BF2A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4959</w:t>
      </w:r>
    </w:p>
    <w:p w14:paraId="3047AC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4959</w:t>
      </w:r>
    </w:p>
    <w:p w14:paraId="48A63D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4959</w:t>
      </w:r>
    </w:p>
    <w:p w14:paraId="2C8106B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4959</w:t>
      </w:r>
    </w:p>
    <w:p w14:paraId="6CEBA9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4959</w:t>
      </w:r>
    </w:p>
    <w:p w14:paraId="27CD63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4963</w:t>
      </w:r>
    </w:p>
    <w:p w14:paraId="0D7E460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4963</w:t>
      </w:r>
    </w:p>
    <w:p w14:paraId="405020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4963</w:t>
      </w:r>
    </w:p>
    <w:p w14:paraId="5CFBB8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4963</w:t>
      </w:r>
    </w:p>
    <w:p w14:paraId="3FE8871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4965</w:t>
      </w:r>
    </w:p>
    <w:p w14:paraId="569320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4966</w:t>
      </w:r>
    </w:p>
    <w:p w14:paraId="654CC9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4966</w:t>
      </w:r>
    </w:p>
    <w:p w14:paraId="4DDB25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4966</w:t>
      </w:r>
    </w:p>
    <w:p w14:paraId="6B2DAB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4968</w:t>
      </w:r>
    </w:p>
    <w:p w14:paraId="520BCA6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E65A76">
        <w:rPr>
          <w:rFonts w:eastAsia="MS Mincho" w:cs="Arial"/>
          <w:noProof/>
        </w:rPr>
        <w:t>for satellite access</w:t>
      </w:r>
      <w:r>
        <w:rPr>
          <w:noProof/>
        </w:rPr>
        <w:tab/>
        <w:t>4969</w:t>
      </w:r>
    </w:p>
    <w:p w14:paraId="296116D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SSB based L1-RSRP measurement </w:t>
      </w:r>
      <w:r w:rsidRPr="00E65A76">
        <w:rPr>
          <w:rFonts w:eastAsia="MS Mincho" w:cs="Arial"/>
          <w:noProof/>
        </w:rPr>
        <w:t>for satellite access</w:t>
      </w:r>
      <w:r w:rsidRPr="00E65A76">
        <w:rPr>
          <w:noProof/>
          <w:snapToGrid w:val="0"/>
        </w:rPr>
        <w:t xml:space="preserve"> when DRX is not used</w:t>
      </w:r>
      <w:r>
        <w:rPr>
          <w:noProof/>
        </w:rPr>
        <w:tab/>
        <w:t>4969</w:t>
      </w:r>
    </w:p>
    <w:p w14:paraId="0CB69A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5462B8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6A5407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4972</w:t>
      </w:r>
    </w:p>
    <w:p w14:paraId="349FC3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SSB based L1-RSRP measurement </w:t>
      </w:r>
      <w:r w:rsidRPr="00E65A76">
        <w:rPr>
          <w:rFonts w:eastAsia="MS Mincho" w:cs="Arial"/>
          <w:noProof/>
        </w:rPr>
        <w:t>for satellite access</w:t>
      </w:r>
      <w:r w:rsidRPr="00E65A76">
        <w:rPr>
          <w:noProof/>
          <w:snapToGrid w:val="0"/>
        </w:rPr>
        <w:t xml:space="preserve"> when DRX is used</w:t>
      </w:r>
      <w:r>
        <w:rPr>
          <w:noProof/>
        </w:rPr>
        <w:tab/>
        <w:t>4972</w:t>
      </w:r>
    </w:p>
    <w:p w14:paraId="701A46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4972</w:t>
      </w:r>
    </w:p>
    <w:p w14:paraId="3B193F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4972</w:t>
      </w:r>
    </w:p>
    <w:p w14:paraId="52A595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4976</w:t>
      </w:r>
    </w:p>
    <w:p w14:paraId="35640E7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CSI-RS based L1-RSRP measurement </w:t>
      </w:r>
      <w:r w:rsidRPr="00E65A76">
        <w:rPr>
          <w:rFonts w:eastAsia="MS Mincho" w:cs="Arial"/>
          <w:noProof/>
        </w:rPr>
        <w:t>for satellite access</w:t>
      </w:r>
      <w:r w:rsidRPr="00E65A76">
        <w:rPr>
          <w:noProof/>
          <w:snapToGrid w:val="0"/>
        </w:rPr>
        <w:t xml:space="preserve"> when DRX is not used</w:t>
      </w:r>
      <w:r>
        <w:rPr>
          <w:noProof/>
        </w:rPr>
        <w:tab/>
        <w:t>4976</w:t>
      </w:r>
    </w:p>
    <w:p w14:paraId="5A8C88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4976</w:t>
      </w:r>
    </w:p>
    <w:p w14:paraId="5C5CC3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4976</w:t>
      </w:r>
    </w:p>
    <w:p w14:paraId="6DD554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4978</w:t>
      </w:r>
    </w:p>
    <w:p w14:paraId="2C2535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 xml:space="preserve">CSI-RS based L1-RSRP measurement </w:t>
      </w:r>
      <w:r w:rsidRPr="00E65A76">
        <w:rPr>
          <w:rFonts w:eastAsia="MS Mincho" w:cs="Arial"/>
          <w:noProof/>
        </w:rPr>
        <w:t>for satellite access</w:t>
      </w:r>
      <w:r w:rsidRPr="00E65A76">
        <w:rPr>
          <w:noProof/>
          <w:snapToGrid w:val="0"/>
        </w:rPr>
        <w:t xml:space="preserve"> when DRX is used</w:t>
      </w:r>
      <w:r>
        <w:rPr>
          <w:noProof/>
        </w:rPr>
        <w:tab/>
        <w:t>4978</w:t>
      </w:r>
    </w:p>
    <w:p w14:paraId="2A8C82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4978</w:t>
      </w:r>
    </w:p>
    <w:p w14:paraId="6B803A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4978</w:t>
      </w:r>
    </w:p>
    <w:p w14:paraId="315779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4982</w:t>
      </w:r>
    </w:p>
    <w:p w14:paraId="03E98D6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4982</w:t>
      </w:r>
    </w:p>
    <w:p w14:paraId="31E2D5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4982</w:t>
      </w:r>
    </w:p>
    <w:p w14:paraId="661FC0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4982</w:t>
      </w:r>
    </w:p>
    <w:p w14:paraId="6B1E45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4982</w:t>
      </w:r>
    </w:p>
    <w:p w14:paraId="035AC7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4CAE30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5195BB3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4986</w:t>
      </w:r>
    </w:p>
    <w:p w14:paraId="783C35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4986</w:t>
      </w:r>
    </w:p>
    <w:p w14:paraId="38EBA6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4368B5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4989</w:t>
      </w:r>
    </w:p>
    <w:p w14:paraId="22FDECC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4989</w:t>
      </w:r>
    </w:p>
    <w:p w14:paraId="027185A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4989</w:t>
      </w:r>
    </w:p>
    <w:p w14:paraId="58213F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4989</w:t>
      </w:r>
    </w:p>
    <w:p w14:paraId="0E7D62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4989</w:t>
      </w:r>
    </w:p>
    <w:p w14:paraId="7B385B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4992</w:t>
      </w:r>
    </w:p>
    <w:p w14:paraId="3C0DF0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4992</w:t>
      </w:r>
    </w:p>
    <w:p w14:paraId="7DC24A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4992</w:t>
      </w:r>
    </w:p>
    <w:p w14:paraId="219FBE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4992</w:t>
      </w:r>
    </w:p>
    <w:p w14:paraId="0862A0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4995</w:t>
      </w:r>
    </w:p>
    <w:p w14:paraId="4AAD9A2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4995</w:t>
      </w:r>
    </w:p>
    <w:p w14:paraId="010053C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4995</w:t>
      </w:r>
    </w:p>
    <w:p w14:paraId="049B43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4995</w:t>
      </w:r>
    </w:p>
    <w:p w14:paraId="53662F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4995</w:t>
      </w:r>
    </w:p>
    <w:p w14:paraId="124A06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4999</w:t>
      </w:r>
    </w:p>
    <w:p w14:paraId="3CF4B8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4999</w:t>
      </w:r>
    </w:p>
    <w:p w14:paraId="134A62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4999</w:t>
      </w:r>
    </w:p>
    <w:p w14:paraId="27C1EA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4999</w:t>
      </w:r>
    </w:p>
    <w:p w14:paraId="553ADB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5003</w:t>
      </w:r>
    </w:p>
    <w:p w14:paraId="4E1378A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5003</w:t>
      </w:r>
    </w:p>
    <w:p w14:paraId="5C084D9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5003</w:t>
      </w:r>
    </w:p>
    <w:p w14:paraId="4594CF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5003</w:t>
      </w:r>
    </w:p>
    <w:p w14:paraId="78D621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5003</w:t>
      </w:r>
    </w:p>
    <w:p w14:paraId="49D3A1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5006</w:t>
      </w:r>
    </w:p>
    <w:p w14:paraId="56F8F07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5007</w:t>
      </w:r>
    </w:p>
    <w:p w14:paraId="272E1B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5007</w:t>
      </w:r>
    </w:p>
    <w:p w14:paraId="2EEEBE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5007</w:t>
      </w:r>
    </w:p>
    <w:p w14:paraId="180871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16F0BB66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5012</w:t>
      </w:r>
    </w:p>
    <w:p w14:paraId="2C51F2A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5012</w:t>
      </w:r>
    </w:p>
    <w:p w14:paraId="5ED6A5C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5012</w:t>
      </w:r>
    </w:p>
    <w:p w14:paraId="6BA32E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5012</w:t>
      </w:r>
    </w:p>
    <w:p w14:paraId="6E32D8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5012</w:t>
      </w:r>
    </w:p>
    <w:p w14:paraId="2FA93C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5012</w:t>
      </w:r>
    </w:p>
    <w:p w14:paraId="0A9095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5016</w:t>
      </w:r>
    </w:p>
    <w:p w14:paraId="67D620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5016</w:t>
      </w:r>
    </w:p>
    <w:p w14:paraId="1CBB5D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5016</w:t>
      </w:r>
    </w:p>
    <w:p w14:paraId="5AF913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5016</w:t>
      </w:r>
    </w:p>
    <w:p w14:paraId="206711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2D18084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5020</w:t>
      </w:r>
    </w:p>
    <w:p w14:paraId="0E01D0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769E0B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5020</w:t>
      </w:r>
    </w:p>
    <w:p w14:paraId="282829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27BD138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E65A7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5023</w:t>
      </w:r>
    </w:p>
    <w:p w14:paraId="1BA2D0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50144A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5023</w:t>
      </w:r>
    </w:p>
    <w:p w14:paraId="357831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5026</w:t>
      </w:r>
    </w:p>
    <w:p w14:paraId="5F0770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5026</w:t>
      </w:r>
    </w:p>
    <w:p w14:paraId="3B6FB9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5026</w:t>
      </w:r>
    </w:p>
    <w:p w14:paraId="482638F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5026</w:t>
      </w:r>
    </w:p>
    <w:p w14:paraId="7D6426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5030</w:t>
      </w:r>
    </w:p>
    <w:p w14:paraId="06376C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E65A76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5030</w:t>
      </w:r>
    </w:p>
    <w:p w14:paraId="175ABD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5030</w:t>
      </w:r>
    </w:p>
    <w:p w14:paraId="0F341FC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5030</w:t>
      </w:r>
    </w:p>
    <w:p w14:paraId="5DB425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5033</w:t>
      </w:r>
    </w:p>
    <w:p w14:paraId="631C1E9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5033</w:t>
      </w:r>
    </w:p>
    <w:p w14:paraId="48CF5CC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5033</w:t>
      </w:r>
    </w:p>
    <w:p w14:paraId="56262B4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5033</w:t>
      </w:r>
    </w:p>
    <w:p w14:paraId="11575AD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5F4419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5286F35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5036</w:t>
      </w:r>
    </w:p>
    <w:p w14:paraId="1E3163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5036</w:t>
      </w:r>
    </w:p>
    <w:p w14:paraId="67B221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5041</w:t>
      </w:r>
    </w:p>
    <w:p w14:paraId="37B15B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5042</w:t>
      </w:r>
    </w:p>
    <w:p w14:paraId="2A0974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5042</w:t>
      </w:r>
    </w:p>
    <w:p w14:paraId="47BE2AD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5045</w:t>
      </w:r>
    </w:p>
    <w:p w14:paraId="657F82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5046</w:t>
      </w:r>
    </w:p>
    <w:p w14:paraId="67BE72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5046</w:t>
      </w:r>
    </w:p>
    <w:p w14:paraId="103662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5049</w:t>
      </w:r>
    </w:p>
    <w:p w14:paraId="116902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5050</w:t>
      </w:r>
    </w:p>
    <w:p w14:paraId="048251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5050</w:t>
      </w:r>
    </w:p>
    <w:p w14:paraId="1674BC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5054</w:t>
      </w:r>
    </w:p>
    <w:p w14:paraId="1766CA9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5055</w:t>
      </w:r>
    </w:p>
    <w:p w14:paraId="5D7655B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5055</w:t>
      </w:r>
    </w:p>
    <w:p w14:paraId="1FC4734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5055</w:t>
      </w:r>
    </w:p>
    <w:p w14:paraId="4E86498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5055</w:t>
      </w:r>
    </w:p>
    <w:p w14:paraId="10C05D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5055</w:t>
      </w:r>
    </w:p>
    <w:p w14:paraId="3EDEF2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5059</w:t>
      </w:r>
    </w:p>
    <w:p w14:paraId="0A084B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5059</w:t>
      </w:r>
    </w:p>
    <w:p w14:paraId="7B3D5F7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5059</w:t>
      </w:r>
    </w:p>
    <w:p w14:paraId="7C83AB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5059</w:t>
      </w:r>
    </w:p>
    <w:p w14:paraId="625716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5063</w:t>
      </w:r>
    </w:p>
    <w:p w14:paraId="4209235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5064</w:t>
      </w:r>
    </w:p>
    <w:p w14:paraId="739CE38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5064</w:t>
      </w:r>
    </w:p>
    <w:p w14:paraId="64D234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5064</w:t>
      </w:r>
    </w:p>
    <w:p w14:paraId="6F3F4B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5064</w:t>
      </w:r>
    </w:p>
    <w:p w14:paraId="6A3A70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5066</w:t>
      </w:r>
    </w:p>
    <w:p w14:paraId="5F0419F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5067</w:t>
      </w:r>
    </w:p>
    <w:p w14:paraId="3B6402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5067</w:t>
      </w:r>
    </w:p>
    <w:p w14:paraId="06B25B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5067</w:t>
      </w:r>
    </w:p>
    <w:p w14:paraId="037570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5070</w:t>
      </w:r>
    </w:p>
    <w:p w14:paraId="4B64ADC6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5071</w:t>
      </w:r>
    </w:p>
    <w:p w14:paraId="706B66C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5071</w:t>
      </w:r>
    </w:p>
    <w:p w14:paraId="63530F6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5071</w:t>
      </w:r>
    </w:p>
    <w:p w14:paraId="0482A8E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5071</w:t>
      </w:r>
    </w:p>
    <w:p w14:paraId="2397630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01BE5EE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5071</w:t>
      </w:r>
    </w:p>
    <w:p w14:paraId="7F4BA4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5075</w:t>
      </w:r>
    </w:p>
    <w:p w14:paraId="13F5816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5075</w:t>
      </w:r>
    </w:p>
    <w:p w14:paraId="4C715F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5075</w:t>
      </w:r>
    </w:p>
    <w:p w14:paraId="345FDB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5075</w:t>
      </w:r>
    </w:p>
    <w:p w14:paraId="5C66B31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5079</w:t>
      </w:r>
    </w:p>
    <w:p w14:paraId="6AF1705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5079</w:t>
      </w:r>
    </w:p>
    <w:p w14:paraId="4B6FA4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5079</w:t>
      </w:r>
    </w:p>
    <w:p w14:paraId="1507B0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5079</w:t>
      </w:r>
    </w:p>
    <w:p w14:paraId="6311AA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5084</w:t>
      </w:r>
    </w:p>
    <w:p w14:paraId="37C004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5084</w:t>
      </w:r>
    </w:p>
    <w:p w14:paraId="5C8AAD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5084</w:t>
      </w:r>
    </w:p>
    <w:p w14:paraId="4F1F9B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5084</w:t>
      </w:r>
    </w:p>
    <w:p w14:paraId="0AA0748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5089</w:t>
      </w:r>
    </w:p>
    <w:p w14:paraId="48A2366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E65A76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5089</w:t>
      </w:r>
    </w:p>
    <w:p w14:paraId="120D05F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5089</w:t>
      </w:r>
    </w:p>
    <w:p w14:paraId="18AA058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5089</w:t>
      </w:r>
    </w:p>
    <w:p w14:paraId="4DA30C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5094</w:t>
      </w:r>
    </w:p>
    <w:p w14:paraId="03223E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5094</w:t>
      </w:r>
    </w:p>
    <w:p w14:paraId="53B7EB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5094</w:t>
      </w:r>
    </w:p>
    <w:p w14:paraId="51BFA17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5094</w:t>
      </w:r>
    </w:p>
    <w:p w14:paraId="3FA144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5099</w:t>
      </w:r>
    </w:p>
    <w:p w14:paraId="28C3D05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5099</w:t>
      </w:r>
    </w:p>
    <w:p w14:paraId="7B1CA7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5099</w:t>
      </w:r>
    </w:p>
    <w:p w14:paraId="154AD4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5099</w:t>
      </w:r>
    </w:p>
    <w:p w14:paraId="72CA97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5104</w:t>
      </w:r>
    </w:p>
    <w:p w14:paraId="613118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5104</w:t>
      </w:r>
    </w:p>
    <w:p w14:paraId="33946C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5104</w:t>
      </w:r>
    </w:p>
    <w:p w14:paraId="6001C8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5105</w:t>
      </w:r>
    </w:p>
    <w:p w14:paraId="3F86DB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5109</w:t>
      </w:r>
    </w:p>
    <w:p w14:paraId="33AA68C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5110</w:t>
      </w:r>
    </w:p>
    <w:p w14:paraId="2B81EA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5110</w:t>
      </w:r>
    </w:p>
    <w:p w14:paraId="3204FB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5110</w:t>
      </w:r>
    </w:p>
    <w:p w14:paraId="0443BE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5110</w:t>
      </w:r>
    </w:p>
    <w:p w14:paraId="35F99B2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5113</w:t>
      </w:r>
    </w:p>
    <w:p w14:paraId="43C2D5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5114</w:t>
      </w:r>
    </w:p>
    <w:p w14:paraId="24858C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5114</w:t>
      </w:r>
    </w:p>
    <w:p w14:paraId="3270E3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5114</w:t>
      </w:r>
    </w:p>
    <w:p w14:paraId="2FCF4FB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5117</w:t>
      </w:r>
    </w:p>
    <w:p w14:paraId="3F30D1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5118</w:t>
      </w:r>
    </w:p>
    <w:p w14:paraId="4EED8E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5118</w:t>
      </w:r>
    </w:p>
    <w:p w14:paraId="0A8177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5121</w:t>
      </w:r>
    </w:p>
    <w:p w14:paraId="23D18A7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5122</w:t>
      </w:r>
    </w:p>
    <w:p w14:paraId="38BAD1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71FD36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5125</w:t>
      </w:r>
    </w:p>
    <w:p w14:paraId="1A30A0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5126</w:t>
      </w:r>
    </w:p>
    <w:p w14:paraId="5679D67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1B264E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5126</w:t>
      </w:r>
    </w:p>
    <w:p w14:paraId="2793F8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5129</w:t>
      </w:r>
    </w:p>
    <w:p w14:paraId="72B4737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5130</w:t>
      </w:r>
    </w:p>
    <w:p w14:paraId="0FBDDE4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5130</w:t>
      </w:r>
    </w:p>
    <w:p w14:paraId="0204A8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5130</w:t>
      </w:r>
    </w:p>
    <w:p w14:paraId="07B964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5133</w:t>
      </w:r>
    </w:p>
    <w:p w14:paraId="6E4D490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5134</w:t>
      </w:r>
    </w:p>
    <w:p w14:paraId="25F7E70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5134</w:t>
      </w:r>
    </w:p>
    <w:p w14:paraId="3265EEF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5134</w:t>
      </w:r>
    </w:p>
    <w:p w14:paraId="0B8CB5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5134</w:t>
      </w:r>
    </w:p>
    <w:p w14:paraId="300C4B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5135</w:t>
      </w:r>
    </w:p>
    <w:p w14:paraId="62AF1D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5139</w:t>
      </w:r>
    </w:p>
    <w:p w14:paraId="731550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5139</w:t>
      </w:r>
    </w:p>
    <w:p w14:paraId="13C1F5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5139</w:t>
      </w:r>
    </w:p>
    <w:p w14:paraId="12F2C8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5141</w:t>
      </w:r>
    </w:p>
    <w:p w14:paraId="06F14A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5144</w:t>
      </w:r>
    </w:p>
    <w:p w14:paraId="71D0720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5144</w:t>
      </w:r>
    </w:p>
    <w:p w14:paraId="64B2FCD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5144</w:t>
      </w:r>
    </w:p>
    <w:p w14:paraId="419A81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5144</w:t>
      </w:r>
    </w:p>
    <w:p w14:paraId="5F65CFB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5144</w:t>
      </w:r>
    </w:p>
    <w:p w14:paraId="5FDF0B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5145</w:t>
      </w:r>
    </w:p>
    <w:p w14:paraId="0AC654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5148</w:t>
      </w:r>
    </w:p>
    <w:p w14:paraId="759BEF0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5148</w:t>
      </w:r>
    </w:p>
    <w:p w14:paraId="7A2E95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5148</w:t>
      </w:r>
    </w:p>
    <w:p w14:paraId="682DDA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5148</w:t>
      </w:r>
    </w:p>
    <w:p w14:paraId="421DE14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5152</w:t>
      </w:r>
    </w:p>
    <w:p w14:paraId="0F58E21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5152</w:t>
      </w:r>
    </w:p>
    <w:p w14:paraId="5FE6A97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5152</w:t>
      </w:r>
    </w:p>
    <w:p w14:paraId="2F00A9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5152</w:t>
      </w:r>
    </w:p>
    <w:p w14:paraId="477B25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5156</w:t>
      </w:r>
    </w:p>
    <w:p w14:paraId="5A6BA0A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5156</w:t>
      </w:r>
    </w:p>
    <w:p w14:paraId="6DFF54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5156</w:t>
      </w:r>
    </w:p>
    <w:p w14:paraId="7767FB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5156</w:t>
      </w:r>
    </w:p>
    <w:p w14:paraId="6B1FAD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5160</w:t>
      </w:r>
    </w:p>
    <w:p w14:paraId="395C92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5160</w:t>
      </w:r>
    </w:p>
    <w:p w14:paraId="2F6E30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5160</w:t>
      </w:r>
    </w:p>
    <w:p w14:paraId="313E77C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5164</w:t>
      </w:r>
    </w:p>
    <w:p w14:paraId="44859CF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5164</w:t>
      </w:r>
    </w:p>
    <w:p w14:paraId="54E315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5164</w:t>
      </w:r>
    </w:p>
    <w:p w14:paraId="26ABA0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5164</w:t>
      </w:r>
    </w:p>
    <w:p w14:paraId="214526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5168</w:t>
      </w:r>
    </w:p>
    <w:p w14:paraId="74E3D02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SA NR </w:t>
      </w:r>
      <w:r w:rsidRPr="00E65A76">
        <w:rPr>
          <w:noProof/>
          <w:lang w:val="sv-FI"/>
        </w:rPr>
        <w:t>- E-UTRAN handover for 1Rx UE</w:t>
      </w:r>
      <w:r>
        <w:rPr>
          <w:noProof/>
        </w:rPr>
        <w:tab/>
        <w:t>5168</w:t>
      </w:r>
    </w:p>
    <w:p w14:paraId="62B52A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5168</w:t>
      </w:r>
    </w:p>
    <w:p w14:paraId="5B1D21A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07A0E75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  <w:lang w:val="sv-FI"/>
        </w:rPr>
        <w:t xml:space="preserve"> SA NR </w:t>
      </w:r>
      <w:r w:rsidRPr="00E65A76">
        <w:rPr>
          <w:noProof/>
          <w:lang w:val="sv-FI"/>
        </w:rPr>
        <w:t>- E-UTRAN handover for 2Rx UE</w:t>
      </w:r>
      <w:r>
        <w:rPr>
          <w:noProof/>
        </w:rPr>
        <w:tab/>
        <w:t>5174</w:t>
      </w:r>
    </w:p>
    <w:p w14:paraId="42D724F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52B1A1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039229B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5180</w:t>
      </w:r>
    </w:p>
    <w:p w14:paraId="1956A9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5180</w:t>
      </w:r>
    </w:p>
    <w:p w14:paraId="2CA4BB1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5187</w:t>
      </w:r>
    </w:p>
    <w:p w14:paraId="46AA9E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5187</w:t>
      </w:r>
    </w:p>
    <w:p w14:paraId="1A82F40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5187</w:t>
      </w:r>
    </w:p>
    <w:p w14:paraId="2CD75A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5193</w:t>
      </w:r>
    </w:p>
    <w:p w14:paraId="5CBF4F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5193</w:t>
      </w:r>
    </w:p>
    <w:p w14:paraId="325716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</w:t>
      </w:r>
      <w:r>
        <w:rPr>
          <w:noProof/>
        </w:rPr>
        <w:tab/>
        <w:t>5193</w:t>
      </w:r>
    </w:p>
    <w:p w14:paraId="5218B9B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5193</w:t>
      </w:r>
    </w:p>
    <w:p w14:paraId="1998FC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5197</w:t>
      </w:r>
    </w:p>
    <w:p w14:paraId="1D0EC5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5201</w:t>
      </w:r>
    </w:p>
    <w:p w14:paraId="5ACBF9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5206</w:t>
      </w:r>
    </w:p>
    <w:p w14:paraId="5E3B0C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5211</w:t>
      </w:r>
    </w:p>
    <w:p w14:paraId="1A4C517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5215</w:t>
      </w:r>
    </w:p>
    <w:p w14:paraId="7CDDD3A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5219</w:t>
      </w:r>
    </w:p>
    <w:p w14:paraId="650EED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5219</w:t>
      </w:r>
    </w:p>
    <w:p w14:paraId="08AC4EA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5225</w:t>
      </w:r>
    </w:p>
    <w:p w14:paraId="555134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5230</w:t>
      </w:r>
    </w:p>
    <w:p w14:paraId="2747C8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5240</w:t>
      </w:r>
    </w:p>
    <w:p w14:paraId="07F4B2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5244</w:t>
      </w:r>
    </w:p>
    <w:p w14:paraId="515F50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2-step RA type n</w:t>
      </w:r>
      <w:r>
        <w:rPr>
          <w:noProof/>
        </w:rPr>
        <w:t>on-</w:t>
      </w:r>
      <w:r w:rsidRPr="00E65A76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5248</w:t>
      </w:r>
    </w:p>
    <w:p w14:paraId="50AB85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2-step RA type n</w:t>
      </w:r>
      <w:r>
        <w:rPr>
          <w:noProof/>
        </w:rPr>
        <w:t>on-</w:t>
      </w:r>
      <w:r w:rsidRPr="00E65A76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5252</w:t>
      </w:r>
    </w:p>
    <w:p w14:paraId="5F207B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5256</w:t>
      </w:r>
    </w:p>
    <w:p w14:paraId="7C1D26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5256</w:t>
      </w:r>
    </w:p>
    <w:p w14:paraId="055008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5260</w:t>
      </w:r>
    </w:p>
    <w:p w14:paraId="6A5ABF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5264</w:t>
      </w:r>
    </w:p>
    <w:p w14:paraId="36732E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5271</w:t>
      </w:r>
    </w:p>
    <w:p w14:paraId="7BC54F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5278</w:t>
      </w:r>
    </w:p>
    <w:p w14:paraId="5B95BB1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5278</w:t>
      </w:r>
    </w:p>
    <w:p w14:paraId="1A3700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5278</w:t>
      </w:r>
    </w:p>
    <w:p w14:paraId="4B24A3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5278</w:t>
      </w:r>
    </w:p>
    <w:p w14:paraId="57A94E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5283</w:t>
      </w:r>
    </w:p>
    <w:p w14:paraId="153215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5283</w:t>
      </w:r>
    </w:p>
    <w:p w14:paraId="3D6C8CB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5283</w:t>
      </w:r>
    </w:p>
    <w:p w14:paraId="085E9F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5286</w:t>
      </w:r>
    </w:p>
    <w:p w14:paraId="3110F7A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5286</w:t>
      </w:r>
    </w:p>
    <w:p w14:paraId="72F9967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5286</w:t>
      </w:r>
    </w:p>
    <w:p w14:paraId="6C0F049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5286</w:t>
      </w:r>
    </w:p>
    <w:p w14:paraId="172EE9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5286</w:t>
      </w:r>
    </w:p>
    <w:p w14:paraId="7DBAB7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5286</w:t>
      </w:r>
    </w:p>
    <w:p w14:paraId="7F1E7D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5290</w:t>
      </w:r>
    </w:p>
    <w:p w14:paraId="4FCF9BD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5290</w:t>
      </w:r>
    </w:p>
    <w:p w14:paraId="6A9B74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5290</w:t>
      </w:r>
    </w:p>
    <w:p w14:paraId="68E399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5291</w:t>
      </w:r>
    </w:p>
    <w:p w14:paraId="7E772A1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5294</w:t>
      </w:r>
    </w:p>
    <w:p w14:paraId="3C965B5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5295</w:t>
      </w:r>
    </w:p>
    <w:p w14:paraId="6F3A1DA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5295</w:t>
      </w:r>
    </w:p>
    <w:p w14:paraId="239040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5295</w:t>
      </w:r>
    </w:p>
    <w:p w14:paraId="700259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5295</w:t>
      </w:r>
    </w:p>
    <w:p w14:paraId="251F07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5300</w:t>
      </w:r>
    </w:p>
    <w:p w14:paraId="3277AFC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5300</w:t>
      </w:r>
    </w:p>
    <w:p w14:paraId="349E42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5300</w:t>
      </w:r>
    </w:p>
    <w:p w14:paraId="366621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5306</w:t>
      </w:r>
    </w:p>
    <w:p w14:paraId="071607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5306</w:t>
      </w:r>
    </w:p>
    <w:p w14:paraId="73254B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5306</w:t>
      </w:r>
    </w:p>
    <w:p w14:paraId="78C7DF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5312</w:t>
      </w:r>
    </w:p>
    <w:p w14:paraId="26E2D43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5312</w:t>
      </w:r>
    </w:p>
    <w:p w14:paraId="66F3C9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5312</w:t>
      </w:r>
    </w:p>
    <w:p w14:paraId="318227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5318</w:t>
      </w:r>
    </w:p>
    <w:p w14:paraId="69276F0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5318</w:t>
      </w:r>
    </w:p>
    <w:p w14:paraId="28DB37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5318</w:t>
      </w:r>
    </w:p>
    <w:p w14:paraId="7CF319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5324</w:t>
      </w:r>
    </w:p>
    <w:p w14:paraId="151C715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5324</w:t>
      </w:r>
    </w:p>
    <w:p w14:paraId="7F34B5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5324</w:t>
      </w:r>
    </w:p>
    <w:p w14:paraId="2436FB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5329</w:t>
      </w:r>
    </w:p>
    <w:p w14:paraId="6C6CDDD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5329</w:t>
      </w:r>
    </w:p>
    <w:p w14:paraId="27865F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5329</w:t>
      </w:r>
    </w:p>
    <w:p w14:paraId="690719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5334</w:t>
      </w:r>
    </w:p>
    <w:p w14:paraId="5078CBA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5334</w:t>
      </w:r>
    </w:p>
    <w:p w14:paraId="452A2D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5334</w:t>
      </w:r>
    </w:p>
    <w:p w14:paraId="7E1D5A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5340</w:t>
      </w:r>
    </w:p>
    <w:p w14:paraId="473730D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5340</w:t>
      </w:r>
    </w:p>
    <w:p w14:paraId="2B5A49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5340</w:t>
      </w:r>
    </w:p>
    <w:p w14:paraId="41B91A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5346</w:t>
      </w:r>
    </w:p>
    <w:p w14:paraId="753D83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5346</w:t>
      </w:r>
    </w:p>
    <w:p w14:paraId="53D930A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5346</w:t>
      </w:r>
    </w:p>
    <w:p w14:paraId="4E2D94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5352</w:t>
      </w:r>
    </w:p>
    <w:p w14:paraId="45B22D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5352</w:t>
      </w:r>
    </w:p>
    <w:p w14:paraId="5F7BF3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5352</w:t>
      </w:r>
    </w:p>
    <w:p w14:paraId="31424BB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5358</w:t>
      </w:r>
    </w:p>
    <w:p w14:paraId="575F6BD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5358</w:t>
      </w:r>
    </w:p>
    <w:p w14:paraId="02B918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5358</w:t>
      </w:r>
    </w:p>
    <w:p w14:paraId="11EB216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5364</w:t>
      </w:r>
    </w:p>
    <w:p w14:paraId="046E614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5364</w:t>
      </w:r>
    </w:p>
    <w:p w14:paraId="1996323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5364</w:t>
      </w:r>
    </w:p>
    <w:p w14:paraId="3210360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5369</w:t>
      </w:r>
    </w:p>
    <w:p w14:paraId="32F5752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5369</w:t>
      </w:r>
    </w:p>
    <w:p w14:paraId="0D9CEF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5369</w:t>
      </w:r>
    </w:p>
    <w:p w14:paraId="589DE00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5375</w:t>
      </w:r>
    </w:p>
    <w:p w14:paraId="3BA7C85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5375</w:t>
      </w:r>
    </w:p>
    <w:p w14:paraId="2EBE08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5375</w:t>
      </w:r>
    </w:p>
    <w:p w14:paraId="4B646D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5381</w:t>
      </w:r>
    </w:p>
    <w:p w14:paraId="66D236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5381</w:t>
      </w:r>
    </w:p>
    <w:p w14:paraId="298028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5381</w:t>
      </w:r>
    </w:p>
    <w:p w14:paraId="348D7D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5387</w:t>
      </w:r>
    </w:p>
    <w:p w14:paraId="3305040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5387</w:t>
      </w:r>
    </w:p>
    <w:p w14:paraId="627808C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5387</w:t>
      </w:r>
    </w:p>
    <w:p w14:paraId="31F5E0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5387</w:t>
      </w:r>
    </w:p>
    <w:p w14:paraId="40A36A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5393</w:t>
      </w:r>
    </w:p>
    <w:p w14:paraId="584862B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5393</w:t>
      </w:r>
    </w:p>
    <w:p w14:paraId="6BFF5D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5393</w:t>
      </w:r>
    </w:p>
    <w:p w14:paraId="3EC0FC9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5399</w:t>
      </w:r>
    </w:p>
    <w:p w14:paraId="0CA813B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5399</w:t>
      </w:r>
    </w:p>
    <w:p w14:paraId="27081C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5399</w:t>
      </w:r>
    </w:p>
    <w:p w14:paraId="7D292C1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5406</w:t>
      </w:r>
    </w:p>
    <w:p w14:paraId="2F8E25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5406</w:t>
      </w:r>
    </w:p>
    <w:p w14:paraId="7B2E9A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5406</w:t>
      </w:r>
    </w:p>
    <w:p w14:paraId="45F7E1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5412</w:t>
      </w:r>
    </w:p>
    <w:p w14:paraId="5198CE0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5412</w:t>
      </w:r>
    </w:p>
    <w:p w14:paraId="6E2602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5412</w:t>
      </w:r>
    </w:p>
    <w:p w14:paraId="432B3B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5418</w:t>
      </w:r>
    </w:p>
    <w:p w14:paraId="6C86E2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5418</w:t>
      </w:r>
    </w:p>
    <w:p w14:paraId="0DB03A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5418</w:t>
      </w:r>
    </w:p>
    <w:p w14:paraId="3CCD03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5424</w:t>
      </w:r>
    </w:p>
    <w:p w14:paraId="2010BE3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5424</w:t>
      </w:r>
    </w:p>
    <w:p w14:paraId="3D5EC49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5424</w:t>
      </w:r>
    </w:p>
    <w:p w14:paraId="77A9731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5430</w:t>
      </w:r>
    </w:p>
    <w:p w14:paraId="3AB0C16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5430</w:t>
      </w:r>
    </w:p>
    <w:p w14:paraId="29F744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5430</w:t>
      </w:r>
    </w:p>
    <w:p w14:paraId="0DFDB8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5436</w:t>
      </w:r>
    </w:p>
    <w:p w14:paraId="5997F80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5436</w:t>
      </w:r>
    </w:p>
    <w:p w14:paraId="3613B9C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5436</w:t>
      </w:r>
    </w:p>
    <w:p w14:paraId="2DCAE3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5436</w:t>
      </w:r>
    </w:p>
    <w:p w14:paraId="5B93225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6.5.</w:t>
      </w:r>
      <w:r>
        <w:rPr>
          <w:noProof/>
        </w:rPr>
        <w:t>3</w:t>
      </w:r>
      <w:r w:rsidRPr="00E65A76">
        <w:rPr>
          <w:rFonts w:eastAsia="MS Mincho"/>
          <w:noProof/>
        </w:rPr>
        <w:t>.1.</w:t>
      </w:r>
      <w:r>
        <w:rPr>
          <w:noProof/>
        </w:rPr>
        <w:t>1</w:t>
      </w:r>
      <w:r w:rsidRPr="00E65A7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5436</w:t>
      </w:r>
    </w:p>
    <w:p w14:paraId="369A4EA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5441</w:t>
      </w:r>
    </w:p>
    <w:p w14:paraId="58C778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5441</w:t>
      </w:r>
    </w:p>
    <w:p w14:paraId="776912B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5441</w:t>
      </w:r>
    </w:p>
    <w:p w14:paraId="1500C21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</w:t>
      </w:r>
      <w:r w:rsidRPr="00E65A76">
        <w:rPr>
          <w:rFonts w:eastAsia="MS Mincho"/>
          <w:bCs/>
          <w:noProof/>
        </w:rPr>
        <w:t>6.5.</w:t>
      </w:r>
      <w:r w:rsidRPr="00E65A76">
        <w:rPr>
          <w:bCs/>
          <w:noProof/>
        </w:rPr>
        <w:t>3.</w:t>
      </w:r>
      <w:r w:rsidRPr="00E65A76">
        <w:rPr>
          <w:rFonts w:eastAsia="MS Mincho"/>
          <w:bCs/>
          <w:noProof/>
        </w:rPr>
        <w:t>1.2.</w:t>
      </w:r>
      <w:r w:rsidRPr="00E65A7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5446</w:t>
      </w:r>
    </w:p>
    <w:p w14:paraId="5923AA4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5446</w:t>
      </w:r>
    </w:p>
    <w:p w14:paraId="484834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5446</w:t>
      </w:r>
    </w:p>
    <w:p w14:paraId="15062F5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5446</w:t>
      </w:r>
    </w:p>
    <w:p w14:paraId="2951D3C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5450</w:t>
      </w:r>
    </w:p>
    <w:p w14:paraId="43371A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5450</w:t>
      </w:r>
    </w:p>
    <w:p w14:paraId="3409B88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5450</w:t>
      </w:r>
    </w:p>
    <w:p w14:paraId="73F7D94B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5454</w:t>
      </w:r>
    </w:p>
    <w:p w14:paraId="0658077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5454</w:t>
      </w:r>
    </w:p>
    <w:p w14:paraId="7A220A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5454</w:t>
      </w:r>
    </w:p>
    <w:p w14:paraId="06F822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5454</w:t>
      </w:r>
    </w:p>
    <w:p w14:paraId="7846623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5458</w:t>
      </w:r>
    </w:p>
    <w:p w14:paraId="3F31B8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5458</w:t>
      </w:r>
    </w:p>
    <w:p w14:paraId="716FE6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5458</w:t>
      </w:r>
    </w:p>
    <w:p w14:paraId="6CDD4E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5462</w:t>
      </w:r>
    </w:p>
    <w:p w14:paraId="012964D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5462</w:t>
      </w:r>
    </w:p>
    <w:p w14:paraId="2C0D588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5462</w:t>
      </w:r>
    </w:p>
    <w:p w14:paraId="170917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5462</w:t>
      </w:r>
    </w:p>
    <w:p w14:paraId="52DCDE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5462</w:t>
      </w:r>
    </w:p>
    <w:p w14:paraId="7E52EC5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5462</w:t>
      </w:r>
    </w:p>
    <w:p w14:paraId="4E4122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5466</w:t>
      </w:r>
    </w:p>
    <w:p w14:paraId="33D6E1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5466</w:t>
      </w:r>
    </w:p>
    <w:p w14:paraId="559C5FA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5466</w:t>
      </w:r>
    </w:p>
    <w:p w14:paraId="6B0E26D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5466</w:t>
      </w:r>
    </w:p>
    <w:p w14:paraId="18F3EC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5470</w:t>
      </w:r>
    </w:p>
    <w:p w14:paraId="60CA9C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5470</w:t>
      </w:r>
    </w:p>
    <w:p w14:paraId="57E2F8E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5470</w:t>
      </w:r>
    </w:p>
    <w:p w14:paraId="397368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5470</w:t>
      </w:r>
    </w:p>
    <w:p w14:paraId="1B8DDA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5474</w:t>
      </w:r>
    </w:p>
    <w:p w14:paraId="2BF662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5474</w:t>
      </w:r>
    </w:p>
    <w:p w14:paraId="263A51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5474</w:t>
      </w:r>
    </w:p>
    <w:p w14:paraId="264FF0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5474</w:t>
      </w:r>
    </w:p>
    <w:p w14:paraId="63DB22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5478</w:t>
      </w:r>
    </w:p>
    <w:p w14:paraId="68B6E2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5478</w:t>
      </w:r>
    </w:p>
    <w:p w14:paraId="4B0FF0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5478</w:t>
      </w:r>
    </w:p>
    <w:p w14:paraId="3D7CE2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5478</w:t>
      </w:r>
    </w:p>
    <w:p w14:paraId="7AFCF8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5482</w:t>
      </w:r>
    </w:p>
    <w:p w14:paraId="55C84E3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5482</w:t>
      </w:r>
    </w:p>
    <w:p w14:paraId="006DD62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10BC2E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1E61989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2126967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5486</w:t>
      </w:r>
    </w:p>
    <w:p w14:paraId="6066C2E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5486</w:t>
      </w:r>
    </w:p>
    <w:p w14:paraId="6151246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5486</w:t>
      </w:r>
    </w:p>
    <w:p w14:paraId="00EE4F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5490</w:t>
      </w:r>
    </w:p>
    <w:p w14:paraId="5179F5C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5490</w:t>
      </w:r>
    </w:p>
    <w:p w14:paraId="4ED775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5490</w:t>
      </w:r>
    </w:p>
    <w:p w14:paraId="3ABA950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5490</w:t>
      </w:r>
    </w:p>
    <w:p w14:paraId="22F534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5494</w:t>
      </w:r>
    </w:p>
    <w:p w14:paraId="33F5442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5494</w:t>
      </w:r>
    </w:p>
    <w:p w14:paraId="634357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5494</w:t>
      </w:r>
    </w:p>
    <w:p w14:paraId="2970000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5494</w:t>
      </w:r>
    </w:p>
    <w:p w14:paraId="48BE69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5496</w:t>
      </w:r>
    </w:p>
    <w:p w14:paraId="4BEDEC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5497</w:t>
      </w:r>
    </w:p>
    <w:p w14:paraId="01944E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5497</w:t>
      </w:r>
    </w:p>
    <w:p w14:paraId="3182CF2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5497</w:t>
      </w:r>
    </w:p>
    <w:p w14:paraId="02526F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5498</w:t>
      </w:r>
    </w:p>
    <w:p w14:paraId="2F9CAB2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5499</w:t>
      </w:r>
    </w:p>
    <w:p w14:paraId="285DF2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5499</w:t>
      </w:r>
    </w:p>
    <w:p w14:paraId="373BB1C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5499</w:t>
      </w:r>
    </w:p>
    <w:p w14:paraId="082060E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5501</w:t>
      </w:r>
    </w:p>
    <w:p w14:paraId="5D311B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5502</w:t>
      </w:r>
    </w:p>
    <w:p w14:paraId="400980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5502</w:t>
      </w:r>
    </w:p>
    <w:p w14:paraId="478A350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5502</w:t>
      </w:r>
    </w:p>
    <w:p w14:paraId="1C21FB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5504</w:t>
      </w:r>
    </w:p>
    <w:p w14:paraId="5EC2FDC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5505</w:t>
      </w:r>
    </w:p>
    <w:p w14:paraId="798E10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5505</w:t>
      </w:r>
    </w:p>
    <w:p w14:paraId="5A2D6F2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5505</w:t>
      </w:r>
    </w:p>
    <w:p w14:paraId="1C0E17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5510</w:t>
      </w:r>
    </w:p>
    <w:p w14:paraId="63ABCF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5510</w:t>
      </w:r>
    </w:p>
    <w:p w14:paraId="513D8A5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5510</w:t>
      </w:r>
    </w:p>
    <w:p w14:paraId="40F096E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5515</w:t>
      </w:r>
    </w:p>
    <w:p w14:paraId="68DAD6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5515</w:t>
      </w:r>
    </w:p>
    <w:p w14:paraId="2E70E0A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5515</w:t>
      </w:r>
    </w:p>
    <w:p w14:paraId="3B674B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5518</w:t>
      </w:r>
    </w:p>
    <w:p w14:paraId="04D1B98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5519</w:t>
      </w:r>
    </w:p>
    <w:p w14:paraId="7CC638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5519</w:t>
      </w:r>
    </w:p>
    <w:p w14:paraId="5B740C8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5522</w:t>
      </w:r>
    </w:p>
    <w:p w14:paraId="0E12785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5523</w:t>
      </w:r>
    </w:p>
    <w:p w14:paraId="759F19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5523</w:t>
      </w:r>
    </w:p>
    <w:p w14:paraId="73915F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5526</w:t>
      </w:r>
    </w:p>
    <w:p w14:paraId="2B1889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5527</w:t>
      </w:r>
    </w:p>
    <w:p w14:paraId="674D3A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5527</w:t>
      </w:r>
    </w:p>
    <w:p w14:paraId="18CBA3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5530</w:t>
      </w:r>
    </w:p>
    <w:p w14:paraId="573A877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5531</w:t>
      </w:r>
    </w:p>
    <w:p w14:paraId="7B6C53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05BEAE0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5535</w:t>
      </w:r>
    </w:p>
    <w:p w14:paraId="7F25FD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5536</w:t>
      </w:r>
    </w:p>
    <w:p w14:paraId="6F82DC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5536</w:t>
      </w:r>
    </w:p>
    <w:p w14:paraId="0A419E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5539</w:t>
      </w:r>
    </w:p>
    <w:p w14:paraId="125CB1C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5540</w:t>
      </w:r>
    </w:p>
    <w:p w14:paraId="091E06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5540</w:t>
      </w:r>
    </w:p>
    <w:p w14:paraId="5FF7AD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5543</w:t>
      </w:r>
    </w:p>
    <w:p w14:paraId="3BCAEF1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5543</w:t>
      </w:r>
    </w:p>
    <w:p w14:paraId="734233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5543</w:t>
      </w:r>
    </w:p>
    <w:p w14:paraId="4DAC2A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5546</w:t>
      </w:r>
    </w:p>
    <w:p w14:paraId="60E62DE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5546</w:t>
      </w:r>
    </w:p>
    <w:p w14:paraId="797C283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5546</w:t>
      </w:r>
    </w:p>
    <w:p w14:paraId="2B1EFD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5549</w:t>
      </w:r>
    </w:p>
    <w:p w14:paraId="5EE565A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5549</w:t>
      </w:r>
    </w:p>
    <w:p w14:paraId="217A5B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5549</w:t>
      </w:r>
    </w:p>
    <w:p w14:paraId="6E23FC9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5553</w:t>
      </w:r>
    </w:p>
    <w:p w14:paraId="759E009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5554</w:t>
      </w:r>
    </w:p>
    <w:p w14:paraId="498AD6F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5554</w:t>
      </w:r>
    </w:p>
    <w:p w14:paraId="6E6577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459EC0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7644499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5559</w:t>
      </w:r>
    </w:p>
    <w:p w14:paraId="34C773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5559</w:t>
      </w:r>
    </w:p>
    <w:p w14:paraId="6295B4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5564</w:t>
      </w:r>
    </w:p>
    <w:p w14:paraId="2430149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5564</w:t>
      </w:r>
    </w:p>
    <w:p w14:paraId="6393114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5564</w:t>
      </w:r>
    </w:p>
    <w:p w14:paraId="1C0A35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5569</w:t>
      </w:r>
    </w:p>
    <w:p w14:paraId="4EBF842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5569</w:t>
      </w:r>
    </w:p>
    <w:p w14:paraId="243D448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5569</w:t>
      </w:r>
    </w:p>
    <w:p w14:paraId="5D7AB4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5574</w:t>
      </w:r>
    </w:p>
    <w:p w14:paraId="47713AB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5574</w:t>
      </w:r>
    </w:p>
    <w:p w14:paraId="5DE571D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5574</w:t>
      </w:r>
    </w:p>
    <w:p w14:paraId="464D21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5574</w:t>
      </w:r>
    </w:p>
    <w:p w14:paraId="180217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5574</w:t>
      </w:r>
    </w:p>
    <w:p w14:paraId="234F557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5578</w:t>
      </w:r>
    </w:p>
    <w:p w14:paraId="358F9C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5578</w:t>
      </w:r>
    </w:p>
    <w:p w14:paraId="617804B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5578</w:t>
      </w:r>
    </w:p>
    <w:p w14:paraId="54596D2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5579</w:t>
      </w:r>
    </w:p>
    <w:p w14:paraId="05BCF2A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5582</w:t>
      </w:r>
    </w:p>
    <w:p w14:paraId="3CB655E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5582</w:t>
      </w:r>
    </w:p>
    <w:p w14:paraId="3A093E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5582</w:t>
      </w:r>
    </w:p>
    <w:p w14:paraId="0FA9E39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5583</w:t>
      </w:r>
    </w:p>
    <w:p w14:paraId="038C79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5586</w:t>
      </w:r>
    </w:p>
    <w:p w14:paraId="3F15BB2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5586</w:t>
      </w:r>
    </w:p>
    <w:p w14:paraId="3FBA05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5586</w:t>
      </w:r>
    </w:p>
    <w:p w14:paraId="5E6B8E3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5587</w:t>
      </w:r>
    </w:p>
    <w:p w14:paraId="5F3C4D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5590</w:t>
      </w:r>
    </w:p>
    <w:p w14:paraId="2764702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5590</w:t>
      </w:r>
    </w:p>
    <w:p w14:paraId="532F0A6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5590</w:t>
      </w:r>
    </w:p>
    <w:p w14:paraId="4EAF6F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5591</w:t>
      </w:r>
    </w:p>
    <w:p w14:paraId="3B58704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5594</w:t>
      </w:r>
    </w:p>
    <w:p w14:paraId="4AD778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5594</w:t>
      </w:r>
    </w:p>
    <w:p w14:paraId="473AA9F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5594</w:t>
      </w:r>
    </w:p>
    <w:p w14:paraId="3097A3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5595</w:t>
      </w:r>
    </w:p>
    <w:p w14:paraId="445DC5E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5598</w:t>
      </w:r>
    </w:p>
    <w:p w14:paraId="5C7D327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5598</w:t>
      </w:r>
    </w:p>
    <w:p w14:paraId="4A05BE0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5598</w:t>
      </w:r>
    </w:p>
    <w:p w14:paraId="5957A7E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5599</w:t>
      </w:r>
    </w:p>
    <w:p w14:paraId="12D0F3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5602</w:t>
      </w:r>
    </w:p>
    <w:p w14:paraId="75196FC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5602</w:t>
      </w:r>
    </w:p>
    <w:p w14:paraId="6BE110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5602</w:t>
      </w:r>
    </w:p>
    <w:p w14:paraId="3436C99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5603</w:t>
      </w:r>
    </w:p>
    <w:p w14:paraId="34E0A31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5606</w:t>
      </w:r>
    </w:p>
    <w:p w14:paraId="28DC644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5606</w:t>
      </w:r>
    </w:p>
    <w:p w14:paraId="2A0076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5606</w:t>
      </w:r>
    </w:p>
    <w:p w14:paraId="6EBCA9C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5606</w:t>
      </w:r>
    </w:p>
    <w:p w14:paraId="56CA432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5606</w:t>
      </w:r>
    </w:p>
    <w:p w14:paraId="288040B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5609</w:t>
      </w:r>
    </w:p>
    <w:p w14:paraId="5B3F496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5609</w:t>
      </w:r>
    </w:p>
    <w:p w14:paraId="25EFD2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5609</w:t>
      </w:r>
    </w:p>
    <w:p w14:paraId="7C6F44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5609</w:t>
      </w:r>
    </w:p>
    <w:p w14:paraId="539636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5612</w:t>
      </w:r>
    </w:p>
    <w:p w14:paraId="44AFFEB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5612</w:t>
      </w:r>
    </w:p>
    <w:p w14:paraId="2ECBEBD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5612</w:t>
      </w:r>
    </w:p>
    <w:p w14:paraId="6023F2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5617</w:t>
      </w:r>
    </w:p>
    <w:p w14:paraId="5E1DA5D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5618</w:t>
      </w:r>
    </w:p>
    <w:p w14:paraId="32707B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5618</w:t>
      </w:r>
    </w:p>
    <w:p w14:paraId="20477F1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5623</w:t>
      </w:r>
    </w:p>
    <w:p w14:paraId="71E44EA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5624</w:t>
      </w:r>
    </w:p>
    <w:p w14:paraId="5EA9612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5624</w:t>
      </w:r>
    </w:p>
    <w:p w14:paraId="23023B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5624</w:t>
      </w:r>
    </w:p>
    <w:p w14:paraId="27A1B4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5624</w:t>
      </w:r>
    </w:p>
    <w:p w14:paraId="018BEA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6FBDF94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5629</w:t>
      </w:r>
    </w:p>
    <w:p w14:paraId="6611D0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5629</w:t>
      </w:r>
    </w:p>
    <w:p w14:paraId="54810ED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5629</w:t>
      </w:r>
    </w:p>
    <w:p w14:paraId="762237F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5629</w:t>
      </w:r>
    </w:p>
    <w:p w14:paraId="19C93E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5634</w:t>
      </w:r>
    </w:p>
    <w:p w14:paraId="587BB42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5634</w:t>
      </w:r>
    </w:p>
    <w:p w14:paraId="1CBB79B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5F3A10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5634</w:t>
      </w:r>
    </w:p>
    <w:p w14:paraId="518EDAE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5638</w:t>
      </w:r>
    </w:p>
    <w:p w14:paraId="707137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5638</w:t>
      </w:r>
    </w:p>
    <w:p w14:paraId="426BD4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5638</w:t>
      </w:r>
    </w:p>
    <w:p w14:paraId="3DC2A9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5639</w:t>
      </w:r>
    </w:p>
    <w:p w14:paraId="6FEC9B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5643</w:t>
      </w:r>
    </w:p>
    <w:p w14:paraId="63207E0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5643</w:t>
      </w:r>
    </w:p>
    <w:p w14:paraId="708EB1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5643</w:t>
      </w:r>
    </w:p>
    <w:p w14:paraId="2D2BEF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5643</w:t>
      </w:r>
    </w:p>
    <w:p w14:paraId="097DEA8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5644</w:t>
      </w:r>
    </w:p>
    <w:p w14:paraId="3E9B617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5648</w:t>
      </w:r>
    </w:p>
    <w:p w14:paraId="69F5CD1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5648</w:t>
      </w:r>
    </w:p>
    <w:p w14:paraId="15C9EF8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5648</w:t>
      </w:r>
    </w:p>
    <w:p w14:paraId="7EF6F7C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5648</w:t>
      </w:r>
    </w:p>
    <w:p w14:paraId="638BFF5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5652</w:t>
      </w:r>
    </w:p>
    <w:p w14:paraId="0CD0284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5652</w:t>
      </w:r>
    </w:p>
    <w:p w14:paraId="28A67DB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5652</w:t>
      </w:r>
    </w:p>
    <w:p w14:paraId="1632BA3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5652</w:t>
      </w:r>
    </w:p>
    <w:p w14:paraId="331EA1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5657</w:t>
      </w:r>
    </w:p>
    <w:p w14:paraId="39321C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5657</w:t>
      </w:r>
    </w:p>
    <w:p w14:paraId="5287AA7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5657</w:t>
      </w:r>
    </w:p>
    <w:p w14:paraId="39A3170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5657</w:t>
      </w:r>
    </w:p>
    <w:p w14:paraId="40B66C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5663</w:t>
      </w:r>
    </w:p>
    <w:p w14:paraId="31736D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5663</w:t>
      </w:r>
    </w:p>
    <w:p w14:paraId="3439ED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5663</w:t>
      </w:r>
    </w:p>
    <w:p w14:paraId="2D4EA2D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5663</w:t>
      </w:r>
    </w:p>
    <w:p w14:paraId="3CCAB5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5664</w:t>
      </w:r>
    </w:p>
    <w:p w14:paraId="479379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5668</w:t>
      </w:r>
    </w:p>
    <w:p w14:paraId="7FA3144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5668</w:t>
      </w:r>
    </w:p>
    <w:p w14:paraId="2E4F17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5668</w:t>
      </w:r>
    </w:p>
    <w:p w14:paraId="2B4F271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5669</w:t>
      </w:r>
    </w:p>
    <w:p w14:paraId="169BB7B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5673</w:t>
      </w:r>
    </w:p>
    <w:p w14:paraId="6EE37B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5673</w:t>
      </w:r>
    </w:p>
    <w:p w14:paraId="280530F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5673</w:t>
      </w:r>
    </w:p>
    <w:p w14:paraId="6A355E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5678</w:t>
      </w:r>
    </w:p>
    <w:p w14:paraId="1C6FD4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5679</w:t>
      </w:r>
    </w:p>
    <w:p w14:paraId="0949E08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5679</w:t>
      </w:r>
    </w:p>
    <w:p w14:paraId="7237318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5679</w:t>
      </w:r>
    </w:p>
    <w:p w14:paraId="4A73A8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5683</w:t>
      </w:r>
    </w:p>
    <w:p w14:paraId="520250B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5684</w:t>
      </w:r>
    </w:p>
    <w:p w14:paraId="3DDE4D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for 1 Rx UE</w:t>
      </w:r>
      <w:r>
        <w:rPr>
          <w:noProof/>
        </w:rPr>
        <w:tab/>
        <w:t>5684</w:t>
      </w:r>
    </w:p>
    <w:p w14:paraId="1453C2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5684</w:t>
      </w:r>
    </w:p>
    <w:p w14:paraId="6C547D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5684</w:t>
      </w:r>
    </w:p>
    <w:p w14:paraId="00611ED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5688</w:t>
      </w:r>
    </w:p>
    <w:p w14:paraId="28E8830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for 2 Rx UE</w:t>
      </w:r>
      <w:r>
        <w:rPr>
          <w:noProof/>
        </w:rPr>
        <w:tab/>
        <w:t>5688</w:t>
      </w:r>
    </w:p>
    <w:p w14:paraId="7AF89A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2E45ACD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5688</w:t>
      </w:r>
    </w:p>
    <w:p w14:paraId="42044E4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5689</w:t>
      </w:r>
    </w:p>
    <w:p w14:paraId="3A3AFC8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5689</w:t>
      </w:r>
    </w:p>
    <w:p w14:paraId="03F612D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5689</w:t>
      </w:r>
    </w:p>
    <w:p w14:paraId="123CC4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5689</w:t>
      </w:r>
    </w:p>
    <w:p w14:paraId="405D77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5693</w:t>
      </w:r>
    </w:p>
    <w:p w14:paraId="5CC2EF9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5693</w:t>
      </w:r>
    </w:p>
    <w:p w14:paraId="3D6D81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5693</w:t>
      </w:r>
    </w:p>
    <w:p w14:paraId="2D11579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0D5B397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7FB867B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5694</w:t>
      </w:r>
    </w:p>
    <w:p w14:paraId="6070B1D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5694</w:t>
      </w:r>
    </w:p>
    <w:p w14:paraId="5E64AD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5694</w:t>
      </w:r>
    </w:p>
    <w:p w14:paraId="576979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5694</w:t>
      </w:r>
    </w:p>
    <w:p w14:paraId="0470E2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5700</w:t>
      </w:r>
    </w:p>
    <w:p w14:paraId="79A8F04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5701</w:t>
      </w:r>
    </w:p>
    <w:p w14:paraId="61170C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5701</w:t>
      </w:r>
    </w:p>
    <w:p w14:paraId="4C584D1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5701</w:t>
      </w:r>
    </w:p>
    <w:p w14:paraId="72927FD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5707</w:t>
      </w:r>
    </w:p>
    <w:p w14:paraId="79401B9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5708</w:t>
      </w:r>
    </w:p>
    <w:p w14:paraId="2B6EA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5708</w:t>
      </w:r>
    </w:p>
    <w:p w14:paraId="4FB9D4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5708</w:t>
      </w:r>
    </w:p>
    <w:p w14:paraId="2711EE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5708</w:t>
      </w:r>
    </w:p>
    <w:p w14:paraId="75EC1A2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7DB34A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5715</w:t>
      </w:r>
    </w:p>
    <w:p w14:paraId="624349B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5715</w:t>
      </w:r>
    </w:p>
    <w:p w14:paraId="4A7017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5715</w:t>
      </w:r>
    </w:p>
    <w:p w14:paraId="494057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5721</w:t>
      </w:r>
    </w:p>
    <w:p w14:paraId="4458FB2C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5722</w:t>
      </w:r>
    </w:p>
    <w:p w14:paraId="24A8923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5722</w:t>
      </w:r>
    </w:p>
    <w:p w14:paraId="71FE098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5722</w:t>
      </w:r>
    </w:p>
    <w:p w14:paraId="39C0F0D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5722</w:t>
      </w:r>
    </w:p>
    <w:p w14:paraId="39E5205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5722</w:t>
      </w:r>
    </w:p>
    <w:p w14:paraId="261632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5722</w:t>
      </w:r>
    </w:p>
    <w:p w14:paraId="3CA5A95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5726</w:t>
      </w:r>
    </w:p>
    <w:p w14:paraId="3A5F6F2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5726</w:t>
      </w:r>
    </w:p>
    <w:p w14:paraId="7A3772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5726</w:t>
      </w:r>
    </w:p>
    <w:p w14:paraId="3C2E6C5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5726</w:t>
      </w:r>
    </w:p>
    <w:p w14:paraId="5BFFE37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5730</w:t>
      </w:r>
    </w:p>
    <w:p w14:paraId="02C5D7C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E65A76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5730</w:t>
      </w:r>
    </w:p>
    <w:p w14:paraId="7AF3795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5730</w:t>
      </w:r>
    </w:p>
    <w:p w14:paraId="69837B4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5730</w:t>
      </w:r>
    </w:p>
    <w:p w14:paraId="741CBD2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5733</w:t>
      </w:r>
    </w:p>
    <w:p w14:paraId="0D90D4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5733</w:t>
      </w:r>
    </w:p>
    <w:p w14:paraId="0846B4E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5733</w:t>
      </w:r>
    </w:p>
    <w:p w14:paraId="1B973CC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5733</w:t>
      </w:r>
    </w:p>
    <w:p w14:paraId="1403EB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5737</w:t>
      </w:r>
    </w:p>
    <w:p w14:paraId="7574FA9A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5737</w:t>
      </w:r>
    </w:p>
    <w:p w14:paraId="23BECCF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E65A76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5737</w:t>
      </w:r>
    </w:p>
    <w:p w14:paraId="69CA3D0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E65A76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5737</w:t>
      </w:r>
    </w:p>
    <w:p w14:paraId="0E93335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A.17.2.</w:t>
      </w:r>
      <w:r w:rsidRPr="00E65A76">
        <w:rPr>
          <w:noProof/>
          <w:snapToGrid w:val="0"/>
          <w:lang w:val="en-US"/>
        </w:rPr>
        <w:t>1</w:t>
      </w:r>
      <w:r w:rsidRPr="00E65A76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5737</w:t>
      </w:r>
    </w:p>
    <w:p w14:paraId="4024901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A.17.2.</w:t>
      </w:r>
      <w:r w:rsidRPr="00E65A76">
        <w:rPr>
          <w:noProof/>
          <w:snapToGrid w:val="0"/>
          <w:lang w:val="en-US"/>
        </w:rPr>
        <w:t>1</w:t>
      </w:r>
      <w:r w:rsidRPr="00E65A76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5741</w:t>
      </w:r>
    </w:p>
    <w:p w14:paraId="55B921F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5742</w:t>
      </w:r>
    </w:p>
    <w:p w14:paraId="3A57F4F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5742</w:t>
      </w:r>
    </w:p>
    <w:p w14:paraId="5B5E70F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5742</w:t>
      </w:r>
    </w:p>
    <w:p w14:paraId="512092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5742</w:t>
      </w:r>
    </w:p>
    <w:p w14:paraId="69A1A32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5742</w:t>
      </w:r>
    </w:p>
    <w:p w14:paraId="78FDCB4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5744</w:t>
      </w:r>
    </w:p>
    <w:p w14:paraId="3B6CBCD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5744</w:t>
      </w:r>
    </w:p>
    <w:p w14:paraId="559527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5744</w:t>
      </w:r>
    </w:p>
    <w:p w14:paraId="56153C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5744</w:t>
      </w:r>
    </w:p>
    <w:p w14:paraId="07C7D97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A.17.3.1.2.3 Test Requirements</w:t>
      </w:r>
      <w:r>
        <w:rPr>
          <w:noProof/>
        </w:rPr>
        <w:tab/>
        <w:t>5747</w:t>
      </w:r>
    </w:p>
    <w:p w14:paraId="18EF0DB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5747</w:t>
      </w:r>
    </w:p>
    <w:p w14:paraId="25EDEAA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Re-establishment</w:t>
      </w:r>
      <w:r>
        <w:rPr>
          <w:noProof/>
        </w:rPr>
        <w:tab/>
        <w:t>5747</w:t>
      </w:r>
    </w:p>
    <w:p w14:paraId="334F62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</w:t>
      </w:r>
      <w:r>
        <w:rPr>
          <w:noProof/>
        </w:rPr>
        <w:tab/>
        <w:t>5747</w:t>
      </w:r>
    </w:p>
    <w:p w14:paraId="0775647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5747</w:t>
      </w:r>
    </w:p>
    <w:p w14:paraId="3D9AD03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Inter-frequency RRC Re-establishment in FR2</w:t>
      </w:r>
      <w:r>
        <w:rPr>
          <w:noProof/>
        </w:rPr>
        <w:tab/>
        <w:t>5750</w:t>
      </w:r>
    </w:p>
    <w:p w14:paraId="77338CC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5750</w:t>
      </w:r>
    </w:p>
    <w:p w14:paraId="0FAD69B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5753</w:t>
      </w:r>
    </w:p>
    <w:p w14:paraId="0ABE6CC7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5753</w:t>
      </w:r>
    </w:p>
    <w:p w14:paraId="465FBE1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5755</w:t>
      </w:r>
    </w:p>
    <w:p w14:paraId="620C9A9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Random Access</w:t>
      </w:r>
      <w:r>
        <w:rPr>
          <w:noProof/>
        </w:rPr>
        <w:tab/>
        <w:t>5756</w:t>
      </w:r>
    </w:p>
    <w:p w14:paraId="1892DC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5756</w:t>
      </w:r>
    </w:p>
    <w:p w14:paraId="5531928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5756</w:t>
      </w:r>
    </w:p>
    <w:p w14:paraId="69CE8A7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5758</w:t>
      </w:r>
    </w:p>
    <w:p w14:paraId="33A235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5760</w:t>
      </w:r>
    </w:p>
    <w:p w14:paraId="70FD3CE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5760</w:t>
      </w:r>
    </w:p>
    <w:p w14:paraId="3E16C45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5762</w:t>
      </w:r>
    </w:p>
    <w:p w14:paraId="0A76DD4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5764</w:t>
      </w:r>
    </w:p>
    <w:p w14:paraId="0D14A67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5764</w:t>
      </w:r>
    </w:p>
    <w:p w14:paraId="6C42243A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5766</w:t>
      </w:r>
    </w:p>
    <w:p w14:paraId="4074A37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5767</w:t>
      </w:r>
    </w:p>
    <w:p w14:paraId="55B07A6D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5767</w:t>
      </w:r>
    </w:p>
    <w:p w14:paraId="6E55922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5769</w:t>
      </w:r>
    </w:p>
    <w:p w14:paraId="63D47A8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SA: RRC Connection Release with Redirection</w:t>
      </w:r>
      <w:r>
        <w:rPr>
          <w:noProof/>
        </w:rPr>
        <w:tab/>
        <w:t>5770</w:t>
      </w:r>
    </w:p>
    <w:p w14:paraId="696D1B8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5770</w:t>
      </w:r>
    </w:p>
    <w:p w14:paraId="19C4FFE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5770</w:t>
      </w:r>
    </w:p>
    <w:p w14:paraId="3599105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5770</w:t>
      </w:r>
    </w:p>
    <w:p w14:paraId="4C13A20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5773</w:t>
      </w:r>
    </w:p>
    <w:p w14:paraId="283BE5F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5773</w:t>
      </w:r>
    </w:p>
    <w:p w14:paraId="1CF3405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5773</w:t>
      </w:r>
    </w:p>
    <w:p w14:paraId="3AF898E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5773</w:t>
      </w:r>
    </w:p>
    <w:p w14:paraId="6E0FD34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5773</w:t>
      </w:r>
    </w:p>
    <w:p w14:paraId="702A1FF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5776</w:t>
      </w:r>
    </w:p>
    <w:p w14:paraId="1B183AD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5777</w:t>
      </w:r>
    </w:p>
    <w:p w14:paraId="0B961F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5777</w:t>
      </w:r>
    </w:p>
    <w:p w14:paraId="193B94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5777</w:t>
      </w:r>
    </w:p>
    <w:p w14:paraId="1DC0CA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5777</w:t>
      </w:r>
    </w:p>
    <w:p w14:paraId="082B92C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5777</w:t>
      </w:r>
    </w:p>
    <w:p w14:paraId="0AA9DC6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5780</w:t>
      </w:r>
    </w:p>
    <w:p w14:paraId="3178BFD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5780</w:t>
      </w:r>
    </w:p>
    <w:p w14:paraId="0064A14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5780</w:t>
      </w:r>
    </w:p>
    <w:p w14:paraId="2F8CED0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5780</w:t>
      </w:r>
    </w:p>
    <w:p w14:paraId="4C6DE82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5780</w:t>
      </w:r>
    </w:p>
    <w:p w14:paraId="2F701AC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5783</w:t>
      </w:r>
    </w:p>
    <w:p w14:paraId="7ABF17E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5784</w:t>
      </w:r>
    </w:p>
    <w:p w14:paraId="100414A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5784</w:t>
      </w:r>
    </w:p>
    <w:p w14:paraId="0799966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5788</w:t>
      </w:r>
    </w:p>
    <w:p w14:paraId="2A2B9C5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5789</w:t>
      </w:r>
    </w:p>
    <w:p w14:paraId="6618EA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5789</w:t>
      </w:r>
    </w:p>
    <w:p w14:paraId="64F2B65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5793</w:t>
      </w:r>
    </w:p>
    <w:p w14:paraId="4E4A2B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5793</w:t>
      </w:r>
    </w:p>
    <w:p w14:paraId="0E7B7B2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5793</w:t>
      </w:r>
    </w:p>
    <w:p w14:paraId="323023B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5798</w:t>
      </w:r>
    </w:p>
    <w:p w14:paraId="7BD7052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5798</w:t>
      </w:r>
    </w:p>
    <w:p w14:paraId="02EED6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5798</w:t>
      </w:r>
    </w:p>
    <w:p w14:paraId="1FB66A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5803</w:t>
      </w:r>
    </w:p>
    <w:p w14:paraId="342E035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5803</w:t>
      </w:r>
    </w:p>
    <w:p w14:paraId="6443F34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5803</w:t>
      </w:r>
    </w:p>
    <w:p w14:paraId="1DD8EB9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5807</w:t>
      </w:r>
    </w:p>
    <w:p w14:paraId="25D3094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5807</w:t>
      </w:r>
    </w:p>
    <w:p w14:paraId="2C17A13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5807</w:t>
      </w:r>
    </w:p>
    <w:p w14:paraId="21908C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415F7C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5811</w:t>
      </w:r>
    </w:p>
    <w:p w14:paraId="0744DE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5811</w:t>
      </w:r>
    </w:p>
    <w:p w14:paraId="78122C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5816</w:t>
      </w:r>
    </w:p>
    <w:p w14:paraId="6C3D8CB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5816</w:t>
      </w:r>
    </w:p>
    <w:p w14:paraId="104BE5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5816</w:t>
      </w:r>
    </w:p>
    <w:p w14:paraId="4AA3DF1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5819</w:t>
      </w:r>
    </w:p>
    <w:p w14:paraId="0BB1625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5819</w:t>
      </w:r>
    </w:p>
    <w:p w14:paraId="2F16BBA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5819</w:t>
      </w:r>
    </w:p>
    <w:p w14:paraId="162924C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5819</w:t>
      </w:r>
    </w:p>
    <w:p w14:paraId="437386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5823</w:t>
      </w:r>
    </w:p>
    <w:p w14:paraId="4200C71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5823</w:t>
      </w:r>
    </w:p>
    <w:p w14:paraId="32E3DB0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5823</w:t>
      </w:r>
    </w:p>
    <w:p w14:paraId="6A56BB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5827</w:t>
      </w:r>
    </w:p>
    <w:p w14:paraId="1C72E89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5827</w:t>
      </w:r>
    </w:p>
    <w:p w14:paraId="7F514BE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5827</w:t>
      </w:r>
    </w:p>
    <w:p w14:paraId="6CDAE55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5831</w:t>
      </w:r>
    </w:p>
    <w:p w14:paraId="249C380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5831</w:t>
      </w:r>
    </w:p>
    <w:p w14:paraId="181D67A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5831</w:t>
      </w:r>
    </w:p>
    <w:p w14:paraId="3B1DB9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5835</w:t>
      </w:r>
    </w:p>
    <w:p w14:paraId="7E72672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5835</w:t>
      </w:r>
    </w:p>
    <w:p w14:paraId="05ED1E6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5835</w:t>
      </w:r>
    </w:p>
    <w:p w14:paraId="74B38B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5839</w:t>
      </w:r>
    </w:p>
    <w:p w14:paraId="26F4639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5839</w:t>
      </w:r>
    </w:p>
    <w:p w14:paraId="089E591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5839</w:t>
      </w:r>
    </w:p>
    <w:p w14:paraId="3DCBFBF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5839</w:t>
      </w:r>
    </w:p>
    <w:p w14:paraId="558E8A00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3</w:t>
      </w:r>
      <w:r w:rsidRPr="00E65A76">
        <w:rPr>
          <w:rFonts w:eastAsia="MS Mincho"/>
          <w:noProof/>
        </w:rPr>
        <w:t>.1.</w:t>
      </w:r>
      <w:r>
        <w:rPr>
          <w:noProof/>
        </w:rPr>
        <w:t>1</w:t>
      </w:r>
      <w:r w:rsidRPr="00E65A76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5839</w:t>
      </w:r>
    </w:p>
    <w:p w14:paraId="5850F638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3</w:t>
      </w:r>
      <w:r w:rsidRPr="00E65A76">
        <w:rPr>
          <w:rFonts w:eastAsia="MS Mincho"/>
          <w:noProof/>
        </w:rPr>
        <w:t>.1.</w:t>
      </w:r>
      <w:r>
        <w:rPr>
          <w:noProof/>
        </w:rPr>
        <w:t>1</w:t>
      </w:r>
      <w:r w:rsidRPr="00E65A76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5842</w:t>
      </w:r>
    </w:p>
    <w:p w14:paraId="3502A27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5842</w:t>
      </w:r>
    </w:p>
    <w:p w14:paraId="411FFDE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5842</w:t>
      </w:r>
    </w:p>
    <w:p w14:paraId="035B9F99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5842</w:t>
      </w:r>
    </w:p>
    <w:p w14:paraId="6D06518C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5845</w:t>
      </w:r>
    </w:p>
    <w:p w14:paraId="2673651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5846</w:t>
      </w:r>
    </w:p>
    <w:p w14:paraId="33F904B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5846</w:t>
      </w:r>
    </w:p>
    <w:p w14:paraId="733765A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5846</w:t>
      </w:r>
    </w:p>
    <w:p w14:paraId="2F44A5B2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4</w:t>
      </w:r>
      <w:r w:rsidRPr="00E65A76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5846</w:t>
      </w:r>
    </w:p>
    <w:p w14:paraId="77955D4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Requirements</w:t>
      </w:r>
      <w:r>
        <w:rPr>
          <w:noProof/>
        </w:rPr>
        <w:tab/>
        <w:t>5849</w:t>
      </w:r>
    </w:p>
    <w:p w14:paraId="38284EC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5849</w:t>
      </w:r>
    </w:p>
    <w:p w14:paraId="7D63D86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5849</w:t>
      </w:r>
    </w:p>
    <w:p w14:paraId="7A72B226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4</w:t>
      </w:r>
      <w:r w:rsidRPr="00E65A76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5849</w:t>
      </w:r>
    </w:p>
    <w:p w14:paraId="1D295305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5853</w:t>
      </w:r>
    </w:p>
    <w:p w14:paraId="556299F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5853</w:t>
      </w:r>
    </w:p>
    <w:p w14:paraId="42BA816F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5853</w:t>
      </w:r>
    </w:p>
    <w:p w14:paraId="080469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5853</w:t>
      </w:r>
    </w:p>
    <w:p w14:paraId="2C449641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A.</w:t>
      </w:r>
      <w:r>
        <w:rPr>
          <w:noProof/>
        </w:rPr>
        <w:t>1</w:t>
      </w:r>
      <w:r w:rsidRPr="00E65A76">
        <w:rPr>
          <w:rFonts w:eastAsia="MS Mincho"/>
          <w:noProof/>
        </w:rPr>
        <w:t>7.5.</w:t>
      </w:r>
      <w:r>
        <w:rPr>
          <w:noProof/>
        </w:rPr>
        <w:t>5</w:t>
      </w:r>
      <w:r w:rsidRPr="00E65A76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Test Purpose and Environment</w:t>
      </w:r>
      <w:r>
        <w:rPr>
          <w:noProof/>
        </w:rPr>
        <w:tab/>
        <w:t>5853</w:t>
      </w:r>
    </w:p>
    <w:p w14:paraId="5E451573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  <w:snapToGrid w:val="0"/>
        </w:rPr>
        <w:t>A.17.5.5.1.1.</w:t>
      </w:r>
      <w:r w:rsidRPr="00E65A76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5856</w:t>
      </w:r>
    </w:p>
    <w:p w14:paraId="1B54D4D1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5856</w:t>
      </w:r>
    </w:p>
    <w:p w14:paraId="207508F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5856</w:t>
      </w:r>
    </w:p>
    <w:p w14:paraId="44E546DE" w14:textId="77777777" w:rsidR="00A007D0" w:rsidRDefault="00A007D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5859</w:t>
      </w:r>
    </w:p>
    <w:p w14:paraId="2ADC7E67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5859</w:t>
      </w:r>
    </w:p>
    <w:p w14:paraId="67EA016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5859</w:t>
      </w:r>
    </w:p>
    <w:p w14:paraId="174460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5859</w:t>
      </w:r>
    </w:p>
    <w:p w14:paraId="3539BBE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E65A76">
        <w:rPr>
          <w:noProof/>
          <w:snapToGrid w:val="0"/>
        </w:rPr>
        <w:t>Requirements</w:t>
      </w:r>
      <w:r>
        <w:rPr>
          <w:noProof/>
        </w:rPr>
        <w:tab/>
        <w:t>5862</w:t>
      </w:r>
    </w:p>
    <w:p w14:paraId="02EB2262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5863</w:t>
      </w:r>
    </w:p>
    <w:p w14:paraId="1192AE5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5863</w:t>
      </w:r>
    </w:p>
    <w:p w14:paraId="4336336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5863</w:t>
      </w:r>
    </w:p>
    <w:p w14:paraId="115F601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5863</w:t>
      </w:r>
    </w:p>
    <w:p w14:paraId="12F74D5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5866</w:t>
      </w:r>
    </w:p>
    <w:p w14:paraId="345EF8C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5866</w:t>
      </w:r>
    </w:p>
    <w:p w14:paraId="3A7A62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5866</w:t>
      </w:r>
    </w:p>
    <w:p w14:paraId="0416270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5866</w:t>
      </w:r>
    </w:p>
    <w:p w14:paraId="60E5067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5867</w:t>
      </w:r>
    </w:p>
    <w:p w14:paraId="4D36273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5867</w:t>
      </w:r>
    </w:p>
    <w:p w14:paraId="318C8D2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5871</w:t>
      </w:r>
    </w:p>
    <w:p w14:paraId="7810E9C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5871</w:t>
      </w:r>
    </w:p>
    <w:p w14:paraId="3BE4C5B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A.17.6.1.4</w:t>
      </w:r>
      <w:r w:rsidRPr="00E65A76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5871</w:t>
      </w:r>
    </w:p>
    <w:p w14:paraId="5280E7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SimSun"/>
          <w:noProof/>
          <w:snapToGrid w:val="0"/>
        </w:rPr>
        <w:t>A.17.6.1.4</w:t>
      </w:r>
      <w:r w:rsidRPr="00E65A76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5874</w:t>
      </w:r>
    </w:p>
    <w:p w14:paraId="364B53CA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5875</w:t>
      </w:r>
    </w:p>
    <w:p w14:paraId="02DA2BB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5875</w:t>
      </w:r>
    </w:p>
    <w:p w14:paraId="06CB38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5875</w:t>
      </w:r>
    </w:p>
    <w:p w14:paraId="3D36575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5878</w:t>
      </w:r>
    </w:p>
    <w:p w14:paraId="68C151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5878</w:t>
      </w:r>
    </w:p>
    <w:p w14:paraId="5B70DDE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5878</w:t>
      </w:r>
    </w:p>
    <w:p w14:paraId="13FD6A2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5882</w:t>
      </w:r>
    </w:p>
    <w:p w14:paraId="7BDDB9A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5882</w:t>
      </w:r>
    </w:p>
    <w:p w14:paraId="0427F59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5882</w:t>
      </w:r>
    </w:p>
    <w:p w14:paraId="0C05651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5886</w:t>
      </w:r>
    </w:p>
    <w:p w14:paraId="4603146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5886</w:t>
      </w:r>
    </w:p>
    <w:p w14:paraId="7F322AA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5886</w:t>
      </w:r>
    </w:p>
    <w:p w14:paraId="429B18D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5890</w:t>
      </w:r>
    </w:p>
    <w:p w14:paraId="5314D7B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5891</w:t>
      </w:r>
    </w:p>
    <w:p w14:paraId="61A502C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not used</w:t>
      </w:r>
      <w:r>
        <w:rPr>
          <w:noProof/>
        </w:rPr>
        <w:tab/>
        <w:t>5891</w:t>
      </w:r>
    </w:p>
    <w:p w14:paraId="1268E1C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5CA9E2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5891</w:t>
      </w:r>
    </w:p>
    <w:p w14:paraId="7C68572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5891</w:t>
      </w:r>
    </w:p>
    <w:p w14:paraId="49E4B8D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 when DRX is used</w:t>
      </w:r>
      <w:r>
        <w:rPr>
          <w:noProof/>
        </w:rPr>
        <w:tab/>
        <w:t>5891</w:t>
      </w:r>
    </w:p>
    <w:p w14:paraId="66937D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434075D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5891</w:t>
      </w:r>
    </w:p>
    <w:p w14:paraId="1AF5F43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5893</w:t>
      </w:r>
    </w:p>
    <w:p w14:paraId="68A637B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5893</w:t>
      </w:r>
    </w:p>
    <w:p w14:paraId="4BB47CF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5893</w:t>
      </w:r>
    </w:p>
    <w:p w14:paraId="662AD1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5894</w:t>
      </w:r>
    </w:p>
    <w:p w14:paraId="13B4A13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5896</w:t>
      </w:r>
    </w:p>
    <w:p w14:paraId="1399F39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when DRX is used</w:t>
      </w:r>
      <w:r>
        <w:rPr>
          <w:noProof/>
        </w:rPr>
        <w:tab/>
        <w:t>5897</w:t>
      </w:r>
    </w:p>
    <w:p w14:paraId="14234A5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5897</w:t>
      </w:r>
    </w:p>
    <w:p w14:paraId="28E8AF7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5897</w:t>
      </w:r>
    </w:p>
    <w:p w14:paraId="019F8435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5899</w:t>
      </w:r>
    </w:p>
    <w:p w14:paraId="5F9F85E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5900</w:t>
      </w:r>
    </w:p>
    <w:p w14:paraId="05E1901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5900</w:t>
      </w:r>
    </w:p>
    <w:p w14:paraId="3960BF9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5900</w:t>
      </w:r>
    </w:p>
    <w:p w14:paraId="4FA3789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5903</w:t>
      </w:r>
    </w:p>
    <w:p w14:paraId="4D555C0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5903</w:t>
      </w:r>
    </w:p>
    <w:p w14:paraId="5EB803A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5903</w:t>
      </w:r>
    </w:p>
    <w:p w14:paraId="5470333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5903</w:t>
      </w:r>
    </w:p>
    <w:p w14:paraId="6F68DAB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5903</w:t>
      </w:r>
    </w:p>
    <w:p w14:paraId="249C226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5903</w:t>
      </w:r>
    </w:p>
    <w:p w14:paraId="14E0CD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5907</w:t>
      </w:r>
    </w:p>
    <w:p w14:paraId="0F4A62F0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5908</w:t>
      </w:r>
    </w:p>
    <w:p w14:paraId="33C23B6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5908</w:t>
      </w:r>
    </w:p>
    <w:p w14:paraId="3D6C8F7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5908</w:t>
      </w:r>
    </w:p>
    <w:p w14:paraId="08C8ADE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5912</w:t>
      </w:r>
    </w:p>
    <w:p w14:paraId="15C489C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5913</w:t>
      </w:r>
    </w:p>
    <w:p w14:paraId="2FE671B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5913</w:t>
      </w:r>
    </w:p>
    <w:p w14:paraId="36A5F5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5913</w:t>
      </w:r>
    </w:p>
    <w:p w14:paraId="17DAC9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5913</w:t>
      </w:r>
    </w:p>
    <w:p w14:paraId="3F7882E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5915</w:t>
      </w:r>
    </w:p>
    <w:p w14:paraId="0D42146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5915</w:t>
      </w:r>
    </w:p>
    <w:p w14:paraId="3B15C0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5915</w:t>
      </w:r>
    </w:p>
    <w:p w14:paraId="4C8FB5C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5915</w:t>
      </w:r>
    </w:p>
    <w:p w14:paraId="403E5A9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5917</w:t>
      </w:r>
    </w:p>
    <w:p w14:paraId="3325C931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5917</w:t>
      </w:r>
    </w:p>
    <w:p w14:paraId="4BA4261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SSB based L1-RSRP measurement</w:t>
      </w:r>
      <w:r>
        <w:rPr>
          <w:noProof/>
        </w:rPr>
        <w:tab/>
        <w:t>5917</w:t>
      </w:r>
    </w:p>
    <w:p w14:paraId="7355BFD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5917</w:t>
      </w:r>
    </w:p>
    <w:p w14:paraId="3BAD1DC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5918</w:t>
      </w:r>
    </w:p>
    <w:p w14:paraId="7B5D2F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5918</w:t>
      </w:r>
    </w:p>
    <w:p w14:paraId="4106FA0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5918</w:t>
      </w:r>
    </w:p>
    <w:p w14:paraId="43B338A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5918</w:t>
      </w:r>
    </w:p>
    <w:p w14:paraId="4D917BD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5918</w:t>
      </w:r>
    </w:p>
    <w:p w14:paraId="6149D0A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5918</w:t>
      </w:r>
    </w:p>
    <w:p w14:paraId="67D5C0A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5919</w:t>
      </w:r>
    </w:p>
    <w:p w14:paraId="0E4C8C6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5919</w:t>
      </w:r>
    </w:p>
    <w:p w14:paraId="29B40F8F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5919</w:t>
      </w:r>
    </w:p>
    <w:p w14:paraId="7BC5B23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5919</w:t>
      </w:r>
    </w:p>
    <w:p w14:paraId="6A53F7C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5921</w:t>
      </w:r>
    </w:p>
    <w:p w14:paraId="32562FF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5921</w:t>
      </w:r>
    </w:p>
    <w:p w14:paraId="2F79FA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75892B8B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5921</w:t>
      </w:r>
    </w:p>
    <w:p w14:paraId="2A586EA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5923</w:t>
      </w:r>
    </w:p>
    <w:p w14:paraId="1D9AD45E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5923</w:t>
      </w:r>
    </w:p>
    <w:p w14:paraId="57D1D4BE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5923</w:t>
      </w:r>
    </w:p>
    <w:p w14:paraId="27DB588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5923</w:t>
      </w:r>
    </w:p>
    <w:p w14:paraId="24DF6B1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5923</w:t>
      </w:r>
    </w:p>
    <w:p w14:paraId="2A1D02FD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5923</w:t>
      </w:r>
    </w:p>
    <w:p w14:paraId="36087A61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</w:t>
      </w:r>
      <w:r w:rsidRPr="00E65A76">
        <w:rPr>
          <w:noProof/>
          <w:snapToGrid w:val="0"/>
          <w:lang w:eastAsia="ja-JP"/>
        </w:rPr>
        <w:t>1</w:t>
      </w:r>
      <w:r w:rsidRPr="00E65A76">
        <w:rPr>
          <w:noProof/>
          <w:snapToGrid w:val="0"/>
        </w:rPr>
        <w:t>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5928</w:t>
      </w:r>
    </w:p>
    <w:p w14:paraId="7E4BA63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5928</w:t>
      </w:r>
    </w:p>
    <w:p w14:paraId="37356B8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5928</w:t>
      </w:r>
    </w:p>
    <w:p w14:paraId="176B973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lang w:val="sv-FI"/>
        </w:rPr>
        <w:t xml:space="preserve">E-UTRAN - </w:t>
      </w:r>
      <w:r w:rsidRPr="00E65A76">
        <w:rPr>
          <w:rFonts w:cs="v4.2.0"/>
          <w:noProof/>
          <w:lang w:val="sv-FI"/>
        </w:rPr>
        <w:t xml:space="preserve">NR </w:t>
      </w:r>
      <w:r w:rsidRPr="00E65A76">
        <w:rPr>
          <w:noProof/>
          <w:lang w:val="sv-FI"/>
        </w:rPr>
        <w:t>handover in FR1</w:t>
      </w:r>
      <w:r>
        <w:rPr>
          <w:noProof/>
        </w:rPr>
        <w:tab/>
        <w:t>5928</w:t>
      </w:r>
    </w:p>
    <w:p w14:paraId="15955CD9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5928</w:t>
      </w:r>
    </w:p>
    <w:p w14:paraId="1E179CF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5933</w:t>
      </w:r>
    </w:p>
    <w:p w14:paraId="0AED890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5933</w:t>
      </w:r>
    </w:p>
    <w:p w14:paraId="55AF589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Redirection from E-UTRA to NR FR1 for redcap UE</w:t>
      </w:r>
      <w:r>
        <w:rPr>
          <w:noProof/>
        </w:rPr>
        <w:tab/>
        <w:t>5933</w:t>
      </w:r>
    </w:p>
    <w:p w14:paraId="42E7754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Purpose and Environment</w:t>
      </w:r>
      <w:r>
        <w:rPr>
          <w:noProof/>
        </w:rPr>
        <w:tab/>
        <w:t>5933</w:t>
      </w:r>
    </w:p>
    <w:p w14:paraId="448ACA08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Parameters</w:t>
      </w:r>
      <w:r>
        <w:rPr>
          <w:noProof/>
        </w:rPr>
        <w:tab/>
        <w:t>5933</w:t>
      </w:r>
    </w:p>
    <w:p w14:paraId="1B757950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noProof/>
          <w:snapToGrid w:val="0"/>
        </w:rPr>
        <w:t>Test Requirements</w:t>
      </w:r>
      <w:r>
        <w:rPr>
          <w:noProof/>
        </w:rPr>
        <w:tab/>
        <w:t>5940</w:t>
      </w:r>
    </w:p>
    <w:p w14:paraId="04BBB4D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5940</w:t>
      </w:r>
    </w:p>
    <w:p w14:paraId="3014D66C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5940</w:t>
      </w:r>
    </w:p>
    <w:p w14:paraId="2A72C9E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5940</w:t>
      </w:r>
    </w:p>
    <w:p w14:paraId="10B930A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5940</w:t>
      </w:r>
    </w:p>
    <w:p w14:paraId="2B8C99A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5945</w:t>
      </w:r>
    </w:p>
    <w:p w14:paraId="4BEEDE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5945</w:t>
      </w:r>
    </w:p>
    <w:p w14:paraId="25E1723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5945</w:t>
      </w:r>
    </w:p>
    <w:p w14:paraId="54E824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5951</w:t>
      </w:r>
    </w:p>
    <w:p w14:paraId="68BB6EF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5951</w:t>
      </w:r>
    </w:p>
    <w:p w14:paraId="799D0A0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18971BB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5957</w:t>
      </w:r>
    </w:p>
    <w:p w14:paraId="780E2B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5957</w:t>
      </w:r>
    </w:p>
    <w:p w14:paraId="529810B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2EC6CE0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5963</w:t>
      </w:r>
    </w:p>
    <w:p w14:paraId="1BDB5C5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5963</w:t>
      </w:r>
    </w:p>
    <w:p w14:paraId="4972D92A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5963</w:t>
      </w:r>
    </w:p>
    <w:p w14:paraId="5601EC62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5965</w:t>
      </w:r>
    </w:p>
    <w:p w14:paraId="22D65A6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5966</w:t>
      </w:r>
    </w:p>
    <w:p w14:paraId="1457AD84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5966</w:t>
      </w:r>
    </w:p>
    <w:p w14:paraId="02A850FC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5968</w:t>
      </w:r>
    </w:p>
    <w:p w14:paraId="0E379796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5969</w:t>
      </w:r>
    </w:p>
    <w:p w14:paraId="05BF0647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5969</w:t>
      </w:r>
    </w:p>
    <w:p w14:paraId="0C607F6E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5971</w:t>
      </w:r>
    </w:p>
    <w:p w14:paraId="6D0543D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5972</w:t>
      </w:r>
    </w:p>
    <w:p w14:paraId="7E07DD93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5972</w:t>
      </w:r>
    </w:p>
    <w:p w14:paraId="0ECC4E36" w14:textId="77777777" w:rsidR="00A007D0" w:rsidRDefault="00A007D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5974</w:t>
      </w:r>
    </w:p>
    <w:p w14:paraId="4EE12031" w14:textId="77777777" w:rsidR="00A007D0" w:rsidRDefault="00A007D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5976</w:t>
      </w:r>
    </w:p>
    <w:p w14:paraId="2D9CE8F2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5976</w:t>
      </w:r>
    </w:p>
    <w:p w14:paraId="77A14A0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5976</w:t>
      </w:r>
    </w:p>
    <w:p w14:paraId="01A1DE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5976</w:t>
      </w:r>
    </w:p>
    <w:p w14:paraId="39E6E2D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under CCA for cell re-selection</w:t>
      </w:r>
      <w:r>
        <w:rPr>
          <w:noProof/>
        </w:rPr>
        <w:tab/>
        <w:t>5977</w:t>
      </w:r>
    </w:p>
    <w:p w14:paraId="699A155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5978</w:t>
      </w:r>
    </w:p>
    <w:p w14:paraId="5731CD3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under CCA for cell re-selection</w:t>
      </w:r>
      <w:r>
        <w:rPr>
          <w:noProof/>
        </w:rPr>
        <w:tab/>
        <w:t>5978</w:t>
      </w:r>
    </w:p>
    <w:p w14:paraId="2C99FD8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5978</w:t>
      </w:r>
    </w:p>
    <w:p w14:paraId="2A9F583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5979</w:t>
      </w:r>
    </w:p>
    <w:p w14:paraId="3E0816B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5980</w:t>
      </w:r>
    </w:p>
    <w:p w14:paraId="575C311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5980</w:t>
      </w:r>
    </w:p>
    <w:p w14:paraId="06D310B4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5980</w:t>
      </w:r>
    </w:p>
    <w:p w14:paraId="6A346D5B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5980</w:t>
      </w:r>
    </w:p>
    <w:p w14:paraId="78541D16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5980</w:t>
      </w:r>
    </w:p>
    <w:p w14:paraId="4DECDDD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5980</w:t>
      </w:r>
    </w:p>
    <w:p w14:paraId="1306421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5980</w:t>
      </w:r>
    </w:p>
    <w:p w14:paraId="72232C4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E65A7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5981</w:t>
      </w:r>
    </w:p>
    <w:p w14:paraId="4A6750A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E65A76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5981</w:t>
      </w:r>
    </w:p>
    <w:p w14:paraId="788EDA6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5982</w:t>
      </w:r>
    </w:p>
    <w:p w14:paraId="1B5EA925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5982</w:t>
      </w:r>
    </w:p>
    <w:p w14:paraId="198BBB99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E65A7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5982</w:t>
      </w:r>
    </w:p>
    <w:p w14:paraId="20A8972E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Gain to SS-RSRP measurement point for</w:t>
      </w:r>
      <w:r w:rsidRPr="00E65A76">
        <w:rPr>
          <w:rFonts w:eastAsiaTheme="minorEastAsia" w:cs="Arial"/>
          <w:noProof/>
        </w:rPr>
        <w:t xml:space="preserve"> </w:t>
      </w:r>
      <w:r w:rsidRPr="00E65A76">
        <w:rPr>
          <w:rFonts w:eastAsiaTheme="minorEastAsia"/>
          <w:noProof/>
        </w:rPr>
        <w:t>different frequency</w:t>
      </w:r>
      <w:r>
        <w:rPr>
          <w:noProof/>
        </w:rPr>
        <w:tab/>
        <w:t>5983</w:t>
      </w:r>
    </w:p>
    <w:p w14:paraId="7EBC74D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5983</w:t>
      </w:r>
    </w:p>
    <w:p w14:paraId="1EDB074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5983</w:t>
      </w:r>
    </w:p>
    <w:p w14:paraId="53B28728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</w:t>
      </w:r>
      <w:r w:rsidRPr="00E65A76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5983</w:t>
      </w:r>
    </w:p>
    <w:p w14:paraId="02F7E00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5984</w:t>
      </w:r>
    </w:p>
    <w:p w14:paraId="7A592B0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5985</w:t>
      </w:r>
    </w:p>
    <w:p w14:paraId="49D3986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5986</w:t>
      </w:r>
    </w:p>
    <w:p w14:paraId="5589E26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5986</w:t>
      </w:r>
    </w:p>
    <w:p w14:paraId="25BFA4D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5988</w:t>
      </w:r>
    </w:p>
    <w:p w14:paraId="4422DB7D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5989</w:t>
      </w:r>
    </w:p>
    <w:p w14:paraId="084B240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5990</w:t>
      </w:r>
    </w:p>
    <w:p w14:paraId="45B1DD4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5990</w:t>
      </w:r>
    </w:p>
    <w:p w14:paraId="5384057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5990</w:t>
      </w:r>
    </w:p>
    <w:p w14:paraId="0AD2003F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5990</w:t>
      </w:r>
    </w:p>
    <w:p w14:paraId="356020D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5991</w:t>
      </w:r>
    </w:p>
    <w:p w14:paraId="43D8BB8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5991</w:t>
      </w:r>
    </w:p>
    <w:p w14:paraId="6C9F5208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5992</w:t>
      </w:r>
    </w:p>
    <w:p w14:paraId="371ADFE3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5992</w:t>
      </w:r>
    </w:p>
    <w:p w14:paraId="1D0BDF5C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5993</w:t>
      </w:r>
    </w:p>
    <w:p w14:paraId="6B84825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5995</w:t>
      </w:r>
    </w:p>
    <w:p w14:paraId="558A47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5995</w:t>
      </w:r>
    </w:p>
    <w:p w14:paraId="34F76CED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5996</w:t>
      </w:r>
    </w:p>
    <w:p w14:paraId="131AA1A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5997</w:t>
      </w:r>
    </w:p>
    <w:p w14:paraId="7FB8708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5997</w:t>
      </w:r>
    </w:p>
    <w:p w14:paraId="61C2350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5997</w:t>
      </w:r>
    </w:p>
    <w:p w14:paraId="727A022B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5997</w:t>
      </w:r>
    </w:p>
    <w:p w14:paraId="4DB232A4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5998</w:t>
      </w:r>
    </w:p>
    <w:p w14:paraId="484DA3B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5999</w:t>
      </w:r>
    </w:p>
    <w:p w14:paraId="658E205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6001</w:t>
      </w:r>
    </w:p>
    <w:p w14:paraId="187B44F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6003</w:t>
      </w:r>
    </w:p>
    <w:p w14:paraId="4C1129F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6004</w:t>
      </w:r>
    </w:p>
    <w:p w14:paraId="4982F291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6006</w:t>
      </w:r>
    </w:p>
    <w:p w14:paraId="3FA093B8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6007</w:t>
      </w:r>
    </w:p>
    <w:p w14:paraId="0E4FDB0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6007</w:t>
      </w:r>
    </w:p>
    <w:p w14:paraId="28926593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6007</w:t>
      </w:r>
    </w:p>
    <w:p w14:paraId="134F7D9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6007</w:t>
      </w:r>
    </w:p>
    <w:p w14:paraId="6B90C9E3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6008</w:t>
      </w:r>
    </w:p>
    <w:p w14:paraId="2C9DFBBB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6008</w:t>
      </w:r>
    </w:p>
    <w:p w14:paraId="43CF0EEC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6008</w:t>
      </w:r>
    </w:p>
    <w:p w14:paraId="797C535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6008</w:t>
      </w:r>
    </w:p>
    <w:p w14:paraId="3196281E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6008</w:t>
      </w:r>
    </w:p>
    <w:p w14:paraId="688DD5F2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6008</w:t>
      </w:r>
    </w:p>
    <w:p w14:paraId="245596F5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Inter-band carrier aggregation</w:t>
      </w:r>
      <w:r>
        <w:rPr>
          <w:noProof/>
        </w:rPr>
        <w:tab/>
        <w:t>6008</w:t>
      </w:r>
    </w:p>
    <w:p w14:paraId="028CFA04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6008</w:t>
      </w:r>
    </w:p>
    <w:p w14:paraId="75602A17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6009</w:t>
      </w:r>
    </w:p>
    <w:p w14:paraId="053BAEDF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6009</w:t>
      </w:r>
    </w:p>
    <w:p w14:paraId="5DB04474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6009</w:t>
      </w:r>
    </w:p>
    <w:p w14:paraId="4E3EECC2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Intra-band contiguous carrier aggregation</w:t>
      </w:r>
      <w:r>
        <w:rPr>
          <w:noProof/>
        </w:rPr>
        <w:tab/>
        <w:t>6009</w:t>
      </w:r>
    </w:p>
    <w:p w14:paraId="5F0DA76A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65A76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65A76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6009</w:t>
      </w:r>
    </w:p>
    <w:p w14:paraId="29DC7EA7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6009</w:t>
      </w:r>
    </w:p>
    <w:p w14:paraId="0AF38AC9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6009</w:t>
      </w:r>
    </w:p>
    <w:p w14:paraId="3C200AC0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6009</w:t>
      </w:r>
    </w:p>
    <w:p w14:paraId="34493766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6009</w:t>
      </w:r>
    </w:p>
    <w:p w14:paraId="77DF211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6009</w:t>
      </w:r>
    </w:p>
    <w:p w14:paraId="4606464D" w14:textId="77777777" w:rsidR="00A007D0" w:rsidRDefault="00A007D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6010</w:t>
      </w:r>
    </w:p>
    <w:p w14:paraId="79C3E00B" w14:textId="77777777" w:rsidR="00A007D0" w:rsidRDefault="00A007D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6010</w:t>
      </w:r>
    </w:p>
    <w:p w14:paraId="6A7711A9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6010</w:t>
      </w:r>
    </w:p>
    <w:p w14:paraId="74ED706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6010</w:t>
      </w:r>
    </w:p>
    <w:p w14:paraId="53FE5B30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6010</w:t>
      </w:r>
    </w:p>
    <w:p w14:paraId="5FFD21C5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6011</w:t>
      </w:r>
    </w:p>
    <w:p w14:paraId="0D055A89" w14:textId="77777777" w:rsidR="00A007D0" w:rsidRDefault="00A007D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6011</w:t>
      </w:r>
    </w:p>
    <w:p w14:paraId="216EF6B0" w14:textId="77777777" w:rsidR="00A007D0" w:rsidRDefault="00A007D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6011</w:t>
      </w:r>
    </w:p>
    <w:p w14:paraId="38FA8B44" w14:textId="77777777" w:rsidR="00A007D0" w:rsidRDefault="00A007D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</w:t>
      </w:r>
      <w:r>
        <w:rPr>
          <w:noProof/>
        </w:rPr>
        <w:tab/>
        <w:t>6013</w:t>
      </w:r>
    </w:p>
    <w:p w14:paraId="631770CD" w14:textId="7EBD748F" w:rsidR="003C3971" w:rsidRPr="00235394" w:rsidRDefault="00A007D0" w:rsidP="000334B8">
      <w:r>
        <w:rPr>
          <w:sz w:val="22"/>
          <w:lang w:val="en-US"/>
        </w:rPr>
        <w:fldChar w:fldCharType="end"/>
      </w:r>
    </w:p>
    <w:p w14:paraId="65596C9F" w14:textId="0E4AD95B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3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3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D772A5">
        <w:rPr>
          <w:noProof/>
        </w:rPr>
        <w:instrText>h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 w:rsidR="00C27468">
        <w:rPr>
          <w:rFonts w:eastAsia="SimSun"/>
          <w:noProof/>
        </w:rPr>
        <w:instrText>h</w:instrText>
      </w:r>
      <w:r w:rsidR="00D772A5">
        <w:rPr>
          <w:rFonts w:eastAsia="SimSun"/>
          <w:noProof/>
        </w:rPr>
        <w:instrText>h</w:instrText>
      </w:r>
      <w:r w:rsidR="00C27468">
        <w:rPr>
          <w:rFonts w:eastAsia="SimSun"/>
          <w:noProof/>
        </w:rPr>
        <w:instrText>0</w:instrText>
      </w:r>
      <w:r w:rsidRPr="00B92048">
        <w:rPr>
          <w:rFonts w:eastAsia="SimSun"/>
          <w:noProof/>
        </w:rPr>
        <w:instrText>_sB.1-XX.</w:instrText>
      </w:r>
      <w:r w:rsidR="00E41DE3">
        <w:rPr>
          <w:rFonts w:eastAsia="SimSun"/>
          <w:noProof/>
        </w:rPr>
        <w:instrText xml:space="preserve">docx” \f 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FA9CE" w14:textId="77777777" w:rsidR="00193DCD" w:rsidRDefault="00193DCD">
      <w:r>
        <w:separator/>
      </w:r>
    </w:p>
  </w:endnote>
  <w:endnote w:type="continuationSeparator" w:id="0">
    <w:p w14:paraId="72A62595" w14:textId="77777777" w:rsidR="00193DCD" w:rsidRDefault="0019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3FFC7" w14:textId="77777777" w:rsidR="00193DCD" w:rsidRDefault="00193DCD">
      <w:r>
        <w:separator/>
      </w:r>
    </w:p>
  </w:footnote>
  <w:footnote w:type="continuationSeparator" w:id="0">
    <w:p w14:paraId="00C68E6E" w14:textId="77777777" w:rsidR="00193DCD" w:rsidRDefault="00193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DC" w14:textId="4D27A31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D12">
      <w:rPr>
        <w:rFonts w:ascii="Arial" w:hAnsi="Arial" w:cs="Arial"/>
        <w:b/>
        <w:noProof/>
        <w:sz w:val="18"/>
        <w:szCs w:val="18"/>
      </w:rPr>
      <w:t>3GPP TS 38.133 V17.17.0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AB697E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1D12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7699F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10CD2"/>
    <w:rsid w:val="00133525"/>
    <w:rsid w:val="001505EC"/>
    <w:rsid w:val="00154999"/>
    <w:rsid w:val="001660A0"/>
    <w:rsid w:val="00190945"/>
    <w:rsid w:val="00193DCD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13E9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D0DC0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C25DA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C1D12"/>
    <w:rsid w:val="007D0849"/>
    <w:rsid w:val="007F0F4A"/>
    <w:rsid w:val="007F13F6"/>
    <w:rsid w:val="00801426"/>
    <w:rsid w:val="008028A4"/>
    <w:rsid w:val="00804FDF"/>
    <w:rsid w:val="00830747"/>
    <w:rsid w:val="008617AE"/>
    <w:rsid w:val="008630C4"/>
    <w:rsid w:val="008768CA"/>
    <w:rsid w:val="00893602"/>
    <w:rsid w:val="008943A3"/>
    <w:rsid w:val="00897168"/>
    <w:rsid w:val="008B5E63"/>
    <w:rsid w:val="008C384C"/>
    <w:rsid w:val="008E7329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4327"/>
    <w:rsid w:val="009C559F"/>
    <w:rsid w:val="009E39BA"/>
    <w:rsid w:val="009E6C88"/>
    <w:rsid w:val="009F37B7"/>
    <w:rsid w:val="00A007D0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00FE8"/>
    <w:rsid w:val="00B106B1"/>
    <w:rsid w:val="00B15449"/>
    <w:rsid w:val="00B307A2"/>
    <w:rsid w:val="00B72275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772A5"/>
    <w:rsid w:val="00D82576"/>
    <w:rsid w:val="00D87E00"/>
    <w:rsid w:val="00D9134D"/>
    <w:rsid w:val="00DA7A03"/>
    <w:rsid w:val="00DB1818"/>
    <w:rsid w:val="00DB4CEC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2146A"/>
    <w:rsid w:val="00E41DE3"/>
    <w:rsid w:val="00E44582"/>
    <w:rsid w:val="00E73603"/>
    <w:rsid w:val="00E77645"/>
    <w:rsid w:val="00E8048A"/>
    <w:rsid w:val="00EA15B0"/>
    <w:rsid w:val="00EA5EA7"/>
    <w:rsid w:val="00EA68E8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42</Pages>
  <Words>54192</Words>
  <Characters>308895</Characters>
  <Application>Microsoft Office Word</Application>
  <DocSecurity>0</DocSecurity>
  <Lines>2574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362363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19</cp:revision>
  <cp:lastPrinted>2019-02-25T14:05:00Z</cp:lastPrinted>
  <dcterms:created xsi:type="dcterms:W3CDTF">2023-10-06T11:33:00Z</dcterms:created>
  <dcterms:modified xsi:type="dcterms:W3CDTF">2025-03-27T13:50:00Z</dcterms:modified>
</cp:coreProperties>
</file>