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AD2254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192618DB" w14:textId="77777777" w:rsidR="00AD2ACA" w:rsidRPr="004B5057" w:rsidRDefault="00AD2ACA" w:rsidP="00AD2ACA">
      <w:pPr>
        <w:pStyle w:val="TH"/>
        <w:rPr>
          <w:lang w:eastAsia="zh-CN"/>
        </w:rPr>
      </w:pPr>
      <w:r w:rsidRPr="004B5057">
        <w:rPr>
          <w:lang w:eastAsia="zh-CN"/>
        </w:rPr>
        <w:t>Table L.2.1: GST translation</w:t>
      </w:r>
    </w:p>
    <w:tbl>
      <w:tblPr>
        <w:tblW w:w="892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418"/>
        <w:gridCol w:w="1559"/>
        <w:gridCol w:w="1276"/>
        <w:gridCol w:w="2410"/>
      </w:tblGrid>
      <w:tr w:rsidR="00AD2ACA" w:rsidRPr="004B5057" w14:paraId="01D60816" w14:textId="77777777" w:rsidTr="00046770">
        <w:trPr>
          <w:trHeight w:val="42"/>
        </w:trPr>
        <w:tc>
          <w:tcPr>
            <w:tcW w:w="84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5944F51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GST parameters</w:t>
            </w:r>
          </w:p>
        </w:tc>
        <w:tc>
          <w:tcPr>
            <w:tcW w:w="141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5B3B464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ServiceProfile attributes</w:t>
            </w:r>
          </w:p>
        </w:tc>
        <w:tc>
          <w:tcPr>
            <w:tcW w:w="4253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5A1C0B43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SliceProfile Parameter</w:t>
            </w:r>
          </w:p>
        </w:tc>
        <w:tc>
          <w:tcPr>
            <w:tcW w:w="2410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0E8E641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Configuration Parameters</w:t>
            </w:r>
          </w:p>
        </w:tc>
      </w:tr>
      <w:tr w:rsidR="00AD2ACA" w:rsidRPr="004B5057" w14:paraId="692F14B5" w14:textId="77777777" w:rsidTr="00046770">
        <w:trPr>
          <w:trHeight w:val="42"/>
        </w:trPr>
        <w:tc>
          <w:tcPr>
            <w:tcW w:w="84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0B00D783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587F50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7018EC89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TopSlice</w:t>
            </w:r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br/>
              <w:t>SubnetProfile attributes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073727A7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RANSlice</w:t>
            </w:r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br/>
              <w:t>SubnetProfile attributes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69F8EA16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CNSlice SubnetProfile attributes</w:t>
            </w:r>
          </w:p>
        </w:tc>
        <w:tc>
          <w:tcPr>
            <w:tcW w:w="2410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0D394595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</w:tr>
      <w:tr w:rsidR="00AD2ACA" w:rsidRPr="004B5057" w14:paraId="64B5FE1F" w14:textId="77777777" w:rsidTr="00046770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E3A4AB4" w14:textId="77777777" w:rsidR="00AD2ACA" w:rsidRPr="00AD2ACA" w:rsidRDefault="00AD2ACA" w:rsidP="00AD2ACA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AD2ACA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AD2ACA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D50CB43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maxNumberofUEs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F928416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maxNumberofUE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2E2030F" w14:textId="77777777" w:rsidR="00AD2ACA" w:rsidRPr="004B5057" w:rsidRDefault="00AD2ACA" w:rsidP="00AD2ACA">
            <w:pPr>
              <w:pStyle w:val="TAL"/>
              <w:rPr>
                <w:szCs w:val="22"/>
                <w:lang w:val="en-IN"/>
              </w:rPr>
            </w:pPr>
            <w:r w:rsidRPr="004B5057">
              <w:rPr>
                <w:szCs w:val="22"/>
                <w:lang w:val="en-IN"/>
              </w:rPr>
              <w:t>maxNumberofUEs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39BF95E" w14:textId="77777777" w:rsidR="00AD2ACA" w:rsidRPr="004B5057" w:rsidRDefault="00AD2ACA" w:rsidP="00AD2ACA">
            <w:pPr>
              <w:pStyle w:val="TAL"/>
              <w:rPr>
                <w:szCs w:val="22"/>
                <w:lang w:val="en-IN"/>
              </w:rPr>
            </w:pPr>
            <w:r w:rsidRPr="004B5057">
              <w:rPr>
                <w:szCs w:val="22"/>
                <w:lang w:val="en-IN"/>
              </w:rPr>
              <w:t>maxNumberofUEs</w:t>
            </w:r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1BA575B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 xml:space="preserve">attributes in </w:t>
            </w:r>
            <w:r>
              <w:rPr>
                <w:szCs w:val="22"/>
                <w:lang w:val="en-IN"/>
              </w:rPr>
              <w:t xml:space="preserve">clause </w:t>
            </w:r>
            <w:r w:rsidRPr="008D47EC">
              <w:rPr>
                <w:szCs w:val="22"/>
                <w:lang w:val="en-IN"/>
              </w:rPr>
              <w:t>5.3.96</w:t>
            </w:r>
            <w:r>
              <w:rPr>
                <w:szCs w:val="22"/>
                <w:lang w:val="en-IN"/>
              </w:rPr>
              <w:t xml:space="preserve"> </w:t>
            </w:r>
            <w:r w:rsidRPr="004B5057">
              <w:rPr>
                <w:szCs w:val="22"/>
                <w:lang w:val="en-IN"/>
              </w:rPr>
              <w:t>IOC NSACFFunction:</w:t>
            </w:r>
            <w:r w:rsidRPr="004B5057">
              <w:rPr>
                <w:szCs w:val="22"/>
                <w:lang w:val="en-IN"/>
              </w:rPr>
              <w:br/>
            </w:r>
            <w:r w:rsidRPr="004B5057">
              <w:rPr>
                <w:lang w:val="en-IN"/>
              </w:rPr>
              <w:t>NsacfInfoSnssai.maxNumberofUEs</w:t>
            </w:r>
          </w:p>
        </w:tc>
      </w:tr>
      <w:tr w:rsidR="00AD2ACA" w:rsidRPr="004B5057" w14:paraId="10240BF3" w14:textId="77777777" w:rsidTr="00046770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4E2D0B8" w14:textId="77777777" w:rsidR="00AD2ACA" w:rsidRPr="00AD2ACA" w:rsidRDefault="00AD2ACA" w:rsidP="00AD2ACA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AD2ACA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AD2ACA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C6DEB12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maxNumberofConns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FE015A4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maxNumberofPDUSessions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2AAF10B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2EE233E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4CAB8E6" w14:textId="03630C76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 xml:space="preserve">attributes in </w:t>
            </w:r>
            <w:r>
              <w:rPr>
                <w:szCs w:val="22"/>
                <w:lang w:val="en-IN"/>
              </w:rPr>
              <w:t xml:space="preserve">clause </w:t>
            </w:r>
            <w:r w:rsidRPr="008D47EC">
              <w:rPr>
                <w:szCs w:val="22"/>
                <w:lang w:val="en-IN"/>
              </w:rPr>
              <w:t>5.3.96</w:t>
            </w:r>
            <w:r>
              <w:rPr>
                <w:szCs w:val="22"/>
                <w:lang w:val="en-IN"/>
              </w:rPr>
              <w:t xml:space="preserve"> </w:t>
            </w:r>
            <w:r w:rsidRPr="004B5057">
              <w:rPr>
                <w:szCs w:val="22"/>
                <w:lang w:val="en-IN"/>
              </w:rPr>
              <w:t>IOC NSACFFunction:</w:t>
            </w:r>
            <w:r w:rsidRPr="004B5057">
              <w:rPr>
                <w:szCs w:val="22"/>
                <w:lang w:val="en-IN"/>
              </w:rPr>
              <w:br/>
            </w:r>
            <w:r w:rsidRPr="004B5057">
              <w:rPr>
                <w:lang w:val="en-IN"/>
              </w:rPr>
              <w:t>NsacfInfoSnssai.maxNumberofPDUSessions</w:t>
            </w:r>
          </w:p>
        </w:tc>
      </w:tr>
    </w:tbl>
    <w:p w14:paraId="56DC7CA9" w14:textId="77777777" w:rsidR="00AD2ACA" w:rsidRPr="004B5057" w:rsidRDefault="00AD2ACA" w:rsidP="00AD2ACA">
      <w:pPr>
        <w:rPr>
          <w:lang w:eastAsia="zh-CN"/>
        </w:rPr>
      </w:pP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39" w:name="_MON_1717414227"/>
    <w:bookmarkEnd w:id="39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9.25pt" o:ole="">
            <v:imagedata r:id="rId9" o:title=""/>
          </v:shape>
          <o:OLEObject Type="Embed" ProgID="Word.Document.12" ShapeID="_x0000_i1025" DrawAspect="Content" ObjectID="_1798015195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0" w:name="_Toc59183449"/>
      <w:bookmarkStart w:id="41" w:name="_Toc59184915"/>
      <w:bookmarkStart w:id="42" w:name="_Toc59195850"/>
      <w:bookmarkStart w:id="43" w:name="_Toc59440279"/>
      <w:bookmarkStart w:id="44" w:name="_Toc67990710"/>
      <w:r>
        <w:t>Annex M (normative):</w:t>
      </w:r>
      <w:r>
        <w:br/>
        <w:t>Managed NF Service state handling</w:t>
      </w:r>
      <w:bookmarkEnd w:id="40"/>
      <w:bookmarkEnd w:id="41"/>
      <w:bookmarkEnd w:id="42"/>
      <w:bookmarkEnd w:id="43"/>
      <w:bookmarkEnd w:id="44"/>
    </w:p>
    <w:p w14:paraId="0DBBAA45" w14:textId="77777777" w:rsidR="005E5B5B" w:rsidRDefault="005E5B5B" w:rsidP="005E5B5B">
      <w:pPr>
        <w:pStyle w:val="Heading1"/>
      </w:pPr>
      <w:bookmarkStart w:id="45" w:name="_Toc59183450"/>
      <w:bookmarkStart w:id="46" w:name="_Toc59184916"/>
      <w:bookmarkStart w:id="47" w:name="_Toc59195851"/>
      <w:bookmarkStart w:id="48" w:name="_Toc59440280"/>
      <w:bookmarkStart w:id="49" w:name="_Toc67990711"/>
      <w:r>
        <w:t>M.1</w:t>
      </w:r>
      <w:r>
        <w:tab/>
        <w:t>Combined state diagram for a Managed NF Service</w:t>
      </w:r>
      <w:bookmarkEnd w:id="45"/>
      <w:bookmarkEnd w:id="46"/>
      <w:bookmarkEnd w:id="47"/>
      <w:bookmarkEnd w:id="48"/>
      <w:bookmarkEnd w:id="49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65pt;height:248.25pt" o:ole="">
            <v:imagedata r:id="rId11" o:title=""/>
          </v:shape>
          <o:OLEObject Type="Embed" ProgID="Word.Document.8" ShapeID="_x0000_i1026" DrawAspect="Content" ObjectID="_1798015196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0" w:name="_Toc59183451"/>
      <w:bookmarkStart w:id="51" w:name="_Toc59184917"/>
      <w:bookmarkStart w:id="52" w:name="_Toc59195852"/>
      <w:bookmarkStart w:id="53" w:name="_Toc59440281"/>
      <w:bookmarkStart w:id="54" w:name="_Toc67990718"/>
      <w:r w:rsidR="00C6434F"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55" w:name="_Toc106192984"/>
      <w:bookmarkStart w:id="56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55"/>
      <w:bookmarkEnd w:id="56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57" w:name="_Toc106192985"/>
      <w:bookmarkStart w:id="58" w:name="_Toc138065998"/>
      <w:r>
        <w:t>Q</w:t>
      </w:r>
      <w:r w:rsidRPr="00630925">
        <w:t>.</w:t>
      </w:r>
      <w:r>
        <w:t>1</w:t>
      </w:r>
      <w:r w:rsidRPr="00630925">
        <w:tab/>
      </w:r>
      <w:bookmarkEnd w:id="57"/>
      <w:bookmarkEnd w:id="58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60D4F0AF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</w:t>
      </w:r>
      <w:r w:rsidR="00693941">
        <w:rPr>
          <w:color w:val="808080"/>
        </w:rPr>
        <w:t>1</w:t>
      </w:r>
      <w:r w:rsidRPr="005538D9">
        <w:rPr>
          <w:color w:val="808080"/>
        </w:rPr>
        <w:t xml:space="preserve">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64224BE1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</w:t>
      </w:r>
      <w:r w:rsidR="00693941">
        <w:rPr>
          <w:color w:val="808080"/>
        </w:rPr>
        <w:t>1</w:t>
      </w:r>
      <w:r w:rsidRPr="005538D9">
        <w:rPr>
          <w:color w:val="808080"/>
        </w:rPr>
        <w:t>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12C5DC92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</w:t>
      </w:r>
      <w:r w:rsidR="00693941">
        <w:rPr>
          <w:color w:val="808080"/>
        </w:rPr>
        <w:t>1</w:t>
      </w:r>
      <w:r w:rsidRPr="005538D9">
        <w:rPr>
          <w:color w:val="808080"/>
        </w:rPr>
        <w:t xml:space="preserve">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Default="009475CA" w:rsidP="000F7AA2">
      <w:pPr>
        <w:rPr>
          <w:lang w:eastAsia="zh-CN"/>
        </w:rPr>
      </w:pPr>
    </w:p>
    <w:p w14:paraId="70AF3B1F" w14:textId="1FBFB169" w:rsidR="00893E3A" w:rsidRDefault="00893E3A" w:rsidP="00893E3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4</w:t>
      </w:r>
      <w:r>
        <w:tab/>
        <w:t>T</w:t>
      </w:r>
      <w:r w:rsidRPr="00630925">
        <w:t>he</w:t>
      </w:r>
      <w:r>
        <w:t xml:space="preserve"> Figure</w:t>
      </w:r>
      <w:r w:rsidRPr="00630925">
        <w:t xml:space="preserve"> </w:t>
      </w:r>
      <w:r w:rsidRPr="00C504E1">
        <w:t xml:space="preserve">4.2.1.1-X: </w:t>
      </w:r>
      <w:r w:rsidRPr="002B0B77">
        <w:t>NRM fragment to support energy saving based on Energy Cost Reporting</w:t>
      </w:r>
    </w:p>
    <w:p w14:paraId="6A58EE2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@startuml TS28.541 Figure NRECMappingRule</w:t>
      </w:r>
    </w:p>
    <w:p w14:paraId="70B5DCE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hide empty members</w:t>
      </w:r>
    </w:p>
    <w:p w14:paraId="0BE7AE3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hide circle</w:t>
      </w:r>
    </w:p>
    <w:p w14:paraId="5212F481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skinparam class {</w:t>
      </w:r>
    </w:p>
    <w:p w14:paraId="3C3ADD1E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BackgroundColor White</w:t>
      </w:r>
    </w:p>
    <w:p w14:paraId="3941A31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ArrowColor Black</w:t>
      </w:r>
    </w:p>
    <w:p w14:paraId="261A5F0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BorderColor Black</w:t>
      </w:r>
    </w:p>
    <w:p w14:paraId="5CBB854D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}</w:t>
      </w:r>
    </w:p>
    <w:p w14:paraId="20F5AFF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 xml:space="preserve">skinparam ClassStereotypeFontStyle normal </w:t>
      </w:r>
    </w:p>
    <w:p w14:paraId="0C6B89A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top to bottom direction</w:t>
      </w:r>
    </w:p>
    <w:p w14:paraId="148C314C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skinparam nodesep 40</w:t>
      </w:r>
    </w:p>
    <w:p w14:paraId="614BE67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37D5ED8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class ManagedEntity &lt;&lt;ProxyClass&gt;&gt;</w:t>
      </w:r>
    </w:p>
    <w:p w14:paraId="25061CA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note left</w:t>
      </w:r>
    </w:p>
    <w:p w14:paraId="7685E684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Represents the following IOCs:</w:t>
      </w:r>
    </w:p>
    <w:p w14:paraId="09E94A78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SubNetwork or</w:t>
      </w:r>
    </w:p>
    <w:p w14:paraId="55DAA274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 xml:space="preserve">ManagedElement </w:t>
      </w:r>
    </w:p>
    <w:p w14:paraId="3F97133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end note</w:t>
      </w:r>
    </w:p>
    <w:p w14:paraId="21C8B4A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2BC6CFFF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class " ManagedEntity" &lt;&lt;ProxyClass&gt;&gt;</w:t>
      </w:r>
    </w:p>
    <w:p w14:paraId="05262A01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note left</w:t>
      </w:r>
    </w:p>
    <w:p w14:paraId="24261CF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Represents the following IOCs:</w:t>
      </w:r>
    </w:p>
    <w:p w14:paraId="6531F6D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GNBCUCPFunction</w:t>
      </w:r>
    </w:p>
    <w:p w14:paraId="48D7580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end note</w:t>
      </w:r>
    </w:p>
    <w:p w14:paraId="085971D8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6A7128C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class NRECMappingRule &lt;&lt;InformationObjectClass&gt;&gt;</w:t>
      </w:r>
    </w:p>
    <w:p w14:paraId="12358AA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2B14B28F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NRECMappingRule "*" -u-* "1" ManagedEntity: &lt;&lt;names&gt;&gt;</w:t>
      </w:r>
    </w:p>
    <w:p w14:paraId="5412F0E3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NRECMappingRule "0..1" &lt;-u "*" " ManagedEntity": " +nRECMappingRuleRef"</w:t>
      </w:r>
    </w:p>
    <w:p w14:paraId="75B0259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019F8FCB" w14:textId="77777777" w:rsidR="00893E3A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@enduml</w:t>
      </w:r>
    </w:p>
    <w:p w14:paraId="615C022F" w14:textId="77777777" w:rsidR="00893E3A" w:rsidRDefault="00893E3A" w:rsidP="00893E3A">
      <w:pPr>
        <w:pStyle w:val="PL"/>
        <w:shd w:val="clear" w:color="auto" w:fill="E7E6E6"/>
        <w:rPr>
          <w:color w:val="808080"/>
        </w:rPr>
      </w:pPr>
    </w:p>
    <w:p w14:paraId="04D10502" w14:textId="77777777" w:rsidR="00893E3A" w:rsidRPr="00CF1E15" w:rsidRDefault="00893E3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4BAB7ABF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 w:rsidR="00693941">
        <w:rPr>
          <w:color w:val="808080"/>
        </w:rPr>
        <w:t>1</w:t>
      </w:r>
      <w:r w:rsidRPr="008D6A2B">
        <w:rPr>
          <w:color w:val="808080"/>
        </w:rPr>
        <w:t xml:space="preserve">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0C90C396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 w:rsidR="00693941">
        <w:rPr>
          <w:color w:val="808080"/>
        </w:rPr>
        <w:t>1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6E1AD4BA" w14:textId="21637AC9" w:rsidR="005E5B5B" w:rsidRDefault="005E5B5B" w:rsidP="005E5B5B">
      <w:pPr>
        <w:pStyle w:val="Heading8"/>
        <w:tabs>
          <w:tab w:val="left" w:pos="6144"/>
        </w:tabs>
      </w:pPr>
      <w:r>
        <w:t xml:space="preserve">Annex </w:t>
      </w:r>
      <w:r w:rsidR="000F7AA2">
        <w:t>R</w:t>
      </w:r>
      <w:r w:rsidR="00640132">
        <w:t xml:space="preserve"> </w:t>
      </w:r>
      <w:r>
        <w:t>(informative):</w:t>
      </w:r>
      <w:r>
        <w:br/>
        <w:t>Change history</w:t>
      </w:r>
      <w:bookmarkEnd w:id="5"/>
      <w:bookmarkEnd w:id="50"/>
      <w:bookmarkEnd w:id="51"/>
      <w:bookmarkEnd w:id="52"/>
      <w:bookmarkEnd w:id="53"/>
      <w:bookmarkEnd w:id="5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69E4E2A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0CD79F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47021C8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370DFE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2EDEC8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33D09A0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64B1C06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122F22A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5516E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1014C4A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07C82EA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25B19D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attributes of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support qualifier condition in ServAttrCom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NetworkSliceSubnet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 the description of uLPktDelayVariation and dLPktDelayVariation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attribute names servingNfTypeList and servingNfSetIdList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3998F6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Forge reference</w:t>
            </w:r>
            <w:r w:rsidR="00337812">
              <w:t xml:space="preserve"> - MCC: the change is Annex D could not be implemented due to Void clause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using ENUM as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for TS28.541 add missing Attribute properties for NrfInfo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 for allowedSNPNs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PCFInfo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UPFInfo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of attributes of amfInfo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undefined dataType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duplicate definition of NPNIdentity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for attributes of BsfInfo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remove MnS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CR Adding MCE ID Yaml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Rel18 correction to use 'data type' as a dataType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correction on PredefinedPccRuleSet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Stage 3 Add mdtUserConsentReqList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NRNetwork and EUTraNetwork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AIML support for AnLFFunction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7A3C63" w:rsidRPr="00B44DEE" w14:paraId="27D3293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2A1162" w14:textId="6AE07798" w:rsidR="007A3C63" w:rsidRPr="004F74E4" w:rsidRDefault="007A3C63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992D9" w14:textId="4058FBE7" w:rsidR="007A3C63" w:rsidRPr="004F74E4" w:rsidRDefault="007A3C63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7C27" w14:textId="1849C92C" w:rsidR="007A3C63" w:rsidRPr="004F74E4" w:rsidRDefault="007A3C63" w:rsidP="00AD2254">
            <w:pPr>
              <w:pStyle w:val="TAC"/>
            </w:pPr>
            <w:r w:rsidRPr="007A3C63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EBE89" w14:textId="30C4A629" w:rsidR="007A3C63" w:rsidRPr="004F74E4" w:rsidRDefault="007A3C63" w:rsidP="00AD2254">
            <w:pPr>
              <w:pStyle w:val="TAC"/>
            </w:pPr>
            <w:r>
              <w:t>1276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D0437F" w14:textId="03273330" w:rsidR="007A3C63" w:rsidRPr="004F74E4" w:rsidRDefault="007A3C63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A1BAF" w14:textId="11E36612" w:rsidR="007A3C63" w:rsidRPr="004F74E4" w:rsidRDefault="007A3C63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4B30F" w14:textId="5BCF8BC5" w:rsidR="007A3C63" w:rsidRPr="004F74E4" w:rsidRDefault="007A3C63" w:rsidP="00AD2254">
            <w:pPr>
              <w:pStyle w:val="TAL"/>
            </w:pPr>
            <w:r>
              <w:t>Rel-18 CR 28.541 Update the definition for NRNetwork and EUtraNetwork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61FE9" w14:textId="4431DD22" w:rsidR="007A3C63" w:rsidRPr="004F74E4" w:rsidRDefault="007A3C63" w:rsidP="00AD2254">
            <w:pPr>
              <w:pStyle w:val="TAL"/>
            </w:pPr>
            <w:r>
              <w:t>18.9.0</w:t>
            </w:r>
          </w:p>
        </w:tc>
      </w:tr>
      <w:tr w:rsidR="00055A6A" w:rsidRPr="00B44DEE" w14:paraId="1BC143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E3D9B" w14:textId="6042CF81" w:rsidR="00055A6A" w:rsidRDefault="00055A6A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E2327" w14:textId="7E1F7DF2" w:rsidR="00055A6A" w:rsidRDefault="00055A6A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395B" w14:textId="74114606" w:rsidR="00055A6A" w:rsidRPr="007A3C63" w:rsidRDefault="00055A6A" w:rsidP="00AD2254">
            <w:pPr>
              <w:pStyle w:val="TAC"/>
            </w:pPr>
            <w:r w:rsidRPr="00055A6A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15A7" w14:textId="192FB74F" w:rsidR="00055A6A" w:rsidRDefault="00055A6A" w:rsidP="00AD2254">
            <w:pPr>
              <w:pStyle w:val="TAC"/>
            </w:pPr>
            <w:r>
              <w:t>1289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B66FB" w14:textId="5698180E" w:rsidR="00055A6A" w:rsidRDefault="00055A6A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A97AE" w14:textId="23DFC06E" w:rsidR="00055A6A" w:rsidRDefault="00055A6A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B9DFA8" w14:textId="59E612A7" w:rsidR="00055A6A" w:rsidRDefault="00055A6A" w:rsidP="00AD2254">
            <w:pPr>
              <w:pStyle w:val="TAL"/>
            </w:pPr>
            <w:r>
              <w:t>Rel-18 CR TS 28.541 Correct the capitalisation of stereotype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E3CF" w14:textId="6A667093" w:rsidR="00055A6A" w:rsidRDefault="00055A6A" w:rsidP="00AD2254">
            <w:pPr>
              <w:pStyle w:val="TAL"/>
            </w:pPr>
            <w:r>
              <w:t>18.9.0</w:t>
            </w:r>
          </w:p>
        </w:tc>
      </w:tr>
      <w:tr w:rsidR="009A76A1" w:rsidRPr="00B44DEE" w14:paraId="38B481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B4D33" w14:textId="7FDB7662" w:rsidR="009A76A1" w:rsidRDefault="009A76A1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D5CB2" w14:textId="21597E39" w:rsidR="009A76A1" w:rsidRDefault="009A76A1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D0DD" w14:textId="0E2FE0E6" w:rsidR="009A76A1" w:rsidRPr="00055A6A" w:rsidRDefault="009A76A1" w:rsidP="00AD2254">
            <w:pPr>
              <w:pStyle w:val="TAC"/>
            </w:pPr>
            <w:r w:rsidRPr="009A76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E6A9A" w14:textId="014C047D" w:rsidR="009A76A1" w:rsidRDefault="009A76A1" w:rsidP="00AD2254">
            <w:pPr>
              <w:pStyle w:val="TAC"/>
            </w:pPr>
            <w:r>
              <w:t>1291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C7841" w14:textId="5C54D03A" w:rsidR="009A76A1" w:rsidRDefault="009A76A1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E1514" w14:textId="3CC53057" w:rsidR="009A76A1" w:rsidRDefault="009A76A1" w:rsidP="00AD2254">
            <w:pPr>
              <w:pStyle w:val="TAL"/>
            </w:pPr>
            <w: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B7455" w14:textId="73DC54CA" w:rsidR="009A76A1" w:rsidRDefault="009A76A1" w:rsidP="00AD2254">
            <w:pPr>
              <w:pStyle w:val="TAL"/>
            </w:pPr>
            <w:r>
              <w:t>Rel-18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AD970" w14:textId="66ADCBC2" w:rsidR="009A76A1" w:rsidRDefault="009A76A1" w:rsidP="00AD2254">
            <w:pPr>
              <w:pStyle w:val="TAL"/>
            </w:pPr>
            <w:r>
              <w:t>18.9.0</w:t>
            </w:r>
          </w:p>
        </w:tc>
      </w:tr>
      <w:tr w:rsidR="00D61090" w:rsidRPr="00B44DEE" w14:paraId="727E2DD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EE72D" w14:textId="6DB1C455" w:rsidR="00D61090" w:rsidRDefault="00D61090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75256" w14:textId="57C5DD4D" w:rsidR="00D61090" w:rsidRDefault="00D61090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6E6D" w14:textId="4D829652" w:rsidR="00D61090" w:rsidRPr="009A76A1" w:rsidRDefault="00D61090" w:rsidP="00AD2254">
            <w:pPr>
              <w:pStyle w:val="TAC"/>
            </w:pPr>
            <w:r w:rsidRPr="00D61090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F4CD9" w14:textId="5CC7A684" w:rsidR="00D61090" w:rsidRDefault="00D61090" w:rsidP="00AD2254">
            <w:pPr>
              <w:pStyle w:val="TAC"/>
            </w:pPr>
            <w:r>
              <w:t>1295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40769" w14:textId="724C0418" w:rsidR="00D61090" w:rsidRDefault="00D61090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D142B" w14:textId="69460D5E" w:rsidR="00D61090" w:rsidRDefault="00D61090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DBAB56" w14:textId="3F7BCAB5" w:rsidR="00D61090" w:rsidRDefault="00D61090" w:rsidP="00AD2254">
            <w:pPr>
              <w:pStyle w:val="TAL"/>
            </w:pPr>
            <w:r>
              <w:t>Rel-18 CR TS 28.541 Align data types for attributes rimRSMonitoringStartTime and rimRSMonitoringStopTime - Stage 2 and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8C36E" w14:textId="0B1C4964" w:rsidR="00D61090" w:rsidRDefault="00D61090" w:rsidP="00AD2254">
            <w:pPr>
              <w:pStyle w:val="TAL"/>
            </w:pPr>
            <w:r>
              <w:t>18.9.0</w:t>
            </w:r>
          </w:p>
        </w:tc>
      </w:tr>
      <w:tr w:rsidR="005A5ABB" w:rsidRPr="00B44DEE" w14:paraId="5D0EAC2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E966B" w14:textId="16EEF9B6" w:rsidR="005A5ABB" w:rsidRDefault="005A5ABB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D5CD0" w14:textId="68EE6EAA" w:rsidR="005A5ABB" w:rsidRDefault="005A5ABB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7E84" w14:textId="7FBCB9A5" w:rsidR="005A5ABB" w:rsidRPr="00D61090" w:rsidRDefault="005A5ABB" w:rsidP="00AD2254">
            <w:pPr>
              <w:pStyle w:val="TAC"/>
            </w:pPr>
            <w:r w:rsidRPr="005A5ABB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579C" w14:textId="1E186EC3" w:rsidR="005A5ABB" w:rsidRDefault="005A5ABB" w:rsidP="00AD2254">
            <w:pPr>
              <w:pStyle w:val="TAC"/>
            </w:pPr>
            <w:r>
              <w:t>1299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5C45A" w14:textId="2A5E041C" w:rsidR="005A5ABB" w:rsidRDefault="005A5ABB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1A91E0" w14:textId="73D074C5" w:rsidR="005A5ABB" w:rsidRDefault="005A5ABB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B2EC5" w14:textId="1F1C982A" w:rsidR="005A5ABB" w:rsidRDefault="005A5ABB" w:rsidP="00AD2254">
            <w:pPr>
              <w:pStyle w:val="TAL"/>
            </w:pPr>
            <w:r>
              <w:t>Rel18 correction to NFProfile used in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00BA" w14:textId="27063AA2" w:rsidR="005A5ABB" w:rsidRDefault="005A5ABB" w:rsidP="00AD2254">
            <w:pPr>
              <w:pStyle w:val="TAL"/>
            </w:pPr>
            <w:r>
              <w:t>18.9.0</w:t>
            </w:r>
          </w:p>
        </w:tc>
      </w:tr>
      <w:tr w:rsidR="00A30072" w:rsidRPr="00B44DEE" w14:paraId="0A86ABD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8F140" w14:textId="6B7AA5BA" w:rsidR="00A30072" w:rsidRDefault="00A30072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BEEF5" w14:textId="5B34B5DF" w:rsidR="00A30072" w:rsidRDefault="00A30072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428" w14:textId="73F35C43" w:rsidR="00A30072" w:rsidRPr="005A5ABB" w:rsidRDefault="00A30072" w:rsidP="00AD2254">
            <w:pPr>
              <w:pStyle w:val="TAC"/>
            </w:pPr>
            <w:r w:rsidRPr="00A30072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F7A05" w14:textId="10321C08" w:rsidR="00A30072" w:rsidRDefault="00A30072" w:rsidP="00AD2254">
            <w:pPr>
              <w:pStyle w:val="TAC"/>
            </w:pPr>
            <w:r>
              <w:t>1301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8E117" w14:textId="6D6A2796" w:rsidR="00A30072" w:rsidRDefault="00A30072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A00FF0" w14:textId="1C7D86AD" w:rsidR="00A30072" w:rsidRDefault="00A30072" w:rsidP="00AD2254">
            <w:pPr>
              <w:pStyle w:val="TAL"/>
            </w:pPr>
            <w: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04933" w14:textId="16A464F4" w:rsidR="00A30072" w:rsidRDefault="00A30072" w:rsidP="00AD2254">
            <w:pPr>
              <w:pStyle w:val="TAL"/>
            </w:pPr>
            <w:r>
              <w:t>Rel18 correction to attribute definition to InterfaceUpfInfoItem and IpInterface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4E94B" w14:textId="3BC1B0C5" w:rsidR="00A30072" w:rsidRDefault="00A30072" w:rsidP="00AD2254">
            <w:pPr>
              <w:pStyle w:val="TAL"/>
            </w:pPr>
            <w:r>
              <w:t>18.9.0</w:t>
            </w:r>
          </w:p>
        </w:tc>
      </w:tr>
      <w:tr w:rsidR="00F6125E" w:rsidRPr="00B44DEE" w14:paraId="4ADCA3B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F2297" w14:textId="0D82915C" w:rsidR="00F6125E" w:rsidRDefault="00F6125E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EC495" w14:textId="650F2806" w:rsidR="00F6125E" w:rsidRDefault="00F6125E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7E24" w14:textId="671EB4E6" w:rsidR="00F6125E" w:rsidRPr="00A30072" w:rsidRDefault="00F6125E" w:rsidP="00AD2254">
            <w:pPr>
              <w:pStyle w:val="TAC"/>
            </w:pPr>
            <w:r w:rsidRPr="00F6125E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C0823" w14:textId="117F5176" w:rsidR="00F6125E" w:rsidRDefault="00F6125E" w:rsidP="00AD2254">
            <w:pPr>
              <w:pStyle w:val="TAC"/>
            </w:pPr>
            <w:r>
              <w:t>1311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1177B" w14:textId="5C64E931" w:rsidR="00F6125E" w:rsidRDefault="00F6125E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EB1C2" w14:textId="2652E806" w:rsidR="00F6125E" w:rsidRDefault="00F6125E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644C8" w14:textId="559C053F" w:rsidR="00F6125E" w:rsidRDefault="00F6125E" w:rsidP="00AD2254">
            <w:pPr>
              <w:pStyle w:val="TAL"/>
            </w:pPr>
            <w:r>
              <w:t xml:space="preserve">Rel-18 CR 28.541 correction on LMF related interface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9764F" w14:textId="5D821E46" w:rsidR="00F6125E" w:rsidRDefault="00F6125E" w:rsidP="00AD2254">
            <w:pPr>
              <w:pStyle w:val="TAL"/>
            </w:pPr>
            <w:r>
              <w:t>18.9.0</w:t>
            </w:r>
          </w:p>
        </w:tc>
      </w:tr>
      <w:tr w:rsidR="00CB040A" w:rsidRPr="00B44DEE" w14:paraId="4CDEE6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BE966" w14:textId="1E321D3A" w:rsidR="00CB040A" w:rsidRDefault="00CB040A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5E425" w14:textId="039806BA" w:rsidR="00CB040A" w:rsidRDefault="00CB040A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1D1C" w14:textId="43428B18" w:rsidR="00CB040A" w:rsidRPr="00F6125E" w:rsidRDefault="00CB040A" w:rsidP="00AD2254">
            <w:pPr>
              <w:pStyle w:val="TAC"/>
            </w:pPr>
            <w:r w:rsidRPr="00CB040A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F8174" w14:textId="7A46BA13" w:rsidR="00CB040A" w:rsidRDefault="00CB040A" w:rsidP="00AD2254">
            <w:pPr>
              <w:pStyle w:val="TAC"/>
            </w:pPr>
            <w:r>
              <w:t>1316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62783" w14:textId="065D6710" w:rsidR="00CB040A" w:rsidRDefault="00CB040A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6CDC5" w14:textId="4847838A" w:rsidR="00CB040A" w:rsidRDefault="00CB040A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0B7BD" w14:textId="7A8E1DD8" w:rsidR="00CB040A" w:rsidRDefault="00CB040A" w:rsidP="00AD2254">
            <w:pPr>
              <w:pStyle w:val="TAL"/>
            </w:pPr>
            <w:r>
              <w:t>Rel-18 CR 28.541 YANG mount information for MeContext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597D8" w14:textId="391BEA12" w:rsidR="00CB040A" w:rsidRDefault="00CB040A" w:rsidP="00AD2254">
            <w:pPr>
              <w:pStyle w:val="TAL"/>
            </w:pPr>
            <w:r>
              <w:t>18.9.0</w:t>
            </w:r>
          </w:p>
        </w:tc>
      </w:tr>
      <w:tr w:rsidR="00D80E9C" w:rsidRPr="00B44DEE" w14:paraId="6E9D6D1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02F80" w14:textId="286E1904" w:rsidR="00D80E9C" w:rsidRDefault="00D80E9C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B2E4B" w14:textId="22C28167" w:rsidR="00D80E9C" w:rsidRDefault="00D80E9C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E98E" w14:textId="03FC263A" w:rsidR="00D80E9C" w:rsidRPr="00CB040A" w:rsidRDefault="00D80E9C" w:rsidP="00AD2254">
            <w:pPr>
              <w:pStyle w:val="TAC"/>
            </w:pPr>
            <w:r w:rsidRPr="00D80E9C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BE598" w14:textId="1AEB02D2" w:rsidR="00D80E9C" w:rsidRDefault="00D80E9C" w:rsidP="00AD2254">
            <w:pPr>
              <w:pStyle w:val="TAC"/>
            </w:pPr>
            <w:r>
              <w:t>1321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DF78" w14:textId="44D7E0D2" w:rsidR="00D80E9C" w:rsidRDefault="00D80E9C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30E3F8" w14:textId="28D8AA6A" w:rsidR="00D80E9C" w:rsidRDefault="00D80E9C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69814" w14:textId="1B0E5AFC" w:rsidR="00D80E9C" w:rsidRDefault="00D80E9C" w:rsidP="00AD2254">
            <w:pPr>
              <w:pStyle w:val="TAL"/>
            </w:pPr>
            <w:r>
              <w:t>Rel-18 CR TS 28.541 Correct the NRM for RACH 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52231" w14:textId="10C52B0D" w:rsidR="00D80E9C" w:rsidRDefault="00D80E9C" w:rsidP="00AD2254">
            <w:pPr>
              <w:pStyle w:val="TAL"/>
            </w:pPr>
            <w:r>
              <w:t>18.9.0</w:t>
            </w:r>
          </w:p>
        </w:tc>
      </w:tr>
      <w:tr w:rsidR="00334068" w:rsidRPr="00B44DEE" w14:paraId="339000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F22BE" w14:textId="414B5443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49CD3" w14:textId="01EC55E7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47A2" w14:textId="759C8087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5EACB" w14:textId="0B47FE7B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D3887" w14:textId="63FA6B4E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E5129" w14:textId="18F37923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5B9F" w14:textId="3C362A76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correct the description of NTN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3D8C6" w14:textId="73BD45C0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32CBF50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119F7" w14:textId="62A81DF0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3E0826" w14:textId="669161AB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B7777" w14:textId="0FFBA512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2EC05" w14:textId="4F7AF979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542D8" w14:textId="3BC174EB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26029" w14:textId="07AF2CAC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0034C" w14:textId="0507C2C5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TS 28.541 Correct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B64F0" w14:textId="3F29BCA7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644B5FD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84CB72" w14:textId="725CDA06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D9D65" w14:textId="6F251083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0262" w14:textId="43F857EA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44983" w14:textId="66517908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44ED3E" w14:textId="5E9D0ABC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E6EBE" w14:textId="49B1BE8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FB3561" w14:textId="15C7A123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TS 28.541 Correct AIML associations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3BB995" w14:textId="3F372DB5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5FAF6C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B57CFB" w14:textId="7BF76700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87CA8" w14:textId="5D375D1D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F9D8" w14:textId="29518493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7B1E0" w14:textId="42E791B8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FD97B" w14:textId="48CE14AA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D72E4E" w14:textId="24FB88E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85263" w14:textId="267D7D94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Move InterPlmnFQDN to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1D50BE" w14:textId="42E146D4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733E501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820740" w14:textId="2FFC13F4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A4C" w14:textId="74963920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6A5B" w14:textId="3757C9B4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FE93F" w14:textId="60C0339A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D49A" w14:textId="4888766F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FF30F" w14:textId="363451D9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C5B7D" w14:textId="374763A5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Align with TS 38.423 to introduce NRM definitions for NG-RAN energy cost Reporting supporting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1ED0D6" w14:textId="57671732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1B5F4D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D3D68" w14:textId="421A7763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9C20F" w14:textId="0C62E710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75EB" w14:textId="3DE1D11D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68240" w14:textId="1034BD4A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AFAED7" w14:textId="524E6FFC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31C90" w14:textId="262B07E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B8B78" w14:textId="48C6725B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correction to misalignment of stage 3 for qFMonitoredSatelliteBackhaulCategories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23530" w14:textId="28F1AD63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3B2054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55E4" w14:textId="4946F8F9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2EFEF" w14:textId="42CA5015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7114" w14:textId="1B200D65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DCA28" w14:textId="5BDB6F07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13BB7" w14:textId="0C3F4347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7CDDDC" w14:textId="7204A533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7F67E" w14:textId="001DD67E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Fix allowedValues property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983B1C" w14:textId="5A9568BC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2671C82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DE1" w14:textId="666F177C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FA393" w14:textId="4EE4D26D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1924" w14:textId="37AE9696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852A5" w14:textId="37428E63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7523D" w14:textId="0F5D455C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AE73F" w14:textId="083A824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623BE" w14:textId="13BA538D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Fix wrong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61148" w14:textId="30DFCFDC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D17875" w:rsidRPr="00D17875" w14:paraId="1EC94167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EF789" w14:textId="77777777" w:rsidR="00D17875" w:rsidRPr="00D17875" w:rsidRDefault="00D17875" w:rsidP="00D17875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B02C2" w14:textId="77777777" w:rsidR="00D17875" w:rsidRPr="00D17875" w:rsidRDefault="00D17875" w:rsidP="00D17875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AAF6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C7B15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A94B2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B72FC2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FD6B4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Correction to misalignment of stage 2 and stage 3 for CellIndividualOffset and QOffsetRangeList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C9E32" w14:textId="2D124FBA" w:rsidR="00D17875" w:rsidRPr="00D17875" w:rsidRDefault="00D17875" w:rsidP="00D17875">
            <w:pPr>
              <w:pStyle w:val="TAL"/>
            </w:pPr>
            <w:r>
              <w:t>18.10.0</w:t>
            </w:r>
          </w:p>
        </w:tc>
      </w:tr>
      <w:tr w:rsidR="00D17875" w:rsidRPr="00D17875" w14:paraId="68134F90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B0A74" w14:textId="77777777" w:rsidR="00D17875" w:rsidRPr="00D17875" w:rsidRDefault="00D17875" w:rsidP="00D17875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CC34F" w14:textId="77777777" w:rsidR="00D17875" w:rsidRPr="00D17875" w:rsidRDefault="00D17875" w:rsidP="00D17875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65E6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AAE4E0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B2151" w14:textId="5B1AE6A3" w:rsidR="00D17875" w:rsidRPr="00D17875" w:rsidRDefault="009A6C4C" w:rsidP="00D1787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DA0641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EBFAF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 both stage2 and stage3 for NRNetwork and EUtraNetwork NRM fragement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C6EC5" w14:textId="68AB2B8B" w:rsidR="00D17875" w:rsidRPr="00D17875" w:rsidRDefault="00D17875" w:rsidP="00D17875">
            <w:pPr>
              <w:pStyle w:val="TAL"/>
            </w:pPr>
            <w:r>
              <w:t>18.10.0</w:t>
            </w:r>
          </w:p>
        </w:tc>
      </w:tr>
      <w:tr w:rsidR="00D17875" w:rsidRPr="00D17875" w14:paraId="0391ECEE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19741" w14:textId="77777777" w:rsidR="00D17875" w:rsidRPr="00D17875" w:rsidRDefault="00D17875" w:rsidP="00D17875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466FD" w14:textId="77777777" w:rsidR="00D17875" w:rsidRPr="00D17875" w:rsidRDefault="00D17875" w:rsidP="00D17875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D199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8C4AE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E28D7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1B3F2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11DB7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Align allowed value for ueAccProbabilityDist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D9DF0" w14:textId="198F9F6F" w:rsidR="00D17875" w:rsidRPr="00D17875" w:rsidRDefault="00D17875" w:rsidP="00D17875">
            <w:pPr>
              <w:pStyle w:val="TAL"/>
            </w:pPr>
            <w:r>
              <w:t>18.10.0</w:t>
            </w:r>
          </w:p>
        </w:tc>
      </w:tr>
      <w:tr w:rsidR="00D17875" w:rsidRPr="00D17875" w14:paraId="226EBFCA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74863" w14:textId="77777777" w:rsidR="00D17875" w:rsidRPr="00D17875" w:rsidRDefault="00D17875" w:rsidP="00D17875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0C274" w14:textId="77777777" w:rsidR="00D17875" w:rsidRPr="00D17875" w:rsidRDefault="00D17875" w:rsidP="00D17875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905E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4F30C7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F18D6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89BB7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A8A61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 the reference of alarm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B8F59" w14:textId="0A5904FE" w:rsidR="00D17875" w:rsidRPr="00D17875" w:rsidRDefault="00D17875" w:rsidP="00D17875">
            <w:pPr>
              <w:pStyle w:val="TAL"/>
            </w:pPr>
            <w:r>
              <w:t>18.10.0</w:t>
            </w:r>
          </w:p>
        </w:tc>
      </w:tr>
      <w:tr w:rsidR="009A6C4C" w:rsidRPr="00D17875" w14:paraId="46101569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A7899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4160EB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0153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F7AA2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007C83" w14:textId="6DF1837D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55F6B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5DB1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Correction on the property of attibutes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94DA0" w14:textId="5B69FB24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7F0BF236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A9EB6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76FB5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2017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C1B6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1377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0352B" w14:textId="04BC3124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46220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5459B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Correction to sliceAvailability and sliceSubnetAvailability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C3F4C" w14:textId="7349B6D8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D17875" w:rsidRPr="00D17875" w14:paraId="5856C7F8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93218C" w14:textId="77777777" w:rsidR="00D17875" w:rsidRPr="00D17875" w:rsidRDefault="00D17875" w:rsidP="00D17875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7AFC1B" w14:textId="77777777" w:rsidR="00D17875" w:rsidRPr="00D17875" w:rsidRDefault="00D17875" w:rsidP="00D17875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68894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25766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FE8C0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101F6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53015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OpenAPI SS Stage 3 for energy cost mapping rule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256E4" w14:textId="71749CFC" w:rsidR="00D17875" w:rsidRPr="00D17875" w:rsidRDefault="00D17875" w:rsidP="00D17875">
            <w:pPr>
              <w:pStyle w:val="TAL"/>
            </w:pPr>
            <w:r>
              <w:t>18.10.0</w:t>
            </w:r>
          </w:p>
        </w:tc>
      </w:tr>
      <w:tr w:rsidR="00D17875" w:rsidRPr="00D17875" w14:paraId="6D7F6174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9FE1B" w14:textId="77777777" w:rsidR="00D17875" w:rsidRPr="00D17875" w:rsidRDefault="00D17875" w:rsidP="00D17875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6262E" w14:textId="77777777" w:rsidR="00D17875" w:rsidRPr="00D17875" w:rsidRDefault="00D17875" w:rsidP="00D17875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37A6B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C2E31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E70A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05149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B3185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Corrections to energy cost mapping rule 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7602E" w14:textId="162CE027" w:rsidR="00D17875" w:rsidRPr="00D17875" w:rsidRDefault="00D17875" w:rsidP="00D17875">
            <w:pPr>
              <w:pStyle w:val="TAL"/>
            </w:pPr>
            <w:r>
              <w:t>18.10.0</w:t>
            </w:r>
          </w:p>
        </w:tc>
      </w:tr>
      <w:tr w:rsidR="009A6C4C" w:rsidRPr="00D17875" w14:paraId="0AF4CC5B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8C0A8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3C5E5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CC5E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BF462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B4352" w14:textId="197E92E9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27409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FA4F8A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TS28.541  Fix  Documentation column of NRCellDU.pLMNInfoList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CA4BE9" w14:textId="5F6FE476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D17875" w:rsidRPr="00D17875" w14:paraId="0219F674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172AAC" w14:textId="77777777" w:rsidR="00D17875" w:rsidRPr="00D17875" w:rsidRDefault="00D17875" w:rsidP="00D17875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CCB849" w14:textId="77777777" w:rsidR="00D17875" w:rsidRPr="00D17875" w:rsidRDefault="00D17875" w:rsidP="00D17875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C45F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87A75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2E9D6B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9CD37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28B6D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28.541 YANG Corrections SA5-157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BA346" w14:textId="255529A4" w:rsidR="00D17875" w:rsidRPr="00D17875" w:rsidRDefault="00D17875" w:rsidP="00D17875">
            <w:pPr>
              <w:pStyle w:val="TAL"/>
            </w:pPr>
            <w:r>
              <w:t>18.10.0</w:t>
            </w:r>
          </w:p>
        </w:tc>
      </w:tr>
      <w:tr w:rsidR="009A6C4C" w:rsidRPr="00D17875" w14:paraId="54505EB8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D911A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47593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8528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43A00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21679" w14:textId="3B112F45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4FF31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ECF78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 isWritable property for Slicing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A122D" w14:textId="49736229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06434D56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41E4D0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D820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384A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741AE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F7F08" w14:textId="05F28130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95968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7BC3A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 the openAPI definition for maxNumberofUEs to align with satge 2 definition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0CE7EC" w14:textId="3956B142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02330C7F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33FF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9942E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7AAF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D5A79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4B811" w14:textId="0CC88E4A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60B11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34913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Corrections on PLMNInfo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A7035E" w14:textId="653DFC7D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35BA11C0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5757B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8C493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33E4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5684D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F2DD7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E38BD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3AE3B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Rel18 CR TS28.541 correction to default value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00C24" w14:textId="6A6745CA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1DE180A6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032EA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E0915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4ECF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F2F7F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DDBDF" w14:textId="095B1713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8F7D2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7E5DD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Rel18 CR TS28.541 correction to stage 2 and stage 3 attribute name inconsistence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406D" w14:textId="2970320E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337B1837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ABDABD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34C11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05FD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47E45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D0239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B006E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CC2685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Update configuration parameters for GST translation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E9CBF" w14:textId="50E80029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52046E36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060A8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58FC39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05D3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D957E1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D1F9E" w14:textId="060D1155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82B1CF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C41FF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Rel18 CR TS28541 correction to stage 2 and stage 3 for blockListEntry and blockListEntryIdleMode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AC8769" w14:textId="12415495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2CC9127D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B35C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887B9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79A2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602E3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19796E" w14:textId="51232292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46F4C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E643E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Fix some incorrect reference numbers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869C0" w14:textId="67673D45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60444132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80E36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625E1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7FC49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6444C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A71843" w14:textId="239030F6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5A9775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714A88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28.541 correction on DefaultNotificationSubscription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513E2" w14:textId="5249431F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44AB50A8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F5201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9DC7C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5F15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880E5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35A9FB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6E563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AF3AF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28.541 correction on dnnInfoList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36FFF" w14:textId="37B87B53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6F167048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3EC9D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90A11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0F82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33C631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72914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FD808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0F76BB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Correction of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4ADD3E" w14:textId="6CB4B05F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  <w:tr w:rsidR="009A6C4C" w:rsidRPr="00D17875" w14:paraId="6C4BC68C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E756A" w14:textId="77777777" w:rsidR="009A6C4C" w:rsidRPr="00D17875" w:rsidRDefault="009A6C4C" w:rsidP="009A6C4C">
            <w:pPr>
              <w:pStyle w:val="TAC"/>
            </w:pPr>
            <w:r w:rsidRPr="00D17875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4B35B4" w14:textId="77777777" w:rsidR="009A6C4C" w:rsidRPr="00D17875" w:rsidRDefault="009A6C4C" w:rsidP="009A6C4C">
            <w:pPr>
              <w:pStyle w:val="TAC"/>
            </w:pPr>
            <w:r w:rsidRPr="00D17875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1E33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8B3BE7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8601A8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A63B8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073F2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TS28.541  Delete unused attributes blockedDurStartTime and blockedDurEndTime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FCC62F" w14:textId="0EFCB7A5" w:rsidR="009A6C4C" w:rsidRPr="00D17875" w:rsidRDefault="009A6C4C" w:rsidP="009A6C4C">
            <w:pPr>
              <w:pStyle w:val="TAL"/>
            </w:pPr>
            <w:r>
              <w:t>18.10.0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F50DB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6BAA1" w14:textId="77777777" w:rsidR="00731D19" w:rsidRDefault="00731D19">
      <w:r>
        <w:separator/>
      </w:r>
    </w:p>
  </w:endnote>
  <w:endnote w:type="continuationSeparator" w:id="0">
    <w:p w14:paraId="22937D26" w14:textId="77777777" w:rsidR="00731D19" w:rsidRDefault="0073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8F859" w14:textId="77777777" w:rsidR="00731D19" w:rsidRDefault="00731D19">
      <w:r>
        <w:separator/>
      </w:r>
    </w:p>
  </w:footnote>
  <w:footnote w:type="continuationSeparator" w:id="0">
    <w:p w14:paraId="37388CAC" w14:textId="77777777" w:rsidR="00731D19" w:rsidRDefault="00731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557BCE6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BC2585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472FE1">
      <w:rPr>
        <w:rFonts w:ascii="Arial" w:hAnsi="Arial" w:cs="Arial"/>
        <w:b/>
        <w:sz w:val="18"/>
        <w:szCs w:val="18"/>
      </w:rPr>
      <w:t>0</w:t>
    </w:r>
    <w:r w:rsidR="00BC2585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E1C3FC8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64FABxC4yM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5A6A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14E1"/>
    <w:rsid w:val="00082409"/>
    <w:rsid w:val="0008530A"/>
    <w:rsid w:val="00091F09"/>
    <w:rsid w:val="00092693"/>
    <w:rsid w:val="000957C5"/>
    <w:rsid w:val="000964D1"/>
    <w:rsid w:val="000B227D"/>
    <w:rsid w:val="000B3241"/>
    <w:rsid w:val="000C0D25"/>
    <w:rsid w:val="000C1EB7"/>
    <w:rsid w:val="000C47C3"/>
    <w:rsid w:val="000D2E02"/>
    <w:rsid w:val="000D2E43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6B8"/>
    <w:rsid w:val="001C0B70"/>
    <w:rsid w:val="001C1A93"/>
    <w:rsid w:val="001C2154"/>
    <w:rsid w:val="001C21C3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554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094A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4068"/>
    <w:rsid w:val="003356CF"/>
    <w:rsid w:val="00337812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5515"/>
    <w:rsid w:val="0047099C"/>
    <w:rsid w:val="00470B03"/>
    <w:rsid w:val="004710E8"/>
    <w:rsid w:val="004725FB"/>
    <w:rsid w:val="00472FE1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474"/>
    <w:rsid w:val="00593601"/>
    <w:rsid w:val="00595C7B"/>
    <w:rsid w:val="00597B11"/>
    <w:rsid w:val="005A5ABB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750A4"/>
    <w:rsid w:val="006822EA"/>
    <w:rsid w:val="00682C3B"/>
    <w:rsid w:val="00685EF4"/>
    <w:rsid w:val="00693941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2600F"/>
    <w:rsid w:val="00731D19"/>
    <w:rsid w:val="00733DA2"/>
    <w:rsid w:val="00734A5B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3C63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132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93E3A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2B6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A6C4C"/>
    <w:rsid w:val="009A76A1"/>
    <w:rsid w:val="009B23A6"/>
    <w:rsid w:val="009B357D"/>
    <w:rsid w:val="009B3B6E"/>
    <w:rsid w:val="009B4522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0072"/>
    <w:rsid w:val="00A35172"/>
    <w:rsid w:val="00A37029"/>
    <w:rsid w:val="00A43290"/>
    <w:rsid w:val="00A45E4F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37DE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2ACA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007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585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5806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6A2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040A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17875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FEB"/>
    <w:rsid w:val="00D53ED4"/>
    <w:rsid w:val="00D5564D"/>
    <w:rsid w:val="00D561C4"/>
    <w:rsid w:val="00D57972"/>
    <w:rsid w:val="00D60967"/>
    <w:rsid w:val="00D61090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0E9C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D7C23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6F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2719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3464"/>
    <w:rsid w:val="00F4538A"/>
    <w:rsid w:val="00F45DBE"/>
    <w:rsid w:val="00F50DBF"/>
    <w:rsid w:val="00F528EF"/>
    <w:rsid w:val="00F55900"/>
    <w:rsid w:val="00F56C32"/>
    <w:rsid w:val="00F57581"/>
    <w:rsid w:val="00F60122"/>
    <w:rsid w:val="00F6125E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14460</Words>
  <Characters>82422</Characters>
  <Application>Microsoft Office Word</Application>
  <DocSecurity>0</DocSecurity>
  <Lines>686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96689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</cp:revision>
  <cp:lastPrinted>2019-02-25T14:05:00Z</cp:lastPrinted>
  <dcterms:created xsi:type="dcterms:W3CDTF">2024-09-25T13:22:00Z</dcterms:created>
  <dcterms:modified xsi:type="dcterms:W3CDTF">2025-01-10T10:51:00Z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