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25pt;height:229.15pt" o:ole="">
            <v:imagedata r:id="rId9" o:title=""/>
          </v:shape>
          <o:OLEObject Type="Embed" ProgID="Visio.Drawing.15" ShapeID="_x0000_i1025" DrawAspect="Content" ObjectID="_1798015209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25pt;height:323.65pt" o:ole="">
            <v:imagedata r:id="rId11" o:title=""/>
          </v:shape>
          <o:OLEObject Type="Embed" ProgID="Word.Picture.8" ShapeID="_x0000_i1026" DrawAspect="Content" ObjectID="_1798015210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6381EC36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 xml:space="preserve"> and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628ACE59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4D405A" w:rsidRPr="004D405A">
        <w:t>etworkSlice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019BC0AA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4D405A" w:rsidRPr="004D405A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4.5pt;height:265.5pt" o:ole="">
            <v:imagedata r:id="rId13" o:title=""/>
          </v:shape>
          <o:OLEObject Type="Embed" ProgID="Word.Document.8" ShapeID="_x0000_i1027" DrawAspect="Content" ObjectID="_1798015211" r:id="rId14">
            <o:FieldCodes>\s</o:FieldCodes>
          </o:OLEObject>
        </w:object>
      </w:r>
    </w:p>
    <w:p w14:paraId="28B5D5D6" w14:textId="4F3ADED9" w:rsidR="00A04BE6" w:rsidRDefault="00A04BE6" w:rsidP="00A04BE6">
      <w:pPr>
        <w:pStyle w:val="TF"/>
      </w:pPr>
      <w:r>
        <w:t xml:space="preserve">Figure B.1: Combined </w:t>
      </w:r>
      <w:r w:rsidR="004D405A" w:rsidRPr="004D405A">
        <w:t>NetworkSlice instance</w:t>
      </w:r>
      <w:r>
        <w:t xml:space="preserve"> state diagram</w:t>
      </w:r>
    </w:p>
    <w:p w14:paraId="62D94D7B" w14:textId="2084014D" w:rsidR="00A04BE6" w:rsidRDefault="00A04BE6" w:rsidP="00A04BE6">
      <w:r>
        <w:t>The interactions specified under the column "The state transition events and actions" of "</w:t>
      </w:r>
      <w:r w:rsidR="004D405A" w:rsidRPr="004D405A">
        <w:t xml:space="preserve"> NetworkSlice instance </w:t>
      </w:r>
      <w:r>
        <w:t xml:space="preserve"> state transition table" below shall be present for the state transition.</w:t>
      </w:r>
    </w:p>
    <w:p w14:paraId="1773A58E" w14:textId="0332BD72" w:rsidR="00A04BE6" w:rsidRDefault="00A04BE6" w:rsidP="00A04BE6">
      <w:pPr>
        <w:pStyle w:val="TH"/>
      </w:pPr>
      <w:r>
        <w:lastRenderedPageBreak/>
        <w:t xml:space="preserve">Table B.1: The </w:t>
      </w:r>
      <w:r w:rsidR="004D405A" w:rsidRPr="004D405A">
        <w:t>NetworkSlice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C9A630E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59D6E31C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3E1124F3" w:rsidR="00A04BE6" w:rsidRDefault="004D405A" w:rsidP="00A04BE6">
            <w:pPr>
              <w:pStyle w:val="TAL"/>
            </w:pPr>
            <w:r w:rsidRPr="004D405A">
              <w:t xml:space="preserve">CM operation sets administrative state to LOCKED 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191692BF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 xml:space="preserve">lice </w:t>
            </w:r>
            <w:r w:rsidR="004D405A" w:rsidRPr="004D405A">
              <w:t xml:space="preserve">instance </w:t>
            </w:r>
            <w:r w:rsidRPr="0041693A">
              <w:t xml:space="preserve">stops using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r w:rsidR="004D405A" w:rsidRPr="004D405A">
              <w:t xml:space="preserve">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12085EF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662FD855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548B3455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B637997" w:rsidR="00A04BE6" w:rsidRDefault="00A04BE6" w:rsidP="00A04BE6">
            <w:pPr>
              <w:pStyle w:val="TAL"/>
            </w:pPr>
            <w:r>
              <w:t>Operation deallocateNsi results in the deletion of N</w:t>
            </w:r>
            <w:r w:rsidR="004D405A" w:rsidRPr="004D405A">
              <w:t>etwork</w:t>
            </w:r>
            <w:r>
              <w:t>S</w:t>
            </w:r>
            <w:r w:rsidR="004D405A" w:rsidRPr="004D405A">
              <w:t>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323C987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59B18B0E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 instance</w:t>
      </w:r>
      <w:bookmarkEnd w:id="27"/>
      <w:bookmarkEnd w:id="28"/>
      <w:bookmarkEnd w:id="29"/>
      <w:bookmarkEnd w:id="30"/>
      <w:bookmarkEnd w:id="31"/>
    </w:p>
    <w:p w14:paraId="5E4E2812" w14:textId="76C17B54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4D405A" w:rsidRPr="004D405A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4.5pt;height:265.5pt" o:ole="">
            <v:imagedata r:id="rId15" o:title=""/>
          </v:shape>
          <o:OLEObject Type="Embed" ProgID="Word.Document.8" ShapeID="_x0000_i1028" DrawAspect="Content" ObjectID="_1798015212" r:id="rId16">
            <o:FieldCodes>\s</o:FieldCodes>
          </o:OLEObject>
        </w:object>
      </w:r>
    </w:p>
    <w:p w14:paraId="01C83EF3" w14:textId="77A5324F" w:rsidR="00A04BE6" w:rsidRDefault="00A04BE6" w:rsidP="00A04BE6">
      <w:pPr>
        <w:pStyle w:val="TF"/>
      </w:pPr>
      <w:r>
        <w:t xml:space="preserve">Figure B.2.1: Combined </w:t>
      </w:r>
      <w:r w:rsidR="004D405A" w:rsidRPr="004D405A">
        <w:t>NetworkSliceSubnet instance</w:t>
      </w:r>
      <w:r>
        <w:t xml:space="preserve"> state diagram</w:t>
      </w:r>
    </w:p>
    <w:p w14:paraId="7A23A579" w14:textId="6E9D1CCC" w:rsidR="00A04BE6" w:rsidRDefault="00A04BE6" w:rsidP="00A04BE6">
      <w:r>
        <w:t>The interactions specified under the column "The state transition events and actions" of "N</w:t>
      </w:r>
      <w:r w:rsidR="004D405A" w:rsidRPr="004D405A">
        <w:t>NetworkSliceSubnet instance</w:t>
      </w:r>
      <w:r>
        <w:t>SSI state transition table" below shall be present for the state transition.</w:t>
      </w:r>
    </w:p>
    <w:p w14:paraId="660836E5" w14:textId="1787F704" w:rsidR="00A04BE6" w:rsidRDefault="00A04BE6" w:rsidP="00A04BE6">
      <w:pPr>
        <w:pStyle w:val="TH"/>
      </w:pPr>
      <w:r>
        <w:lastRenderedPageBreak/>
        <w:t xml:space="preserve">Table B.2.1: The </w:t>
      </w:r>
      <w:r w:rsidR="004D405A" w:rsidRPr="004D405A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561C00BC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0B55138D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CD6C693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FD42D0D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 xml:space="preserve">NetworkSliceSubnet instance </w:t>
            </w:r>
            <w:r w:rsidRPr="0041693A">
              <w:t xml:space="preserve">stops using the </w:t>
            </w:r>
            <w:r w:rsidR="004D405A" w:rsidRPr="004D405A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09D13872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3A6F3678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5789774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4FB0D466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4D405A" w:rsidRPr="004D405A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4DD13A73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Pr="007C1992" w:rsidRDefault="00A04BE6" w:rsidP="00A04BE6">
      <w:pPr>
        <w:pStyle w:val="Heading8"/>
        <w:rPr>
          <w:lang w:val="fr-FR"/>
        </w:rPr>
      </w:pPr>
      <w:r w:rsidRPr="00CA66F6">
        <w:rPr>
          <w:lang w:val="fr-FR"/>
        </w:rPr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7C1992">
        <w:rPr>
          <w:lang w:val="fr-FR"/>
        </w:rPr>
        <w:lastRenderedPageBreak/>
        <w:t>Annex C (normative):</w:t>
      </w:r>
      <w:r w:rsidRPr="007C1992">
        <w:rPr>
          <w:lang w:val="fr-FR"/>
        </w:rPr>
        <w:br/>
      </w:r>
      <w:bookmarkEnd w:id="33"/>
      <w:bookmarkEnd w:id="34"/>
      <w:bookmarkEnd w:id="35"/>
      <w:bookmarkEnd w:id="36"/>
      <w:r w:rsidRPr="007C1992">
        <w:rPr>
          <w:lang w:val="fr-FR"/>
        </w:rPr>
        <w:t>Void</w:t>
      </w:r>
      <w:bookmarkEnd w:id="37"/>
    </w:p>
    <w:p w14:paraId="5D129D6F" w14:textId="77777777" w:rsidR="00A04BE6" w:rsidRPr="007C1992" w:rsidRDefault="00A04BE6" w:rsidP="00A04BE6">
      <w:pPr>
        <w:rPr>
          <w:lang w:val="fr-FR"/>
        </w:rPr>
      </w:pPr>
    </w:p>
    <w:p w14:paraId="2CE615FD" w14:textId="31516E9B" w:rsidR="00A04BE6" w:rsidRPr="007C1992" w:rsidRDefault="00A04BE6" w:rsidP="00A04BE6">
      <w:pPr>
        <w:pStyle w:val="Heading8"/>
        <w:rPr>
          <w:lang w:val="fr-FR"/>
        </w:rPr>
      </w:pPr>
      <w:r w:rsidRPr="007C1992">
        <w:rPr>
          <w:rFonts w:ascii="Courier New" w:hAnsi="Courier New"/>
          <w:sz w:val="16"/>
          <w:szCs w:val="16"/>
          <w:lang w:val="fr-FR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7C1992">
        <w:rPr>
          <w:lang w:val="fr-FR"/>
        </w:rPr>
        <w:lastRenderedPageBreak/>
        <w:t>Annex D (normative):</w:t>
      </w:r>
      <w:r w:rsidRPr="007C1992">
        <w:rPr>
          <w:lang w:val="fr-FR"/>
        </w:rPr>
        <w:br/>
      </w:r>
      <w:bookmarkEnd w:id="38"/>
      <w:bookmarkEnd w:id="39"/>
      <w:bookmarkEnd w:id="40"/>
      <w:bookmarkEnd w:id="41"/>
      <w:bookmarkEnd w:id="42"/>
      <w:r w:rsidR="007C1992" w:rsidRPr="007C1992">
        <w:rPr>
          <w:lang w:val="fr-FR"/>
        </w:rPr>
        <w:t>Voi</w:t>
      </w:r>
      <w:r w:rsidR="007C1992">
        <w:rPr>
          <w:lang w:val="fr-FR"/>
        </w:rPr>
        <w:t>d</w:t>
      </w:r>
    </w:p>
    <w:p w14:paraId="0379B56C" w14:textId="7FE5B47D" w:rsidR="00B01DAD" w:rsidRDefault="00B01DAD">
      <w:pPr>
        <w:spacing w:after="0"/>
        <w:rPr>
          <w:rFonts w:ascii="Courier New" w:hAnsi="Courier New"/>
          <w:sz w:val="16"/>
          <w:lang w:val="fr-FR"/>
        </w:rPr>
      </w:pPr>
      <w:r>
        <w:rPr>
          <w:lang w:val="fr-FR"/>
        </w:rPr>
        <w:br w:type="page"/>
      </w:r>
    </w:p>
    <w:p w14:paraId="4973CADD" w14:textId="77777777" w:rsidR="00B01DAD" w:rsidRPr="00EF7973" w:rsidRDefault="00B01DAD" w:rsidP="00B01DAD">
      <w:pPr>
        <w:pStyle w:val="Heading8"/>
        <w:rPr>
          <w:lang w:val="fr-FR"/>
        </w:rPr>
      </w:pPr>
      <w:bookmarkStart w:id="43" w:name="_Toc59183322"/>
      <w:bookmarkStart w:id="44" w:name="_Toc59184788"/>
      <w:bookmarkStart w:id="45" w:name="_Toc59195723"/>
      <w:bookmarkStart w:id="46" w:name="_Toc59440152"/>
      <w:bookmarkStart w:id="47" w:name="_Toc67990601"/>
      <w:r w:rsidRPr="00EF7973">
        <w:rPr>
          <w:lang w:val="fr-FR"/>
        </w:rPr>
        <w:lastRenderedPageBreak/>
        <w:t>Annex E (normative):</w:t>
      </w:r>
      <w:r w:rsidRPr="00EF7973">
        <w:rPr>
          <w:lang w:val="fr-FR"/>
        </w:rPr>
        <w:br/>
      </w:r>
      <w:bookmarkEnd w:id="43"/>
      <w:bookmarkEnd w:id="44"/>
      <w:bookmarkEnd w:id="45"/>
      <w:bookmarkEnd w:id="46"/>
      <w:bookmarkEnd w:id="47"/>
      <w:r w:rsidRPr="00EF7973">
        <w:rPr>
          <w:lang w:val="fr-FR"/>
        </w:rPr>
        <w:t>Void</w:t>
      </w:r>
    </w:p>
    <w:p w14:paraId="7A3A649C" w14:textId="77777777" w:rsidR="00B01DAD" w:rsidRPr="00EF7973" w:rsidRDefault="00B01DAD" w:rsidP="00B01DAD">
      <w:pPr>
        <w:rPr>
          <w:lang w:val="fr-FR" w:eastAsia="zh-CN"/>
        </w:rPr>
      </w:pPr>
    </w:p>
    <w:p w14:paraId="2D32BD31" w14:textId="77777777" w:rsidR="00B01DAD" w:rsidRPr="00EF7973" w:rsidRDefault="00B01DAD" w:rsidP="00B01DAD">
      <w:pPr>
        <w:pStyle w:val="Heading8"/>
        <w:rPr>
          <w:lang w:val="fr-FR"/>
        </w:rPr>
      </w:pPr>
      <w:r w:rsidRPr="00EF7973">
        <w:rPr>
          <w:lang w:val="fr-FR"/>
        </w:rPr>
        <w:br w:type="page"/>
      </w:r>
      <w:bookmarkStart w:id="48" w:name="_Toc59183366"/>
      <w:bookmarkStart w:id="49" w:name="_Toc59184832"/>
      <w:bookmarkStart w:id="50" w:name="_Toc59195767"/>
      <w:bookmarkStart w:id="51" w:name="_Toc59440196"/>
      <w:bookmarkStart w:id="52" w:name="_Toc67990645"/>
      <w:r w:rsidRPr="00EF7973">
        <w:rPr>
          <w:lang w:val="fr-FR"/>
        </w:rPr>
        <w:lastRenderedPageBreak/>
        <w:t>Annex F (normative):</w:t>
      </w:r>
      <w:r w:rsidRPr="00EF7973">
        <w:rPr>
          <w:lang w:val="fr-FR"/>
        </w:rPr>
        <w:br/>
      </w:r>
      <w:bookmarkEnd w:id="48"/>
      <w:bookmarkEnd w:id="49"/>
      <w:bookmarkEnd w:id="50"/>
      <w:bookmarkEnd w:id="51"/>
      <w:r w:rsidRPr="00EF7973">
        <w:rPr>
          <w:lang w:val="fr-FR"/>
        </w:rPr>
        <w:t>Void</w:t>
      </w:r>
      <w:bookmarkEnd w:id="52"/>
    </w:p>
    <w:p w14:paraId="0E90D8D8" w14:textId="77777777" w:rsidR="00B01DAD" w:rsidRPr="00EF7973" w:rsidRDefault="00B01DAD" w:rsidP="00B01DAD">
      <w:pPr>
        <w:rPr>
          <w:lang w:val="fr-FR"/>
        </w:rPr>
      </w:pPr>
    </w:p>
    <w:p w14:paraId="65DB9A5A" w14:textId="77777777" w:rsidR="00B01DAD" w:rsidRPr="0041693A" w:rsidRDefault="00B01DAD" w:rsidP="00B01DAD">
      <w:pPr>
        <w:pStyle w:val="Heading8"/>
      </w:pPr>
      <w:r w:rsidRPr="00EF7973">
        <w:rPr>
          <w:lang w:val="fr-FR"/>
        </w:rPr>
        <w:br w:type="page"/>
      </w:r>
      <w:bookmarkStart w:id="53" w:name="_Toc59183376"/>
      <w:bookmarkStart w:id="54" w:name="_Toc59184842"/>
      <w:bookmarkStart w:id="55" w:name="_Toc59195777"/>
      <w:bookmarkStart w:id="56" w:name="_Toc59440206"/>
      <w:bookmarkStart w:id="57" w:name="_Toc67990646"/>
      <w:r w:rsidRPr="0041693A">
        <w:lastRenderedPageBreak/>
        <w:t>Annex G (normative):</w:t>
      </w:r>
      <w:r w:rsidRPr="0041693A">
        <w:br/>
      </w:r>
      <w:bookmarkEnd w:id="53"/>
      <w:bookmarkEnd w:id="54"/>
      <w:bookmarkEnd w:id="55"/>
      <w:bookmarkEnd w:id="56"/>
      <w:bookmarkEnd w:id="57"/>
      <w:r>
        <w:t>Void</w:t>
      </w:r>
    </w:p>
    <w:p w14:paraId="2A4A1F9E" w14:textId="77777777" w:rsidR="00A04BE6" w:rsidRPr="00D47D02" w:rsidRDefault="00A04BE6" w:rsidP="00B01DAD">
      <w:pPr>
        <w:rPr>
          <w:lang w:val="fr-FR"/>
        </w:rPr>
      </w:pPr>
    </w:p>
    <w:sectPr w:rsidR="00A04BE6" w:rsidRPr="00D47D02" w:rsidSect="000550C7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23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C888C" w14:textId="77777777" w:rsidR="007065C8" w:rsidRDefault="007065C8">
      <w:r>
        <w:separator/>
      </w:r>
    </w:p>
  </w:endnote>
  <w:endnote w:type="continuationSeparator" w:id="0">
    <w:p w14:paraId="4906135C" w14:textId="77777777" w:rsidR="007065C8" w:rsidRDefault="00706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4F859C7F" w:rsidR="00F17312" w:rsidRDefault="00DE6F5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43379" w14:textId="77777777" w:rsidR="007065C8" w:rsidRDefault="007065C8">
      <w:r>
        <w:separator/>
      </w:r>
    </w:p>
  </w:footnote>
  <w:footnote w:type="continuationSeparator" w:id="0">
    <w:p w14:paraId="17DF131C" w14:textId="77777777" w:rsidR="007065C8" w:rsidRDefault="00706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02D00AF8" w:rsidR="00F17312" w:rsidRDefault="00DE6F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r w:rsidR="008C25A6">
      <w:rPr>
        <w:rFonts w:ascii="Arial" w:hAnsi="Arial" w:cs="Arial"/>
        <w:b/>
        <w:sz w:val="18"/>
        <w:szCs w:val="18"/>
      </w:rPr>
      <w:t>9</w:t>
    </w:r>
    <w:r w:rsidR="00803104">
      <w:rPr>
        <w:rFonts w:ascii="Arial" w:hAnsi="Arial" w:cs="Arial"/>
        <w:b/>
        <w:sz w:val="18"/>
        <w:szCs w:val="18"/>
      </w:rPr>
      <w:t>.0</w:t>
    </w:r>
    <w:r>
      <w:rPr>
        <w:rFonts w:ascii="Arial" w:hAnsi="Arial" w:cs="Arial"/>
        <w:b/>
        <w:sz w:val="18"/>
        <w:szCs w:val="18"/>
      </w:rPr>
      <w:t xml:space="preserve"> (202</w:t>
    </w:r>
    <w:r w:rsidR="00033D56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CA66F6">
      <w:rPr>
        <w:rFonts w:ascii="Arial" w:hAnsi="Arial" w:cs="Arial"/>
        <w:b/>
        <w:sz w:val="18"/>
        <w:szCs w:val="18"/>
      </w:rPr>
      <w:t>0</w:t>
    </w:r>
    <w:r w:rsidR="008C25A6">
      <w:rPr>
        <w:rFonts w:ascii="Arial" w:hAnsi="Arial" w:cs="Arial"/>
        <w:b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50206165" w:rsidR="00F17312" w:rsidRDefault="00DE6F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 w:numId="11" w16cid:durableId="1007370177">
    <w:abstractNumId w:val="18"/>
  </w:num>
  <w:num w:numId="12" w16cid:durableId="167987570">
    <w:abstractNumId w:val="44"/>
  </w:num>
  <w:num w:numId="13" w16cid:durableId="1659261156">
    <w:abstractNumId w:val="33"/>
  </w:num>
  <w:num w:numId="14" w16cid:durableId="212812765">
    <w:abstractNumId w:val="16"/>
  </w:num>
  <w:num w:numId="15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770706">
    <w:abstractNumId w:val="35"/>
  </w:num>
  <w:num w:numId="17" w16cid:durableId="205065176">
    <w:abstractNumId w:val="10"/>
  </w:num>
  <w:num w:numId="18" w16cid:durableId="572929046">
    <w:abstractNumId w:val="37"/>
  </w:num>
  <w:num w:numId="19" w16cid:durableId="2118402356">
    <w:abstractNumId w:val="40"/>
  </w:num>
  <w:num w:numId="20" w16cid:durableId="1015574050">
    <w:abstractNumId w:val="21"/>
  </w:num>
  <w:num w:numId="21" w16cid:durableId="1382434751">
    <w:abstractNumId w:val="42"/>
  </w:num>
  <w:num w:numId="22" w16cid:durableId="984890083">
    <w:abstractNumId w:val="12"/>
  </w:num>
  <w:num w:numId="23" w16cid:durableId="1728987016">
    <w:abstractNumId w:val="22"/>
  </w:num>
  <w:num w:numId="24" w16cid:durableId="2108890369">
    <w:abstractNumId w:val="31"/>
  </w:num>
  <w:num w:numId="25" w16cid:durableId="1689912276">
    <w:abstractNumId w:val="34"/>
  </w:num>
  <w:num w:numId="26" w16cid:durableId="116948058">
    <w:abstractNumId w:val="39"/>
  </w:num>
  <w:num w:numId="27" w16cid:durableId="1836334227">
    <w:abstractNumId w:val="14"/>
  </w:num>
  <w:num w:numId="28" w16cid:durableId="401025967">
    <w:abstractNumId w:val="27"/>
  </w:num>
  <w:num w:numId="29" w16cid:durableId="442042598">
    <w:abstractNumId w:val="13"/>
  </w:num>
  <w:num w:numId="30" w16cid:durableId="477964540">
    <w:abstractNumId w:val="29"/>
  </w:num>
  <w:num w:numId="31" w16cid:durableId="279268973">
    <w:abstractNumId w:val="32"/>
  </w:num>
  <w:num w:numId="32" w16cid:durableId="2076585520">
    <w:abstractNumId w:val="17"/>
  </w:num>
  <w:num w:numId="33" w16cid:durableId="394207871">
    <w:abstractNumId w:val="25"/>
  </w:num>
  <w:num w:numId="34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771356">
    <w:abstractNumId w:val="38"/>
  </w:num>
  <w:num w:numId="36" w16cid:durableId="1407611250">
    <w:abstractNumId w:val="36"/>
  </w:num>
  <w:num w:numId="37" w16cid:durableId="1979603708">
    <w:abstractNumId w:val="43"/>
  </w:num>
  <w:num w:numId="38" w16cid:durableId="1250385452">
    <w:abstractNumId w:val="15"/>
  </w:num>
  <w:num w:numId="39" w16cid:durableId="2065905367">
    <w:abstractNumId w:val="11"/>
  </w:num>
  <w:num w:numId="40" w16cid:durableId="298463268">
    <w:abstractNumId w:val="19"/>
  </w:num>
  <w:num w:numId="41" w16cid:durableId="432868054">
    <w:abstractNumId w:val="24"/>
  </w:num>
  <w:num w:numId="42" w16cid:durableId="1901745723">
    <w:abstractNumId w:val="23"/>
  </w:num>
  <w:num w:numId="43" w16cid:durableId="1460759599">
    <w:abstractNumId w:val="28"/>
  </w:num>
  <w:num w:numId="44" w16cid:durableId="186988486">
    <w:abstractNumId w:val="26"/>
  </w:num>
  <w:num w:numId="45" w16cid:durableId="199051437">
    <w:abstractNumId w:val="4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0FABKit5UtAAAA"/>
  </w:docVars>
  <w:rsids>
    <w:rsidRoot w:val="004E213A"/>
    <w:rsid w:val="00006F67"/>
    <w:rsid w:val="00033397"/>
    <w:rsid w:val="00033D56"/>
    <w:rsid w:val="00035304"/>
    <w:rsid w:val="00040095"/>
    <w:rsid w:val="00046581"/>
    <w:rsid w:val="00047034"/>
    <w:rsid w:val="00051834"/>
    <w:rsid w:val="00054A22"/>
    <w:rsid w:val="000550C7"/>
    <w:rsid w:val="00055278"/>
    <w:rsid w:val="00055FAD"/>
    <w:rsid w:val="00062023"/>
    <w:rsid w:val="000655A6"/>
    <w:rsid w:val="0007038C"/>
    <w:rsid w:val="00076D17"/>
    <w:rsid w:val="00080512"/>
    <w:rsid w:val="00094DF0"/>
    <w:rsid w:val="000C47C3"/>
    <w:rsid w:val="000C78EA"/>
    <w:rsid w:val="000D4B41"/>
    <w:rsid w:val="000D58AB"/>
    <w:rsid w:val="000F053A"/>
    <w:rsid w:val="001011B1"/>
    <w:rsid w:val="001121FC"/>
    <w:rsid w:val="00130456"/>
    <w:rsid w:val="00133525"/>
    <w:rsid w:val="0013557D"/>
    <w:rsid w:val="00140092"/>
    <w:rsid w:val="001448D8"/>
    <w:rsid w:val="00157558"/>
    <w:rsid w:val="001606AC"/>
    <w:rsid w:val="00187E22"/>
    <w:rsid w:val="001963B2"/>
    <w:rsid w:val="001A4C42"/>
    <w:rsid w:val="001A7420"/>
    <w:rsid w:val="001B6637"/>
    <w:rsid w:val="001C088D"/>
    <w:rsid w:val="001C21C3"/>
    <w:rsid w:val="001D02C2"/>
    <w:rsid w:val="001D4EBE"/>
    <w:rsid w:val="001E6560"/>
    <w:rsid w:val="001F0C1D"/>
    <w:rsid w:val="001F1132"/>
    <w:rsid w:val="001F168B"/>
    <w:rsid w:val="00221BD4"/>
    <w:rsid w:val="002347A2"/>
    <w:rsid w:val="002675F0"/>
    <w:rsid w:val="002A01CE"/>
    <w:rsid w:val="002A2225"/>
    <w:rsid w:val="002A5F16"/>
    <w:rsid w:val="002B01AF"/>
    <w:rsid w:val="002B39F8"/>
    <w:rsid w:val="002B6339"/>
    <w:rsid w:val="002B6D2A"/>
    <w:rsid w:val="002C36ED"/>
    <w:rsid w:val="002D58DD"/>
    <w:rsid w:val="002E00EE"/>
    <w:rsid w:val="002E5C49"/>
    <w:rsid w:val="002F35FA"/>
    <w:rsid w:val="00301AE6"/>
    <w:rsid w:val="003172DC"/>
    <w:rsid w:val="003344EE"/>
    <w:rsid w:val="0035462D"/>
    <w:rsid w:val="00357896"/>
    <w:rsid w:val="003765B8"/>
    <w:rsid w:val="003830B1"/>
    <w:rsid w:val="0039226F"/>
    <w:rsid w:val="003B14C7"/>
    <w:rsid w:val="003C3971"/>
    <w:rsid w:val="003C4858"/>
    <w:rsid w:val="003C61C2"/>
    <w:rsid w:val="003D37DC"/>
    <w:rsid w:val="003E2F2D"/>
    <w:rsid w:val="003E79FD"/>
    <w:rsid w:val="003F3082"/>
    <w:rsid w:val="003F5971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83D73"/>
    <w:rsid w:val="00486ECA"/>
    <w:rsid w:val="004B756A"/>
    <w:rsid w:val="004D0171"/>
    <w:rsid w:val="004D172C"/>
    <w:rsid w:val="004D3578"/>
    <w:rsid w:val="004D405A"/>
    <w:rsid w:val="004E213A"/>
    <w:rsid w:val="004F0988"/>
    <w:rsid w:val="004F3340"/>
    <w:rsid w:val="00502E53"/>
    <w:rsid w:val="00504D95"/>
    <w:rsid w:val="00516DAB"/>
    <w:rsid w:val="00524A86"/>
    <w:rsid w:val="00526D81"/>
    <w:rsid w:val="0053388B"/>
    <w:rsid w:val="00535773"/>
    <w:rsid w:val="00543E6C"/>
    <w:rsid w:val="00545F79"/>
    <w:rsid w:val="00565087"/>
    <w:rsid w:val="0056770B"/>
    <w:rsid w:val="00582DB0"/>
    <w:rsid w:val="00597B11"/>
    <w:rsid w:val="005A6CB0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0F1F"/>
    <w:rsid w:val="00644A1F"/>
    <w:rsid w:val="00647114"/>
    <w:rsid w:val="00657114"/>
    <w:rsid w:val="006667CE"/>
    <w:rsid w:val="00691033"/>
    <w:rsid w:val="006A323F"/>
    <w:rsid w:val="006B30D0"/>
    <w:rsid w:val="006B530B"/>
    <w:rsid w:val="006C3D95"/>
    <w:rsid w:val="006D492C"/>
    <w:rsid w:val="006E5C86"/>
    <w:rsid w:val="00701116"/>
    <w:rsid w:val="007065C8"/>
    <w:rsid w:val="00713C44"/>
    <w:rsid w:val="00717670"/>
    <w:rsid w:val="00734A5B"/>
    <w:rsid w:val="0074026F"/>
    <w:rsid w:val="00741AC6"/>
    <w:rsid w:val="007429F6"/>
    <w:rsid w:val="007447AE"/>
    <w:rsid w:val="00744E76"/>
    <w:rsid w:val="0074544D"/>
    <w:rsid w:val="0074681B"/>
    <w:rsid w:val="00763A20"/>
    <w:rsid w:val="00773C30"/>
    <w:rsid w:val="00774DA4"/>
    <w:rsid w:val="00781F0F"/>
    <w:rsid w:val="007861C2"/>
    <w:rsid w:val="007A3162"/>
    <w:rsid w:val="007B600E"/>
    <w:rsid w:val="007C1992"/>
    <w:rsid w:val="007C2A16"/>
    <w:rsid w:val="007F0F4A"/>
    <w:rsid w:val="008028A4"/>
    <w:rsid w:val="00803104"/>
    <w:rsid w:val="00806CC9"/>
    <w:rsid w:val="00814501"/>
    <w:rsid w:val="00830747"/>
    <w:rsid w:val="00841CCB"/>
    <w:rsid w:val="00847E43"/>
    <w:rsid w:val="0085106C"/>
    <w:rsid w:val="008611EE"/>
    <w:rsid w:val="00866F44"/>
    <w:rsid w:val="0087294F"/>
    <w:rsid w:val="00873712"/>
    <w:rsid w:val="008768CA"/>
    <w:rsid w:val="00892189"/>
    <w:rsid w:val="008A0FD7"/>
    <w:rsid w:val="008C0AF2"/>
    <w:rsid w:val="008C25A6"/>
    <w:rsid w:val="008C384C"/>
    <w:rsid w:val="008D2C47"/>
    <w:rsid w:val="008D2E1D"/>
    <w:rsid w:val="008E332B"/>
    <w:rsid w:val="0090271F"/>
    <w:rsid w:val="00902E23"/>
    <w:rsid w:val="0090377D"/>
    <w:rsid w:val="009053FA"/>
    <w:rsid w:val="00910A6D"/>
    <w:rsid w:val="009114D7"/>
    <w:rsid w:val="0091348E"/>
    <w:rsid w:val="00917CCB"/>
    <w:rsid w:val="00940B21"/>
    <w:rsid w:val="00942EC2"/>
    <w:rsid w:val="00960BFC"/>
    <w:rsid w:val="00962148"/>
    <w:rsid w:val="00971959"/>
    <w:rsid w:val="009870F2"/>
    <w:rsid w:val="00997D95"/>
    <w:rsid w:val="009A5611"/>
    <w:rsid w:val="009B20B7"/>
    <w:rsid w:val="009C3C07"/>
    <w:rsid w:val="009D37BB"/>
    <w:rsid w:val="009D6E0C"/>
    <w:rsid w:val="009E6235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32DB7"/>
    <w:rsid w:val="00A375BC"/>
    <w:rsid w:val="00A52668"/>
    <w:rsid w:val="00A53724"/>
    <w:rsid w:val="00A56066"/>
    <w:rsid w:val="00A57B37"/>
    <w:rsid w:val="00A71A16"/>
    <w:rsid w:val="00A73129"/>
    <w:rsid w:val="00A82346"/>
    <w:rsid w:val="00A92BA1"/>
    <w:rsid w:val="00AB1438"/>
    <w:rsid w:val="00AB2341"/>
    <w:rsid w:val="00AC6BC6"/>
    <w:rsid w:val="00AD0A89"/>
    <w:rsid w:val="00AE65E2"/>
    <w:rsid w:val="00AF15B9"/>
    <w:rsid w:val="00B01DAD"/>
    <w:rsid w:val="00B13690"/>
    <w:rsid w:val="00B15449"/>
    <w:rsid w:val="00B15EF2"/>
    <w:rsid w:val="00B16D0A"/>
    <w:rsid w:val="00B237FA"/>
    <w:rsid w:val="00B434CA"/>
    <w:rsid w:val="00B66397"/>
    <w:rsid w:val="00B93086"/>
    <w:rsid w:val="00BA19ED"/>
    <w:rsid w:val="00BA233F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60A73"/>
    <w:rsid w:val="00C72833"/>
    <w:rsid w:val="00C77270"/>
    <w:rsid w:val="00C80F1D"/>
    <w:rsid w:val="00C93F40"/>
    <w:rsid w:val="00C94DC0"/>
    <w:rsid w:val="00CA3D0C"/>
    <w:rsid w:val="00CA66F6"/>
    <w:rsid w:val="00CB145E"/>
    <w:rsid w:val="00CB1B8A"/>
    <w:rsid w:val="00CB7407"/>
    <w:rsid w:val="00CC502D"/>
    <w:rsid w:val="00CD0B85"/>
    <w:rsid w:val="00CE6BBF"/>
    <w:rsid w:val="00D04854"/>
    <w:rsid w:val="00D070B3"/>
    <w:rsid w:val="00D47D02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092B"/>
    <w:rsid w:val="00DB1818"/>
    <w:rsid w:val="00DB6600"/>
    <w:rsid w:val="00DB696F"/>
    <w:rsid w:val="00DC309B"/>
    <w:rsid w:val="00DC4DA2"/>
    <w:rsid w:val="00DD4C17"/>
    <w:rsid w:val="00DD5B96"/>
    <w:rsid w:val="00DD74A5"/>
    <w:rsid w:val="00DE6F57"/>
    <w:rsid w:val="00DE7364"/>
    <w:rsid w:val="00DF2B1F"/>
    <w:rsid w:val="00DF4CD7"/>
    <w:rsid w:val="00DF62CD"/>
    <w:rsid w:val="00E01D43"/>
    <w:rsid w:val="00E152D4"/>
    <w:rsid w:val="00E16509"/>
    <w:rsid w:val="00E23B63"/>
    <w:rsid w:val="00E23FFB"/>
    <w:rsid w:val="00E32107"/>
    <w:rsid w:val="00E37F3C"/>
    <w:rsid w:val="00E44582"/>
    <w:rsid w:val="00E52384"/>
    <w:rsid w:val="00E77645"/>
    <w:rsid w:val="00E83118"/>
    <w:rsid w:val="00E831AC"/>
    <w:rsid w:val="00E83777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1CDB"/>
    <w:rsid w:val="00FD3CFA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8834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3</cp:revision>
  <cp:lastPrinted>2019-02-25T14:05:00Z</cp:lastPrinted>
  <dcterms:created xsi:type="dcterms:W3CDTF">2024-09-25T13:22:00Z</dcterms:created>
  <dcterms:modified xsi:type="dcterms:W3CDTF">2025-01-10T10:51:00Z</dcterms:modified>
</cp:coreProperties>
</file>