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35D00" w14:textId="5608F371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535F2C">
        <w:rPr>
          <w:noProof w:val="0"/>
        </w:rPr>
        <w:t>5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161A22">
        <w:rPr>
          <w:noProof w:val="0"/>
          <w:sz w:val="32"/>
        </w:rPr>
        <w:t>4</w:t>
      </w:r>
      <w:r w:rsidR="008579FC" w:rsidRPr="00890378">
        <w:rPr>
          <w:noProof w:val="0"/>
          <w:sz w:val="32"/>
        </w:rPr>
        <w:t>-</w:t>
      </w:r>
      <w:r w:rsidR="00161A22">
        <w:rPr>
          <w:noProof w:val="0"/>
          <w:sz w:val="32"/>
        </w:rPr>
        <w:t>0</w:t>
      </w:r>
      <w:r w:rsidR="00535F2C">
        <w:rPr>
          <w:noProof w:val="0"/>
          <w:sz w:val="32"/>
        </w:rPr>
        <w:t>6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3C56A8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3C56A8">
        <w:rPr>
          <w:noProof w:val="0"/>
        </w:rPr>
        <w:pict w14:anchorId="7B98105D">
          <v:shape id="_x0000_i1026" type="#_x0000_t75" style="width:128pt;height:75.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F396CC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161A22">
        <w:rPr>
          <w:sz w:val="18"/>
        </w:rPr>
        <w:t>4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6D5E014" w14:textId="77777777" w:rsidR="003C56A8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3C56A8">
        <w:t>Foreword</w:t>
      </w:r>
      <w:r w:rsidR="003C56A8">
        <w:tab/>
        <w:t>131</w:t>
      </w:r>
    </w:p>
    <w:p w14:paraId="36023FE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131</w:t>
      </w:r>
    </w:p>
    <w:p w14:paraId="0F5B26B7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132</w:t>
      </w:r>
    </w:p>
    <w:p w14:paraId="36E8F6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132</w:t>
      </w:r>
    </w:p>
    <w:p w14:paraId="2236F39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133</w:t>
      </w:r>
    </w:p>
    <w:p w14:paraId="312B595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133</w:t>
      </w:r>
    </w:p>
    <w:p w14:paraId="670E6F7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135</w:t>
      </w:r>
    </w:p>
    <w:p w14:paraId="2FD7D9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136</w:t>
      </w:r>
    </w:p>
    <w:p w14:paraId="06D0A9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139</w:t>
      </w:r>
    </w:p>
    <w:p w14:paraId="0E0826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139</w:t>
      </w:r>
    </w:p>
    <w:p w14:paraId="69A6EE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139</w:t>
      </w:r>
    </w:p>
    <w:p w14:paraId="4409FB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9A7AA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9A7AA1">
        <w:rPr>
          <w:lang w:val="en-US" w:eastAsia="ko-KR"/>
        </w:rPr>
        <w:t xml:space="preserve"> for satellite access</w:t>
      </w:r>
      <w:r>
        <w:tab/>
        <w:t>141</w:t>
      </w:r>
    </w:p>
    <w:p w14:paraId="4E010D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142</w:t>
      </w:r>
    </w:p>
    <w:p w14:paraId="196158F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142</w:t>
      </w:r>
    </w:p>
    <w:p w14:paraId="469FF65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142</w:t>
      </w:r>
    </w:p>
    <w:p w14:paraId="01BA614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142</w:t>
      </w:r>
    </w:p>
    <w:p w14:paraId="66332D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142</w:t>
      </w:r>
    </w:p>
    <w:p w14:paraId="5456E4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143</w:t>
      </w:r>
    </w:p>
    <w:p w14:paraId="2498D0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143</w:t>
      </w:r>
    </w:p>
    <w:p w14:paraId="15709E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143</w:t>
      </w:r>
    </w:p>
    <w:p w14:paraId="1C8C53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143</w:t>
      </w:r>
    </w:p>
    <w:p w14:paraId="4E613C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144</w:t>
      </w:r>
    </w:p>
    <w:p w14:paraId="035214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144</w:t>
      </w:r>
    </w:p>
    <w:p w14:paraId="7EE3D9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144</w:t>
      </w:r>
    </w:p>
    <w:p w14:paraId="061ADED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144</w:t>
      </w:r>
    </w:p>
    <w:p w14:paraId="4FE292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</w:t>
      </w:r>
      <w:r w:rsidRPr="009A7AA1">
        <w:rPr>
          <w:snapToGrid w:val="0"/>
          <w:lang w:eastAsia="zh-CN"/>
        </w:rPr>
        <w:t xml:space="preserve"> for 4 Rx capable UEs</w:t>
      </w:r>
      <w:r>
        <w:tab/>
        <w:t>145</w:t>
      </w:r>
    </w:p>
    <w:p w14:paraId="4221CA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145</w:t>
      </w:r>
    </w:p>
    <w:p w14:paraId="256CAB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145</w:t>
      </w:r>
    </w:p>
    <w:p w14:paraId="5508A9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145</w:t>
      </w:r>
    </w:p>
    <w:p w14:paraId="48630F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146</w:t>
      </w:r>
    </w:p>
    <w:p w14:paraId="1B440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 for bands where 2RX is supported</w:t>
      </w:r>
      <w:r>
        <w:tab/>
        <w:t>147</w:t>
      </w:r>
    </w:p>
    <w:p w14:paraId="1BFCC2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 for bands where 4RX is supported</w:t>
      </w:r>
      <w:r>
        <w:tab/>
        <w:t>147</w:t>
      </w:r>
    </w:p>
    <w:p w14:paraId="4AB81D3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147</w:t>
      </w:r>
    </w:p>
    <w:p w14:paraId="14463E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65E899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2745A10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147</w:t>
      </w:r>
    </w:p>
    <w:p w14:paraId="35407B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5D034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1F8384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147</w:t>
      </w:r>
    </w:p>
    <w:p w14:paraId="136C22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367A70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123621E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149</w:t>
      </w:r>
    </w:p>
    <w:p w14:paraId="41BFDE5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149</w:t>
      </w:r>
    </w:p>
    <w:p w14:paraId="78C131E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bCs/>
        </w:rPr>
        <w:t>Cell</w:t>
      </w:r>
      <w:r>
        <w:t xml:space="preserve"> </w:t>
      </w:r>
      <w:r w:rsidRPr="009A7AA1">
        <w:rPr>
          <w:bCs/>
        </w:rPr>
        <w:t>Selection</w:t>
      </w:r>
      <w:r>
        <w:tab/>
        <w:t>149</w:t>
      </w:r>
    </w:p>
    <w:p w14:paraId="26A5432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149</w:t>
      </w:r>
    </w:p>
    <w:p w14:paraId="2D0D81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149</w:t>
      </w:r>
    </w:p>
    <w:p w14:paraId="7A23CD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</w:t>
      </w:r>
    </w:p>
    <w:p w14:paraId="4A989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</w:t>
      </w:r>
    </w:p>
    <w:p w14:paraId="5AFB49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</w:t>
      </w:r>
    </w:p>
    <w:p w14:paraId="7537EE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</w:t>
      </w:r>
    </w:p>
    <w:p w14:paraId="7DC89B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</w:t>
      </w:r>
    </w:p>
    <w:p w14:paraId="13F9C1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</w:t>
      </w:r>
    </w:p>
    <w:p w14:paraId="6F8E47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</w:t>
      </w:r>
    </w:p>
    <w:p w14:paraId="404F21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</w:t>
      </w:r>
    </w:p>
    <w:p w14:paraId="36CC17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ntra frequency case</w:t>
      </w:r>
      <w:r>
        <w:tab/>
        <w:t>154</w:t>
      </w:r>
    </w:p>
    <w:p w14:paraId="4EB277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154</w:t>
      </w:r>
    </w:p>
    <w:p w14:paraId="2FA967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154</w:t>
      </w:r>
    </w:p>
    <w:p w14:paraId="10F87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154</w:t>
      </w:r>
    </w:p>
    <w:p w14:paraId="26191E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154</w:t>
      </w:r>
    </w:p>
    <w:p w14:paraId="2CBA1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</w:t>
      </w:r>
    </w:p>
    <w:p w14:paraId="79F0D1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</w:t>
      </w:r>
    </w:p>
    <w:p w14:paraId="269F14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</w:t>
      </w:r>
    </w:p>
    <w:p w14:paraId="3FEAB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156</w:t>
      </w:r>
    </w:p>
    <w:p w14:paraId="29FBF6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FDD </w:t>
      </w:r>
      <w:r w:rsidRPr="009A7AA1">
        <w:rPr>
          <w:bCs/>
        </w:rPr>
        <w:t>cell re-selection i</w:t>
      </w:r>
      <w:r>
        <w:t>nter frequency case</w:t>
      </w:r>
      <w:r>
        <w:tab/>
        <w:t>158</w:t>
      </w:r>
    </w:p>
    <w:p w14:paraId="421C04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</w:t>
      </w:r>
    </w:p>
    <w:p w14:paraId="47F4EF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</w:t>
      </w:r>
    </w:p>
    <w:p w14:paraId="1A869D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</w:t>
      </w:r>
    </w:p>
    <w:p w14:paraId="394E7F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</w:t>
      </w:r>
    </w:p>
    <w:p w14:paraId="13757F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</w:t>
      </w:r>
    </w:p>
    <w:p w14:paraId="1DA9B1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</w:t>
      </w:r>
    </w:p>
    <w:p w14:paraId="121272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</w:t>
      </w:r>
    </w:p>
    <w:p w14:paraId="68BB75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</w:t>
      </w:r>
    </w:p>
    <w:p w14:paraId="7A89C7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TDD </w:t>
      </w:r>
      <w:r w:rsidRPr="009A7AA1">
        <w:rPr>
          <w:bCs/>
        </w:rPr>
        <w:t>cell re-selection i</w:t>
      </w:r>
      <w:r>
        <w:t>nter frequency case</w:t>
      </w:r>
      <w:r>
        <w:tab/>
        <w:t>163</w:t>
      </w:r>
    </w:p>
    <w:p w14:paraId="12C51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</w:t>
      </w:r>
    </w:p>
    <w:p w14:paraId="2F299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</w:t>
      </w:r>
    </w:p>
    <w:p w14:paraId="6917C8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</w:t>
      </w:r>
    </w:p>
    <w:p w14:paraId="507AB7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</w:t>
      </w:r>
    </w:p>
    <w:p w14:paraId="0EE4E9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</w:t>
      </w:r>
    </w:p>
    <w:p w14:paraId="7EE44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</w:t>
      </w:r>
    </w:p>
    <w:p w14:paraId="16740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</w:t>
      </w:r>
    </w:p>
    <w:p w14:paraId="7CC4E5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</w:t>
      </w:r>
    </w:p>
    <w:p w14:paraId="28B5FC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FDD </w:t>
      </w:r>
      <w:r w:rsidRPr="009A7AA1">
        <w:rPr>
          <w:bCs/>
        </w:rPr>
        <w:t>cell re-selection i</w:t>
      </w:r>
      <w:r>
        <w:t>nter frequency case</w:t>
      </w:r>
      <w:r>
        <w:tab/>
        <w:t>169</w:t>
      </w:r>
    </w:p>
    <w:p w14:paraId="68A6C1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</w:t>
      </w:r>
    </w:p>
    <w:p w14:paraId="6065DD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</w:t>
      </w:r>
    </w:p>
    <w:p w14:paraId="3EDFB2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</w:t>
      </w:r>
    </w:p>
    <w:p w14:paraId="26D7FD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170</w:t>
      </w:r>
    </w:p>
    <w:p w14:paraId="473394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</w:t>
      </w:r>
    </w:p>
    <w:p w14:paraId="20C3A5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</w:t>
      </w:r>
    </w:p>
    <w:p w14:paraId="0CAFB1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</w:t>
      </w:r>
    </w:p>
    <w:p w14:paraId="4B48C5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</w:t>
      </w:r>
    </w:p>
    <w:p w14:paraId="41CAF6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nter frequency case</w:t>
      </w:r>
      <w:r>
        <w:tab/>
        <w:t>175</w:t>
      </w:r>
    </w:p>
    <w:p w14:paraId="2271FC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175</w:t>
      </w:r>
    </w:p>
    <w:p w14:paraId="09E575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175</w:t>
      </w:r>
    </w:p>
    <w:p w14:paraId="42CE91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175</w:t>
      </w:r>
    </w:p>
    <w:p w14:paraId="09ACEE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176</w:t>
      </w:r>
    </w:p>
    <w:p w14:paraId="4A50A0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</w:t>
      </w:r>
    </w:p>
    <w:p w14:paraId="122D43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</w:t>
      </w:r>
    </w:p>
    <w:p w14:paraId="6D8846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178</w:t>
      </w:r>
    </w:p>
    <w:p w14:paraId="2009C7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178</w:t>
      </w:r>
    </w:p>
    <w:p w14:paraId="323E45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bCs/>
        </w:rPr>
        <w:t>E-UTRAN FDD - FDD Inter frequency case in the existence of non-allowed CSG cell</w:t>
      </w:r>
      <w:r>
        <w:tab/>
        <w:t>181</w:t>
      </w:r>
    </w:p>
    <w:p w14:paraId="19FE85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181</w:t>
      </w:r>
    </w:p>
    <w:p w14:paraId="54459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181</w:t>
      </w:r>
    </w:p>
    <w:p w14:paraId="0D8DE0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181</w:t>
      </w:r>
    </w:p>
    <w:p w14:paraId="16E4BA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182</w:t>
      </w:r>
    </w:p>
    <w:p w14:paraId="5FDC70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</w:t>
      </w:r>
    </w:p>
    <w:p w14:paraId="26C92D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183</w:t>
      </w:r>
    </w:p>
    <w:p w14:paraId="0EDC5F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184</w:t>
      </w:r>
    </w:p>
    <w:p w14:paraId="374D9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</w:t>
      </w:r>
    </w:p>
    <w:p w14:paraId="35A230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bCs/>
        </w:rPr>
        <w:t>E-UTRAN TDD - TDD Inter frequency case in the existence of non-allowed CSG cell</w:t>
      </w:r>
      <w:r>
        <w:tab/>
        <w:t>188</w:t>
      </w:r>
    </w:p>
    <w:p w14:paraId="2A2F3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9A7AA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</w:t>
      </w:r>
    </w:p>
    <w:p w14:paraId="6FF54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</w:t>
      </w:r>
    </w:p>
    <w:p w14:paraId="2ED86D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</w:t>
      </w:r>
    </w:p>
    <w:p w14:paraId="3FE488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</w:t>
      </w:r>
    </w:p>
    <w:p w14:paraId="3D4C8C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</w:t>
      </w:r>
    </w:p>
    <w:p w14:paraId="3CAD03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190</w:t>
      </w:r>
    </w:p>
    <w:p w14:paraId="5477F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191</w:t>
      </w:r>
    </w:p>
    <w:p w14:paraId="19F885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193</w:t>
      </w:r>
    </w:p>
    <w:p w14:paraId="6E344E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195</w:t>
      </w:r>
    </w:p>
    <w:p w14:paraId="67BDB8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</w:t>
      </w:r>
    </w:p>
    <w:p w14:paraId="745F9C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</w:t>
      </w:r>
    </w:p>
    <w:p w14:paraId="131208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</w:t>
      </w:r>
    </w:p>
    <w:p w14:paraId="35D564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</w:t>
      </w:r>
    </w:p>
    <w:p w14:paraId="567911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</w:t>
      </w:r>
    </w:p>
    <w:p w14:paraId="7DAD4F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</w:t>
      </w:r>
    </w:p>
    <w:p w14:paraId="7CC8F9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195</w:t>
      </w:r>
    </w:p>
    <w:p w14:paraId="450BD4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71E59D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196</w:t>
      </w:r>
    </w:p>
    <w:p w14:paraId="10E982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</w:t>
      </w:r>
    </w:p>
    <w:p w14:paraId="69308E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</w:t>
      </w:r>
    </w:p>
    <w:p w14:paraId="06CF6F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</w:t>
      </w:r>
    </w:p>
    <w:p w14:paraId="5F0380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</w:t>
      </w:r>
    </w:p>
    <w:p w14:paraId="245EC0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</w:t>
      </w:r>
    </w:p>
    <w:p w14:paraId="620AD7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</w:t>
      </w:r>
    </w:p>
    <w:p w14:paraId="54F52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</w:t>
      </w:r>
    </w:p>
    <w:p w14:paraId="5B53D3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</w:t>
      </w:r>
    </w:p>
    <w:p w14:paraId="39F191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203</w:t>
      </w:r>
    </w:p>
    <w:p w14:paraId="035C4C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</w:t>
      </w:r>
    </w:p>
    <w:p w14:paraId="06DDC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</w:t>
      </w:r>
    </w:p>
    <w:p w14:paraId="06455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</w:t>
      </w:r>
    </w:p>
    <w:p w14:paraId="2D4E1C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</w:t>
      </w:r>
    </w:p>
    <w:p w14:paraId="28B555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</w:t>
      </w:r>
    </w:p>
    <w:p w14:paraId="4F9716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</w:t>
      </w:r>
    </w:p>
    <w:p w14:paraId="723CE7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</w:t>
      </w:r>
    </w:p>
    <w:p w14:paraId="259440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206</w:t>
      </w:r>
    </w:p>
    <w:p w14:paraId="437EBA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208</w:t>
      </w:r>
    </w:p>
    <w:p w14:paraId="6FC190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</w:t>
      </w:r>
    </w:p>
    <w:p w14:paraId="6FDEE5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</w:t>
      </w:r>
    </w:p>
    <w:p w14:paraId="5506B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</w:t>
      </w:r>
    </w:p>
    <w:p w14:paraId="7CA7D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</w:t>
      </w:r>
    </w:p>
    <w:p w14:paraId="4E75C1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</w:t>
      </w:r>
    </w:p>
    <w:p w14:paraId="169D9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</w:t>
      </w:r>
    </w:p>
    <w:p w14:paraId="37A0DF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</w:t>
      </w:r>
    </w:p>
    <w:p w14:paraId="31B9E1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</w:t>
      </w:r>
    </w:p>
    <w:p w14:paraId="430AFE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213</w:t>
      </w:r>
    </w:p>
    <w:p w14:paraId="17DBD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</w:t>
      </w:r>
    </w:p>
    <w:p w14:paraId="68B632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</w:t>
      </w:r>
    </w:p>
    <w:p w14:paraId="30BD50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</w:t>
      </w:r>
    </w:p>
    <w:p w14:paraId="69B758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</w:t>
      </w:r>
    </w:p>
    <w:p w14:paraId="39B8E9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</w:t>
      </w:r>
    </w:p>
    <w:p w14:paraId="05D614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</w:t>
      </w:r>
    </w:p>
    <w:p w14:paraId="00E31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</w:t>
      </w:r>
    </w:p>
    <w:p w14:paraId="22394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</w:t>
      </w:r>
    </w:p>
    <w:p w14:paraId="09746F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216</w:t>
      </w:r>
    </w:p>
    <w:p w14:paraId="52F37B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216</w:t>
      </w:r>
    </w:p>
    <w:p w14:paraId="61DFB2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216</w:t>
      </w:r>
    </w:p>
    <w:p w14:paraId="5DC46C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216</w:t>
      </w:r>
    </w:p>
    <w:p w14:paraId="53881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216</w:t>
      </w:r>
    </w:p>
    <w:p w14:paraId="275A77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</w:t>
      </w:r>
    </w:p>
    <w:p w14:paraId="5496DE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</w:t>
      </w:r>
    </w:p>
    <w:p w14:paraId="3AD57E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</w:t>
      </w:r>
    </w:p>
    <w:p w14:paraId="2B667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217</w:t>
      </w:r>
    </w:p>
    <w:p w14:paraId="147526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 xml:space="preserve">E-UTRAN FDD - FDD Intra frequency case for </w:t>
      </w:r>
      <w:r w:rsidRPr="009A7AA1">
        <w:rPr>
          <w:rFonts w:cs="v4.2.0"/>
          <w:lang w:eastAsia="zh-TW"/>
        </w:rPr>
        <w:t xml:space="preserve">CE </w:t>
      </w:r>
      <w:r w:rsidRPr="009A7AA1">
        <w:rPr>
          <w:rFonts w:cs="v4.2.0"/>
        </w:rPr>
        <w:t>UE in enhanced coverage</w:t>
      </w:r>
      <w:r>
        <w:tab/>
        <w:t>219</w:t>
      </w:r>
    </w:p>
    <w:p w14:paraId="6D44DC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</w:t>
      </w:r>
    </w:p>
    <w:p w14:paraId="05BB39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</w:t>
      </w:r>
    </w:p>
    <w:p w14:paraId="7A947F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</w:t>
      </w:r>
    </w:p>
    <w:p w14:paraId="2DF88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220</w:t>
      </w:r>
    </w:p>
    <w:p w14:paraId="33AEB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</w:t>
      </w:r>
    </w:p>
    <w:p w14:paraId="50AB77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221</w:t>
      </w:r>
    </w:p>
    <w:p w14:paraId="5D1C59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222</w:t>
      </w:r>
    </w:p>
    <w:p w14:paraId="238F7E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222</w:t>
      </w:r>
    </w:p>
    <w:p w14:paraId="52E317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224</w:t>
      </w:r>
    </w:p>
    <w:p w14:paraId="6CF94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</w:t>
      </w:r>
    </w:p>
    <w:p w14:paraId="31DD44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</w:t>
      </w:r>
    </w:p>
    <w:p w14:paraId="108B4A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</w:t>
      </w:r>
    </w:p>
    <w:p w14:paraId="4AAF56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</w:t>
      </w:r>
    </w:p>
    <w:p w14:paraId="438418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</w:t>
      </w:r>
    </w:p>
    <w:p w14:paraId="3DA8A9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</w:t>
      </w:r>
    </w:p>
    <w:p w14:paraId="0A8D49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</w:t>
      </w:r>
    </w:p>
    <w:p w14:paraId="694261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</w:t>
      </w:r>
    </w:p>
    <w:p w14:paraId="3292D5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227</w:t>
      </w:r>
    </w:p>
    <w:p w14:paraId="461BCA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227</w:t>
      </w:r>
    </w:p>
    <w:p w14:paraId="333C1D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227</w:t>
      </w:r>
    </w:p>
    <w:p w14:paraId="24355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227</w:t>
      </w:r>
    </w:p>
    <w:p w14:paraId="2CDAB6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227</w:t>
      </w:r>
    </w:p>
    <w:p w14:paraId="5D947C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</w:t>
      </w:r>
    </w:p>
    <w:p w14:paraId="24779C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</w:t>
      </w:r>
    </w:p>
    <w:p w14:paraId="1BAA68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</w:t>
      </w:r>
    </w:p>
    <w:p w14:paraId="738179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228</w:t>
      </w:r>
    </w:p>
    <w:p w14:paraId="49163F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9A7AA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230</w:t>
      </w:r>
    </w:p>
    <w:p w14:paraId="757BFB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</w:t>
      </w:r>
    </w:p>
    <w:p w14:paraId="3076E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</w:t>
      </w:r>
    </w:p>
    <w:p w14:paraId="5CDB00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</w:t>
      </w:r>
    </w:p>
    <w:p w14:paraId="58C1C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</w:t>
      </w:r>
    </w:p>
    <w:p w14:paraId="1E037C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</w:t>
      </w:r>
    </w:p>
    <w:p w14:paraId="06DDD5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</w:t>
      </w:r>
    </w:p>
    <w:p w14:paraId="07625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232</w:t>
      </w:r>
    </w:p>
    <w:p w14:paraId="6318F1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233</w:t>
      </w:r>
    </w:p>
    <w:p w14:paraId="4EEC762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235</w:t>
      </w:r>
    </w:p>
    <w:p w14:paraId="607C7A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</w:t>
      </w:r>
    </w:p>
    <w:p w14:paraId="2281AC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</w:t>
      </w:r>
    </w:p>
    <w:p w14:paraId="63CE0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</w:t>
      </w:r>
    </w:p>
    <w:p w14:paraId="731DBD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</w:t>
      </w:r>
    </w:p>
    <w:p w14:paraId="56FFC4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</w:t>
      </w:r>
    </w:p>
    <w:p w14:paraId="2D1EF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</w:t>
      </w:r>
    </w:p>
    <w:p w14:paraId="194D3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</w:t>
      </w:r>
    </w:p>
    <w:p w14:paraId="432E01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</w:t>
      </w:r>
    </w:p>
    <w:p w14:paraId="56E99F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239</w:t>
      </w:r>
    </w:p>
    <w:p w14:paraId="5B9953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</w:t>
      </w:r>
    </w:p>
    <w:p w14:paraId="24162F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</w:t>
      </w:r>
    </w:p>
    <w:p w14:paraId="0239F1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</w:t>
      </w:r>
    </w:p>
    <w:p w14:paraId="03E1DB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</w:t>
      </w:r>
    </w:p>
    <w:p w14:paraId="0AB6BA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</w:t>
      </w:r>
    </w:p>
    <w:p w14:paraId="1F17C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</w:t>
      </w:r>
    </w:p>
    <w:p w14:paraId="6D7AC7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</w:t>
      </w:r>
    </w:p>
    <w:p w14:paraId="1A54DC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</w:t>
      </w:r>
    </w:p>
    <w:p w14:paraId="449898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244</w:t>
      </w:r>
    </w:p>
    <w:p w14:paraId="2D124B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</w:t>
      </w:r>
    </w:p>
    <w:p w14:paraId="31F817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</w:t>
      </w:r>
    </w:p>
    <w:p w14:paraId="15A56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</w:t>
      </w:r>
    </w:p>
    <w:p w14:paraId="049BD6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</w:t>
      </w:r>
    </w:p>
    <w:p w14:paraId="6986B7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</w:t>
      </w:r>
    </w:p>
    <w:p w14:paraId="703EA7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</w:t>
      </w:r>
    </w:p>
    <w:p w14:paraId="2EAF8C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</w:t>
      </w:r>
    </w:p>
    <w:p w14:paraId="1FA6D8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</w:t>
      </w:r>
    </w:p>
    <w:p w14:paraId="5EBBD9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247</w:t>
      </w:r>
    </w:p>
    <w:p w14:paraId="6791B9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</w:t>
      </w:r>
    </w:p>
    <w:p w14:paraId="5C7396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</w:t>
      </w:r>
    </w:p>
    <w:p w14:paraId="596895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</w:t>
      </w:r>
    </w:p>
    <w:p w14:paraId="1C34DA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</w:t>
      </w:r>
    </w:p>
    <w:p w14:paraId="32AD7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</w:t>
      </w:r>
    </w:p>
    <w:p w14:paraId="44B12D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</w:t>
      </w:r>
    </w:p>
    <w:p w14:paraId="5C206B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</w:t>
      </w:r>
    </w:p>
    <w:p w14:paraId="62C603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</w:t>
      </w:r>
    </w:p>
    <w:p w14:paraId="617863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ntra frequency case for UE configured with highSpeedEnhancedMeasFlag</w:t>
      </w:r>
      <w:r>
        <w:tab/>
        <w:t>252</w:t>
      </w:r>
    </w:p>
    <w:p w14:paraId="6292F1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</w:t>
      </w:r>
    </w:p>
    <w:p w14:paraId="3A385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</w:t>
      </w:r>
    </w:p>
    <w:p w14:paraId="1E37CE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</w:t>
      </w:r>
    </w:p>
    <w:p w14:paraId="5DECA1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</w:t>
      </w:r>
    </w:p>
    <w:p w14:paraId="5A019A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</w:t>
      </w:r>
    </w:p>
    <w:p w14:paraId="0A8447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</w:t>
      </w:r>
    </w:p>
    <w:p w14:paraId="0FA698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</w:t>
      </w:r>
    </w:p>
    <w:p w14:paraId="0547DE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</w:t>
      </w:r>
    </w:p>
    <w:p w14:paraId="3130B8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257</w:t>
      </w:r>
    </w:p>
    <w:p w14:paraId="3530A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</w:t>
      </w:r>
    </w:p>
    <w:p w14:paraId="2640F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</w:t>
      </w:r>
    </w:p>
    <w:p w14:paraId="255AF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</w:t>
      </w:r>
    </w:p>
    <w:p w14:paraId="2E971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</w:t>
      </w:r>
    </w:p>
    <w:p w14:paraId="7589E1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</w:t>
      </w:r>
    </w:p>
    <w:p w14:paraId="45A6A4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</w:t>
      </w:r>
    </w:p>
    <w:p w14:paraId="24F403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</w:t>
      </w:r>
    </w:p>
    <w:p w14:paraId="402A7F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</w:t>
      </w:r>
    </w:p>
    <w:p w14:paraId="397407F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261</w:t>
      </w:r>
    </w:p>
    <w:p w14:paraId="3362B4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261</w:t>
      </w:r>
    </w:p>
    <w:p w14:paraId="6CBDD7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262</w:t>
      </w:r>
    </w:p>
    <w:p w14:paraId="49F51C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262</w:t>
      </w:r>
    </w:p>
    <w:p w14:paraId="5B4BF4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263</w:t>
      </w:r>
    </w:p>
    <w:p w14:paraId="0BFBC1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263</w:t>
      </w:r>
    </w:p>
    <w:p w14:paraId="544A9B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264</w:t>
      </w:r>
    </w:p>
    <w:p w14:paraId="4D47DB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264</w:t>
      </w:r>
    </w:p>
    <w:p w14:paraId="58CF74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264</w:t>
      </w:r>
    </w:p>
    <w:p w14:paraId="29C5267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266</w:t>
      </w:r>
    </w:p>
    <w:p w14:paraId="0B60E3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266</w:t>
      </w:r>
    </w:p>
    <w:p w14:paraId="1F0EB5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266</w:t>
      </w:r>
    </w:p>
    <w:p w14:paraId="1261BD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266</w:t>
      </w:r>
    </w:p>
    <w:p w14:paraId="4AB7B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266</w:t>
      </w:r>
    </w:p>
    <w:p w14:paraId="06046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266</w:t>
      </w:r>
    </w:p>
    <w:p w14:paraId="71673C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267</w:t>
      </w:r>
    </w:p>
    <w:p w14:paraId="207922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267</w:t>
      </w:r>
    </w:p>
    <w:p w14:paraId="623FF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267</w:t>
      </w:r>
    </w:p>
    <w:p w14:paraId="4AB1E6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269</w:t>
      </w:r>
    </w:p>
    <w:p w14:paraId="25DB4B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269</w:t>
      </w:r>
    </w:p>
    <w:p w14:paraId="68F2A2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269</w:t>
      </w:r>
    </w:p>
    <w:p w14:paraId="3F5E8D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269</w:t>
      </w:r>
    </w:p>
    <w:p w14:paraId="295B5E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269</w:t>
      </w:r>
    </w:p>
    <w:p w14:paraId="313C9C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269</w:t>
      </w:r>
    </w:p>
    <w:p w14:paraId="7D501B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270</w:t>
      </w:r>
    </w:p>
    <w:p w14:paraId="0542BF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270</w:t>
      </w:r>
    </w:p>
    <w:p w14:paraId="6CB38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270</w:t>
      </w:r>
    </w:p>
    <w:p w14:paraId="3EDFDF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272</w:t>
      </w:r>
    </w:p>
    <w:p w14:paraId="2D8042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272</w:t>
      </w:r>
    </w:p>
    <w:p w14:paraId="2C9024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272</w:t>
      </w:r>
    </w:p>
    <w:p w14:paraId="30D4C4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272</w:t>
      </w:r>
    </w:p>
    <w:p w14:paraId="6D72DF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273</w:t>
      </w:r>
    </w:p>
    <w:p w14:paraId="6AF9C4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</w:t>
      </w:r>
    </w:p>
    <w:p w14:paraId="0B06B2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274</w:t>
      </w:r>
    </w:p>
    <w:p w14:paraId="1AFB49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275</w:t>
      </w:r>
    </w:p>
    <w:p w14:paraId="35527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275</w:t>
      </w:r>
    </w:p>
    <w:p w14:paraId="38F300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277</w:t>
      </w:r>
    </w:p>
    <w:p w14:paraId="5D75C9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277</w:t>
      </w:r>
    </w:p>
    <w:p w14:paraId="0AC7A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277</w:t>
      </w:r>
    </w:p>
    <w:p w14:paraId="290DEE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277</w:t>
      </w:r>
    </w:p>
    <w:p w14:paraId="16775B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277</w:t>
      </w:r>
    </w:p>
    <w:p w14:paraId="7BF8D3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277</w:t>
      </w:r>
    </w:p>
    <w:p w14:paraId="13E62B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278</w:t>
      </w:r>
    </w:p>
    <w:p w14:paraId="0030B3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278</w:t>
      </w:r>
    </w:p>
    <w:p w14:paraId="67619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278</w:t>
      </w:r>
    </w:p>
    <w:p w14:paraId="2656F2F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279</w:t>
      </w:r>
    </w:p>
    <w:p w14:paraId="70B3E8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40EFA4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448D72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01693A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CFF66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2D0C81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53C20C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56648C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6A725D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282</w:t>
      </w:r>
    </w:p>
    <w:p w14:paraId="407A50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282</w:t>
      </w:r>
    </w:p>
    <w:p w14:paraId="2F71AC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282</w:t>
      </w:r>
    </w:p>
    <w:p w14:paraId="36FA7F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282</w:t>
      </w:r>
    </w:p>
    <w:p w14:paraId="42FB42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283</w:t>
      </w:r>
    </w:p>
    <w:p w14:paraId="3C36B8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</w:t>
      </w:r>
    </w:p>
    <w:p w14:paraId="1A486D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283</w:t>
      </w:r>
    </w:p>
    <w:p w14:paraId="67A4B0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283</w:t>
      </w:r>
    </w:p>
    <w:p w14:paraId="340129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283</w:t>
      </w:r>
    </w:p>
    <w:p w14:paraId="2BB408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286</w:t>
      </w:r>
    </w:p>
    <w:p w14:paraId="34C473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286</w:t>
      </w:r>
    </w:p>
    <w:p w14:paraId="6F8C18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286</w:t>
      </w:r>
    </w:p>
    <w:p w14:paraId="6CA5F6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286</w:t>
      </w:r>
    </w:p>
    <w:p w14:paraId="35F406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286</w:t>
      </w:r>
    </w:p>
    <w:p w14:paraId="6D9D34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</w:t>
      </w:r>
    </w:p>
    <w:p w14:paraId="42E96D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286</w:t>
      </w:r>
    </w:p>
    <w:p w14:paraId="1008D5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286</w:t>
      </w:r>
    </w:p>
    <w:p w14:paraId="3DFB0F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286</w:t>
      </w:r>
    </w:p>
    <w:p w14:paraId="63866C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289</w:t>
      </w:r>
    </w:p>
    <w:p w14:paraId="370B32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289</w:t>
      </w:r>
    </w:p>
    <w:p w14:paraId="438DE4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289</w:t>
      </w:r>
    </w:p>
    <w:p w14:paraId="358EEE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289</w:t>
      </w:r>
    </w:p>
    <w:p w14:paraId="4771CA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289</w:t>
      </w:r>
    </w:p>
    <w:p w14:paraId="737C05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</w:t>
      </w:r>
    </w:p>
    <w:p w14:paraId="77F9A8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289</w:t>
      </w:r>
    </w:p>
    <w:p w14:paraId="3FB4DB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289</w:t>
      </w:r>
    </w:p>
    <w:p w14:paraId="184CF7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289</w:t>
      </w:r>
    </w:p>
    <w:p w14:paraId="5BAE99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292</w:t>
      </w:r>
    </w:p>
    <w:p w14:paraId="544DF1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292</w:t>
      </w:r>
    </w:p>
    <w:p w14:paraId="4D38D0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292</w:t>
      </w:r>
    </w:p>
    <w:p w14:paraId="179E82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292</w:t>
      </w:r>
    </w:p>
    <w:p w14:paraId="370859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292</w:t>
      </w:r>
    </w:p>
    <w:p w14:paraId="566EB7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</w:t>
      </w:r>
    </w:p>
    <w:p w14:paraId="7085AA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292</w:t>
      </w:r>
    </w:p>
    <w:p w14:paraId="52F7E0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292</w:t>
      </w:r>
    </w:p>
    <w:p w14:paraId="0A6DA6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292</w:t>
      </w:r>
    </w:p>
    <w:p w14:paraId="2BA9FD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295</w:t>
      </w:r>
    </w:p>
    <w:p w14:paraId="336A7B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</w:t>
      </w:r>
    </w:p>
    <w:p w14:paraId="17085B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</w:t>
      </w:r>
    </w:p>
    <w:p w14:paraId="36A9A3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</w:t>
      </w:r>
    </w:p>
    <w:p w14:paraId="24F9B7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</w:t>
      </w:r>
    </w:p>
    <w:p w14:paraId="1B0A79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</w:t>
      </w:r>
    </w:p>
    <w:p w14:paraId="7BE3B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</w:t>
      </w:r>
    </w:p>
    <w:p w14:paraId="6A7997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</w:t>
      </w:r>
    </w:p>
    <w:p w14:paraId="55B624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</w:t>
      </w:r>
    </w:p>
    <w:p w14:paraId="47A9E1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300</w:t>
      </w:r>
    </w:p>
    <w:p w14:paraId="5B3CF7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</w:t>
      </w:r>
    </w:p>
    <w:p w14:paraId="4CFCD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</w:t>
      </w:r>
    </w:p>
    <w:p w14:paraId="1A8883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</w:t>
      </w:r>
    </w:p>
    <w:p w14:paraId="02293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</w:t>
      </w:r>
    </w:p>
    <w:p w14:paraId="022E72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</w:t>
      </w:r>
    </w:p>
    <w:p w14:paraId="4AE8B1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</w:t>
      </w:r>
    </w:p>
    <w:p w14:paraId="5BEDFC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</w:t>
      </w:r>
    </w:p>
    <w:p w14:paraId="5409C7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</w:t>
      </w:r>
    </w:p>
    <w:p w14:paraId="162457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305</w:t>
      </w:r>
    </w:p>
    <w:p w14:paraId="0B45E5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</w:t>
      </w:r>
    </w:p>
    <w:p w14:paraId="139410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</w:t>
      </w:r>
    </w:p>
    <w:p w14:paraId="3247A5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</w:t>
      </w:r>
    </w:p>
    <w:p w14:paraId="01A41E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</w:t>
      </w:r>
    </w:p>
    <w:p w14:paraId="103D6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</w:t>
      </w:r>
    </w:p>
    <w:p w14:paraId="1F05F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</w:t>
      </w:r>
    </w:p>
    <w:p w14:paraId="43593E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</w:t>
      </w:r>
    </w:p>
    <w:p w14:paraId="51B914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</w:t>
      </w:r>
    </w:p>
    <w:p w14:paraId="4454CEA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310</w:t>
      </w:r>
    </w:p>
    <w:p w14:paraId="048836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</w:t>
      </w:r>
    </w:p>
    <w:p w14:paraId="789B08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</w:t>
      </w:r>
    </w:p>
    <w:p w14:paraId="6E9081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</w:t>
      </w:r>
    </w:p>
    <w:p w14:paraId="38D4A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</w:t>
      </w:r>
    </w:p>
    <w:p w14:paraId="5043E3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</w:t>
      </w:r>
    </w:p>
    <w:p w14:paraId="5786C3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312</w:t>
      </w:r>
    </w:p>
    <w:p w14:paraId="67F7AC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313</w:t>
      </w:r>
    </w:p>
    <w:p w14:paraId="23B159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314</w:t>
      </w:r>
    </w:p>
    <w:p w14:paraId="65B55C2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317</w:t>
      </w:r>
    </w:p>
    <w:p w14:paraId="799DD0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UTRA</w:t>
      </w:r>
      <w:r w:rsidRPr="009A7AA1">
        <w:rPr>
          <w:bCs/>
        </w:rPr>
        <w:t>N</w:t>
      </w:r>
      <w:r>
        <w:t xml:space="preserve"> FDD</w:t>
      </w:r>
      <w:r w:rsidRPr="009A7AA1">
        <w:rPr>
          <w:bCs/>
        </w:rPr>
        <w:t xml:space="preserve"> cell re-selection</w:t>
      </w:r>
      <w:r>
        <w:tab/>
        <w:t>317</w:t>
      </w:r>
    </w:p>
    <w:p w14:paraId="364B7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 FDD - UTRAN FDD cell reselection: UTRA FDD is of higher priority</w:t>
      </w:r>
      <w:r>
        <w:tab/>
        <w:t>317</w:t>
      </w:r>
    </w:p>
    <w:p w14:paraId="0730A0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</w:t>
      </w:r>
    </w:p>
    <w:p w14:paraId="6F8693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</w:t>
      </w:r>
    </w:p>
    <w:p w14:paraId="18E471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</w:t>
      </w:r>
    </w:p>
    <w:p w14:paraId="0ED247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</w:t>
      </w:r>
    </w:p>
    <w:p w14:paraId="340FF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</w:t>
      </w:r>
    </w:p>
    <w:p w14:paraId="646EE6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322</w:t>
      </w:r>
    </w:p>
    <w:p w14:paraId="0D8AE5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</w:t>
      </w:r>
    </w:p>
    <w:p w14:paraId="2482DE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</w:t>
      </w:r>
    </w:p>
    <w:p w14:paraId="4BAFC9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</w:t>
      </w:r>
    </w:p>
    <w:p w14:paraId="31E42A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</w:t>
      </w:r>
    </w:p>
    <w:p w14:paraId="192E11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</w:t>
      </w:r>
    </w:p>
    <w:p w14:paraId="175BD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327</w:t>
      </w:r>
    </w:p>
    <w:p w14:paraId="395B99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</w:t>
      </w:r>
    </w:p>
    <w:p w14:paraId="0A2B9B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</w:t>
      </w:r>
    </w:p>
    <w:p w14:paraId="460942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</w:t>
      </w:r>
    </w:p>
    <w:p w14:paraId="6C58DB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</w:t>
      </w:r>
    </w:p>
    <w:p w14:paraId="27F73A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</w:t>
      </w:r>
    </w:p>
    <w:p w14:paraId="5279CD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335</w:t>
      </w:r>
    </w:p>
    <w:p w14:paraId="25CE6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</w:t>
      </w:r>
    </w:p>
    <w:p w14:paraId="79C252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</w:t>
      </w:r>
    </w:p>
    <w:p w14:paraId="2EDE71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</w:t>
      </w:r>
    </w:p>
    <w:p w14:paraId="26B64D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</w:t>
      </w:r>
    </w:p>
    <w:p w14:paraId="3ACD6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</w:t>
      </w:r>
    </w:p>
    <w:p w14:paraId="741891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337</w:t>
      </w:r>
    </w:p>
    <w:p w14:paraId="6D916B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7ED335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07BFEC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</w:t>
      </w:r>
    </w:p>
    <w:p w14:paraId="68E731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</w:t>
      </w:r>
    </w:p>
    <w:p w14:paraId="086177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</w:t>
      </w:r>
    </w:p>
    <w:p w14:paraId="1E3DB7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9A7AA1">
        <w:rPr>
          <w:bCs/>
        </w:rPr>
        <w:t>TDD cell</w:t>
      </w:r>
      <w:r>
        <w:t xml:space="preserve"> re-selection</w:t>
      </w:r>
      <w:r>
        <w:tab/>
        <w:t>347</w:t>
      </w:r>
    </w:p>
    <w:p w14:paraId="40B8AD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</w:t>
      </w:r>
    </w:p>
    <w:p w14:paraId="07DAD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</w:t>
      </w:r>
    </w:p>
    <w:p w14:paraId="7245E3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</w:t>
      </w:r>
    </w:p>
    <w:p w14:paraId="7E3024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347</w:t>
      </w:r>
    </w:p>
    <w:p w14:paraId="17E1FD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347</w:t>
      </w:r>
    </w:p>
    <w:p w14:paraId="53BE48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347</w:t>
      </w:r>
    </w:p>
    <w:p w14:paraId="45E51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</w:t>
      </w:r>
    </w:p>
    <w:p w14:paraId="014ACC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348</w:t>
      </w:r>
    </w:p>
    <w:p w14:paraId="2D929A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348</w:t>
      </w:r>
    </w:p>
    <w:p w14:paraId="6C3BB7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350</w:t>
      </w:r>
    </w:p>
    <w:p w14:paraId="49EDE0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</w:t>
      </w:r>
    </w:p>
    <w:p w14:paraId="45C92B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519846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59C4DA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6FFDA40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352</w:t>
      </w:r>
    </w:p>
    <w:p w14:paraId="70898A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</w:t>
      </w:r>
    </w:p>
    <w:p w14:paraId="679771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</w:t>
      </w:r>
    </w:p>
    <w:p w14:paraId="37DE3B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</w:t>
      </w:r>
    </w:p>
    <w:p w14:paraId="63A2F0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</w:t>
      </w:r>
    </w:p>
    <w:p w14:paraId="7CEE44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354</w:t>
      </w:r>
    </w:p>
    <w:p w14:paraId="5BB40C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355</w:t>
      </w:r>
    </w:p>
    <w:p w14:paraId="2557C7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356</w:t>
      </w:r>
    </w:p>
    <w:p w14:paraId="3399EE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</w:t>
      </w:r>
    </w:p>
    <w:p w14:paraId="336260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360</w:t>
      </w:r>
    </w:p>
    <w:p w14:paraId="600CE7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</w:t>
      </w:r>
    </w:p>
    <w:p w14:paraId="6A2AA1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</w:t>
      </w:r>
    </w:p>
    <w:p w14:paraId="00885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</w:t>
      </w:r>
    </w:p>
    <w:p w14:paraId="099AB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</w:t>
      </w:r>
    </w:p>
    <w:p w14:paraId="10BF18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</w:t>
      </w:r>
    </w:p>
    <w:p w14:paraId="0E168B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</w:t>
      </w:r>
    </w:p>
    <w:p w14:paraId="11E068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</w:t>
      </w:r>
    </w:p>
    <w:p w14:paraId="69185C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</w:t>
      </w:r>
    </w:p>
    <w:p w14:paraId="66AC15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365</w:t>
      </w:r>
    </w:p>
    <w:p w14:paraId="72B517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</w:t>
      </w:r>
    </w:p>
    <w:p w14:paraId="2843D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</w:t>
      </w:r>
    </w:p>
    <w:p w14:paraId="4D00AF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</w:t>
      </w:r>
    </w:p>
    <w:p w14:paraId="2E552D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</w:t>
      </w:r>
    </w:p>
    <w:p w14:paraId="14B1EF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</w:t>
      </w:r>
    </w:p>
    <w:p w14:paraId="094C8C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</w:t>
      </w:r>
    </w:p>
    <w:p w14:paraId="58ABEF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</w:t>
      </w:r>
    </w:p>
    <w:p w14:paraId="56FD99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</w:t>
      </w:r>
    </w:p>
    <w:p w14:paraId="59EC8DC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373</w:t>
      </w:r>
    </w:p>
    <w:p w14:paraId="630701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 TDD - UTRAN TDD cell re-selection: UTRA is of higher priority</w:t>
      </w:r>
      <w:r>
        <w:tab/>
        <w:t>373</w:t>
      </w:r>
    </w:p>
    <w:p w14:paraId="1EDA03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373</w:t>
      </w:r>
    </w:p>
    <w:p w14:paraId="2CC62C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373</w:t>
      </w:r>
    </w:p>
    <w:p w14:paraId="49A26D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373</w:t>
      </w:r>
    </w:p>
    <w:p w14:paraId="775DC0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373</w:t>
      </w:r>
    </w:p>
    <w:p w14:paraId="62B0D8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376</w:t>
      </w:r>
    </w:p>
    <w:p w14:paraId="356BF3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378</w:t>
      </w:r>
    </w:p>
    <w:p w14:paraId="097741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</w:t>
      </w:r>
    </w:p>
    <w:p w14:paraId="3F169C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</w:t>
      </w:r>
    </w:p>
    <w:p w14:paraId="61768F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</w:t>
      </w:r>
    </w:p>
    <w:p w14:paraId="1C702D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</w:t>
      </w:r>
    </w:p>
    <w:p w14:paraId="168ECC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</w:t>
      </w:r>
    </w:p>
    <w:p w14:paraId="7F3EF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383</w:t>
      </w:r>
    </w:p>
    <w:p w14:paraId="2EE577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383</w:t>
      </w:r>
    </w:p>
    <w:p w14:paraId="34192B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383</w:t>
      </w:r>
    </w:p>
    <w:p w14:paraId="44AC4B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</w:t>
      </w:r>
    </w:p>
    <w:p w14:paraId="20D0E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</w:t>
      </w:r>
    </w:p>
    <w:p w14:paraId="09AF5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</w:t>
      </w:r>
    </w:p>
    <w:p w14:paraId="2688EB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391</w:t>
      </w:r>
    </w:p>
    <w:p w14:paraId="6DCB55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</w:t>
      </w:r>
    </w:p>
    <w:p w14:paraId="2CA14E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</w:t>
      </w:r>
    </w:p>
    <w:p w14:paraId="434FF0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</w:t>
      </w:r>
    </w:p>
    <w:p w14:paraId="6CC4D1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</w:t>
      </w:r>
    </w:p>
    <w:p w14:paraId="55A765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</w:t>
      </w:r>
    </w:p>
    <w:p w14:paraId="1200601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9A7AA1">
        <w:rPr>
          <w:bCs/>
        </w:rPr>
        <w:t>SM</w:t>
      </w:r>
      <w:r>
        <w:t xml:space="preserve"> Cell Re-Selection</w:t>
      </w:r>
      <w:r>
        <w:tab/>
        <w:t>398</w:t>
      </w:r>
    </w:p>
    <w:p w14:paraId="33725F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9A7AA1">
        <w:rPr>
          <w:bCs/>
        </w:rPr>
        <w:t>SM</w:t>
      </w:r>
      <w:r>
        <w:t xml:space="preserve"> cell re-selection</w:t>
      </w:r>
      <w:r>
        <w:tab/>
        <w:t>398</w:t>
      </w:r>
    </w:p>
    <w:p w14:paraId="45B7CD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</w:t>
      </w:r>
    </w:p>
    <w:p w14:paraId="375F0B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</w:t>
      </w:r>
    </w:p>
    <w:p w14:paraId="5444AD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</w:t>
      </w:r>
    </w:p>
    <w:p w14:paraId="69C4E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</w:t>
      </w:r>
    </w:p>
    <w:p w14:paraId="421B44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399</w:t>
      </w:r>
    </w:p>
    <w:p w14:paraId="2B1A92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400</w:t>
      </w:r>
    </w:p>
    <w:p w14:paraId="356E70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401</w:t>
      </w:r>
    </w:p>
    <w:p w14:paraId="68F0E3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</w:t>
      </w:r>
    </w:p>
    <w:p w14:paraId="7C4977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9A7AA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9A7AA1">
        <w:rPr>
          <w:bCs/>
        </w:rPr>
        <w:t>SM</w:t>
      </w:r>
      <w:r>
        <w:t xml:space="preserve"> cell re-selection</w:t>
      </w:r>
      <w:r>
        <w:tab/>
        <w:t>402</w:t>
      </w:r>
    </w:p>
    <w:p w14:paraId="29894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402</w:t>
      </w:r>
    </w:p>
    <w:p w14:paraId="128A2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402</w:t>
      </w:r>
    </w:p>
    <w:p w14:paraId="590F3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402</w:t>
      </w:r>
    </w:p>
    <w:p w14:paraId="37D6F7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403</w:t>
      </w:r>
    </w:p>
    <w:p w14:paraId="4CD76C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403</w:t>
      </w:r>
    </w:p>
    <w:p w14:paraId="7F58EB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404</w:t>
      </w:r>
    </w:p>
    <w:p w14:paraId="114F0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405</w:t>
      </w:r>
    </w:p>
    <w:p w14:paraId="1EC618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</w:t>
      </w:r>
    </w:p>
    <w:p w14:paraId="30A7177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407</w:t>
      </w:r>
    </w:p>
    <w:p w14:paraId="153CA4E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407</w:t>
      </w:r>
    </w:p>
    <w:p w14:paraId="528DDB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407</w:t>
      </w:r>
    </w:p>
    <w:p w14:paraId="271851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407</w:t>
      </w:r>
    </w:p>
    <w:p w14:paraId="6AECC0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407</w:t>
      </w:r>
    </w:p>
    <w:p w14:paraId="17AFDD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407</w:t>
      </w:r>
    </w:p>
    <w:p w14:paraId="50DA74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407</w:t>
      </w:r>
    </w:p>
    <w:p w14:paraId="67B242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409</w:t>
      </w:r>
    </w:p>
    <w:p w14:paraId="3CC083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410</w:t>
      </w:r>
    </w:p>
    <w:p w14:paraId="40912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410</w:t>
      </w:r>
    </w:p>
    <w:p w14:paraId="1B28F5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410</w:t>
      </w:r>
    </w:p>
    <w:p w14:paraId="0D4D13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410</w:t>
      </w:r>
    </w:p>
    <w:p w14:paraId="60FDFF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410</w:t>
      </w:r>
    </w:p>
    <w:p w14:paraId="0B42D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411</w:t>
      </w:r>
    </w:p>
    <w:p w14:paraId="1EFE18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412</w:t>
      </w:r>
    </w:p>
    <w:p w14:paraId="150885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414</w:t>
      </w:r>
    </w:p>
    <w:p w14:paraId="02F71E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414</w:t>
      </w:r>
    </w:p>
    <w:p w14:paraId="5D505C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414</w:t>
      </w:r>
    </w:p>
    <w:p w14:paraId="6EF5F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414</w:t>
      </w:r>
    </w:p>
    <w:p w14:paraId="6CE55E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414</w:t>
      </w:r>
    </w:p>
    <w:p w14:paraId="365A9D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414</w:t>
      </w:r>
    </w:p>
    <w:p w14:paraId="4D654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415</w:t>
      </w:r>
    </w:p>
    <w:p w14:paraId="407D7F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416</w:t>
      </w:r>
    </w:p>
    <w:p w14:paraId="299784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418</w:t>
      </w:r>
    </w:p>
    <w:p w14:paraId="34CFC4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418</w:t>
      </w:r>
    </w:p>
    <w:p w14:paraId="21B937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418</w:t>
      </w:r>
    </w:p>
    <w:p w14:paraId="59889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418</w:t>
      </w:r>
    </w:p>
    <w:p w14:paraId="68B388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419</w:t>
      </w:r>
    </w:p>
    <w:p w14:paraId="4A90C4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419</w:t>
      </w:r>
    </w:p>
    <w:p w14:paraId="2EDD8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421</w:t>
      </w:r>
    </w:p>
    <w:p w14:paraId="0418765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423</w:t>
      </w:r>
    </w:p>
    <w:p w14:paraId="3981003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423</w:t>
      </w:r>
    </w:p>
    <w:p w14:paraId="24F2D7B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423</w:t>
      </w:r>
    </w:p>
    <w:p w14:paraId="134A39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423</w:t>
      </w:r>
    </w:p>
    <w:p w14:paraId="21969C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</w:t>
      </w:r>
    </w:p>
    <w:p w14:paraId="2A0819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</w:t>
      </w:r>
    </w:p>
    <w:p w14:paraId="13D9C7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</w:t>
      </w:r>
    </w:p>
    <w:p w14:paraId="24B98D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</w:t>
      </w:r>
    </w:p>
    <w:p w14:paraId="7D8247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</w:t>
      </w:r>
    </w:p>
    <w:p w14:paraId="09F6D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</w:t>
      </w:r>
    </w:p>
    <w:p w14:paraId="5DBDCF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426</w:t>
      </w:r>
    </w:p>
    <w:p w14:paraId="55DA13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427</w:t>
      </w:r>
    </w:p>
    <w:p w14:paraId="2A2F38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429</w:t>
      </w:r>
    </w:p>
    <w:p w14:paraId="709AC8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</w:t>
      </w:r>
    </w:p>
    <w:p w14:paraId="7D07FA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</w:t>
      </w:r>
    </w:p>
    <w:p w14:paraId="3610B9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</w:t>
      </w:r>
    </w:p>
    <w:p w14:paraId="3AB05D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</w:t>
      </w:r>
    </w:p>
    <w:p w14:paraId="1AF5F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429</w:t>
      </w:r>
    </w:p>
    <w:p w14:paraId="6940A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430</w:t>
      </w:r>
    </w:p>
    <w:p w14:paraId="706E8E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431</w:t>
      </w:r>
    </w:p>
    <w:p w14:paraId="5C4BF3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</w:t>
      </w:r>
    </w:p>
    <w:p w14:paraId="68D57F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434</w:t>
      </w:r>
    </w:p>
    <w:p w14:paraId="617DC5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</w:t>
      </w:r>
    </w:p>
    <w:p w14:paraId="310B06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</w:t>
      </w:r>
    </w:p>
    <w:p w14:paraId="0F099B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</w:t>
      </w:r>
    </w:p>
    <w:p w14:paraId="7E8F83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</w:t>
      </w:r>
    </w:p>
    <w:p w14:paraId="62C686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</w:t>
      </w:r>
    </w:p>
    <w:p w14:paraId="753317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435</w:t>
      </w:r>
    </w:p>
    <w:p w14:paraId="440734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436</w:t>
      </w:r>
    </w:p>
    <w:p w14:paraId="637E5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</w:t>
      </w:r>
    </w:p>
    <w:p w14:paraId="007415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FDD Inter frequency handover for UE Category 1bis</w:t>
      </w:r>
      <w:r>
        <w:tab/>
        <w:t>439</w:t>
      </w:r>
    </w:p>
    <w:p w14:paraId="0057F4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</w:t>
      </w:r>
    </w:p>
    <w:p w14:paraId="493990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</w:t>
      </w:r>
    </w:p>
    <w:p w14:paraId="407303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</w:t>
      </w:r>
    </w:p>
    <w:p w14:paraId="1764DE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</w:t>
      </w:r>
    </w:p>
    <w:p w14:paraId="13BAD1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439</w:t>
      </w:r>
    </w:p>
    <w:p w14:paraId="010B40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440</w:t>
      </w:r>
    </w:p>
    <w:p w14:paraId="27B845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440</w:t>
      </w:r>
    </w:p>
    <w:p w14:paraId="634E34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</w:t>
      </w:r>
    </w:p>
    <w:p w14:paraId="4A4146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442</w:t>
      </w:r>
    </w:p>
    <w:p w14:paraId="4543A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</w:t>
      </w:r>
    </w:p>
    <w:p w14:paraId="500BF5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</w:t>
      </w:r>
    </w:p>
    <w:p w14:paraId="75CF98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</w:t>
      </w:r>
    </w:p>
    <w:p w14:paraId="382D1D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</w:t>
      </w:r>
    </w:p>
    <w:p w14:paraId="35CA8C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442</w:t>
      </w:r>
    </w:p>
    <w:p w14:paraId="367F25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443</w:t>
      </w:r>
    </w:p>
    <w:p w14:paraId="46CEE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444</w:t>
      </w:r>
    </w:p>
    <w:p w14:paraId="0B1D4B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</w:t>
      </w:r>
    </w:p>
    <w:p w14:paraId="7DF7F3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447</w:t>
      </w:r>
    </w:p>
    <w:p w14:paraId="2C3A26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447</w:t>
      </w:r>
    </w:p>
    <w:p w14:paraId="4DD472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</w:t>
      </w:r>
    </w:p>
    <w:p w14:paraId="6A26AA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</w:t>
      </w:r>
    </w:p>
    <w:p w14:paraId="685ECF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</w:t>
      </w:r>
    </w:p>
    <w:p w14:paraId="185DFC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447</w:t>
      </w:r>
    </w:p>
    <w:p w14:paraId="68A1CB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448</w:t>
      </w:r>
    </w:p>
    <w:p w14:paraId="221B3B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448</w:t>
      </w:r>
    </w:p>
    <w:p w14:paraId="09CBEC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</w:t>
      </w:r>
    </w:p>
    <w:p w14:paraId="6F2F6B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450</w:t>
      </w:r>
    </w:p>
    <w:p w14:paraId="093778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450</w:t>
      </w:r>
    </w:p>
    <w:p w14:paraId="3026E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450</w:t>
      </w:r>
    </w:p>
    <w:p w14:paraId="6045DA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450</w:t>
      </w:r>
    </w:p>
    <w:p w14:paraId="72D8E4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450</w:t>
      </w:r>
    </w:p>
    <w:p w14:paraId="05BB6F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450</w:t>
      </w:r>
    </w:p>
    <w:p w14:paraId="02AAF8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451</w:t>
      </w:r>
    </w:p>
    <w:p w14:paraId="74087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452</w:t>
      </w:r>
    </w:p>
    <w:p w14:paraId="02C3F8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452</w:t>
      </w:r>
    </w:p>
    <w:p w14:paraId="33310A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FDD Inter frequency handover: unknown target cell for UE Category 1bis</w:t>
      </w:r>
      <w:r>
        <w:tab/>
        <w:t>453</w:t>
      </w:r>
    </w:p>
    <w:p w14:paraId="7B7D8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453</w:t>
      </w:r>
    </w:p>
    <w:p w14:paraId="1905C1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453</w:t>
      </w:r>
    </w:p>
    <w:p w14:paraId="0CDB20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453</w:t>
      </w:r>
    </w:p>
    <w:p w14:paraId="4D68C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454</w:t>
      </w:r>
    </w:p>
    <w:p w14:paraId="47F95C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454</w:t>
      </w:r>
    </w:p>
    <w:p w14:paraId="444CF6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454</w:t>
      </w:r>
    </w:p>
    <w:p w14:paraId="579590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1FC908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E5733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456</w:t>
      </w:r>
    </w:p>
    <w:p w14:paraId="725A91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456</w:t>
      </w:r>
    </w:p>
    <w:p w14:paraId="178A4B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456</w:t>
      </w:r>
    </w:p>
    <w:p w14:paraId="2F8FC6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456</w:t>
      </w:r>
    </w:p>
    <w:p w14:paraId="39ABAD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0A3EA1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1FC27B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457</w:t>
      </w:r>
    </w:p>
    <w:p w14:paraId="030504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458</w:t>
      </w:r>
    </w:p>
    <w:p w14:paraId="7297B7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458</w:t>
      </w:r>
    </w:p>
    <w:p w14:paraId="4177B0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460</w:t>
      </w:r>
    </w:p>
    <w:p w14:paraId="27B45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460</w:t>
      </w:r>
    </w:p>
    <w:p w14:paraId="4D855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460</w:t>
      </w:r>
    </w:p>
    <w:p w14:paraId="0FAF26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460</w:t>
      </w:r>
    </w:p>
    <w:p w14:paraId="4D712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460</w:t>
      </w:r>
    </w:p>
    <w:p w14:paraId="0A20AA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460</w:t>
      </w:r>
    </w:p>
    <w:p w14:paraId="222DA0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461</w:t>
      </w:r>
    </w:p>
    <w:p w14:paraId="4B695C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461</w:t>
      </w:r>
    </w:p>
    <w:p w14:paraId="24028C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461</w:t>
      </w:r>
    </w:p>
    <w:p w14:paraId="10CE6C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462</w:t>
      </w:r>
    </w:p>
    <w:p w14:paraId="5A16D9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39B210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7F41A7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14BDF6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463</w:t>
      </w:r>
    </w:p>
    <w:p w14:paraId="56A44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463</w:t>
      </w:r>
    </w:p>
    <w:p w14:paraId="77AA8E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464</w:t>
      </w:r>
    </w:p>
    <w:p w14:paraId="65295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465</w:t>
      </w:r>
    </w:p>
    <w:p w14:paraId="7E017C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466</w:t>
      </w:r>
    </w:p>
    <w:p w14:paraId="1A0705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TDD Inter frequency handover for UE Category 1bis</w:t>
      </w:r>
      <w:r>
        <w:tab/>
        <w:t>468</w:t>
      </w:r>
    </w:p>
    <w:p w14:paraId="1A7B14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468</w:t>
      </w:r>
    </w:p>
    <w:p w14:paraId="7ED0AC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468</w:t>
      </w:r>
    </w:p>
    <w:p w14:paraId="2671FD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468</w:t>
      </w:r>
    </w:p>
    <w:p w14:paraId="7E225E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469</w:t>
      </w:r>
    </w:p>
    <w:p w14:paraId="07A2E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469</w:t>
      </w:r>
    </w:p>
    <w:p w14:paraId="10A914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469</w:t>
      </w:r>
    </w:p>
    <w:p w14:paraId="4171B7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469</w:t>
      </w:r>
    </w:p>
    <w:p w14:paraId="429A2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470</w:t>
      </w:r>
    </w:p>
    <w:p w14:paraId="2F38136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472</w:t>
      </w:r>
    </w:p>
    <w:p w14:paraId="154E58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472</w:t>
      </w:r>
    </w:p>
    <w:p w14:paraId="79ACA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472</w:t>
      </w:r>
    </w:p>
    <w:p w14:paraId="6F6A82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472</w:t>
      </w:r>
    </w:p>
    <w:p w14:paraId="64101F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472</w:t>
      </w:r>
    </w:p>
    <w:p w14:paraId="59864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472</w:t>
      </w:r>
    </w:p>
    <w:p w14:paraId="0EA94D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473</w:t>
      </w:r>
    </w:p>
    <w:p w14:paraId="10187B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474</w:t>
      </w:r>
    </w:p>
    <w:p w14:paraId="1652DC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475</w:t>
      </w:r>
    </w:p>
    <w:p w14:paraId="03D600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– FDD Inter frequency handover for UE Category 1bis</w:t>
      </w:r>
      <w:r>
        <w:tab/>
        <w:t>478</w:t>
      </w:r>
    </w:p>
    <w:p w14:paraId="43DAE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478</w:t>
      </w:r>
    </w:p>
    <w:p w14:paraId="3EEA9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478</w:t>
      </w:r>
    </w:p>
    <w:p w14:paraId="486DC0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478</w:t>
      </w:r>
    </w:p>
    <w:p w14:paraId="35876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478</w:t>
      </w:r>
    </w:p>
    <w:p w14:paraId="2607E8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478</w:t>
      </w:r>
    </w:p>
    <w:p w14:paraId="186871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479</w:t>
      </w:r>
    </w:p>
    <w:p w14:paraId="79C4C7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479</w:t>
      </w:r>
    </w:p>
    <w:p w14:paraId="0D33B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479</w:t>
      </w:r>
    </w:p>
    <w:p w14:paraId="1376AC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482</w:t>
      </w:r>
    </w:p>
    <w:p w14:paraId="4AC16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482</w:t>
      </w:r>
    </w:p>
    <w:p w14:paraId="788910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482</w:t>
      </w:r>
    </w:p>
    <w:p w14:paraId="3D3FB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482</w:t>
      </w:r>
    </w:p>
    <w:p w14:paraId="50412A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482</w:t>
      </w:r>
    </w:p>
    <w:p w14:paraId="6F0BF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482</w:t>
      </w:r>
    </w:p>
    <w:p w14:paraId="382090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482</w:t>
      </w:r>
    </w:p>
    <w:p w14:paraId="545298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482</w:t>
      </w:r>
    </w:p>
    <w:p w14:paraId="7FB997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483</w:t>
      </w:r>
    </w:p>
    <w:p w14:paraId="0E0415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483</w:t>
      </w:r>
    </w:p>
    <w:p w14:paraId="4DB45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483</w:t>
      </w:r>
    </w:p>
    <w:p w14:paraId="19BC78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483</w:t>
      </w:r>
    </w:p>
    <w:p w14:paraId="6E5CB8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483</w:t>
      </w:r>
    </w:p>
    <w:p w14:paraId="76198E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4D71CA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216A71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485</w:t>
      </w:r>
    </w:p>
    <w:p w14:paraId="0BA01F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485</w:t>
      </w:r>
    </w:p>
    <w:p w14:paraId="18D527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45EB5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487</w:t>
      </w:r>
    </w:p>
    <w:p w14:paraId="006840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487</w:t>
      </w:r>
    </w:p>
    <w:p w14:paraId="3A751F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487</w:t>
      </w:r>
    </w:p>
    <w:p w14:paraId="3A40AC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487</w:t>
      </w:r>
    </w:p>
    <w:p w14:paraId="5E291B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487</w:t>
      </w:r>
    </w:p>
    <w:p w14:paraId="6A2335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487</w:t>
      </w:r>
    </w:p>
    <w:p w14:paraId="63D541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488</w:t>
      </w:r>
    </w:p>
    <w:p w14:paraId="07499D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489</w:t>
      </w:r>
    </w:p>
    <w:p w14:paraId="2E209D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489</w:t>
      </w:r>
    </w:p>
    <w:p w14:paraId="34572B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491</w:t>
      </w:r>
    </w:p>
    <w:p w14:paraId="0F3BBC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491</w:t>
      </w:r>
    </w:p>
    <w:p w14:paraId="01C59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491</w:t>
      </w:r>
    </w:p>
    <w:p w14:paraId="1536DE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491</w:t>
      </w:r>
    </w:p>
    <w:p w14:paraId="7502F9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491</w:t>
      </w:r>
    </w:p>
    <w:p w14:paraId="0E38A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491</w:t>
      </w:r>
    </w:p>
    <w:p w14:paraId="2E4214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492</w:t>
      </w:r>
    </w:p>
    <w:p w14:paraId="381343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493</w:t>
      </w:r>
    </w:p>
    <w:p w14:paraId="562440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493</w:t>
      </w:r>
    </w:p>
    <w:p w14:paraId="47D747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495</w:t>
      </w:r>
    </w:p>
    <w:p w14:paraId="28E76E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495</w:t>
      </w:r>
    </w:p>
    <w:p w14:paraId="5176E8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495</w:t>
      </w:r>
    </w:p>
    <w:p w14:paraId="59BCC4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495</w:t>
      </w:r>
    </w:p>
    <w:p w14:paraId="39DA7D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496</w:t>
      </w:r>
    </w:p>
    <w:p w14:paraId="0E02F3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496</w:t>
      </w:r>
    </w:p>
    <w:p w14:paraId="2242C4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496</w:t>
      </w:r>
    </w:p>
    <w:p w14:paraId="766998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497</w:t>
      </w:r>
    </w:p>
    <w:p w14:paraId="4C0B25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500</w:t>
      </w:r>
    </w:p>
    <w:p w14:paraId="62BB22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502</w:t>
      </w:r>
    </w:p>
    <w:p w14:paraId="40350E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502</w:t>
      </w:r>
    </w:p>
    <w:p w14:paraId="4E677C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502</w:t>
      </w:r>
    </w:p>
    <w:p w14:paraId="732DA9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502</w:t>
      </w:r>
    </w:p>
    <w:p w14:paraId="39C80D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503</w:t>
      </w:r>
    </w:p>
    <w:p w14:paraId="4ACA8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503</w:t>
      </w:r>
    </w:p>
    <w:p w14:paraId="55AFCA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503</w:t>
      </w:r>
    </w:p>
    <w:p w14:paraId="53FA2A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504</w:t>
      </w:r>
    </w:p>
    <w:p w14:paraId="3F4B1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504</w:t>
      </w:r>
    </w:p>
    <w:p w14:paraId="3EC34B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506</w:t>
      </w:r>
    </w:p>
    <w:p w14:paraId="653BA5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506</w:t>
      </w:r>
    </w:p>
    <w:p w14:paraId="3C380F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506</w:t>
      </w:r>
    </w:p>
    <w:p w14:paraId="4DB8C1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506</w:t>
      </w:r>
    </w:p>
    <w:p w14:paraId="43E437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507</w:t>
      </w:r>
    </w:p>
    <w:p w14:paraId="252B2D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507</w:t>
      </w:r>
    </w:p>
    <w:p w14:paraId="04735E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508</w:t>
      </w:r>
    </w:p>
    <w:p w14:paraId="590E1E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508</w:t>
      </w:r>
    </w:p>
    <w:p w14:paraId="0DC6B4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511</w:t>
      </w:r>
    </w:p>
    <w:p w14:paraId="1AFF24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512</w:t>
      </w:r>
    </w:p>
    <w:p w14:paraId="491882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512</w:t>
      </w:r>
    </w:p>
    <w:p w14:paraId="4C5F34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512</w:t>
      </w:r>
    </w:p>
    <w:p w14:paraId="7B5E17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512</w:t>
      </w:r>
    </w:p>
    <w:p w14:paraId="63BCEA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513</w:t>
      </w:r>
    </w:p>
    <w:p w14:paraId="6173A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513</w:t>
      </w:r>
    </w:p>
    <w:p w14:paraId="2C2039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514</w:t>
      </w:r>
    </w:p>
    <w:p w14:paraId="6B56A8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515</w:t>
      </w:r>
    </w:p>
    <w:p w14:paraId="76823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515</w:t>
      </w:r>
    </w:p>
    <w:p w14:paraId="7BD3D9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516</w:t>
      </w:r>
    </w:p>
    <w:p w14:paraId="094086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516</w:t>
      </w:r>
    </w:p>
    <w:p w14:paraId="0B7936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516</w:t>
      </w:r>
    </w:p>
    <w:p w14:paraId="442A34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516</w:t>
      </w:r>
    </w:p>
    <w:p w14:paraId="223701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517</w:t>
      </w:r>
    </w:p>
    <w:p w14:paraId="332EF1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517</w:t>
      </w:r>
    </w:p>
    <w:p w14:paraId="2AE1C6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518</w:t>
      </w:r>
    </w:p>
    <w:p w14:paraId="328538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519</w:t>
      </w:r>
    </w:p>
    <w:p w14:paraId="3BE7C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519</w:t>
      </w:r>
    </w:p>
    <w:p w14:paraId="46CA2D2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520</w:t>
      </w:r>
    </w:p>
    <w:p w14:paraId="55341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520</w:t>
      </w:r>
    </w:p>
    <w:p w14:paraId="4A055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520</w:t>
      </w:r>
    </w:p>
    <w:p w14:paraId="49509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520</w:t>
      </w:r>
    </w:p>
    <w:p w14:paraId="33E251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521</w:t>
      </w:r>
    </w:p>
    <w:p w14:paraId="0C539D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521</w:t>
      </w:r>
    </w:p>
    <w:p w14:paraId="7EBCD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522</w:t>
      </w:r>
    </w:p>
    <w:p w14:paraId="2E0EDE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523</w:t>
      </w:r>
    </w:p>
    <w:p w14:paraId="0B879A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523</w:t>
      </w:r>
    </w:p>
    <w:p w14:paraId="6C3084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524</w:t>
      </w:r>
    </w:p>
    <w:p w14:paraId="1C4703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524</w:t>
      </w:r>
    </w:p>
    <w:p w14:paraId="6B5A32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524</w:t>
      </w:r>
    </w:p>
    <w:p w14:paraId="7E57E4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524</w:t>
      </w:r>
    </w:p>
    <w:p w14:paraId="0CDD5D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525</w:t>
      </w:r>
    </w:p>
    <w:p w14:paraId="2351F1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525</w:t>
      </w:r>
    </w:p>
    <w:p w14:paraId="19A7A5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526</w:t>
      </w:r>
    </w:p>
    <w:p w14:paraId="4F93AD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527</w:t>
      </w:r>
    </w:p>
    <w:p w14:paraId="6F6BAF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527</w:t>
      </w:r>
    </w:p>
    <w:p w14:paraId="11411CC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TDD Intra frequency handover for UE Category 1bis</w:t>
      </w:r>
      <w:r>
        <w:tab/>
        <w:t>528</w:t>
      </w:r>
    </w:p>
    <w:p w14:paraId="09F8FC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528</w:t>
      </w:r>
    </w:p>
    <w:p w14:paraId="2FEDDD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528</w:t>
      </w:r>
    </w:p>
    <w:p w14:paraId="535FEA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528</w:t>
      </w:r>
    </w:p>
    <w:p w14:paraId="21B730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529</w:t>
      </w:r>
    </w:p>
    <w:p w14:paraId="0BDD6D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529</w:t>
      </w:r>
    </w:p>
    <w:p w14:paraId="48AEAF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530</w:t>
      </w:r>
    </w:p>
    <w:p w14:paraId="7082FE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530</w:t>
      </w:r>
    </w:p>
    <w:p w14:paraId="6C5A2F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530</w:t>
      </w:r>
    </w:p>
    <w:p w14:paraId="5AEEE3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5.1.21</w:t>
      </w:r>
      <w:r>
        <w:t xml:space="preserve"> to </w:t>
      </w:r>
      <w:r w:rsidRPr="009A7AA1">
        <w:rPr>
          <w:bCs/>
        </w:rPr>
        <w:t>5.1.27</w:t>
      </w:r>
      <w:r>
        <w:t xml:space="preserve"> Void</w:t>
      </w:r>
      <w:r>
        <w:tab/>
        <w:t>531</w:t>
      </w:r>
    </w:p>
    <w:p w14:paraId="1995F98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lastRenderedPageBreak/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531</w:t>
      </w:r>
    </w:p>
    <w:p w14:paraId="29934C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531</w:t>
      </w:r>
    </w:p>
    <w:p w14:paraId="12EF44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531</w:t>
      </w:r>
    </w:p>
    <w:p w14:paraId="0029B3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531</w:t>
      </w:r>
    </w:p>
    <w:p w14:paraId="5ACABC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532</w:t>
      </w:r>
    </w:p>
    <w:p w14:paraId="2E9B4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532</w:t>
      </w:r>
    </w:p>
    <w:p w14:paraId="1714E3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533</w:t>
      </w:r>
    </w:p>
    <w:p w14:paraId="1766D7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534</w:t>
      </w:r>
    </w:p>
    <w:p w14:paraId="5F7639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536</w:t>
      </w:r>
    </w:p>
    <w:p w14:paraId="55794F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5.1.29</w:t>
      </w:r>
      <w:r>
        <w:t xml:space="preserve"> to </w:t>
      </w:r>
      <w:r w:rsidRPr="009A7AA1">
        <w:rPr>
          <w:bCs/>
        </w:rPr>
        <w:t>5.1.33</w:t>
      </w:r>
      <w:r>
        <w:t xml:space="preserve"> Void</w:t>
      </w:r>
      <w:r>
        <w:tab/>
        <w:t>538</w:t>
      </w:r>
    </w:p>
    <w:p w14:paraId="29DA46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538</w:t>
      </w:r>
    </w:p>
    <w:p w14:paraId="35CE2B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538</w:t>
      </w:r>
    </w:p>
    <w:p w14:paraId="4168D4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538</w:t>
      </w:r>
    </w:p>
    <w:p w14:paraId="6DA37E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538</w:t>
      </w:r>
    </w:p>
    <w:p w14:paraId="344854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538</w:t>
      </w:r>
    </w:p>
    <w:p w14:paraId="55CEA6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538</w:t>
      </w:r>
    </w:p>
    <w:p w14:paraId="73DD67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539</w:t>
      </w:r>
    </w:p>
    <w:p w14:paraId="0FD7C6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539</w:t>
      </w:r>
    </w:p>
    <w:p w14:paraId="63EECC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539</w:t>
      </w:r>
    </w:p>
    <w:p w14:paraId="5B2132F7" w14:textId="77777777" w:rsidR="003C56A8" w:rsidRDefault="003C56A8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541</w:t>
      </w:r>
    </w:p>
    <w:p w14:paraId="23AD0B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541</w:t>
      </w:r>
    </w:p>
    <w:p w14:paraId="408C7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541</w:t>
      </w:r>
    </w:p>
    <w:p w14:paraId="67DB4F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541</w:t>
      </w:r>
    </w:p>
    <w:p w14:paraId="6384D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541</w:t>
      </w:r>
    </w:p>
    <w:p w14:paraId="7AC9E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2FB734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2273EC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5448EC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544</w:t>
      </w:r>
    </w:p>
    <w:p w14:paraId="0CB301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547</w:t>
      </w:r>
    </w:p>
    <w:p w14:paraId="4A5E74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549</w:t>
      </w:r>
    </w:p>
    <w:p w14:paraId="24B4F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549</w:t>
      </w:r>
    </w:p>
    <w:p w14:paraId="4DE7BE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549</w:t>
      </w:r>
    </w:p>
    <w:p w14:paraId="4E72A9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549</w:t>
      </w:r>
    </w:p>
    <w:p w14:paraId="1FD7B7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549</w:t>
      </w:r>
    </w:p>
    <w:p w14:paraId="3198B0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549</w:t>
      </w:r>
    </w:p>
    <w:p w14:paraId="49A788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550</w:t>
      </w:r>
    </w:p>
    <w:p w14:paraId="3B3B71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551</w:t>
      </w:r>
    </w:p>
    <w:p w14:paraId="7276E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555</w:t>
      </w:r>
    </w:p>
    <w:p w14:paraId="5659C3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557</w:t>
      </w:r>
    </w:p>
    <w:p w14:paraId="4CA85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557</w:t>
      </w:r>
    </w:p>
    <w:p w14:paraId="7267D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557</w:t>
      </w:r>
    </w:p>
    <w:p w14:paraId="1571C1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557</w:t>
      </w:r>
    </w:p>
    <w:p w14:paraId="48156E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558</w:t>
      </w:r>
    </w:p>
    <w:p w14:paraId="79487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558</w:t>
      </w:r>
    </w:p>
    <w:p w14:paraId="6BB9B8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558</w:t>
      </w:r>
    </w:p>
    <w:p w14:paraId="4EDD8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559</w:t>
      </w:r>
    </w:p>
    <w:p w14:paraId="22D420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565</w:t>
      </w:r>
    </w:p>
    <w:p w14:paraId="3EF32D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565</w:t>
      </w:r>
    </w:p>
    <w:p w14:paraId="1219F0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565</w:t>
      </w:r>
    </w:p>
    <w:p w14:paraId="08281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565</w:t>
      </w:r>
    </w:p>
    <w:p w14:paraId="051F3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566</w:t>
      </w:r>
    </w:p>
    <w:p w14:paraId="18FA84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566</w:t>
      </w:r>
    </w:p>
    <w:p w14:paraId="5DACF1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566</w:t>
      </w:r>
    </w:p>
    <w:p w14:paraId="4EC0A9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567</w:t>
      </w:r>
    </w:p>
    <w:p w14:paraId="503E24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573</w:t>
      </w:r>
    </w:p>
    <w:p w14:paraId="7AF876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573</w:t>
      </w:r>
    </w:p>
    <w:p w14:paraId="28E457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573</w:t>
      </w:r>
    </w:p>
    <w:p w14:paraId="5AEB14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573</w:t>
      </w:r>
    </w:p>
    <w:p w14:paraId="077BDA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574</w:t>
      </w:r>
    </w:p>
    <w:p w14:paraId="35730F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574</w:t>
      </w:r>
    </w:p>
    <w:p w14:paraId="1A31C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574</w:t>
      </w:r>
    </w:p>
    <w:p w14:paraId="036023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575</w:t>
      </w:r>
    </w:p>
    <w:p w14:paraId="1A32B2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581</w:t>
      </w:r>
    </w:p>
    <w:p w14:paraId="2600EA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581</w:t>
      </w:r>
    </w:p>
    <w:p w14:paraId="0C26E2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581</w:t>
      </w:r>
    </w:p>
    <w:p w14:paraId="4AC2A5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581</w:t>
      </w:r>
    </w:p>
    <w:p w14:paraId="28415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581</w:t>
      </w:r>
    </w:p>
    <w:p w14:paraId="6D97D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581</w:t>
      </w:r>
    </w:p>
    <w:p w14:paraId="75BD51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582</w:t>
      </w:r>
    </w:p>
    <w:p w14:paraId="7AE133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583</w:t>
      </w:r>
    </w:p>
    <w:p w14:paraId="2C79CA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589</w:t>
      </w:r>
    </w:p>
    <w:p w14:paraId="5763B6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589</w:t>
      </w:r>
    </w:p>
    <w:p w14:paraId="27635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589</w:t>
      </w:r>
    </w:p>
    <w:p w14:paraId="2821A4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589</w:t>
      </w:r>
    </w:p>
    <w:p w14:paraId="2DBAF0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590</w:t>
      </w:r>
    </w:p>
    <w:p w14:paraId="77B41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590</w:t>
      </w:r>
    </w:p>
    <w:p w14:paraId="5248F7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591</w:t>
      </w:r>
    </w:p>
    <w:p w14:paraId="544645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592</w:t>
      </w:r>
    </w:p>
    <w:p w14:paraId="26EC2C6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594</w:t>
      </w:r>
    </w:p>
    <w:p w14:paraId="4D715A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594</w:t>
      </w:r>
    </w:p>
    <w:p w14:paraId="10A3A8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594</w:t>
      </w:r>
    </w:p>
    <w:p w14:paraId="718047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594</w:t>
      </w:r>
    </w:p>
    <w:p w14:paraId="613EB3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3D817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2B3CC6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55A5FA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598</w:t>
      </w:r>
    </w:p>
    <w:p w14:paraId="5B8DC7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93932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524191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388291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04251D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1ED62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95702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602</w:t>
      </w:r>
    </w:p>
    <w:p w14:paraId="3A1973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7D638C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6F1451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798CFE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311ECD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05BEC4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028444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603</w:t>
      </w:r>
    </w:p>
    <w:p w14:paraId="2740F3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604</w:t>
      </w:r>
    </w:p>
    <w:p w14:paraId="01BF6F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606</w:t>
      </w:r>
    </w:p>
    <w:p w14:paraId="2837C9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F343B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11C8F7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65CE8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3EB4F1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3EA4A2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4CFC77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C9199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611</w:t>
      </w:r>
    </w:p>
    <w:p w14:paraId="48B080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611</w:t>
      </w:r>
    </w:p>
    <w:p w14:paraId="36387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611</w:t>
      </w:r>
    </w:p>
    <w:p w14:paraId="2F81F9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611</w:t>
      </w:r>
    </w:p>
    <w:p w14:paraId="283E18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611</w:t>
      </w:r>
    </w:p>
    <w:p w14:paraId="712FD6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611</w:t>
      </w:r>
    </w:p>
    <w:p w14:paraId="5350F8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612</w:t>
      </w:r>
    </w:p>
    <w:p w14:paraId="64527C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613</w:t>
      </w:r>
    </w:p>
    <w:p w14:paraId="4B8CEA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616</w:t>
      </w:r>
    </w:p>
    <w:p w14:paraId="780A1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616</w:t>
      </w:r>
    </w:p>
    <w:p w14:paraId="372089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616</w:t>
      </w:r>
    </w:p>
    <w:p w14:paraId="7647DA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616</w:t>
      </w:r>
    </w:p>
    <w:p w14:paraId="3DA2B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616</w:t>
      </w:r>
    </w:p>
    <w:p w14:paraId="273975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616</w:t>
      </w:r>
    </w:p>
    <w:p w14:paraId="62635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617</w:t>
      </w:r>
    </w:p>
    <w:p w14:paraId="189535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618</w:t>
      </w:r>
    </w:p>
    <w:p w14:paraId="2F429E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624</w:t>
      </w:r>
    </w:p>
    <w:p w14:paraId="29B89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624</w:t>
      </w:r>
    </w:p>
    <w:p w14:paraId="2883FA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624</w:t>
      </w:r>
    </w:p>
    <w:p w14:paraId="6A2E64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624</w:t>
      </w:r>
    </w:p>
    <w:p w14:paraId="10C15F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625</w:t>
      </w:r>
    </w:p>
    <w:p w14:paraId="657C79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625</w:t>
      </w:r>
    </w:p>
    <w:p w14:paraId="73434B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626</w:t>
      </w:r>
    </w:p>
    <w:p w14:paraId="77C6D8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626</w:t>
      </w:r>
    </w:p>
    <w:p w14:paraId="227D59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632</w:t>
      </w:r>
    </w:p>
    <w:p w14:paraId="3DE58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632</w:t>
      </w:r>
    </w:p>
    <w:p w14:paraId="2968C1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632</w:t>
      </w:r>
    </w:p>
    <w:p w14:paraId="32E617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632</w:t>
      </w:r>
    </w:p>
    <w:p w14:paraId="4025D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633</w:t>
      </w:r>
    </w:p>
    <w:p w14:paraId="060A91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633</w:t>
      </w:r>
    </w:p>
    <w:p w14:paraId="5E6CBF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634</w:t>
      </w:r>
    </w:p>
    <w:p w14:paraId="0CED09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634</w:t>
      </w:r>
    </w:p>
    <w:p w14:paraId="7C818D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641</w:t>
      </w:r>
    </w:p>
    <w:p w14:paraId="112C5C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641</w:t>
      </w:r>
    </w:p>
    <w:p w14:paraId="6DE2D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641</w:t>
      </w:r>
    </w:p>
    <w:p w14:paraId="33A9B3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641</w:t>
      </w:r>
    </w:p>
    <w:p w14:paraId="105EB0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641</w:t>
      </w:r>
    </w:p>
    <w:p w14:paraId="1B9EDD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641</w:t>
      </w:r>
    </w:p>
    <w:p w14:paraId="389CD6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642</w:t>
      </w:r>
    </w:p>
    <w:p w14:paraId="73EDF0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643</w:t>
      </w:r>
    </w:p>
    <w:p w14:paraId="0A3242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650</w:t>
      </w:r>
    </w:p>
    <w:p w14:paraId="45372D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650</w:t>
      </w:r>
    </w:p>
    <w:p w14:paraId="70E0C1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650</w:t>
      </w:r>
    </w:p>
    <w:p w14:paraId="7975FC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650</w:t>
      </w:r>
    </w:p>
    <w:p w14:paraId="3E730F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650</w:t>
      </w:r>
    </w:p>
    <w:p w14:paraId="5F2BE0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650</w:t>
      </w:r>
    </w:p>
    <w:p w14:paraId="3152FA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651</w:t>
      </w:r>
    </w:p>
    <w:p w14:paraId="575893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652</w:t>
      </w:r>
    </w:p>
    <w:p w14:paraId="7C25D6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658</w:t>
      </w:r>
    </w:p>
    <w:p w14:paraId="529341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658</w:t>
      </w:r>
    </w:p>
    <w:p w14:paraId="764FD1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658</w:t>
      </w:r>
    </w:p>
    <w:p w14:paraId="6F3642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658</w:t>
      </w:r>
    </w:p>
    <w:p w14:paraId="0FB05E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659</w:t>
      </w:r>
    </w:p>
    <w:p w14:paraId="7C364B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659</w:t>
      </w:r>
    </w:p>
    <w:p w14:paraId="49FEC1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659</w:t>
      </w:r>
    </w:p>
    <w:p w14:paraId="4D4346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660</w:t>
      </w:r>
    </w:p>
    <w:p w14:paraId="28FB768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666</w:t>
      </w:r>
    </w:p>
    <w:p w14:paraId="51FFC3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666</w:t>
      </w:r>
    </w:p>
    <w:p w14:paraId="5C0C70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666</w:t>
      </w:r>
    </w:p>
    <w:p w14:paraId="64562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666</w:t>
      </w:r>
    </w:p>
    <w:p w14:paraId="57E09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666</w:t>
      </w:r>
    </w:p>
    <w:p w14:paraId="5F5CB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667</w:t>
      </w:r>
    </w:p>
    <w:p w14:paraId="02D9F5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667</w:t>
      </w:r>
    </w:p>
    <w:p w14:paraId="7EA08F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668</w:t>
      </w:r>
    </w:p>
    <w:p w14:paraId="70A46F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668</w:t>
      </w:r>
    </w:p>
    <w:p w14:paraId="6F52B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670</w:t>
      </w:r>
    </w:p>
    <w:p w14:paraId="53F2EB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672</w:t>
      </w:r>
    </w:p>
    <w:p w14:paraId="2947BC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672</w:t>
      </w:r>
    </w:p>
    <w:p w14:paraId="40281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672</w:t>
      </w:r>
    </w:p>
    <w:p w14:paraId="5D16D0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672</w:t>
      </w:r>
    </w:p>
    <w:p w14:paraId="4F597C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673</w:t>
      </w:r>
    </w:p>
    <w:p w14:paraId="370CC5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673</w:t>
      </w:r>
    </w:p>
    <w:p w14:paraId="0002B9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674</w:t>
      </w:r>
    </w:p>
    <w:p w14:paraId="039C5E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675</w:t>
      </w:r>
    </w:p>
    <w:p w14:paraId="20E242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</w:t>
      </w:r>
      <w:r w:rsidRPr="009A7AA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676</w:t>
      </w:r>
    </w:p>
    <w:p w14:paraId="23181C9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678</w:t>
      </w:r>
    </w:p>
    <w:p w14:paraId="6F0D4F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678</w:t>
      </w:r>
    </w:p>
    <w:p w14:paraId="6CA083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678</w:t>
      </w:r>
    </w:p>
    <w:p w14:paraId="64E24E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678</w:t>
      </w:r>
    </w:p>
    <w:p w14:paraId="58EB2F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679</w:t>
      </w:r>
    </w:p>
    <w:p w14:paraId="519CD7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679</w:t>
      </w:r>
    </w:p>
    <w:p w14:paraId="090134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679</w:t>
      </w:r>
    </w:p>
    <w:p w14:paraId="0E3EA2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680</w:t>
      </w:r>
    </w:p>
    <w:p w14:paraId="13F23F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681</w:t>
      </w:r>
    </w:p>
    <w:p w14:paraId="4F6E73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683</w:t>
      </w:r>
    </w:p>
    <w:p w14:paraId="5B5C1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683</w:t>
      </w:r>
    </w:p>
    <w:p w14:paraId="781AC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683</w:t>
      </w:r>
    </w:p>
    <w:p w14:paraId="35A01F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683</w:t>
      </w:r>
    </w:p>
    <w:p w14:paraId="5AE3E7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684</w:t>
      </w:r>
    </w:p>
    <w:p w14:paraId="74324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684</w:t>
      </w:r>
    </w:p>
    <w:p w14:paraId="46E42A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684</w:t>
      </w:r>
    </w:p>
    <w:p w14:paraId="3A4089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685</w:t>
      </w:r>
    </w:p>
    <w:p w14:paraId="58DD9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687</w:t>
      </w:r>
    </w:p>
    <w:p w14:paraId="47F194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689</w:t>
      </w:r>
    </w:p>
    <w:p w14:paraId="19E806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689</w:t>
      </w:r>
    </w:p>
    <w:p w14:paraId="754583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689</w:t>
      </w:r>
    </w:p>
    <w:p w14:paraId="06C5F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689</w:t>
      </w:r>
    </w:p>
    <w:p w14:paraId="74958C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689</w:t>
      </w:r>
    </w:p>
    <w:p w14:paraId="2832B8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689</w:t>
      </w:r>
    </w:p>
    <w:p w14:paraId="3CCA24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31EC10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690</w:t>
      </w:r>
    </w:p>
    <w:p w14:paraId="48479A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7DF2A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690</w:t>
      </w:r>
    </w:p>
    <w:p w14:paraId="6074D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693</w:t>
      </w:r>
    </w:p>
    <w:p w14:paraId="7DC9E1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9A7AA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9A7AA1">
        <w:rPr>
          <w:rFonts w:eastAsia="SimSun"/>
          <w:lang w:eastAsia="zh-CN"/>
        </w:rPr>
        <w:t>requirement</w:t>
      </w:r>
      <w:r>
        <w:tab/>
        <w:t>693</w:t>
      </w:r>
    </w:p>
    <w:p w14:paraId="44E7E2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693</w:t>
      </w:r>
    </w:p>
    <w:p w14:paraId="0EF25D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02F146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695</w:t>
      </w:r>
    </w:p>
    <w:p w14:paraId="7D3826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695</w:t>
      </w:r>
    </w:p>
    <w:p w14:paraId="6E1BD9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695</w:t>
      </w:r>
    </w:p>
    <w:p w14:paraId="3D7D34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695</w:t>
      </w:r>
    </w:p>
    <w:p w14:paraId="075205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695</w:t>
      </w:r>
    </w:p>
    <w:p w14:paraId="70A25F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696</w:t>
      </w:r>
    </w:p>
    <w:p w14:paraId="2045B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696</w:t>
      </w:r>
    </w:p>
    <w:p w14:paraId="2D856B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697</w:t>
      </w:r>
    </w:p>
    <w:p w14:paraId="7275C8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697</w:t>
      </w:r>
    </w:p>
    <w:p w14:paraId="2B8B43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699</w:t>
      </w:r>
    </w:p>
    <w:p w14:paraId="18AC310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701</w:t>
      </w:r>
    </w:p>
    <w:p w14:paraId="20E28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701</w:t>
      </w:r>
    </w:p>
    <w:p w14:paraId="2C6CC6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701</w:t>
      </w:r>
    </w:p>
    <w:p w14:paraId="63F6B1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701</w:t>
      </w:r>
    </w:p>
    <w:p w14:paraId="09FE67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702</w:t>
      </w:r>
    </w:p>
    <w:p w14:paraId="7FE477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702</w:t>
      </w:r>
    </w:p>
    <w:p w14:paraId="7AC4D7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702</w:t>
      </w:r>
    </w:p>
    <w:p w14:paraId="6C8B13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703</w:t>
      </w:r>
    </w:p>
    <w:p w14:paraId="2E8926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703</w:t>
      </w:r>
    </w:p>
    <w:p w14:paraId="5EA137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705</w:t>
      </w:r>
    </w:p>
    <w:p w14:paraId="69CD6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0940C1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144518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39DC96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5E8958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56068B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707</w:t>
      </w:r>
    </w:p>
    <w:p w14:paraId="5421C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300CC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74DD16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709</w:t>
      </w:r>
    </w:p>
    <w:p w14:paraId="60ABD5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709</w:t>
      </w:r>
    </w:p>
    <w:p w14:paraId="3B226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709</w:t>
      </w:r>
    </w:p>
    <w:p w14:paraId="31CAD3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709</w:t>
      </w:r>
    </w:p>
    <w:p w14:paraId="4D271D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710</w:t>
      </w:r>
    </w:p>
    <w:p w14:paraId="70A414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61C605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710</w:t>
      </w:r>
    </w:p>
    <w:p w14:paraId="04BCA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54655E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711</w:t>
      </w:r>
    </w:p>
    <w:p w14:paraId="4FE484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UTRAN TDD handover: unknown target cell</w:t>
      </w:r>
      <w:r>
        <w:tab/>
        <w:t>712</w:t>
      </w:r>
    </w:p>
    <w:p w14:paraId="0CCCE9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712</w:t>
      </w:r>
    </w:p>
    <w:p w14:paraId="2C2190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713</w:t>
      </w:r>
    </w:p>
    <w:p w14:paraId="1EB107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713</w:t>
      </w:r>
    </w:p>
    <w:p w14:paraId="08737F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713</w:t>
      </w:r>
    </w:p>
    <w:p w14:paraId="51DF00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713</w:t>
      </w:r>
    </w:p>
    <w:p w14:paraId="731E42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ADB00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6EBC1B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715</w:t>
      </w:r>
    </w:p>
    <w:p w14:paraId="4184B1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717</w:t>
      </w:r>
    </w:p>
    <w:p w14:paraId="1A9DC7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717</w:t>
      </w:r>
    </w:p>
    <w:p w14:paraId="31F749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717</w:t>
      </w:r>
    </w:p>
    <w:p w14:paraId="76D91A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717</w:t>
      </w:r>
    </w:p>
    <w:p w14:paraId="01C9F1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717</w:t>
      </w:r>
    </w:p>
    <w:p w14:paraId="3B3997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2B7781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22A33F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718</w:t>
      </w:r>
    </w:p>
    <w:p w14:paraId="6BB54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718</w:t>
      </w:r>
    </w:p>
    <w:p w14:paraId="23A2F09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718</w:t>
      </w:r>
    </w:p>
    <w:p w14:paraId="3CF583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718</w:t>
      </w:r>
    </w:p>
    <w:p w14:paraId="31B2CA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719</w:t>
      </w:r>
    </w:p>
    <w:p w14:paraId="331C90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719</w:t>
      </w:r>
    </w:p>
    <w:p w14:paraId="69EE6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719</w:t>
      </w:r>
    </w:p>
    <w:p w14:paraId="7A7EE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719</w:t>
      </w:r>
    </w:p>
    <w:p w14:paraId="71D77D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719</w:t>
      </w:r>
    </w:p>
    <w:p w14:paraId="72FA11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720</w:t>
      </w:r>
    </w:p>
    <w:p w14:paraId="7E8BA5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721</w:t>
      </w:r>
    </w:p>
    <w:p w14:paraId="4E626A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726</w:t>
      </w:r>
    </w:p>
    <w:p w14:paraId="309204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728</w:t>
      </w:r>
    </w:p>
    <w:p w14:paraId="6CCFA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728</w:t>
      </w:r>
    </w:p>
    <w:p w14:paraId="752B08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728</w:t>
      </w:r>
    </w:p>
    <w:p w14:paraId="0EF6AE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728</w:t>
      </w:r>
    </w:p>
    <w:p w14:paraId="288A9C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729</w:t>
      </w:r>
    </w:p>
    <w:p w14:paraId="689014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729</w:t>
      </w:r>
    </w:p>
    <w:p w14:paraId="7A7244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730</w:t>
      </w:r>
    </w:p>
    <w:p w14:paraId="0CB757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730</w:t>
      </w:r>
    </w:p>
    <w:p w14:paraId="70A0A3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5DA279E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732</w:t>
      </w:r>
    </w:p>
    <w:p w14:paraId="3D2B75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75110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0BF7CE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3CA983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4E2F1B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03979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37F25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735</w:t>
      </w:r>
    </w:p>
    <w:p w14:paraId="676906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735</w:t>
      </w:r>
    </w:p>
    <w:p w14:paraId="431BA0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736</w:t>
      </w:r>
    </w:p>
    <w:p w14:paraId="15EB5F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01C030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737</w:t>
      </w:r>
    </w:p>
    <w:p w14:paraId="450416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737</w:t>
      </w:r>
    </w:p>
    <w:p w14:paraId="48DBEC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380AB4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0DB75E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4EB176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091E94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7537E8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740</w:t>
      </w:r>
    </w:p>
    <w:p w14:paraId="7CEA1E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3CAB24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0CA1B1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220B3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2B9367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50EEF6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7A716E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6CB54E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750</w:t>
      </w:r>
    </w:p>
    <w:p w14:paraId="028B81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752</w:t>
      </w:r>
    </w:p>
    <w:p w14:paraId="3CE3A0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752</w:t>
      </w:r>
    </w:p>
    <w:p w14:paraId="03922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752</w:t>
      </w:r>
    </w:p>
    <w:p w14:paraId="17FE6D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752</w:t>
      </w:r>
    </w:p>
    <w:p w14:paraId="16BE20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753</w:t>
      </w:r>
    </w:p>
    <w:p w14:paraId="16DF89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753</w:t>
      </w:r>
    </w:p>
    <w:p w14:paraId="18BA49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754</w:t>
      </w:r>
    </w:p>
    <w:p w14:paraId="3D96DA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754</w:t>
      </w:r>
    </w:p>
    <w:p w14:paraId="5F502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760</w:t>
      </w:r>
    </w:p>
    <w:p w14:paraId="20A9FD0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763</w:t>
      </w:r>
    </w:p>
    <w:p w14:paraId="345D9E5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763</w:t>
      </w:r>
    </w:p>
    <w:p w14:paraId="06900F1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763</w:t>
      </w:r>
    </w:p>
    <w:p w14:paraId="5F9F30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Intra-frequency RRC Re-establishment</w:t>
      </w:r>
      <w:r>
        <w:tab/>
        <w:t>763</w:t>
      </w:r>
    </w:p>
    <w:p w14:paraId="792128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763</w:t>
      </w:r>
    </w:p>
    <w:p w14:paraId="081DAC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763</w:t>
      </w:r>
    </w:p>
    <w:p w14:paraId="757DC6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763</w:t>
      </w:r>
    </w:p>
    <w:p w14:paraId="7530F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764</w:t>
      </w:r>
    </w:p>
    <w:p w14:paraId="71F285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764</w:t>
      </w:r>
    </w:p>
    <w:p w14:paraId="00097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765</w:t>
      </w:r>
    </w:p>
    <w:p w14:paraId="075797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765</w:t>
      </w:r>
    </w:p>
    <w:p w14:paraId="466C37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766</w:t>
      </w:r>
    </w:p>
    <w:p w14:paraId="40A050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767</w:t>
      </w:r>
    </w:p>
    <w:p w14:paraId="614549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3A24AF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2C6B8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34E0B8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2C1BC0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3FC4A8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768</w:t>
      </w:r>
    </w:p>
    <w:p w14:paraId="768D7B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768</w:t>
      </w:r>
    </w:p>
    <w:p w14:paraId="2CDAB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768</w:t>
      </w:r>
    </w:p>
    <w:p w14:paraId="5E4CA4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Inter-frequency RRC Re-establishment</w:t>
      </w:r>
      <w:r>
        <w:tab/>
        <w:t>768</w:t>
      </w:r>
    </w:p>
    <w:p w14:paraId="3D502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768</w:t>
      </w:r>
    </w:p>
    <w:p w14:paraId="462741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768</w:t>
      </w:r>
    </w:p>
    <w:p w14:paraId="6AFD63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768</w:t>
      </w:r>
    </w:p>
    <w:p w14:paraId="15E59A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769</w:t>
      </w:r>
    </w:p>
    <w:p w14:paraId="245298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769</w:t>
      </w:r>
    </w:p>
    <w:p w14:paraId="0FA767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770</w:t>
      </w:r>
    </w:p>
    <w:p w14:paraId="244CB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770</w:t>
      </w:r>
    </w:p>
    <w:p w14:paraId="2E71D7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771</w:t>
      </w:r>
    </w:p>
    <w:p w14:paraId="607640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772</w:t>
      </w:r>
    </w:p>
    <w:p w14:paraId="33A28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7D414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4C17F5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4E2927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1BCE75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5A8173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773</w:t>
      </w:r>
    </w:p>
    <w:p w14:paraId="334357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773</w:t>
      </w:r>
    </w:p>
    <w:p w14:paraId="39913F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773</w:t>
      </w:r>
    </w:p>
    <w:p w14:paraId="144FE6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TDD Intra-frequency RRC Re-establishment</w:t>
      </w:r>
      <w:r>
        <w:tab/>
        <w:t>773</w:t>
      </w:r>
    </w:p>
    <w:p w14:paraId="584151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773</w:t>
      </w:r>
    </w:p>
    <w:p w14:paraId="5CE698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773</w:t>
      </w:r>
    </w:p>
    <w:p w14:paraId="1575A4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773</w:t>
      </w:r>
    </w:p>
    <w:p w14:paraId="5D326E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774</w:t>
      </w:r>
    </w:p>
    <w:p w14:paraId="72C5EA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774</w:t>
      </w:r>
    </w:p>
    <w:p w14:paraId="2DB304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775</w:t>
      </w:r>
    </w:p>
    <w:p w14:paraId="47B4CB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775</w:t>
      </w:r>
    </w:p>
    <w:p w14:paraId="7DF79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776</w:t>
      </w:r>
    </w:p>
    <w:p w14:paraId="1E0ACF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777</w:t>
      </w:r>
    </w:p>
    <w:p w14:paraId="1FB7B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722C4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3BE8EC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71BA13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777</w:t>
      </w:r>
    </w:p>
    <w:p w14:paraId="0A9B5C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777</w:t>
      </w:r>
    </w:p>
    <w:p w14:paraId="052B94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73F9F7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57909D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61E5434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TDD Inter-frequency RRC Re-establishment</w:t>
      </w:r>
      <w:r>
        <w:tab/>
        <w:t>777</w:t>
      </w:r>
    </w:p>
    <w:p w14:paraId="3353C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2F7D20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778</w:t>
      </w:r>
    </w:p>
    <w:p w14:paraId="6E4F5B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778</w:t>
      </w:r>
    </w:p>
    <w:p w14:paraId="757A68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741A4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2E6395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D74E2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780</w:t>
      </w:r>
    </w:p>
    <w:p w14:paraId="4814F8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67918D7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782</w:t>
      </w:r>
    </w:p>
    <w:p w14:paraId="55EC51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782</w:t>
      </w:r>
    </w:p>
    <w:p w14:paraId="65FB3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70783A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4F77CC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41E130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770B50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782</w:t>
      </w:r>
    </w:p>
    <w:p w14:paraId="082345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782</w:t>
      </w:r>
    </w:p>
    <w:p w14:paraId="4C25B0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782</w:t>
      </w:r>
    </w:p>
    <w:p w14:paraId="5CFC738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Intra-frequency RRC Re-establishment</w:t>
      </w:r>
      <w:r w:rsidRPr="009A7AA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782</w:t>
      </w:r>
    </w:p>
    <w:p w14:paraId="5BE9C2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782</w:t>
      </w:r>
    </w:p>
    <w:p w14:paraId="31CC7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B208F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783</w:t>
      </w:r>
    </w:p>
    <w:p w14:paraId="7B2326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783</w:t>
      </w:r>
    </w:p>
    <w:p w14:paraId="0E81DC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783</w:t>
      </w:r>
    </w:p>
    <w:p w14:paraId="26F4E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1BD05B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783</w:t>
      </w:r>
    </w:p>
    <w:p w14:paraId="2365CC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783</w:t>
      </w:r>
    </w:p>
    <w:p w14:paraId="13616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FD-FDD Intra-frequency RRC Re-establishment for UE category 0</w:t>
      </w:r>
      <w:r>
        <w:tab/>
        <w:t>784</w:t>
      </w:r>
    </w:p>
    <w:p w14:paraId="1B8406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784</w:t>
      </w:r>
    </w:p>
    <w:p w14:paraId="330608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784</w:t>
      </w:r>
    </w:p>
    <w:p w14:paraId="0979F2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784</w:t>
      </w:r>
    </w:p>
    <w:p w14:paraId="26571C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785</w:t>
      </w:r>
    </w:p>
    <w:p w14:paraId="76F190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785</w:t>
      </w:r>
    </w:p>
    <w:p w14:paraId="2C2EF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785</w:t>
      </w:r>
    </w:p>
    <w:p w14:paraId="212AE8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061924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0D99C7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UE category 0</w:t>
      </w:r>
      <w:r>
        <w:tab/>
        <w:t>788</w:t>
      </w:r>
    </w:p>
    <w:p w14:paraId="5F76DA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6DA750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46CC3A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23EF10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788</w:t>
      </w:r>
    </w:p>
    <w:p w14:paraId="256A69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788</w:t>
      </w:r>
    </w:p>
    <w:p w14:paraId="7E6820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7BBD47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276B27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54E864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 Intra-frequency RRC Re-establishment for UE category 0</w:t>
      </w:r>
      <w:r>
        <w:tab/>
        <w:t>792</w:t>
      </w:r>
    </w:p>
    <w:p w14:paraId="725236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792</w:t>
      </w:r>
    </w:p>
    <w:p w14:paraId="5709B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792</w:t>
      </w:r>
    </w:p>
    <w:p w14:paraId="2B2279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792</w:t>
      </w:r>
    </w:p>
    <w:p w14:paraId="649275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792</w:t>
      </w:r>
    </w:p>
    <w:p w14:paraId="61B097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792</w:t>
      </w:r>
    </w:p>
    <w:p w14:paraId="4EB17B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793</w:t>
      </w:r>
    </w:p>
    <w:p w14:paraId="09DC6B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794</w:t>
      </w:r>
    </w:p>
    <w:p w14:paraId="68195F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794</w:t>
      </w:r>
    </w:p>
    <w:p w14:paraId="3062F0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FD-FDD Intra-frequency RRC Re-establishment for CE UE in CEModeA</w:t>
      </w:r>
      <w:r>
        <w:tab/>
        <w:t>796</w:t>
      </w:r>
    </w:p>
    <w:p w14:paraId="5EA290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796</w:t>
      </w:r>
    </w:p>
    <w:p w14:paraId="1D811F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796</w:t>
      </w:r>
    </w:p>
    <w:p w14:paraId="7DA36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796</w:t>
      </w:r>
    </w:p>
    <w:p w14:paraId="007793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797</w:t>
      </w:r>
    </w:p>
    <w:p w14:paraId="065D45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797</w:t>
      </w:r>
    </w:p>
    <w:p w14:paraId="434417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797</w:t>
      </w:r>
    </w:p>
    <w:p w14:paraId="2649B7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798</w:t>
      </w:r>
    </w:p>
    <w:p w14:paraId="750CF5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798</w:t>
      </w:r>
    </w:p>
    <w:p w14:paraId="0D39EE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CE UE in CEModeA</w:t>
      </w:r>
      <w:r>
        <w:tab/>
        <w:t>800</w:t>
      </w:r>
    </w:p>
    <w:p w14:paraId="0273FA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3652C1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1FDF14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4C14F8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800</w:t>
      </w:r>
    </w:p>
    <w:p w14:paraId="5B84B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800</w:t>
      </w:r>
    </w:p>
    <w:p w14:paraId="0DA79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715EF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801</w:t>
      </w:r>
    </w:p>
    <w:p w14:paraId="648531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801</w:t>
      </w:r>
    </w:p>
    <w:p w14:paraId="64C504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 Intra-frequency RRC Re-establishment for</w:t>
      </w:r>
      <w:r w:rsidRPr="009A7AA1">
        <w:rPr>
          <w:snapToGrid w:val="0"/>
        </w:rPr>
        <w:t xml:space="preserve"> CE UE in CEModeA</w:t>
      </w:r>
      <w:r>
        <w:tab/>
        <w:t>803</w:t>
      </w:r>
    </w:p>
    <w:p w14:paraId="753C12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803</w:t>
      </w:r>
    </w:p>
    <w:p w14:paraId="1CAFA7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803</w:t>
      </w:r>
    </w:p>
    <w:p w14:paraId="19AC69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803</w:t>
      </w:r>
    </w:p>
    <w:p w14:paraId="066751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803</w:t>
      </w:r>
    </w:p>
    <w:p w14:paraId="44A132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803</w:t>
      </w:r>
    </w:p>
    <w:p w14:paraId="77207F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804</w:t>
      </w:r>
    </w:p>
    <w:p w14:paraId="34C8BE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804</w:t>
      </w:r>
    </w:p>
    <w:p w14:paraId="144C7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804</w:t>
      </w:r>
    </w:p>
    <w:p w14:paraId="5537B7E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E-UTRAN FD-FDD Intra-frequency RRC Re-establishment for </w:t>
      </w:r>
      <w:r w:rsidRPr="009A7AA1">
        <w:rPr>
          <w:snapToGrid w:val="0"/>
          <w:lang w:eastAsia="zh-TW"/>
        </w:rPr>
        <w:t>CE</w:t>
      </w:r>
      <w:r w:rsidRPr="009A7AA1">
        <w:rPr>
          <w:snapToGrid w:val="0"/>
        </w:rPr>
        <w:t xml:space="preserve"> UE in CEModeB</w:t>
      </w:r>
      <w:r>
        <w:tab/>
        <w:t>806</w:t>
      </w:r>
    </w:p>
    <w:p w14:paraId="559605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806</w:t>
      </w:r>
    </w:p>
    <w:p w14:paraId="7753A8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806</w:t>
      </w:r>
    </w:p>
    <w:p w14:paraId="5F6527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806</w:t>
      </w:r>
    </w:p>
    <w:p w14:paraId="46B46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807</w:t>
      </w:r>
    </w:p>
    <w:p w14:paraId="11D48D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807</w:t>
      </w:r>
    </w:p>
    <w:p w14:paraId="223B17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807</w:t>
      </w:r>
    </w:p>
    <w:p w14:paraId="4FF143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808</w:t>
      </w:r>
    </w:p>
    <w:p w14:paraId="75C186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808</w:t>
      </w:r>
    </w:p>
    <w:p w14:paraId="1C4FD83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CE UE in CEModeB</w:t>
      </w:r>
      <w:r>
        <w:tab/>
        <w:t>810</w:t>
      </w:r>
    </w:p>
    <w:p w14:paraId="3E26D2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726C49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F5079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0D478F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810</w:t>
      </w:r>
    </w:p>
    <w:p w14:paraId="0D5E84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810</w:t>
      </w:r>
    </w:p>
    <w:p w14:paraId="7E00DC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02258D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811</w:t>
      </w:r>
    </w:p>
    <w:p w14:paraId="75BB26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811</w:t>
      </w:r>
    </w:p>
    <w:p w14:paraId="27C31DC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E-UTRAN TDD Intra-frequency RRC Re-establishment for </w:t>
      </w:r>
      <w:r w:rsidRPr="009A7AA1">
        <w:rPr>
          <w:snapToGrid w:val="0"/>
          <w:lang w:eastAsia="zh-TW"/>
        </w:rPr>
        <w:t xml:space="preserve">CE </w:t>
      </w:r>
      <w:r w:rsidRPr="009A7AA1">
        <w:rPr>
          <w:snapToGrid w:val="0"/>
        </w:rPr>
        <w:t>UE in CEModeB</w:t>
      </w:r>
      <w:r>
        <w:tab/>
        <w:t>813</w:t>
      </w:r>
    </w:p>
    <w:p w14:paraId="035B61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813</w:t>
      </w:r>
    </w:p>
    <w:p w14:paraId="63B064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813</w:t>
      </w:r>
    </w:p>
    <w:p w14:paraId="011D64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813</w:t>
      </w:r>
    </w:p>
    <w:p w14:paraId="5FA7E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813</w:t>
      </w:r>
    </w:p>
    <w:p w14:paraId="46848D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813</w:t>
      </w:r>
    </w:p>
    <w:p w14:paraId="663B24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814</w:t>
      </w:r>
    </w:p>
    <w:p w14:paraId="05E68F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814</w:t>
      </w:r>
    </w:p>
    <w:p w14:paraId="791D4A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814</w:t>
      </w:r>
    </w:p>
    <w:p w14:paraId="73BCC7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6.1.</w:t>
      </w:r>
      <w:r w:rsidRPr="009A7AA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HD-FDD Intra-frequency RRC Re-establishment for </w:t>
      </w:r>
      <w:r w:rsidRPr="009A7AA1">
        <w:rPr>
          <w:snapToGrid w:val="0"/>
          <w:lang w:eastAsia="zh-CN"/>
        </w:rPr>
        <w:t>category NB1</w:t>
      </w:r>
      <w:r w:rsidRPr="009A7AA1">
        <w:rPr>
          <w:rFonts w:eastAsia="PMingLiU"/>
          <w:snapToGrid w:val="0"/>
          <w:lang w:eastAsia="zh-TW"/>
        </w:rPr>
        <w:t xml:space="preserve"> UE</w:t>
      </w:r>
      <w:r w:rsidRPr="009A7AA1">
        <w:rPr>
          <w:snapToGrid w:val="0"/>
          <w:lang w:eastAsia="zh-CN"/>
        </w:rPr>
        <w:t xml:space="preserve"> in In-Band mode under enhanced coverage</w:t>
      </w:r>
      <w:r>
        <w:tab/>
        <w:t>816</w:t>
      </w:r>
    </w:p>
    <w:p w14:paraId="2C4EE6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816</w:t>
      </w:r>
    </w:p>
    <w:p w14:paraId="69E8E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816</w:t>
      </w:r>
    </w:p>
    <w:p w14:paraId="26EE6F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816</w:t>
      </w:r>
    </w:p>
    <w:p w14:paraId="243958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816</w:t>
      </w:r>
    </w:p>
    <w:p w14:paraId="4702F5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816</w:t>
      </w:r>
    </w:p>
    <w:p w14:paraId="578DC1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817</w:t>
      </w:r>
    </w:p>
    <w:p w14:paraId="745249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13D0BE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4A1D42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HD-FDD Int</w:t>
      </w:r>
      <w:r w:rsidRPr="009A7AA1">
        <w:rPr>
          <w:snapToGrid w:val="0"/>
          <w:lang w:eastAsia="zh-CN"/>
        </w:rPr>
        <w:t>er</w:t>
      </w:r>
      <w:r w:rsidRPr="009A7AA1">
        <w:rPr>
          <w:snapToGrid w:val="0"/>
        </w:rPr>
        <w:t xml:space="preserve">-frequency RRC Re-establishment for </w:t>
      </w:r>
      <w:r w:rsidRPr="009A7AA1">
        <w:rPr>
          <w:rFonts w:eastAsia="PMingLiU"/>
          <w:snapToGrid w:val="0"/>
          <w:lang w:eastAsia="zh-TW"/>
        </w:rPr>
        <w:t>c</w:t>
      </w:r>
      <w:r w:rsidRPr="009A7AA1">
        <w:rPr>
          <w:snapToGrid w:val="0"/>
        </w:rPr>
        <w:t>ategory NB1 UE</w:t>
      </w:r>
      <w:r w:rsidRPr="009A7AA1">
        <w:rPr>
          <w:snapToGrid w:val="0"/>
          <w:lang w:eastAsia="zh-CN"/>
        </w:rPr>
        <w:t xml:space="preserve"> in In-Band mode under </w:t>
      </w:r>
      <w:r w:rsidRPr="009A7AA1">
        <w:rPr>
          <w:rFonts w:cs="Arial"/>
          <w:lang w:eastAsia="zh-CN"/>
        </w:rPr>
        <w:t xml:space="preserve">normal </w:t>
      </w:r>
      <w:r w:rsidRPr="009A7AA1">
        <w:rPr>
          <w:snapToGrid w:val="0"/>
          <w:lang w:eastAsia="zh-CN"/>
        </w:rPr>
        <w:t>coverage</w:t>
      </w:r>
      <w:r>
        <w:tab/>
        <w:t>820</w:t>
      </w:r>
    </w:p>
    <w:p w14:paraId="5F900D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345DB4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09E92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51CC8B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2F0F10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EC4D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5771F8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A5C31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4DD83C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824</w:t>
      </w:r>
    </w:p>
    <w:p w14:paraId="7BA55F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824</w:t>
      </w:r>
    </w:p>
    <w:p w14:paraId="12584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824</w:t>
      </w:r>
    </w:p>
    <w:p w14:paraId="6039AD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824</w:t>
      </w:r>
    </w:p>
    <w:p w14:paraId="1FBA4A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824</w:t>
      </w:r>
    </w:p>
    <w:p w14:paraId="48BE52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824</w:t>
      </w:r>
    </w:p>
    <w:p w14:paraId="485FE6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221EFF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825</w:t>
      </w:r>
    </w:p>
    <w:p w14:paraId="1A4E3B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825</w:t>
      </w:r>
    </w:p>
    <w:p w14:paraId="464FC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826</w:t>
      </w:r>
    </w:p>
    <w:p w14:paraId="7DFE54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1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827</w:t>
      </w:r>
    </w:p>
    <w:p w14:paraId="20F143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827</w:t>
      </w:r>
    </w:p>
    <w:p w14:paraId="62BF31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827</w:t>
      </w:r>
    </w:p>
    <w:p w14:paraId="5BCC5F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828</w:t>
      </w:r>
    </w:p>
    <w:p w14:paraId="4A6D52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828</w:t>
      </w:r>
    </w:p>
    <w:p w14:paraId="5EF4F9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7710EB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829</w:t>
      </w:r>
    </w:p>
    <w:p w14:paraId="5F336D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829</w:t>
      </w:r>
    </w:p>
    <w:p w14:paraId="52EA26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829</w:t>
      </w:r>
    </w:p>
    <w:p w14:paraId="7BCEBDE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1</w:t>
      </w:r>
      <w:r w:rsidRPr="009A7AA1">
        <w:rPr>
          <w:bCs/>
        </w:rPr>
        <w:t>.</w:t>
      </w:r>
      <w:r w:rsidRPr="009A7AA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831</w:t>
      </w:r>
    </w:p>
    <w:p w14:paraId="455884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6FE817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35E229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831</w:t>
      </w:r>
    </w:p>
    <w:p w14:paraId="4053C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6923B1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195E3D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832</w:t>
      </w:r>
    </w:p>
    <w:p w14:paraId="4F5D6C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832</w:t>
      </w:r>
    </w:p>
    <w:p w14:paraId="4E0A92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06B231A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834</w:t>
      </w:r>
    </w:p>
    <w:p w14:paraId="7D27EB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834</w:t>
      </w:r>
    </w:p>
    <w:p w14:paraId="7F7E7B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834</w:t>
      </w:r>
    </w:p>
    <w:p w14:paraId="32446B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834</w:t>
      </w:r>
    </w:p>
    <w:p w14:paraId="05E1F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834</w:t>
      </w:r>
    </w:p>
    <w:p w14:paraId="48C20A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835</w:t>
      </w:r>
    </w:p>
    <w:p w14:paraId="571958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835</w:t>
      </w:r>
    </w:p>
    <w:p w14:paraId="0276E9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835</w:t>
      </w:r>
    </w:p>
    <w:p w14:paraId="26F150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837</w:t>
      </w:r>
    </w:p>
    <w:p w14:paraId="12BA4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837</w:t>
      </w:r>
    </w:p>
    <w:p w14:paraId="0FDFD5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840</w:t>
      </w:r>
    </w:p>
    <w:p w14:paraId="18FB2F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840</w:t>
      </w:r>
    </w:p>
    <w:p w14:paraId="77582F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840</w:t>
      </w:r>
    </w:p>
    <w:p w14:paraId="0D209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840</w:t>
      </w:r>
    </w:p>
    <w:p w14:paraId="36F2BB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840</w:t>
      </w:r>
    </w:p>
    <w:p w14:paraId="18FED9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840</w:t>
      </w:r>
    </w:p>
    <w:p w14:paraId="03D802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840</w:t>
      </w:r>
    </w:p>
    <w:p w14:paraId="10D7AF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840</w:t>
      </w:r>
    </w:p>
    <w:p w14:paraId="3D8685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840</w:t>
      </w:r>
    </w:p>
    <w:p w14:paraId="6CACFF4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840</w:t>
      </w:r>
    </w:p>
    <w:p w14:paraId="43CA0F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840</w:t>
      </w:r>
    </w:p>
    <w:p w14:paraId="39C356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840</w:t>
      </w:r>
    </w:p>
    <w:p w14:paraId="15CA56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841</w:t>
      </w:r>
    </w:p>
    <w:p w14:paraId="0E736A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841</w:t>
      </w:r>
    </w:p>
    <w:p w14:paraId="7CC6A1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841</w:t>
      </w:r>
    </w:p>
    <w:p w14:paraId="6B1C63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841</w:t>
      </w:r>
    </w:p>
    <w:p w14:paraId="3B28F7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842</w:t>
      </w:r>
    </w:p>
    <w:p w14:paraId="2DB876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843</w:t>
      </w:r>
    </w:p>
    <w:p w14:paraId="18A047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844</w:t>
      </w:r>
    </w:p>
    <w:p w14:paraId="57D3F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844</w:t>
      </w:r>
    </w:p>
    <w:p w14:paraId="79C221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845</w:t>
      </w:r>
    </w:p>
    <w:p w14:paraId="279C77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845</w:t>
      </w:r>
    </w:p>
    <w:p w14:paraId="38A949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845</w:t>
      </w:r>
    </w:p>
    <w:p w14:paraId="516CD9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57D53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2A207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845</w:t>
      </w:r>
    </w:p>
    <w:p w14:paraId="3B0998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845</w:t>
      </w:r>
    </w:p>
    <w:p w14:paraId="7A3167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845</w:t>
      </w:r>
    </w:p>
    <w:p w14:paraId="546BD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845</w:t>
      </w:r>
    </w:p>
    <w:p w14:paraId="47F2D4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845</w:t>
      </w:r>
    </w:p>
    <w:p w14:paraId="49D7B8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845</w:t>
      </w:r>
    </w:p>
    <w:p w14:paraId="73BE1F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846</w:t>
      </w:r>
    </w:p>
    <w:p w14:paraId="5FDE6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846</w:t>
      </w:r>
    </w:p>
    <w:p w14:paraId="72BEB8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846</w:t>
      </w:r>
    </w:p>
    <w:p w14:paraId="19B534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848</w:t>
      </w:r>
    </w:p>
    <w:p w14:paraId="57BDB0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848</w:t>
      </w:r>
    </w:p>
    <w:p w14:paraId="2333EC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851</w:t>
      </w:r>
    </w:p>
    <w:p w14:paraId="1A0BAB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851</w:t>
      </w:r>
    </w:p>
    <w:p w14:paraId="4CABE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851</w:t>
      </w:r>
    </w:p>
    <w:p w14:paraId="79A4A2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851</w:t>
      </w:r>
    </w:p>
    <w:p w14:paraId="3BF0D6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851</w:t>
      </w:r>
    </w:p>
    <w:p w14:paraId="21536D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851</w:t>
      </w:r>
    </w:p>
    <w:p w14:paraId="188B8D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851</w:t>
      </w:r>
    </w:p>
    <w:p w14:paraId="3CBA7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851</w:t>
      </w:r>
    </w:p>
    <w:p w14:paraId="57C03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851</w:t>
      </w:r>
    </w:p>
    <w:p w14:paraId="053913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851</w:t>
      </w:r>
    </w:p>
    <w:p w14:paraId="799DE2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851</w:t>
      </w:r>
    </w:p>
    <w:p w14:paraId="38FB82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851</w:t>
      </w:r>
    </w:p>
    <w:p w14:paraId="23CF85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852</w:t>
      </w:r>
    </w:p>
    <w:p w14:paraId="6B3D80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852</w:t>
      </w:r>
    </w:p>
    <w:p w14:paraId="316E34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852</w:t>
      </w:r>
    </w:p>
    <w:p w14:paraId="6BE1DC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852</w:t>
      </w:r>
    </w:p>
    <w:p w14:paraId="52DCF8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853</w:t>
      </w:r>
    </w:p>
    <w:p w14:paraId="023249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854</w:t>
      </w:r>
    </w:p>
    <w:p w14:paraId="5E3D9B8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856</w:t>
      </w:r>
    </w:p>
    <w:p w14:paraId="7C83EE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856</w:t>
      </w:r>
    </w:p>
    <w:p w14:paraId="6C57C8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856</w:t>
      </w:r>
    </w:p>
    <w:p w14:paraId="7EBFE3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856</w:t>
      </w:r>
    </w:p>
    <w:p w14:paraId="2281BD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856</w:t>
      </w:r>
    </w:p>
    <w:p w14:paraId="663E6E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0433F2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E5C4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856</w:t>
      </w:r>
    </w:p>
    <w:p w14:paraId="24B275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856</w:t>
      </w:r>
    </w:p>
    <w:p w14:paraId="6D5530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856</w:t>
      </w:r>
    </w:p>
    <w:p w14:paraId="783D8B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856</w:t>
      </w:r>
    </w:p>
    <w:p w14:paraId="6C1F7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857</w:t>
      </w:r>
    </w:p>
    <w:p w14:paraId="0DF990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857</w:t>
      </w:r>
    </w:p>
    <w:p w14:paraId="3A34E9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857</w:t>
      </w:r>
    </w:p>
    <w:p w14:paraId="1AEEDC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857</w:t>
      </w:r>
    </w:p>
    <w:p w14:paraId="58870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857</w:t>
      </w:r>
    </w:p>
    <w:p w14:paraId="4E923A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5AE005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857</w:t>
      </w:r>
    </w:p>
    <w:p w14:paraId="5F3D50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858</w:t>
      </w:r>
    </w:p>
    <w:p w14:paraId="4E3630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858</w:t>
      </w:r>
    </w:p>
    <w:p w14:paraId="0FFE46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858</w:t>
      </w:r>
    </w:p>
    <w:p w14:paraId="28E6C5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858</w:t>
      </w:r>
    </w:p>
    <w:p w14:paraId="382D03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858</w:t>
      </w:r>
    </w:p>
    <w:p w14:paraId="31E76E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858</w:t>
      </w:r>
    </w:p>
    <w:p w14:paraId="167CF7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858</w:t>
      </w:r>
    </w:p>
    <w:p w14:paraId="532ACF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859</w:t>
      </w:r>
    </w:p>
    <w:p w14:paraId="2C74B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859</w:t>
      </w:r>
    </w:p>
    <w:p w14:paraId="15A818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859</w:t>
      </w:r>
    </w:p>
    <w:p w14:paraId="6CC95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859</w:t>
      </w:r>
    </w:p>
    <w:p w14:paraId="04339B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859</w:t>
      </w:r>
    </w:p>
    <w:p w14:paraId="4AECA3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859</w:t>
      </w:r>
    </w:p>
    <w:p w14:paraId="734076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860</w:t>
      </w:r>
    </w:p>
    <w:p w14:paraId="0B1B07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26F0B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7C29BB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68054F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2EC4D97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866</w:t>
      </w:r>
    </w:p>
    <w:p w14:paraId="50D6C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866</w:t>
      </w:r>
    </w:p>
    <w:p w14:paraId="5A2563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866</w:t>
      </w:r>
    </w:p>
    <w:p w14:paraId="67778F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866</w:t>
      </w:r>
    </w:p>
    <w:p w14:paraId="70C747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866</w:t>
      </w:r>
    </w:p>
    <w:p w14:paraId="281C79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866</w:t>
      </w:r>
    </w:p>
    <w:p w14:paraId="677E12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867</w:t>
      </w:r>
    </w:p>
    <w:p w14:paraId="6AA401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868</w:t>
      </w:r>
    </w:p>
    <w:p w14:paraId="30DCC8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870</w:t>
      </w:r>
    </w:p>
    <w:p w14:paraId="21142C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3DL/3UL TDD CA Non-Contention Based Random Access Test for 2 SCells</w:t>
      </w:r>
      <w:r>
        <w:tab/>
        <w:t>872</w:t>
      </w:r>
    </w:p>
    <w:p w14:paraId="1E0470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purpose</w:t>
      </w:r>
      <w:r>
        <w:tab/>
        <w:t>872</w:t>
      </w:r>
    </w:p>
    <w:p w14:paraId="2B674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applicability</w:t>
      </w:r>
      <w:r>
        <w:tab/>
        <w:t>872</w:t>
      </w:r>
    </w:p>
    <w:p w14:paraId="33D99D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Minimum conformance requirements</w:t>
      </w:r>
      <w:r>
        <w:tab/>
        <w:t>872</w:t>
      </w:r>
    </w:p>
    <w:p w14:paraId="3E7AD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description</w:t>
      </w:r>
      <w:r>
        <w:tab/>
        <w:t>873</w:t>
      </w:r>
    </w:p>
    <w:p w14:paraId="09470A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Initial conditions</w:t>
      </w:r>
      <w:r>
        <w:tab/>
        <w:t>873</w:t>
      </w:r>
    </w:p>
    <w:p w14:paraId="05679C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procedure</w:t>
      </w:r>
      <w:r>
        <w:tab/>
        <w:t>873</w:t>
      </w:r>
    </w:p>
    <w:p w14:paraId="72FB8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874</w:t>
      </w:r>
    </w:p>
    <w:p w14:paraId="35B7B8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877</w:t>
      </w:r>
    </w:p>
    <w:p w14:paraId="642C34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880</w:t>
      </w:r>
    </w:p>
    <w:p w14:paraId="0EEC9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880</w:t>
      </w:r>
    </w:p>
    <w:p w14:paraId="2661E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880</w:t>
      </w:r>
    </w:p>
    <w:p w14:paraId="147F4F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880</w:t>
      </w:r>
    </w:p>
    <w:p w14:paraId="732968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881</w:t>
      </w:r>
    </w:p>
    <w:p w14:paraId="169ABB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881</w:t>
      </w:r>
    </w:p>
    <w:p w14:paraId="491B2F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881</w:t>
      </w:r>
    </w:p>
    <w:p w14:paraId="32F088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883</w:t>
      </w:r>
    </w:p>
    <w:p w14:paraId="50A650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885</w:t>
      </w:r>
    </w:p>
    <w:p w14:paraId="177AFD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888</w:t>
      </w:r>
    </w:p>
    <w:p w14:paraId="646C03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888</w:t>
      </w:r>
    </w:p>
    <w:p w14:paraId="1EC3AB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888</w:t>
      </w:r>
    </w:p>
    <w:p w14:paraId="53A182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888</w:t>
      </w:r>
    </w:p>
    <w:p w14:paraId="760AE6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889</w:t>
      </w:r>
    </w:p>
    <w:p w14:paraId="1B4C43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889</w:t>
      </w:r>
    </w:p>
    <w:p w14:paraId="57B59D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889</w:t>
      </w:r>
    </w:p>
    <w:p w14:paraId="6D7549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889</w:t>
      </w:r>
    </w:p>
    <w:p w14:paraId="47A1D6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889</w:t>
      </w:r>
    </w:p>
    <w:p w14:paraId="26AEB86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17E52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892</w:t>
      </w:r>
    </w:p>
    <w:p w14:paraId="4C3C92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892</w:t>
      </w:r>
    </w:p>
    <w:p w14:paraId="4ACDCD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892</w:t>
      </w:r>
    </w:p>
    <w:p w14:paraId="5454C2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893</w:t>
      </w:r>
    </w:p>
    <w:p w14:paraId="52A6DA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893</w:t>
      </w:r>
    </w:p>
    <w:p w14:paraId="662A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893</w:t>
      </w:r>
    </w:p>
    <w:p w14:paraId="0697A7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893</w:t>
      </w:r>
    </w:p>
    <w:p w14:paraId="030EF2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893</w:t>
      </w:r>
    </w:p>
    <w:p w14:paraId="6F8344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896</w:t>
      </w:r>
    </w:p>
    <w:p w14:paraId="19F08E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896</w:t>
      </w:r>
    </w:p>
    <w:p w14:paraId="3C930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896</w:t>
      </w:r>
    </w:p>
    <w:p w14:paraId="6F3071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896</w:t>
      </w:r>
    </w:p>
    <w:p w14:paraId="307F3C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897</w:t>
      </w:r>
    </w:p>
    <w:p w14:paraId="1C3939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897</w:t>
      </w:r>
    </w:p>
    <w:p w14:paraId="5A508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898</w:t>
      </w:r>
    </w:p>
    <w:p w14:paraId="5D52F1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899</w:t>
      </w:r>
    </w:p>
    <w:p w14:paraId="520C83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902</w:t>
      </w:r>
    </w:p>
    <w:p w14:paraId="452959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904</w:t>
      </w:r>
    </w:p>
    <w:p w14:paraId="5E5260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904</w:t>
      </w:r>
    </w:p>
    <w:p w14:paraId="195EC6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904</w:t>
      </w:r>
    </w:p>
    <w:p w14:paraId="63FA0B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904</w:t>
      </w:r>
    </w:p>
    <w:p w14:paraId="0AA8A5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905</w:t>
      </w:r>
    </w:p>
    <w:p w14:paraId="02D538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905</w:t>
      </w:r>
    </w:p>
    <w:p w14:paraId="48D973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905</w:t>
      </w:r>
    </w:p>
    <w:p w14:paraId="59408F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905</w:t>
      </w:r>
    </w:p>
    <w:p w14:paraId="1CD7D5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905</w:t>
      </w:r>
    </w:p>
    <w:p w14:paraId="1F20A94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430BAD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31F935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407B52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56226C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01A6D2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77EAA7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00202B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909</w:t>
      </w:r>
    </w:p>
    <w:p w14:paraId="6D284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909</w:t>
      </w:r>
    </w:p>
    <w:p w14:paraId="3D4D34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912</w:t>
      </w:r>
    </w:p>
    <w:p w14:paraId="55DD4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912</w:t>
      </w:r>
    </w:p>
    <w:p w14:paraId="263C41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912</w:t>
      </w:r>
    </w:p>
    <w:p w14:paraId="70A0AA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912</w:t>
      </w:r>
    </w:p>
    <w:p w14:paraId="5EBB4B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913</w:t>
      </w:r>
    </w:p>
    <w:p w14:paraId="525F43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913</w:t>
      </w:r>
    </w:p>
    <w:p w14:paraId="2BB861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914</w:t>
      </w:r>
    </w:p>
    <w:p w14:paraId="5B747E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916</w:t>
      </w:r>
    </w:p>
    <w:p w14:paraId="1F2E3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918</w:t>
      </w:r>
    </w:p>
    <w:p w14:paraId="4B5B09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922</w:t>
      </w:r>
    </w:p>
    <w:p w14:paraId="7E915B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922</w:t>
      </w:r>
    </w:p>
    <w:p w14:paraId="2971D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922</w:t>
      </w:r>
    </w:p>
    <w:p w14:paraId="0EBAF8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922</w:t>
      </w:r>
    </w:p>
    <w:p w14:paraId="35DB8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922</w:t>
      </w:r>
    </w:p>
    <w:p w14:paraId="41EC62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922</w:t>
      </w:r>
    </w:p>
    <w:p w14:paraId="249DC5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922</w:t>
      </w:r>
    </w:p>
    <w:p w14:paraId="53A007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924</w:t>
      </w:r>
    </w:p>
    <w:p w14:paraId="3D5A55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927</w:t>
      </w:r>
    </w:p>
    <w:p w14:paraId="4D88E3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931</w:t>
      </w:r>
    </w:p>
    <w:p w14:paraId="178565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931</w:t>
      </w:r>
    </w:p>
    <w:p w14:paraId="739F5F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931</w:t>
      </w:r>
    </w:p>
    <w:p w14:paraId="441935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931</w:t>
      </w:r>
    </w:p>
    <w:p w14:paraId="162129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931</w:t>
      </w:r>
    </w:p>
    <w:p w14:paraId="114D3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931</w:t>
      </w:r>
    </w:p>
    <w:p w14:paraId="5A6A17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931</w:t>
      </w:r>
    </w:p>
    <w:p w14:paraId="3301C5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931</w:t>
      </w:r>
    </w:p>
    <w:p w14:paraId="65F254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935</w:t>
      </w:r>
    </w:p>
    <w:p w14:paraId="1CAD04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.</w:t>
      </w:r>
      <w:r w:rsidRPr="009A7AA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939</w:t>
      </w:r>
    </w:p>
    <w:p w14:paraId="348752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939</w:t>
      </w:r>
    </w:p>
    <w:p w14:paraId="46666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939</w:t>
      </w:r>
    </w:p>
    <w:p w14:paraId="625EDE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939</w:t>
      </w:r>
    </w:p>
    <w:p w14:paraId="6C9BCA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940</w:t>
      </w:r>
    </w:p>
    <w:p w14:paraId="2FB729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940</w:t>
      </w:r>
    </w:p>
    <w:p w14:paraId="20AD60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940</w:t>
      </w:r>
    </w:p>
    <w:p w14:paraId="365D38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940</w:t>
      </w:r>
    </w:p>
    <w:p w14:paraId="3154B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940</w:t>
      </w:r>
    </w:p>
    <w:p w14:paraId="1B2603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.</w:t>
      </w:r>
      <w:r w:rsidRPr="009A7AA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945</w:t>
      </w:r>
    </w:p>
    <w:p w14:paraId="1C5C1B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945</w:t>
      </w:r>
    </w:p>
    <w:p w14:paraId="149886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945</w:t>
      </w:r>
    </w:p>
    <w:p w14:paraId="3A5F28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945</w:t>
      </w:r>
    </w:p>
    <w:p w14:paraId="6FA3DE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945</w:t>
      </w:r>
    </w:p>
    <w:p w14:paraId="7C8C51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945</w:t>
      </w:r>
    </w:p>
    <w:p w14:paraId="2E19D5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945</w:t>
      </w:r>
    </w:p>
    <w:p w14:paraId="3026D1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945</w:t>
      </w:r>
    </w:p>
    <w:p w14:paraId="5C3531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945</w:t>
      </w:r>
    </w:p>
    <w:p w14:paraId="7FC6503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Contention Based Random Access on Non-anchor Carrier Test for UE category NB1 UEs In-band mode in Enhanced Coverage</w:t>
      </w:r>
      <w:r>
        <w:tab/>
        <w:t>949</w:t>
      </w:r>
    </w:p>
    <w:p w14:paraId="7600F80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957</w:t>
      </w:r>
    </w:p>
    <w:p w14:paraId="1E38AD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957</w:t>
      </w:r>
    </w:p>
    <w:p w14:paraId="7F6D1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957</w:t>
      </w:r>
    </w:p>
    <w:p w14:paraId="175A69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957</w:t>
      </w:r>
    </w:p>
    <w:p w14:paraId="029B48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957</w:t>
      </w:r>
    </w:p>
    <w:p w14:paraId="1A2716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958</w:t>
      </w:r>
    </w:p>
    <w:p w14:paraId="6887A9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958</w:t>
      </w:r>
    </w:p>
    <w:p w14:paraId="378FE3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959</w:t>
      </w:r>
    </w:p>
    <w:p w14:paraId="2619D0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959</w:t>
      </w:r>
    </w:p>
    <w:p w14:paraId="47681E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960</w:t>
      </w:r>
    </w:p>
    <w:p w14:paraId="0059575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961</w:t>
      </w:r>
    </w:p>
    <w:p w14:paraId="7E78A6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961</w:t>
      </w:r>
    </w:p>
    <w:p w14:paraId="758568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961</w:t>
      </w:r>
    </w:p>
    <w:p w14:paraId="1A127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962</w:t>
      </w:r>
    </w:p>
    <w:p w14:paraId="50D41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962</w:t>
      </w:r>
    </w:p>
    <w:p w14:paraId="7361E5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0DAD4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962</w:t>
      </w:r>
    </w:p>
    <w:p w14:paraId="4C482A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962</w:t>
      </w:r>
    </w:p>
    <w:p w14:paraId="078247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962</w:t>
      </w:r>
    </w:p>
    <w:p w14:paraId="2BFB39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962</w:t>
      </w:r>
    </w:p>
    <w:p w14:paraId="5FE63E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962</w:t>
      </w:r>
    </w:p>
    <w:p w14:paraId="1F09CE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962</w:t>
      </w:r>
    </w:p>
    <w:p w14:paraId="563CAB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962</w:t>
      </w:r>
    </w:p>
    <w:p w14:paraId="70858E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963</w:t>
      </w:r>
    </w:p>
    <w:p w14:paraId="4EB129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963</w:t>
      </w:r>
    </w:p>
    <w:p w14:paraId="7D937F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964</w:t>
      </w:r>
    </w:p>
    <w:p w14:paraId="1E9CBD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964</w:t>
      </w:r>
    </w:p>
    <w:p w14:paraId="7E202D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965</w:t>
      </w:r>
    </w:p>
    <w:p w14:paraId="3390974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966</w:t>
      </w:r>
    </w:p>
    <w:p w14:paraId="4D0949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966</w:t>
      </w:r>
    </w:p>
    <w:p w14:paraId="7864F0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966</w:t>
      </w:r>
    </w:p>
    <w:p w14:paraId="535BA6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967</w:t>
      </w:r>
    </w:p>
    <w:p w14:paraId="7DFC53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967</w:t>
      </w:r>
    </w:p>
    <w:p w14:paraId="5425A8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43D0F3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967</w:t>
      </w:r>
    </w:p>
    <w:p w14:paraId="421E91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967</w:t>
      </w:r>
    </w:p>
    <w:p w14:paraId="29C554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967</w:t>
      </w:r>
    </w:p>
    <w:p w14:paraId="1245E23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967</w:t>
      </w:r>
    </w:p>
    <w:p w14:paraId="1E0476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967</w:t>
      </w:r>
    </w:p>
    <w:p w14:paraId="2C4C9F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967</w:t>
      </w:r>
    </w:p>
    <w:p w14:paraId="12A240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967</w:t>
      </w:r>
    </w:p>
    <w:p w14:paraId="75847F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968</w:t>
      </w:r>
    </w:p>
    <w:p w14:paraId="771274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968</w:t>
      </w:r>
    </w:p>
    <w:p w14:paraId="1A10BE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F65F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969</w:t>
      </w:r>
    </w:p>
    <w:p w14:paraId="5546C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970</w:t>
      </w:r>
    </w:p>
    <w:p w14:paraId="1825D9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971</w:t>
      </w:r>
    </w:p>
    <w:p w14:paraId="7F1955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971</w:t>
      </w:r>
    </w:p>
    <w:p w14:paraId="09E50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971</w:t>
      </w:r>
    </w:p>
    <w:p w14:paraId="326CBB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971</w:t>
      </w:r>
    </w:p>
    <w:p w14:paraId="106A98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971</w:t>
      </w:r>
    </w:p>
    <w:p w14:paraId="6472D0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23C2D9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51213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972</w:t>
      </w:r>
    </w:p>
    <w:p w14:paraId="217A3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972</w:t>
      </w:r>
    </w:p>
    <w:p w14:paraId="68A85A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972</w:t>
      </w:r>
    </w:p>
    <w:p w14:paraId="1DAEEA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972</w:t>
      </w:r>
    </w:p>
    <w:p w14:paraId="5A5C38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972</w:t>
      </w:r>
    </w:p>
    <w:p w14:paraId="1EE0AA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972</w:t>
      </w:r>
    </w:p>
    <w:p w14:paraId="2C01F8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62AA5E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3CFCC2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973</w:t>
      </w:r>
    </w:p>
    <w:p w14:paraId="47B3AA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974</w:t>
      </w:r>
    </w:p>
    <w:p w14:paraId="52A56C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2F32FE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976</w:t>
      </w:r>
    </w:p>
    <w:p w14:paraId="525CD7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976</w:t>
      </w:r>
    </w:p>
    <w:p w14:paraId="4ED050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976</w:t>
      </w:r>
    </w:p>
    <w:p w14:paraId="28A4AE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976</w:t>
      </w:r>
    </w:p>
    <w:p w14:paraId="50C558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976</w:t>
      </w:r>
    </w:p>
    <w:p w14:paraId="3DEF87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2921C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976</w:t>
      </w:r>
    </w:p>
    <w:p w14:paraId="101899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1AC885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976</w:t>
      </w:r>
    </w:p>
    <w:p w14:paraId="19A340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976</w:t>
      </w:r>
    </w:p>
    <w:p w14:paraId="26F6A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976</w:t>
      </w:r>
    </w:p>
    <w:p w14:paraId="5F4BB2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977</w:t>
      </w:r>
    </w:p>
    <w:p w14:paraId="761585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977</w:t>
      </w:r>
    </w:p>
    <w:p w14:paraId="329C70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977</w:t>
      </w:r>
    </w:p>
    <w:p w14:paraId="36A6D2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977</w:t>
      </w:r>
    </w:p>
    <w:p w14:paraId="38F1F4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978</w:t>
      </w:r>
    </w:p>
    <w:p w14:paraId="3532B1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979</w:t>
      </w:r>
    </w:p>
    <w:p w14:paraId="74CF8A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979</w:t>
      </w:r>
    </w:p>
    <w:p w14:paraId="590CF9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981</w:t>
      </w:r>
    </w:p>
    <w:p w14:paraId="61D9BA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981</w:t>
      </w:r>
    </w:p>
    <w:p w14:paraId="78DFE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982</w:t>
      </w:r>
    </w:p>
    <w:p w14:paraId="412467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982</w:t>
      </w:r>
    </w:p>
    <w:p w14:paraId="2C98BA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982</w:t>
      </w:r>
    </w:p>
    <w:p w14:paraId="7A3FE3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982</w:t>
      </w:r>
    </w:p>
    <w:p w14:paraId="0006E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2D391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982</w:t>
      </w:r>
    </w:p>
    <w:p w14:paraId="297013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982</w:t>
      </w:r>
    </w:p>
    <w:p w14:paraId="4BA0B9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982</w:t>
      </w:r>
    </w:p>
    <w:p w14:paraId="6FEBDA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982</w:t>
      </w:r>
    </w:p>
    <w:p w14:paraId="462FBE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982</w:t>
      </w:r>
    </w:p>
    <w:p w14:paraId="30B52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982</w:t>
      </w:r>
    </w:p>
    <w:p w14:paraId="30BB7D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983</w:t>
      </w:r>
    </w:p>
    <w:p w14:paraId="23B94F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983</w:t>
      </w:r>
    </w:p>
    <w:p w14:paraId="17257A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984</w:t>
      </w:r>
    </w:p>
    <w:p w14:paraId="13D935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984</w:t>
      </w:r>
    </w:p>
    <w:p w14:paraId="0EDF8D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985</w:t>
      </w:r>
    </w:p>
    <w:p w14:paraId="313760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987</w:t>
      </w:r>
    </w:p>
    <w:p w14:paraId="347233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987</w:t>
      </w:r>
    </w:p>
    <w:p w14:paraId="1C2078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988</w:t>
      </w:r>
    </w:p>
    <w:p w14:paraId="24B95F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988</w:t>
      </w:r>
    </w:p>
    <w:p w14:paraId="769BB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988</w:t>
      </w:r>
    </w:p>
    <w:p w14:paraId="4FE5BF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988</w:t>
      </w:r>
    </w:p>
    <w:p w14:paraId="3BF18D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3CC146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5DA90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988</w:t>
      </w:r>
    </w:p>
    <w:p w14:paraId="377C1C9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988</w:t>
      </w:r>
    </w:p>
    <w:p w14:paraId="2F6209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988</w:t>
      </w:r>
    </w:p>
    <w:p w14:paraId="5F0022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988</w:t>
      </w:r>
    </w:p>
    <w:p w14:paraId="233E89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988</w:t>
      </w:r>
    </w:p>
    <w:p w14:paraId="312197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989</w:t>
      </w:r>
    </w:p>
    <w:p w14:paraId="70AEC8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989</w:t>
      </w:r>
    </w:p>
    <w:p w14:paraId="7C40E5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990</w:t>
      </w:r>
    </w:p>
    <w:p w14:paraId="609FBA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991</w:t>
      </w:r>
    </w:p>
    <w:p w14:paraId="6ABFC2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991</w:t>
      </w:r>
    </w:p>
    <w:p w14:paraId="59A634C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993</w:t>
      </w:r>
    </w:p>
    <w:p w14:paraId="584363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993</w:t>
      </w:r>
    </w:p>
    <w:p w14:paraId="2C51C6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993</w:t>
      </w:r>
    </w:p>
    <w:p w14:paraId="58461E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993</w:t>
      </w:r>
    </w:p>
    <w:p w14:paraId="150D83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993</w:t>
      </w:r>
    </w:p>
    <w:p w14:paraId="4286EF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4D961E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993</w:t>
      </w:r>
    </w:p>
    <w:p w14:paraId="130BDF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993</w:t>
      </w:r>
    </w:p>
    <w:p w14:paraId="499641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993</w:t>
      </w:r>
    </w:p>
    <w:p w14:paraId="2469E5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993</w:t>
      </w:r>
    </w:p>
    <w:p w14:paraId="0DA57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993</w:t>
      </w:r>
    </w:p>
    <w:p w14:paraId="1F3529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993</w:t>
      </w:r>
    </w:p>
    <w:p w14:paraId="5577DF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994</w:t>
      </w:r>
    </w:p>
    <w:p w14:paraId="72D1D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994</w:t>
      </w:r>
    </w:p>
    <w:p w14:paraId="76FC40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994</w:t>
      </w:r>
    </w:p>
    <w:p w14:paraId="464DB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995</w:t>
      </w:r>
    </w:p>
    <w:p w14:paraId="2FA074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399717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996</w:t>
      </w:r>
    </w:p>
    <w:p w14:paraId="746C97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998</w:t>
      </w:r>
    </w:p>
    <w:p w14:paraId="0503F1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998</w:t>
      </w:r>
    </w:p>
    <w:p w14:paraId="035F84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998</w:t>
      </w:r>
    </w:p>
    <w:p w14:paraId="02659D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998</w:t>
      </w:r>
    </w:p>
    <w:p w14:paraId="0F4BCC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998</w:t>
      </w:r>
    </w:p>
    <w:p w14:paraId="69FC7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51B5E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998</w:t>
      </w:r>
    </w:p>
    <w:p w14:paraId="5615AF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998</w:t>
      </w:r>
    </w:p>
    <w:p w14:paraId="1907D4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998</w:t>
      </w:r>
    </w:p>
    <w:p w14:paraId="5C5FB8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998</w:t>
      </w:r>
    </w:p>
    <w:p w14:paraId="5F2BE6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998</w:t>
      </w:r>
    </w:p>
    <w:p w14:paraId="32279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998</w:t>
      </w:r>
    </w:p>
    <w:p w14:paraId="336081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999</w:t>
      </w:r>
    </w:p>
    <w:p w14:paraId="184FC5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999</w:t>
      </w:r>
    </w:p>
    <w:p w14:paraId="474CE5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999</w:t>
      </w:r>
    </w:p>
    <w:p w14:paraId="6BFB43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1000</w:t>
      </w:r>
    </w:p>
    <w:p w14:paraId="21684F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1000</w:t>
      </w:r>
    </w:p>
    <w:p w14:paraId="39BCF5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1001</w:t>
      </w:r>
    </w:p>
    <w:p w14:paraId="213158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1003</w:t>
      </w:r>
    </w:p>
    <w:p w14:paraId="7D2E8C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1003</w:t>
      </w:r>
    </w:p>
    <w:p w14:paraId="7DDFD1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1003</w:t>
      </w:r>
    </w:p>
    <w:p w14:paraId="0E67CC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1003</w:t>
      </w:r>
    </w:p>
    <w:p w14:paraId="3F1F9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1003</w:t>
      </w:r>
    </w:p>
    <w:p w14:paraId="39513C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7C97CB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1003</w:t>
      </w:r>
    </w:p>
    <w:p w14:paraId="6672BD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1003</w:t>
      </w:r>
    </w:p>
    <w:p w14:paraId="5AEB6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1004</w:t>
      </w:r>
    </w:p>
    <w:p w14:paraId="12DBD0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1004</w:t>
      </w:r>
    </w:p>
    <w:p w14:paraId="15D147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1004</w:t>
      </w:r>
    </w:p>
    <w:p w14:paraId="18C2E6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1004</w:t>
      </w:r>
    </w:p>
    <w:p w14:paraId="0818AF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1004</w:t>
      </w:r>
    </w:p>
    <w:p w14:paraId="36119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1004</w:t>
      </w:r>
    </w:p>
    <w:p w14:paraId="5C224E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1004</w:t>
      </w:r>
    </w:p>
    <w:p w14:paraId="2B2C18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1005</w:t>
      </w:r>
    </w:p>
    <w:p w14:paraId="55BFE5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1006</w:t>
      </w:r>
    </w:p>
    <w:p w14:paraId="3DD85E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1006</w:t>
      </w:r>
    </w:p>
    <w:p w14:paraId="30B008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1007</w:t>
      </w:r>
    </w:p>
    <w:p w14:paraId="6C481E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1007</w:t>
      </w:r>
    </w:p>
    <w:p w14:paraId="25CC7A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1007</w:t>
      </w:r>
    </w:p>
    <w:p w14:paraId="30743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1007</w:t>
      </w:r>
    </w:p>
    <w:p w14:paraId="769D5A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1008</w:t>
      </w:r>
    </w:p>
    <w:p w14:paraId="0D9F87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3C12E0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1008</w:t>
      </w:r>
    </w:p>
    <w:p w14:paraId="3B4456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1008</w:t>
      </w:r>
    </w:p>
    <w:p w14:paraId="47A51A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1008</w:t>
      </w:r>
    </w:p>
    <w:p w14:paraId="23EAA6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1008</w:t>
      </w:r>
    </w:p>
    <w:p w14:paraId="7C1036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150EE5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77980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1E3F10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1009</w:t>
      </w:r>
    </w:p>
    <w:p w14:paraId="746720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1009</w:t>
      </w:r>
    </w:p>
    <w:p w14:paraId="336849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42DE15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5CEB08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3F9F7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1012</w:t>
      </w:r>
    </w:p>
    <w:p w14:paraId="639A2E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1012</w:t>
      </w:r>
    </w:p>
    <w:p w14:paraId="2CF9FD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1012</w:t>
      </w:r>
    </w:p>
    <w:p w14:paraId="0D884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1012</w:t>
      </w:r>
    </w:p>
    <w:p w14:paraId="3FFCEC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1012</w:t>
      </w:r>
    </w:p>
    <w:p w14:paraId="651C35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06319B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38180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0D2E0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1012</w:t>
      </w:r>
    </w:p>
    <w:p w14:paraId="38D9C64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1012</w:t>
      </w:r>
    </w:p>
    <w:p w14:paraId="15992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1012</w:t>
      </w:r>
    </w:p>
    <w:p w14:paraId="3080A8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1012</w:t>
      </w:r>
    </w:p>
    <w:p w14:paraId="52C5CD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1013</w:t>
      </w:r>
    </w:p>
    <w:p w14:paraId="096FF3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26D6F8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2003FF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1014</w:t>
      </w:r>
    </w:p>
    <w:p w14:paraId="546CBB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1015</w:t>
      </w:r>
    </w:p>
    <w:p w14:paraId="6A5ED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1015</w:t>
      </w:r>
    </w:p>
    <w:p w14:paraId="539FD9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1017</w:t>
      </w:r>
    </w:p>
    <w:p w14:paraId="365F6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1017</w:t>
      </w:r>
    </w:p>
    <w:p w14:paraId="046766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1017</w:t>
      </w:r>
    </w:p>
    <w:p w14:paraId="0DC89E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1017</w:t>
      </w:r>
    </w:p>
    <w:p w14:paraId="646705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1017</w:t>
      </w:r>
    </w:p>
    <w:p w14:paraId="5F3E3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6FE1A9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1017</w:t>
      </w:r>
    </w:p>
    <w:p w14:paraId="3F301B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1017</w:t>
      </w:r>
    </w:p>
    <w:p w14:paraId="33AAE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1017</w:t>
      </w:r>
    </w:p>
    <w:p w14:paraId="3D81020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1018</w:t>
      </w:r>
    </w:p>
    <w:p w14:paraId="1937C9E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1018</w:t>
      </w:r>
    </w:p>
    <w:p w14:paraId="0C4919A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1018</w:t>
      </w:r>
    </w:p>
    <w:p w14:paraId="6B68FB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1018</w:t>
      </w:r>
    </w:p>
    <w:p w14:paraId="357B7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1018</w:t>
      </w:r>
    </w:p>
    <w:p w14:paraId="5D97BF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1018</w:t>
      </w:r>
    </w:p>
    <w:p w14:paraId="2191F1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1018</w:t>
      </w:r>
    </w:p>
    <w:p w14:paraId="76EFFB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1019</w:t>
      </w:r>
    </w:p>
    <w:p w14:paraId="6F836B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1019</w:t>
      </w:r>
    </w:p>
    <w:p w14:paraId="1FB64C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1019</w:t>
      </w:r>
    </w:p>
    <w:p w14:paraId="2FACD9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1020</w:t>
      </w:r>
    </w:p>
    <w:p w14:paraId="152C16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1022</w:t>
      </w:r>
    </w:p>
    <w:p w14:paraId="576C650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1025</w:t>
      </w:r>
    </w:p>
    <w:p w14:paraId="746C3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1025</w:t>
      </w:r>
    </w:p>
    <w:p w14:paraId="77A455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1025</w:t>
      </w:r>
    </w:p>
    <w:p w14:paraId="767BC6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1025</w:t>
      </w:r>
    </w:p>
    <w:p w14:paraId="0581BF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1025</w:t>
      </w:r>
    </w:p>
    <w:p w14:paraId="5DA702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9A7AA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1025</w:t>
      </w:r>
    </w:p>
    <w:p w14:paraId="6B1972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1025</w:t>
      </w:r>
    </w:p>
    <w:p w14:paraId="4A540A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1026</w:t>
      </w:r>
    </w:p>
    <w:p w14:paraId="153475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</w:t>
      </w:r>
      <w:r>
        <w:t>_1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1027</w:t>
      </w:r>
    </w:p>
    <w:p w14:paraId="1883E1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1029</w:t>
      </w:r>
    </w:p>
    <w:p w14:paraId="166871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1029</w:t>
      </w:r>
    </w:p>
    <w:p w14:paraId="3FC758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1029</w:t>
      </w:r>
    </w:p>
    <w:p w14:paraId="5DA745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1029</w:t>
      </w:r>
    </w:p>
    <w:p w14:paraId="75216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1029</w:t>
      </w:r>
    </w:p>
    <w:p w14:paraId="1E7978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351309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3669D1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1029</w:t>
      </w:r>
    </w:p>
    <w:p w14:paraId="149C0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1029</w:t>
      </w:r>
    </w:p>
    <w:p w14:paraId="40CEDC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1029</w:t>
      </w:r>
    </w:p>
    <w:p w14:paraId="5ADE6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1029</w:t>
      </w:r>
    </w:p>
    <w:p w14:paraId="212BD6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1029</w:t>
      </w:r>
    </w:p>
    <w:p w14:paraId="29D559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1030</w:t>
      </w:r>
    </w:p>
    <w:p w14:paraId="78D62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1031</w:t>
      </w:r>
    </w:p>
    <w:p w14:paraId="4A2CA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1031</w:t>
      </w:r>
    </w:p>
    <w:p w14:paraId="2D32D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1031</w:t>
      </w:r>
    </w:p>
    <w:p w14:paraId="121366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1032</w:t>
      </w:r>
    </w:p>
    <w:p w14:paraId="0D3CD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1034</w:t>
      </w:r>
    </w:p>
    <w:p w14:paraId="71C855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1036</w:t>
      </w:r>
    </w:p>
    <w:p w14:paraId="2D75E7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1036</w:t>
      </w:r>
    </w:p>
    <w:p w14:paraId="1F2C68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1036</w:t>
      </w:r>
    </w:p>
    <w:p w14:paraId="05A5A3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1036</w:t>
      </w:r>
    </w:p>
    <w:p w14:paraId="3E8B8E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1037</w:t>
      </w:r>
    </w:p>
    <w:p w14:paraId="0AE005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9A7AA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1037</w:t>
      </w:r>
    </w:p>
    <w:p w14:paraId="4F4C83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1037</w:t>
      </w:r>
    </w:p>
    <w:p w14:paraId="4562D4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1037</w:t>
      </w:r>
    </w:p>
    <w:p w14:paraId="7B6F41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7.1.2</w:t>
      </w:r>
      <w:r>
        <w:t>_1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1038</w:t>
      </w:r>
    </w:p>
    <w:p w14:paraId="764238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1040</w:t>
      </w:r>
    </w:p>
    <w:p w14:paraId="657AD6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1040</w:t>
      </w:r>
    </w:p>
    <w:p w14:paraId="349356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1040</w:t>
      </w:r>
    </w:p>
    <w:p w14:paraId="135BED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1040</w:t>
      </w:r>
    </w:p>
    <w:p w14:paraId="48AAAC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1040</w:t>
      </w:r>
    </w:p>
    <w:p w14:paraId="56BA2F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1040</w:t>
      </w:r>
    </w:p>
    <w:p w14:paraId="3FCFA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1040</w:t>
      </w:r>
    </w:p>
    <w:p w14:paraId="1D8C19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22AF2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1043</w:t>
      </w:r>
    </w:p>
    <w:p w14:paraId="350E431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1046</w:t>
      </w:r>
    </w:p>
    <w:p w14:paraId="7F310C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1046</w:t>
      </w:r>
    </w:p>
    <w:p w14:paraId="17A9D1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1046</w:t>
      </w:r>
    </w:p>
    <w:p w14:paraId="68E1B0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1046</w:t>
      </w:r>
    </w:p>
    <w:p w14:paraId="3531D7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1047</w:t>
      </w:r>
    </w:p>
    <w:p w14:paraId="541948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1047</w:t>
      </w:r>
    </w:p>
    <w:p w14:paraId="690E4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1047</w:t>
      </w:r>
    </w:p>
    <w:p w14:paraId="63E21F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1048</w:t>
      </w:r>
    </w:p>
    <w:p w14:paraId="74D030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1051</w:t>
      </w:r>
    </w:p>
    <w:p w14:paraId="71E7CC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1053</w:t>
      </w:r>
    </w:p>
    <w:p w14:paraId="648F4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1053</w:t>
      </w:r>
    </w:p>
    <w:p w14:paraId="67BA1C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1053</w:t>
      </w:r>
    </w:p>
    <w:p w14:paraId="69E396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1053</w:t>
      </w:r>
    </w:p>
    <w:p w14:paraId="5B102F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1054</w:t>
      </w:r>
    </w:p>
    <w:p w14:paraId="170558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1054</w:t>
      </w:r>
    </w:p>
    <w:p w14:paraId="43231E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1054</w:t>
      </w:r>
    </w:p>
    <w:p w14:paraId="354574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1055</w:t>
      </w:r>
    </w:p>
    <w:p w14:paraId="4489A1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1057</w:t>
      </w:r>
    </w:p>
    <w:p w14:paraId="6F0C4F4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1060</w:t>
      </w:r>
    </w:p>
    <w:p w14:paraId="464B14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1060</w:t>
      </w:r>
    </w:p>
    <w:p w14:paraId="4960BF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1060</w:t>
      </w:r>
    </w:p>
    <w:p w14:paraId="1F937D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1060</w:t>
      </w:r>
    </w:p>
    <w:p w14:paraId="783C31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1061</w:t>
      </w:r>
    </w:p>
    <w:p w14:paraId="3842B1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1061</w:t>
      </w:r>
    </w:p>
    <w:p w14:paraId="71A5D3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1061</w:t>
      </w:r>
    </w:p>
    <w:p w14:paraId="01BEC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1062</w:t>
      </w:r>
    </w:p>
    <w:p w14:paraId="0DEE8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1064</w:t>
      </w:r>
    </w:p>
    <w:p w14:paraId="139EBC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1066</w:t>
      </w:r>
    </w:p>
    <w:p w14:paraId="4BAD81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1066</w:t>
      </w:r>
    </w:p>
    <w:p w14:paraId="5A461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1067</w:t>
      </w:r>
    </w:p>
    <w:p w14:paraId="4D520C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1067</w:t>
      </w:r>
    </w:p>
    <w:p w14:paraId="5FB1DB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1067</w:t>
      </w:r>
    </w:p>
    <w:p w14:paraId="452F43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1067</w:t>
      </w:r>
    </w:p>
    <w:p w14:paraId="41400A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1068</w:t>
      </w:r>
    </w:p>
    <w:p w14:paraId="50E6C2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1069</w:t>
      </w:r>
    </w:p>
    <w:p w14:paraId="3FCCFE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1071</w:t>
      </w:r>
    </w:p>
    <w:p w14:paraId="363A498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1073</w:t>
      </w:r>
    </w:p>
    <w:p w14:paraId="7523AA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1073</w:t>
      </w:r>
    </w:p>
    <w:p w14:paraId="7462A7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1073</w:t>
      </w:r>
    </w:p>
    <w:p w14:paraId="07B888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1073</w:t>
      </w:r>
    </w:p>
    <w:p w14:paraId="4D5AFB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1073</w:t>
      </w:r>
    </w:p>
    <w:p w14:paraId="365E61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1073</w:t>
      </w:r>
    </w:p>
    <w:p w14:paraId="5DE204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1074</w:t>
      </w:r>
    </w:p>
    <w:p w14:paraId="42C7D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1074</w:t>
      </w:r>
    </w:p>
    <w:p w14:paraId="06BBEA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1074</w:t>
      </w:r>
    </w:p>
    <w:p w14:paraId="7223A8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1075</w:t>
      </w:r>
    </w:p>
    <w:p w14:paraId="5D0AD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1075</w:t>
      </w:r>
    </w:p>
    <w:p w14:paraId="0503AC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1075</w:t>
      </w:r>
    </w:p>
    <w:p w14:paraId="78FE81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1076</w:t>
      </w:r>
    </w:p>
    <w:p w14:paraId="56CCF9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1076</w:t>
      </w:r>
    </w:p>
    <w:p w14:paraId="108CD8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1076</w:t>
      </w:r>
    </w:p>
    <w:p w14:paraId="064D27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1076</w:t>
      </w:r>
    </w:p>
    <w:p w14:paraId="58F284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1076</w:t>
      </w:r>
    </w:p>
    <w:p w14:paraId="6AD85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095046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1079</w:t>
      </w:r>
    </w:p>
    <w:p w14:paraId="67BEA5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17D590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772167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578243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3B5D17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7D63EE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1081</w:t>
      </w:r>
    </w:p>
    <w:p w14:paraId="7DCFB2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1082</w:t>
      </w:r>
    </w:p>
    <w:p w14:paraId="2403DD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1084</w:t>
      </w:r>
    </w:p>
    <w:p w14:paraId="434894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1086</w:t>
      </w:r>
    </w:p>
    <w:p w14:paraId="526305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1086</w:t>
      </w:r>
    </w:p>
    <w:p w14:paraId="3BCFC0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1086</w:t>
      </w:r>
    </w:p>
    <w:p w14:paraId="2C0C70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1086</w:t>
      </w:r>
    </w:p>
    <w:p w14:paraId="744BF0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1087</w:t>
      </w:r>
    </w:p>
    <w:p w14:paraId="20627C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1087</w:t>
      </w:r>
    </w:p>
    <w:p w14:paraId="7D5AE6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1087</w:t>
      </w:r>
    </w:p>
    <w:p w14:paraId="2356B7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1088</w:t>
      </w:r>
    </w:p>
    <w:p w14:paraId="50CC4F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4925D7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Transmit Timing Accuracy Tests for SCell in sTAG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1091</w:t>
      </w:r>
    </w:p>
    <w:p w14:paraId="4BBCEE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1091</w:t>
      </w:r>
    </w:p>
    <w:p w14:paraId="2A28E2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1091</w:t>
      </w:r>
    </w:p>
    <w:p w14:paraId="7D95C2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1091</w:t>
      </w:r>
    </w:p>
    <w:p w14:paraId="754C3D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1091</w:t>
      </w:r>
    </w:p>
    <w:p w14:paraId="08DA41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1091</w:t>
      </w:r>
    </w:p>
    <w:p w14:paraId="380F67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1091</w:t>
      </w:r>
    </w:p>
    <w:p w14:paraId="420636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1091</w:t>
      </w:r>
    </w:p>
    <w:p w14:paraId="0372C3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1091</w:t>
      </w:r>
    </w:p>
    <w:p w14:paraId="64BA47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Transmit Timing Accuracy Tests for SCell in sTAG for 20MHz +10MHz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1093</w:t>
      </w:r>
    </w:p>
    <w:p w14:paraId="594B13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1093</w:t>
      </w:r>
    </w:p>
    <w:p w14:paraId="303E8F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1093</w:t>
      </w:r>
    </w:p>
    <w:p w14:paraId="6B195E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1093</w:t>
      </w:r>
    </w:p>
    <w:p w14:paraId="4749FD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1093</w:t>
      </w:r>
    </w:p>
    <w:p w14:paraId="7C9E7E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1093</w:t>
      </w:r>
    </w:p>
    <w:p w14:paraId="677090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1093</w:t>
      </w:r>
    </w:p>
    <w:p w14:paraId="646133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1093</w:t>
      </w:r>
    </w:p>
    <w:p w14:paraId="0005C0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1093</w:t>
      </w:r>
    </w:p>
    <w:p w14:paraId="77ACB2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1095</w:t>
      </w:r>
    </w:p>
    <w:p w14:paraId="37472B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1095</w:t>
      </w:r>
    </w:p>
    <w:p w14:paraId="406015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1095</w:t>
      </w:r>
    </w:p>
    <w:p w14:paraId="412B5A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1095</w:t>
      </w:r>
    </w:p>
    <w:p w14:paraId="3734CD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1095</w:t>
      </w:r>
    </w:p>
    <w:p w14:paraId="7FBDE1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1096</w:t>
      </w:r>
    </w:p>
    <w:p w14:paraId="327279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1097</w:t>
      </w:r>
    </w:p>
    <w:p w14:paraId="6C9C5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1097</w:t>
      </w:r>
    </w:p>
    <w:p w14:paraId="453282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1097</w:t>
      </w:r>
    </w:p>
    <w:p w14:paraId="3DB827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1098</w:t>
      </w:r>
    </w:p>
    <w:p w14:paraId="5CBEF4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1100</w:t>
      </w:r>
    </w:p>
    <w:p w14:paraId="24B646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1102</w:t>
      </w:r>
    </w:p>
    <w:p w14:paraId="7FB34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1102</w:t>
      </w:r>
    </w:p>
    <w:p w14:paraId="1BC7B9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1102</w:t>
      </w:r>
    </w:p>
    <w:p w14:paraId="5814DD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1102</w:t>
      </w:r>
    </w:p>
    <w:p w14:paraId="33770E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1103</w:t>
      </w:r>
    </w:p>
    <w:p w14:paraId="7961D8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1103</w:t>
      </w:r>
    </w:p>
    <w:p w14:paraId="39C98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1104</w:t>
      </w:r>
    </w:p>
    <w:p w14:paraId="03D5FF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1104</w:t>
      </w:r>
    </w:p>
    <w:p w14:paraId="43BD39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1106</w:t>
      </w:r>
    </w:p>
    <w:p w14:paraId="4D5003C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1109</w:t>
      </w:r>
    </w:p>
    <w:p w14:paraId="11AEB2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1109</w:t>
      </w:r>
    </w:p>
    <w:p w14:paraId="75F284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1109</w:t>
      </w:r>
    </w:p>
    <w:p w14:paraId="73D5F1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1109</w:t>
      </w:r>
    </w:p>
    <w:p w14:paraId="71ADB2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1110</w:t>
      </w:r>
    </w:p>
    <w:p w14:paraId="2F93E7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1110</w:t>
      </w:r>
    </w:p>
    <w:p w14:paraId="5811BB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1110</w:t>
      </w:r>
    </w:p>
    <w:p w14:paraId="3B604D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1111</w:t>
      </w:r>
    </w:p>
    <w:p w14:paraId="788231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1113</w:t>
      </w:r>
    </w:p>
    <w:p w14:paraId="35BD73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1116</w:t>
      </w:r>
    </w:p>
    <w:p w14:paraId="40038E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purpose</w:t>
      </w:r>
      <w:r>
        <w:tab/>
        <w:t>1116</w:t>
      </w:r>
    </w:p>
    <w:p w14:paraId="638FB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applicability</w:t>
      </w:r>
      <w:r>
        <w:tab/>
        <w:t>1116</w:t>
      </w:r>
    </w:p>
    <w:p w14:paraId="1B76DE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Minimum conformance requirements</w:t>
      </w:r>
      <w:r>
        <w:tab/>
        <w:t>1116</w:t>
      </w:r>
    </w:p>
    <w:p w14:paraId="3A4A9D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description</w:t>
      </w:r>
      <w:r>
        <w:tab/>
        <w:t>1117</w:t>
      </w:r>
    </w:p>
    <w:p w14:paraId="5B803F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Initial conditions</w:t>
      </w:r>
      <w:r>
        <w:tab/>
        <w:t>1117</w:t>
      </w:r>
    </w:p>
    <w:p w14:paraId="622040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procedure</w:t>
      </w:r>
      <w:r>
        <w:tab/>
        <w:t>1117</w:t>
      </w:r>
    </w:p>
    <w:p w14:paraId="0A5B63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1118</w:t>
      </w:r>
    </w:p>
    <w:p w14:paraId="6EFCAD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1120</w:t>
      </w:r>
    </w:p>
    <w:p w14:paraId="6E933A9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1123</w:t>
      </w:r>
    </w:p>
    <w:p w14:paraId="213CD9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1123</w:t>
      </w:r>
    </w:p>
    <w:p w14:paraId="366C1C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1123</w:t>
      </w:r>
    </w:p>
    <w:p w14:paraId="6C82D9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1123</w:t>
      </w:r>
    </w:p>
    <w:p w14:paraId="72CD79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1124</w:t>
      </w:r>
    </w:p>
    <w:p w14:paraId="4FB16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1124</w:t>
      </w:r>
    </w:p>
    <w:p w14:paraId="64080D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1124</w:t>
      </w:r>
    </w:p>
    <w:p w14:paraId="2402A0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1125</w:t>
      </w:r>
    </w:p>
    <w:p w14:paraId="13C442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1127</w:t>
      </w:r>
    </w:p>
    <w:p w14:paraId="6B44D33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1129</w:t>
      </w:r>
    </w:p>
    <w:p w14:paraId="4A6816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1129</w:t>
      </w:r>
    </w:p>
    <w:p w14:paraId="163378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1129</w:t>
      </w:r>
    </w:p>
    <w:p w14:paraId="4FAB3D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1129</w:t>
      </w:r>
    </w:p>
    <w:p w14:paraId="776AFC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1130</w:t>
      </w:r>
    </w:p>
    <w:p w14:paraId="5E7234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1130</w:t>
      </w:r>
    </w:p>
    <w:p w14:paraId="5E4475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1130</w:t>
      </w:r>
    </w:p>
    <w:p w14:paraId="035B8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1131</w:t>
      </w:r>
    </w:p>
    <w:p w14:paraId="689B86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1132</w:t>
      </w:r>
    </w:p>
    <w:p w14:paraId="3187834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1135</w:t>
      </w:r>
    </w:p>
    <w:p w14:paraId="36C449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1135</w:t>
      </w:r>
    </w:p>
    <w:p w14:paraId="235700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1135</w:t>
      </w:r>
    </w:p>
    <w:p w14:paraId="5BB8DC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1135</w:t>
      </w:r>
    </w:p>
    <w:p w14:paraId="5DE543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1136</w:t>
      </w:r>
    </w:p>
    <w:p w14:paraId="3F4D53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1136</w:t>
      </w:r>
    </w:p>
    <w:p w14:paraId="14901C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1136</w:t>
      </w:r>
    </w:p>
    <w:p w14:paraId="779D1A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1137</w:t>
      </w:r>
    </w:p>
    <w:p w14:paraId="60FCCD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1138</w:t>
      </w:r>
    </w:p>
    <w:p w14:paraId="5D758E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1141</w:t>
      </w:r>
    </w:p>
    <w:p w14:paraId="01E34A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1141</w:t>
      </w:r>
    </w:p>
    <w:p w14:paraId="07A513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1141</w:t>
      </w:r>
    </w:p>
    <w:p w14:paraId="62EFDE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1141</w:t>
      </w:r>
    </w:p>
    <w:p w14:paraId="273DE6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1141</w:t>
      </w:r>
    </w:p>
    <w:p w14:paraId="0CD118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1141</w:t>
      </w:r>
    </w:p>
    <w:p w14:paraId="4CA39B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1142</w:t>
      </w:r>
    </w:p>
    <w:p w14:paraId="3B7FAF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1143</w:t>
      </w:r>
    </w:p>
    <w:p w14:paraId="2C776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1143</w:t>
      </w:r>
    </w:p>
    <w:p w14:paraId="7D0636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1145</w:t>
      </w:r>
    </w:p>
    <w:p w14:paraId="7271E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1145</w:t>
      </w:r>
    </w:p>
    <w:p w14:paraId="15C2EE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7241D4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6281BA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1146</w:t>
      </w:r>
    </w:p>
    <w:p w14:paraId="25CEE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1146</w:t>
      </w:r>
    </w:p>
    <w:p w14:paraId="0D3F75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569996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5D351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1148</w:t>
      </w:r>
    </w:p>
    <w:p w14:paraId="5A003FE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7.1.19</w:t>
      </w:r>
      <w:r>
        <w:tab/>
        <w:t>1150</w:t>
      </w:r>
    </w:p>
    <w:p w14:paraId="56A109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7.1.20</w:t>
      </w:r>
      <w:r>
        <w:tab/>
        <w:t>1150</w:t>
      </w:r>
    </w:p>
    <w:p w14:paraId="7AE789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- UE Transmit Timing Accuracy Tests for CE UE in CEModeA</w:t>
      </w:r>
      <w:r>
        <w:tab/>
        <w:t>1150</w:t>
      </w:r>
    </w:p>
    <w:p w14:paraId="1F8790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1150</w:t>
      </w:r>
    </w:p>
    <w:p w14:paraId="2EC99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1150</w:t>
      </w:r>
    </w:p>
    <w:p w14:paraId="070820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1150</w:t>
      </w:r>
    </w:p>
    <w:p w14:paraId="5DDC9D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1151</w:t>
      </w:r>
    </w:p>
    <w:p w14:paraId="73A22C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Initial conditions</w:t>
      </w:r>
      <w:r>
        <w:tab/>
        <w:t>1151</w:t>
      </w:r>
    </w:p>
    <w:p w14:paraId="2F9655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procedure</w:t>
      </w:r>
      <w:r>
        <w:tab/>
        <w:t>1151</w:t>
      </w:r>
    </w:p>
    <w:p w14:paraId="35565C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Message contents</w:t>
      </w:r>
      <w:r>
        <w:tab/>
        <w:t>1152</w:t>
      </w:r>
    </w:p>
    <w:p w14:paraId="4D165B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1152</w:t>
      </w:r>
    </w:p>
    <w:p w14:paraId="6DC321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1154</w:t>
      </w:r>
    </w:p>
    <w:p w14:paraId="71EC7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1154</w:t>
      </w:r>
    </w:p>
    <w:p w14:paraId="16B325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1155</w:t>
      </w:r>
    </w:p>
    <w:p w14:paraId="71A34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1155</w:t>
      </w:r>
    </w:p>
    <w:p w14:paraId="20E6FF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1155</w:t>
      </w:r>
    </w:p>
    <w:p w14:paraId="58E48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1155</w:t>
      </w:r>
    </w:p>
    <w:p w14:paraId="5121C4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1155</w:t>
      </w:r>
    </w:p>
    <w:p w14:paraId="1772B5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1155</w:t>
      </w:r>
    </w:p>
    <w:p w14:paraId="26B258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1155</w:t>
      </w:r>
    </w:p>
    <w:p w14:paraId="22F2FA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1158</w:t>
      </w:r>
    </w:p>
    <w:p w14:paraId="5E86FA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1158</w:t>
      </w:r>
    </w:p>
    <w:p w14:paraId="7B341B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1158</w:t>
      </w:r>
    </w:p>
    <w:p w14:paraId="190BB4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1158</w:t>
      </w:r>
    </w:p>
    <w:p w14:paraId="711979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1158</w:t>
      </w:r>
    </w:p>
    <w:p w14:paraId="7961C6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1158</w:t>
      </w:r>
    </w:p>
    <w:p w14:paraId="36FE4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1158</w:t>
      </w:r>
    </w:p>
    <w:p w14:paraId="53FCAA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F1CB9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1159</w:t>
      </w:r>
    </w:p>
    <w:p w14:paraId="2BFD03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1161</w:t>
      </w:r>
    </w:p>
    <w:p w14:paraId="247877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1161</w:t>
      </w:r>
    </w:p>
    <w:p w14:paraId="3C7E4E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1162</w:t>
      </w:r>
    </w:p>
    <w:p w14:paraId="548B03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1162</w:t>
      </w:r>
    </w:p>
    <w:p w14:paraId="740C3A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1163</w:t>
      </w:r>
    </w:p>
    <w:p w14:paraId="14360A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1163</w:t>
      </w:r>
    </w:p>
    <w:p w14:paraId="782F40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1163</w:t>
      </w:r>
    </w:p>
    <w:p w14:paraId="47CCFD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1164</w:t>
      </w:r>
    </w:p>
    <w:p w14:paraId="1E317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1164</w:t>
      </w:r>
    </w:p>
    <w:p w14:paraId="6A9C86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7.1.25</w:t>
      </w:r>
      <w:r>
        <w:tab/>
        <w:t>1166</w:t>
      </w:r>
    </w:p>
    <w:p w14:paraId="11CDF5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7.1.26</w:t>
      </w:r>
      <w:r>
        <w:tab/>
        <w:t>1166</w:t>
      </w:r>
    </w:p>
    <w:p w14:paraId="255717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UE Transmit Timing Accuracy Tests for Category NB1 UE In-Band mode under normal coverage</w:t>
      </w:r>
      <w:r>
        <w:tab/>
        <w:t>1166</w:t>
      </w:r>
    </w:p>
    <w:p w14:paraId="192153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1166</w:t>
      </w:r>
    </w:p>
    <w:p w14:paraId="2E8924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1166</w:t>
      </w:r>
    </w:p>
    <w:p w14:paraId="5E3909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1166</w:t>
      </w:r>
    </w:p>
    <w:p w14:paraId="4D21B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1166</w:t>
      </w:r>
    </w:p>
    <w:p w14:paraId="22CB5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1166</w:t>
      </w:r>
    </w:p>
    <w:p w14:paraId="6EFBE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1A58E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1167</w:t>
      </w:r>
    </w:p>
    <w:p w14:paraId="574F41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1167</w:t>
      </w:r>
    </w:p>
    <w:p w14:paraId="1697A9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UE Transmit Timing Accuracy Tests for Category NB1 UE In-band mode under enhanced coverage</w:t>
      </w:r>
      <w:r>
        <w:tab/>
        <w:t>1169</w:t>
      </w:r>
    </w:p>
    <w:p w14:paraId="535D8F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1169</w:t>
      </w:r>
    </w:p>
    <w:p w14:paraId="475455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1169</w:t>
      </w:r>
    </w:p>
    <w:p w14:paraId="09653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1169</w:t>
      </w:r>
    </w:p>
    <w:p w14:paraId="0BBCCA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1169</w:t>
      </w:r>
    </w:p>
    <w:p w14:paraId="64A36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1169</w:t>
      </w:r>
    </w:p>
    <w:p w14:paraId="6AFE15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1170</w:t>
      </w:r>
    </w:p>
    <w:p w14:paraId="307E97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1170</w:t>
      </w:r>
    </w:p>
    <w:p w14:paraId="03920E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1170</w:t>
      </w:r>
    </w:p>
    <w:p w14:paraId="154CCAF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1171</w:t>
      </w:r>
    </w:p>
    <w:p w14:paraId="3E126E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1171</w:t>
      </w:r>
    </w:p>
    <w:p w14:paraId="642C7E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9A7AA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1171</w:t>
      </w:r>
    </w:p>
    <w:p w14:paraId="19F509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1171</w:t>
      </w:r>
    </w:p>
    <w:p w14:paraId="687414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1172</w:t>
      </w:r>
    </w:p>
    <w:p w14:paraId="48357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1172</w:t>
      </w:r>
    </w:p>
    <w:p w14:paraId="45686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1172</w:t>
      </w:r>
    </w:p>
    <w:p w14:paraId="50382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1173</w:t>
      </w:r>
    </w:p>
    <w:p w14:paraId="166B34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1173</w:t>
      </w:r>
    </w:p>
    <w:p w14:paraId="29D44A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1175</w:t>
      </w:r>
    </w:p>
    <w:p w14:paraId="504A31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1176</w:t>
      </w:r>
    </w:p>
    <w:p w14:paraId="495A9E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9A7AA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1176</w:t>
      </w:r>
    </w:p>
    <w:p w14:paraId="34832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1176</w:t>
      </w:r>
    </w:p>
    <w:p w14:paraId="25924F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7900DE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31752C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77465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1176</w:t>
      </w:r>
    </w:p>
    <w:p w14:paraId="60DD8C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1176</w:t>
      </w:r>
    </w:p>
    <w:p w14:paraId="2E6347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1176</w:t>
      </w:r>
    </w:p>
    <w:p w14:paraId="31C9BD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1176</w:t>
      </w:r>
    </w:p>
    <w:p w14:paraId="237064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1176</w:t>
      </w:r>
    </w:p>
    <w:p w14:paraId="29CB81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1176</w:t>
      </w:r>
    </w:p>
    <w:p w14:paraId="7F4420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1177</w:t>
      </w:r>
    </w:p>
    <w:p w14:paraId="739688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1177</w:t>
      </w:r>
    </w:p>
    <w:p w14:paraId="710EC2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1177</w:t>
      </w:r>
    </w:p>
    <w:p w14:paraId="5E441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1178</w:t>
      </w:r>
    </w:p>
    <w:p w14:paraId="75A330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1178</w:t>
      </w:r>
    </w:p>
    <w:p w14:paraId="109BA4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1180</w:t>
      </w:r>
    </w:p>
    <w:p w14:paraId="3E08FB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1181</w:t>
      </w:r>
    </w:p>
    <w:p w14:paraId="79AC07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1181</w:t>
      </w:r>
    </w:p>
    <w:p w14:paraId="57AC33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1181</w:t>
      </w:r>
    </w:p>
    <w:p w14:paraId="04484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1181</w:t>
      </w:r>
    </w:p>
    <w:p w14:paraId="62CC4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1181</w:t>
      </w:r>
    </w:p>
    <w:p w14:paraId="52012E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12606F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1181</w:t>
      </w:r>
    </w:p>
    <w:p w14:paraId="18AD42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1181</w:t>
      </w:r>
    </w:p>
    <w:p w14:paraId="49E558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1181</w:t>
      </w:r>
    </w:p>
    <w:p w14:paraId="7E7C11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1181</w:t>
      </w:r>
    </w:p>
    <w:p w14:paraId="78C95E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1181</w:t>
      </w:r>
    </w:p>
    <w:p w14:paraId="602E1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1181</w:t>
      </w:r>
    </w:p>
    <w:p w14:paraId="64529C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1182</w:t>
      </w:r>
    </w:p>
    <w:p w14:paraId="505A51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1182</w:t>
      </w:r>
    </w:p>
    <w:p w14:paraId="33F6EC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1182</w:t>
      </w:r>
    </w:p>
    <w:p w14:paraId="22CD95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43E8EA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597094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1182</w:t>
      </w:r>
    </w:p>
    <w:p w14:paraId="4EFF37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1183</w:t>
      </w:r>
    </w:p>
    <w:p w14:paraId="2FFEC4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1183</w:t>
      </w:r>
    </w:p>
    <w:p w14:paraId="5BC7B2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1183</w:t>
      </w:r>
    </w:p>
    <w:p w14:paraId="171167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1183</w:t>
      </w:r>
    </w:p>
    <w:p w14:paraId="11CC00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1183</w:t>
      </w:r>
    </w:p>
    <w:p w14:paraId="5A4A8A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1183</w:t>
      </w:r>
    </w:p>
    <w:p w14:paraId="78A319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1184</w:t>
      </w:r>
    </w:p>
    <w:p w14:paraId="240C2A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01D6AF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1187</w:t>
      </w:r>
    </w:p>
    <w:p w14:paraId="241A2A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1188</w:t>
      </w:r>
    </w:p>
    <w:p w14:paraId="1AE65F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1188</w:t>
      </w:r>
    </w:p>
    <w:p w14:paraId="12D9E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1188</w:t>
      </w:r>
    </w:p>
    <w:p w14:paraId="4C9F12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1188</w:t>
      </w:r>
    </w:p>
    <w:p w14:paraId="0D89D6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1189</w:t>
      </w:r>
    </w:p>
    <w:p w14:paraId="7C00E5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1189</w:t>
      </w:r>
    </w:p>
    <w:p w14:paraId="496EB1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1189</w:t>
      </w:r>
    </w:p>
    <w:p w14:paraId="368B6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1190</w:t>
      </w:r>
    </w:p>
    <w:p w14:paraId="1E38E7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1192</w:t>
      </w:r>
    </w:p>
    <w:p w14:paraId="080421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1194</w:t>
      </w:r>
    </w:p>
    <w:p w14:paraId="2193A3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1194</w:t>
      </w:r>
    </w:p>
    <w:p w14:paraId="37EF8B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1194</w:t>
      </w:r>
    </w:p>
    <w:p w14:paraId="7BC35C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1194</w:t>
      </w:r>
    </w:p>
    <w:p w14:paraId="10B83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1194</w:t>
      </w:r>
    </w:p>
    <w:p w14:paraId="064976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1194</w:t>
      </w:r>
    </w:p>
    <w:p w14:paraId="4B4D2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1194</w:t>
      </w:r>
    </w:p>
    <w:p w14:paraId="68E77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13368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1194</w:t>
      </w:r>
    </w:p>
    <w:p w14:paraId="2DC46F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Timing Advance Adjustment Accuracy</w:t>
      </w:r>
      <w:r w:rsidRPr="009A7AA1">
        <w:rPr>
          <w:rFonts w:eastAsia="SimSun"/>
          <w:lang w:eastAsia="zh-CN"/>
        </w:rPr>
        <w:t xml:space="preserve"> Test for SCell in sTAG for 20MHz +10MHz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1195</w:t>
      </w:r>
    </w:p>
    <w:p w14:paraId="63F5DD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1195</w:t>
      </w:r>
    </w:p>
    <w:p w14:paraId="6A40A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1195</w:t>
      </w:r>
    </w:p>
    <w:p w14:paraId="4CCA00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1195</w:t>
      </w:r>
    </w:p>
    <w:p w14:paraId="7C8BF7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1196</w:t>
      </w:r>
    </w:p>
    <w:p w14:paraId="20B05D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1196</w:t>
      </w:r>
    </w:p>
    <w:p w14:paraId="28F39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1196</w:t>
      </w:r>
    </w:p>
    <w:p w14:paraId="243360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1196</w:t>
      </w:r>
    </w:p>
    <w:p w14:paraId="620662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1196</w:t>
      </w:r>
    </w:p>
    <w:p w14:paraId="2A0377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1197</w:t>
      </w:r>
    </w:p>
    <w:p w14:paraId="620F83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1197</w:t>
      </w:r>
    </w:p>
    <w:p w14:paraId="084595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1197</w:t>
      </w:r>
    </w:p>
    <w:p w14:paraId="7079F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1197</w:t>
      </w:r>
    </w:p>
    <w:p w14:paraId="1234D1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0F53A6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171458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02A400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1199</w:t>
      </w:r>
    </w:p>
    <w:p w14:paraId="68A37E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1200</w:t>
      </w:r>
    </w:p>
    <w:p w14:paraId="63282F9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1202</w:t>
      </w:r>
    </w:p>
    <w:p w14:paraId="17B77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1202</w:t>
      </w:r>
    </w:p>
    <w:p w14:paraId="748063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1202</w:t>
      </w:r>
    </w:p>
    <w:p w14:paraId="7C653D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1202</w:t>
      </w:r>
    </w:p>
    <w:p w14:paraId="53026A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1EA956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616622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26369B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17FA70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1203</w:t>
      </w:r>
    </w:p>
    <w:p w14:paraId="7DAF37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1204</w:t>
      </w:r>
    </w:p>
    <w:p w14:paraId="45F70D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1204</w:t>
      </w:r>
    </w:p>
    <w:p w14:paraId="31D8A5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1204</w:t>
      </w:r>
    </w:p>
    <w:p w14:paraId="5F492C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1204</w:t>
      </w:r>
    </w:p>
    <w:p w14:paraId="153620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1204</w:t>
      </w:r>
    </w:p>
    <w:p w14:paraId="589BF2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1204</w:t>
      </w:r>
    </w:p>
    <w:p w14:paraId="71BFB1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1205</w:t>
      </w:r>
    </w:p>
    <w:p w14:paraId="62024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1205</w:t>
      </w:r>
    </w:p>
    <w:p w14:paraId="0C2D0C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1205</w:t>
      </w:r>
    </w:p>
    <w:p w14:paraId="3755ED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9A7AA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1206</w:t>
      </w:r>
    </w:p>
    <w:p w14:paraId="767645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2563D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318757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303F44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1207</w:t>
      </w:r>
    </w:p>
    <w:p w14:paraId="0639D9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1207</w:t>
      </w:r>
    </w:p>
    <w:p w14:paraId="7451DA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1208</w:t>
      </w:r>
    </w:p>
    <w:p w14:paraId="032BD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44204C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261E077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1210</w:t>
      </w:r>
    </w:p>
    <w:p w14:paraId="691056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32CDFF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23C56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1210</w:t>
      </w:r>
    </w:p>
    <w:p w14:paraId="66CB55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21A54B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5D3BAE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1211</w:t>
      </w:r>
    </w:p>
    <w:p w14:paraId="55B53E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1212</w:t>
      </w:r>
    </w:p>
    <w:p w14:paraId="252FB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1212</w:t>
      </w:r>
    </w:p>
    <w:p w14:paraId="325586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1213</w:t>
      </w:r>
    </w:p>
    <w:p w14:paraId="16080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1213</w:t>
      </w:r>
    </w:p>
    <w:p w14:paraId="4CF598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04EA5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DA939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1214</w:t>
      </w:r>
    </w:p>
    <w:p w14:paraId="5020AE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1214</w:t>
      </w:r>
    </w:p>
    <w:p w14:paraId="10D2C6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1214</w:t>
      </w:r>
    </w:p>
    <w:p w14:paraId="011150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1214</w:t>
      </w:r>
    </w:p>
    <w:p w14:paraId="10437F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1214</w:t>
      </w:r>
    </w:p>
    <w:p w14:paraId="0874D6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1215</w:t>
      </w:r>
    </w:p>
    <w:p w14:paraId="055C5A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1215</w:t>
      </w:r>
    </w:p>
    <w:p w14:paraId="43075E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1216</w:t>
      </w:r>
    </w:p>
    <w:p w14:paraId="0CC095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1216</w:t>
      </w:r>
    </w:p>
    <w:p w14:paraId="533AC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1216</w:t>
      </w:r>
    </w:p>
    <w:p w14:paraId="1133F2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1216</w:t>
      </w:r>
    </w:p>
    <w:p w14:paraId="10D891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1216</w:t>
      </w:r>
    </w:p>
    <w:p w14:paraId="5F47DE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6327D1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09AFC2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9A7AA1">
        <w:rPr>
          <w:rFonts w:cs="Courier New"/>
        </w:rPr>
        <w:t>sTTI and ShortProcessingTime</w:t>
      </w:r>
      <w:r>
        <w:tab/>
        <w:t>1218</w:t>
      </w:r>
    </w:p>
    <w:p w14:paraId="36C8A8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1218</w:t>
      </w:r>
    </w:p>
    <w:p w14:paraId="4AFA85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07E43F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5A691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0C61CA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1EA1EF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1219</w:t>
      </w:r>
    </w:p>
    <w:p w14:paraId="4577B0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BC891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1222</w:t>
      </w:r>
    </w:p>
    <w:p w14:paraId="7871BB9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9A7AA1">
        <w:rPr>
          <w:rFonts w:cs="MS LineDraw"/>
        </w:rPr>
        <w:t>sTTI and ShortProcessingTime</w:t>
      </w:r>
      <w:r>
        <w:tab/>
        <w:t>1223</w:t>
      </w:r>
    </w:p>
    <w:p w14:paraId="3E35C9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1223</w:t>
      </w:r>
    </w:p>
    <w:p w14:paraId="306EB8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1223</w:t>
      </w:r>
    </w:p>
    <w:p w14:paraId="22AFFD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1223</w:t>
      </w:r>
    </w:p>
    <w:p w14:paraId="54AD13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1224</w:t>
      </w:r>
    </w:p>
    <w:p w14:paraId="0EC7D0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1224</w:t>
      </w:r>
    </w:p>
    <w:p w14:paraId="228706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1224</w:t>
      </w:r>
    </w:p>
    <w:p w14:paraId="311AF2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1225</w:t>
      </w:r>
    </w:p>
    <w:p w14:paraId="71D14C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1227</w:t>
      </w:r>
    </w:p>
    <w:p w14:paraId="055E8B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1228</w:t>
      </w:r>
    </w:p>
    <w:p w14:paraId="17240B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1228</w:t>
      </w:r>
    </w:p>
    <w:p w14:paraId="5CCAFA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1228</w:t>
      </w:r>
    </w:p>
    <w:p w14:paraId="71EB8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1228</w:t>
      </w:r>
    </w:p>
    <w:p w14:paraId="72BB57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18254D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6A0937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1229</w:t>
      </w:r>
    </w:p>
    <w:p w14:paraId="7E976C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123212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1229</w:t>
      </w:r>
    </w:p>
    <w:p w14:paraId="2603563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1231</w:t>
      </w:r>
    </w:p>
    <w:p w14:paraId="690FF80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1231</w:t>
      </w:r>
    </w:p>
    <w:p w14:paraId="24AB7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1231</w:t>
      </w:r>
    </w:p>
    <w:p w14:paraId="60667E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1231</w:t>
      </w:r>
    </w:p>
    <w:p w14:paraId="56FE3F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1231</w:t>
      </w:r>
    </w:p>
    <w:p w14:paraId="72DE3F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1231</w:t>
      </w:r>
    </w:p>
    <w:p w14:paraId="532474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38A41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0A4250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2D04BF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1235</w:t>
      </w:r>
    </w:p>
    <w:p w14:paraId="2A3A7D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1237</w:t>
      </w:r>
    </w:p>
    <w:p w14:paraId="20F465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1237</w:t>
      </w:r>
    </w:p>
    <w:p w14:paraId="5AEBE7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1237</w:t>
      </w:r>
    </w:p>
    <w:p w14:paraId="271CB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1237</w:t>
      </w:r>
    </w:p>
    <w:p w14:paraId="14E53C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1237</w:t>
      </w:r>
    </w:p>
    <w:p w14:paraId="393CC7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1237</w:t>
      </w:r>
    </w:p>
    <w:p w14:paraId="6BAD87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7B371F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1238</w:t>
      </w:r>
    </w:p>
    <w:p w14:paraId="0CC5BF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1238</w:t>
      </w:r>
    </w:p>
    <w:p w14:paraId="195270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1240</w:t>
      </w:r>
    </w:p>
    <w:p w14:paraId="0AB27D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1240</w:t>
      </w:r>
    </w:p>
    <w:p w14:paraId="7C8BF8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1240</w:t>
      </w:r>
    </w:p>
    <w:p w14:paraId="20CAA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1240</w:t>
      </w:r>
    </w:p>
    <w:p w14:paraId="18FA7E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1240</w:t>
      </w:r>
    </w:p>
    <w:p w14:paraId="5CDAD4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1240</w:t>
      </w:r>
    </w:p>
    <w:p w14:paraId="5218B1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1242</w:t>
      </w:r>
    </w:p>
    <w:p w14:paraId="1861A0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44BED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1244</w:t>
      </w:r>
    </w:p>
    <w:p w14:paraId="1FE2C5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1244</w:t>
      </w:r>
    </w:p>
    <w:p w14:paraId="59B617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39AB59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1245</w:t>
      </w:r>
    </w:p>
    <w:p w14:paraId="7D8DA4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1245</w:t>
      </w:r>
    </w:p>
    <w:p w14:paraId="3DFB37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1245</w:t>
      </w:r>
    </w:p>
    <w:p w14:paraId="69923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1245</w:t>
      </w:r>
    </w:p>
    <w:p w14:paraId="287901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1245</w:t>
      </w:r>
    </w:p>
    <w:p w14:paraId="454418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1245</w:t>
      </w:r>
    </w:p>
    <w:p w14:paraId="60674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1246</w:t>
      </w:r>
    </w:p>
    <w:p w14:paraId="75536B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1247</w:t>
      </w:r>
    </w:p>
    <w:p w14:paraId="1C4ED8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1247</w:t>
      </w:r>
    </w:p>
    <w:p w14:paraId="17E4B9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1247</w:t>
      </w:r>
    </w:p>
    <w:p w14:paraId="3CA05B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1247</w:t>
      </w:r>
    </w:p>
    <w:p w14:paraId="6EE3E0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1247</w:t>
      </w:r>
    </w:p>
    <w:p w14:paraId="37209B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1247</w:t>
      </w:r>
    </w:p>
    <w:p w14:paraId="78F779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490DE8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358EB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1251</w:t>
      </w:r>
    </w:p>
    <w:p w14:paraId="3E3D27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1253</w:t>
      </w:r>
    </w:p>
    <w:p w14:paraId="4B1BF1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1253</w:t>
      </w:r>
    </w:p>
    <w:p w14:paraId="0A1734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1253</w:t>
      </w:r>
    </w:p>
    <w:p w14:paraId="374E0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1253</w:t>
      </w:r>
    </w:p>
    <w:p w14:paraId="47621B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1253</w:t>
      </w:r>
    </w:p>
    <w:p w14:paraId="19B36D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1253</w:t>
      </w:r>
    </w:p>
    <w:p w14:paraId="1374FE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A5B66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1254</w:t>
      </w:r>
    </w:p>
    <w:p w14:paraId="6F64F3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1254</w:t>
      </w:r>
    </w:p>
    <w:p w14:paraId="0EDC80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1256</w:t>
      </w:r>
    </w:p>
    <w:p w14:paraId="3C436C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1256</w:t>
      </w:r>
    </w:p>
    <w:p w14:paraId="01B22A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1256</w:t>
      </w:r>
    </w:p>
    <w:p w14:paraId="2B05E6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1256</w:t>
      </w:r>
    </w:p>
    <w:p w14:paraId="1C614D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1256</w:t>
      </w:r>
    </w:p>
    <w:p w14:paraId="5BF0A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1256</w:t>
      </w:r>
    </w:p>
    <w:p w14:paraId="3998F9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1258</w:t>
      </w:r>
    </w:p>
    <w:p w14:paraId="3CA1D9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2830D9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1260</w:t>
      </w:r>
    </w:p>
    <w:p w14:paraId="751587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1261</w:t>
      </w:r>
    </w:p>
    <w:p w14:paraId="55EADF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1261</w:t>
      </w:r>
    </w:p>
    <w:p w14:paraId="2E8773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1261</w:t>
      </w:r>
    </w:p>
    <w:p w14:paraId="1D6B01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1261</w:t>
      </w:r>
    </w:p>
    <w:p w14:paraId="2D22F0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1261</w:t>
      </w:r>
    </w:p>
    <w:p w14:paraId="306D09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1261</w:t>
      </w:r>
    </w:p>
    <w:p w14:paraId="621F4A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1261</w:t>
      </w:r>
    </w:p>
    <w:p w14:paraId="658B68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1261</w:t>
      </w:r>
    </w:p>
    <w:p w14:paraId="302C4C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1262</w:t>
      </w:r>
    </w:p>
    <w:p w14:paraId="2E7ADD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1263</w:t>
      </w:r>
    </w:p>
    <w:p w14:paraId="3A9F0D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1263</w:t>
      </w:r>
    </w:p>
    <w:p w14:paraId="02CB5A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1263</w:t>
      </w:r>
    </w:p>
    <w:p w14:paraId="4E490D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1263</w:t>
      </w:r>
    </w:p>
    <w:p w14:paraId="638AE9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1263</w:t>
      </w:r>
    </w:p>
    <w:p w14:paraId="632F19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1264</w:t>
      </w:r>
    </w:p>
    <w:p w14:paraId="210425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370F05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1266</w:t>
      </w:r>
    </w:p>
    <w:p w14:paraId="565495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1268</w:t>
      </w:r>
    </w:p>
    <w:p w14:paraId="060431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1270</w:t>
      </w:r>
    </w:p>
    <w:p w14:paraId="69DD1C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1270</w:t>
      </w:r>
    </w:p>
    <w:p w14:paraId="629EE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1270</w:t>
      </w:r>
    </w:p>
    <w:p w14:paraId="04C84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1270</w:t>
      </w:r>
    </w:p>
    <w:p w14:paraId="116367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1270</w:t>
      </w:r>
    </w:p>
    <w:p w14:paraId="2D8885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1270</w:t>
      </w:r>
    </w:p>
    <w:p w14:paraId="6988CE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1270</w:t>
      </w:r>
    </w:p>
    <w:p w14:paraId="4062B4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25C130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1271</w:t>
      </w:r>
    </w:p>
    <w:p w14:paraId="7F6674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1272</w:t>
      </w:r>
    </w:p>
    <w:p w14:paraId="18A187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1272</w:t>
      </w:r>
    </w:p>
    <w:p w14:paraId="07E9C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1272</w:t>
      </w:r>
    </w:p>
    <w:p w14:paraId="2DB53D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1272</w:t>
      </w:r>
    </w:p>
    <w:p w14:paraId="1D16DA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1273</w:t>
      </w:r>
    </w:p>
    <w:p w14:paraId="10C3ED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1273</w:t>
      </w:r>
    </w:p>
    <w:p w14:paraId="476874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1275</w:t>
      </w:r>
    </w:p>
    <w:p w14:paraId="0D3794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1275</w:t>
      </w:r>
    </w:p>
    <w:p w14:paraId="28550E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1277</w:t>
      </w:r>
    </w:p>
    <w:p w14:paraId="620E0F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1278</w:t>
      </w:r>
    </w:p>
    <w:p w14:paraId="50707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1278</w:t>
      </w:r>
    </w:p>
    <w:p w14:paraId="04BA3C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1278</w:t>
      </w:r>
    </w:p>
    <w:p w14:paraId="77B979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1278</w:t>
      </w:r>
    </w:p>
    <w:p w14:paraId="2177F9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1278</w:t>
      </w:r>
    </w:p>
    <w:p w14:paraId="12AA71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1278</w:t>
      </w:r>
    </w:p>
    <w:p w14:paraId="2FC193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303B60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70F610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1279</w:t>
      </w:r>
    </w:p>
    <w:p w14:paraId="2ADFD6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1280</w:t>
      </w:r>
    </w:p>
    <w:p w14:paraId="683D3D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1280</w:t>
      </w:r>
    </w:p>
    <w:p w14:paraId="106FAC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1280</w:t>
      </w:r>
    </w:p>
    <w:p w14:paraId="273F7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1280</w:t>
      </w:r>
    </w:p>
    <w:p w14:paraId="4A13BC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1281</w:t>
      </w:r>
    </w:p>
    <w:p w14:paraId="72249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1281</w:t>
      </w:r>
    </w:p>
    <w:p w14:paraId="7FF0D9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1282</w:t>
      </w:r>
    </w:p>
    <w:p w14:paraId="55D28A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0914A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1287</w:t>
      </w:r>
    </w:p>
    <w:p w14:paraId="785F2D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1288</w:t>
      </w:r>
    </w:p>
    <w:p w14:paraId="76556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1288</w:t>
      </w:r>
    </w:p>
    <w:p w14:paraId="453F86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1288</w:t>
      </w:r>
    </w:p>
    <w:p w14:paraId="310B54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1288</w:t>
      </w:r>
    </w:p>
    <w:p w14:paraId="1ABE18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1288</w:t>
      </w:r>
    </w:p>
    <w:p w14:paraId="09AC57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1288</w:t>
      </w:r>
    </w:p>
    <w:p w14:paraId="339FE1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1289</w:t>
      </w:r>
    </w:p>
    <w:p w14:paraId="17A92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1289</w:t>
      </w:r>
    </w:p>
    <w:p w14:paraId="4E75E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1289</w:t>
      </w:r>
    </w:p>
    <w:p w14:paraId="1B9D80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1291</w:t>
      </w:r>
    </w:p>
    <w:p w14:paraId="0466CA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1291</w:t>
      </w:r>
    </w:p>
    <w:p w14:paraId="76708D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1291</w:t>
      </w:r>
    </w:p>
    <w:p w14:paraId="56ED0E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1291</w:t>
      </w:r>
    </w:p>
    <w:p w14:paraId="5F4C1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1291</w:t>
      </w:r>
    </w:p>
    <w:p w14:paraId="0536A7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CD1AD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32EEBC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1294</w:t>
      </w:r>
    </w:p>
    <w:p w14:paraId="0BCBB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1296</w:t>
      </w:r>
    </w:p>
    <w:p w14:paraId="20BF31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1297</w:t>
      </w:r>
    </w:p>
    <w:p w14:paraId="61E442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1297</w:t>
      </w:r>
    </w:p>
    <w:p w14:paraId="0CE2B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1297</w:t>
      </w:r>
    </w:p>
    <w:p w14:paraId="70877B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1297</w:t>
      </w:r>
    </w:p>
    <w:p w14:paraId="189781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1297</w:t>
      </w:r>
    </w:p>
    <w:p w14:paraId="074C47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1297</w:t>
      </w:r>
    </w:p>
    <w:p w14:paraId="14554A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1298</w:t>
      </w:r>
    </w:p>
    <w:p w14:paraId="272150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441D64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1298</w:t>
      </w:r>
    </w:p>
    <w:p w14:paraId="369642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1299</w:t>
      </w:r>
    </w:p>
    <w:p w14:paraId="3D92D6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1299</w:t>
      </w:r>
    </w:p>
    <w:p w14:paraId="454CA8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1299</w:t>
      </w:r>
    </w:p>
    <w:p w14:paraId="28EEE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1299</w:t>
      </w:r>
    </w:p>
    <w:p w14:paraId="6FD37A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1300</w:t>
      </w:r>
    </w:p>
    <w:p w14:paraId="1F21A4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1300</w:t>
      </w:r>
    </w:p>
    <w:p w14:paraId="68A09C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1301</w:t>
      </w:r>
    </w:p>
    <w:p w14:paraId="74AAA4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516B38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1304</w:t>
      </w:r>
    </w:p>
    <w:p w14:paraId="1964B6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1305</w:t>
      </w:r>
    </w:p>
    <w:p w14:paraId="47AD2D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1305</w:t>
      </w:r>
    </w:p>
    <w:p w14:paraId="59AF6D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1305</w:t>
      </w:r>
    </w:p>
    <w:p w14:paraId="3A0452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1305</w:t>
      </w:r>
    </w:p>
    <w:p w14:paraId="52D6E8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1306</w:t>
      </w:r>
    </w:p>
    <w:p w14:paraId="199254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1306</w:t>
      </w:r>
    </w:p>
    <w:p w14:paraId="1DC96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1307</w:t>
      </w:r>
    </w:p>
    <w:p w14:paraId="51A978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1308</w:t>
      </w:r>
    </w:p>
    <w:p w14:paraId="6D89D4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1310</w:t>
      </w:r>
    </w:p>
    <w:p w14:paraId="5BB6D7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1311</w:t>
      </w:r>
    </w:p>
    <w:p w14:paraId="10888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1311</w:t>
      </w:r>
    </w:p>
    <w:p w14:paraId="5FDE5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1311</w:t>
      </w:r>
    </w:p>
    <w:p w14:paraId="70D4A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1311</w:t>
      </w:r>
    </w:p>
    <w:p w14:paraId="2849D9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1311</w:t>
      </w:r>
    </w:p>
    <w:p w14:paraId="341ADA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1312</w:t>
      </w:r>
    </w:p>
    <w:p w14:paraId="053A0D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1313</w:t>
      </w:r>
    </w:p>
    <w:p w14:paraId="1F1708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1314</w:t>
      </w:r>
    </w:p>
    <w:p w14:paraId="51BB66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1315</w:t>
      </w:r>
    </w:p>
    <w:p w14:paraId="1D642E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1316</w:t>
      </w:r>
    </w:p>
    <w:p w14:paraId="275F79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1316</w:t>
      </w:r>
    </w:p>
    <w:p w14:paraId="14B263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1316</w:t>
      </w:r>
    </w:p>
    <w:p w14:paraId="1AB11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1316</w:t>
      </w:r>
    </w:p>
    <w:p w14:paraId="17E8D1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1317</w:t>
      </w:r>
    </w:p>
    <w:p w14:paraId="59AAB1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1317</w:t>
      </w:r>
    </w:p>
    <w:p w14:paraId="0460D5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1319</w:t>
      </w:r>
    </w:p>
    <w:p w14:paraId="11EC6D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1319</w:t>
      </w:r>
    </w:p>
    <w:p w14:paraId="363F9E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1321</w:t>
      </w:r>
    </w:p>
    <w:p w14:paraId="41B4B3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1322</w:t>
      </w:r>
    </w:p>
    <w:p w14:paraId="4C4493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1322</w:t>
      </w:r>
    </w:p>
    <w:p w14:paraId="7DD47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1322</w:t>
      </w:r>
    </w:p>
    <w:p w14:paraId="5AB51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1322</w:t>
      </w:r>
    </w:p>
    <w:p w14:paraId="706FDA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1322</w:t>
      </w:r>
    </w:p>
    <w:p w14:paraId="0E2C30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1323</w:t>
      </w:r>
    </w:p>
    <w:p w14:paraId="503BF5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1324</w:t>
      </w:r>
    </w:p>
    <w:p w14:paraId="273BA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1325</w:t>
      </w:r>
    </w:p>
    <w:p w14:paraId="376CA2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1327</w:t>
      </w:r>
    </w:p>
    <w:p w14:paraId="5D90A9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1328</w:t>
      </w:r>
    </w:p>
    <w:p w14:paraId="11BEC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1328</w:t>
      </w:r>
    </w:p>
    <w:p w14:paraId="5F30F7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1328</w:t>
      </w:r>
    </w:p>
    <w:p w14:paraId="748F5F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1328</w:t>
      </w:r>
    </w:p>
    <w:p w14:paraId="3B468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1328</w:t>
      </w:r>
    </w:p>
    <w:p w14:paraId="1B9FCB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1329</w:t>
      </w:r>
    </w:p>
    <w:p w14:paraId="5C4D0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1330</w:t>
      </w:r>
    </w:p>
    <w:p w14:paraId="1161D4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1331</w:t>
      </w:r>
    </w:p>
    <w:p w14:paraId="7110DE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1334</w:t>
      </w:r>
    </w:p>
    <w:p w14:paraId="2F263E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1335</w:t>
      </w:r>
    </w:p>
    <w:p w14:paraId="693B7C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1335</w:t>
      </w:r>
    </w:p>
    <w:p w14:paraId="2A1962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1335</w:t>
      </w:r>
    </w:p>
    <w:p w14:paraId="2AF733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1335</w:t>
      </w:r>
    </w:p>
    <w:p w14:paraId="689068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1335</w:t>
      </w:r>
    </w:p>
    <w:p w14:paraId="070919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1336</w:t>
      </w:r>
    </w:p>
    <w:p w14:paraId="03293F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1337</w:t>
      </w:r>
    </w:p>
    <w:p w14:paraId="606AA8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1338</w:t>
      </w:r>
    </w:p>
    <w:p w14:paraId="76D0E9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1340</w:t>
      </w:r>
    </w:p>
    <w:p w14:paraId="47AC70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1340</w:t>
      </w:r>
    </w:p>
    <w:p w14:paraId="3D70AB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1340</w:t>
      </w:r>
    </w:p>
    <w:p w14:paraId="26709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1341</w:t>
      </w:r>
    </w:p>
    <w:p w14:paraId="47CA6C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1341</w:t>
      </w:r>
    </w:p>
    <w:p w14:paraId="3BA4E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1341</w:t>
      </w:r>
    </w:p>
    <w:p w14:paraId="3FC5CC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1341</w:t>
      </w:r>
    </w:p>
    <w:p w14:paraId="223309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1343</w:t>
      </w:r>
    </w:p>
    <w:p w14:paraId="1B085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1344</w:t>
      </w:r>
    </w:p>
    <w:p w14:paraId="2A94AE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1346</w:t>
      </w:r>
    </w:p>
    <w:p w14:paraId="24E444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1347</w:t>
      </w:r>
    </w:p>
    <w:p w14:paraId="6433A1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1347</w:t>
      </w:r>
    </w:p>
    <w:p w14:paraId="2BBC9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1347</w:t>
      </w:r>
    </w:p>
    <w:p w14:paraId="7C4452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1347</w:t>
      </w:r>
    </w:p>
    <w:p w14:paraId="64185F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1347</w:t>
      </w:r>
    </w:p>
    <w:p w14:paraId="16138C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1348</w:t>
      </w:r>
    </w:p>
    <w:p w14:paraId="07109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1349</w:t>
      </w:r>
    </w:p>
    <w:p w14:paraId="21A97A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1350</w:t>
      </w:r>
    </w:p>
    <w:p w14:paraId="7DCCFB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1353</w:t>
      </w:r>
    </w:p>
    <w:p w14:paraId="3BE1109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1354</w:t>
      </w:r>
    </w:p>
    <w:p w14:paraId="44474A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1354</w:t>
      </w:r>
    </w:p>
    <w:p w14:paraId="7DFC27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1354</w:t>
      </w:r>
    </w:p>
    <w:p w14:paraId="4D73EF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1354</w:t>
      </w:r>
    </w:p>
    <w:p w14:paraId="73BAB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1354</w:t>
      </w:r>
    </w:p>
    <w:p w14:paraId="5CBE3E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1355</w:t>
      </w:r>
    </w:p>
    <w:p w14:paraId="097FFA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1356</w:t>
      </w:r>
    </w:p>
    <w:p w14:paraId="0DB852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1357</w:t>
      </w:r>
    </w:p>
    <w:p w14:paraId="734ED1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1360</w:t>
      </w:r>
    </w:p>
    <w:p w14:paraId="31B4F7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1361</w:t>
      </w:r>
    </w:p>
    <w:p w14:paraId="06868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1361</w:t>
      </w:r>
    </w:p>
    <w:p w14:paraId="717CD9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1361</w:t>
      </w:r>
    </w:p>
    <w:p w14:paraId="5DB969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1361</w:t>
      </w:r>
    </w:p>
    <w:p w14:paraId="2D0D23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1361</w:t>
      </w:r>
    </w:p>
    <w:p w14:paraId="6C226C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1362</w:t>
      </w:r>
    </w:p>
    <w:p w14:paraId="7F9DB1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1364</w:t>
      </w:r>
    </w:p>
    <w:p w14:paraId="5FAA8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1364</w:t>
      </w:r>
    </w:p>
    <w:p w14:paraId="2C6683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1367</w:t>
      </w:r>
    </w:p>
    <w:p w14:paraId="73D900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1368</w:t>
      </w:r>
    </w:p>
    <w:p w14:paraId="67030D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1368</w:t>
      </w:r>
    </w:p>
    <w:p w14:paraId="7B2050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1368</w:t>
      </w:r>
    </w:p>
    <w:p w14:paraId="21CC8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1368</w:t>
      </w:r>
    </w:p>
    <w:p w14:paraId="3DCBD7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1368</w:t>
      </w:r>
    </w:p>
    <w:p w14:paraId="500F4F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1369</w:t>
      </w:r>
    </w:p>
    <w:p w14:paraId="7659B5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1371</w:t>
      </w:r>
    </w:p>
    <w:p w14:paraId="6A9931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1372</w:t>
      </w:r>
    </w:p>
    <w:p w14:paraId="1219A4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1374</w:t>
      </w:r>
    </w:p>
    <w:p w14:paraId="7CC8A0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1375</w:t>
      </w:r>
    </w:p>
    <w:p w14:paraId="37C0A0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1375</w:t>
      </w:r>
    </w:p>
    <w:p w14:paraId="73CD4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1375</w:t>
      </w:r>
    </w:p>
    <w:p w14:paraId="25595C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1375</w:t>
      </w:r>
    </w:p>
    <w:p w14:paraId="7037A1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1376</w:t>
      </w:r>
    </w:p>
    <w:p w14:paraId="214B45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1376</w:t>
      </w:r>
    </w:p>
    <w:p w14:paraId="5FBA1C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1378</w:t>
      </w:r>
    </w:p>
    <w:p w14:paraId="01EE02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1379</w:t>
      </w:r>
    </w:p>
    <w:p w14:paraId="22F471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1382</w:t>
      </w:r>
    </w:p>
    <w:p w14:paraId="16C48E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1383</w:t>
      </w:r>
    </w:p>
    <w:p w14:paraId="0DA0CA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1383</w:t>
      </w:r>
    </w:p>
    <w:p w14:paraId="6C8173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1383</w:t>
      </w:r>
    </w:p>
    <w:p w14:paraId="3D4A74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1383</w:t>
      </w:r>
    </w:p>
    <w:p w14:paraId="6C547A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1383</w:t>
      </w:r>
    </w:p>
    <w:p w14:paraId="7FE7EE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1384</w:t>
      </w:r>
    </w:p>
    <w:p w14:paraId="7FABCF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1386</w:t>
      </w:r>
    </w:p>
    <w:p w14:paraId="7D40D7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1387</w:t>
      </w:r>
    </w:p>
    <w:p w14:paraId="3BAA2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1390</w:t>
      </w:r>
    </w:p>
    <w:p w14:paraId="091E00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1391</w:t>
      </w:r>
    </w:p>
    <w:p w14:paraId="5F11FA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1391</w:t>
      </w:r>
    </w:p>
    <w:p w14:paraId="4FD0C4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1391</w:t>
      </w:r>
    </w:p>
    <w:p w14:paraId="17088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1391</w:t>
      </w:r>
    </w:p>
    <w:p w14:paraId="3C9CA2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1391</w:t>
      </w:r>
    </w:p>
    <w:p w14:paraId="600089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1391</w:t>
      </w:r>
    </w:p>
    <w:p w14:paraId="0FB1BF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1392</w:t>
      </w:r>
    </w:p>
    <w:p w14:paraId="310E6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1392</w:t>
      </w:r>
    </w:p>
    <w:p w14:paraId="10F329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1393</w:t>
      </w:r>
    </w:p>
    <w:p w14:paraId="5B9380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1394</w:t>
      </w:r>
    </w:p>
    <w:p w14:paraId="44BD80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1394</w:t>
      </w:r>
    </w:p>
    <w:p w14:paraId="350841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1394</w:t>
      </w:r>
    </w:p>
    <w:p w14:paraId="18BAC6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1394</w:t>
      </w:r>
    </w:p>
    <w:p w14:paraId="505E0F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1394</w:t>
      </w:r>
    </w:p>
    <w:p w14:paraId="43832D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1394</w:t>
      </w:r>
    </w:p>
    <w:p w14:paraId="1A86C3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1395</w:t>
      </w:r>
    </w:p>
    <w:p w14:paraId="3F08F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1395</w:t>
      </w:r>
    </w:p>
    <w:p w14:paraId="56014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1395</w:t>
      </w:r>
    </w:p>
    <w:p w14:paraId="093475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1395</w:t>
      </w:r>
    </w:p>
    <w:p w14:paraId="3C813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44AD84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4FCBC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58E0D8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44DB62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1396</w:t>
      </w:r>
    </w:p>
    <w:p w14:paraId="2F619C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1397</w:t>
      </w:r>
    </w:p>
    <w:p w14:paraId="4EB292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1397</w:t>
      </w:r>
    </w:p>
    <w:p w14:paraId="33A316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12A0ED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1397</w:t>
      </w:r>
    </w:p>
    <w:p w14:paraId="42B208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1397</w:t>
      </w:r>
    </w:p>
    <w:p w14:paraId="430394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1397</w:t>
      </w:r>
    </w:p>
    <w:p w14:paraId="7B5AB5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1397</w:t>
      </w:r>
    </w:p>
    <w:p w14:paraId="61E8A1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1397</w:t>
      </w:r>
    </w:p>
    <w:p w14:paraId="348E8D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1397</w:t>
      </w:r>
    </w:p>
    <w:p w14:paraId="5BD5C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1398</w:t>
      </w:r>
    </w:p>
    <w:p w14:paraId="32ABA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1398</w:t>
      </w:r>
    </w:p>
    <w:p w14:paraId="7EF120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1398</w:t>
      </w:r>
    </w:p>
    <w:p w14:paraId="03885FF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1399</w:t>
      </w:r>
    </w:p>
    <w:p w14:paraId="21D742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5A210C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40EFAF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463611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235D34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49BED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1400</w:t>
      </w:r>
    </w:p>
    <w:p w14:paraId="388AE8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440067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5E8DFE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1403</w:t>
      </w:r>
    </w:p>
    <w:p w14:paraId="086925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44DC17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4A7483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72DF3D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794B22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1403</w:t>
      </w:r>
    </w:p>
    <w:p w14:paraId="5267FB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7A210A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1404</w:t>
      </w:r>
    </w:p>
    <w:p w14:paraId="60AFB7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1404</w:t>
      </w:r>
    </w:p>
    <w:p w14:paraId="502ADA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1405</w:t>
      </w:r>
    </w:p>
    <w:p w14:paraId="171EDE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1405</w:t>
      </w:r>
    </w:p>
    <w:p w14:paraId="16501A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1405</w:t>
      </w:r>
    </w:p>
    <w:p w14:paraId="1A0875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1405</w:t>
      </w:r>
    </w:p>
    <w:p w14:paraId="51A00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1405</w:t>
      </w:r>
    </w:p>
    <w:p w14:paraId="02EE66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1406</w:t>
      </w:r>
    </w:p>
    <w:p w14:paraId="0EEFED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1407</w:t>
      </w:r>
    </w:p>
    <w:p w14:paraId="256E08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1407</w:t>
      </w:r>
    </w:p>
    <w:p w14:paraId="094E82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1409</w:t>
      </w:r>
    </w:p>
    <w:p w14:paraId="23F50D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1409</w:t>
      </w:r>
    </w:p>
    <w:p w14:paraId="0B160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67626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1410</w:t>
      </w:r>
    </w:p>
    <w:p w14:paraId="456163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1410</w:t>
      </w:r>
    </w:p>
    <w:p w14:paraId="443535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1410</w:t>
      </w:r>
    </w:p>
    <w:p w14:paraId="4857EC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702584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1410</w:t>
      </w:r>
    </w:p>
    <w:p w14:paraId="6A650C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1410</w:t>
      </w:r>
    </w:p>
    <w:p w14:paraId="41A934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1410</w:t>
      </w:r>
    </w:p>
    <w:p w14:paraId="13594B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1411</w:t>
      </w:r>
    </w:p>
    <w:p w14:paraId="63A58A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1411</w:t>
      </w:r>
    </w:p>
    <w:p w14:paraId="60CEE1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1411</w:t>
      </w:r>
    </w:p>
    <w:p w14:paraId="7BB7D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1412</w:t>
      </w:r>
    </w:p>
    <w:p w14:paraId="57A101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1412</w:t>
      </w:r>
    </w:p>
    <w:p w14:paraId="56B4DF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1413</w:t>
      </w:r>
    </w:p>
    <w:p w14:paraId="73EB1D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1DD4C2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0635A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1416</w:t>
      </w:r>
    </w:p>
    <w:p w14:paraId="52725A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1418</w:t>
      </w:r>
    </w:p>
    <w:p w14:paraId="07F4BA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1418</w:t>
      </w:r>
    </w:p>
    <w:p w14:paraId="52B0FD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1418</w:t>
      </w:r>
    </w:p>
    <w:p w14:paraId="6B04D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1418</w:t>
      </w:r>
    </w:p>
    <w:p w14:paraId="32E6E2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1418</w:t>
      </w:r>
    </w:p>
    <w:p w14:paraId="5E9722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1418</w:t>
      </w:r>
    </w:p>
    <w:p w14:paraId="671138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1AB8D0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3F31A4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1419</w:t>
      </w:r>
    </w:p>
    <w:p w14:paraId="6E7035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1420</w:t>
      </w:r>
    </w:p>
    <w:p w14:paraId="61B057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1420</w:t>
      </w:r>
    </w:p>
    <w:p w14:paraId="450EC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1420</w:t>
      </w:r>
    </w:p>
    <w:p w14:paraId="61E8DD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1420</w:t>
      </w:r>
    </w:p>
    <w:p w14:paraId="3D7ACA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1421</w:t>
      </w:r>
    </w:p>
    <w:p w14:paraId="2AB7ED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1421</w:t>
      </w:r>
    </w:p>
    <w:p w14:paraId="6D1ADB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3A53B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1423</w:t>
      </w:r>
    </w:p>
    <w:p w14:paraId="38EB3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1425</w:t>
      </w:r>
    </w:p>
    <w:p w14:paraId="332048D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1426</w:t>
      </w:r>
    </w:p>
    <w:p w14:paraId="78973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1426</w:t>
      </w:r>
    </w:p>
    <w:p w14:paraId="5CB389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1426</w:t>
      </w:r>
    </w:p>
    <w:p w14:paraId="6EA6D8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1426</w:t>
      </w:r>
    </w:p>
    <w:p w14:paraId="11D78F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1426</w:t>
      </w:r>
    </w:p>
    <w:p w14:paraId="15A365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1426</w:t>
      </w:r>
    </w:p>
    <w:p w14:paraId="386AAE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1427</w:t>
      </w:r>
    </w:p>
    <w:p w14:paraId="6FC2A6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196EFD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1427</w:t>
      </w:r>
    </w:p>
    <w:p w14:paraId="520F0E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1428</w:t>
      </w:r>
    </w:p>
    <w:p w14:paraId="26A5D2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1428</w:t>
      </w:r>
    </w:p>
    <w:p w14:paraId="4285BF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1428</w:t>
      </w:r>
    </w:p>
    <w:p w14:paraId="200F10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1429</w:t>
      </w:r>
    </w:p>
    <w:p w14:paraId="7CF2F1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1429</w:t>
      </w:r>
    </w:p>
    <w:p w14:paraId="0F1B83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1429</w:t>
      </w:r>
    </w:p>
    <w:p w14:paraId="2D9171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1430</w:t>
      </w:r>
    </w:p>
    <w:p w14:paraId="3FB9B3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522DB8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1432</w:t>
      </w:r>
    </w:p>
    <w:p w14:paraId="3F0FC8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1433</w:t>
      </w:r>
    </w:p>
    <w:p w14:paraId="5B995C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1433</w:t>
      </w:r>
    </w:p>
    <w:p w14:paraId="257A32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1433</w:t>
      </w:r>
    </w:p>
    <w:p w14:paraId="5BE4F8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7A2B24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64346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1434</w:t>
      </w:r>
    </w:p>
    <w:p w14:paraId="48D06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1435</w:t>
      </w:r>
    </w:p>
    <w:p w14:paraId="7F49FF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54DFF7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1437</w:t>
      </w:r>
    </w:p>
    <w:p w14:paraId="2F244F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1437</w:t>
      </w:r>
    </w:p>
    <w:p w14:paraId="1F0E2D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DFEB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1438</w:t>
      </w:r>
    </w:p>
    <w:p w14:paraId="2FC74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1438</w:t>
      </w:r>
    </w:p>
    <w:p w14:paraId="0A298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1438</w:t>
      </w:r>
    </w:p>
    <w:p w14:paraId="7530D2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1439</w:t>
      </w:r>
    </w:p>
    <w:p w14:paraId="6CFA11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1440</w:t>
      </w:r>
    </w:p>
    <w:p w14:paraId="507D7F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1440</w:t>
      </w:r>
    </w:p>
    <w:p w14:paraId="798816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1442</w:t>
      </w:r>
    </w:p>
    <w:p w14:paraId="74D866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1444</w:t>
      </w:r>
    </w:p>
    <w:p w14:paraId="2CEA5B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1444</w:t>
      </w:r>
    </w:p>
    <w:p w14:paraId="35C3D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1444</w:t>
      </w:r>
    </w:p>
    <w:p w14:paraId="3575DB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1444</w:t>
      </w:r>
    </w:p>
    <w:p w14:paraId="0564A3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1445</w:t>
      </w:r>
    </w:p>
    <w:p w14:paraId="00D60B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1445</w:t>
      </w:r>
    </w:p>
    <w:p w14:paraId="2E8DF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1446</w:t>
      </w:r>
    </w:p>
    <w:p w14:paraId="16CB45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1447</w:t>
      </w:r>
    </w:p>
    <w:p w14:paraId="0F3A7B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1449</w:t>
      </w:r>
    </w:p>
    <w:p w14:paraId="51A96F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1450</w:t>
      </w:r>
    </w:p>
    <w:p w14:paraId="6C15B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1450</w:t>
      </w:r>
    </w:p>
    <w:p w14:paraId="189BA7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1450</w:t>
      </w:r>
    </w:p>
    <w:p w14:paraId="267C77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1450</w:t>
      </w:r>
    </w:p>
    <w:p w14:paraId="100834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1451</w:t>
      </w:r>
    </w:p>
    <w:p w14:paraId="25C9D7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1451</w:t>
      </w:r>
    </w:p>
    <w:p w14:paraId="4B5604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1452</w:t>
      </w:r>
    </w:p>
    <w:p w14:paraId="3DEE3C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1452</w:t>
      </w:r>
    </w:p>
    <w:p w14:paraId="77A35D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1454</w:t>
      </w:r>
    </w:p>
    <w:p w14:paraId="51452E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1455</w:t>
      </w:r>
    </w:p>
    <w:p w14:paraId="6620DA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1455</w:t>
      </w:r>
    </w:p>
    <w:p w14:paraId="157573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1455</w:t>
      </w:r>
    </w:p>
    <w:p w14:paraId="55E8A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1455</w:t>
      </w:r>
    </w:p>
    <w:p w14:paraId="59701C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3D0A92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9A48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1455</w:t>
      </w:r>
    </w:p>
    <w:p w14:paraId="18E2B6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1455</w:t>
      </w:r>
    </w:p>
    <w:p w14:paraId="4C763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1456</w:t>
      </w:r>
    </w:p>
    <w:p w14:paraId="6F44624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1457</w:t>
      </w:r>
    </w:p>
    <w:p w14:paraId="2D7C6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1457</w:t>
      </w:r>
    </w:p>
    <w:p w14:paraId="182F94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1457</w:t>
      </w:r>
    </w:p>
    <w:p w14:paraId="746751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1457</w:t>
      </w:r>
    </w:p>
    <w:p w14:paraId="3A9DD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1457</w:t>
      </w:r>
    </w:p>
    <w:p w14:paraId="54504B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1458</w:t>
      </w:r>
    </w:p>
    <w:p w14:paraId="276264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04C8CF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26CDEF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455A34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1461</w:t>
      </w:r>
    </w:p>
    <w:p w14:paraId="308AAE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5363F2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3C63FF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635EC5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45BC36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1461</w:t>
      </w:r>
    </w:p>
    <w:p w14:paraId="607B5F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1462</w:t>
      </w:r>
    </w:p>
    <w:p w14:paraId="77FAF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1462</w:t>
      </w:r>
    </w:p>
    <w:p w14:paraId="714E1E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1462</w:t>
      </w:r>
    </w:p>
    <w:p w14:paraId="5CFB4C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1463</w:t>
      </w:r>
    </w:p>
    <w:p w14:paraId="2FAC14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1463</w:t>
      </w:r>
    </w:p>
    <w:p w14:paraId="77880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1463</w:t>
      </w:r>
    </w:p>
    <w:p w14:paraId="37FCA0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1463</w:t>
      </w:r>
    </w:p>
    <w:p w14:paraId="71998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1464</w:t>
      </w:r>
    </w:p>
    <w:p w14:paraId="29BBB1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1464</w:t>
      </w:r>
    </w:p>
    <w:p w14:paraId="20954B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1465</w:t>
      </w:r>
    </w:p>
    <w:p w14:paraId="1A87CC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6C9D7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1468</w:t>
      </w:r>
    </w:p>
    <w:p w14:paraId="6850C45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1469</w:t>
      </w:r>
    </w:p>
    <w:p w14:paraId="7D894C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1469</w:t>
      </w:r>
    </w:p>
    <w:p w14:paraId="174866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1469</w:t>
      </w:r>
    </w:p>
    <w:p w14:paraId="4F91FA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1469</w:t>
      </w:r>
    </w:p>
    <w:p w14:paraId="2E3550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1469</w:t>
      </w:r>
    </w:p>
    <w:p w14:paraId="4E4FC5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1470</w:t>
      </w:r>
    </w:p>
    <w:p w14:paraId="65640B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1470</w:t>
      </w:r>
    </w:p>
    <w:p w14:paraId="4A220E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17920B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1470</w:t>
      </w:r>
    </w:p>
    <w:p w14:paraId="58C1B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1472</w:t>
      </w:r>
    </w:p>
    <w:p w14:paraId="1B6151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1472</w:t>
      </w:r>
    </w:p>
    <w:p w14:paraId="7F8B1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1472</w:t>
      </w:r>
    </w:p>
    <w:p w14:paraId="15530A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1472</w:t>
      </w:r>
    </w:p>
    <w:p w14:paraId="2DC2FC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2C5777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1473</w:t>
      </w:r>
    </w:p>
    <w:p w14:paraId="32834C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7224D2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1475</w:t>
      </w:r>
    </w:p>
    <w:p w14:paraId="099DBD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1477</w:t>
      </w:r>
    </w:p>
    <w:p w14:paraId="0383CF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1478</w:t>
      </w:r>
    </w:p>
    <w:p w14:paraId="72C9A4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1478</w:t>
      </w:r>
    </w:p>
    <w:p w14:paraId="3CC344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1478</w:t>
      </w:r>
    </w:p>
    <w:p w14:paraId="2A1B63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1478</w:t>
      </w:r>
    </w:p>
    <w:p w14:paraId="77B637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1478</w:t>
      </w:r>
    </w:p>
    <w:p w14:paraId="247D61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1478</w:t>
      </w:r>
    </w:p>
    <w:p w14:paraId="790316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1479</w:t>
      </w:r>
    </w:p>
    <w:p w14:paraId="068920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55B720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1479</w:t>
      </w:r>
    </w:p>
    <w:p w14:paraId="6D7438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1480</w:t>
      </w:r>
    </w:p>
    <w:p w14:paraId="1E9A9A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1480</w:t>
      </w:r>
    </w:p>
    <w:p w14:paraId="2C37C0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1480</w:t>
      </w:r>
    </w:p>
    <w:p w14:paraId="71D2C0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1481</w:t>
      </w:r>
    </w:p>
    <w:p w14:paraId="3D2A1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1481</w:t>
      </w:r>
    </w:p>
    <w:p w14:paraId="135BCF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443E14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1CAEEA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D609D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1486</w:t>
      </w:r>
    </w:p>
    <w:p w14:paraId="7E95F3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1488</w:t>
      </w:r>
    </w:p>
    <w:p w14:paraId="59AED7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1488</w:t>
      </w:r>
    </w:p>
    <w:p w14:paraId="239C75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1488</w:t>
      </w:r>
    </w:p>
    <w:p w14:paraId="44465B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1488</w:t>
      </w:r>
    </w:p>
    <w:p w14:paraId="5A2339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1488</w:t>
      </w:r>
    </w:p>
    <w:p w14:paraId="147464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1488</w:t>
      </w:r>
    </w:p>
    <w:p w14:paraId="503E32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1488</w:t>
      </w:r>
    </w:p>
    <w:p w14:paraId="7D230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1488</w:t>
      </w:r>
    </w:p>
    <w:p w14:paraId="4340B0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1489</w:t>
      </w:r>
    </w:p>
    <w:p w14:paraId="23BC268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1490</w:t>
      </w:r>
    </w:p>
    <w:p w14:paraId="041ECA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1490</w:t>
      </w:r>
    </w:p>
    <w:p w14:paraId="2C5DD3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1490</w:t>
      </w:r>
    </w:p>
    <w:p w14:paraId="267597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1490</w:t>
      </w:r>
    </w:p>
    <w:p w14:paraId="083649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1491</w:t>
      </w:r>
    </w:p>
    <w:p w14:paraId="25A818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1491</w:t>
      </w:r>
    </w:p>
    <w:p w14:paraId="3CC099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43BD5F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1493</w:t>
      </w:r>
    </w:p>
    <w:p w14:paraId="52F40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77B5CB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1494</w:t>
      </w:r>
    </w:p>
    <w:p w14:paraId="143B81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49DEF6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09A90F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1495</w:t>
      </w:r>
    </w:p>
    <w:p w14:paraId="35CB43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51F215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4F2735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1495</w:t>
      </w:r>
    </w:p>
    <w:p w14:paraId="2E38D7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1495</w:t>
      </w:r>
    </w:p>
    <w:p w14:paraId="55A4F2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1495</w:t>
      </w:r>
    </w:p>
    <w:p w14:paraId="3404A2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1497</w:t>
      </w:r>
    </w:p>
    <w:p w14:paraId="30D73F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1497</w:t>
      </w:r>
    </w:p>
    <w:p w14:paraId="4C9DBC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1497</w:t>
      </w:r>
    </w:p>
    <w:p w14:paraId="5A56D5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1497</w:t>
      </w:r>
    </w:p>
    <w:p w14:paraId="503707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1498</w:t>
      </w:r>
    </w:p>
    <w:p w14:paraId="6A209A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1498</w:t>
      </w:r>
    </w:p>
    <w:p w14:paraId="7FE14A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00EC53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1500</w:t>
      </w:r>
    </w:p>
    <w:p w14:paraId="053EB7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1503</w:t>
      </w:r>
    </w:p>
    <w:p w14:paraId="520A6D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1504</w:t>
      </w:r>
    </w:p>
    <w:p w14:paraId="751B52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1504</w:t>
      </w:r>
    </w:p>
    <w:p w14:paraId="342B1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1504</w:t>
      </w:r>
    </w:p>
    <w:p w14:paraId="74CDB0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1504</w:t>
      </w:r>
    </w:p>
    <w:p w14:paraId="12060B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1505</w:t>
      </w:r>
    </w:p>
    <w:p w14:paraId="0CE702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1505</w:t>
      </w:r>
    </w:p>
    <w:p w14:paraId="15645E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1507</w:t>
      </w:r>
    </w:p>
    <w:p w14:paraId="467DB2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1507</w:t>
      </w:r>
    </w:p>
    <w:p w14:paraId="5F245E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1510</w:t>
      </w:r>
    </w:p>
    <w:p w14:paraId="11394E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1511</w:t>
      </w:r>
    </w:p>
    <w:p w14:paraId="5E7CB1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1511</w:t>
      </w:r>
    </w:p>
    <w:p w14:paraId="70B99A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1511</w:t>
      </w:r>
    </w:p>
    <w:p w14:paraId="1B59F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1511</w:t>
      </w:r>
    </w:p>
    <w:p w14:paraId="647001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1512</w:t>
      </w:r>
    </w:p>
    <w:p w14:paraId="380629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1513</w:t>
      </w:r>
    </w:p>
    <w:p w14:paraId="5F7E75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1514</w:t>
      </w:r>
    </w:p>
    <w:p w14:paraId="11694D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1514</w:t>
      </w:r>
    </w:p>
    <w:p w14:paraId="0FBF8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1515</w:t>
      </w:r>
    </w:p>
    <w:p w14:paraId="420BEA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1516</w:t>
      </w:r>
    </w:p>
    <w:p w14:paraId="5E3F0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1516</w:t>
      </w:r>
    </w:p>
    <w:p w14:paraId="330C5E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1516</w:t>
      </w:r>
    </w:p>
    <w:p w14:paraId="7C922B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1516</w:t>
      </w:r>
    </w:p>
    <w:p w14:paraId="0E8A16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1517</w:t>
      </w:r>
    </w:p>
    <w:p w14:paraId="629FF7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2DD91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B98F4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1519</w:t>
      </w:r>
    </w:p>
    <w:p w14:paraId="35DFE0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1521</w:t>
      </w:r>
    </w:p>
    <w:p w14:paraId="68A3E6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1523</w:t>
      </w:r>
    </w:p>
    <w:p w14:paraId="72D5A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1523</w:t>
      </w:r>
    </w:p>
    <w:p w14:paraId="088452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1523</w:t>
      </w:r>
    </w:p>
    <w:p w14:paraId="5757D2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1523</w:t>
      </w:r>
    </w:p>
    <w:p w14:paraId="5F264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1524</w:t>
      </w:r>
    </w:p>
    <w:p w14:paraId="598D9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1524</w:t>
      </w:r>
    </w:p>
    <w:p w14:paraId="276C32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1525</w:t>
      </w:r>
    </w:p>
    <w:p w14:paraId="7CCE01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1526</w:t>
      </w:r>
    </w:p>
    <w:p w14:paraId="061F4F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1529</w:t>
      </w:r>
    </w:p>
    <w:p w14:paraId="7A41640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1530</w:t>
      </w:r>
    </w:p>
    <w:p w14:paraId="39A892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1530</w:t>
      </w:r>
    </w:p>
    <w:p w14:paraId="12F8E2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1530</w:t>
      </w:r>
    </w:p>
    <w:p w14:paraId="710AD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1530</w:t>
      </w:r>
    </w:p>
    <w:p w14:paraId="47C1D5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1531</w:t>
      </w:r>
    </w:p>
    <w:p w14:paraId="72240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1531</w:t>
      </w:r>
    </w:p>
    <w:p w14:paraId="6A3E5C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1532</w:t>
      </w:r>
    </w:p>
    <w:p w14:paraId="75635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1533</w:t>
      </w:r>
    </w:p>
    <w:p w14:paraId="7E0174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1536</w:t>
      </w:r>
    </w:p>
    <w:p w14:paraId="18D4E01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1538</w:t>
      </w:r>
    </w:p>
    <w:p w14:paraId="39A49D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1538</w:t>
      </w:r>
    </w:p>
    <w:p w14:paraId="7B3D1E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1538</w:t>
      </w:r>
    </w:p>
    <w:p w14:paraId="72D99D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1538</w:t>
      </w:r>
    </w:p>
    <w:p w14:paraId="216B0C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1538</w:t>
      </w:r>
    </w:p>
    <w:p w14:paraId="22C228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1539</w:t>
      </w:r>
    </w:p>
    <w:p w14:paraId="0D9E5E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1540</w:t>
      </w:r>
    </w:p>
    <w:p w14:paraId="0FAF05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1541</w:t>
      </w:r>
    </w:p>
    <w:p w14:paraId="486C0C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1544</w:t>
      </w:r>
    </w:p>
    <w:p w14:paraId="74350C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1545</w:t>
      </w:r>
    </w:p>
    <w:p w14:paraId="32291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1545</w:t>
      </w:r>
    </w:p>
    <w:p w14:paraId="6D62FC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1545</w:t>
      </w:r>
    </w:p>
    <w:p w14:paraId="097389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1545</w:t>
      </w:r>
    </w:p>
    <w:p w14:paraId="30681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1546</w:t>
      </w:r>
    </w:p>
    <w:p w14:paraId="23F9ED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1546</w:t>
      </w:r>
    </w:p>
    <w:p w14:paraId="461CEF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1548</w:t>
      </w:r>
    </w:p>
    <w:p w14:paraId="5F1F06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1548</w:t>
      </w:r>
    </w:p>
    <w:p w14:paraId="44540B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1551</w:t>
      </w:r>
    </w:p>
    <w:p w14:paraId="674D46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1553</w:t>
      </w:r>
    </w:p>
    <w:p w14:paraId="1A9CEB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1553</w:t>
      </w:r>
    </w:p>
    <w:p w14:paraId="10FFD4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1553</w:t>
      </w:r>
    </w:p>
    <w:p w14:paraId="417851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1553</w:t>
      </w:r>
    </w:p>
    <w:p w14:paraId="3FEE5C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1553</w:t>
      </w:r>
    </w:p>
    <w:p w14:paraId="36685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1554</w:t>
      </w:r>
    </w:p>
    <w:p w14:paraId="5C8B61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1555</w:t>
      </w:r>
    </w:p>
    <w:p w14:paraId="6A2616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1555</w:t>
      </w:r>
    </w:p>
    <w:p w14:paraId="52353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1557</w:t>
      </w:r>
    </w:p>
    <w:p w14:paraId="5DA780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E-UTRAN FD-FDD Radio Link Monitoring Test for In-Sync for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ko-KR"/>
        </w:rPr>
        <w:t>UE in CEModeA</w:t>
      </w:r>
      <w:r>
        <w:tab/>
        <w:t>1558</w:t>
      </w:r>
    </w:p>
    <w:p w14:paraId="7E0665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1558</w:t>
      </w:r>
    </w:p>
    <w:p w14:paraId="5676EF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1558</w:t>
      </w:r>
    </w:p>
    <w:p w14:paraId="2BBC58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1558</w:t>
      </w:r>
    </w:p>
    <w:p w14:paraId="739EDD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1558</w:t>
      </w:r>
    </w:p>
    <w:p w14:paraId="309F0A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1559</w:t>
      </w:r>
    </w:p>
    <w:p w14:paraId="6052A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1560</w:t>
      </w:r>
    </w:p>
    <w:p w14:paraId="5D8204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1560</w:t>
      </w:r>
    </w:p>
    <w:p w14:paraId="60004B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1562</w:t>
      </w:r>
    </w:p>
    <w:p w14:paraId="065D4B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1562</w:t>
      </w:r>
    </w:p>
    <w:p w14:paraId="4424BF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1562</w:t>
      </w:r>
    </w:p>
    <w:p w14:paraId="50C68B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1563</w:t>
      </w:r>
    </w:p>
    <w:p w14:paraId="6BD5D3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1563</w:t>
      </w:r>
    </w:p>
    <w:p w14:paraId="051DD3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1564</w:t>
      </w:r>
    </w:p>
    <w:p w14:paraId="643544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1564</w:t>
      </w:r>
    </w:p>
    <w:p w14:paraId="6A93B7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1565</w:t>
      </w:r>
    </w:p>
    <w:p w14:paraId="4005DB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1565</w:t>
      </w:r>
    </w:p>
    <w:p w14:paraId="3BB309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1567</w:t>
      </w:r>
    </w:p>
    <w:p w14:paraId="5E7D6F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1568</w:t>
      </w:r>
    </w:p>
    <w:p w14:paraId="0D19C7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1568</w:t>
      </w:r>
    </w:p>
    <w:p w14:paraId="310DE0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1569</w:t>
      </w:r>
    </w:p>
    <w:p w14:paraId="7C7173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1569</w:t>
      </w:r>
    </w:p>
    <w:p w14:paraId="275CDB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1570</w:t>
      </w:r>
    </w:p>
    <w:p w14:paraId="30602F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1570</w:t>
      </w:r>
    </w:p>
    <w:p w14:paraId="750B3B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1571</w:t>
      </w:r>
    </w:p>
    <w:p w14:paraId="4B0712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1572</w:t>
      </w:r>
    </w:p>
    <w:p w14:paraId="694B2D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1574</w:t>
      </w:r>
    </w:p>
    <w:p w14:paraId="0424E4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1575</w:t>
      </w:r>
    </w:p>
    <w:p w14:paraId="165A01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1575</w:t>
      </w:r>
    </w:p>
    <w:p w14:paraId="15EA29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1575</w:t>
      </w:r>
    </w:p>
    <w:p w14:paraId="5335BE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1575</w:t>
      </w:r>
    </w:p>
    <w:p w14:paraId="4FD25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1576</w:t>
      </w:r>
    </w:p>
    <w:p w14:paraId="544698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1576</w:t>
      </w:r>
    </w:p>
    <w:p w14:paraId="334F75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1577</w:t>
      </w:r>
    </w:p>
    <w:p w14:paraId="0A6A39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1577</w:t>
      </w:r>
    </w:p>
    <w:p w14:paraId="283F85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1579</w:t>
      </w:r>
    </w:p>
    <w:p w14:paraId="27EDF9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1580</w:t>
      </w:r>
    </w:p>
    <w:p w14:paraId="6F8C03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1580</w:t>
      </w:r>
    </w:p>
    <w:p w14:paraId="69618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1580</w:t>
      </w:r>
    </w:p>
    <w:p w14:paraId="5DE950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1580</w:t>
      </w:r>
    </w:p>
    <w:p w14:paraId="5AD0C9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16DB16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1581</w:t>
      </w:r>
    </w:p>
    <w:p w14:paraId="6E0DCD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1582</w:t>
      </w:r>
    </w:p>
    <w:p w14:paraId="228C40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1582</w:t>
      </w:r>
    </w:p>
    <w:p w14:paraId="798E89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1584</w:t>
      </w:r>
    </w:p>
    <w:p w14:paraId="6C4773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1585</w:t>
      </w:r>
    </w:p>
    <w:p w14:paraId="0C2C8C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1585</w:t>
      </w:r>
    </w:p>
    <w:p w14:paraId="241826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1585</w:t>
      </w:r>
    </w:p>
    <w:p w14:paraId="4D8B03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1585</w:t>
      </w:r>
    </w:p>
    <w:p w14:paraId="6905B2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1586</w:t>
      </w:r>
    </w:p>
    <w:p w14:paraId="1A8BD1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1586</w:t>
      </w:r>
    </w:p>
    <w:p w14:paraId="00E541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1587</w:t>
      </w:r>
    </w:p>
    <w:p w14:paraId="760B0F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1588</w:t>
      </w:r>
    </w:p>
    <w:p w14:paraId="21549C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1590</w:t>
      </w:r>
    </w:p>
    <w:p w14:paraId="46145E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1591</w:t>
      </w:r>
    </w:p>
    <w:p w14:paraId="167A35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1591</w:t>
      </w:r>
    </w:p>
    <w:p w14:paraId="696D24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1591</w:t>
      </w:r>
    </w:p>
    <w:p w14:paraId="1B1D1D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1591</w:t>
      </w:r>
    </w:p>
    <w:p w14:paraId="46FC1F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1592</w:t>
      </w:r>
    </w:p>
    <w:p w14:paraId="514C6E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1593</w:t>
      </w:r>
    </w:p>
    <w:p w14:paraId="7C2E9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1594</w:t>
      </w:r>
    </w:p>
    <w:p w14:paraId="23A18E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1594</w:t>
      </w:r>
    </w:p>
    <w:p w14:paraId="07D2B2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1596</w:t>
      </w:r>
    </w:p>
    <w:p w14:paraId="39272F2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Out-of-sync for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ko-KR"/>
        </w:rPr>
        <w:t>UE in CEModeA</w:t>
      </w:r>
      <w:r>
        <w:tab/>
        <w:t>1598</w:t>
      </w:r>
    </w:p>
    <w:p w14:paraId="2F47B0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1598</w:t>
      </w:r>
    </w:p>
    <w:p w14:paraId="6C404D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1598</w:t>
      </w:r>
    </w:p>
    <w:p w14:paraId="79DBBD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1598</w:t>
      </w:r>
    </w:p>
    <w:p w14:paraId="7DFB57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1598</w:t>
      </w:r>
    </w:p>
    <w:p w14:paraId="2E601E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1599</w:t>
      </w:r>
    </w:p>
    <w:p w14:paraId="3873A9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1600</w:t>
      </w:r>
    </w:p>
    <w:p w14:paraId="4832C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1600</w:t>
      </w:r>
    </w:p>
    <w:p w14:paraId="5EB64C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1602</w:t>
      </w:r>
    </w:p>
    <w:p w14:paraId="1291DB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>E-UTRAN TDD Radio Link Monitoring Test for In-Sync for CE UE in CEModeA</w:t>
      </w:r>
      <w:r>
        <w:tab/>
        <w:t>1602</w:t>
      </w:r>
    </w:p>
    <w:p w14:paraId="00B10C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34959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1603</w:t>
      </w:r>
    </w:p>
    <w:p w14:paraId="500CC3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1603</w:t>
      </w:r>
    </w:p>
    <w:p w14:paraId="14B5E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1603</w:t>
      </w:r>
    </w:p>
    <w:p w14:paraId="218D45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1604</w:t>
      </w:r>
    </w:p>
    <w:p w14:paraId="43B60A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39B36F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1605</w:t>
      </w:r>
    </w:p>
    <w:p w14:paraId="33BEA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33EDE6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 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Out-of-sync </w:t>
      </w:r>
      <w:r w:rsidRPr="009A7AA1">
        <w:rPr>
          <w:rFonts w:cs="Arial"/>
          <w:lang w:eastAsia="zh-CN"/>
        </w:rPr>
        <w:t xml:space="preserve">in DRX </w:t>
      </w:r>
      <w:r w:rsidRPr="009A7AA1">
        <w:rPr>
          <w:rFonts w:cs="Arial"/>
          <w:lang w:eastAsia="ko-KR"/>
        </w:rPr>
        <w:t>for</w:t>
      </w:r>
      <w:r w:rsidRPr="009A7AA1">
        <w:rPr>
          <w:rFonts w:cs="Arial"/>
          <w:lang w:eastAsia="zh-CN"/>
        </w:rPr>
        <w:t xml:space="preserve">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zh-CN"/>
        </w:rPr>
        <w:t xml:space="preserve">UE </w:t>
      </w:r>
      <w:r w:rsidRPr="009A7AA1">
        <w:rPr>
          <w:rFonts w:cs="Arial"/>
          <w:lang w:eastAsia="ko-KR"/>
        </w:rPr>
        <w:t>in CEModeA</w:t>
      </w:r>
      <w:r>
        <w:tab/>
        <w:t>1607</w:t>
      </w:r>
    </w:p>
    <w:p w14:paraId="489F6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1607</w:t>
      </w:r>
    </w:p>
    <w:p w14:paraId="26564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561AF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629903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1608</w:t>
      </w:r>
    </w:p>
    <w:p w14:paraId="232F90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1609</w:t>
      </w:r>
    </w:p>
    <w:p w14:paraId="72C606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1610</w:t>
      </w:r>
    </w:p>
    <w:p w14:paraId="31E27B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1610</w:t>
      </w:r>
    </w:p>
    <w:p w14:paraId="589C9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1612</w:t>
      </w:r>
    </w:p>
    <w:p w14:paraId="09E349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 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In-sync </w:t>
      </w:r>
      <w:r w:rsidRPr="009A7AA1">
        <w:rPr>
          <w:rFonts w:cs="Arial"/>
          <w:lang w:eastAsia="zh-CN"/>
        </w:rPr>
        <w:t xml:space="preserve">in DRX </w:t>
      </w:r>
      <w:r w:rsidRPr="009A7AA1">
        <w:rPr>
          <w:rFonts w:cs="Arial"/>
          <w:lang w:eastAsia="ko-KR"/>
        </w:rPr>
        <w:t>for</w:t>
      </w:r>
      <w:r w:rsidRPr="009A7AA1">
        <w:rPr>
          <w:rFonts w:cs="Arial"/>
          <w:lang w:eastAsia="zh-CN"/>
        </w:rPr>
        <w:t xml:space="preserve"> CE UE </w:t>
      </w:r>
      <w:r w:rsidRPr="009A7AA1">
        <w:rPr>
          <w:rFonts w:cs="Arial"/>
          <w:lang w:eastAsia="ko-KR"/>
        </w:rPr>
        <w:t>in CEModeA</w:t>
      </w:r>
      <w:r>
        <w:tab/>
        <w:t>1613</w:t>
      </w:r>
    </w:p>
    <w:p w14:paraId="6F8E71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1613</w:t>
      </w:r>
    </w:p>
    <w:p w14:paraId="46A8EF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1613</w:t>
      </w:r>
    </w:p>
    <w:p w14:paraId="59EC3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1614</w:t>
      </w:r>
    </w:p>
    <w:p w14:paraId="55FCBC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1615</w:t>
      </w:r>
    </w:p>
    <w:p w14:paraId="5BDD9A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1615</w:t>
      </w:r>
    </w:p>
    <w:p w14:paraId="5F6D85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1616</w:t>
      </w:r>
    </w:p>
    <w:p w14:paraId="07AB3A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1617</w:t>
      </w:r>
    </w:p>
    <w:p w14:paraId="4EF37D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1619</w:t>
      </w:r>
    </w:p>
    <w:p w14:paraId="6E3313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1620</w:t>
      </w:r>
    </w:p>
    <w:p w14:paraId="388BF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1620</w:t>
      </w:r>
    </w:p>
    <w:p w14:paraId="6BD653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1620</w:t>
      </w:r>
    </w:p>
    <w:p w14:paraId="18400E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1620</w:t>
      </w:r>
    </w:p>
    <w:p w14:paraId="6C727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1621</w:t>
      </w:r>
    </w:p>
    <w:p w14:paraId="7D744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1622</w:t>
      </w:r>
    </w:p>
    <w:p w14:paraId="70D268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1623</w:t>
      </w:r>
    </w:p>
    <w:p w14:paraId="52EFFA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1624</w:t>
      </w:r>
    </w:p>
    <w:p w14:paraId="5B66C0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1625</w:t>
      </w:r>
    </w:p>
    <w:p w14:paraId="0FEFE79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1626</w:t>
      </w:r>
    </w:p>
    <w:p w14:paraId="019554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1626</w:t>
      </w:r>
    </w:p>
    <w:p w14:paraId="58DFD2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1626</w:t>
      </w:r>
    </w:p>
    <w:p w14:paraId="1DA64E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1626</w:t>
      </w:r>
    </w:p>
    <w:p w14:paraId="102BB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1627</w:t>
      </w:r>
    </w:p>
    <w:p w14:paraId="78997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1628</w:t>
      </w:r>
    </w:p>
    <w:p w14:paraId="31C3D3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1629</w:t>
      </w:r>
    </w:p>
    <w:p w14:paraId="4099F2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1630</w:t>
      </w:r>
    </w:p>
    <w:p w14:paraId="6CF6D3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1631</w:t>
      </w:r>
    </w:p>
    <w:p w14:paraId="540ACF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1633</w:t>
      </w:r>
    </w:p>
    <w:p w14:paraId="3DB4C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1633</w:t>
      </w:r>
    </w:p>
    <w:p w14:paraId="5B922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1633</w:t>
      </w:r>
    </w:p>
    <w:p w14:paraId="10056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1633</w:t>
      </w:r>
    </w:p>
    <w:p w14:paraId="3AC171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1634</w:t>
      </w:r>
    </w:p>
    <w:p w14:paraId="2A1E9A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1634</w:t>
      </w:r>
    </w:p>
    <w:p w14:paraId="730C41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1635</w:t>
      </w:r>
    </w:p>
    <w:p w14:paraId="38277D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1636</w:t>
      </w:r>
    </w:p>
    <w:p w14:paraId="5DFC6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1636</w:t>
      </w:r>
    </w:p>
    <w:p w14:paraId="366D03A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1638</w:t>
      </w:r>
    </w:p>
    <w:p w14:paraId="0F3215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1638</w:t>
      </w:r>
    </w:p>
    <w:p w14:paraId="0F7A53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1638</w:t>
      </w:r>
    </w:p>
    <w:p w14:paraId="62E7F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1638</w:t>
      </w:r>
    </w:p>
    <w:p w14:paraId="781933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1639</w:t>
      </w:r>
    </w:p>
    <w:p w14:paraId="79C88E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1639</w:t>
      </w:r>
    </w:p>
    <w:p w14:paraId="1E1F26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1640</w:t>
      </w:r>
    </w:p>
    <w:p w14:paraId="2C19F2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1641</w:t>
      </w:r>
    </w:p>
    <w:p w14:paraId="7A70C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1641</w:t>
      </w:r>
    </w:p>
    <w:p w14:paraId="53AC7D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1643</w:t>
      </w:r>
    </w:p>
    <w:p w14:paraId="1B5B36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1643</w:t>
      </w:r>
    </w:p>
    <w:p w14:paraId="1554A5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1643</w:t>
      </w:r>
    </w:p>
    <w:p w14:paraId="6B68E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1643</w:t>
      </w:r>
    </w:p>
    <w:p w14:paraId="31707F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43CAA4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1644</w:t>
      </w:r>
    </w:p>
    <w:p w14:paraId="501F52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1645</w:t>
      </w:r>
    </w:p>
    <w:p w14:paraId="5CB3E3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1646</w:t>
      </w:r>
    </w:p>
    <w:p w14:paraId="7C3932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1646</w:t>
      </w:r>
    </w:p>
    <w:p w14:paraId="394239B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1647</w:t>
      </w:r>
    </w:p>
    <w:p w14:paraId="3CAC50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398CF1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6F26AB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1648</w:t>
      </w:r>
    </w:p>
    <w:p w14:paraId="39A0A5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1648</w:t>
      </w:r>
    </w:p>
    <w:p w14:paraId="62E9FB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1649</w:t>
      </w:r>
    </w:p>
    <w:p w14:paraId="456FE9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1650</w:t>
      </w:r>
    </w:p>
    <w:p w14:paraId="7161D2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0D44C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1651</w:t>
      </w:r>
    </w:p>
    <w:p w14:paraId="7B91C8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1652</w:t>
      </w:r>
    </w:p>
    <w:p w14:paraId="22CF6D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1652</w:t>
      </w:r>
    </w:p>
    <w:p w14:paraId="0AB71B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1652</w:t>
      </w:r>
    </w:p>
    <w:p w14:paraId="2DAA5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1653</w:t>
      </w:r>
    </w:p>
    <w:p w14:paraId="7B7D84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1653</w:t>
      </w:r>
    </w:p>
    <w:p w14:paraId="196207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1654</w:t>
      </w:r>
    </w:p>
    <w:p w14:paraId="60D75B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1655</w:t>
      </w:r>
    </w:p>
    <w:p w14:paraId="40E6CA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1655</w:t>
      </w:r>
    </w:p>
    <w:p w14:paraId="70FC51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1656</w:t>
      </w:r>
    </w:p>
    <w:p w14:paraId="1ADB3E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9A7AA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1656</w:t>
      </w:r>
    </w:p>
    <w:p w14:paraId="6809E3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5E7A3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1657</w:t>
      </w:r>
    </w:p>
    <w:p w14:paraId="12F0B4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37422F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11CF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1657</w:t>
      </w:r>
    </w:p>
    <w:p w14:paraId="4F083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1658</w:t>
      </w:r>
    </w:p>
    <w:p w14:paraId="09AD4A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5816F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04BD6A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7.3.68</w:t>
      </w:r>
      <w:r>
        <w:tab/>
        <w:t>1661</w:t>
      </w:r>
    </w:p>
    <w:p w14:paraId="71AE6A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1661</w:t>
      </w:r>
    </w:p>
    <w:p w14:paraId="4B2A87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1661</w:t>
      </w:r>
    </w:p>
    <w:p w14:paraId="39954C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1661</w:t>
      </w:r>
    </w:p>
    <w:p w14:paraId="2FAA2E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1662</w:t>
      </w:r>
    </w:p>
    <w:p w14:paraId="2EBB80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1663</w:t>
      </w:r>
    </w:p>
    <w:p w14:paraId="6A2C09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1663</w:t>
      </w:r>
    </w:p>
    <w:p w14:paraId="3669D6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1664</w:t>
      </w:r>
    </w:p>
    <w:p w14:paraId="154D1E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1664</w:t>
      </w:r>
    </w:p>
    <w:p w14:paraId="4A8D94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1666</w:t>
      </w:r>
    </w:p>
    <w:p w14:paraId="34786F8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7.3.70 to 7.3.87 Void</w:t>
      </w:r>
      <w:r>
        <w:tab/>
        <w:t>1667</w:t>
      </w:r>
    </w:p>
    <w:p w14:paraId="0B5BA1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Radio Link Monitoring Test for Out-of-sync in DRX for UE category NB1 In-band mode in normal coverage</w:t>
      </w:r>
      <w:r>
        <w:tab/>
        <w:t>1667</w:t>
      </w:r>
    </w:p>
    <w:p w14:paraId="554CB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1667</w:t>
      </w:r>
    </w:p>
    <w:p w14:paraId="7B26A3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1667</w:t>
      </w:r>
    </w:p>
    <w:p w14:paraId="14556E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1667</w:t>
      </w:r>
    </w:p>
    <w:p w14:paraId="2C862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1667</w:t>
      </w:r>
    </w:p>
    <w:p w14:paraId="31A9D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5AD243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1668</w:t>
      </w:r>
    </w:p>
    <w:p w14:paraId="4F8535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1668</w:t>
      </w:r>
    </w:p>
    <w:p w14:paraId="44712E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1668</w:t>
      </w:r>
    </w:p>
    <w:p w14:paraId="4509AB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Radio Link Monitoring Test for Out-of-sync in DRX for UE category NB1 In-band mode in enhanced coverage</w:t>
      </w:r>
      <w:r>
        <w:tab/>
        <w:t>1670</w:t>
      </w:r>
    </w:p>
    <w:p w14:paraId="1EF771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1670</w:t>
      </w:r>
    </w:p>
    <w:p w14:paraId="15C070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1670</w:t>
      </w:r>
    </w:p>
    <w:p w14:paraId="12AF81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1670</w:t>
      </w:r>
    </w:p>
    <w:p w14:paraId="71FB7D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1670</w:t>
      </w:r>
    </w:p>
    <w:p w14:paraId="580A95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1670</w:t>
      </w:r>
    </w:p>
    <w:p w14:paraId="291FE9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1671</w:t>
      </w:r>
    </w:p>
    <w:p w14:paraId="484DA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1671</w:t>
      </w:r>
    </w:p>
    <w:p w14:paraId="66C91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1671</w:t>
      </w:r>
    </w:p>
    <w:p w14:paraId="4B7A05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1673</w:t>
      </w:r>
    </w:p>
    <w:p w14:paraId="2328A2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1673</w:t>
      </w:r>
    </w:p>
    <w:p w14:paraId="68ECD7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1673</w:t>
      </w:r>
    </w:p>
    <w:p w14:paraId="611C5B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1673</w:t>
      </w:r>
    </w:p>
    <w:p w14:paraId="17E862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1673</w:t>
      </w:r>
    </w:p>
    <w:p w14:paraId="492369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1673</w:t>
      </w:r>
    </w:p>
    <w:p w14:paraId="6E8021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1674</w:t>
      </w:r>
    </w:p>
    <w:p w14:paraId="44A473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1674</w:t>
      </w:r>
    </w:p>
    <w:p w14:paraId="73E15D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27CBFC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1676</w:t>
      </w:r>
    </w:p>
    <w:p w14:paraId="57ACD7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1676</w:t>
      </w:r>
    </w:p>
    <w:p w14:paraId="1CCD69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0F464E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174B1E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37D5DF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22F439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0E495C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2F5B8D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1678</w:t>
      </w:r>
    </w:p>
    <w:p w14:paraId="6651FF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1680</w:t>
      </w:r>
    </w:p>
    <w:p w14:paraId="72B0F7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0A0262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1680</w:t>
      </w:r>
    </w:p>
    <w:p w14:paraId="1896F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1680</w:t>
      </w:r>
    </w:p>
    <w:p w14:paraId="71927E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1680</w:t>
      </w:r>
    </w:p>
    <w:p w14:paraId="1C0747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1680</w:t>
      </w:r>
    </w:p>
    <w:p w14:paraId="5E6000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1681</w:t>
      </w:r>
    </w:p>
    <w:p w14:paraId="2408DC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1681</w:t>
      </w:r>
    </w:p>
    <w:p w14:paraId="02FC2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1E5AD0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1683</w:t>
      </w:r>
    </w:p>
    <w:p w14:paraId="1CF431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1683</w:t>
      </w:r>
    </w:p>
    <w:p w14:paraId="5F15E4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1683</w:t>
      </w:r>
    </w:p>
    <w:p w14:paraId="65F53C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1683</w:t>
      </w:r>
    </w:p>
    <w:p w14:paraId="0C2AF8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677B6B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04D271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185273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2E1BCF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1685</w:t>
      </w:r>
    </w:p>
    <w:p w14:paraId="7BE851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1686</w:t>
      </w:r>
    </w:p>
    <w:p w14:paraId="1A7B7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1686</w:t>
      </w:r>
    </w:p>
    <w:p w14:paraId="0E2AB0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1686</w:t>
      </w:r>
    </w:p>
    <w:p w14:paraId="16B86D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1686</w:t>
      </w:r>
    </w:p>
    <w:p w14:paraId="3C574B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1687</w:t>
      </w:r>
    </w:p>
    <w:p w14:paraId="7BEBAA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1687</w:t>
      </w:r>
    </w:p>
    <w:p w14:paraId="1AF70B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1687</w:t>
      </w:r>
    </w:p>
    <w:p w14:paraId="127A00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1687</w:t>
      </w:r>
    </w:p>
    <w:p w14:paraId="6D81C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1688</w:t>
      </w:r>
    </w:p>
    <w:p w14:paraId="26A377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1688</w:t>
      </w:r>
    </w:p>
    <w:p w14:paraId="682BB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1688</w:t>
      </w:r>
    </w:p>
    <w:p w14:paraId="6FE1A6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1688</w:t>
      </w:r>
    </w:p>
    <w:p w14:paraId="3ECF0E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1689</w:t>
      </w:r>
    </w:p>
    <w:p w14:paraId="285AC4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1689</w:t>
      </w:r>
    </w:p>
    <w:p w14:paraId="3D3A73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1689</w:t>
      </w:r>
    </w:p>
    <w:p w14:paraId="066C1F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7CFF77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1690</w:t>
      </w:r>
    </w:p>
    <w:p w14:paraId="6FA061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1690</w:t>
      </w:r>
    </w:p>
    <w:p w14:paraId="76C56F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1692</w:t>
      </w:r>
    </w:p>
    <w:p w14:paraId="0F584AC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1692</w:t>
      </w:r>
    </w:p>
    <w:p w14:paraId="4939A5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43951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1692</w:t>
      </w:r>
    </w:p>
    <w:p w14:paraId="49B021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1692</w:t>
      </w:r>
    </w:p>
    <w:p w14:paraId="04F7F1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1692</w:t>
      </w:r>
    </w:p>
    <w:p w14:paraId="370930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1692</w:t>
      </w:r>
    </w:p>
    <w:p w14:paraId="768F93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1693</w:t>
      </w:r>
    </w:p>
    <w:p w14:paraId="7D0B3A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32BF6E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requirement</w:t>
      </w:r>
      <w:r>
        <w:tab/>
        <w:t>1694</w:t>
      </w:r>
    </w:p>
    <w:p w14:paraId="74F094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1696</w:t>
      </w:r>
    </w:p>
    <w:p w14:paraId="4C7502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3FE6C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1696</w:t>
      </w:r>
    </w:p>
    <w:p w14:paraId="12D1E9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19EC2C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1696</w:t>
      </w:r>
    </w:p>
    <w:p w14:paraId="1468CF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1696</w:t>
      </w:r>
    </w:p>
    <w:p w14:paraId="13EF86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1697</w:t>
      </w:r>
    </w:p>
    <w:p w14:paraId="671254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453B4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1699</w:t>
      </w:r>
    </w:p>
    <w:p w14:paraId="0DF891F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1700</w:t>
      </w:r>
    </w:p>
    <w:p w14:paraId="14056E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2F72CB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Applicability</w:t>
      </w:r>
      <w:r>
        <w:tab/>
        <w:t>1700</w:t>
      </w:r>
    </w:p>
    <w:p w14:paraId="61E43E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Minimum Conformance Requirement</w:t>
      </w:r>
      <w:r>
        <w:tab/>
        <w:t>1700</w:t>
      </w:r>
    </w:p>
    <w:p w14:paraId="0C45A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Description</w:t>
      </w:r>
      <w:r>
        <w:tab/>
        <w:t>1700</w:t>
      </w:r>
    </w:p>
    <w:p w14:paraId="678B0D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1700</w:t>
      </w:r>
    </w:p>
    <w:p w14:paraId="5C8305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1701</w:t>
      </w:r>
    </w:p>
    <w:p w14:paraId="297206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1702</w:t>
      </w:r>
    </w:p>
    <w:p w14:paraId="1676C3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Requirement</w:t>
      </w:r>
      <w:r>
        <w:tab/>
        <w:t>1702</w:t>
      </w:r>
    </w:p>
    <w:p w14:paraId="652F8AD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1704</w:t>
      </w:r>
    </w:p>
    <w:p w14:paraId="6BEE05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1704</w:t>
      </w:r>
    </w:p>
    <w:p w14:paraId="25470D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1704</w:t>
      </w:r>
    </w:p>
    <w:p w14:paraId="31DA7A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1704</w:t>
      </w:r>
    </w:p>
    <w:p w14:paraId="259260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1704</w:t>
      </w:r>
    </w:p>
    <w:p w14:paraId="7B8BB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1704</w:t>
      </w:r>
    </w:p>
    <w:p w14:paraId="3926BB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1704</w:t>
      </w:r>
    </w:p>
    <w:p w14:paraId="1DFC71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1705</w:t>
      </w:r>
    </w:p>
    <w:p w14:paraId="78A8F3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1705</w:t>
      </w:r>
    </w:p>
    <w:p w14:paraId="04A42B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1705</w:t>
      </w:r>
    </w:p>
    <w:p w14:paraId="29357A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1706</w:t>
      </w:r>
    </w:p>
    <w:p w14:paraId="039A76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1706</w:t>
      </w:r>
    </w:p>
    <w:p w14:paraId="57C72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1706</w:t>
      </w:r>
    </w:p>
    <w:p w14:paraId="0D2BAA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1706</w:t>
      </w:r>
    </w:p>
    <w:p w14:paraId="5F2F7C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1706</w:t>
      </w:r>
    </w:p>
    <w:p w14:paraId="3BC30C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1708</w:t>
      </w:r>
    </w:p>
    <w:p w14:paraId="44C52E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1708</w:t>
      </w:r>
    </w:p>
    <w:p w14:paraId="5B8299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C420C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CE0BF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1709</w:t>
      </w:r>
    </w:p>
    <w:p w14:paraId="652ACC8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1710</w:t>
      </w:r>
    </w:p>
    <w:p w14:paraId="35F616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1710</w:t>
      </w:r>
    </w:p>
    <w:p w14:paraId="3CBA34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1710</w:t>
      </w:r>
    </w:p>
    <w:p w14:paraId="4E701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1711</w:t>
      </w:r>
    </w:p>
    <w:p w14:paraId="3D501C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1711</w:t>
      </w:r>
    </w:p>
    <w:p w14:paraId="4559A2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1711</w:t>
      </w:r>
    </w:p>
    <w:p w14:paraId="1ACDA9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1711</w:t>
      </w:r>
    </w:p>
    <w:p w14:paraId="5EDA86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1711</w:t>
      </w:r>
    </w:p>
    <w:p w14:paraId="007239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1712</w:t>
      </w:r>
    </w:p>
    <w:p w14:paraId="391D1A1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1713</w:t>
      </w:r>
    </w:p>
    <w:p w14:paraId="2C7FB5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1713</w:t>
      </w:r>
    </w:p>
    <w:p w14:paraId="3A5B76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1713</w:t>
      </w:r>
    </w:p>
    <w:p w14:paraId="61E8C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1713</w:t>
      </w:r>
    </w:p>
    <w:p w14:paraId="39AA8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1713</w:t>
      </w:r>
    </w:p>
    <w:p w14:paraId="5E4631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1713</w:t>
      </w:r>
    </w:p>
    <w:p w14:paraId="45E56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1713</w:t>
      </w:r>
    </w:p>
    <w:p w14:paraId="0D27B5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1714</w:t>
      </w:r>
    </w:p>
    <w:p w14:paraId="475FC9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1714</w:t>
      </w:r>
    </w:p>
    <w:p w14:paraId="40C35C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1716</w:t>
      </w:r>
    </w:p>
    <w:p w14:paraId="21BA721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TDD-TDD CA interruption at SRS carrier based switching</w:t>
      </w:r>
      <w:r>
        <w:tab/>
        <w:t>1718</w:t>
      </w:r>
    </w:p>
    <w:p w14:paraId="08B69E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1718</w:t>
      </w:r>
    </w:p>
    <w:p w14:paraId="60E530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 xml:space="preserve">Test </w:t>
      </w:r>
      <w:r w:rsidRPr="009A7AA1">
        <w:rPr>
          <w:rFonts w:eastAsia="SimSun"/>
        </w:rPr>
        <w:t>applicability</w:t>
      </w:r>
      <w:r>
        <w:tab/>
        <w:t>1718</w:t>
      </w:r>
    </w:p>
    <w:p w14:paraId="539096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 xml:space="preserve">Minimum conformance </w:t>
      </w:r>
      <w:r w:rsidRPr="009A7AA1">
        <w:rPr>
          <w:rFonts w:eastAsia="SimSun"/>
        </w:rPr>
        <w:t>requirements</w:t>
      </w:r>
      <w:r>
        <w:tab/>
        <w:t>1718</w:t>
      </w:r>
    </w:p>
    <w:p w14:paraId="6CEAB5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Test description</w:t>
      </w:r>
      <w:r>
        <w:tab/>
        <w:t>1718</w:t>
      </w:r>
    </w:p>
    <w:p w14:paraId="0337F8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Initial conditions</w:t>
      </w:r>
      <w:r>
        <w:tab/>
        <w:t>1718</w:t>
      </w:r>
    </w:p>
    <w:p w14:paraId="153E31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1719</w:t>
      </w:r>
    </w:p>
    <w:p w14:paraId="0E06F2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1720</w:t>
      </w:r>
    </w:p>
    <w:p w14:paraId="3B87B8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1721</w:t>
      </w:r>
    </w:p>
    <w:p w14:paraId="60C64B4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1724</w:t>
      </w:r>
    </w:p>
    <w:p w14:paraId="3242B3D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1724</w:t>
      </w:r>
    </w:p>
    <w:p w14:paraId="43FB13A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1724</w:t>
      </w:r>
    </w:p>
    <w:p w14:paraId="122DDC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1724</w:t>
      </w:r>
    </w:p>
    <w:p w14:paraId="047ED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1724</w:t>
      </w:r>
    </w:p>
    <w:p w14:paraId="10730E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1724</w:t>
      </w:r>
    </w:p>
    <w:p w14:paraId="290AFA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1724</w:t>
      </w:r>
    </w:p>
    <w:p w14:paraId="254941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1725</w:t>
      </w:r>
    </w:p>
    <w:p w14:paraId="06759C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1725</w:t>
      </w:r>
    </w:p>
    <w:p w14:paraId="69090F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1726</w:t>
      </w:r>
    </w:p>
    <w:p w14:paraId="1BB62C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1727</w:t>
      </w:r>
    </w:p>
    <w:p w14:paraId="36C8C1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1728</w:t>
      </w:r>
    </w:p>
    <w:p w14:paraId="4EB692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1730</w:t>
      </w:r>
    </w:p>
    <w:p w14:paraId="4D249B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1730</w:t>
      </w:r>
    </w:p>
    <w:p w14:paraId="107DF6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1730</w:t>
      </w:r>
    </w:p>
    <w:p w14:paraId="4B68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1730</w:t>
      </w:r>
    </w:p>
    <w:p w14:paraId="0C8CBB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1731</w:t>
      </w:r>
    </w:p>
    <w:p w14:paraId="0DFF8E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1731</w:t>
      </w:r>
    </w:p>
    <w:p w14:paraId="20145E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1732</w:t>
      </w:r>
    </w:p>
    <w:p w14:paraId="487A2C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1732</w:t>
      </w:r>
    </w:p>
    <w:p w14:paraId="1219F3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1734</w:t>
      </w:r>
    </w:p>
    <w:p w14:paraId="08A84E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1735</w:t>
      </w:r>
    </w:p>
    <w:p w14:paraId="3BCF2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1735</w:t>
      </w:r>
    </w:p>
    <w:p w14:paraId="152928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1735</w:t>
      </w:r>
    </w:p>
    <w:p w14:paraId="670BC8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1735</w:t>
      </w:r>
    </w:p>
    <w:p w14:paraId="4A10FB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1736</w:t>
      </w:r>
    </w:p>
    <w:p w14:paraId="0898FE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1736</w:t>
      </w:r>
    </w:p>
    <w:p w14:paraId="70554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1737</w:t>
      </w:r>
    </w:p>
    <w:p w14:paraId="11F770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1737</w:t>
      </w:r>
    </w:p>
    <w:p w14:paraId="5C9546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1739</w:t>
      </w:r>
    </w:p>
    <w:p w14:paraId="65BDA1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1742</w:t>
      </w:r>
    </w:p>
    <w:p w14:paraId="36F3C82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1742</w:t>
      </w:r>
    </w:p>
    <w:p w14:paraId="415336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1742</w:t>
      </w:r>
    </w:p>
    <w:p w14:paraId="3059B4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1742</w:t>
      </w:r>
    </w:p>
    <w:p w14:paraId="7C5D32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1742</w:t>
      </w:r>
    </w:p>
    <w:p w14:paraId="1E75F1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1742</w:t>
      </w:r>
    </w:p>
    <w:p w14:paraId="2DD0D0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1742</w:t>
      </w:r>
    </w:p>
    <w:p w14:paraId="3EE044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1743</w:t>
      </w:r>
    </w:p>
    <w:p w14:paraId="3CB362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1744</w:t>
      </w:r>
    </w:p>
    <w:p w14:paraId="48DA14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1747</w:t>
      </w:r>
    </w:p>
    <w:p w14:paraId="7155E2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1749</w:t>
      </w:r>
    </w:p>
    <w:p w14:paraId="06DDCC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1749</w:t>
      </w:r>
    </w:p>
    <w:p w14:paraId="060462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1749</w:t>
      </w:r>
    </w:p>
    <w:p w14:paraId="7151FA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1749</w:t>
      </w:r>
    </w:p>
    <w:p w14:paraId="710992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1749</w:t>
      </w:r>
    </w:p>
    <w:p w14:paraId="1754ED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1749</w:t>
      </w:r>
    </w:p>
    <w:p w14:paraId="302A01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1750</w:t>
      </w:r>
    </w:p>
    <w:p w14:paraId="56765C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1751</w:t>
      </w:r>
    </w:p>
    <w:p w14:paraId="15C10D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1755</w:t>
      </w:r>
    </w:p>
    <w:p w14:paraId="2A248C6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1757</w:t>
      </w:r>
    </w:p>
    <w:p w14:paraId="572B70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1757</w:t>
      </w:r>
    </w:p>
    <w:p w14:paraId="3875E5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1757</w:t>
      </w:r>
    </w:p>
    <w:p w14:paraId="1DF55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1757</w:t>
      </w:r>
    </w:p>
    <w:p w14:paraId="680730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1758</w:t>
      </w:r>
    </w:p>
    <w:p w14:paraId="76D2E1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1758</w:t>
      </w:r>
    </w:p>
    <w:p w14:paraId="132EB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1759</w:t>
      </w:r>
    </w:p>
    <w:p w14:paraId="037E6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1760</w:t>
      </w:r>
    </w:p>
    <w:p w14:paraId="2315BB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1763</w:t>
      </w:r>
    </w:p>
    <w:p w14:paraId="13B6BD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1764</w:t>
      </w:r>
    </w:p>
    <w:p w14:paraId="6483D8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1764</w:t>
      </w:r>
    </w:p>
    <w:p w14:paraId="311035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1764</w:t>
      </w:r>
    </w:p>
    <w:p w14:paraId="55CF7E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1764</w:t>
      </w:r>
    </w:p>
    <w:p w14:paraId="1435B5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1765</w:t>
      </w:r>
    </w:p>
    <w:p w14:paraId="6B8EE1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1765</w:t>
      </w:r>
    </w:p>
    <w:p w14:paraId="6373EC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1767</w:t>
      </w:r>
    </w:p>
    <w:p w14:paraId="713E4D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1767</w:t>
      </w:r>
    </w:p>
    <w:p w14:paraId="7E4036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1770</w:t>
      </w:r>
    </w:p>
    <w:p w14:paraId="0082DE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1771</w:t>
      </w:r>
    </w:p>
    <w:p w14:paraId="379E4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1771</w:t>
      </w:r>
    </w:p>
    <w:p w14:paraId="4ED7BA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1772</w:t>
      </w:r>
    </w:p>
    <w:p w14:paraId="452C05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1772</w:t>
      </w:r>
    </w:p>
    <w:p w14:paraId="44CC5D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1772</w:t>
      </w:r>
    </w:p>
    <w:p w14:paraId="6F2B29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1772</w:t>
      </w:r>
    </w:p>
    <w:p w14:paraId="65F24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AF3A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110BF4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1772</w:t>
      </w:r>
    </w:p>
    <w:p w14:paraId="12C25B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1773</w:t>
      </w:r>
    </w:p>
    <w:p w14:paraId="454CD6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1773</w:t>
      </w:r>
    </w:p>
    <w:p w14:paraId="2FDB6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1773</w:t>
      </w:r>
    </w:p>
    <w:p w14:paraId="0F2DC2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1773</w:t>
      </w:r>
    </w:p>
    <w:p w14:paraId="698456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1773</w:t>
      </w:r>
    </w:p>
    <w:p w14:paraId="14E9B6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1773</w:t>
      </w:r>
    </w:p>
    <w:p w14:paraId="650C91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1774</w:t>
      </w:r>
    </w:p>
    <w:p w14:paraId="2E3A36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1774</w:t>
      </w:r>
    </w:p>
    <w:p w14:paraId="0A423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1774</w:t>
      </w:r>
    </w:p>
    <w:p w14:paraId="283CCA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1774</w:t>
      </w:r>
    </w:p>
    <w:p w14:paraId="3F2A2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1774</w:t>
      </w:r>
    </w:p>
    <w:p w14:paraId="4F8B61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1774</w:t>
      </w:r>
    </w:p>
    <w:p w14:paraId="313A63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1775</w:t>
      </w:r>
    </w:p>
    <w:p w14:paraId="2809E6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1776</w:t>
      </w:r>
    </w:p>
    <w:p w14:paraId="1EE615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1776</w:t>
      </w:r>
    </w:p>
    <w:p w14:paraId="7BC0F5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1777</w:t>
      </w:r>
    </w:p>
    <w:p w14:paraId="34A827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1777</w:t>
      </w:r>
    </w:p>
    <w:p w14:paraId="31F855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1779</w:t>
      </w:r>
    </w:p>
    <w:p w14:paraId="1EE636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1780</w:t>
      </w:r>
    </w:p>
    <w:p w14:paraId="00D1BE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1780</w:t>
      </w:r>
    </w:p>
    <w:p w14:paraId="098149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1780</w:t>
      </w:r>
    </w:p>
    <w:p w14:paraId="3FEECC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4723B9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1781</w:t>
      </w:r>
    </w:p>
    <w:p w14:paraId="40813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1781</w:t>
      </w:r>
    </w:p>
    <w:p w14:paraId="397703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1782</w:t>
      </w:r>
    </w:p>
    <w:p w14:paraId="25DFC7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1783</w:t>
      </w:r>
    </w:p>
    <w:p w14:paraId="14E585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1784</w:t>
      </w:r>
    </w:p>
    <w:p w14:paraId="443449E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1785</w:t>
      </w:r>
    </w:p>
    <w:p w14:paraId="2502E7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1785</w:t>
      </w:r>
    </w:p>
    <w:p w14:paraId="7B730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1785</w:t>
      </w:r>
    </w:p>
    <w:p w14:paraId="080FF3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670EEC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1787</w:t>
      </w:r>
    </w:p>
    <w:p w14:paraId="42A026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1787</w:t>
      </w:r>
    </w:p>
    <w:p w14:paraId="15024E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1787</w:t>
      </w:r>
    </w:p>
    <w:p w14:paraId="1497EB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1788</w:t>
      </w:r>
    </w:p>
    <w:p w14:paraId="2335F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1790</w:t>
      </w:r>
    </w:p>
    <w:p w14:paraId="694595C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1791</w:t>
      </w:r>
    </w:p>
    <w:p w14:paraId="2D8FC7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1791</w:t>
      </w:r>
    </w:p>
    <w:p w14:paraId="7FE8AC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1791</w:t>
      </w:r>
    </w:p>
    <w:p w14:paraId="1C321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1791</w:t>
      </w:r>
    </w:p>
    <w:p w14:paraId="49359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1793</w:t>
      </w:r>
    </w:p>
    <w:p w14:paraId="290814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1793</w:t>
      </w:r>
    </w:p>
    <w:p w14:paraId="35F4E8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1793</w:t>
      </w:r>
    </w:p>
    <w:p w14:paraId="0F8075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1794</w:t>
      </w:r>
    </w:p>
    <w:p w14:paraId="4E225A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1795</w:t>
      </w:r>
    </w:p>
    <w:p w14:paraId="16ED4C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0</w:t>
      </w:r>
      <w:r>
        <w:tab/>
        <w:t>1797</w:t>
      </w:r>
    </w:p>
    <w:p w14:paraId="28A353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1797</w:t>
      </w:r>
    </w:p>
    <w:p w14:paraId="1CBDA6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1797</w:t>
      </w:r>
    </w:p>
    <w:p w14:paraId="329FC3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1797</w:t>
      </w:r>
    </w:p>
    <w:p w14:paraId="361F1F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1798</w:t>
      </w:r>
    </w:p>
    <w:p w14:paraId="62FF62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1798</w:t>
      </w:r>
    </w:p>
    <w:p w14:paraId="7A6DBB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1799</w:t>
      </w:r>
    </w:p>
    <w:p w14:paraId="5EB40B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1799</w:t>
      </w:r>
    </w:p>
    <w:p w14:paraId="3C2E6F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1801</w:t>
      </w:r>
    </w:p>
    <w:p w14:paraId="5C824A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1bis</w:t>
      </w:r>
      <w:r>
        <w:tab/>
        <w:t>1804</w:t>
      </w:r>
    </w:p>
    <w:p w14:paraId="0D75E4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1804</w:t>
      </w:r>
    </w:p>
    <w:p w14:paraId="7ECE85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1804</w:t>
      </w:r>
    </w:p>
    <w:p w14:paraId="53F60E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1804</w:t>
      </w:r>
    </w:p>
    <w:p w14:paraId="21A29F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1805</w:t>
      </w:r>
    </w:p>
    <w:p w14:paraId="76D26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1805</w:t>
      </w:r>
    </w:p>
    <w:p w14:paraId="0095C8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1806</w:t>
      </w:r>
    </w:p>
    <w:p w14:paraId="0D34AD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1806</w:t>
      </w:r>
    </w:p>
    <w:p w14:paraId="38F931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1808</w:t>
      </w:r>
    </w:p>
    <w:p w14:paraId="4ADCAB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9A7AA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1811</w:t>
      </w:r>
    </w:p>
    <w:p w14:paraId="0EA4F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9A7AA1">
        <w:rPr>
          <w:rFonts w:eastAsia="PMingLiU"/>
          <w:lang w:eastAsia="zh-TW"/>
        </w:rPr>
        <w:t>purpose</w:t>
      </w:r>
      <w:r>
        <w:tab/>
        <w:t>1811</w:t>
      </w:r>
    </w:p>
    <w:p w14:paraId="68F916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1811</w:t>
      </w:r>
    </w:p>
    <w:p w14:paraId="36DD8D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1811</w:t>
      </w:r>
    </w:p>
    <w:p w14:paraId="6C7D67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1812</w:t>
      </w:r>
    </w:p>
    <w:p w14:paraId="220B25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1812</w:t>
      </w:r>
    </w:p>
    <w:p w14:paraId="20B17D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1813</w:t>
      </w:r>
    </w:p>
    <w:p w14:paraId="541DB4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1814</w:t>
      </w:r>
    </w:p>
    <w:p w14:paraId="12A61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1815</w:t>
      </w:r>
    </w:p>
    <w:p w14:paraId="07D78E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1816</w:t>
      </w:r>
    </w:p>
    <w:p w14:paraId="73774B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9A7AA1">
        <w:rPr>
          <w:rFonts w:eastAsia="PMingLiU"/>
          <w:lang w:eastAsia="zh-TW"/>
        </w:rPr>
        <w:t>purpose</w:t>
      </w:r>
      <w:r>
        <w:tab/>
        <w:t>1817</w:t>
      </w:r>
    </w:p>
    <w:p w14:paraId="42A44C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1817</w:t>
      </w:r>
    </w:p>
    <w:p w14:paraId="34090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1817</w:t>
      </w:r>
    </w:p>
    <w:p w14:paraId="5981A7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1818</w:t>
      </w:r>
    </w:p>
    <w:p w14:paraId="5DF922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1818</w:t>
      </w:r>
    </w:p>
    <w:p w14:paraId="39A4DF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1819</w:t>
      </w:r>
    </w:p>
    <w:p w14:paraId="051386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91A3C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1821</w:t>
      </w:r>
    </w:p>
    <w:p w14:paraId="5E7DA63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1822</w:t>
      </w:r>
    </w:p>
    <w:p w14:paraId="155F80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1822</w:t>
      </w:r>
    </w:p>
    <w:p w14:paraId="0BC6F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6A7986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533014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769FBA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1823</w:t>
      </w:r>
    </w:p>
    <w:p w14:paraId="68D17A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7609F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1825</w:t>
      </w:r>
    </w:p>
    <w:p w14:paraId="60E618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1827</w:t>
      </w:r>
    </w:p>
    <w:p w14:paraId="764DA3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1829</w:t>
      </w:r>
    </w:p>
    <w:p w14:paraId="1B827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1829</w:t>
      </w:r>
    </w:p>
    <w:p w14:paraId="774BA3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1829</w:t>
      </w:r>
    </w:p>
    <w:p w14:paraId="2BCBB8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1829</w:t>
      </w:r>
    </w:p>
    <w:p w14:paraId="416DC7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1830</w:t>
      </w:r>
    </w:p>
    <w:p w14:paraId="2B854D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1830</w:t>
      </w:r>
    </w:p>
    <w:p w14:paraId="34080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1831</w:t>
      </w:r>
    </w:p>
    <w:p w14:paraId="32FD7E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1831</w:t>
      </w:r>
    </w:p>
    <w:p w14:paraId="41ED78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1833</w:t>
      </w:r>
    </w:p>
    <w:p w14:paraId="4E3F976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1835</w:t>
      </w:r>
    </w:p>
    <w:p w14:paraId="789F2E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1835</w:t>
      </w:r>
    </w:p>
    <w:p w14:paraId="0DC1B2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1835</w:t>
      </w:r>
    </w:p>
    <w:p w14:paraId="5ADA31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1835</w:t>
      </w:r>
    </w:p>
    <w:p w14:paraId="7FAB4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1836</w:t>
      </w:r>
    </w:p>
    <w:p w14:paraId="68DF5D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1836</w:t>
      </w:r>
    </w:p>
    <w:p w14:paraId="5C143B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1837</w:t>
      </w:r>
    </w:p>
    <w:p w14:paraId="0F3197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1837</w:t>
      </w:r>
    </w:p>
    <w:p w14:paraId="7C9301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1839</w:t>
      </w:r>
    </w:p>
    <w:p w14:paraId="2E9D7D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0</w:t>
      </w:r>
      <w:r>
        <w:tab/>
        <w:t>1840</w:t>
      </w:r>
    </w:p>
    <w:p w14:paraId="6AEAA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1840</w:t>
      </w:r>
    </w:p>
    <w:p w14:paraId="460DB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1841</w:t>
      </w:r>
    </w:p>
    <w:p w14:paraId="180167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1841</w:t>
      </w:r>
    </w:p>
    <w:p w14:paraId="08F42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1842</w:t>
      </w:r>
    </w:p>
    <w:p w14:paraId="1946FA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1842</w:t>
      </w:r>
    </w:p>
    <w:p w14:paraId="52F83A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1843</w:t>
      </w:r>
    </w:p>
    <w:p w14:paraId="17ED37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1843</w:t>
      </w:r>
    </w:p>
    <w:p w14:paraId="026CB3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1846</w:t>
      </w:r>
    </w:p>
    <w:p w14:paraId="1F41DD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1bis</w:t>
      </w:r>
      <w:r>
        <w:tab/>
        <w:t>1848</w:t>
      </w:r>
    </w:p>
    <w:p w14:paraId="3CE61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1848</w:t>
      </w:r>
    </w:p>
    <w:p w14:paraId="6249A4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1848</w:t>
      </w:r>
    </w:p>
    <w:p w14:paraId="3E463D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1848</w:t>
      </w:r>
    </w:p>
    <w:p w14:paraId="27A4C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1849</w:t>
      </w:r>
    </w:p>
    <w:p w14:paraId="76A439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1849</w:t>
      </w:r>
    </w:p>
    <w:p w14:paraId="1534C2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1850</w:t>
      </w:r>
    </w:p>
    <w:p w14:paraId="2416DE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1851</w:t>
      </w:r>
    </w:p>
    <w:p w14:paraId="1C5176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1853</w:t>
      </w:r>
    </w:p>
    <w:p w14:paraId="7C4E68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1855</w:t>
      </w:r>
    </w:p>
    <w:p w14:paraId="670637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1855</w:t>
      </w:r>
    </w:p>
    <w:p w14:paraId="748B74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1855</w:t>
      </w:r>
    </w:p>
    <w:p w14:paraId="24FC69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1855</w:t>
      </w:r>
    </w:p>
    <w:p w14:paraId="02562F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1856</w:t>
      </w:r>
    </w:p>
    <w:p w14:paraId="3F7A41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1856</w:t>
      </w:r>
    </w:p>
    <w:p w14:paraId="5022B1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1857</w:t>
      </w:r>
    </w:p>
    <w:p w14:paraId="5DFEFE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1858</w:t>
      </w:r>
    </w:p>
    <w:p w14:paraId="1A750C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1861</w:t>
      </w:r>
    </w:p>
    <w:p w14:paraId="175CFD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1863</w:t>
      </w:r>
    </w:p>
    <w:p w14:paraId="65763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purpose</w:t>
      </w:r>
      <w:r>
        <w:tab/>
        <w:t>1863</w:t>
      </w:r>
    </w:p>
    <w:p w14:paraId="044643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1863</w:t>
      </w:r>
    </w:p>
    <w:p w14:paraId="168CE6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1863</w:t>
      </w:r>
    </w:p>
    <w:p w14:paraId="367A4A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description</w:t>
      </w:r>
      <w:r>
        <w:tab/>
        <w:t>1864</w:t>
      </w:r>
    </w:p>
    <w:p w14:paraId="0C9A06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1864</w:t>
      </w:r>
    </w:p>
    <w:p w14:paraId="0BF535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1864</w:t>
      </w:r>
    </w:p>
    <w:p w14:paraId="5909A8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AA1">
        <w:rPr>
          <w:rFonts w:cs="v4.2.0"/>
        </w:rPr>
        <w:t xml:space="preserve"> </w:t>
      </w:r>
      <w:r w:rsidRPr="009A7AA1">
        <w:rPr>
          <w:rFonts w:cs="v4.2.0"/>
          <w:lang w:eastAsia="zh-CN"/>
        </w:rPr>
        <w:t>with DRX for UE category 0</w:t>
      </w:r>
      <w:r>
        <w:tab/>
        <w:t>1866</w:t>
      </w:r>
    </w:p>
    <w:p w14:paraId="6298E4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1866</w:t>
      </w:r>
    </w:p>
    <w:p w14:paraId="1E7FA2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1866</w:t>
      </w:r>
    </w:p>
    <w:p w14:paraId="217AB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1866</w:t>
      </w:r>
    </w:p>
    <w:p w14:paraId="7C259F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1867</w:t>
      </w:r>
    </w:p>
    <w:p w14:paraId="4A71D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1867</w:t>
      </w:r>
    </w:p>
    <w:p w14:paraId="0C145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1867</w:t>
      </w:r>
    </w:p>
    <w:p w14:paraId="03A2C4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1868</w:t>
      </w:r>
    </w:p>
    <w:p w14:paraId="1649BF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1872</w:t>
      </w:r>
    </w:p>
    <w:p w14:paraId="2641E2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1874</w:t>
      </w:r>
    </w:p>
    <w:p w14:paraId="48A239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1874</w:t>
      </w:r>
    </w:p>
    <w:p w14:paraId="12923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1874</w:t>
      </w:r>
    </w:p>
    <w:p w14:paraId="0E7020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1874</w:t>
      </w:r>
    </w:p>
    <w:p w14:paraId="7EACF0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1875</w:t>
      </w:r>
    </w:p>
    <w:p w14:paraId="4B8CA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1875</w:t>
      </w:r>
    </w:p>
    <w:p w14:paraId="6F353A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1875</w:t>
      </w:r>
    </w:p>
    <w:p w14:paraId="681911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1877</w:t>
      </w:r>
    </w:p>
    <w:p w14:paraId="24B22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1877</w:t>
      </w:r>
    </w:p>
    <w:p w14:paraId="61BE16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1877</w:t>
      </w:r>
    </w:p>
    <w:p w14:paraId="547ADF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1877</w:t>
      </w:r>
    </w:p>
    <w:p w14:paraId="08E583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1878</w:t>
      </w:r>
    </w:p>
    <w:p w14:paraId="67E89C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1878</w:t>
      </w:r>
    </w:p>
    <w:p w14:paraId="61C865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1879</w:t>
      </w:r>
    </w:p>
    <w:p w14:paraId="5FF3E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1879</w:t>
      </w:r>
    </w:p>
    <w:p w14:paraId="2AEF78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1883</w:t>
      </w:r>
    </w:p>
    <w:p w14:paraId="3FFD14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AA1">
        <w:rPr>
          <w:rFonts w:cs="v4.2.0"/>
        </w:rPr>
        <w:t xml:space="preserve"> </w:t>
      </w:r>
      <w:r w:rsidRPr="009A7AA1">
        <w:rPr>
          <w:rFonts w:cs="v4.2.0"/>
          <w:lang w:eastAsia="zh-CN"/>
        </w:rPr>
        <w:t>with DRX for UE category 0</w:t>
      </w:r>
      <w:r>
        <w:tab/>
        <w:t>1884</w:t>
      </w:r>
    </w:p>
    <w:p w14:paraId="6B0C08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1884</w:t>
      </w:r>
    </w:p>
    <w:p w14:paraId="47B4A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1884</w:t>
      </w:r>
    </w:p>
    <w:p w14:paraId="781EF2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1885</w:t>
      </w:r>
    </w:p>
    <w:p w14:paraId="56551D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1885</w:t>
      </w:r>
    </w:p>
    <w:p w14:paraId="1A495F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1885</w:t>
      </w:r>
    </w:p>
    <w:p w14:paraId="0BD27C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1886</w:t>
      </w:r>
    </w:p>
    <w:p w14:paraId="2504F7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1887</w:t>
      </w:r>
    </w:p>
    <w:p w14:paraId="4A95B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1891</w:t>
      </w:r>
    </w:p>
    <w:p w14:paraId="6C749C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1893</w:t>
      </w:r>
    </w:p>
    <w:p w14:paraId="50B72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1893</w:t>
      </w:r>
    </w:p>
    <w:p w14:paraId="1D7C86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1893</w:t>
      </w:r>
    </w:p>
    <w:p w14:paraId="4D4E49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1893</w:t>
      </w:r>
    </w:p>
    <w:p w14:paraId="4F642B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1894</w:t>
      </w:r>
    </w:p>
    <w:p w14:paraId="50DCF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1894</w:t>
      </w:r>
    </w:p>
    <w:p w14:paraId="471FEF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1895</w:t>
      </w:r>
    </w:p>
    <w:p w14:paraId="2F3023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1895</w:t>
      </w:r>
    </w:p>
    <w:p w14:paraId="64C9F5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1897</w:t>
      </w:r>
    </w:p>
    <w:p w14:paraId="32D6C24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1898</w:t>
      </w:r>
    </w:p>
    <w:p w14:paraId="73E91C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1898</w:t>
      </w:r>
    </w:p>
    <w:p w14:paraId="50E9DA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1898</w:t>
      </w:r>
    </w:p>
    <w:p w14:paraId="36756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517E79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1898</w:t>
      </w:r>
    </w:p>
    <w:p w14:paraId="7BF8DC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1898</w:t>
      </w:r>
    </w:p>
    <w:p w14:paraId="152821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1899</w:t>
      </w:r>
    </w:p>
    <w:p w14:paraId="3F8BE0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1899</w:t>
      </w:r>
    </w:p>
    <w:p w14:paraId="743C15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1899</w:t>
      </w:r>
    </w:p>
    <w:p w14:paraId="400A1C5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1900</w:t>
      </w:r>
    </w:p>
    <w:p w14:paraId="5EEE08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1900</w:t>
      </w:r>
    </w:p>
    <w:p w14:paraId="6CD0A5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1900</w:t>
      </w:r>
    </w:p>
    <w:p w14:paraId="1B729D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1900</w:t>
      </w:r>
    </w:p>
    <w:p w14:paraId="17066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1902</w:t>
      </w:r>
    </w:p>
    <w:p w14:paraId="6B9CF1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1902</w:t>
      </w:r>
    </w:p>
    <w:p w14:paraId="7EE6DD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1902</w:t>
      </w:r>
    </w:p>
    <w:p w14:paraId="79D9EC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1903</w:t>
      </w:r>
    </w:p>
    <w:p w14:paraId="385C8B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1905</w:t>
      </w:r>
    </w:p>
    <w:p w14:paraId="51736E0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1907</w:t>
      </w:r>
    </w:p>
    <w:p w14:paraId="545206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1907</w:t>
      </w:r>
    </w:p>
    <w:p w14:paraId="69D6CA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1907</w:t>
      </w:r>
    </w:p>
    <w:p w14:paraId="70209E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1908</w:t>
      </w:r>
    </w:p>
    <w:p w14:paraId="2E6F50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1908</w:t>
      </w:r>
    </w:p>
    <w:p w14:paraId="7F78D0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1908</w:t>
      </w:r>
    </w:p>
    <w:p w14:paraId="58ED46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1909</w:t>
      </w:r>
    </w:p>
    <w:p w14:paraId="21A8BE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1910</w:t>
      </w:r>
    </w:p>
    <w:p w14:paraId="61A4E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1911</w:t>
      </w:r>
    </w:p>
    <w:p w14:paraId="0E2C6E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1913</w:t>
      </w:r>
    </w:p>
    <w:p w14:paraId="599B24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1913</w:t>
      </w:r>
    </w:p>
    <w:p w14:paraId="2FC292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1913</w:t>
      </w:r>
    </w:p>
    <w:p w14:paraId="56804C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1302FF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1914</w:t>
      </w:r>
    </w:p>
    <w:p w14:paraId="75164B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1914</w:t>
      </w:r>
    </w:p>
    <w:p w14:paraId="735CA4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1914</w:t>
      </w:r>
    </w:p>
    <w:p w14:paraId="441FC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1915</w:t>
      </w:r>
    </w:p>
    <w:p w14:paraId="12D635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1917</w:t>
      </w:r>
    </w:p>
    <w:p w14:paraId="3ED3D2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1919</w:t>
      </w:r>
    </w:p>
    <w:p w14:paraId="5F50AB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1919</w:t>
      </w:r>
    </w:p>
    <w:p w14:paraId="34C9F4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1919</w:t>
      </w:r>
    </w:p>
    <w:p w14:paraId="42A799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1919</w:t>
      </w:r>
    </w:p>
    <w:p w14:paraId="32C3A1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1920</w:t>
      </w:r>
    </w:p>
    <w:p w14:paraId="160E81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1920</w:t>
      </w:r>
    </w:p>
    <w:p w14:paraId="457B7C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1921</w:t>
      </w:r>
    </w:p>
    <w:p w14:paraId="2D5C05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1922</w:t>
      </w:r>
    </w:p>
    <w:p w14:paraId="3E4887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1923</w:t>
      </w:r>
    </w:p>
    <w:p w14:paraId="7F918A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1926</w:t>
      </w:r>
    </w:p>
    <w:p w14:paraId="0D790A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1926</w:t>
      </w:r>
    </w:p>
    <w:p w14:paraId="779DA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1926</w:t>
      </w:r>
    </w:p>
    <w:p w14:paraId="763119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1926</w:t>
      </w:r>
    </w:p>
    <w:p w14:paraId="54A918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1927</w:t>
      </w:r>
    </w:p>
    <w:p w14:paraId="76191A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1927</w:t>
      </w:r>
    </w:p>
    <w:p w14:paraId="3C19A0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1928</w:t>
      </w:r>
    </w:p>
    <w:p w14:paraId="3E4144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1928</w:t>
      </w:r>
    </w:p>
    <w:p w14:paraId="68F1A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1929</w:t>
      </w:r>
    </w:p>
    <w:p w14:paraId="18BE8E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1931</w:t>
      </w:r>
    </w:p>
    <w:p w14:paraId="617B3F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1931</w:t>
      </w:r>
    </w:p>
    <w:p w14:paraId="50469A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1931</w:t>
      </w:r>
    </w:p>
    <w:p w14:paraId="3FA9B0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BE3FD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1932</w:t>
      </w:r>
    </w:p>
    <w:p w14:paraId="24916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1932</w:t>
      </w:r>
    </w:p>
    <w:p w14:paraId="78A265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1933</w:t>
      </w:r>
    </w:p>
    <w:p w14:paraId="092007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1934</w:t>
      </w:r>
    </w:p>
    <w:p w14:paraId="2CD27B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1936</w:t>
      </w:r>
    </w:p>
    <w:p w14:paraId="21E00F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1938</w:t>
      </w:r>
    </w:p>
    <w:p w14:paraId="2BD148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1938</w:t>
      </w:r>
    </w:p>
    <w:p w14:paraId="16D090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1938</w:t>
      </w:r>
    </w:p>
    <w:p w14:paraId="5A551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1939</w:t>
      </w:r>
    </w:p>
    <w:p w14:paraId="0DC168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1940</w:t>
      </w:r>
    </w:p>
    <w:p w14:paraId="4FC549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1940</w:t>
      </w:r>
    </w:p>
    <w:p w14:paraId="5E9A04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1940</w:t>
      </w:r>
    </w:p>
    <w:p w14:paraId="55A9F5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1941</w:t>
      </w:r>
    </w:p>
    <w:p w14:paraId="743C89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1942</w:t>
      </w:r>
    </w:p>
    <w:p w14:paraId="5180E27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1944</w:t>
      </w:r>
    </w:p>
    <w:p w14:paraId="587D7F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1944</w:t>
      </w:r>
    </w:p>
    <w:p w14:paraId="619A8D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1944</w:t>
      </w:r>
    </w:p>
    <w:p w14:paraId="01432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084D0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1944</w:t>
      </w:r>
    </w:p>
    <w:p w14:paraId="0E1DC2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1944</w:t>
      </w:r>
    </w:p>
    <w:p w14:paraId="26A88C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1944</w:t>
      </w:r>
    </w:p>
    <w:p w14:paraId="2B127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1944</w:t>
      </w:r>
    </w:p>
    <w:p w14:paraId="7FBA8A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1944</w:t>
      </w:r>
    </w:p>
    <w:p w14:paraId="3264F6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1946</w:t>
      </w:r>
    </w:p>
    <w:p w14:paraId="6663A4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1946</w:t>
      </w:r>
    </w:p>
    <w:p w14:paraId="17B4EC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1946</w:t>
      </w:r>
    </w:p>
    <w:p w14:paraId="12D3DB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1946</w:t>
      </w:r>
    </w:p>
    <w:p w14:paraId="64855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1947</w:t>
      </w:r>
    </w:p>
    <w:p w14:paraId="69ACD8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1947</w:t>
      </w:r>
    </w:p>
    <w:p w14:paraId="270C43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1948</w:t>
      </w:r>
    </w:p>
    <w:p w14:paraId="1C9252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1948</w:t>
      </w:r>
    </w:p>
    <w:p w14:paraId="346E7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1950</w:t>
      </w:r>
    </w:p>
    <w:p w14:paraId="0DF4B7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002C86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472E74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5C321E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09D837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6E8EE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710BEB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714EB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1954</w:t>
      </w:r>
    </w:p>
    <w:p w14:paraId="7449E6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20D80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1957</w:t>
      </w:r>
    </w:p>
    <w:p w14:paraId="6B1462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1957</w:t>
      </w:r>
    </w:p>
    <w:p w14:paraId="080B94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1957</w:t>
      </w:r>
    </w:p>
    <w:p w14:paraId="3F59BB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1957</w:t>
      </w:r>
    </w:p>
    <w:p w14:paraId="707DA4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1958</w:t>
      </w:r>
    </w:p>
    <w:p w14:paraId="1F0D98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1958</w:t>
      </w:r>
    </w:p>
    <w:p w14:paraId="679B32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1959</w:t>
      </w:r>
    </w:p>
    <w:p w14:paraId="47DB15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3ACB2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1961</w:t>
      </w:r>
    </w:p>
    <w:p w14:paraId="1EEBA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1962</w:t>
      </w:r>
    </w:p>
    <w:p w14:paraId="51677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09DACB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29C514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08B60B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4AF1AB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44B1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40546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1965</w:t>
      </w:r>
    </w:p>
    <w:p w14:paraId="0243A2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1968</w:t>
      </w:r>
    </w:p>
    <w:p w14:paraId="77BB3D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1969</w:t>
      </w:r>
    </w:p>
    <w:p w14:paraId="652546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1969</w:t>
      </w:r>
    </w:p>
    <w:p w14:paraId="62002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1969</w:t>
      </w:r>
    </w:p>
    <w:p w14:paraId="3AA96E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1969</w:t>
      </w:r>
    </w:p>
    <w:p w14:paraId="110EF6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1970</w:t>
      </w:r>
    </w:p>
    <w:p w14:paraId="0602C5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1970</w:t>
      </w:r>
    </w:p>
    <w:p w14:paraId="3362FC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1971</w:t>
      </w:r>
    </w:p>
    <w:p w14:paraId="777A1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1972</w:t>
      </w:r>
    </w:p>
    <w:p w14:paraId="21ECC3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1976</w:t>
      </w:r>
    </w:p>
    <w:p w14:paraId="13259C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1977</w:t>
      </w:r>
    </w:p>
    <w:p w14:paraId="24FCB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1978</w:t>
      </w:r>
    </w:p>
    <w:p w14:paraId="0E6999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1978</w:t>
      </w:r>
    </w:p>
    <w:p w14:paraId="043CFD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1978</w:t>
      </w:r>
    </w:p>
    <w:p w14:paraId="32CF1C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1979</w:t>
      </w:r>
    </w:p>
    <w:p w14:paraId="4E7473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1979</w:t>
      </w:r>
    </w:p>
    <w:p w14:paraId="648089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1979</w:t>
      </w:r>
    </w:p>
    <w:p w14:paraId="3231CC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1980</w:t>
      </w:r>
    </w:p>
    <w:p w14:paraId="3B7FB3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1983</w:t>
      </w:r>
    </w:p>
    <w:p w14:paraId="2D08B8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1985</w:t>
      </w:r>
    </w:p>
    <w:p w14:paraId="42A5B3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1985</w:t>
      </w:r>
    </w:p>
    <w:p w14:paraId="69EF0B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1985</w:t>
      </w:r>
    </w:p>
    <w:p w14:paraId="12A378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1985</w:t>
      </w:r>
    </w:p>
    <w:p w14:paraId="2440A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1986</w:t>
      </w:r>
    </w:p>
    <w:p w14:paraId="5E75EB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1986</w:t>
      </w:r>
    </w:p>
    <w:p w14:paraId="6CCA78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1986</w:t>
      </w:r>
    </w:p>
    <w:p w14:paraId="2E8FF1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1987</w:t>
      </w:r>
    </w:p>
    <w:p w14:paraId="633C1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1992</w:t>
      </w:r>
    </w:p>
    <w:p w14:paraId="143F551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1993</w:t>
      </w:r>
    </w:p>
    <w:p w14:paraId="5CB071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1993</w:t>
      </w:r>
    </w:p>
    <w:p w14:paraId="78003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1993</w:t>
      </w:r>
    </w:p>
    <w:p w14:paraId="3AAD2F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1993</w:t>
      </w:r>
    </w:p>
    <w:p w14:paraId="2100E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1994</w:t>
      </w:r>
    </w:p>
    <w:p w14:paraId="3A9A72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1994</w:t>
      </w:r>
    </w:p>
    <w:p w14:paraId="523748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1995</w:t>
      </w:r>
    </w:p>
    <w:p w14:paraId="2DF2EF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1996</w:t>
      </w:r>
    </w:p>
    <w:p w14:paraId="5BCF31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36B44B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1999</w:t>
      </w:r>
    </w:p>
    <w:p w14:paraId="3DBD4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1999</w:t>
      </w:r>
    </w:p>
    <w:p w14:paraId="21790C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1999</w:t>
      </w:r>
    </w:p>
    <w:p w14:paraId="3BEF8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1999</w:t>
      </w:r>
    </w:p>
    <w:p w14:paraId="6F5D06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2000</w:t>
      </w:r>
    </w:p>
    <w:p w14:paraId="5ECF99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2000</w:t>
      </w:r>
    </w:p>
    <w:p w14:paraId="5D36CE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2000</w:t>
      </w:r>
    </w:p>
    <w:p w14:paraId="1AA251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2001</w:t>
      </w:r>
    </w:p>
    <w:p w14:paraId="602638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2003</w:t>
      </w:r>
    </w:p>
    <w:p w14:paraId="355F7C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2004</w:t>
      </w:r>
    </w:p>
    <w:p w14:paraId="2B24FB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44CE15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311CDE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3B84EB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2004</w:t>
      </w:r>
    </w:p>
    <w:p w14:paraId="753FBE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2004</w:t>
      </w:r>
    </w:p>
    <w:p w14:paraId="297BE6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113756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2005</w:t>
      </w:r>
    </w:p>
    <w:p w14:paraId="130CAA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2005</w:t>
      </w:r>
    </w:p>
    <w:p w14:paraId="67FB12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2006</w:t>
      </w:r>
    </w:p>
    <w:p w14:paraId="25F5DF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2006</w:t>
      </w:r>
    </w:p>
    <w:p w14:paraId="649E75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2006</w:t>
      </w:r>
    </w:p>
    <w:p w14:paraId="2E0F91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2006</w:t>
      </w:r>
    </w:p>
    <w:p w14:paraId="2651F8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2006</w:t>
      </w:r>
    </w:p>
    <w:p w14:paraId="31A981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2008</w:t>
      </w:r>
    </w:p>
    <w:p w14:paraId="4EDBDD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2008</w:t>
      </w:r>
    </w:p>
    <w:p w14:paraId="63CBA6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2008</w:t>
      </w:r>
    </w:p>
    <w:p w14:paraId="16B2C9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2009</w:t>
      </w:r>
    </w:p>
    <w:p w14:paraId="63EB82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2010</w:t>
      </w:r>
    </w:p>
    <w:p w14:paraId="5CFAB6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intra-frequency event triggered reporting under fading propagation conditions in synchronous cells with DRX</w:t>
      </w:r>
      <w:r>
        <w:tab/>
        <w:t>2012</w:t>
      </w:r>
    </w:p>
    <w:p w14:paraId="19318D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2012</w:t>
      </w:r>
    </w:p>
    <w:p w14:paraId="1CFE2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2012</w:t>
      </w:r>
    </w:p>
    <w:p w14:paraId="5E0E79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2012</w:t>
      </w:r>
    </w:p>
    <w:p w14:paraId="6C4BC7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3241D6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22D72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2014</w:t>
      </w:r>
    </w:p>
    <w:p w14:paraId="323FDC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2015</w:t>
      </w:r>
    </w:p>
    <w:p w14:paraId="56F147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2017</w:t>
      </w:r>
    </w:p>
    <w:p w14:paraId="016271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2019</w:t>
      </w:r>
    </w:p>
    <w:p w14:paraId="38A8F9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2019</w:t>
      </w:r>
    </w:p>
    <w:p w14:paraId="4582AB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2019</w:t>
      </w:r>
    </w:p>
    <w:p w14:paraId="41085C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2019</w:t>
      </w:r>
    </w:p>
    <w:p w14:paraId="78E01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2020</w:t>
      </w:r>
    </w:p>
    <w:p w14:paraId="49346D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2020</w:t>
      </w:r>
    </w:p>
    <w:p w14:paraId="7B4E5B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2021</w:t>
      </w:r>
    </w:p>
    <w:p w14:paraId="082C4C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2022</w:t>
      </w:r>
    </w:p>
    <w:p w14:paraId="267A2F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2025</w:t>
      </w:r>
    </w:p>
    <w:p w14:paraId="3883D9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2026</w:t>
      </w:r>
    </w:p>
    <w:p w14:paraId="354BA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2026</w:t>
      </w:r>
    </w:p>
    <w:p w14:paraId="3234A5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2026</w:t>
      </w:r>
    </w:p>
    <w:p w14:paraId="28C6E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2026</w:t>
      </w:r>
    </w:p>
    <w:p w14:paraId="72715D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2027</w:t>
      </w:r>
    </w:p>
    <w:p w14:paraId="021C85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2027</w:t>
      </w:r>
    </w:p>
    <w:p w14:paraId="1B408A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2028</w:t>
      </w:r>
    </w:p>
    <w:p w14:paraId="16203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2029</w:t>
      </w:r>
    </w:p>
    <w:p w14:paraId="6E305E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2033</w:t>
      </w:r>
    </w:p>
    <w:p w14:paraId="50A24D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2034</w:t>
      </w:r>
    </w:p>
    <w:p w14:paraId="7D8582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2034</w:t>
      </w:r>
    </w:p>
    <w:p w14:paraId="05FC5E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2035</w:t>
      </w:r>
    </w:p>
    <w:p w14:paraId="3DCC66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2035</w:t>
      </w:r>
    </w:p>
    <w:p w14:paraId="65866D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2036</w:t>
      </w:r>
    </w:p>
    <w:p w14:paraId="712CA8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2036</w:t>
      </w:r>
    </w:p>
    <w:p w14:paraId="594C03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2037</w:t>
      </w:r>
    </w:p>
    <w:p w14:paraId="541F74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2038</w:t>
      </w:r>
    </w:p>
    <w:p w14:paraId="55C828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2040</w:t>
      </w:r>
    </w:p>
    <w:p w14:paraId="7AD34F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2041</w:t>
      </w:r>
    </w:p>
    <w:p w14:paraId="17A7EA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2041</w:t>
      </w:r>
    </w:p>
    <w:p w14:paraId="1FE096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2041</w:t>
      </w:r>
    </w:p>
    <w:p w14:paraId="05EC24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2041</w:t>
      </w:r>
    </w:p>
    <w:p w14:paraId="4F447B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2042</w:t>
      </w:r>
    </w:p>
    <w:p w14:paraId="115474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2042</w:t>
      </w:r>
    </w:p>
    <w:p w14:paraId="700C97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2044</w:t>
      </w:r>
    </w:p>
    <w:p w14:paraId="2E2EC2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2044</w:t>
      </w:r>
    </w:p>
    <w:p w14:paraId="52E419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2047</w:t>
      </w:r>
    </w:p>
    <w:p w14:paraId="13C330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2048</w:t>
      </w:r>
    </w:p>
    <w:p w14:paraId="4238C4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2048</w:t>
      </w:r>
    </w:p>
    <w:p w14:paraId="16E291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2048</w:t>
      </w:r>
    </w:p>
    <w:p w14:paraId="0CF9F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2049</w:t>
      </w:r>
    </w:p>
    <w:p w14:paraId="6C9E88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2050</w:t>
      </w:r>
    </w:p>
    <w:p w14:paraId="18E95C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2050</w:t>
      </w:r>
    </w:p>
    <w:p w14:paraId="4B92F9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2050</w:t>
      </w:r>
    </w:p>
    <w:p w14:paraId="608171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2051</w:t>
      </w:r>
    </w:p>
    <w:p w14:paraId="60F423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2054</w:t>
      </w:r>
    </w:p>
    <w:p w14:paraId="10FD953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2056</w:t>
      </w:r>
    </w:p>
    <w:p w14:paraId="6B52C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2056</w:t>
      </w:r>
    </w:p>
    <w:p w14:paraId="61D86A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2056</w:t>
      </w:r>
    </w:p>
    <w:p w14:paraId="4677E6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2056</w:t>
      </w:r>
    </w:p>
    <w:p w14:paraId="00D20B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2057</w:t>
      </w:r>
    </w:p>
    <w:p w14:paraId="151B68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2057</w:t>
      </w:r>
    </w:p>
    <w:p w14:paraId="578102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2058</w:t>
      </w:r>
    </w:p>
    <w:p w14:paraId="0B43E7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2059</w:t>
      </w:r>
    </w:p>
    <w:p w14:paraId="4723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2061</w:t>
      </w:r>
    </w:p>
    <w:p w14:paraId="417BB7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2062</w:t>
      </w:r>
    </w:p>
    <w:p w14:paraId="4242D5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2062</w:t>
      </w:r>
    </w:p>
    <w:p w14:paraId="18FAAF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2062</w:t>
      </w:r>
    </w:p>
    <w:p w14:paraId="643D82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2063</w:t>
      </w:r>
    </w:p>
    <w:p w14:paraId="26CEE3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2064</w:t>
      </w:r>
    </w:p>
    <w:p w14:paraId="69F23C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2064</w:t>
      </w:r>
    </w:p>
    <w:p w14:paraId="0D189F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2064</w:t>
      </w:r>
    </w:p>
    <w:p w14:paraId="04B462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2065</w:t>
      </w:r>
    </w:p>
    <w:p w14:paraId="1735E6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2069</w:t>
      </w:r>
    </w:p>
    <w:p w14:paraId="09D60C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2071</w:t>
      </w:r>
    </w:p>
    <w:p w14:paraId="73989B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2071</w:t>
      </w:r>
    </w:p>
    <w:p w14:paraId="4099E1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2071</w:t>
      </w:r>
    </w:p>
    <w:p w14:paraId="6A5E13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2071</w:t>
      </w:r>
    </w:p>
    <w:p w14:paraId="362448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2072</w:t>
      </w:r>
    </w:p>
    <w:p w14:paraId="290F92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2072</w:t>
      </w:r>
    </w:p>
    <w:p w14:paraId="556D8A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2073</w:t>
      </w:r>
    </w:p>
    <w:p w14:paraId="666B8A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2074</w:t>
      </w:r>
    </w:p>
    <w:p w14:paraId="46B38F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2078</w:t>
      </w:r>
    </w:p>
    <w:p w14:paraId="7198B36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2080</w:t>
      </w:r>
    </w:p>
    <w:p w14:paraId="0A265F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2080</w:t>
      </w:r>
    </w:p>
    <w:p w14:paraId="7D19C5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2080</w:t>
      </w:r>
    </w:p>
    <w:p w14:paraId="60CBC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2080</w:t>
      </w:r>
    </w:p>
    <w:p w14:paraId="0576E0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2081</w:t>
      </w:r>
    </w:p>
    <w:p w14:paraId="3C890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2081</w:t>
      </w:r>
    </w:p>
    <w:p w14:paraId="703F4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2082</w:t>
      </w:r>
    </w:p>
    <w:p w14:paraId="45D5ED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2083</w:t>
      </w:r>
    </w:p>
    <w:p w14:paraId="3B1470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2086</w:t>
      </w:r>
    </w:p>
    <w:p w14:paraId="1A1CEC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2087</w:t>
      </w:r>
    </w:p>
    <w:p w14:paraId="62AB1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2087</w:t>
      </w:r>
    </w:p>
    <w:p w14:paraId="589906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2087</w:t>
      </w:r>
    </w:p>
    <w:p w14:paraId="01ADBE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2088</w:t>
      </w:r>
    </w:p>
    <w:p w14:paraId="01667D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2088</w:t>
      </w:r>
    </w:p>
    <w:p w14:paraId="53E587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2088</w:t>
      </w:r>
    </w:p>
    <w:p w14:paraId="27997F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2089</w:t>
      </w:r>
    </w:p>
    <w:p w14:paraId="46CA5D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2090</w:t>
      </w:r>
    </w:p>
    <w:p w14:paraId="5C6E3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2094</w:t>
      </w:r>
    </w:p>
    <w:p w14:paraId="0AC425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intra-frequency event triggered reporting for UE configured with highSpeedEnhancedMeasFlag in synchronous cells</w:t>
      </w:r>
      <w:r>
        <w:tab/>
        <w:t>2096</w:t>
      </w:r>
    </w:p>
    <w:p w14:paraId="21EC81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2096</w:t>
      </w:r>
    </w:p>
    <w:p w14:paraId="093D3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2096</w:t>
      </w:r>
    </w:p>
    <w:p w14:paraId="0BA1D2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2096</w:t>
      </w:r>
    </w:p>
    <w:p w14:paraId="5A1627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2097</w:t>
      </w:r>
    </w:p>
    <w:p w14:paraId="1EEDF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2097</w:t>
      </w:r>
    </w:p>
    <w:p w14:paraId="29F8FB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2098</w:t>
      </w:r>
    </w:p>
    <w:p w14:paraId="4FD32F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2099</w:t>
      </w:r>
    </w:p>
    <w:p w14:paraId="73D47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2101</w:t>
      </w:r>
    </w:p>
    <w:p w14:paraId="38F5D7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8.2.12</w:t>
      </w:r>
      <w:r>
        <w:tab/>
        <w:t>2103</w:t>
      </w:r>
    </w:p>
    <w:p w14:paraId="4A5EF9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8.2.13</w:t>
      </w:r>
      <w:r>
        <w:tab/>
        <w:t>2103</w:t>
      </w:r>
    </w:p>
    <w:p w14:paraId="389E7F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2103</w:t>
      </w:r>
    </w:p>
    <w:p w14:paraId="337B12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2103</w:t>
      </w:r>
    </w:p>
    <w:p w14:paraId="138430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2103</w:t>
      </w:r>
    </w:p>
    <w:p w14:paraId="513CC0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2103</w:t>
      </w:r>
    </w:p>
    <w:p w14:paraId="22C3FE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2105</w:t>
      </w:r>
    </w:p>
    <w:p w14:paraId="540B34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2105</w:t>
      </w:r>
    </w:p>
    <w:p w14:paraId="4CDFB6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2106</w:t>
      </w:r>
    </w:p>
    <w:p w14:paraId="3D7916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2107</w:t>
      </w:r>
    </w:p>
    <w:p w14:paraId="694F2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2109</w:t>
      </w:r>
    </w:p>
    <w:p w14:paraId="1CB481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2111</w:t>
      </w:r>
    </w:p>
    <w:p w14:paraId="53C6138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2111</w:t>
      </w:r>
    </w:p>
    <w:p w14:paraId="70E7E7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2111</w:t>
      </w:r>
    </w:p>
    <w:p w14:paraId="0BB481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2111</w:t>
      </w:r>
    </w:p>
    <w:p w14:paraId="26D650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2111</w:t>
      </w:r>
    </w:p>
    <w:p w14:paraId="06E580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2112</w:t>
      </w:r>
    </w:p>
    <w:p w14:paraId="2D7C3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2112</w:t>
      </w:r>
    </w:p>
    <w:p w14:paraId="1240B2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2113</w:t>
      </w:r>
    </w:p>
    <w:p w14:paraId="5714C6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2113</w:t>
      </w:r>
    </w:p>
    <w:p w14:paraId="531613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2114</w:t>
      </w:r>
    </w:p>
    <w:p w14:paraId="10F1CC0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2116</w:t>
      </w:r>
    </w:p>
    <w:p w14:paraId="272DCC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2309BE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47DD58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11A9CA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9C5A0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6DBA00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13AE44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1F8263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6824A8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2121</w:t>
      </w:r>
    </w:p>
    <w:p w14:paraId="6162B0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22199D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4BA8F0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2B2F8B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5A0626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38F187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24F82A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2124</w:t>
      </w:r>
    </w:p>
    <w:p w14:paraId="5F86FC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2126</w:t>
      </w:r>
    </w:p>
    <w:p w14:paraId="588FFC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2128</w:t>
      </w:r>
    </w:p>
    <w:p w14:paraId="26CE1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2128</w:t>
      </w:r>
    </w:p>
    <w:p w14:paraId="4C9E9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2128</w:t>
      </w:r>
    </w:p>
    <w:p w14:paraId="7B2BE9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2128</w:t>
      </w:r>
    </w:p>
    <w:p w14:paraId="5E97C7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2130</w:t>
      </w:r>
    </w:p>
    <w:p w14:paraId="7FC0D9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2130</w:t>
      </w:r>
    </w:p>
    <w:p w14:paraId="24574B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2131</w:t>
      </w:r>
    </w:p>
    <w:p w14:paraId="43F5F0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2131</w:t>
      </w:r>
    </w:p>
    <w:p w14:paraId="4D0D30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2133</w:t>
      </w:r>
    </w:p>
    <w:p w14:paraId="0E055D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2136</w:t>
      </w:r>
    </w:p>
    <w:p w14:paraId="7EDE82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2136</w:t>
      </w:r>
    </w:p>
    <w:p w14:paraId="3953A3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2136</w:t>
      </w:r>
    </w:p>
    <w:p w14:paraId="58AA1C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2136</w:t>
      </w:r>
    </w:p>
    <w:p w14:paraId="111CBC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2137</w:t>
      </w:r>
    </w:p>
    <w:p w14:paraId="167B2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2137</w:t>
      </w:r>
    </w:p>
    <w:p w14:paraId="0D52C2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2138</w:t>
      </w:r>
    </w:p>
    <w:p w14:paraId="3B0C00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2138</w:t>
      </w:r>
    </w:p>
    <w:p w14:paraId="566E58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2141</w:t>
      </w:r>
    </w:p>
    <w:p w14:paraId="623F03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2143</w:t>
      </w:r>
    </w:p>
    <w:p w14:paraId="266AAB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2143</w:t>
      </w:r>
    </w:p>
    <w:p w14:paraId="653B42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2143</w:t>
      </w:r>
    </w:p>
    <w:p w14:paraId="2D836B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2143</w:t>
      </w:r>
    </w:p>
    <w:p w14:paraId="25C561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2144</w:t>
      </w:r>
    </w:p>
    <w:p w14:paraId="204791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2144</w:t>
      </w:r>
    </w:p>
    <w:p w14:paraId="74A7D8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2145</w:t>
      </w:r>
    </w:p>
    <w:p w14:paraId="662DEB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2145</w:t>
      </w:r>
    </w:p>
    <w:p w14:paraId="0AB75A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2148</w:t>
      </w:r>
    </w:p>
    <w:p w14:paraId="3720C7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2150</w:t>
      </w:r>
    </w:p>
    <w:p w14:paraId="7F80EE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2150</w:t>
      </w:r>
    </w:p>
    <w:p w14:paraId="10504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2150</w:t>
      </w:r>
    </w:p>
    <w:p w14:paraId="72D784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2150</w:t>
      </w:r>
    </w:p>
    <w:p w14:paraId="510822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2150</w:t>
      </w:r>
    </w:p>
    <w:p w14:paraId="402823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2150</w:t>
      </w:r>
    </w:p>
    <w:p w14:paraId="5EF79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2151</w:t>
      </w:r>
    </w:p>
    <w:p w14:paraId="5AAE54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2152</w:t>
      </w:r>
    </w:p>
    <w:p w14:paraId="6CF65C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2157</w:t>
      </w:r>
    </w:p>
    <w:p w14:paraId="424BA7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2158</w:t>
      </w:r>
    </w:p>
    <w:p w14:paraId="6B56C0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2158</w:t>
      </w:r>
    </w:p>
    <w:p w14:paraId="7A1C2F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2158</w:t>
      </w:r>
    </w:p>
    <w:p w14:paraId="265FBF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2158</w:t>
      </w:r>
    </w:p>
    <w:p w14:paraId="424EB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2159</w:t>
      </w:r>
    </w:p>
    <w:p w14:paraId="6219F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2159</w:t>
      </w:r>
    </w:p>
    <w:p w14:paraId="187B09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2159</w:t>
      </w:r>
    </w:p>
    <w:p w14:paraId="432769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2160</w:t>
      </w:r>
    </w:p>
    <w:p w14:paraId="5A0C3D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2165</w:t>
      </w:r>
    </w:p>
    <w:p w14:paraId="229877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2166</w:t>
      </w:r>
    </w:p>
    <w:p w14:paraId="4E2B9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2166</w:t>
      </w:r>
    </w:p>
    <w:p w14:paraId="7A5CC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2166</w:t>
      </w:r>
    </w:p>
    <w:p w14:paraId="54A531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2166</w:t>
      </w:r>
    </w:p>
    <w:p w14:paraId="607730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2167</w:t>
      </w:r>
    </w:p>
    <w:p w14:paraId="578975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2167</w:t>
      </w:r>
    </w:p>
    <w:p w14:paraId="4F5E46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2168</w:t>
      </w:r>
    </w:p>
    <w:p w14:paraId="6EC0B7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2169</w:t>
      </w:r>
    </w:p>
    <w:p w14:paraId="724FD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2172</w:t>
      </w:r>
    </w:p>
    <w:p w14:paraId="7BDA35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2173</w:t>
      </w:r>
    </w:p>
    <w:p w14:paraId="7D4C05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2173</w:t>
      </w:r>
    </w:p>
    <w:p w14:paraId="687BCC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2173</w:t>
      </w:r>
    </w:p>
    <w:p w14:paraId="706AC6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2173</w:t>
      </w:r>
    </w:p>
    <w:p w14:paraId="4B3DCF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2175</w:t>
      </w:r>
    </w:p>
    <w:p w14:paraId="1D4B3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2175</w:t>
      </w:r>
    </w:p>
    <w:p w14:paraId="6A0779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2175</w:t>
      </w:r>
    </w:p>
    <w:p w14:paraId="3BD3D1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2176</w:t>
      </w:r>
    </w:p>
    <w:p w14:paraId="4815BB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04B7CE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2179</w:t>
      </w:r>
    </w:p>
    <w:p w14:paraId="1A7440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2179</w:t>
      </w:r>
    </w:p>
    <w:p w14:paraId="78E852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2179</w:t>
      </w:r>
    </w:p>
    <w:p w14:paraId="03ADC1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2180</w:t>
      </w:r>
    </w:p>
    <w:p w14:paraId="3BF10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2181</w:t>
      </w:r>
    </w:p>
    <w:p w14:paraId="28FBC6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2181</w:t>
      </w:r>
    </w:p>
    <w:p w14:paraId="5DFC9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2182</w:t>
      </w:r>
    </w:p>
    <w:p w14:paraId="3F7F1B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2182</w:t>
      </w:r>
    </w:p>
    <w:p w14:paraId="0A4E29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2183</w:t>
      </w:r>
    </w:p>
    <w:p w14:paraId="73A6A1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2186</w:t>
      </w:r>
    </w:p>
    <w:p w14:paraId="5A99E0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2186</w:t>
      </w:r>
    </w:p>
    <w:p w14:paraId="5C42D2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2186</w:t>
      </w:r>
    </w:p>
    <w:p w14:paraId="0A9C93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2186</w:t>
      </w:r>
    </w:p>
    <w:p w14:paraId="33C053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2187</w:t>
      </w:r>
    </w:p>
    <w:p w14:paraId="7441AA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2187</w:t>
      </w:r>
    </w:p>
    <w:p w14:paraId="162C1E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2188</w:t>
      </w:r>
    </w:p>
    <w:p w14:paraId="3587E9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2189</w:t>
      </w:r>
    </w:p>
    <w:p w14:paraId="3A0FE5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2190</w:t>
      </w:r>
    </w:p>
    <w:p w14:paraId="0ED60F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8.3.10</w:t>
      </w:r>
      <w:r>
        <w:t xml:space="preserve"> to </w:t>
      </w:r>
      <w:r w:rsidRPr="009A7AA1">
        <w:rPr>
          <w:bCs/>
        </w:rPr>
        <w:t>8.3.11</w:t>
      </w:r>
      <w:r>
        <w:tab/>
        <w:t>2191</w:t>
      </w:r>
    </w:p>
    <w:p w14:paraId="450E83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2191</w:t>
      </w:r>
    </w:p>
    <w:p w14:paraId="58C980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2191</w:t>
      </w:r>
    </w:p>
    <w:p w14:paraId="45593D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2191</w:t>
      </w:r>
    </w:p>
    <w:p w14:paraId="0B8E49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2191</w:t>
      </w:r>
    </w:p>
    <w:p w14:paraId="6CB27A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2194</w:t>
      </w:r>
    </w:p>
    <w:p w14:paraId="16101E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2194</w:t>
      </w:r>
    </w:p>
    <w:p w14:paraId="037428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2194</w:t>
      </w:r>
    </w:p>
    <w:p w14:paraId="1A338C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2195</w:t>
      </w:r>
    </w:p>
    <w:p w14:paraId="4699F6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2197</w:t>
      </w:r>
    </w:p>
    <w:p w14:paraId="1B825F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2198</w:t>
      </w:r>
    </w:p>
    <w:p w14:paraId="739632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2198</w:t>
      </w:r>
    </w:p>
    <w:p w14:paraId="6426B3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2198</w:t>
      </w:r>
    </w:p>
    <w:p w14:paraId="3BB344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2198</w:t>
      </w:r>
    </w:p>
    <w:p w14:paraId="67549C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2198</w:t>
      </w:r>
    </w:p>
    <w:p w14:paraId="3409AB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2198</w:t>
      </w:r>
    </w:p>
    <w:p w14:paraId="7207ED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2198</w:t>
      </w:r>
    </w:p>
    <w:p w14:paraId="35211D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2198</w:t>
      </w:r>
    </w:p>
    <w:p w14:paraId="526909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2198</w:t>
      </w:r>
    </w:p>
    <w:p w14:paraId="229EA8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2200</w:t>
      </w:r>
    </w:p>
    <w:p w14:paraId="3BC556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2200</w:t>
      </w:r>
    </w:p>
    <w:p w14:paraId="1C8561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2200</w:t>
      </w:r>
    </w:p>
    <w:p w14:paraId="43F8DE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2200</w:t>
      </w:r>
    </w:p>
    <w:p w14:paraId="3D7458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2202</w:t>
      </w:r>
    </w:p>
    <w:p w14:paraId="336115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2202</w:t>
      </w:r>
    </w:p>
    <w:p w14:paraId="2E7442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2202</w:t>
      </w:r>
    </w:p>
    <w:p w14:paraId="3D2D7B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4E7A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2205</w:t>
      </w:r>
    </w:p>
    <w:p w14:paraId="156099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2206</w:t>
      </w:r>
    </w:p>
    <w:p w14:paraId="35F0CF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2206</w:t>
      </w:r>
    </w:p>
    <w:p w14:paraId="724340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2206</w:t>
      </w:r>
    </w:p>
    <w:p w14:paraId="191F51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2206</w:t>
      </w:r>
    </w:p>
    <w:p w14:paraId="61993B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2206</w:t>
      </w:r>
    </w:p>
    <w:p w14:paraId="4E8275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2206</w:t>
      </w:r>
    </w:p>
    <w:p w14:paraId="7DDB7C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2206</w:t>
      </w:r>
    </w:p>
    <w:p w14:paraId="683D0B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2206</w:t>
      </w:r>
    </w:p>
    <w:p w14:paraId="08F823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2206</w:t>
      </w:r>
    </w:p>
    <w:p w14:paraId="3267ADA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2208</w:t>
      </w:r>
    </w:p>
    <w:p w14:paraId="4E7DE0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2208</w:t>
      </w:r>
    </w:p>
    <w:p w14:paraId="4E1EF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2208</w:t>
      </w:r>
    </w:p>
    <w:p w14:paraId="16121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2208</w:t>
      </w:r>
    </w:p>
    <w:p w14:paraId="4F50F4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2209</w:t>
      </w:r>
    </w:p>
    <w:p w14:paraId="6FD336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2209</w:t>
      </w:r>
    </w:p>
    <w:p w14:paraId="14DC97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2210</w:t>
      </w:r>
    </w:p>
    <w:p w14:paraId="6DAD96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37761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2213</w:t>
      </w:r>
    </w:p>
    <w:p w14:paraId="4940B1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2215</w:t>
      </w:r>
    </w:p>
    <w:p w14:paraId="51F1C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2215</w:t>
      </w:r>
    </w:p>
    <w:p w14:paraId="43BB18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2215</w:t>
      </w:r>
    </w:p>
    <w:p w14:paraId="7B9A19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2215</w:t>
      </w:r>
    </w:p>
    <w:p w14:paraId="61C40B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2216</w:t>
      </w:r>
    </w:p>
    <w:p w14:paraId="390AF2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2216</w:t>
      </w:r>
    </w:p>
    <w:p w14:paraId="7405B2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2216</w:t>
      </w:r>
    </w:p>
    <w:p w14:paraId="19A653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1CCDE1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2216</w:t>
      </w:r>
    </w:p>
    <w:p w14:paraId="2140D3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2218</w:t>
      </w:r>
    </w:p>
    <w:p w14:paraId="4EEC5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2218</w:t>
      </w:r>
    </w:p>
    <w:p w14:paraId="5B1FA0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2218</w:t>
      </w:r>
    </w:p>
    <w:p w14:paraId="6750F6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2218</w:t>
      </w:r>
    </w:p>
    <w:p w14:paraId="281FA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2220</w:t>
      </w:r>
    </w:p>
    <w:p w14:paraId="627F3A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2220</w:t>
      </w:r>
    </w:p>
    <w:p w14:paraId="4604DE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43D6F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9B8BD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2224</w:t>
      </w:r>
    </w:p>
    <w:p w14:paraId="2F3906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2226</w:t>
      </w:r>
    </w:p>
    <w:p w14:paraId="39B626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2226</w:t>
      </w:r>
    </w:p>
    <w:p w14:paraId="1BFF55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2226</w:t>
      </w:r>
    </w:p>
    <w:p w14:paraId="2D741A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2226</w:t>
      </w:r>
    </w:p>
    <w:p w14:paraId="5A29C1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2227</w:t>
      </w:r>
    </w:p>
    <w:p w14:paraId="0EF7B2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2227</w:t>
      </w:r>
    </w:p>
    <w:p w14:paraId="4F7A9E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2227</w:t>
      </w:r>
    </w:p>
    <w:p w14:paraId="2E0FD8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2227</w:t>
      </w:r>
    </w:p>
    <w:p w14:paraId="30EB1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2227</w:t>
      </w:r>
    </w:p>
    <w:p w14:paraId="4604EA7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2229</w:t>
      </w:r>
    </w:p>
    <w:p w14:paraId="45A43D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2229</w:t>
      </w:r>
    </w:p>
    <w:p w14:paraId="48E31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2229</w:t>
      </w:r>
    </w:p>
    <w:p w14:paraId="4C0FAC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2229</w:t>
      </w:r>
    </w:p>
    <w:p w14:paraId="10601D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2230</w:t>
      </w:r>
    </w:p>
    <w:p w14:paraId="52620B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2231</w:t>
      </w:r>
    </w:p>
    <w:p w14:paraId="165AEC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2231</w:t>
      </w:r>
    </w:p>
    <w:p w14:paraId="394195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2232</w:t>
      </w:r>
    </w:p>
    <w:p w14:paraId="2400CF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2232</w:t>
      </w:r>
    </w:p>
    <w:p w14:paraId="4E2419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2233</w:t>
      </w:r>
    </w:p>
    <w:p w14:paraId="59E27F4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2235</w:t>
      </w:r>
    </w:p>
    <w:p w14:paraId="6139F2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2235</w:t>
      </w:r>
    </w:p>
    <w:p w14:paraId="0722A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2235</w:t>
      </w:r>
    </w:p>
    <w:p w14:paraId="57FE9E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5E094C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25DBA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779714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79F80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2238</w:t>
      </w:r>
    </w:p>
    <w:p w14:paraId="3A58AC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2239</w:t>
      </w:r>
    </w:p>
    <w:p w14:paraId="76DE2C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2240</w:t>
      </w:r>
    </w:p>
    <w:p w14:paraId="4464A6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6457BC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14D83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46850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795095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237170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51E391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25507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2245</w:t>
      </w:r>
    </w:p>
    <w:p w14:paraId="330F80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2247</w:t>
      </w:r>
    </w:p>
    <w:p w14:paraId="74CDAE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2247</w:t>
      </w:r>
    </w:p>
    <w:p w14:paraId="11ADAB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2247</w:t>
      </w:r>
    </w:p>
    <w:p w14:paraId="4E896B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2247</w:t>
      </w:r>
    </w:p>
    <w:p w14:paraId="08F92D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2249</w:t>
      </w:r>
    </w:p>
    <w:p w14:paraId="5A5EF0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2249</w:t>
      </w:r>
    </w:p>
    <w:p w14:paraId="0733E5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2250</w:t>
      </w:r>
    </w:p>
    <w:p w14:paraId="6CECAB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2250</w:t>
      </w:r>
    </w:p>
    <w:p w14:paraId="4E7B0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2253</w:t>
      </w:r>
    </w:p>
    <w:p w14:paraId="5FF721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2255</w:t>
      </w:r>
    </w:p>
    <w:p w14:paraId="26CD8D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2255</w:t>
      </w:r>
    </w:p>
    <w:p w14:paraId="36BF61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2255</w:t>
      </w:r>
    </w:p>
    <w:p w14:paraId="66FA60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2255</w:t>
      </w:r>
    </w:p>
    <w:p w14:paraId="2E4D2F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2256</w:t>
      </w:r>
    </w:p>
    <w:p w14:paraId="6215F7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2256</w:t>
      </w:r>
    </w:p>
    <w:p w14:paraId="7FD531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2257</w:t>
      </w:r>
    </w:p>
    <w:p w14:paraId="30D396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2258</w:t>
      </w:r>
    </w:p>
    <w:p w14:paraId="404929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2261</w:t>
      </w:r>
    </w:p>
    <w:p w14:paraId="51D05A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2262</w:t>
      </w:r>
    </w:p>
    <w:p w14:paraId="41287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2262</w:t>
      </w:r>
    </w:p>
    <w:p w14:paraId="494D7E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2263</w:t>
      </w:r>
    </w:p>
    <w:p w14:paraId="3D022A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2263</w:t>
      </w:r>
    </w:p>
    <w:p w14:paraId="17137E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2264</w:t>
      </w:r>
    </w:p>
    <w:p w14:paraId="61D69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2264</w:t>
      </w:r>
    </w:p>
    <w:p w14:paraId="003064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2265</w:t>
      </w:r>
    </w:p>
    <w:p w14:paraId="5B99A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2265</w:t>
      </w:r>
    </w:p>
    <w:p w14:paraId="31994B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2268</w:t>
      </w:r>
    </w:p>
    <w:p w14:paraId="60F1182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2270</w:t>
      </w:r>
    </w:p>
    <w:p w14:paraId="1C397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2270</w:t>
      </w:r>
    </w:p>
    <w:p w14:paraId="62C539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2270</w:t>
      </w:r>
    </w:p>
    <w:p w14:paraId="433E03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2270</w:t>
      </w:r>
    </w:p>
    <w:p w14:paraId="3D28B6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2270</w:t>
      </w:r>
    </w:p>
    <w:p w14:paraId="5DF875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2270</w:t>
      </w:r>
    </w:p>
    <w:p w14:paraId="1FB0BE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2271</w:t>
      </w:r>
    </w:p>
    <w:p w14:paraId="5A94E1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2272</w:t>
      </w:r>
    </w:p>
    <w:p w14:paraId="1CA228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2275</w:t>
      </w:r>
    </w:p>
    <w:p w14:paraId="13EA26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2276</w:t>
      </w:r>
    </w:p>
    <w:p w14:paraId="18D96B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2276</w:t>
      </w:r>
    </w:p>
    <w:p w14:paraId="680476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2277</w:t>
      </w:r>
    </w:p>
    <w:p w14:paraId="0E3994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2277</w:t>
      </w:r>
    </w:p>
    <w:p w14:paraId="5201BF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2277</w:t>
      </w:r>
    </w:p>
    <w:p w14:paraId="2813A7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2277</w:t>
      </w:r>
    </w:p>
    <w:p w14:paraId="1514DA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2278</w:t>
      </w:r>
    </w:p>
    <w:p w14:paraId="5C1B29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2279</w:t>
      </w:r>
    </w:p>
    <w:p w14:paraId="19071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2283</w:t>
      </w:r>
    </w:p>
    <w:p w14:paraId="3FB080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2285</w:t>
      </w:r>
    </w:p>
    <w:p w14:paraId="713F42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2285</w:t>
      </w:r>
    </w:p>
    <w:p w14:paraId="22D722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2285</w:t>
      </w:r>
    </w:p>
    <w:p w14:paraId="325A3B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2285</w:t>
      </w:r>
    </w:p>
    <w:p w14:paraId="4A9E63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2286</w:t>
      </w:r>
    </w:p>
    <w:p w14:paraId="396894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2286</w:t>
      </w:r>
    </w:p>
    <w:p w14:paraId="7C1046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2287</w:t>
      </w:r>
    </w:p>
    <w:p w14:paraId="17799F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2288</w:t>
      </w:r>
    </w:p>
    <w:p w14:paraId="2FD5F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2289</w:t>
      </w:r>
    </w:p>
    <w:p w14:paraId="3F53CF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2291</w:t>
      </w:r>
    </w:p>
    <w:p w14:paraId="0D5EB4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2292</w:t>
      </w:r>
    </w:p>
    <w:p w14:paraId="053FE7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2292</w:t>
      </w:r>
    </w:p>
    <w:p w14:paraId="7FAA6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2293</w:t>
      </w:r>
    </w:p>
    <w:p w14:paraId="46891A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2294</w:t>
      </w:r>
    </w:p>
    <w:p w14:paraId="14BB4F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2295</w:t>
      </w:r>
    </w:p>
    <w:p w14:paraId="70DC5B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2296</w:t>
      </w:r>
    </w:p>
    <w:p w14:paraId="50AD9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2296</w:t>
      </w:r>
    </w:p>
    <w:p w14:paraId="2EBE8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2296</w:t>
      </w:r>
    </w:p>
    <w:p w14:paraId="5EEF4D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2296</w:t>
      </w:r>
    </w:p>
    <w:p w14:paraId="1D8726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2298</w:t>
      </w:r>
    </w:p>
    <w:p w14:paraId="64CBB6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2298</w:t>
      </w:r>
    </w:p>
    <w:p w14:paraId="761FC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2299</w:t>
      </w:r>
    </w:p>
    <w:p w14:paraId="3C48AD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4B2FFB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0AD58C2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2303</w:t>
      </w:r>
    </w:p>
    <w:p w14:paraId="3D6EC2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2303</w:t>
      </w:r>
    </w:p>
    <w:p w14:paraId="5D2C9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2303</w:t>
      </w:r>
    </w:p>
    <w:p w14:paraId="130DE5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2303</w:t>
      </w:r>
    </w:p>
    <w:p w14:paraId="17317F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2304</w:t>
      </w:r>
    </w:p>
    <w:p w14:paraId="6107A1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2304</w:t>
      </w:r>
    </w:p>
    <w:p w14:paraId="7CC65D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2305</w:t>
      </w:r>
    </w:p>
    <w:p w14:paraId="60F172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2306</w:t>
      </w:r>
    </w:p>
    <w:p w14:paraId="29D0A1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2307</w:t>
      </w:r>
    </w:p>
    <w:p w14:paraId="43D6C9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2309</w:t>
      </w:r>
    </w:p>
    <w:p w14:paraId="2201FB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2309</w:t>
      </w:r>
    </w:p>
    <w:p w14:paraId="4111D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2309</w:t>
      </w:r>
    </w:p>
    <w:p w14:paraId="63B8B3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2309</w:t>
      </w:r>
    </w:p>
    <w:p w14:paraId="3FD3ED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2311</w:t>
      </w:r>
    </w:p>
    <w:p w14:paraId="404320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2311</w:t>
      </w:r>
    </w:p>
    <w:p w14:paraId="6A3CE8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2311</w:t>
      </w:r>
    </w:p>
    <w:p w14:paraId="3DBCAF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2312</w:t>
      </w:r>
    </w:p>
    <w:p w14:paraId="0A9691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2313</w:t>
      </w:r>
    </w:p>
    <w:p w14:paraId="4D56BF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8.4.10</w:t>
      </w:r>
      <w:r>
        <w:tab/>
        <w:t>2315</w:t>
      </w:r>
    </w:p>
    <w:p w14:paraId="13F0BF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8.4.11</w:t>
      </w:r>
      <w:r>
        <w:tab/>
        <w:t>2315</w:t>
      </w:r>
    </w:p>
    <w:p w14:paraId="15DCF9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2315</w:t>
      </w:r>
    </w:p>
    <w:p w14:paraId="596E0F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2315</w:t>
      </w:r>
    </w:p>
    <w:p w14:paraId="6E501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2315</w:t>
      </w:r>
    </w:p>
    <w:p w14:paraId="109E23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2315</w:t>
      </w:r>
    </w:p>
    <w:p w14:paraId="1DC7E2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2317</w:t>
      </w:r>
    </w:p>
    <w:p w14:paraId="184BD3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2317</w:t>
      </w:r>
    </w:p>
    <w:p w14:paraId="300D2F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2318</w:t>
      </w:r>
    </w:p>
    <w:p w14:paraId="04D46D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2319</w:t>
      </w:r>
    </w:p>
    <w:p w14:paraId="648B1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2321</w:t>
      </w:r>
    </w:p>
    <w:p w14:paraId="4758B1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2322</w:t>
      </w:r>
    </w:p>
    <w:p w14:paraId="30A1D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2322</w:t>
      </w:r>
    </w:p>
    <w:p w14:paraId="4D08E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2322</w:t>
      </w:r>
    </w:p>
    <w:p w14:paraId="688E4A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2322</w:t>
      </w:r>
    </w:p>
    <w:p w14:paraId="35DAD2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2324</w:t>
      </w:r>
    </w:p>
    <w:p w14:paraId="26CC7C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2324</w:t>
      </w:r>
    </w:p>
    <w:p w14:paraId="0DCBA9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2325</w:t>
      </w:r>
    </w:p>
    <w:p w14:paraId="5920D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2325</w:t>
      </w:r>
    </w:p>
    <w:p w14:paraId="5C4E4A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2325</w:t>
      </w:r>
    </w:p>
    <w:p w14:paraId="428EFF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9A7AA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2327</w:t>
      </w:r>
    </w:p>
    <w:p w14:paraId="02DC8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104B8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0D3248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5D2641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2328</w:t>
      </w:r>
    </w:p>
    <w:p w14:paraId="1FA37C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2328</w:t>
      </w:r>
    </w:p>
    <w:p w14:paraId="5DF161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2329</w:t>
      </w:r>
    </w:p>
    <w:p w14:paraId="103119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469B19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2332</w:t>
      </w:r>
    </w:p>
    <w:p w14:paraId="4740A19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2334</w:t>
      </w:r>
    </w:p>
    <w:p w14:paraId="15846E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2334</w:t>
      </w:r>
    </w:p>
    <w:p w14:paraId="14940C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2334</w:t>
      </w:r>
    </w:p>
    <w:p w14:paraId="0EA0E2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2334</w:t>
      </w:r>
    </w:p>
    <w:p w14:paraId="4D0F5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2336</w:t>
      </w:r>
    </w:p>
    <w:p w14:paraId="601143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2336</w:t>
      </w:r>
    </w:p>
    <w:p w14:paraId="115BC1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2337</w:t>
      </w:r>
    </w:p>
    <w:p w14:paraId="08140D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2337</w:t>
      </w:r>
    </w:p>
    <w:p w14:paraId="046069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1CE4C8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2340</w:t>
      </w:r>
    </w:p>
    <w:p w14:paraId="625A8D1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2340</w:t>
      </w:r>
    </w:p>
    <w:p w14:paraId="46E29D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2340</w:t>
      </w:r>
    </w:p>
    <w:p w14:paraId="7EC4A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2340</w:t>
      </w:r>
    </w:p>
    <w:p w14:paraId="595DF7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2340</w:t>
      </w:r>
    </w:p>
    <w:p w14:paraId="04E87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2341</w:t>
      </w:r>
    </w:p>
    <w:p w14:paraId="6669CF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0439D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2342</w:t>
      </w:r>
    </w:p>
    <w:p w14:paraId="39A019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2343</w:t>
      </w:r>
    </w:p>
    <w:p w14:paraId="4DF2E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2344</w:t>
      </w:r>
    </w:p>
    <w:p w14:paraId="7A6DBA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2345</w:t>
      </w:r>
    </w:p>
    <w:p w14:paraId="5E8880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35BD97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2346</w:t>
      </w:r>
    </w:p>
    <w:p w14:paraId="456294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2346</w:t>
      </w:r>
    </w:p>
    <w:p w14:paraId="71E60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21EA37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31550D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6F0D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016595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2350</w:t>
      </w:r>
    </w:p>
    <w:p w14:paraId="312A1B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2351</w:t>
      </w:r>
    </w:p>
    <w:p w14:paraId="375E97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2351</w:t>
      </w:r>
    </w:p>
    <w:p w14:paraId="42E9D3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1F69AF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3487F2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2352</w:t>
      </w:r>
    </w:p>
    <w:p w14:paraId="5E6D0B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2352</w:t>
      </w:r>
    </w:p>
    <w:p w14:paraId="1854AE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2353</w:t>
      </w:r>
    </w:p>
    <w:p w14:paraId="03A502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2354</w:t>
      </w:r>
    </w:p>
    <w:p w14:paraId="6C7039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2356</w:t>
      </w:r>
    </w:p>
    <w:p w14:paraId="284BF6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2358</w:t>
      </w:r>
    </w:p>
    <w:p w14:paraId="054B24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2358</w:t>
      </w:r>
    </w:p>
    <w:p w14:paraId="2ED476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2359</w:t>
      </w:r>
    </w:p>
    <w:p w14:paraId="27CD6E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2359</w:t>
      </w:r>
    </w:p>
    <w:p w14:paraId="0F0A99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2359</w:t>
      </w:r>
    </w:p>
    <w:p w14:paraId="24BD71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2359</w:t>
      </w:r>
    </w:p>
    <w:p w14:paraId="12AE86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2360</w:t>
      </w:r>
    </w:p>
    <w:p w14:paraId="4C671B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2360</w:t>
      </w:r>
    </w:p>
    <w:p w14:paraId="2A9D71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2362</w:t>
      </w:r>
    </w:p>
    <w:p w14:paraId="7523708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8.5.5</w:t>
      </w:r>
      <w:r>
        <w:tab/>
        <w:t>2363</w:t>
      </w:r>
    </w:p>
    <w:p w14:paraId="6BA1E2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2364</w:t>
      </w:r>
    </w:p>
    <w:p w14:paraId="3C789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794819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2365</w:t>
      </w:r>
    </w:p>
    <w:p w14:paraId="5E054C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2365</w:t>
      </w:r>
    </w:p>
    <w:p w14:paraId="0C512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2366</w:t>
      </w:r>
    </w:p>
    <w:p w14:paraId="204DF5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2370</w:t>
      </w:r>
    </w:p>
    <w:p w14:paraId="69CA9F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2370</w:t>
      </w:r>
    </w:p>
    <w:p w14:paraId="1D65B7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2370</w:t>
      </w:r>
    </w:p>
    <w:p w14:paraId="623DFE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2370</w:t>
      </w:r>
    </w:p>
    <w:p w14:paraId="7F659D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784A92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5FF612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7E31D9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2371</w:t>
      </w:r>
    </w:p>
    <w:p w14:paraId="597C7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2371</w:t>
      </w:r>
    </w:p>
    <w:p w14:paraId="15E644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2371</w:t>
      </w:r>
    </w:p>
    <w:p w14:paraId="3DDA25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2371</w:t>
      </w:r>
    </w:p>
    <w:p w14:paraId="74D933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2372</w:t>
      </w:r>
    </w:p>
    <w:p w14:paraId="4B8F70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2372</w:t>
      </w:r>
    </w:p>
    <w:p w14:paraId="58E32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2373</w:t>
      </w:r>
    </w:p>
    <w:p w14:paraId="1D2AE1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2373</w:t>
      </w:r>
    </w:p>
    <w:p w14:paraId="1119ED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2374</w:t>
      </w:r>
    </w:p>
    <w:p w14:paraId="2ABEE6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2374</w:t>
      </w:r>
    </w:p>
    <w:p w14:paraId="78A542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76EF9B6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UTRAN </w:t>
      </w:r>
      <w:r w:rsidRPr="009A7AA1">
        <w:rPr>
          <w:rFonts w:eastAsia="SimSun"/>
          <w:lang w:eastAsia="zh-CN"/>
        </w:rPr>
        <w:t xml:space="preserve">FDD </w:t>
      </w:r>
      <w:r>
        <w:t>measurements</w:t>
      </w:r>
      <w:r>
        <w:tab/>
        <w:t>2377</w:t>
      </w:r>
    </w:p>
    <w:p w14:paraId="612908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2377</w:t>
      </w:r>
    </w:p>
    <w:p w14:paraId="7E33E6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2377</w:t>
      </w:r>
    </w:p>
    <w:p w14:paraId="280C84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0343A9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55CEF6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2379</w:t>
      </w:r>
    </w:p>
    <w:p w14:paraId="7FC240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2379</w:t>
      </w:r>
    </w:p>
    <w:p w14:paraId="5A4058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2380</w:t>
      </w:r>
    </w:p>
    <w:p w14:paraId="718E03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2380</w:t>
      </w:r>
    </w:p>
    <w:p w14:paraId="7031C9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40FE4A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.2</w:t>
      </w:r>
      <w:r>
        <w:tab/>
        <w:t>2383</w:t>
      </w:r>
    </w:p>
    <w:p w14:paraId="767D54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2383</w:t>
      </w:r>
    </w:p>
    <w:p w14:paraId="4128A5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2383</w:t>
      </w:r>
    </w:p>
    <w:p w14:paraId="4F6723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2383</w:t>
      </w:r>
    </w:p>
    <w:p w14:paraId="42B96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2383</w:t>
      </w:r>
    </w:p>
    <w:p w14:paraId="5DB014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470E8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13FB24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24BFF4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2386</w:t>
      </w:r>
    </w:p>
    <w:p w14:paraId="7306B6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2388</w:t>
      </w:r>
    </w:p>
    <w:p w14:paraId="638EF61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2389</w:t>
      </w:r>
    </w:p>
    <w:p w14:paraId="7E837D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2389</w:t>
      </w:r>
    </w:p>
    <w:p w14:paraId="157F5E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2389</w:t>
      </w:r>
    </w:p>
    <w:p w14:paraId="525539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2389</w:t>
      </w:r>
    </w:p>
    <w:p w14:paraId="2A78E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2389</w:t>
      </w:r>
    </w:p>
    <w:p w14:paraId="7B2728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2390</w:t>
      </w:r>
    </w:p>
    <w:p w14:paraId="285725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2390</w:t>
      </w:r>
    </w:p>
    <w:p w14:paraId="32369A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2391</w:t>
      </w:r>
    </w:p>
    <w:p w14:paraId="73CF3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2392</w:t>
      </w:r>
    </w:p>
    <w:p w14:paraId="6F2B1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62F29F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2395</w:t>
      </w:r>
    </w:p>
    <w:p w14:paraId="10E067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2395</w:t>
      </w:r>
    </w:p>
    <w:p w14:paraId="0BE5D9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2395</w:t>
      </w:r>
    </w:p>
    <w:p w14:paraId="0BD494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2395</w:t>
      </w:r>
    </w:p>
    <w:p w14:paraId="7553DB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2396</w:t>
      </w:r>
    </w:p>
    <w:p w14:paraId="2D228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2396</w:t>
      </w:r>
    </w:p>
    <w:p w14:paraId="20ECCC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2397</w:t>
      </w:r>
    </w:p>
    <w:p w14:paraId="377354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2398</w:t>
      </w:r>
    </w:p>
    <w:p w14:paraId="5E7B5A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2400</w:t>
      </w:r>
    </w:p>
    <w:p w14:paraId="3D5E00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2403</w:t>
      </w:r>
    </w:p>
    <w:p w14:paraId="5A3A03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2403</w:t>
      </w:r>
    </w:p>
    <w:p w14:paraId="7E9EC2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2403</w:t>
      </w:r>
    </w:p>
    <w:p w14:paraId="2B8BFA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2403</w:t>
      </w:r>
    </w:p>
    <w:p w14:paraId="340AB6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2404</w:t>
      </w:r>
    </w:p>
    <w:p w14:paraId="1A0AC7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2404</w:t>
      </w:r>
    </w:p>
    <w:p w14:paraId="2A913F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2404</w:t>
      </w:r>
    </w:p>
    <w:p w14:paraId="213F92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2405</w:t>
      </w:r>
    </w:p>
    <w:p w14:paraId="1ED140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2407</w:t>
      </w:r>
    </w:p>
    <w:p w14:paraId="5CADE06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2409</w:t>
      </w:r>
    </w:p>
    <w:p w14:paraId="158714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2409</w:t>
      </w:r>
    </w:p>
    <w:p w14:paraId="7A1B22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2409</w:t>
      </w:r>
    </w:p>
    <w:p w14:paraId="7DFD03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2409</w:t>
      </w:r>
    </w:p>
    <w:p w14:paraId="6E86DB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46909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4191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2410</w:t>
      </w:r>
    </w:p>
    <w:p w14:paraId="41F525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2411</w:t>
      </w:r>
    </w:p>
    <w:p w14:paraId="74BC3B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2413</w:t>
      </w:r>
    </w:p>
    <w:p w14:paraId="74485D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2414</w:t>
      </w:r>
    </w:p>
    <w:p w14:paraId="172902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B48D7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488B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1C3061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2415</w:t>
      </w:r>
    </w:p>
    <w:p w14:paraId="0706D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2415</w:t>
      </w:r>
    </w:p>
    <w:p w14:paraId="2D880F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2416</w:t>
      </w:r>
    </w:p>
    <w:p w14:paraId="57CCE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2417</w:t>
      </w:r>
    </w:p>
    <w:p w14:paraId="6A9651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2419</w:t>
      </w:r>
    </w:p>
    <w:p w14:paraId="23BC1E2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2420</w:t>
      </w:r>
    </w:p>
    <w:p w14:paraId="02DC74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2420</w:t>
      </w:r>
    </w:p>
    <w:p w14:paraId="5E5E4E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2420</w:t>
      </w:r>
    </w:p>
    <w:p w14:paraId="62ECDA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2420</w:t>
      </w:r>
    </w:p>
    <w:p w14:paraId="33844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2421</w:t>
      </w:r>
    </w:p>
    <w:p w14:paraId="744B09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2422</w:t>
      </w:r>
    </w:p>
    <w:p w14:paraId="7DA5E7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2422</w:t>
      </w:r>
    </w:p>
    <w:p w14:paraId="60BA55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2423</w:t>
      </w:r>
    </w:p>
    <w:p w14:paraId="675BBD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2423</w:t>
      </w:r>
    </w:p>
    <w:p w14:paraId="457D57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2425</w:t>
      </w:r>
    </w:p>
    <w:p w14:paraId="748E0A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2426</w:t>
      </w:r>
    </w:p>
    <w:p w14:paraId="084780B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2426</w:t>
      </w:r>
    </w:p>
    <w:p w14:paraId="3A20F3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2426</w:t>
      </w:r>
    </w:p>
    <w:p w14:paraId="1D3A74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2426</w:t>
      </w:r>
    </w:p>
    <w:p w14:paraId="669850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7C4C71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2428</w:t>
      </w:r>
    </w:p>
    <w:p w14:paraId="1BB7E1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2428</w:t>
      </w:r>
    </w:p>
    <w:p w14:paraId="7852E5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2429</w:t>
      </w:r>
    </w:p>
    <w:p w14:paraId="1F4334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2430</w:t>
      </w:r>
    </w:p>
    <w:p w14:paraId="703E6A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2432</w:t>
      </w:r>
    </w:p>
    <w:p w14:paraId="257925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2433</w:t>
      </w:r>
    </w:p>
    <w:p w14:paraId="33A5AF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2433</w:t>
      </w:r>
    </w:p>
    <w:p w14:paraId="7639D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2433</w:t>
      </w:r>
    </w:p>
    <w:p w14:paraId="2344C2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2433</w:t>
      </w:r>
    </w:p>
    <w:p w14:paraId="1FF92B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2435</w:t>
      </w:r>
    </w:p>
    <w:p w14:paraId="350B1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2435</w:t>
      </w:r>
    </w:p>
    <w:p w14:paraId="06CCAF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2436</w:t>
      </w:r>
    </w:p>
    <w:p w14:paraId="75659F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2437</w:t>
      </w:r>
    </w:p>
    <w:p w14:paraId="569C61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2439</w:t>
      </w:r>
    </w:p>
    <w:p w14:paraId="4847E07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9A7AA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2441</w:t>
      </w:r>
    </w:p>
    <w:p w14:paraId="087B4A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2441</w:t>
      </w:r>
    </w:p>
    <w:p w14:paraId="7CE570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2441</w:t>
      </w:r>
    </w:p>
    <w:p w14:paraId="091FAF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2441</w:t>
      </w:r>
    </w:p>
    <w:p w14:paraId="1F950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Minimum requirement</w:t>
      </w:r>
      <w:r>
        <w:tab/>
        <w:t>2441</w:t>
      </w:r>
    </w:p>
    <w:p w14:paraId="335CBD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2443</w:t>
      </w:r>
    </w:p>
    <w:p w14:paraId="07E835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2443</w:t>
      </w:r>
    </w:p>
    <w:p w14:paraId="724FFB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2443</w:t>
      </w:r>
    </w:p>
    <w:p w14:paraId="017F4E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2444</w:t>
      </w:r>
    </w:p>
    <w:p w14:paraId="0BF8CA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2446</w:t>
      </w:r>
    </w:p>
    <w:p w14:paraId="627625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2447</w:t>
      </w:r>
    </w:p>
    <w:p w14:paraId="698F14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2447</w:t>
      </w:r>
    </w:p>
    <w:p w14:paraId="310BB3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2447</w:t>
      </w:r>
    </w:p>
    <w:p w14:paraId="28F33A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2448</w:t>
      </w:r>
    </w:p>
    <w:p w14:paraId="160ACA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370867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5869E8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2449</w:t>
      </w:r>
    </w:p>
    <w:p w14:paraId="7219E1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65E45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03619FD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2453</w:t>
      </w:r>
    </w:p>
    <w:p w14:paraId="533ED99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</w:t>
      </w:r>
      <w:r w:rsidRPr="009A7AA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2453</w:t>
      </w:r>
    </w:p>
    <w:p w14:paraId="2D2F77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2453</w:t>
      </w:r>
    </w:p>
    <w:p w14:paraId="110E72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2453</w:t>
      </w:r>
    </w:p>
    <w:p w14:paraId="724B65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518B5B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2455</w:t>
      </w:r>
    </w:p>
    <w:p w14:paraId="6A2F10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2455</w:t>
      </w:r>
    </w:p>
    <w:p w14:paraId="2AA08C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2456</w:t>
      </w:r>
    </w:p>
    <w:p w14:paraId="6C4D26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2457</w:t>
      </w:r>
    </w:p>
    <w:p w14:paraId="66CB6B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2459</w:t>
      </w:r>
    </w:p>
    <w:p w14:paraId="24EE778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TDD-GSM event triggered reporting when DRX is used in AWGN</w:t>
      </w:r>
      <w:r>
        <w:tab/>
        <w:t>2460</w:t>
      </w:r>
    </w:p>
    <w:p w14:paraId="6B6C7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2460</w:t>
      </w:r>
    </w:p>
    <w:p w14:paraId="3A68C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2460</w:t>
      </w:r>
    </w:p>
    <w:p w14:paraId="60B6F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2460</w:t>
      </w:r>
    </w:p>
    <w:p w14:paraId="66D00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2462</w:t>
      </w:r>
    </w:p>
    <w:p w14:paraId="55CE04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2462</w:t>
      </w:r>
    </w:p>
    <w:p w14:paraId="5B8E27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2463</w:t>
      </w:r>
    </w:p>
    <w:p w14:paraId="778DD3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2464</w:t>
      </w:r>
    </w:p>
    <w:p w14:paraId="16FAC7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2467</w:t>
      </w:r>
    </w:p>
    <w:p w14:paraId="2DC676E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2470</w:t>
      </w:r>
    </w:p>
    <w:p w14:paraId="31CCD1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2470</w:t>
      </w:r>
    </w:p>
    <w:p w14:paraId="198110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2470</w:t>
      </w:r>
    </w:p>
    <w:p w14:paraId="07555E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2470</w:t>
      </w:r>
    </w:p>
    <w:p w14:paraId="710876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2470</w:t>
      </w:r>
    </w:p>
    <w:p w14:paraId="6CB0F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2470</w:t>
      </w:r>
    </w:p>
    <w:p w14:paraId="5C464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2473</w:t>
      </w:r>
    </w:p>
    <w:p w14:paraId="0EC506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2473</w:t>
      </w:r>
    </w:p>
    <w:p w14:paraId="37934C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2474</w:t>
      </w:r>
    </w:p>
    <w:p w14:paraId="28E3DA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2475</w:t>
      </w:r>
    </w:p>
    <w:p w14:paraId="484BE6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2479</w:t>
      </w:r>
    </w:p>
    <w:p w14:paraId="22D09B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2481</w:t>
      </w:r>
    </w:p>
    <w:p w14:paraId="37F22B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2481</w:t>
      </w:r>
    </w:p>
    <w:p w14:paraId="606E13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2481</w:t>
      </w:r>
    </w:p>
    <w:p w14:paraId="79F735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2481</w:t>
      </w:r>
    </w:p>
    <w:p w14:paraId="1BC046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2484</w:t>
      </w:r>
    </w:p>
    <w:p w14:paraId="3A6C1A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2484</w:t>
      </w:r>
    </w:p>
    <w:p w14:paraId="604E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2485</w:t>
      </w:r>
    </w:p>
    <w:p w14:paraId="4FDB0C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2486</w:t>
      </w:r>
    </w:p>
    <w:p w14:paraId="2172E3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2490</w:t>
      </w:r>
    </w:p>
    <w:p w14:paraId="4F86BCD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2492</w:t>
      </w:r>
    </w:p>
    <w:p w14:paraId="7F0762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2492</w:t>
      </w:r>
    </w:p>
    <w:p w14:paraId="596C75E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2492</w:t>
      </w:r>
    </w:p>
    <w:p w14:paraId="30F4B0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2492</w:t>
      </w:r>
    </w:p>
    <w:p w14:paraId="3628FE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2492</w:t>
      </w:r>
    </w:p>
    <w:p w14:paraId="5DC326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2492</w:t>
      </w:r>
    </w:p>
    <w:p w14:paraId="22B77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2492</w:t>
      </w:r>
    </w:p>
    <w:p w14:paraId="73A8F6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2493</w:t>
      </w:r>
    </w:p>
    <w:p w14:paraId="340915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2493</w:t>
      </w:r>
    </w:p>
    <w:p w14:paraId="5B77E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2494</w:t>
      </w:r>
    </w:p>
    <w:p w14:paraId="22FB14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2495</w:t>
      </w:r>
    </w:p>
    <w:p w14:paraId="1552BA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2496</w:t>
      </w:r>
    </w:p>
    <w:p w14:paraId="21C2121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2497</w:t>
      </w:r>
    </w:p>
    <w:p w14:paraId="2D3BAD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657B0D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3CD3A5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1E71D7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2499</w:t>
      </w:r>
    </w:p>
    <w:p w14:paraId="1069CE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2499</w:t>
      </w:r>
    </w:p>
    <w:p w14:paraId="461C03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2500</w:t>
      </w:r>
    </w:p>
    <w:p w14:paraId="3BCA2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568C4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2503</w:t>
      </w:r>
    </w:p>
    <w:p w14:paraId="5E66FA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2505</w:t>
      </w:r>
    </w:p>
    <w:p w14:paraId="2FA3A0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2505</w:t>
      </w:r>
    </w:p>
    <w:p w14:paraId="334FCB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2505</w:t>
      </w:r>
    </w:p>
    <w:p w14:paraId="172C7E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2505</w:t>
      </w:r>
    </w:p>
    <w:p w14:paraId="20F215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2506</w:t>
      </w:r>
    </w:p>
    <w:p w14:paraId="023F6C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2506</w:t>
      </w:r>
    </w:p>
    <w:p w14:paraId="561F2C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2507</w:t>
      </w:r>
    </w:p>
    <w:p w14:paraId="04F9C3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2508</w:t>
      </w:r>
    </w:p>
    <w:p w14:paraId="7CD66F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2511</w:t>
      </w:r>
    </w:p>
    <w:p w14:paraId="4986B65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2512</w:t>
      </w:r>
    </w:p>
    <w:p w14:paraId="500DB2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2512</w:t>
      </w:r>
    </w:p>
    <w:p w14:paraId="38790C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2512</w:t>
      </w:r>
    </w:p>
    <w:p w14:paraId="16F139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2512</w:t>
      </w:r>
    </w:p>
    <w:p w14:paraId="3F26DC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2512</w:t>
      </w:r>
    </w:p>
    <w:p w14:paraId="50DE46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2513</w:t>
      </w:r>
    </w:p>
    <w:p w14:paraId="7A3E80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2513</w:t>
      </w:r>
    </w:p>
    <w:p w14:paraId="4AD5A8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2514</w:t>
      </w:r>
    </w:p>
    <w:p w14:paraId="01BFD1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2515</w:t>
      </w:r>
    </w:p>
    <w:p w14:paraId="36C90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591A14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2517</w:t>
      </w:r>
    </w:p>
    <w:p w14:paraId="5887A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672A1C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55A09B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0D691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2519</w:t>
      </w:r>
    </w:p>
    <w:p w14:paraId="13C09B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2519</w:t>
      </w:r>
    </w:p>
    <w:p w14:paraId="5F1D68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2520</w:t>
      </w:r>
    </w:p>
    <w:p w14:paraId="063F4B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452FD7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2523</w:t>
      </w:r>
    </w:p>
    <w:p w14:paraId="5768E5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2525</w:t>
      </w:r>
    </w:p>
    <w:p w14:paraId="6E297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2525</w:t>
      </w:r>
    </w:p>
    <w:p w14:paraId="46F16D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2525</w:t>
      </w:r>
    </w:p>
    <w:p w14:paraId="36F4D2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2525</w:t>
      </w:r>
    </w:p>
    <w:p w14:paraId="69376D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2525</w:t>
      </w:r>
    </w:p>
    <w:p w14:paraId="0E74F7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2525</w:t>
      </w:r>
    </w:p>
    <w:p w14:paraId="3846DC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2526</w:t>
      </w:r>
    </w:p>
    <w:p w14:paraId="1179E1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2527</w:t>
      </w:r>
    </w:p>
    <w:p w14:paraId="0BC316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2531</w:t>
      </w:r>
    </w:p>
    <w:p w14:paraId="564282C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2532</w:t>
      </w:r>
    </w:p>
    <w:p w14:paraId="509F6C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2532</w:t>
      </w:r>
    </w:p>
    <w:p w14:paraId="0F0D6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2532</w:t>
      </w:r>
    </w:p>
    <w:p w14:paraId="10AF2F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2532</w:t>
      </w:r>
    </w:p>
    <w:p w14:paraId="2BB430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2533</w:t>
      </w:r>
    </w:p>
    <w:p w14:paraId="3ABFC7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2533</w:t>
      </w:r>
    </w:p>
    <w:p w14:paraId="6A6247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2533</w:t>
      </w:r>
    </w:p>
    <w:p w14:paraId="575E66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2535</w:t>
      </w:r>
    </w:p>
    <w:p w14:paraId="5B91E4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2536</w:t>
      </w:r>
    </w:p>
    <w:p w14:paraId="06EA8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2539</w:t>
      </w:r>
    </w:p>
    <w:p w14:paraId="6D96F2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2541</w:t>
      </w:r>
    </w:p>
    <w:p w14:paraId="52EAF9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2541</w:t>
      </w:r>
    </w:p>
    <w:p w14:paraId="1B7E0F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2541</w:t>
      </w:r>
    </w:p>
    <w:p w14:paraId="4E2D4B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2541</w:t>
      </w:r>
    </w:p>
    <w:p w14:paraId="3AACAE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2542</w:t>
      </w:r>
    </w:p>
    <w:p w14:paraId="0DACF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2542</w:t>
      </w:r>
    </w:p>
    <w:p w14:paraId="3F87B0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2543</w:t>
      </w:r>
    </w:p>
    <w:p w14:paraId="5384BF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2544</w:t>
      </w:r>
    </w:p>
    <w:p w14:paraId="26B6D0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2547</w:t>
      </w:r>
    </w:p>
    <w:p w14:paraId="4E641E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2549</w:t>
      </w:r>
    </w:p>
    <w:p w14:paraId="71ED67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2549</w:t>
      </w:r>
    </w:p>
    <w:p w14:paraId="3B98DB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2549</w:t>
      </w:r>
    </w:p>
    <w:p w14:paraId="723C2B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2549</w:t>
      </w:r>
    </w:p>
    <w:p w14:paraId="095D25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2550</w:t>
      </w:r>
    </w:p>
    <w:p w14:paraId="556887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2550</w:t>
      </w:r>
    </w:p>
    <w:p w14:paraId="26126E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2551</w:t>
      </w:r>
    </w:p>
    <w:p w14:paraId="2C331B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2552</w:t>
      </w:r>
    </w:p>
    <w:p w14:paraId="3FC13E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2553</w:t>
      </w:r>
    </w:p>
    <w:p w14:paraId="737B7A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2554</w:t>
      </w:r>
    </w:p>
    <w:p w14:paraId="6322C9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488FF1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55334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2C19EB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7975D0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37C168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11D5E2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55531E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2557</w:t>
      </w:r>
    </w:p>
    <w:p w14:paraId="70D5917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2558</w:t>
      </w:r>
    </w:p>
    <w:p w14:paraId="4C3A13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2558</w:t>
      </w:r>
    </w:p>
    <w:p w14:paraId="6B1ACC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7E2DCC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3E0364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2559</w:t>
      </w:r>
    </w:p>
    <w:p w14:paraId="23404E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2559</w:t>
      </w:r>
    </w:p>
    <w:p w14:paraId="751E6E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2560</w:t>
      </w:r>
    </w:p>
    <w:p w14:paraId="2B7EDB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2561</w:t>
      </w:r>
    </w:p>
    <w:p w14:paraId="3CB9CA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2565</w:t>
      </w:r>
    </w:p>
    <w:p w14:paraId="3EABA9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2566</w:t>
      </w:r>
    </w:p>
    <w:p w14:paraId="5A91F8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2566</w:t>
      </w:r>
    </w:p>
    <w:p w14:paraId="2D00BD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2566</w:t>
      </w:r>
    </w:p>
    <w:p w14:paraId="107303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2566</w:t>
      </w:r>
    </w:p>
    <w:p w14:paraId="2752DA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2567</w:t>
      </w:r>
    </w:p>
    <w:p w14:paraId="30A089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2567</w:t>
      </w:r>
    </w:p>
    <w:p w14:paraId="19CA68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2568</w:t>
      </w:r>
    </w:p>
    <w:p w14:paraId="050975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2569</w:t>
      </w:r>
    </w:p>
    <w:p w14:paraId="56E9F2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2572</w:t>
      </w:r>
    </w:p>
    <w:p w14:paraId="67FD32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2573</w:t>
      </w:r>
    </w:p>
    <w:p w14:paraId="778F8C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2573</w:t>
      </w:r>
    </w:p>
    <w:p w14:paraId="590ABA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2573</w:t>
      </w:r>
    </w:p>
    <w:p w14:paraId="0BB364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2574</w:t>
      </w:r>
    </w:p>
    <w:p w14:paraId="7C1CD9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2574</w:t>
      </w:r>
    </w:p>
    <w:p w14:paraId="79C1E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2574</w:t>
      </w:r>
    </w:p>
    <w:p w14:paraId="1E777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2575</w:t>
      </w:r>
    </w:p>
    <w:p w14:paraId="68BAD1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2576</w:t>
      </w:r>
    </w:p>
    <w:p w14:paraId="62038C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3D43B0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2578</w:t>
      </w:r>
    </w:p>
    <w:p w14:paraId="68D437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30619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2A71B2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2578</w:t>
      </w:r>
    </w:p>
    <w:p w14:paraId="66E1E9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03D616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472D3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2579</w:t>
      </w:r>
    </w:p>
    <w:p w14:paraId="2C4A0B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2580</w:t>
      </w:r>
    </w:p>
    <w:p w14:paraId="2FB225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2580</w:t>
      </w:r>
    </w:p>
    <w:p w14:paraId="60652E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2581</w:t>
      </w:r>
    </w:p>
    <w:p w14:paraId="24C79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2581</w:t>
      </w:r>
    </w:p>
    <w:p w14:paraId="175E1A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2581</w:t>
      </w:r>
    </w:p>
    <w:p w14:paraId="1034E5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2581</w:t>
      </w:r>
    </w:p>
    <w:p w14:paraId="5850AB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2582</w:t>
      </w:r>
    </w:p>
    <w:p w14:paraId="29DCCB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2582</w:t>
      </w:r>
    </w:p>
    <w:p w14:paraId="1688B3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2582</w:t>
      </w:r>
    </w:p>
    <w:p w14:paraId="156B10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2582</w:t>
      </w:r>
    </w:p>
    <w:p w14:paraId="475BEE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2CEC94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2583</w:t>
      </w:r>
    </w:p>
    <w:p w14:paraId="0B17AF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26A79F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07A552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2584</w:t>
      </w:r>
    </w:p>
    <w:p w14:paraId="6C6AB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54B439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212167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99E4C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2584</w:t>
      </w:r>
    </w:p>
    <w:p w14:paraId="68E574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2584</w:t>
      </w:r>
    </w:p>
    <w:p w14:paraId="45A469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E-UTRAN FDD </w:t>
      </w:r>
      <w:r w:rsidRPr="009A7AA1">
        <w:rPr>
          <w:rFonts w:eastAsia="SimSun"/>
          <w:lang w:eastAsia="zh-CN"/>
        </w:rPr>
        <w:t>e</w:t>
      </w:r>
      <w:r w:rsidRPr="009A7AA1">
        <w:rPr>
          <w:rFonts w:eastAsia="SimSun"/>
        </w:rPr>
        <w:t>vent triggered reporting on deactivating S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with PCell interruption in non-DRX for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10MHz+5MHz</w:t>
      </w:r>
      <w:r>
        <w:tab/>
        <w:t>2585</w:t>
      </w:r>
    </w:p>
    <w:p w14:paraId="4F80B0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2585</w:t>
      </w:r>
    </w:p>
    <w:p w14:paraId="170B33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2586</w:t>
      </w:r>
    </w:p>
    <w:p w14:paraId="23CBB0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2586</w:t>
      </w:r>
    </w:p>
    <w:p w14:paraId="583B06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2586</w:t>
      </w:r>
    </w:p>
    <w:p w14:paraId="6B70A2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2586</w:t>
      </w:r>
    </w:p>
    <w:p w14:paraId="5B155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2587</w:t>
      </w:r>
    </w:p>
    <w:p w14:paraId="5E0E30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2587</w:t>
      </w:r>
    </w:p>
    <w:p w14:paraId="61621F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2587</w:t>
      </w:r>
    </w:p>
    <w:p w14:paraId="0C69CD6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2587</w:t>
      </w:r>
    </w:p>
    <w:p w14:paraId="51FA3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2587</w:t>
      </w:r>
    </w:p>
    <w:p w14:paraId="07254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2587</w:t>
      </w:r>
    </w:p>
    <w:p w14:paraId="3BF27C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2587</w:t>
      </w:r>
    </w:p>
    <w:p w14:paraId="608CA3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0E65B3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6EA73D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2588</w:t>
      </w:r>
    </w:p>
    <w:p w14:paraId="20DE51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2588</w:t>
      </w:r>
    </w:p>
    <w:p w14:paraId="0BF4E7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2588</w:t>
      </w:r>
    </w:p>
    <w:p w14:paraId="4D729A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2589</w:t>
      </w:r>
    </w:p>
    <w:p w14:paraId="408E04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2589</w:t>
      </w:r>
    </w:p>
    <w:p w14:paraId="235AF8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2589</w:t>
      </w:r>
    </w:p>
    <w:p w14:paraId="740B7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766987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4976C7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6CBDCE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2590</w:t>
      </w:r>
    </w:p>
    <w:p w14:paraId="48B278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2590</w:t>
      </w:r>
    </w:p>
    <w:p w14:paraId="01C454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2590</w:t>
      </w:r>
    </w:p>
    <w:p w14:paraId="63F837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2591</w:t>
      </w:r>
    </w:p>
    <w:p w14:paraId="4472B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2591</w:t>
      </w:r>
    </w:p>
    <w:p w14:paraId="01386B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2591</w:t>
      </w:r>
    </w:p>
    <w:p w14:paraId="6C77D6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2591</w:t>
      </w:r>
    </w:p>
    <w:p w14:paraId="4C700B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2591</w:t>
      </w:r>
    </w:p>
    <w:p w14:paraId="0184EF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2591</w:t>
      </w:r>
    </w:p>
    <w:p w14:paraId="63DCA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2592</w:t>
      </w:r>
    </w:p>
    <w:p w14:paraId="23BE2A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2592</w:t>
      </w:r>
    </w:p>
    <w:p w14:paraId="517FBA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2592</w:t>
      </w:r>
    </w:p>
    <w:p w14:paraId="2C1912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2593</w:t>
      </w:r>
    </w:p>
    <w:p w14:paraId="58DA21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2593</w:t>
      </w:r>
    </w:p>
    <w:p w14:paraId="43321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2593</w:t>
      </w:r>
    </w:p>
    <w:p w14:paraId="73F43B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2593</w:t>
      </w:r>
    </w:p>
    <w:p w14:paraId="7BA72E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2593</w:t>
      </w:r>
    </w:p>
    <w:p w14:paraId="57B53D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2593</w:t>
      </w:r>
    </w:p>
    <w:p w14:paraId="5F04E4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2594</w:t>
      </w:r>
    </w:p>
    <w:p w14:paraId="59C32C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2594</w:t>
      </w:r>
    </w:p>
    <w:p w14:paraId="2F96F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2594</w:t>
      </w:r>
    </w:p>
    <w:p w14:paraId="4D475A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2595</w:t>
      </w:r>
    </w:p>
    <w:p w14:paraId="456E1D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2595</w:t>
      </w:r>
    </w:p>
    <w:p w14:paraId="2C7CE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2595</w:t>
      </w:r>
    </w:p>
    <w:p w14:paraId="4E9DEB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2595</w:t>
      </w:r>
    </w:p>
    <w:p w14:paraId="1B6361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2595</w:t>
      </w:r>
    </w:p>
    <w:p w14:paraId="4E9803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2595</w:t>
      </w:r>
    </w:p>
    <w:p w14:paraId="38BE2D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2596</w:t>
      </w:r>
    </w:p>
    <w:p w14:paraId="72DE16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2596</w:t>
      </w:r>
    </w:p>
    <w:p w14:paraId="4D07B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2596</w:t>
      </w:r>
    </w:p>
    <w:p w14:paraId="3BB938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2596</w:t>
      </w:r>
    </w:p>
    <w:p w14:paraId="4BABB2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14E87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354058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2597</w:t>
      </w:r>
    </w:p>
    <w:p w14:paraId="0086C0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2597</w:t>
      </w:r>
    </w:p>
    <w:p w14:paraId="4C97D1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2597</w:t>
      </w:r>
    </w:p>
    <w:p w14:paraId="775F2B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2598</w:t>
      </w:r>
    </w:p>
    <w:p w14:paraId="190A39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2600</w:t>
      </w:r>
    </w:p>
    <w:p w14:paraId="3846C6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2602</w:t>
      </w:r>
    </w:p>
    <w:p w14:paraId="0E438F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FDD activation and deactivation of known SCell in non-DRX</w:t>
      </w:r>
      <w:r w:rsidRPr="009A7AA1">
        <w:rPr>
          <w:rFonts w:eastAsia="SimSun"/>
          <w:lang w:eastAsia="zh-CN"/>
        </w:rPr>
        <w:t xml:space="preserve">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2604</w:t>
      </w:r>
    </w:p>
    <w:p w14:paraId="50D80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2604</w:t>
      </w:r>
    </w:p>
    <w:p w14:paraId="0AD6E3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2604</w:t>
      </w:r>
    </w:p>
    <w:p w14:paraId="70D48B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2605</w:t>
      </w:r>
    </w:p>
    <w:p w14:paraId="250452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2605</w:t>
      </w:r>
    </w:p>
    <w:p w14:paraId="31E66A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2605</w:t>
      </w:r>
    </w:p>
    <w:p w14:paraId="6F9D4F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2605</w:t>
      </w:r>
    </w:p>
    <w:p w14:paraId="00F59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2605</w:t>
      </w:r>
    </w:p>
    <w:p w14:paraId="681C12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2605</w:t>
      </w:r>
    </w:p>
    <w:p w14:paraId="17F3C5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2606</w:t>
      </w:r>
    </w:p>
    <w:p w14:paraId="7DE375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2606</w:t>
      </w:r>
    </w:p>
    <w:p w14:paraId="1A1617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2606</w:t>
      </w:r>
    </w:p>
    <w:p w14:paraId="5C86E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2606</w:t>
      </w:r>
    </w:p>
    <w:p w14:paraId="3F63A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2607</w:t>
      </w:r>
    </w:p>
    <w:p w14:paraId="6CD3BC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2607</w:t>
      </w:r>
    </w:p>
    <w:p w14:paraId="11F3CB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2608</w:t>
      </w:r>
    </w:p>
    <w:p w14:paraId="50DA71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2610</w:t>
      </w:r>
    </w:p>
    <w:p w14:paraId="6737EC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2612</w:t>
      </w:r>
    </w:p>
    <w:p w14:paraId="6765EC4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activation and deactivation of known SCell in non-DRX</w:t>
      </w:r>
      <w:r w:rsidRPr="009A7AA1">
        <w:rPr>
          <w:rFonts w:eastAsia="SimSun"/>
          <w:lang w:eastAsia="zh-CN"/>
        </w:rPr>
        <w:t xml:space="preserve">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2613</w:t>
      </w:r>
    </w:p>
    <w:p w14:paraId="4C2755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2613</w:t>
      </w:r>
    </w:p>
    <w:p w14:paraId="1C0943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2614</w:t>
      </w:r>
    </w:p>
    <w:p w14:paraId="2A6FAA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2614</w:t>
      </w:r>
    </w:p>
    <w:p w14:paraId="18F7F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2614</w:t>
      </w:r>
    </w:p>
    <w:p w14:paraId="7C8D2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2614</w:t>
      </w:r>
    </w:p>
    <w:p w14:paraId="4EBA8C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2614</w:t>
      </w:r>
    </w:p>
    <w:p w14:paraId="65AC52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2614</w:t>
      </w:r>
    </w:p>
    <w:p w14:paraId="1EE12B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2614</w:t>
      </w:r>
    </w:p>
    <w:p w14:paraId="3F434D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2615</w:t>
      </w:r>
    </w:p>
    <w:p w14:paraId="13F45E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2615</w:t>
      </w:r>
    </w:p>
    <w:p w14:paraId="20D2E7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2615</w:t>
      </w:r>
    </w:p>
    <w:p w14:paraId="56181F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2615</w:t>
      </w:r>
    </w:p>
    <w:p w14:paraId="7688D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2615</w:t>
      </w:r>
    </w:p>
    <w:p w14:paraId="7ACDEB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2615</w:t>
      </w:r>
    </w:p>
    <w:p w14:paraId="48CA28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2615</w:t>
      </w:r>
    </w:p>
    <w:p w14:paraId="0E928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2615</w:t>
      </w:r>
    </w:p>
    <w:p w14:paraId="273D1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2617</w:t>
      </w:r>
    </w:p>
    <w:p w14:paraId="6EEB7C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2617</w:t>
      </w:r>
    </w:p>
    <w:p w14:paraId="5B1EB2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3B32B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2618</w:t>
      </w:r>
    </w:p>
    <w:p w14:paraId="4BA133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2618</w:t>
      </w:r>
    </w:p>
    <w:p w14:paraId="024BE5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2619</w:t>
      </w:r>
    </w:p>
    <w:p w14:paraId="349F37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2619</w:t>
      </w:r>
    </w:p>
    <w:p w14:paraId="5B2BCA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2619</w:t>
      </w:r>
    </w:p>
    <w:p w14:paraId="3A046E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2619</w:t>
      </w:r>
    </w:p>
    <w:p w14:paraId="572295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2620</w:t>
      </w:r>
    </w:p>
    <w:p w14:paraId="64C4EB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2620</w:t>
      </w:r>
    </w:p>
    <w:p w14:paraId="7187B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2620</w:t>
      </w:r>
    </w:p>
    <w:p w14:paraId="7E0C49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2621</w:t>
      </w:r>
    </w:p>
    <w:p w14:paraId="38707F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2621</w:t>
      </w:r>
    </w:p>
    <w:p w14:paraId="4EE48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2621</w:t>
      </w:r>
    </w:p>
    <w:p w14:paraId="2FB2EA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2621</w:t>
      </w:r>
    </w:p>
    <w:p w14:paraId="7DDC6E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2622</w:t>
      </w:r>
    </w:p>
    <w:p w14:paraId="0C8F96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2622</w:t>
      </w:r>
    </w:p>
    <w:p w14:paraId="7B8226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2623</w:t>
      </w:r>
    </w:p>
    <w:p w14:paraId="4B052B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2624</w:t>
      </w:r>
    </w:p>
    <w:p w14:paraId="205EBB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2624</w:t>
      </w:r>
    </w:p>
    <w:p w14:paraId="6D4FCA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2625</w:t>
      </w:r>
    </w:p>
    <w:p w14:paraId="29211B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2625</w:t>
      </w:r>
    </w:p>
    <w:p w14:paraId="76369C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2625</w:t>
      </w:r>
    </w:p>
    <w:p w14:paraId="280FF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2625</w:t>
      </w:r>
    </w:p>
    <w:p w14:paraId="06D81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2626</w:t>
      </w:r>
    </w:p>
    <w:p w14:paraId="2B144A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2626</w:t>
      </w:r>
    </w:p>
    <w:p w14:paraId="4487DA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2627</w:t>
      </w:r>
    </w:p>
    <w:p w14:paraId="2AC3C9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2627</w:t>
      </w:r>
    </w:p>
    <w:p w14:paraId="340FA1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2627</w:t>
      </w:r>
    </w:p>
    <w:p w14:paraId="56BBA9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2629</w:t>
      </w:r>
    </w:p>
    <w:p w14:paraId="7855BF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2629</w:t>
      </w:r>
    </w:p>
    <w:p w14:paraId="0CA416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2629</w:t>
      </w:r>
    </w:p>
    <w:p w14:paraId="0DFCC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2629</w:t>
      </w:r>
    </w:p>
    <w:p w14:paraId="352F2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2629</w:t>
      </w:r>
    </w:p>
    <w:p w14:paraId="6CF2C9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2629</w:t>
      </w:r>
    </w:p>
    <w:p w14:paraId="392BC5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2630</w:t>
      </w:r>
    </w:p>
    <w:p w14:paraId="5F3EC2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2630</w:t>
      </w:r>
    </w:p>
    <w:p w14:paraId="05CA83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2630</w:t>
      </w:r>
    </w:p>
    <w:p w14:paraId="4525A1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2631</w:t>
      </w:r>
    </w:p>
    <w:p w14:paraId="4FBCE6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2631</w:t>
      </w:r>
    </w:p>
    <w:p w14:paraId="1CDCE8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2631</w:t>
      </w:r>
    </w:p>
    <w:p w14:paraId="61CF60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2632</w:t>
      </w:r>
    </w:p>
    <w:p w14:paraId="6BB5A9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2632</w:t>
      </w:r>
    </w:p>
    <w:p w14:paraId="332AD0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2632</w:t>
      </w:r>
    </w:p>
    <w:p w14:paraId="0C80EC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2633</w:t>
      </w:r>
    </w:p>
    <w:p w14:paraId="48F3F2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2633</w:t>
      </w:r>
    </w:p>
    <w:p w14:paraId="51ADA2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2633</w:t>
      </w:r>
    </w:p>
    <w:p w14:paraId="0D2DE2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2634</w:t>
      </w:r>
    </w:p>
    <w:p w14:paraId="345066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2634</w:t>
      </w:r>
    </w:p>
    <w:p w14:paraId="0B8054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2634</w:t>
      </w:r>
    </w:p>
    <w:p w14:paraId="552E79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72F2E6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B8F6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783C7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2635</w:t>
      </w:r>
    </w:p>
    <w:p w14:paraId="42CF1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2635</w:t>
      </w:r>
    </w:p>
    <w:p w14:paraId="1CE15E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2636</w:t>
      </w:r>
    </w:p>
    <w:p w14:paraId="0CEBE1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50444A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2639</w:t>
      </w:r>
    </w:p>
    <w:p w14:paraId="66E25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2641</w:t>
      </w:r>
    </w:p>
    <w:p w14:paraId="14258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2641</w:t>
      </w:r>
    </w:p>
    <w:p w14:paraId="7F4F04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2641</w:t>
      </w:r>
    </w:p>
    <w:p w14:paraId="155C6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2641</w:t>
      </w:r>
    </w:p>
    <w:p w14:paraId="141A73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2641</w:t>
      </w:r>
    </w:p>
    <w:p w14:paraId="55BF3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2641</w:t>
      </w:r>
    </w:p>
    <w:p w14:paraId="246D16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2642</w:t>
      </w:r>
    </w:p>
    <w:p w14:paraId="0807F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2644</w:t>
      </w:r>
    </w:p>
    <w:p w14:paraId="33DD9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2646</w:t>
      </w:r>
    </w:p>
    <w:p w14:paraId="581F6D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2648</w:t>
      </w:r>
    </w:p>
    <w:p w14:paraId="48A9AA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2648</w:t>
      </w:r>
    </w:p>
    <w:p w14:paraId="3006AB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2648</w:t>
      </w:r>
    </w:p>
    <w:p w14:paraId="0AFEC2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2648</w:t>
      </w:r>
    </w:p>
    <w:p w14:paraId="6A889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2648</w:t>
      </w:r>
    </w:p>
    <w:p w14:paraId="15D82B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2648</w:t>
      </w:r>
    </w:p>
    <w:p w14:paraId="20FDC9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2649</w:t>
      </w:r>
    </w:p>
    <w:p w14:paraId="432EA1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2650</w:t>
      </w:r>
    </w:p>
    <w:p w14:paraId="6EEDF9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2652</w:t>
      </w:r>
    </w:p>
    <w:p w14:paraId="3A954B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2654</w:t>
      </w:r>
    </w:p>
    <w:p w14:paraId="0C8F63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2654</w:t>
      </w:r>
    </w:p>
    <w:p w14:paraId="73E31E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2654</w:t>
      </w:r>
    </w:p>
    <w:p w14:paraId="6B1243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2654</w:t>
      </w:r>
    </w:p>
    <w:p w14:paraId="36BF65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2654</w:t>
      </w:r>
    </w:p>
    <w:p w14:paraId="679D97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2654</w:t>
      </w:r>
    </w:p>
    <w:p w14:paraId="23D0D9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2655</w:t>
      </w:r>
    </w:p>
    <w:p w14:paraId="1E29AE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2656</w:t>
      </w:r>
    </w:p>
    <w:p w14:paraId="4022F1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2658</w:t>
      </w:r>
    </w:p>
    <w:p w14:paraId="17860A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2660</w:t>
      </w:r>
    </w:p>
    <w:p w14:paraId="0C4583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8.16.79 to 8.16.82</w:t>
      </w:r>
      <w:r>
        <w:tab/>
        <w:t>2660</w:t>
      </w:r>
    </w:p>
    <w:p w14:paraId="61DE8E9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2660</w:t>
      </w:r>
    </w:p>
    <w:p w14:paraId="32120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2660</w:t>
      </w:r>
    </w:p>
    <w:p w14:paraId="785248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2660</w:t>
      </w:r>
    </w:p>
    <w:p w14:paraId="07C21C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2660</w:t>
      </w:r>
    </w:p>
    <w:p w14:paraId="3CC4A3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2661</w:t>
      </w:r>
    </w:p>
    <w:p w14:paraId="5ED04D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2661</w:t>
      </w:r>
    </w:p>
    <w:p w14:paraId="783CE1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2662</w:t>
      </w:r>
    </w:p>
    <w:p w14:paraId="52B28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2664</w:t>
      </w:r>
    </w:p>
    <w:p w14:paraId="250BDE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2670</w:t>
      </w:r>
    </w:p>
    <w:p w14:paraId="535FE3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2674</w:t>
      </w:r>
    </w:p>
    <w:p w14:paraId="20A73C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2674</w:t>
      </w:r>
    </w:p>
    <w:p w14:paraId="4ADA30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2674</w:t>
      </w:r>
    </w:p>
    <w:p w14:paraId="2F9148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2674</w:t>
      </w:r>
    </w:p>
    <w:p w14:paraId="73861C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2675</w:t>
      </w:r>
    </w:p>
    <w:p w14:paraId="7B05E4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2675</w:t>
      </w:r>
    </w:p>
    <w:p w14:paraId="2C272D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2676</w:t>
      </w:r>
    </w:p>
    <w:p w14:paraId="7609FE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2677</w:t>
      </w:r>
    </w:p>
    <w:p w14:paraId="788248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2680</w:t>
      </w:r>
    </w:p>
    <w:p w14:paraId="3921AB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2683</w:t>
      </w:r>
    </w:p>
    <w:p w14:paraId="5BB7A4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2683</w:t>
      </w:r>
    </w:p>
    <w:p w14:paraId="2F320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2683</w:t>
      </w:r>
    </w:p>
    <w:p w14:paraId="2D98BD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2683</w:t>
      </w:r>
    </w:p>
    <w:p w14:paraId="57B54E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2684</w:t>
      </w:r>
    </w:p>
    <w:p w14:paraId="6195B6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2684</w:t>
      </w:r>
    </w:p>
    <w:p w14:paraId="477E8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2685</w:t>
      </w:r>
    </w:p>
    <w:p w14:paraId="5B5133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2689</w:t>
      </w:r>
    </w:p>
    <w:p w14:paraId="55364C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2692</w:t>
      </w:r>
    </w:p>
    <w:p w14:paraId="1F1C00A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2693</w:t>
      </w:r>
    </w:p>
    <w:p w14:paraId="1050AB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01C1E2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2694</w:t>
      </w:r>
    </w:p>
    <w:p w14:paraId="0629E6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2694</w:t>
      </w:r>
    </w:p>
    <w:p w14:paraId="107898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2695</w:t>
      </w:r>
    </w:p>
    <w:p w14:paraId="7D8F53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2695</w:t>
      </w:r>
    </w:p>
    <w:p w14:paraId="7E7940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2696</w:t>
      </w:r>
    </w:p>
    <w:p w14:paraId="0CBEE2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2700</w:t>
      </w:r>
    </w:p>
    <w:p w14:paraId="12036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2702</w:t>
      </w:r>
    </w:p>
    <w:p w14:paraId="27B677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2704</w:t>
      </w:r>
    </w:p>
    <w:p w14:paraId="1E019E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2704</w:t>
      </w:r>
    </w:p>
    <w:p w14:paraId="3F1F66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2704</w:t>
      </w:r>
    </w:p>
    <w:p w14:paraId="32B83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2704</w:t>
      </w:r>
    </w:p>
    <w:p w14:paraId="60AF64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2704</w:t>
      </w:r>
    </w:p>
    <w:p w14:paraId="43A892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2704</w:t>
      </w:r>
    </w:p>
    <w:p w14:paraId="35073E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2706</w:t>
      </w:r>
    </w:p>
    <w:p w14:paraId="72036C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2707</w:t>
      </w:r>
    </w:p>
    <w:p w14:paraId="08588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2711</w:t>
      </w:r>
    </w:p>
    <w:p w14:paraId="468CEE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2715</w:t>
      </w:r>
    </w:p>
    <w:p w14:paraId="27A241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2715</w:t>
      </w:r>
    </w:p>
    <w:p w14:paraId="16B01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2715</w:t>
      </w:r>
    </w:p>
    <w:p w14:paraId="7BB11F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2715</w:t>
      </w:r>
    </w:p>
    <w:p w14:paraId="5511E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2715</w:t>
      </w:r>
    </w:p>
    <w:p w14:paraId="2A3FCE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2715</w:t>
      </w:r>
    </w:p>
    <w:p w14:paraId="6CDD07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2716</w:t>
      </w:r>
    </w:p>
    <w:p w14:paraId="766BFB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2717</w:t>
      </w:r>
    </w:p>
    <w:p w14:paraId="27AD10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2721</w:t>
      </w:r>
    </w:p>
    <w:p w14:paraId="355982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2727</w:t>
      </w:r>
    </w:p>
    <w:p w14:paraId="45E0C9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2727</w:t>
      </w:r>
    </w:p>
    <w:p w14:paraId="5B9B69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2727</w:t>
      </w:r>
    </w:p>
    <w:p w14:paraId="7437DC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2727</w:t>
      </w:r>
    </w:p>
    <w:p w14:paraId="1E01F0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2728</w:t>
      </w:r>
    </w:p>
    <w:p w14:paraId="4B729D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2728</w:t>
      </w:r>
    </w:p>
    <w:p w14:paraId="071438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2729</w:t>
      </w:r>
    </w:p>
    <w:p w14:paraId="2DBE77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2735</w:t>
      </w:r>
    </w:p>
    <w:p w14:paraId="7EFDD5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2737</w:t>
      </w:r>
    </w:p>
    <w:p w14:paraId="6AFD61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2740</w:t>
      </w:r>
    </w:p>
    <w:p w14:paraId="15A144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2740</w:t>
      </w:r>
    </w:p>
    <w:p w14:paraId="66CE49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2740</w:t>
      </w:r>
    </w:p>
    <w:p w14:paraId="12F7F2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2740</w:t>
      </w:r>
    </w:p>
    <w:p w14:paraId="4D2C6D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2741</w:t>
      </w:r>
    </w:p>
    <w:p w14:paraId="3C7300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2741</w:t>
      </w:r>
    </w:p>
    <w:p w14:paraId="22E81A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2742</w:t>
      </w:r>
    </w:p>
    <w:p w14:paraId="3D3F2A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2748</w:t>
      </w:r>
    </w:p>
    <w:p w14:paraId="3B56C0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2751</w:t>
      </w:r>
    </w:p>
    <w:p w14:paraId="0A2A22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2753</w:t>
      </w:r>
    </w:p>
    <w:p w14:paraId="0D6F2D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2753</w:t>
      </w:r>
    </w:p>
    <w:p w14:paraId="7D1F8D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2753</w:t>
      </w:r>
    </w:p>
    <w:p w14:paraId="3E8B3D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2754</w:t>
      </w:r>
    </w:p>
    <w:p w14:paraId="7EB4EA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2754</w:t>
      </w:r>
    </w:p>
    <w:p w14:paraId="7D9A4C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2754</w:t>
      </w:r>
    </w:p>
    <w:p w14:paraId="236D0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2755</w:t>
      </w:r>
    </w:p>
    <w:p w14:paraId="2932C7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2757</w:t>
      </w:r>
    </w:p>
    <w:p w14:paraId="1C2EC5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2761</w:t>
      </w:r>
    </w:p>
    <w:p w14:paraId="4951C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9A7AA1">
        <w:rPr>
          <w:rFonts w:eastAsia="PMingLiU"/>
        </w:rPr>
        <w:t>with generic duplex modes</w:t>
      </w:r>
      <w:r>
        <w:tab/>
        <w:t>2764</w:t>
      </w:r>
    </w:p>
    <w:p w14:paraId="62171A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2764</w:t>
      </w:r>
    </w:p>
    <w:p w14:paraId="2B6F2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2764</w:t>
      </w:r>
    </w:p>
    <w:p w14:paraId="63554C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2765</w:t>
      </w:r>
    </w:p>
    <w:p w14:paraId="5A6339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2765</w:t>
      </w:r>
    </w:p>
    <w:p w14:paraId="2BA321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2765</w:t>
      </w:r>
    </w:p>
    <w:p w14:paraId="2C47FD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2766</w:t>
      </w:r>
    </w:p>
    <w:p w14:paraId="60D873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2767</w:t>
      </w:r>
    </w:p>
    <w:p w14:paraId="6AD3FA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2770</w:t>
      </w:r>
    </w:p>
    <w:p w14:paraId="612C84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2776</w:t>
      </w:r>
    </w:p>
    <w:p w14:paraId="03E658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2776</w:t>
      </w:r>
    </w:p>
    <w:p w14:paraId="36EBD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2776</w:t>
      </w:r>
    </w:p>
    <w:p w14:paraId="102C1E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2777</w:t>
      </w:r>
    </w:p>
    <w:p w14:paraId="0789C5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2778</w:t>
      </w:r>
    </w:p>
    <w:p w14:paraId="4B5FCF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2778</w:t>
      </w:r>
    </w:p>
    <w:p w14:paraId="35B30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2779</w:t>
      </w:r>
    </w:p>
    <w:p w14:paraId="31483A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2786</w:t>
      </w:r>
    </w:p>
    <w:p w14:paraId="3B088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2790</w:t>
      </w:r>
    </w:p>
    <w:p w14:paraId="504F18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2794</w:t>
      </w:r>
    </w:p>
    <w:p w14:paraId="05595E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2794</w:t>
      </w:r>
    </w:p>
    <w:p w14:paraId="509575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2794</w:t>
      </w:r>
    </w:p>
    <w:p w14:paraId="10B914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2794</w:t>
      </w:r>
    </w:p>
    <w:p w14:paraId="2759E7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2795</w:t>
      </w:r>
    </w:p>
    <w:p w14:paraId="3F0DCA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2795</w:t>
      </w:r>
    </w:p>
    <w:p w14:paraId="0F1BAA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2797</w:t>
      </w:r>
    </w:p>
    <w:p w14:paraId="335BDC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2804</w:t>
      </w:r>
    </w:p>
    <w:p w14:paraId="662DED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2807</w:t>
      </w:r>
    </w:p>
    <w:p w14:paraId="0B05F5B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2811</w:t>
      </w:r>
    </w:p>
    <w:p w14:paraId="7EAFBA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2811</w:t>
      </w:r>
    </w:p>
    <w:p w14:paraId="36A218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2811</w:t>
      </w:r>
    </w:p>
    <w:p w14:paraId="039EEF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2812</w:t>
      </w:r>
    </w:p>
    <w:p w14:paraId="034994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2812</w:t>
      </w:r>
    </w:p>
    <w:p w14:paraId="38C7F5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2812</w:t>
      </w:r>
    </w:p>
    <w:p w14:paraId="6A146D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2814</w:t>
      </w:r>
    </w:p>
    <w:p w14:paraId="2CB014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2816</w:t>
      </w:r>
    </w:p>
    <w:p w14:paraId="7A1AF3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2822</w:t>
      </w:r>
    </w:p>
    <w:p w14:paraId="76FD9A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2828</w:t>
      </w:r>
    </w:p>
    <w:p w14:paraId="7A153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2828</w:t>
      </w:r>
    </w:p>
    <w:p w14:paraId="1A541A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2828</w:t>
      </w:r>
    </w:p>
    <w:p w14:paraId="27826F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2828</w:t>
      </w:r>
    </w:p>
    <w:p w14:paraId="520A54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2829</w:t>
      </w:r>
    </w:p>
    <w:p w14:paraId="71526C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2829</w:t>
      </w:r>
    </w:p>
    <w:p w14:paraId="021509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2831</w:t>
      </w:r>
    </w:p>
    <w:p w14:paraId="7C1C3C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2832</w:t>
      </w:r>
    </w:p>
    <w:p w14:paraId="623CFE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2838</w:t>
      </w:r>
    </w:p>
    <w:p w14:paraId="58F13E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2844</w:t>
      </w:r>
    </w:p>
    <w:p w14:paraId="39EC09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2844</w:t>
      </w:r>
    </w:p>
    <w:p w14:paraId="2F36B2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2844</w:t>
      </w:r>
    </w:p>
    <w:p w14:paraId="6079EB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2844</w:t>
      </w:r>
    </w:p>
    <w:p w14:paraId="403E5F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2844</w:t>
      </w:r>
    </w:p>
    <w:p w14:paraId="33DFBD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2844</w:t>
      </w:r>
    </w:p>
    <w:p w14:paraId="29851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2847</w:t>
      </w:r>
    </w:p>
    <w:p w14:paraId="70D9A0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2854</w:t>
      </w:r>
    </w:p>
    <w:p w14:paraId="67DF26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2855</w:t>
      </w:r>
    </w:p>
    <w:p w14:paraId="76E0C3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2859</w:t>
      </w:r>
    </w:p>
    <w:p w14:paraId="27BF43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2859</w:t>
      </w:r>
    </w:p>
    <w:p w14:paraId="6F83B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2859</w:t>
      </w:r>
    </w:p>
    <w:p w14:paraId="2B050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2859</w:t>
      </w:r>
    </w:p>
    <w:p w14:paraId="7B5EAB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2859</w:t>
      </w:r>
    </w:p>
    <w:p w14:paraId="79E42C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2859</w:t>
      </w:r>
    </w:p>
    <w:p w14:paraId="419590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2862</w:t>
      </w:r>
    </w:p>
    <w:p w14:paraId="21E0D4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2865</w:t>
      </w:r>
    </w:p>
    <w:p w14:paraId="493A8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2867</w:t>
      </w:r>
    </w:p>
    <w:p w14:paraId="64758A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2871</w:t>
      </w:r>
    </w:p>
    <w:p w14:paraId="0C454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2871</w:t>
      </w:r>
    </w:p>
    <w:p w14:paraId="57DD18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2871</w:t>
      </w:r>
    </w:p>
    <w:p w14:paraId="58071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2871</w:t>
      </w:r>
    </w:p>
    <w:p w14:paraId="22FD05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2871</w:t>
      </w:r>
    </w:p>
    <w:p w14:paraId="5FB670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2871</w:t>
      </w:r>
    </w:p>
    <w:p w14:paraId="7503D6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2874</w:t>
      </w:r>
    </w:p>
    <w:p w14:paraId="2F522C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2876</w:t>
      </w:r>
    </w:p>
    <w:p w14:paraId="7E7CB0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2882</w:t>
      </w:r>
    </w:p>
    <w:p w14:paraId="109181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2889</w:t>
      </w:r>
    </w:p>
    <w:p w14:paraId="390F06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2889</w:t>
      </w:r>
    </w:p>
    <w:p w14:paraId="10701E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2889</w:t>
      </w:r>
    </w:p>
    <w:p w14:paraId="38564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2889</w:t>
      </w:r>
    </w:p>
    <w:p w14:paraId="617FDC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2889</w:t>
      </w:r>
    </w:p>
    <w:p w14:paraId="0143D8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2889</w:t>
      </w:r>
    </w:p>
    <w:p w14:paraId="22D02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2891</w:t>
      </w:r>
    </w:p>
    <w:p w14:paraId="267036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2892</w:t>
      </w:r>
    </w:p>
    <w:p w14:paraId="39F994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2898</w:t>
      </w:r>
    </w:p>
    <w:p w14:paraId="36B0E7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2904</w:t>
      </w:r>
    </w:p>
    <w:p w14:paraId="3BAD69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2904</w:t>
      </w:r>
    </w:p>
    <w:p w14:paraId="06C26F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2904</w:t>
      </w:r>
    </w:p>
    <w:p w14:paraId="6C3FD1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2904</w:t>
      </w:r>
    </w:p>
    <w:p w14:paraId="676110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2905</w:t>
      </w:r>
    </w:p>
    <w:p w14:paraId="11B837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2905</w:t>
      </w:r>
    </w:p>
    <w:p w14:paraId="633D6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2906</w:t>
      </w:r>
    </w:p>
    <w:p w14:paraId="46428A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2913</w:t>
      </w:r>
    </w:p>
    <w:p w14:paraId="01BCCA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2913</w:t>
      </w:r>
    </w:p>
    <w:p w14:paraId="42BEDE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2919</w:t>
      </w:r>
    </w:p>
    <w:p w14:paraId="2F6A64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2919</w:t>
      </w:r>
    </w:p>
    <w:p w14:paraId="1FA587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2919</w:t>
      </w:r>
    </w:p>
    <w:p w14:paraId="2C4887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2919</w:t>
      </w:r>
    </w:p>
    <w:p w14:paraId="7594A0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2920</w:t>
      </w:r>
    </w:p>
    <w:p w14:paraId="61DAD7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2920</w:t>
      </w:r>
    </w:p>
    <w:p w14:paraId="23809C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2921</w:t>
      </w:r>
    </w:p>
    <w:p w14:paraId="180F03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2925</w:t>
      </w:r>
    </w:p>
    <w:p w14:paraId="12F52D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2925</w:t>
      </w:r>
    </w:p>
    <w:p w14:paraId="62DD1D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2931</w:t>
      </w:r>
    </w:p>
    <w:p w14:paraId="57C061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2931</w:t>
      </w:r>
    </w:p>
    <w:p w14:paraId="0A5B15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2931</w:t>
      </w:r>
    </w:p>
    <w:p w14:paraId="634E89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2931</w:t>
      </w:r>
    </w:p>
    <w:p w14:paraId="56EE1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2932</w:t>
      </w:r>
    </w:p>
    <w:p w14:paraId="065E59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2932</w:t>
      </w:r>
    </w:p>
    <w:p w14:paraId="6CA04E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2933</w:t>
      </w:r>
    </w:p>
    <w:p w14:paraId="5CEC76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2936</w:t>
      </w:r>
    </w:p>
    <w:p w14:paraId="76907E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2939</w:t>
      </w:r>
    </w:p>
    <w:p w14:paraId="205E00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2941</w:t>
      </w:r>
    </w:p>
    <w:p w14:paraId="51528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2941</w:t>
      </w:r>
    </w:p>
    <w:p w14:paraId="659A37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2941</w:t>
      </w:r>
    </w:p>
    <w:p w14:paraId="685B0D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2941</w:t>
      </w:r>
    </w:p>
    <w:p w14:paraId="0815A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2942</w:t>
      </w:r>
    </w:p>
    <w:p w14:paraId="41633F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2942</w:t>
      </w:r>
    </w:p>
    <w:p w14:paraId="178DC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2943</w:t>
      </w:r>
    </w:p>
    <w:p w14:paraId="348F44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2947</w:t>
      </w:r>
    </w:p>
    <w:p w14:paraId="77319E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2949</w:t>
      </w:r>
    </w:p>
    <w:p w14:paraId="45894CF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2951</w:t>
      </w:r>
    </w:p>
    <w:p w14:paraId="3F596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2951</w:t>
      </w:r>
    </w:p>
    <w:p w14:paraId="632609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2951</w:t>
      </w:r>
    </w:p>
    <w:p w14:paraId="45406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2951</w:t>
      </w:r>
    </w:p>
    <w:p w14:paraId="5322F8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2952</w:t>
      </w:r>
    </w:p>
    <w:p w14:paraId="7F9E5A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2952</w:t>
      </w:r>
    </w:p>
    <w:p w14:paraId="790C71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2953</w:t>
      </w:r>
    </w:p>
    <w:p w14:paraId="6D6E48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2956</w:t>
      </w:r>
    </w:p>
    <w:p w14:paraId="3ADE76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2958</w:t>
      </w:r>
    </w:p>
    <w:p w14:paraId="037745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2961</w:t>
      </w:r>
    </w:p>
    <w:p w14:paraId="11BFD0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2961</w:t>
      </w:r>
    </w:p>
    <w:p w14:paraId="06B663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2961</w:t>
      </w:r>
    </w:p>
    <w:p w14:paraId="1E1ADF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2961</w:t>
      </w:r>
    </w:p>
    <w:p w14:paraId="07F680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2962</w:t>
      </w:r>
    </w:p>
    <w:p w14:paraId="16AE24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2962</w:t>
      </w:r>
    </w:p>
    <w:p w14:paraId="31CD1B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2963</w:t>
      </w:r>
    </w:p>
    <w:p w14:paraId="2494B8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2967</w:t>
      </w:r>
    </w:p>
    <w:p w14:paraId="786629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2969</w:t>
      </w:r>
    </w:p>
    <w:p w14:paraId="02639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2972</w:t>
      </w:r>
    </w:p>
    <w:p w14:paraId="4129577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2972</w:t>
      </w:r>
    </w:p>
    <w:p w14:paraId="6A0D5B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2972</w:t>
      </w:r>
    </w:p>
    <w:p w14:paraId="1D6BF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2972</w:t>
      </w:r>
    </w:p>
    <w:p w14:paraId="53435C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2972</w:t>
      </w:r>
    </w:p>
    <w:p w14:paraId="5A3FD8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2972</w:t>
      </w:r>
    </w:p>
    <w:p w14:paraId="5E5E2C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2972</w:t>
      </w:r>
    </w:p>
    <w:p w14:paraId="5DDA59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2972</w:t>
      </w:r>
    </w:p>
    <w:p w14:paraId="1CB083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2973</w:t>
      </w:r>
    </w:p>
    <w:p w14:paraId="3AAB93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2974</w:t>
      </w:r>
    </w:p>
    <w:p w14:paraId="6353AD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2976</w:t>
      </w:r>
    </w:p>
    <w:p w14:paraId="1C2A135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2978</w:t>
      </w:r>
    </w:p>
    <w:p w14:paraId="1533E4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2978</w:t>
      </w:r>
    </w:p>
    <w:p w14:paraId="02D45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2978</w:t>
      </w:r>
    </w:p>
    <w:p w14:paraId="26EEA1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2978</w:t>
      </w:r>
    </w:p>
    <w:p w14:paraId="2BC311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2978</w:t>
      </w:r>
    </w:p>
    <w:p w14:paraId="758C7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2978</w:t>
      </w:r>
    </w:p>
    <w:p w14:paraId="294BBB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2978</w:t>
      </w:r>
    </w:p>
    <w:p w14:paraId="59739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2979</w:t>
      </w:r>
    </w:p>
    <w:p w14:paraId="4168A4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2980</w:t>
      </w:r>
    </w:p>
    <w:p w14:paraId="6686FA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2982</w:t>
      </w:r>
    </w:p>
    <w:p w14:paraId="6346E84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Inter-frequency/RAT Measurements in CA mode</w:t>
      </w:r>
      <w:r>
        <w:tab/>
        <w:t>2984</w:t>
      </w:r>
    </w:p>
    <w:p w14:paraId="324921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2984</w:t>
      </w:r>
    </w:p>
    <w:p w14:paraId="3A9884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2984</w:t>
      </w:r>
    </w:p>
    <w:p w14:paraId="08297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2984</w:t>
      </w:r>
    </w:p>
    <w:p w14:paraId="39B48B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2984</w:t>
      </w:r>
    </w:p>
    <w:p w14:paraId="5E606B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2985</w:t>
      </w:r>
    </w:p>
    <w:p w14:paraId="341686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2985</w:t>
      </w:r>
    </w:p>
    <w:p w14:paraId="5F4122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2986</w:t>
      </w:r>
    </w:p>
    <w:p w14:paraId="60E114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2987</w:t>
      </w:r>
    </w:p>
    <w:p w14:paraId="35CCE6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2988</w:t>
      </w:r>
    </w:p>
    <w:p w14:paraId="10A2CB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2989</w:t>
      </w:r>
    </w:p>
    <w:p w14:paraId="506AB4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28A824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559E42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2990</w:t>
      </w:r>
    </w:p>
    <w:p w14:paraId="3365A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2991</w:t>
      </w:r>
    </w:p>
    <w:p w14:paraId="5ED3EE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2991</w:t>
      </w:r>
    </w:p>
    <w:p w14:paraId="036389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2992</w:t>
      </w:r>
    </w:p>
    <w:p w14:paraId="1C9A58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6835C5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2994</w:t>
      </w:r>
    </w:p>
    <w:p w14:paraId="71F656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2995</w:t>
      </w:r>
    </w:p>
    <w:p w14:paraId="125CC6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2995</w:t>
      </w:r>
    </w:p>
    <w:p w14:paraId="0C2B2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2995</w:t>
      </w:r>
    </w:p>
    <w:p w14:paraId="6F9349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006BE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2995</w:t>
      </w:r>
    </w:p>
    <w:p w14:paraId="46DBEC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2995</w:t>
      </w:r>
    </w:p>
    <w:p w14:paraId="7DFFB1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2996</w:t>
      </w:r>
    </w:p>
    <w:p w14:paraId="55558A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2A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2996</w:t>
      </w:r>
    </w:p>
    <w:p w14:paraId="4DBB89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2996</w:t>
      </w:r>
    </w:p>
    <w:p w14:paraId="2E9EC2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2997</w:t>
      </w:r>
    </w:p>
    <w:p w14:paraId="1B9538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2997</w:t>
      </w:r>
    </w:p>
    <w:p w14:paraId="469D82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2997</w:t>
      </w:r>
    </w:p>
    <w:p w14:paraId="23A9A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2997</w:t>
      </w:r>
    </w:p>
    <w:p w14:paraId="3FA7F8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2997</w:t>
      </w:r>
    </w:p>
    <w:p w14:paraId="29F95B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2997</w:t>
      </w:r>
    </w:p>
    <w:p w14:paraId="5E496C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2998</w:t>
      </w:r>
    </w:p>
    <w:p w14:paraId="41E62A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2998</w:t>
      </w:r>
    </w:p>
    <w:p w14:paraId="360AA9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2998</w:t>
      </w:r>
    </w:p>
    <w:p w14:paraId="521D61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2999</w:t>
      </w:r>
    </w:p>
    <w:p w14:paraId="4C247A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2999</w:t>
      </w:r>
    </w:p>
    <w:p w14:paraId="2E7C1A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6A117B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3BBA4B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3001</w:t>
      </w:r>
    </w:p>
    <w:p w14:paraId="74E90A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3001</w:t>
      </w:r>
    </w:p>
    <w:p w14:paraId="2B464A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3002</w:t>
      </w:r>
    </w:p>
    <w:p w14:paraId="429ECF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3003</w:t>
      </w:r>
    </w:p>
    <w:p w14:paraId="6184E7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3005</w:t>
      </w:r>
    </w:p>
    <w:p w14:paraId="429F56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3006</w:t>
      </w:r>
    </w:p>
    <w:p w14:paraId="75D781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3006</w:t>
      </w:r>
    </w:p>
    <w:p w14:paraId="67936B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3007</w:t>
      </w:r>
    </w:p>
    <w:p w14:paraId="1D8EF7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3007</w:t>
      </w:r>
    </w:p>
    <w:p w14:paraId="10B0E4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3008</w:t>
      </w:r>
    </w:p>
    <w:p w14:paraId="6D4021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3008</w:t>
      </w:r>
    </w:p>
    <w:p w14:paraId="5051EE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3009</w:t>
      </w:r>
    </w:p>
    <w:p w14:paraId="723CB3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3010</w:t>
      </w:r>
    </w:p>
    <w:p w14:paraId="1DBDA4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3012</w:t>
      </w:r>
    </w:p>
    <w:p w14:paraId="0F55610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3013</w:t>
      </w:r>
    </w:p>
    <w:p w14:paraId="597782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3013</w:t>
      </w:r>
    </w:p>
    <w:p w14:paraId="58DC6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3014</w:t>
      </w:r>
    </w:p>
    <w:p w14:paraId="1B686F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3014</w:t>
      </w:r>
    </w:p>
    <w:p w14:paraId="108479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3014</w:t>
      </w:r>
    </w:p>
    <w:p w14:paraId="453911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3014</w:t>
      </w:r>
    </w:p>
    <w:p w14:paraId="395614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3015</w:t>
      </w:r>
    </w:p>
    <w:p w14:paraId="365A11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A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3015</w:t>
      </w:r>
    </w:p>
    <w:p w14:paraId="385E6A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3015</w:t>
      </w:r>
    </w:p>
    <w:p w14:paraId="192440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3016</w:t>
      </w:r>
    </w:p>
    <w:p w14:paraId="1ED383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3016</w:t>
      </w:r>
    </w:p>
    <w:p w14:paraId="33730D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3017</w:t>
      </w:r>
    </w:p>
    <w:p w14:paraId="5FE77C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3017</w:t>
      </w:r>
    </w:p>
    <w:p w14:paraId="4EB244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3017</w:t>
      </w:r>
    </w:p>
    <w:p w14:paraId="27F35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3017</w:t>
      </w:r>
    </w:p>
    <w:p w14:paraId="3DFAA4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3018</w:t>
      </w:r>
    </w:p>
    <w:p w14:paraId="537641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4B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3018</w:t>
      </w:r>
    </w:p>
    <w:p w14:paraId="7AA88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3018</w:t>
      </w:r>
    </w:p>
    <w:p w14:paraId="2E92E8D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3019</w:t>
      </w:r>
    </w:p>
    <w:p w14:paraId="54FC72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9A7AA1">
        <w:rPr>
          <w:rFonts w:eastAsia="SimSun"/>
          <w:lang w:eastAsia="zh-CN"/>
        </w:rPr>
        <w:t xml:space="preserve"> Measurements</w:t>
      </w:r>
      <w:r>
        <w:tab/>
        <w:t>3020</w:t>
      </w:r>
    </w:p>
    <w:p w14:paraId="73C646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3020</w:t>
      </w:r>
    </w:p>
    <w:p w14:paraId="187D50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3020</w:t>
      </w:r>
    </w:p>
    <w:p w14:paraId="1A7EA4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3020</w:t>
      </w:r>
    </w:p>
    <w:p w14:paraId="078B6F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3020</w:t>
      </w:r>
    </w:p>
    <w:p w14:paraId="0B3D63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3021</w:t>
      </w:r>
    </w:p>
    <w:p w14:paraId="4D1D83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3021</w:t>
      </w:r>
    </w:p>
    <w:p w14:paraId="00516D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3021</w:t>
      </w:r>
    </w:p>
    <w:p w14:paraId="4EE55F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3022</w:t>
      </w:r>
    </w:p>
    <w:p w14:paraId="5081BC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3025</w:t>
      </w:r>
    </w:p>
    <w:p w14:paraId="1C3809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3027</w:t>
      </w:r>
    </w:p>
    <w:p w14:paraId="2CCDDC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3027</w:t>
      </w:r>
    </w:p>
    <w:p w14:paraId="709BC4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3027</w:t>
      </w:r>
    </w:p>
    <w:p w14:paraId="22BF76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3027</w:t>
      </w:r>
    </w:p>
    <w:p w14:paraId="2622E7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3028</w:t>
      </w:r>
    </w:p>
    <w:p w14:paraId="24168B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3028</w:t>
      </w:r>
    </w:p>
    <w:p w14:paraId="0FE56F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3029</w:t>
      </w:r>
    </w:p>
    <w:p w14:paraId="70047E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3030</w:t>
      </w:r>
    </w:p>
    <w:p w14:paraId="777FF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3032</w:t>
      </w:r>
    </w:p>
    <w:p w14:paraId="02FDEB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3034</w:t>
      </w:r>
    </w:p>
    <w:p w14:paraId="622EAD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3034</w:t>
      </w:r>
    </w:p>
    <w:p w14:paraId="33B89F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3034</w:t>
      </w:r>
    </w:p>
    <w:p w14:paraId="4CB9C4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3035</w:t>
      </w:r>
    </w:p>
    <w:p w14:paraId="0DABD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3036</w:t>
      </w:r>
    </w:p>
    <w:p w14:paraId="148463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3036</w:t>
      </w:r>
    </w:p>
    <w:p w14:paraId="35EC93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3036</w:t>
      </w:r>
    </w:p>
    <w:p w14:paraId="4FDC0B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3037</w:t>
      </w:r>
    </w:p>
    <w:p w14:paraId="47A590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3040</w:t>
      </w:r>
    </w:p>
    <w:p w14:paraId="3597AA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3043</w:t>
      </w:r>
    </w:p>
    <w:p w14:paraId="166BCF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3043</w:t>
      </w:r>
    </w:p>
    <w:p w14:paraId="41113C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3043</w:t>
      </w:r>
    </w:p>
    <w:p w14:paraId="4D49F8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3043</w:t>
      </w:r>
    </w:p>
    <w:p w14:paraId="29C39B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3044</w:t>
      </w:r>
    </w:p>
    <w:p w14:paraId="50273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3044</w:t>
      </w:r>
    </w:p>
    <w:p w14:paraId="0C6BE5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3045</w:t>
      </w:r>
    </w:p>
    <w:p w14:paraId="2252F8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3045</w:t>
      </w:r>
    </w:p>
    <w:p w14:paraId="641892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3048</w:t>
      </w:r>
    </w:p>
    <w:p w14:paraId="1DB62E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9A7AA1">
        <w:rPr>
          <w:rFonts w:cs="v4.2.0"/>
        </w:rPr>
        <w:t>in DRX based on</w:t>
      </w:r>
      <w:r>
        <w:t xml:space="preserve"> CSI-RS based discovery signal</w:t>
      </w:r>
      <w:r>
        <w:tab/>
        <w:t>3050</w:t>
      </w:r>
    </w:p>
    <w:p w14:paraId="7133E1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3050</w:t>
      </w:r>
    </w:p>
    <w:p w14:paraId="6E5D6D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3050</w:t>
      </w:r>
    </w:p>
    <w:p w14:paraId="112FFE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3051</w:t>
      </w:r>
    </w:p>
    <w:p w14:paraId="79425B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3052</w:t>
      </w:r>
    </w:p>
    <w:p w14:paraId="01BA14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3052</w:t>
      </w:r>
    </w:p>
    <w:p w14:paraId="5AB348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3052</w:t>
      </w:r>
    </w:p>
    <w:p w14:paraId="2AF709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3053</w:t>
      </w:r>
    </w:p>
    <w:p w14:paraId="6244E9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3056</w:t>
      </w:r>
    </w:p>
    <w:p w14:paraId="08BC89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bCs/>
        </w:rPr>
        <w:t xml:space="preserve">E-UTRAN TDD-TDD intra-frequency event triggered reporting </w:t>
      </w:r>
      <w:r w:rsidRPr="009A7AA1">
        <w:rPr>
          <w:rFonts w:eastAsia="SimSun"/>
        </w:rPr>
        <w:t>in DRX based on</w:t>
      </w:r>
      <w:r w:rsidRPr="009A7AA1">
        <w:rPr>
          <w:rFonts w:eastAsia="SimSun"/>
          <w:bCs/>
        </w:rPr>
        <w:t xml:space="preserve"> CSI-RS based discovery signal</w:t>
      </w:r>
      <w:r>
        <w:tab/>
        <w:t>3059</w:t>
      </w:r>
    </w:p>
    <w:p w14:paraId="43E6E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3059</w:t>
      </w:r>
    </w:p>
    <w:p w14:paraId="0C22B9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3059</w:t>
      </w:r>
    </w:p>
    <w:p w14:paraId="2B238A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3059</w:t>
      </w:r>
    </w:p>
    <w:p w14:paraId="0D92FC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3060</w:t>
      </w:r>
    </w:p>
    <w:p w14:paraId="5AE043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3060</w:t>
      </w:r>
    </w:p>
    <w:p w14:paraId="68783B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3061</w:t>
      </w:r>
    </w:p>
    <w:p w14:paraId="67986D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3061</w:t>
      </w:r>
    </w:p>
    <w:p w14:paraId="5D9EFF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3065</w:t>
      </w:r>
    </w:p>
    <w:p w14:paraId="37B21A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9A7AA1">
        <w:rPr>
          <w:bCs/>
          <w:color w:val="000000"/>
        </w:rPr>
        <w:t xml:space="preserve"> CSI-RS based discovery signal</w:t>
      </w:r>
      <w:r>
        <w:tab/>
        <w:t>3067</w:t>
      </w:r>
    </w:p>
    <w:p w14:paraId="469E57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3067</w:t>
      </w:r>
    </w:p>
    <w:p w14:paraId="439300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3067</w:t>
      </w:r>
    </w:p>
    <w:p w14:paraId="79922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3067</w:t>
      </w:r>
    </w:p>
    <w:p w14:paraId="766598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3068</w:t>
      </w:r>
    </w:p>
    <w:p w14:paraId="328A4F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3068</w:t>
      </w:r>
    </w:p>
    <w:p w14:paraId="7F1EAA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3069</w:t>
      </w:r>
    </w:p>
    <w:p w14:paraId="568E8B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3070</w:t>
      </w:r>
    </w:p>
    <w:p w14:paraId="358C6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3073</w:t>
      </w:r>
    </w:p>
    <w:p w14:paraId="66312C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bCs/>
        </w:rPr>
        <w:t>E-UTRAN TDD-TDD int</w:t>
      </w:r>
      <w:r w:rsidRPr="009A7AA1">
        <w:rPr>
          <w:rFonts w:eastAsia="SimSun"/>
          <w:bCs/>
          <w:lang w:eastAsia="zh-CN"/>
        </w:rPr>
        <w:t>er</w:t>
      </w:r>
      <w:r w:rsidRPr="009A7AA1">
        <w:rPr>
          <w:rFonts w:eastAsia="SimSun"/>
          <w:bCs/>
        </w:rPr>
        <w:t xml:space="preserve">-frequency event triggered reporting under fading propagation condition </w:t>
      </w:r>
      <w:r w:rsidRPr="009A7AA1">
        <w:rPr>
          <w:rFonts w:eastAsia="SimSun"/>
        </w:rPr>
        <w:t>in DRX based on</w:t>
      </w:r>
      <w:r w:rsidRPr="009A7AA1">
        <w:rPr>
          <w:rFonts w:eastAsia="SimSun"/>
          <w:bCs/>
        </w:rPr>
        <w:t xml:space="preserve"> CSI-RS based discovery signal</w:t>
      </w:r>
      <w:r>
        <w:tab/>
        <w:t>3075</w:t>
      </w:r>
    </w:p>
    <w:p w14:paraId="07775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3075</w:t>
      </w:r>
    </w:p>
    <w:p w14:paraId="089427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3075</w:t>
      </w:r>
    </w:p>
    <w:p w14:paraId="36BEEE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3076</w:t>
      </w:r>
    </w:p>
    <w:p w14:paraId="55DEAA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3077</w:t>
      </w:r>
    </w:p>
    <w:p w14:paraId="5A4ECA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3077</w:t>
      </w:r>
    </w:p>
    <w:p w14:paraId="1BB819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3077</w:t>
      </w:r>
    </w:p>
    <w:p w14:paraId="00B076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3078</w:t>
      </w:r>
    </w:p>
    <w:p w14:paraId="0CC55F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3081</w:t>
      </w:r>
    </w:p>
    <w:p w14:paraId="0ADD5DC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3084</w:t>
      </w:r>
    </w:p>
    <w:p w14:paraId="69629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3084</w:t>
      </w:r>
    </w:p>
    <w:p w14:paraId="058D22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3084</w:t>
      </w:r>
    </w:p>
    <w:p w14:paraId="127D82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3084</w:t>
      </w:r>
    </w:p>
    <w:p w14:paraId="741166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3085</w:t>
      </w:r>
    </w:p>
    <w:p w14:paraId="5AA626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3085</w:t>
      </w:r>
    </w:p>
    <w:p w14:paraId="330DC0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3086</w:t>
      </w:r>
    </w:p>
    <w:p w14:paraId="31A550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3087</w:t>
      </w:r>
    </w:p>
    <w:p w14:paraId="2DFD5D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3090</w:t>
      </w:r>
    </w:p>
    <w:p w14:paraId="6C07B2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3092</w:t>
      </w:r>
    </w:p>
    <w:p w14:paraId="7E61F9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3092</w:t>
      </w:r>
    </w:p>
    <w:p w14:paraId="0FA2C8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3092</w:t>
      </w:r>
    </w:p>
    <w:p w14:paraId="72F13F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3092</w:t>
      </w:r>
    </w:p>
    <w:p w14:paraId="2C0E48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3092</w:t>
      </w:r>
    </w:p>
    <w:p w14:paraId="3B03D7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3092</w:t>
      </w:r>
    </w:p>
    <w:p w14:paraId="1D617D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3093</w:t>
      </w:r>
    </w:p>
    <w:p w14:paraId="402440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3093</w:t>
      </w:r>
    </w:p>
    <w:p w14:paraId="49BBC7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3097</w:t>
      </w:r>
    </w:p>
    <w:p w14:paraId="43CEA65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3099</w:t>
      </w:r>
    </w:p>
    <w:p w14:paraId="69CF3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3099</w:t>
      </w:r>
    </w:p>
    <w:p w14:paraId="4E95F7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3099</w:t>
      </w:r>
    </w:p>
    <w:p w14:paraId="6A4E4A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3099</w:t>
      </w:r>
    </w:p>
    <w:p w14:paraId="5880A0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3100</w:t>
      </w:r>
    </w:p>
    <w:p w14:paraId="59A792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3100</w:t>
      </w:r>
    </w:p>
    <w:p w14:paraId="0CA75C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3101</w:t>
      </w:r>
    </w:p>
    <w:p w14:paraId="0B86C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3102</w:t>
      </w:r>
    </w:p>
    <w:p w14:paraId="4C937A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3106</w:t>
      </w:r>
    </w:p>
    <w:p w14:paraId="50C72F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3108</w:t>
      </w:r>
    </w:p>
    <w:p w14:paraId="046946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3108</w:t>
      </w:r>
    </w:p>
    <w:p w14:paraId="55C78F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3108</w:t>
      </w:r>
    </w:p>
    <w:p w14:paraId="63DF4C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3108</w:t>
      </w:r>
    </w:p>
    <w:p w14:paraId="087EA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3108</w:t>
      </w:r>
    </w:p>
    <w:p w14:paraId="7D505F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3108</w:t>
      </w:r>
    </w:p>
    <w:p w14:paraId="0F73F4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3109</w:t>
      </w:r>
    </w:p>
    <w:p w14:paraId="6E6470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3113</w:t>
      </w:r>
    </w:p>
    <w:p w14:paraId="1E42898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3115</w:t>
      </w:r>
    </w:p>
    <w:p w14:paraId="79A349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3115</w:t>
      </w:r>
    </w:p>
    <w:p w14:paraId="083744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3115</w:t>
      </w:r>
    </w:p>
    <w:p w14:paraId="4B594F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3115</w:t>
      </w:r>
    </w:p>
    <w:p w14:paraId="3C40B9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3115</w:t>
      </w:r>
    </w:p>
    <w:p w14:paraId="1A1F69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3116</w:t>
      </w:r>
    </w:p>
    <w:p w14:paraId="42221C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3116</w:t>
      </w:r>
    </w:p>
    <w:p w14:paraId="31B783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3117</w:t>
      </w:r>
    </w:p>
    <w:p w14:paraId="6833BA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3118</w:t>
      </w:r>
    </w:p>
    <w:p w14:paraId="238C1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3121</w:t>
      </w:r>
    </w:p>
    <w:p w14:paraId="507B93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3123</w:t>
      </w:r>
    </w:p>
    <w:p w14:paraId="2FD1EF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3123</w:t>
      </w:r>
    </w:p>
    <w:p w14:paraId="23D3F2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3123</w:t>
      </w:r>
    </w:p>
    <w:p w14:paraId="151624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3123</w:t>
      </w:r>
    </w:p>
    <w:p w14:paraId="0D7D32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3124</w:t>
      </w:r>
    </w:p>
    <w:p w14:paraId="17099C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3124</w:t>
      </w:r>
    </w:p>
    <w:p w14:paraId="66B45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3125</w:t>
      </w:r>
    </w:p>
    <w:p w14:paraId="301850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3125</w:t>
      </w:r>
    </w:p>
    <w:p w14:paraId="2FE0F6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3125</w:t>
      </w:r>
    </w:p>
    <w:p w14:paraId="646CF6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3127</w:t>
      </w:r>
    </w:p>
    <w:p w14:paraId="43420C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3127</w:t>
      </w:r>
    </w:p>
    <w:p w14:paraId="57DC9C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3127</w:t>
      </w:r>
    </w:p>
    <w:p w14:paraId="455CD1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3127</w:t>
      </w:r>
    </w:p>
    <w:p w14:paraId="14E20A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3128</w:t>
      </w:r>
    </w:p>
    <w:p w14:paraId="3EB750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3128</w:t>
      </w:r>
    </w:p>
    <w:p w14:paraId="1995CC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3129</w:t>
      </w:r>
    </w:p>
    <w:p w14:paraId="22C5CA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3130</w:t>
      </w:r>
    </w:p>
    <w:p w14:paraId="18F5DA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3130</w:t>
      </w:r>
    </w:p>
    <w:p w14:paraId="2ACB55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3132</w:t>
      </w:r>
    </w:p>
    <w:p w14:paraId="559F18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536CC1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3132</w:t>
      </w:r>
    </w:p>
    <w:p w14:paraId="0E5ADC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4EC07F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3133</w:t>
      </w:r>
    </w:p>
    <w:p w14:paraId="49DBF2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3133</w:t>
      </w:r>
    </w:p>
    <w:p w14:paraId="15E6D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3134</w:t>
      </w:r>
    </w:p>
    <w:p w14:paraId="534091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3135</w:t>
      </w:r>
    </w:p>
    <w:p w14:paraId="6F135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3136</w:t>
      </w:r>
    </w:p>
    <w:p w14:paraId="5431F1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3138</w:t>
      </w:r>
    </w:p>
    <w:p w14:paraId="1B1355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3138</w:t>
      </w:r>
    </w:p>
    <w:p w14:paraId="4FD121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3139</w:t>
      </w:r>
    </w:p>
    <w:p w14:paraId="24F28F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3139</w:t>
      </w:r>
    </w:p>
    <w:p w14:paraId="08832D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3140</w:t>
      </w:r>
    </w:p>
    <w:p w14:paraId="2B7257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3140</w:t>
      </w:r>
    </w:p>
    <w:p w14:paraId="5C911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3141</w:t>
      </w:r>
    </w:p>
    <w:p w14:paraId="4529D8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3141</w:t>
      </w:r>
    </w:p>
    <w:p w14:paraId="715C81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3141</w:t>
      </w:r>
    </w:p>
    <w:p w14:paraId="04D48E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3143</w:t>
      </w:r>
    </w:p>
    <w:p w14:paraId="69779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2C0D56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3143</w:t>
      </w:r>
    </w:p>
    <w:p w14:paraId="16AA94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3143</w:t>
      </w:r>
    </w:p>
    <w:p w14:paraId="291A53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3145</w:t>
      </w:r>
    </w:p>
    <w:p w14:paraId="71F9E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3145</w:t>
      </w:r>
    </w:p>
    <w:p w14:paraId="1BD871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3145</w:t>
      </w:r>
    </w:p>
    <w:p w14:paraId="598D5E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3146</w:t>
      </w:r>
    </w:p>
    <w:p w14:paraId="1F63A3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3147</w:t>
      </w:r>
    </w:p>
    <w:p w14:paraId="4C801D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3149</w:t>
      </w:r>
    </w:p>
    <w:p w14:paraId="69F8A0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3149</w:t>
      </w:r>
    </w:p>
    <w:p w14:paraId="0222CE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3149</w:t>
      </w:r>
    </w:p>
    <w:p w14:paraId="0C6461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3149</w:t>
      </w:r>
    </w:p>
    <w:p w14:paraId="0202C2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3150</w:t>
      </w:r>
    </w:p>
    <w:p w14:paraId="3EE2CA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3150</w:t>
      </w:r>
    </w:p>
    <w:p w14:paraId="1D7BFF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3151</w:t>
      </w:r>
    </w:p>
    <w:p w14:paraId="39030E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3152</w:t>
      </w:r>
    </w:p>
    <w:p w14:paraId="454B7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3152</w:t>
      </w:r>
    </w:p>
    <w:p w14:paraId="7C035F5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3154</w:t>
      </w:r>
    </w:p>
    <w:p w14:paraId="286D7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0AEE33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3154</w:t>
      </w:r>
    </w:p>
    <w:p w14:paraId="6F341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3D1D10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3155</w:t>
      </w:r>
    </w:p>
    <w:p w14:paraId="1F1863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3155</w:t>
      </w:r>
    </w:p>
    <w:p w14:paraId="05A09B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3156</w:t>
      </w:r>
    </w:p>
    <w:p w14:paraId="7D66FB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3157</w:t>
      </w:r>
    </w:p>
    <w:p w14:paraId="72CE5F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3157</w:t>
      </w:r>
    </w:p>
    <w:p w14:paraId="724182D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3159</w:t>
      </w:r>
    </w:p>
    <w:p w14:paraId="56468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6A6EB8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3159</w:t>
      </w:r>
    </w:p>
    <w:p w14:paraId="3498B6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61A6C0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3160</w:t>
      </w:r>
    </w:p>
    <w:p w14:paraId="553E8F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3160</w:t>
      </w:r>
    </w:p>
    <w:p w14:paraId="5C2248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3161</w:t>
      </w:r>
    </w:p>
    <w:p w14:paraId="2A3DDB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3162</w:t>
      </w:r>
    </w:p>
    <w:p w14:paraId="221758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3162</w:t>
      </w:r>
    </w:p>
    <w:p w14:paraId="74BD8F7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3164</w:t>
      </w:r>
    </w:p>
    <w:p w14:paraId="2735B2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3164</w:t>
      </w:r>
    </w:p>
    <w:p w14:paraId="521B415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3164</w:t>
      </w:r>
    </w:p>
    <w:p w14:paraId="7AA59E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3164</w:t>
      </w:r>
    </w:p>
    <w:p w14:paraId="3EBA0D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029BA0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3164</w:t>
      </w:r>
    </w:p>
    <w:p w14:paraId="276279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3164</w:t>
      </w:r>
    </w:p>
    <w:p w14:paraId="07ED4B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3165</w:t>
      </w:r>
    </w:p>
    <w:p w14:paraId="35727D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3165</w:t>
      </w:r>
    </w:p>
    <w:p w14:paraId="0432F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3166</w:t>
      </w:r>
    </w:p>
    <w:p w14:paraId="315637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3167</w:t>
      </w:r>
    </w:p>
    <w:p w14:paraId="538C76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3167</w:t>
      </w:r>
    </w:p>
    <w:p w14:paraId="4EA9E93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3168</w:t>
      </w:r>
    </w:p>
    <w:p w14:paraId="67655E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3168</w:t>
      </w:r>
    </w:p>
    <w:p w14:paraId="36D95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3168</w:t>
      </w:r>
    </w:p>
    <w:p w14:paraId="4C326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3168</w:t>
      </w:r>
    </w:p>
    <w:p w14:paraId="448D80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3168</w:t>
      </w:r>
    </w:p>
    <w:p w14:paraId="037E3D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3169</w:t>
      </w:r>
    </w:p>
    <w:p w14:paraId="1D0DA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3169</w:t>
      </w:r>
    </w:p>
    <w:p w14:paraId="30B22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3170</w:t>
      </w:r>
    </w:p>
    <w:p w14:paraId="3D4DC8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3170</w:t>
      </w:r>
    </w:p>
    <w:p w14:paraId="6C015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3174</w:t>
      </w:r>
    </w:p>
    <w:p w14:paraId="0A7BE2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25</w:t>
      </w:r>
      <w:r>
        <w:t>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3176</w:t>
      </w:r>
    </w:p>
    <w:p w14:paraId="4DB7A1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3176</w:t>
      </w:r>
    </w:p>
    <w:p w14:paraId="18B297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3176</w:t>
      </w:r>
    </w:p>
    <w:p w14:paraId="1670B5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3176</w:t>
      </w:r>
    </w:p>
    <w:p w14:paraId="7CEA86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3177</w:t>
      </w:r>
    </w:p>
    <w:p w14:paraId="4C36D4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3177</w:t>
      </w:r>
    </w:p>
    <w:p w14:paraId="6E92C4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3178</w:t>
      </w:r>
    </w:p>
    <w:p w14:paraId="0F8C95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3178</w:t>
      </w:r>
    </w:p>
    <w:p w14:paraId="1F4E00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3182</w:t>
      </w:r>
    </w:p>
    <w:p w14:paraId="0E657B3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3184</w:t>
      </w:r>
    </w:p>
    <w:p w14:paraId="6634F48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3184</w:t>
      </w:r>
    </w:p>
    <w:p w14:paraId="1895A9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3184</w:t>
      </w:r>
    </w:p>
    <w:p w14:paraId="408403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3184</w:t>
      </w:r>
    </w:p>
    <w:p w14:paraId="237649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3184</w:t>
      </w:r>
    </w:p>
    <w:p w14:paraId="0BEA4D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3185</w:t>
      </w:r>
    </w:p>
    <w:p w14:paraId="36A1A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3185</w:t>
      </w:r>
    </w:p>
    <w:p w14:paraId="7310F0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3186</w:t>
      </w:r>
    </w:p>
    <w:p w14:paraId="6BF955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3187</w:t>
      </w:r>
    </w:p>
    <w:p w14:paraId="575A8F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3191</w:t>
      </w:r>
    </w:p>
    <w:p w14:paraId="483913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3193</w:t>
      </w:r>
    </w:p>
    <w:p w14:paraId="509BF6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3193</w:t>
      </w:r>
    </w:p>
    <w:p w14:paraId="0A475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3193</w:t>
      </w:r>
    </w:p>
    <w:p w14:paraId="6D5C6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3193</w:t>
      </w:r>
    </w:p>
    <w:p w14:paraId="0D822D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3193</w:t>
      </w:r>
    </w:p>
    <w:p w14:paraId="561598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3193</w:t>
      </w:r>
    </w:p>
    <w:p w14:paraId="158CE6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3194</w:t>
      </w:r>
    </w:p>
    <w:p w14:paraId="5970B5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3195</w:t>
      </w:r>
    </w:p>
    <w:p w14:paraId="53E411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6F8379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3197</w:t>
      </w:r>
    </w:p>
    <w:p w14:paraId="21E5F8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3197</w:t>
      </w:r>
    </w:p>
    <w:p w14:paraId="0E7A7C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3197</w:t>
      </w:r>
    </w:p>
    <w:p w14:paraId="0C0E95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3197</w:t>
      </w:r>
    </w:p>
    <w:p w14:paraId="2692CA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3199</w:t>
      </w:r>
    </w:p>
    <w:p w14:paraId="68819A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3199</w:t>
      </w:r>
    </w:p>
    <w:p w14:paraId="4F0F58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3200</w:t>
      </w:r>
    </w:p>
    <w:p w14:paraId="1ACFF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3201</w:t>
      </w:r>
    </w:p>
    <w:p w14:paraId="384B8F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3203</w:t>
      </w:r>
    </w:p>
    <w:p w14:paraId="45C96D7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3205</w:t>
      </w:r>
    </w:p>
    <w:p w14:paraId="5B7A0C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3205</w:t>
      </w:r>
    </w:p>
    <w:p w14:paraId="744558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3205</w:t>
      </w:r>
    </w:p>
    <w:p w14:paraId="236ECE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3205</w:t>
      </w:r>
    </w:p>
    <w:p w14:paraId="6CE5C8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3207</w:t>
      </w:r>
    </w:p>
    <w:p w14:paraId="4639C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3207</w:t>
      </w:r>
    </w:p>
    <w:p w14:paraId="32411A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3208</w:t>
      </w:r>
    </w:p>
    <w:p w14:paraId="069197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3209</w:t>
      </w:r>
    </w:p>
    <w:p w14:paraId="1A6DF2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3212</w:t>
      </w:r>
    </w:p>
    <w:p w14:paraId="06FBF82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3214</w:t>
      </w:r>
    </w:p>
    <w:p w14:paraId="0B6BD5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3214</w:t>
      </w:r>
    </w:p>
    <w:p w14:paraId="42DAED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3214</w:t>
      </w:r>
    </w:p>
    <w:p w14:paraId="63CCDA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3214</w:t>
      </w:r>
    </w:p>
    <w:p w14:paraId="44DE1B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3214</w:t>
      </w:r>
    </w:p>
    <w:p w14:paraId="17D78A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3214</w:t>
      </w:r>
    </w:p>
    <w:p w14:paraId="42FA1F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3215</w:t>
      </w:r>
    </w:p>
    <w:p w14:paraId="108479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3216</w:t>
      </w:r>
    </w:p>
    <w:p w14:paraId="452E56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3216</w:t>
      </w:r>
    </w:p>
    <w:p w14:paraId="1DAD59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3218</w:t>
      </w:r>
    </w:p>
    <w:p w14:paraId="1E595E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3218</w:t>
      </w:r>
    </w:p>
    <w:p w14:paraId="657880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3218</w:t>
      </w:r>
    </w:p>
    <w:p w14:paraId="5AE90E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3218</w:t>
      </w:r>
    </w:p>
    <w:p w14:paraId="39E1C7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3220</w:t>
      </w:r>
    </w:p>
    <w:p w14:paraId="25BC6F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3220</w:t>
      </w:r>
    </w:p>
    <w:p w14:paraId="490102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3221</w:t>
      </w:r>
    </w:p>
    <w:p w14:paraId="46BCB4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3222</w:t>
      </w:r>
    </w:p>
    <w:p w14:paraId="505E3D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3225</w:t>
      </w:r>
    </w:p>
    <w:p w14:paraId="4A6DFCE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3226</w:t>
      </w:r>
    </w:p>
    <w:p w14:paraId="788D3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3226</w:t>
      </w:r>
    </w:p>
    <w:p w14:paraId="5D2921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3227</w:t>
      </w:r>
    </w:p>
    <w:p w14:paraId="0DF39F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3227</w:t>
      </w:r>
    </w:p>
    <w:p w14:paraId="563D89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3228</w:t>
      </w:r>
    </w:p>
    <w:p w14:paraId="11D07E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3228</w:t>
      </w:r>
    </w:p>
    <w:p w14:paraId="068C9C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3229</w:t>
      </w:r>
    </w:p>
    <w:p w14:paraId="5B6008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3230</w:t>
      </w:r>
    </w:p>
    <w:p w14:paraId="0E3000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3231</w:t>
      </w:r>
    </w:p>
    <w:p w14:paraId="62933CC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3233</w:t>
      </w:r>
    </w:p>
    <w:p w14:paraId="45907B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3233</w:t>
      </w:r>
    </w:p>
    <w:p w14:paraId="52D1A2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3233</w:t>
      </w:r>
    </w:p>
    <w:p w14:paraId="4F64E9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3233</w:t>
      </w:r>
    </w:p>
    <w:p w14:paraId="6D623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3235</w:t>
      </w:r>
    </w:p>
    <w:p w14:paraId="6B0763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3235</w:t>
      </w:r>
    </w:p>
    <w:p w14:paraId="1570A4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3236</w:t>
      </w:r>
    </w:p>
    <w:p w14:paraId="1D5239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3236</w:t>
      </w:r>
    </w:p>
    <w:p w14:paraId="767889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3237</w:t>
      </w:r>
    </w:p>
    <w:p w14:paraId="093596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3239</w:t>
      </w:r>
    </w:p>
    <w:p w14:paraId="67E6B5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3239</w:t>
      </w:r>
    </w:p>
    <w:p w14:paraId="18BC7C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3239</w:t>
      </w:r>
    </w:p>
    <w:p w14:paraId="11F79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3239</w:t>
      </w:r>
    </w:p>
    <w:p w14:paraId="634976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3241</w:t>
      </w:r>
    </w:p>
    <w:p w14:paraId="14482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3241</w:t>
      </w:r>
    </w:p>
    <w:p w14:paraId="2E167B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3242</w:t>
      </w:r>
    </w:p>
    <w:p w14:paraId="2F7A63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3243</w:t>
      </w:r>
    </w:p>
    <w:p w14:paraId="055877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3243</w:t>
      </w:r>
    </w:p>
    <w:p w14:paraId="2DF230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3245</w:t>
      </w:r>
    </w:p>
    <w:p w14:paraId="3F4DF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3245</w:t>
      </w:r>
    </w:p>
    <w:p w14:paraId="2C177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3245</w:t>
      </w:r>
    </w:p>
    <w:p w14:paraId="1A83B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3245</w:t>
      </w:r>
    </w:p>
    <w:p w14:paraId="4A95D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3245</w:t>
      </w:r>
    </w:p>
    <w:p w14:paraId="71ADDB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3245</w:t>
      </w:r>
    </w:p>
    <w:p w14:paraId="35BEF4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3246</w:t>
      </w:r>
    </w:p>
    <w:p w14:paraId="79B64B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3247</w:t>
      </w:r>
    </w:p>
    <w:p w14:paraId="6187F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3247</w:t>
      </w:r>
    </w:p>
    <w:p w14:paraId="3922552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3249</w:t>
      </w:r>
    </w:p>
    <w:p w14:paraId="7529CB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3249</w:t>
      </w:r>
    </w:p>
    <w:p w14:paraId="5F7F43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3249</w:t>
      </w:r>
    </w:p>
    <w:p w14:paraId="304366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3249</w:t>
      </w:r>
    </w:p>
    <w:p w14:paraId="24C154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3251</w:t>
      </w:r>
    </w:p>
    <w:p w14:paraId="27D014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3251</w:t>
      </w:r>
    </w:p>
    <w:p w14:paraId="74A734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3252</w:t>
      </w:r>
    </w:p>
    <w:p w14:paraId="4D8490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7196CE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3254</w:t>
      </w:r>
    </w:p>
    <w:p w14:paraId="4170D9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3256</w:t>
      </w:r>
    </w:p>
    <w:p w14:paraId="214BA0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3256</w:t>
      </w:r>
    </w:p>
    <w:p w14:paraId="6D5196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3256</w:t>
      </w:r>
    </w:p>
    <w:p w14:paraId="6E0094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3256</w:t>
      </w:r>
    </w:p>
    <w:p w14:paraId="2745C6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3258</w:t>
      </w:r>
    </w:p>
    <w:p w14:paraId="3AD390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3258</w:t>
      </w:r>
    </w:p>
    <w:p w14:paraId="6162B1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3259</w:t>
      </w:r>
    </w:p>
    <w:p w14:paraId="223D04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3260</w:t>
      </w:r>
    </w:p>
    <w:p w14:paraId="19E47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3262</w:t>
      </w:r>
    </w:p>
    <w:p w14:paraId="6C741F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3264</w:t>
      </w:r>
    </w:p>
    <w:p w14:paraId="3DF2E5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3264</w:t>
      </w:r>
    </w:p>
    <w:p w14:paraId="2A55E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3264</w:t>
      </w:r>
    </w:p>
    <w:p w14:paraId="3CA83E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3264</w:t>
      </w:r>
    </w:p>
    <w:p w14:paraId="1D6E38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3265</w:t>
      </w:r>
    </w:p>
    <w:p w14:paraId="28692D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3265</w:t>
      </w:r>
    </w:p>
    <w:p w14:paraId="66084A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3266</w:t>
      </w:r>
    </w:p>
    <w:p w14:paraId="67189E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3267</w:t>
      </w:r>
    </w:p>
    <w:p w14:paraId="368D5A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3269</w:t>
      </w:r>
    </w:p>
    <w:p w14:paraId="67E6E3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3271</w:t>
      </w:r>
    </w:p>
    <w:p w14:paraId="1FC22E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3271</w:t>
      </w:r>
    </w:p>
    <w:p w14:paraId="776B6C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3271</w:t>
      </w:r>
    </w:p>
    <w:p w14:paraId="6F4158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3271</w:t>
      </w:r>
    </w:p>
    <w:p w14:paraId="38FCE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3272</w:t>
      </w:r>
    </w:p>
    <w:p w14:paraId="584134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3272</w:t>
      </w:r>
    </w:p>
    <w:p w14:paraId="588655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3273</w:t>
      </w:r>
    </w:p>
    <w:p w14:paraId="348735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3273</w:t>
      </w:r>
    </w:p>
    <w:p w14:paraId="4221E3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3275</w:t>
      </w:r>
    </w:p>
    <w:p w14:paraId="29345414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3278</w:t>
      </w:r>
    </w:p>
    <w:p w14:paraId="578A3DB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3278</w:t>
      </w:r>
    </w:p>
    <w:p w14:paraId="6D6E3CA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3279</w:t>
      </w:r>
    </w:p>
    <w:p w14:paraId="391A45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3279</w:t>
      </w:r>
    </w:p>
    <w:p w14:paraId="3FF7E0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3279</w:t>
      </w:r>
    </w:p>
    <w:p w14:paraId="23656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3279</w:t>
      </w:r>
    </w:p>
    <w:p w14:paraId="055B4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3279</w:t>
      </w:r>
    </w:p>
    <w:p w14:paraId="1AA52F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3279</w:t>
      </w:r>
    </w:p>
    <w:p w14:paraId="4E1ECD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3280</w:t>
      </w:r>
    </w:p>
    <w:p w14:paraId="0EC182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3281</w:t>
      </w:r>
    </w:p>
    <w:p w14:paraId="30C8A7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3283</w:t>
      </w:r>
    </w:p>
    <w:p w14:paraId="1CE0C8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3283</w:t>
      </w:r>
    </w:p>
    <w:p w14:paraId="766C8C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3283</w:t>
      </w:r>
    </w:p>
    <w:p w14:paraId="3D66B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29ADF2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1468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3285</w:t>
      </w:r>
    </w:p>
    <w:p w14:paraId="5A7253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3287</w:t>
      </w:r>
    </w:p>
    <w:p w14:paraId="6EFAE2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3287</w:t>
      </w:r>
    </w:p>
    <w:p w14:paraId="29BE99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3287</w:t>
      </w:r>
    </w:p>
    <w:p w14:paraId="102078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3287</w:t>
      </w:r>
    </w:p>
    <w:p w14:paraId="48BB33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3288</w:t>
      </w:r>
    </w:p>
    <w:p w14:paraId="50BDD6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1DE15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3292</w:t>
      </w:r>
    </w:p>
    <w:p w14:paraId="67DE5F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3299</w:t>
      </w:r>
    </w:p>
    <w:p w14:paraId="59023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3299</w:t>
      </w:r>
    </w:p>
    <w:p w14:paraId="442096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3299</w:t>
      </w:r>
    </w:p>
    <w:p w14:paraId="312BC0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3299</w:t>
      </w:r>
    </w:p>
    <w:p w14:paraId="769567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3300</w:t>
      </w:r>
    </w:p>
    <w:p w14:paraId="5CC25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3302</w:t>
      </w:r>
    </w:p>
    <w:p w14:paraId="25D3EA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3303</w:t>
      </w:r>
    </w:p>
    <w:p w14:paraId="4DD599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3303</w:t>
      </w:r>
    </w:p>
    <w:p w14:paraId="166953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3303</w:t>
      </w:r>
    </w:p>
    <w:p w14:paraId="61C7C4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47BD3C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3304</w:t>
      </w:r>
    </w:p>
    <w:p w14:paraId="41B497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3306</w:t>
      </w:r>
    </w:p>
    <w:p w14:paraId="483578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3307</w:t>
      </w:r>
    </w:p>
    <w:p w14:paraId="466CF2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3307</w:t>
      </w:r>
    </w:p>
    <w:p w14:paraId="5C9CAF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3307</w:t>
      </w:r>
    </w:p>
    <w:p w14:paraId="02166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3307</w:t>
      </w:r>
    </w:p>
    <w:p w14:paraId="303ECF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3308</w:t>
      </w:r>
    </w:p>
    <w:p w14:paraId="74B51D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6331B2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3310</w:t>
      </w:r>
    </w:p>
    <w:p w14:paraId="049D3D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3311</w:t>
      </w:r>
    </w:p>
    <w:p w14:paraId="1F5B66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3311</w:t>
      </w:r>
    </w:p>
    <w:p w14:paraId="1086C1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1CC947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3312</w:t>
      </w:r>
    </w:p>
    <w:p w14:paraId="70BD8D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3313</w:t>
      </w:r>
    </w:p>
    <w:p w14:paraId="32FD76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3313</w:t>
      </w:r>
    </w:p>
    <w:p w14:paraId="40B271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3314</w:t>
      </w:r>
    </w:p>
    <w:p w14:paraId="18BFD3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3314</w:t>
      </w:r>
    </w:p>
    <w:p w14:paraId="123178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3314</w:t>
      </w:r>
    </w:p>
    <w:p w14:paraId="0EDDE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3314</w:t>
      </w:r>
    </w:p>
    <w:p w14:paraId="7342CE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3315</w:t>
      </w:r>
    </w:p>
    <w:p w14:paraId="64FE77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3317</w:t>
      </w:r>
    </w:p>
    <w:p w14:paraId="113AF7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3318</w:t>
      </w:r>
    </w:p>
    <w:p w14:paraId="1E41B4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3318</w:t>
      </w:r>
    </w:p>
    <w:p w14:paraId="59BBB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3318</w:t>
      </w:r>
    </w:p>
    <w:p w14:paraId="112AB7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3318</w:t>
      </w:r>
    </w:p>
    <w:p w14:paraId="2EDE45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3319</w:t>
      </w:r>
    </w:p>
    <w:p w14:paraId="2027BE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3320</w:t>
      </w:r>
    </w:p>
    <w:p w14:paraId="2FD1B0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3322</w:t>
      </w:r>
    </w:p>
    <w:p w14:paraId="1A5BAA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3322</w:t>
      </w:r>
    </w:p>
    <w:p w14:paraId="4997B1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3322</w:t>
      </w:r>
    </w:p>
    <w:p w14:paraId="5B91B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3322</w:t>
      </w:r>
    </w:p>
    <w:p w14:paraId="015708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3323</w:t>
      </w:r>
    </w:p>
    <w:p w14:paraId="02E764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3324</w:t>
      </w:r>
    </w:p>
    <w:p w14:paraId="01F8B8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3326</w:t>
      </w:r>
    </w:p>
    <w:p w14:paraId="3DC817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3326</w:t>
      </w:r>
    </w:p>
    <w:p w14:paraId="404062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3326</w:t>
      </w:r>
    </w:p>
    <w:p w14:paraId="010A84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3326</w:t>
      </w:r>
    </w:p>
    <w:p w14:paraId="0B9629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3326</w:t>
      </w:r>
    </w:p>
    <w:p w14:paraId="1AC323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3327</w:t>
      </w:r>
    </w:p>
    <w:p w14:paraId="4B2503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3328</w:t>
      </w:r>
    </w:p>
    <w:p w14:paraId="65F2F0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FDD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3330</w:t>
      </w:r>
    </w:p>
    <w:p w14:paraId="3411F5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3330</w:t>
      </w:r>
    </w:p>
    <w:p w14:paraId="3011EE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3330</w:t>
      </w:r>
    </w:p>
    <w:p w14:paraId="3AF6E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3330</w:t>
      </w:r>
    </w:p>
    <w:p w14:paraId="2CAF0A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3331</w:t>
      </w:r>
    </w:p>
    <w:p w14:paraId="52339C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3331</w:t>
      </w:r>
    </w:p>
    <w:p w14:paraId="21051B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3333</w:t>
      </w:r>
    </w:p>
    <w:p w14:paraId="5BF9FA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3333</w:t>
      </w:r>
    </w:p>
    <w:p w14:paraId="201BC6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3334</w:t>
      </w:r>
    </w:p>
    <w:p w14:paraId="649891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3334</w:t>
      </w:r>
    </w:p>
    <w:p w14:paraId="4C23FA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3334</w:t>
      </w:r>
    </w:p>
    <w:p w14:paraId="1B448D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3336</w:t>
      </w:r>
    </w:p>
    <w:p w14:paraId="30007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3338</w:t>
      </w:r>
    </w:p>
    <w:p w14:paraId="1D5899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3346</w:t>
      </w:r>
    </w:p>
    <w:p w14:paraId="6B15DD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3353</w:t>
      </w:r>
    </w:p>
    <w:p w14:paraId="40D418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3353</w:t>
      </w:r>
    </w:p>
    <w:p w14:paraId="23B787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3353</w:t>
      </w:r>
    </w:p>
    <w:p w14:paraId="52C39F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3353</w:t>
      </w:r>
    </w:p>
    <w:p w14:paraId="35CA3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3354</w:t>
      </w:r>
    </w:p>
    <w:p w14:paraId="2A5E5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3356</w:t>
      </w:r>
    </w:p>
    <w:p w14:paraId="7F891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3357</w:t>
      </w:r>
    </w:p>
    <w:p w14:paraId="48F347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3357</w:t>
      </w:r>
    </w:p>
    <w:p w14:paraId="3806BC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3357</w:t>
      </w:r>
    </w:p>
    <w:p w14:paraId="756C91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3357</w:t>
      </w:r>
    </w:p>
    <w:p w14:paraId="611FBF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3358</w:t>
      </w:r>
    </w:p>
    <w:p w14:paraId="19F9C2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3358</w:t>
      </w:r>
    </w:p>
    <w:p w14:paraId="1DA7EC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3360</w:t>
      </w:r>
    </w:p>
    <w:p w14:paraId="4E293E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3360</w:t>
      </w:r>
    </w:p>
    <w:p w14:paraId="1F3D3D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3360</w:t>
      </w:r>
    </w:p>
    <w:p w14:paraId="0B63AE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3360</w:t>
      </w:r>
    </w:p>
    <w:p w14:paraId="0A2ED2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3361</w:t>
      </w:r>
    </w:p>
    <w:p w14:paraId="4151D9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7C240D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3364</w:t>
      </w:r>
    </w:p>
    <w:p w14:paraId="0E2ADF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3364</w:t>
      </w:r>
    </w:p>
    <w:p w14:paraId="1DD01C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3364</w:t>
      </w:r>
    </w:p>
    <w:p w14:paraId="53EB4E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3364</w:t>
      </w:r>
    </w:p>
    <w:p w14:paraId="053669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3364</w:t>
      </w:r>
    </w:p>
    <w:p w14:paraId="136B59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3365</w:t>
      </w:r>
    </w:p>
    <w:p w14:paraId="185CEB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3367</w:t>
      </w:r>
    </w:p>
    <w:p w14:paraId="3FC4D9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- TDD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3368</w:t>
      </w:r>
    </w:p>
    <w:p w14:paraId="7DE6A6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3368</w:t>
      </w:r>
    </w:p>
    <w:p w14:paraId="14985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3368</w:t>
      </w:r>
    </w:p>
    <w:p w14:paraId="33887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3368</w:t>
      </w:r>
    </w:p>
    <w:p w14:paraId="14B595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3369</w:t>
      </w:r>
    </w:p>
    <w:p w14:paraId="1527BC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3370</w:t>
      </w:r>
    </w:p>
    <w:p w14:paraId="307E2B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3372</w:t>
      </w:r>
    </w:p>
    <w:p w14:paraId="736870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3372</w:t>
      </w:r>
    </w:p>
    <w:p w14:paraId="089E8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3372</w:t>
      </w:r>
    </w:p>
    <w:p w14:paraId="45C2AD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3372</w:t>
      </w:r>
    </w:p>
    <w:p w14:paraId="5887A3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3373</w:t>
      </w:r>
    </w:p>
    <w:p w14:paraId="669769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3375</w:t>
      </w:r>
    </w:p>
    <w:p w14:paraId="59AB6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3376</w:t>
      </w:r>
    </w:p>
    <w:p w14:paraId="20F05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3376</w:t>
      </w:r>
    </w:p>
    <w:p w14:paraId="3F600C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3376</w:t>
      </w:r>
    </w:p>
    <w:p w14:paraId="62D7A1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3376</w:t>
      </w:r>
    </w:p>
    <w:p w14:paraId="054D89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3377</w:t>
      </w:r>
    </w:p>
    <w:p w14:paraId="0AB1AE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3379</w:t>
      </w:r>
    </w:p>
    <w:p w14:paraId="5D78B2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3380</w:t>
      </w:r>
    </w:p>
    <w:p w14:paraId="7A5D87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3380</w:t>
      </w:r>
    </w:p>
    <w:p w14:paraId="713523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3380</w:t>
      </w:r>
    </w:p>
    <w:p w14:paraId="1E9D2E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3380</w:t>
      </w:r>
    </w:p>
    <w:p w14:paraId="0F1FAB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3381</w:t>
      </w:r>
    </w:p>
    <w:p w14:paraId="4CF970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3382</w:t>
      </w:r>
    </w:p>
    <w:p w14:paraId="186AE9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3384</w:t>
      </w:r>
    </w:p>
    <w:p w14:paraId="589E2D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3384</w:t>
      </w:r>
    </w:p>
    <w:p w14:paraId="47455F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3384</w:t>
      </w:r>
    </w:p>
    <w:p w14:paraId="4B6D61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3384</w:t>
      </w:r>
    </w:p>
    <w:p w14:paraId="3E464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3385</w:t>
      </w:r>
    </w:p>
    <w:p w14:paraId="286ACA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3386</w:t>
      </w:r>
    </w:p>
    <w:p w14:paraId="23D76B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3388</w:t>
      </w:r>
    </w:p>
    <w:p w14:paraId="1A3E79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3388</w:t>
      </w:r>
    </w:p>
    <w:p w14:paraId="69BC45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3388</w:t>
      </w:r>
    </w:p>
    <w:p w14:paraId="76C93D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3388</w:t>
      </w:r>
    </w:p>
    <w:p w14:paraId="215136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3388</w:t>
      </w:r>
    </w:p>
    <w:p w14:paraId="439FD0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3389</w:t>
      </w:r>
    </w:p>
    <w:p w14:paraId="651B01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580AC7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TDD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3392</w:t>
      </w:r>
    </w:p>
    <w:p w14:paraId="30A71E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3392</w:t>
      </w:r>
    </w:p>
    <w:p w14:paraId="16467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3393</w:t>
      </w:r>
    </w:p>
    <w:p w14:paraId="279F54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3393</w:t>
      </w:r>
    </w:p>
    <w:p w14:paraId="2683FF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3394</w:t>
      </w:r>
    </w:p>
    <w:p w14:paraId="30F66D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3394</w:t>
      </w:r>
    </w:p>
    <w:p w14:paraId="78D63C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3396</w:t>
      </w:r>
    </w:p>
    <w:p w14:paraId="4DD059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3396</w:t>
      </w:r>
    </w:p>
    <w:p w14:paraId="4CFDD0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3396</w:t>
      </w:r>
    </w:p>
    <w:p w14:paraId="402A66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3396</w:t>
      </w:r>
    </w:p>
    <w:p w14:paraId="35B14B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3397</w:t>
      </w:r>
    </w:p>
    <w:p w14:paraId="6DACE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3398</w:t>
      </w:r>
    </w:p>
    <w:p w14:paraId="1C7187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3400</w:t>
      </w:r>
    </w:p>
    <w:p w14:paraId="4A5A90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3400</w:t>
      </w:r>
    </w:p>
    <w:p w14:paraId="0F5514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3400</w:t>
      </w:r>
    </w:p>
    <w:p w14:paraId="4E133F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53668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3401</w:t>
      </w:r>
    </w:p>
    <w:p w14:paraId="1EBBA5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1FD997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3405</w:t>
      </w:r>
    </w:p>
    <w:p w14:paraId="79A8C0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59F802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1A8CBB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3405</w:t>
      </w:r>
    </w:p>
    <w:p w14:paraId="241491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441B1A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3406</w:t>
      </w:r>
    </w:p>
    <w:p w14:paraId="5EE69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3408</w:t>
      </w:r>
    </w:p>
    <w:p w14:paraId="4ED34F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3408</w:t>
      </w:r>
    </w:p>
    <w:p w14:paraId="1B8F1E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3408</w:t>
      </w:r>
    </w:p>
    <w:p w14:paraId="5C8823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3408</w:t>
      </w:r>
    </w:p>
    <w:p w14:paraId="6DC278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3409</w:t>
      </w:r>
    </w:p>
    <w:p w14:paraId="588C80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2125BB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3413</w:t>
      </w:r>
    </w:p>
    <w:p w14:paraId="3F8C0C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3413</w:t>
      </w:r>
    </w:p>
    <w:p w14:paraId="7AD18D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54379F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74E02D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5746D4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534B23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3415</w:t>
      </w:r>
    </w:p>
    <w:p w14:paraId="04915E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Absolute RSRP Accuracy E-UTRA for Carrier Aggregation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3417</w:t>
      </w:r>
    </w:p>
    <w:p w14:paraId="57EABB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3417</w:t>
      </w:r>
    </w:p>
    <w:p w14:paraId="6321C8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3417</w:t>
      </w:r>
    </w:p>
    <w:p w14:paraId="222621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3417</w:t>
      </w:r>
    </w:p>
    <w:p w14:paraId="2BE06A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3418</w:t>
      </w:r>
    </w:p>
    <w:p w14:paraId="5B599E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3419</w:t>
      </w:r>
    </w:p>
    <w:p w14:paraId="18122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3421</w:t>
      </w:r>
    </w:p>
    <w:p w14:paraId="0AF84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3421</w:t>
      </w:r>
    </w:p>
    <w:p w14:paraId="730BE1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3421</w:t>
      </w:r>
    </w:p>
    <w:p w14:paraId="29E0D5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3421</w:t>
      </w:r>
    </w:p>
    <w:p w14:paraId="316C4D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3422</w:t>
      </w:r>
    </w:p>
    <w:p w14:paraId="22F435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3423</w:t>
      </w:r>
    </w:p>
    <w:p w14:paraId="0DC213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</w:t>
      </w:r>
      <w:r w:rsidRPr="009A7AA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E-UTRA for Carrier Aggregation</w:t>
      </w:r>
      <w:r w:rsidRPr="009A7AA1">
        <w:rPr>
          <w:rFonts w:eastAsia="SimSun"/>
          <w:lang w:eastAsia="zh-CN"/>
        </w:rPr>
        <w:t xml:space="preserve"> (Rel-12 and forward)</w:t>
      </w:r>
      <w:r>
        <w:tab/>
        <w:t>3425</w:t>
      </w:r>
    </w:p>
    <w:p w14:paraId="697ACC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3425</w:t>
      </w:r>
    </w:p>
    <w:p w14:paraId="270D3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3425</w:t>
      </w:r>
    </w:p>
    <w:p w14:paraId="41A37F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3425</w:t>
      </w:r>
    </w:p>
    <w:p w14:paraId="38535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3427</w:t>
      </w:r>
    </w:p>
    <w:p w14:paraId="7083E2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3427</w:t>
      </w:r>
    </w:p>
    <w:p w14:paraId="0E823F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3429</w:t>
      </w:r>
    </w:p>
    <w:p w14:paraId="35CB8E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3429</w:t>
      </w:r>
    </w:p>
    <w:p w14:paraId="5D1C61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3429</w:t>
      </w:r>
    </w:p>
    <w:p w14:paraId="24C6CD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3429</w:t>
      </w:r>
    </w:p>
    <w:p w14:paraId="79C5E5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3429</w:t>
      </w:r>
    </w:p>
    <w:p w14:paraId="37F36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3430</w:t>
      </w:r>
    </w:p>
    <w:p w14:paraId="0F99E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3432</w:t>
      </w:r>
    </w:p>
    <w:p w14:paraId="1E4863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3433</w:t>
      </w:r>
    </w:p>
    <w:p w14:paraId="5A1A3D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3433</w:t>
      </w:r>
    </w:p>
    <w:p w14:paraId="3BACFA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3433</w:t>
      </w:r>
    </w:p>
    <w:p w14:paraId="761F2F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255D84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0FBBAB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3435</w:t>
      </w:r>
    </w:p>
    <w:p w14:paraId="2DBB75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3437</w:t>
      </w:r>
    </w:p>
    <w:p w14:paraId="0BA4E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3437</w:t>
      </w:r>
    </w:p>
    <w:p w14:paraId="5078CB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3437</w:t>
      </w:r>
    </w:p>
    <w:p w14:paraId="4532F6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3437</w:t>
      </w:r>
    </w:p>
    <w:p w14:paraId="4F14F1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3438</w:t>
      </w:r>
    </w:p>
    <w:p w14:paraId="719063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3439</w:t>
      </w:r>
    </w:p>
    <w:p w14:paraId="4B4C2E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3441</w:t>
      </w:r>
    </w:p>
    <w:p w14:paraId="449532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3441</w:t>
      </w:r>
    </w:p>
    <w:p w14:paraId="2AB64F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3441</w:t>
      </w:r>
    </w:p>
    <w:p w14:paraId="2F127B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3441</w:t>
      </w:r>
    </w:p>
    <w:p w14:paraId="7321EB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775E53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3443</w:t>
      </w:r>
    </w:p>
    <w:p w14:paraId="78A726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3445</w:t>
      </w:r>
    </w:p>
    <w:p w14:paraId="3F856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3445</w:t>
      </w:r>
    </w:p>
    <w:p w14:paraId="7AE8DB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3445</w:t>
      </w:r>
    </w:p>
    <w:p w14:paraId="522A7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3445</w:t>
      </w:r>
    </w:p>
    <w:p w14:paraId="42C3EA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3445</w:t>
      </w:r>
    </w:p>
    <w:p w14:paraId="71166D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3446</w:t>
      </w:r>
    </w:p>
    <w:p w14:paraId="047148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3449</w:t>
      </w:r>
    </w:p>
    <w:p w14:paraId="08EE25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3451</w:t>
      </w:r>
    </w:p>
    <w:p w14:paraId="332D2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3451</w:t>
      </w:r>
    </w:p>
    <w:p w14:paraId="661D89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3451</w:t>
      </w:r>
    </w:p>
    <w:p w14:paraId="16348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3451</w:t>
      </w:r>
    </w:p>
    <w:p w14:paraId="79327A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3452</w:t>
      </w:r>
    </w:p>
    <w:p w14:paraId="209065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3453</w:t>
      </w:r>
    </w:p>
    <w:p w14:paraId="5E964D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3455</w:t>
      </w:r>
    </w:p>
    <w:p w14:paraId="472A62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3455</w:t>
      </w:r>
    </w:p>
    <w:p w14:paraId="40203C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3455</w:t>
      </w:r>
    </w:p>
    <w:p w14:paraId="2FB2C1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3455</w:t>
      </w:r>
    </w:p>
    <w:p w14:paraId="77BEDB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3456</w:t>
      </w:r>
    </w:p>
    <w:p w14:paraId="700342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3459</w:t>
      </w:r>
    </w:p>
    <w:p w14:paraId="481B32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3461</w:t>
      </w:r>
    </w:p>
    <w:p w14:paraId="5670C2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3461</w:t>
      </w:r>
    </w:p>
    <w:p w14:paraId="3ED1DF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3461</w:t>
      </w:r>
    </w:p>
    <w:p w14:paraId="147D6B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3461</w:t>
      </w:r>
    </w:p>
    <w:p w14:paraId="2A9C52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3461</w:t>
      </w:r>
    </w:p>
    <w:p w14:paraId="4A182A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3462</w:t>
      </w:r>
    </w:p>
    <w:p w14:paraId="1C2999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3465</w:t>
      </w:r>
    </w:p>
    <w:p w14:paraId="02E3F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3467</w:t>
      </w:r>
    </w:p>
    <w:p w14:paraId="7F0167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3467</w:t>
      </w:r>
    </w:p>
    <w:p w14:paraId="73FA69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3467</w:t>
      </w:r>
    </w:p>
    <w:p w14:paraId="689FA0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3467</w:t>
      </w:r>
    </w:p>
    <w:p w14:paraId="4EEE90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3468</w:t>
      </w:r>
    </w:p>
    <w:p w14:paraId="312F17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3468</w:t>
      </w:r>
    </w:p>
    <w:p w14:paraId="76AF01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3470</w:t>
      </w:r>
    </w:p>
    <w:p w14:paraId="32D8B8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3470</w:t>
      </w:r>
    </w:p>
    <w:p w14:paraId="3F2FD6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3470</w:t>
      </w:r>
    </w:p>
    <w:p w14:paraId="2945AA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3470</w:t>
      </w:r>
    </w:p>
    <w:p w14:paraId="70BBDE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3471</w:t>
      </w:r>
    </w:p>
    <w:p w14:paraId="725B82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3474</w:t>
      </w:r>
    </w:p>
    <w:p w14:paraId="3BADED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3475</w:t>
      </w:r>
    </w:p>
    <w:p w14:paraId="1A8DFF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3475</w:t>
      </w:r>
    </w:p>
    <w:p w14:paraId="5493BA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427897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276780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3476</w:t>
      </w:r>
    </w:p>
    <w:p w14:paraId="48AB79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3477</w:t>
      </w:r>
    </w:p>
    <w:p w14:paraId="756806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32CFB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3482</w:t>
      </w:r>
    </w:p>
    <w:p w14:paraId="66EF12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3482</w:t>
      </w:r>
    </w:p>
    <w:p w14:paraId="7CB540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3482</w:t>
      </w:r>
    </w:p>
    <w:p w14:paraId="50773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3482</w:t>
      </w:r>
    </w:p>
    <w:p w14:paraId="08355E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3483</w:t>
      </w:r>
    </w:p>
    <w:p w14:paraId="0280ED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27365D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3487</w:t>
      </w:r>
    </w:p>
    <w:p w14:paraId="6BBA1E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5E3103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196D4C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111560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C2599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3491</w:t>
      </w:r>
    </w:p>
    <w:p w14:paraId="4975F8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3493</w:t>
      </w:r>
    </w:p>
    <w:p w14:paraId="4DB93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3493</w:t>
      </w:r>
    </w:p>
    <w:p w14:paraId="5483F0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3493</w:t>
      </w:r>
    </w:p>
    <w:p w14:paraId="64BCF0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3493</w:t>
      </w:r>
    </w:p>
    <w:p w14:paraId="3F6E0A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3493</w:t>
      </w:r>
    </w:p>
    <w:p w14:paraId="7BA765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3495</w:t>
      </w:r>
    </w:p>
    <w:p w14:paraId="5FE203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3497</w:t>
      </w:r>
    </w:p>
    <w:p w14:paraId="7CA2E7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3499</w:t>
      </w:r>
    </w:p>
    <w:p w14:paraId="108A41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3499</w:t>
      </w:r>
    </w:p>
    <w:p w14:paraId="230BE4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3499</w:t>
      </w:r>
    </w:p>
    <w:p w14:paraId="1A5AA8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3500</w:t>
      </w:r>
    </w:p>
    <w:p w14:paraId="22F56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3501</w:t>
      </w:r>
    </w:p>
    <w:p w14:paraId="3BE313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3501</w:t>
      </w:r>
    </w:p>
    <w:p w14:paraId="117665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3503</w:t>
      </w:r>
    </w:p>
    <w:p w14:paraId="061F07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3503</w:t>
      </w:r>
    </w:p>
    <w:p w14:paraId="6F671D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3503</w:t>
      </w:r>
    </w:p>
    <w:p w14:paraId="61E21C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3503</w:t>
      </w:r>
    </w:p>
    <w:p w14:paraId="3A6EEB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3504</w:t>
      </w:r>
    </w:p>
    <w:p w14:paraId="4C540F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3507</w:t>
      </w:r>
    </w:p>
    <w:p w14:paraId="4FD5698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3509</w:t>
      </w:r>
    </w:p>
    <w:p w14:paraId="493E9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3509</w:t>
      </w:r>
    </w:p>
    <w:p w14:paraId="00992B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3509</w:t>
      </w:r>
    </w:p>
    <w:p w14:paraId="0F13A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3509</w:t>
      </w:r>
    </w:p>
    <w:p w14:paraId="00536E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3509</w:t>
      </w:r>
    </w:p>
    <w:p w14:paraId="1BB3D3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3510</w:t>
      </w:r>
    </w:p>
    <w:p w14:paraId="5CC37F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52F153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Absolute RSRP Accuracy for E-UTRA Carrier Aggregation for 20 MHz </w:t>
      </w:r>
      <w:r w:rsidRPr="009A7AA1">
        <w:rPr>
          <w:rFonts w:eastAsia="SimSun"/>
        </w:rPr>
        <w:t>(Rel-1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3513</w:t>
      </w:r>
    </w:p>
    <w:p w14:paraId="0F1FCE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3513</w:t>
      </w:r>
    </w:p>
    <w:p w14:paraId="524C47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3513</w:t>
      </w:r>
    </w:p>
    <w:p w14:paraId="535B8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3513</w:t>
      </w:r>
    </w:p>
    <w:p w14:paraId="79B389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3514</w:t>
      </w:r>
    </w:p>
    <w:p w14:paraId="77A6B7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3515</w:t>
      </w:r>
    </w:p>
    <w:p w14:paraId="51D2A9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3516</w:t>
      </w:r>
    </w:p>
    <w:p w14:paraId="19B07F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3516</w:t>
      </w:r>
    </w:p>
    <w:p w14:paraId="2327C4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3516</w:t>
      </w:r>
    </w:p>
    <w:p w14:paraId="47A42E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3516</w:t>
      </w:r>
    </w:p>
    <w:p w14:paraId="0093DA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3517</w:t>
      </w:r>
    </w:p>
    <w:p w14:paraId="4332B1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3518</w:t>
      </w:r>
    </w:p>
    <w:p w14:paraId="0AE09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>DD Relative RSRP Accuracy for E-UTRA Carrier Aggregation for 20 MHz</w:t>
      </w:r>
      <w:r w:rsidRPr="009A7AA1">
        <w:rPr>
          <w:rFonts w:eastAsia="SimSun"/>
          <w:lang w:eastAsia="zh-CN"/>
        </w:rPr>
        <w:t xml:space="preserve"> (Rel-12 and forward)</w:t>
      </w:r>
      <w:r>
        <w:tab/>
        <w:t>3519</w:t>
      </w:r>
    </w:p>
    <w:p w14:paraId="663BCB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3519</w:t>
      </w:r>
    </w:p>
    <w:p w14:paraId="1EED27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3519</w:t>
      </w:r>
    </w:p>
    <w:p w14:paraId="0B02E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3519</w:t>
      </w:r>
    </w:p>
    <w:p w14:paraId="09FAE9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3519</w:t>
      </w:r>
    </w:p>
    <w:p w14:paraId="79D318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3520</w:t>
      </w:r>
    </w:p>
    <w:p w14:paraId="3267DD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3521</w:t>
      </w:r>
    </w:p>
    <w:p w14:paraId="55A95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3521</w:t>
      </w:r>
    </w:p>
    <w:p w14:paraId="5CF579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503074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6DE9C2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BCCFD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421CFD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3524</w:t>
      </w:r>
    </w:p>
    <w:p w14:paraId="6D391B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3524</w:t>
      </w:r>
    </w:p>
    <w:p w14:paraId="42EDD1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3524</w:t>
      </w:r>
    </w:p>
    <w:p w14:paraId="388590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3525</w:t>
      </w:r>
    </w:p>
    <w:p w14:paraId="7707AB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3525</w:t>
      </w:r>
    </w:p>
    <w:p w14:paraId="7C4AF0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3526</w:t>
      </w:r>
    </w:p>
    <w:p w14:paraId="61E7A5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3526</w:t>
      </w:r>
    </w:p>
    <w:p w14:paraId="0ED04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3527</w:t>
      </w:r>
    </w:p>
    <w:p w14:paraId="67600C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3527</w:t>
      </w:r>
    </w:p>
    <w:p w14:paraId="6AC949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3527</w:t>
      </w:r>
    </w:p>
    <w:p w14:paraId="47158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3527</w:t>
      </w:r>
    </w:p>
    <w:p w14:paraId="2088B8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3529</w:t>
      </w:r>
    </w:p>
    <w:p w14:paraId="380E82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3530</w:t>
      </w:r>
    </w:p>
    <w:p w14:paraId="1FA1B4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3531</w:t>
      </w:r>
    </w:p>
    <w:p w14:paraId="198AEE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3531</w:t>
      </w:r>
    </w:p>
    <w:p w14:paraId="01E9CD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3531</w:t>
      </w:r>
    </w:p>
    <w:p w14:paraId="016A47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3531</w:t>
      </w:r>
    </w:p>
    <w:p w14:paraId="653588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1B278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6D2E0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3532</w:t>
      </w:r>
    </w:p>
    <w:p w14:paraId="23069B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3532</w:t>
      </w:r>
    </w:p>
    <w:p w14:paraId="4F986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25BAF1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FD93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1C1451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3533</w:t>
      </w:r>
    </w:p>
    <w:p w14:paraId="5289B1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3537</w:t>
      </w:r>
    </w:p>
    <w:p w14:paraId="077C3F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Absolute RSRP Accuracy </w:t>
      </w:r>
      <w:r w:rsidRPr="009A7AA1">
        <w:rPr>
          <w:rFonts w:eastAsia="SimSun"/>
        </w:rPr>
        <w:t>under Time-Domain Measurement Resource Restriction with CRS Assistance Information and Non-MBSFN ABS (feICIC) 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3539</w:t>
      </w:r>
    </w:p>
    <w:p w14:paraId="44AEE9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3539</w:t>
      </w:r>
    </w:p>
    <w:p w14:paraId="0545AB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3539</w:t>
      </w:r>
    </w:p>
    <w:p w14:paraId="5CDE35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3539</w:t>
      </w:r>
    </w:p>
    <w:p w14:paraId="53BABD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3540</w:t>
      </w:r>
    </w:p>
    <w:p w14:paraId="3E074A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3541</w:t>
      </w:r>
    </w:p>
    <w:p w14:paraId="38B2A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3543</w:t>
      </w:r>
    </w:p>
    <w:p w14:paraId="399FCB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3543</w:t>
      </w:r>
    </w:p>
    <w:p w14:paraId="424131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3543</w:t>
      </w:r>
    </w:p>
    <w:p w14:paraId="5A0AF9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3543</w:t>
      </w:r>
    </w:p>
    <w:p w14:paraId="7210C0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3544</w:t>
      </w:r>
    </w:p>
    <w:p w14:paraId="07B564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3547</w:t>
      </w:r>
    </w:p>
    <w:p w14:paraId="54CD70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3549</w:t>
      </w:r>
    </w:p>
    <w:p w14:paraId="685D82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3549</w:t>
      </w:r>
    </w:p>
    <w:p w14:paraId="665E57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3549</w:t>
      </w:r>
    </w:p>
    <w:p w14:paraId="4C5E8B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3549</w:t>
      </w:r>
    </w:p>
    <w:p w14:paraId="620F78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3549</w:t>
      </w:r>
    </w:p>
    <w:p w14:paraId="067F3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3550</w:t>
      </w:r>
    </w:p>
    <w:p w14:paraId="5A536A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3554</w:t>
      </w:r>
    </w:p>
    <w:p w14:paraId="4D2CCA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Absolute RSRP Accuracy </w:t>
      </w:r>
      <w:r w:rsidRPr="009A7AA1">
        <w:rPr>
          <w:rFonts w:eastAsia="SimSun"/>
        </w:rPr>
        <w:t>under Time-Domain Measurement Resource Restriction with CRS Assistance Information and Non-MBSFN ABS (feICIC) 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3555</w:t>
      </w:r>
    </w:p>
    <w:p w14:paraId="4A6400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3555</w:t>
      </w:r>
    </w:p>
    <w:p w14:paraId="7981A5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3555</w:t>
      </w:r>
    </w:p>
    <w:p w14:paraId="7DC1A3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3556</w:t>
      </w:r>
    </w:p>
    <w:p w14:paraId="08A76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3557</w:t>
      </w:r>
    </w:p>
    <w:p w14:paraId="1956A5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3557</w:t>
      </w:r>
    </w:p>
    <w:p w14:paraId="2C1178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3559</w:t>
      </w:r>
    </w:p>
    <w:p w14:paraId="3537AA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3559</w:t>
      </w:r>
    </w:p>
    <w:p w14:paraId="339681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3559</w:t>
      </w:r>
    </w:p>
    <w:p w14:paraId="2FE727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3559</w:t>
      </w:r>
    </w:p>
    <w:p w14:paraId="51EF4F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3560</w:t>
      </w:r>
    </w:p>
    <w:p w14:paraId="64D51A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3563</w:t>
      </w:r>
    </w:p>
    <w:p w14:paraId="5E75E8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3565</w:t>
      </w:r>
    </w:p>
    <w:p w14:paraId="6C75EA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3565</w:t>
      </w:r>
    </w:p>
    <w:p w14:paraId="02B4C3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3565</w:t>
      </w:r>
    </w:p>
    <w:p w14:paraId="6BB8EA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3565</w:t>
      </w:r>
    </w:p>
    <w:p w14:paraId="3001B2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3565</w:t>
      </w:r>
    </w:p>
    <w:p w14:paraId="4C33E0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3566</w:t>
      </w:r>
    </w:p>
    <w:p w14:paraId="7D3833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3566</w:t>
      </w:r>
    </w:p>
    <w:p w14:paraId="700BDF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3567</w:t>
      </w:r>
    </w:p>
    <w:p w14:paraId="127F9C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3567</w:t>
      </w:r>
    </w:p>
    <w:p w14:paraId="44905D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3567</w:t>
      </w:r>
    </w:p>
    <w:p w14:paraId="714FA1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3567</w:t>
      </w:r>
    </w:p>
    <w:p w14:paraId="16E559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3568</w:t>
      </w:r>
    </w:p>
    <w:p w14:paraId="779A62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3569</w:t>
      </w:r>
    </w:p>
    <w:p w14:paraId="78C44B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3570</w:t>
      </w:r>
    </w:p>
    <w:p w14:paraId="1D8BFD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1E95C6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72ECC2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7FDFB3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43F2E4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583385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3572</w:t>
      </w:r>
    </w:p>
    <w:p w14:paraId="4BA556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3572</w:t>
      </w:r>
    </w:p>
    <w:p w14:paraId="20EC77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2ABEC2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733E86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40B773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58C7FA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3573</w:t>
      </w:r>
    </w:p>
    <w:p w14:paraId="0AF026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FDD Inter Frequency Absolute RSRP Accuracy for 5MHz Bandwidth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3575</w:t>
      </w:r>
    </w:p>
    <w:p w14:paraId="3A137F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3575</w:t>
      </w:r>
    </w:p>
    <w:p w14:paraId="18FE5E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3575</w:t>
      </w:r>
    </w:p>
    <w:p w14:paraId="717D59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3575</w:t>
      </w:r>
    </w:p>
    <w:p w14:paraId="70DD8D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3576</w:t>
      </w:r>
    </w:p>
    <w:p w14:paraId="7E7765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3576</w:t>
      </w:r>
    </w:p>
    <w:p w14:paraId="458B84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3577</w:t>
      </w:r>
    </w:p>
    <w:p w14:paraId="146941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2501FC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58361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2D1705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674C54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765883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3580</w:t>
      </w:r>
    </w:p>
    <w:p w14:paraId="3CC90A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3580</w:t>
      </w:r>
    </w:p>
    <w:p w14:paraId="07ACC1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3580</w:t>
      </w:r>
    </w:p>
    <w:p w14:paraId="097CE6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3580</w:t>
      </w:r>
    </w:p>
    <w:p w14:paraId="17B594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3581</w:t>
      </w:r>
    </w:p>
    <w:p w14:paraId="2C084B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3581</w:t>
      </w:r>
    </w:p>
    <w:p w14:paraId="553FD1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3582</w:t>
      </w:r>
    </w:p>
    <w:p w14:paraId="0C42D3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3582</w:t>
      </w:r>
    </w:p>
    <w:p w14:paraId="7AC287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13D9F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AE37D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745944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3582</w:t>
      </w:r>
    </w:p>
    <w:p w14:paraId="1F9DC1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203A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FDD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for Carrier Aggregation</w:t>
      </w:r>
      <w:r w:rsidRPr="009A7AA1">
        <w:rPr>
          <w:rFonts w:eastAsia="SimSun"/>
          <w:lang w:eastAsia="zh-CN"/>
        </w:rPr>
        <w:t xml:space="preserve"> for 10MHz + 5MHz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3584</w:t>
      </w:r>
    </w:p>
    <w:p w14:paraId="6239B1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3584</w:t>
      </w:r>
    </w:p>
    <w:p w14:paraId="5A61D1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3584</w:t>
      </w:r>
    </w:p>
    <w:p w14:paraId="75B8A1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3584</w:t>
      </w:r>
    </w:p>
    <w:p w14:paraId="47156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3585</w:t>
      </w:r>
    </w:p>
    <w:p w14:paraId="1BA668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3585</w:t>
      </w:r>
    </w:p>
    <w:p w14:paraId="59F20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3586</w:t>
      </w:r>
    </w:p>
    <w:p w14:paraId="3599B7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3586</w:t>
      </w:r>
    </w:p>
    <w:p w14:paraId="6523A8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3586</w:t>
      </w:r>
    </w:p>
    <w:p w14:paraId="240F1D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3586</w:t>
      </w:r>
    </w:p>
    <w:p w14:paraId="72FC17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4C1B2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3587</w:t>
      </w:r>
    </w:p>
    <w:p w14:paraId="4821AE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E-UTRA for Carrier Aggregation</w:t>
      </w:r>
      <w:r w:rsidRPr="009A7AA1">
        <w:rPr>
          <w:rFonts w:eastAsia="SimSun"/>
          <w:lang w:eastAsia="zh-CN"/>
        </w:rPr>
        <w:t xml:space="preserve"> for 10MHz + 5MHz (Rel-12 and forward)</w:t>
      </w:r>
      <w:r>
        <w:tab/>
        <w:t>3588</w:t>
      </w:r>
    </w:p>
    <w:p w14:paraId="4F35D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3588</w:t>
      </w:r>
    </w:p>
    <w:p w14:paraId="5EAD22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3588</w:t>
      </w:r>
    </w:p>
    <w:p w14:paraId="330869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3588</w:t>
      </w:r>
    </w:p>
    <w:p w14:paraId="64D210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3588</w:t>
      </w:r>
    </w:p>
    <w:p w14:paraId="69E27B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3588</w:t>
      </w:r>
    </w:p>
    <w:p w14:paraId="309F08B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3590</w:t>
      </w:r>
    </w:p>
    <w:p w14:paraId="601E0C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3590</w:t>
      </w:r>
    </w:p>
    <w:p w14:paraId="7BCDAC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3590</w:t>
      </w:r>
    </w:p>
    <w:p w14:paraId="1C4E14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3590</w:t>
      </w:r>
    </w:p>
    <w:p w14:paraId="7A8047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3590</w:t>
      </w:r>
    </w:p>
    <w:p w14:paraId="263E0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3590</w:t>
      </w:r>
    </w:p>
    <w:p w14:paraId="3418AA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3591</w:t>
      </w:r>
    </w:p>
    <w:p w14:paraId="314FE8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3592</w:t>
      </w:r>
    </w:p>
    <w:p w14:paraId="61851D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3592</w:t>
      </w:r>
    </w:p>
    <w:p w14:paraId="4AD313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3592</w:t>
      </w:r>
    </w:p>
    <w:p w14:paraId="1EB27E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3592</w:t>
      </w:r>
    </w:p>
    <w:p w14:paraId="409C26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3592</w:t>
      </w:r>
    </w:p>
    <w:p w14:paraId="417DD6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3593</w:t>
      </w:r>
    </w:p>
    <w:p w14:paraId="13A5D8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3594</w:t>
      </w:r>
    </w:p>
    <w:p w14:paraId="5C6F8D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3594</w:t>
      </w:r>
    </w:p>
    <w:p w14:paraId="3E9544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3594</w:t>
      </w:r>
    </w:p>
    <w:p w14:paraId="7F7258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3594</w:t>
      </w:r>
    </w:p>
    <w:p w14:paraId="60CAD8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3594</w:t>
      </w:r>
    </w:p>
    <w:p w14:paraId="60F32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3595</w:t>
      </w:r>
    </w:p>
    <w:p w14:paraId="6B45A9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3596</w:t>
      </w:r>
    </w:p>
    <w:p w14:paraId="6A745B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3596</w:t>
      </w:r>
    </w:p>
    <w:p w14:paraId="0CF770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3596</w:t>
      </w:r>
    </w:p>
    <w:p w14:paraId="0B93B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3596</w:t>
      </w:r>
    </w:p>
    <w:p w14:paraId="3E23A4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3596</w:t>
      </w:r>
    </w:p>
    <w:p w14:paraId="787304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6F8C24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3597</w:t>
      </w:r>
    </w:p>
    <w:p w14:paraId="6E5309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3597</w:t>
      </w:r>
    </w:p>
    <w:p w14:paraId="029A1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6BB5D5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9D414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18303A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0D3C26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3598</w:t>
      </w:r>
    </w:p>
    <w:p w14:paraId="57917A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Absolute RSRP Accuracy for E-UTRA Carrier Aggregation</w:t>
      </w:r>
      <w:r w:rsidRPr="009A7AA1">
        <w:rPr>
          <w:rFonts w:eastAsia="SimSun"/>
          <w:lang w:eastAsia="zh-CN"/>
        </w:rPr>
        <w:t xml:space="preserve"> for 5MHz + 5MHz bandwidth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3599</w:t>
      </w:r>
    </w:p>
    <w:p w14:paraId="0306A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3599</w:t>
      </w:r>
    </w:p>
    <w:p w14:paraId="32693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3599</w:t>
      </w:r>
    </w:p>
    <w:p w14:paraId="0AB51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3599</w:t>
      </w:r>
    </w:p>
    <w:p w14:paraId="5F45EB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3600</w:t>
      </w:r>
    </w:p>
    <w:p w14:paraId="1856CC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3600</w:t>
      </w:r>
    </w:p>
    <w:p w14:paraId="54FDA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3601</w:t>
      </w:r>
    </w:p>
    <w:p w14:paraId="22343B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3601</w:t>
      </w:r>
    </w:p>
    <w:p w14:paraId="48CD95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3601</w:t>
      </w:r>
    </w:p>
    <w:p w14:paraId="11DE6C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3601</w:t>
      </w:r>
    </w:p>
    <w:p w14:paraId="1D02AF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0B1686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3602</w:t>
      </w:r>
    </w:p>
    <w:p w14:paraId="7A2261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for E-UTRA Carrier Aggregation</w:t>
      </w:r>
      <w:r w:rsidRPr="009A7AA1">
        <w:rPr>
          <w:rFonts w:eastAsia="SimSun"/>
          <w:lang w:eastAsia="zh-CN"/>
        </w:rPr>
        <w:t xml:space="preserve"> for 5MHz + 5MHz bandwidth (Rel-12 and forward)</w:t>
      </w:r>
      <w:r>
        <w:tab/>
        <w:t>3603</w:t>
      </w:r>
    </w:p>
    <w:p w14:paraId="140009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3603</w:t>
      </w:r>
    </w:p>
    <w:p w14:paraId="607A81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3603</w:t>
      </w:r>
    </w:p>
    <w:p w14:paraId="56B94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3603</w:t>
      </w:r>
    </w:p>
    <w:p w14:paraId="1BFFB8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3603</w:t>
      </w:r>
    </w:p>
    <w:p w14:paraId="3C43B7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3604</w:t>
      </w:r>
    </w:p>
    <w:p w14:paraId="0CDA73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3605</w:t>
      </w:r>
    </w:p>
    <w:p w14:paraId="339016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3605</w:t>
      </w:r>
    </w:p>
    <w:p w14:paraId="39B0C0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3605</w:t>
      </w:r>
    </w:p>
    <w:p w14:paraId="4CCC3E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3605</w:t>
      </w:r>
    </w:p>
    <w:p w14:paraId="528C5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3605</w:t>
      </w:r>
    </w:p>
    <w:p w14:paraId="6D56F1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3605</w:t>
      </w:r>
    </w:p>
    <w:p w14:paraId="3B6DDD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3606</w:t>
      </w:r>
    </w:p>
    <w:p w14:paraId="00E0E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3607</w:t>
      </w:r>
    </w:p>
    <w:p w14:paraId="4F6479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3607</w:t>
      </w:r>
    </w:p>
    <w:p w14:paraId="5C8BC9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3607</w:t>
      </w:r>
    </w:p>
    <w:p w14:paraId="79B7EC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3607</w:t>
      </w:r>
    </w:p>
    <w:p w14:paraId="1FE728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3607</w:t>
      </w:r>
    </w:p>
    <w:p w14:paraId="021813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70A89F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3608</w:t>
      </w:r>
    </w:p>
    <w:p w14:paraId="0FF427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3608</w:t>
      </w:r>
    </w:p>
    <w:p w14:paraId="249321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3608</w:t>
      </w:r>
    </w:p>
    <w:p w14:paraId="3B7789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3608</w:t>
      </w:r>
    </w:p>
    <w:p w14:paraId="73EF5B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3609</w:t>
      </w:r>
    </w:p>
    <w:p w14:paraId="408EE8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3609</w:t>
      </w:r>
    </w:p>
    <w:p w14:paraId="458C7B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3610</w:t>
      </w:r>
    </w:p>
    <w:p w14:paraId="39628F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153209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3BA06F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14DF27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3611</w:t>
      </w:r>
    </w:p>
    <w:p w14:paraId="4FE8F2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69E04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3612</w:t>
      </w:r>
    </w:p>
    <w:p w14:paraId="671410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07C67D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64DB1C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44EE08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3615</w:t>
      </w:r>
    </w:p>
    <w:p w14:paraId="7AD25A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3615</w:t>
      </w:r>
    </w:p>
    <w:p w14:paraId="72E32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3615</w:t>
      </w:r>
    </w:p>
    <w:p w14:paraId="100911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3616</w:t>
      </w:r>
    </w:p>
    <w:p w14:paraId="46EECF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90C03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3619</w:t>
      </w:r>
    </w:p>
    <w:p w14:paraId="162B81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3619</w:t>
      </w:r>
    </w:p>
    <w:p w14:paraId="1E0C80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3619</w:t>
      </w:r>
    </w:p>
    <w:p w14:paraId="60A7AF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3619</w:t>
      </w:r>
    </w:p>
    <w:p w14:paraId="1C022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3621</w:t>
      </w:r>
    </w:p>
    <w:p w14:paraId="1A92F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3621</w:t>
      </w:r>
    </w:p>
    <w:p w14:paraId="13D328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3621</w:t>
      </w:r>
    </w:p>
    <w:p w14:paraId="26D099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3622</w:t>
      </w:r>
    </w:p>
    <w:p w14:paraId="2B8F9F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3622</w:t>
      </w:r>
    </w:p>
    <w:p w14:paraId="3FEE2A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</w:t>
      </w:r>
      <w:r w:rsidRPr="009A7AA1">
        <w:rPr>
          <w:rFonts w:eastAsia="SimSun"/>
          <w:lang w:eastAsia="zh-CN"/>
        </w:rPr>
        <w:t xml:space="preserve"> RSRP Accuracy for</w:t>
      </w:r>
      <w:r w:rsidRPr="009A7AA1">
        <w:rPr>
          <w:rFonts w:eastAsia="SimSun"/>
        </w:rPr>
        <w:t xml:space="preserve"> E-UTRAN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3625</w:t>
      </w:r>
    </w:p>
    <w:p w14:paraId="2ED521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3625</w:t>
      </w:r>
    </w:p>
    <w:p w14:paraId="417699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3625</w:t>
      </w:r>
    </w:p>
    <w:p w14:paraId="7DF97E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3625</w:t>
      </w:r>
    </w:p>
    <w:p w14:paraId="67718F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3625</w:t>
      </w:r>
    </w:p>
    <w:p w14:paraId="0AA57E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3625</w:t>
      </w:r>
    </w:p>
    <w:p w14:paraId="09F725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3626</w:t>
      </w:r>
    </w:p>
    <w:p w14:paraId="695914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3627</w:t>
      </w:r>
    </w:p>
    <w:p w14:paraId="1961EF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3627</w:t>
      </w:r>
    </w:p>
    <w:p w14:paraId="5D24C9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3627</w:t>
      </w:r>
    </w:p>
    <w:p w14:paraId="674BD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3627</w:t>
      </w:r>
    </w:p>
    <w:p w14:paraId="62C76F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3627</w:t>
      </w:r>
    </w:p>
    <w:p w14:paraId="180E90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3628</w:t>
      </w:r>
    </w:p>
    <w:p w14:paraId="01CCF4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Relative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3629</w:t>
      </w:r>
    </w:p>
    <w:p w14:paraId="2ECE91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3629</w:t>
      </w:r>
    </w:p>
    <w:p w14:paraId="45C1F1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3629</w:t>
      </w:r>
    </w:p>
    <w:p w14:paraId="3C4BF4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3629</w:t>
      </w:r>
    </w:p>
    <w:p w14:paraId="48F27B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3630</w:t>
      </w:r>
    </w:p>
    <w:p w14:paraId="19815D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3630</w:t>
      </w:r>
    </w:p>
    <w:p w14:paraId="12F168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3631</w:t>
      </w:r>
    </w:p>
    <w:p w14:paraId="52407C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3631</w:t>
      </w:r>
    </w:p>
    <w:p w14:paraId="0EE430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3631</w:t>
      </w:r>
    </w:p>
    <w:p w14:paraId="6323A6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3632</w:t>
      </w:r>
    </w:p>
    <w:p w14:paraId="69AF17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3632</w:t>
      </w:r>
    </w:p>
    <w:p w14:paraId="7D2C74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3632</w:t>
      </w:r>
    </w:p>
    <w:p w14:paraId="2D74E0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3633</w:t>
      </w:r>
    </w:p>
    <w:p w14:paraId="77C5C3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3633</w:t>
      </w:r>
    </w:p>
    <w:p w14:paraId="78ECA3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3633</w:t>
      </w:r>
    </w:p>
    <w:p w14:paraId="2948B8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3633</w:t>
      </w:r>
    </w:p>
    <w:p w14:paraId="65CE2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3635</w:t>
      </w:r>
    </w:p>
    <w:p w14:paraId="30D430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3635</w:t>
      </w:r>
    </w:p>
    <w:p w14:paraId="574DAC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3635</w:t>
      </w:r>
    </w:p>
    <w:p w14:paraId="59DBA8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3636</w:t>
      </w:r>
    </w:p>
    <w:p w14:paraId="5AD2D8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65D014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7A9C6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5D3853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54F2E6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057A6F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3639</w:t>
      </w:r>
    </w:p>
    <w:p w14:paraId="45245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3639</w:t>
      </w:r>
    </w:p>
    <w:p w14:paraId="1D341F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3639</w:t>
      </w:r>
    </w:p>
    <w:p w14:paraId="739CB9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3639</w:t>
      </w:r>
    </w:p>
    <w:p w14:paraId="5E954B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3640</w:t>
      </w:r>
    </w:p>
    <w:p w14:paraId="207F6E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3641</w:t>
      </w:r>
    </w:p>
    <w:p w14:paraId="53B5A9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3641</w:t>
      </w:r>
    </w:p>
    <w:p w14:paraId="7B2ADC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3641</w:t>
      </w:r>
    </w:p>
    <w:p w14:paraId="3666B6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3642</w:t>
      </w:r>
    </w:p>
    <w:p w14:paraId="1D6FDA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3643</w:t>
      </w:r>
    </w:p>
    <w:p w14:paraId="670E94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3643</w:t>
      </w:r>
    </w:p>
    <w:p w14:paraId="355C0F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27D291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54332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A87A1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3647</w:t>
      </w:r>
    </w:p>
    <w:p w14:paraId="50469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3647</w:t>
      </w:r>
    </w:p>
    <w:p w14:paraId="3FA968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3647</w:t>
      </w:r>
    </w:p>
    <w:p w14:paraId="61223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3648</w:t>
      </w:r>
    </w:p>
    <w:p w14:paraId="791120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210E43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3B3A14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3648</w:t>
      </w:r>
    </w:p>
    <w:p w14:paraId="3E26FB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3648</w:t>
      </w:r>
    </w:p>
    <w:p w14:paraId="7879A6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3649</w:t>
      </w:r>
    </w:p>
    <w:p w14:paraId="6DE7A8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3651</w:t>
      </w:r>
    </w:p>
    <w:p w14:paraId="6B34D5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3651</w:t>
      </w:r>
    </w:p>
    <w:p w14:paraId="64F83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3651</w:t>
      </w:r>
    </w:p>
    <w:p w14:paraId="227242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3651</w:t>
      </w:r>
    </w:p>
    <w:p w14:paraId="146792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645E52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117EE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4B94C3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3654</w:t>
      </w:r>
    </w:p>
    <w:p w14:paraId="250B78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3655</w:t>
      </w:r>
    </w:p>
    <w:p w14:paraId="442B069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3657</w:t>
      </w:r>
    </w:p>
    <w:p w14:paraId="41A7ED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3657</w:t>
      </w:r>
    </w:p>
    <w:p w14:paraId="6241AA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3657</w:t>
      </w:r>
    </w:p>
    <w:p w14:paraId="0C2516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3657</w:t>
      </w:r>
    </w:p>
    <w:p w14:paraId="05D56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3657</w:t>
      </w:r>
    </w:p>
    <w:p w14:paraId="678BE9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3657</w:t>
      </w:r>
    </w:p>
    <w:p w14:paraId="7D86AE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32F35F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3658</w:t>
      </w:r>
    </w:p>
    <w:p w14:paraId="3D913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3659</w:t>
      </w:r>
    </w:p>
    <w:p w14:paraId="070FFC2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3661</w:t>
      </w:r>
    </w:p>
    <w:p w14:paraId="0B48FD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3661</w:t>
      </w:r>
    </w:p>
    <w:p w14:paraId="0A2ED3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3661</w:t>
      </w:r>
    </w:p>
    <w:p w14:paraId="418328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3661</w:t>
      </w:r>
    </w:p>
    <w:p w14:paraId="5FBCF2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3663</w:t>
      </w:r>
    </w:p>
    <w:p w14:paraId="6EBD8C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3663</w:t>
      </w:r>
    </w:p>
    <w:p w14:paraId="78BA8B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2786B1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3664</w:t>
      </w:r>
    </w:p>
    <w:p w14:paraId="754C9D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3665</w:t>
      </w:r>
    </w:p>
    <w:p w14:paraId="17538D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3667</w:t>
      </w:r>
    </w:p>
    <w:p w14:paraId="7B74B3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3667</w:t>
      </w:r>
    </w:p>
    <w:p w14:paraId="4725FC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3667</w:t>
      </w:r>
    </w:p>
    <w:p w14:paraId="174D2B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3667</w:t>
      </w:r>
    </w:p>
    <w:p w14:paraId="0688E9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3667</w:t>
      </w:r>
    </w:p>
    <w:p w14:paraId="4D6AA8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3667</w:t>
      </w:r>
    </w:p>
    <w:p w14:paraId="0FC1CC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18BE71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3668</w:t>
      </w:r>
    </w:p>
    <w:p w14:paraId="5D0AC2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3669</w:t>
      </w:r>
    </w:p>
    <w:p w14:paraId="00C4EE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3671</w:t>
      </w:r>
    </w:p>
    <w:p w14:paraId="1DFEB8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3671</w:t>
      </w:r>
    </w:p>
    <w:p w14:paraId="4FEF9D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3671</w:t>
      </w:r>
    </w:p>
    <w:p w14:paraId="3672C3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3671</w:t>
      </w:r>
    </w:p>
    <w:p w14:paraId="6BB614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3673</w:t>
      </w:r>
    </w:p>
    <w:p w14:paraId="432FD3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3673</w:t>
      </w:r>
    </w:p>
    <w:p w14:paraId="1CC7B8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3674</w:t>
      </w:r>
    </w:p>
    <w:p w14:paraId="34FD21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3674</w:t>
      </w:r>
    </w:p>
    <w:p w14:paraId="6DE9A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3675</w:t>
      </w:r>
    </w:p>
    <w:p w14:paraId="377CE9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>DD absolute and relative RSRP accuracies for E-UTRAN Carrier Aggregation in CRS based discovery signal</w:t>
      </w:r>
      <w:r>
        <w:tab/>
        <w:t>3677</w:t>
      </w:r>
    </w:p>
    <w:p w14:paraId="4E0F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9.1.34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3677</w:t>
      </w:r>
    </w:p>
    <w:p w14:paraId="4D37A9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3678</w:t>
      </w:r>
    </w:p>
    <w:p w14:paraId="6B754D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3678</w:t>
      </w:r>
    </w:p>
    <w:p w14:paraId="0E2756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3678</w:t>
      </w:r>
    </w:p>
    <w:p w14:paraId="162AEC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3678</w:t>
      </w:r>
    </w:p>
    <w:p w14:paraId="07CD91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3678</w:t>
      </w:r>
    </w:p>
    <w:p w14:paraId="744B5D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3678</w:t>
      </w:r>
    </w:p>
    <w:p w14:paraId="0A4C4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3679</w:t>
      </w:r>
    </w:p>
    <w:p w14:paraId="2AAD11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3681</w:t>
      </w:r>
    </w:p>
    <w:p w14:paraId="4C960A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3681</w:t>
      </w:r>
    </w:p>
    <w:p w14:paraId="3313AF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3681</w:t>
      </w:r>
    </w:p>
    <w:p w14:paraId="153297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3681</w:t>
      </w:r>
    </w:p>
    <w:p w14:paraId="50ECB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3683</w:t>
      </w:r>
    </w:p>
    <w:p w14:paraId="24C6A4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3683</w:t>
      </w:r>
    </w:p>
    <w:p w14:paraId="73A3DF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3684</w:t>
      </w:r>
    </w:p>
    <w:p w14:paraId="70B7E0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3684</w:t>
      </w:r>
    </w:p>
    <w:p w14:paraId="591D47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3686</w:t>
      </w:r>
    </w:p>
    <w:p w14:paraId="534ABF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3689</w:t>
      </w:r>
    </w:p>
    <w:p w14:paraId="75B297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3689</w:t>
      </w:r>
    </w:p>
    <w:p w14:paraId="5F6936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3689</w:t>
      </w:r>
    </w:p>
    <w:p w14:paraId="626076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3689</w:t>
      </w:r>
    </w:p>
    <w:p w14:paraId="29A954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3689</w:t>
      </w:r>
    </w:p>
    <w:p w14:paraId="602265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3689</w:t>
      </w:r>
    </w:p>
    <w:p w14:paraId="22AE64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3690</w:t>
      </w:r>
    </w:p>
    <w:p w14:paraId="1753B1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3690</w:t>
      </w:r>
    </w:p>
    <w:p w14:paraId="00C43A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3692</w:t>
      </w:r>
    </w:p>
    <w:p w14:paraId="031252B4" w14:textId="77777777" w:rsidR="003C56A8" w:rsidRDefault="003C56A8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3694</w:t>
      </w:r>
    </w:p>
    <w:p w14:paraId="70FB7B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3694</w:t>
      </w:r>
    </w:p>
    <w:p w14:paraId="7ACC97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3694</w:t>
      </w:r>
    </w:p>
    <w:p w14:paraId="15CFA3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59AE71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144339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71F51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3695</w:t>
      </w:r>
    </w:p>
    <w:p w14:paraId="61C5E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F7CA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3699</w:t>
      </w:r>
    </w:p>
    <w:p w14:paraId="6BF41D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0F1C88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549C18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03607A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274C9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3701</w:t>
      </w:r>
    </w:p>
    <w:p w14:paraId="40E4F6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3704</w:t>
      </w:r>
    </w:p>
    <w:p w14:paraId="2AC4D5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3704</w:t>
      </w:r>
    </w:p>
    <w:p w14:paraId="5C4019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21EF0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17F2F2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5E3FCF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50F52C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68AEC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3708</w:t>
      </w:r>
    </w:p>
    <w:p w14:paraId="155EAC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3708</w:t>
      </w:r>
    </w:p>
    <w:p w14:paraId="6C1AB8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582ECA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16283E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20DF39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2EB56E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3713</w:t>
      </w:r>
    </w:p>
    <w:p w14:paraId="0160FD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3713</w:t>
      </w:r>
    </w:p>
    <w:p w14:paraId="00E39B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36D4D7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3713</w:t>
      </w:r>
    </w:p>
    <w:p w14:paraId="1E5897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47AC2A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32F307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3061DB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3718</w:t>
      </w:r>
    </w:p>
    <w:p w14:paraId="35225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0189FA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255960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3718</w:t>
      </w:r>
    </w:p>
    <w:p w14:paraId="70E432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3719</w:t>
      </w:r>
    </w:p>
    <w:p w14:paraId="7D7AF8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3720</w:t>
      </w:r>
    </w:p>
    <w:p w14:paraId="718DD118" w14:textId="77777777" w:rsidR="003C56A8" w:rsidRDefault="003C56A8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3722</w:t>
      </w:r>
    </w:p>
    <w:p w14:paraId="689B6E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FD-FDD RSRP Intra frequency case for BL/CE UE in CEModeA</w:t>
      </w:r>
      <w:r>
        <w:tab/>
        <w:t>3722</w:t>
      </w:r>
    </w:p>
    <w:p w14:paraId="2DDB6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3722</w:t>
      </w:r>
    </w:p>
    <w:p w14:paraId="556F45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3722</w:t>
      </w:r>
    </w:p>
    <w:p w14:paraId="28D602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3722</w:t>
      </w:r>
    </w:p>
    <w:p w14:paraId="352F61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3724</w:t>
      </w:r>
    </w:p>
    <w:p w14:paraId="75B1FB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3724</w:t>
      </w:r>
    </w:p>
    <w:p w14:paraId="480E6E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3724</w:t>
      </w:r>
    </w:p>
    <w:p w14:paraId="6CA1F0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3725</w:t>
      </w:r>
    </w:p>
    <w:p w14:paraId="1B8F5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3726</w:t>
      </w:r>
    </w:p>
    <w:p w14:paraId="650BBF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HD-FDD RSRP Intra frequency case for BL/CE UE in CEModeA</w:t>
      </w:r>
      <w:r>
        <w:tab/>
        <w:t>3728</w:t>
      </w:r>
    </w:p>
    <w:p w14:paraId="0EC538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3728</w:t>
      </w:r>
    </w:p>
    <w:p w14:paraId="3F249C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3728</w:t>
      </w:r>
    </w:p>
    <w:p w14:paraId="7A8F2F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3728</w:t>
      </w:r>
    </w:p>
    <w:p w14:paraId="622C25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3728</w:t>
      </w:r>
    </w:p>
    <w:p w14:paraId="529BEF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3728</w:t>
      </w:r>
    </w:p>
    <w:p w14:paraId="433ABAD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TDD RSRP Intra frequency case for BL/CE UE in CEModeA</w:t>
      </w:r>
      <w:r>
        <w:tab/>
        <w:t>3731</w:t>
      </w:r>
    </w:p>
    <w:p w14:paraId="3F1DE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3731</w:t>
      </w:r>
    </w:p>
    <w:p w14:paraId="78B458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3731</w:t>
      </w:r>
    </w:p>
    <w:p w14:paraId="39B18C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3731</w:t>
      </w:r>
    </w:p>
    <w:p w14:paraId="6B6597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3731</w:t>
      </w:r>
    </w:p>
    <w:p w14:paraId="3362A8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3731</w:t>
      </w:r>
    </w:p>
    <w:p w14:paraId="6ADF3C2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FS3 Intra frequency absolute and relative RSRP accuracies with FDD PCell</w:t>
      </w:r>
      <w:r>
        <w:tab/>
        <w:t>3733</w:t>
      </w:r>
    </w:p>
    <w:p w14:paraId="1113AE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3733</w:t>
      </w:r>
    </w:p>
    <w:p w14:paraId="3B19B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3733</w:t>
      </w:r>
    </w:p>
    <w:p w14:paraId="63A35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3733</w:t>
      </w:r>
    </w:p>
    <w:p w14:paraId="0C11C8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3735</w:t>
      </w:r>
    </w:p>
    <w:p w14:paraId="2149EC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3735</w:t>
      </w:r>
    </w:p>
    <w:p w14:paraId="2C01DC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3735</w:t>
      </w:r>
    </w:p>
    <w:p w14:paraId="5E6420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3736</w:t>
      </w:r>
    </w:p>
    <w:p w14:paraId="4233AB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3736</w:t>
      </w:r>
    </w:p>
    <w:p w14:paraId="5338D4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FS3 Intra frequency absolute and relative RSRP accuracies with TDD PCell</w:t>
      </w:r>
      <w:r>
        <w:tab/>
        <w:t>3739</w:t>
      </w:r>
    </w:p>
    <w:p w14:paraId="46459E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3739</w:t>
      </w:r>
    </w:p>
    <w:p w14:paraId="77EB6B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3739</w:t>
      </w:r>
    </w:p>
    <w:p w14:paraId="1D8B05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3739</w:t>
      </w:r>
    </w:p>
    <w:p w14:paraId="796F23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3741</w:t>
      </w:r>
    </w:p>
    <w:p w14:paraId="37C4D1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3741</w:t>
      </w:r>
    </w:p>
    <w:p w14:paraId="14AF33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3742</w:t>
      </w:r>
    </w:p>
    <w:p w14:paraId="204EE8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3742</w:t>
      </w:r>
    </w:p>
    <w:p w14:paraId="0E415C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3742</w:t>
      </w:r>
    </w:p>
    <w:p w14:paraId="7C9080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9A7AA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3745</w:t>
      </w:r>
    </w:p>
    <w:p w14:paraId="4EAC0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3745</w:t>
      </w:r>
    </w:p>
    <w:p w14:paraId="389A78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3745</w:t>
      </w:r>
    </w:p>
    <w:p w14:paraId="19099A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3745</w:t>
      </w:r>
    </w:p>
    <w:p w14:paraId="20828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3747</w:t>
      </w:r>
    </w:p>
    <w:p w14:paraId="4B4EE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3747</w:t>
      </w:r>
    </w:p>
    <w:p w14:paraId="2D3D63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3748</w:t>
      </w:r>
    </w:p>
    <w:p w14:paraId="270F1D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3748</w:t>
      </w:r>
    </w:p>
    <w:p w14:paraId="09E608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3749</w:t>
      </w:r>
    </w:p>
    <w:p w14:paraId="58D3565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HD-FDD RSRP Intra frequency case for BL/CE UE in CEModeB</w:t>
      </w:r>
      <w:r>
        <w:tab/>
        <w:t>3752</w:t>
      </w:r>
    </w:p>
    <w:p w14:paraId="3EA465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3752</w:t>
      </w:r>
    </w:p>
    <w:p w14:paraId="43CA6F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3752</w:t>
      </w:r>
    </w:p>
    <w:p w14:paraId="4817E6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3752</w:t>
      </w:r>
    </w:p>
    <w:p w14:paraId="57F42A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3753</w:t>
      </w:r>
    </w:p>
    <w:p w14:paraId="4D010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3753</w:t>
      </w:r>
    </w:p>
    <w:p w14:paraId="3A76E6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3755</w:t>
      </w:r>
    </w:p>
    <w:p w14:paraId="7E8778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3755</w:t>
      </w:r>
    </w:p>
    <w:p w14:paraId="2E13BC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3756</w:t>
      </w:r>
    </w:p>
    <w:p w14:paraId="46297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3756</w:t>
      </w:r>
    </w:p>
    <w:p w14:paraId="3FAE67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3756</w:t>
      </w:r>
    </w:p>
    <w:p w14:paraId="20B686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3756</w:t>
      </w:r>
    </w:p>
    <w:p w14:paraId="15452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3756</w:t>
      </w:r>
    </w:p>
    <w:p w14:paraId="18C1C3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3756</w:t>
      </w:r>
    </w:p>
    <w:p w14:paraId="5C682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3756</w:t>
      </w:r>
    </w:p>
    <w:p w14:paraId="23F79D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3758</w:t>
      </w:r>
    </w:p>
    <w:p w14:paraId="6D6921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3758</w:t>
      </w:r>
    </w:p>
    <w:p w14:paraId="7545B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3758</w:t>
      </w:r>
    </w:p>
    <w:p w14:paraId="0E8050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3758</w:t>
      </w:r>
    </w:p>
    <w:p w14:paraId="6B9158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3759</w:t>
      </w:r>
    </w:p>
    <w:p w14:paraId="41F9DA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3759</w:t>
      </w:r>
    </w:p>
    <w:p w14:paraId="2950E9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3760</w:t>
      </w:r>
    </w:p>
    <w:p w14:paraId="201CA1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3760</w:t>
      </w:r>
    </w:p>
    <w:p w14:paraId="056075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3762</w:t>
      </w:r>
    </w:p>
    <w:p w14:paraId="608A3D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3765</w:t>
      </w:r>
    </w:p>
    <w:p w14:paraId="32718E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3765</w:t>
      </w:r>
    </w:p>
    <w:p w14:paraId="49860A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3765</w:t>
      </w:r>
    </w:p>
    <w:p w14:paraId="3645C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3765</w:t>
      </w:r>
    </w:p>
    <w:p w14:paraId="2F32EC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3767</w:t>
      </w:r>
    </w:p>
    <w:p w14:paraId="4F9960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3767</w:t>
      </w:r>
    </w:p>
    <w:p w14:paraId="4A1A6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3767</w:t>
      </w:r>
    </w:p>
    <w:p w14:paraId="71B2F7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3768</w:t>
      </w:r>
    </w:p>
    <w:p w14:paraId="79D258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3768</w:t>
      </w:r>
    </w:p>
    <w:p w14:paraId="1599A96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3770</w:t>
      </w:r>
    </w:p>
    <w:p w14:paraId="430571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3771</w:t>
      </w:r>
    </w:p>
    <w:p w14:paraId="42DB1A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3771</w:t>
      </w:r>
    </w:p>
    <w:p w14:paraId="6AA333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3771</w:t>
      </w:r>
    </w:p>
    <w:p w14:paraId="120E02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3771</w:t>
      </w:r>
    </w:p>
    <w:p w14:paraId="3E91D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3773</w:t>
      </w:r>
    </w:p>
    <w:p w14:paraId="7BB650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3773</w:t>
      </w:r>
    </w:p>
    <w:p w14:paraId="1C3A3E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3774</w:t>
      </w:r>
    </w:p>
    <w:p w14:paraId="018BCA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3775</w:t>
      </w:r>
    </w:p>
    <w:p w14:paraId="6AEA65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3775</w:t>
      </w:r>
    </w:p>
    <w:p w14:paraId="3D3EEA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3780</w:t>
      </w:r>
    </w:p>
    <w:p w14:paraId="31C121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3780</w:t>
      </w:r>
    </w:p>
    <w:p w14:paraId="593752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3780</w:t>
      </w:r>
    </w:p>
    <w:p w14:paraId="3A6038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3780</w:t>
      </w:r>
    </w:p>
    <w:p w14:paraId="18631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3782</w:t>
      </w:r>
    </w:p>
    <w:p w14:paraId="2C5A94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3782</w:t>
      </w:r>
    </w:p>
    <w:p w14:paraId="2A115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3783</w:t>
      </w:r>
    </w:p>
    <w:p w14:paraId="76FC08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3784</w:t>
      </w:r>
    </w:p>
    <w:p w14:paraId="3DD01A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3784</w:t>
      </w:r>
    </w:p>
    <w:p w14:paraId="738DC6D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3791</w:t>
      </w:r>
    </w:p>
    <w:p w14:paraId="211178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3791</w:t>
      </w:r>
    </w:p>
    <w:p w14:paraId="363943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3791</w:t>
      </w:r>
    </w:p>
    <w:p w14:paraId="4DD3FF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3791</w:t>
      </w:r>
    </w:p>
    <w:p w14:paraId="590B1F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3794</w:t>
      </w:r>
    </w:p>
    <w:p w14:paraId="1AC401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3794</w:t>
      </w:r>
    </w:p>
    <w:p w14:paraId="6C8179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3794</w:t>
      </w:r>
    </w:p>
    <w:p w14:paraId="3E1B5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3795</w:t>
      </w:r>
    </w:p>
    <w:p w14:paraId="398BB5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3796</w:t>
      </w:r>
    </w:p>
    <w:p w14:paraId="3FB095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  <w:lang w:eastAsia="ja-JP"/>
        </w:rPr>
        <w:t>6 DL RSRP for E-UTRAN in Carrier Aggregation with generic duplex modes</w:t>
      </w:r>
      <w:r>
        <w:tab/>
        <w:t>3805</w:t>
      </w:r>
    </w:p>
    <w:p w14:paraId="746D8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3805</w:t>
      </w:r>
    </w:p>
    <w:p w14:paraId="2852DC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3805</w:t>
      </w:r>
    </w:p>
    <w:p w14:paraId="0DDAE3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3805</w:t>
      </w:r>
    </w:p>
    <w:p w14:paraId="2164B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3808</w:t>
      </w:r>
    </w:p>
    <w:p w14:paraId="2EDB1F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3808</w:t>
      </w:r>
    </w:p>
    <w:p w14:paraId="27465B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3808</w:t>
      </w:r>
    </w:p>
    <w:p w14:paraId="512A8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3810</w:t>
      </w:r>
    </w:p>
    <w:p w14:paraId="67C907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3810</w:t>
      </w:r>
    </w:p>
    <w:p w14:paraId="263904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3821</w:t>
      </w:r>
    </w:p>
    <w:p w14:paraId="7478A9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3821</w:t>
      </w:r>
    </w:p>
    <w:p w14:paraId="540C36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3821</w:t>
      </w:r>
    </w:p>
    <w:p w14:paraId="739D1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3821</w:t>
      </w:r>
    </w:p>
    <w:p w14:paraId="6CCA5B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3823</w:t>
      </w:r>
    </w:p>
    <w:p w14:paraId="2A17E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3823</w:t>
      </w:r>
    </w:p>
    <w:p w14:paraId="712E03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3824</w:t>
      </w:r>
    </w:p>
    <w:p w14:paraId="0D4D22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3825</w:t>
      </w:r>
    </w:p>
    <w:p w14:paraId="63215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3825</w:t>
      </w:r>
    </w:p>
    <w:p w14:paraId="105E2E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3839</w:t>
      </w:r>
    </w:p>
    <w:p w14:paraId="0831AE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3839</w:t>
      </w:r>
    </w:p>
    <w:p w14:paraId="7503A7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3839</w:t>
      </w:r>
    </w:p>
    <w:p w14:paraId="283CDE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3839</w:t>
      </w:r>
    </w:p>
    <w:p w14:paraId="4226D2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3839</w:t>
      </w:r>
    </w:p>
    <w:p w14:paraId="665916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3839</w:t>
      </w:r>
    </w:p>
    <w:p w14:paraId="02AE1D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3840</w:t>
      </w:r>
    </w:p>
    <w:p w14:paraId="6CAF6C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3841</w:t>
      </w:r>
    </w:p>
    <w:p w14:paraId="20E26E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3843</w:t>
      </w:r>
    </w:p>
    <w:p w14:paraId="29A2DE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3843</w:t>
      </w:r>
    </w:p>
    <w:p w14:paraId="6839E3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3843</w:t>
      </w:r>
    </w:p>
    <w:p w14:paraId="0FE0B6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3843</w:t>
      </w:r>
    </w:p>
    <w:p w14:paraId="3AC50A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3844</w:t>
      </w:r>
    </w:p>
    <w:p w14:paraId="3422B3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3845</w:t>
      </w:r>
    </w:p>
    <w:p w14:paraId="3258F6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3846</w:t>
      </w:r>
    </w:p>
    <w:p w14:paraId="1A04A2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3846</w:t>
      </w:r>
    </w:p>
    <w:p w14:paraId="3ECF9E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3846</w:t>
      </w:r>
    </w:p>
    <w:p w14:paraId="3DF207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3847</w:t>
      </w:r>
    </w:p>
    <w:p w14:paraId="09136C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3847</w:t>
      </w:r>
    </w:p>
    <w:p w14:paraId="494512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3852</w:t>
      </w:r>
    </w:p>
    <w:p w14:paraId="79D881F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3854</w:t>
      </w:r>
    </w:p>
    <w:p w14:paraId="01FF1D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3854</w:t>
      </w:r>
    </w:p>
    <w:p w14:paraId="332BD9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3854</w:t>
      </w:r>
    </w:p>
    <w:p w14:paraId="343C2E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3854</w:t>
      </w:r>
    </w:p>
    <w:p w14:paraId="03CCD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3854</w:t>
      </w:r>
    </w:p>
    <w:p w14:paraId="6575B1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3855</w:t>
      </w:r>
    </w:p>
    <w:p w14:paraId="6F2E47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3856</w:t>
      </w:r>
    </w:p>
    <w:p w14:paraId="5D899E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3858</w:t>
      </w:r>
    </w:p>
    <w:p w14:paraId="03913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3858</w:t>
      </w:r>
    </w:p>
    <w:p w14:paraId="764E5B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3858</w:t>
      </w:r>
    </w:p>
    <w:p w14:paraId="370EFB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3858</w:t>
      </w:r>
    </w:p>
    <w:p w14:paraId="54D1E9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3858</w:t>
      </w:r>
    </w:p>
    <w:p w14:paraId="13E4D7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3859</w:t>
      </w:r>
    </w:p>
    <w:p w14:paraId="4D2597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3860</w:t>
      </w:r>
    </w:p>
    <w:p w14:paraId="36205F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3860</w:t>
      </w:r>
    </w:p>
    <w:p w14:paraId="12FEAD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3860</w:t>
      </w:r>
    </w:p>
    <w:p w14:paraId="4F49EC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3860</w:t>
      </w:r>
    </w:p>
    <w:p w14:paraId="61EFEE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3860</w:t>
      </w:r>
    </w:p>
    <w:p w14:paraId="4C9F91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3861</w:t>
      </w:r>
    </w:p>
    <w:p w14:paraId="20A3AC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3863</w:t>
      </w:r>
    </w:p>
    <w:p w14:paraId="42131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3865</w:t>
      </w:r>
    </w:p>
    <w:p w14:paraId="707B39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424B0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52A31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4DA55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57180D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3866</w:t>
      </w:r>
    </w:p>
    <w:p w14:paraId="50B979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3868</w:t>
      </w:r>
    </w:p>
    <w:p w14:paraId="76882B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3868</w:t>
      </w:r>
    </w:p>
    <w:p w14:paraId="60E79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3868</w:t>
      </w:r>
    </w:p>
    <w:p w14:paraId="30A0C8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3868</w:t>
      </w:r>
    </w:p>
    <w:p w14:paraId="232AA2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3869</w:t>
      </w:r>
    </w:p>
    <w:p w14:paraId="35B4AC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3873</w:t>
      </w:r>
    </w:p>
    <w:p w14:paraId="6F4E5B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3875</w:t>
      </w:r>
    </w:p>
    <w:p w14:paraId="2C238D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3875</w:t>
      </w:r>
    </w:p>
    <w:p w14:paraId="6B06A7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3875</w:t>
      </w:r>
    </w:p>
    <w:p w14:paraId="79499E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3875</w:t>
      </w:r>
    </w:p>
    <w:p w14:paraId="1851A2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3876</w:t>
      </w:r>
    </w:p>
    <w:p w14:paraId="0EE0B0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3880</w:t>
      </w:r>
    </w:p>
    <w:p w14:paraId="5CE3DB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3882</w:t>
      </w:r>
    </w:p>
    <w:p w14:paraId="2C55DE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3882</w:t>
      </w:r>
    </w:p>
    <w:p w14:paraId="7544C6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3882</w:t>
      </w:r>
    </w:p>
    <w:p w14:paraId="6A8901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3882</w:t>
      </w:r>
    </w:p>
    <w:p w14:paraId="24F91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3883</w:t>
      </w:r>
    </w:p>
    <w:p w14:paraId="040918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3884</w:t>
      </w:r>
    </w:p>
    <w:p w14:paraId="6BFAA5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3886</w:t>
      </w:r>
    </w:p>
    <w:p w14:paraId="099AB7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3886</w:t>
      </w:r>
    </w:p>
    <w:p w14:paraId="0F8F78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3886</w:t>
      </w:r>
    </w:p>
    <w:p w14:paraId="0E15AD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3886</w:t>
      </w:r>
    </w:p>
    <w:p w14:paraId="709FF0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3887</w:t>
      </w:r>
    </w:p>
    <w:p w14:paraId="42CEE8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3888</w:t>
      </w:r>
    </w:p>
    <w:p w14:paraId="16BD99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3889</w:t>
      </w:r>
    </w:p>
    <w:p w14:paraId="02B03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3889</w:t>
      </w:r>
    </w:p>
    <w:p w14:paraId="3E8980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3889</w:t>
      </w:r>
    </w:p>
    <w:p w14:paraId="3C2629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3890</w:t>
      </w:r>
    </w:p>
    <w:p w14:paraId="1F0593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3890</w:t>
      </w:r>
    </w:p>
    <w:p w14:paraId="33F21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3890</w:t>
      </w:r>
    </w:p>
    <w:p w14:paraId="6AB852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3892</w:t>
      </w:r>
    </w:p>
    <w:p w14:paraId="3C4D64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3893</w:t>
      </w:r>
    </w:p>
    <w:p w14:paraId="001D2C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3893</w:t>
      </w:r>
    </w:p>
    <w:p w14:paraId="7A376B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3893</w:t>
      </w:r>
    </w:p>
    <w:p w14:paraId="3B219F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3893</w:t>
      </w:r>
    </w:p>
    <w:p w14:paraId="13FF23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3893</w:t>
      </w:r>
    </w:p>
    <w:p w14:paraId="3E0A57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3894</w:t>
      </w:r>
    </w:p>
    <w:p w14:paraId="2DD58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3896</w:t>
      </w:r>
    </w:p>
    <w:p w14:paraId="73DD3E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3896</w:t>
      </w:r>
    </w:p>
    <w:p w14:paraId="09AB62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3897</w:t>
      </w:r>
    </w:p>
    <w:p w14:paraId="0EFF8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3897</w:t>
      </w:r>
    </w:p>
    <w:p w14:paraId="7C8805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3897</w:t>
      </w:r>
    </w:p>
    <w:p w14:paraId="0955C9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3898</w:t>
      </w:r>
    </w:p>
    <w:p w14:paraId="3B22E1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9A7AA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3899</w:t>
      </w:r>
    </w:p>
    <w:p w14:paraId="443572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3899</w:t>
      </w:r>
    </w:p>
    <w:p w14:paraId="516B74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3899</w:t>
      </w:r>
    </w:p>
    <w:p w14:paraId="225ABE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3899</w:t>
      </w:r>
    </w:p>
    <w:p w14:paraId="0E4110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3900</w:t>
      </w:r>
    </w:p>
    <w:p w14:paraId="712070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3901</w:t>
      </w:r>
    </w:p>
    <w:p w14:paraId="047D5A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3903</w:t>
      </w:r>
    </w:p>
    <w:p w14:paraId="580E51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3903</w:t>
      </w:r>
    </w:p>
    <w:p w14:paraId="385319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3903</w:t>
      </w:r>
    </w:p>
    <w:p w14:paraId="671275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3903</w:t>
      </w:r>
    </w:p>
    <w:p w14:paraId="4A2D56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3903</w:t>
      </w:r>
    </w:p>
    <w:p w14:paraId="484C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3904</w:t>
      </w:r>
    </w:p>
    <w:p w14:paraId="38F18D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9A7AA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3906</w:t>
      </w:r>
    </w:p>
    <w:p w14:paraId="25D89F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3906</w:t>
      </w:r>
    </w:p>
    <w:p w14:paraId="027552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3906</w:t>
      </w:r>
    </w:p>
    <w:p w14:paraId="69F587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3906</w:t>
      </w:r>
    </w:p>
    <w:p w14:paraId="0B6829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3907</w:t>
      </w:r>
    </w:p>
    <w:p w14:paraId="360D1C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301582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3910</w:t>
      </w:r>
    </w:p>
    <w:p w14:paraId="4438F5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3910</w:t>
      </w:r>
    </w:p>
    <w:p w14:paraId="584126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3910</w:t>
      </w:r>
    </w:p>
    <w:p w14:paraId="56749C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3910</w:t>
      </w:r>
    </w:p>
    <w:p w14:paraId="529D0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3910</w:t>
      </w:r>
    </w:p>
    <w:p w14:paraId="6C6F07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3911</w:t>
      </w:r>
    </w:p>
    <w:p w14:paraId="7A8012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3913</w:t>
      </w:r>
    </w:p>
    <w:p w14:paraId="1E60A6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3915</w:t>
      </w:r>
    </w:p>
    <w:p w14:paraId="7CD659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46229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380E31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139B3A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52EBC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3917</w:t>
      </w:r>
    </w:p>
    <w:p w14:paraId="2D11CA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3920</w:t>
      </w:r>
    </w:p>
    <w:p w14:paraId="1E9B0F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3D9FF2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3C14C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03466B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3F92F5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03F094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3924</w:t>
      </w:r>
    </w:p>
    <w:p w14:paraId="3F8003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3924</w:t>
      </w:r>
    </w:p>
    <w:p w14:paraId="2D0684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3924</w:t>
      </w:r>
    </w:p>
    <w:p w14:paraId="6E265F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51193F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509B75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76EE08A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3929</w:t>
      </w:r>
    </w:p>
    <w:p w14:paraId="24CE67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3929</w:t>
      </w:r>
    </w:p>
    <w:p w14:paraId="1D561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0BA71A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24C1D8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3B98F3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3930</w:t>
      </w:r>
    </w:p>
    <w:p w14:paraId="75BC22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4D7EB7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3934</w:t>
      </w:r>
    </w:p>
    <w:p w14:paraId="11415E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13CD09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3BF8CB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3934</w:t>
      </w:r>
    </w:p>
    <w:p w14:paraId="52AB5F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136A6B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3936</w:t>
      </w:r>
    </w:p>
    <w:p w14:paraId="74A868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3938</w:t>
      </w:r>
    </w:p>
    <w:p w14:paraId="7BCC34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3938</w:t>
      </w:r>
    </w:p>
    <w:p w14:paraId="63FDD4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3938</w:t>
      </w:r>
    </w:p>
    <w:p w14:paraId="1BDE08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3938</w:t>
      </w:r>
    </w:p>
    <w:p w14:paraId="2FF7E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3938</w:t>
      </w:r>
    </w:p>
    <w:p w14:paraId="5363C0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3939</w:t>
      </w:r>
    </w:p>
    <w:p w14:paraId="34EA9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3940</w:t>
      </w:r>
    </w:p>
    <w:p w14:paraId="261D55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3942</w:t>
      </w:r>
    </w:p>
    <w:p w14:paraId="4E54D1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3942</w:t>
      </w:r>
    </w:p>
    <w:p w14:paraId="270560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3942</w:t>
      </w:r>
    </w:p>
    <w:p w14:paraId="144ABF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3942</w:t>
      </w:r>
    </w:p>
    <w:p w14:paraId="12B111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3943</w:t>
      </w:r>
    </w:p>
    <w:p w14:paraId="2E02F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3944</w:t>
      </w:r>
    </w:p>
    <w:p w14:paraId="42D324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3946</w:t>
      </w:r>
    </w:p>
    <w:p w14:paraId="393D06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3946</w:t>
      </w:r>
    </w:p>
    <w:p w14:paraId="75247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3946</w:t>
      </w:r>
    </w:p>
    <w:p w14:paraId="12CCC7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3946</w:t>
      </w:r>
    </w:p>
    <w:p w14:paraId="551EF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3946</w:t>
      </w:r>
    </w:p>
    <w:p w14:paraId="1FE5CA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3947</w:t>
      </w:r>
    </w:p>
    <w:p w14:paraId="4DA4E8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3950</w:t>
      </w:r>
    </w:p>
    <w:p w14:paraId="4A669A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3952</w:t>
      </w:r>
    </w:p>
    <w:p w14:paraId="5D3C5C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3952</w:t>
      </w:r>
    </w:p>
    <w:p w14:paraId="6FC55E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3952</w:t>
      </w:r>
    </w:p>
    <w:p w14:paraId="01BE2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3952</w:t>
      </w:r>
    </w:p>
    <w:p w14:paraId="7705E5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3952</w:t>
      </w:r>
    </w:p>
    <w:p w14:paraId="384259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3953</w:t>
      </w:r>
    </w:p>
    <w:p w14:paraId="647B4F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3956</w:t>
      </w:r>
    </w:p>
    <w:p w14:paraId="69A040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3958</w:t>
      </w:r>
    </w:p>
    <w:p w14:paraId="43C460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3958</w:t>
      </w:r>
    </w:p>
    <w:p w14:paraId="5FB3E4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3958</w:t>
      </w:r>
    </w:p>
    <w:p w14:paraId="136336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3958</w:t>
      </w:r>
    </w:p>
    <w:p w14:paraId="6035D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3958</w:t>
      </w:r>
    </w:p>
    <w:p w14:paraId="0C0B65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3959</w:t>
      </w:r>
    </w:p>
    <w:p w14:paraId="2C4DF6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3962</w:t>
      </w:r>
    </w:p>
    <w:p w14:paraId="46064F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3964</w:t>
      </w:r>
    </w:p>
    <w:p w14:paraId="7B2DF2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3964</w:t>
      </w:r>
    </w:p>
    <w:p w14:paraId="2CC102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3964</w:t>
      </w:r>
    </w:p>
    <w:p w14:paraId="037E02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3964</w:t>
      </w:r>
    </w:p>
    <w:p w14:paraId="14355C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3964</w:t>
      </w:r>
    </w:p>
    <w:p w14:paraId="5E3137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3966</w:t>
      </w:r>
    </w:p>
    <w:p w14:paraId="211ED3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3969</w:t>
      </w:r>
    </w:p>
    <w:p w14:paraId="36B21A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3970</w:t>
      </w:r>
    </w:p>
    <w:p w14:paraId="69AF85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3970</w:t>
      </w:r>
    </w:p>
    <w:p w14:paraId="0D95FA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3970</w:t>
      </w:r>
    </w:p>
    <w:p w14:paraId="4DB8D0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3970</w:t>
      </w:r>
    </w:p>
    <w:p w14:paraId="461D04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3971</w:t>
      </w:r>
    </w:p>
    <w:p w14:paraId="624A2D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52B600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3973</w:t>
      </w:r>
    </w:p>
    <w:p w14:paraId="2B508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3974</w:t>
      </w:r>
    </w:p>
    <w:p w14:paraId="4A7701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3974</w:t>
      </w:r>
    </w:p>
    <w:p w14:paraId="527D45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3974</w:t>
      </w:r>
    </w:p>
    <w:p w14:paraId="2AEC8A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3974</w:t>
      </w:r>
    </w:p>
    <w:p w14:paraId="4F7A77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3975</w:t>
      </w:r>
    </w:p>
    <w:p w14:paraId="2843D5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3976</w:t>
      </w:r>
    </w:p>
    <w:p w14:paraId="4D72DC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3977</w:t>
      </w:r>
    </w:p>
    <w:p w14:paraId="4A88FB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3977</w:t>
      </w:r>
    </w:p>
    <w:p w14:paraId="0425DD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3977</w:t>
      </w:r>
    </w:p>
    <w:p w14:paraId="3BBED6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3978</w:t>
      </w:r>
    </w:p>
    <w:p w14:paraId="2342BE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3978</w:t>
      </w:r>
    </w:p>
    <w:p w14:paraId="5284B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3979</w:t>
      </w:r>
    </w:p>
    <w:p w14:paraId="4908AB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3980</w:t>
      </w:r>
    </w:p>
    <w:p w14:paraId="6C9511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3981</w:t>
      </w:r>
    </w:p>
    <w:p w14:paraId="2DCFB7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3981</w:t>
      </w:r>
    </w:p>
    <w:p w14:paraId="14B028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3981</w:t>
      </w:r>
    </w:p>
    <w:p w14:paraId="451272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3981</w:t>
      </w:r>
    </w:p>
    <w:p w14:paraId="6FC796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3982</w:t>
      </w:r>
    </w:p>
    <w:p w14:paraId="56F877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3983</w:t>
      </w:r>
    </w:p>
    <w:p w14:paraId="1500B83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3984</w:t>
      </w:r>
    </w:p>
    <w:p w14:paraId="57A7D8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3984</w:t>
      </w:r>
    </w:p>
    <w:p w14:paraId="5D2FE4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3984</w:t>
      </w:r>
    </w:p>
    <w:p w14:paraId="116E12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3984</w:t>
      </w:r>
    </w:p>
    <w:p w14:paraId="46CA2C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3984</w:t>
      </w:r>
    </w:p>
    <w:p w14:paraId="5508A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3985</w:t>
      </w:r>
    </w:p>
    <w:p w14:paraId="474070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3985</w:t>
      </w:r>
    </w:p>
    <w:p w14:paraId="0E2224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3986</w:t>
      </w:r>
    </w:p>
    <w:p w14:paraId="4ECCEE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3989</w:t>
      </w:r>
    </w:p>
    <w:p w14:paraId="26E267F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3991</w:t>
      </w:r>
    </w:p>
    <w:p w14:paraId="56BB4F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3991</w:t>
      </w:r>
    </w:p>
    <w:p w14:paraId="6ADE8F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3991</w:t>
      </w:r>
    </w:p>
    <w:p w14:paraId="77238B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3991</w:t>
      </w:r>
    </w:p>
    <w:p w14:paraId="29B1E8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3991</w:t>
      </w:r>
    </w:p>
    <w:p w14:paraId="293BE3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3992</w:t>
      </w:r>
    </w:p>
    <w:p w14:paraId="79822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3995</w:t>
      </w:r>
    </w:p>
    <w:p w14:paraId="11CC06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3997</w:t>
      </w:r>
    </w:p>
    <w:p w14:paraId="5B2222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3997</w:t>
      </w:r>
    </w:p>
    <w:p w14:paraId="47835C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3997</w:t>
      </w:r>
    </w:p>
    <w:p w14:paraId="1574C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3997</w:t>
      </w:r>
    </w:p>
    <w:p w14:paraId="3B84AC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3997</w:t>
      </w:r>
    </w:p>
    <w:p w14:paraId="6BDC87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3998</w:t>
      </w:r>
    </w:p>
    <w:p w14:paraId="063796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3998</w:t>
      </w:r>
    </w:p>
    <w:p w14:paraId="1DA15D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3999</w:t>
      </w:r>
    </w:p>
    <w:p w14:paraId="527B1A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3999</w:t>
      </w:r>
    </w:p>
    <w:p w14:paraId="57ACFB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3999</w:t>
      </w:r>
    </w:p>
    <w:p w14:paraId="2241DC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3999</w:t>
      </w:r>
    </w:p>
    <w:p w14:paraId="53C049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3999</w:t>
      </w:r>
    </w:p>
    <w:p w14:paraId="12DE6F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4000</w:t>
      </w:r>
    </w:p>
    <w:p w14:paraId="7A5F3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2E2E5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4002</w:t>
      </w:r>
    </w:p>
    <w:p w14:paraId="4580B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7614B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1312F1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8D863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007C3A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4004</w:t>
      </w:r>
    </w:p>
    <w:p w14:paraId="38CECE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4005</w:t>
      </w:r>
    </w:p>
    <w:p w14:paraId="70E1F9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4005</w:t>
      </w:r>
    </w:p>
    <w:p w14:paraId="282F8D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4005</w:t>
      </w:r>
    </w:p>
    <w:p w14:paraId="435A54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4006</w:t>
      </w:r>
    </w:p>
    <w:p w14:paraId="7B6A7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4006</w:t>
      </w:r>
    </w:p>
    <w:p w14:paraId="3F237F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4007</w:t>
      </w:r>
    </w:p>
    <w:p w14:paraId="4FEA2A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4007</w:t>
      </w:r>
    </w:p>
    <w:p w14:paraId="65803E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4009</w:t>
      </w:r>
    </w:p>
    <w:p w14:paraId="03E966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4009</w:t>
      </w:r>
    </w:p>
    <w:p w14:paraId="2C0EEF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4009</w:t>
      </w:r>
    </w:p>
    <w:p w14:paraId="541481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4009</w:t>
      </w:r>
    </w:p>
    <w:p w14:paraId="31C61A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4009</w:t>
      </w:r>
    </w:p>
    <w:p w14:paraId="17FE1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4010</w:t>
      </w:r>
    </w:p>
    <w:p w14:paraId="0B1BCC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4011</w:t>
      </w:r>
    </w:p>
    <w:p w14:paraId="44913C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4012</w:t>
      </w:r>
    </w:p>
    <w:p w14:paraId="12DBE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4012</w:t>
      </w:r>
    </w:p>
    <w:p w14:paraId="193EC7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4012</w:t>
      </w:r>
    </w:p>
    <w:p w14:paraId="18711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4012</w:t>
      </w:r>
    </w:p>
    <w:p w14:paraId="45BB9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4013</w:t>
      </w:r>
    </w:p>
    <w:p w14:paraId="498D5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4013</w:t>
      </w:r>
    </w:p>
    <w:p w14:paraId="4ECFF2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4013</w:t>
      </w:r>
    </w:p>
    <w:p w14:paraId="1AA866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4014</w:t>
      </w:r>
    </w:p>
    <w:p w14:paraId="497844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25F933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4015</w:t>
      </w:r>
    </w:p>
    <w:p w14:paraId="64481B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4015</w:t>
      </w:r>
    </w:p>
    <w:p w14:paraId="3D4B32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08E801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4015</w:t>
      </w:r>
    </w:p>
    <w:p w14:paraId="47809D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2C3234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1D20CE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0EA4B4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5FA42E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4017</w:t>
      </w:r>
    </w:p>
    <w:p w14:paraId="38A36A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4017</w:t>
      </w:r>
    </w:p>
    <w:p w14:paraId="702EF6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54A25F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74408C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6B50D6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4019</w:t>
      </w:r>
    </w:p>
    <w:p w14:paraId="17356A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4019</w:t>
      </w:r>
    </w:p>
    <w:p w14:paraId="773A9E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4019</w:t>
      </w:r>
    </w:p>
    <w:p w14:paraId="1EE063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2147CA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4021</w:t>
      </w:r>
    </w:p>
    <w:p w14:paraId="5A4082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4021</w:t>
      </w:r>
    </w:p>
    <w:p w14:paraId="77E3B5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4021</w:t>
      </w:r>
    </w:p>
    <w:p w14:paraId="75B77F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4021</w:t>
      </w:r>
    </w:p>
    <w:p w14:paraId="1BA885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4021</w:t>
      </w:r>
    </w:p>
    <w:p w14:paraId="2B1B3D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4021</w:t>
      </w:r>
    </w:p>
    <w:p w14:paraId="4F093F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4022</w:t>
      </w:r>
    </w:p>
    <w:p w14:paraId="30D5F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4023</w:t>
      </w:r>
    </w:p>
    <w:p w14:paraId="1AC06E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4023</w:t>
      </w:r>
    </w:p>
    <w:p w14:paraId="634D70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4023</w:t>
      </w:r>
    </w:p>
    <w:p w14:paraId="2CF13F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4023</w:t>
      </w:r>
    </w:p>
    <w:p w14:paraId="3E1886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4023</w:t>
      </w:r>
    </w:p>
    <w:p w14:paraId="4DE949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4024</w:t>
      </w:r>
    </w:p>
    <w:p w14:paraId="09BF42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4025</w:t>
      </w:r>
    </w:p>
    <w:p w14:paraId="095DD3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4025</w:t>
      </w:r>
    </w:p>
    <w:p w14:paraId="6F808F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4025</w:t>
      </w:r>
    </w:p>
    <w:p w14:paraId="31FFFA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4025</w:t>
      </w:r>
    </w:p>
    <w:p w14:paraId="444715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4025</w:t>
      </w:r>
    </w:p>
    <w:p w14:paraId="760137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4025</w:t>
      </w:r>
    </w:p>
    <w:p w14:paraId="27C488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4026</w:t>
      </w:r>
    </w:p>
    <w:p w14:paraId="39A844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4027</w:t>
      </w:r>
    </w:p>
    <w:p w14:paraId="075587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4027</w:t>
      </w:r>
    </w:p>
    <w:p w14:paraId="773090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4027</w:t>
      </w:r>
    </w:p>
    <w:p w14:paraId="1D26A0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4027</w:t>
      </w:r>
    </w:p>
    <w:p w14:paraId="6DE483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4027</w:t>
      </w:r>
    </w:p>
    <w:p w14:paraId="728F2D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4028</w:t>
      </w:r>
    </w:p>
    <w:p w14:paraId="79D6DD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4029</w:t>
      </w:r>
    </w:p>
    <w:p w14:paraId="4307A0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4029</w:t>
      </w:r>
    </w:p>
    <w:p w14:paraId="169C43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4029</w:t>
      </w:r>
    </w:p>
    <w:p w14:paraId="03DEBC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4029</w:t>
      </w:r>
    </w:p>
    <w:p w14:paraId="12FA8E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4029</w:t>
      </w:r>
    </w:p>
    <w:p w14:paraId="3130EC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3CEBA3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36DF3C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4035</w:t>
      </w:r>
    </w:p>
    <w:p w14:paraId="2D1753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4035</w:t>
      </w:r>
    </w:p>
    <w:p w14:paraId="72F385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4035</w:t>
      </w:r>
    </w:p>
    <w:p w14:paraId="03676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4035</w:t>
      </w:r>
    </w:p>
    <w:p w14:paraId="315702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4036</w:t>
      </w:r>
    </w:p>
    <w:p w14:paraId="720260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4039</w:t>
      </w:r>
    </w:p>
    <w:p w14:paraId="6047BEE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4041</w:t>
      </w:r>
    </w:p>
    <w:p w14:paraId="3B74AE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4041</w:t>
      </w:r>
    </w:p>
    <w:p w14:paraId="0653FF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4041</w:t>
      </w:r>
    </w:p>
    <w:p w14:paraId="5F765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4041</w:t>
      </w:r>
    </w:p>
    <w:p w14:paraId="5AA61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4041</w:t>
      </w:r>
    </w:p>
    <w:p w14:paraId="3113B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4042</w:t>
      </w:r>
    </w:p>
    <w:p w14:paraId="5BB083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4045</w:t>
      </w:r>
    </w:p>
    <w:p w14:paraId="1DA5E4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4047</w:t>
      </w:r>
    </w:p>
    <w:p w14:paraId="0030DD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4047</w:t>
      </w:r>
    </w:p>
    <w:p w14:paraId="6DB461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4047</w:t>
      </w:r>
    </w:p>
    <w:p w14:paraId="3C0991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4047</w:t>
      </w:r>
    </w:p>
    <w:p w14:paraId="561CBE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4048</w:t>
      </w:r>
    </w:p>
    <w:p w14:paraId="27CF39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4051</w:t>
      </w:r>
    </w:p>
    <w:p w14:paraId="53E084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TDD RSRQ </w:t>
      </w:r>
      <w:r w:rsidRPr="009A7AA1">
        <w:rPr>
          <w:rFonts w:eastAsia="SimSun"/>
          <w:lang w:eastAsia="zh-CN"/>
        </w:rPr>
        <w:t xml:space="preserve">Accuracy </w:t>
      </w:r>
      <w:r w:rsidRPr="009A7AA1">
        <w:rPr>
          <w:rFonts w:eastAsia="SimSun"/>
        </w:rPr>
        <w:t>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4053</w:t>
      </w:r>
    </w:p>
    <w:p w14:paraId="6738F9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Absolute RSRQ Accuracy 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4053</w:t>
      </w:r>
    </w:p>
    <w:p w14:paraId="0FC830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4053</w:t>
      </w:r>
    </w:p>
    <w:p w14:paraId="0DE6C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4053</w:t>
      </w:r>
    </w:p>
    <w:p w14:paraId="69D65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4053</w:t>
      </w:r>
    </w:p>
    <w:p w14:paraId="5E1555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4053</w:t>
      </w:r>
    </w:p>
    <w:p w14:paraId="736C6E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4054</w:t>
      </w:r>
    </w:p>
    <w:p w14:paraId="21E82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Relative RSRQ Accuracy 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4055</w:t>
      </w:r>
    </w:p>
    <w:p w14:paraId="62CA56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4055</w:t>
      </w:r>
    </w:p>
    <w:p w14:paraId="0764F5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4055</w:t>
      </w:r>
    </w:p>
    <w:p w14:paraId="473074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4055</w:t>
      </w:r>
    </w:p>
    <w:p w14:paraId="28F485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4056</w:t>
      </w:r>
    </w:p>
    <w:p w14:paraId="47C328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4056</w:t>
      </w:r>
    </w:p>
    <w:p w14:paraId="2505AC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4057</w:t>
      </w:r>
    </w:p>
    <w:p w14:paraId="65B07D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4057</w:t>
      </w:r>
    </w:p>
    <w:p w14:paraId="3EC430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4058</w:t>
      </w:r>
    </w:p>
    <w:p w14:paraId="07814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4058</w:t>
      </w:r>
    </w:p>
    <w:p w14:paraId="0681A4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4059</w:t>
      </w:r>
    </w:p>
    <w:p w14:paraId="369F19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4059</w:t>
      </w:r>
    </w:p>
    <w:p w14:paraId="109445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4059</w:t>
      </w:r>
    </w:p>
    <w:p w14:paraId="234AA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4059</w:t>
      </w:r>
    </w:p>
    <w:p w14:paraId="022495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4060</w:t>
      </w:r>
    </w:p>
    <w:p w14:paraId="5094E14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4062</w:t>
      </w:r>
    </w:p>
    <w:p w14:paraId="7A930C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765571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4062</w:t>
      </w:r>
    </w:p>
    <w:p w14:paraId="46DF45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4062</w:t>
      </w:r>
    </w:p>
    <w:p w14:paraId="7E8400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4062</w:t>
      </w:r>
    </w:p>
    <w:p w14:paraId="290CD8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4062</w:t>
      </w:r>
    </w:p>
    <w:p w14:paraId="6CEACA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4062</w:t>
      </w:r>
    </w:p>
    <w:p w14:paraId="065DBE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4063</w:t>
      </w:r>
    </w:p>
    <w:p w14:paraId="55502F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4064</w:t>
      </w:r>
    </w:p>
    <w:p w14:paraId="003BC96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4065</w:t>
      </w:r>
    </w:p>
    <w:p w14:paraId="10AA1D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4065</w:t>
      </w:r>
    </w:p>
    <w:p w14:paraId="69481F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4065</w:t>
      </w:r>
    </w:p>
    <w:p w14:paraId="0EE191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4065</w:t>
      </w:r>
    </w:p>
    <w:p w14:paraId="7E9F1F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3979D0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1148B8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2DC98D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284E4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5D30E94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4070</w:t>
      </w:r>
    </w:p>
    <w:p w14:paraId="387264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178900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4071</w:t>
      </w:r>
    </w:p>
    <w:p w14:paraId="7DED5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4071</w:t>
      </w:r>
    </w:p>
    <w:p w14:paraId="15502B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4071</w:t>
      </w:r>
    </w:p>
    <w:p w14:paraId="3F9617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4071</w:t>
      </w:r>
    </w:p>
    <w:p w14:paraId="7C16FA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4071</w:t>
      </w:r>
    </w:p>
    <w:p w14:paraId="189A9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4071</w:t>
      </w:r>
    </w:p>
    <w:p w14:paraId="7CDF6F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4072</w:t>
      </w:r>
    </w:p>
    <w:p w14:paraId="22B60A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4074</w:t>
      </w:r>
    </w:p>
    <w:p w14:paraId="3CB4B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4074</w:t>
      </w:r>
    </w:p>
    <w:p w14:paraId="7C518A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4074</w:t>
      </w:r>
    </w:p>
    <w:p w14:paraId="5F4A19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4074</w:t>
      </w:r>
    </w:p>
    <w:p w14:paraId="38BA9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693B67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26FD3A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5BC33D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4077</w:t>
      </w:r>
    </w:p>
    <w:p w14:paraId="6C27A7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484B66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4079</w:t>
      </w:r>
    </w:p>
    <w:p w14:paraId="0FA2A2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6D3842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226A77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9716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4079</w:t>
      </w:r>
    </w:p>
    <w:p w14:paraId="3DB399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4079</w:t>
      </w:r>
    </w:p>
    <w:p w14:paraId="2E136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4080</w:t>
      </w:r>
    </w:p>
    <w:p w14:paraId="39A1F9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4080</w:t>
      </w:r>
    </w:p>
    <w:p w14:paraId="15DE23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4080</w:t>
      </w:r>
    </w:p>
    <w:p w14:paraId="060A82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4082</w:t>
      </w:r>
    </w:p>
    <w:p w14:paraId="5C4CAB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4082</w:t>
      </w:r>
    </w:p>
    <w:p w14:paraId="045ABC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4082</w:t>
      </w:r>
    </w:p>
    <w:p w14:paraId="27EB99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4082</w:t>
      </w:r>
    </w:p>
    <w:p w14:paraId="1467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4082</w:t>
      </w:r>
    </w:p>
    <w:p w14:paraId="72EFD1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4082</w:t>
      </w:r>
    </w:p>
    <w:p w14:paraId="753509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4083</w:t>
      </w:r>
    </w:p>
    <w:p w14:paraId="0EB8F7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4084</w:t>
      </w:r>
    </w:p>
    <w:p w14:paraId="68F6A2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4086</w:t>
      </w:r>
    </w:p>
    <w:p w14:paraId="58C88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4086</w:t>
      </w:r>
    </w:p>
    <w:p w14:paraId="20B242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4086</w:t>
      </w:r>
    </w:p>
    <w:p w14:paraId="71B823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4086</w:t>
      </w:r>
    </w:p>
    <w:p w14:paraId="404378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4086</w:t>
      </w:r>
    </w:p>
    <w:p w14:paraId="7782C7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4087</w:t>
      </w:r>
    </w:p>
    <w:p w14:paraId="6F371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2FDB09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</w:t>
      </w:r>
      <w:r w:rsidRPr="009A7AA1">
        <w:rPr>
          <w:rFonts w:eastAsia="SimSun"/>
          <w:lang w:eastAsia="zh-CN"/>
        </w:rPr>
        <w:t xml:space="preserve">RSRQ </w:t>
      </w:r>
      <w:r w:rsidRPr="009A7AA1">
        <w:rPr>
          <w:rFonts w:eastAsia="SimSun"/>
        </w:rPr>
        <w:t>Intra frequency case</w:t>
      </w:r>
      <w:r w:rsidRPr="009A7AA1">
        <w:rPr>
          <w:rFonts w:eastAsia="SimSun"/>
          <w:lang w:eastAsia="zh-CN"/>
        </w:rPr>
        <w:t xml:space="preserve"> for UE category 0</w:t>
      </w:r>
      <w:r>
        <w:tab/>
        <w:t>4090</w:t>
      </w:r>
    </w:p>
    <w:p w14:paraId="01144C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TDD Intra Frequency Absolute RSRQ Accuracy for UE category 0</w:t>
      </w:r>
      <w:r>
        <w:tab/>
        <w:t>4090</w:t>
      </w:r>
    </w:p>
    <w:p w14:paraId="02BC1F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snapToGrid w:val="0"/>
        </w:rPr>
        <w:t>Test purpose</w:t>
      </w:r>
      <w:r>
        <w:tab/>
        <w:t>4090</w:t>
      </w:r>
    </w:p>
    <w:p w14:paraId="0623F0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applicability</w:t>
      </w:r>
      <w:r>
        <w:tab/>
        <w:t>4091</w:t>
      </w:r>
    </w:p>
    <w:p w14:paraId="2BBFB7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Minimum conformance requirements</w:t>
      </w:r>
      <w:r>
        <w:tab/>
        <w:t>4091</w:t>
      </w:r>
    </w:p>
    <w:p w14:paraId="7501D3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description</w:t>
      </w:r>
      <w:r>
        <w:tab/>
        <w:t>4091</w:t>
      </w:r>
    </w:p>
    <w:p w14:paraId="622722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requirement</w:t>
      </w:r>
      <w:r>
        <w:tab/>
        <w:t>4093</w:t>
      </w:r>
    </w:p>
    <w:p w14:paraId="12508BF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4094</w:t>
      </w:r>
    </w:p>
    <w:p w14:paraId="3715F8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4094</w:t>
      </w:r>
    </w:p>
    <w:p w14:paraId="60F26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4094</w:t>
      </w:r>
    </w:p>
    <w:p w14:paraId="4F03A5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4094</w:t>
      </w:r>
    </w:p>
    <w:p w14:paraId="59E77C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4094</w:t>
      </w:r>
    </w:p>
    <w:p w14:paraId="209331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4096</w:t>
      </w:r>
    </w:p>
    <w:p w14:paraId="49CC7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4096</w:t>
      </w:r>
    </w:p>
    <w:p w14:paraId="45062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4097</w:t>
      </w:r>
    </w:p>
    <w:p w14:paraId="17B76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4097</w:t>
      </w:r>
    </w:p>
    <w:p w14:paraId="723F9B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4098</w:t>
      </w:r>
    </w:p>
    <w:p w14:paraId="0D4682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4101</w:t>
      </w:r>
    </w:p>
    <w:p w14:paraId="64FF63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4101</w:t>
      </w:r>
    </w:p>
    <w:p w14:paraId="349D1E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4101</w:t>
      </w:r>
    </w:p>
    <w:p w14:paraId="0AA441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4101</w:t>
      </w:r>
    </w:p>
    <w:p w14:paraId="5A67A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4102</w:t>
      </w:r>
    </w:p>
    <w:p w14:paraId="55E2A7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4102</w:t>
      </w:r>
    </w:p>
    <w:p w14:paraId="733EE8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4103</w:t>
      </w:r>
    </w:p>
    <w:p w14:paraId="4F6C5A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4104</w:t>
      </w:r>
    </w:p>
    <w:p w14:paraId="0ACAE6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4104</w:t>
      </w:r>
    </w:p>
    <w:p w14:paraId="25024A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4106</w:t>
      </w:r>
    </w:p>
    <w:p w14:paraId="63F5F3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4107</w:t>
      </w:r>
    </w:p>
    <w:p w14:paraId="6D81EC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4107</w:t>
      </w:r>
    </w:p>
    <w:p w14:paraId="2C5F2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4107</w:t>
      </w:r>
    </w:p>
    <w:p w14:paraId="589007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4107</w:t>
      </w:r>
    </w:p>
    <w:p w14:paraId="28774A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4109</w:t>
      </w:r>
    </w:p>
    <w:p w14:paraId="036102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4109</w:t>
      </w:r>
    </w:p>
    <w:p w14:paraId="3B97C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4109</w:t>
      </w:r>
    </w:p>
    <w:p w14:paraId="4976B6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4110</w:t>
      </w:r>
    </w:p>
    <w:p w14:paraId="6A362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4110</w:t>
      </w:r>
    </w:p>
    <w:p w14:paraId="3A67F3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4113</w:t>
      </w:r>
    </w:p>
    <w:p w14:paraId="40EE76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4113</w:t>
      </w:r>
    </w:p>
    <w:p w14:paraId="173540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4113</w:t>
      </w:r>
    </w:p>
    <w:p w14:paraId="70F36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4114</w:t>
      </w:r>
    </w:p>
    <w:p w14:paraId="45720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4115</w:t>
      </w:r>
    </w:p>
    <w:p w14:paraId="42A0DA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4115</w:t>
      </w:r>
    </w:p>
    <w:p w14:paraId="2FF1C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4116</w:t>
      </w:r>
    </w:p>
    <w:p w14:paraId="69108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4117</w:t>
      </w:r>
    </w:p>
    <w:p w14:paraId="399145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4117</w:t>
      </w:r>
    </w:p>
    <w:p w14:paraId="1512DA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4121</w:t>
      </w:r>
    </w:p>
    <w:p w14:paraId="0F4674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4121</w:t>
      </w:r>
    </w:p>
    <w:p w14:paraId="1D00CB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4121</w:t>
      </w:r>
    </w:p>
    <w:p w14:paraId="429DA6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4121</w:t>
      </w:r>
    </w:p>
    <w:p w14:paraId="34F96E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4123</w:t>
      </w:r>
    </w:p>
    <w:p w14:paraId="6008CD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4123</w:t>
      </w:r>
    </w:p>
    <w:p w14:paraId="4CC524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4123</w:t>
      </w:r>
    </w:p>
    <w:p w14:paraId="420AB7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4124</w:t>
      </w:r>
    </w:p>
    <w:p w14:paraId="303851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4124</w:t>
      </w:r>
    </w:p>
    <w:p w14:paraId="7B9346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  <w:lang w:eastAsia="ja-JP"/>
        </w:rPr>
        <w:t>6 DL RSRQ for E-UTRAN in Carrier Aggregation with generic duplex modes</w:t>
      </w:r>
      <w:r>
        <w:tab/>
        <w:t>4128</w:t>
      </w:r>
    </w:p>
    <w:p w14:paraId="5BF5DC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4128</w:t>
      </w:r>
    </w:p>
    <w:p w14:paraId="021D6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4128</w:t>
      </w:r>
    </w:p>
    <w:p w14:paraId="3DDDC8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4128</w:t>
      </w:r>
    </w:p>
    <w:p w14:paraId="0056AA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4130</w:t>
      </w:r>
    </w:p>
    <w:p w14:paraId="17D3A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4130</w:t>
      </w:r>
    </w:p>
    <w:p w14:paraId="2E055E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4130</w:t>
      </w:r>
    </w:p>
    <w:p w14:paraId="1F007B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4131</w:t>
      </w:r>
    </w:p>
    <w:p w14:paraId="708F29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4131</w:t>
      </w:r>
    </w:p>
    <w:p w14:paraId="3F27D1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4135</w:t>
      </w:r>
    </w:p>
    <w:p w14:paraId="75AEA1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4135</w:t>
      </w:r>
    </w:p>
    <w:p w14:paraId="476B5C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4135</w:t>
      </w:r>
    </w:p>
    <w:p w14:paraId="7CB91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4135</w:t>
      </w:r>
    </w:p>
    <w:p w14:paraId="62A81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4137</w:t>
      </w:r>
    </w:p>
    <w:p w14:paraId="6484DE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4137</w:t>
      </w:r>
    </w:p>
    <w:p w14:paraId="584AD1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4137</w:t>
      </w:r>
    </w:p>
    <w:p w14:paraId="49659D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4138</w:t>
      </w:r>
    </w:p>
    <w:p w14:paraId="5A622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4138</w:t>
      </w:r>
    </w:p>
    <w:p w14:paraId="01C108E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4144</w:t>
      </w:r>
    </w:p>
    <w:p w14:paraId="657EE7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F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 xml:space="preserve">DD CPICH </w:t>
      </w:r>
      <w:r w:rsidRPr="009A7AA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4144</w:t>
      </w:r>
    </w:p>
    <w:p w14:paraId="507857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4144</w:t>
      </w:r>
    </w:p>
    <w:p w14:paraId="33B783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4144</w:t>
      </w:r>
    </w:p>
    <w:p w14:paraId="222E0C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4144</w:t>
      </w:r>
    </w:p>
    <w:p w14:paraId="5B9FE5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4145</w:t>
      </w:r>
    </w:p>
    <w:p w14:paraId="203FBD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4145</w:t>
      </w:r>
    </w:p>
    <w:p w14:paraId="48518F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4145</w:t>
      </w:r>
    </w:p>
    <w:p w14:paraId="7C0C4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4146</w:t>
      </w:r>
    </w:p>
    <w:p w14:paraId="7E65CC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4147</w:t>
      </w:r>
    </w:p>
    <w:p w14:paraId="22557CF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 xml:space="preserve">DD CPICH </w:t>
      </w:r>
      <w:r w:rsidRPr="009A7AA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44A6C0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4C3018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6C2D40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4150</w:t>
      </w:r>
    </w:p>
    <w:p w14:paraId="1F0257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37DB33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6F57A1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4151</w:t>
      </w:r>
    </w:p>
    <w:p w14:paraId="0FED66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218A0F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4153</w:t>
      </w:r>
    </w:p>
    <w:p w14:paraId="488E55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4155</w:t>
      </w:r>
    </w:p>
    <w:p w14:paraId="17793B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4155</w:t>
      </w:r>
    </w:p>
    <w:p w14:paraId="20E09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4155</w:t>
      </w:r>
    </w:p>
    <w:p w14:paraId="632F34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24F95C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4156</w:t>
      </w:r>
    </w:p>
    <w:p w14:paraId="0D5BD7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4156</w:t>
      </w:r>
    </w:p>
    <w:p w14:paraId="17570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000488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490026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4157</w:t>
      </w:r>
    </w:p>
    <w:p w14:paraId="25C5EED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4157</w:t>
      </w:r>
    </w:p>
    <w:p w14:paraId="356933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4157</w:t>
      </w:r>
    </w:p>
    <w:p w14:paraId="1FD979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4157</w:t>
      </w:r>
    </w:p>
    <w:p w14:paraId="750BB2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4157</w:t>
      </w:r>
    </w:p>
    <w:p w14:paraId="5CBE82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4157</w:t>
      </w:r>
    </w:p>
    <w:p w14:paraId="139F28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4159</w:t>
      </w:r>
    </w:p>
    <w:p w14:paraId="5BD076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4159</w:t>
      </w:r>
    </w:p>
    <w:p w14:paraId="67594F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4159</w:t>
      </w:r>
    </w:p>
    <w:p w14:paraId="6851C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4159</w:t>
      </w:r>
    </w:p>
    <w:p w14:paraId="2570A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4161</w:t>
      </w:r>
    </w:p>
    <w:p w14:paraId="6ECAB3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>DD CPICH Ec/No absolute accuracy</w:t>
      </w:r>
      <w:r>
        <w:tab/>
        <w:t>4163</w:t>
      </w:r>
    </w:p>
    <w:p w14:paraId="715BDD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4163</w:t>
      </w:r>
    </w:p>
    <w:p w14:paraId="6C3ED0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4163</w:t>
      </w:r>
    </w:p>
    <w:p w14:paraId="40C01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4163</w:t>
      </w:r>
    </w:p>
    <w:p w14:paraId="236B93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710B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728409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4165</w:t>
      </w:r>
    </w:p>
    <w:p w14:paraId="4E5F28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4166</w:t>
      </w:r>
    </w:p>
    <w:p w14:paraId="33AD3D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4167</w:t>
      </w:r>
    </w:p>
    <w:p w14:paraId="181884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4168</w:t>
      </w:r>
    </w:p>
    <w:p w14:paraId="7F94DA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0C8FDE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4169</w:t>
      </w:r>
    </w:p>
    <w:p w14:paraId="0646B2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4169</w:t>
      </w:r>
    </w:p>
    <w:p w14:paraId="614261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4A9AE2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2EA25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5BBFE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4170</w:t>
      </w:r>
    </w:p>
    <w:p w14:paraId="6C857C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4170</w:t>
      </w:r>
    </w:p>
    <w:p w14:paraId="57FBBC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4171</w:t>
      </w:r>
    </w:p>
    <w:p w14:paraId="6F7C39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4171</w:t>
      </w:r>
    </w:p>
    <w:p w14:paraId="0BB593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4171</w:t>
      </w:r>
    </w:p>
    <w:p w14:paraId="4FF3E5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4171</w:t>
      </w:r>
    </w:p>
    <w:p w14:paraId="5AC4E5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4171</w:t>
      </w:r>
    </w:p>
    <w:p w14:paraId="4E9FD1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4172</w:t>
      </w:r>
    </w:p>
    <w:p w14:paraId="642625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4172</w:t>
      </w:r>
    </w:p>
    <w:p w14:paraId="26774D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4173</w:t>
      </w:r>
    </w:p>
    <w:p w14:paraId="49D490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4173</w:t>
      </w:r>
    </w:p>
    <w:p w14:paraId="7AB438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4174</w:t>
      </w:r>
    </w:p>
    <w:p w14:paraId="6EF7B0F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4176</w:t>
      </w:r>
    </w:p>
    <w:p w14:paraId="2F4CAC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2B7AE5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24B7F6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40889F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5454A9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EEE4A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269CB9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6591EE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2A7E5BE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4181</w:t>
      </w:r>
    </w:p>
    <w:p w14:paraId="4C99A7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4181</w:t>
      </w:r>
    </w:p>
    <w:p w14:paraId="3DC29F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6E6C8F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5CD7B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46FE5F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4183</w:t>
      </w:r>
    </w:p>
    <w:p w14:paraId="27B2F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4183</w:t>
      </w:r>
    </w:p>
    <w:p w14:paraId="178E24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325C0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4184</w:t>
      </w:r>
    </w:p>
    <w:p w14:paraId="1A6288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4185</w:t>
      </w:r>
    </w:p>
    <w:p w14:paraId="51293A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4187</w:t>
      </w:r>
    </w:p>
    <w:p w14:paraId="35B95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4187</w:t>
      </w:r>
    </w:p>
    <w:p w14:paraId="235B6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4187</w:t>
      </w:r>
    </w:p>
    <w:p w14:paraId="051C26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4187</w:t>
      </w:r>
    </w:p>
    <w:p w14:paraId="24032C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4189</w:t>
      </w:r>
    </w:p>
    <w:p w14:paraId="28E082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4189</w:t>
      </w:r>
    </w:p>
    <w:p w14:paraId="47FB5D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4189</w:t>
      </w:r>
    </w:p>
    <w:p w14:paraId="115185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4190</w:t>
      </w:r>
    </w:p>
    <w:p w14:paraId="7F7D7F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4191</w:t>
      </w:r>
    </w:p>
    <w:p w14:paraId="0C9E1A2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9A7AA1">
        <w:rPr>
          <w:b/>
        </w:rPr>
        <w:t>-</w:t>
      </w:r>
      <w:r w:rsidRPr="009A7AA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4193</w:t>
      </w:r>
    </w:p>
    <w:p w14:paraId="285CE7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4193</w:t>
      </w:r>
    </w:p>
    <w:p w14:paraId="0F3B93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Serving Cell RSRP and RSRQ</w:t>
      </w:r>
      <w:r>
        <w:tab/>
        <w:t>4193</w:t>
      </w:r>
    </w:p>
    <w:p w14:paraId="7BA595A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FDD Serving Cell RSRP and RSRQ Accuracy</w:t>
      </w:r>
      <w:r>
        <w:tab/>
        <w:t>4193</w:t>
      </w:r>
    </w:p>
    <w:p w14:paraId="1A6A0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 xml:space="preserve">DD Intra Frequency </w:t>
      </w:r>
      <w:r w:rsidRPr="009A7AA1">
        <w:rPr>
          <w:rFonts w:eastAsia="SimSun"/>
          <w:lang w:eastAsia="zh-CN"/>
        </w:rPr>
        <w:t>S</w:t>
      </w:r>
      <w:r w:rsidRPr="009A7AA1">
        <w:rPr>
          <w:rFonts w:eastAsia="SimSun"/>
        </w:rPr>
        <w:t xml:space="preserve">erving 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Absolute RSRP Accuracy</w:t>
      </w:r>
      <w:r>
        <w:tab/>
        <w:t>4193</w:t>
      </w:r>
    </w:p>
    <w:p w14:paraId="70CFF8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9.9.1.1</w:t>
      </w:r>
      <w:r w:rsidRPr="009A7AA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4193</w:t>
      </w:r>
    </w:p>
    <w:p w14:paraId="756C1F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4193</w:t>
      </w:r>
    </w:p>
    <w:p w14:paraId="4FF6F4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4193</w:t>
      </w:r>
    </w:p>
    <w:p w14:paraId="501CF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.1.</w:t>
      </w:r>
      <w:r w:rsidRPr="009A7AA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4194</w:t>
      </w:r>
    </w:p>
    <w:p w14:paraId="018234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4195</w:t>
      </w:r>
    </w:p>
    <w:p w14:paraId="7B319C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4197</w:t>
      </w:r>
    </w:p>
    <w:p w14:paraId="394CF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4197</w:t>
      </w:r>
    </w:p>
    <w:p w14:paraId="57C67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4197</w:t>
      </w:r>
    </w:p>
    <w:p w14:paraId="748EB3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4198</w:t>
      </w:r>
    </w:p>
    <w:p w14:paraId="2181AB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4198</w:t>
      </w:r>
    </w:p>
    <w:p w14:paraId="06AA8F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4199</w:t>
      </w:r>
    </w:p>
    <w:p w14:paraId="583EE3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</w:t>
      </w:r>
      <w:r w:rsidRPr="009A7AA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 xml:space="preserve">DD Intra Frequency </w:t>
      </w:r>
      <w:r w:rsidRPr="009A7AA1">
        <w:rPr>
          <w:rFonts w:eastAsia="SimSun"/>
          <w:lang w:eastAsia="zh-CN"/>
        </w:rPr>
        <w:t>S</w:t>
      </w:r>
      <w:r w:rsidRPr="009A7AA1">
        <w:rPr>
          <w:rFonts w:eastAsia="SimSun"/>
        </w:rPr>
        <w:t xml:space="preserve">erving 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Absolute RSR</w:t>
      </w:r>
      <w:r w:rsidRPr="009A7AA1">
        <w:rPr>
          <w:rFonts w:eastAsia="SimSun"/>
          <w:lang w:eastAsia="zh-CN"/>
        </w:rPr>
        <w:t>Q</w:t>
      </w:r>
      <w:r w:rsidRPr="009A7AA1">
        <w:rPr>
          <w:rFonts w:eastAsia="SimSun"/>
        </w:rPr>
        <w:t xml:space="preserve"> Accuracy</w:t>
      </w:r>
      <w:r>
        <w:tab/>
        <w:t>4201</w:t>
      </w:r>
    </w:p>
    <w:p w14:paraId="7F9D2B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4201</w:t>
      </w:r>
    </w:p>
    <w:p w14:paraId="4B9CBF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4201</w:t>
      </w:r>
    </w:p>
    <w:p w14:paraId="57584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4201</w:t>
      </w:r>
    </w:p>
    <w:p w14:paraId="71113F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4202</w:t>
      </w:r>
    </w:p>
    <w:p w14:paraId="3DBF31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4203</w:t>
      </w:r>
    </w:p>
    <w:p w14:paraId="6AE946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4205</w:t>
      </w:r>
    </w:p>
    <w:p w14:paraId="124C0E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4205</w:t>
      </w:r>
    </w:p>
    <w:p w14:paraId="0AD789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4205</w:t>
      </w:r>
    </w:p>
    <w:p w14:paraId="09D014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4205</w:t>
      </w:r>
    </w:p>
    <w:p w14:paraId="0E9C8A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4205</w:t>
      </w:r>
    </w:p>
    <w:p w14:paraId="266E17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9A7AA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4206</w:t>
      </w:r>
    </w:p>
    <w:p w14:paraId="6892D3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9A7AA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4207</w:t>
      </w:r>
    </w:p>
    <w:p w14:paraId="63CBCD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4208</w:t>
      </w:r>
    </w:p>
    <w:p w14:paraId="1CAAAB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4208</w:t>
      </w:r>
    </w:p>
    <w:p w14:paraId="5A8D63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4208</w:t>
      </w:r>
    </w:p>
    <w:p w14:paraId="7D3901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4208</w:t>
      </w:r>
    </w:p>
    <w:p w14:paraId="0EFEB7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4209</w:t>
      </w:r>
    </w:p>
    <w:p w14:paraId="5CDFF0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4210</w:t>
      </w:r>
    </w:p>
    <w:p w14:paraId="161845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4211</w:t>
      </w:r>
    </w:p>
    <w:p w14:paraId="3C3C2F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4211</w:t>
      </w:r>
    </w:p>
    <w:p w14:paraId="6BFE19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4211</w:t>
      </w:r>
    </w:p>
    <w:p w14:paraId="0E28F8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4211</w:t>
      </w:r>
    </w:p>
    <w:p w14:paraId="54CA3C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4212</w:t>
      </w:r>
    </w:p>
    <w:p w14:paraId="6D8E18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4213</w:t>
      </w:r>
    </w:p>
    <w:p w14:paraId="7F5CDF0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4214</w:t>
      </w:r>
    </w:p>
    <w:p w14:paraId="28E4FC6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4214</w:t>
      </w:r>
    </w:p>
    <w:p w14:paraId="73B445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4214</w:t>
      </w:r>
    </w:p>
    <w:p w14:paraId="65DB1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4214</w:t>
      </w:r>
    </w:p>
    <w:p w14:paraId="20BE57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4215</w:t>
      </w:r>
    </w:p>
    <w:p w14:paraId="413F45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4215</w:t>
      </w:r>
    </w:p>
    <w:p w14:paraId="335F36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4215</w:t>
      </w:r>
    </w:p>
    <w:p w14:paraId="66B45C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4215</w:t>
      </w:r>
    </w:p>
    <w:p w14:paraId="305EE3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4216</w:t>
      </w:r>
    </w:p>
    <w:p w14:paraId="4339E8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4216</w:t>
      </w:r>
    </w:p>
    <w:p w14:paraId="1F9E40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4217</w:t>
      </w:r>
    </w:p>
    <w:p w14:paraId="150D261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4218</w:t>
      </w:r>
    </w:p>
    <w:p w14:paraId="347A3C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4218</w:t>
      </w:r>
    </w:p>
    <w:p w14:paraId="5060C1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4218</w:t>
      </w:r>
    </w:p>
    <w:p w14:paraId="2ADF04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4218</w:t>
      </w:r>
    </w:p>
    <w:p w14:paraId="48B135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4218</w:t>
      </w:r>
    </w:p>
    <w:p w14:paraId="51613D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4218</w:t>
      </w:r>
    </w:p>
    <w:p w14:paraId="1A8D46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4219</w:t>
      </w:r>
    </w:p>
    <w:p w14:paraId="38DA6D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4219</w:t>
      </w:r>
    </w:p>
    <w:p w14:paraId="2EA0A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4219</w:t>
      </w:r>
    </w:p>
    <w:p w14:paraId="635DCD1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4220</w:t>
      </w:r>
    </w:p>
    <w:p w14:paraId="20925D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4220</w:t>
      </w:r>
    </w:p>
    <w:p w14:paraId="2A2BF9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4220</w:t>
      </w:r>
    </w:p>
    <w:p w14:paraId="7401B2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001DF3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4221</w:t>
      </w:r>
    </w:p>
    <w:p w14:paraId="1800CB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4221</w:t>
      </w:r>
    </w:p>
    <w:p w14:paraId="719E0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4221</w:t>
      </w:r>
    </w:p>
    <w:p w14:paraId="55CEDD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7C0D96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4222</w:t>
      </w:r>
    </w:p>
    <w:p w14:paraId="3045A6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7B11DB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4223</w:t>
      </w:r>
    </w:p>
    <w:p w14:paraId="7726B3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22B0D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4224</w:t>
      </w:r>
    </w:p>
    <w:p w14:paraId="75504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4224</w:t>
      </w:r>
    </w:p>
    <w:p w14:paraId="2481FD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4224</w:t>
      </w:r>
    </w:p>
    <w:p w14:paraId="29DB07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4224</w:t>
      </w:r>
    </w:p>
    <w:p w14:paraId="52B9F8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4379A7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D20A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5995AC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4226</w:t>
      </w:r>
    </w:p>
    <w:p w14:paraId="5DF926C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4226</w:t>
      </w:r>
    </w:p>
    <w:p w14:paraId="3A51BAB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4226</w:t>
      </w:r>
    </w:p>
    <w:p w14:paraId="6C750C8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4226</w:t>
      </w:r>
    </w:p>
    <w:p w14:paraId="616F19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4226</w:t>
      </w:r>
    </w:p>
    <w:p w14:paraId="7E2B3D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5BD4C2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0C32B1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0FDEAA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4228</w:t>
      </w:r>
    </w:p>
    <w:p w14:paraId="6C459F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4228</w:t>
      </w:r>
    </w:p>
    <w:p w14:paraId="45F3EC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4228</w:t>
      </w:r>
    </w:p>
    <w:p w14:paraId="39D217F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4229</w:t>
      </w:r>
    </w:p>
    <w:p w14:paraId="4BEE8ED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4230</w:t>
      </w:r>
    </w:p>
    <w:p w14:paraId="19E995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4230</w:t>
      </w:r>
    </w:p>
    <w:p w14:paraId="3126D9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4230</w:t>
      </w:r>
    </w:p>
    <w:p w14:paraId="3A78FF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4230</w:t>
      </w:r>
    </w:p>
    <w:p w14:paraId="4EFB8D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4230</w:t>
      </w:r>
    </w:p>
    <w:p w14:paraId="23745D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4230</w:t>
      </w:r>
    </w:p>
    <w:p w14:paraId="42332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4232</w:t>
      </w:r>
    </w:p>
    <w:p w14:paraId="3E6A59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4232</w:t>
      </w:r>
    </w:p>
    <w:p w14:paraId="1106B9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4A08FB2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1</w:t>
      </w:r>
      <w:r w:rsidRPr="009A7AA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V2V Sidelink Communication for V2V Operation on Dedicated V2V Carrier</w:t>
      </w:r>
      <w:r>
        <w:tab/>
        <w:t>4234</w:t>
      </w:r>
    </w:p>
    <w:p w14:paraId="559842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4234</w:t>
      </w:r>
    </w:p>
    <w:p w14:paraId="4D4712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4234</w:t>
      </w:r>
    </w:p>
    <w:p w14:paraId="3AA27C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4234</w:t>
      </w:r>
    </w:p>
    <w:p w14:paraId="069909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4235</w:t>
      </w:r>
    </w:p>
    <w:p w14:paraId="3804AF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26DBCC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594B2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4236</w:t>
      </w:r>
    </w:p>
    <w:p w14:paraId="33BDC1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4236</w:t>
      </w:r>
    </w:p>
    <w:p w14:paraId="11AA64D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4237</w:t>
      </w:r>
    </w:p>
    <w:p w14:paraId="50EBBB1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4237</w:t>
      </w:r>
    </w:p>
    <w:p w14:paraId="7E7433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4237</w:t>
      </w:r>
    </w:p>
    <w:p w14:paraId="4AEF25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4237</w:t>
      </w:r>
    </w:p>
    <w:p w14:paraId="53852F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4237</w:t>
      </w:r>
    </w:p>
    <w:p w14:paraId="37857A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4237</w:t>
      </w:r>
    </w:p>
    <w:p w14:paraId="16B25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4237</w:t>
      </w:r>
    </w:p>
    <w:p w14:paraId="53BF9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4238</w:t>
      </w:r>
    </w:p>
    <w:p w14:paraId="78E568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4238</w:t>
      </w:r>
    </w:p>
    <w:p w14:paraId="13DE0E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4239</w:t>
      </w:r>
    </w:p>
    <w:p w14:paraId="48ECE80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3C56A8">
        <w:t>12</w:t>
      </w:r>
      <w:r>
        <w:rPr>
          <w:rFonts w:ascii="Calibri" w:hAnsi="Calibri"/>
          <w:kern w:val="2"/>
          <w:sz w:val="24"/>
          <w:szCs w:val="24"/>
        </w:rPr>
        <w:tab/>
      </w:r>
      <w:r w:rsidRPr="003C56A8">
        <w:t>V2X Communications</w:t>
      </w:r>
      <w:r w:rsidRPr="003C56A8">
        <w:tab/>
        <w:t>4239</w:t>
      </w:r>
    </w:p>
    <w:p w14:paraId="438F74F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3C56A8">
        <w:t>12.1</w:t>
      </w:r>
      <w:r>
        <w:rPr>
          <w:rFonts w:ascii="Calibri" w:hAnsi="Calibri"/>
          <w:kern w:val="2"/>
          <w:sz w:val="24"/>
          <w:szCs w:val="24"/>
        </w:rPr>
        <w:tab/>
      </w:r>
      <w:r w:rsidRPr="003C56A8">
        <w:t>V2X UE Transmission Timing Accuracy Test</w:t>
      </w:r>
      <w:r w:rsidRPr="003C56A8">
        <w:tab/>
        <w:t>4239</w:t>
      </w:r>
    </w:p>
    <w:p w14:paraId="718823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4240</w:t>
      </w:r>
    </w:p>
    <w:p w14:paraId="0EC85B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4240</w:t>
      </w:r>
    </w:p>
    <w:p w14:paraId="376057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4240</w:t>
      </w:r>
    </w:p>
    <w:p w14:paraId="0604C4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4240</w:t>
      </w:r>
    </w:p>
    <w:p w14:paraId="7FE61A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4240</w:t>
      </w:r>
    </w:p>
    <w:p w14:paraId="39A311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4240</w:t>
      </w:r>
    </w:p>
    <w:p w14:paraId="3FD3A5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4241</w:t>
      </w:r>
    </w:p>
    <w:p w14:paraId="357778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4241</w:t>
      </w:r>
    </w:p>
    <w:p w14:paraId="4361D6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4241</w:t>
      </w:r>
    </w:p>
    <w:p w14:paraId="1B7BE0C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V2X UE Transmission Timing Accuracy Test for SyncRef UE as Timing Reference</w:t>
      </w:r>
      <w:r>
        <w:tab/>
        <w:t>4242</w:t>
      </w:r>
    </w:p>
    <w:p w14:paraId="7A6C0B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Purpose</w:t>
      </w:r>
      <w:r>
        <w:tab/>
        <w:t>4242</w:t>
      </w:r>
    </w:p>
    <w:p w14:paraId="1E018D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Applicability of requirements</w:t>
      </w:r>
      <w:r>
        <w:tab/>
        <w:t>4242</w:t>
      </w:r>
    </w:p>
    <w:p w14:paraId="3C95D9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Minimum Conformance Requirements</w:t>
      </w:r>
      <w:r>
        <w:tab/>
        <w:t>4242</w:t>
      </w:r>
    </w:p>
    <w:p w14:paraId="5BB67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Description</w:t>
      </w:r>
      <w:r>
        <w:tab/>
        <w:t>4243</w:t>
      </w:r>
    </w:p>
    <w:p w14:paraId="029AD1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4243</w:t>
      </w:r>
    </w:p>
    <w:p w14:paraId="086E7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4243</w:t>
      </w:r>
    </w:p>
    <w:p w14:paraId="114C94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4243</w:t>
      </w:r>
    </w:p>
    <w:p w14:paraId="41F150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Requirement</w:t>
      </w:r>
      <w:r>
        <w:tab/>
        <w:t>4245</w:t>
      </w:r>
    </w:p>
    <w:p w14:paraId="61BAE17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4246</w:t>
      </w:r>
    </w:p>
    <w:p w14:paraId="59676A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4246</w:t>
      </w:r>
    </w:p>
    <w:p w14:paraId="6F6F1C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4246</w:t>
      </w:r>
    </w:p>
    <w:p w14:paraId="14AD06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4246</w:t>
      </w:r>
    </w:p>
    <w:p w14:paraId="4CEA9F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4246</w:t>
      </w:r>
    </w:p>
    <w:p w14:paraId="5FE448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4247</w:t>
      </w:r>
    </w:p>
    <w:p w14:paraId="53B0F4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4247</w:t>
      </w:r>
    </w:p>
    <w:p w14:paraId="469663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4248</w:t>
      </w:r>
    </w:p>
    <w:p w14:paraId="1265F8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4248</w:t>
      </w:r>
    </w:p>
    <w:p w14:paraId="6CEEB4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4251</w:t>
      </w:r>
    </w:p>
    <w:p w14:paraId="1C938B7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4252</w:t>
      </w:r>
    </w:p>
    <w:p w14:paraId="635ABA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4252</w:t>
      </w:r>
    </w:p>
    <w:p w14:paraId="2AA58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4252</w:t>
      </w:r>
    </w:p>
    <w:p w14:paraId="2B6D82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4252</w:t>
      </w:r>
    </w:p>
    <w:p w14:paraId="23360D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4253</w:t>
      </w:r>
    </w:p>
    <w:p w14:paraId="6BA25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4253</w:t>
      </w:r>
    </w:p>
    <w:p w14:paraId="4EE68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7DFDC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4254</w:t>
      </w:r>
    </w:p>
    <w:p w14:paraId="0C0EA9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4255</w:t>
      </w:r>
    </w:p>
    <w:p w14:paraId="297987D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4256</w:t>
      </w:r>
    </w:p>
    <w:p w14:paraId="365CE43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4256</w:t>
      </w:r>
    </w:p>
    <w:p w14:paraId="24AC43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4256</w:t>
      </w:r>
    </w:p>
    <w:p w14:paraId="7FA5D1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4256</w:t>
      </w:r>
    </w:p>
    <w:p w14:paraId="1768B2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4256</w:t>
      </w:r>
    </w:p>
    <w:p w14:paraId="26A174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4257</w:t>
      </w:r>
    </w:p>
    <w:p w14:paraId="1AEC80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4257</w:t>
      </w:r>
    </w:p>
    <w:p w14:paraId="7E13B0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4258</w:t>
      </w:r>
    </w:p>
    <w:p w14:paraId="547434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4259</w:t>
      </w:r>
    </w:p>
    <w:p w14:paraId="09157B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4261</w:t>
      </w:r>
    </w:p>
    <w:p w14:paraId="181DC5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4263</w:t>
      </w:r>
    </w:p>
    <w:p w14:paraId="493C6E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4263</w:t>
      </w:r>
    </w:p>
    <w:p w14:paraId="2E6BD0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4263</w:t>
      </w:r>
    </w:p>
    <w:p w14:paraId="791A69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4263</w:t>
      </w:r>
    </w:p>
    <w:p w14:paraId="055601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4264</w:t>
      </w:r>
    </w:p>
    <w:p w14:paraId="4F825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4264</w:t>
      </w:r>
    </w:p>
    <w:p w14:paraId="5577A2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4265</w:t>
      </w:r>
    </w:p>
    <w:p w14:paraId="69A189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4265</w:t>
      </w:r>
    </w:p>
    <w:p w14:paraId="7523CE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4267</w:t>
      </w:r>
    </w:p>
    <w:p w14:paraId="79BBEBD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4269</w:t>
      </w:r>
    </w:p>
    <w:p w14:paraId="39540E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4269</w:t>
      </w:r>
    </w:p>
    <w:p w14:paraId="68CC35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applicability</w:t>
      </w:r>
      <w:r>
        <w:tab/>
        <w:t>4269</w:t>
      </w:r>
    </w:p>
    <w:p w14:paraId="7D1BB6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4269</w:t>
      </w:r>
    </w:p>
    <w:p w14:paraId="2B2C55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4269</w:t>
      </w:r>
    </w:p>
    <w:p w14:paraId="5EDEA0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4270</w:t>
      </w:r>
    </w:p>
    <w:p w14:paraId="1DBBE3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4271</w:t>
      </w:r>
    </w:p>
    <w:p w14:paraId="4C02A2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4271</w:t>
      </w:r>
    </w:p>
    <w:p w14:paraId="1C1819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requirement</w:t>
      </w:r>
      <w:r>
        <w:tab/>
        <w:t>4273</w:t>
      </w:r>
    </w:p>
    <w:p w14:paraId="6397BEB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4274</w:t>
      </w:r>
    </w:p>
    <w:p w14:paraId="4F7D0D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4274</w:t>
      </w:r>
    </w:p>
    <w:p w14:paraId="0B83C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4274</w:t>
      </w:r>
    </w:p>
    <w:p w14:paraId="59DC9B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4274</w:t>
      </w:r>
    </w:p>
    <w:p w14:paraId="7F3564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4274</w:t>
      </w:r>
    </w:p>
    <w:p w14:paraId="3E5EF7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4274</w:t>
      </w:r>
    </w:p>
    <w:p w14:paraId="5C3762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4276</w:t>
      </w:r>
    </w:p>
    <w:p w14:paraId="53C86A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4276</w:t>
      </w:r>
    </w:p>
    <w:p w14:paraId="4ABA28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4277</w:t>
      </w:r>
    </w:p>
    <w:p w14:paraId="62B6C83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4278</w:t>
      </w:r>
    </w:p>
    <w:p w14:paraId="192ACFC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4278</w:t>
      </w:r>
    </w:p>
    <w:p w14:paraId="1A70CB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4278</w:t>
      </w:r>
    </w:p>
    <w:p w14:paraId="7434E9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4278</w:t>
      </w:r>
    </w:p>
    <w:p w14:paraId="2CDE41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4279</w:t>
      </w:r>
    </w:p>
    <w:p w14:paraId="6571EC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4279</w:t>
      </w:r>
    </w:p>
    <w:p w14:paraId="5E9962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4279</w:t>
      </w:r>
    </w:p>
    <w:p w14:paraId="3D5874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4280</w:t>
      </w:r>
    </w:p>
    <w:p w14:paraId="0588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4280</w:t>
      </w:r>
    </w:p>
    <w:p w14:paraId="5FBD8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4282</w:t>
      </w:r>
    </w:p>
    <w:p w14:paraId="04FA8B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4283</w:t>
      </w:r>
    </w:p>
    <w:p w14:paraId="1AB35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4283</w:t>
      </w:r>
    </w:p>
    <w:p w14:paraId="6D0246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4283</w:t>
      </w:r>
    </w:p>
    <w:p w14:paraId="0B4AF8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4283</w:t>
      </w:r>
    </w:p>
    <w:p w14:paraId="56284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4283</w:t>
      </w:r>
    </w:p>
    <w:p w14:paraId="62849C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4283</w:t>
      </w:r>
    </w:p>
    <w:p w14:paraId="14769F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4285</w:t>
      </w:r>
    </w:p>
    <w:p w14:paraId="25C33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4285</w:t>
      </w:r>
    </w:p>
    <w:p w14:paraId="4C1CB0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4287</w:t>
      </w:r>
    </w:p>
    <w:p w14:paraId="0399C96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4288</w:t>
      </w:r>
    </w:p>
    <w:p w14:paraId="3DD0F5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4288</w:t>
      </w:r>
    </w:p>
    <w:p w14:paraId="146CAA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4288</w:t>
      </w:r>
    </w:p>
    <w:p w14:paraId="27DEC8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4288</w:t>
      </w:r>
    </w:p>
    <w:p w14:paraId="28BC37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4288</w:t>
      </w:r>
    </w:p>
    <w:p w14:paraId="57B82E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4288</w:t>
      </w:r>
    </w:p>
    <w:p w14:paraId="4FECBD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4288</w:t>
      </w:r>
    </w:p>
    <w:p w14:paraId="481F25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4289</w:t>
      </w:r>
    </w:p>
    <w:p w14:paraId="6DF7FD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4291</w:t>
      </w:r>
    </w:p>
    <w:p w14:paraId="5DB304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4293</w:t>
      </w:r>
    </w:p>
    <w:p w14:paraId="37B819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2CA5A1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69317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28DE4E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4295</w:t>
      </w:r>
    </w:p>
    <w:p w14:paraId="737346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4297</w:t>
      </w:r>
    </w:p>
    <w:p w14:paraId="285318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4299</w:t>
      </w:r>
    </w:p>
    <w:p w14:paraId="16EA1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4299</w:t>
      </w:r>
    </w:p>
    <w:p w14:paraId="2CCD4B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4299</w:t>
      </w:r>
    </w:p>
    <w:p w14:paraId="5ACC94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4299</w:t>
      </w:r>
    </w:p>
    <w:p w14:paraId="757BA2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eastAsia="Calibri" w:hAnsi="Calibri"/>
        </w:rPr>
        <w:t>.</w:t>
      </w:r>
      <w:r>
        <w:t>1</w:t>
      </w:r>
      <w:r w:rsidRPr="009A7AA1">
        <w:rPr>
          <w:rFonts w:ascii="Calibri" w:eastAsia="Calibri" w:hAnsi="Calibri"/>
        </w:rPr>
        <w:t>.</w:t>
      </w:r>
      <w:r>
        <w:t>1</w:t>
      </w:r>
      <w:r w:rsidRPr="009A7AA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4300</w:t>
      </w:r>
    </w:p>
    <w:p w14:paraId="23230D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4303</w:t>
      </w:r>
    </w:p>
    <w:p w14:paraId="12CA3A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4305</w:t>
      </w:r>
    </w:p>
    <w:p w14:paraId="733BA6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</w:t>
      </w:r>
      <w:r>
        <w:tab/>
        <w:t>4305</w:t>
      </w:r>
    </w:p>
    <w:p w14:paraId="5279AC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4305</w:t>
      </w:r>
    </w:p>
    <w:p w14:paraId="20CA82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4305</w:t>
      </w:r>
    </w:p>
    <w:p w14:paraId="140AE9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4305</w:t>
      </w:r>
    </w:p>
    <w:p w14:paraId="01A7A4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4305</w:t>
      </w:r>
    </w:p>
    <w:p w14:paraId="176CE4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477A01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4306</w:t>
      </w:r>
    </w:p>
    <w:p w14:paraId="2E9243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4307</w:t>
      </w:r>
    </w:p>
    <w:p w14:paraId="3C2252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4307</w:t>
      </w:r>
    </w:p>
    <w:p w14:paraId="0BC725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4307</w:t>
      </w:r>
    </w:p>
    <w:p w14:paraId="71FD2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4308</w:t>
      </w:r>
    </w:p>
    <w:p w14:paraId="17EFA7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6008EF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4309</w:t>
      </w:r>
    </w:p>
    <w:p w14:paraId="51CD97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4309</w:t>
      </w:r>
    </w:p>
    <w:p w14:paraId="572B7C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3A50ED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4311</w:t>
      </w:r>
    </w:p>
    <w:p w14:paraId="4DC2EF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4A5FCA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4313</w:t>
      </w:r>
    </w:p>
    <w:p w14:paraId="57FAA2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4313</w:t>
      </w:r>
    </w:p>
    <w:p w14:paraId="45492A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4313</w:t>
      </w:r>
    </w:p>
    <w:p w14:paraId="22E5BB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4313</w:t>
      </w:r>
    </w:p>
    <w:p w14:paraId="6257F6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4313</w:t>
      </w:r>
    </w:p>
    <w:p w14:paraId="63917E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5FA29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4322</w:t>
      </w:r>
    </w:p>
    <w:p w14:paraId="7B3F2A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4322</w:t>
      </w:r>
    </w:p>
    <w:p w14:paraId="41472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4322</w:t>
      </w:r>
    </w:p>
    <w:p w14:paraId="610037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6056E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01D2CD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4328</w:t>
      </w:r>
    </w:p>
    <w:p w14:paraId="0F280C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4331</w:t>
      </w:r>
    </w:p>
    <w:p w14:paraId="0E7686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4331</w:t>
      </w:r>
    </w:p>
    <w:p w14:paraId="741B17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4331</w:t>
      </w:r>
    </w:p>
    <w:p w14:paraId="4E5743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04B9A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4332</w:t>
      </w:r>
    </w:p>
    <w:p w14:paraId="62140F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36AACD9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4339</w:t>
      </w:r>
    </w:p>
    <w:p w14:paraId="519E27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4339</w:t>
      </w:r>
    </w:p>
    <w:p w14:paraId="3B574C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4339</w:t>
      </w:r>
    </w:p>
    <w:p w14:paraId="1F144C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4339</w:t>
      </w:r>
    </w:p>
    <w:p w14:paraId="68BFE9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4339</w:t>
      </w:r>
    </w:p>
    <w:p w14:paraId="257886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4339</w:t>
      </w:r>
    </w:p>
    <w:p w14:paraId="1BC35B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30939F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4343</w:t>
      </w:r>
    </w:p>
    <w:p w14:paraId="2A4981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4344</w:t>
      </w:r>
    </w:p>
    <w:p w14:paraId="60E7B2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4344</w:t>
      </w:r>
    </w:p>
    <w:p w14:paraId="33A756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4344</w:t>
      </w:r>
    </w:p>
    <w:p w14:paraId="35A0C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4344</w:t>
      </w:r>
    </w:p>
    <w:p w14:paraId="73423D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4345</w:t>
      </w:r>
    </w:p>
    <w:p w14:paraId="4F44E9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4348</w:t>
      </w:r>
    </w:p>
    <w:p w14:paraId="21BD6F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4349</w:t>
      </w:r>
    </w:p>
    <w:p w14:paraId="7B6559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4349</w:t>
      </w:r>
    </w:p>
    <w:p w14:paraId="7A1969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4349</w:t>
      </w:r>
    </w:p>
    <w:p w14:paraId="3BE5F9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4349</w:t>
      </w:r>
    </w:p>
    <w:p w14:paraId="00AE4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4350</w:t>
      </w:r>
    </w:p>
    <w:p w14:paraId="394C6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4352</w:t>
      </w:r>
    </w:p>
    <w:p w14:paraId="440CD0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4353</w:t>
      </w:r>
    </w:p>
    <w:p w14:paraId="3AA0B3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4353</w:t>
      </w:r>
    </w:p>
    <w:p w14:paraId="42237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4353</w:t>
      </w:r>
    </w:p>
    <w:p w14:paraId="65D81A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4353</w:t>
      </w:r>
    </w:p>
    <w:p w14:paraId="2E8AC6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4353</w:t>
      </w:r>
    </w:p>
    <w:p w14:paraId="1CF01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4354</w:t>
      </w:r>
    </w:p>
    <w:p w14:paraId="421388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4357</w:t>
      </w:r>
    </w:p>
    <w:p w14:paraId="026F63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4358</w:t>
      </w:r>
    </w:p>
    <w:p w14:paraId="064C4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purpose</w:t>
      </w:r>
      <w:r>
        <w:tab/>
        <w:t>4358</w:t>
      </w:r>
    </w:p>
    <w:p w14:paraId="38182B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applicability</w:t>
      </w:r>
      <w:r>
        <w:tab/>
        <w:t>4358</w:t>
      </w:r>
    </w:p>
    <w:p w14:paraId="1257EB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Minimum conformance requirements</w:t>
      </w:r>
      <w:r>
        <w:tab/>
        <w:t>4358</w:t>
      </w:r>
    </w:p>
    <w:p w14:paraId="51E64B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description</w:t>
      </w:r>
      <w:r>
        <w:tab/>
        <w:t>4358</w:t>
      </w:r>
    </w:p>
    <w:p w14:paraId="0ADF0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requirement</w:t>
      </w:r>
      <w:r>
        <w:tab/>
        <w:t>4361</w:t>
      </w:r>
    </w:p>
    <w:p w14:paraId="2A07C0F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4362</w:t>
      </w:r>
    </w:p>
    <w:p w14:paraId="0683C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4362</w:t>
      </w:r>
    </w:p>
    <w:p w14:paraId="07D681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4362</w:t>
      </w:r>
    </w:p>
    <w:p w14:paraId="4B340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4362</w:t>
      </w:r>
    </w:p>
    <w:p w14:paraId="25EC99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4362</w:t>
      </w:r>
    </w:p>
    <w:p w14:paraId="00B97B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4363</w:t>
      </w:r>
    </w:p>
    <w:p w14:paraId="66B5FC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4367</w:t>
      </w:r>
    </w:p>
    <w:p w14:paraId="6EB6E8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4368</w:t>
      </w:r>
    </w:p>
    <w:p w14:paraId="79F108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4368</w:t>
      </w:r>
    </w:p>
    <w:p w14:paraId="2EEE3E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4368</w:t>
      </w:r>
    </w:p>
    <w:p w14:paraId="04D65A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4368</w:t>
      </w:r>
    </w:p>
    <w:p w14:paraId="2E6B8C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4369</w:t>
      </w:r>
    </w:p>
    <w:p w14:paraId="6EFB84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4373</w:t>
      </w:r>
    </w:p>
    <w:p w14:paraId="422220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4374</w:t>
      </w:r>
    </w:p>
    <w:p w14:paraId="32450C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1DFCF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9A97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44B6D7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3577DF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52BB14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4380</w:t>
      </w:r>
    </w:p>
    <w:p w14:paraId="6E00E7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4380</w:t>
      </w:r>
    </w:p>
    <w:p w14:paraId="33BCD5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4380</w:t>
      </w:r>
    </w:p>
    <w:p w14:paraId="6E56EF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4380</w:t>
      </w:r>
    </w:p>
    <w:p w14:paraId="1834D2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4380</w:t>
      </w:r>
    </w:p>
    <w:p w14:paraId="3D74BE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4384</w:t>
      </w:r>
    </w:p>
    <w:p w14:paraId="42CC38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4385</w:t>
      </w:r>
    </w:p>
    <w:p w14:paraId="2FA9E4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4385</w:t>
      </w:r>
    </w:p>
    <w:p w14:paraId="23A68E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4385</w:t>
      </w:r>
    </w:p>
    <w:p w14:paraId="47C4B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4385</w:t>
      </w:r>
    </w:p>
    <w:p w14:paraId="607935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4386</w:t>
      </w:r>
    </w:p>
    <w:p w14:paraId="24FC24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4389</w:t>
      </w:r>
    </w:p>
    <w:p w14:paraId="781BA1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4390</w:t>
      </w:r>
    </w:p>
    <w:p w14:paraId="57203E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4390</w:t>
      </w:r>
    </w:p>
    <w:p w14:paraId="0AFCCF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4390</w:t>
      </w:r>
    </w:p>
    <w:p w14:paraId="1FB92A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4391</w:t>
      </w:r>
    </w:p>
    <w:p w14:paraId="1D9D3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4391</w:t>
      </w:r>
    </w:p>
    <w:p w14:paraId="3392C9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4394</w:t>
      </w:r>
    </w:p>
    <w:p w14:paraId="2144C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4395</w:t>
      </w:r>
    </w:p>
    <w:p w14:paraId="663A79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4395</w:t>
      </w:r>
    </w:p>
    <w:p w14:paraId="6C4449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4396</w:t>
      </w:r>
    </w:p>
    <w:p w14:paraId="12C21E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4396</w:t>
      </w:r>
    </w:p>
    <w:p w14:paraId="3C1D27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4396</w:t>
      </w:r>
    </w:p>
    <w:p w14:paraId="457207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4399</w:t>
      </w:r>
    </w:p>
    <w:p w14:paraId="42A53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4400</w:t>
      </w:r>
    </w:p>
    <w:p w14:paraId="5659C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4400</w:t>
      </w:r>
    </w:p>
    <w:p w14:paraId="4D5A97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4400</w:t>
      </w:r>
    </w:p>
    <w:p w14:paraId="27644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4401</w:t>
      </w:r>
    </w:p>
    <w:p w14:paraId="4C46B2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4401</w:t>
      </w:r>
    </w:p>
    <w:p w14:paraId="4F3FB6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4404</w:t>
      </w:r>
    </w:p>
    <w:p w14:paraId="5A44BD0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4405</w:t>
      </w:r>
    </w:p>
    <w:p w14:paraId="1A14467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4405</w:t>
      </w:r>
    </w:p>
    <w:p w14:paraId="16E092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4410</w:t>
      </w:r>
    </w:p>
    <w:p w14:paraId="405203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4415</w:t>
      </w:r>
    </w:p>
    <w:p w14:paraId="2551C33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4419</w:t>
      </w:r>
    </w:p>
    <w:p w14:paraId="4CBB39A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4419</w:t>
      </w:r>
    </w:p>
    <w:p w14:paraId="45A05E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4419</w:t>
      </w:r>
    </w:p>
    <w:p w14:paraId="34605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4419</w:t>
      </w:r>
    </w:p>
    <w:p w14:paraId="6E4AF0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4419</w:t>
      </w:r>
    </w:p>
    <w:p w14:paraId="4BF037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4419</w:t>
      </w:r>
    </w:p>
    <w:p w14:paraId="59985D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4419</w:t>
      </w:r>
    </w:p>
    <w:p w14:paraId="453894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4420</w:t>
      </w:r>
    </w:p>
    <w:p w14:paraId="26B134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4421</w:t>
      </w:r>
    </w:p>
    <w:p w14:paraId="773B86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4422</w:t>
      </w:r>
    </w:p>
    <w:p w14:paraId="41B43E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4422</w:t>
      </w:r>
    </w:p>
    <w:p w14:paraId="3ADD6F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C1E41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0FD06B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4423</w:t>
      </w:r>
    </w:p>
    <w:p w14:paraId="49A800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4424</w:t>
      </w:r>
    </w:p>
    <w:p w14:paraId="4D31D1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4425</w:t>
      </w:r>
    </w:p>
    <w:p w14:paraId="0B4FD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purpose</w:t>
      </w:r>
      <w:r>
        <w:tab/>
        <w:t>4425</w:t>
      </w:r>
    </w:p>
    <w:p w14:paraId="121C4B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4426</w:t>
      </w:r>
    </w:p>
    <w:p w14:paraId="629AD9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4426</w:t>
      </w:r>
    </w:p>
    <w:p w14:paraId="69A2B1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4426</w:t>
      </w:r>
    </w:p>
    <w:p w14:paraId="219138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4429</w:t>
      </w:r>
    </w:p>
    <w:p w14:paraId="5B41B5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4430</w:t>
      </w:r>
    </w:p>
    <w:p w14:paraId="02E7C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4430</w:t>
      </w:r>
    </w:p>
    <w:p w14:paraId="1141C2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4430</w:t>
      </w:r>
    </w:p>
    <w:p w14:paraId="22D0A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4430</w:t>
      </w:r>
    </w:p>
    <w:p w14:paraId="39EBCF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4431</w:t>
      </w:r>
    </w:p>
    <w:p w14:paraId="269396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4433</w:t>
      </w:r>
    </w:p>
    <w:p w14:paraId="07084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4435</w:t>
      </w:r>
    </w:p>
    <w:p w14:paraId="63DDFE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4435</w:t>
      </w:r>
    </w:p>
    <w:p w14:paraId="56792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4435</w:t>
      </w:r>
    </w:p>
    <w:p w14:paraId="01754E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4435</w:t>
      </w:r>
    </w:p>
    <w:p w14:paraId="0C4577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4435</w:t>
      </w:r>
    </w:p>
    <w:p w14:paraId="600D2B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4437</w:t>
      </w:r>
    </w:p>
    <w:p w14:paraId="745611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4438</w:t>
      </w:r>
    </w:p>
    <w:p w14:paraId="24E782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4438</w:t>
      </w:r>
    </w:p>
    <w:p w14:paraId="608EE4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4438</w:t>
      </w:r>
    </w:p>
    <w:p w14:paraId="64DDE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4438</w:t>
      </w:r>
    </w:p>
    <w:p w14:paraId="311A75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4439</w:t>
      </w:r>
    </w:p>
    <w:p w14:paraId="5F0E5C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44F0049F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4442</w:t>
      </w:r>
    </w:p>
    <w:p w14:paraId="46EE23E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4442</w:t>
      </w:r>
    </w:p>
    <w:p w14:paraId="38E4FE9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4442</w:t>
      </w:r>
    </w:p>
    <w:p w14:paraId="4408736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4445</w:t>
      </w:r>
    </w:p>
    <w:p w14:paraId="133FE9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4448</w:t>
      </w:r>
    </w:p>
    <w:p w14:paraId="15FCC7D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4448</w:t>
      </w:r>
    </w:p>
    <w:p w14:paraId="1D8C42A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4449</w:t>
      </w:r>
    </w:p>
    <w:p w14:paraId="28E6B5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4450</w:t>
      </w:r>
    </w:p>
    <w:p w14:paraId="35BD65A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4451</w:t>
      </w:r>
    </w:p>
    <w:p w14:paraId="3DF1AA0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4451</w:t>
      </w:r>
    </w:p>
    <w:p w14:paraId="7B13EF9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4451</w:t>
      </w:r>
    </w:p>
    <w:p w14:paraId="46DC08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4452</w:t>
      </w:r>
    </w:p>
    <w:p w14:paraId="023315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4452</w:t>
      </w:r>
    </w:p>
    <w:p w14:paraId="7CCA817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4452</w:t>
      </w:r>
    </w:p>
    <w:p w14:paraId="7FD698C3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4453</w:t>
      </w:r>
    </w:p>
    <w:p w14:paraId="66AF67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4453</w:t>
      </w:r>
    </w:p>
    <w:p w14:paraId="7220954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4453</w:t>
      </w:r>
    </w:p>
    <w:p w14:paraId="670C5B6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4453</w:t>
      </w:r>
    </w:p>
    <w:p w14:paraId="601A58E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4454</w:t>
      </w:r>
    </w:p>
    <w:p w14:paraId="6DD1666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4454</w:t>
      </w:r>
    </w:p>
    <w:p w14:paraId="1551E7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4455</w:t>
      </w:r>
    </w:p>
    <w:p w14:paraId="0223D1F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4455</w:t>
      </w:r>
    </w:p>
    <w:p w14:paraId="3339B0E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4455</w:t>
      </w:r>
    </w:p>
    <w:p w14:paraId="4744DA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4456</w:t>
      </w:r>
    </w:p>
    <w:p w14:paraId="378C9F8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4456</w:t>
      </w:r>
    </w:p>
    <w:p w14:paraId="28D00E8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4457</w:t>
      </w:r>
    </w:p>
    <w:p w14:paraId="50CB064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4457</w:t>
      </w:r>
    </w:p>
    <w:p w14:paraId="17BC771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4458</w:t>
      </w:r>
    </w:p>
    <w:p w14:paraId="3432322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4458</w:t>
      </w:r>
    </w:p>
    <w:p w14:paraId="04BBF3B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4458</w:t>
      </w:r>
    </w:p>
    <w:p w14:paraId="398187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4459</w:t>
      </w:r>
    </w:p>
    <w:p w14:paraId="393CDE4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4459</w:t>
      </w:r>
    </w:p>
    <w:p w14:paraId="6F289C9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4460</w:t>
      </w:r>
    </w:p>
    <w:p w14:paraId="040B3EC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4460</w:t>
      </w:r>
    </w:p>
    <w:p w14:paraId="3E74BC9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4461</w:t>
      </w:r>
    </w:p>
    <w:p w14:paraId="1F74250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4462</w:t>
      </w:r>
    </w:p>
    <w:p w14:paraId="45BD69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4462</w:t>
      </w:r>
    </w:p>
    <w:p w14:paraId="0E85BCF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4462</w:t>
      </w:r>
    </w:p>
    <w:p w14:paraId="3BAF9C5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4463</w:t>
      </w:r>
    </w:p>
    <w:p w14:paraId="5B0E519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4463</w:t>
      </w:r>
    </w:p>
    <w:p w14:paraId="4F5CAB0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General configuration for NB-IoT</w:t>
      </w:r>
      <w:r>
        <w:tab/>
        <w:t>4464</w:t>
      </w:r>
    </w:p>
    <w:p w14:paraId="3119121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4464</w:t>
      </w:r>
    </w:p>
    <w:p w14:paraId="29D7D6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9A7AA1">
        <w:rPr>
          <w:rFonts w:eastAsia="PMingLiU"/>
        </w:rPr>
        <w:t>n-band operation</w:t>
      </w:r>
      <w:r>
        <w:tab/>
        <w:t>4464</w:t>
      </w:r>
    </w:p>
    <w:p w14:paraId="58410D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A.10.</w:t>
      </w:r>
      <w:r w:rsidRPr="009A7AA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9A7AA1">
        <w:rPr>
          <w:rFonts w:eastAsia="PMingLiU"/>
        </w:rPr>
        <w:t>operation</w:t>
      </w:r>
      <w:r>
        <w:tab/>
        <w:t>4465</w:t>
      </w:r>
    </w:p>
    <w:p w14:paraId="52BCA4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TW"/>
        </w:rPr>
        <w:t>10.1</w:t>
      </w:r>
      <w:r w:rsidRPr="009A7AA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9A7AA1">
        <w:rPr>
          <w:rFonts w:eastAsia="PMingLiU"/>
        </w:rPr>
        <w:t>band operation</w:t>
      </w:r>
      <w:r>
        <w:tab/>
        <w:t>4465</w:t>
      </w:r>
    </w:p>
    <w:p w14:paraId="29F17A9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9A7AA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4465</w:t>
      </w:r>
    </w:p>
    <w:p w14:paraId="2FF84B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CN"/>
        </w:rPr>
        <w:t>1</w:t>
      </w:r>
      <w:r w:rsidRPr="009A7AA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 in-band operation</w:t>
      </w:r>
      <w:r>
        <w:tab/>
        <w:t>4465</w:t>
      </w:r>
    </w:p>
    <w:p w14:paraId="6375F9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</w:t>
      </w:r>
      <w:r w:rsidRPr="009A7AA1">
        <w:rPr>
          <w:rFonts w:eastAsia="PMingLiU"/>
          <w:lang w:eastAsia="zh-CN"/>
        </w:rPr>
        <w:t xml:space="preserve"> standalone operation</w:t>
      </w:r>
      <w:r>
        <w:tab/>
        <w:t>4466</w:t>
      </w:r>
    </w:p>
    <w:p w14:paraId="3FE993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CN"/>
        </w:rPr>
        <w:t>1</w:t>
      </w:r>
      <w:r w:rsidRPr="009A7AA1">
        <w:rPr>
          <w:rFonts w:eastAsia="PMingLiU"/>
          <w:lang w:eastAsia="zh-TW"/>
        </w:rPr>
        <w:t>0</w:t>
      </w:r>
      <w:r w:rsidRPr="009A7AA1">
        <w:rPr>
          <w:rFonts w:eastAsia="PMingLiU"/>
          <w:lang w:eastAsia="zh-CN"/>
        </w:rPr>
        <w:t>.</w:t>
      </w:r>
      <w:r w:rsidRPr="009A7AA1">
        <w:rPr>
          <w:rFonts w:eastAsia="PMingLiU"/>
          <w:lang w:eastAsia="zh-TW"/>
        </w:rPr>
        <w:t>2</w:t>
      </w:r>
      <w:r w:rsidRPr="009A7AA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</w:t>
      </w:r>
      <w:r w:rsidRPr="009A7AA1">
        <w:rPr>
          <w:rFonts w:eastAsia="PMingLiU"/>
          <w:lang w:eastAsia="zh-CN"/>
        </w:rPr>
        <w:t xml:space="preserve"> guard band operation</w:t>
      </w:r>
      <w:r>
        <w:tab/>
        <w:t>4467</w:t>
      </w:r>
    </w:p>
    <w:p w14:paraId="7EBE2D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4467</w:t>
      </w:r>
    </w:p>
    <w:p w14:paraId="60E4A9D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4468</w:t>
      </w:r>
    </w:p>
    <w:p w14:paraId="3F559B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4468</w:t>
      </w:r>
    </w:p>
    <w:p w14:paraId="522E7B3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NPRACH Configurations</w:t>
      </w:r>
      <w:r>
        <w:tab/>
        <w:t>4468</w:t>
      </w:r>
    </w:p>
    <w:p w14:paraId="5C39C8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4470</w:t>
      </w:r>
    </w:p>
    <w:p w14:paraId="2FCC75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4470</w:t>
      </w:r>
    </w:p>
    <w:p w14:paraId="51B5CB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4471</w:t>
      </w:r>
    </w:p>
    <w:p w14:paraId="4647122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V2V Sidelink Communication on Dedicated V2V Carrier</w:t>
      </w:r>
      <w:r>
        <w:tab/>
        <w:t>4471</w:t>
      </w:r>
    </w:p>
    <w:p w14:paraId="2F90A04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Introduction</w:t>
      </w:r>
      <w:r>
        <w:tab/>
        <w:t>4471</w:t>
      </w:r>
    </w:p>
    <w:p w14:paraId="5A60FD5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resource pool configurations for V2V Sidelink Communication</w:t>
      </w:r>
      <w:r>
        <w:tab/>
        <w:t>4471</w:t>
      </w:r>
    </w:p>
    <w:p w14:paraId="55E4962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measurement channels for V2V Sidelink Communication</w:t>
      </w:r>
      <w:r>
        <w:tab/>
        <w:t>4472</w:t>
      </w:r>
    </w:p>
    <w:p w14:paraId="3D6126F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V2X sidelink communication</w:t>
      </w:r>
      <w:r>
        <w:tab/>
        <w:t>4473</w:t>
      </w:r>
    </w:p>
    <w:p w14:paraId="531FB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Introduction</w:t>
      </w:r>
      <w:r>
        <w:tab/>
        <w:t>4473</w:t>
      </w:r>
    </w:p>
    <w:p w14:paraId="03CAABA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resource pool configurations for V2X Sidelink Communication</w:t>
      </w:r>
      <w:r>
        <w:tab/>
        <w:t>4473</w:t>
      </w:r>
    </w:p>
    <w:p w14:paraId="1128D31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measurement channels for V2X Sidelink Communication</w:t>
      </w:r>
      <w:r>
        <w:tab/>
        <w:t>4476</w:t>
      </w:r>
    </w:p>
    <w:p w14:paraId="663782AE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4478</w:t>
      </w:r>
    </w:p>
    <w:p w14:paraId="7A9D3F2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4478</w:t>
      </w:r>
    </w:p>
    <w:p w14:paraId="7D8D85C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4478</w:t>
      </w:r>
    </w:p>
    <w:p w14:paraId="3950FFE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4478</w:t>
      </w:r>
    </w:p>
    <w:p w14:paraId="73750838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4479</w:t>
      </w:r>
    </w:p>
    <w:p w14:paraId="6BC92FF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4479</w:t>
      </w:r>
    </w:p>
    <w:p w14:paraId="204339F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4479</w:t>
      </w:r>
    </w:p>
    <w:p w14:paraId="4E132A4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4479</w:t>
      </w:r>
    </w:p>
    <w:p w14:paraId="504970B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4479</w:t>
      </w:r>
    </w:p>
    <w:p w14:paraId="2C76A3B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4479</w:t>
      </w:r>
    </w:p>
    <w:p w14:paraId="5E730E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4479</w:t>
      </w:r>
    </w:p>
    <w:p w14:paraId="7EF4A4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4479</w:t>
      </w:r>
    </w:p>
    <w:p w14:paraId="0A4E10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4480</w:t>
      </w:r>
    </w:p>
    <w:p w14:paraId="6FD821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4481</w:t>
      </w:r>
    </w:p>
    <w:p w14:paraId="518FBC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4481</w:t>
      </w:r>
    </w:p>
    <w:p w14:paraId="12326F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4481</w:t>
      </w:r>
    </w:p>
    <w:p w14:paraId="33F020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4482</w:t>
      </w:r>
    </w:p>
    <w:p w14:paraId="1E1588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4482</w:t>
      </w:r>
    </w:p>
    <w:p w14:paraId="3B29B50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4482</w:t>
      </w:r>
    </w:p>
    <w:p w14:paraId="4A12DF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4482</w:t>
      </w:r>
    </w:p>
    <w:p w14:paraId="511DCB0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4482</w:t>
      </w:r>
    </w:p>
    <w:p w14:paraId="7F0260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4482</w:t>
      </w:r>
    </w:p>
    <w:p w14:paraId="1940A8F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4483</w:t>
      </w:r>
    </w:p>
    <w:p w14:paraId="60A009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4483</w:t>
      </w:r>
    </w:p>
    <w:p w14:paraId="768D6C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4483</w:t>
      </w:r>
    </w:p>
    <w:p w14:paraId="2A8374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4483</w:t>
      </w:r>
    </w:p>
    <w:p w14:paraId="102B1CB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4483</w:t>
      </w:r>
    </w:p>
    <w:p w14:paraId="60F8A0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4483</w:t>
      </w:r>
    </w:p>
    <w:p w14:paraId="3D414E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4483</w:t>
      </w:r>
    </w:p>
    <w:p w14:paraId="0D7DBCDB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4484</w:t>
      </w:r>
    </w:p>
    <w:p w14:paraId="2BC2E07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4484</w:t>
      </w:r>
    </w:p>
    <w:p w14:paraId="6E2A3D4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4484</w:t>
      </w:r>
    </w:p>
    <w:p w14:paraId="657E876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4485</w:t>
      </w:r>
    </w:p>
    <w:p w14:paraId="421DE29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4486</w:t>
      </w:r>
    </w:p>
    <w:p w14:paraId="0F8BC3E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4487</w:t>
      </w:r>
    </w:p>
    <w:p w14:paraId="7FE856F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4488</w:t>
      </w:r>
    </w:p>
    <w:p w14:paraId="0F5CB22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4488</w:t>
      </w:r>
    </w:p>
    <w:p w14:paraId="722B17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4489</w:t>
      </w:r>
    </w:p>
    <w:p w14:paraId="7A3800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4489</w:t>
      </w:r>
    </w:p>
    <w:p w14:paraId="5172084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4490</w:t>
      </w:r>
    </w:p>
    <w:p w14:paraId="1EB59E8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4490</w:t>
      </w:r>
    </w:p>
    <w:p w14:paraId="388FAD7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4491</w:t>
      </w:r>
    </w:p>
    <w:p w14:paraId="7AFE4A7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4491</w:t>
      </w:r>
    </w:p>
    <w:p w14:paraId="087C168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4492</w:t>
      </w:r>
    </w:p>
    <w:p w14:paraId="1B78AAE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4492</w:t>
      </w:r>
    </w:p>
    <w:p w14:paraId="7F406D4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4493</w:t>
      </w:r>
    </w:p>
    <w:p w14:paraId="65AD1A1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4493</w:t>
      </w:r>
    </w:p>
    <w:p w14:paraId="3CCE50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4494</w:t>
      </w:r>
    </w:p>
    <w:p w14:paraId="51F8D2E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4494</w:t>
      </w:r>
    </w:p>
    <w:p w14:paraId="51C00FF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4495</w:t>
      </w:r>
    </w:p>
    <w:p w14:paraId="5031FA2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4495</w:t>
      </w:r>
    </w:p>
    <w:p w14:paraId="2855B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4496</w:t>
      </w:r>
    </w:p>
    <w:p w14:paraId="7C68A8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4496</w:t>
      </w:r>
    </w:p>
    <w:p w14:paraId="5604D95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4496</w:t>
      </w:r>
    </w:p>
    <w:p w14:paraId="1311A80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4496</w:t>
      </w:r>
    </w:p>
    <w:p w14:paraId="276715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4497</w:t>
      </w:r>
    </w:p>
    <w:p w14:paraId="38A98DE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4498</w:t>
      </w:r>
    </w:p>
    <w:p w14:paraId="5BB6C49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4498</w:t>
      </w:r>
    </w:p>
    <w:p w14:paraId="0D9FD81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4499</w:t>
      </w:r>
    </w:p>
    <w:p w14:paraId="483226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4499</w:t>
      </w:r>
    </w:p>
    <w:p w14:paraId="470479C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4500</w:t>
      </w:r>
    </w:p>
    <w:p w14:paraId="11C0705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4501</w:t>
      </w:r>
    </w:p>
    <w:p w14:paraId="1EA31B3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4502</w:t>
      </w:r>
    </w:p>
    <w:p w14:paraId="7257E3B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4502</w:t>
      </w:r>
    </w:p>
    <w:p w14:paraId="30C8FD4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4503</w:t>
      </w:r>
    </w:p>
    <w:p w14:paraId="29A8DC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4504</w:t>
      </w:r>
    </w:p>
    <w:p w14:paraId="4E18D542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4504</w:t>
      </w:r>
    </w:p>
    <w:p w14:paraId="29BA29E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4504</w:t>
      </w:r>
    </w:p>
    <w:p w14:paraId="65E6767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4505</w:t>
      </w:r>
    </w:p>
    <w:p w14:paraId="555B4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4506</w:t>
      </w:r>
    </w:p>
    <w:p w14:paraId="29447B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4507</w:t>
      </w:r>
    </w:p>
    <w:p w14:paraId="434A10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4508</w:t>
      </w:r>
    </w:p>
    <w:p w14:paraId="0B78A6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4509</w:t>
      </w:r>
    </w:p>
    <w:p w14:paraId="2E9DF1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4510</w:t>
      </w:r>
    </w:p>
    <w:p w14:paraId="7C472C2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4511</w:t>
      </w:r>
    </w:p>
    <w:p w14:paraId="517657F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4512</w:t>
      </w:r>
    </w:p>
    <w:p w14:paraId="4418AF2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4512</w:t>
      </w:r>
    </w:p>
    <w:p w14:paraId="0204A65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4512</w:t>
      </w:r>
    </w:p>
    <w:p w14:paraId="076E276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4513</w:t>
      </w:r>
    </w:p>
    <w:p w14:paraId="27EA856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4513</w:t>
      </w:r>
    </w:p>
    <w:p w14:paraId="6B0D3306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4514</w:t>
      </w:r>
    </w:p>
    <w:p w14:paraId="746B63FA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4566</w:t>
      </w:r>
    </w:p>
    <w:p w14:paraId="56E75A8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4566</w:t>
      </w:r>
    </w:p>
    <w:p w14:paraId="04894F8E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4566</w:t>
      </w:r>
    </w:p>
    <w:p w14:paraId="22BDB1E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4566</w:t>
      </w:r>
    </w:p>
    <w:p w14:paraId="625E06E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4566</w:t>
      </w:r>
    </w:p>
    <w:p w14:paraId="4C3B1FD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4666</w:t>
      </w:r>
    </w:p>
    <w:p w14:paraId="13421C42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4667</w:t>
      </w:r>
    </w:p>
    <w:p w14:paraId="6A42C19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4667</w:t>
      </w:r>
    </w:p>
    <w:p w14:paraId="1E092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4667</w:t>
      </w:r>
    </w:p>
    <w:p w14:paraId="61384F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4667</w:t>
      </w:r>
    </w:p>
    <w:p w14:paraId="4855D7CC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4809</w:t>
      </w:r>
    </w:p>
    <w:p w14:paraId="2044842E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4809</w:t>
      </w:r>
    </w:p>
    <w:p w14:paraId="7F8F8EB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4809</w:t>
      </w:r>
    </w:p>
    <w:p w14:paraId="41639AB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4809</w:t>
      </w:r>
    </w:p>
    <w:p w14:paraId="25331E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Design of the test</w:t>
      </w:r>
      <w:r>
        <w:tab/>
        <w:t>4809</w:t>
      </w:r>
    </w:p>
    <w:p w14:paraId="35331F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Numerical definition of the pass fail limits</w:t>
      </w:r>
      <w:r>
        <w:tab/>
        <w:t>4809</w:t>
      </w:r>
    </w:p>
    <w:p w14:paraId="0549AC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Pass fail decision rules</w:t>
      </w:r>
      <w:r>
        <w:tab/>
        <w:t>4810</w:t>
      </w:r>
    </w:p>
    <w:p w14:paraId="7668E04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Void</w:t>
      </w:r>
      <w:r>
        <w:tab/>
        <w:t>4810</w:t>
      </w:r>
    </w:p>
    <w:p w14:paraId="30703E3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conditions for delay tests and UE measurement performance</w:t>
      </w:r>
      <w:r>
        <w:tab/>
        <w:t>4811</w:t>
      </w:r>
    </w:p>
    <w:p w14:paraId="5D0E74C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4811</w:t>
      </w:r>
    </w:p>
    <w:p w14:paraId="0EA3D39D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4812</w:t>
      </w:r>
    </w:p>
    <w:p w14:paraId="3DF9DA2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4812</w:t>
      </w:r>
    </w:p>
    <w:p w14:paraId="35337CF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4812</w:t>
      </w:r>
    </w:p>
    <w:p w14:paraId="134CCA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4812</w:t>
      </w:r>
    </w:p>
    <w:p w14:paraId="03FF474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4813</w:t>
      </w:r>
    </w:p>
    <w:p w14:paraId="735EAD7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4814</w:t>
      </w:r>
    </w:p>
    <w:p w14:paraId="1232527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4819</w:t>
      </w:r>
    </w:p>
    <w:p w14:paraId="2F91EEE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4820</w:t>
      </w:r>
    </w:p>
    <w:p w14:paraId="0C86E7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4821</w:t>
      </w:r>
    </w:p>
    <w:p w14:paraId="2E7327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4822</w:t>
      </w:r>
    </w:p>
    <w:p w14:paraId="12C3F30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4822</w:t>
      </w:r>
    </w:p>
    <w:p w14:paraId="02500FF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4823</w:t>
      </w:r>
    </w:p>
    <w:p w14:paraId="5481533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4823</w:t>
      </w:r>
    </w:p>
    <w:p w14:paraId="00615E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4824</w:t>
      </w:r>
    </w:p>
    <w:p w14:paraId="32672A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4834</w:t>
      </w:r>
    </w:p>
    <w:p w14:paraId="3ADD4D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4835</w:t>
      </w:r>
    </w:p>
    <w:p w14:paraId="570050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4836</w:t>
      </w:r>
    </w:p>
    <w:p w14:paraId="4221FF5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4837</w:t>
      </w:r>
    </w:p>
    <w:p w14:paraId="2D4C7D3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4841</w:t>
      </w:r>
    </w:p>
    <w:p w14:paraId="6A6BDE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4842</w:t>
      </w:r>
    </w:p>
    <w:p w14:paraId="475301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4843</w:t>
      </w:r>
    </w:p>
    <w:p w14:paraId="566ADE0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4847</w:t>
      </w:r>
    </w:p>
    <w:p w14:paraId="5CD4C98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4848</w:t>
      </w:r>
    </w:p>
    <w:p w14:paraId="6A43F3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4848</w:t>
      </w:r>
    </w:p>
    <w:p w14:paraId="4BEAA69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4853</w:t>
      </w:r>
    </w:p>
    <w:p w14:paraId="04062EF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4856</w:t>
      </w:r>
    </w:p>
    <w:p w14:paraId="7C44D5C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4857</w:t>
      </w:r>
    </w:p>
    <w:p w14:paraId="77CB276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4858</w:t>
      </w:r>
    </w:p>
    <w:p w14:paraId="47B2DC0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4859</w:t>
      </w:r>
    </w:p>
    <w:p w14:paraId="33AEE0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4859</w:t>
      </w:r>
    </w:p>
    <w:p w14:paraId="56E7EC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4859</w:t>
      </w:r>
    </w:p>
    <w:p w14:paraId="1A71DE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4861</w:t>
      </w:r>
    </w:p>
    <w:p w14:paraId="1D7B98F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4863</w:t>
      </w:r>
    </w:p>
    <w:p w14:paraId="29A8D39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4863</w:t>
      </w:r>
    </w:p>
    <w:p w14:paraId="4CCA0BBD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4865</w:t>
      </w:r>
    </w:p>
    <w:p w14:paraId="7E31413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4865</w:t>
      </w:r>
    </w:p>
    <w:p w14:paraId="42A039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4865</w:t>
      </w:r>
    </w:p>
    <w:p w14:paraId="17D128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4865</w:t>
      </w:r>
    </w:p>
    <w:p w14:paraId="4E11EFE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4865</w:t>
      </w:r>
    </w:p>
    <w:p w14:paraId="212D4B3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4865</w:t>
      </w:r>
    </w:p>
    <w:p w14:paraId="61AB055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4866</w:t>
      </w:r>
    </w:p>
    <w:p w14:paraId="78F9F48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4867</w:t>
      </w:r>
    </w:p>
    <w:p w14:paraId="2827229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4867</w:t>
      </w:r>
    </w:p>
    <w:p w14:paraId="006771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4867</w:t>
      </w:r>
    </w:p>
    <w:p w14:paraId="1B77F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4867</w:t>
      </w:r>
    </w:p>
    <w:p w14:paraId="63D049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4868</w:t>
      </w:r>
    </w:p>
    <w:p w14:paraId="48AFE9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4868</w:t>
      </w:r>
    </w:p>
    <w:p w14:paraId="1FA3712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4868</w:t>
      </w:r>
    </w:p>
    <w:p w14:paraId="5C37C1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4868</w:t>
      </w:r>
    </w:p>
    <w:p w14:paraId="61F6D7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4869</w:t>
      </w:r>
    </w:p>
    <w:p w14:paraId="55BD2FF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4869</w:t>
      </w:r>
    </w:p>
    <w:p w14:paraId="55E6C77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4870</w:t>
      </w:r>
    </w:p>
    <w:p w14:paraId="117EEFC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4870</w:t>
      </w:r>
    </w:p>
    <w:p w14:paraId="4DC287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4870</w:t>
      </w:r>
    </w:p>
    <w:p w14:paraId="3AE583F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4871</w:t>
      </w:r>
    </w:p>
    <w:p w14:paraId="1205422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4871</w:t>
      </w:r>
    </w:p>
    <w:p w14:paraId="6EC873D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4871</w:t>
      </w:r>
    </w:p>
    <w:p w14:paraId="1B10E17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4872</w:t>
      </w:r>
    </w:p>
    <w:p w14:paraId="71A73EE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4873</w:t>
      </w:r>
    </w:p>
    <w:p w14:paraId="3825944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4874</w:t>
      </w:r>
    </w:p>
    <w:p w14:paraId="14B6A95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4874</w:t>
      </w:r>
    </w:p>
    <w:p w14:paraId="3E8B028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4874</w:t>
      </w:r>
    </w:p>
    <w:p w14:paraId="75ED27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4874</w:t>
      </w:r>
    </w:p>
    <w:p w14:paraId="261AAC6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4874</w:t>
      </w:r>
    </w:p>
    <w:p w14:paraId="685468A5" w14:textId="77777777" w:rsidR="003C56A8" w:rsidRDefault="003C56A8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4874</w:t>
      </w:r>
    </w:p>
    <w:p w14:paraId="093F668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4874</w:t>
      </w:r>
    </w:p>
    <w:p w14:paraId="604BE6D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4875</w:t>
      </w:r>
    </w:p>
    <w:p w14:paraId="5AE36B4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4875</w:t>
      </w:r>
    </w:p>
    <w:p w14:paraId="6197138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4875</w:t>
      </w:r>
    </w:p>
    <w:p w14:paraId="7BD402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4875</w:t>
      </w:r>
    </w:p>
    <w:p w14:paraId="0F7A2CC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4876</w:t>
      </w:r>
    </w:p>
    <w:p w14:paraId="5D14D4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4876</w:t>
      </w:r>
    </w:p>
    <w:p w14:paraId="0339E4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4876</w:t>
      </w:r>
    </w:p>
    <w:p w14:paraId="5F0704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4876</w:t>
      </w:r>
    </w:p>
    <w:p w14:paraId="2B386D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4876</w:t>
      </w:r>
    </w:p>
    <w:p w14:paraId="2ECE6E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4876</w:t>
      </w:r>
    </w:p>
    <w:p w14:paraId="406356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4876</w:t>
      </w:r>
    </w:p>
    <w:p w14:paraId="3E06EC5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4877</w:t>
      </w:r>
    </w:p>
    <w:p w14:paraId="2AA694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4877</w:t>
      </w:r>
    </w:p>
    <w:p w14:paraId="539A43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4877</w:t>
      </w:r>
    </w:p>
    <w:p w14:paraId="60107D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4877</w:t>
      </w:r>
    </w:p>
    <w:p w14:paraId="73B8DF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4877</w:t>
      </w:r>
    </w:p>
    <w:p w14:paraId="167159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4877</w:t>
      </w:r>
    </w:p>
    <w:p w14:paraId="157EE9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4878</w:t>
      </w:r>
    </w:p>
    <w:p w14:paraId="40D7935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4878</w:t>
      </w:r>
    </w:p>
    <w:p w14:paraId="293BAC3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4878</w:t>
      </w:r>
    </w:p>
    <w:p w14:paraId="7149DA3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4878</w:t>
      </w:r>
    </w:p>
    <w:p w14:paraId="3945914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4878</w:t>
      </w:r>
    </w:p>
    <w:p w14:paraId="3CE413A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4878</w:t>
      </w:r>
    </w:p>
    <w:p w14:paraId="14D3085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4879</w:t>
      </w:r>
    </w:p>
    <w:p w14:paraId="7EF308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9A7AA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S Mincho"/>
        </w:rPr>
        <w:t>Inter-band carrier aggregation</w:t>
      </w:r>
      <w:r>
        <w:tab/>
        <w:t>4879</w:t>
      </w:r>
    </w:p>
    <w:p w14:paraId="4C87F7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4879</w:t>
      </w:r>
    </w:p>
    <w:p w14:paraId="1729B0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4879</w:t>
      </w:r>
    </w:p>
    <w:p w14:paraId="356BF3C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4879</w:t>
      </w:r>
    </w:p>
    <w:p w14:paraId="0973063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4880</w:t>
      </w:r>
    </w:p>
    <w:p w14:paraId="1CC209F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4880</w:t>
      </w:r>
    </w:p>
    <w:p w14:paraId="5B04A24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4880</w:t>
      </w:r>
    </w:p>
    <w:p w14:paraId="5BD2EA1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4880</w:t>
      </w:r>
    </w:p>
    <w:p w14:paraId="456C56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4880</w:t>
      </w:r>
    </w:p>
    <w:p w14:paraId="68469D5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4881</w:t>
      </w:r>
    </w:p>
    <w:p w14:paraId="780DFE2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4881</w:t>
      </w:r>
    </w:p>
    <w:p w14:paraId="4BDCBE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4881</w:t>
      </w:r>
    </w:p>
    <w:p w14:paraId="6E7F003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4882</w:t>
      </w:r>
    </w:p>
    <w:p w14:paraId="193864C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4883</w:t>
      </w:r>
    </w:p>
    <w:p w14:paraId="237EC04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4883</w:t>
      </w:r>
    </w:p>
    <w:p w14:paraId="50A3D83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4883</w:t>
      </w:r>
    </w:p>
    <w:p w14:paraId="38AA56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4883</w:t>
      </w:r>
    </w:p>
    <w:p w14:paraId="79CDDF81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4884</w:t>
      </w:r>
    </w:p>
    <w:p w14:paraId="061BB06C" w14:textId="6A045212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1F74EE2C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535F2C">
        <w:instrText>i50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535F2C">
        <w:instrText>i50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535F2C">
        <w:instrText>i50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535F2C">
        <w:instrText>i50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35F2C">
        <w:instrText>i50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11882" w14:textId="77777777" w:rsidR="00357CC6" w:rsidRDefault="00357CC6">
      <w:r>
        <w:separator/>
      </w:r>
    </w:p>
  </w:endnote>
  <w:endnote w:type="continuationSeparator" w:id="0">
    <w:p w14:paraId="6EC7265D" w14:textId="77777777" w:rsidR="00357CC6" w:rsidRDefault="0035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mbria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54DF7" w14:textId="77777777" w:rsidR="00357CC6" w:rsidRDefault="00357CC6">
      <w:r>
        <w:separator/>
      </w:r>
    </w:p>
  </w:footnote>
  <w:footnote w:type="continuationSeparator" w:id="0">
    <w:p w14:paraId="726A3056" w14:textId="77777777" w:rsidR="00357CC6" w:rsidRDefault="0035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1A3F" w14:textId="3F0D8724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535F2C">
      <w:rPr>
        <w:rFonts w:ascii="Arial" w:hAnsi="Arial" w:cs="Arial"/>
        <w:b/>
        <w:bCs/>
        <w:sz w:val="18"/>
        <w:szCs w:val="18"/>
      </w:rPr>
      <w:t>.5</w:t>
    </w:r>
    <w:r>
      <w:rPr>
        <w:rFonts w:ascii="Arial" w:hAnsi="Arial" w:cs="Arial"/>
        <w:b/>
        <w:bCs/>
        <w:sz w:val="18"/>
        <w:szCs w:val="18"/>
      </w:rPr>
      <w:t>.0 (202</w:t>
    </w:r>
    <w:r w:rsidR="00161A22">
      <w:rPr>
        <w:rFonts w:ascii="Arial" w:hAnsi="Arial" w:cs="Arial"/>
        <w:b/>
        <w:bCs/>
        <w:sz w:val="18"/>
        <w:szCs w:val="18"/>
      </w:rPr>
      <w:t>4</w:t>
    </w:r>
    <w:r>
      <w:rPr>
        <w:rFonts w:ascii="Arial" w:hAnsi="Arial" w:cs="Arial"/>
        <w:b/>
        <w:bCs/>
        <w:sz w:val="18"/>
        <w:szCs w:val="18"/>
      </w:rPr>
      <w:t>-</w:t>
    </w:r>
    <w:r w:rsidR="00161A22">
      <w:rPr>
        <w:rFonts w:ascii="Arial" w:hAnsi="Arial" w:cs="Arial"/>
        <w:b/>
        <w:bCs/>
        <w:sz w:val="18"/>
        <w:szCs w:val="18"/>
      </w:rPr>
      <w:t>0</w:t>
    </w:r>
    <w:r w:rsidR="00535F2C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6A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C5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C5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C56A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C56A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C5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C5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C5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5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C56A8"/>
    <w:pPr>
      <w:outlineLvl w:val="8"/>
    </w:pPr>
  </w:style>
  <w:style w:type="character" w:default="1" w:styleId="DefaultParagraphFont">
    <w:name w:val="Default Paragraph Font"/>
    <w:semiHidden/>
    <w:rsid w:val="003C56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56A8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3C56A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3C56A8"/>
    <w:pPr>
      <w:ind w:left="1418" w:hanging="1418"/>
    </w:pPr>
  </w:style>
  <w:style w:type="paragraph" w:styleId="TOC8">
    <w:name w:val="toc 8"/>
    <w:basedOn w:val="TOC1"/>
    <w:uiPriority w:val="39"/>
    <w:rsid w:val="003C5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C5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C56A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C56A8"/>
  </w:style>
  <w:style w:type="paragraph" w:customStyle="1" w:styleId="ZD">
    <w:name w:val="ZD"/>
    <w:rsid w:val="003C5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C56A8"/>
    <w:pPr>
      <w:ind w:left="1701" w:hanging="1701"/>
    </w:pPr>
  </w:style>
  <w:style w:type="paragraph" w:styleId="TOC4">
    <w:name w:val="toc 4"/>
    <w:basedOn w:val="TOC3"/>
    <w:uiPriority w:val="39"/>
    <w:rsid w:val="003C56A8"/>
    <w:pPr>
      <w:ind w:left="1418" w:hanging="1418"/>
    </w:pPr>
  </w:style>
  <w:style w:type="paragraph" w:styleId="TOC3">
    <w:name w:val="toc 3"/>
    <w:basedOn w:val="TOC2"/>
    <w:uiPriority w:val="39"/>
    <w:rsid w:val="003C56A8"/>
    <w:pPr>
      <w:ind w:left="1134" w:hanging="1134"/>
    </w:pPr>
  </w:style>
  <w:style w:type="paragraph" w:styleId="TOC2">
    <w:name w:val="toc 2"/>
    <w:basedOn w:val="TOC1"/>
    <w:uiPriority w:val="39"/>
    <w:rsid w:val="003C56A8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C56A8"/>
    <w:pPr>
      <w:outlineLvl w:val="9"/>
    </w:pPr>
  </w:style>
  <w:style w:type="paragraph" w:styleId="Footer">
    <w:name w:val="footer"/>
    <w:basedOn w:val="Header"/>
    <w:link w:val="FooterChar"/>
    <w:rsid w:val="003C56A8"/>
    <w:pPr>
      <w:jc w:val="center"/>
    </w:pPr>
    <w:rPr>
      <w:i/>
    </w:rPr>
  </w:style>
  <w:style w:type="character" w:styleId="FootnoteReference">
    <w:name w:val="footnote reference"/>
    <w:rsid w:val="003C56A8"/>
    <w:rPr>
      <w:b/>
      <w:position w:val="6"/>
      <w:sz w:val="16"/>
    </w:rPr>
  </w:style>
  <w:style w:type="paragraph" w:customStyle="1" w:styleId="NF">
    <w:name w:val="NF"/>
    <w:basedOn w:val="NO"/>
    <w:rsid w:val="003C56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C56A8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3C56A8"/>
    <w:pPr>
      <w:jc w:val="right"/>
    </w:pPr>
  </w:style>
  <w:style w:type="paragraph" w:customStyle="1" w:styleId="TAL">
    <w:name w:val="TAL"/>
    <w:basedOn w:val="Normal"/>
    <w:link w:val="TALChar"/>
    <w:rsid w:val="003C56A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C56A8"/>
    <w:rPr>
      <w:b/>
    </w:rPr>
  </w:style>
  <w:style w:type="paragraph" w:customStyle="1" w:styleId="TAC">
    <w:name w:val="TAC"/>
    <w:basedOn w:val="TAL"/>
    <w:link w:val="TACChar"/>
    <w:rsid w:val="003C56A8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3C56A8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3C56A8"/>
    <w:pPr>
      <w:spacing w:after="0"/>
    </w:pPr>
  </w:style>
  <w:style w:type="paragraph" w:customStyle="1" w:styleId="NW">
    <w:name w:val="NW"/>
    <w:basedOn w:val="NO"/>
    <w:rsid w:val="003C56A8"/>
    <w:pPr>
      <w:spacing w:after="0"/>
    </w:pPr>
  </w:style>
  <w:style w:type="paragraph" w:customStyle="1" w:styleId="EW">
    <w:name w:val="EW"/>
    <w:basedOn w:val="EX"/>
    <w:rsid w:val="003C56A8"/>
    <w:pPr>
      <w:spacing w:after="0"/>
    </w:pPr>
  </w:style>
  <w:style w:type="paragraph" w:customStyle="1" w:styleId="B1">
    <w:name w:val="B1"/>
    <w:basedOn w:val="List"/>
    <w:link w:val="B1Char"/>
    <w:rsid w:val="003C56A8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3C56A8"/>
    <w:pPr>
      <w:ind w:left="1985" w:hanging="1985"/>
    </w:pPr>
  </w:style>
  <w:style w:type="paragraph" w:styleId="TOC7">
    <w:name w:val="toc 7"/>
    <w:basedOn w:val="TOC6"/>
    <w:next w:val="Normal"/>
    <w:uiPriority w:val="39"/>
    <w:rsid w:val="003C56A8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3C56A8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3C56A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3C5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5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C5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C5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C56A8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3C5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C56A8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3C5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3C56A8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3C56A8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3C56A8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3C56A8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3C56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C56A8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3C5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3C56A8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3C56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3C5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3C56A8"/>
    <w:pPr>
      <w:ind w:left="284"/>
    </w:pPr>
  </w:style>
  <w:style w:type="paragraph" w:styleId="Index1">
    <w:name w:val="index 1"/>
    <w:basedOn w:val="Normal"/>
    <w:rsid w:val="003C56A8"/>
    <w:pPr>
      <w:keepLines/>
      <w:spacing w:after="0"/>
    </w:pPr>
  </w:style>
  <w:style w:type="paragraph" w:styleId="ListNumber2">
    <w:name w:val="List Number 2"/>
    <w:basedOn w:val="ListNumber"/>
    <w:rsid w:val="003C56A8"/>
    <w:pPr>
      <w:ind w:left="851"/>
    </w:pPr>
  </w:style>
  <w:style w:type="paragraph" w:styleId="ListBullet2">
    <w:name w:val="List Bullet 2"/>
    <w:basedOn w:val="ListBullet"/>
    <w:rsid w:val="003C56A8"/>
    <w:pPr>
      <w:ind w:left="851"/>
    </w:pPr>
  </w:style>
  <w:style w:type="paragraph" w:styleId="ListBullet3">
    <w:name w:val="List Bullet 3"/>
    <w:basedOn w:val="ListBullet2"/>
    <w:rsid w:val="003C56A8"/>
    <w:pPr>
      <w:ind w:left="1135"/>
    </w:pPr>
  </w:style>
  <w:style w:type="paragraph" w:styleId="ListNumber">
    <w:name w:val="List Number"/>
    <w:basedOn w:val="List"/>
    <w:rsid w:val="003C56A8"/>
  </w:style>
  <w:style w:type="paragraph" w:styleId="List2">
    <w:name w:val="List 2"/>
    <w:basedOn w:val="List"/>
    <w:link w:val="List2Char"/>
    <w:rsid w:val="003C56A8"/>
    <w:pPr>
      <w:ind w:left="851"/>
    </w:pPr>
  </w:style>
  <w:style w:type="paragraph" w:styleId="List3">
    <w:name w:val="List 3"/>
    <w:basedOn w:val="List2"/>
    <w:link w:val="List3Char"/>
    <w:rsid w:val="003C56A8"/>
    <w:pPr>
      <w:ind w:left="1135"/>
    </w:pPr>
  </w:style>
  <w:style w:type="paragraph" w:styleId="List4">
    <w:name w:val="List 4"/>
    <w:basedOn w:val="List3"/>
    <w:rsid w:val="003C56A8"/>
    <w:pPr>
      <w:ind w:left="1418"/>
    </w:pPr>
  </w:style>
  <w:style w:type="paragraph" w:styleId="List5">
    <w:name w:val="List 5"/>
    <w:basedOn w:val="List4"/>
    <w:rsid w:val="003C56A8"/>
    <w:pPr>
      <w:ind w:left="1702"/>
    </w:pPr>
  </w:style>
  <w:style w:type="paragraph" w:styleId="List">
    <w:name w:val="List"/>
    <w:basedOn w:val="Normal"/>
    <w:link w:val="ListChar3"/>
    <w:rsid w:val="003C56A8"/>
    <w:pPr>
      <w:ind w:left="568" w:hanging="284"/>
    </w:pPr>
  </w:style>
  <w:style w:type="paragraph" w:styleId="ListBullet">
    <w:name w:val="List Bullet"/>
    <w:basedOn w:val="List"/>
    <w:rsid w:val="003C56A8"/>
  </w:style>
  <w:style w:type="paragraph" w:styleId="ListBullet4">
    <w:name w:val="List Bullet 4"/>
    <w:basedOn w:val="ListBullet3"/>
    <w:rsid w:val="003C56A8"/>
    <w:pPr>
      <w:ind w:left="1418"/>
    </w:pPr>
  </w:style>
  <w:style w:type="paragraph" w:styleId="ListBullet5">
    <w:name w:val="List Bullet 5"/>
    <w:basedOn w:val="ListBullet4"/>
    <w:rsid w:val="003C56A8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2471</TotalTime>
  <Pages>1</Pages>
  <Words>47712</Words>
  <Characters>271962</Characters>
  <Application>Microsoft Office Word</Application>
  <DocSecurity>0</DocSecurity>
  <Lines>2266</Lines>
  <Paragraphs>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319036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3757</cp:lastModifiedBy>
  <cp:revision>51</cp:revision>
  <dcterms:created xsi:type="dcterms:W3CDTF">2021-04-11T17:19:00Z</dcterms:created>
  <dcterms:modified xsi:type="dcterms:W3CDTF">2024-07-09T15:01:00Z</dcterms:modified>
</cp:coreProperties>
</file>