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8AA2" w14:textId="79E299CC" w:rsid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SP-25170</w:t>
      </w:r>
      <w:r w:rsidR="00614D73">
        <w:rPr>
          <w:rFonts w:ascii="Arial" w:hAnsi="Arial" w:cs="Arial"/>
          <w:b/>
          <w:sz w:val="24"/>
          <w:szCs w:val="28"/>
        </w:rPr>
        <w:t>2</w:t>
      </w:r>
    </w:p>
    <w:p w14:paraId="696CA90C" w14:textId="77777777" w:rsidR="00DD44E1" w:rsidRDefault="00DD44E1" w:rsidP="00DD44E1">
      <w:pPr>
        <w:keepLines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694FBD06" w14:textId="025747DD" w:rsidR="00DD44E1" w:rsidRP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</w:p>
    <w:p w14:paraId="5C8A2169" w14:textId="33136CB1" w:rsidR="00BF5DF6" w:rsidRDefault="00DD44E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RP-25</w:t>
      </w:r>
      <w:r w:rsidR="00A03744" w:rsidRPr="00A03744">
        <w:rPr>
          <w:rFonts w:ascii="Arial" w:eastAsia="SimSun" w:hAnsi="Arial" w:cs="Arial"/>
          <w:b/>
          <w:sz w:val="28"/>
          <w:szCs w:val="28"/>
          <w:lang w:val="en-US" w:eastAsia="zh-CN"/>
        </w:rPr>
        <w:t>387</w:t>
      </w:r>
      <w:r w:rsidR="00DF4F3C">
        <w:rPr>
          <w:rFonts w:ascii="Arial" w:eastAsia="SimSun" w:hAnsi="Arial" w:cs="Arial"/>
          <w:b/>
          <w:sz w:val="28"/>
          <w:szCs w:val="28"/>
          <w:lang w:val="en-US" w:eastAsia="zh-CN"/>
        </w:rPr>
        <w:t>8</w:t>
      </w:r>
    </w:p>
    <w:p w14:paraId="3A30966E" w14:textId="77777777" w:rsidR="00BF5DF6" w:rsidRDefault="00DD44E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Baltimore, USA, December 8-11, 2025</w:t>
      </w:r>
    </w:p>
    <w:p w14:paraId="699AC760" w14:textId="125CF4BD" w:rsidR="00614D73" w:rsidRPr="000B62F8" w:rsidRDefault="00614D73" w:rsidP="00614D73">
      <w:pPr>
        <w:spacing w:after="0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  <w:color w:val="0000FF"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DRAFT LTI </w:t>
      </w:r>
      <w:r>
        <w:rPr>
          <w:rFonts w:ascii="Arial" w:hAnsi="Arial" w:cs="Arial"/>
          <w:bCs/>
        </w:rPr>
        <w:t>on NTN in TN spectrum</w:t>
      </w:r>
    </w:p>
    <w:p w14:paraId="7226BAC5" w14:textId="43771BF5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SA</w:t>
      </w:r>
    </w:p>
    <w:p w14:paraId="3DE6BD63" w14:textId="68C5526D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>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PCG</w:t>
      </w:r>
    </w:p>
    <w:p w14:paraId="71DF90B4" w14:textId="77777777" w:rsidR="00614D73" w:rsidRDefault="00614D73" w:rsidP="00614D73">
      <w:pPr>
        <w:spacing w:after="0"/>
        <w:rPr>
          <w:rFonts w:ascii="Arial" w:hAnsi="Arial" w:cs="Arial"/>
          <w:bCs/>
        </w:rPr>
      </w:pPr>
    </w:p>
    <w:p w14:paraId="28BF39A3" w14:textId="2E5E1C9B" w:rsidR="00614D73" w:rsidRPr="00101360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4B12D996" w14:textId="5AFE4686" w:rsidR="00614D73" w:rsidRPr="00CA2128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ITU-R WP4C and WP5D</w:t>
      </w:r>
    </w:p>
    <w:p w14:paraId="2D323240" w14:textId="77777777" w:rsidR="00614D73" w:rsidRPr="00CA2128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 w:rsidRPr="00CA2128">
        <w:rPr>
          <w:rFonts w:ascii="Arial" w:hAnsi="Arial" w:cs="Arial"/>
          <w:b/>
        </w:rPr>
        <w:t xml:space="preserve">Cc: </w:t>
      </w:r>
      <w:r w:rsidRPr="00CA2128">
        <w:rPr>
          <w:rFonts w:ascii="Arial" w:hAnsi="Arial" w:cs="Arial"/>
          <w:bCs/>
        </w:rPr>
        <w:tab/>
      </w:r>
    </w:p>
    <w:p w14:paraId="79BE8428" w14:textId="77777777" w:rsidR="00614D73" w:rsidRDefault="00614D73" w:rsidP="00614D73">
      <w:pPr>
        <w:spacing w:after="0"/>
        <w:rPr>
          <w:rFonts w:ascii="Arial" w:hAnsi="Arial" w:cs="Arial"/>
          <w:b/>
        </w:rPr>
      </w:pPr>
    </w:p>
    <w:p w14:paraId="1CE0FA9A" w14:textId="69546206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TSG SA, 3GPP TSG RAN</w:t>
      </w:r>
    </w:p>
    <w:p w14:paraId="16CD5D01" w14:textId="77777777" w:rsidR="00614D73" w:rsidRPr="00F42121" w:rsidRDefault="00614D73" w:rsidP="00614D73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F75BEB6" w14:textId="77777777" w:rsidR="00614D73" w:rsidRPr="00EF0635" w:rsidRDefault="00614D73" w:rsidP="00614D73">
      <w:pPr>
        <w:pStyle w:val="Heading4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Cs/>
          <w:lang w:val="it-IT"/>
        </w:rPr>
        <w:tab/>
      </w:r>
      <w:r>
        <w:rPr>
          <w:rFonts w:cs="Arial"/>
          <w:bCs/>
          <w:lang w:val="it-IT"/>
        </w:rPr>
        <w:t>Giovanni Romano</w:t>
      </w:r>
    </w:p>
    <w:p w14:paraId="432233AB" w14:textId="77777777" w:rsidR="00614D73" w:rsidRDefault="00614D73" w:rsidP="00614D73">
      <w:pPr>
        <w:pStyle w:val="Heading7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266D5D">
        <w:rPr>
          <w:rFonts w:cs="Arial"/>
          <w:lang w:val="it-IT"/>
        </w:rPr>
        <w:t>E-mail Address:</w:t>
      </w:r>
      <w:r w:rsidRPr="00266D5D">
        <w:rPr>
          <w:rFonts w:cs="Arial"/>
          <w:bCs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711B9520" w14:textId="77777777" w:rsidR="00614D73" w:rsidRDefault="00614D73" w:rsidP="00614D73">
      <w:pPr>
        <w:spacing w:after="0"/>
        <w:rPr>
          <w:rFonts w:ascii="Arial" w:hAnsi="Arial" w:cs="Arial"/>
          <w:b/>
        </w:rPr>
      </w:pPr>
    </w:p>
    <w:p w14:paraId="537FFD21" w14:textId="55A4B023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01ECE00" w14:textId="09F42D1B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 xml:space="preserve">Deadline </w:t>
      </w:r>
      <w:r w:rsidRPr="00F21985">
        <w:rPr>
          <w:rFonts w:ascii="Arial" w:hAnsi="Arial" w:cs="Arial"/>
          <w:b/>
        </w:rPr>
        <w:t>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26</w:t>
      </w:r>
      <w:r w:rsidRPr="00B61F41">
        <w:rPr>
          <w:rFonts w:ascii="Arial" w:hAnsi="Arial" w:cs="Arial"/>
          <w:b/>
        </w:rPr>
        <w:t xml:space="preserve"> (16:00 hours UTC)</w:t>
      </w:r>
    </w:p>
    <w:p w14:paraId="68D1CF3B" w14:textId="46A8088E" w:rsidR="00614D73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 xml:space="preserve">Way </w:t>
      </w:r>
      <w:r w:rsidRPr="00F21985">
        <w:rPr>
          <w:rFonts w:ascii="Arial" w:hAnsi="Arial" w:cs="Arial"/>
          <w:b/>
        </w:rPr>
        <w:t>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540806BD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2F7679C" w14:textId="77777777" w:rsidR="00614D73" w:rsidRPr="00D34F12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784EBB89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2250203" w14:textId="77777777" w:rsidR="00614D73" w:rsidRPr="00266D5D" w:rsidRDefault="00614D73" w:rsidP="00614D73">
      <w:pPr>
        <w:spacing w:after="0"/>
        <w:rPr>
          <w:rFonts w:ascii="Arial" w:hAnsi="Arial" w:cs="Arial"/>
          <w:b/>
          <w:lang w:val="it-IT"/>
        </w:rPr>
      </w:pPr>
    </w:p>
    <w:p w14:paraId="12A59144" w14:textId="77777777" w:rsidR="00614D73" w:rsidRPr="000B003C" w:rsidRDefault="00614D73" w:rsidP="00614D73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7507D944" w14:textId="77777777" w:rsidR="00BF5DF6" w:rsidRDefault="00BF5DF6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574EED20" w14:textId="77777777" w:rsidR="00BF5DF6" w:rsidRDefault="00DD44E1">
      <w:pPr>
        <w:numPr>
          <w:ilvl w:val="0"/>
          <w:numId w:val="1"/>
        </w:num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Overall Description:</w:t>
      </w:r>
    </w:p>
    <w:p w14:paraId="09EBBBC5" w14:textId="77777777" w:rsidR="00BF5DF6" w:rsidRDefault="00BF5DF6">
      <w:p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758AC38A" w14:textId="53ED05D8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677C882E" w14:textId="1BB6FEE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="00C977D5" w:rsidRPr="00C977D5">
        <w:rPr>
          <w:rFonts w:ascii="Arial" w:eastAsia="Yu Mincho" w:hAnsi="Arial" w:cs="Arial"/>
          <w:color w:val="000000"/>
        </w:rPr>
        <w:t>RP</w:t>
      </w:r>
      <w:r w:rsidR="00C977D5" w:rsidRPr="00C977D5">
        <w:rPr>
          <w:rFonts w:ascii="Cambria Math" w:eastAsia="Yu Mincho" w:hAnsi="Cambria Math" w:cs="Cambria Math"/>
          <w:color w:val="000000"/>
        </w:rPr>
        <w:t>‑</w:t>
      </w:r>
      <w:r w:rsidR="00C977D5" w:rsidRPr="00C977D5">
        <w:rPr>
          <w:rFonts w:ascii="Arial" w:eastAsia="Yu Mincho" w:hAnsi="Arial" w:cs="Arial"/>
          <w:color w:val="000000"/>
        </w:rPr>
        <w:t>253861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RP-253609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2F814113" w14:textId="6443ED25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="00C977D5" w:rsidRPr="00C977D5">
        <w:rPr>
          <w:rFonts w:ascii="Arial" w:eastAsia="Yu Mincho" w:hAnsi="Arial" w:cs="Arial"/>
          <w:color w:val="000000"/>
        </w:rPr>
        <w:t>RP-253699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RP-253700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4E7AB66B" w14:textId="23EE913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54B512B1" w14:textId="5151A54D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 w:rsidR="002B3336"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</w:t>
      </w:r>
      <w:proofErr w:type="spellStart"/>
      <w:r>
        <w:rPr>
          <w:rFonts w:ascii="Arial" w:eastAsia="DengXian" w:hAnsi="Arial" w:cs="Arial" w:hint="eastAsia"/>
          <w:lang w:val="en-US" w:eastAsia="zh-CN"/>
        </w:rPr>
        <w:t>ies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6F7B31C" w14:textId="77777777" w:rsidR="004C689D" w:rsidRDefault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588EDA6C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>2. Actions:</w:t>
      </w:r>
    </w:p>
    <w:p w14:paraId="27BED6ED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3GPP TSG RAN asks 3GPP TSG SA to review the attached draft answer back to ITU-R and submit the approved version to PCG.</w:t>
      </w:r>
    </w:p>
    <w:p w14:paraId="5F4812DE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6B08C78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It is reminded that before final submission to ITU-R, in footnote 1 of this document, the source PCG doc number has to be updated as soon as it is available.</w:t>
      </w:r>
    </w:p>
    <w:p w14:paraId="4ADA9F8A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40275EC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Note that this document is to be submitted to multiple ITU-R Working Parties. The first to meet will be WP5D, with submission deadline January 22</w:t>
      </w:r>
      <w:r w:rsidRPr="00B86C12">
        <w:rPr>
          <w:rFonts w:ascii="Arial" w:eastAsia="DengXian" w:hAnsi="Arial" w:cs="Arial"/>
          <w:bCs/>
          <w:vertAlign w:val="superscript"/>
          <w:lang w:eastAsia="zh-CN"/>
        </w:rPr>
        <w:t>nd</w:t>
      </w:r>
      <w:r w:rsidRPr="00B86C12">
        <w:rPr>
          <w:rFonts w:ascii="Arial" w:eastAsia="DengXian" w:hAnsi="Arial" w:cs="Arial"/>
          <w:bCs/>
          <w:lang w:eastAsia="zh-CN"/>
        </w:rPr>
        <w:t>, 2026.</w:t>
      </w:r>
    </w:p>
    <w:p w14:paraId="3C6C7283" w14:textId="32A5858B" w:rsidR="00A17206" w:rsidRP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eastAsia="zh-CN"/>
        </w:rPr>
      </w:pPr>
      <w:r w:rsidRPr="00D9189D">
        <w:rPr>
          <w:rFonts w:ascii="Arial" w:eastAsia="DengXian" w:hAnsi="Arial" w:cs="Arial"/>
          <w:b/>
          <w:lang w:eastAsia="zh-CN"/>
        </w:rPr>
        <w:t>PCG is asked to approve by correspondence the final document to be submitted to ITU-R by January 16th.</w:t>
      </w:r>
    </w:p>
    <w:p w14:paraId="2771EFFF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The final version of the document will be submitted to ITU-R WP5D by 3GPP Individual Members who also are ITU-R Members.</w:t>
      </w:r>
    </w:p>
    <w:p w14:paraId="5910CC6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747E38D2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2956D357" w14:textId="77777777" w:rsidR="00A17206" w:rsidRDefault="00A17206" w:rsidP="00A17206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02F67E9C" w14:textId="77777777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Title: </w:t>
      </w:r>
      <w:r>
        <w:rPr>
          <w:rFonts w:ascii="Arial" w:eastAsia="Calibri" w:hAnsi="Arial" w:cs="Arial"/>
          <w:b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LS on 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NTN in TN spectrum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</w:p>
    <w:p w14:paraId="4563DD85" w14:textId="77777777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3360FA9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-</w:t>
      </w:r>
    </w:p>
    <w:p w14:paraId="6C0396CA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Rel-20</w:t>
      </w:r>
    </w:p>
    <w:p w14:paraId="60BCBFC3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41589C2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3GPP TSG RAN</w:t>
      </w:r>
    </w:p>
    <w:p w14:paraId="0952C33A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7184330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lang w:val="en-US" w:eastAsia="zh-CN"/>
        </w:rPr>
        <w:t>ITU-R WP4C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eastAsia="en-US"/>
        </w:rPr>
        <w:t>ITU-R WP5D</w:t>
      </w:r>
    </w:p>
    <w:p w14:paraId="08D66E58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B86C12">
        <w:rPr>
          <w:rFonts w:ascii="Arial" w:hAnsi="Arial" w:cs="Arial"/>
          <w:b/>
          <w:sz w:val="22"/>
          <w:szCs w:val="22"/>
          <w:lang w:eastAsia="en-US"/>
        </w:rPr>
        <w:t>Cc:</w:t>
      </w:r>
      <w:r w:rsidRPr="00B86C12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Pr="00B86C12">
        <w:rPr>
          <w:rFonts w:ascii="Arial" w:hAnsi="Arial" w:cs="Arial"/>
          <w:bCs/>
          <w:sz w:val="22"/>
          <w:szCs w:val="22"/>
          <w:lang w:eastAsia="en-US"/>
        </w:rPr>
        <w:tab/>
      </w:r>
      <w:r>
        <w:rPr>
          <w:rFonts w:ascii="Arial" w:eastAsia="Calibri" w:hAnsi="Arial" w:cs="Arial"/>
          <w:bCs/>
          <w:sz w:val="22"/>
          <w:szCs w:val="22"/>
          <w:lang w:eastAsia="en-US"/>
        </w:rPr>
        <w:t>ITU-R WP4A, ITU-R WP4B</w:t>
      </w:r>
    </w:p>
    <w:p w14:paraId="2553DAA5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eastAsia="en-US"/>
        </w:rPr>
      </w:pPr>
    </w:p>
    <w:p w14:paraId="1CF7BA05" w14:textId="77777777" w:rsidR="00A17206" w:rsidRPr="007C0DD0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r w:rsidRPr="007C0DD0">
        <w:rPr>
          <w:rFonts w:ascii="Arial" w:hAnsi="Arial" w:cs="Arial"/>
          <w:b/>
          <w:sz w:val="22"/>
          <w:szCs w:val="22"/>
          <w:lang w:val="it-IT" w:eastAsia="en-US"/>
        </w:rPr>
        <w:t>Contact Person:</w:t>
      </w:r>
      <w:r w:rsidRPr="007C0DD0">
        <w:rPr>
          <w:rFonts w:ascii="Arial" w:hAnsi="Arial" w:cs="Arial"/>
          <w:bCs/>
          <w:sz w:val="22"/>
          <w:szCs w:val="22"/>
          <w:lang w:val="it-IT" w:eastAsia="en-US"/>
        </w:rPr>
        <w:tab/>
      </w:r>
    </w:p>
    <w:p w14:paraId="66A80FA1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r>
        <w:rPr>
          <w:rFonts w:ascii="Arial" w:hAnsi="Arial" w:cs="Arial"/>
          <w:b/>
          <w:sz w:val="22"/>
          <w:szCs w:val="22"/>
          <w:lang w:val="it-IT" w:eastAsia="en-US"/>
        </w:rPr>
        <w:t>Name:</w:t>
      </w:r>
      <w:r>
        <w:rPr>
          <w:rFonts w:ascii="Arial" w:hAnsi="Arial" w:cs="Arial"/>
          <w:bCs/>
          <w:sz w:val="22"/>
          <w:szCs w:val="22"/>
          <w:lang w:val="it-IT" w:eastAsia="en-US"/>
        </w:rPr>
        <w:tab/>
      </w:r>
      <w:r w:rsidRPr="007C0DD0">
        <w:rPr>
          <w:rFonts w:ascii="Arial" w:eastAsia="SimSun" w:hAnsi="Arial" w:cs="Arial" w:hint="eastAsia"/>
          <w:bCs/>
          <w:sz w:val="22"/>
          <w:szCs w:val="22"/>
          <w:lang w:val="it-IT" w:eastAsia="zh-CN"/>
        </w:rPr>
        <w:t>XXX</w:t>
      </w:r>
      <w:r>
        <w:rPr>
          <w:rFonts w:ascii="Arial" w:hAnsi="Arial" w:cs="Arial"/>
          <w:bCs/>
          <w:sz w:val="22"/>
          <w:szCs w:val="22"/>
          <w:lang w:val="it-IT" w:eastAsia="en-US"/>
        </w:rPr>
        <w:t xml:space="preserve">, </w:t>
      </w:r>
    </w:p>
    <w:p w14:paraId="586C8E12" w14:textId="77777777" w:rsidR="00A17206" w:rsidRPr="00FD150C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eastAsia="en-US"/>
        </w:rPr>
      </w:pPr>
      <w:r w:rsidRPr="00FD150C">
        <w:rPr>
          <w:rFonts w:ascii="Arial" w:hAnsi="Arial" w:cs="Arial"/>
          <w:b/>
          <w:sz w:val="22"/>
          <w:szCs w:val="22"/>
          <w:lang w:eastAsia="en-US"/>
        </w:rPr>
        <w:t>Email:</w:t>
      </w:r>
      <w:r w:rsidRPr="00FD150C">
        <w:rPr>
          <w:rFonts w:ascii="Arial" w:hAnsi="Arial" w:cs="Arial"/>
          <w:b/>
          <w:sz w:val="22"/>
          <w:szCs w:val="22"/>
          <w:lang w:eastAsia="en-US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XXX</w:t>
      </w:r>
      <w:r w:rsidRPr="00FD150C">
        <w:rPr>
          <w:rFonts w:ascii="Arial" w:hAnsi="Arial" w:cs="Arial"/>
          <w:bCs/>
          <w:sz w:val="22"/>
          <w:szCs w:val="22"/>
          <w:lang w:eastAsia="en-US"/>
        </w:rPr>
        <w:t xml:space="preserve">, </w:t>
      </w:r>
    </w:p>
    <w:p w14:paraId="579328AC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438C2A0C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Pr="00C977D5">
        <w:rPr>
          <w:rFonts w:ascii="Arial" w:eastAsia="Yu Mincho" w:hAnsi="Arial" w:cs="Arial"/>
          <w:color w:val="000000"/>
        </w:rPr>
        <w:t>RP</w:t>
      </w:r>
      <w:r w:rsidRPr="00C977D5">
        <w:rPr>
          <w:rFonts w:ascii="Cambria Math" w:eastAsia="Yu Mincho" w:hAnsi="Cambria Math" w:cs="Cambria Math"/>
          <w:color w:val="000000"/>
        </w:rPr>
        <w:t>‑</w:t>
      </w:r>
      <w:r w:rsidRPr="00C977D5">
        <w:rPr>
          <w:rFonts w:ascii="Arial" w:eastAsia="Yu Mincho" w:hAnsi="Arial" w:cs="Arial"/>
          <w:color w:val="000000"/>
        </w:rPr>
        <w:t>253861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RP-253609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335E6D9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Pr="00C977D5">
        <w:rPr>
          <w:rFonts w:ascii="Arial" w:eastAsia="Yu Mincho" w:hAnsi="Arial" w:cs="Arial"/>
          <w:color w:val="000000"/>
        </w:rPr>
        <w:t>RP-253699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RP-253700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5E6008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13AF11E3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</w:t>
      </w:r>
      <w:proofErr w:type="spellStart"/>
      <w:r>
        <w:rPr>
          <w:rFonts w:ascii="Arial" w:eastAsia="DengXian" w:hAnsi="Arial" w:cs="Arial" w:hint="eastAsia"/>
          <w:lang w:val="en-US" w:eastAsia="zh-CN"/>
        </w:rPr>
        <w:t>ies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026A35BC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3F9C220D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63D31266" w14:textId="77777777" w:rsidR="00FE348A" w:rsidRDefault="00FE348A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sectPr w:rsidR="00FE348A">
      <w:footerReference w:type="default" r:id="rId8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20475" w14:textId="77777777" w:rsidR="004E59A2" w:rsidRDefault="004E59A2">
      <w:pPr>
        <w:spacing w:after="0"/>
      </w:pPr>
      <w:r>
        <w:separator/>
      </w:r>
    </w:p>
  </w:endnote>
  <w:endnote w:type="continuationSeparator" w:id="0">
    <w:p w14:paraId="3149A7D9" w14:textId="77777777" w:rsidR="004E59A2" w:rsidRDefault="004E59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00B" w14:textId="77777777" w:rsidR="00BF5DF6" w:rsidRDefault="00DD44E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31025" w14:textId="77777777" w:rsidR="004E59A2" w:rsidRDefault="004E59A2">
      <w:pPr>
        <w:spacing w:after="0"/>
      </w:pPr>
      <w:r>
        <w:separator/>
      </w:r>
    </w:p>
  </w:footnote>
  <w:footnote w:type="continuationSeparator" w:id="0">
    <w:p w14:paraId="4AB134FF" w14:textId="77777777" w:rsidR="004E59A2" w:rsidRDefault="004E59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ED689"/>
    <w:multiLevelType w:val="singleLevel"/>
    <w:tmpl w:val="163ED6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0F40DAE"/>
    <w:multiLevelType w:val="singleLevel"/>
    <w:tmpl w:val="60F40D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37766177">
    <w:abstractNumId w:val="0"/>
  </w:num>
  <w:num w:numId="2" w16cid:durableId="161444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CCF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37D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D7FC3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4E62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2F2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873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831"/>
    <w:rsid w:val="00246596"/>
    <w:rsid w:val="002467B1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903"/>
    <w:rsid w:val="00286B3D"/>
    <w:rsid w:val="00286BE5"/>
    <w:rsid w:val="00286E3F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336"/>
    <w:rsid w:val="002B384E"/>
    <w:rsid w:val="002B3BB4"/>
    <w:rsid w:val="002B3CD6"/>
    <w:rsid w:val="002B3D5A"/>
    <w:rsid w:val="002B42CB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610"/>
    <w:rsid w:val="002C18C0"/>
    <w:rsid w:val="002C1B6C"/>
    <w:rsid w:val="002C266A"/>
    <w:rsid w:val="002C2A26"/>
    <w:rsid w:val="002C2FA3"/>
    <w:rsid w:val="002C30E4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73C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6AF2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0FC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42C6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6BCE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C96"/>
    <w:rsid w:val="00441D02"/>
    <w:rsid w:val="00441E5E"/>
    <w:rsid w:val="00442507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94C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A31"/>
    <w:rsid w:val="004C5CD8"/>
    <w:rsid w:val="004C5FCF"/>
    <w:rsid w:val="004C625B"/>
    <w:rsid w:val="004C63D5"/>
    <w:rsid w:val="004C689D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9A2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64D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F14"/>
    <w:rsid w:val="0054408E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491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A4B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982"/>
    <w:rsid w:val="005C69C1"/>
    <w:rsid w:val="005C74AD"/>
    <w:rsid w:val="005C7684"/>
    <w:rsid w:val="005C7AC8"/>
    <w:rsid w:val="005D006D"/>
    <w:rsid w:val="005D00A3"/>
    <w:rsid w:val="005D010C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138E"/>
    <w:rsid w:val="00601BE8"/>
    <w:rsid w:val="006022BF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4D73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488"/>
    <w:rsid w:val="0067398C"/>
    <w:rsid w:val="00673A18"/>
    <w:rsid w:val="00673C84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152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7D3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5B6B"/>
    <w:rsid w:val="0073704F"/>
    <w:rsid w:val="007374F6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4E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1AA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C70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36E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D5B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270E5"/>
    <w:rsid w:val="00930151"/>
    <w:rsid w:val="00930622"/>
    <w:rsid w:val="0093065A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D7A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878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4CC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046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8B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10CF"/>
    <w:rsid w:val="00A01B86"/>
    <w:rsid w:val="00A02353"/>
    <w:rsid w:val="00A023D1"/>
    <w:rsid w:val="00A024ED"/>
    <w:rsid w:val="00A026BE"/>
    <w:rsid w:val="00A02991"/>
    <w:rsid w:val="00A03174"/>
    <w:rsid w:val="00A0374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206"/>
    <w:rsid w:val="00A1796E"/>
    <w:rsid w:val="00A17BA5"/>
    <w:rsid w:val="00A203A2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586B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29C4"/>
    <w:rsid w:val="00BF366D"/>
    <w:rsid w:val="00BF3720"/>
    <w:rsid w:val="00BF3778"/>
    <w:rsid w:val="00BF3BE7"/>
    <w:rsid w:val="00BF3E2C"/>
    <w:rsid w:val="00BF3FDC"/>
    <w:rsid w:val="00BF43A8"/>
    <w:rsid w:val="00BF47F4"/>
    <w:rsid w:val="00BF5256"/>
    <w:rsid w:val="00BF5826"/>
    <w:rsid w:val="00BF5CF0"/>
    <w:rsid w:val="00BF5D43"/>
    <w:rsid w:val="00BF5DF6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7D5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CF72EF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63B"/>
    <w:rsid w:val="00D17720"/>
    <w:rsid w:val="00D179F0"/>
    <w:rsid w:val="00D20B71"/>
    <w:rsid w:val="00D21194"/>
    <w:rsid w:val="00D212A9"/>
    <w:rsid w:val="00D21784"/>
    <w:rsid w:val="00D223E8"/>
    <w:rsid w:val="00D22EA0"/>
    <w:rsid w:val="00D232F6"/>
    <w:rsid w:val="00D23EA9"/>
    <w:rsid w:val="00D23EEC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D3"/>
    <w:rsid w:val="00D33277"/>
    <w:rsid w:val="00D332DF"/>
    <w:rsid w:val="00D33B09"/>
    <w:rsid w:val="00D33E13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6DAE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4E91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4E1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3DF0"/>
    <w:rsid w:val="00DF45B1"/>
    <w:rsid w:val="00DF4738"/>
    <w:rsid w:val="00DF493E"/>
    <w:rsid w:val="00DF4E5C"/>
    <w:rsid w:val="00DF4E90"/>
    <w:rsid w:val="00DF4F3C"/>
    <w:rsid w:val="00DF4F7B"/>
    <w:rsid w:val="00DF5236"/>
    <w:rsid w:val="00DF5B34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46E6D"/>
    <w:rsid w:val="00E46EAC"/>
    <w:rsid w:val="00E502C5"/>
    <w:rsid w:val="00E50457"/>
    <w:rsid w:val="00E5056F"/>
    <w:rsid w:val="00E50A78"/>
    <w:rsid w:val="00E50CC7"/>
    <w:rsid w:val="00E50E35"/>
    <w:rsid w:val="00E50E5C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0CA4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6368"/>
    <w:rsid w:val="00EB65D8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C0A"/>
    <w:rsid w:val="00F960D2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52F"/>
    <w:rsid w:val="00FE1A61"/>
    <w:rsid w:val="00FE1B73"/>
    <w:rsid w:val="00FE1DE1"/>
    <w:rsid w:val="00FE2220"/>
    <w:rsid w:val="00FE22AA"/>
    <w:rsid w:val="00FE2628"/>
    <w:rsid w:val="00FE2D89"/>
    <w:rsid w:val="00FE2F8C"/>
    <w:rsid w:val="00FE348A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B61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1D37D65"/>
    <w:rsid w:val="0B741F51"/>
    <w:rsid w:val="1A7642A8"/>
    <w:rsid w:val="1D3744CB"/>
    <w:rsid w:val="23794807"/>
    <w:rsid w:val="278C4666"/>
    <w:rsid w:val="29376437"/>
    <w:rsid w:val="298F21F5"/>
    <w:rsid w:val="2A306B02"/>
    <w:rsid w:val="2A58311B"/>
    <w:rsid w:val="2E4821C8"/>
    <w:rsid w:val="2EE660C8"/>
    <w:rsid w:val="3EAA71D4"/>
    <w:rsid w:val="4AA70C5D"/>
    <w:rsid w:val="50490F77"/>
    <w:rsid w:val="533D7821"/>
    <w:rsid w:val="584164D9"/>
    <w:rsid w:val="5DBF39A3"/>
    <w:rsid w:val="61DC6C34"/>
    <w:rsid w:val="6A294D8D"/>
    <w:rsid w:val="6DB621F5"/>
    <w:rsid w:val="7B3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23C51A9"/>
  <w15:chartTrackingRefBased/>
  <w15:docId w15:val="{E964E571-8C98-344A-BE9F-4743724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D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14D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14D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4D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4D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4D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4D73"/>
    <w:pPr>
      <w:outlineLvl w:val="5"/>
    </w:pPr>
  </w:style>
  <w:style w:type="paragraph" w:styleId="Heading7">
    <w:name w:val="heading 7"/>
    <w:basedOn w:val="H6"/>
    <w:next w:val="Normal"/>
    <w:qFormat/>
    <w:rsid w:val="00614D73"/>
    <w:pPr>
      <w:outlineLvl w:val="6"/>
    </w:pPr>
  </w:style>
  <w:style w:type="paragraph" w:styleId="Heading8">
    <w:name w:val="heading 8"/>
    <w:basedOn w:val="Heading1"/>
    <w:next w:val="Normal"/>
    <w:qFormat/>
    <w:rsid w:val="00614D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4D73"/>
    <w:pPr>
      <w:outlineLvl w:val="8"/>
    </w:pPr>
  </w:style>
  <w:style w:type="character" w:default="1" w:styleId="DefaultParagraphFont">
    <w:name w:val="Default Paragraph Font"/>
    <w:semiHidden/>
    <w:rsid w:val="00614D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4D73"/>
  </w:style>
  <w:style w:type="paragraph" w:customStyle="1" w:styleId="H6">
    <w:name w:val="H6"/>
    <w:basedOn w:val="Heading5"/>
    <w:next w:val="Normal"/>
    <w:rsid w:val="00614D7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14D73"/>
    <w:pPr>
      <w:ind w:left="1135"/>
    </w:pPr>
  </w:style>
  <w:style w:type="paragraph" w:styleId="List2">
    <w:name w:val="List 2"/>
    <w:basedOn w:val="List"/>
    <w:rsid w:val="00614D73"/>
    <w:pPr>
      <w:ind w:left="851"/>
    </w:pPr>
  </w:style>
  <w:style w:type="paragraph" w:styleId="List">
    <w:name w:val="List"/>
    <w:basedOn w:val="Normal"/>
    <w:rsid w:val="00614D73"/>
    <w:pPr>
      <w:ind w:left="568" w:hanging="284"/>
    </w:pPr>
  </w:style>
  <w:style w:type="paragraph" w:styleId="TOC7">
    <w:name w:val="toc 7"/>
    <w:basedOn w:val="TOC6"/>
    <w:next w:val="Normal"/>
    <w:semiHidden/>
    <w:rsid w:val="00614D73"/>
    <w:pPr>
      <w:ind w:left="2268" w:hanging="2268"/>
    </w:pPr>
  </w:style>
  <w:style w:type="paragraph" w:styleId="TOC6">
    <w:name w:val="toc 6"/>
    <w:basedOn w:val="TOC5"/>
    <w:next w:val="Normal"/>
    <w:semiHidden/>
    <w:rsid w:val="00614D73"/>
    <w:pPr>
      <w:ind w:left="1985" w:hanging="1985"/>
    </w:pPr>
  </w:style>
  <w:style w:type="paragraph" w:styleId="TOC5">
    <w:name w:val="toc 5"/>
    <w:basedOn w:val="TOC4"/>
    <w:semiHidden/>
    <w:rsid w:val="00614D73"/>
    <w:pPr>
      <w:ind w:left="1701" w:hanging="1701"/>
    </w:pPr>
  </w:style>
  <w:style w:type="paragraph" w:styleId="TOC4">
    <w:name w:val="toc 4"/>
    <w:basedOn w:val="TOC3"/>
    <w:semiHidden/>
    <w:rsid w:val="00614D73"/>
    <w:pPr>
      <w:ind w:left="1418" w:hanging="1418"/>
    </w:pPr>
  </w:style>
  <w:style w:type="paragraph" w:styleId="TOC3">
    <w:name w:val="toc 3"/>
    <w:basedOn w:val="TOC2"/>
    <w:semiHidden/>
    <w:rsid w:val="00614D73"/>
    <w:pPr>
      <w:ind w:left="1134" w:hanging="1134"/>
    </w:pPr>
  </w:style>
  <w:style w:type="paragraph" w:styleId="TOC2">
    <w:name w:val="toc 2"/>
    <w:basedOn w:val="TOC1"/>
    <w:semiHidden/>
    <w:rsid w:val="00614D7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14D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614D73"/>
    <w:pPr>
      <w:ind w:left="851"/>
    </w:pPr>
  </w:style>
  <w:style w:type="paragraph" w:styleId="ListNumber">
    <w:name w:val="List Number"/>
    <w:basedOn w:val="List"/>
    <w:rsid w:val="00614D73"/>
  </w:style>
  <w:style w:type="paragraph" w:styleId="ListBullet4">
    <w:name w:val="List Bullet 4"/>
    <w:basedOn w:val="ListBullet3"/>
    <w:rsid w:val="00614D73"/>
    <w:pPr>
      <w:ind w:left="1418"/>
    </w:pPr>
  </w:style>
  <w:style w:type="paragraph" w:styleId="ListBullet3">
    <w:name w:val="List Bullet 3"/>
    <w:basedOn w:val="ListBullet2"/>
    <w:rsid w:val="00614D73"/>
    <w:pPr>
      <w:ind w:left="1135"/>
    </w:pPr>
  </w:style>
  <w:style w:type="paragraph" w:styleId="ListBullet2">
    <w:name w:val="List Bullet 2"/>
    <w:basedOn w:val="ListBullet"/>
    <w:rsid w:val="00614D73"/>
    <w:pPr>
      <w:ind w:left="851"/>
    </w:pPr>
  </w:style>
  <w:style w:type="paragraph" w:styleId="ListBullet">
    <w:name w:val="List Bullet"/>
    <w:basedOn w:val="List"/>
    <w:rsid w:val="00614D73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rsid w:val="00614D73"/>
    <w:pPr>
      <w:ind w:left="1702"/>
    </w:pPr>
  </w:style>
  <w:style w:type="paragraph" w:styleId="TOC8">
    <w:name w:val="toc 8"/>
    <w:basedOn w:val="TOC1"/>
    <w:semiHidden/>
    <w:rsid w:val="00614D73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614D73"/>
    <w:pPr>
      <w:jc w:val="center"/>
    </w:pPr>
    <w:rPr>
      <w:i/>
    </w:rPr>
  </w:style>
  <w:style w:type="paragraph" w:styleId="Header">
    <w:name w:val="header"/>
    <w:rsid w:val="00614D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semiHidden/>
    <w:rsid w:val="00614D7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14D73"/>
    <w:pPr>
      <w:ind w:left="1702"/>
    </w:pPr>
  </w:style>
  <w:style w:type="paragraph" w:styleId="List4">
    <w:name w:val="List 4"/>
    <w:basedOn w:val="List3"/>
    <w:rsid w:val="00614D73"/>
    <w:pPr>
      <w:ind w:left="1418"/>
    </w:pPr>
  </w:style>
  <w:style w:type="paragraph" w:styleId="TOC9">
    <w:name w:val="toc 9"/>
    <w:basedOn w:val="TOC8"/>
    <w:semiHidden/>
    <w:rsid w:val="00614D73"/>
    <w:pPr>
      <w:ind w:left="1418" w:hanging="1418"/>
    </w:pPr>
  </w:style>
  <w:style w:type="paragraph" w:styleId="Index1">
    <w:name w:val="index 1"/>
    <w:basedOn w:val="Normal"/>
    <w:semiHidden/>
    <w:rsid w:val="00614D73"/>
    <w:pPr>
      <w:keepLines/>
      <w:spacing w:after="0"/>
    </w:pPr>
  </w:style>
  <w:style w:type="paragraph" w:styleId="Index2">
    <w:name w:val="index 2"/>
    <w:basedOn w:val="Index1"/>
    <w:semiHidden/>
    <w:rsid w:val="00614D7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b/>
      <w:bCs/>
      <w:i w:val="0"/>
      <w:iCs w:val="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614D73"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rsid w:val="00614D73"/>
  </w:style>
  <w:style w:type="paragraph" w:customStyle="1" w:styleId="TAL">
    <w:name w:val="TAL"/>
    <w:basedOn w:val="Normal"/>
    <w:rsid w:val="00614D73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T">
    <w:name w:val="ZT"/>
    <w:rsid w:val="00614D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14D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14D73"/>
    <w:pPr>
      <w:outlineLvl w:val="9"/>
    </w:pPr>
  </w:style>
  <w:style w:type="paragraph" w:customStyle="1" w:styleId="TAH">
    <w:name w:val="TAH"/>
    <w:basedOn w:val="TAC"/>
    <w:rsid w:val="00614D73"/>
    <w:rPr>
      <w:b/>
    </w:rPr>
  </w:style>
  <w:style w:type="paragraph" w:customStyle="1" w:styleId="TAC">
    <w:name w:val="TAC"/>
    <w:basedOn w:val="TAL"/>
    <w:rsid w:val="00614D73"/>
    <w:pPr>
      <w:jc w:val="center"/>
    </w:pPr>
  </w:style>
  <w:style w:type="paragraph" w:customStyle="1" w:styleId="TF">
    <w:name w:val="TF"/>
    <w:basedOn w:val="TH"/>
    <w:rsid w:val="00614D73"/>
    <w:pPr>
      <w:keepNext w:val="0"/>
      <w:spacing w:before="0" w:after="240"/>
    </w:pPr>
  </w:style>
  <w:style w:type="paragraph" w:customStyle="1" w:styleId="TH">
    <w:name w:val="TH"/>
    <w:basedOn w:val="Normal"/>
    <w:rsid w:val="00614D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14D73"/>
    <w:pPr>
      <w:keepLines/>
      <w:ind w:left="1135" w:hanging="851"/>
    </w:pPr>
  </w:style>
  <w:style w:type="paragraph" w:customStyle="1" w:styleId="EX">
    <w:name w:val="EX"/>
    <w:basedOn w:val="Normal"/>
    <w:rsid w:val="00614D73"/>
    <w:pPr>
      <w:keepLines/>
      <w:ind w:left="1702" w:hanging="1418"/>
    </w:pPr>
  </w:style>
  <w:style w:type="paragraph" w:customStyle="1" w:styleId="FP">
    <w:name w:val="FP"/>
    <w:basedOn w:val="Normal"/>
    <w:rsid w:val="00614D73"/>
    <w:pPr>
      <w:spacing w:after="0"/>
    </w:pPr>
  </w:style>
  <w:style w:type="paragraph" w:customStyle="1" w:styleId="LD">
    <w:name w:val="LD"/>
    <w:rsid w:val="00614D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14D73"/>
    <w:pPr>
      <w:spacing w:after="0"/>
    </w:pPr>
  </w:style>
  <w:style w:type="paragraph" w:customStyle="1" w:styleId="EW">
    <w:name w:val="EW"/>
    <w:basedOn w:val="EX"/>
    <w:rsid w:val="00614D73"/>
    <w:pPr>
      <w:spacing w:after="0"/>
    </w:pPr>
  </w:style>
  <w:style w:type="paragraph" w:customStyle="1" w:styleId="EQ">
    <w:name w:val="EQ"/>
    <w:basedOn w:val="Normal"/>
    <w:next w:val="Normal"/>
    <w:rsid w:val="00614D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14D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4D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14D73"/>
    <w:pPr>
      <w:jc w:val="right"/>
    </w:pPr>
  </w:style>
  <w:style w:type="paragraph" w:customStyle="1" w:styleId="TAN">
    <w:name w:val="TAN"/>
    <w:basedOn w:val="TAL"/>
    <w:rsid w:val="00614D73"/>
    <w:pPr>
      <w:ind w:left="851" w:hanging="851"/>
    </w:pPr>
  </w:style>
  <w:style w:type="paragraph" w:customStyle="1" w:styleId="ZA">
    <w:name w:val="ZA"/>
    <w:rsid w:val="00614D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14D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14D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14D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14D73"/>
    <w:pPr>
      <w:framePr w:wrap="notBeside" w:y="16161"/>
    </w:pPr>
  </w:style>
  <w:style w:type="character" w:customStyle="1" w:styleId="ZGSM">
    <w:name w:val="ZGSM"/>
    <w:rsid w:val="00614D73"/>
  </w:style>
  <w:style w:type="paragraph" w:customStyle="1" w:styleId="ZG">
    <w:name w:val="ZG"/>
    <w:rsid w:val="00614D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14D73"/>
    <w:rPr>
      <w:color w:val="FF0000"/>
    </w:rPr>
  </w:style>
  <w:style w:type="paragraph" w:customStyle="1" w:styleId="B2">
    <w:name w:val="B2"/>
    <w:basedOn w:val="List2"/>
    <w:rsid w:val="00614D73"/>
  </w:style>
  <w:style w:type="paragraph" w:customStyle="1" w:styleId="B3">
    <w:name w:val="B3"/>
    <w:basedOn w:val="List3"/>
    <w:rsid w:val="00614D73"/>
  </w:style>
  <w:style w:type="paragraph" w:customStyle="1" w:styleId="B4">
    <w:name w:val="B4"/>
    <w:basedOn w:val="List4"/>
    <w:rsid w:val="00614D73"/>
  </w:style>
  <w:style w:type="paragraph" w:customStyle="1" w:styleId="B5">
    <w:name w:val="B5"/>
    <w:basedOn w:val="List5"/>
    <w:rsid w:val="00614D73"/>
  </w:style>
  <w:style w:type="paragraph" w:customStyle="1" w:styleId="ZTD">
    <w:name w:val="ZTD"/>
    <w:basedOn w:val="ZB"/>
    <w:rsid w:val="00614D73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Revision">
    <w:name w:val="Revision"/>
    <w:uiPriority w:val="99"/>
    <w:semiHidden/>
    <w:rPr>
      <w:rFonts w:eastAsia="Times New Roman"/>
      <w:lang w:val="en-GB" w:eastAsia="en-GB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RAN</dc:creator>
  <cp:keywords/>
  <cp:lastModifiedBy>28.554_CR0255R1_(Rel-18)_5G_SLICE_ePA-KPI</cp:lastModifiedBy>
  <cp:revision>4</cp:revision>
  <cp:lastPrinted>2017-08-01T21:36:00Z</cp:lastPrinted>
  <dcterms:created xsi:type="dcterms:W3CDTF">2025-12-12T14:03:00Z</dcterms:created>
  <dcterms:modified xsi:type="dcterms:W3CDTF">2025-12-12T14:36:00Z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KSOProductBuildVer">
    <vt:lpwstr>2052-11.8.2.12085</vt:lpwstr>
  </property>
  <property fmtid="{D5CDD505-2E9C-101B-9397-08002B2CF9AE}" pid="12" name="ICV">
    <vt:lpwstr>0698C8DC73314593B77DCB5A7513F4C6</vt:lpwstr>
  </property>
</Properties>
</file>