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668FC" w14:textId="7E166F5F" w:rsidR="0032213D" w:rsidRDefault="0032213D" w:rsidP="0032213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>
        <w:rPr>
          <w:bCs/>
          <w:noProof w:val="0"/>
          <w:sz w:val="24"/>
          <w:szCs w:val="24"/>
        </w:rPr>
        <w:t>3GPP TSG RAN WG1 #122</w:t>
      </w:r>
      <w:r w:rsidR="00F35DFD">
        <w:rPr>
          <w:bCs/>
          <w:noProof w:val="0"/>
          <w:sz w:val="24"/>
          <w:szCs w:val="24"/>
        </w:rPr>
        <w:t>bis</w:t>
      </w:r>
      <w:r>
        <w:tab/>
      </w:r>
      <w:r>
        <w:rPr>
          <w:bCs/>
          <w:noProof w:val="0"/>
          <w:sz w:val="24"/>
          <w:szCs w:val="24"/>
        </w:rPr>
        <w:t>R1-</w:t>
      </w:r>
      <w:r>
        <w:rPr>
          <w:noProof w:val="0"/>
          <w:sz w:val="24"/>
          <w:szCs w:val="24"/>
        </w:rPr>
        <w:t>250</w:t>
      </w:r>
      <w:r w:rsidR="00F35DFD">
        <w:rPr>
          <w:noProof w:val="0"/>
          <w:sz w:val="24"/>
          <w:szCs w:val="24"/>
        </w:rPr>
        <w:t>7615</w:t>
      </w:r>
    </w:p>
    <w:bookmarkEnd w:id="0"/>
    <w:bookmarkEnd w:id="1"/>
    <w:p w14:paraId="68A66F93" w14:textId="181A8385" w:rsidR="0032213D" w:rsidRDefault="00F35DFD" w:rsidP="0032213D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Prague</w:t>
      </w:r>
      <w:r w:rsidR="0032213D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Czech Republic</w:t>
      </w:r>
      <w:r w:rsidR="0032213D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13</w:t>
      </w:r>
      <w:r w:rsidR="0032213D">
        <w:rPr>
          <w:bCs/>
          <w:noProof w:val="0"/>
          <w:sz w:val="24"/>
          <w:szCs w:val="24"/>
          <w:vertAlign w:val="superscript"/>
        </w:rPr>
        <w:t>th</w:t>
      </w:r>
      <w:r w:rsidR="0032213D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17</w:t>
      </w:r>
      <w:r w:rsidR="0032213D">
        <w:rPr>
          <w:bCs/>
          <w:noProof w:val="0"/>
          <w:sz w:val="24"/>
          <w:szCs w:val="24"/>
          <w:vertAlign w:val="superscript"/>
        </w:rPr>
        <w:t>th</w:t>
      </w:r>
      <w:r w:rsidR="0032213D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October</w:t>
      </w:r>
      <w:r w:rsidR="0032213D">
        <w:rPr>
          <w:bCs/>
          <w:noProof w:val="0"/>
          <w:sz w:val="24"/>
          <w:szCs w:val="24"/>
        </w:rPr>
        <w:t>,</w:t>
      </w:r>
      <w:proofErr w:type="gramEnd"/>
      <w:r w:rsidR="0032213D">
        <w:rPr>
          <w:bCs/>
          <w:noProof w:val="0"/>
          <w:sz w:val="24"/>
          <w:szCs w:val="24"/>
        </w:rPr>
        <w:t xml:space="preserve"> 2025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04DE7893" w:rsidR="0034111C" w:rsidRPr="00137C4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1767E2">
        <w:rPr>
          <w:rFonts w:cs="Arial"/>
          <w:b/>
          <w:bCs/>
          <w:sz w:val="24"/>
          <w:lang w:val="en-US"/>
        </w:rPr>
        <w:t>9.</w:t>
      </w:r>
      <w:r w:rsidR="00E5428F">
        <w:rPr>
          <w:rFonts w:cs="Arial"/>
          <w:b/>
          <w:bCs/>
          <w:sz w:val="24"/>
          <w:lang w:val="en-US"/>
        </w:rPr>
        <w:t>11</w:t>
      </w: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6EEEB434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32213D">
        <w:rPr>
          <w:rFonts w:ascii="Arial" w:hAnsi="Arial" w:cs="Arial"/>
          <w:b/>
          <w:bCs/>
          <w:sz w:val="24"/>
          <w:lang w:val="en-US"/>
        </w:rPr>
        <w:t xml:space="preserve">MCE </w:t>
      </w:r>
      <w:r w:rsidR="00561184" w:rsidRPr="00561184">
        <w:rPr>
          <w:rFonts w:ascii="Arial" w:hAnsi="Arial" w:cs="Arial"/>
          <w:b/>
          <w:bCs/>
          <w:sz w:val="24"/>
          <w:lang w:val="en-US"/>
        </w:rPr>
        <w:t xml:space="preserve">Phase </w:t>
      </w:r>
      <w:r w:rsidR="0032213D">
        <w:rPr>
          <w:rFonts w:ascii="Arial" w:hAnsi="Arial" w:cs="Arial"/>
          <w:b/>
          <w:bCs/>
          <w:sz w:val="24"/>
          <w:lang w:val="en-US"/>
        </w:rPr>
        <w:t>3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  <w:r w:rsidR="0032213D">
        <w:rPr>
          <w:rFonts w:ascii="Arial" w:hAnsi="Arial" w:cs="Arial"/>
          <w:b/>
          <w:bCs/>
          <w:sz w:val="24"/>
          <w:lang w:val="en-US"/>
        </w:rPr>
        <w:t>UE features</w:t>
      </w:r>
    </w:p>
    <w:p w14:paraId="06460424" w14:textId="671AD329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A961B1">
      <w:pPr>
        <w:pStyle w:val="Heading1"/>
        <w:numPr>
          <w:ilvl w:val="0"/>
          <w:numId w:val="25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6359EBF3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highlights some </w:t>
      </w:r>
      <w:r w:rsidR="00EE46BE">
        <w:rPr>
          <w:lang w:val="en-US"/>
        </w:rPr>
        <w:t xml:space="preserve">further design </w:t>
      </w:r>
      <w:r w:rsidRPr="00C833E7">
        <w:rPr>
          <w:lang w:val="en-US"/>
        </w:rPr>
        <w:t xml:space="preserve">considerations for MCE </w:t>
      </w:r>
      <w:r w:rsidR="0042285A">
        <w:rPr>
          <w:lang w:val="en-US"/>
        </w:rPr>
        <w:t xml:space="preserve">phase </w:t>
      </w:r>
      <w:r w:rsidR="0032213D">
        <w:rPr>
          <w:lang w:val="en-US"/>
        </w:rPr>
        <w:t>3</w:t>
      </w:r>
      <w:r w:rsidR="0042285A">
        <w:rPr>
          <w:lang w:val="en-US"/>
        </w:rPr>
        <w:t xml:space="preserve"> </w:t>
      </w:r>
      <w:r w:rsidRPr="00C833E7">
        <w:rPr>
          <w:lang w:val="en-US"/>
        </w:rPr>
        <w:t xml:space="preserve">and make some </w:t>
      </w:r>
      <w:r w:rsidR="0042285A">
        <w:rPr>
          <w:lang w:val="en-US"/>
        </w:rPr>
        <w:t xml:space="preserve">corresponding </w:t>
      </w:r>
      <w:r w:rsidRPr="00C833E7">
        <w:rPr>
          <w:lang w:val="en-US"/>
        </w:rPr>
        <w:t>proposals.</w:t>
      </w:r>
    </w:p>
    <w:bookmarkEnd w:id="2"/>
    <w:p w14:paraId="2EC8B964" w14:textId="6057EC41" w:rsidR="004373AD" w:rsidRDefault="00C833E7" w:rsidP="008A635A">
      <w:pPr>
        <w:pStyle w:val="Heading1"/>
        <w:numPr>
          <w:ilvl w:val="0"/>
          <w:numId w:val="25"/>
        </w:numPr>
        <w:rPr>
          <w:lang w:val="en-US"/>
        </w:rPr>
      </w:pPr>
      <w:r>
        <w:rPr>
          <w:lang w:val="en-US"/>
        </w:rPr>
        <w:t>Discussion</w:t>
      </w:r>
    </w:p>
    <w:p w14:paraId="272833E5" w14:textId="549C6914" w:rsidR="008A635A" w:rsidRDefault="00F35DFD" w:rsidP="008A635A">
      <w:pPr>
        <w:rPr>
          <w:lang w:val="en-US"/>
        </w:rPr>
      </w:pPr>
      <w:r>
        <w:rPr>
          <w:lang w:val="en-US"/>
        </w:rPr>
        <w:t>The following was agreed at RAN1#</w:t>
      </w:r>
      <w:proofErr w:type="gramStart"/>
      <w:r>
        <w:rPr>
          <w:lang w:val="en-US"/>
        </w:rPr>
        <w:t>122;</w:t>
      </w:r>
      <w:proofErr w:type="gramEnd"/>
    </w:p>
    <w:p w14:paraId="140E3EAD" w14:textId="77777777" w:rsidR="00F35DFD" w:rsidRPr="00F35DFD" w:rsidRDefault="00F35DFD" w:rsidP="00F35DFD">
      <w:pPr>
        <w:rPr>
          <w:rFonts w:eastAsia="Yu Mincho"/>
          <w:i/>
          <w:iCs/>
          <w:highlight w:val="green"/>
          <w:lang w:eastAsia="ja-JP"/>
        </w:rPr>
      </w:pPr>
      <w:r w:rsidRPr="00F35DFD">
        <w:rPr>
          <w:rFonts w:eastAsia="Yu Mincho"/>
          <w:i/>
          <w:iCs/>
          <w:highlight w:val="green"/>
          <w:lang w:eastAsia="ja-JP"/>
        </w:rPr>
        <w:t xml:space="preserve">Agreement: </w:t>
      </w:r>
    </w:p>
    <w:p w14:paraId="3C45A840" w14:textId="558CE85C" w:rsidR="00F35DFD" w:rsidRPr="00F35DFD" w:rsidRDefault="00F35DFD" w:rsidP="00F35DFD">
      <w:pPr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>No prerequisite FG is defined for FG 66-1 and 66-2</w:t>
      </w:r>
    </w:p>
    <w:p w14:paraId="57547D96" w14:textId="77777777" w:rsidR="00F35DFD" w:rsidRPr="00F35DFD" w:rsidRDefault="00F35DFD" w:rsidP="00F35DFD">
      <w:pPr>
        <w:rPr>
          <w:rFonts w:eastAsia="Yu Mincho"/>
          <w:i/>
          <w:iCs/>
          <w:highlight w:val="green"/>
          <w:lang w:eastAsia="ja-JP"/>
        </w:rPr>
      </w:pPr>
      <w:r w:rsidRPr="00F35DFD">
        <w:rPr>
          <w:rFonts w:eastAsia="Yu Mincho"/>
          <w:i/>
          <w:iCs/>
          <w:highlight w:val="green"/>
          <w:lang w:eastAsia="ja-JP"/>
        </w:rPr>
        <w:t xml:space="preserve">Agreement: </w:t>
      </w:r>
    </w:p>
    <w:p w14:paraId="5F62BCBB" w14:textId="77777777" w:rsidR="00F35DFD" w:rsidRPr="00F35DFD" w:rsidRDefault="00F35DFD" w:rsidP="00F35DFD">
      <w:pPr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 xml:space="preserve">Update FG 66-1/2 as follows, i.e.: </w:t>
      </w:r>
    </w:p>
    <w:p w14:paraId="69EF3895" w14:textId="77777777" w:rsidR="00F35DFD" w:rsidRPr="00F35DFD" w:rsidRDefault="00F35DFD" w:rsidP="00F35DFD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 xml:space="preserve">Any of the following carrier type and/or SCS is not supported for the set of cells reported in FG 66-1/2 (i.e., FG 66-1 and 66-2 are updated as follows:): </w:t>
      </w:r>
    </w:p>
    <w:p w14:paraId="195AA67D" w14:textId="77777777" w:rsidR="00F35DFD" w:rsidRPr="00F35DFD" w:rsidRDefault="00F35DFD" w:rsidP="00F35DFD">
      <w:pPr>
        <w:numPr>
          <w:ilvl w:val="1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>FR1 unlicensed band</w:t>
      </w:r>
    </w:p>
    <w:p w14:paraId="45B1D4A3" w14:textId="77777777" w:rsidR="00F35DFD" w:rsidRPr="00F35DFD" w:rsidRDefault="00F35DFD" w:rsidP="00F35DFD">
      <w:pPr>
        <w:numPr>
          <w:ilvl w:val="1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>FR2-2</w:t>
      </w:r>
    </w:p>
    <w:p w14:paraId="52375924" w14:textId="77777777" w:rsidR="00F35DFD" w:rsidRPr="00F35DFD" w:rsidRDefault="00F35DFD" w:rsidP="00F35DFD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>No more (carrier type, SCS) is supported for the scheduling cell in FG 66-1/</w:t>
      </w:r>
      <w:proofErr w:type="gramStart"/>
      <w:r w:rsidRPr="00F35DFD">
        <w:rPr>
          <w:rFonts w:eastAsia="Yu Mincho"/>
          <w:i/>
          <w:iCs/>
          <w:lang w:eastAsia="ja-JP"/>
        </w:rPr>
        <w:t>2</w:t>
      </w:r>
      <w:proofErr w:type="gramEnd"/>
    </w:p>
    <w:p w14:paraId="30639172" w14:textId="77777777" w:rsidR="00F35DFD" w:rsidRPr="00F35DFD" w:rsidRDefault="00F35DFD" w:rsidP="00F35DFD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 xml:space="preserve">Confirm [and/or different carrier type] from FG name and component </w:t>
      </w:r>
      <w:proofErr w:type="gramStart"/>
      <w:r w:rsidRPr="00F35DFD">
        <w:rPr>
          <w:rFonts w:eastAsia="Yu Mincho"/>
          <w:i/>
          <w:iCs/>
          <w:lang w:eastAsia="ja-JP"/>
        </w:rPr>
        <w:t>2</w:t>
      </w:r>
      <w:proofErr w:type="gramEnd"/>
    </w:p>
    <w:p w14:paraId="76CF944F" w14:textId="77777777" w:rsidR="00F35DFD" w:rsidRPr="00F35DFD" w:rsidRDefault="00F35DFD" w:rsidP="00F35DFD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rFonts w:ascii="Times" w:eastAsia="MS Gothic" w:hAnsi="Times" w:cs="Arial"/>
          <w:i/>
          <w:iCs/>
          <w:color w:val="000000"/>
          <w:sz w:val="18"/>
          <w:szCs w:val="18"/>
          <w:lang w:eastAsia="ja-JP"/>
        </w:rPr>
      </w:pPr>
      <w:r w:rsidRPr="00F35DFD">
        <w:rPr>
          <w:rFonts w:eastAsia="Yu Mincho"/>
          <w:i/>
          <w:iCs/>
          <w:lang w:eastAsia="ja-JP"/>
        </w:rPr>
        <w:t>Remove “FFS: Whether this FG can indicate two sets of (carrier type, SCS) for the cells in the set as (FR2, 60kHz) and (FR2, 120kHz)” from FG 66-1 and 66-2</w:t>
      </w:r>
    </w:p>
    <w:p w14:paraId="147988FF" w14:textId="77777777" w:rsidR="00F35DFD" w:rsidRPr="00F35DFD" w:rsidRDefault="00F35DFD" w:rsidP="00F35DFD">
      <w:pPr>
        <w:rPr>
          <w:rFonts w:eastAsia="Yu Mincho"/>
          <w:i/>
          <w:iCs/>
          <w:szCs w:val="24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741"/>
        <w:gridCol w:w="7431"/>
      </w:tblGrid>
      <w:tr w:rsidR="00F35DFD" w:rsidRPr="00F35DFD" w14:paraId="6561BC1D" w14:textId="77777777" w:rsidTr="00F35DF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6080" w14:textId="77777777" w:rsidR="00F35DFD" w:rsidRPr="00F35DFD" w:rsidRDefault="00F35DFD">
            <w:pPr>
              <w:keepNext/>
              <w:keepLines/>
              <w:rPr>
                <w:rFonts w:ascii="Times" w:eastAsia="MS Mincho" w:hAnsi="Times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bookmarkStart w:id="3" w:name="_Hlk207060063"/>
            <w:r w:rsidRPr="00F35DFD">
              <w:rPr>
                <w:rFonts w:eastAsia="MS Mincho" w:cs="Arial"/>
                <w:i/>
                <w:iCs/>
                <w:color w:val="000000"/>
                <w:sz w:val="18"/>
                <w:szCs w:val="18"/>
                <w:lang w:val="en-US" w:eastAsia="ja-JP"/>
              </w:rPr>
              <w:lastRenderedPageBreak/>
              <w:t>66-1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DB60" w14:textId="77777777" w:rsidR="00F35DFD" w:rsidRPr="00F35DFD" w:rsidRDefault="00F35DFD">
            <w:pPr>
              <w:keepNext/>
              <w:keepLines/>
              <w:rPr>
                <w:rFonts w:cs="Arial"/>
                <w:i/>
                <w:iCs/>
                <w:color w:val="000000"/>
                <w:sz w:val="18"/>
                <w:szCs w:val="18"/>
                <w:lang w:val="en-US" w:eastAsia="zh-CN"/>
              </w:rPr>
            </w:pPr>
            <w:r w:rsidRPr="00F35DFD">
              <w:rPr>
                <w:rFonts w:cs="Arial"/>
                <w:i/>
                <w:iCs/>
                <w:color w:val="000000"/>
                <w:sz w:val="18"/>
                <w:szCs w:val="18"/>
                <w:lang w:val="en-US" w:eastAsia="zh-CN"/>
              </w:rPr>
              <w:t>M</w:t>
            </w:r>
            <w:bookmarkStart w:id="4" w:name="_Hlk207063729"/>
            <w:r w:rsidRPr="00F35DFD">
              <w:rPr>
                <w:rFonts w:cs="Arial"/>
                <w:i/>
                <w:iCs/>
                <w:color w:val="000000"/>
                <w:sz w:val="18"/>
                <w:szCs w:val="18"/>
                <w:lang w:val="en-US" w:eastAsia="zh-CN"/>
              </w:rPr>
              <w:t>ulti-cell PDSCH scheduling by DCI format 1_3 with different SCS</w:t>
            </w:r>
            <w:bookmarkEnd w:id="4"/>
            <w:r w:rsidRPr="00F35DFD">
              <w:rPr>
                <w:rFonts w:cs="Arial"/>
                <w:i/>
                <w:i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F35DFD"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  <w:t>[</w:t>
            </w:r>
            <w:r w:rsidRPr="00F35DFD">
              <w:rPr>
                <w:rFonts w:eastAsia="MS Gothic" w:cs="Arial"/>
                <w:i/>
                <w:iCs/>
                <w:color w:val="EE0000"/>
                <w:sz w:val="18"/>
                <w:szCs w:val="18"/>
                <w:lang w:val="en-US" w:eastAsia="ja-JP"/>
              </w:rPr>
              <w:t>and/or different carrier type</w:t>
            </w:r>
            <w:r w:rsidRPr="00F35DFD"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  <w:t>]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D9A7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 xml:space="preserve">1. UE supports monitoring DCI format 1_3 for DL scheduling with different SCS </w:t>
            </w:r>
            <w:r w:rsidRPr="00F35DFD"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  <w:t>[</w:t>
            </w:r>
            <w:r w:rsidRPr="00F35DFD">
              <w:rPr>
                <w:rFonts w:eastAsia="MS Gothic" w:cs="Arial"/>
                <w:i/>
                <w:iCs/>
                <w:color w:val="EE0000"/>
                <w:sz w:val="18"/>
                <w:szCs w:val="18"/>
                <w:lang w:val="en-US" w:eastAsia="ja-JP"/>
              </w:rPr>
              <w:t>and/or different carrier type</w:t>
            </w:r>
            <w:r w:rsidRPr="00F35DFD"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  <w:t>]</w:t>
            </w: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 xml:space="preserve"> for the cells in the set</w:t>
            </w:r>
          </w:p>
          <w:p w14:paraId="0D25A51A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 xml:space="preserve">2. Supported applicable combinations of the following from the band combination: </w:t>
            </w:r>
          </w:p>
          <w:p w14:paraId="783B8A38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 xml:space="preserve">- Two </w:t>
            </w: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highlight w:val="yellow"/>
                <w:lang w:val="en-US" w:eastAsia="ja-JP"/>
              </w:rPr>
              <w:t>[or three]</w:t>
            </w: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 xml:space="preserve"> sets of (carrier type, SCS) for the cells in the set: {(FR1 licensed FDD, 15kHz), (FR1 licensed TDD, 30kHz), (FR2</w:t>
            </w:r>
            <w:r w:rsidRPr="00F35DFD">
              <w:rPr>
                <w:rFonts w:eastAsia="MS Gothic" w:cs="Arial"/>
                <w:i/>
                <w:iCs/>
                <w:color w:val="EE0000"/>
                <w:sz w:val="18"/>
                <w:szCs w:val="18"/>
                <w:lang w:val="en-US" w:eastAsia="ja-JP"/>
              </w:rPr>
              <w:t>-1</w:t>
            </w: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>, 60kHz), (FR2</w:t>
            </w:r>
            <w:r w:rsidRPr="00F35DFD">
              <w:rPr>
                <w:rFonts w:eastAsia="MS Gothic" w:cs="Arial"/>
                <w:i/>
                <w:iCs/>
                <w:color w:val="EE0000"/>
                <w:sz w:val="18"/>
                <w:szCs w:val="18"/>
                <w:lang w:val="en-US" w:eastAsia="ja-JP"/>
              </w:rPr>
              <w:t>-1</w:t>
            </w: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 xml:space="preserve">, 120kHz)} </w:t>
            </w:r>
          </w:p>
          <w:p w14:paraId="1F3273E4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>- A set of (carrier type, SCS) for scheduling cell: {(FR1 licensed FDD, 15kHz), (FR1 licensed TDD, 30kHz)}</w:t>
            </w:r>
          </w:p>
          <w:p w14:paraId="6D94BAE1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</w:p>
          <w:p w14:paraId="7DD24DC2" w14:textId="77777777" w:rsidR="00F35DFD" w:rsidRPr="00F35DFD" w:rsidRDefault="00F35DFD">
            <w:pPr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  <w:t>FFS: Other set of (carrier type, SCS) for the cells in the set and/or scheduling cell</w:t>
            </w:r>
          </w:p>
          <w:p w14:paraId="07FE0DC8" w14:textId="77777777" w:rsidR="00F35DFD" w:rsidRPr="00F35DFD" w:rsidRDefault="00F35DFD">
            <w:pPr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</w:pPr>
          </w:p>
          <w:p w14:paraId="38636056" w14:textId="77777777" w:rsidR="00F35DFD" w:rsidRPr="00F35DFD" w:rsidRDefault="00F35DFD">
            <w:pPr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  <w:t>FFS: Whether this FG can indicate two sets of (carrier type, SCS) for the cells in the set as (FR2, 60kHz) and (FR2, 120kHz)</w:t>
            </w:r>
          </w:p>
          <w:p w14:paraId="5773A34D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</w:p>
          <w:p w14:paraId="0A4C9592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highlight w:val="yellow"/>
                <w:lang w:val="en-US" w:eastAsia="ja-JP"/>
              </w:rPr>
              <w:t>FFS: Whether/how to define separate FG for reporting three sets of (carrier type, SCS) for the cells in the set</w:t>
            </w:r>
          </w:p>
          <w:p w14:paraId="3712B84A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</w:p>
          <w:p w14:paraId="6434B5D7" w14:textId="77777777" w:rsidR="00F35DFD" w:rsidRPr="00F35DFD" w:rsidRDefault="00F35DFD">
            <w:pPr>
              <w:rPr>
                <w:rFonts w:eastAsia="MS Gothic" w:cs="Arial"/>
                <w:i/>
                <w:iCs/>
                <w:strike/>
                <w:color w:val="FF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strike/>
                <w:color w:val="FF0000"/>
                <w:sz w:val="18"/>
                <w:szCs w:val="18"/>
                <w:lang w:val="en-US" w:eastAsia="ja-JP"/>
              </w:rPr>
              <w:t>FFS: Whether/how to define separate FG for reporting unlicensed band in the sets of (carrier type, SCS) for the cells in the set</w:t>
            </w:r>
          </w:p>
          <w:p w14:paraId="5530D378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</w:p>
          <w:p w14:paraId="4D2D7EAE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highlight w:val="yellow"/>
                <w:lang w:val="en-US" w:eastAsia="ja-JP"/>
              </w:rPr>
              <w:t>FFS: Other component(s)</w:t>
            </w:r>
          </w:p>
        </w:tc>
      </w:tr>
      <w:tr w:rsidR="00F35DFD" w:rsidRPr="00F35DFD" w14:paraId="7BB0561B" w14:textId="77777777" w:rsidTr="00F35DF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9BBE" w14:textId="77777777" w:rsidR="00F35DFD" w:rsidRPr="00F35DFD" w:rsidRDefault="00F35DFD">
            <w:pPr>
              <w:keepNext/>
              <w:keepLines/>
              <w:rPr>
                <w:rFonts w:eastAsia="MS Mincho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Mincho" w:cs="Arial"/>
                <w:i/>
                <w:iCs/>
                <w:color w:val="000000"/>
                <w:sz w:val="18"/>
                <w:szCs w:val="18"/>
                <w:lang w:val="en-US" w:eastAsia="ja-JP"/>
              </w:rPr>
              <w:t>66-2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C7DB" w14:textId="77777777" w:rsidR="00F35DFD" w:rsidRPr="00F35DFD" w:rsidRDefault="00F35DFD">
            <w:pPr>
              <w:keepNext/>
              <w:keepLines/>
              <w:rPr>
                <w:rFonts w:cs="Arial"/>
                <w:i/>
                <w:iCs/>
                <w:color w:val="000000"/>
                <w:sz w:val="18"/>
                <w:szCs w:val="18"/>
                <w:lang w:val="en-US" w:eastAsia="zh-CN"/>
              </w:rPr>
            </w:pPr>
            <w:bookmarkStart w:id="5" w:name="_Hlk207063706"/>
            <w:r w:rsidRPr="00F35DFD">
              <w:rPr>
                <w:rFonts w:cs="Arial"/>
                <w:i/>
                <w:iCs/>
                <w:color w:val="000000"/>
                <w:sz w:val="18"/>
                <w:szCs w:val="18"/>
                <w:lang w:val="en-US" w:eastAsia="zh-CN"/>
              </w:rPr>
              <w:t xml:space="preserve">Multi-cell PUSCH scheduling by DCI format 0_3 with different SCS </w:t>
            </w:r>
            <w:bookmarkEnd w:id="5"/>
            <w:r w:rsidRPr="00F35DFD"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  <w:t>[</w:t>
            </w:r>
            <w:r w:rsidRPr="00F35DFD">
              <w:rPr>
                <w:rFonts w:eastAsia="MS Gothic" w:cs="Arial"/>
                <w:i/>
                <w:iCs/>
                <w:color w:val="EE0000"/>
                <w:sz w:val="18"/>
                <w:szCs w:val="18"/>
                <w:lang w:val="en-US" w:eastAsia="ja-JP"/>
              </w:rPr>
              <w:t>and/or different carrier type</w:t>
            </w:r>
            <w:r w:rsidRPr="00F35DFD"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  <w:t>]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CB89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 xml:space="preserve">1. UE supports monitoring DCI format 0_3 for UL scheduling with different SCS </w:t>
            </w:r>
            <w:r w:rsidRPr="00F35DFD"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  <w:t>[</w:t>
            </w:r>
            <w:r w:rsidRPr="00F35DFD">
              <w:rPr>
                <w:rFonts w:eastAsia="MS Gothic" w:cs="Arial"/>
                <w:i/>
                <w:iCs/>
                <w:color w:val="EE0000"/>
                <w:sz w:val="18"/>
                <w:szCs w:val="18"/>
                <w:lang w:val="en-US" w:eastAsia="ja-JP"/>
              </w:rPr>
              <w:t>and/or different carrier type</w:t>
            </w:r>
            <w:r w:rsidRPr="00F35DFD"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  <w:t>]</w:t>
            </w: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 xml:space="preserve"> for the cells in the set</w:t>
            </w:r>
          </w:p>
          <w:p w14:paraId="764D42B3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 xml:space="preserve">2. Supported applicable combinations of the following from the band combination: </w:t>
            </w:r>
          </w:p>
          <w:p w14:paraId="0D04B781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 xml:space="preserve">- Two </w:t>
            </w: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highlight w:val="yellow"/>
                <w:lang w:val="en-US" w:eastAsia="ja-JP"/>
              </w:rPr>
              <w:t>[or three]</w:t>
            </w: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 xml:space="preserve"> sets of (carrier type, SCS) for the cells in the set: {(FR1 licensed FDD, 15kHz), (FR1 licensed TDD, 30kHz), (FR2</w:t>
            </w:r>
            <w:r w:rsidRPr="00F35DFD">
              <w:rPr>
                <w:rFonts w:eastAsia="MS Gothic" w:cs="Arial"/>
                <w:i/>
                <w:iCs/>
                <w:color w:val="EE0000"/>
                <w:sz w:val="18"/>
                <w:szCs w:val="18"/>
                <w:lang w:val="en-US" w:eastAsia="ja-JP"/>
              </w:rPr>
              <w:t>-1</w:t>
            </w: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>, 60kHz), (FR2</w:t>
            </w:r>
            <w:r w:rsidRPr="00F35DFD">
              <w:rPr>
                <w:rFonts w:eastAsia="MS Gothic" w:cs="Arial"/>
                <w:i/>
                <w:iCs/>
                <w:color w:val="EE0000"/>
                <w:sz w:val="18"/>
                <w:szCs w:val="18"/>
                <w:lang w:val="en-US" w:eastAsia="ja-JP"/>
              </w:rPr>
              <w:t>-1</w:t>
            </w: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 xml:space="preserve">, 120kHz)} </w:t>
            </w:r>
          </w:p>
          <w:p w14:paraId="090087B0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  <w:t>- A set of (carrier type, SCS) for scheduling cell: {(FR1 licensed FDD, 15kHz), (FR1 licensed TDD, 30kHz)}</w:t>
            </w:r>
          </w:p>
          <w:p w14:paraId="74622AC6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</w:p>
          <w:p w14:paraId="750FE4D7" w14:textId="77777777" w:rsidR="00F35DFD" w:rsidRPr="00F35DFD" w:rsidRDefault="00F35DFD">
            <w:pPr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strike/>
                <w:color w:val="EE0000"/>
                <w:sz w:val="18"/>
                <w:szCs w:val="18"/>
                <w:lang w:val="en-US" w:eastAsia="ja-JP"/>
              </w:rPr>
              <w:t>FFS: Other set of (carrier type, SCS) for the cells in the set and/or scheduling cell</w:t>
            </w:r>
          </w:p>
          <w:p w14:paraId="7DCAF022" w14:textId="77777777" w:rsidR="00F35DFD" w:rsidRPr="00F35DFD" w:rsidRDefault="00F35DFD">
            <w:pPr>
              <w:rPr>
                <w:rFonts w:eastAsia="MS Gothic" w:cs="Arial"/>
                <w:i/>
                <w:iCs/>
                <w:strike/>
                <w:color w:val="FF0000"/>
                <w:sz w:val="18"/>
                <w:szCs w:val="18"/>
                <w:lang w:val="en-US" w:eastAsia="ja-JP"/>
              </w:rPr>
            </w:pPr>
          </w:p>
          <w:p w14:paraId="6D6B3512" w14:textId="77777777" w:rsidR="00F35DFD" w:rsidRPr="00F35DFD" w:rsidRDefault="00F35DFD">
            <w:pPr>
              <w:rPr>
                <w:rFonts w:eastAsia="MS Gothic" w:cs="Arial"/>
                <w:i/>
                <w:iCs/>
                <w:strike/>
                <w:color w:val="FF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strike/>
                <w:color w:val="FF0000"/>
                <w:sz w:val="18"/>
                <w:szCs w:val="18"/>
                <w:lang w:val="en-US" w:eastAsia="ja-JP"/>
              </w:rPr>
              <w:t>FFS: Whether this FG can indicate two sets of (carrier type, SCS) for the cells in the set as (FR2, 60kHz) and (FR2, 120kHz)</w:t>
            </w:r>
          </w:p>
          <w:p w14:paraId="44DFE2F5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</w:p>
          <w:p w14:paraId="5C12AEBD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bookmarkStart w:id="6" w:name="_Hlk207060152"/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highlight w:val="yellow"/>
                <w:lang w:val="en-US" w:eastAsia="ja-JP"/>
              </w:rPr>
              <w:t>FFS: Whether/how to define separate FG for reporting three sets of (carrier type, SCS) for the cells in the set</w:t>
            </w:r>
            <w:bookmarkEnd w:id="6"/>
          </w:p>
          <w:p w14:paraId="53C66B6A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</w:p>
          <w:p w14:paraId="7E13AAC7" w14:textId="77777777" w:rsidR="00F35DFD" w:rsidRPr="00F35DFD" w:rsidRDefault="00F35DFD">
            <w:pPr>
              <w:rPr>
                <w:rFonts w:eastAsia="MS Gothic" w:cs="Arial"/>
                <w:i/>
                <w:iCs/>
                <w:strike/>
                <w:color w:val="FF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strike/>
                <w:color w:val="FF0000"/>
                <w:sz w:val="18"/>
                <w:szCs w:val="18"/>
                <w:lang w:val="en-US" w:eastAsia="ja-JP"/>
              </w:rPr>
              <w:t>FFS: Whether/how to define separate FG for reporting unlicensed band in the sets of (carrier type, SCS) for the cells in the set</w:t>
            </w:r>
          </w:p>
          <w:p w14:paraId="538B9C5D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</w:p>
          <w:p w14:paraId="2DFA703B" w14:textId="77777777" w:rsidR="00F35DFD" w:rsidRPr="00F35DFD" w:rsidRDefault="00F35DFD">
            <w:pPr>
              <w:rPr>
                <w:rFonts w:eastAsia="MS Gothic" w:cs="Arial"/>
                <w:i/>
                <w:iCs/>
                <w:color w:val="000000"/>
                <w:sz w:val="18"/>
                <w:szCs w:val="18"/>
                <w:lang w:val="en-US" w:eastAsia="ja-JP"/>
              </w:rPr>
            </w:pPr>
            <w:r w:rsidRPr="00F35DFD">
              <w:rPr>
                <w:rFonts w:eastAsia="MS Gothic" w:cs="Arial"/>
                <w:i/>
                <w:iCs/>
                <w:color w:val="000000"/>
                <w:sz w:val="18"/>
                <w:szCs w:val="18"/>
                <w:highlight w:val="yellow"/>
                <w:lang w:val="en-US" w:eastAsia="ja-JP"/>
              </w:rPr>
              <w:t>FFS: Other component(s)</w:t>
            </w:r>
          </w:p>
        </w:tc>
      </w:tr>
      <w:bookmarkEnd w:id="3"/>
    </w:tbl>
    <w:p w14:paraId="36E43F5F" w14:textId="77777777" w:rsidR="00F35DFD" w:rsidRPr="00F35DFD" w:rsidRDefault="00F35DFD" w:rsidP="00F35DFD">
      <w:pPr>
        <w:rPr>
          <w:rFonts w:eastAsia="Yu Mincho"/>
          <w:i/>
          <w:iCs/>
          <w:szCs w:val="24"/>
          <w:lang w:eastAsia="ja-JP"/>
        </w:rPr>
      </w:pPr>
    </w:p>
    <w:p w14:paraId="6D5FF933" w14:textId="77777777" w:rsidR="00F35DFD" w:rsidRPr="00F35DFD" w:rsidRDefault="00F35DFD" w:rsidP="00F35DFD">
      <w:pPr>
        <w:rPr>
          <w:rFonts w:eastAsia="Yu Mincho"/>
          <w:i/>
          <w:iCs/>
          <w:highlight w:val="green"/>
          <w:lang w:eastAsia="ja-JP"/>
        </w:rPr>
      </w:pPr>
      <w:r w:rsidRPr="00F35DFD">
        <w:rPr>
          <w:rFonts w:eastAsia="Yu Mincho"/>
          <w:i/>
          <w:iCs/>
          <w:highlight w:val="green"/>
          <w:lang w:eastAsia="ja-JP"/>
        </w:rPr>
        <w:t xml:space="preserve">Agreement: </w:t>
      </w:r>
    </w:p>
    <w:p w14:paraId="15E803A1" w14:textId="77777777" w:rsidR="00F35DFD" w:rsidRPr="00F35DFD" w:rsidRDefault="00F35DFD" w:rsidP="00F35DFD">
      <w:pPr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lastRenderedPageBreak/>
        <w:t xml:space="preserve">Regarding the number of sets of (carrier type, SCS) for the cells in the set, </w:t>
      </w:r>
    </w:p>
    <w:p w14:paraId="00DFF2C3" w14:textId="77777777" w:rsidR="00F35DFD" w:rsidRPr="00F35DFD" w:rsidRDefault="00F35DFD" w:rsidP="00F35DFD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 xml:space="preserve">Confirm 66-1/2 are for two sets of (carrier type, SCS) for the cells in the set, i.e., </w:t>
      </w:r>
    </w:p>
    <w:p w14:paraId="2A70C9F4" w14:textId="77777777" w:rsidR="00F35DFD" w:rsidRPr="00F35DFD" w:rsidRDefault="00F35DFD" w:rsidP="00F35DFD">
      <w:pPr>
        <w:numPr>
          <w:ilvl w:val="1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>Remove “or three” in FG 66-1/</w:t>
      </w:r>
      <w:proofErr w:type="gramStart"/>
      <w:r w:rsidRPr="00F35DFD">
        <w:rPr>
          <w:rFonts w:eastAsia="Yu Mincho"/>
          <w:i/>
          <w:iCs/>
          <w:lang w:eastAsia="ja-JP"/>
        </w:rPr>
        <w:t>2</w:t>
      </w:r>
      <w:proofErr w:type="gramEnd"/>
    </w:p>
    <w:p w14:paraId="44006870" w14:textId="77777777" w:rsidR="00F35DFD" w:rsidRPr="00F35DFD" w:rsidRDefault="00F35DFD" w:rsidP="00F35DFD">
      <w:pPr>
        <w:numPr>
          <w:ilvl w:val="1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>Remove “</w:t>
      </w:r>
      <w:r w:rsidRPr="00F35DFD">
        <w:rPr>
          <w:rFonts w:eastAsia="Yu Mincho"/>
          <w:i/>
          <w:iCs/>
          <w:highlight w:val="yellow"/>
          <w:lang w:eastAsia="ja-JP"/>
        </w:rPr>
        <w:t>FFS: Whether/how to define separate FG for reporting three sets of (carrier type, SCS) for the cells in the set</w:t>
      </w:r>
      <w:r w:rsidRPr="00F35DFD">
        <w:rPr>
          <w:rFonts w:eastAsia="Yu Mincho"/>
          <w:i/>
          <w:iCs/>
          <w:lang w:eastAsia="ja-JP"/>
        </w:rPr>
        <w:t>” in FG 66-1/</w:t>
      </w:r>
      <w:proofErr w:type="gramStart"/>
      <w:r w:rsidRPr="00F35DFD">
        <w:rPr>
          <w:rFonts w:eastAsia="Yu Mincho"/>
          <w:i/>
          <w:iCs/>
          <w:lang w:eastAsia="ja-JP"/>
        </w:rPr>
        <w:t>2</w:t>
      </w:r>
      <w:proofErr w:type="gramEnd"/>
    </w:p>
    <w:p w14:paraId="5EB36B03" w14:textId="77777777" w:rsidR="00F35DFD" w:rsidRPr="00F35DFD" w:rsidRDefault="00F35DFD" w:rsidP="00F35DFD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 xml:space="preserve">Define separate two FGs (e.g., FG 66-1a and 66-2a, for multi-cell PDSCH scheduling and multi-cell PUSCH scheduling, respectively), for the support of three sets of (carrier type, SCS) for the cells in the </w:t>
      </w:r>
      <w:proofErr w:type="gramStart"/>
      <w:r w:rsidRPr="00F35DFD">
        <w:rPr>
          <w:rFonts w:eastAsia="Yu Mincho"/>
          <w:i/>
          <w:iCs/>
          <w:lang w:eastAsia="ja-JP"/>
        </w:rPr>
        <w:t>set</w:t>
      </w:r>
      <w:proofErr w:type="gramEnd"/>
    </w:p>
    <w:p w14:paraId="241D3DD7" w14:textId="77777777" w:rsidR="00F35DFD" w:rsidRPr="00F35DFD" w:rsidRDefault="00F35DFD" w:rsidP="00F35DFD">
      <w:pPr>
        <w:numPr>
          <w:ilvl w:val="1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strike/>
          <w:color w:val="FF0000"/>
          <w:lang w:eastAsia="ja-JP"/>
        </w:rPr>
      </w:pPr>
      <w:r w:rsidRPr="00F35DFD">
        <w:rPr>
          <w:rFonts w:eastAsia="Yu Mincho"/>
          <w:i/>
          <w:iCs/>
          <w:strike/>
          <w:color w:val="FF0000"/>
          <w:lang w:eastAsia="ja-JP"/>
        </w:rPr>
        <w:t xml:space="preserve">FG 66-1a and 2a have FG 66-1 and 2 as a prerequisite FG, </w:t>
      </w:r>
      <w:proofErr w:type="gramStart"/>
      <w:r w:rsidRPr="00F35DFD">
        <w:rPr>
          <w:rFonts w:eastAsia="Yu Mincho"/>
          <w:i/>
          <w:iCs/>
          <w:strike/>
          <w:color w:val="FF0000"/>
          <w:lang w:eastAsia="ja-JP"/>
        </w:rPr>
        <w:t>respectively</w:t>
      </w:r>
      <w:proofErr w:type="gramEnd"/>
    </w:p>
    <w:p w14:paraId="10DA1C3A" w14:textId="77777777" w:rsidR="00F35DFD" w:rsidRPr="00F35DFD" w:rsidRDefault="00F35DFD" w:rsidP="00F35DFD">
      <w:pPr>
        <w:rPr>
          <w:rFonts w:eastAsia="Yu Mincho"/>
          <w:i/>
          <w:iCs/>
          <w:lang w:eastAsia="ja-JP"/>
        </w:rPr>
      </w:pPr>
    </w:p>
    <w:p w14:paraId="4DBAFF31" w14:textId="77777777" w:rsidR="00F35DFD" w:rsidRPr="00F35DFD" w:rsidRDefault="00F35DFD" w:rsidP="00F35DFD">
      <w:pPr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highlight w:val="green"/>
          <w:lang w:eastAsia="ja-JP"/>
        </w:rPr>
        <w:t>Agreement:</w:t>
      </w:r>
      <w:r w:rsidRPr="00F35DFD">
        <w:rPr>
          <w:rFonts w:eastAsia="Yu Mincho"/>
          <w:i/>
          <w:iCs/>
          <w:lang w:eastAsia="ja-JP"/>
        </w:rPr>
        <w:t xml:space="preserve"> </w:t>
      </w:r>
    </w:p>
    <w:p w14:paraId="19DCDEFC" w14:textId="77777777" w:rsidR="00F35DFD" w:rsidRPr="00F35DFD" w:rsidRDefault="00F35DFD" w:rsidP="00F35DFD">
      <w:pPr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 xml:space="preserve">Adopt the following update: </w:t>
      </w:r>
    </w:p>
    <w:p w14:paraId="49631767" w14:textId="77777777" w:rsidR="00F35DFD" w:rsidRPr="00F35DFD" w:rsidRDefault="00F35DFD" w:rsidP="00F35DFD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>Re-index FG 66-4y to 66-4</w:t>
      </w:r>
    </w:p>
    <w:p w14:paraId="7985AA8C" w14:textId="77777777" w:rsidR="00F35DFD" w:rsidRPr="00F35DFD" w:rsidRDefault="00F35DFD" w:rsidP="00F35DFD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>Confirm “one or” in component 1 of FG 66-3 and 66-4</w:t>
      </w:r>
    </w:p>
    <w:p w14:paraId="17ECBECA" w14:textId="77777777" w:rsidR="00F35DFD" w:rsidRPr="00F35DFD" w:rsidRDefault="00F35DFD" w:rsidP="00F35DFD">
      <w:pPr>
        <w:rPr>
          <w:rFonts w:eastAsia="Yu Mincho"/>
          <w:i/>
          <w:iCs/>
          <w:highlight w:val="yellow"/>
          <w:lang w:eastAsia="ja-JP"/>
        </w:rPr>
      </w:pPr>
    </w:p>
    <w:p w14:paraId="2D9311AA" w14:textId="77777777" w:rsidR="00F35DFD" w:rsidRPr="00F35DFD" w:rsidRDefault="00F35DFD" w:rsidP="00F35DFD">
      <w:pPr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highlight w:val="green"/>
          <w:lang w:eastAsia="ja-JP"/>
        </w:rPr>
        <w:t>Agreement:</w:t>
      </w:r>
      <w:r w:rsidRPr="00F35DFD">
        <w:rPr>
          <w:rFonts w:eastAsia="Yu Mincho"/>
          <w:i/>
          <w:iCs/>
          <w:lang w:eastAsia="ja-JP"/>
        </w:rPr>
        <w:t xml:space="preserve"> </w:t>
      </w:r>
    </w:p>
    <w:p w14:paraId="7E197581" w14:textId="77777777" w:rsidR="00F35DFD" w:rsidRPr="00F35DFD" w:rsidRDefault="00F35DFD" w:rsidP="00F35DFD">
      <w:pPr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>Regarding “FFS: 2. supported HARQ enhancement. details for component 2” in FG 66-3, adopt the following updates:</w:t>
      </w:r>
    </w:p>
    <w:p w14:paraId="31BDD265" w14:textId="77777777" w:rsidR="00F35DFD" w:rsidRPr="00F35DFD" w:rsidRDefault="00F35DFD" w:rsidP="00F35DFD">
      <w:pPr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strike/>
          <w:color w:val="EE0000"/>
          <w:lang w:eastAsia="ja-JP"/>
        </w:rPr>
        <w:t>FFS: 2. supported HARQ enhancement. details for component 2</w:t>
      </w:r>
      <w:r w:rsidRPr="00F35DFD">
        <w:rPr>
          <w:rFonts w:eastAsia="Yu Mincho"/>
          <w:i/>
          <w:iCs/>
          <w:color w:val="EE0000"/>
          <w:lang w:eastAsia="ja-JP"/>
        </w:rPr>
        <w:t xml:space="preserve"> 2. Type 1 and Type 2 HARQ codebook for supporting multi-cell multi-PDSCH scheduling with single </w:t>
      </w:r>
      <w:proofErr w:type="gramStart"/>
      <w:r w:rsidRPr="00F35DFD">
        <w:rPr>
          <w:rFonts w:eastAsia="Yu Mincho"/>
          <w:i/>
          <w:iCs/>
          <w:color w:val="EE0000"/>
          <w:lang w:eastAsia="ja-JP"/>
        </w:rPr>
        <w:t>DCI</w:t>
      </w:r>
      <w:proofErr w:type="gramEnd"/>
    </w:p>
    <w:p w14:paraId="7B26A851" w14:textId="77777777" w:rsidR="00F35DFD" w:rsidRPr="00F35DFD" w:rsidRDefault="00F35DFD" w:rsidP="00F35DFD">
      <w:pPr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highlight w:val="green"/>
          <w:lang w:eastAsia="ja-JP"/>
        </w:rPr>
        <w:t>Agreement:</w:t>
      </w:r>
      <w:r w:rsidRPr="00F35DFD">
        <w:rPr>
          <w:rFonts w:eastAsia="Yu Mincho"/>
          <w:i/>
          <w:iCs/>
          <w:lang w:eastAsia="ja-JP"/>
        </w:rPr>
        <w:t xml:space="preserve"> </w:t>
      </w:r>
    </w:p>
    <w:p w14:paraId="15142BC8" w14:textId="77777777" w:rsidR="00F35DFD" w:rsidRPr="00F35DFD" w:rsidRDefault="00F35DFD" w:rsidP="00F35DFD">
      <w:pPr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>Regarding “FFS: Whether/how to define component to report the supported maximum total number of schedulable PDSCHs (or PUSCHs) per DCI”, adopt Alt-2</w:t>
      </w:r>
    </w:p>
    <w:p w14:paraId="41E050FA" w14:textId="77777777" w:rsidR="00F35DFD" w:rsidRPr="00F35DFD" w:rsidRDefault="00F35DFD" w:rsidP="00F35DFD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strike/>
          <w:color w:val="EE0000"/>
          <w:lang w:eastAsia="ja-JP"/>
        </w:rPr>
      </w:pPr>
      <w:r w:rsidRPr="00F35DFD">
        <w:rPr>
          <w:rFonts w:eastAsia="Yu Mincho"/>
          <w:i/>
          <w:iCs/>
          <w:strike/>
          <w:color w:val="EE0000"/>
          <w:lang w:eastAsia="ja-JP"/>
        </w:rPr>
        <w:t xml:space="preserve">Alt-1: remove the whole FFS from FG 66-3 and 66-4 </w:t>
      </w:r>
    </w:p>
    <w:p w14:paraId="558F5EEF" w14:textId="77777777" w:rsidR="00F35DFD" w:rsidRPr="00F35DFD" w:rsidRDefault="00F35DFD" w:rsidP="00F35DFD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color w:val="EE0000"/>
          <w:lang w:eastAsia="ja-JP"/>
        </w:rPr>
      </w:pPr>
      <w:r w:rsidRPr="00F35DFD">
        <w:rPr>
          <w:rFonts w:eastAsia="Yu Mincho"/>
          <w:i/>
          <w:iCs/>
          <w:color w:val="EE0000"/>
          <w:lang w:eastAsia="ja-JP"/>
        </w:rPr>
        <w:t xml:space="preserve">Alt-2: add the following component in FG 66-3 and 66-4: </w:t>
      </w:r>
    </w:p>
    <w:p w14:paraId="7839E80A" w14:textId="77777777" w:rsidR="00F35DFD" w:rsidRPr="00F35DFD" w:rsidRDefault="00F35DFD" w:rsidP="00F35DFD">
      <w:pPr>
        <w:numPr>
          <w:ilvl w:val="1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color w:val="EE0000"/>
          <w:lang w:eastAsia="ja-JP"/>
        </w:rPr>
      </w:pPr>
      <w:r w:rsidRPr="00F35DFD">
        <w:rPr>
          <w:rFonts w:eastAsia="Yu Mincho"/>
          <w:i/>
          <w:iCs/>
          <w:color w:val="EE0000"/>
          <w:lang w:eastAsia="ja-JP"/>
        </w:rPr>
        <w:t>Add “Maximum number of PDSCHs that can be scheduled by a DCI format 1_3 for multi-cell multi-PDSCH scheduling” in FG 66-3</w:t>
      </w:r>
    </w:p>
    <w:p w14:paraId="6087B314" w14:textId="77777777" w:rsidR="00F35DFD" w:rsidRPr="00F35DFD" w:rsidRDefault="00F35DFD" w:rsidP="00F35DFD">
      <w:pPr>
        <w:numPr>
          <w:ilvl w:val="1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color w:val="EE0000"/>
          <w:lang w:eastAsia="ja-JP"/>
        </w:rPr>
      </w:pPr>
      <w:r w:rsidRPr="00F35DFD">
        <w:rPr>
          <w:rFonts w:eastAsia="Yu Mincho"/>
          <w:i/>
          <w:iCs/>
          <w:color w:val="EE0000"/>
          <w:lang w:eastAsia="ja-JP"/>
        </w:rPr>
        <w:t>Add “Maximum number of PUSCHs that can be scheduled by a DCI format 0_3 for multi-cell multi-PUSCH scheduling” in FG 66-4</w:t>
      </w:r>
    </w:p>
    <w:p w14:paraId="50EDF263" w14:textId="77777777" w:rsidR="00F35DFD" w:rsidRPr="00F35DFD" w:rsidRDefault="00F35DFD" w:rsidP="00F35DFD">
      <w:pPr>
        <w:numPr>
          <w:ilvl w:val="1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color w:val="EE0000"/>
          <w:lang w:eastAsia="ja-JP"/>
        </w:rPr>
      </w:pPr>
      <w:r w:rsidRPr="00F35DFD">
        <w:rPr>
          <w:rFonts w:eastAsia="Yu Mincho"/>
          <w:i/>
          <w:iCs/>
          <w:color w:val="EE0000"/>
          <w:lang w:eastAsia="ja-JP"/>
        </w:rPr>
        <w:t>Candidate value for each of the components: {8, 12, 16, 32}</w:t>
      </w:r>
    </w:p>
    <w:p w14:paraId="53789DED" w14:textId="77777777" w:rsidR="00F35DFD" w:rsidRPr="00F35DFD" w:rsidRDefault="00F35DFD" w:rsidP="00F35DFD">
      <w:pPr>
        <w:rPr>
          <w:rFonts w:eastAsia="Yu Mincho"/>
          <w:i/>
          <w:iCs/>
          <w:lang w:eastAsia="ja-JP"/>
        </w:rPr>
      </w:pPr>
      <w:r w:rsidRPr="00F35DFD">
        <w:rPr>
          <w:rFonts w:eastAsia="Yu Mincho"/>
          <w:i/>
          <w:iCs/>
          <w:lang w:eastAsia="ja-JP"/>
        </w:rPr>
        <w:t>Regarding “FFS: Whether/how to define component to report the supported number of maximum schedulable PDSCHs (or PUSCHs) in a cell”, adopt Alt-1</w:t>
      </w:r>
    </w:p>
    <w:p w14:paraId="554F5E65" w14:textId="77777777" w:rsidR="00F35DFD" w:rsidRPr="00F35DFD" w:rsidRDefault="00F35DFD" w:rsidP="00F35DFD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rFonts w:eastAsia="Yu Mincho"/>
          <w:i/>
          <w:iCs/>
          <w:strike/>
          <w:color w:val="EE0000"/>
          <w:lang w:eastAsia="ja-JP"/>
        </w:rPr>
      </w:pPr>
      <w:r w:rsidRPr="00F35DFD">
        <w:rPr>
          <w:rFonts w:eastAsia="Yu Mincho"/>
          <w:i/>
          <w:iCs/>
          <w:color w:val="EE0000"/>
          <w:lang w:eastAsia="ja-JP"/>
        </w:rPr>
        <w:t xml:space="preserve">Alt-1: remove the whole FFS from FG 66-3 and 66-4 </w:t>
      </w:r>
    </w:p>
    <w:p w14:paraId="0C2DA306" w14:textId="77777777" w:rsidR="00F35DFD" w:rsidRPr="00F35DFD" w:rsidRDefault="00F35DFD" w:rsidP="008A635A"/>
    <w:p w14:paraId="62128485" w14:textId="77777777" w:rsidR="0042285A" w:rsidRPr="0042285A" w:rsidRDefault="0042285A" w:rsidP="004228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hAnsi="Arial"/>
          <w:vanish/>
          <w:sz w:val="36"/>
          <w:szCs w:val="20"/>
          <w:lang w:val="en-GB" w:eastAsia="en-US"/>
        </w:rPr>
      </w:pPr>
    </w:p>
    <w:p w14:paraId="7EB13948" w14:textId="77777777" w:rsidR="0042285A" w:rsidRPr="0042285A" w:rsidRDefault="0042285A" w:rsidP="004228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hAnsi="Arial"/>
          <w:vanish/>
          <w:sz w:val="36"/>
          <w:szCs w:val="20"/>
          <w:lang w:val="en-GB" w:eastAsia="en-US"/>
        </w:rPr>
      </w:pPr>
    </w:p>
    <w:p w14:paraId="46B339EF" w14:textId="698368DB" w:rsidR="00013280" w:rsidRDefault="00013280" w:rsidP="00013280">
      <w:pPr>
        <w:pStyle w:val="Heading2"/>
        <w:numPr>
          <w:ilvl w:val="1"/>
          <w:numId w:val="52"/>
        </w:numPr>
      </w:pPr>
      <w:r>
        <w:t>UE feature for multi-SCS scheduling</w:t>
      </w:r>
    </w:p>
    <w:p w14:paraId="00BE5ECA" w14:textId="2B018CB7" w:rsidR="00C07653" w:rsidRDefault="00EE46BE" w:rsidP="00B27C3F">
      <w:pPr>
        <w:spacing w:before="120"/>
      </w:pPr>
      <w:r>
        <w:t>Supporting configurations with no market demand would complicate UE capability definitions and reporting</w:t>
      </w:r>
      <w:r w:rsidR="00013280">
        <w:t xml:space="preserve"> for no commercial benefit</w:t>
      </w:r>
      <w:r>
        <w:t xml:space="preserve">. </w:t>
      </w:r>
      <w:r w:rsidR="00C07653">
        <w:t>Based on the</w:t>
      </w:r>
      <w:r>
        <w:t>se considerations, as well as the above Agreement</w:t>
      </w:r>
      <w:r w:rsidR="00C07653">
        <w:t>, we propose the following</w:t>
      </w:r>
      <w:r w:rsidR="00D850B4">
        <w:t xml:space="preserve"> limitations for scheduling cells of different SCS</w:t>
      </w:r>
      <w:r w:rsidR="00C07653">
        <w:t>:</w:t>
      </w:r>
    </w:p>
    <w:p w14:paraId="0FF2DFE0" w14:textId="629FC9A9" w:rsidR="003C3244" w:rsidRDefault="00C07653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 w:rsidRPr="00C07653">
        <w:rPr>
          <w:sz w:val="20"/>
          <w:szCs w:val="20"/>
        </w:rPr>
        <w:t xml:space="preserve">Limit the </w:t>
      </w:r>
      <w:r w:rsidR="00D850B4">
        <w:rPr>
          <w:sz w:val="20"/>
          <w:szCs w:val="20"/>
        </w:rPr>
        <w:t>number of s</w:t>
      </w:r>
      <w:r w:rsidR="00733ADF">
        <w:rPr>
          <w:sz w:val="20"/>
          <w:szCs w:val="20"/>
        </w:rPr>
        <w:t>ch</w:t>
      </w:r>
      <w:r w:rsidR="00D850B4">
        <w:rPr>
          <w:sz w:val="20"/>
          <w:szCs w:val="20"/>
        </w:rPr>
        <w:t xml:space="preserve">eduled SCS </w:t>
      </w:r>
      <w:r w:rsidRPr="00C07653">
        <w:rPr>
          <w:sz w:val="20"/>
          <w:szCs w:val="20"/>
        </w:rPr>
        <w:t xml:space="preserve">to </w:t>
      </w:r>
      <w:r w:rsidR="00D850B4">
        <w:rPr>
          <w:sz w:val="20"/>
          <w:szCs w:val="20"/>
        </w:rPr>
        <w:t xml:space="preserve">a maximum of </w:t>
      </w:r>
      <w:r w:rsidRPr="00C07653">
        <w:rPr>
          <w:sz w:val="20"/>
          <w:szCs w:val="20"/>
        </w:rPr>
        <w:t>2 different SCS</w:t>
      </w:r>
      <w:r w:rsidR="00013280">
        <w:rPr>
          <w:sz w:val="20"/>
          <w:szCs w:val="20"/>
        </w:rPr>
        <w:t>.</w:t>
      </w:r>
      <w:r w:rsidR="00F35DFD" w:rsidRPr="00F35DFD">
        <w:t xml:space="preserve"> </w:t>
      </w:r>
      <w:r w:rsidR="00F35DFD" w:rsidRPr="00F35DFD">
        <w:rPr>
          <w:sz w:val="20"/>
          <w:szCs w:val="20"/>
        </w:rPr>
        <w:t>If 3 different SCS are supported, one of the SCS shall be the same as the scheduling cell SCS.</w:t>
      </w:r>
    </w:p>
    <w:p w14:paraId="07A58C5F" w14:textId="5F3FDB0C" w:rsidR="00816F68" w:rsidRPr="00816F68" w:rsidRDefault="00816F68" w:rsidP="00F35DFD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</w:t>
      </w:r>
      <w:r w:rsidR="0042285A" w:rsidRPr="00F70082">
        <w:rPr>
          <w:b/>
          <w:bCs/>
          <w:u w:val="single"/>
        </w:rPr>
        <w:t xml:space="preserve"> 1</w:t>
      </w:r>
      <w:r w:rsidRPr="00816F68">
        <w:rPr>
          <w:b/>
          <w:bCs/>
        </w:rPr>
        <w:t>: Limit the number of scheduled SCS to a maximum of 2 different SCS</w:t>
      </w:r>
      <w:r w:rsidR="00F35DFD">
        <w:rPr>
          <w:b/>
          <w:bCs/>
        </w:rPr>
        <w:t>.</w:t>
      </w:r>
      <w:r w:rsidRPr="00816F68">
        <w:rPr>
          <w:b/>
          <w:bCs/>
        </w:rPr>
        <w:t xml:space="preserve"> </w:t>
      </w:r>
      <w:r w:rsidR="00F35DFD">
        <w:rPr>
          <w:b/>
          <w:bCs/>
        </w:rPr>
        <w:t>If 3 different SCS are supported, one of the SCS shall be the same as the scheduling cell SCS.</w:t>
      </w:r>
    </w:p>
    <w:p w14:paraId="26DF884D" w14:textId="2C04E663" w:rsidR="00013280" w:rsidRDefault="00013280" w:rsidP="00013280">
      <w:pPr>
        <w:spacing w:before="120"/>
        <w:rPr>
          <w:u w:val="single"/>
        </w:rPr>
      </w:pPr>
      <w:r>
        <w:t>To ensure that UE implementations can maximally use the multi-SCS feature</w:t>
      </w:r>
      <w:r w:rsidR="00870EA6">
        <w:t xml:space="preserve"> without under-reporting their capability, we propose more granularity in the UE capability definitions than covered in rel-18. This is natural considering the increased complexity of both the Rel-19 DCI and the variables of the use cases. Therefore</w:t>
      </w:r>
      <w:r>
        <w:t>, the following components are proposed to be included:</w:t>
      </w:r>
    </w:p>
    <w:p w14:paraId="687CBE9F" w14:textId="18FAB29F" w:rsidR="00013280" w:rsidRDefault="00870EA6" w:rsidP="00013280">
      <w:pPr>
        <w:pStyle w:val="ListParagraph"/>
        <w:numPr>
          <w:ilvl w:val="0"/>
          <w:numId w:val="53"/>
        </w:numPr>
        <w:spacing w:before="120"/>
        <w:ind w:left="357" w:hanging="357"/>
        <w:rPr>
          <w:sz w:val="20"/>
          <w:szCs w:val="20"/>
        </w:rPr>
      </w:pPr>
      <w:r>
        <w:rPr>
          <w:b/>
          <w:bCs/>
          <w:sz w:val="20"/>
          <w:szCs w:val="20"/>
        </w:rPr>
        <w:t>E</w:t>
      </w:r>
      <w:r w:rsidR="00013280">
        <w:rPr>
          <w:b/>
          <w:bCs/>
          <w:sz w:val="20"/>
          <w:szCs w:val="20"/>
        </w:rPr>
        <w:t>ach supported SCS combination</w:t>
      </w:r>
      <w:r w:rsidR="00013280">
        <w:rPr>
          <w:sz w:val="20"/>
          <w:szCs w:val="20"/>
        </w:rPr>
        <w:t xml:space="preserve"> of {Scheduling Cell</w:t>
      </w:r>
      <w:r>
        <w:rPr>
          <w:sz w:val="20"/>
          <w:szCs w:val="20"/>
        </w:rPr>
        <w:t xml:space="preserve"> SCS/</w:t>
      </w:r>
      <w:r w:rsidR="00013280">
        <w:rPr>
          <w:sz w:val="20"/>
          <w:szCs w:val="20"/>
        </w:rPr>
        <w:t xml:space="preserve"> Co-scheduled Cells</w:t>
      </w:r>
      <w:r>
        <w:rPr>
          <w:sz w:val="20"/>
          <w:szCs w:val="20"/>
        </w:rPr>
        <w:t xml:space="preserve"> SCS1/SCS2</w:t>
      </w:r>
      <w:r w:rsidR="00013280">
        <w:rPr>
          <w:sz w:val="20"/>
          <w:szCs w:val="20"/>
        </w:rPr>
        <w:t xml:space="preserve">}. </w:t>
      </w:r>
    </w:p>
    <w:p w14:paraId="14A9D300" w14:textId="235E2A13" w:rsidR="00013280" w:rsidRDefault="00013280" w:rsidP="00013280">
      <w:pPr>
        <w:pStyle w:val="ListParagraph"/>
        <w:numPr>
          <w:ilvl w:val="0"/>
          <w:numId w:val="53"/>
        </w:numPr>
        <w:spacing w:before="120"/>
        <w:ind w:left="357" w:hanging="357"/>
        <w:rPr>
          <w:sz w:val="20"/>
          <w:szCs w:val="20"/>
        </w:rPr>
      </w:pPr>
      <w:r w:rsidRPr="00870EA6">
        <w:rPr>
          <w:b/>
          <w:bCs/>
          <w:sz w:val="20"/>
          <w:szCs w:val="20"/>
        </w:rPr>
        <w:t>Max number of co-scheduled cells per set of cells</w:t>
      </w:r>
      <w:r>
        <w:rPr>
          <w:sz w:val="20"/>
          <w:szCs w:val="20"/>
        </w:rPr>
        <w:t xml:space="preserve"> supported (with candidate value set of {2, 3, 4}) </w:t>
      </w:r>
      <w:r>
        <w:rPr>
          <w:b/>
          <w:bCs/>
          <w:sz w:val="20"/>
          <w:szCs w:val="20"/>
        </w:rPr>
        <w:t>for each supported SCS combination</w:t>
      </w:r>
      <w:r>
        <w:rPr>
          <w:sz w:val="20"/>
          <w:szCs w:val="20"/>
        </w:rPr>
        <w:t>.</w:t>
      </w:r>
    </w:p>
    <w:p w14:paraId="5210566E" w14:textId="77777777" w:rsidR="00013280" w:rsidRDefault="00013280" w:rsidP="00013280">
      <w:pPr>
        <w:pStyle w:val="ListParagraph"/>
        <w:spacing w:before="120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Note: The above could could replace (3b) and (4) from 49-1b and 49-2b. </w:t>
      </w:r>
    </w:p>
    <w:p w14:paraId="1416C839" w14:textId="7F78A0D7" w:rsidR="00870EA6" w:rsidRPr="00870EA6" w:rsidRDefault="00870EA6" w:rsidP="00870EA6">
      <w:pPr>
        <w:spacing w:before="120"/>
        <w:rPr>
          <w:b/>
          <w:bCs/>
        </w:rPr>
      </w:pPr>
      <w:r w:rsidRPr="00870EA6">
        <w:rPr>
          <w:b/>
          <w:bCs/>
          <w:u w:val="single"/>
        </w:rPr>
        <w:lastRenderedPageBreak/>
        <w:t>Proposal 2</w:t>
      </w:r>
      <w:r w:rsidRPr="00870EA6">
        <w:rPr>
          <w:b/>
          <w:bCs/>
        </w:rPr>
        <w:t>: The following components are proposed to be included</w:t>
      </w:r>
      <w:r w:rsidR="00B45795">
        <w:rPr>
          <w:b/>
          <w:bCs/>
        </w:rPr>
        <w:t xml:space="preserve"> (per BC). UE to indicate</w:t>
      </w:r>
      <w:r w:rsidRPr="00870EA6">
        <w:rPr>
          <w:b/>
          <w:bCs/>
        </w:rPr>
        <w:t>:</w:t>
      </w:r>
    </w:p>
    <w:p w14:paraId="490BEDD3" w14:textId="427BA033" w:rsidR="00870EA6" w:rsidRPr="00870EA6" w:rsidRDefault="00B45795" w:rsidP="00870EA6">
      <w:pPr>
        <w:pStyle w:val="ListParagraph"/>
        <w:numPr>
          <w:ilvl w:val="0"/>
          <w:numId w:val="53"/>
        </w:numPr>
        <w:spacing w:before="120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Each</w:t>
      </w:r>
      <w:r w:rsidR="00870EA6" w:rsidRPr="00870EA6">
        <w:rPr>
          <w:b/>
          <w:bCs/>
          <w:sz w:val="20"/>
          <w:szCs w:val="20"/>
        </w:rPr>
        <w:t xml:space="preserve"> supported SCS combination of {Scheduling Cell SCS/ Co-scheduled Cells SCS1/SCS2}. </w:t>
      </w:r>
    </w:p>
    <w:p w14:paraId="69AF9D8D" w14:textId="77777777" w:rsidR="00870EA6" w:rsidRPr="00870EA6" w:rsidRDefault="00870EA6" w:rsidP="00870EA6">
      <w:pPr>
        <w:pStyle w:val="ListParagraph"/>
        <w:numPr>
          <w:ilvl w:val="0"/>
          <w:numId w:val="53"/>
        </w:numPr>
        <w:spacing w:before="120"/>
        <w:ind w:left="357" w:hanging="357"/>
        <w:rPr>
          <w:b/>
          <w:bCs/>
          <w:sz w:val="20"/>
          <w:szCs w:val="20"/>
        </w:rPr>
      </w:pPr>
      <w:r w:rsidRPr="00870EA6">
        <w:rPr>
          <w:b/>
          <w:bCs/>
          <w:sz w:val="20"/>
          <w:szCs w:val="20"/>
          <w:u w:val="single"/>
        </w:rPr>
        <w:t>Max number of co-scheduled cells per set of cells</w:t>
      </w:r>
      <w:r w:rsidRPr="00870EA6">
        <w:rPr>
          <w:b/>
          <w:bCs/>
          <w:sz w:val="20"/>
          <w:szCs w:val="20"/>
        </w:rPr>
        <w:t xml:space="preserve"> supported (with candidate value set of {2, 3, 4}) </w:t>
      </w:r>
      <w:r w:rsidRPr="00870EA6">
        <w:rPr>
          <w:b/>
          <w:bCs/>
          <w:sz w:val="20"/>
          <w:szCs w:val="20"/>
          <w:u w:val="single"/>
        </w:rPr>
        <w:t>for each supported SCS combination</w:t>
      </w:r>
      <w:r w:rsidRPr="00870EA6">
        <w:rPr>
          <w:b/>
          <w:bCs/>
          <w:sz w:val="20"/>
          <w:szCs w:val="20"/>
        </w:rPr>
        <w:t>.</w:t>
      </w:r>
    </w:p>
    <w:p w14:paraId="453F98CB" w14:textId="3DC08929" w:rsidR="00013280" w:rsidRPr="0032213D" w:rsidRDefault="00870EA6" w:rsidP="0032213D">
      <w:pPr>
        <w:pStyle w:val="ListParagraph"/>
        <w:spacing w:before="120"/>
        <w:ind w:left="357"/>
        <w:rPr>
          <w:b/>
          <w:bCs/>
          <w:sz w:val="20"/>
          <w:szCs w:val="20"/>
        </w:rPr>
      </w:pPr>
      <w:r w:rsidRPr="00870EA6">
        <w:rPr>
          <w:b/>
          <w:bCs/>
          <w:sz w:val="20"/>
          <w:szCs w:val="20"/>
        </w:rPr>
        <w:t xml:space="preserve">Note: The above could could replace (3b) and (4) from 49-1b and 49-2b. </w:t>
      </w:r>
    </w:p>
    <w:p w14:paraId="1258ED86" w14:textId="6EE24194" w:rsidR="003C3244" w:rsidRPr="00EE46BE" w:rsidRDefault="00870EA6" w:rsidP="0042285A">
      <w:pPr>
        <w:pStyle w:val="Heading2"/>
      </w:pPr>
      <w:r>
        <w:t>UE feature</w:t>
      </w:r>
      <w:r w:rsidR="003C3244" w:rsidRPr="00EE46BE">
        <w:t xml:space="preserve"> for multi</w:t>
      </w:r>
      <w:r w:rsidR="0042285A">
        <w:t>-</w:t>
      </w:r>
      <w:proofErr w:type="spellStart"/>
      <w:r w:rsidR="003C3244" w:rsidRPr="00EE46BE">
        <w:t>PxSCH</w:t>
      </w:r>
      <w:proofErr w:type="spellEnd"/>
      <w:r w:rsidR="0042285A">
        <w:t xml:space="preserve"> scheduling</w:t>
      </w:r>
    </w:p>
    <w:p w14:paraId="42A453F6" w14:textId="3FEE0889" w:rsidR="00733ADF" w:rsidRDefault="003C3244" w:rsidP="00C07653">
      <w:pPr>
        <w:spacing w:before="120"/>
      </w:pPr>
      <w:r>
        <w:t>C</w:t>
      </w:r>
      <w:r w:rsidRPr="00E50D1B">
        <w:t xml:space="preserve">urrent </w:t>
      </w:r>
      <w:r w:rsidR="00126DE0">
        <w:t>3GPP</w:t>
      </w:r>
      <w:r w:rsidRPr="00E50D1B">
        <w:t xml:space="preserve"> specifications support multi-</w:t>
      </w:r>
      <w:r w:rsidR="0042285A">
        <w:t xml:space="preserve">slot </w:t>
      </w:r>
      <w:r w:rsidRPr="00E50D1B">
        <w:t xml:space="preserve">PDSCH scheduling only in FR2 for 120kHz SCS, and multi-PUSCH scheduling for FR1 and FR2. </w:t>
      </w:r>
      <w:r w:rsidR="00D4461A">
        <w:t>We believe that</w:t>
      </w:r>
      <w:r w:rsidRPr="00E50D1B">
        <w:t xml:space="preserve"> this W</w:t>
      </w:r>
      <w:r>
        <w:t>ork Item</w:t>
      </w:r>
      <w:r w:rsidRPr="00E50D1B">
        <w:t xml:space="preserve"> should not be used as a </w:t>
      </w:r>
      <w:r>
        <w:t>vehicle</w:t>
      </w:r>
      <w:r w:rsidRPr="00E50D1B">
        <w:t xml:space="preserve"> to create new s</w:t>
      </w:r>
      <w:r>
        <w:t xml:space="preserve">upported features beyond enabling MC-DCI </w:t>
      </w:r>
      <w:r w:rsidR="00D4461A">
        <w:t>scheduling for features where SC-DCI is already possible</w:t>
      </w:r>
      <w:r w:rsidRPr="00E50D1B">
        <w:t xml:space="preserve">. </w:t>
      </w:r>
      <w:r w:rsidR="00733ADF">
        <w:t>Furthermore, the highlighted scenario claimed to be of benefit in the WID was lower SCS</w:t>
      </w:r>
      <w:r w:rsidR="00D4461A">
        <w:t xml:space="preserve"> in FR1</w:t>
      </w:r>
      <w:r w:rsidR="00733ADF">
        <w:t xml:space="preserve"> scheduling FR2 </w:t>
      </w:r>
      <w:r w:rsidR="00D4461A">
        <w:t xml:space="preserve">cells of higher </w:t>
      </w:r>
      <w:r w:rsidR="00733ADF">
        <w:t>SCS.</w:t>
      </w:r>
      <w:r w:rsidR="00B66312">
        <w:t xml:space="preserve"> This was confirmed by operator feedback at RAN1#118bis</w:t>
      </w:r>
      <w:r w:rsidR="007C2D55">
        <w:t xml:space="preserve">. </w:t>
      </w:r>
    </w:p>
    <w:p w14:paraId="6AC94AED" w14:textId="52B35E64" w:rsidR="00733ADF" w:rsidRDefault="00733ADF" w:rsidP="00C07653">
      <w:pPr>
        <w:spacing w:before="120"/>
        <w:rPr>
          <w:b/>
          <w:bCs/>
        </w:rPr>
      </w:pPr>
      <w:r w:rsidRPr="0042285A">
        <w:rPr>
          <w:b/>
          <w:bCs/>
          <w:u w:val="single"/>
        </w:rPr>
        <w:t>Proposal</w:t>
      </w:r>
      <w:r w:rsidR="0042285A" w:rsidRPr="0042285A">
        <w:rPr>
          <w:b/>
          <w:bCs/>
          <w:u w:val="single"/>
        </w:rPr>
        <w:t xml:space="preserve"> </w:t>
      </w:r>
      <w:r w:rsidR="007C42DC">
        <w:rPr>
          <w:b/>
          <w:bCs/>
          <w:u w:val="single"/>
        </w:rPr>
        <w:t>3</w:t>
      </w:r>
      <w:r w:rsidRPr="00D4461A">
        <w:rPr>
          <w:b/>
          <w:bCs/>
        </w:rPr>
        <w:t xml:space="preserve">: </w:t>
      </w:r>
      <w:r w:rsidR="0042285A">
        <w:rPr>
          <w:b/>
          <w:bCs/>
        </w:rPr>
        <w:t>Limit</w:t>
      </w:r>
      <w:r w:rsidR="00B66312">
        <w:rPr>
          <w:b/>
          <w:bCs/>
        </w:rPr>
        <w:t xml:space="preserve"> multi-P</w:t>
      </w:r>
      <w:r w:rsidR="0032213D">
        <w:rPr>
          <w:b/>
          <w:bCs/>
        </w:rPr>
        <w:t>D</w:t>
      </w:r>
      <w:r w:rsidR="00B66312">
        <w:rPr>
          <w:b/>
          <w:bCs/>
        </w:rPr>
        <w:t xml:space="preserve">SCH </w:t>
      </w:r>
      <w:r w:rsidR="0042285A">
        <w:rPr>
          <w:b/>
          <w:bCs/>
        </w:rPr>
        <w:t xml:space="preserve">scheduling </w:t>
      </w:r>
      <w:r w:rsidR="00154EB8">
        <w:rPr>
          <w:b/>
          <w:bCs/>
        </w:rPr>
        <w:t xml:space="preserve">across slots </w:t>
      </w:r>
      <w:r w:rsidR="0042285A">
        <w:rPr>
          <w:b/>
          <w:bCs/>
        </w:rPr>
        <w:t>to</w:t>
      </w:r>
      <w:r w:rsidR="00B66312">
        <w:rPr>
          <w:b/>
          <w:bCs/>
        </w:rPr>
        <w:t xml:space="preserve"> 120kHz SCS</w:t>
      </w:r>
      <w:r w:rsidR="00752701">
        <w:rPr>
          <w:b/>
          <w:bCs/>
        </w:rPr>
        <w:t xml:space="preserve"> FR2-1 scheduled cells</w:t>
      </w:r>
      <w:r w:rsidR="000C3A8F">
        <w:rPr>
          <w:b/>
          <w:bCs/>
        </w:rPr>
        <w:t xml:space="preserve"> (at least for PDSCH)</w:t>
      </w:r>
      <w:r w:rsidR="00B66312">
        <w:rPr>
          <w:b/>
          <w:bCs/>
        </w:rPr>
        <w:t>.</w:t>
      </w:r>
      <w:r w:rsidR="0042285A">
        <w:rPr>
          <w:b/>
          <w:bCs/>
        </w:rPr>
        <w:t xml:space="preserve"> </w:t>
      </w:r>
    </w:p>
    <w:p w14:paraId="2DFFA100" w14:textId="10F562D8" w:rsidR="00F70082" w:rsidRDefault="00F70082" w:rsidP="00C07653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 xml:space="preserve">Proposal </w:t>
      </w:r>
      <w:r w:rsidR="007C42DC">
        <w:rPr>
          <w:b/>
          <w:bCs/>
          <w:u w:val="single"/>
        </w:rPr>
        <w:t>4</w:t>
      </w:r>
      <w:r>
        <w:rPr>
          <w:b/>
          <w:bCs/>
        </w:rPr>
        <w:t xml:space="preserve">: </w:t>
      </w:r>
      <w:r w:rsidR="00154EB8">
        <w:rPr>
          <w:b/>
          <w:bCs/>
        </w:rPr>
        <w:t>Limit scheduling cell SCS to be always lower than scheduled cell SCS for multi-</w:t>
      </w:r>
      <w:proofErr w:type="spellStart"/>
      <w:r w:rsidR="00154EB8">
        <w:rPr>
          <w:b/>
          <w:bCs/>
        </w:rPr>
        <w:t>PxSCH</w:t>
      </w:r>
      <w:proofErr w:type="spellEnd"/>
      <w:r w:rsidR="00154EB8">
        <w:rPr>
          <w:b/>
          <w:bCs/>
        </w:rPr>
        <w:t xml:space="preserve"> scheduling.</w:t>
      </w:r>
    </w:p>
    <w:p w14:paraId="17D7BDE6" w14:textId="68A67B17" w:rsidR="002F6CCE" w:rsidRPr="006F0515" w:rsidRDefault="00085A2D" w:rsidP="006F0515">
      <w:pPr>
        <w:pStyle w:val="Heading1"/>
        <w:numPr>
          <w:ilvl w:val="0"/>
          <w:numId w:val="13"/>
        </w:numPr>
        <w:rPr>
          <w:lang w:val="en-US"/>
        </w:rPr>
      </w:pPr>
      <w:r w:rsidRPr="006F0515">
        <w:rPr>
          <w:lang w:val="en-US"/>
        </w:rPr>
        <w:t>Conclusion</w:t>
      </w:r>
    </w:p>
    <w:p w14:paraId="79E1AD88" w14:textId="15D34D74" w:rsidR="002C73EA" w:rsidRPr="00391532" w:rsidRDefault="002C73EA" w:rsidP="42F82CB5">
      <w:r w:rsidRPr="00391532">
        <w:t>The following proposal</w:t>
      </w:r>
      <w:r w:rsidR="00D7549A">
        <w:t>s</w:t>
      </w:r>
      <w:r w:rsidRPr="00391532">
        <w:t xml:space="preserve"> </w:t>
      </w:r>
      <w:r w:rsidR="00D7549A">
        <w:t>are</w:t>
      </w:r>
      <w:r w:rsidRPr="00391532">
        <w:t xml:space="preserve"> made:</w:t>
      </w:r>
    </w:p>
    <w:p w14:paraId="6E313F41" w14:textId="2AFF1438" w:rsidR="00B45795" w:rsidRPr="00F35DFD" w:rsidRDefault="00B45795" w:rsidP="00F35DFD">
      <w:pPr>
        <w:spacing w:before="120"/>
        <w:rPr>
          <w:b/>
          <w:bCs/>
        </w:rPr>
      </w:pPr>
      <w:r>
        <w:rPr>
          <w:b/>
          <w:bCs/>
          <w:u w:val="single"/>
        </w:rPr>
        <w:t>Proposal 1</w:t>
      </w:r>
      <w:r>
        <w:rPr>
          <w:b/>
          <w:bCs/>
        </w:rPr>
        <w:t xml:space="preserve">: </w:t>
      </w:r>
      <w:r w:rsidRPr="00F35DFD">
        <w:rPr>
          <w:b/>
          <w:bCs/>
        </w:rPr>
        <w:t>Limit the number of scheduled SCS to a maximum of 2 different SCS</w:t>
      </w:r>
      <w:r w:rsidR="00F35DFD">
        <w:rPr>
          <w:b/>
          <w:bCs/>
        </w:rPr>
        <w:t>. If 3 different SCS are supported, one of the SCS shall be the same as the scheduling cell SCS.</w:t>
      </w:r>
      <w:r w:rsidRPr="00F35DFD">
        <w:rPr>
          <w:b/>
          <w:bCs/>
        </w:rPr>
        <w:t xml:space="preserve"> </w:t>
      </w:r>
    </w:p>
    <w:p w14:paraId="2BEFC275" w14:textId="6A01682A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2</w:t>
      </w:r>
      <w:r>
        <w:rPr>
          <w:b/>
          <w:bCs/>
        </w:rPr>
        <w:t>: The following components are proposed to be included (per BC). UE to indicate:</w:t>
      </w:r>
    </w:p>
    <w:p w14:paraId="2803C019" w14:textId="77777777" w:rsidR="00B45795" w:rsidRDefault="00B45795" w:rsidP="00B45795">
      <w:pPr>
        <w:pStyle w:val="ListParagraph"/>
        <w:numPr>
          <w:ilvl w:val="0"/>
          <w:numId w:val="57"/>
        </w:numPr>
        <w:spacing w:before="120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Each supported SCS combination of {Scheduling Cell SCS/ Co-scheduled Cells SCS1/SCS2}. </w:t>
      </w:r>
    </w:p>
    <w:p w14:paraId="32ED3E66" w14:textId="77777777" w:rsidR="00B45795" w:rsidRDefault="00B45795" w:rsidP="00B45795">
      <w:pPr>
        <w:pStyle w:val="ListParagraph"/>
        <w:numPr>
          <w:ilvl w:val="0"/>
          <w:numId w:val="57"/>
        </w:numPr>
        <w:spacing w:before="120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u w:val="single"/>
        </w:rPr>
        <w:t>Max number of co-scheduled cells per set of cells</w:t>
      </w:r>
      <w:r>
        <w:rPr>
          <w:b/>
          <w:bCs/>
          <w:sz w:val="20"/>
          <w:szCs w:val="20"/>
        </w:rPr>
        <w:t xml:space="preserve"> supported (with candidate value set of {2, 3, 4}) </w:t>
      </w:r>
      <w:r>
        <w:rPr>
          <w:b/>
          <w:bCs/>
          <w:sz w:val="20"/>
          <w:szCs w:val="20"/>
          <w:u w:val="single"/>
        </w:rPr>
        <w:t>for each supported SCS combination</w:t>
      </w:r>
      <w:r>
        <w:rPr>
          <w:b/>
          <w:bCs/>
          <w:sz w:val="20"/>
          <w:szCs w:val="20"/>
        </w:rPr>
        <w:t>.</w:t>
      </w:r>
    </w:p>
    <w:p w14:paraId="527F9530" w14:textId="77777777" w:rsidR="00B45795" w:rsidRDefault="00B45795" w:rsidP="00B45795">
      <w:pPr>
        <w:pStyle w:val="ListParagraph"/>
        <w:spacing w:before="120"/>
        <w:ind w:left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Note: The above could could replace (3b) and (4) from 49-1b and 49-2b. </w:t>
      </w:r>
    </w:p>
    <w:p w14:paraId="46500C2B" w14:textId="1234BA8C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3</w:t>
      </w:r>
      <w:r>
        <w:rPr>
          <w:b/>
          <w:bCs/>
        </w:rPr>
        <w:t>: Limit multi-P</w:t>
      </w:r>
      <w:r w:rsidR="0032213D">
        <w:rPr>
          <w:b/>
          <w:bCs/>
        </w:rPr>
        <w:t>D</w:t>
      </w:r>
      <w:r>
        <w:rPr>
          <w:b/>
          <w:bCs/>
        </w:rPr>
        <w:t xml:space="preserve">SCH scheduling across slots to 120kHz SCS FR2-1 scheduled cells (at least for PDSCH). </w:t>
      </w:r>
    </w:p>
    <w:p w14:paraId="07EFAA03" w14:textId="77777777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4</w:t>
      </w:r>
      <w:r>
        <w:rPr>
          <w:b/>
          <w:bCs/>
        </w:rPr>
        <w:t>: Limit scheduling cell SCS to be always lower than scheduled cell SCS for multi-</w:t>
      </w:r>
      <w:proofErr w:type="spellStart"/>
      <w:r>
        <w:rPr>
          <w:b/>
          <w:bCs/>
        </w:rPr>
        <w:t>PxSCH</w:t>
      </w:r>
      <w:proofErr w:type="spellEnd"/>
      <w:r>
        <w:rPr>
          <w:b/>
          <w:bCs/>
        </w:rPr>
        <w:t xml:space="preserve"> scheduling.</w:t>
      </w:r>
    </w:p>
    <w:p w14:paraId="248074F7" w14:textId="77777777" w:rsidR="00B45795" w:rsidRDefault="00B45795" w:rsidP="00B45795">
      <w:pPr>
        <w:spacing w:before="120"/>
        <w:rPr>
          <w:b/>
          <w:bCs/>
        </w:rPr>
      </w:pPr>
    </w:p>
    <w:p w14:paraId="43DD60B7" w14:textId="522448E0" w:rsidR="00A30A89" w:rsidRPr="00B45795" w:rsidRDefault="00A30A89" w:rsidP="00B45795">
      <w:pPr>
        <w:spacing w:before="120"/>
        <w:rPr>
          <w:b/>
          <w:bCs/>
        </w:rPr>
      </w:pPr>
    </w:p>
    <w:sectPr w:rsidR="00A30A89" w:rsidRPr="00B45795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1129F" w14:textId="77777777" w:rsidR="00816786" w:rsidRDefault="00816786">
      <w:r>
        <w:separator/>
      </w:r>
    </w:p>
  </w:endnote>
  <w:endnote w:type="continuationSeparator" w:id="0">
    <w:p w14:paraId="3E752A13" w14:textId="77777777" w:rsidR="00816786" w:rsidRDefault="00816786">
      <w:r>
        <w:continuationSeparator/>
      </w:r>
    </w:p>
  </w:endnote>
  <w:endnote w:type="continuationNotice" w:id="1">
    <w:p w14:paraId="244EAE70" w14:textId="77777777" w:rsidR="00816786" w:rsidRDefault="008167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30F52" w14:textId="77777777" w:rsidR="00816786" w:rsidRDefault="00816786">
      <w:r>
        <w:separator/>
      </w:r>
    </w:p>
  </w:footnote>
  <w:footnote w:type="continuationSeparator" w:id="0">
    <w:p w14:paraId="26A130F0" w14:textId="77777777" w:rsidR="00816786" w:rsidRDefault="00816786">
      <w:r>
        <w:continuationSeparator/>
      </w:r>
    </w:p>
  </w:footnote>
  <w:footnote w:type="continuationNotice" w:id="1">
    <w:p w14:paraId="5DB21387" w14:textId="77777777" w:rsidR="00816786" w:rsidRDefault="008167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60237"/>
    <w:multiLevelType w:val="hybridMultilevel"/>
    <w:tmpl w:val="0C068EA2"/>
    <w:lvl w:ilvl="0" w:tplc="DE1C56D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955B6"/>
    <w:multiLevelType w:val="hybridMultilevel"/>
    <w:tmpl w:val="5406CE8E"/>
    <w:lvl w:ilvl="0" w:tplc="D0664E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63941"/>
    <w:multiLevelType w:val="hybridMultilevel"/>
    <w:tmpl w:val="BDB2E6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07A4D"/>
    <w:multiLevelType w:val="hybridMultilevel"/>
    <w:tmpl w:val="5AC6ECCC"/>
    <w:lvl w:ilvl="0" w:tplc="9F5E8268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E1274"/>
    <w:multiLevelType w:val="hybridMultilevel"/>
    <w:tmpl w:val="0F6E3004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E660C5"/>
    <w:multiLevelType w:val="hybridMultilevel"/>
    <w:tmpl w:val="3240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A7336"/>
    <w:multiLevelType w:val="hybridMultilevel"/>
    <w:tmpl w:val="3AB4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D31A3"/>
    <w:multiLevelType w:val="hybridMultilevel"/>
    <w:tmpl w:val="BED803E8"/>
    <w:lvl w:ilvl="0" w:tplc="D19A8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93E94"/>
    <w:multiLevelType w:val="hybridMultilevel"/>
    <w:tmpl w:val="F0D0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24236"/>
    <w:multiLevelType w:val="hybridMultilevel"/>
    <w:tmpl w:val="485A21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6588E"/>
    <w:multiLevelType w:val="hybridMultilevel"/>
    <w:tmpl w:val="162E1F9E"/>
    <w:lvl w:ilvl="0" w:tplc="F43AD4AA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AF12D8E"/>
    <w:multiLevelType w:val="hybridMultilevel"/>
    <w:tmpl w:val="852C8D4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ED1E2A"/>
    <w:multiLevelType w:val="multilevel"/>
    <w:tmpl w:val="D5A6CC0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01A7FD3"/>
    <w:multiLevelType w:val="hybridMultilevel"/>
    <w:tmpl w:val="970C367A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A07F30"/>
    <w:multiLevelType w:val="hybridMultilevel"/>
    <w:tmpl w:val="30C43574"/>
    <w:lvl w:ilvl="0" w:tplc="0C52E06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042D78"/>
    <w:multiLevelType w:val="hybridMultilevel"/>
    <w:tmpl w:val="82B61EE4"/>
    <w:lvl w:ilvl="0" w:tplc="B12C9A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2D401F"/>
    <w:multiLevelType w:val="hybridMultilevel"/>
    <w:tmpl w:val="E0780EE8"/>
    <w:lvl w:ilvl="0" w:tplc="EDC066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665AD"/>
    <w:multiLevelType w:val="hybridMultilevel"/>
    <w:tmpl w:val="FED4BFDA"/>
    <w:lvl w:ilvl="0" w:tplc="1BF4BBE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B63AD5"/>
    <w:multiLevelType w:val="hybridMultilevel"/>
    <w:tmpl w:val="CE4A7B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9B326F"/>
    <w:multiLevelType w:val="hybridMultilevel"/>
    <w:tmpl w:val="FC0AD276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8A54AC"/>
    <w:multiLevelType w:val="hybridMultilevel"/>
    <w:tmpl w:val="8ECEE9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FD0DBD"/>
    <w:multiLevelType w:val="hybridMultilevel"/>
    <w:tmpl w:val="88941BC2"/>
    <w:lvl w:ilvl="0" w:tplc="315C12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2205F"/>
    <w:multiLevelType w:val="multilevel"/>
    <w:tmpl w:val="0FCEB6E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6D63C9"/>
    <w:multiLevelType w:val="hybridMultilevel"/>
    <w:tmpl w:val="73CAABCC"/>
    <w:lvl w:ilvl="0" w:tplc="5D40D2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681794"/>
    <w:multiLevelType w:val="hybridMultilevel"/>
    <w:tmpl w:val="32404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373B4"/>
    <w:multiLevelType w:val="hybridMultilevel"/>
    <w:tmpl w:val="686A329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364417C"/>
    <w:multiLevelType w:val="hybridMultilevel"/>
    <w:tmpl w:val="88F47052"/>
    <w:lvl w:ilvl="0" w:tplc="C19861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6860A0"/>
    <w:multiLevelType w:val="hybridMultilevel"/>
    <w:tmpl w:val="7BA00D7E"/>
    <w:lvl w:ilvl="0" w:tplc="828CBF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69FC"/>
    <w:multiLevelType w:val="hybridMultilevel"/>
    <w:tmpl w:val="613C9B5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B1543C6"/>
    <w:multiLevelType w:val="hybridMultilevel"/>
    <w:tmpl w:val="84B45F5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C6B2251"/>
    <w:multiLevelType w:val="hybridMultilevel"/>
    <w:tmpl w:val="CC0A3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4756D"/>
    <w:multiLevelType w:val="hybridMultilevel"/>
    <w:tmpl w:val="2514E5DC"/>
    <w:lvl w:ilvl="0" w:tplc="BE289572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5"/>
  </w:num>
  <w:num w:numId="2" w16cid:durableId="357124585">
    <w:abstractNumId w:val="21"/>
  </w:num>
  <w:num w:numId="3" w16cid:durableId="1559780918">
    <w:abstractNumId w:val="0"/>
  </w:num>
  <w:num w:numId="4" w16cid:durableId="1547567976">
    <w:abstractNumId w:val="20"/>
  </w:num>
  <w:num w:numId="5" w16cid:durableId="1943226331">
    <w:abstractNumId w:val="31"/>
  </w:num>
  <w:num w:numId="6" w16cid:durableId="1552960577">
    <w:abstractNumId w:val="26"/>
  </w:num>
  <w:num w:numId="7" w16cid:durableId="858397170">
    <w:abstractNumId w:val="33"/>
  </w:num>
  <w:num w:numId="8" w16cid:durableId="671371725">
    <w:abstractNumId w:val="8"/>
  </w:num>
  <w:num w:numId="9" w16cid:durableId="824516306">
    <w:abstractNumId w:val="10"/>
  </w:num>
  <w:num w:numId="10" w16cid:durableId="1786728210">
    <w:abstractNumId w:val="29"/>
  </w:num>
  <w:num w:numId="11" w16cid:durableId="889922035">
    <w:abstractNumId w:val="6"/>
  </w:num>
  <w:num w:numId="12" w16cid:durableId="1254707704">
    <w:abstractNumId w:val="34"/>
  </w:num>
  <w:num w:numId="13" w16cid:durableId="506166792">
    <w:abstractNumId w:val="15"/>
    <w:lvlOverride w:ilvl="0">
      <w:startOverride w:val="3"/>
    </w:lvlOverride>
  </w:num>
  <w:num w:numId="14" w16cid:durableId="1612281154">
    <w:abstractNumId w:val="14"/>
  </w:num>
  <w:num w:numId="15" w16cid:durableId="541285437">
    <w:abstractNumId w:val="41"/>
  </w:num>
  <w:num w:numId="16" w16cid:durableId="152525861">
    <w:abstractNumId w:val="41"/>
  </w:num>
  <w:num w:numId="17" w16cid:durableId="1705403780">
    <w:abstractNumId w:val="28"/>
  </w:num>
  <w:num w:numId="18" w16cid:durableId="2021825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3484291">
    <w:abstractNumId w:val="40"/>
  </w:num>
  <w:num w:numId="20" w16cid:durableId="620117268">
    <w:abstractNumId w:val="22"/>
  </w:num>
  <w:num w:numId="21" w16cid:durableId="1204749163">
    <w:abstractNumId w:val="22"/>
  </w:num>
  <w:num w:numId="22" w16cid:durableId="1800032633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52953405">
    <w:abstractNumId w:val="22"/>
  </w:num>
  <w:num w:numId="24" w16cid:durableId="1674647629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32026279">
    <w:abstractNumId w:val="4"/>
  </w:num>
  <w:num w:numId="26" w16cid:durableId="1048183804">
    <w:abstractNumId w:val="22"/>
  </w:num>
  <w:num w:numId="27" w16cid:durableId="1008170900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51993144">
    <w:abstractNumId w:val="22"/>
  </w:num>
  <w:num w:numId="29" w16cid:durableId="497697955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23016992">
    <w:abstractNumId w:val="30"/>
  </w:num>
  <w:num w:numId="31" w16cid:durableId="774909421">
    <w:abstractNumId w:val="19"/>
  </w:num>
  <w:num w:numId="32" w16cid:durableId="644896422">
    <w:abstractNumId w:val="7"/>
  </w:num>
  <w:num w:numId="33" w16cid:durableId="1571190022">
    <w:abstractNumId w:val="37"/>
  </w:num>
  <w:num w:numId="34" w16cid:durableId="1625379347">
    <w:abstractNumId w:val="36"/>
  </w:num>
  <w:num w:numId="35" w16cid:durableId="592664246">
    <w:abstractNumId w:val="24"/>
  </w:num>
  <w:num w:numId="36" w16cid:durableId="1466269295">
    <w:abstractNumId w:val="39"/>
  </w:num>
  <w:num w:numId="37" w16cid:durableId="983585346">
    <w:abstractNumId w:val="38"/>
  </w:num>
  <w:num w:numId="38" w16cid:durableId="220992752">
    <w:abstractNumId w:val="35"/>
  </w:num>
  <w:num w:numId="39" w16cid:durableId="39012137">
    <w:abstractNumId w:val="32"/>
  </w:num>
  <w:num w:numId="40" w16cid:durableId="487743757">
    <w:abstractNumId w:val="2"/>
  </w:num>
  <w:num w:numId="41" w16cid:durableId="919020663">
    <w:abstractNumId w:val="11"/>
  </w:num>
  <w:num w:numId="42" w16cid:durableId="937373825">
    <w:abstractNumId w:val="23"/>
  </w:num>
  <w:num w:numId="43" w16cid:durableId="1823935053">
    <w:abstractNumId w:val="3"/>
  </w:num>
  <w:num w:numId="44" w16cid:durableId="535583872">
    <w:abstractNumId w:val="18"/>
  </w:num>
  <w:num w:numId="45" w16cid:durableId="590629295">
    <w:abstractNumId w:val="17"/>
  </w:num>
  <w:num w:numId="46" w16cid:durableId="530533265">
    <w:abstractNumId w:val="16"/>
  </w:num>
  <w:num w:numId="47" w16cid:durableId="1037588232">
    <w:abstractNumId w:val="16"/>
  </w:num>
  <w:num w:numId="48" w16cid:durableId="1818182959">
    <w:abstractNumId w:val="9"/>
  </w:num>
  <w:num w:numId="49" w16cid:durableId="1791050198">
    <w:abstractNumId w:val="1"/>
  </w:num>
  <w:num w:numId="50" w16cid:durableId="1270890839">
    <w:abstractNumId w:val="25"/>
  </w:num>
  <w:num w:numId="51" w16cid:durableId="1357925761">
    <w:abstractNumId w:val="19"/>
  </w:num>
  <w:num w:numId="52" w16cid:durableId="1658680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66460262">
    <w:abstractNumId w:val="27"/>
  </w:num>
  <w:num w:numId="54" w16cid:durableId="2066445802">
    <w:abstractNumId w:val="13"/>
  </w:num>
  <w:num w:numId="55" w16cid:durableId="146257992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520388200">
    <w:abstractNumId w:val="16"/>
  </w:num>
  <w:num w:numId="57" w16cid:durableId="1388870323">
    <w:abstractNumId w:val="27"/>
  </w:num>
  <w:num w:numId="58" w16cid:durableId="144461385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E2C"/>
    <w:rsid w:val="00011BB2"/>
    <w:rsid w:val="00011F89"/>
    <w:rsid w:val="00012505"/>
    <w:rsid w:val="00012685"/>
    <w:rsid w:val="00012C4F"/>
    <w:rsid w:val="000131D1"/>
    <w:rsid w:val="00013280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D8E"/>
    <w:rsid w:val="00062159"/>
    <w:rsid w:val="0006393D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1EC2"/>
    <w:rsid w:val="00082154"/>
    <w:rsid w:val="00083602"/>
    <w:rsid w:val="00083800"/>
    <w:rsid w:val="00084A65"/>
    <w:rsid w:val="0008559A"/>
    <w:rsid w:val="00085A2D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AB7"/>
    <w:rsid w:val="000B1C5E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3A8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C5"/>
    <w:rsid w:val="001F6399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299"/>
    <w:rsid w:val="00321154"/>
    <w:rsid w:val="003211B0"/>
    <w:rsid w:val="00321EDA"/>
    <w:rsid w:val="0032213D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3F7C99"/>
    <w:rsid w:val="003F7DFC"/>
    <w:rsid w:val="004002B7"/>
    <w:rsid w:val="00400B59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3517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6FE1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52B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2DC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228"/>
    <w:rsid w:val="007E25AB"/>
    <w:rsid w:val="007E2F41"/>
    <w:rsid w:val="007E3838"/>
    <w:rsid w:val="007E44C9"/>
    <w:rsid w:val="007E44FC"/>
    <w:rsid w:val="007E5128"/>
    <w:rsid w:val="007E5AC2"/>
    <w:rsid w:val="007E79C5"/>
    <w:rsid w:val="007F0798"/>
    <w:rsid w:val="007F1B97"/>
    <w:rsid w:val="007F2845"/>
    <w:rsid w:val="007F2A69"/>
    <w:rsid w:val="007F33EB"/>
    <w:rsid w:val="007F38A2"/>
    <w:rsid w:val="007F43BC"/>
    <w:rsid w:val="007F4740"/>
    <w:rsid w:val="007F72A2"/>
    <w:rsid w:val="007F73A4"/>
    <w:rsid w:val="007F7C59"/>
    <w:rsid w:val="007F7FEA"/>
    <w:rsid w:val="008006C6"/>
    <w:rsid w:val="00800C52"/>
    <w:rsid w:val="0080153E"/>
    <w:rsid w:val="008018C8"/>
    <w:rsid w:val="0080263A"/>
    <w:rsid w:val="0080329D"/>
    <w:rsid w:val="008055A9"/>
    <w:rsid w:val="0080742D"/>
    <w:rsid w:val="00807C13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55C2"/>
    <w:rsid w:val="00816786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878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709D"/>
    <w:rsid w:val="00867651"/>
    <w:rsid w:val="00867B5A"/>
    <w:rsid w:val="008701F1"/>
    <w:rsid w:val="00870EA6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3FDC"/>
    <w:rsid w:val="008C47AD"/>
    <w:rsid w:val="008C4E93"/>
    <w:rsid w:val="008C603A"/>
    <w:rsid w:val="008C63D3"/>
    <w:rsid w:val="008C6C3C"/>
    <w:rsid w:val="008C71C8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1C5"/>
    <w:rsid w:val="008F1264"/>
    <w:rsid w:val="008F1D7D"/>
    <w:rsid w:val="008F2908"/>
    <w:rsid w:val="008F47C6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C17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6702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A95"/>
    <w:rsid w:val="00A25F05"/>
    <w:rsid w:val="00A2649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DC1"/>
    <w:rsid w:val="00AB0A32"/>
    <w:rsid w:val="00AB0B90"/>
    <w:rsid w:val="00AB0E56"/>
    <w:rsid w:val="00AB0ED5"/>
    <w:rsid w:val="00AB13A0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795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0F88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070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4679"/>
    <w:rsid w:val="00DC4AC1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A01"/>
    <w:rsid w:val="00E54202"/>
    <w:rsid w:val="00E5428F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8ED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75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D0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34F"/>
    <w:rsid w:val="00F34444"/>
    <w:rsid w:val="00F34E6B"/>
    <w:rsid w:val="00F35DFD"/>
    <w:rsid w:val="00F378F1"/>
    <w:rsid w:val="00F403A1"/>
    <w:rsid w:val="00F403DB"/>
    <w:rsid w:val="00F4065A"/>
    <w:rsid w:val="00F4275C"/>
    <w:rsid w:val="00F434B2"/>
    <w:rsid w:val="00F45693"/>
    <w:rsid w:val="00F463E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4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</cp:lastModifiedBy>
  <cp:revision>2</cp:revision>
  <cp:lastPrinted>2016-06-21T00:35:00Z</cp:lastPrinted>
  <dcterms:created xsi:type="dcterms:W3CDTF">2025-10-03T12:48:00Z</dcterms:created>
  <dcterms:modified xsi:type="dcterms:W3CDTF">2025-10-03T12:48:00Z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