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E131" w14:textId="303CDFC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2F2CF5">
        <w:rPr>
          <w:rFonts w:cs="Arial"/>
          <w:bCs/>
          <w:sz w:val="22"/>
          <w:szCs w:val="22"/>
        </w:rPr>
        <w:t xml:space="preserve"> #13</w:t>
      </w:r>
      <w:r w:rsidR="003035A3">
        <w:rPr>
          <w:rFonts w:cs="Arial"/>
          <w:bCs/>
          <w:sz w:val="22"/>
          <w:szCs w:val="22"/>
        </w:rPr>
        <w:t>4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476D1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</w:t>
      </w:r>
      <w:r w:rsidR="006D7F11">
        <w:rPr>
          <w:rFonts w:cs="Arial"/>
          <w:bCs/>
          <w:sz w:val="22"/>
          <w:szCs w:val="22"/>
        </w:rPr>
        <w:t>1977</w:t>
      </w:r>
    </w:p>
    <w:p w14:paraId="1DED08B8" w14:textId="5FD72E76" w:rsidR="004E3939" w:rsidRPr="00DA53A0" w:rsidRDefault="003035A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Dallas, TX, USA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</w:t>
      </w:r>
      <w:r w:rsidR="00476D1B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2F2CF5"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B5F5E0F" w14:textId="3BA54F11" w:rsidR="00476D1B" w:rsidRPr="00476D1B" w:rsidRDefault="004E3939" w:rsidP="00476D1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76D1B" w:rsidRPr="00476D1B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="00B83855">
        <w:rPr>
          <w:rFonts w:ascii="Arial" w:hAnsi="Arial" w:cs="Arial"/>
          <w:b/>
          <w:sz w:val="22"/>
          <w:szCs w:val="22"/>
          <w:lang w:val="en-US"/>
        </w:rPr>
        <w:t>a</w:t>
      </w:r>
      <w:r w:rsidR="00B83855" w:rsidRPr="00B83855">
        <w:rPr>
          <w:rFonts w:ascii="Arial" w:hAnsi="Arial" w:cs="Arial"/>
          <w:b/>
          <w:sz w:val="22"/>
          <w:szCs w:val="22"/>
          <w:lang w:val="en-US"/>
        </w:rPr>
        <w:t xml:space="preserve">bout Requirements Concerning Automatic Resume Where You </w:t>
      </w:r>
      <w:proofErr w:type="gramStart"/>
      <w:r w:rsidR="00B83855" w:rsidRPr="00B83855">
        <w:rPr>
          <w:rFonts w:ascii="Arial" w:hAnsi="Arial" w:cs="Arial"/>
          <w:b/>
          <w:sz w:val="22"/>
          <w:szCs w:val="22"/>
          <w:lang w:val="en-US"/>
        </w:rPr>
        <w:t>have</w:t>
      </w:r>
      <w:proofErr w:type="gramEnd"/>
      <w:r w:rsidR="00B83855" w:rsidRPr="00B83855">
        <w:rPr>
          <w:rFonts w:ascii="Arial" w:hAnsi="Arial" w:cs="Arial"/>
          <w:b/>
          <w:sz w:val="22"/>
          <w:szCs w:val="22"/>
          <w:lang w:val="en-US"/>
        </w:rPr>
        <w:t xml:space="preserve"> Left</w:t>
      </w:r>
    </w:p>
    <w:p w14:paraId="516D7542" w14:textId="6D3B6E05" w:rsidR="00B97703" w:rsidRPr="00476D1B" w:rsidRDefault="00B97703" w:rsidP="00476D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12" w:tgtFrame="_blank" w:history="1">
        <w:r w:rsidR="00FB0BB6" w:rsidRPr="00FB0BB6">
          <w:rPr>
            <w:b/>
            <w:sz w:val="22"/>
            <w:szCs w:val="22"/>
            <w:lang w:val="en-US"/>
          </w:rPr>
          <w:t>S4-250487</w:t>
        </w:r>
      </w:hyperlink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7D082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7BBEF65F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0BB6">
        <w:rPr>
          <w:rFonts w:ascii="Arial" w:hAnsi="Arial" w:cs="Arial"/>
          <w:b/>
          <w:bCs/>
          <w:sz w:val="22"/>
          <w:szCs w:val="22"/>
          <w:lang w:val="fr-FR"/>
        </w:rPr>
        <w:t xml:space="preserve">GSMA </w:t>
      </w:r>
      <w:r w:rsidR="00FB0BB6" w:rsidRPr="00FB0BB6">
        <w:rPr>
          <w:rFonts w:ascii="Arial" w:hAnsi="Arial" w:cs="Arial"/>
          <w:b/>
          <w:bCs/>
          <w:sz w:val="22"/>
          <w:szCs w:val="22"/>
          <w:lang w:val="fr-FR"/>
        </w:rPr>
        <w:t>TSG IMSDCAS</w:t>
      </w:r>
    </w:p>
    <w:p w14:paraId="12FF6633" w14:textId="19F8B9D2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6D1B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66313BFB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4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S4-25</w:t>
        </w:r>
        <w:r w:rsidR="00476D1B">
          <w:rPr>
            <w:rFonts w:ascii="Arial" w:hAnsi="Arial" w:cs="Arial"/>
            <w:b/>
            <w:bCs/>
            <w:sz w:val="22"/>
            <w:szCs w:val="22"/>
          </w:rPr>
          <w:t>xxxx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CD1147" w14:textId="49703824" w:rsidR="00476D1B" w:rsidRPr="00476D1B" w:rsidRDefault="00476D1B" w:rsidP="00476D1B">
      <w:r w:rsidRPr="00476D1B">
        <w:t>SA4 thanks GSM</w:t>
      </w:r>
      <w:r w:rsidR="00C33CEA">
        <w:t>A</w:t>
      </w:r>
      <w:r w:rsidRPr="00476D1B">
        <w:t xml:space="preserve"> for their Liaison Statement </w:t>
      </w:r>
      <w:r w:rsidR="00B83855">
        <w:t>discussing the feature for automatic resumption on IMS data channel applications</w:t>
      </w:r>
      <w:r w:rsidRPr="00476D1B">
        <w:t>.</w:t>
      </w:r>
    </w:p>
    <w:p w14:paraId="661CB2B9" w14:textId="7D0A5987" w:rsidR="00476D1B" w:rsidRPr="00476D1B" w:rsidRDefault="00476D1B" w:rsidP="00476D1B">
      <w:r w:rsidRPr="00476D1B">
        <w:t xml:space="preserve">SA4 </w:t>
      </w:r>
      <w:r w:rsidR="00B83855">
        <w:t xml:space="preserve">is considering the use case and is committed to address it as part of the DC Enhancements </w:t>
      </w:r>
      <w:r w:rsidR="00156E29">
        <w:t>Study</w:t>
      </w:r>
      <w:r w:rsidR="00B83855">
        <w:t xml:space="preserve"> Item (</w:t>
      </w:r>
      <w:r w:rsidR="00156E29">
        <w:t>FS_</w:t>
      </w:r>
      <w:r w:rsidR="00B83855">
        <w:t>DC</w:t>
      </w:r>
      <w:r w:rsidR="00156E29">
        <w:t>E_</w:t>
      </w:r>
      <w:r w:rsidR="00B83855">
        <w:t>MED) in Release 20</w:t>
      </w:r>
      <w:r w:rsidRPr="00476D1B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466023C3" w:rsidR="00B97703" w:rsidRPr="00476D1B" w:rsidRDefault="00B97703" w:rsidP="00476D1B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6D1B" w:rsidRPr="00476D1B">
        <w:rPr>
          <w:rFonts w:ascii="Arial" w:hAnsi="Arial" w:cs="Arial"/>
          <w:b/>
          <w:lang w:val="en-US"/>
        </w:rPr>
        <w:t>GSMA NG UPG</w:t>
      </w:r>
    </w:p>
    <w:p w14:paraId="31CA7D35" w14:textId="08DF37A3" w:rsidR="00476D1B" w:rsidRPr="00476D1B" w:rsidRDefault="00B97703" w:rsidP="00476D1B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6D1B" w:rsidRPr="00476D1B">
        <w:rPr>
          <w:lang w:val="en-US"/>
        </w:rPr>
        <w:t xml:space="preserve">GSMA is kindly asked to </w:t>
      </w:r>
      <w:r w:rsidR="00BD0300">
        <w:rPr>
          <w:lang w:val="en-US"/>
        </w:rPr>
        <w:t>take the above information into account</w:t>
      </w:r>
      <w:r w:rsidR="00476D1B" w:rsidRPr="00476D1B">
        <w:rPr>
          <w:lang w:val="en-US"/>
        </w:rPr>
        <w:t>.</w:t>
      </w:r>
    </w:p>
    <w:p w14:paraId="54F32EF9" w14:textId="2A8204B7" w:rsidR="00B97703" w:rsidRPr="00B83855" w:rsidRDefault="009019C6" w:rsidP="00B83855">
      <w:pPr>
        <w:rPr>
          <w:sz w:val="24"/>
          <w:szCs w:val="24"/>
        </w:rPr>
      </w:pPr>
      <w:r w:rsidRPr="00F335DA">
        <w:t xml:space="preserve"> </w:t>
      </w: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258313" w14:textId="6626199C" w:rsidR="00B83AA0" w:rsidRDefault="00B83AA0" w:rsidP="002F1940">
      <w:r>
        <w:t>SA4#13</w:t>
      </w:r>
      <w:r w:rsidR="00476D1B">
        <w:t>5</w:t>
      </w:r>
      <w:r>
        <w:tab/>
      </w:r>
      <w:r w:rsidR="00476D1B">
        <w:t>9</w:t>
      </w:r>
      <w:r>
        <w:t xml:space="preserve"> – </w:t>
      </w:r>
      <w:r w:rsidR="00476D1B">
        <w:t>13</w:t>
      </w:r>
      <w:r>
        <w:t xml:space="preserve"> </w:t>
      </w:r>
      <w:r w:rsidR="00476D1B">
        <w:t>February 2</w:t>
      </w:r>
      <w:r>
        <w:t>02</w:t>
      </w:r>
      <w:r w:rsidR="00476D1B">
        <w:t>6</w:t>
      </w:r>
      <w:r>
        <w:tab/>
      </w:r>
      <w:r w:rsidR="00A80FBB">
        <w:t xml:space="preserve">Goa, </w:t>
      </w:r>
      <w:r w:rsidR="00476D1B">
        <w:t>India</w:t>
      </w:r>
      <w:r>
        <w:t xml:space="preserve"> </w:t>
      </w:r>
    </w:p>
    <w:p w14:paraId="38CC712B" w14:textId="29485440" w:rsidR="00A80FBB" w:rsidRDefault="00A80FBB" w:rsidP="00A80FBB">
      <w:bookmarkStart w:id="10" w:name="OLE_LINK53"/>
      <w:bookmarkStart w:id="11" w:name="OLE_LINK54"/>
      <w:r w:rsidRPr="00F335DA">
        <w:t>SA4 #1</w:t>
      </w:r>
      <w:r>
        <w:t>35-bis-e</w:t>
      </w:r>
      <w:r w:rsidRPr="00F335DA">
        <w:t xml:space="preserve"> </w:t>
      </w:r>
      <w:r w:rsidRPr="00F335DA">
        <w:tab/>
      </w:r>
      <w:r>
        <w:t>13 – 17 April 2026</w:t>
      </w:r>
      <w:r>
        <w:tab/>
      </w:r>
      <w:bookmarkEnd w:id="10"/>
      <w:bookmarkEnd w:id="11"/>
      <w:r>
        <w:t>Online</w:t>
      </w:r>
    </w:p>
    <w:p w14:paraId="208566FB" w14:textId="77777777" w:rsidR="00A80FBB" w:rsidRDefault="00A80FBB" w:rsidP="002F1940"/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5257C" w14:textId="77777777" w:rsidR="00092229" w:rsidRDefault="00092229">
      <w:pPr>
        <w:spacing w:after="0"/>
      </w:pPr>
      <w:r>
        <w:separator/>
      </w:r>
    </w:p>
  </w:endnote>
  <w:endnote w:type="continuationSeparator" w:id="0">
    <w:p w14:paraId="657FDC5A" w14:textId="77777777" w:rsidR="00092229" w:rsidRDefault="00092229">
      <w:pPr>
        <w:spacing w:after="0"/>
      </w:pPr>
      <w:r>
        <w:continuationSeparator/>
      </w:r>
    </w:p>
  </w:endnote>
  <w:endnote w:type="continuationNotice" w:id="1">
    <w:p w14:paraId="1A263256" w14:textId="77777777" w:rsidR="00092229" w:rsidRDefault="000922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0621A" w14:textId="77777777" w:rsidR="00092229" w:rsidRDefault="00092229">
      <w:pPr>
        <w:spacing w:after="0"/>
      </w:pPr>
      <w:r>
        <w:separator/>
      </w:r>
    </w:p>
  </w:footnote>
  <w:footnote w:type="continuationSeparator" w:id="0">
    <w:p w14:paraId="4613CC88" w14:textId="77777777" w:rsidR="00092229" w:rsidRDefault="00092229">
      <w:pPr>
        <w:spacing w:after="0"/>
      </w:pPr>
      <w:r>
        <w:continuationSeparator/>
      </w:r>
    </w:p>
  </w:footnote>
  <w:footnote w:type="continuationNotice" w:id="1">
    <w:p w14:paraId="3A6B5092" w14:textId="77777777" w:rsidR="00092229" w:rsidRDefault="000922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C1252"/>
    <w:multiLevelType w:val="hybridMultilevel"/>
    <w:tmpl w:val="29CCEB58"/>
    <w:lvl w:ilvl="0" w:tplc="1618D6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0B76BA"/>
    <w:multiLevelType w:val="hybridMultilevel"/>
    <w:tmpl w:val="FD3A29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5"/>
  </w:num>
  <w:num w:numId="2" w16cid:durableId="250696473">
    <w:abstractNumId w:val="3"/>
  </w:num>
  <w:num w:numId="3" w16cid:durableId="394090550">
    <w:abstractNumId w:val="2"/>
  </w:num>
  <w:num w:numId="4" w16cid:durableId="240606056">
    <w:abstractNumId w:val="1"/>
  </w:num>
  <w:num w:numId="5" w16cid:durableId="2075158797">
    <w:abstractNumId w:val="4"/>
  </w:num>
  <w:num w:numId="6" w16cid:durableId="1484080335">
    <w:abstractNumId w:val="7"/>
  </w:num>
  <w:num w:numId="7" w16cid:durableId="2104639761">
    <w:abstractNumId w:val="6"/>
  </w:num>
  <w:num w:numId="8" w16cid:durableId="7803382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92229"/>
    <w:rsid w:val="000C337F"/>
    <w:rsid w:val="000F6242"/>
    <w:rsid w:val="000F6415"/>
    <w:rsid w:val="00125604"/>
    <w:rsid w:val="00156E29"/>
    <w:rsid w:val="00164EE6"/>
    <w:rsid w:val="0016563F"/>
    <w:rsid w:val="001679F3"/>
    <w:rsid w:val="001C0B13"/>
    <w:rsid w:val="001D2CB0"/>
    <w:rsid w:val="001F75B8"/>
    <w:rsid w:val="002453C5"/>
    <w:rsid w:val="0025749A"/>
    <w:rsid w:val="002F1940"/>
    <w:rsid w:val="002F2CF5"/>
    <w:rsid w:val="002F7EF7"/>
    <w:rsid w:val="00300F49"/>
    <w:rsid w:val="003035A3"/>
    <w:rsid w:val="00311B97"/>
    <w:rsid w:val="00354B21"/>
    <w:rsid w:val="00383545"/>
    <w:rsid w:val="00384457"/>
    <w:rsid w:val="0040245F"/>
    <w:rsid w:val="00421F19"/>
    <w:rsid w:val="00433500"/>
    <w:rsid w:val="00433F71"/>
    <w:rsid w:val="00440D43"/>
    <w:rsid w:val="0047037C"/>
    <w:rsid w:val="00470ACE"/>
    <w:rsid w:val="00476D1B"/>
    <w:rsid w:val="00485611"/>
    <w:rsid w:val="004A7C9A"/>
    <w:rsid w:val="004C5D8F"/>
    <w:rsid w:val="004E3939"/>
    <w:rsid w:val="00527B4F"/>
    <w:rsid w:val="00541791"/>
    <w:rsid w:val="00562583"/>
    <w:rsid w:val="005934A1"/>
    <w:rsid w:val="006539E8"/>
    <w:rsid w:val="006D7F11"/>
    <w:rsid w:val="0074021E"/>
    <w:rsid w:val="007F4F92"/>
    <w:rsid w:val="00863CA9"/>
    <w:rsid w:val="00887AE8"/>
    <w:rsid w:val="008B29FA"/>
    <w:rsid w:val="008D772F"/>
    <w:rsid w:val="008F6052"/>
    <w:rsid w:val="009019C6"/>
    <w:rsid w:val="0092538C"/>
    <w:rsid w:val="009503BA"/>
    <w:rsid w:val="0099764C"/>
    <w:rsid w:val="009B62D1"/>
    <w:rsid w:val="009F2728"/>
    <w:rsid w:val="00A320A8"/>
    <w:rsid w:val="00A80FBB"/>
    <w:rsid w:val="00B16341"/>
    <w:rsid w:val="00B17DC0"/>
    <w:rsid w:val="00B54D3E"/>
    <w:rsid w:val="00B76832"/>
    <w:rsid w:val="00B83855"/>
    <w:rsid w:val="00B83AA0"/>
    <w:rsid w:val="00B97703"/>
    <w:rsid w:val="00BC50D8"/>
    <w:rsid w:val="00BD0300"/>
    <w:rsid w:val="00BD3B64"/>
    <w:rsid w:val="00BD4EBA"/>
    <w:rsid w:val="00BE4C8D"/>
    <w:rsid w:val="00C33CEA"/>
    <w:rsid w:val="00C37B61"/>
    <w:rsid w:val="00C65B09"/>
    <w:rsid w:val="00CA2103"/>
    <w:rsid w:val="00CD6727"/>
    <w:rsid w:val="00CF6087"/>
    <w:rsid w:val="00D87276"/>
    <w:rsid w:val="00DE4F28"/>
    <w:rsid w:val="00E14052"/>
    <w:rsid w:val="00E27E4D"/>
    <w:rsid w:val="00E704CE"/>
    <w:rsid w:val="00E912A6"/>
    <w:rsid w:val="00ED2383"/>
    <w:rsid w:val="00F335DA"/>
    <w:rsid w:val="00F46DC3"/>
    <w:rsid w:val="00F55F09"/>
    <w:rsid w:val="00F870BC"/>
    <w:rsid w:val="00F919BB"/>
    <w:rsid w:val="00FB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76D1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76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4_CODEC/TSGS4_131-bis-e/Docs/S4-250487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4_CODEC/TSGS4_131-bis-e/Docs/S4-2506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Bouazizi2</cp:lastModifiedBy>
  <cp:revision>27</cp:revision>
  <cp:lastPrinted>2002-04-23T16:10:00Z</cp:lastPrinted>
  <dcterms:created xsi:type="dcterms:W3CDTF">2025-04-08T20:35:00Z</dcterms:created>
  <dcterms:modified xsi:type="dcterms:W3CDTF">2025-11-21T14:56:00Z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