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S2-171</w:t>
      </w:r>
      <w:r w:rsidRPr="00626633">
        <w:rPr>
          <w:b/>
          <w:bCs/>
          <w:sz w:val="24"/>
          <w:szCs w:val="24"/>
        </w:rPr>
        <w:tab/>
      </w:r>
      <w:r w:rsidR="00476B62">
        <w:rPr>
          <w:b/>
          <w:bCs/>
          <w:sz w:val="24"/>
          <w:szCs w:val="24"/>
        </w:rPr>
        <w:t>DRAFT REPORT</w:t>
      </w:r>
    </w:p>
    <w:p w14:paraId="5E4EEC14" w14:textId="77777777" w:rsidR="002503EE" w:rsidRDefault="007615D6" w:rsidP="002503EE">
      <w:r>
        <w:rPr>
          <w:b/>
          <w:bCs/>
          <w:sz w:val="24"/>
          <w:szCs w:val="24"/>
        </w:rPr>
        <w:t>13 - 17 October, 2025</w:t>
      </w:r>
      <w:r w:rsidRPr="00626633">
        <w:rPr>
          <w:b/>
          <w:bCs/>
          <w:sz w:val="24"/>
          <w:szCs w:val="24"/>
        </w:rPr>
        <w:t xml:space="preserve">, </w:t>
      </w:r>
      <w:r>
        <w:rPr>
          <w:b/>
          <w:bCs/>
          <w:sz w:val="24"/>
          <w:szCs w:val="24"/>
        </w:rPr>
        <w:t>Wuhan, China</w:t>
      </w:r>
    </w:p>
    <w:p w14:paraId="52FB7648" w14:textId="14C39D80" w:rsidR="002503EE" w:rsidRDefault="007615D6" w:rsidP="002503EE">
      <w:r>
        <w:rPr>
          <w:b/>
          <w:sz w:val="36"/>
        </w:rPr>
        <w:t>Third Generation Partnership Project (3GPP™)</w:t>
      </w:r>
    </w:p>
    <w:p w14:paraId="35BA9B62" w14:textId="13F5981A" w:rsidR="007615D6" w:rsidRDefault="007615D6" w:rsidP="007615D6">
      <w:pPr>
        <w:jc w:val="center"/>
        <w:rPr>
          <w:b/>
          <w:sz w:val="32"/>
        </w:rPr>
      </w:pPr>
      <w:r>
        <w:rPr>
          <w:b/>
          <w:sz w:val="32"/>
        </w:rPr>
        <w:br/>
        <w:t>DRAFT Meeting Report for S2 meeting: #S2-171</w:t>
      </w:r>
    </w:p>
    <w:p w14:paraId="4DF5E6D5" w14:textId="77777777" w:rsidR="002503EE" w:rsidRDefault="007615D6" w:rsidP="002503EE">
      <w:r>
        <w:rPr>
          <w:b/>
          <w:sz w:val="32"/>
        </w:rPr>
        <w:t>Ordinary meeting</w:t>
      </w:r>
    </w:p>
    <w:p w14:paraId="2A71A39D" w14:textId="063DF6A4" w:rsidR="007615D6" w:rsidRPr="00483B4A" w:rsidRDefault="007615D6" w:rsidP="007615D6">
      <w:pPr>
        <w:ind w:left="1418" w:hanging="1418"/>
        <w:rPr>
          <w:b/>
          <w:bCs/>
        </w:rPr>
      </w:pPr>
      <w:r w:rsidRPr="00483B4A">
        <w:rPr>
          <w:b/>
          <w:bCs/>
        </w:rPr>
        <w:t>Version:</w:t>
      </w:r>
      <w:r w:rsidRPr="00483B4A">
        <w:rPr>
          <w:b/>
          <w:bCs/>
        </w:rPr>
        <w:tab/>
      </w:r>
      <w:r>
        <w:rPr>
          <w:b/>
          <w:bCs/>
        </w:rPr>
        <w:t>v0.0.</w:t>
      </w:r>
      <w:r w:rsidR="00B954D9">
        <w:rPr>
          <w:b/>
          <w:bCs/>
        </w:rPr>
        <w:t>4</w:t>
      </w:r>
    </w:p>
    <w:p w14:paraId="2B45ABA1" w14:textId="2C9C1098" w:rsidR="002503EE" w:rsidRDefault="007615D6" w:rsidP="002503EE">
      <w:r w:rsidRPr="00483B4A">
        <w:rPr>
          <w:b/>
          <w:bCs/>
        </w:rPr>
        <w:t>Status:</w:t>
      </w:r>
      <w:r w:rsidR="00AB214D">
        <w:rPr>
          <w:b/>
          <w:bCs/>
        </w:rPr>
        <w:tab/>
      </w:r>
      <w:r w:rsidR="00AB214D">
        <w:rPr>
          <w:b/>
          <w:bCs/>
        </w:rPr>
        <w:tab/>
      </w:r>
      <w:r w:rsidR="00B954D9">
        <w:rPr>
          <w:b/>
          <w:bCs/>
        </w:rPr>
        <w:t>Fri</w:t>
      </w:r>
      <w:r w:rsidR="0044056D">
        <w:rPr>
          <w:b/>
          <w:bCs/>
        </w:rPr>
        <w:t>day</w:t>
      </w:r>
      <w:r w:rsidR="002503EE">
        <w:rPr>
          <w:b/>
          <w:bCs/>
        </w:rPr>
        <w:t xml:space="preserve"> </w:t>
      </w:r>
      <w:r w:rsidR="00B954D9">
        <w:rPr>
          <w:b/>
          <w:bCs/>
        </w:rPr>
        <w:t>close of meeting</w:t>
      </w:r>
      <w:r w:rsidR="002503EE">
        <w:rPr>
          <w:b/>
          <w:bCs/>
        </w:rPr>
        <w:t xml:space="preserve"> draft - for Information</w:t>
      </w:r>
    </w:p>
    <w:p w14:paraId="6EB23E33" w14:textId="2AD61788" w:rsidR="007615D6" w:rsidRDefault="00000000" w:rsidP="00457484">
      <w:pPr>
        <w:pStyle w:val="TT"/>
      </w:pPr>
      <w:r>
        <w:t>Contents:</w:t>
      </w:r>
    </w:p>
    <w:p w14:paraId="2472F639" w14:textId="2C15D2B1" w:rsidR="00A409C6"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7F4B0A2" w14:textId="77777777" w:rsidR="00E07271" w:rsidRDefault="00E07271" w:rsidP="00F33CC4">
      <w:pPr>
        <w:pStyle w:val="Heading3"/>
      </w:pPr>
      <w:r>
        <w:t>Consensus principles reminder:</w:t>
      </w:r>
    </w:p>
    <w:p w14:paraId="3BB38674" w14:textId="77777777" w:rsidR="002503EE" w:rsidRDefault="00E07271" w:rsidP="002503E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EAEB0C4" w14:textId="7139D572" w:rsidR="007615D6" w:rsidRDefault="007615D6" w:rsidP="007615D6">
      <w:pPr>
        <w:spacing w:after="160" w:line="259" w:lineRule="auto"/>
      </w:pPr>
      <w:r>
        <w:br w:type="page"/>
      </w:r>
    </w:p>
    <w:p w14:paraId="0D6CE1D5" w14:textId="77777777" w:rsidR="002503EE" w:rsidRDefault="007615D6" w:rsidP="00F36728">
      <w:pPr>
        <w:pStyle w:val="Heading2"/>
      </w:pPr>
      <w:r>
        <w:t>1.1</w:t>
      </w:r>
      <w:r>
        <w:tab/>
        <w:t>Opening of the meeting</w:t>
      </w:r>
    </w:p>
    <w:p w14:paraId="29A02072" w14:textId="130FEC96" w:rsidR="00F36728" w:rsidRDefault="00F36728" w:rsidP="002503EE">
      <w:r>
        <w:t xml:space="preserve"> The SA WG2 Chair, Andy Bennett (Samsung) opened the meeting.</w:t>
      </w:r>
    </w:p>
    <w:p w14:paraId="71364FA6" w14:textId="669E1BB8" w:rsidR="00F36728" w:rsidRDefault="00F36728" w:rsidP="002503EE">
      <w:r>
        <w:t>Mr. Changhong</w:t>
      </w:r>
      <w:r w:rsidRPr="00F36728">
        <w:t xml:space="preserve"> </w:t>
      </w:r>
      <w:r>
        <w:t>Shan (OPPO, CCSA) welcomed delegates to Wuhan, China, on behalf of the Host</w:t>
      </w:r>
      <w:r w:rsidRPr="00F36728">
        <w:t xml:space="preserve">s, </w:t>
      </w:r>
      <w:r w:rsidRPr="00F36728">
        <w:rPr>
          <w:rFonts w:hint="eastAsia"/>
        </w:rPr>
        <w:t xml:space="preserve">The Chinese Friends of 3GPP (CF3) </w:t>
      </w:r>
      <w:r>
        <w:t>and provided information about city of Wuhan, local points of interest, restaurants. Domestic information about the meeting were also provided in the slides.</w:t>
      </w:r>
    </w:p>
    <w:p w14:paraId="2045BBD9" w14:textId="38494CE9" w:rsidR="007B3B7A" w:rsidRDefault="007B3B7A" w:rsidP="002503EE">
      <w:r>
        <w:t>A Social event was arranged by CF3 from 19:00, Tuesday 14 October, in the Wanda Reign Hotel, 3rd floor.</w:t>
      </w:r>
    </w:p>
    <w:p w14:paraId="10A4EDCF" w14:textId="77777777" w:rsidR="00F36728" w:rsidRDefault="00F36728" w:rsidP="00F36728">
      <w:r>
        <w:t>The Secretary and Vice Chairs introduced themselves. The Vice Chairs were Dario Serafino Tonesi (Qualcomm) and Wanqiang Zhang (Huawei). The Secretary was Maurice Pope (ETSI MCC).</w:t>
      </w:r>
    </w:p>
    <w:p w14:paraId="2B6D7F37" w14:textId="06F4F515" w:rsidR="00F36728" w:rsidRDefault="00F36728" w:rsidP="002503EE"/>
    <w:p w14:paraId="1EC0346F" w14:textId="252053D7" w:rsidR="007615D6" w:rsidRDefault="007615D6" w:rsidP="007615D6">
      <w:pPr>
        <w:pStyle w:val="Heading1"/>
      </w:pPr>
      <w:r>
        <w:t>2</w:t>
      </w:r>
      <w:r>
        <w:tab/>
        <w:t>Agenda</w:t>
      </w:r>
    </w:p>
    <w:p w14:paraId="4EA84903" w14:textId="77777777" w:rsidR="00E00DA6" w:rsidRDefault="007615D6" w:rsidP="000A3FBD">
      <w:pPr>
        <w:pStyle w:val="NormTop"/>
      </w:pPr>
      <w:r>
        <w:rPr>
          <w:color w:val="0000FF"/>
        </w:rPr>
        <w:t>S2-2508139</w:t>
      </w:r>
      <w:r w:rsidRPr="00D53282">
        <w:t xml:space="preserve"> </w:t>
      </w:r>
      <w:r>
        <w:t>(AGENDA) SA2#171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2905C4E5" w14:textId="77777777" w:rsidR="007615D6" w:rsidRPr="005B25A1" w:rsidRDefault="007615D6" w:rsidP="007615D6">
      <w:pPr>
        <w:keepNext/>
        <w:keepLines/>
        <w:rPr>
          <w:b/>
          <w:bCs/>
        </w:rPr>
      </w:pPr>
      <w:r w:rsidRPr="005B25A1">
        <w:rPr>
          <w:b/>
          <w:bCs/>
        </w:rPr>
        <w:t>Plenary Discussion:</w:t>
      </w:r>
    </w:p>
    <w:p w14:paraId="5D5F3FA2" w14:textId="09C6EF8E" w:rsidR="007615D6" w:rsidRPr="00BE7161" w:rsidRDefault="00BE7161" w:rsidP="007615D6">
      <w:pPr>
        <w:keepNext/>
        <w:keepLines/>
      </w:pPr>
      <w:r>
        <w:t xml:space="preserve">The agenda was reviewed and </w:t>
      </w:r>
      <w:r w:rsidRPr="00C3284B">
        <w:rPr>
          <w:color w:val="FF0000"/>
          <w:lang w:eastAsia="en-US"/>
        </w:rPr>
        <w:t>approved</w:t>
      </w:r>
      <w:r>
        <w:t>.</w:t>
      </w:r>
    </w:p>
    <w:p w14:paraId="1376242A" w14:textId="6DE1C42C" w:rsidR="007615D6" w:rsidRPr="00EB0339" w:rsidRDefault="007615D6" w:rsidP="007615D6">
      <w:r w:rsidRPr="005B25A1">
        <w:rPr>
          <w:b/>
          <w:bCs/>
        </w:rPr>
        <w:t>Status:</w:t>
      </w:r>
      <w:r>
        <w:t xml:space="preserve"> </w:t>
      </w:r>
      <w:r w:rsidR="00BE7161" w:rsidRPr="00C3284B">
        <w:rPr>
          <w:color w:val="FF0000"/>
          <w:lang w:eastAsia="en-US"/>
        </w:rPr>
        <w:t>Approved</w:t>
      </w:r>
      <w:r w:rsidR="00BE7161">
        <w:t>.</w:t>
      </w:r>
    </w:p>
    <w:p w14:paraId="2A191DC4" w14:textId="77777777" w:rsidR="00E00DA6" w:rsidRDefault="007615D6" w:rsidP="000A3FBD">
      <w:pPr>
        <w:pStyle w:val="NormTop"/>
      </w:pPr>
      <w:r>
        <w:rPr>
          <w:color w:val="0000FF"/>
        </w:rPr>
        <w:t>S2-2508140</w:t>
      </w:r>
      <w:r w:rsidRPr="00D53282">
        <w:t xml:space="preserve"> </w:t>
      </w:r>
      <w:r>
        <w:t>(AGENDA) SA WG2#171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session plan.</w:t>
      </w:r>
    </w:p>
    <w:p w14:paraId="062C9CA0" w14:textId="77777777" w:rsidR="007615D6" w:rsidRPr="005B25A1" w:rsidRDefault="007615D6" w:rsidP="007615D6">
      <w:pPr>
        <w:keepNext/>
        <w:keepLines/>
        <w:rPr>
          <w:b/>
          <w:bCs/>
        </w:rPr>
      </w:pPr>
      <w:r w:rsidRPr="005B25A1">
        <w:rPr>
          <w:b/>
          <w:bCs/>
        </w:rPr>
        <w:t>Plenary Discussion:</w:t>
      </w:r>
    </w:p>
    <w:p w14:paraId="3ADD0FDE" w14:textId="29B78B98" w:rsidR="00BE7161" w:rsidRDefault="00BE7161" w:rsidP="00A120F3">
      <w:pPr>
        <w:keepNext/>
        <w:keepLines/>
      </w:pPr>
      <w:r>
        <w:t xml:space="preserve">The latest draft of this was reviewed and will be updated during the meeting as appropriate taking progress into account. The final version will be uploaded at the close of the meeting. </w:t>
      </w:r>
    </w:p>
    <w:p w14:paraId="78814D9C" w14:textId="2E50742A" w:rsidR="007615D6" w:rsidRPr="00BE7161" w:rsidRDefault="00534D7B" w:rsidP="007615D6">
      <w:pPr>
        <w:keepNext/>
        <w:keepLines/>
      </w:pPr>
      <w:r w:rsidRPr="00534D7B">
        <w:t xml:space="preserve">This was </w:t>
      </w:r>
      <w:r w:rsidRPr="00C3284B">
        <w:rPr>
          <w:color w:val="0000FF"/>
        </w:rPr>
        <w:t>noted</w:t>
      </w:r>
      <w:r w:rsidRPr="00534D7B">
        <w:t>.</w:t>
      </w:r>
    </w:p>
    <w:p w14:paraId="138B4F50" w14:textId="2EE619B4" w:rsidR="007615D6" w:rsidRPr="00EB0339" w:rsidRDefault="007615D6" w:rsidP="007615D6">
      <w:r w:rsidRPr="005B25A1">
        <w:rPr>
          <w:b/>
          <w:bCs/>
        </w:rPr>
        <w:t>Status:</w:t>
      </w:r>
      <w:r>
        <w:t xml:space="preserve"> </w:t>
      </w:r>
      <w:r w:rsidR="00534D7B" w:rsidRPr="00C3284B">
        <w:rPr>
          <w:color w:val="0000FF"/>
        </w:rPr>
        <w:t>Noted</w:t>
      </w:r>
      <w:r w:rsidR="00534D7B">
        <w:t>.</w:t>
      </w:r>
    </w:p>
    <w:p w14:paraId="626E6A6E" w14:textId="77777777" w:rsidR="00E00DA6" w:rsidRDefault="007615D6" w:rsidP="000A3FBD">
      <w:pPr>
        <w:pStyle w:val="NormTop"/>
      </w:pPr>
      <w:r>
        <w:rPr>
          <w:color w:val="0000FF"/>
        </w:rPr>
        <w:t>S2-2508592</w:t>
      </w:r>
      <w:r w:rsidRPr="00D53282">
        <w:t xml:space="preserve"> </w:t>
      </w:r>
      <w:r>
        <w:t>(AGENDA) SA WG2#171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Plan for the meeting.</w:t>
      </w:r>
    </w:p>
    <w:p w14:paraId="3243CFF3" w14:textId="77777777" w:rsidR="007615D6" w:rsidRPr="005B25A1" w:rsidRDefault="007615D6" w:rsidP="007615D6">
      <w:pPr>
        <w:keepNext/>
        <w:keepLines/>
        <w:rPr>
          <w:b/>
          <w:bCs/>
        </w:rPr>
      </w:pPr>
      <w:r w:rsidRPr="005B25A1">
        <w:rPr>
          <w:b/>
          <w:bCs/>
        </w:rPr>
        <w:t>Plenary Discussion:</w:t>
      </w:r>
    </w:p>
    <w:p w14:paraId="6E8D7E4F" w14:textId="322C286B" w:rsidR="007615D6" w:rsidRDefault="00BE7161" w:rsidP="007615D6">
      <w:pPr>
        <w:keepNext/>
        <w:keepLines/>
      </w:pPr>
      <w:r>
        <w:t>Updated document numbers will be provided for the revisions and merges from drafting sessions which can be uploaded to the INBOX before the main sessions for review.</w:t>
      </w:r>
    </w:p>
    <w:p w14:paraId="5D561D15" w14:textId="04BE6BD8" w:rsidR="0011647F" w:rsidRDefault="0011647F" w:rsidP="007615D6">
      <w:pPr>
        <w:keepNext/>
        <w:keepLines/>
      </w:pPr>
      <w:r>
        <w:t xml:space="preserve">This was revised to </w:t>
      </w:r>
      <w:r w:rsidRPr="00CE3EC0">
        <w:rPr>
          <w:color w:val="0000FF"/>
        </w:rPr>
        <w:t>S2-2</w:t>
      </w:r>
      <w:r>
        <w:rPr>
          <w:color w:val="0000FF"/>
        </w:rPr>
        <w:t>509750</w:t>
      </w:r>
      <w:r>
        <w:t>.</w:t>
      </w:r>
      <w:r w:rsidRPr="00375008">
        <w:t xml:space="preserve"> </w:t>
      </w:r>
    </w:p>
    <w:p w14:paraId="37229A75" w14:textId="77777777" w:rsidR="00816DBC" w:rsidRPr="00BE7161" w:rsidRDefault="00816DBC" w:rsidP="00816DBC">
      <w:pPr>
        <w:keepNext/>
        <w:keepLines/>
      </w:pPr>
      <w:r>
        <w:t xml:space="preserve">  </w:t>
      </w:r>
      <w:r w:rsidRPr="00380F14">
        <w:rPr>
          <w:color w:val="FF0000"/>
        </w:rPr>
        <w:t>&lt;RETURN - OPEN&gt;</w:t>
      </w:r>
    </w:p>
    <w:p w14:paraId="458C540B" w14:textId="77777777" w:rsidR="00816DBC" w:rsidRPr="00EB0339" w:rsidRDefault="00816DBC" w:rsidP="00816DBC">
      <w:r w:rsidRPr="005B25A1">
        <w:rPr>
          <w:b/>
          <w:bCs/>
        </w:rPr>
        <w:t>Status:</w:t>
      </w:r>
      <w:r>
        <w:t xml:space="preserve"> </w:t>
      </w:r>
      <w:r w:rsidRPr="00380F14">
        <w:rPr>
          <w:color w:val="FF0000"/>
        </w:rPr>
        <w:t>OPEN</w:t>
      </w:r>
    </w:p>
    <w:p w14:paraId="4B3FF33B" w14:textId="6F62FAF8" w:rsidR="00816DBC" w:rsidRDefault="00816DBC" w:rsidP="00816DBC"/>
    <w:p w14:paraId="63A1EF15" w14:textId="77777777" w:rsidR="007615D6" w:rsidRDefault="007615D6" w:rsidP="0010433C">
      <w:pPr>
        <w:pStyle w:val="Heading2"/>
      </w:pPr>
      <w:r>
        <w:t>2.1</w:t>
      </w:r>
      <w:r>
        <w:tab/>
        <w:t>IPR, Antitrust and Consensus principles reminders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7DFA09C0" w14:textId="77777777" w:rsidR="002503EE" w:rsidRDefault="00000000" w:rsidP="002503EE">
      <w:r>
        <w:t>There were no contributions to this agenda item.</w:t>
      </w:r>
    </w:p>
    <w:p w14:paraId="5B22FB33" w14:textId="7C54FB37" w:rsidR="007615D6" w:rsidRDefault="007615D6" w:rsidP="007615D6">
      <w:pPr>
        <w:pStyle w:val="Heading1"/>
      </w:pPr>
      <w:r>
        <w:t>3</w:t>
      </w:r>
      <w:r>
        <w:tab/>
        <w:t>SA2#170 Meeting report</w:t>
      </w:r>
    </w:p>
    <w:p w14:paraId="680BC7BD" w14:textId="77777777" w:rsidR="00E00DA6" w:rsidRDefault="007615D6" w:rsidP="000A3FBD">
      <w:pPr>
        <w:pStyle w:val="NormTop"/>
      </w:pPr>
      <w:r>
        <w:rPr>
          <w:color w:val="0000FF"/>
        </w:rPr>
        <w:t>S2-2508141</w:t>
      </w:r>
      <w:r w:rsidRPr="00D53282">
        <w:t xml:space="preserve"> </w:t>
      </w:r>
      <w:r>
        <w:t>(REPORT) Draft Report of SA WG2 meeting #170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#170 for approval.</w:t>
      </w:r>
    </w:p>
    <w:p w14:paraId="534155CF" w14:textId="77777777" w:rsidR="007615D6" w:rsidRPr="005B25A1" w:rsidRDefault="007615D6" w:rsidP="007615D6">
      <w:pPr>
        <w:keepNext/>
        <w:keepLines/>
        <w:rPr>
          <w:b/>
          <w:bCs/>
        </w:rPr>
      </w:pPr>
      <w:r w:rsidRPr="005B25A1">
        <w:rPr>
          <w:b/>
          <w:bCs/>
        </w:rPr>
        <w:t>Plenary Discussion:</w:t>
      </w:r>
    </w:p>
    <w:p w14:paraId="49B6296A" w14:textId="77777777" w:rsidR="00BE7161" w:rsidRDefault="00BE7161" w:rsidP="00A120F3">
      <w:pPr>
        <w:keepNext/>
        <w:keepLines/>
      </w:pPr>
      <w:r>
        <w:t xml:space="preserve">There were some reasons for objections missing. Delegates were asked to resubmit any missing text and the report will be updated with these. This was revised to </w:t>
      </w:r>
      <w:r w:rsidRPr="00CE3EC0">
        <w:rPr>
          <w:color w:val="0000FF"/>
        </w:rPr>
        <w:t>S2-2</w:t>
      </w:r>
      <w:r>
        <w:rPr>
          <w:color w:val="0000FF"/>
        </w:rPr>
        <w:t>509267</w:t>
      </w:r>
      <w:r>
        <w:t>.</w:t>
      </w:r>
      <w:r w:rsidRPr="00375008">
        <w:t xml:space="preserve"> </w:t>
      </w:r>
    </w:p>
    <w:p w14:paraId="0C85CC54" w14:textId="6B23D688" w:rsidR="007615D6" w:rsidRPr="00A47A42" w:rsidRDefault="00A47A42" w:rsidP="007615D6">
      <w:pPr>
        <w:keepNext/>
        <w:keepLines/>
      </w:pPr>
      <w:r>
        <w:t xml:space="preserve">The report was </w:t>
      </w:r>
      <w:r w:rsidRPr="00C3284B">
        <w:rPr>
          <w:color w:val="FF0000"/>
          <w:lang w:eastAsia="en-US"/>
        </w:rPr>
        <w:t>approved</w:t>
      </w:r>
      <w:r>
        <w:t xml:space="preserve"> and will be updated to accept revision marks and placed on the FTP server as version 1.0.0.</w:t>
      </w:r>
    </w:p>
    <w:p w14:paraId="18041886" w14:textId="476FB0B2" w:rsidR="002503EE" w:rsidRPr="00A47A42" w:rsidRDefault="007615D6" w:rsidP="002503EE">
      <w:r w:rsidRPr="005B25A1">
        <w:rPr>
          <w:b/>
          <w:bCs/>
        </w:rPr>
        <w:t>Status:</w:t>
      </w:r>
      <w:r>
        <w:t xml:space="preserve"> </w:t>
      </w:r>
      <w:r w:rsidR="00A47A42" w:rsidRPr="00C3284B">
        <w:rPr>
          <w:color w:val="FF0000"/>
          <w:lang w:eastAsia="en-US"/>
        </w:rPr>
        <w:t>Approved</w:t>
      </w:r>
      <w:r w:rsidR="00A47A42">
        <w:t>.</w:t>
      </w:r>
    </w:p>
    <w:p w14:paraId="5F141560" w14:textId="702D992E" w:rsidR="007615D6" w:rsidRDefault="007615D6" w:rsidP="007615D6">
      <w:pPr>
        <w:pStyle w:val="Heading1"/>
      </w:pPr>
      <w:r>
        <w:t>4</w:t>
      </w:r>
      <w:r>
        <w:tab/>
        <w:t>General</w:t>
      </w:r>
    </w:p>
    <w:p w14:paraId="46E1DBC3" w14:textId="77777777" w:rsidR="002503EE" w:rsidRDefault="007615D6" w:rsidP="002503EE">
      <w:r>
        <w:t>4.1</w:t>
      </w:r>
      <w:r>
        <w:tab/>
        <w:t>Common issues and Incoming LSs</w:t>
      </w:r>
    </w:p>
    <w:p w14:paraId="7E2EDABD" w14:textId="61B8A01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(propose to note)</w:t>
      </w:r>
    </w:p>
    <w:p w14:paraId="407A81C3" w14:textId="77777777" w:rsidR="00E00DA6" w:rsidRDefault="007615D6" w:rsidP="000A3FBD">
      <w:pPr>
        <w:pStyle w:val="NormTop"/>
      </w:pPr>
      <w:r>
        <w:rPr>
          <w:color w:val="0000FF"/>
        </w:rPr>
        <w:t>S2-2508170</w:t>
      </w:r>
      <w:r w:rsidRPr="00D53282">
        <w:t xml:space="preserve"> </w:t>
      </w:r>
      <w:r>
        <w:t>(LS IN) LS from TSG SA: Reply to LS on Early Alignment on Access Stratum security aspects (Source: TSG SA (SP-251268))</w:t>
      </w:r>
      <w:r>
        <w:br/>
      </w:r>
      <w:r w:rsidRPr="00D53282">
        <w:rPr>
          <w:b/>
        </w:rPr>
        <w:t>Document for:</w:t>
      </w:r>
      <w:r w:rsidRPr="00D53282">
        <w:t xml:space="preserve"> </w:t>
      </w:r>
      <w:r>
        <w:t>Information</w:t>
      </w:r>
      <w:r>
        <w:br/>
      </w:r>
      <w:r w:rsidRPr="00D53282">
        <w:rPr>
          <w:b/>
        </w:rPr>
        <w:t>Abstract:</w:t>
      </w:r>
      <w:r w:rsidRPr="00D53282">
        <w:t xml:space="preserve"> </w:t>
      </w:r>
      <w:r>
        <w:br/>
        <w:t>TSG SA thanks TSG RAN for the LS referenced above. TSG SA wishes to inform that the approved SA WG3 6G Security SID 'Study on Security for the 6G System' (SP-251233) includes the following milestone: 'NOTE 4: SA WG3 will have a checkpoint with RAN groups on AS security by June 2026'.</w:t>
      </w:r>
    </w:p>
    <w:p w14:paraId="5C098AFB" w14:textId="77777777" w:rsidR="007615D6" w:rsidRPr="005B25A1" w:rsidRDefault="007615D6" w:rsidP="007615D6">
      <w:pPr>
        <w:keepNext/>
        <w:keepLines/>
        <w:rPr>
          <w:b/>
          <w:bCs/>
        </w:rPr>
      </w:pPr>
      <w:r w:rsidRPr="005B25A1">
        <w:rPr>
          <w:b/>
          <w:bCs/>
        </w:rPr>
        <w:t>Plenary Discussion:</w:t>
      </w:r>
    </w:p>
    <w:p w14:paraId="7525AC93" w14:textId="5F9E655A" w:rsidR="007615D6" w:rsidRPr="00B640C2" w:rsidRDefault="00B640C2" w:rsidP="007615D6">
      <w:pPr>
        <w:keepNext/>
        <w:keepLines/>
      </w:pPr>
      <w:r>
        <w:t xml:space="preserve">This LS was </w:t>
      </w:r>
      <w:r w:rsidRPr="00C3284B">
        <w:rPr>
          <w:color w:val="0000FF"/>
        </w:rPr>
        <w:t>noted</w:t>
      </w:r>
      <w:r>
        <w:t>.</w:t>
      </w:r>
    </w:p>
    <w:p w14:paraId="415A8B19" w14:textId="5AA316F8" w:rsidR="007615D6" w:rsidRPr="00EB0339" w:rsidRDefault="007615D6" w:rsidP="007615D6">
      <w:r w:rsidRPr="005B25A1">
        <w:rPr>
          <w:b/>
          <w:bCs/>
        </w:rPr>
        <w:t>Status:</w:t>
      </w:r>
      <w:r>
        <w:t xml:space="preserve"> </w:t>
      </w:r>
      <w:r>
        <w:rPr>
          <w:color w:val="0000FF"/>
        </w:rPr>
        <w:t>Noted</w:t>
      </w:r>
      <w:r>
        <w:t>.</w:t>
      </w:r>
    </w:p>
    <w:p w14:paraId="4997161F" w14:textId="77777777" w:rsidR="00E00DA6" w:rsidRDefault="007615D6" w:rsidP="000A3FBD">
      <w:pPr>
        <w:pStyle w:val="NormTop"/>
      </w:pPr>
      <w:r>
        <w:rPr>
          <w:color w:val="0000FF"/>
        </w:rPr>
        <w:t>S2-2508177</w:t>
      </w:r>
      <w:r w:rsidRPr="00D53282">
        <w:t xml:space="preserve"> </w:t>
      </w:r>
      <w:r>
        <w:t>(LS IN) LS from CT WG4: Reply LS on Advanced MF capability registration and discovery (Source: CT WG4 (C4-253160))</w:t>
      </w:r>
      <w:r>
        <w:br/>
      </w:r>
      <w:r w:rsidRPr="00D53282">
        <w:rPr>
          <w:b/>
        </w:rPr>
        <w:t>Document for:</w:t>
      </w:r>
      <w:r w:rsidRPr="00D53282">
        <w:t xml:space="preserve"> </w:t>
      </w:r>
      <w:r>
        <w:t>Information</w:t>
      </w:r>
      <w:r>
        <w:br/>
      </w:r>
      <w:r w:rsidRPr="00D53282">
        <w:rPr>
          <w:b/>
        </w:rPr>
        <w:t>Abstract:</w:t>
      </w:r>
      <w:r w:rsidRPr="00D53282">
        <w:t xml:space="preserve"> </w:t>
      </w:r>
      <w:r>
        <w:br/>
        <w:t xml:space="preserve">CT WG4 thanks SA WG4 for their LS on Advanced MF capability registration and discovery. Following the SA WG2 reply LS (C4-253029/S2-2505955), CT WG4 would like to inform SA WG4 that the solution agreed in SA WG2 CRs (TS 23.228 CR#1650, TS 23.502 CR#5414) as attached in their reply LS is already supported in CT WG4 specification TS 29.510 via the </w:t>
      </w:r>
      <w:proofErr w:type="spellStart"/>
      <w:r>
        <w:t>MfInfo.MediaCapabilityList</w:t>
      </w:r>
      <w:proofErr w:type="spellEnd"/>
      <w:r>
        <w:t xml:space="preserve">. However, media capabilities should be registered in accordance with the data type definition of </w:t>
      </w:r>
      <w:proofErr w:type="spellStart"/>
      <w:r>
        <w:t>MediaCapability</w:t>
      </w:r>
      <w:proofErr w:type="spellEnd"/>
      <w:r>
        <w:t xml:space="preserve"> in clause 6.1.6.3.2 of TS 29.510.</w:t>
      </w:r>
    </w:p>
    <w:p w14:paraId="492D8E58" w14:textId="77777777" w:rsidR="007615D6" w:rsidRPr="005B25A1" w:rsidRDefault="007615D6" w:rsidP="007615D6">
      <w:pPr>
        <w:keepNext/>
        <w:keepLines/>
        <w:rPr>
          <w:b/>
          <w:bCs/>
        </w:rPr>
      </w:pPr>
      <w:r w:rsidRPr="005B25A1">
        <w:rPr>
          <w:b/>
          <w:bCs/>
        </w:rPr>
        <w:t>Plenary Discussion:</w:t>
      </w:r>
    </w:p>
    <w:p w14:paraId="4292F30C" w14:textId="77777777" w:rsidR="00B640C2" w:rsidRPr="00B640C2" w:rsidRDefault="00B640C2" w:rsidP="00B640C2">
      <w:pPr>
        <w:keepNext/>
        <w:keepLines/>
      </w:pPr>
      <w:r>
        <w:t xml:space="preserve">This LS was </w:t>
      </w:r>
      <w:r w:rsidRPr="00C3284B">
        <w:rPr>
          <w:color w:val="0000FF"/>
        </w:rPr>
        <w:t>noted</w:t>
      </w:r>
      <w:r>
        <w:t>.</w:t>
      </w:r>
    </w:p>
    <w:p w14:paraId="1A82E290" w14:textId="77777777" w:rsidR="00B640C2" w:rsidRPr="00EB0339" w:rsidRDefault="00B640C2" w:rsidP="00B640C2">
      <w:r w:rsidRPr="005B25A1">
        <w:rPr>
          <w:b/>
          <w:bCs/>
        </w:rPr>
        <w:t>Status:</w:t>
      </w:r>
      <w:r>
        <w:t xml:space="preserve"> </w:t>
      </w:r>
      <w:r>
        <w:rPr>
          <w:color w:val="0000FF"/>
        </w:rPr>
        <w:t>Noted</w:t>
      </w:r>
      <w:r>
        <w:t>.</w:t>
      </w:r>
    </w:p>
    <w:p w14:paraId="12AE1ABD" w14:textId="77777777" w:rsidR="00E00DA6" w:rsidRDefault="007615D6" w:rsidP="000A3FBD">
      <w:pPr>
        <w:pStyle w:val="NormTop"/>
      </w:pPr>
      <w:r>
        <w:rPr>
          <w:color w:val="0000FF"/>
        </w:rPr>
        <w:t>S2-2508161</w:t>
      </w:r>
      <w:r w:rsidRPr="00D53282">
        <w:t xml:space="preserve"> </w:t>
      </w:r>
      <w:r>
        <w:t xml:space="preserve">(LS IN) LS from ITU-T SG13: LS on initiation of new Technical Reports ITU-T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SG17, SA WG1, SA WG2 and IETF about the initiation of draft new Technical Reports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Generative AI-based Reconstruction'.</w:t>
      </w:r>
    </w:p>
    <w:p w14:paraId="3C4481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S2-2507452 </w:t>
      </w:r>
      <w:r>
        <w:t>from SA WG2#170.</w:t>
      </w:r>
    </w:p>
    <w:p w14:paraId="3FE27539" w14:textId="77777777" w:rsidR="007615D6" w:rsidRPr="005B25A1" w:rsidRDefault="007615D6" w:rsidP="007615D6">
      <w:pPr>
        <w:keepNext/>
        <w:keepLines/>
        <w:rPr>
          <w:b/>
          <w:bCs/>
        </w:rPr>
      </w:pPr>
      <w:r w:rsidRPr="005B25A1">
        <w:rPr>
          <w:b/>
          <w:bCs/>
        </w:rPr>
        <w:t>Plenary Discussion:</w:t>
      </w:r>
    </w:p>
    <w:p w14:paraId="2A3A6191" w14:textId="77777777" w:rsidR="00B640C2" w:rsidRPr="00B640C2" w:rsidRDefault="00B640C2" w:rsidP="00B640C2">
      <w:pPr>
        <w:keepNext/>
        <w:keepLines/>
      </w:pPr>
      <w:r>
        <w:t xml:space="preserve">This LS was </w:t>
      </w:r>
      <w:r w:rsidRPr="00C3284B">
        <w:rPr>
          <w:color w:val="0000FF"/>
        </w:rPr>
        <w:t>noted</w:t>
      </w:r>
      <w:r>
        <w:t>.</w:t>
      </w:r>
    </w:p>
    <w:p w14:paraId="1CBDB472" w14:textId="77777777" w:rsidR="00B640C2" w:rsidRPr="00EB0339" w:rsidRDefault="00B640C2" w:rsidP="00B640C2">
      <w:r w:rsidRPr="005B25A1">
        <w:rPr>
          <w:b/>
          <w:bCs/>
        </w:rPr>
        <w:t>Status:</w:t>
      </w:r>
      <w:r>
        <w:t xml:space="preserve"> </w:t>
      </w:r>
      <w:r>
        <w:rPr>
          <w:color w:val="0000FF"/>
        </w:rPr>
        <w:t>Noted</w:t>
      </w:r>
      <w:r>
        <w:t>.</w:t>
      </w:r>
    </w:p>
    <w:p w14:paraId="22FE5307" w14:textId="77777777" w:rsidR="00E00DA6" w:rsidRDefault="007615D6" w:rsidP="000A3FBD">
      <w:pPr>
        <w:pStyle w:val="NormTop"/>
      </w:pPr>
      <w:r>
        <w:rPr>
          <w:color w:val="0000FF"/>
        </w:rPr>
        <w:t>S2-2508199</w:t>
      </w:r>
      <w:r w:rsidRPr="00D53282">
        <w:t xml:space="preserve"> </w:t>
      </w:r>
      <w:r>
        <w:t>(LS IN) LS from SA WG5: Reply LS on Ambient IoT progress of RAN3 on OAM requirements (Source: SA WG5 (S5-254085))</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RAN WG3 for the information on the progress on Ambient IoT and corresponding OAM requirements. SA WG5 supports the following configuration of AIOTF and OAM solution in Rel-19 is captured in the attached document. - Supported </w:t>
      </w:r>
      <w:proofErr w:type="spellStart"/>
      <w:r>
        <w:t>gNB</w:t>
      </w:r>
      <w:proofErr w:type="spellEnd"/>
      <w:r>
        <w:t xml:space="preserve"> 'A-IoT Areas'. - Served Reader list of a </w:t>
      </w:r>
      <w:proofErr w:type="spellStart"/>
      <w:r>
        <w:t>gNB</w:t>
      </w:r>
      <w:proofErr w:type="spellEnd"/>
      <w:r>
        <w:t xml:space="preserve"> and corresponding reader locations.</w:t>
      </w:r>
    </w:p>
    <w:p w14:paraId="08F75C1B" w14:textId="77777777" w:rsidR="007615D6" w:rsidRPr="005B25A1" w:rsidRDefault="007615D6" w:rsidP="007615D6">
      <w:pPr>
        <w:keepNext/>
        <w:keepLines/>
        <w:rPr>
          <w:b/>
          <w:bCs/>
        </w:rPr>
      </w:pPr>
      <w:r w:rsidRPr="005B25A1">
        <w:rPr>
          <w:b/>
          <w:bCs/>
        </w:rPr>
        <w:t>Plenary Discussion:</w:t>
      </w:r>
    </w:p>
    <w:p w14:paraId="34C038CE" w14:textId="77777777" w:rsidR="00B640C2" w:rsidRPr="00B640C2" w:rsidRDefault="00B640C2" w:rsidP="00B640C2">
      <w:pPr>
        <w:keepNext/>
        <w:keepLines/>
      </w:pPr>
      <w:r>
        <w:t xml:space="preserve">This LS was </w:t>
      </w:r>
      <w:r w:rsidRPr="00C3284B">
        <w:rPr>
          <w:color w:val="0000FF"/>
        </w:rPr>
        <w:t>noted</w:t>
      </w:r>
      <w:r>
        <w:t>.</w:t>
      </w:r>
    </w:p>
    <w:p w14:paraId="4D5003F0" w14:textId="77777777" w:rsidR="00B640C2" w:rsidRPr="00EB0339" w:rsidRDefault="00B640C2" w:rsidP="00B640C2">
      <w:r w:rsidRPr="005B25A1">
        <w:rPr>
          <w:b/>
          <w:bCs/>
        </w:rPr>
        <w:t>Status:</w:t>
      </w:r>
      <w:r>
        <w:t xml:space="preserve"> </w:t>
      </w:r>
      <w:r>
        <w:rPr>
          <w:color w:val="0000FF"/>
        </w:rPr>
        <w:t>Noted</w:t>
      </w:r>
      <w:r>
        <w:t>.</w:t>
      </w:r>
    </w:p>
    <w:p w14:paraId="541531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Study on Modernization of Specification Format and Procedures for 6G</w:t>
      </w:r>
    </w:p>
    <w:p w14:paraId="4C1E0225" w14:textId="0FAE7483" w:rsidR="00E00DA6" w:rsidRDefault="007615D6" w:rsidP="000A3FBD">
      <w:pPr>
        <w:pStyle w:val="NormTop"/>
      </w:pPr>
      <w:r>
        <w:rPr>
          <w:color w:val="0000FF"/>
        </w:rPr>
        <w:t>S2-2508167</w:t>
      </w:r>
      <w:r w:rsidRPr="00D53282">
        <w:t xml:space="preserve"> </w:t>
      </w:r>
      <w:r>
        <w:t>(LS IN) LS from TSG SA: LS on Study on Modernization of Specification Format and Procedures for 6G (Source: TSG SA (SP-251228))</w:t>
      </w:r>
      <w:r>
        <w:br/>
      </w:r>
      <w:r w:rsidRPr="00D53282">
        <w:rPr>
          <w:b/>
        </w:rPr>
        <w:t>Document for:</w:t>
      </w:r>
      <w:r w:rsidRPr="00D53282">
        <w:t xml:space="preserve"> </w:t>
      </w:r>
      <w:r>
        <w:t>Action</w:t>
      </w:r>
      <w:r>
        <w:br/>
      </w:r>
      <w:r w:rsidRPr="00D53282">
        <w:rPr>
          <w:b/>
        </w:rPr>
        <w:t>Abstract:</w:t>
      </w:r>
      <w:r w:rsidRPr="00D53282">
        <w:t xml:space="preserve"> </w:t>
      </w:r>
      <w:r>
        <w:br/>
        <w:t>TSG SA would like to draw the attention of delegates from all WGs to the ongoing Study on Modernization of Specification Format and Procedures for 6G which started at the TSG #108 meetings (see SID in SP-250802). 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 The primary focus for the next two quarters will be on objectives 2 and 3 of the study. It is important that this study takes into account the needs and ways of working of all groups in 3GPP, and therefore companies are encouraged to bring the collective experience of their delegates across 3GPP to engage with the study. 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 - 3GPP-Conference Call on 3GPP Spec Modernization #3 13:00 - 15:00 (UTC) 9th October 2025 - 3GPP-Conference Call on 3GPP Spec Modernization #4 13:00 - 15:00 (UTC) 10th November 2025.</w:t>
      </w:r>
      <w:r w:rsidR="00B640C2">
        <w:br/>
      </w:r>
      <w:r w:rsidRPr="00B640C2">
        <w:rPr>
          <w:b/>
          <w:bCs/>
        </w:rPr>
        <w:t xml:space="preserve">Action: </w:t>
      </w:r>
      <w:r>
        <w:t>TSG SA asks all groups to remind delegates about the ongoing Study on Modernization of Specification Format and Procedures for 6G and to encourage participation to reflect the needs and ways of working of all groups.</w:t>
      </w:r>
    </w:p>
    <w:p w14:paraId="6DB9AF69" w14:textId="77777777" w:rsidR="007615D6" w:rsidRPr="005B25A1" w:rsidRDefault="007615D6" w:rsidP="007615D6">
      <w:pPr>
        <w:keepNext/>
        <w:keepLines/>
        <w:rPr>
          <w:b/>
          <w:bCs/>
        </w:rPr>
      </w:pPr>
      <w:r w:rsidRPr="005B25A1">
        <w:rPr>
          <w:b/>
          <w:bCs/>
        </w:rPr>
        <w:t>Plenary Discussion:</w:t>
      </w:r>
    </w:p>
    <w:p w14:paraId="078B3EF1" w14:textId="2B2FB056" w:rsidR="007615D6" w:rsidRPr="000604C9" w:rsidRDefault="000604C9" w:rsidP="007615D6">
      <w:pPr>
        <w:keepNext/>
        <w:keepLines/>
      </w:pPr>
      <w:r>
        <w:t xml:space="preserve">Delegates were encouraged to participate in this study and Conference calls. This LS was then </w:t>
      </w:r>
      <w:r w:rsidRPr="00C3284B">
        <w:rPr>
          <w:color w:val="0000FF"/>
        </w:rPr>
        <w:t>noted</w:t>
      </w:r>
      <w:r>
        <w:t>.</w:t>
      </w:r>
    </w:p>
    <w:p w14:paraId="03FA5755" w14:textId="5F8C9E78" w:rsidR="007615D6" w:rsidRPr="00EB0339" w:rsidRDefault="007615D6" w:rsidP="007615D6">
      <w:r w:rsidRPr="005B25A1">
        <w:rPr>
          <w:b/>
          <w:bCs/>
        </w:rPr>
        <w:t>Status:</w:t>
      </w:r>
      <w:r>
        <w:t xml:space="preserve"> </w:t>
      </w:r>
      <w:r>
        <w:rPr>
          <w:color w:val="0000FF"/>
        </w:rPr>
        <w:t>Noted</w:t>
      </w:r>
      <w:r>
        <w:t>.</w:t>
      </w:r>
    </w:p>
    <w:p w14:paraId="35F4F8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Exposure of 'UE Reachable for DL Traffic'</w:t>
      </w:r>
    </w:p>
    <w:p w14:paraId="11F5B3F0" w14:textId="27E28018" w:rsidR="00E00DA6" w:rsidRDefault="007615D6" w:rsidP="000A3FBD">
      <w:pPr>
        <w:pStyle w:val="NormTop"/>
      </w:pPr>
      <w:r>
        <w:rPr>
          <w:color w:val="0000FF"/>
        </w:rPr>
        <w:t>S2-2508178</w:t>
      </w:r>
      <w:r w:rsidRPr="00D53282">
        <w:t xml:space="preserve"> </w:t>
      </w:r>
      <w:r>
        <w:t>(LS IN) LS from CT WG4: LS on Exposure of 'UE Reachable for DL Traffic' event for a UE in CM-CONNECTED state with RRC-Inactive (Source: CT WG4 (C4-253434))</w:t>
      </w:r>
      <w:r>
        <w:br/>
      </w:r>
      <w:r w:rsidRPr="00D53282">
        <w:rPr>
          <w:b/>
        </w:rPr>
        <w:t>Document for:</w:t>
      </w:r>
      <w:r w:rsidRPr="00D53282">
        <w:t xml:space="preserve"> </w:t>
      </w:r>
      <w:r>
        <w:t>Action</w:t>
      </w:r>
      <w:r>
        <w:br/>
      </w:r>
      <w:r w:rsidRPr="00D53282">
        <w:rPr>
          <w:b/>
        </w:rPr>
        <w:t>Abstract:</w:t>
      </w:r>
      <w:r w:rsidRPr="00D53282">
        <w:t xml:space="preserve"> </w:t>
      </w:r>
      <w:r>
        <w:br/>
        <w:t xml:space="preserve">TS 23.502 defines the following conditions for the AMF to report a 'UE Reachable for DL Traffic' event in Table 4.15.3.1-1: Detected when the UE transitions to CM-CONNECTED state or when the UE will become reachable for paging, e.g. Periodic Registration Update timer. It indicates when the UE becomes reachable for sending downlink data to the UE. When the AMF receives a subscription for the above event for a UE in CM-CONNECTED state with RRC-Inactive (assuming the AMF receives N2 notifications with the RRC state), should the AMF report immediately that the UE is reachable for DL traffic or should it do so only when the UE becomes available for paging (e.g., when the UE wakes up from </w:t>
      </w:r>
      <w:proofErr w:type="spellStart"/>
      <w:r>
        <w:t>eDRX</w:t>
      </w:r>
      <w:proofErr w:type="spellEnd"/>
      <w:r>
        <w:t>)?.</w:t>
      </w:r>
      <w:r w:rsidR="000604C9">
        <w:br/>
      </w:r>
      <w:r w:rsidR="000604C9" w:rsidRPr="00B640C2">
        <w:rPr>
          <w:b/>
          <w:bCs/>
        </w:rPr>
        <w:t xml:space="preserve">Action: </w:t>
      </w:r>
      <w:r>
        <w:t>CT WG4 kindly asks SA WG2 to answer the CT WG4 question.</w:t>
      </w:r>
    </w:p>
    <w:p w14:paraId="1A04A78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S2-2508972</w:t>
      </w:r>
      <w:r>
        <w:t>,</w:t>
      </w:r>
      <w:r>
        <w:rPr>
          <w:color w:val="0000FF"/>
        </w:rPr>
        <w:t xml:space="preserve"> S2-2509027</w:t>
      </w:r>
      <w:r>
        <w:t>.</w:t>
      </w:r>
    </w:p>
    <w:p w14:paraId="1D0AB759" w14:textId="77777777" w:rsidR="003563E5" w:rsidRPr="005B25A1" w:rsidRDefault="003563E5" w:rsidP="003563E5">
      <w:pPr>
        <w:keepNext/>
        <w:keepLines/>
        <w:rPr>
          <w:b/>
          <w:bCs/>
        </w:rPr>
      </w:pPr>
      <w:r w:rsidRPr="005B25A1">
        <w:rPr>
          <w:b/>
          <w:bCs/>
        </w:rPr>
        <w:t>Parallel discussion:</w:t>
      </w:r>
    </w:p>
    <w:p w14:paraId="542D533C" w14:textId="6128246C" w:rsidR="003563E5" w:rsidRDefault="003563E5" w:rsidP="003563E5">
      <w:pPr>
        <w:keepNext/>
        <w:keepLines/>
      </w:pPr>
      <w:r>
        <w:t xml:space="preserve">The proposed responses were reviewed. Agreed reply in </w:t>
      </w:r>
      <w:r w:rsidRPr="007C38AF">
        <w:rPr>
          <w:color w:val="3333FF"/>
        </w:rPr>
        <w:t>S2-2509755</w:t>
      </w:r>
      <w:r>
        <w:t>.</w:t>
      </w:r>
    </w:p>
    <w:p w14:paraId="2CF1388C" w14:textId="77777777" w:rsidR="007615D6" w:rsidRPr="005B25A1" w:rsidRDefault="007615D6" w:rsidP="007615D6">
      <w:pPr>
        <w:keepNext/>
        <w:keepLines/>
        <w:rPr>
          <w:b/>
          <w:bCs/>
        </w:rPr>
      </w:pPr>
      <w:r w:rsidRPr="005B25A1">
        <w:rPr>
          <w:b/>
          <w:bCs/>
        </w:rPr>
        <w:t>Plenary Discussion:</w:t>
      </w:r>
    </w:p>
    <w:p w14:paraId="109268DC" w14:textId="722F8BDE" w:rsidR="000604C9" w:rsidRDefault="003563E5" w:rsidP="00A120F3">
      <w:pPr>
        <w:keepNext/>
        <w:keepLines/>
      </w:pPr>
      <w:r w:rsidRPr="003563E5">
        <w:t xml:space="preserve">Final response in </w:t>
      </w:r>
      <w:r w:rsidR="007C38AF" w:rsidRPr="007C38AF">
        <w:rPr>
          <w:color w:val="3333FF"/>
        </w:rPr>
        <w:t>S2-2509755</w:t>
      </w:r>
      <w:r w:rsidR="007C38AF">
        <w:t>.</w:t>
      </w:r>
    </w:p>
    <w:p w14:paraId="23CEDEE4" w14:textId="7D4B225F" w:rsidR="007615D6" w:rsidRPr="00EB0339" w:rsidRDefault="007615D6" w:rsidP="007615D6">
      <w:r w:rsidRPr="005B25A1">
        <w:rPr>
          <w:b/>
          <w:bCs/>
        </w:rPr>
        <w:t>Status:</w:t>
      </w:r>
      <w:r>
        <w:t xml:space="preserve"> </w:t>
      </w:r>
      <w:r w:rsidR="003563E5" w:rsidRPr="003563E5">
        <w:rPr>
          <w:color w:val="00B050"/>
        </w:rPr>
        <w:t>Replied to</w:t>
      </w:r>
      <w:r w:rsidR="003563E5">
        <w:t>.</w:t>
      </w:r>
    </w:p>
    <w:p w14:paraId="524996E3" w14:textId="77777777" w:rsidR="00E00DA6" w:rsidRDefault="007615D6" w:rsidP="000A3FBD">
      <w:pPr>
        <w:pStyle w:val="NormTop"/>
      </w:pPr>
      <w:r>
        <w:rPr>
          <w:color w:val="0000FF"/>
        </w:rPr>
        <w:t>S2-2509027</w:t>
      </w:r>
      <w:r w:rsidRPr="00D53282">
        <w:t xml:space="preserve"> </w:t>
      </w:r>
      <w:r>
        <w:t xml:space="preserve">(LS OUT) [DRAFT] Response LS on Exposure of 'UE Reachable for DL Traffic' event for a UE in CM-CONNECTED state with RRC-Inactive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CT WG4 clarifying the behaviour in SA WG2.</w:t>
      </w:r>
    </w:p>
    <w:p w14:paraId="6C2E55E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4F2837C2" w14:textId="77777777" w:rsidR="007615D6" w:rsidRPr="005B25A1" w:rsidRDefault="007615D6" w:rsidP="007615D6">
      <w:pPr>
        <w:keepNext/>
        <w:keepLines/>
        <w:rPr>
          <w:b/>
          <w:bCs/>
        </w:rPr>
      </w:pPr>
      <w:r w:rsidRPr="005B25A1">
        <w:rPr>
          <w:b/>
          <w:bCs/>
        </w:rPr>
        <w:t>Plenary Discussion:</w:t>
      </w:r>
    </w:p>
    <w:p w14:paraId="1FF284B4" w14:textId="72FB7C45" w:rsidR="000604C9" w:rsidRDefault="000604C9" w:rsidP="00A120F3">
      <w:pPr>
        <w:keepNext/>
        <w:keepLines/>
      </w:pPr>
      <w:r>
        <w:t xml:space="preserve">The related CR was reviewed. </w:t>
      </w:r>
      <w:r w:rsidR="00821AD2">
        <w:t xml:space="preserve">This </w:t>
      </w:r>
      <w:r>
        <w:t>was left for off-line discussion and revised</w:t>
      </w:r>
      <w:r w:rsidR="00F35D48">
        <w:t xml:space="preserve">, merging </w:t>
      </w:r>
      <w:r w:rsidR="00F35D48" w:rsidRPr="00CE3EC0">
        <w:rPr>
          <w:color w:val="0000FF"/>
        </w:rPr>
        <w:t>S2-2</w:t>
      </w:r>
      <w:r w:rsidR="00F35D48">
        <w:rPr>
          <w:color w:val="0000FF"/>
        </w:rPr>
        <w:t>508972</w:t>
      </w:r>
      <w:r w:rsidR="00F35D48">
        <w:t>,</w:t>
      </w:r>
      <w:r>
        <w:t xml:space="preserve"> to </w:t>
      </w:r>
      <w:r w:rsidRPr="00497EE3">
        <w:rPr>
          <w:color w:val="0000FF"/>
        </w:rPr>
        <w:t>S2-250</w:t>
      </w:r>
      <w:r>
        <w:rPr>
          <w:color w:val="0000FF"/>
        </w:rPr>
        <w:t>9469</w:t>
      </w:r>
      <w:r>
        <w:t>.</w:t>
      </w:r>
      <w:r w:rsidRPr="00437C14">
        <w:t xml:space="preserve"> </w:t>
      </w:r>
    </w:p>
    <w:p w14:paraId="0D74BB80" w14:textId="77777777" w:rsidR="00821AD2" w:rsidRPr="005B25A1" w:rsidRDefault="00821AD2" w:rsidP="00821AD2">
      <w:pPr>
        <w:keepNext/>
        <w:keepLines/>
        <w:rPr>
          <w:b/>
          <w:bCs/>
        </w:rPr>
      </w:pPr>
      <w:r>
        <w:rPr>
          <w:b/>
          <w:bCs/>
        </w:rPr>
        <w:t>Parallel</w:t>
      </w:r>
      <w:r w:rsidRPr="005B25A1">
        <w:rPr>
          <w:b/>
          <w:bCs/>
        </w:rPr>
        <w:t xml:space="preserve"> Discussion:</w:t>
      </w:r>
    </w:p>
    <w:p w14:paraId="6C570955" w14:textId="164983A7" w:rsidR="00821AD2" w:rsidRDefault="00821AD2" w:rsidP="00821AD2">
      <w:pPr>
        <w:keepNext/>
        <w:keepLines/>
      </w:pPr>
      <w:r>
        <w:t xml:space="preserve">Nokia asked to correct 'has agreed'. Vodafone raised an issue on the </w:t>
      </w:r>
      <w:proofErr w:type="spellStart"/>
      <w:r>
        <w:t>eDRX</w:t>
      </w:r>
      <w:proofErr w:type="spellEnd"/>
      <w:r>
        <w:t xml:space="preserve"> aspects. It was recognised this needs to be considered further at a future meeting. It was decided to remove the example. This was revised, also to accept revision marks, remove 'draft' and add the attachment, to </w:t>
      </w:r>
      <w:r w:rsidRPr="00CE3EC0">
        <w:rPr>
          <w:color w:val="0000FF"/>
        </w:rPr>
        <w:t>S2-2</w:t>
      </w:r>
      <w:r>
        <w:rPr>
          <w:color w:val="0000FF"/>
        </w:rPr>
        <w:t>509755</w:t>
      </w:r>
      <w:r>
        <w:t xml:space="preserve">. </w:t>
      </w:r>
    </w:p>
    <w:p w14:paraId="5249D206" w14:textId="37ECF210" w:rsidR="00821AD2" w:rsidRDefault="00821AD2" w:rsidP="00821AD2">
      <w:pPr>
        <w:keepNext/>
        <w:keepLines/>
      </w:pPr>
      <w:r>
        <w:t xml:space="preserve">This was </w:t>
      </w:r>
      <w:r w:rsidRPr="00B30893">
        <w:rPr>
          <w:color w:val="FF0000"/>
        </w:rPr>
        <w:t>agreed</w:t>
      </w:r>
      <w:r>
        <w:t xml:space="preserve"> in parallel session.</w:t>
      </w:r>
    </w:p>
    <w:p w14:paraId="099FB68B" w14:textId="77777777" w:rsidR="009E42E4" w:rsidRPr="005B25A1" w:rsidRDefault="009E42E4" w:rsidP="009E42E4">
      <w:pPr>
        <w:keepNext/>
        <w:keepLines/>
        <w:rPr>
          <w:b/>
          <w:bCs/>
        </w:rPr>
      </w:pPr>
      <w:r w:rsidRPr="005B25A1">
        <w:rPr>
          <w:b/>
          <w:bCs/>
        </w:rPr>
        <w:t>Plenary Discussion:</w:t>
      </w:r>
    </w:p>
    <w:p w14:paraId="4F2AA64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239929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C9C761B" w14:textId="7FC026DC" w:rsidR="00E00DA6" w:rsidRDefault="009E42E4" w:rsidP="000A3FBD">
      <w:pPr>
        <w:pStyle w:val="NormTop"/>
      </w:pPr>
      <w:r>
        <w:rPr>
          <w:b/>
          <w:bCs/>
        </w:rPr>
        <w:t xml:space="preserve"> </w:t>
      </w:r>
      <w:r w:rsidR="007615D6">
        <w:rPr>
          <w:color w:val="0000FF"/>
        </w:rPr>
        <w:t>S2-2508972</w:t>
      </w:r>
      <w:r w:rsidR="007615D6" w:rsidRPr="00D53282">
        <w:t xml:space="preserve"> </w:t>
      </w:r>
      <w:r w:rsidR="007615D6">
        <w:t>(LS OUT) [DRAFT] LS Response on Exposure of 'UE Reachable for DL Traffic' event for a UE in CM-CONNECTED state with RRC-Inactive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w:t>
      </w:r>
    </w:p>
    <w:p w14:paraId="096BAA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61E5891B" w14:textId="77777777" w:rsidR="007615D6" w:rsidRPr="005B25A1" w:rsidRDefault="007615D6" w:rsidP="007615D6">
      <w:pPr>
        <w:keepNext/>
        <w:keepLines/>
        <w:rPr>
          <w:b/>
          <w:bCs/>
        </w:rPr>
      </w:pPr>
      <w:r w:rsidRPr="005B25A1">
        <w:rPr>
          <w:b/>
          <w:bCs/>
        </w:rPr>
        <w:t>Plenary Discussion:</w:t>
      </w:r>
    </w:p>
    <w:p w14:paraId="3DC9B823" w14:textId="19EB8D1D" w:rsidR="007615D6" w:rsidRPr="000604C9" w:rsidRDefault="000604C9" w:rsidP="007615D6">
      <w:pPr>
        <w:keepNext/>
        <w:keepLines/>
      </w:pPr>
      <w:r>
        <w:t xml:space="preserve">This was merged into </w:t>
      </w:r>
      <w:r w:rsidRPr="00CE3EC0">
        <w:rPr>
          <w:color w:val="0000FF"/>
        </w:rPr>
        <w:t>S2-2</w:t>
      </w:r>
      <w:r>
        <w:rPr>
          <w:color w:val="0000FF"/>
        </w:rPr>
        <w:t>509469</w:t>
      </w:r>
      <w:r>
        <w:t>.</w:t>
      </w:r>
    </w:p>
    <w:p w14:paraId="7EA9DCB2" w14:textId="15F998E2" w:rsidR="007615D6" w:rsidRPr="00EB0339" w:rsidRDefault="007615D6" w:rsidP="007615D6">
      <w:r w:rsidRPr="005B25A1">
        <w:rPr>
          <w:b/>
          <w:bCs/>
        </w:rPr>
        <w:t>Status:</w:t>
      </w:r>
      <w:r>
        <w:t xml:space="preserve"> </w:t>
      </w:r>
      <w:r w:rsidR="000604C9">
        <w:rPr>
          <w:color w:val="0000FF"/>
        </w:rPr>
        <w:t>Merg</w:t>
      </w:r>
      <w:r>
        <w:rPr>
          <w:color w:val="0000FF"/>
        </w:rPr>
        <w:t>ed</w:t>
      </w:r>
      <w:r>
        <w:t>.</w:t>
      </w:r>
    </w:p>
    <w:p w14:paraId="55848B87" w14:textId="77777777" w:rsidR="00E00DA6" w:rsidRDefault="007615D6" w:rsidP="000A3FBD">
      <w:pPr>
        <w:pStyle w:val="NormTop"/>
      </w:pPr>
      <w:r>
        <w:rPr>
          <w:color w:val="0000FF"/>
        </w:rPr>
        <w:t>S2-2509026</w:t>
      </w:r>
      <w:r w:rsidRPr="00D53282">
        <w:t xml:space="preserve"> </w:t>
      </w:r>
      <w:r>
        <w:t xml:space="preserve">(CR) 23.502 CR5596 (Rel-19, 'F'): Clarification on the UE reachability when it is in RRC_INACTIVE state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case when the AMF stores the </w:t>
      </w:r>
      <w:proofErr w:type="spellStart"/>
      <w:r>
        <w:t>eDRX</w:t>
      </w:r>
      <w:proofErr w:type="spellEnd"/>
      <w:r>
        <w:t xml:space="preserve"> value provided by NG-RAN.</w:t>
      </w:r>
    </w:p>
    <w:p w14:paraId="23624DBD" w14:textId="77777777" w:rsidR="007615D6" w:rsidRPr="005B25A1" w:rsidRDefault="007615D6" w:rsidP="007615D6">
      <w:pPr>
        <w:keepNext/>
        <w:keepLines/>
        <w:rPr>
          <w:b/>
          <w:bCs/>
        </w:rPr>
      </w:pPr>
      <w:r w:rsidRPr="005B25A1">
        <w:rPr>
          <w:b/>
          <w:bCs/>
        </w:rPr>
        <w:t>Plenary Discussion:</w:t>
      </w:r>
    </w:p>
    <w:p w14:paraId="2CB2FC51" w14:textId="77777777" w:rsidR="000604C9" w:rsidRDefault="000604C9" w:rsidP="00A120F3">
      <w:pPr>
        <w:keepNext/>
        <w:keepLines/>
      </w:pPr>
      <w:r>
        <w:t xml:space="preserve">Some discussion was needed on the second change and this was left for off-line discussion and revised to </w:t>
      </w:r>
      <w:r w:rsidRPr="00497EE3">
        <w:rPr>
          <w:color w:val="0000FF"/>
        </w:rPr>
        <w:t>S2-250</w:t>
      </w:r>
      <w:r>
        <w:rPr>
          <w:color w:val="0000FF"/>
        </w:rPr>
        <w:t>9468</w:t>
      </w:r>
      <w:r>
        <w:t>.</w:t>
      </w:r>
      <w:r w:rsidRPr="00437C14">
        <w:t xml:space="preserve"> </w:t>
      </w:r>
    </w:p>
    <w:p w14:paraId="4E3145D5" w14:textId="589683FE" w:rsidR="002042A2" w:rsidRPr="005B25A1" w:rsidRDefault="002042A2" w:rsidP="002042A2">
      <w:pPr>
        <w:keepNext/>
        <w:keepLines/>
        <w:rPr>
          <w:b/>
          <w:bCs/>
        </w:rPr>
      </w:pPr>
      <w:r>
        <w:rPr>
          <w:b/>
          <w:bCs/>
        </w:rPr>
        <w:t>Parallel</w:t>
      </w:r>
      <w:r w:rsidRPr="005B25A1">
        <w:rPr>
          <w:b/>
          <w:bCs/>
        </w:rPr>
        <w:t xml:space="preserve"> Discussion:</w:t>
      </w:r>
    </w:p>
    <w:p w14:paraId="5350DDA3" w14:textId="1B47E99C" w:rsidR="002042A2" w:rsidRDefault="002042A2" w:rsidP="002042A2">
      <w:pPr>
        <w:keepNext/>
        <w:keepLines/>
      </w:pPr>
      <w:r>
        <w:t xml:space="preserve">This was reviewed and </w:t>
      </w:r>
      <w:r w:rsidRPr="00B30893">
        <w:rPr>
          <w:color w:val="FF0000"/>
        </w:rPr>
        <w:t>agreed</w:t>
      </w:r>
      <w:r>
        <w:t xml:space="preserve"> in parallel session.</w:t>
      </w:r>
    </w:p>
    <w:p w14:paraId="39194246" w14:textId="77777777" w:rsidR="009E42E4" w:rsidRPr="005B25A1" w:rsidRDefault="009E42E4" w:rsidP="009E42E4">
      <w:pPr>
        <w:keepNext/>
        <w:keepLines/>
        <w:rPr>
          <w:b/>
          <w:bCs/>
        </w:rPr>
      </w:pPr>
      <w:r w:rsidRPr="005B25A1">
        <w:rPr>
          <w:b/>
          <w:bCs/>
        </w:rPr>
        <w:t>Plenary Discussion:</w:t>
      </w:r>
    </w:p>
    <w:p w14:paraId="19105B7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391842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948FD57" w14:textId="65BA59F0" w:rsidR="007615D6" w:rsidRDefault="009E42E4" w:rsidP="007615D6">
      <w:pPr>
        <w:pStyle w:val="H6"/>
        <w:pBdr>
          <w:top w:val="single" w:sz="4" w:space="1" w:color="auto"/>
          <w:left w:val="single" w:sz="4" w:space="4" w:color="auto"/>
          <w:bottom w:val="single" w:sz="4" w:space="1" w:color="auto"/>
          <w:right w:val="single" w:sz="4" w:space="4" w:color="auto"/>
        </w:pBdr>
        <w:rPr>
          <w:color w:val="0000FF"/>
        </w:rPr>
      </w:pPr>
      <w:r>
        <w:rPr>
          <w:b/>
          <w:bCs/>
        </w:rPr>
        <w:t xml:space="preserve"> </w:t>
      </w:r>
      <w:r w:rsidR="007615D6">
        <w:rPr>
          <w:color w:val="0000FF"/>
        </w:rPr>
        <w:t>Clarification on 5G VN group</w:t>
      </w:r>
    </w:p>
    <w:p w14:paraId="102BBD76" w14:textId="0A35B63B" w:rsidR="00E00DA6" w:rsidRDefault="007615D6" w:rsidP="000A3FBD">
      <w:pPr>
        <w:pStyle w:val="NormTop"/>
      </w:pPr>
      <w:r>
        <w:rPr>
          <w:color w:val="0000FF"/>
        </w:rPr>
        <w:t>S2-2508180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 xml:space="preserve">CT WG4 has studied some optimization solutions for UPF data collection in FS_PAIDC_UPF. For 5G VN group, CT WG4 would like to ask SA WG2 the following questions: Q1: Can a UE, that is not member (temporary/permanently) of any 5G VN group, have an SM subscription (in DNN configuration) with an S-NSSAI/DNN that is associated with a 5G VN group? Q2: Assuming an enterprise deployment with many UEs subscribed to an enterprise specific S-NSSAI/DNN, is it allowed to provision only a subset of these UEs into one 5G VN group with the same aforementioned S-NSSAI/DNN? E.g., 100 UEs are subscribed to the enterprise S-NSSAI/DNN and only 10 UEs are required to be provisioned to the S-NSSAI/DNN associated 5G VN group. (still keep 1:1 mapping between the S-NSSAI/DNN and 5G VN group that one and only one 5G VN group is associated with this specific S-NSSAI/DNN) 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t>Nudm_pp</w:t>
      </w:r>
      <w:proofErr w:type="spellEnd"/>
      <w:r>
        <w:t xml:space="preserve"> service(such that these UEs start using the S-NSSAI/DNN associated with the 5G VN Group when they establish PDU sessions)? Q4: If the answer to Q3 is yes, how are the UEs re-configured? NOTE: This LS relates to the completion of the CT WG4 work within Rel-19 timeframe. CT WG4 kindly asks SA WG2 to reply during their #171 meeting.</w:t>
      </w:r>
      <w:r w:rsidR="000604C9">
        <w:br/>
      </w:r>
      <w:r w:rsidR="000604C9" w:rsidRPr="00B640C2">
        <w:rPr>
          <w:b/>
          <w:bCs/>
        </w:rPr>
        <w:t xml:space="preserve">Action: </w:t>
      </w:r>
      <w:r>
        <w:t>CT WG4 kindly asks SA WG2 group to answer CT WG4 questions.</w:t>
      </w:r>
    </w:p>
    <w:p w14:paraId="79101CF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S2-2508626</w:t>
      </w:r>
      <w:r>
        <w:t>,</w:t>
      </w:r>
      <w:r>
        <w:rPr>
          <w:color w:val="0000FF"/>
        </w:rPr>
        <w:t xml:space="preserve"> S2-2508728</w:t>
      </w:r>
      <w:r>
        <w:t>,</w:t>
      </w:r>
      <w:r>
        <w:rPr>
          <w:color w:val="0000FF"/>
        </w:rPr>
        <w:t xml:space="preserve"> S2-2508797</w:t>
      </w:r>
      <w:r>
        <w:t>,</w:t>
      </w:r>
      <w:r>
        <w:rPr>
          <w:color w:val="0000FF"/>
        </w:rPr>
        <w:t xml:space="preserve"> S2-2508909</w:t>
      </w:r>
      <w:r>
        <w:t>,</w:t>
      </w:r>
      <w:r>
        <w:rPr>
          <w:color w:val="0000FF"/>
        </w:rPr>
        <w:t xml:space="preserve"> S2-2509011</w:t>
      </w:r>
      <w:r>
        <w:t>,</w:t>
      </w:r>
      <w:r>
        <w:rPr>
          <w:color w:val="0000FF"/>
        </w:rPr>
        <w:t xml:space="preserve"> S2-2509218</w:t>
      </w:r>
      <w:r>
        <w:t>.</w:t>
      </w:r>
    </w:p>
    <w:p w14:paraId="3CF2B3EA" w14:textId="77777777" w:rsidR="007615D6" w:rsidRPr="005B25A1" w:rsidRDefault="007615D6" w:rsidP="007615D6">
      <w:pPr>
        <w:keepNext/>
        <w:keepLines/>
        <w:rPr>
          <w:b/>
          <w:bCs/>
        </w:rPr>
      </w:pPr>
      <w:r w:rsidRPr="005B25A1">
        <w:rPr>
          <w:b/>
          <w:bCs/>
        </w:rPr>
        <w:t>Plenary Discussion:</w:t>
      </w:r>
    </w:p>
    <w:p w14:paraId="66FB6393" w14:textId="77777777" w:rsidR="00F35D48" w:rsidRDefault="00F35D48" w:rsidP="00A120F3">
      <w:pPr>
        <w:keepNext/>
        <w:keepLines/>
      </w:pPr>
      <w:r>
        <w:t xml:space="preserve">The related discussion document and various responses were reviewed. </w:t>
      </w:r>
    </w:p>
    <w:p w14:paraId="3B58A4F2" w14:textId="77777777" w:rsidR="004B462E" w:rsidRPr="005B25A1" w:rsidRDefault="004B462E" w:rsidP="004B462E">
      <w:pPr>
        <w:keepNext/>
        <w:keepLines/>
        <w:rPr>
          <w:b/>
          <w:bCs/>
        </w:rPr>
      </w:pPr>
      <w:r>
        <w:rPr>
          <w:b/>
          <w:bCs/>
        </w:rPr>
        <w:t>Parallel</w:t>
      </w:r>
      <w:r w:rsidRPr="005B25A1">
        <w:rPr>
          <w:b/>
          <w:bCs/>
        </w:rPr>
        <w:t xml:space="preserve"> Discussion:</w:t>
      </w:r>
    </w:p>
    <w:p w14:paraId="52BCAA69" w14:textId="77777777" w:rsidR="004B462E" w:rsidRPr="004B462E" w:rsidRDefault="004B462E" w:rsidP="004B462E">
      <w:pPr>
        <w:keepNext/>
        <w:keepLines/>
      </w:pPr>
      <w:r>
        <w:t xml:space="preserve">This was </w:t>
      </w:r>
      <w:r w:rsidRPr="00151340">
        <w:rPr>
          <w:color w:val="0000FF"/>
        </w:rPr>
        <w:t>postponed</w:t>
      </w:r>
      <w:r>
        <w:t xml:space="preserve"> in parallel session.</w:t>
      </w:r>
    </w:p>
    <w:p w14:paraId="5DB7E967" w14:textId="1800A4F6" w:rsidR="00F35D48" w:rsidRPr="004B462E" w:rsidRDefault="00F35D48" w:rsidP="00F35D48">
      <w:r w:rsidRPr="005B25A1">
        <w:rPr>
          <w:b/>
          <w:bCs/>
        </w:rPr>
        <w:t>Status:</w:t>
      </w:r>
      <w:r>
        <w:t xml:space="preserve"> </w:t>
      </w:r>
      <w:r w:rsidR="004B462E" w:rsidRPr="00151340">
        <w:rPr>
          <w:color w:val="0000FF"/>
        </w:rPr>
        <w:t>Postponed</w:t>
      </w:r>
      <w:r w:rsidR="004B462E">
        <w:t>.</w:t>
      </w:r>
    </w:p>
    <w:p w14:paraId="124D2FB6" w14:textId="77777777" w:rsidR="00E00DA6" w:rsidRDefault="007615D6" w:rsidP="000A3FBD">
      <w:pPr>
        <w:pStyle w:val="NormTop"/>
      </w:pPr>
      <w:r>
        <w:rPr>
          <w:color w:val="0000FF"/>
        </w:rPr>
        <w:t>S2-2508689</w:t>
      </w:r>
      <w:r w:rsidRPr="00D53282">
        <w:t xml:space="preserve"> </w:t>
      </w:r>
      <w:r>
        <w:t>(DISCUSSION) 5G VN group membership and SM subscriptions analysis of CT WG4 LS C4-253576/S2-2508180. (Source: Ericsson,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the LS from CT WG4 on 5G VN group membership aspects.</w:t>
      </w:r>
    </w:p>
    <w:p w14:paraId="19613F72" w14:textId="77777777" w:rsidR="007615D6" w:rsidRPr="005B25A1" w:rsidRDefault="007615D6" w:rsidP="007615D6">
      <w:pPr>
        <w:keepNext/>
        <w:keepLines/>
        <w:rPr>
          <w:b/>
          <w:bCs/>
        </w:rPr>
      </w:pPr>
      <w:r w:rsidRPr="005B25A1">
        <w:rPr>
          <w:b/>
          <w:bCs/>
        </w:rPr>
        <w:t>Plenary Discussion:</w:t>
      </w:r>
    </w:p>
    <w:p w14:paraId="42CBC118" w14:textId="758D4592" w:rsidR="007615D6" w:rsidRPr="00F35D48" w:rsidRDefault="00C06617" w:rsidP="007615D6">
      <w:pPr>
        <w:keepNext/>
        <w:keepLines/>
      </w:pPr>
      <w:r>
        <w:t xml:space="preserve">A number of possible responses were under discussion and this was discussed in relation to the LS reply. This was then </w:t>
      </w:r>
      <w:r w:rsidRPr="00C3284B">
        <w:rPr>
          <w:color w:val="0000FF"/>
        </w:rPr>
        <w:t>noted</w:t>
      </w:r>
      <w:r>
        <w:t>.</w:t>
      </w:r>
    </w:p>
    <w:p w14:paraId="1DBB96E7" w14:textId="47B2FBD5" w:rsidR="007615D6" w:rsidRPr="00EB0339" w:rsidRDefault="007615D6" w:rsidP="007615D6">
      <w:r w:rsidRPr="005B25A1">
        <w:rPr>
          <w:b/>
          <w:bCs/>
        </w:rPr>
        <w:t>Status:</w:t>
      </w:r>
      <w:r>
        <w:t xml:space="preserve"> </w:t>
      </w:r>
      <w:r>
        <w:rPr>
          <w:color w:val="0000FF"/>
        </w:rPr>
        <w:t>Noted</w:t>
      </w:r>
      <w:r>
        <w:t>.</w:t>
      </w:r>
    </w:p>
    <w:p w14:paraId="4098E5F3" w14:textId="77777777" w:rsidR="00E00DA6" w:rsidRDefault="007615D6" w:rsidP="000A3FBD">
      <w:pPr>
        <w:pStyle w:val="NormTop"/>
      </w:pPr>
      <w:r>
        <w:rPr>
          <w:color w:val="0000FF"/>
        </w:rPr>
        <w:t>S2-2508626</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44BA607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3AC47D39" w14:textId="77777777" w:rsidR="007615D6" w:rsidRPr="005B25A1" w:rsidRDefault="007615D6" w:rsidP="007615D6">
      <w:pPr>
        <w:keepNext/>
        <w:keepLines/>
        <w:rPr>
          <w:b/>
          <w:bCs/>
        </w:rPr>
      </w:pPr>
      <w:r w:rsidRPr="005B25A1">
        <w:rPr>
          <w:b/>
          <w:bCs/>
        </w:rPr>
        <w:t>Plenary Discussion:</w:t>
      </w:r>
    </w:p>
    <w:p w14:paraId="1F04CC59" w14:textId="391ECB68" w:rsidR="007615D6" w:rsidRPr="00C06617" w:rsidRDefault="00C06617" w:rsidP="007615D6">
      <w:pPr>
        <w:keepNext/>
        <w:keepLines/>
      </w:pPr>
      <w:r>
        <w:t xml:space="preserve">This was left for off-line discussion and revised to </w:t>
      </w:r>
      <w:r w:rsidRPr="00497EE3">
        <w:rPr>
          <w:color w:val="0000FF"/>
        </w:rPr>
        <w:t>S2-250</w:t>
      </w:r>
      <w:r>
        <w:rPr>
          <w:color w:val="0000FF"/>
        </w:rPr>
        <w:t>9470</w:t>
      </w:r>
      <w:r w:rsidR="004B462E">
        <w:t xml:space="preserve"> (</w:t>
      </w:r>
      <w:r w:rsidR="004B462E" w:rsidRPr="004B462E">
        <w:rPr>
          <w:color w:val="FF0000"/>
        </w:rPr>
        <w:t>withdrawn</w:t>
      </w:r>
      <w:r w:rsidR="004B462E">
        <w:t>)</w:t>
      </w:r>
      <w:r>
        <w:t>.</w:t>
      </w:r>
      <w:r w:rsidRPr="00437C14">
        <w:t xml:space="preserve"> </w:t>
      </w:r>
    </w:p>
    <w:p w14:paraId="3B6F61F7" w14:textId="79B31DD3" w:rsidR="004B462E" w:rsidRPr="005B25A1" w:rsidRDefault="004B462E" w:rsidP="004B462E">
      <w:pPr>
        <w:keepNext/>
        <w:keepLines/>
        <w:rPr>
          <w:b/>
          <w:bCs/>
        </w:rPr>
      </w:pPr>
      <w:r>
        <w:rPr>
          <w:b/>
          <w:bCs/>
        </w:rPr>
        <w:t>Parallel</w:t>
      </w:r>
      <w:r w:rsidRPr="005B25A1">
        <w:rPr>
          <w:b/>
          <w:bCs/>
        </w:rPr>
        <w:t xml:space="preserve"> Discussion:</w:t>
      </w:r>
    </w:p>
    <w:p w14:paraId="654B28A3" w14:textId="4C1C370A" w:rsidR="00C06617" w:rsidRPr="004B462E" w:rsidRDefault="004B462E" w:rsidP="00C06617">
      <w:pPr>
        <w:keepNext/>
        <w:keepLines/>
      </w:pPr>
      <w:r>
        <w:t xml:space="preserve">This was </w:t>
      </w:r>
      <w:r w:rsidRPr="00151340">
        <w:rPr>
          <w:color w:val="0000FF"/>
        </w:rPr>
        <w:t>postponed</w:t>
      </w:r>
      <w:r>
        <w:t xml:space="preserve"> in parallel session.</w:t>
      </w:r>
    </w:p>
    <w:p w14:paraId="0F62EDB4" w14:textId="2FE7535A" w:rsidR="00C06617" w:rsidRPr="004B462E" w:rsidRDefault="00C06617" w:rsidP="00C06617">
      <w:r w:rsidRPr="005B25A1">
        <w:rPr>
          <w:b/>
          <w:bCs/>
        </w:rPr>
        <w:t>Status:</w:t>
      </w:r>
      <w:r>
        <w:t xml:space="preserve"> </w:t>
      </w:r>
      <w:r w:rsidR="004B462E" w:rsidRPr="00151340">
        <w:rPr>
          <w:color w:val="0000FF"/>
        </w:rPr>
        <w:t>Postponed</w:t>
      </w:r>
      <w:r w:rsidR="004B462E">
        <w:t>.</w:t>
      </w:r>
    </w:p>
    <w:p w14:paraId="6F67AD8B" w14:textId="77777777" w:rsidR="00E00DA6" w:rsidRDefault="007615D6" w:rsidP="000A3FBD">
      <w:pPr>
        <w:pStyle w:val="NormTop"/>
      </w:pPr>
      <w:r>
        <w:rPr>
          <w:color w:val="0000FF"/>
        </w:rPr>
        <w:t>S2-2508728</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77799C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52A02185" w14:textId="77777777" w:rsidR="009E726A" w:rsidRPr="005B25A1" w:rsidRDefault="009E726A" w:rsidP="009E726A">
      <w:pPr>
        <w:keepNext/>
        <w:keepLines/>
      </w:pPr>
      <w:r>
        <w:rPr>
          <w:color w:val="FF0000"/>
        </w:rPr>
        <w:t>NO DISCUSSION RECORDED</w:t>
      </w:r>
    </w:p>
    <w:p w14:paraId="6432CB13" w14:textId="77777777" w:rsidR="009E726A" w:rsidRPr="005B25A1" w:rsidRDefault="009E726A" w:rsidP="009E726A">
      <w:pPr>
        <w:keepNext/>
        <w:keepLines/>
        <w:rPr>
          <w:b/>
          <w:bCs/>
        </w:rPr>
      </w:pPr>
      <w:r w:rsidRPr="005B25A1">
        <w:rPr>
          <w:b/>
          <w:bCs/>
        </w:rPr>
        <w:t>Plenary Discussion:</w:t>
      </w:r>
    </w:p>
    <w:p w14:paraId="0BA576FD" w14:textId="77777777" w:rsidR="009E726A" w:rsidRPr="009E726A" w:rsidRDefault="009E726A" w:rsidP="009E726A">
      <w:pPr>
        <w:keepNext/>
        <w:keepLines/>
      </w:pPr>
    </w:p>
    <w:p w14:paraId="64A81CE8" w14:textId="77777777" w:rsidR="007615D6" w:rsidRPr="00EB0339" w:rsidRDefault="007615D6" w:rsidP="007615D6">
      <w:r w:rsidRPr="005B25A1">
        <w:rPr>
          <w:b/>
          <w:bCs/>
        </w:rPr>
        <w:t>Status:</w:t>
      </w:r>
      <w:r>
        <w:t xml:space="preserve"> </w:t>
      </w:r>
      <w:r>
        <w:rPr>
          <w:color w:val="0000FF"/>
        </w:rPr>
        <w:t>Not concluded</w:t>
      </w:r>
      <w:r>
        <w:t>.</w:t>
      </w:r>
    </w:p>
    <w:p w14:paraId="2069E1CD" w14:textId="77777777" w:rsidR="00E00DA6" w:rsidRDefault="007615D6" w:rsidP="000A3FBD">
      <w:pPr>
        <w:pStyle w:val="NormTop"/>
      </w:pPr>
      <w:r>
        <w:rPr>
          <w:color w:val="0000FF"/>
        </w:rPr>
        <w:t>S2-2508797</w:t>
      </w:r>
      <w:r w:rsidRPr="00D53282">
        <w:t xml:space="preserve"> </w:t>
      </w:r>
      <w:r>
        <w:t>(LS OUT) [DRAFT] Reply LS on Clarification on 5G VN group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on 5G VN group.</w:t>
      </w:r>
    </w:p>
    <w:p w14:paraId="1908301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5D28EA4" w14:textId="77777777" w:rsidR="009E726A" w:rsidRPr="005B25A1" w:rsidRDefault="009E726A" w:rsidP="009E726A">
      <w:pPr>
        <w:keepNext/>
        <w:keepLines/>
      </w:pPr>
      <w:r>
        <w:rPr>
          <w:color w:val="FF0000"/>
        </w:rPr>
        <w:t>NO DISCUSSION RECORDED</w:t>
      </w:r>
    </w:p>
    <w:p w14:paraId="59B71566" w14:textId="77777777" w:rsidR="009E726A" w:rsidRPr="005B25A1" w:rsidRDefault="009E726A" w:rsidP="009E726A">
      <w:pPr>
        <w:keepNext/>
        <w:keepLines/>
        <w:rPr>
          <w:b/>
          <w:bCs/>
        </w:rPr>
      </w:pPr>
      <w:r w:rsidRPr="005B25A1">
        <w:rPr>
          <w:b/>
          <w:bCs/>
        </w:rPr>
        <w:t>Plenary Discussion:</w:t>
      </w:r>
    </w:p>
    <w:p w14:paraId="5FBCD281" w14:textId="77777777" w:rsidR="009E726A" w:rsidRPr="009E726A" w:rsidRDefault="009E726A" w:rsidP="009E726A">
      <w:pPr>
        <w:keepNext/>
        <w:keepLines/>
      </w:pPr>
    </w:p>
    <w:p w14:paraId="6E192614" w14:textId="77777777" w:rsidR="007615D6" w:rsidRPr="00EB0339" w:rsidRDefault="007615D6" w:rsidP="007615D6">
      <w:r w:rsidRPr="005B25A1">
        <w:rPr>
          <w:b/>
          <w:bCs/>
        </w:rPr>
        <w:t>Status:</w:t>
      </w:r>
      <w:r>
        <w:t xml:space="preserve"> </w:t>
      </w:r>
      <w:r>
        <w:rPr>
          <w:color w:val="0000FF"/>
        </w:rPr>
        <w:t>Not concluded</w:t>
      </w:r>
      <w:r>
        <w:t>.</w:t>
      </w:r>
    </w:p>
    <w:p w14:paraId="55D6C6A6" w14:textId="77777777" w:rsidR="00E00DA6" w:rsidRDefault="007615D6" w:rsidP="000A3FBD">
      <w:pPr>
        <w:pStyle w:val="NormTop"/>
      </w:pPr>
      <w:r>
        <w:rPr>
          <w:color w:val="0000FF"/>
        </w:rPr>
        <w:t>S2-2508909</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on 5G VN group.</w:t>
      </w:r>
    </w:p>
    <w:p w14:paraId="2B8FB20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9E480A4" w14:textId="77777777" w:rsidR="009E726A" w:rsidRPr="005B25A1" w:rsidRDefault="009E726A" w:rsidP="009E726A">
      <w:pPr>
        <w:keepNext/>
        <w:keepLines/>
      </w:pPr>
      <w:r>
        <w:rPr>
          <w:color w:val="FF0000"/>
        </w:rPr>
        <w:t>NO DISCUSSION RECORDED</w:t>
      </w:r>
    </w:p>
    <w:p w14:paraId="7E28155A" w14:textId="77777777" w:rsidR="009E726A" w:rsidRPr="005B25A1" w:rsidRDefault="009E726A" w:rsidP="009E726A">
      <w:pPr>
        <w:keepNext/>
        <w:keepLines/>
        <w:rPr>
          <w:b/>
          <w:bCs/>
        </w:rPr>
      </w:pPr>
      <w:r w:rsidRPr="005B25A1">
        <w:rPr>
          <w:b/>
          <w:bCs/>
        </w:rPr>
        <w:t>Plenary Discussion:</w:t>
      </w:r>
    </w:p>
    <w:p w14:paraId="62C80E9C" w14:textId="77777777" w:rsidR="009E726A" w:rsidRPr="009E726A" w:rsidRDefault="009E726A" w:rsidP="009E726A">
      <w:pPr>
        <w:keepNext/>
        <w:keepLines/>
      </w:pPr>
    </w:p>
    <w:p w14:paraId="33B64AFC" w14:textId="77777777" w:rsidR="007615D6" w:rsidRPr="00EB0339" w:rsidRDefault="007615D6" w:rsidP="007615D6">
      <w:r w:rsidRPr="005B25A1">
        <w:rPr>
          <w:b/>
          <w:bCs/>
        </w:rPr>
        <w:t>Status:</w:t>
      </w:r>
      <w:r>
        <w:t xml:space="preserve"> </w:t>
      </w:r>
      <w:r>
        <w:rPr>
          <w:color w:val="0000FF"/>
        </w:rPr>
        <w:t>Not concluded</w:t>
      </w:r>
      <w:r>
        <w:t>.</w:t>
      </w:r>
    </w:p>
    <w:p w14:paraId="73677831" w14:textId="77777777" w:rsidR="00E00DA6" w:rsidRDefault="007615D6" w:rsidP="000A3FBD">
      <w:pPr>
        <w:pStyle w:val="NormTop"/>
      </w:pPr>
      <w:r>
        <w:rPr>
          <w:color w:val="0000FF"/>
        </w:rPr>
        <w:t>S2-2509011</w:t>
      </w:r>
      <w:r w:rsidRPr="00D53282">
        <w:t xml:space="preserve"> </w:t>
      </w:r>
      <w:r>
        <w:t xml:space="preserve">(LS OUT) [DRAFT] </w:t>
      </w:r>
      <w:proofErr w:type="spellStart"/>
      <w:r>
        <w:t>ReplyLS</w:t>
      </w:r>
      <w:proofErr w:type="spellEnd"/>
      <w:r>
        <w:t xml:space="preserve"> on Clarification on 5G VN group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ReplyLS</w:t>
      </w:r>
      <w:proofErr w:type="spellEnd"/>
      <w:r>
        <w:t xml:space="preserve"> on Clarification on 5G VN group.</w:t>
      </w:r>
    </w:p>
    <w:p w14:paraId="637AD7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2FE56CAF" w14:textId="77777777" w:rsidR="009E726A" w:rsidRPr="005B25A1" w:rsidRDefault="009E726A" w:rsidP="009E726A">
      <w:pPr>
        <w:keepNext/>
        <w:keepLines/>
      </w:pPr>
      <w:r>
        <w:rPr>
          <w:color w:val="FF0000"/>
        </w:rPr>
        <w:t>NO DISCUSSION RECORDED</w:t>
      </w:r>
    </w:p>
    <w:p w14:paraId="0F8752A3" w14:textId="77777777" w:rsidR="009E726A" w:rsidRPr="005B25A1" w:rsidRDefault="009E726A" w:rsidP="009E726A">
      <w:pPr>
        <w:keepNext/>
        <w:keepLines/>
        <w:rPr>
          <w:b/>
          <w:bCs/>
        </w:rPr>
      </w:pPr>
      <w:r w:rsidRPr="005B25A1">
        <w:rPr>
          <w:b/>
          <w:bCs/>
        </w:rPr>
        <w:t>Plenary Discussion:</w:t>
      </w:r>
    </w:p>
    <w:p w14:paraId="557A019E" w14:textId="77777777" w:rsidR="009E726A" w:rsidRPr="009E726A" w:rsidRDefault="009E726A" w:rsidP="009E726A">
      <w:pPr>
        <w:keepNext/>
        <w:keepLines/>
      </w:pPr>
    </w:p>
    <w:p w14:paraId="5CE45C9B" w14:textId="77777777" w:rsidR="007615D6" w:rsidRPr="00EB0339" w:rsidRDefault="007615D6" w:rsidP="007615D6">
      <w:r w:rsidRPr="005B25A1">
        <w:rPr>
          <w:b/>
          <w:bCs/>
        </w:rPr>
        <w:t>Status:</w:t>
      </w:r>
      <w:r>
        <w:t xml:space="preserve"> </w:t>
      </w:r>
      <w:r>
        <w:rPr>
          <w:color w:val="0000FF"/>
        </w:rPr>
        <w:t>Not concluded</w:t>
      </w:r>
      <w:r>
        <w:t>.</w:t>
      </w:r>
    </w:p>
    <w:p w14:paraId="3FC17B21" w14:textId="77777777" w:rsidR="00E00DA6" w:rsidRDefault="007615D6" w:rsidP="000A3FBD">
      <w:pPr>
        <w:pStyle w:val="NormTop"/>
      </w:pPr>
      <w:r>
        <w:rPr>
          <w:color w:val="0000FF"/>
        </w:rPr>
        <w:t>S2-2509218</w:t>
      </w:r>
      <w:r w:rsidRPr="00D53282">
        <w:t xml:space="preserve"> </w:t>
      </w:r>
      <w:r>
        <w:t>(LS OUT) [DRAFT] Reply LS on Clarification on 5G VN group (Source: Qualcomm)</w:t>
      </w:r>
      <w:r>
        <w:br/>
      </w:r>
      <w:r w:rsidRPr="00D53282">
        <w:rPr>
          <w:b/>
        </w:rPr>
        <w:t>Document for:</w:t>
      </w:r>
      <w:r w:rsidRPr="00D53282">
        <w:t xml:space="preserve"> </w:t>
      </w:r>
      <w:r>
        <w:t>Approval</w:t>
      </w:r>
      <w:r>
        <w:br/>
      </w:r>
      <w:r w:rsidRPr="00D53282">
        <w:rPr>
          <w:b/>
        </w:rPr>
        <w:t>Abstract:</w:t>
      </w:r>
      <w:r w:rsidRPr="00D53282">
        <w:t xml:space="preserve"> </w:t>
      </w:r>
      <w:r>
        <w:br/>
        <w:t>To: CT WG4. CC: CT WG3.</w:t>
      </w:r>
    </w:p>
    <w:p w14:paraId="7C9D6C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449CF266" w14:textId="77777777" w:rsidR="009E726A" w:rsidRPr="005B25A1" w:rsidRDefault="009E726A" w:rsidP="009E726A">
      <w:pPr>
        <w:keepNext/>
        <w:keepLines/>
      </w:pPr>
      <w:r>
        <w:rPr>
          <w:color w:val="FF0000"/>
        </w:rPr>
        <w:t>NO DISCUSSION RECORDED</w:t>
      </w:r>
    </w:p>
    <w:p w14:paraId="540C1163" w14:textId="77777777" w:rsidR="009E726A" w:rsidRPr="005B25A1" w:rsidRDefault="009E726A" w:rsidP="009E726A">
      <w:pPr>
        <w:keepNext/>
        <w:keepLines/>
        <w:rPr>
          <w:b/>
          <w:bCs/>
        </w:rPr>
      </w:pPr>
      <w:r w:rsidRPr="005B25A1">
        <w:rPr>
          <w:b/>
          <w:bCs/>
        </w:rPr>
        <w:t>Plenary Discussion:</w:t>
      </w:r>
    </w:p>
    <w:p w14:paraId="6E03F71A" w14:textId="77777777" w:rsidR="009E726A" w:rsidRPr="009E726A" w:rsidRDefault="009E726A" w:rsidP="009E726A">
      <w:pPr>
        <w:keepNext/>
        <w:keepLines/>
      </w:pPr>
    </w:p>
    <w:p w14:paraId="49BFC217" w14:textId="77777777" w:rsidR="007615D6" w:rsidRPr="00EB0339" w:rsidRDefault="007615D6" w:rsidP="007615D6">
      <w:r w:rsidRPr="005B25A1">
        <w:rPr>
          <w:b/>
          <w:bCs/>
        </w:rPr>
        <w:t>Status:</w:t>
      </w:r>
      <w:r>
        <w:t xml:space="preserve"> </w:t>
      </w:r>
      <w:r>
        <w:rPr>
          <w:color w:val="0000FF"/>
        </w:rPr>
        <w:t>Not concluded</w:t>
      </w:r>
      <w:r>
        <w:t>.</w:t>
      </w:r>
    </w:p>
    <w:p w14:paraId="5C85B748" w14:textId="77777777" w:rsidR="00E00DA6" w:rsidRDefault="007615D6" w:rsidP="000A3FBD">
      <w:pPr>
        <w:pStyle w:val="NormTop"/>
      </w:pPr>
      <w:r>
        <w:rPr>
          <w:color w:val="0000FF"/>
        </w:rPr>
        <w:t>S2-2508798</w:t>
      </w:r>
      <w:r w:rsidRPr="00D53282">
        <w:t xml:space="preserve"> </w:t>
      </w:r>
      <w:r>
        <w:t>(CR) 23.501 CR6448 (Rel-19, 'F'): Clarification on the VN member list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member of VN group.</w:t>
      </w:r>
    </w:p>
    <w:p w14:paraId="4A84D23A" w14:textId="77777777" w:rsidR="007615D6" w:rsidRPr="005B25A1" w:rsidRDefault="007615D6" w:rsidP="007615D6">
      <w:pPr>
        <w:keepNext/>
        <w:keepLines/>
        <w:rPr>
          <w:b/>
          <w:bCs/>
        </w:rPr>
      </w:pPr>
      <w:r w:rsidRPr="005B25A1">
        <w:rPr>
          <w:b/>
          <w:bCs/>
        </w:rPr>
        <w:t>Plenary Discussion:</w:t>
      </w:r>
    </w:p>
    <w:p w14:paraId="6167E9FD" w14:textId="77777777" w:rsidR="00C06617" w:rsidRDefault="00C06617" w:rsidP="00A120F3">
      <w:pPr>
        <w:keepNext/>
        <w:keepLines/>
      </w:pPr>
      <w:r>
        <w:t xml:space="preserve">This was left open until a response to the related LS was agreed. </w:t>
      </w:r>
    </w:p>
    <w:p w14:paraId="19E536C5" w14:textId="77777777" w:rsidR="00821AD2" w:rsidRPr="005B25A1" w:rsidRDefault="00821AD2" w:rsidP="00821AD2">
      <w:pPr>
        <w:keepNext/>
        <w:keepLines/>
        <w:rPr>
          <w:b/>
          <w:bCs/>
        </w:rPr>
      </w:pPr>
      <w:r>
        <w:rPr>
          <w:b/>
          <w:bCs/>
        </w:rPr>
        <w:t>Parallel</w:t>
      </w:r>
      <w:r w:rsidRPr="005B25A1">
        <w:rPr>
          <w:b/>
          <w:bCs/>
        </w:rPr>
        <w:t xml:space="preserve"> Discussion:</w:t>
      </w:r>
    </w:p>
    <w:p w14:paraId="0972E38F" w14:textId="2E03521E" w:rsidR="00821AD2" w:rsidRDefault="00821AD2" w:rsidP="00821AD2">
      <w:pPr>
        <w:keepNext/>
        <w:keepLines/>
      </w:pPr>
      <w:r>
        <w:t xml:space="preserve">This was </w:t>
      </w:r>
      <w:r w:rsidRPr="00151340">
        <w:rPr>
          <w:color w:val="0000FF"/>
        </w:rPr>
        <w:t>postponed</w:t>
      </w:r>
      <w:r>
        <w:t xml:space="preserve"> in parallel session.</w:t>
      </w:r>
    </w:p>
    <w:p w14:paraId="633F26E9" w14:textId="009D53C8" w:rsidR="007615D6" w:rsidRPr="00821AD2" w:rsidRDefault="007615D6" w:rsidP="007615D6">
      <w:r w:rsidRPr="005B25A1">
        <w:rPr>
          <w:b/>
          <w:bCs/>
        </w:rPr>
        <w:t>Status:</w:t>
      </w:r>
      <w:r>
        <w:t xml:space="preserve"> </w:t>
      </w:r>
      <w:r w:rsidR="00821AD2" w:rsidRPr="00151340">
        <w:rPr>
          <w:color w:val="0000FF"/>
        </w:rPr>
        <w:t>Postponed</w:t>
      </w:r>
      <w:r w:rsidR="00821AD2">
        <w:t>.</w:t>
      </w:r>
    </w:p>
    <w:p w14:paraId="08C4A4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Compatibility issue for PEI and emergency PDU session</w:t>
      </w:r>
    </w:p>
    <w:p w14:paraId="7AE371CE" w14:textId="3970902B" w:rsidR="00E00DA6" w:rsidRDefault="007615D6" w:rsidP="000A3FBD">
      <w:pPr>
        <w:pStyle w:val="NormTop"/>
      </w:pPr>
      <w:r>
        <w:rPr>
          <w:color w:val="0000FF"/>
        </w:rPr>
        <w:t>S2-2508189</w:t>
      </w:r>
      <w:r w:rsidRPr="00D53282">
        <w:t xml:space="preserve"> </w:t>
      </w:r>
      <w:r>
        <w:t>(LS IN) LS from RAN WG3: LS on compatibility issue for PEI and emergency PDU session (Source: RAN WG3 (R3-255906))</w:t>
      </w:r>
      <w:r>
        <w:br/>
      </w:r>
      <w:r w:rsidRPr="00D53282">
        <w:rPr>
          <w:b/>
        </w:rPr>
        <w:t>Document for:</w:t>
      </w:r>
      <w:r w:rsidRPr="00D53282">
        <w:t xml:space="preserve"> </w:t>
      </w:r>
      <w:r>
        <w:t>Action</w:t>
      </w:r>
      <w:r>
        <w:br/>
      </w:r>
      <w:r w:rsidRPr="00D53282">
        <w:rPr>
          <w:b/>
        </w:rPr>
        <w:t>Abstract:</w:t>
      </w:r>
      <w:r w:rsidRPr="00D53282">
        <w:t xml:space="preserve"> </w:t>
      </w:r>
      <w:r>
        <w:br/>
        <w:t>RAN WG3 has noticed the agreed SA WG2 CR [S2-2502428] on removing the restriction of usage of PEIPS-based PEI during an emergency PDU session in Rel-19 TS 23.501. RAN WG3 has identified the backward compatibility issue when different releases of UE/NG-RAN/AMF are deployed. Specifically, there are, among others, two typical scenarios: {. . .}</w:t>
      </w:r>
      <w:r w:rsidR="000604C9">
        <w:br/>
      </w:r>
      <w:r w:rsidR="000604C9" w:rsidRPr="00B640C2">
        <w:rPr>
          <w:b/>
          <w:bCs/>
        </w:rPr>
        <w:t xml:space="preserve">Action: </w:t>
      </w:r>
      <w:r>
        <w:t>RAN WG3 kindly ask SA WG2 to consider the above compatibility issues for PEI and give feedback.</w:t>
      </w:r>
    </w:p>
    <w:p w14:paraId="0291F81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S2-2508965</w:t>
      </w:r>
      <w:r>
        <w:t>,</w:t>
      </w:r>
      <w:r>
        <w:rPr>
          <w:color w:val="0000FF"/>
        </w:rPr>
        <w:t xml:space="preserve"> S2-2509018</w:t>
      </w:r>
      <w:r>
        <w:t>.</w:t>
      </w:r>
    </w:p>
    <w:p w14:paraId="0EF37290" w14:textId="77777777" w:rsidR="003A100D" w:rsidRPr="005B25A1" w:rsidRDefault="003A100D" w:rsidP="003A100D">
      <w:pPr>
        <w:keepNext/>
        <w:keepLines/>
        <w:rPr>
          <w:b/>
          <w:bCs/>
        </w:rPr>
      </w:pPr>
      <w:r w:rsidRPr="005B25A1">
        <w:rPr>
          <w:b/>
          <w:bCs/>
        </w:rPr>
        <w:t>Parallel discussion:</w:t>
      </w:r>
    </w:p>
    <w:p w14:paraId="704B2AE7" w14:textId="77777777" w:rsidR="003A100D" w:rsidRDefault="003A100D" w:rsidP="003A100D">
      <w:pPr>
        <w:keepNext/>
        <w:keepLines/>
      </w:pPr>
      <w:r>
        <w:t xml:space="preserve">The related proposed responses and CR were reviewed. Agreed response in </w:t>
      </w:r>
      <w:r w:rsidRPr="007C38AF">
        <w:rPr>
          <w:color w:val="3333FF"/>
        </w:rPr>
        <w:t>S2-2509759</w:t>
      </w:r>
      <w:r>
        <w:t>.</w:t>
      </w:r>
    </w:p>
    <w:p w14:paraId="7AAB2F71" w14:textId="77777777" w:rsidR="007615D6" w:rsidRPr="005B25A1" w:rsidRDefault="007615D6" w:rsidP="007615D6">
      <w:pPr>
        <w:keepNext/>
        <w:keepLines/>
        <w:rPr>
          <w:b/>
          <w:bCs/>
        </w:rPr>
      </w:pPr>
      <w:r w:rsidRPr="005B25A1">
        <w:rPr>
          <w:b/>
          <w:bCs/>
        </w:rPr>
        <w:t>Plenary Discussion:</w:t>
      </w:r>
    </w:p>
    <w:p w14:paraId="125033EA" w14:textId="0A6DA74F" w:rsidR="00C849AE" w:rsidRDefault="003A100D" w:rsidP="00A120F3">
      <w:pPr>
        <w:keepNext/>
        <w:keepLines/>
      </w:pPr>
      <w:r>
        <w:t xml:space="preserve">Final response in </w:t>
      </w:r>
      <w:r w:rsidRPr="003A100D">
        <w:rPr>
          <w:color w:val="3333FF"/>
        </w:rPr>
        <w:t>S2-2509759</w:t>
      </w:r>
      <w:r>
        <w:t>.</w:t>
      </w:r>
    </w:p>
    <w:p w14:paraId="2757E2B6" w14:textId="6CA6BD6C" w:rsidR="007615D6" w:rsidRPr="00EB0339" w:rsidRDefault="007615D6" w:rsidP="007615D6">
      <w:r w:rsidRPr="005B25A1">
        <w:rPr>
          <w:b/>
          <w:bCs/>
        </w:rPr>
        <w:t>Status:</w:t>
      </w:r>
      <w:r>
        <w:t xml:space="preserve"> </w:t>
      </w:r>
      <w:r w:rsidR="003A100D" w:rsidRPr="003A100D">
        <w:rPr>
          <w:color w:val="00B050"/>
        </w:rPr>
        <w:t>Replied to</w:t>
      </w:r>
      <w:r w:rsidR="003A100D">
        <w:t>.</w:t>
      </w:r>
    </w:p>
    <w:p w14:paraId="71A11C35" w14:textId="77777777" w:rsidR="00E00DA6" w:rsidRDefault="007615D6" w:rsidP="000A3FBD">
      <w:pPr>
        <w:pStyle w:val="NormTop"/>
      </w:pPr>
      <w:r>
        <w:rPr>
          <w:color w:val="0000FF"/>
        </w:rPr>
        <w:t>S2-2508965</w:t>
      </w:r>
      <w:r w:rsidRPr="00D53282">
        <w:t xml:space="preserve"> </w:t>
      </w:r>
      <w:r>
        <w:t>(LS OUT) [DRAFT] LS Response on compatibility issue for PEI and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To: RAN WG3, CT WG1. CC: RAN WG2. Attachments: S2-25xxxx(TS23.501CR6453).</w:t>
      </w:r>
    </w:p>
    <w:p w14:paraId="4CC411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1B3E9F1F" w14:textId="77777777" w:rsidR="007615D6" w:rsidRPr="005B25A1" w:rsidRDefault="007615D6" w:rsidP="007615D6">
      <w:pPr>
        <w:keepNext/>
        <w:keepLines/>
        <w:rPr>
          <w:b/>
          <w:bCs/>
        </w:rPr>
      </w:pPr>
      <w:r w:rsidRPr="005B25A1">
        <w:rPr>
          <w:b/>
          <w:bCs/>
        </w:rPr>
        <w:t>Plenary Discussion:</w:t>
      </w:r>
    </w:p>
    <w:p w14:paraId="2162E933" w14:textId="4D30A2C3" w:rsidR="00C849AE" w:rsidRDefault="00C849AE" w:rsidP="00A120F3">
      <w:pPr>
        <w:keepNext/>
        <w:keepLines/>
      </w:pPr>
      <w:r>
        <w:t>The related CR was reviewed.</w:t>
      </w:r>
    </w:p>
    <w:p w14:paraId="75FD15DD" w14:textId="77777777" w:rsidR="007F4C5D" w:rsidRPr="005B25A1" w:rsidRDefault="007F4C5D" w:rsidP="007F4C5D">
      <w:pPr>
        <w:keepNext/>
        <w:keepLines/>
        <w:rPr>
          <w:b/>
          <w:bCs/>
        </w:rPr>
      </w:pPr>
      <w:r w:rsidRPr="005B25A1">
        <w:rPr>
          <w:b/>
          <w:bCs/>
        </w:rPr>
        <w:t>Parallel discussion:</w:t>
      </w:r>
    </w:p>
    <w:p w14:paraId="093CC290" w14:textId="3DBD98D1" w:rsidR="007F4C5D" w:rsidRPr="009E726A" w:rsidRDefault="007F4C5D" w:rsidP="007F4C5D">
      <w:pPr>
        <w:keepNext/>
        <w:keepLines/>
      </w:pPr>
      <w:r>
        <w:t xml:space="preserve">It was suggested to indicate that the Rel-17 CR has been agreed. This was revised, also to attach the agreed CR, to </w:t>
      </w:r>
      <w:r w:rsidRPr="00CE3EC0">
        <w:rPr>
          <w:color w:val="0000FF"/>
        </w:rPr>
        <w:t>S2-2</w:t>
      </w:r>
      <w:r>
        <w:rPr>
          <w:color w:val="0000FF"/>
        </w:rPr>
        <w:t>509759</w:t>
      </w:r>
      <w:r>
        <w:t>.</w:t>
      </w:r>
      <w:r w:rsidRPr="00375008">
        <w:t xml:space="preserve"> </w:t>
      </w:r>
    </w:p>
    <w:p w14:paraId="7B00CAC7"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0B665587" w14:textId="77777777" w:rsidR="009E42E4" w:rsidRPr="005B25A1" w:rsidRDefault="009E42E4" w:rsidP="009E42E4">
      <w:pPr>
        <w:keepNext/>
        <w:keepLines/>
        <w:rPr>
          <w:b/>
          <w:bCs/>
        </w:rPr>
      </w:pPr>
      <w:r w:rsidRPr="005B25A1">
        <w:rPr>
          <w:b/>
          <w:bCs/>
        </w:rPr>
        <w:t>Plenary Discussion:</w:t>
      </w:r>
    </w:p>
    <w:p w14:paraId="6FEBD53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55F692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5A3A1F1" w14:textId="20878E2F" w:rsidR="00E00DA6" w:rsidRDefault="009E42E4" w:rsidP="000A3FBD">
      <w:pPr>
        <w:pStyle w:val="NormTop"/>
      </w:pPr>
      <w:r>
        <w:rPr>
          <w:b/>
          <w:bCs/>
        </w:rPr>
        <w:t xml:space="preserve"> </w:t>
      </w:r>
      <w:r w:rsidR="007615D6">
        <w:rPr>
          <w:color w:val="0000FF"/>
        </w:rPr>
        <w:t>S2-2508964</w:t>
      </w:r>
      <w:r w:rsidR="007615D6" w:rsidRPr="00D53282">
        <w:t xml:space="preserve"> </w:t>
      </w:r>
      <w:r w:rsidR="007615D6">
        <w:t>(CR) 23.501 CR6453 (Rel-19, 'F'): PEIPS for emergency PDU session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back the following sentence: When the UE has an active emergency PDU Session: - The UE shall not signal Paging Subgrouping Support Indication in the Registration Request message.</w:t>
      </w:r>
    </w:p>
    <w:p w14:paraId="5BFB7DD5" w14:textId="77777777" w:rsidR="007615D6" w:rsidRPr="005B25A1" w:rsidRDefault="007615D6" w:rsidP="007615D6">
      <w:pPr>
        <w:keepNext/>
        <w:keepLines/>
        <w:rPr>
          <w:b/>
          <w:bCs/>
        </w:rPr>
      </w:pPr>
      <w:r w:rsidRPr="005B25A1">
        <w:rPr>
          <w:b/>
          <w:bCs/>
        </w:rPr>
        <w:t>Plenary Discussion:</w:t>
      </w:r>
    </w:p>
    <w:p w14:paraId="0D8759AF" w14:textId="77777777" w:rsidR="00C95939" w:rsidRDefault="00C95939" w:rsidP="007615D6">
      <w:pPr>
        <w:keepNext/>
        <w:keepLines/>
      </w:pPr>
      <w:r>
        <w:t xml:space="preserve">It was decided to make this change back to Rel-17. this was left for off-line discussion and revised to </w:t>
      </w:r>
      <w:r w:rsidRPr="00497EE3">
        <w:rPr>
          <w:color w:val="0000FF"/>
        </w:rPr>
        <w:t>S2-250</w:t>
      </w:r>
      <w:r>
        <w:rPr>
          <w:color w:val="0000FF"/>
        </w:rPr>
        <w:t>9471</w:t>
      </w:r>
      <w:r>
        <w:t>.</w:t>
      </w:r>
    </w:p>
    <w:p w14:paraId="7ECBF062" w14:textId="77777777" w:rsidR="007F4C5D" w:rsidRPr="005B25A1" w:rsidRDefault="007F4C5D" w:rsidP="007F4C5D">
      <w:pPr>
        <w:keepNext/>
        <w:keepLines/>
        <w:rPr>
          <w:b/>
          <w:bCs/>
        </w:rPr>
      </w:pPr>
      <w:r w:rsidRPr="005B25A1">
        <w:rPr>
          <w:b/>
          <w:bCs/>
        </w:rPr>
        <w:t>Parallel discussion:</w:t>
      </w:r>
    </w:p>
    <w:p w14:paraId="7E2655D3" w14:textId="0E3B003E" w:rsidR="007F4C5D" w:rsidRPr="009E726A" w:rsidRDefault="007F4C5D" w:rsidP="007F4C5D">
      <w:pPr>
        <w:keepNext/>
        <w:keepLines/>
      </w:pPr>
      <w:r>
        <w:t xml:space="preserve">It was noted that this is not an exact mirror CR, but the functional changes are identical. This was revised, to align with the Rel-18 version, to </w:t>
      </w:r>
      <w:r w:rsidRPr="00CE3EC0">
        <w:rPr>
          <w:color w:val="0000FF"/>
        </w:rPr>
        <w:t>S2-2</w:t>
      </w:r>
      <w:r>
        <w:rPr>
          <w:color w:val="0000FF"/>
        </w:rPr>
        <w:t>509758</w:t>
      </w:r>
      <w:r>
        <w:t>.</w:t>
      </w:r>
      <w:r w:rsidRPr="00375008">
        <w:t xml:space="preserve"> </w:t>
      </w:r>
    </w:p>
    <w:p w14:paraId="1FB78208"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0134C05B" w14:textId="77777777" w:rsidR="009E42E4" w:rsidRPr="005B25A1" w:rsidRDefault="009E42E4" w:rsidP="009E42E4">
      <w:pPr>
        <w:keepNext/>
        <w:keepLines/>
        <w:rPr>
          <w:b/>
          <w:bCs/>
        </w:rPr>
      </w:pPr>
      <w:r w:rsidRPr="005B25A1">
        <w:rPr>
          <w:b/>
          <w:bCs/>
        </w:rPr>
        <w:t>Plenary Discussion:</w:t>
      </w:r>
    </w:p>
    <w:p w14:paraId="5FC4014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D70FC2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405B60C" w14:textId="78521D23" w:rsidR="00C74F3B" w:rsidRDefault="009E42E4" w:rsidP="00C74F3B">
      <w:pPr>
        <w:pStyle w:val="NormTop"/>
      </w:pPr>
      <w:r>
        <w:rPr>
          <w:b/>
          <w:bCs/>
        </w:rPr>
        <w:t xml:space="preserve"> </w:t>
      </w:r>
      <w:r w:rsidR="00C74F3B">
        <w:rPr>
          <w:color w:val="0000FF"/>
        </w:rPr>
        <w:t>S2-2509472</w:t>
      </w:r>
      <w:r w:rsidR="00C74F3B" w:rsidRPr="00D53282">
        <w:t xml:space="preserve"> </w:t>
      </w:r>
      <w:r w:rsidR="00C74F3B">
        <w:t>(CR) 23.501 CR6467 (Rel-17, 'F'): PEIPS for emergency PDU session (Source: ZTE)</w:t>
      </w:r>
      <w:r w:rsidR="00C74F3B">
        <w:br/>
      </w:r>
      <w:r w:rsidR="00C74F3B" w:rsidRPr="00D53282">
        <w:rPr>
          <w:b/>
        </w:rPr>
        <w:t>Document for:</w:t>
      </w:r>
      <w:r w:rsidR="00C74F3B" w:rsidRPr="00D53282">
        <w:t xml:space="preserve"> </w:t>
      </w:r>
      <w:r w:rsidR="00C74F3B">
        <w:t>Approval</w:t>
      </w:r>
      <w:r w:rsidR="00C74F3B">
        <w:br/>
      </w:r>
      <w:r w:rsidR="00C74F3B" w:rsidRPr="00D53282">
        <w:rPr>
          <w:b/>
        </w:rPr>
        <w:t>Abstract:</w:t>
      </w:r>
      <w:r w:rsidR="00C74F3B" w:rsidRPr="00D53282">
        <w:t xml:space="preserve"> </w:t>
      </w:r>
      <w:r w:rsidR="00C74F3B">
        <w:br/>
        <w:t>Summary of change: Add back the following sentence: When the UE has an active emergency PDU Session: - The UE shall not signal Paging Subgrouping Support Indication in the Registration Request message.</w:t>
      </w:r>
    </w:p>
    <w:p w14:paraId="1550E260" w14:textId="77777777" w:rsidR="007F4C5D" w:rsidRPr="005B25A1" w:rsidRDefault="007F4C5D" w:rsidP="007F4C5D">
      <w:pPr>
        <w:keepNext/>
        <w:keepLines/>
        <w:rPr>
          <w:b/>
          <w:bCs/>
        </w:rPr>
      </w:pPr>
      <w:r w:rsidRPr="005B25A1">
        <w:rPr>
          <w:b/>
          <w:bCs/>
        </w:rPr>
        <w:t>Parallel discussion:</w:t>
      </w:r>
    </w:p>
    <w:p w14:paraId="5B0949D4" w14:textId="77777777" w:rsidR="007F4C5D" w:rsidRDefault="007F4C5D" w:rsidP="007F4C5D">
      <w:pPr>
        <w:keepNext/>
        <w:keepLines/>
      </w:pPr>
      <w:r>
        <w:t xml:space="preserve">Qualcomm asked to add the reference number to the reference to TS 24.501. Nokia asked to clarify the reason for change. The referenced Stage 3 TS should be 24.501. Some clarifications to the text were made and this was revised to </w:t>
      </w:r>
      <w:r w:rsidRPr="00CE3EC0">
        <w:rPr>
          <w:color w:val="0000FF"/>
        </w:rPr>
        <w:t>S2-2</w:t>
      </w:r>
      <w:r>
        <w:rPr>
          <w:color w:val="0000FF"/>
        </w:rPr>
        <w:t>509756</w:t>
      </w:r>
      <w:r>
        <w:t>.</w:t>
      </w:r>
      <w:r w:rsidRPr="00375008">
        <w:t xml:space="preserve"> </w:t>
      </w:r>
    </w:p>
    <w:p w14:paraId="0E622967"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3E96870E" w14:textId="77777777" w:rsidR="009E42E4" w:rsidRPr="005B25A1" w:rsidRDefault="009E42E4" w:rsidP="009E42E4">
      <w:pPr>
        <w:keepNext/>
        <w:keepLines/>
        <w:rPr>
          <w:b/>
          <w:bCs/>
        </w:rPr>
      </w:pPr>
      <w:r w:rsidRPr="005B25A1">
        <w:rPr>
          <w:b/>
          <w:bCs/>
        </w:rPr>
        <w:t>Plenary Discussion:</w:t>
      </w:r>
    </w:p>
    <w:p w14:paraId="2FC7EFD7"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448D71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1231EC3" w14:textId="7286F5F4" w:rsidR="00C74F3B" w:rsidRDefault="009E42E4" w:rsidP="00C74F3B">
      <w:pPr>
        <w:pStyle w:val="NormTop"/>
      </w:pPr>
      <w:r>
        <w:rPr>
          <w:b/>
          <w:bCs/>
        </w:rPr>
        <w:t xml:space="preserve"> </w:t>
      </w:r>
      <w:r w:rsidR="00C74F3B">
        <w:rPr>
          <w:color w:val="0000FF"/>
        </w:rPr>
        <w:t>S2-250947</w:t>
      </w:r>
      <w:r w:rsidR="007F4C5D">
        <w:rPr>
          <w:color w:val="0000FF"/>
        </w:rPr>
        <w:t>3</w:t>
      </w:r>
      <w:r w:rsidR="00C74F3B" w:rsidRPr="00D53282">
        <w:t xml:space="preserve"> </w:t>
      </w:r>
      <w:r w:rsidR="00C74F3B">
        <w:t>(CR) 23.501 CR6468 (Rel-18, 'A'): PEIPS for emergency PDU session (Source: ZTE)</w:t>
      </w:r>
      <w:r w:rsidR="00C74F3B">
        <w:br/>
      </w:r>
      <w:r w:rsidR="00C74F3B" w:rsidRPr="00D53282">
        <w:rPr>
          <w:b/>
        </w:rPr>
        <w:t>Document for:</w:t>
      </w:r>
      <w:r w:rsidR="00C74F3B" w:rsidRPr="00D53282">
        <w:t xml:space="preserve"> </w:t>
      </w:r>
      <w:r w:rsidR="00C74F3B">
        <w:t>Approval</w:t>
      </w:r>
      <w:r w:rsidR="00C74F3B">
        <w:br/>
      </w:r>
      <w:r w:rsidR="00C74F3B" w:rsidRPr="00D53282">
        <w:rPr>
          <w:b/>
        </w:rPr>
        <w:t>Abstract:</w:t>
      </w:r>
      <w:r w:rsidR="00C74F3B" w:rsidRPr="00D53282">
        <w:t xml:space="preserve"> </w:t>
      </w:r>
      <w:r w:rsidR="00C74F3B">
        <w:br/>
        <w:t>Summary of change: Add back the following sentence: When the UE has an active emergency PDU Session: - The UE shall not signal Paging Subgrouping Support Indication in the Registration Request message.</w:t>
      </w:r>
    </w:p>
    <w:p w14:paraId="30A429A8" w14:textId="77777777" w:rsidR="004B462E" w:rsidRPr="005B25A1" w:rsidRDefault="004B462E" w:rsidP="004B462E">
      <w:pPr>
        <w:keepNext/>
        <w:keepLines/>
        <w:rPr>
          <w:b/>
          <w:bCs/>
        </w:rPr>
      </w:pPr>
      <w:r w:rsidRPr="005B25A1">
        <w:rPr>
          <w:b/>
          <w:bCs/>
        </w:rPr>
        <w:t>Parallel discussion:</w:t>
      </w:r>
    </w:p>
    <w:p w14:paraId="57ED8CD1" w14:textId="2042BC16" w:rsidR="007F4C5D" w:rsidRPr="009E726A" w:rsidRDefault="007F4C5D" w:rsidP="004B462E">
      <w:pPr>
        <w:keepNext/>
        <w:keepLines/>
      </w:pPr>
      <w:r>
        <w:t xml:space="preserve">This was revised, to align with the Rel-17 version, to </w:t>
      </w:r>
      <w:r w:rsidRPr="00CE3EC0">
        <w:rPr>
          <w:color w:val="0000FF"/>
        </w:rPr>
        <w:t>S2-2</w:t>
      </w:r>
      <w:r>
        <w:rPr>
          <w:color w:val="0000FF"/>
        </w:rPr>
        <w:t>509757</w:t>
      </w:r>
      <w:r>
        <w:t>.</w:t>
      </w:r>
      <w:r w:rsidRPr="00375008">
        <w:t xml:space="preserve"> </w:t>
      </w:r>
    </w:p>
    <w:p w14:paraId="070CFC39"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7DC2731B" w14:textId="77777777" w:rsidR="009E42E4" w:rsidRPr="005B25A1" w:rsidRDefault="009E42E4" w:rsidP="009E42E4">
      <w:pPr>
        <w:keepNext/>
        <w:keepLines/>
        <w:rPr>
          <w:b/>
          <w:bCs/>
        </w:rPr>
      </w:pPr>
      <w:r w:rsidRPr="005B25A1">
        <w:rPr>
          <w:b/>
          <w:bCs/>
        </w:rPr>
        <w:t>Plenary Discussion:</w:t>
      </w:r>
    </w:p>
    <w:p w14:paraId="27C6CED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0F8F31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CF98D07" w14:textId="19702184" w:rsidR="00E00DA6" w:rsidRDefault="009E42E4" w:rsidP="000A3FBD">
      <w:pPr>
        <w:pStyle w:val="NormTop"/>
      </w:pPr>
      <w:r>
        <w:rPr>
          <w:b/>
          <w:bCs/>
        </w:rPr>
        <w:t xml:space="preserve"> </w:t>
      </w:r>
      <w:r w:rsidR="007615D6">
        <w:rPr>
          <w:color w:val="0000FF"/>
        </w:rPr>
        <w:t>S2-2509018</w:t>
      </w:r>
      <w:r w:rsidR="007615D6" w:rsidRPr="00D53282">
        <w:t xml:space="preserve"> </w:t>
      </w:r>
      <w:r w:rsidR="007615D6">
        <w:t xml:space="preserve">(LS OUT) [DRAFT] Reply LS on compatibility issue for PEI and emergency PDU session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Response to RAN WG3 providing them the solution to the issue.</w:t>
      </w:r>
    </w:p>
    <w:p w14:paraId="2CA40D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292B8F1E" w14:textId="77777777" w:rsidR="009E726A" w:rsidRPr="005B25A1" w:rsidRDefault="009E726A" w:rsidP="009E726A">
      <w:pPr>
        <w:keepNext/>
        <w:keepLines/>
      </w:pPr>
      <w:r>
        <w:rPr>
          <w:color w:val="FF0000"/>
        </w:rPr>
        <w:t>NO DISCUSSION RECORDED</w:t>
      </w:r>
    </w:p>
    <w:p w14:paraId="071E3051" w14:textId="77777777" w:rsidR="009E726A" w:rsidRPr="005B25A1" w:rsidRDefault="009E726A" w:rsidP="009E726A">
      <w:pPr>
        <w:keepNext/>
        <w:keepLines/>
        <w:rPr>
          <w:b/>
          <w:bCs/>
        </w:rPr>
      </w:pPr>
      <w:r w:rsidRPr="005B25A1">
        <w:rPr>
          <w:b/>
          <w:bCs/>
        </w:rPr>
        <w:t>Plenary Discussion:</w:t>
      </w:r>
    </w:p>
    <w:p w14:paraId="2C3052AB" w14:textId="77777777" w:rsidR="009E726A" w:rsidRPr="009E726A" w:rsidRDefault="009E726A" w:rsidP="009E726A">
      <w:pPr>
        <w:keepNext/>
        <w:keepLines/>
      </w:pPr>
    </w:p>
    <w:p w14:paraId="30AF4CD0" w14:textId="77777777" w:rsidR="007615D6" w:rsidRPr="00EB0339" w:rsidRDefault="007615D6" w:rsidP="007615D6">
      <w:r w:rsidRPr="005B25A1">
        <w:rPr>
          <w:b/>
          <w:bCs/>
        </w:rPr>
        <w:t>Status:</w:t>
      </w:r>
      <w:r>
        <w:t xml:space="preserve"> </w:t>
      </w:r>
      <w:r>
        <w:rPr>
          <w:color w:val="0000FF"/>
        </w:rPr>
        <w:t>Not concluded</w:t>
      </w:r>
      <w:r>
        <w:t>.</w:t>
      </w:r>
    </w:p>
    <w:p w14:paraId="5022945D" w14:textId="77777777" w:rsidR="00E00DA6" w:rsidRDefault="007615D6" w:rsidP="000A3FBD">
      <w:pPr>
        <w:pStyle w:val="NormTop"/>
      </w:pPr>
      <w:r>
        <w:rPr>
          <w:color w:val="0000FF"/>
        </w:rPr>
        <w:t>S2-2509015</w:t>
      </w:r>
      <w:r w:rsidRPr="00D53282">
        <w:t xml:space="preserve"> </w:t>
      </w:r>
      <w:r>
        <w:t xml:space="preserve">(DISCUSSION) How to resolve the compatibility issue for PEI and emergency PDU session from RAN WG3.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Propose to address the compatibility issues introduced by previously agreed SA WG2 CR on PEIPS.</w:t>
      </w:r>
    </w:p>
    <w:p w14:paraId="54E02949" w14:textId="77777777" w:rsidR="009E726A" w:rsidRPr="005B25A1" w:rsidRDefault="009E726A" w:rsidP="009E726A">
      <w:pPr>
        <w:keepNext/>
        <w:keepLines/>
      </w:pPr>
      <w:r>
        <w:rPr>
          <w:color w:val="FF0000"/>
        </w:rPr>
        <w:t>NO DISCUSSION RECORDED</w:t>
      </w:r>
    </w:p>
    <w:p w14:paraId="369CB414" w14:textId="77777777" w:rsidR="009E726A" w:rsidRPr="005B25A1" w:rsidRDefault="009E726A" w:rsidP="009E726A">
      <w:pPr>
        <w:keepNext/>
        <w:keepLines/>
        <w:rPr>
          <w:b/>
          <w:bCs/>
        </w:rPr>
      </w:pPr>
      <w:r w:rsidRPr="005B25A1">
        <w:rPr>
          <w:b/>
          <w:bCs/>
        </w:rPr>
        <w:t>Plenary Discussion:</w:t>
      </w:r>
    </w:p>
    <w:p w14:paraId="34B545F2" w14:textId="77777777" w:rsidR="009E726A" w:rsidRPr="009E726A" w:rsidRDefault="009E726A" w:rsidP="009E726A">
      <w:pPr>
        <w:keepNext/>
        <w:keepLines/>
      </w:pPr>
    </w:p>
    <w:p w14:paraId="21738BA4" w14:textId="77777777" w:rsidR="007615D6" w:rsidRPr="00EB0339" w:rsidRDefault="007615D6" w:rsidP="007615D6">
      <w:r w:rsidRPr="005B25A1">
        <w:rPr>
          <w:b/>
          <w:bCs/>
        </w:rPr>
        <w:t>Status:</w:t>
      </w:r>
      <w:r>
        <w:t xml:space="preserve"> </w:t>
      </w:r>
      <w:r>
        <w:rPr>
          <w:color w:val="0000FF"/>
        </w:rPr>
        <w:t>Not concluded</w:t>
      </w:r>
      <w:r>
        <w:t>.</w:t>
      </w:r>
    </w:p>
    <w:p w14:paraId="68C0E06E" w14:textId="77777777" w:rsidR="00E00DA6" w:rsidRDefault="007615D6" w:rsidP="000A3FBD">
      <w:pPr>
        <w:pStyle w:val="NormTop"/>
      </w:pPr>
      <w:r>
        <w:rPr>
          <w:color w:val="0000FF"/>
        </w:rPr>
        <w:t>S2-2509016</w:t>
      </w:r>
      <w:r w:rsidRPr="00D53282">
        <w:t xml:space="preserve"> </w:t>
      </w:r>
      <w:r>
        <w:t xml:space="preserve">(CR) 23.501 CR6457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29493739" w14:textId="77777777" w:rsidR="009E726A" w:rsidRPr="005B25A1" w:rsidRDefault="009E726A" w:rsidP="009E726A">
      <w:pPr>
        <w:keepNext/>
        <w:keepLines/>
      </w:pPr>
      <w:r>
        <w:rPr>
          <w:color w:val="FF0000"/>
        </w:rPr>
        <w:t>NO DISCUSSION RECORDED</w:t>
      </w:r>
    </w:p>
    <w:p w14:paraId="78D8452B" w14:textId="77777777" w:rsidR="009E726A" w:rsidRPr="005B25A1" w:rsidRDefault="009E726A" w:rsidP="009E726A">
      <w:pPr>
        <w:keepNext/>
        <w:keepLines/>
        <w:rPr>
          <w:b/>
          <w:bCs/>
        </w:rPr>
      </w:pPr>
      <w:r w:rsidRPr="005B25A1">
        <w:rPr>
          <w:b/>
          <w:bCs/>
        </w:rPr>
        <w:t>Plenary Discussion:</w:t>
      </w:r>
    </w:p>
    <w:p w14:paraId="1BE27D0E" w14:textId="77777777" w:rsidR="009E726A" w:rsidRPr="009E726A" w:rsidRDefault="009E726A" w:rsidP="009E726A">
      <w:pPr>
        <w:keepNext/>
        <w:keepLines/>
      </w:pPr>
    </w:p>
    <w:p w14:paraId="1447DD51" w14:textId="77777777" w:rsidR="007615D6" w:rsidRPr="00EB0339" w:rsidRDefault="007615D6" w:rsidP="007615D6">
      <w:r w:rsidRPr="005B25A1">
        <w:rPr>
          <w:b/>
          <w:bCs/>
        </w:rPr>
        <w:t>Status:</w:t>
      </w:r>
      <w:r>
        <w:t xml:space="preserve"> </w:t>
      </w:r>
      <w:r>
        <w:rPr>
          <w:color w:val="0000FF"/>
        </w:rPr>
        <w:t>Not concluded</w:t>
      </w:r>
      <w:r>
        <w:t>.</w:t>
      </w:r>
    </w:p>
    <w:p w14:paraId="24023243" w14:textId="77777777" w:rsidR="00E00DA6" w:rsidRDefault="007615D6" w:rsidP="000A3FBD">
      <w:pPr>
        <w:pStyle w:val="NormTop"/>
      </w:pPr>
      <w:r>
        <w:rPr>
          <w:color w:val="0000FF"/>
        </w:rPr>
        <w:t>S2-2509017</w:t>
      </w:r>
      <w:r w:rsidRPr="00D53282">
        <w:t xml:space="preserve"> </w:t>
      </w:r>
      <w:r>
        <w:t xml:space="preserve">(CR) 23.502 CR5594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5AE4546E" w14:textId="77777777" w:rsidR="009E726A" w:rsidRPr="005B25A1" w:rsidRDefault="009E726A" w:rsidP="009E726A">
      <w:pPr>
        <w:keepNext/>
        <w:keepLines/>
      </w:pPr>
      <w:r>
        <w:rPr>
          <w:color w:val="FF0000"/>
        </w:rPr>
        <w:t>NO DISCUSSION RECORDED</w:t>
      </w:r>
    </w:p>
    <w:p w14:paraId="0487F1B5" w14:textId="77777777" w:rsidR="009E726A" w:rsidRPr="005B25A1" w:rsidRDefault="009E726A" w:rsidP="009E726A">
      <w:pPr>
        <w:keepNext/>
        <w:keepLines/>
        <w:rPr>
          <w:b/>
          <w:bCs/>
        </w:rPr>
      </w:pPr>
      <w:r w:rsidRPr="005B25A1">
        <w:rPr>
          <w:b/>
          <w:bCs/>
        </w:rPr>
        <w:t>Plenary Discussion:</w:t>
      </w:r>
    </w:p>
    <w:p w14:paraId="6E5055E3" w14:textId="77777777" w:rsidR="009E726A" w:rsidRPr="009E726A" w:rsidRDefault="009E726A" w:rsidP="009E726A">
      <w:pPr>
        <w:keepNext/>
        <w:keepLines/>
      </w:pPr>
    </w:p>
    <w:p w14:paraId="6613464C" w14:textId="77777777" w:rsidR="007615D6" w:rsidRPr="00EB0339" w:rsidRDefault="007615D6" w:rsidP="007615D6">
      <w:r w:rsidRPr="005B25A1">
        <w:rPr>
          <w:b/>
          <w:bCs/>
        </w:rPr>
        <w:t>Status:</w:t>
      </w:r>
      <w:r>
        <w:t xml:space="preserve"> </w:t>
      </w:r>
      <w:r>
        <w:rPr>
          <w:color w:val="0000FF"/>
        </w:rPr>
        <w:t>Not concluded</w:t>
      </w:r>
      <w:r>
        <w:t>.</w:t>
      </w:r>
    </w:p>
    <w:p w14:paraId="0C7CB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Business model and architecture for SNPN cellular hotspots</w:t>
      </w:r>
    </w:p>
    <w:p w14:paraId="277C38EC" w14:textId="1F75EA34" w:rsidR="00E00DA6" w:rsidRDefault="007615D6" w:rsidP="000A3FBD">
      <w:pPr>
        <w:pStyle w:val="NormTop"/>
      </w:pPr>
      <w:r>
        <w:rPr>
          <w:color w:val="0000FF"/>
        </w:rPr>
        <w:t>S2-2508196</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rsidRPr="00D53282">
        <w:t xml:space="preserve"> </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facilitates the operation of Wi-Fi hotspots by a broad community of Identity Providers (IdPs) and Access Network Providers (ANPs). Figure 1 shows the high-level architecture. The </w:t>
      </w:r>
      <w:proofErr w:type="spellStart"/>
      <w:r>
        <w:t>OpenRoaming</w:t>
      </w:r>
      <w:proofErr w:type="spellEnd"/>
      <w:r>
        <w:t xml:space="preserve"> federation was established by the Wireless Broadband Alliance in 2020 as an industry solution to enable scalable, seamless, and secure authentication between user devices provisioned with </w:t>
      </w:r>
      <w:proofErr w:type="spellStart"/>
      <w:r>
        <w:t>OpenRoaming</w:t>
      </w:r>
      <w:proofErr w:type="spellEnd"/>
      <w:r>
        <w:t xml:space="preserve"> profiles and their IdPs, who manage the user's credentials while those user's devices are using access networks of organizations that have joined the federation. </w:t>
      </w:r>
      <w:proofErr w:type="spellStart"/>
      <w:r>
        <w:t>OpenRoaming</w:t>
      </w:r>
      <w:proofErr w:type="spellEnd"/>
      <w:r>
        <w:t xml:space="preserve"> defined a legal framework within which the federation operates, a technical framework that covers the automatic establishment of secured signalling between ANPs and IdPs, federation-wide automatic network selection, and closed access group-based policy enforcement implemented by ANPs and IdPs. {. . .}</w:t>
      </w:r>
      <w:r w:rsidR="000604C9">
        <w:br/>
      </w:r>
      <w:r w:rsidR="000604C9" w:rsidRPr="00B640C2">
        <w:rPr>
          <w:b/>
          <w:bCs/>
        </w:rPr>
        <w:t xml:space="preserve">Action: </w:t>
      </w:r>
      <w:r>
        <w:t>SA WG3 kindly ask SA WG2 if additional work is needed in SA WG2 to address architectural aspects of SA WG1 requirements for SNPN cellular hotspots.</w:t>
      </w:r>
    </w:p>
    <w:p w14:paraId="63A086A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S2-2508533</w:t>
      </w:r>
      <w:r>
        <w:t>,</w:t>
      </w:r>
      <w:r>
        <w:rPr>
          <w:color w:val="0000FF"/>
        </w:rPr>
        <w:t xml:space="preserve"> S2-2508729</w:t>
      </w:r>
      <w:r>
        <w:t>.</w:t>
      </w:r>
    </w:p>
    <w:p w14:paraId="7929BD3D" w14:textId="77777777" w:rsidR="00D95D7F" w:rsidRPr="005B25A1" w:rsidRDefault="00D95D7F" w:rsidP="00D95D7F">
      <w:pPr>
        <w:keepNext/>
        <w:keepLines/>
        <w:rPr>
          <w:b/>
          <w:bCs/>
        </w:rPr>
      </w:pPr>
      <w:r w:rsidRPr="005B25A1">
        <w:rPr>
          <w:b/>
          <w:bCs/>
        </w:rPr>
        <w:t>Parallel discussion:</w:t>
      </w:r>
    </w:p>
    <w:p w14:paraId="69401A37" w14:textId="234E9420" w:rsidR="00D95D7F" w:rsidRDefault="00D95D7F" w:rsidP="00A120F3">
      <w:pPr>
        <w:keepNext/>
        <w:keepLines/>
      </w:pPr>
      <w:r>
        <w:t xml:space="preserve">The proposed responses were reviewed. </w:t>
      </w:r>
      <w:r w:rsidR="002D2624">
        <w:t xml:space="preserve">This needed further consideration and this was </w:t>
      </w:r>
      <w:r w:rsidR="002D2624" w:rsidRPr="00151340">
        <w:rPr>
          <w:color w:val="0000FF"/>
        </w:rPr>
        <w:t>postponed</w:t>
      </w:r>
      <w:r w:rsidR="002D2624">
        <w:t xml:space="preserve"> in parallel session.</w:t>
      </w:r>
    </w:p>
    <w:p w14:paraId="4D8941F6" w14:textId="77777777" w:rsidR="002D2624" w:rsidRPr="002D2624" w:rsidRDefault="002D2624" w:rsidP="002D2624">
      <w:r w:rsidRPr="005B25A1">
        <w:rPr>
          <w:b/>
          <w:bCs/>
        </w:rPr>
        <w:t>Status:</w:t>
      </w:r>
      <w:r>
        <w:t xml:space="preserve"> </w:t>
      </w:r>
      <w:r w:rsidRPr="00151340">
        <w:rPr>
          <w:color w:val="0000FF"/>
        </w:rPr>
        <w:t>Postponed</w:t>
      </w:r>
      <w:r>
        <w:t>.</w:t>
      </w:r>
    </w:p>
    <w:p w14:paraId="5FE22B4B" w14:textId="77777777" w:rsidR="00E00DA6" w:rsidRDefault="007615D6" w:rsidP="000A3FBD">
      <w:pPr>
        <w:pStyle w:val="NormTop"/>
      </w:pPr>
      <w:r>
        <w:rPr>
          <w:color w:val="0000FF"/>
        </w:rPr>
        <w:t>S2-2508533</w:t>
      </w:r>
      <w:r w:rsidRPr="00D53282">
        <w:t xml:space="preserve"> </w:t>
      </w:r>
      <w:r>
        <w:t>(LS OUT) [DRAFT] Reply LS on business model and architecture for SNPN cellular hotspots (Source: Cisco Systems)</w:t>
      </w:r>
      <w:r>
        <w:br/>
      </w:r>
      <w:r w:rsidRPr="00D53282">
        <w:rPr>
          <w:b/>
        </w:rPr>
        <w:t>Document for:</w:t>
      </w:r>
      <w:r w:rsidRPr="00D53282">
        <w:t xml:space="preserve"> </w:t>
      </w:r>
      <w:r>
        <w:t>Approval</w:t>
      </w:r>
      <w:r>
        <w:br/>
      </w:r>
      <w:r w:rsidRPr="00D53282">
        <w:rPr>
          <w:b/>
        </w:rPr>
        <w:t>Abstract:</w:t>
      </w:r>
      <w:r w:rsidRPr="00D53282">
        <w:t xml:space="preserve"> </w:t>
      </w:r>
      <w:r>
        <w:br/>
        <w:t>To: SA WG3. CC: SA WG1.</w:t>
      </w:r>
    </w:p>
    <w:p w14:paraId="02A3CF7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7835382" w14:textId="77777777" w:rsidR="00D95D7F" w:rsidRPr="005B25A1" w:rsidRDefault="00D95D7F" w:rsidP="00D95D7F">
      <w:pPr>
        <w:keepNext/>
        <w:keepLines/>
        <w:rPr>
          <w:b/>
          <w:bCs/>
        </w:rPr>
      </w:pPr>
      <w:r w:rsidRPr="005B25A1">
        <w:rPr>
          <w:b/>
          <w:bCs/>
        </w:rPr>
        <w:t>Parallel discussion:</w:t>
      </w:r>
    </w:p>
    <w:p w14:paraId="20D682F2" w14:textId="6ECF60AF" w:rsidR="009E726A" w:rsidRPr="00D95D7F" w:rsidRDefault="00D95D7F" w:rsidP="009E726A">
      <w:pPr>
        <w:keepNext/>
        <w:keepLines/>
      </w:pPr>
      <w:r>
        <w:t xml:space="preserve">Merged into </w:t>
      </w:r>
      <w:r w:rsidRPr="00CE3EC0">
        <w:rPr>
          <w:color w:val="0000FF"/>
        </w:rPr>
        <w:t>S2-2</w:t>
      </w:r>
      <w:r>
        <w:rPr>
          <w:color w:val="0000FF"/>
        </w:rPr>
        <w:t>509719</w:t>
      </w:r>
      <w:r>
        <w:t>.</w:t>
      </w:r>
    </w:p>
    <w:p w14:paraId="7F734516" w14:textId="6CBCF605" w:rsidR="007615D6" w:rsidRPr="00EB0339" w:rsidRDefault="007615D6" w:rsidP="007615D6">
      <w:r w:rsidRPr="005B25A1">
        <w:rPr>
          <w:b/>
          <w:bCs/>
        </w:rPr>
        <w:t>Status:</w:t>
      </w:r>
      <w:r>
        <w:t xml:space="preserve"> </w:t>
      </w:r>
      <w:r w:rsidR="00D95D7F">
        <w:rPr>
          <w:color w:val="0000FF"/>
        </w:rPr>
        <w:t>Merg</w:t>
      </w:r>
      <w:r>
        <w:rPr>
          <w:color w:val="0000FF"/>
        </w:rPr>
        <w:t>ed</w:t>
      </w:r>
      <w:r>
        <w:t>.</w:t>
      </w:r>
    </w:p>
    <w:p w14:paraId="042E5302" w14:textId="77777777" w:rsidR="00E00DA6" w:rsidRDefault="007615D6" w:rsidP="000A3FBD">
      <w:pPr>
        <w:pStyle w:val="NormTop"/>
      </w:pPr>
      <w:r>
        <w:rPr>
          <w:color w:val="0000FF"/>
        </w:rPr>
        <w:t>S2-2508729</w:t>
      </w:r>
      <w:r w:rsidRPr="00D53282">
        <w:t xml:space="preserve"> </w:t>
      </w:r>
      <w:r>
        <w:t>(LS OUT) [DRAFT] Reply LS on business model and architecture for SNPN cellular hotspots (Source: Samsung)</w:t>
      </w:r>
      <w:r>
        <w:br/>
      </w:r>
      <w:r w:rsidRPr="00D53282">
        <w:rPr>
          <w:b/>
        </w:rPr>
        <w:t>Document for:</w:t>
      </w:r>
      <w:r w:rsidRPr="00D53282">
        <w:t xml:space="preserve"> </w:t>
      </w:r>
      <w:r>
        <w:t>Approval</w:t>
      </w:r>
      <w:r>
        <w:br/>
      </w:r>
      <w:r w:rsidRPr="00D53282">
        <w:rPr>
          <w:b/>
        </w:rPr>
        <w:t>Abstract:</w:t>
      </w:r>
      <w:r w:rsidRPr="00D53282">
        <w:t xml:space="preserve"> </w:t>
      </w:r>
      <w:r>
        <w:br/>
        <w:t>Reply LS on business model and architecture for SNPN cellular hotspots.</w:t>
      </w:r>
    </w:p>
    <w:p w14:paraId="00332A8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C3D99FF" w14:textId="77777777" w:rsidR="00D95D7F" w:rsidRPr="005B25A1" w:rsidRDefault="00D95D7F" w:rsidP="00D95D7F">
      <w:pPr>
        <w:keepNext/>
        <w:keepLines/>
        <w:rPr>
          <w:b/>
          <w:bCs/>
        </w:rPr>
      </w:pPr>
      <w:r w:rsidRPr="005B25A1">
        <w:rPr>
          <w:b/>
          <w:bCs/>
        </w:rPr>
        <w:t>Parallel discussion:</w:t>
      </w:r>
    </w:p>
    <w:p w14:paraId="21DB8580" w14:textId="45678E6D" w:rsidR="00D95D7F" w:rsidRDefault="00D95D7F" w:rsidP="00A120F3">
      <w:pPr>
        <w:keepNext/>
        <w:keepLines/>
      </w:pPr>
      <w:r>
        <w:t xml:space="preserve">This was left for off-line discussion and revised, merging </w:t>
      </w:r>
      <w:r>
        <w:rPr>
          <w:color w:val="0000FF"/>
        </w:rPr>
        <w:t>S2-2508533</w:t>
      </w:r>
      <w:r>
        <w:t xml:space="preserve">, to </w:t>
      </w:r>
      <w:r w:rsidRPr="00497EE3">
        <w:rPr>
          <w:color w:val="0000FF"/>
        </w:rPr>
        <w:t>S2-250</w:t>
      </w:r>
      <w:r>
        <w:rPr>
          <w:color w:val="0000FF"/>
        </w:rPr>
        <w:t>9719</w:t>
      </w:r>
      <w:r>
        <w:t>.</w:t>
      </w:r>
      <w:r w:rsidRPr="00D95D7F">
        <w:t xml:space="preserve"> </w:t>
      </w:r>
    </w:p>
    <w:p w14:paraId="7205EC3B" w14:textId="6882DEA3" w:rsidR="002D2624" w:rsidRDefault="002D2624" w:rsidP="00A120F3">
      <w:pPr>
        <w:keepNext/>
        <w:keepLines/>
      </w:pPr>
      <w:r>
        <w:t xml:space="preserve">Nokia commented that the SA WG1 requirements are to discover UDM dynamically, which implies without pre-configuration, which is not currently fulfilled. This needed further consideration and this was </w:t>
      </w:r>
      <w:r w:rsidRPr="00151340">
        <w:rPr>
          <w:color w:val="0000FF"/>
        </w:rPr>
        <w:t>postponed</w:t>
      </w:r>
      <w:r>
        <w:t xml:space="preserve"> in parallel session.</w:t>
      </w:r>
    </w:p>
    <w:p w14:paraId="1D3C5B0A" w14:textId="7943A3A8" w:rsidR="007615D6" w:rsidRPr="002D2624" w:rsidRDefault="007615D6" w:rsidP="007615D6">
      <w:r w:rsidRPr="005B25A1">
        <w:rPr>
          <w:b/>
          <w:bCs/>
        </w:rPr>
        <w:t>Status:</w:t>
      </w:r>
      <w:r>
        <w:t xml:space="preserve"> </w:t>
      </w:r>
      <w:r w:rsidR="002D2624" w:rsidRPr="00151340">
        <w:rPr>
          <w:color w:val="0000FF"/>
        </w:rPr>
        <w:t>Postponed</w:t>
      </w:r>
      <w:r w:rsidR="002D2624">
        <w:t>.</w:t>
      </w:r>
    </w:p>
    <w:p w14:paraId="2F7D4A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measurement exposure</w:t>
      </w:r>
    </w:p>
    <w:p w14:paraId="748EB022" w14:textId="4729C5FE" w:rsidR="00E00DA6" w:rsidRDefault="007615D6" w:rsidP="000A3FBD">
      <w:pPr>
        <w:pStyle w:val="NormTop"/>
      </w:pPr>
      <w:r>
        <w:rPr>
          <w:color w:val="0000FF"/>
        </w:rPr>
        <w:t>S2-2508200</w:t>
      </w:r>
      <w:r w:rsidRPr="00D53282">
        <w:t xml:space="preserve"> </w:t>
      </w:r>
      <w:r>
        <w:t>(LS IN) LS from SA WG6: LS on N6 measurement exposure (Source: SA WG6 (S6-253741))</w:t>
      </w:r>
      <w:r>
        <w:br/>
      </w:r>
      <w:r w:rsidRPr="00D53282">
        <w:rPr>
          <w:b/>
        </w:rPr>
        <w:t>Document for:</w:t>
      </w:r>
      <w:r w:rsidRPr="00D53282">
        <w:t xml:space="preserve"> </w:t>
      </w:r>
      <w:r>
        <w:t>Action</w:t>
      </w:r>
      <w:r>
        <w:br/>
      </w:r>
      <w:r w:rsidRPr="00D53282">
        <w:rPr>
          <w:b/>
        </w:rPr>
        <w:t>Abstract:</w:t>
      </w:r>
      <w:r w:rsidRPr="00D53282">
        <w:t xml:space="preserve"> </w:t>
      </w:r>
      <w:r>
        <w:br/>
        <w:t>In relation to Application Function influence on traffic routing (clause 5.6.7 of TS 23.501) SA WG6 note that (according to NOTE 9 of Table 5.6.7-1) if 'Indication of considering N6 delay' is provided in the request, N6 measurement information as part of EAS Deployment Information (EDI), as described in Table 6.2.3.4.1 of TS 23.548, needs to be used to perform measurements. According to SA WG6's understanding, there is no capability to expose the corresponding N6 measurements to, for example, the AF that provides the EDI. SA WG6 are discussing scenarios in which availability of N6 measurements could be leveraged by the application enabler layer. Based on the discussion above, SA WG6 would like to ask whether SA WG2 could consider providing support for exposure of N6 measurement information?.</w:t>
      </w:r>
      <w:r w:rsidR="000604C9">
        <w:br/>
      </w:r>
      <w:r w:rsidR="000604C9" w:rsidRPr="00B640C2">
        <w:rPr>
          <w:b/>
          <w:bCs/>
        </w:rPr>
        <w:t xml:space="preserve">Action: </w:t>
      </w:r>
      <w:r>
        <w:t>SA WG6 kindly requests SA WG2's consideration of support for exposure of N6 measurement information.</w:t>
      </w:r>
    </w:p>
    <w:p w14:paraId="2107F94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S2-2508575</w:t>
      </w:r>
      <w:r>
        <w:t>,</w:t>
      </w:r>
      <w:r>
        <w:rPr>
          <w:color w:val="0000FF"/>
        </w:rPr>
        <w:t xml:space="preserve"> S2-2508618</w:t>
      </w:r>
      <w:r>
        <w:t>,</w:t>
      </w:r>
      <w:r>
        <w:rPr>
          <w:color w:val="0000FF"/>
        </w:rPr>
        <w:t xml:space="preserve"> S2-2508646</w:t>
      </w:r>
      <w:r>
        <w:t>,</w:t>
      </w:r>
      <w:r>
        <w:rPr>
          <w:color w:val="0000FF"/>
        </w:rPr>
        <w:t xml:space="preserve"> S2-2508795</w:t>
      </w:r>
      <w:r>
        <w:t>,</w:t>
      </w:r>
      <w:r>
        <w:rPr>
          <w:color w:val="0000FF"/>
        </w:rPr>
        <w:t xml:space="preserve"> S2-2508900</w:t>
      </w:r>
      <w:r>
        <w:t>,</w:t>
      </w:r>
      <w:r>
        <w:rPr>
          <w:color w:val="0000FF"/>
        </w:rPr>
        <w:t xml:space="preserve"> S2-2509235</w:t>
      </w:r>
      <w:r>
        <w:t>.</w:t>
      </w:r>
    </w:p>
    <w:p w14:paraId="61892C27" w14:textId="77777777" w:rsidR="00A905F7" w:rsidRPr="005B25A1" w:rsidRDefault="00A905F7" w:rsidP="00A905F7">
      <w:pPr>
        <w:keepNext/>
        <w:keepLines/>
        <w:rPr>
          <w:b/>
          <w:bCs/>
        </w:rPr>
      </w:pPr>
      <w:r w:rsidRPr="005B25A1">
        <w:rPr>
          <w:b/>
          <w:bCs/>
        </w:rPr>
        <w:t>Parallel discussion:</w:t>
      </w:r>
    </w:p>
    <w:p w14:paraId="154CC931" w14:textId="203721D1" w:rsidR="009E726A" w:rsidRPr="00A905F7" w:rsidRDefault="00A905F7" w:rsidP="009E726A">
      <w:pPr>
        <w:keepNext/>
        <w:keepLines/>
      </w:pPr>
      <w:r>
        <w:t>The proposed responses were reviewed.</w:t>
      </w:r>
    </w:p>
    <w:p w14:paraId="3DCF1718" w14:textId="77777777" w:rsidR="009E726A" w:rsidRPr="005B25A1" w:rsidRDefault="009E726A" w:rsidP="009E726A">
      <w:pPr>
        <w:keepNext/>
        <w:keepLines/>
        <w:rPr>
          <w:b/>
          <w:bCs/>
        </w:rPr>
      </w:pPr>
      <w:r w:rsidRPr="005B25A1">
        <w:rPr>
          <w:b/>
          <w:bCs/>
        </w:rPr>
        <w:t>Plenary Discussion:</w:t>
      </w:r>
    </w:p>
    <w:p w14:paraId="2A87415E" w14:textId="02CA92E6" w:rsidR="00A905F7" w:rsidRPr="00A37FA5" w:rsidRDefault="00A37FA5" w:rsidP="00A905F7">
      <w:pPr>
        <w:keepNext/>
        <w:keepLines/>
      </w:pPr>
      <w:r w:rsidRPr="00A37FA5">
        <w:t xml:space="preserve">Final response in </w:t>
      </w:r>
      <w:r w:rsidRPr="00A37FA5">
        <w:rPr>
          <w:color w:val="3333FF"/>
        </w:rPr>
        <w:t>S2-2509811</w:t>
      </w:r>
      <w:r>
        <w:t>.</w:t>
      </w:r>
    </w:p>
    <w:p w14:paraId="2D12AC38" w14:textId="01A5226D" w:rsidR="00A905F7" w:rsidRPr="00EB0339" w:rsidRDefault="00A905F7" w:rsidP="00A905F7">
      <w:r w:rsidRPr="005B25A1">
        <w:rPr>
          <w:b/>
          <w:bCs/>
        </w:rPr>
        <w:t>Status:</w:t>
      </w:r>
      <w:r>
        <w:t xml:space="preserve"> </w:t>
      </w:r>
      <w:r w:rsidR="00A37FA5" w:rsidRPr="00A37FA5">
        <w:rPr>
          <w:color w:val="00B050"/>
        </w:rPr>
        <w:t>Replied to</w:t>
      </w:r>
      <w:r w:rsidR="00A37FA5">
        <w:t>.</w:t>
      </w:r>
    </w:p>
    <w:p w14:paraId="2878CB67" w14:textId="77777777" w:rsidR="00E00DA6" w:rsidRDefault="007615D6" w:rsidP="000A3FBD">
      <w:pPr>
        <w:pStyle w:val="NormTop"/>
      </w:pPr>
      <w:r>
        <w:rPr>
          <w:color w:val="0000FF"/>
        </w:rPr>
        <w:t>S2-2508575</w:t>
      </w:r>
      <w:r w:rsidRPr="00D53282">
        <w:t xml:space="preserve"> </w:t>
      </w:r>
      <w:r>
        <w:t xml:space="preserve">(LS OUT) [DRAFT] LS Reply on N6 measurement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to reply the LS on N6 measurement exposure.</w:t>
      </w:r>
    </w:p>
    <w:p w14:paraId="3D1FF7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25057DE4" w14:textId="77777777" w:rsidR="00A905F7" w:rsidRPr="005B25A1" w:rsidRDefault="00A905F7" w:rsidP="00A905F7">
      <w:pPr>
        <w:keepNext/>
        <w:keepLines/>
        <w:rPr>
          <w:b/>
          <w:bCs/>
        </w:rPr>
      </w:pPr>
      <w:r w:rsidRPr="005B25A1">
        <w:rPr>
          <w:b/>
          <w:bCs/>
        </w:rPr>
        <w:t>Parallel discussion:</w:t>
      </w:r>
    </w:p>
    <w:p w14:paraId="34142B9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04D89A2C" w14:textId="77777777" w:rsidR="00481CAC" w:rsidRPr="00EB0339" w:rsidRDefault="00481CAC" w:rsidP="00481CAC">
      <w:r w:rsidRPr="005B25A1">
        <w:rPr>
          <w:b/>
          <w:bCs/>
        </w:rPr>
        <w:t>Status:</w:t>
      </w:r>
      <w:r>
        <w:t xml:space="preserve"> </w:t>
      </w:r>
      <w:r w:rsidRPr="00B72428">
        <w:rPr>
          <w:color w:val="0000FF"/>
        </w:rPr>
        <w:t>Noted</w:t>
      </w:r>
      <w:r w:rsidRPr="00B72428">
        <w:t>.</w:t>
      </w:r>
    </w:p>
    <w:p w14:paraId="73639EC8" w14:textId="77777777" w:rsidR="00E00DA6" w:rsidRDefault="007615D6" w:rsidP="000A3FBD">
      <w:pPr>
        <w:pStyle w:val="NormTop"/>
      </w:pPr>
      <w:r>
        <w:rPr>
          <w:color w:val="0000FF"/>
        </w:rPr>
        <w:t>S2-2508618</w:t>
      </w:r>
      <w:r w:rsidRPr="00D53282">
        <w:t xml:space="preserve"> </w:t>
      </w:r>
      <w:r>
        <w:t>(LS OUT) [DRAFT] Reply LS on N6 measurement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N6 measurement exposure.</w:t>
      </w:r>
    </w:p>
    <w:p w14:paraId="4FCF55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EBB6294" w14:textId="77777777" w:rsidR="00A905F7" w:rsidRPr="005B25A1" w:rsidRDefault="00A905F7" w:rsidP="00A905F7">
      <w:pPr>
        <w:keepNext/>
        <w:keepLines/>
        <w:rPr>
          <w:b/>
          <w:bCs/>
        </w:rPr>
      </w:pPr>
      <w:r w:rsidRPr="005B25A1">
        <w:rPr>
          <w:b/>
          <w:bCs/>
        </w:rPr>
        <w:t>Parallel discussion:</w:t>
      </w:r>
    </w:p>
    <w:p w14:paraId="17FD518A"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C2DCCBC" w14:textId="77777777" w:rsidR="00481CAC" w:rsidRPr="00EB0339" w:rsidRDefault="00481CAC" w:rsidP="00481CAC">
      <w:r w:rsidRPr="005B25A1">
        <w:rPr>
          <w:b/>
          <w:bCs/>
        </w:rPr>
        <w:t>Status:</w:t>
      </w:r>
      <w:r>
        <w:t xml:space="preserve"> </w:t>
      </w:r>
      <w:r w:rsidRPr="00B72428">
        <w:rPr>
          <w:color w:val="0000FF"/>
        </w:rPr>
        <w:t>Noted</w:t>
      </w:r>
      <w:r w:rsidRPr="00B72428">
        <w:t>.</w:t>
      </w:r>
    </w:p>
    <w:p w14:paraId="6979B8CE" w14:textId="77777777" w:rsidR="00E00DA6" w:rsidRDefault="007615D6" w:rsidP="000A3FBD">
      <w:pPr>
        <w:pStyle w:val="NormTop"/>
      </w:pPr>
      <w:r>
        <w:rPr>
          <w:color w:val="0000FF"/>
        </w:rPr>
        <w:t>S2-2508646</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 Attachments: 23.501 CR6440.</w:t>
      </w:r>
    </w:p>
    <w:p w14:paraId="7DB3A3C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5C19DEF" w14:textId="77777777" w:rsidR="00A905F7" w:rsidRPr="005B25A1" w:rsidRDefault="00A905F7" w:rsidP="00A905F7">
      <w:pPr>
        <w:keepNext/>
        <w:keepLines/>
        <w:rPr>
          <w:b/>
          <w:bCs/>
        </w:rPr>
      </w:pPr>
      <w:r w:rsidRPr="005B25A1">
        <w:rPr>
          <w:b/>
          <w:bCs/>
        </w:rPr>
        <w:t>Parallel discussion:</w:t>
      </w:r>
    </w:p>
    <w:p w14:paraId="30A0ED3C" w14:textId="77777777" w:rsidR="00B72428" w:rsidRDefault="00B72428" w:rsidP="00B72428">
      <w:pPr>
        <w:keepNext/>
        <w:keepLines/>
      </w:pPr>
      <w:r>
        <w:t xml:space="preserve">Other proposed responses were reviewed. </w:t>
      </w:r>
      <w:r w:rsidRPr="00C3284B">
        <w:rPr>
          <w:color w:val="0000FF"/>
        </w:rPr>
        <w:t>Noted</w:t>
      </w:r>
      <w:r>
        <w:t xml:space="preserve"> in parallel session.</w:t>
      </w:r>
    </w:p>
    <w:p w14:paraId="28B9DD3B" w14:textId="77777777" w:rsidR="00B72428" w:rsidRPr="00EB0339" w:rsidRDefault="00B72428" w:rsidP="00B72428">
      <w:r w:rsidRPr="005B25A1">
        <w:rPr>
          <w:b/>
          <w:bCs/>
        </w:rPr>
        <w:t>Status:</w:t>
      </w:r>
      <w:r>
        <w:t xml:space="preserve"> </w:t>
      </w:r>
      <w:r w:rsidRPr="00B72428">
        <w:rPr>
          <w:color w:val="0000FF"/>
        </w:rPr>
        <w:t>Noted</w:t>
      </w:r>
      <w:r w:rsidRPr="00B72428">
        <w:t>.</w:t>
      </w:r>
    </w:p>
    <w:p w14:paraId="0162481A" w14:textId="77777777" w:rsidR="00E00DA6" w:rsidRDefault="007615D6" w:rsidP="000A3FBD">
      <w:pPr>
        <w:pStyle w:val="NormTop"/>
      </w:pPr>
      <w:r>
        <w:rPr>
          <w:color w:val="0000FF"/>
        </w:rPr>
        <w:t>S2-2508795</w:t>
      </w:r>
      <w:r w:rsidRPr="00D53282">
        <w:t xml:space="preserve"> </w:t>
      </w:r>
      <w:r>
        <w:t>(LS OUT) [DRAFT] Reply LS on N6 delay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3274C86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7FD4AF50" w14:textId="77777777" w:rsidR="00A905F7" w:rsidRPr="005B25A1" w:rsidRDefault="00A905F7" w:rsidP="00A905F7">
      <w:pPr>
        <w:keepNext/>
        <w:keepLines/>
        <w:rPr>
          <w:b/>
          <w:bCs/>
        </w:rPr>
      </w:pPr>
      <w:r w:rsidRPr="005B25A1">
        <w:rPr>
          <w:b/>
          <w:bCs/>
        </w:rPr>
        <w:t>Parallel discussion:</w:t>
      </w:r>
    </w:p>
    <w:p w14:paraId="3F7D0436" w14:textId="76F66CD1" w:rsidR="00A905F7" w:rsidRDefault="00A905F7" w:rsidP="00A905F7">
      <w:pPr>
        <w:keepNext/>
        <w:keepLines/>
      </w:pPr>
      <w:r>
        <w:t>Other proposed responses were reviewed.</w:t>
      </w:r>
      <w:r w:rsidR="00B72428">
        <w:t xml:space="preserve"> This was left for off-line discussion and revised to </w:t>
      </w:r>
      <w:r w:rsidR="00B72428" w:rsidRPr="00497EE3">
        <w:rPr>
          <w:color w:val="0000FF"/>
        </w:rPr>
        <w:t>S2-250</w:t>
      </w:r>
      <w:r w:rsidR="00B72428">
        <w:rPr>
          <w:color w:val="0000FF"/>
        </w:rPr>
        <w:t>9720</w:t>
      </w:r>
      <w:r w:rsidR="00B72428">
        <w:t>.</w:t>
      </w:r>
      <w:r w:rsidR="00B72428" w:rsidRPr="00437C14">
        <w:t xml:space="preserve"> </w:t>
      </w:r>
    </w:p>
    <w:p w14:paraId="69E05668" w14:textId="77777777" w:rsidR="000728AF" w:rsidRPr="00E422A8" w:rsidRDefault="000728AF" w:rsidP="000728AF">
      <w:pPr>
        <w:keepNext/>
        <w:keepLines/>
      </w:pPr>
      <w:r>
        <w:t xml:space="preserve">This was reviewed in plenary session and was revised to </w:t>
      </w:r>
      <w:r w:rsidRPr="00CE3EC0">
        <w:rPr>
          <w:color w:val="0000FF"/>
        </w:rPr>
        <w:t>S2-2</w:t>
      </w:r>
      <w:r>
        <w:rPr>
          <w:color w:val="0000FF"/>
        </w:rPr>
        <w:t>509805</w:t>
      </w:r>
      <w:r>
        <w:t>.</w:t>
      </w:r>
      <w:r w:rsidRPr="00375008">
        <w:t xml:space="preserve"> </w:t>
      </w:r>
    </w:p>
    <w:p w14:paraId="427C731A" w14:textId="45C71177" w:rsidR="000728AF" w:rsidRDefault="000728AF" w:rsidP="00A905F7">
      <w:pPr>
        <w:keepNext/>
        <w:keepLines/>
      </w:pPr>
      <w:r>
        <w:t xml:space="preserve">Some further clarifications were requested. This was left for off-line discussion and revised to </w:t>
      </w:r>
      <w:r w:rsidRPr="00497EE3">
        <w:rPr>
          <w:color w:val="0000FF"/>
        </w:rPr>
        <w:t>S2-250</w:t>
      </w:r>
      <w:r>
        <w:rPr>
          <w:color w:val="0000FF"/>
        </w:rPr>
        <w:t>9807</w:t>
      </w:r>
      <w:r>
        <w:t>.</w:t>
      </w:r>
      <w:r w:rsidRPr="00437C14">
        <w:t xml:space="preserve"> </w:t>
      </w:r>
    </w:p>
    <w:p w14:paraId="12AA04DC" w14:textId="6568F6C8" w:rsidR="00AC0945" w:rsidRDefault="00AC0945" w:rsidP="00A905F7">
      <w:pPr>
        <w:keepNext/>
        <w:keepLines/>
      </w:pPr>
      <w:r>
        <w:t xml:space="preserve">This was revised, to clean up revisions and remove 'draft', to </w:t>
      </w:r>
      <w:r w:rsidRPr="00CE3EC0">
        <w:rPr>
          <w:color w:val="0000FF"/>
        </w:rPr>
        <w:t>S2-2</w:t>
      </w:r>
      <w:r>
        <w:rPr>
          <w:color w:val="0000FF"/>
        </w:rPr>
        <w:t>509811</w:t>
      </w:r>
      <w:r>
        <w:t>.</w:t>
      </w:r>
      <w:r w:rsidRPr="00375008">
        <w:t xml:space="preserve"> </w:t>
      </w:r>
    </w:p>
    <w:p w14:paraId="7288ADF0" w14:textId="4C7DEC70" w:rsidR="00A47A42" w:rsidRDefault="00A47A42" w:rsidP="00A905F7">
      <w:pPr>
        <w:keepNext/>
        <w:keepLines/>
      </w:pPr>
      <w:r>
        <w:t xml:space="preserve">This was </w:t>
      </w:r>
      <w:r w:rsidRPr="00B30893">
        <w:rPr>
          <w:color w:val="FF0000"/>
        </w:rPr>
        <w:t>agreed</w:t>
      </w:r>
      <w:r>
        <w:t xml:space="preserve"> in parallel session.</w:t>
      </w:r>
    </w:p>
    <w:p w14:paraId="3A175AE4" w14:textId="77777777" w:rsidR="00A905F7" w:rsidRPr="005B25A1" w:rsidRDefault="00A905F7" w:rsidP="00A905F7">
      <w:pPr>
        <w:keepNext/>
        <w:keepLines/>
        <w:rPr>
          <w:b/>
          <w:bCs/>
        </w:rPr>
      </w:pPr>
      <w:r w:rsidRPr="005B25A1">
        <w:rPr>
          <w:b/>
          <w:bCs/>
        </w:rPr>
        <w:t>Plenary Discussion:</w:t>
      </w:r>
    </w:p>
    <w:p w14:paraId="2D06BD6A" w14:textId="42DD2B06" w:rsidR="00A905F7" w:rsidRPr="00A47A42" w:rsidRDefault="00A47A42" w:rsidP="00A905F7">
      <w:pPr>
        <w:keepNext/>
        <w:keepLines/>
      </w:pPr>
      <w:r>
        <w:t xml:space="preserve">This LS was missing from the block approval list. This was </w:t>
      </w:r>
      <w:r w:rsidRPr="00C3284B">
        <w:rPr>
          <w:color w:val="FF0000"/>
          <w:lang w:eastAsia="en-US"/>
        </w:rPr>
        <w:t>approved</w:t>
      </w:r>
      <w:r>
        <w:t>.</w:t>
      </w:r>
    </w:p>
    <w:p w14:paraId="0ED1E131" w14:textId="77777777" w:rsidR="00A47A42" w:rsidRPr="00EB0339" w:rsidRDefault="00A47A42" w:rsidP="00A47A42">
      <w:r w:rsidRPr="005B25A1">
        <w:rPr>
          <w:b/>
          <w:bCs/>
        </w:rPr>
        <w:t>Status:</w:t>
      </w:r>
      <w:r>
        <w:t xml:space="preserve"> </w:t>
      </w:r>
      <w:r w:rsidRPr="00C3284B">
        <w:rPr>
          <w:color w:val="FF0000"/>
          <w:lang w:eastAsia="en-US"/>
        </w:rPr>
        <w:t>Approved</w:t>
      </w:r>
      <w:r>
        <w:t>.</w:t>
      </w:r>
    </w:p>
    <w:p w14:paraId="0FC7F9FC" w14:textId="77777777" w:rsidR="00E00DA6" w:rsidRDefault="007615D6" w:rsidP="000A3FBD">
      <w:pPr>
        <w:pStyle w:val="NormTop"/>
      </w:pPr>
      <w:r>
        <w:rPr>
          <w:color w:val="0000FF"/>
        </w:rPr>
        <w:t>S2-2509235</w:t>
      </w:r>
      <w:r w:rsidRPr="00D53282">
        <w:t xml:space="preserve"> </w:t>
      </w:r>
      <w:r>
        <w:t>(LS OUT) [DRAFT] Reply LS on N6 measurement exposure (Source: Nokia)</w:t>
      </w:r>
      <w:r>
        <w:br/>
      </w:r>
      <w:r w:rsidRPr="00D53282">
        <w:rPr>
          <w:b/>
        </w:rPr>
        <w:t>Document for:</w:t>
      </w:r>
      <w:r w:rsidRPr="00D53282">
        <w:t xml:space="preserve"> </w:t>
      </w:r>
      <w:r>
        <w:t>Approval</w:t>
      </w:r>
      <w:r>
        <w:br/>
      </w:r>
      <w:r w:rsidRPr="00D53282">
        <w:rPr>
          <w:b/>
        </w:rPr>
        <w:t>Abstract:</w:t>
      </w:r>
      <w:r w:rsidRPr="00D53282">
        <w:t xml:space="preserve"> </w:t>
      </w:r>
      <w:r>
        <w:br/>
        <w:t>[Draft] Reply LS on N6 measurement exposure.</w:t>
      </w:r>
    </w:p>
    <w:p w14:paraId="05CDEAE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D5699EF" w14:textId="77777777" w:rsidR="00A905F7" w:rsidRPr="005B25A1" w:rsidRDefault="00A905F7" w:rsidP="00A905F7">
      <w:pPr>
        <w:keepNext/>
        <w:keepLines/>
        <w:rPr>
          <w:b/>
          <w:bCs/>
        </w:rPr>
      </w:pPr>
      <w:r w:rsidRPr="005B25A1">
        <w:rPr>
          <w:b/>
          <w:bCs/>
        </w:rPr>
        <w:t>Parallel discussion:</w:t>
      </w:r>
    </w:p>
    <w:p w14:paraId="31C99744" w14:textId="38D3F5D9" w:rsidR="00A905F7" w:rsidRDefault="00A905F7" w:rsidP="00A905F7">
      <w:pPr>
        <w:keepNext/>
        <w:keepLines/>
      </w:pPr>
      <w:r>
        <w:t>Other proposed responses were reviewed.</w:t>
      </w:r>
      <w:r w:rsidR="00B72428">
        <w:t xml:space="preserve"> </w:t>
      </w:r>
      <w:r w:rsidR="00B72428" w:rsidRPr="00C3284B">
        <w:rPr>
          <w:color w:val="0000FF"/>
        </w:rPr>
        <w:t>Noted</w:t>
      </w:r>
      <w:r w:rsidR="00B72428">
        <w:t xml:space="preserve"> in parallel session.</w:t>
      </w:r>
    </w:p>
    <w:p w14:paraId="407F90E2" w14:textId="67BC27EF" w:rsidR="00A905F7" w:rsidRPr="00EB0339" w:rsidRDefault="00A905F7" w:rsidP="00A905F7">
      <w:r w:rsidRPr="005B25A1">
        <w:rPr>
          <w:b/>
          <w:bCs/>
        </w:rPr>
        <w:t>Status:</w:t>
      </w:r>
      <w:r>
        <w:t xml:space="preserve"> </w:t>
      </w:r>
      <w:r w:rsidR="00B72428" w:rsidRPr="00B72428">
        <w:rPr>
          <w:color w:val="0000FF"/>
        </w:rPr>
        <w:t>Noted</w:t>
      </w:r>
      <w:r w:rsidR="00B72428" w:rsidRPr="00B72428">
        <w:t>.</w:t>
      </w:r>
    </w:p>
    <w:p w14:paraId="3D9AB284" w14:textId="77777777" w:rsidR="00E00DA6" w:rsidRDefault="007615D6" w:rsidP="000A3FBD">
      <w:pPr>
        <w:pStyle w:val="NormTop"/>
      </w:pPr>
      <w:r>
        <w:rPr>
          <w:color w:val="0000FF"/>
        </w:rPr>
        <w:t>S2-2508900</w:t>
      </w:r>
      <w:r w:rsidRPr="00D53282">
        <w:t xml:space="preserve"> </w:t>
      </w:r>
      <w:r>
        <w:t>(LS OUT) [DRAFT] Reply LS on N6 measurement exposure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draft of LS reply on N6 measurement exposure.</w:t>
      </w:r>
    </w:p>
    <w:p w14:paraId="72BF42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E5C21B2" w14:textId="77777777" w:rsidR="00A905F7" w:rsidRPr="005B25A1" w:rsidRDefault="00A905F7" w:rsidP="00A905F7">
      <w:pPr>
        <w:keepNext/>
        <w:keepLines/>
        <w:rPr>
          <w:b/>
          <w:bCs/>
        </w:rPr>
      </w:pPr>
      <w:r w:rsidRPr="005B25A1">
        <w:rPr>
          <w:b/>
          <w:bCs/>
        </w:rPr>
        <w:t>Parallel discussion:</w:t>
      </w:r>
    </w:p>
    <w:p w14:paraId="049F2F7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9EC21B9" w14:textId="77777777" w:rsidR="00481CAC" w:rsidRPr="00EB0339" w:rsidRDefault="00481CAC" w:rsidP="00481CAC">
      <w:r w:rsidRPr="005B25A1">
        <w:rPr>
          <w:b/>
          <w:bCs/>
        </w:rPr>
        <w:t>Status:</w:t>
      </w:r>
      <w:r>
        <w:t xml:space="preserve"> </w:t>
      </w:r>
      <w:r w:rsidRPr="00B72428">
        <w:rPr>
          <w:color w:val="0000FF"/>
        </w:rPr>
        <w:t>Noted</w:t>
      </w:r>
      <w:r w:rsidRPr="00B72428">
        <w:t>.</w:t>
      </w:r>
    </w:p>
    <w:p w14:paraId="7203CAFD" w14:textId="77777777" w:rsidR="00E00DA6" w:rsidRDefault="007615D6" w:rsidP="000A3FBD">
      <w:pPr>
        <w:pStyle w:val="NormTop"/>
      </w:pPr>
      <w:r>
        <w:rPr>
          <w:color w:val="0000FF"/>
        </w:rPr>
        <w:t>S2-2509236</w:t>
      </w:r>
      <w:r w:rsidRPr="00D53282">
        <w:t xml:space="preserve"> </w:t>
      </w:r>
      <w:r>
        <w:t>(CR) 23.501 CR6463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Introduces N6 delay measurement subscription indication as part of traffic influence.</w:t>
      </w:r>
    </w:p>
    <w:p w14:paraId="4F856229" w14:textId="77777777" w:rsidR="00A905F7" w:rsidRPr="005B25A1" w:rsidRDefault="00A905F7" w:rsidP="00A905F7">
      <w:pPr>
        <w:keepNext/>
        <w:keepLines/>
        <w:rPr>
          <w:b/>
          <w:bCs/>
        </w:rPr>
      </w:pPr>
      <w:r w:rsidRPr="005B25A1">
        <w:rPr>
          <w:b/>
          <w:bCs/>
        </w:rPr>
        <w:t>Parallel discussion:</w:t>
      </w:r>
    </w:p>
    <w:p w14:paraId="524B752B" w14:textId="77777777" w:rsidR="009E726A" w:rsidRPr="005B25A1" w:rsidRDefault="009E726A" w:rsidP="009E726A">
      <w:pPr>
        <w:keepNext/>
        <w:keepLines/>
      </w:pPr>
      <w:r>
        <w:rPr>
          <w:color w:val="FF0000"/>
        </w:rPr>
        <w:t>NO DISCUSSION RECORDED</w:t>
      </w:r>
    </w:p>
    <w:p w14:paraId="33DADC92" w14:textId="77777777" w:rsidR="009E726A" w:rsidRPr="005B25A1" w:rsidRDefault="009E726A" w:rsidP="009E726A">
      <w:pPr>
        <w:keepNext/>
        <w:keepLines/>
        <w:rPr>
          <w:b/>
          <w:bCs/>
        </w:rPr>
      </w:pPr>
      <w:r w:rsidRPr="005B25A1">
        <w:rPr>
          <w:b/>
          <w:bCs/>
        </w:rPr>
        <w:t>Plenary Discussion:</w:t>
      </w:r>
    </w:p>
    <w:p w14:paraId="6E4CA0BB" w14:textId="77777777" w:rsidR="009E726A" w:rsidRPr="009E726A" w:rsidRDefault="009E726A" w:rsidP="009E726A">
      <w:pPr>
        <w:keepNext/>
        <w:keepLines/>
      </w:pPr>
    </w:p>
    <w:p w14:paraId="463EFDDA" w14:textId="77777777" w:rsidR="007615D6" w:rsidRPr="00EB0339" w:rsidRDefault="007615D6" w:rsidP="007615D6">
      <w:r w:rsidRPr="005B25A1">
        <w:rPr>
          <w:b/>
          <w:bCs/>
        </w:rPr>
        <w:t>Status:</w:t>
      </w:r>
      <w:r>
        <w:t xml:space="preserve"> </w:t>
      </w:r>
      <w:r>
        <w:rPr>
          <w:color w:val="0000FF"/>
        </w:rPr>
        <w:t>Not concluded</w:t>
      </w:r>
      <w:r>
        <w:t>.</w:t>
      </w:r>
    </w:p>
    <w:p w14:paraId="799D6A23" w14:textId="77777777" w:rsidR="00E00DA6" w:rsidRDefault="007615D6" w:rsidP="000A3FBD">
      <w:pPr>
        <w:pStyle w:val="NormTop"/>
      </w:pPr>
      <w:r>
        <w:rPr>
          <w:color w:val="0000FF"/>
        </w:rPr>
        <w:t>S2-2509237</w:t>
      </w:r>
      <w:r w:rsidRPr="00D53282">
        <w:t xml:space="preserve"> </w:t>
      </w:r>
      <w:r>
        <w:t>(CR) 23.502 CR5604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Nsmf_EventExposure</w:t>
      </w:r>
      <w:proofErr w:type="spellEnd"/>
      <w:r>
        <w:t xml:space="preserve"> service.</w:t>
      </w:r>
    </w:p>
    <w:p w14:paraId="4B139716" w14:textId="77777777" w:rsidR="00A905F7" w:rsidRPr="005B25A1" w:rsidRDefault="00A905F7" w:rsidP="00A905F7">
      <w:pPr>
        <w:keepNext/>
        <w:keepLines/>
        <w:rPr>
          <w:b/>
          <w:bCs/>
        </w:rPr>
      </w:pPr>
      <w:r w:rsidRPr="005B25A1">
        <w:rPr>
          <w:b/>
          <w:bCs/>
        </w:rPr>
        <w:t>Parallel discussion:</w:t>
      </w:r>
    </w:p>
    <w:p w14:paraId="0CBF2205" w14:textId="77777777" w:rsidR="009E726A" w:rsidRPr="005B25A1" w:rsidRDefault="009E726A" w:rsidP="009E726A">
      <w:pPr>
        <w:keepNext/>
        <w:keepLines/>
      </w:pPr>
      <w:r>
        <w:rPr>
          <w:color w:val="FF0000"/>
        </w:rPr>
        <w:t>NO DISCUSSION RECORDED</w:t>
      </w:r>
    </w:p>
    <w:p w14:paraId="1B88C581" w14:textId="77777777" w:rsidR="009E726A" w:rsidRPr="005B25A1" w:rsidRDefault="009E726A" w:rsidP="009E726A">
      <w:pPr>
        <w:keepNext/>
        <w:keepLines/>
        <w:rPr>
          <w:b/>
          <w:bCs/>
        </w:rPr>
      </w:pPr>
      <w:r w:rsidRPr="005B25A1">
        <w:rPr>
          <w:b/>
          <w:bCs/>
        </w:rPr>
        <w:t>Plenary Discussion:</w:t>
      </w:r>
    </w:p>
    <w:p w14:paraId="690D955E" w14:textId="77777777" w:rsidR="009E726A" w:rsidRPr="009E726A" w:rsidRDefault="009E726A" w:rsidP="009E726A">
      <w:pPr>
        <w:keepNext/>
        <w:keepLines/>
      </w:pPr>
    </w:p>
    <w:p w14:paraId="75E03858" w14:textId="77777777" w:rsidR="007615D6" w:rsidRPr="00EB0339" w:rsidRDefault="007615D6" w:rsidP="007615D6">
      <w:r w:rsidRPr="005B25A1">
        <w:rPr>
          <w:b/>
          <w:bCs/>
        </w:rPr>
        <w:t>Status:</w:t>
      </w:r>
      <w:r>
        <w:t xml:space="preserve"> </w:t>
      </w:r>
      <w:r>
        <w:rPr>
          <w:color w:val="0000FF"/>
        </w:rPr>
        <w:t>Not concluded</w:t>
      </w:r>
      <w:r>
        <w:t>.</w:t>
      </w:r>
    </w:p>
    <w:p w14:paraId="35DE919D" w14:textId="77777777" w:rsidR="00E00DA6" w:rsidRDefault="007615D6" w:rsidP="000A3FBD">
      <w:pPr>
        <w:pStyle w:val="NormTop"/>
      </w:pPr>
      <w:r>
        <w:rPr>
          <w:color w:val="0000FF"/>
        </w:rPr>
        <w:t>S2-2508647</w:t>
      </w:r>
      <w:r w:rsidRPr="00D53282">
        <w:t xml:space="preserve"> </w:t>
      </w:r>
      <w:r>
        <w:t>(CR) 23.501 CR6440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4997F8D0" w14:textId="77777777" w:rsidR="00A905F7" w:rsidRPr="005B25A1" w:rsidRDefault="00A905F7" w:rsidP="00A905F7">
      <w:pPr>
        <w:keepNext/>
        <w:keepLines/>
        <w:rPr>
          <w:b/>
          <w:bCs/>
        </w:rPr>
      </w:pPr>
      <w:r w:rsidRPr="005B25A1">
        <w:rPr>
          <w:b/>
          <w:bCs/>
        </w:rPr>
        <w:t>Parallel discussion:</w:t>
      </w:r>
    </w:p>
    <w:p w14:paraId="49281722" w14:textId="77777777" w:rsidR="009E726A" w:rsidRPr="005B25A1" w:rsidRDefault="009E726A" w:rsidP="009E726A">
      <w:pPr>
        <w:keepNext/>
        <w:keepLines/>
      </w:pPr>
      <w:r>
        <w:rPr>
          <w:color w:val="FF0000"/>
        </w:rPr>
        <w:t>NO DISCUSSION RECORDED</w:t>
      </w:r>
    </w:p>
    <w:p w14:paraId="220C40FB" w14:textId="77777777" w:rsidR="009E726A" w:rsidRPr="005B25A1" w:rsidRDefault="009E726A" w:rsidP="009E726A">
      <w:pPr>
        <w:keepNext/>
        <w:keepLines/>
        <w:rPr>
          <w:b/>
          <w:bCs/>
        </w:rPr>
      </w:pPr>
      <w:r w:rsidRPr="005B25A1">
        <w:rPr>
          <w:b/>
          <w:bCs/>
        </w:rPr>
        <w:t>Plenary Discussion:</w:t>
      </w:r>
    </w:p>
    <w:p w14:paraId="4B25978D" w14:textId="77777777" w:rsidR="009E726A" w:rsidRPr="009E726A" w:rsidRDefault="009E726A" w:rsidP="009E726A">
      <w:pPr>
        <w:keepNext/>
        <w:keepLines/>
      </w:pPr>
    </w:p>
    <w:p w14:paraId="0B3E1B53" w14:textId="77777777" w:rsidR="007615D6" w:rsidRPr="00EB0339" w:rsidRDefault="007615D6" w:rsidP="007615D6">
      <w:r w:rsidRPr="005B25A1">
        <w:rPr>
          <w:b/>
          <w:bCs/>
        </w:rPr>
        <w:t>Status:</w:t>
      </w:r>
      <w:r>
        <w:t xml:space="preserve"> </w:t>
      </w:r>
      <w:r>
        <w:rPr>
          <w:color w:val="0000FF"/>
        </w:rPr>
        <w:t>Not concluded</w:t>
      </w:r>
      <w:r>
        <w:t>.</w:t>
      </w:r>
    </w:p>
    <w:p w14:paraId="68AAEAE9" w14:textId="77777777" w:rsidR="00E00DA6" w:rsidRDefault="007615D6" w:rsidP="000A3FBD">
      <w:pPr>
        <w:pStyle w:val="NormTop"/>
      </w:pPr>
      <w:r>
        <w:rPr>
          <w:color w:val="0000FF"/>
        </w:rPr>
        <w:t>S2-2508648</w:t>
      </w:r>
      <w:r w:rsidRPr="00D53282">
        <w:t xml:space="preserve"> </w:t>
      </w:r>
      <w:r>
        <w:t>(CR) 23.502 CR5587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66312AE3" w14:textId="77777777" w:rsidR="00A905F7" w:rsidRPr="005B25A1" w:rsidRDefault="00A905F7" w:rsidP="00A905F7">
      <w:pPr>
        <w:keepNext/>
        <w:keepLines/>
        <w:rPr>
          <w:b/>
          <w:bCs/>
        </w:rPr>
      </w:pPr>
      <w:r w:rsidRPr="005B25A1">
        <w:rPr>
          <w:b/>
          <w:bCs/>
        </w:rPr>
        <w:t>Parallel discussion:</w:t>
      </w:r>
    </w:p>
    <w:p w14:paraId="7C33E92A" w14:textId="77777777" w:rsidR="009E726A" w:rsidRPr="005B25A1" w:rsidRDefault="009E726A" w:rsidP="009E726A">
      <w:pPr>
        <w:keepNext/>
        <w:keepLines/>
      </w:pPr>
      <w:r>
        <w:rPr>
          <w:color w:val="FF0000"/>
        </w:rPr>
        <w:t>NO DISCUSSION RECORDED</w:t>
      </w:r>
    </w:p>
    <w:p w14:paraId="6E84F481" w14:textId="77777777" w:rsidR="009E726A" w:rsidRPr="005B25A1" w:rsidRDefault="009E726A" w:rsidP="009E726A">
      <w:pPr>
        <w:keepNext/>
        <w:keepLines/>
        <w:rPr>
          <w:b/>
          <w:bCs/>
        </w:rPr>
      </w:pPr>
      <w:r w:rsidRPr="005B25A1">
        <w:rPr>
          <w:b/>
          <w:bCs/>
        </w:rPr>
        <w:t>Plenary Discussion:</w:t>
      </w:r>
    </w:p>
    <w:p w14:paraId="7DA4E9A0" w14:textId="77777777" w:rsidR="009E726A" w:rsidRPr="009E726A" w:rsidRDefault="009E726A" w:rsidP="009E726A">
      <w:pPr>
        <w:keepNext/>
        <w:keepLines/>
      </w:pPr>
    </w:p>
    <w:p w14:paraId="792898CD" w14:textId="77777777" w:rsidR="007615D6" w:rsidRPr="00EB0339" w:rsidRDefault="007615D6" w:rsidP="007615D6">
      <w:r w:rsidRPr="005B25A1">
        <w:rPr>
          <w:b/>
          <w:bCs/>
        </w:rPr>
        <w:t>Status:</w:t>
      </w:r>
      <w:r>
        <w:t xml:space="preserve"> </w:t>
      </w:r>
      <w:r>
        <w:rPr>
          <w:color w:val="0000FF"/>
        </w:rPr>
        <w:t>Not concluded</w:t>
      </w:r>
      <w:r>
        <w:t>.</w:t>
      </w:r>
    </w:p>
    <w:p w14:paraId="257AFC37" w14:textId="77777777" w:rsidR="00E00DA6" w:rsidRDefault="007615D6" w:rsidP="000A3FBD">
      <w:pPr>
        <w:pStyle w:val="NormTop"/>
      </w:pPr>
      <w:r>
        <w:rPr>
          <w:color w:val="0000FF"/>
        </w:rPr>
        <w:t>S2-2508650</w:t>
      </w:r>
      <w:r w:rsidRPr="00D53282">
        <w:t xml:space="preserve"> </w:t>
      </w:r>
      <w:r>
        <w:t>(CR) 23.503 CR1582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074732D1" w14:textId="77777777" w:rsidR="00A905F7" w:rsidRPr="005B25A1" w:rsidRDefault="00A905F7" w:rsidP="00A905F7">
      <w:pPr>
        <w:keepNext/>
        <w:keepLines/>
        <w:rPr>
          <w:b/>
          <w:bCs/>
        </w:rPr>
      </w:pPr>
      <w:r w:rsidRPr="005B25A1">
        <w:rPr>
          <w:b/>
          <w:bCs/>
        </w:rPr>
        <w:t>Parallel discussion:</w:t>
      </w:r>
    </w:p>
    <w:p w14:paraId="3AA3AD90" w14:textId="77777777" w:rsidR="009E726A" w:rsidRPr="005B25A1" w:rsidRDefault="009E726A" w:rsidP="009E726A">
      <w:pPr>
        <w:keepNext/>
        <w:keepLines/>
      </w:pPr>
      <w:r>
        <w:rPr>
          <w:color w:val="FF0000"/>
        </w:rPr>
        <w:t>NO DISCUSSION RECORDED</w:t>
      </w:r>
    </w:p>
    <w:p w14:paraId="344652B1" w14:textId="77777777" w:rsidR="009E726A" w:rsidRPr="005B25A1" w:rsidRDefault="009E726A" w:rsidP="009E726A">
      <w:pPr>
        <w:keepNext/>
        <w:keepLines/>
        <w:rPr>
          <w:b/>
          <w:bCs/>
        </w:rPr>
      </w:pPr>
      <w:r w:rsidRPr="005B25A1">
        <w:rPr>
          <w:b/>
          <w:bCs/>
        </w:rPr>
        <w:t>Plenary Discussion:</w:t>
      </w:r>
    </w:p>
    <w:p w14:paraId="08DF20ED" w14:textId="77777777" w:rsidR="009E726A" w:rsidRPr="009E726A" w:rsidRDefault="009E726A" w:rsidP="009E726A">
      <w:pPr>
        <w:keepNext/>
        <w:keepLines/>
      </w:pPr>
    </w:p>
    <w:p w14:paraId="6FA6E820" w14:textId="77777777" w:rsidR="007615D6" w:rsidRPr="00EB0339" w:rsidRDefault="007615D6" w:rsidP="007615D6">
      <w:r w:rsidRPr="005B25A1">
        <w:rPr>
          <w:b/>
          <w:bCs/>
        </w:rPr>
        <w:t>Status:</w:t>
      </w:r>
      <w:r>
        <w:t xml:space="preserve"> </w:t>
      </w:r>
      <w:r>
        <w:rPr>
          <w:color w:val="0000FF"/>
        </w:rPr>
        <w:t>Not concluded</w:t>
      </w:r>
      <w:r>
        <w:t>.</w:t>
      </w:r>
    </w:p>
    <w:p w14:paraId="71240AD5" w14:textId="77777777" w:rsidR="007615D6" w:rsidRDefault="007615D6" w:rsidP="0010433C">
      <w:pPr>
        <w:pStyle w:val="Heading2"/>
      </w:pPr>
      <w:r>
        <w:t>4.2</w:t>
      </w:r>
      <w:r>
        <w:tab/>
        <w:t>P-CRs/CRs related to use of inclusive language in 3GPP</w:t>
      </w:r>
    </w:p>
    <w:p w14:paraId="058B5349" w14:textId="77777777" w:rsidR="002503EE" w:rsidRDefault="00000000" w:rsidP="002503EE">
      <w:r>
        <w:t>There were no contributions to this agenda item.</w:t>
      </w:r>
    </w:p>
    <w:p w14:paraId="659EF02B" w14:textId="4D06CE97" w:rsidR="007615D6" w:rsidRDefault="007615D6" w:rsidP="007615D6">
      <w:pPr>
        <w:pStyle w:val="Heading1"/>
      </w:pPr>
      <w:r>
        <w:t>5</w:t>
      </w:r>
      <w:r>
        <w:tab/>
        <w:t>Pre-Rel-17 Maintenance (excluding all 5G topics)</w:t>
      </w:r>
    </w:p>
    <w:p w14:paraId="1D7090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67CB13" w14:textId="77777777" w:rsidR="007615D6" w:rsidRDefault="007615D6" w:rsidP="0010433C">
      <w:pPr>
        <w:pStyle w:val="Heading2"/>
      </w:pPr>
      <w:r>
        <w:t>5.1</w:t>
      </w:r>
      <w:r>
        <w:tab/>
        <w:t>3GPP Packet Access Maintenance</w:t>
      </w:r>
    </w:p>
    <w:p w14:paraId="707D0CD6" w14:textId="77777777" w:rsidR="002503EE" w:rsidRDefault="00000000" w:rsidP="002503EE">
      <w:r>
        <w:t>There were no contributions to this agenda item.</w:t>
      </w:r>
    </w:p>
    <w:p w14:paraId="71C2E917" w14:textId="08627451" w:rsidR="007615D6" w:rsidRDefault="007615D6" w:rsidP="0010433C">
      <w:pPr>
        <w:pStyle w:val="Heading2"/>
      </w:pPr>
      <w:r>
        <w:t>5.2</w:t>
      </w:r>
      <w:r>
        <w:tab/>
        <w:t>QoS and PCC Maintenance</w:t>
      </w:r>
    </w:p>
    <w:p w14:paraId="7537B296" w14:textId="77777777" w:rsidR="002503EE" w:rsidRDefault="00000000" w:rsidP="002503EE">
      <w:r>
        <w:t>There were no contributions to this agenda item.</w:t>
      </w:r>
    </w:p>
    <w:p w14:paraId="3F0F4285" w14:textId="74CB128F" w:rsidR="007615D6" w:rsidRDefault="007615D6" w:rsidP="0010433C">
      <w:pPr>
        <w:pStyle w:val="Heading2"/>
      </w:pPr>
      <w:r>
        <w:t>5.3</w:t>
      </w:r>
      <w:r>
        <w:tab/>
        <w:t>Non-3GPP Access Maintenance</w:t>
      </w:r>
    </w:p>
    <w:p w14:paraId="1FAC8D0A" w14:textId="77777777" w:rsidR="002503EE" w:rsidRDefault="00000000" w:rsidP="002503EE">
      <w:r>
        <w:t>There were no contributions to this agenda item.</w:t>
      </w:r>
    </w:p>
    <w:p w14:paraId="08A7168A" w14:textId="39AB7BC5" w:rsidR="007615D6" w:rsidRDefault="007615D6" w:rsidP="0010433C">
      <w:pPr>
        <w:pStyle w:val="Heading2"/>
      </w:pPr>
      <w:r>
        <w:t>5.4</w:t>
      </w:r>
      <w:r>
        <w:tab/>
        <w:t>IMS and IMS-Related Maintenance</w:t>
      </w:r>
    </w:p>
    <w:p w14:paraId="689D8E01" w14:textId="77777777" w:rsidR="002503EE" w:rsidRDefault="00000000" w:rsidP="002503EE">
      <w:r>
        <w:t>There were no contributions to this agenda item.</w:t>
      </w:r>
    </w:p>
    <w:p w14:paraId="5285B690" w14:textId="7F5DB286" w:rsidR="007615D6" w:rsidRDefault="007615D6" w:rsidP="007615D6">
      <w:pPr>
        <w:pStyle w:val="Heading1"/>
      </w:pPr>
      <w:r>
        <w:t>6</w:t>
      </w:r>
      <w:r>
        <w:tab/>
        <w:t>Rel-15/Rel-16 Maintenance for 5G (only related to 5GS_Ph1 Work Item)</w:t>
      </w:r>
    </w:p>
    <w:p w14:paraId="6EB994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84775B" w14:textId="77777777" w:rsidR="007615D6" w:rsidRDefault="007615D6" w:rsidP="0010433C">
      <w:pPr>
        <w:pStyle w:val="Heading2"/>
      </w:pPr>
      <w:r>
        <w:t>6.1</w:t>
      </w:r>
      <w:r>
        <w:tab/>
        <w:t>General aspects, concepts and reference models</w:t>
      </w:r>
    </w:p>
    <w:p w14:paraId="54E3B666" w14:textId="77777777" w:rsidR="00E00DA6" w:rsidRDefault="007615D6" w:rsidP="000A3FBD">
      <w:pPr>
        <w:pStyle w:val="NormTop"/>
      </w:pPr>
      <w:r>
        <w:rPr>
          <w:color w:val="0000FF"/>
        </w:rPr>
        <w:t>S2-2509247</w:t>
      </w:r>
      <w:r w:rsidRPr="00D53282">
        <w:t xml:space="preserve"> </w:t>
      </w:r>
      <w:r>
        <w:t>(CR) 23.501 CR6466 (Rel-19, 'F'): Clarification on UE radio capability update handling.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it is up to UE implementation when UE gets into IDLE state to update the network with the latest radio capabilities.</w:t>
      </w:r>
    </w:p>
    <w:p w14:paraId="3ED946D0" w14:textId="77777777" w:rsidR="007615D6" w:rsidRPr="005B25A1" w:rsidRDefault="007615D6" w:rsidP="007615D6">
      <w:pPr>
        <w:keepNext/>
        <w:keepLines/>
        <w:rPr>
          <w:b/>
          <w:bCs/>
        </w:rPr>
      </w:pPr>
      <w:r w:rsidRPr="005B25A1">
        <w:rPr>
          <w:b/>
          <w:bCs/>
        </w:rPr>
        <w:t>Parallel discussion:</w:t>
      </w:r>
    </w:p>
    <w:p w14:paraId="307E78A6" w14:textId="395506D2" w:rsidR="007615D6" w:rsidRDefault="0094674C" w:rsidP="007615D6">
      <w:pPr>
        <w:keepNext/>
        <w:keepLines/>
      </w:pPr>
      <w:r>
        <w:t xml:space="preserve">Huawei asked for more clarification on the change to the normative text. Verizon suggested reverting the change to 'shall first'. </w:t>
      </w:r>
      <w:r w:rsidR="00D72EE5">
        <w:t xml:space="preserve">The changes before the note were removed and this was revised to </w:t>
      </w:r>
      <w:r w:rsidR="00D72EE5" w:rsidRPr="00497EE3">
        <w:rPr>
          <w:color w:val="0000FF"/>
        </w:rPr>
        <w:t>S2-250</w:t>
      </w:r>
      <w:r w:rsidR="00D72EE5">
        <w:rPr>
          <w:color w:val="0000FF"/>
        </w:rPr>
        <w:t>9499</w:t>
      </w:r>
      <w:r w:rsidR="00D72EE5">
        <w:t>.</w:t>
      </w:r>
      <w:r w:rsidR="00D72EE5" w:rsidRPr="00437C14">
        <w:t xml:space="preserve"> </w:t>
      </w:r>
    </w:p>
    <w:p w14:paraId="4FEC3627" w14:textId="0F3526FC" w:rsidR="00D72EE5" w:rsidRPr="005B25A1" w:rsidRDefault="00D72EE5" w:rsidP="007615D6">
      <w:pPr>
        <w:keepNext/>
        <w:keepLines/>
      </w:pPr>
      <w:r>
        <w:t xml:space="preserve">This was </w:t>
      </w:r>
      <w:r w:rsidRPr="00B30893">
        <w:rPr>
          <w:color w:val="FF0000"/>
        </w:rPr>
        <w:t>agreed</w:t>
      </w:r>
      <w:r>
        <w:t xml:space="preserve"> in parallel session.</w:t>
      </w:r>
    </w:p>
    <w:p w14:paraId="36F79132" w14:textId="77777777" w:rsidR="009E42E4" w:rsidRPr="005B25A1" w:rsidRDefault="009E42E4" w:rsidP="009E42E4">
      <w:pPr>
        <w:keepNext/>
        <w:keepLines/>
        <w:rPr>
          <w:b/>
          <w:bCs/>
        </w:rPr>
      </w:pPr>
      <w:r w:rsidRPr="005B25A1">
        <w:rPr>
          <w:b/>
          <w:bCs/>
        </w:rPr>
        <w:t>Plenary Discussion:</w:t>
      </w:r>
    </w:p>
    <w:p w14:paraId="5289FCA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2AFB76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971980F" w14:textId="39922739" w:rsidR="007615D6" w:rsidRDefault="009E42E4" w:rsidP="0010433C">
      <w:pPr>
        <w:pStyle w:val="Heading2"/>
      </w:pPr>
      <w:r>
        <w:rPr>
          <w:b/>
          <w:bCs/>
        </w:rPr>
        <w:t xml:space="preserve"> </w:t>
      </w:r>
      <w:r w:rsidR="007615D6">
        <w:t>6.2</w:t>
      </w:r>
      <w:r w:rsidR="007615D6">
        <w:tab/>
        <w:t>Common Access Control, RM and CM functions and procedure flows</w:t>
      </w:r>
    </w:p>
    <w:p w14:paraId="29D39444" w14:textId="77777777" w:rsidR="002503EE" w:rsidRDefault="00000000" w:rsidP="002503EE">
      <w:r>
        <w:t>There were no contributions to this agenda item.</w:t>
      </w:r>
    </w:p>
    <w:p w14:paraId="150C0213" w14:textId="34EBC15B" w:rsidR="007615D6" w:rsidRDefault="007615D6" w:rsidP="0010433C">
      <w:pPr>
        <w:pStyle w:val="Heading2"/>
      </w:pPr>
      <w:r>
        <w:t>6.3</w:t>
      </w:r>
      <w:r>
        <w:tab/>
        <w:t>Session management and continuity functions and flows</w:t>
      </w:r>
    </w:p>
    <w:p w14:paraId="7AC28A40" w14:textId="77777777" w:rsidR="002503EE" w:rsidRDefault="00000000" w:rsidP="002503EE">
      <w:r>
        <w:t>There were no contributions to this agenda item.</w:t>
      </w:r>
    </w:p>
    <w:p w14:paraId="3946AE56" w14:textId="143EB8A2" w:rsidR="007615D6" w:rsidRDefault="007615D6" w:rsidP="0010433C">
      <w:pPr>
        <w:pStyle w:val="Heading2"/>
      </w:pPr>
      <w:r>
        <w:t>6.4</w:t>
      </w:r>
      <w:r>
        <w:tab/>
        <w:t>Security related functions and flows</w:t>
      </w:r>
    </w:p>
    <w:p w14:paraId="6E844027" w14:textId="77777777" w:rsidR="002503EE" w:rsidRDefault="00000000" w:rsidP="002503EE">
      <w:r>
        <w:t>There were no contributions to this agenda item.</w:t>
      </w:r>
    </w:p>
    <w:p w14:paraId="7D504FCB" w14:textId="629E08A2" w:rsidR="007615D6" w:rsidRDefault="007615D6" w:rsidP="0010433C">
      <w:pPr>
        <w:pStyle w:val="Heading2"/>
      </w:pPr>
      <w:r>
        <w:t>6.5</w:t>
      </w:r>
      <w:r>
        <w:tab/>
        <w:t>QoS concept and functionality</w:t>
      </w:r>
    </w:p>
    <w:p w14:paraId="0D120840" w14:textId="77777777" w:rsidR="00E00DA6" w:rsidRDefault="007615D6" w:rsidP="000A3FBD">
      <w:pPr>
        <w:pStyle w:val="NormTop"/>
      </w:pPr>
      <w:r>
        <w:rPr>
          <w:color w:val="0000FF"/>
        </w:rPr>
        <w:t>S2-2508672</w:t>
      </w:r>
      <w:r w:rsidRPr="00D53282">
        <w:t xml:space="preserve"> </w:t>
      </w:r>
      <w:r>
        <w:t>(CR) 23.501 CR6361R1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restrications</w:t>
      </w:r>
      <w:proofErr w:type="spellEnd"/>
      <w:r>
        <w:t xml:space="preserve"> on default QoS flow only for VPLMN QoS constraints </w:t>
      </w:r>
      <w:proofErr w:type="spellStart"/>
      <w:r>
        <w:t>Upate</w:t>
      </w:r>
      <w:proofErr w:type="spellEnd"/>
      <w:r>
        <w:t xml:space="preserve"> the 'remapping' word in NOTEs to synch with the normative text.</w:t>
      </w:r>
    </w:p>
    <w:p w14:paraId="07D329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S2-2506547</w:t>
      </w:r>
      <w:r>
        <w:t>.</w:t>
      </w:r>
    </w:p>
    <w:p w14:paraId="4ADDEBCC" w14:textId="77777777" w:rsidR="007615D6" w:rsidRPr="005B25A1" w:rsidRDefault="007615D6" w:rsidP="007615D6">
      <w:pPr>
        <w:keepNext/>
        <w:keepLines/>
        <w:rPr>
          <w:b/>
          <w:bCs/>
        </w:rPr>
      </w:pPr>
      <w:r w:rsidRPr="005B25A1">
        <w:rPr>
          <w:b/>
          <w:bCs/>
        </w:rPr>
        <w:t>Parallel discussion:</w:t>
      </w:r>
    </w:p>
    <w:p w14:paraId="3EABC0E9" w14:textId="22E73C10" w:rsidR="007615D6" w:rsidRDefault="00D72EE5" w:rsidP="007615D6">
      <w:pPr>
        <w:keepNext/>
        <w:keepLines/>
      </w:pPr>
      <w:r>
        <w:t xml:space="preserve">Huawei commented that it had already been discussed that it is not easy to affect the QoS constraints and there exist mappings between operators for certain scenarios. Ericsson agreed that this has already been discussed and concluded that this introduces additional complications. It can be discussed what can be done for this proposal. This was left for off-line discussion and revised to </w:t>
      </w:r>
      <w:r w:rsidRPr="00497EE3">
        <w:rPr>
          <w:color w:val="0000FF"/>
        </w:rPr>
        <w:t>S2-250</w:t>
      </w:r>
      <w:r>
        <w:rPr>
          <w:color w:val="0000FF"/>
        </w:rPr>
        <w:t>9500</w:t>
      </w:r>
      <w:r w:rsidR="00B2287A">
        <w:t xml:space="preserve"> (</w:t>
      </w:r>
      <w:r w:rsidR="00B2287A" w:rsidRPr="00B2287A">
        <w:rPr>
          <w:color w:val="FF0000"/>
        </w:rPr>
        <w:t>withdrawn</w:t>
      </w:r>
      <w:r w:rsidR="00B2287A">
        <w:t>)</w:t>
      </w:r>
      <w:r>
        <w:t>.</w:t>
      </w:r>
      <w:r w:rsidRPr="00437C14">
        <w:t xml:space="preserve"> </w:t>
      </w:r>
    </w:p>
    <w:p w14:paraId="56D5B4A8" w14:textId="495515F6" w:rsidR="00B2287A" w:rsidRPr="005B25A1" w:rsidRDefault="00B2287A" w:rsidP="007615D6">
      <w:pPr>
        <w:keepNext/>
        <w:keepLines/>
      </w:pPr>
      <w:r>
        <w:rPr>
          <w:color w:val="0000FF"/>
        </w:rPr>
        <w:t>S2-2508672</w:t>
      </w:r>
      <w:r w:rsidRPr="00D53282">
        <w:t xml:space="preserve"> </w:t>
      </w:r>
      <w:r>
        <w:t xml:space="preserve">was then </w:t>
      </w:r>
      <w:r w:rsidRPr="00151340">
        <w:rPr>
          <w:color w:val="0000FF"/>
        </w:rPr>
        <w:t>postponed</w:t>
      </w:r>
      <w:r>
        <w:t xml:space="preserve"> in parallel session.</w:t>
      </w:r>
    </w:p>
    <w:p w14:paraId="1158665B" w14:textId="41F4DB81" w:rsidR="002503EE" w:rsidRDefault="007615D6" w:rsidP="002503EE">
      <w:r w:rsidRPr="005B25A1">
        <w:rPr>
          <w:b/>
          <w:bCs/>
        </w:rPr>
        <w:t>Status:</w:t>
      </w:r>
      <w:r>
        <w:t xml:space="preserve"> </w:t>
      </w:r>
      <w:r w:rsidR="00B2287A" w:rsidRPr="00151340">
        <w:rPr>
          <w:color w:val="0000FF"/>
        </w:rPr>
        <w:t>Postponed</w:t>
      </w:r>
      <w:r w:rsidR="00B2287A">
        <w:t>.</w:t>
      </w:r>
    </w:p>
    <w:p w14:paraId="309B7410" w14:textId="77777777" w:rsidR="00B2287A" w:rsidRPr="00B2287A" w:rsidRDefault="00B2287A" w:rsidP="00B2287A"/>
    <w:p w14:paraId="06E1B548" w14:textId="075B6B6F" w:rsidR="007615D6" w:rsidRDefault="007615D6" w:rsidP="0010433C">
      <w:pPr>
        <w:pStyle w:val="Heading2"/>
      </w:pPr>
      <w:r>
        <w:t>6.6</w:t>
      </w:r>
      <w:r>
        <w:tab/>
        <w:t>Policy and charging control</w:t>
      </w:r>
    </w:p>
    <w:p w14:paraId="1BF44CA5" w14:textId="77777777" w:rsidR="00E00DA6" w:rsidRDefault="007615D6" w:rsidP="000A3FBD">
      <w:pPr>
        <w:pStyle w:val="NormTop"/>
      </w:pPr>
      <w:r>
        <w:rPr>
          <w:color w:val="0000FF"/>
        </w:rPr>
        <w:t>S2-2508620</w:t>
      </w:r>
      <w:r w:rsidRPr="00D53282">
        <w:t xml:space="preserve"> </w:t>
      </w:r>
      <w:r>
        <w:t xml:space="preserve">(CR) 23.501 CR6437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062D2658" w14:textId="77777777" w:rsidR="007615D6" w:rsidRPr="005B25A1" w:rsidRDefault="007615D6" w:rsidP="007615D6">
      <w:pPr>
        <w:keepNext/>
        <w:keepLines/>
        <w:rPr>
          <w:b/>
          <w:bCs/>
        </w:rPr>
      </w:pPr>
      <w:r w:rsidRPr="005B25A1">
        <w:rPr>
          <w:b/>
          <w:bCs/>
        </w:rPr>
        <w:t>Parallel discussion:</w:t>
      </w:r>
    </w:p>
    <w:p w14:paraId="0D24ADA0" w14:textId="211C0906" w:rsidR="007615D6" w:rsidRPr="005B25A1" w:rsidRDefault="00D72EE5" w:rsidP="007615D6">
      <w:pPr>
        <w:keepNext/>
        <w:keepLines/>
      </w:pPr>
      <w:r>
        <w:t xml:space="preserve">It was clarified that this was in response to an LS received at the previous meeting. This was </w:t>
      </w:r>
      <w:r w:rsidRPr="00B30893">
        <w:rPr>
          <w:color w:val="FF0000"/>
        </w:rPr>
        <w:t>agreed</w:t>
      </w:r>
      <w:r>
        <w:t xml:space="preserve"> in parallel session.</w:t>
      </w:r>
    </w:p>
    <w:p w14:paraId="0484561E" w14:textId="77777777" w:rsidR="009E42E4" w:rsidRPr="005B25A1" w:rsidRDefault="009E42E4" w:rsidP="009E42E4">
      <w:pPr>
        <w:keepNext/>
        <w:keepLines/>
        <w:rPr>
          <w:b/>
          <w:bCs/>
        </w:rPr>
      </w:pPr>
      <w:r w:rsidRPr="005B25A1">
        <w:rPr>
          <w:b/>
          <w:bCs/>
        </w:rPr>
        <w:t>Plenary Discussion:</w:t>
      </w:r>
    </w:p>
    <w:p w14:paraId="63E869A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629302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3E322F3" w14:textId="7A1B4DCB" w:rsidR="00E00DA6" w:rsidRDefault="009E42E4" w:rsidP="000A3FBD">
      <w:pPr>
        <w:pStyle w:val="NormTop"/>
      </w:pPr>
      <w:r>
        <w:rPr>
          <w:b/>
          <w:bCs/>
        </w:rPr>
        <w:t xml:space="preserve"> </w:t>
      </w:r>
      <w:r w:rsidR="007615D6">
        <w:rPr>
          <w:color w:val="0000FF"/>
        </w:rPr>
        <w:t>S2-2508621</w:t>
      </w:r>
      <w:r w:rsidR="007615D6" w:rsidRPr="00D53282">
        <w:t xml:space="preserve"> </w:t>
      </w:r>
      <w:r w:rsidR="007615D6">
        <w:t xml:space="preserve">(CR) 23.503 CR1581 (Rel-19, 'F'): Correction related to storage of CHF set ID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Correction of these statements to 'CHF instance ID(s) and/or CHF set ID(s)'.</w:t>
      </w:r>
    </w:p>
    <w:p w14:paraId="1BC09F51" w14:textId="77777777" w:rsidR="007615D6" w:rsidRPr="005B25A1" w:rsidRDefault="007615D6" w:rsidP="007615D6">
      <w:pPr>
        <w:keepNext/>
        <w:keepLines/>
        <w:rPr>
          <w:b/>
          <w:bCs/>
        </w:rPr>
      </w:pPr>
      <w:r w:rsidRPr="005B25A1">
        <w:rPr>
          <w:b/>
          <w:bCs/>
        </w:rPr>
        <w:t>Parallel discussion:</w:t>
      </w:r>
    </w:p>
    <w:p w14:paraId="47ACB480" w14:textId="5F11DB65" w:rsidR="007615D6" w:rsidRPr="005B25A1" w:rsidRDefault="006071E5" w:rsidP="007615D6">
      <w:pPr>
        <w:keepNext/>
        <w:keepLines/>
      </w:pPr>
      <w:r>
        <w:t xml:space="preserve">This was </w:t>
      </w:r>
      <w:r w:rsidRPr="00B30893">
        <w:rPr>
          <w:color w:val="FF0000"/>
        </w:rPr>
        <w:t>agreed</w:t>
      </w:r>
      <w:r>
        <w:t xml:space="preserve"> in parallel session.</w:t>
      </w:r>
    </w:p>
    <w:p w14:paraId="57CE3B3A" w14:textId="77777777" w:rsidR="009E42E4" w:rsidRPr="005B25A1" w:rsidRDefault="009E42E4" w:rsidP="009E42E4">
      <w:pPr>
        <w:keepNext/>
        <w:keepLines/>
        <w:rPr>
          <w:b/>
          <w:bCs/>
        </w:rPr>
      </w:pPr>
      <w:r w:rsidRPr="005B25A1">
        <w:rPr>
          <w:b/>
          <w:bCs/>
        </w:rPr>
        <w:t>Plenary Discussion:</w:t>
      </w:r>
    </w:p>
    <w:p w14:paraId="1DC2F5D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B5EF84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F8336A4" w14:textId="552A6E17" w:rsidR="007615D6" w:rsidRDefault="009E42E4" w:rsidP="0010433C">
      <w:pPr>
        <w:pStyle w:val="Heading2"/>
      </w:pPr>
      <w:r>
        <w:rPr>
          <w:b/>
          <w:bCs/>
        </w:rPr>
        <w:t xml:space="preserve"> </w:t>
      </w:r>
      <w:r w:rsidR="007615D6">
        <w:t>6.7</w:t>
      </w:r>
      <w:r w:rsidR="007615D6">
        <w:tab/>
        <w:t>3GPP access specific functionality and flows</w:t>
      </w:r>
    </w:p>
    <w:p w14:paraId="07D3E20F" w14:textId="77777777" w:rsidR="00E00DA6" w:rsidRDefault="007615D6" w:rsidP="000A3FBD">
      <w:pPr>
        <w:pStyle w:val="NormTop"/>
      </w:pPr>
      <w:r>
        <w:rPr>
          <w:color w:val="0000FF"/>
        </w:rPr>
        <w:t>S2-2508669</w:t>
      </w:r>
      <w:r w:rsidRPr="00D53282">
        <w:t xml:space="preserve"> </w:t>
      </w:r>
      <w:r>
        <w:t>(CR) 23.501 CR6300R4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NOTEs to clarify the expected handling of NG-RAN node to support certain functions with reference to RAN spec. Clarify the uploading of the UE radio capability for paging to CN.</w:t>
      </w:r>
    </w:p>
    <w:p w14:paraId="669420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S2-2506540</w:t>
      </w:r>
      <w:r>
        <w:t>.  Check WI Code Capitalization (NR_newRAT-Core)!</w:t>
      </w:r>
    </w:p>
    <w:p w14:paraId="5BC02F3D" w14:textId="77777777" w:rsidR="007615D6" w:rsidRPr="005B25A1" w:rsidRDefault="007615D6" w:rsidP="007615D6">
      <w:pPr>
        <w:keepNext/>
        <w:keepLines/>
        <w:rPr>
          <w:b/>
          <w:bCs/>
        </w:rPr>
      </w:pPr>
      <w:r w:rsidRPr="005B25A1">
        <w:rPr>
          <w:b/>
          <w:bCs/>
        </w:rPr>
        <w:t>Parallel discussion:</w:t>
      </w:r>
    </w:p>
    <w:p w14:paraId="76E11CC3" w14:textId="223722A0" w:rsidR="007615D6" w:rsidRDefault="008F73A6" w:rsidP="007615D6">
      <w:pPr>
        <w:keepNext/>
        <w:keepLines/>
      </w:pPr>
      <w:r>
        <w:t>'NR_NewRAT-Core'</w:t>
      </w:r>
      <w:r w:rsidRPr="008F73A6">
        <w:t xml:space="preserve"> </w:t>
      </w:r>
      <w:r>
        <w:t xml:space="preserve">should be 'NR_newRAT-Core'. Some terminology and editorial corrections were needed and the agreement of this CR depends on feedback from RAN. This was left for off-line discussion and revised, merging </w:t>
      </w:r>
      <w:r>
        <w:rPr>
          <w:color w:val="0000FF"/>
        </w:rPr>
        <w:t>S2-2509113</w:t>
      </w:r>
      <w:r>
        <w:t xml:space="preserve">, to </w:t>
      </w:r>
      <w:r w:rsidRPr="00497EE3">
        <w:rPr>
          <w:color w:val="0000FF"/>
        </w:rPr>
        <w:t>S2-250</w:t>
      </w:r>
      <w:r>
        <w:rPr>
          <w:color w:val="0000FF"/>
        </w:rPr>
        <w:t>9501</w:t>
      </w:r>
      <w:r w:rsidR="00B2287A">
        <w:t xml:space="preserve"> (</w:t>
      </w:r>
      <w:r w:rsidR="00B2287A" w:rsidRPr="00B2287A">
        <w:rPr>
          <w:color w:val="FF0000"/>
        </w:rPr>
        <w:t>withdrawn</w:t>
      </w:r>
      <w:r w:rsidR="00B2287A">
        <w:t>)</w:t>
      </w:r>
      <w:r>
        <w:t>.</w:t>
      </w:r>
      <w:r w:rsidRPr="00437C14">
        <w:t xml:space="preserve"> </w:t>
      </w:r>
    </w:p>
    <w:p w14:paraId="5DCF73D5" w14:textId="38581060" w:rsidR="00B2287A" w:rsidRPr="005B25A1" w:rsidRDefault="00B2287A" w:rsidP="007615D6">
      <w:pPr>
        <w:keepNext/>
        <w:keepLines/>
      </w:pPr>
      <w:r>
        <w:rPr>
          <w:color w:val="0000FF"/>
        </w:rPr>
        <w:t>S2-2508669</w:t>
      </w:r>
      <w:r w:rsidRPr="00D53282">
        <w:t xml:space="preserve"> </w:t>
      </w:r>
      <w:r>
        <w:t xml:space="preserve">was </w:t>
      </w:r>
      <w:r w:rsidRPr="00151340">
        <w:rPr>
          <w:color w:val="0000FF"/>
        </w:rPr>
        <w:t>postponed</w:t>
      </w:r>
      <w:r>
        <w:t xml:space="preserve"> in parallel session.</w:t>
      </w:r>
    </w:p>
    <w:p w14:paraId="06AAA04F" w14:textId="3283F1DC" w:rsidR="007615D6" w:rsidRPr="00B2287A" w:rsidRDefault="007615D6" w:rsidP="007615D6">
      <w:r w:rsidRPr="005B25A1">
        <w:rPr>
          <w:b/>
          <w:bCs/>
        </w:rPr>
        <w:t>Status:</w:t>
      </w:r>
      <w:r>
        <w:t xml:space="preserve"> </w:t>
      </w:r>
      <w:r w:rsidR="00B2287A" w:rsidRPr="00151340">
        <w:rPr>
          <w:color w:val="0000FF"/>
        </w:rPr>
        <w:t>Postponed</w:t>
      </w:r>
      <w:r w:rsidR="00B2287A">
        <w:t>.</w:t>
      </w:r>
    </w:p>
    <w:p w14:paraId="5AD4AE85" w14:textId="77777777" w:rsidR="00E00DA6" w:rsidRDefault="007615D6" w:rsidP="000A3FBD">
      <w:pPr>
        <w:pStyle w:val="NormTop"/>
      </w:pPr>
      <w:r>
        <w:rPr>
          <w:color w:val="0000FF"/>
        </w:rPr>
        <w:t>S2-2508670</w:t>
      </w:r>
      <w:r w:rsidRPr="00D53282">
        <w:t xml:space="preserve"> </w:t>
      </w:r>
      <w:r>
        <w:t>(CR) 23.501 CR6301R3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NOTEs to clarify the expected handling of NG-RAN node to support certain functions with reference to RAN spec. Clarify the uploading of the UE radio capability for paging to CN.</w:t>
      </w:r>
    </w:p>
    <w:p w14:paraId="2C380A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S2-2506541</w:t>
      </w:r>
      <w:r>
        <w:t>.  Check WI Code Capitalization (NR_newRAT-Core)!</w:t>
      </w:r>
    </w:p>
    <w:p w14:paraId="7CF860DC" w14:textId="77777777" w:rsidR="007615D6" w:rsidRPr="005B25A1" w:rsidRDefault="007615D6" w:rsidP="007615D6">
      <w:pPr>
        <w:keepNext/>
        <w:keepLines/>
        <w:rPr>
          <w:b/>
          <w:bCs/>
        </w:rPr>
      </w:pPr>
      <w:r w:rsidRPr="005B25A1">
        <w:rPr>
          <w:b/>
          <w:bCs/>
        </w:rPr>
        <w:t>Parallel discussion:</w:t>
      </w:r>
    </w:p>
    <w:p w14:paraId="5FA8E23D" w14:textId="3FBF253F" w:rsidR="007615D6" w:rsidRPr="005B25A1" w:rsidRDefault="00B2287A" w:rsidP="007615D6">
      <w:pPr>
        <w:keepNext/>
        <w:keepLines/>
      </w:pPr>
      <w:r w:rsidRPr="00B2287A">
        <w:rPr>
          <w:color w:val="3333FF"/>
        </w:rPr>
        <w:t xml:space="preserve">Postponed </w:t>
      </w:r>
      <w:r w:rsidRPr="00B2287A">
        <w:t>in parallel session.</w:t>
      </w:r>
    </w:p>
    <w:p w14:paraId="2CA0A293" w14:textId="29E67057" w:rsidR="00C339B7" w:rsidRPr="00B2287A" w:rsidRDefault="00C339B7" w:rsidP="00C339B7">
      <w:r w:rsidRPr="005B25A1">
        <w:rPr>
          <w:b/>
          <w:bCs/>
        </w:rPr>
        <w:t>Status:</w:t>
      </w:r>
      <w:r>
        <w:t xml:space="preserve"> </w:t>
      </w:r>
      <w:r w:rsidR="00B2287A" w:rsidRPr="00B2287A">
        <w:rPr>
          <w:color w:val="3333FF"/>
        </w:rPr>
        <w:t>Postponed</w:t>
      </w:r>
      <w:r w:rsidR="00B2287A">
        <w:t>.</w:t>
      </w:r>
    </w:p>
    <w:p w14:paraId="419193C9" w14:textId="77777777" w:rsidR="00E00DA6" w:rsidRDefault="007615D6" w:rsidP="000A3FBD">
      <w:pPr>
        <w:pStyle w:val="NormTop"/>
      </w:pPr>
      <w:r>
        <w:rPr>
          <w:color w:val="0000FF"/>
        </w:rPr>
        <w:t>S2-2508671</w:t>
      </w:r>
      <w:r w:rsidRPr="00D53282">
        <w:t xml:space="preserve"> </w:t>
      </w:r>
      <w:r>
        <w:t>(CR) 23.501 CR6302R3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NOTEs to clarify the expected handling of NG-RAN node to support certain functions with reference to RAN spec. Clarify the uploading of the UE radio capability for paging to CN.</w:t>
      </w:r>
    </w:p>
    <w:p w14:paraId="08DF55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S2-2506542</w:t>
      </w:r>
      <w:r>
        <w:t>.  Check WI Code Capitalization (NR_newRAT-Core)!</w:t>
      </w:r>
    </w:p>
    <w:p w14:paraId="7AE09E70" w14:textId="77777777" w:rsidR="007615D6" w:rsidRPr="005B25A1" w:rsidRDefault="007615D6" w:rsidP="007615D6">
      <w:pPr>
        <w:keepNext/>
        <w:keepLines/>
        <w:rPr>
          <w:b/>
          <w:bCs/>
        </w:rPr>
      </w:pPr>
      <w:r w:rsidRPr="005B25A1">
        <w:rPr>
          <w:b/>
          <w:bCs/>
        </w:rPr>
        <w:t>Parallel discussion:</w:t>
      </w:r>
    </w:p>
    <w:p w14:paraId="5A8B75B6" w14:textId="77777777" w:rsidR="00B2287A" w:rsidRPr="005B25A1" w:rsidRDefault="00B2287A" w:rsidP="00B2287A">
      <w:pPr>
        <w:keepNext/>
        <w:keepLines/>
      </w:pPr>
      <w:r w:rsidRPr="00B2287A">
        <w:rPr>
          <w:color w:val="3333FF"/>
        </w:rPr>
        <w:t xml:space="preserve">Postponed </w:t>
      </w:r>
      <w:r w:rsidRPr="00B2287A">
        <w:t>in parallel session.</w:t>
      </w:r>
    </w:p>
    <w:p w14:paraId="332FA4B4" w14:textId="77777777" w:rsidR="00B2287A" w:rsidRPr="00B2287A" w:rsidRDefault="00B2287A" w:rsidP="00B2287A">
      <w:r w:rsidRPr="005B25A1">
        <w:rPr>
          <w:b/>
          <w:bCs/>
        </w:rPr>
        <w:t>Status:</w:t>
      </w:r>
      <w:r>
        <w:t xml:space="preserve"> </w:t>
      </w:r>
      <w:r w:rsidRPr="00B2287A">
        <w:rPr>
          <w:color w:val="3333FF"/>
        </w:rPr>
        <w:t>Postponed</w:t>
      </w:r>
      <w:r>
        <w:t>.</w:t>
      </w:r>
    </w:p>
    <w:p w14:paraId="4EEEDF9E" w14:textId="77777777" w:rsidR="00E00DA6" w:rsidRDefault="007615D6" w:rsidP="000A3FBD">
      <w:pPr>
        <w:pStyle w:val="NormTop"/>
      </w:pPr>
      <w:r>
        <w:rPr>
          <w:color w:val="0000FF"/>
        </w:rPr>
        <w:t>S2-2509113</w:t>
      </w:r>
      <w:r w:rsidRPr="00D53282">
        <w:t xml:space="preserve"> </w:t>
      </w:r>
      <w:r>
        <w:t>(CR) 23.501 CR6417R1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3D058E6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S2-2507357</w:t>
      </w:r>
      <w:r>
        <w:t>.</w:t>
      </w:r>
    </w:p>
    <w:p w14:paraId="19361098" w14:textId="77777777" w:rsidR="007615D6" w:rsidRPr="005B25A1" w:rsidRDefault="007615D6" w:rsidP="007615D6">
      <w:pPr>
        <w:keepNext/>
        <w:keepLines/>
        <w:rPr>
          <w:b/>
          <w:bCs/>
        </w:rPr>
      </w:pPr>
      <w:r w:rsidRPr="005B25A1">
        <w:rPr>
          <w:b/>
          <w:bCs/>
        </w:rPr>
        <w:t>Parallel discussion:</w:t>
      </w:r>
    </w:p>
    <w:p w14:paraId="31227845" w14:textId="77777777" w:rsidR="00962013" w:rsidRPr="005B25A1" w:rsidRDefault="00962013" w:rsidP="00962013">
      <w:pPr>
        <w:keepNext/>
        <w:keepLines/>
      </w:pPr>
      <w:r w:rsidRPr="00B2287A">
        <w:rPr>
          <w:color w:val="3333FF"/>
        </w:rPr>
        <w:t xml:space="preserve">Postponed </w:t>
      </w:r>
      <w:r w:rsidRPr="00B2287A">
        <w:t>in parallel session.</w:t>
      </w:r>
    </w:p>
    <w:p w14:paraId="126CBDF8" w14:textId="77777777" w:rsidR="00962013" w:rsidRPr="00B2287A" w:rsidRDefault="00962013" w:rsidP="00962013">
      <w:r w:rsidRPr="005B25A1">
        <w:rPr>
          <w:b/>
          <w:bCs/>
        </w:rPr>
        <w:t>Status:</w:t>
      </w:r>
      <w:r>
        <w:t xml:space="preserve"> </w:t>
      </w:r>
      <w:r w:rsidRPr="00B2287A">
        <w:rPr>
          <w:color w:val="3333FF"/>
        </w:rPr>
        <w:t>Postponed</w:t>
      </w:r>
      <w:r>
        <w:t>.</w:t>
      </w:r>
    </w:p>
    <w:p w14:paraId="7BEA20D9" w14:textId="77777777" w:rsidR="00E00DA6" w:rsidRDefault="007615D6" w:rsidP="000A3FBD">
      <w:pPr>
        <w:pStyle w:val="NormTop"/>
      </w:pPr>
      <w:r>
        <w:rPr>
          <w:color w:val="0000FF"/>
        </w:rPr>
        <w:t>S2-2509114</w:t>
      </w:r>
      <w:r w:rsidRPr="00D53282">
        <w:t xml:space="preserve"> </w:t>
      </w:r>
      <w:r>
        <w:t>(CR) 23.501 CR6418R1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5FFB2B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S2-2507358</w:t>
      </w:r>
      <w:r>
        <w:t>.</w:t>
      </w:r>
    </w:p>
    <w:p w14:paraId="41B17177" w14:textId="77777777" w:rsidR="007615D6" w:rsidRPr="005B25A1" w:rsidRDefault="007615D6" w:rsidP="007615D6">
      <w:pPr>
        <w:keepNext/>
        <w:keepLines/>
        <w:rPr>
          <w:b/>
          <w:bCs/>
        </w:rPr>
      </w:pPr>
      <w:r w:rsidRPr="005B25A1">
        <w:rPr>
          <w:b/>
          <w:bCs/>
        </w:rPr>
        <w:t>Parallel discussion:</w:t>
      </w:r>
    </w:p>
    <w:p w14:paraId="4F5AC715" w14:textId="5B56EF62" w:rsidR="007615D6" w:rsidRPr="005B25A1" w:rsidRDefault="00C339B7" w:rsidP="007615D6">
      <w:pPr>
        <w:keepNext/>
        <w:keepLines/>
      </w:pPr>
      <w:r>
        <w:t>Merge into revision of S2-2508670.</w:t>
      </w:r>
    </w:p>
    <w:p w14:paraId="34807C83" w14:textId="77777777" w:rsidR="009E726A" w:rsidRPr="005B25A1" w:rsidRDefault="009E726A" w:rsidP="009E726A">
      <w:pPr>
        <w:keepNext/>
        <w:keepLines/>
        <w:rPr>
          <w:b/>
          <w:bCs/>
        </w:rPr>
      </w:pPr>
      <w:r w:rsidRPr="005B25A1">
        <w:rPr>
          <w:b/>
          <w:bCs/>
        </w:rPr>
        <w:t>Plenary Discussion:</w:t>
      </w:r>
    </w:p>
    <w:p w14:paraId="70C090D5" w14:textId="77777777" w:rsidR="00962013" w:rsidRPr="005B25A1" w:rsidRDefault="00962013" w:rsidP="00962013">
      <w:pPr>
        <w:keepNext/>
        <w:keepLines/>
      </w:pPr>
      <w:r w:rsidRPr="00B2287A">
        <w:rPr>
          <w:color w:val="3333FF"/>
        </w:rPr>
        <w:t xml:space="preserve">Postponed </w:t>
      </w:r>
      <w:r w:rsidRPr="00B2287A">
        <w:t>in parallel session.</w:t>
      </w:r>
    </w:p>
    <w:p w14:paraId="26812EFF" w14:textId="77777777" w:rsidR="00962013" w:rsidRPr="00B2287A" w:rsidRDefault="00962013" w:rsidP="00962013">
      <w:r w:rsidRPr="005B25A1">
        <w:rPr>
          <w:b/>
          <w:bCs/>
        </w:rPr>
        <w:t>Status:</w:t>
      </w:r>
      <w:r>
        <w:t xml:space="preserve"> </w:t>
      </w:r>
      <w:r w:rsidRPr="00B2287A">
        <w:rPr>
          <w:color w:val="3333FF"/>
        </w:rPr>
        <w:t>Postponed</w:t>
      </w:r>
      <w:r>
        <w:t>.</w:t>
      </w:r>
    </w:p>
    <w:p w14:paraId="74AEC2A2" w14:textId="77777777" w:rsidR="00E00DA6" w:rsidRDefault="007615D6" w:rsidP="000A3FBD">
      <w:pPr>
        <w:pStyle w:val="NormTop"/>
      </w:pPr>
      <w:r>
        <w:rPr>
          <w:color w:val="0000FF"/>
        </w:rPr>
        <w:t>S2-2509115</w:t>
      </w:r>
      <w:r w:rsidRPr="00D53282">
        <w:t xml:space="preserve"> </w:t>
      </w:r>
      <w:r>
        <w:t>(CR) 23.501 CR6247R4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LP-WUS paging information in the NG-AP INITIAL CONTEXT SETUP REQUEST added.</w:t>
      </w:r>
    </w:p>
    <w:p w14:paraId="6F6DB4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S2-2507360</w:t>
      </w:r>
      <w:r>
        <w:t>.</w:t>
      </w:r>
    </w:p>
    <w:p w14:paraId="5EC25CC8" w14:textId="77777777" w:rsidR="007615D6" w:rsidRPr="005B25A1" w:rsidRDefault="007615D6" w:rsidP="007615D6">
      <w:pPr>
        <w:keepNext/>
        <w:keepLines/>
        <w:rPr>
          <w:b/>
          <w:bCs/>
        </w:rPr>
      </w:pPr>
      <w:r w:rsidRPr="005B25A1">
        <w:rPr>
          <w:b/>
          <w:bCs/>
        </w:rPr>
        <w:t>Parallel discussion:</w:t>
      </w:r>
    </w:p>
    <w:p w14:paraId="2CB761CD" w14:textId="3BFF944B" w:rsidR="00C339B7" w:rsidRPr="005B25A1" w:rsidRDefault="00C339B7" w:rsidP="00C339B7">
      <w:pPr>
        <w:keepNext/>
        <w:keepLines/>
      </w:pPr>
      <w:r>
        <w:t>Merge into revision of S2-2508671.</w:t>
      </w:r>
    </w:p>
    <w:p w14:paraId="122FB983" w14:textId="77777777" w:rsidR="00C339B7" w:rsidRPr="005B25A1" w:rsidRDefault="00C339B7" w:rsidP="00C339B7">
      <w:pPr>
        <w:keepNext/>
        <w:keepLines/>
        <w:rPr>
          <w:b/>
          <w:bCs/>
        </w:rPr>
      </w:pPr>
      <w:r w:rsidRPr="005B25A1">
        <w:rPr>
          <w:b/>
          <w:bCs/>
        </w:rPr>
        <w:t>Plenary Discussion:</w:t>
      </w:r>
    </w:p>
    <w:p w14:paraId="44F4AA9A" w14:textId="77777777" w:rsidR="00962013" w:rsidRPr="005B25A1" w:rsidRDefault="00962013" w:rsidP="00962013">
      <w:pPr>
        <w:keepNext/>
        <w:keepLines/>
      </w:pPr>
      <w:r w:rsidRPr="00B2287A">
        <w:rPr>
          <w:color w:val="3333FF"/>
        </w:rPr>
        <w:t xml:space="preserve">Postponed </w:t>
      </w:r>
      <w:r w:rsidRPr="00B2287A">
        <w:t>in parallel session.</w:t>
      </w:r>
    </w:p>
    <w:p w14:paraId="7941B819" w14:textId="77777777" w:rsidR="00962013" w:rsidRPr="00B2287A" w:rsidRDefault="00962013" w:rsidP="00962013">
      <w:r w:rsidRPr="005B25A1">
        <w:rPr>
          <w:b/>
          <w:bCs/>
        </w:rPr>
        <w:t>Status:</w:t>
      </w:r>
      <w:r>
        <w:t xml:space="preserve"> </w:t>
      </w:r>
      <w:r w:rsidRPr="00B2287A">
        <w:rPr>
          <w:color w:val="3333FF"/>
        </w:rPr>
        <w:t>Postponed</w:t>
      </w:r>
      <w:r>
        <w:t>.</w:t>
      </w:r>
    </w:p>
    <w:p w14:paraId="608CF582" w14:textId="6A439D28" w:rsidR="002503EE" w:rsidRDefault="002503EE" w:rsidP="002503EE"/>
    <w:p w14:paraId="24BAD3D7" w14:textId="1AB37430" w:rsidR="007615D6" w:rsidRDefault="007615D6" w:rsidP="0010433C">
      <w:pPr>
        <w:pStyle w:val="Heading2"/>
      </w:pPr>
      <w:r>
        <w:t>6.8</w:t>
      </w:r>
      <w:r>
        <w:tab/>
        <w:t>Specific services support</w:t>
      </w:r>
    </w:p>
    <w:p w14:paraId="2883DD5E" w14:textId="77777777" w:rsidR="002503EE" w:rsidRDefault="00000000" w:rsidP="002503EE">
      <w:r>
        <w:t>There were no contributions to this agenda item.</w:t>
      </w:r>
    </w:p>
    <w:p w14:paraId="4AFC9A45" w14:textId="65D03AC9" w:rsidR="007615D6" w:rsidRDefault="007615D6" w:rsidP="0010433C">
      <w:pPr>
        <w:pStyle w:val="Heading2"/>
      </w:pPr>
      <w:r>
        <w:t>6.9</w:t>
      </w:r>
      <w:r>
        <w:tab/>
        <w:t>Interworking and Migration</w:t>
      </w:r>
    </w:p>
    <w:p w14:paraId="4CC101E5" w14:textId="77777777" w:rsidR="002503EE" w:rsidRDefault="00000000" w:rsidP="002503EE">
      <w:r>
        <w:t>There were no contributions to this agenda item.</w:t>
      </w:r>
    </w:p>
    <w:p w14:paraId="000BCAF3" w14:textId="23728569" w:rsidR="007615D6" w:rsidRDefault="007615D6" w:rsidP="0010433C">
      <w:pPr>
        <w:pStyle w:val="Heading2"/>
      </w:pPr>
      <w:r>
        <w:t>6.10</w:t>
      </w:r>
      <w:r>
        <w:tab/>
        <w:t>Non-3GPP access specific functionality and flows</w:t>
      </w:r>
    </w:p>
    <w:p w14:paraId="4D3E9532" w14:textId="77777777" w:rsidR="002503EE" w:rsidRDefault="00000000" w:rsidP="002503EE">
      <w:r>
        <w:t>There were no contributions to this agenda item.</w:t>
      </w:r>
    </w:p>
    <w:p w14:paraId="51EA7E86" w14:textId="74EE7601" w:rsidR="007615D6" w:rsidRDefault="007615D6" w:rsidP="0010433C">
      <w:pPr>
        <w:pStyle w:val="Heading2"/>
      </w:pPr>
      <w:r>
        <w:t>6.11</w:t>
      </w:r>
      <w:r>
        <w:tab/>
        <w:t>Framework functions</w:t>
      </w:r>
    </w:p>
    <w:p w14:paraId="4625C02F" w14:textId="77777777" w:rsidR="002503EE" w:rsidRDefault="00000000" w:rsidP="002503EE">
      <w:r>
        <w:t>There were no contributions to this agenda item.</w:t>
      </w:r>
    </w:p>
    <w:p w14:paraId="69E1D065" w14:textId="314A9854" w:rsidR="007615D6" w:rsidRDefault="007615D6" w:rsidP="007615D6">
      <w:pPr>
        <w:pStyle w:val="Heading1"/>
      </w:pPr>
      <w:r>
        <w:t>7</w:t>
      </w:r>
      <w:r>
        <w:tab/>
        <w:t>Rel-16 Maintenance for 5G (excluding 5GS_Ph1)</w:t>
      </w:r>
    </w:p>
    <w:p w14:paraId="170495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DAA035" w14:textId="77777777" w:rsidR="007615D6" w:rsidRDefault="007615D6" w:rsidP="0010433C">
      <w:pPr>
        <w:pStyle w:val="Heading2"/>
      </w:pPr>
      <w:r>
        <w:t>7.1</w:t>
      </w:r>
      <w:r>
        <w:tab/>
        <w:t>Architecture enhancements for 3GPP support of advanced V2X services (eV2XARC)</w:t>
      </w:r>
    </w:p>
    <w:p w14:paraId="63914CF8" w14:textId="77777777" w:rsidR="002503EE" w:rsidRDefault="00000000" w:rsidP="002503EE">
      <w:r>
        <w:t>There were no contributions to this agenda item.</w:t>
      </w:r>
    </w:p>
    <w:p w14:paraId="4ED6812A" w14:textId="5842A21B" w:rsidR="007615D6" w:rsidRDefault="007615D6" w:rsidP="0010433C">
      <w:pPr>
        <w:pStyle w:val="Heading2"/>
      </w:pPr>
      <w:r>
        <w:t>7.2</w:t>
      </w:r>
      <w:r>
        <w:tab/>
        <w:t>Wireless and Wireline Convergence for the 5G system architecture (5WWC)</w:t>
      </w:r>
    </w:p>
    <w:p w14:paraId="4E82915B" w14:textId="77777777" w:rsidR="002503EE" w:rsidRDefault="00000000" w:rsidP="002503EE">
      <w:r>
        <w:t>There were no contributions to this agenda item.</w:t>
      </w:r>
    </w:p>
    <w:p w14:paraId="68B85AB8" w14:textId="020F2927" w:rsidR="007615D6" w:rsidRDefault="007615D6" w:rsidP="0010433C">
      <w:pPr>
        <w:pStyle w:val="Heading2"/>
      </w:pPr>
      <w:r>
        <w:t>7.3</w:t>
      </w:r>
      <w:r>
        <w:tab/>
        <w:t>Access Traffic Steering, Switch and Splitting support in the 5G system architecture (ATSSS)</w:t>
      </w:r>
    </w:p>
    <w:p w14:paraId="17851D8F" w14:textId="77777777" w:rsidR="002503EE" w:rsidRDefault="00000000" w:rsidP="002503EE">
      <w:r>
        <w:t>There were no contributions to this agenda item.</w:t>
      </w:r>
    </w:p>
    <w:p w14:paraId="63B70252" w14:textId="68CBB211" w:rsidR="007615D6" w:rsidRDefault="007615D6" w:rsidP="0010433C">
      <w:pPr>
        <w:pStyle w:val="Heading2"/>
      </w:pPr>
      <w:r>
        <w:t>7.4</w:t>
      </w:r>
      <w:r>
        <w:tab/>
        <w:t>Cellular IoT support and evolution for the 5G System (5G_CIoT)</w:t>
      </w:r>
    </w:p>
    <w:p w14:paraId="32F1064E" w14:textId="77777777" w:rsidR="002503EE" w:rsidRDefault="00000000" w:rsidP="002503EE">
      <w:r>
        <w:t>There were no contributions to this agenda item.</w:t>
      </w:r>
    </w:p>
    <w:p w14:paraId="6774EFA3" w14:textId="638BAC69" w:rsidR="007615D6" w:rsidRDefault="007615D6" w:rsidP="0010433C">
      <w:pPr>
        <w:pStyle w:val="Heading2"/>
      </w:pPr>
      <w:r>
        <w:t>7.5</w:t>
      </w:r>
      <w:r>
        <w:tab/>
        <w:t>Enablers for Network Automation for 5G (eNA)</w:t>
      </w:r>
    </w:p>
    <w:p w14:paraId="4EE5705F" w14:textId="77777777" w:rsidR="002503EE" w:rsidRDefault="00000000" w:rsidP="002503EE">
      <w:r>
        <w:t>There were no contributions to this agenda item.</w:t>
      </w:r>
    </w:p>
    <w:p w14:paraId="25DA956F" w14:textId="5314CCA5" w:rsidR="007615D6" w:rsidRDefault="007615D6" w:rsidP="0010433C">
      <w:pPr>
        <w:pStyle w:val="Heading2"/>
      </w:pPr>
      <w:r>
        <w:t>7.6</w:t>
      </w:r>
      <w:r>
        <w:tab/>
        <w:t>Enhancement to the 5GC Location Services (5G_eLCS)</w:t>
      </w:r>
    </w:p>
    <w:p w14:paraId="57FD6186" w14:textId="77777777" w:rsidR="002503EE" w:rsidRDefault="00000000" w:rsidP="002503EE">
      <w:r>
        <w:t>There were no contributions to this agenda item.</w:t>
      </w:r>
    </w:p>
    <w:p w14:paraId="49222385" w14:textId="2E932766" w:rsidR="007615D6" w:rsidRDefault="007615D6" w:rsidP="0010433C">
      <w:pPr>
        <w:pStyle w:val="Heading2"/>
      </w:pPr>
      <w:r>
        <w:t>7.7</w:t>
      </w:r>
      <w:r>
        <w:tab/>
        <w:t>5GS Enhanced support of Vertical and LAN Services (Vertical_LAN)</w:t>
      </w:r>
    </w:p>
    <w:p w14:paraId="6E9D2950" w14:textId="77777777" w:rsidR="002503EE" w:rsidRDefault="00000000" w:rsidP="002503EE">
      <w:r>
        <w:t>There were no contributions to this agenda item.</w:t>
      </w:r>
    </w:p>
    <w:p w14:paraId="7A109FAA" w14:textId="1E46C20C" w:rsidR="007615D6" w:rsidRDefault="007615D6" w:rsidP="0010433C">
      <w:pPr>
        <w:pStyle w:val="Heading2"/>
      </w:pPr>
      <w:r>
        <w:t>7.8</w:t>
      </w:r>
      <w:r>
        <w:tab/>
        <w:t>Enhancements to the Service-Based 5G System Architecture (5G_eSBA)</w:t>
      </w:r>
    </w:p>
    <w:p w14:paraId="5B016B26" w14:textId="77777777" w:rsidR="002503EE" w:rsidRDefault="00000000" w:rsidP="002503EE">
      <w:r>
        <w:t>There were no contributions to this agenda item.</w:t>
      </w:r>
    </w:p>
    <w:p w14:paraId="72B818DE" w14:textId="607879A1" w:rsidR="007615D6" w:rsidRDefault="007615D6" w:rsidP="0010433C">
      <w:pPr>
        <w:pStyle w:val="Heading2"/>
      </w:pPr>
      <w:r>
        <w:t>7.9</w:t>
      </w:r>
      <w:r>
        <w:tab/>
        <w:t>Architecture enhancements for the support of Integrated access and backhaul (IABARC)</w:t>
      </w:r>
    </w:p>
    <w:p w14:paraId="6C39D38E" w14:textId="77777777" w:rsidR="002503EE" w:rsidRDefault="00000000" w:rsidP="002503EE">
      <w:r>
        <w:t>There were no contributions to this agenda item.</w:t>
      </w:r>
    </w:p>
    <w:p w14:paraId="4F595D5C" w14:textId="0175E161" w:rsidR="007615D6" w:rsidRDefault="007615D6" w:rsidP="0010433C">
      <w:pPr>
        <w:pStyle w:val="Heading2"/>
      </w:pPr>
      <w:r>
        <w:t>7.10</w:t>
      </w:r>
      <w:r>
        <w:tab/>
        <w:t>Enhancement of URLLC supporting in 5GC (5G_URLLC)</w:t>
      </w:r>
    </w:p>
    <w:p w14:paraId="0C32210D" w14:textId="77777777" w:rsidR="002503EE" w:rsidRDefault="00000000" w:rsidP="002503EE">
      <w:r>
        <w:t>There were no contributions to this agenda item.</w:t>
      </w:r>
    </w:p>
    <w:p w14:paraId="41832C12" w14:textId="7A2AACC0" w:rsidR="007615D6" w:rsidRDefault="007615D6" w:rsidP="0010433C">
      <w:pPr>
        <w:pStyle w:val="Heading2"/>
      </w:pPr>
      <w:r>
        <w:t>7.11</w:t>
      </w:r>
      <w:r>
        <w:tab/>
        <w:t>Enhancement of Network Slicing (eNS)</w:t>
      </w:r>
    </w:p>
    <w:p w14:paraId="69EA1403" w14:textId="77777777" w:rsidR="002503EE" w:rsidRDefault="00000000" w:rsidP="002503EE">
      <w:r>
        <w:t>There were no contributions to this agenda item.</w:t>
      </w:r>
    </w:p>
    <w:p w14:paraId="3166AEF3" w14:textId="540EA562" w:rsidR="007615D6" w:rsidRDefault="007615D6" w:rsidP="0010433C">
      <w:pPr>
        <w:pStyle w:val="Heading2"/>
      </w:pPr>
      <w:r>
        <w:t>7.12</w:t>
      </w:r>
      <w:r>
        <w:tab/>
        <w:t>Optimisations on UE radio capability signalling (RACS)</w:t>
      </w:r>
    </w:p>
    <w:p w14:paraId="76ECF9E4" w14:textId="77777777" w:rsidR="002503EE" w:rsidRDefault="00000000" w:rsidP="002503EE">
      <w:r>
        <w:t>There were no contributions to this agenda item.</w:t>
      </w:r>
    </w:p>
    <w:p w14:paraId="493A3BFE" w14:textId="7C3B879A" w:rsidR="007615D6" w:rsidRDefault="007615D6" w:rsidP="0010433C">
      <w:pPr>
        <w:pStyle w:val="Heading2"/>
      </w:pPr>
      <w:r>
        <w:t>7.13</w:t>
      </w:r>
      <w:r>
        <w:tab/>
        <w:t>Enhanced IMS to 5GC Integration (eIMS5G_SBA)</w:t>
      </w:r>
    </w:p>
    <w:p w14:paraId="061B22C0" w14:textId="77777777" w:rsidR="002503EE" w:rsidRDefault="00000000" w:rsidP="002503EE">
      <w:r>
        <w:t>There were no contributions to this agenda item.</w:t>
      </w:r>
    </w:p>
    <w:p w14:paraId="6A621667" w14:textId="5A10C36A" w:rsidR="007615D6" w:rsidRDefault="007615D6" w:rsidP="0010433C">
      <w:pPr>
        <w:pStyle w:val="Heading2"/>
      </w:pPr>
      <w:r>
        <w:t>7.14</w:t>
      </w:r>
      <w:r>
        <w:tab/>
        <w:t>User Data Interworking and Coexistence (UDICoM)</w:t>
      </w:r>
    </w:p>
    <w:p w14:paraId="4F38F07B" w14:textId="77777777" w:rsidR="002503EE" w:rsidRDefault="00000000" w:rsidP="002503EE">
      <w:r>
        <w:t>There were no contributions to this agenda item.</w:t>
      </w:r>
    </w:p>
    <w:p w14:paraId="5BD4787B" w14:textId="566E90F3" w:rsidR="007615D6" w:rsidRDefault="007615D6" w:rsidP="0010433C">
      <w:pPr>
        <w:pStyle w:val="Heading2"/>
      </w:pPr>
      <w:r>
        <w:t>7.15</w:t>
      </w:r>
      <w:r>
        <w:tab/>
        <w:t>Enhancing Topology of SMF and UPF in 5G Networks (ETSUN)</w:t>
      </w:r>
    </w:p>
    <w:p w14:paraId="3930F471" w14:textId="77777777" w:rsidR="002503EE" w:rsidRDefault="00000000" w:rsidP="002503EE">
      <w:r>
        <w:t>There were no contributions to this agenda item.</w:t>
      </w:r>
    </w:p>
    <w:p w14:paraId="2A2718F5" w14:textId="261E6852" w:rsidR="007615D6" w:rsidRDefault="007615D6" w:rsidP="0010433C">
      <w:pPr>
        <w:pStyle w:val="Heading2"/>
      </w:pPr>
      <w:r>
        <w:t>7.16</w:t>
      </w:r>
      <w:r>
        <w:tab/>
        <w:t>5GS Transfer of Policies for Background Data Transfer (xBDT)</w:t>
      </w:r>
    </w:p>
    <w:p w14:paraId="25712490" w14:textId="77777777" w:rsidR="002503EE" w:rsidRDefault="00000000" w:rsidP="002503EE">
      <w:r>
        <w:t>There were no contributions to this agenda item.</w:t>
      </w:r>
    </w:p>
    <w:p w14:paraId="0529E7E5" w14:textId="00945FB0" w:rsidR="007615D6" w:rsidRDefault="007615D6" w:rsidP="0010433C">
      <w:pPr>
        <w:pStyle w:val="Heading2"/>
      </w:pPr>
      <w:r>
        <w:t>7.17</w:t>
      </w:r>
      <w:r>
        <w:tab/>
        <w:t>Single radio voice continuity from 5GS to 3G (5G_SRVCC)</w:t>
      </w:r>
    </w:p>
    <w:p w14:paraId="261842CB" w14:textId="77777777" w:rsidR="002503EE" w:rsidRDefault="00000000" w:rsidP="002503EE">
      <w:r>
        <w:t>There were no contributions to this agenda item.</w:t>
      </w:r>
    </w:p>
    <w:p w14:paraId="761BFB79" w14:textId="0BC72C8F" w:rsidR="007615D6" w:rsidRDefault="007615D6" w:rsidP="007615D6">
      <w:pPr>
        <w:pStyle w:val="Heading1"/>
      </w:pPr>
      <w:r>
        <w:t>8</w:t>
      </w:r>
      <w:r>
        <w:tab/>
        <w:t>Rel-17 Maintenance</w:t>
      </w:r>
    </w:p>
    <w:p w14:paraId="2A8B56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75FB0D" w14:textId="77777777" w:rsidR="007615D6" w:rsidRDefault="007615D6" w:rsidP="0010433C">
      <w:pPr>
        <w:pStyle w:val="Heading2"/>
      </w:pPr>
      <w:r>
        <w:t>8.1</w:t>
      </w:r>
      <w:r>
        <w:tab/>
        <w:t>Enablers for Network Automation for 5G - Phase 2 (eNA_Ph2)</w:t>
      </w:r>
    </w:p>
    <w:p w14:paraId="2444276C" w14:textId="77777777" w:rsidR="002503EE" w:rsidRDefault="00000000" w:rsidP="002503EE">
      <w:r>
        <w:t>There were no contributions to this agenda item.</w:t>
      </w:r>
    </w:p>
    <w:p w14:paraId="3E0A0E4D" w14:textId="65A9161A" w:rsidR="007615D6" w:rsidRDefault="007615D6" w:rsidP="0010433C">
      <w:pPr>
        <w:pStyle w:val="Heading2"/>
      </w:pPr>
      <w:r>
        <w:t>8.2</w:t>
      </w:r>
      <w:r>
        <w:tab/>
        <w:t>Enhanced support of Non-Public Networks (eNPN)</w:t>
      </w:r>
    </w:p>
    <w:p w14:paraId="7E480286" w14:textId="77777777" w:rsidR="002503EE" w:rsidRDefault="00000000" w:rsidP="002503EE">
      <w:r>
        <w:t>There were no contributions to this agenda item.</w:t>
      </w:r>
    </w:p>
    <w:p w14:paraId="162D3EEE" w14:textId="2B95C6DE" w:rsidR="007615D6" w:rsidRDefault="007615D6" w:rsidP="0010433C">
      <w:pPr>
        <w:pStyle w:val="Heading2"/>
      </w:pPr>
      <w:r>
        <w:t>8.3</w:t>
      </w:r>
      <w:r>
        <w:tab/>
        <w:t>Enhancement of support for Edge Computing in 5GC (eEDGE_5GC)</w:t>
      </w:r>
    </w:p>
    <w:p w14:paraId="55609404" w14:textId="77777777" w:rsidR="002503EE" w:rsidRDefault="00000000" w:rsidP="002503EE">
      <w:r>
        <w:t>There were no contributions to this agenda item.</w:t>
      </w:r>
    </w:p>
    <w:p w14:paraId="17516405" w14:textId="751B5051" w:rsidR="007615D6" w:rsidRDefault="007615D6" w:rsidP="0010433C">
      <w:pPr>
        <w:pStyle w:val="Heading2"/>
      </w:pPr>
      <w:r>
        <w:t>8.4</w:t>
      </w:r>
      <w:r>
        <w:tab/>
        <w:t>Enhancement of Network Slicing Phase 2 (eNS_Ph2)</w:t>
      </w:r>
    </w:p>
    <w:p w14:paraId="77D87D3D" w14:textId="77777777" w:rsidR="002503EE" w:rsidRDefault="00000000" w:rsidP="002503EE">
      <w:r>
        <w:t>There were no contributions to this agenda item.</w:t>
      </w:r>
    </w:p>
    <w:p w14:paraId="6A6DB73A" w14:textId="47498BCA" w:rsidR="007615D6" w:rsidRDefault="007615D6" w:rsidP="0010433C">
      <w:pPr>
        <w:pStyle w:val="Heading2"/>
      </w:pPr>
      <w:r>
        <w:t>8.5</w:t>
      </w:r>
      <w:r>
        <w:tab/>
        <w:t>Enhanced support of Industrial IoT - TSC/URLLC enhancements (IIoT)</w:t>
      </w:r>
    </w:p>
    <w:p w14:paraId="599443EE" w14:textId="77777777" w:rsidR="002503EE" w:rsidRDefault="00000000" w:rsidP="002503EE">
      <w:r>
        <w:t>There were no contributions to this agenda item.</w:t>
      </w:r>
    </w:p>
    <w:p w14:paraId="57F4E201" w14:textId="27FEE617" w:rsidR="007615D6" w:rsidRDefault="007615D6" w:rsidP="0010433C">
      <w:pPr>
        <w:pStyle w:val="Heading2"/>
      </w:pPr>
      <w:r>
        <w:t>8.6</w:t>
      </w:r>
      <w:r>
        <w:tab/>
        <w:t>Access Traffic Steering, Switch and Splitting support in the 5G system architecture Phase 2 (ATSSS_Ph2)</w:t>
      </w:r>
    </w:p>
    <w:p w14:paraId="0BE52597" w14:textId="77777777" w:rsidR="002503EE" w:rsidRDefault="00000000" w:rsidP="002503EE">
      <w:r>
        <w:t>There were no contributions to this agenda item.</w:t>
      </w:r>
    </w:p>
    <w:p w14:paraId="7D39C39B" w14:textId="70DFC960" w:rsidR="007615D6" w:rsidRDefault="007615D6" w:rsidP="0010433C">
      <w:pPr>
        <w:pStyle w:val="Heading2"/>
      </w:pPr>
      <w:r>
        <w:t>8.7</w:t>
      </w:r>
      <w:r>
        <w:tab/>
        <w:t>Support of Aerial Systems Connectivity, Identification, and Tracking (ID_UAS)</w:t>
      </w:r>
    </w:p>
    <w:p w14:paraId="507B93B5" w14:textId="77777777" w:rsidR="002503EE" w:rsidRDefault="00000000" w:rsidP="002503EE">
      <w:r>
        <w:t>There were no contributions to this agenda item.</w:t>
      </w:r>
    </w:p>
    <w:p w14:paraId="263AE5FF" w14:textId="2FDE6936" w:rsidR="007615D6" w:rsidRDefault="007615D6" w:rsidP="0010433C">
      <w:pPr>
        <w:pStyle w:val="Heading2"/>
      </w:pPr>
      <w:r>
        <w:t>8.8</w:t>
      </w:r>
      <w:r>
        <w:tab/>
        <w:t>System enhancement for Proximity based Services in 5GS (5G_ProSe)</w:t>
      </w:r>
    </w:p>
    <w:p w14:paraId="2BC82DA5" w14:textId="77777777" w:rsidR="002503EE" w:rsidRDefault="00000000" w:rsidP="002503EE">
      <w:r>
        <w:t>There were no contributions to this agenda item.</w:t>
      </w:r>
    </w:p>
    <w:p w14:paraId="00908EAA" w14:textId="398BE5E4" w:rsidR="007615D6" w:rsidRDefault="007615D6" w:rsidP="0010433C">
      <w:pPr>
        <w:pStyle w:val="Heading2"/>
      </w:pPr>
      <w:r>
        <w:t>8.9</w:t>
      </w:r>
      <w:r>
        <w:tab/>
        <w:t>Architectural enhancements for 5G multicast-broadcast services (5MBS)</w:t>
      </w:r>
    </w:p>
    <w:p w14:paraId="45DD8843" w14:textId="77777777" w:rsidR="002503EE" w:rsidRDefault="00000000" w:rsidP="002503EE">
      <w:r>
        <w:t>There were no contributions to this agenda item.</w:t>
      </w:r>
    </w:p>
    <w:p w14:paraId="2DE77C67" w14:textId="5EC14549" w:rsidR="007615D6" w:rsidRDefault="007615D6" w:rsidP="0010433C">
      <w:pPr>
        <w:pStyle w:val="Heading2"/>
      </w:pPr>
      <w:r>
        <w:t>8.10</w:t>
      </w:r>
      <w:r>
        <w:tab/>
        <w:t>System enablers for multi-USIM devices (MUSIM)</w:t>
      </w:r>
    </w:p>
    <w:p w14:paraId="0BDB450E" w14:textId="77777777" w:rsidR="002503EE" w:rsidRDefault="00000000" w:rsidP="002503EE">
      <w:r>
        <w:t>There were no contributions to this agenda item.</w:t>
      </w:r>
    </w:p>
    <w:p w14:paraId="3F6C6735" w14:textId="77777777" w:rsidR="00A3176B" w:rsidRDefault="00A3176B" w:rsidP="00A3176B">
      <w:pPr>
        <w:pStyle w:val="Heading2"/>
      </w:pPr>
      <w:r>
        <w:t>8.11</w:t>
      </w:r>
      <w:r>
        <w:tab/>
        <w:t>Architecture aspects for using satellite access in 5G (5GSAT_ARCH)</w:t>
      </w:r>
    </w:p>
    <w:p w14:paraId="3CC02888" w14:textId="77777777" w:rsidR="00A3176B" w:rsidRDefault="00A3176B" w:rsidP="00A3176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2DFBFCD" w14:textId="77777777" w:rsidR="00A3176B" w:rsidRDefault="00A3176B" w:rsidP="00A3176B">
      <w:pPr>
        <w:pStyle w:val="NormTop"/>
      </w:pPr>
      <w:r>
        <w:rPr>
          <w:color w:val="0000FF"/>
        </w:rPr>
        <w:t>S2-2508164</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rsidRPr="00D53282">
        <w:t xml:space="preserve"> </w:t>
      </w:r>
      <w:r>
        <w:br/>
        <w:t>TSG CT thanks TSG RAN for their LS on removal of support of PWS over satellite NG-RAN in Rel-17 and 18. TSG CT discussed the LS and agreed CRs (attached) to introduce support for PWS over satellite NG-RAN in Rel-17 and 18.</w:t>
      </w:r>
    </w:p>
    <w:p w14:paraId="4CCDDF82" w14:textId="771E5A1F" w:rsidR="00A3176B" w:rsidRPr="00B81031" w:rsidRDefault="00A3176B" w:rsidP="00A3176B">
      <w:pPr>
        <w:keepNext/>
        <w:keepLines/>
        <w:rPr>
          <w:i/>
        </w:rPr>
      </w:pPr>
      <w:r w:rsidRPr="00B81031">
        <w:rPr>
          <w:b/>
          <w:bCs/>
          <w:i/>
        </w:rPr>
        <w:t>Comment:</w:t>
      </w:r>
      <w:r>
        <w:rPr>
          <w:i/>
        </w:rPr>
        <w:t xml:space="preserve"> Response</w:t>
      </w:r>
      <w:r w:rsidR="009E42E4">
        <w:rPr>
          <w:i/>
        </w:rPr>
        <w:t xml:space="preserve"> drafted in </w:t>
      </w:r>
      <w:r>
        <w:rPr>
          <w:color w:val="0000FF"/>
        </w:rPr>
        <w:t>S2-2509253</w:t>
      </w:r>
      <w:r>
        <w:t>.</w:t>
      </w:r>
    </w:p>
    <w:p w14:paraId="1104555F" w14:textId="77777777" w:rsidR="00A3176B" w:rsidRPr="005B25A1" w:rsidRDefault="00A3176B" w:rsidP="00A3176B">
      <w:pPr>
        <w:keepNext/>
        <w:keepLines/>
        <w:rPr>
          <w:b/>
          <w:bCs/>
        </w:rPr>
      </w:pPr>
      <w:r w:rsidRPr="005B25A1">
        <w:rPr>
          <w:b/>
          <w:bCs/>
        </w:rPr>
        <w:t>Parallel discussion:</w:t>
      </w:r>
    </w:p>
    <w:p w14:paraId="6E4BDA80" w14:textId="1A66D5E7" w:rsidR="00A3176B" w:rsidRPr="005B25A1" w:rsidRDefault="009E42E4" w:rsidP="00A3176B">
      <w:pPr>
        <w:keepNext/>
        <w:keepLines/>
      </w:pPr>
      <w:r>
        <w:t>-</w:t>
      </w:r>
    </w:p>
    <w:p w14:paraId="6F0A5B28" w14:textId="77777777" w:rsidR="00A3176B" w:rsidRPr="005B25A1" w:rsidRDefault="00A3176B" w:rsidP="00A3176B">
      <w:pPr>
        <w:keepNext/>
        <w:keepLines/>
        <w:rPr>
          <w:b/>
          <w:bCs/>
        </w:rPr>
      </w:pPr>
      <w:r w:rsidRPr="005B25A1">
        <w:rPr>
          <w:b/>
          <w:bCs/>
        </w:rPr>
        <w:t>Plenary Discussion:</w:t>
      </w:r>
    </w:p>
    <w:p w14:paraId="7B57F4B4" w14:textId="77777777" w:rsidR="00A3176B" w:rsidRPr="005B25A1" w:rsidRDefault="00A3176B" w:rsidP="00A3176B">
      <w:pPr>
        <w:keepNext/>
        <w:keepLines/>
      </w:pPr>
      <w:r w:rsidRPr="005B25A1">
        <w:t>REPLY OPEN.</w:t>
      </w:r>
    </w:p>
    <w:p w14:paraId="7853A23C" w14:textId="77777777" w:rsidR="00A3176B" w:rsidRPr="00EB0339" w:rsidRDefault="00A3176B" w:rsidP="00A3176B">
      <w:r w:rsidRPr="005B25A1">
        <w:rPr>
          <w:b/>
          <w:bCs/>
        </w:rPr>
        <w:t>Status:</w:t>
      </w:r>
      <w:r>
        <w:t xml:space="preserve"> REPLY OPEN.</w:t>
      </w:r>
    </w:p>
    <w:p w14:paraId="3B83D9F3" w14:textId="77777777" w:rsidR="00A3176B" w:rsidRDefault="00A3176B" w:rsidP="00A3176B">
      <w:pPr>
        <w:pStyle w:val="NormTop"/>
      </w:pPr>
      <w:r>
        <w:rPr>
          <w:color w:val="0000FF"/>
        </w:rPr>
        <w:t>S2-2509253</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rsidRPr="00D53282">
        <w:t xml:space="preserve"> </w:t>
      </w:r>
      <w:r>
        <w:br/>
        <w:t>To: CT, RAN. CC: CT WG1, SA, SA WG1, RAN WG3, RAN WG2, SA WG2, CT WG4, CT WG6. Attachments: CR#3947, CR#3948.</w:t>
      </w:r>
    </w:p>
    <w:p w14:paraId="4C4D0662" w14:textId="77777777" w:rsidR="00A3176B" w:rsidRPr="00B81031" w:rsidRDefault="00A3176B" w:rsidP="00A3176B">
      <w:pPr>
        <w:keepNext/>
        <w:keepLines/>
        <w:rPr>
          <w:i/>
        </w:rPr>
      </w:pPr>
      <w:r w:rsidRPr="00B81031">
        <w:rPr>
          <w:b/>
          <w:bCs/>
          <w:i/>
        </w:rPr>
        <w:t>Comment:</w:t>
      </w:r>
      <w:r>
        <w:rPr>
          <w:i/>
        </w:rPr>
        <w:t xml:space="preserve"> Response to</w:t>
      </w:r>
      <w:r>
        <w:rPr>
          <w:color w:val="0000FF"/>
        </w:rPr>
        <w:t xml:space="preserve"> S2-2508164</w:t>
      </w:r>
      <w:r>
        <w:t>.</w:t>
      </w:r>
    </w:p>
    <w:p w14:paraId="41FAC5E7" w14:textId="77777777" w:rsidR="00A3176B" w:rsidRPr="005B25A1" w:rsidRDefault="00A3176B" w:rsidP="00A3176B">
      <w:pPr>
        <w:keepNext/>
        <w:keepLines/>
        <w:rPr>
          <w:b/>
          <w:bCs/>
        </w:rPr>
      </w:pPr>
      <w:r w:rsidRPr="005B25A1">
        <w:rPr>
          <w:b/>
          <w:bCs/>
        </w:rPr>
        <w:t>Parallel discussion:</w:t>
      </w:r>
    </w:p>
    <w:p w14:paraId="4C8702C3" w14:textId="77777777" w:rsidR="00A3176B" w:rsidRDefault="00A3176B" w:rsidP="00A3176B">
      <w:pPr>
        <w:keepNext/>
        <w:keepLines/>
      </w:pPr>
      <w:r w:rsidRPr="005B25A1">
        <w:t>Revised in parallel session to</w:t>
      </w:r>
      <w:r>
        <w:rPr>
          <w:color w:val="0000FF"/>
        </w:rPr>
        <w:t xml:space="preserve"> S2-2509321</w:t>
      </w:r>
      <w:r>
        <w:t>.</w:t>
      </w:r>
    </w:p>
    <w:p w14:paraId="4FE711F7" w14:textId="78C64B39" w:rsidR="00176990" w:rsidRPr="005B25A1" w:rsidRDefault="00176990" w:rsidP="00A3176B">
      <w:pPr>
        <w:keepNext/>
        <w:keepLines/>
      </w:pPr>
      <w:r w:rsidRPr="00B30893">
        <w:rPr>
          <w:color w:val="FF0000"/>
        </w:rPr>
        <w:t>Agreed</w:t>
      </w:r>
      <w:r>
        <w:t xml:space="preserve"> in parallel session.</w:t>
      </w:r>
    </w:p>
    <w:p w14:paraId="7281D67E" w14:textId="77777777" w:rsidR="00A3176B" w:rsidRDefault="00A3176B" w:rsidP="00A3176B">
      <w:pPr>
        <w:keepNext/>
        <w:keepLines/>
        <w:rPr>
          <w:b/>
          <w:bCs/>
        </w:rPr>
      </w:pPr>
      <w:r>
        <w:rPr>
          <w:b/>
          <w:bCs/>
        </w:rPr>
        <w:t>Plenary Discussion:</w:t>
      </w:r>
    </w:p>
    <w:p w14:paraId="3B5FDF1C" w14:textId="77777777" w:rsidR="00534D7B" w:rsidRPr="00176990" w:rsidRDefault="00176990" w:rsidP="00534D7B">
      <w:pPr>
        <w:keepNext/>
        <w:keepLines/>
      </w:pPr>
      <w:r>
        <w:t xml:space="preserve">This was missing from the block approvals list. </w:t>
      </w:r>
      <w:r w:rsidR="00534D7B">
        <w:t xml:space="preserve">This was </w:t>
      </w:r>
      <w:r w:rsidR="00534D7B" w:rsidRPr="00C3284B">
        <w:rPr>
          <w:color w:val="FF0000"/>
          <w:lang w:eastAsia="en-US"/>
        </w:rPr>
        <w:t>approved</w:t>
      </w:r>
      <w:r w:rsidR="00534D7B">
        <w:t>.</w:t>
      </w:r>
    </w:p>
    <w:p w14:paraId="67FEFB61" w14:textId="77777777" w:rsidR="00534D7B" w:rsidRPr="00EB0339" w:rsidRDefault="00534D7B" w:rsidP="00534D7B">
      <w:r w:rsidRPr="005B25A1">
        <w:rPr>
          <w:b/>
          <w:bCs/>
        </w:rPr>
        <w:t>Status:</w:t>
      </w:r>
      <w:r>
        <w:t xml:space="preserve"> </w:t>
      </w:r>
      <w:r w:rsidRPr="00C3284B">
        <w:rPr>
          <w:color w:val="FF0000"/>
          <w:lang w:eastAsia="en-US"/>
        </w:rPr>
        <w:t>Approved</w:t>
      </w:r>
      <w:r>
        <w:t>.</w:t>
      </w:r>
    </w:p>
    <w:p w14:paraId="64FDE9DA" w14:textId="77777777" w:rsidR="00A3176B" w:rsidRDefault="00A3176B" w:rsidP="00A3176B">
      <w:pPr>
        <w:pStyle w:val="NormTop"/>
      </w:pPr>
      <w:r>
        <w:rPr>
          <w:color w:val="0000FF"/>
        </w:rPr>
        <w:t>S2-2509251</w:t>
      </w:r>
      <w:r w:rsidRPr="00D53282">
        <w:t xml:space="preserve"> </w:t>
      </w:r>
      <w:r>
        <w:t>(CR) 23.401 CR3947 (Rel-17,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0123202A" w14:textId="77777777" w:rsidR="00176990" w:rsidRPr="005B25A1" w:rsidRDefault="00176990" w:rsidP="00176990">
      <w:pPr>
        <w:keepNext/>
        <w:keepLines/>
        <w:rPr>
          <w:b/>
          <w:bCs/>
        </w:rPr>
      </w:pPr>
      <w:r w:rsidRPr="005B25A1">
        <w:rPr>
          <w:b/>
          <w:bCs/>
        </w:rPr>
        <w:t>Parallel discussion:</w:t>
      </w:r>
    </w:p>
    <w:p w14:paraId="44B7ECD5" w14:textId="77777777" w:rsidR="00176990" w:rsidRPr="005B25A1" w:rsidRDefault="00176990" w:rsidP="00176990">
      <w:pPr>
        <w:keepNext/>
        <w:keepLines/>
      </w:pPr>
      <w:r>
        <w:rPr>
          <w:color w:val="0000FF"/>
        </w:rPr>
        <w:t>Not handled</w:t>
      </w:r>
      <w:r>
        <w:t>.</w:t>
      </w:r>
    </w:p>
    <w:p w14:paraId="7C0130ED" w14:textId="77777777" w:rsidR="00A3176B" w:rsidRPr="005B25A1" w:rsidRDefault="00A3176B" w:rsidP="00A3176B">
      <w:pPr>
        <w:keepNext/>
        <w:keepLines/>
        <w:rPr>
          <w:b/>
          <w:bCs/>
        </w:rPr>
      </w:pPr>
      <w:r w:rsidRPr="005B25A1">
        <w:rPr>
          <w:b/>
          <w:bCs/>
        </w:rPr>
        <w:t>Plenary Discussion:</w:t>
      </w:r>
    </w:p>
    <w:p w14:paraId="6F91A627" w14:textId="647F0A98" w:rsidR="00176990" w:rsidRPr="005B25A1" w:rsidRDefault="00176990" w:rsidP="00176990">
      <w:pPr>
        <w:keepNext/>
        <w:keepLines/>
      </w:pPr>
      <w:r w:rsidRPr="00B30893">
        <w:rPr>
          <w:color w:val="FF0000"/>
        </w:rPr>
        <w:t>Agreed</w:t>
      </w:r>
      <w:r>
        <w:t xml:space="preserve"> in parallel session</w:t>
      </w:r>
      <w:r>
        <w:t>.</w:t>
      </w:r>
    </w:p>
    <w:p w14:paraId="41A02206" w14:textId="77777777" w:rsidR="00176990" w:rsidRDefault="00176990" w:rsidP="00176990">
      <w:pPr>
        <w:keepNext/>
        <w:keepLines/>
        <w:rPr>
          <w:b/>
          <w:bCs/>
        </w:rPr>
      </w:pPr>
      <w:r>
        <w:rPr>
          <w:b/>
          <w:bCs/>
        </w:rPr>
        <w:t>Plenary Discussion:</w:t>
      </w:r>
    </w:p>
    <w:p w14:paraId="374623C3" w14:textId="1824AC51" w:rsidR="00176990" w:rsidRPr="00176990" w:rsidRDefault="00176990" w:rsidP="00176990">
      <w:pPr>
        <w:keepNext/>
        <w:keepLines/>
      </w:pPr>
      <w:r>
        <w:t xml:space="preserve">This was missing from the block approvals list. </w:t>
      </w:r>
      <w:r>
        <w:t xml:space="preserve">This was </w:t>
      </w:r>
      <w:r w:rsidRPr="00C3284B">
        <w:rPr>
          <w:color w:val="FF0000"/>
          <w:lang w:eastAsia="en-US"/>
        </w:rPr>
        <w:t>approved</w:t>
      </w:r>
      <w:r>
        <w:t>.</w:t>
      </w:r>
    </w:p>
    <w:p w14:paraId="39CC4108" w14:textId="0EC391A6" w:rsidR="00A3176B" w:rsidRPr="00EB0339" w:rsidRDefault="00A3176B" w:rsidP="00A3176B">
      <w:r w:rsidRPr="005B25A1">
        <w:rPr>
          <w:b/>
          <w:bCs/>
        </w:rPr>
        <w:t>Status:</w:t>
      </w:r>
      <w:r>
        <w:t xml:space="preserve"> </w:t>
      </w:r>
      <w:r w:rsidR="00176990" w:rsidRPr="00C3284B">
        <w:rPr>
          <w:color w:val="FF0000"/>
          <w:lang w:eastAsia="en-US"/>
        </w:rPr>
        <w:t>Approved</w:t>
      </w:r>
      <w:r w:rsidR="00176990">
        <w:t>.</w:t>
      </w:r>
    </w:p>
    <w:p w14:paraId="6BE7A82B" w14:textId="21D069DC" w:rsidR="00A3176B" w:rsidRPr="00EB0339" w:rsidRDefault="00A3176B" w:rsidP="00A3176B"/>
    <w:p w14:paraId="312B78C7" w14:textId="77777777" w:rsidR="00A3176B" w:rsidRDefault="00A3176B" w:rsidP="00A3176B">
      <w:pPr>
        <w:pStyle w:val="NormTop"/>
      </w:pPr>
      <w:r>
        <w:rPr>
          <w:color w:val="0000FF"/>
        </w:rPr>
        <w:t>S2-2509252</w:t>
      </w:r>
      <w:r w:rsidRPr="00D53282">
        <w:t xml:space="preserve"> </w:t>
      </w:r>
      <w:r>
        <w:t>(CR) 23.401 CR3948 (Rel-18, 'A'):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6BC52735" w14:textId="77777777" w:rsidR="00A3176B" w:rsidRPr="005B25A1" w:rsidRDefault="00A3176B" w:rsidP="00A3176B">
      <w:pPr>
        <w:keepNext/>
        <w:keepLines/>
        <w:rPr>
          <w:b/>
          <w:bCs/>
        </w:rPr>
      </w:pPr>
      <w:r w:rsidRPr="005B25A1">
        <w:rPr>
          <w:b/>
          <w:bCs/>
        </w:rPr>
        <w:t>Parallel discussion:</w:t>
      </w:r>
    </w:p>
    <w:p w14:paraId="057E0FF2" w14:textId="77777777" w:rsidR="00A3176B" w:rsidRPr="005B25A1" w:rsidRDefault="00A3176B" w:rsidP="00A3176B">
      <w:pPr>
        <w:keepNext/>
        <w:keepLines/>
      </w:pPr>
      <w:r w:rsidRPr="005B25A1">
        <w:t>Check category with Maurice: A or B? -&gt; Use Cat. A. Revised in parallel session to</w:t>
      </w:r>
      <w:r>
        <w:rPr>
          <w:color w:val="0000FF"/>
        </w:rPr>
        <w:t xml:space="preserve"> S2-2509343</w:t>
      </w:r>
      <w:r>
        <w:t>.</w:t>
      </w:r>
    </w:p>
    <w:p w14:paraId="50367BC6"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553731FF" w14:textId="77777777" w:rsidR="00A3176B" w:rsidRPr="005B25A1" w:rsidRDefault="00A3176B" w:rsidP="00A3176B">
      <w:pPr>
        <w:keepNext/>
        <w:keepLines/>
        <w:rPr>
          <w:b/>
          <w:bCs/>
        </w:rPr>
      </w:pPr>
      <w:r w:rsidRPr="005B25A1">
        <w:rPr>
          <w:b/>
          <w:bCs/>
        </w:rPr>
        <w:t>Plenary Discussion:</w:t>
      </w:r>
    </w:p>
    <w:p w14:paraId="382077ED" w14:textId="713FBB60" w:rsidR="00956219" w:rsidRDefault="00956219" w:rsidP="00A3176B">
      <w:pPr>
        <w:keepNext/>
        <w:keepLines/>
      </w:pPr>
      <w:r>
        <w:t xml:space="preserve">The CR rev number was incorrect. This was revised to </w:t>
      </w:r>
      <w:r w:rsidRPr="00CE3EC0">
        <w:rPr>
          <w:color w:val="0000FF"/>
        </w:rPr>
        <w:t>S2-2</w:t>
      </w:r>
      <w:r>
        <w:rPr>
          <w:color w:val="0000FF"/>
        </w:rPr>
        <w:t>509830</w:t>
      </w:r>
      <w:r>
        <w:t>.</w:t>
      </w:r>
    </w:p>
    <w:p w14:paraId="4185E006" w14:textId="67AC5383" w:rsidR="00A3176B" w:rsidRPr="004B4334" w:rsidRDefault="00956219" w:rsidP="00A3176B">
      <w:pPr>
        <w:keepNext/>
        <w:keepLines/>
      </w:pPr>
      <w:r>
        <w:t xml:space="preserve">This was </w:t>
      </w:r>
      <w:r w:rsidRPr="00C3284B">
        <w:rPr>
          <w:color w:val="FF0000"/>
          <w:lang w:eastAsia="en-US"/>
        </w:rPr>
        <w:t>approved</w:t>
      </w:r>
      <w:r>
        <w:t>.</w:t>
      </w:r>
    </w:p>
    <w:p w14:paraId="47F01E98" w14:textId="2CCF76F2" w:rsidR="00A3176B" w:rsidRPr="00EB0339" w:rsidRDefault="00A3176B" w:rsidP="00A3176B">
      <w:r w:rsidRPr="005B25A1">
        <w:rPr>
          <w:b/>
          <w:bCs/>
        </w:rPr>
        <w:t>Status:</w:t>
      </w:r>
      <w:r>
        <w:t xml:space="preserve"> </w:t>
      </w:r>
      <w:r w:rsidR="00956219" w:rsidRPr="00C3284B">
        <w:rPr>
          <w:color w:val="FF0000"/>
          <w:lang w:eastAsia="en-US"/>
        </w:rPr>
        <w:t>Approved</w:t>
      </w:r>
      <w:r w:rsidR="00956219">
        <w:t>.</w:t>
      </w:r>
    </w:p>
    <w:p w14:paraId="3856CFD9" w14:textId="77777777" w:rsidR="00A3176B" w:rsidRDefault="00A3176B" w:rsidP="00A3176B"/>
    <w:p w14:paraId="3BF7F0C5" w14:textId="60C42384" w:rsidR="007615D6" w:rsidRDefault="007615D6" w:rsidP="0010433C">
      <w:pPr>
        <w:pStyle w:val="Heading2"/>
      </w:pPr>
      <w:r>
        <w:t>8.12</w:t>
      </w:r>
      <w:r>
        <w:tab/>
        <w:t>Architecture enhancements for 3GPP support of advanced V2X services - Phase 2 (eV2XARC_Ph2)</w:t>
      </w:r>
    </w:p>
    <w:p w14:paraId="6DCFF7F8" w14:textId="77777777" w:rsidR="002503EE" w:rsidRDefault="00000000" w:rsidP="002503EE">
      <w:r>
        <w:t>There were no contributions to this agenda item.</w:t>
      </w:r>
    </w:p>
    <w:p w14:paraId="0FABB108" w14:textId="5E68E66B" w:rsidR="007615D6" w:rsidRDefault="007615D6" w:rsidP="0010433C">
      <w:pPr>
        <w:pStyle w:val="Heading2"/>
      </w:pPr>
      <w:r>
        <w:t>8.13</w:t>
      </w:r>
      <w:r>
        <w:tab/>
        <w:t>5G System Enhancement for Advanced Interactive Services (5G_AIS)</w:t>
      </w:r>
    </w:p>
    <w:p w14:paraId="6D53A5A5" w14:textId="77777777" w:rsidR="002503EE" w:rsidRDefault="00000000" w:rsidP="002503EE">
      <w:r>
        <w:t>There were no contributions to this agenda item.</w:t>
      </w:r>
    </w:p>
    <w:p w14:paraId="420B252C" w14:textId="3D069D0F"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1A535A5A" w14:textId="77777777" w:rsidR="002503EE" w:rsidRDefault="00000000" w:rsidP="002503EE">
      <w:r>
        <w:t>There were no contributions to this agenda item.</w:t>
      </w:r>
    </w:p>
    <w:p w14:paraId="12B23E36" w14:textId="0ABDFF19" w:rsidR="007615D6" w:rsidRDefault="007615D6" w:rsidP="0010433C">
      <w:pPr>
        <w:pStyle w:val="Heading2"/>
      </w:pPr>
      <w:r>
        <w:t>8.15</w:t>
      </w:r>
      <w:r>
        <w:tab/>
        <w:t>Multimedia Priority Service (MPS) Phase 2 (MPS2)</w:t>
      </w:r>
    </w:p>
    <w:p w14:paraId="55E54737" w14:textId="77777777" w:rsidR="002503EE" w:rsidRDefault="00000000" w:rsidP="002503EE">
      <w:r>
        <w:t>There were no contributions to this agenda item.</w:t>
      </w:r>
    </w:p>
    <w:p w14:paraId="7076F952" w14:textId="57E9F4BA" w:rsidR="007615D6" w:rsidRDefault="007615D6" w:rsidP="0010433C">
      <w:pPr>
        <w:pStyle w:val="Heading2"/>
      </w:pPr>
      <w:r>
        <w:t>8.16</w:t>
      </w:r>
      <w:r>
        <w:tab/>
        <w:t>Dynamic management of group-based event monitoring (TEI17_GEM)</w:t>
      </w:r>
    </w:p>
    <w:p w14:paraId="515789A0" w14:textId="77777777" w:rsidR="002503EE" w:rsidRDefault="00000000" w:rsidP="002503EE">
      <w:r>
        <w:t>There were no contributions to this agenda item.</w:t>
      </w:r>
    </w:p>
    <w:p w14:paraId="2762F17D" w14:textId="26479A2A" w:rsidR="007615D6" w:rsidRDefault="007615D6" w:rsidP="0010433C">
      <w:pPr>
        <w:pStyle w:val="Heading2"/>
      </w:pPr>
      <w:r>
        <w:t>8.17</w:t>
      </w:r>
      <w:r>
        <w:tab/>
        <w:t>N7/N40 Interfaces Enhancements to Support GERAN and UTRAN (TEI17_NIESGU)</w:t>
      </w:r>
    </w:p>
    <w:p w14:paraId="17A9A010" w14:textId="77777777" w:rsidR="002503EE" w:rsidRDefault="00000000" w:rsidP="002503EE">
      <w:r>
        <w:t>There were no contributions to this agenda item.</w:t>
      </w:r>
    </w:p>
    <w:p w14:paraId="738402A4" w14:textId="616E33AB" w:rsidR="007615D6" w:rsidRDefault="007615D6" w:rsidP="0010433C">
      <w:pPr>
        <w:pStyle w:val="Heading2"/>
      </w:pPr>
      <w:r>
        <w:t>8.18</w:t>
      </w:r>
      <w:r>
        <w:tab/>
        <w:t>System enhancement for Redundant PDU Session (TEI17_SE_RPS)</w:t>
      </w:r>
    </w:p>
    <w:p w14:paraId="1740242E" w14:textId="77777777" w:rsidR="002503EE" w:rsidRDefault="00000000" w:rsidP="002503EE">
      <w:r>
        <w:t>There were no contributions to this agenda item.</w:t>
      </w:r>
    </w:p>
    <w:p w14:paraId="7258D941" w14:textId="12B8AAD7" w:rsidR="007615D6" w:rsidRDefault="007615D6" w:rsidP="0010433C">
      <w:pPr>
        <w:pStyle w:val="Heading2"/>
      </w:pPr>
      <w:r>
        <w:t>8.19</w:t>
      </w:r>
      <w:r>
        <w:tab/>
        <w:t>IMS Optimization for HSS Group ID in an SBA environment (TEI17_IMSGID)</w:t>
      </w:r>
    </w:p>
    <w:p w14:paraId="06CFBC89" w14:textId="77777777" w:rsidR="002503EE" w:rsidRDefault="00000000" w:rsidP="002503EE">
      <w:r>
        <w:t>There were no contributions to this agenda item.</w:t>
      </w:r>
    </w:p>
    <w:p w14:paraId="36C77FDF" w14:textId="6A8074E3" w:rsidR="007615D6" w:rsidRDefault="007615D6" w:rsidP="0010433C">
      <w:pPr>
        <w:pStyle w:val="Heading2"/>
      </w:pPr>
      <w:r>
        <w:t>8.20</w:t>
      </w:r>
      <w:r>
        <w:tab/>
        <w:t>Support for Signed Attestation for Priority and Emergency Sessions (TEI17_SAPES)</w:t>
      </w:r>
    </w:p>
    <w:p w14:paraId="7235E920" w14:textId="77777777" w:rsidR="002503EE" w:rsidRDefault="00000000" w:rsidP="002503EE">
      <w:r>
        <w:t>There were no contributions to this agenda item.</w:t>
      </w:r>
    </w:p>
    <w:p w14:paraId="3C8A7427" w14:textId="193D5628" w:rsidR="007615D6" w:rsidRDefault="007615D6" w:rsidP="0010433C">
      <w:pPr>
        <w:pStyle w:val="Heading2"/>
      </w:pPr>
      <w:r>
        <w:t>8.21</w:t>
      </w:r>
      <w:r>
        <w:tab/>
        <w:t>Dynamically Changing AM Policies in the 5GC (TEI17_DCAMP)</w:t>
      </w:r>
    </w:p>
    <w:p w14:paraId="7BA2461E" w14:textId="77777777" w:rsidR="002503EE" w:rsidRDefault="00000000" w:rsidP="002503EE">
      <w:r>
        <w:t>There were no contributions to this agenda item.</w:t>
      </w:r>
    </w:p>
    <w:p w14:paraId="70886106" w14:textId="1B68F173" w:rsidR="007615D6" w:rsidRDefault="007615D6" w:rsidP="0010433C">
      <w:pPr>
        <w:pStyle w:val="Heading2"/>
      </w:pPr>
      <w:r>
        <w:t>8.22</w:t>
      </w:r>
      <w:r>
        <w:tab/>
        <w:t>IP address pool information from UDM (TEI17_IPU)</w:t>
      </w:r>
    </w:p>
    <w:p w14:paraId="369FC5D1" w14:textId="77777777" w:rsidR="002503EE" w:rsidRDefault="00000000" w:rsidP="002503EE">
      <w:r>
        <w:t>There were no contributions to this agenda item.</w:t>
      </w:r>
    </w:p>
    <w:p w14:paraId="33DB4689" w14:textId="2A74C2C3" w:rsidR="007615D6" w:rsidRDefault="007615D6" w:rsidP="0010433C">
      <w:pPr>
        <w:pStyle w:val="Heading2"/>
      </w:pPr>
      <w:r>
        <w:t>8.23</w:t>
      </w:r>
      <w:r>
        <w:tab/>
        <w:t>Same PCF selection for AMF and SMF (TEI17-SPSFAS)</w:t>
      </w:r>
    </w:p>
    <w:p w14:paraId="7B168E04" w14:textId="77777777" w:rsidR="002503EE" w:rsidRDefault="00000000" w:rsidP="002503EE">
      <w:r>
        <w:t>There were no contributions to this agenda item.</w:t>
      </w:r>
    </w:p>
    <w:p w14:paraId="0DF674B3" w14:textId="2B531BA7" w:rsidR="007615D6" w:rsidRDefault="007615D6" w:rsidP="0010433C">
      <w:pPr>
        <w:pStyle w:val="Heading2"/>
      </w:pPr>
      <w:r>
        <w:t>8.24</w:t>
      </w:r>
      <w:r>
        <w:tab/>
        <w:t>Support of different slices over different Non-3GPP access (TEI17_N3SLICE)</w:t>
      </w:r>
    </w:p>
    <w:p w14:paraId="173B8EFA" w14:textId="77777777" w:rsidR="002503EE" w:rsidRDefault="00000000" w:rsidP="002503EE">
      <w:r>
        <w:t>There were no contributions to this agenda item.</w:t>
      </w:r>
    </w:p>
    <w:p w14:paraId="68DF1EB3" w14:textId="62E8C3BE" w:rsidR="007615D6" w:rsidRDefault="007615D6" w:rsidP="0010433C">
      <w:pPr>
        <w:pStyle w:val="Heading2"/>
      </w:pPr>
      <w:r>
        <w:t>8.25</w:t>
      </w:r>
      <w:r>
        <w:tab/>
        <w:t>Minimization of Service Interruption (MINT)</w:t>
      </w:r>
    </w:p>
    <w:p w14:paraId="19E6AB85" w14:textId="77777777" w:rsidR="002503EE" w:rsidRDefault="00000000" w:rsidP="002503EE">
      <w:r>
        <w:t>There were no contributions to this agenda item.</w:t>
      </w:r>
    </w:p>
    <w:p w14:paraId="102981E4" w14:textId="414EC669" w:rsidR="007615D6" w:rsidRDefault="007615D6" w:rsidP="0010433C">
      <w:pPr>
        <w:pStyle w:val="Heading2"/>
      </w:pPr>
      <w:r>
        <w:t>8.26</w:t>
      </w:r>
      <w:r>
        <w:tab/>
        <w:t>Architecture Enhancement for NR Reduced Capability Devices (ARCH_NR_REDCAP)</w:t>
      </w:r>
    </w:p>
    <w:p w14:paraId="2368B4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D55D4C" w14:textId="396C6791" w:rsidR="00E00DA6" w:rsidRDefault="007615D6" w:rsidP="000A3FBD">
      <w:pPr>
        <w:pStyle w:val="NormTop"/>
      </w:pPr>
      <w:r>
        <w:rPr>
          <w:color w:val="0000FF"/>
        </w:rPr>
        <w:t>S2-2508151</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w:t>
      </w:r>
      <w:proofErr w:type="spellStart"/>
      <w:r>
        <w:t>gNB</w:t>
      </w:r>
      <w:proofErr w:type="spellEnd"/>
      <w:r>
        <w:t xml:space="preserve"> should not configure </w:t>
      </w:r>
      <w:proofErr w:type="spellStart"/>
      <w:r>
        <w:t>eDRX</w:t>
      </w:r>
      <w:proofErr w:type="spellEnd"/>
      <w:r>
        <w:t xml:space="preserve"> for RAN paging when releasing the UE to RRC_INACTIVE state), RAN WG2 also agreed that no new UE </w:t>
      </w:r>
      <w:proofErr w:type="spellStart"/>
      <w:r>
        <w:t>behavior</w:t>
      </w:r>
      <w:proofErr w:type="spellEnd"/>
      <w:r>
        <w:t xml:space="preserve"> will be specified for this case. It is up to the </w:t>
      </w:r>
      <w:proofErr w:type="spellStart"/>
      <w:r>
        <w:t>gNB</w:t>
      </w:r>
      <w:proofErr w:type="spellEnd"/>
      <w:r>
        <w:t xml:space="preserve"> implementation whether to release the UE to RRC_IDLE or RRC_INACTIVE or keep the UE in RRC_CONNECTED state for fast emergency callback.</w:t>
      </w:r>
      <w:r w:rsidR="00705A89">
        <w:br/>
      </w:r>
      <w:r w:rsidR="00705A89" w:rsidRPr="00705A89">
        <w:rPr>
          <w:b/>
          <w:bCs/>
        </w:rPr>
        <w:t xml:space="preserve">Action: </w:t>
      </w:r>
      <w:r>
        <w:t>RAN WG2 kindly requests SA WG2 and RAN WG3 to take the above information into account.</w:t>
      </w:r>
    </w:p>
    <w:p w14:paraId="4E68E78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S2-2506136 </w:t>
      </w:r>
      <w:r>
        <w:t>from SA WG2#170.</w:t>
      </w:r>
    </w:p>
    <w:p w14:paraId="298610DD" w14:textId="77777777" w:rsidR="007615D6" w:rsidRPr="005B25A1" w:rsidRDefault="007615D6" w:rsidP="007615D6">
      <w:pPr>
        <w:keepNext/>
        <w:keepLines/>
        <w:rPr>
          <w:b/>
          <w:bCs/>
        </w:rPr>
      </w:pPr>
      <w:r w:rsidRPr="005B25A1">
        <w:rPr>
          <w:b/>
          <w:bCs/>
        </w:rPr>
        <w:t>Parallel discussion:</w:t>
      </w:r>
    </w:p>
    <w:p w14:paraId="1B62E0D7" w14:textId="33E9C1BD" w:rsidR="00C849AE" w:rsidRDefault="00C849AE" w:rsidP="00A120F3">
      <w:pPr>
        <w:keepNext/>
        <w:keepLines/>
      </w:pPr>
      <w:r>
        <w:t xml:space="preserve">Qualcomm commented that it is possible to have different UE behaviour, but this will depend upon RAN implementation. The related CRs were reviewed. </w:t>
      </w:r>
      <w:r w:rsidR="00485CAD">
        <w:t xml:space="preserve">This was </w:t>
      </w:r>
      <w:r w:rsidR="00485CAD" w:rsidRPr="00C3284B">
        <w:rPr>
          <w:color w:val="0000FF"/>
        </w:rPr>
        <w:t>noted</w:t>
      </w:r>
      <w:r w:rsidR="00485CAD">
        <w:t xml:space="preserve"> in parallel session.</w:t>
      </w:r>
    </w:p>
    <w:p w14:paraId="52079F5C" w14:textId="59A45CA7" w:rsidR="007615D6" w:rsidRPr="00485CAD" w:rsidRDefault="007615D6" w:rsidP="007615D6">
      <w:r w:rsidRPr="005B25A1">
        <w:rPr>
          <w:b/>
          <w:bCs/>
        </w:rPr>
        <w:t>Status:</w:t>
      </w:r>
      <w:r>
        <w:t xml:space="preserve"> </w:t>
      </w:r>
      <w:r w:rsidR="00485CAD" w:rsidRPr="00485CAD">
        <w:rPr>
          <w:color w:val="0000FF"/>
        </w:rPr>
        <w:t>Noted</w:t>
      </w:r>
      <w:r w:rsidR="00485CAD">
        <w:t>.</w:t>
      </w:r>
    </w:p>
    <w:p w14:paraId="09795FF8" w14:textId="4C5430F1" w:rsidR="00E00DA6" w:rsidRDefault="007615D6" w:rsidP="000A3FBD">
      <w:pPr>
        <w:pStyle w:val="NormTop"/>
      </w:pPr>
      <w:r>
        <w:rPr>
          <w:color w:val="0000FF"/>
        </w:rPr>
        <w:t>S2-2508187</w:t>
      </w:r>
      <w:r w:rsidRPr="00D53282">
        <w:t xml:space="preserve"> </w:t>
      </w:r>
      <w:r>
        <w:t>(LS IN) LS from RAN WG3: Reply LS on emergency call back and paging (Source: RAN WG3 (R3-255883))</w:t>
      </w:r>
      <w:r>
        <w:br/>
      </w:r>
      <w:r w:rsidRPr="00D53282">
        <w:rPr>
          <w:b/>
        </w:rPr>
        <w:t>Document for:</w:t>
      </w:r>
      <w:r w:rsidRPr="00D53282">
        <w:t xml:space="preserve"> </w:t>
      </w:r>
      <w:r>
        <w:t>Action</w:t>
      </w:r>
      <w:r>
        <w:br/>
      </w:r>
      <w:r w:rsidRPr="00D53282">
        <w:rPr>
          <w:b/>
        </w:rPr>
        <w:t>Abstract:</w:t>
      </w:r>
      <w:r w:rsidRPr="00D53282">
        <w:t xml:space="preserve"> </w:t>
      </w:r>
      <w:r>
        <w:br/>
        <w:t xml:space="preserve">RAN WG3 would like to thank SA WG2 for the 'Reply LS on emergency call back and paging'. Regarding the SA WG2 questions, RAN WG3 has further discussed and provides the following responses. Question 1 Is it possible to have different </w:t>
      </w:r>
      <w:proofErr w:type="spellStart"/>
      <w:r>
        <w:t>behavior</w:t>
      </w:r>
      <w:proofErr w:type="spellEnd"/>
      <w:r>
        <w:t xml:space="preserve"> in NG-RAN node depending on the presence of the emergency PDU session to decide when to release RRC connection, compared to when there is no emergency PDU session? RAN WG3 Answer: On the presence of the emergency PDU session, it is up to NG-RAN node implementation whether to release or maintain the UE RRC connection. Question 2: If yes, when the emergency PDU session exists, whether it is required to configure the NG-RAN to not release RRC connection until the emergency PDU session is released by the SMF? RAN WG3 Answer: When the emergency PDU session exists, it is up to NG-RAN node implementation whether to keep or release the RRC connection.</w:t>
      </w:r>
      <w:r w:rsidR="00705A89">
        <w:br/>
      </w:r>
      <w:r w:rsidR="00705A89" w:rsidRPr="00705A89">
        <w:rPr>
          <w:b/>
          <w:bCs/>
        </w:rPr>
        <w:t xml:space="preserve">Action: </w:t>
      </w:r>
      <w:r>
        <w:t>RAN WG3 respectfully asks SA WG2 to take the RAN WG3 reply into account.</w:t>
      </w:r>
    </w:p>
    <w:p w14:paraId="106374E1" w14:textId="77777777" w:rsidR="007615D6" w:rsidRPr="005B25A1" w:rsidRDefault="007615D6" w:rsidP="007615D6">
      <w:pPr>
        <w:keepNext/>
        <w:keepLines/>
        <w:rPr>
          <w:b/>
          <w:bCs/>
        </w:rPr>
      </w:pPr>
      <w:r w:rsidRPr="005B25A1">
        <w:rPr>
          <w:b/>
          <w:bCs/>
        </w:rPr>
        <w:t>Parallel discussion:</w:t>
      </w:r>
    </w:p>
    <w:p w14:paraId="71FB31E8" w14:textId="77777777" w:rsidR="00485CAD" w:rsidRDefault="00485CAD" w:rsidP="00485CAD">
      <w:pPr>
        <w:keepNext/>
        <w:keepLines/>
      </w:pPr>
      <w:r>
        <w:t xml:space="preserve">This was </w:t>
      </w:r>
      <w:r w:rsidRPr="00C3284B">
        <w:rPr>
          <w:color w:val="0000FF"/>
        </w:rPr>
        <w:t>noted</w:t>
      </w:r>
      <w:r>
        <w:t xml:space="preserve"> in parallel session.</w:t>
      </w:r>
    </w:p>
    <w:p w14:paraId="4CB69262" w14:textId="77777777" w:rsidR="00485CAD" w:rsidRPr="00485CAD" w:rsidRDefault="00485CAD" w:rsidP="00485CAD">
      <w:r w:rsidRPr="005B25A1">
        <w:rPr>
          <w:b/>
          <w:bCs/>
        </w:rPr>
        <w:t>Status:</w:t>
      </w:r>
      <w:r>
        <w:t xml:space="preserve"> </w:t>
      </w:r>
      <w:r w:rsidRPr="00485CAD">
        <w:rPr>
          <w:color w:val="0000FF"/>
        </w:rPr>
        <w:t>Noted</w:t>
      </w:r>
      <w:r>
        <w:t>.</w:t>
      </w:r>
    </w:p>
    <w:p w14:paraId="5DC467D0" w14:textId="77777777" w:rsidR="00E00DA6" w:rsidRDefault="007615D6" w:rsidP="000A3FBD">
      <w:pPr>
        <w:pStyle w:val="NormTop"/>
      </w:pPr>
      <w:r>
        <w:rPr>
          <w:color w:val="0000FF"/>
        </w:rPr>
        <w:t>S2-2508663</w:t>
      </w:r>
      <w:r w:rsidRPr="00D53282">
        <w:t xml:space="preserve"> </w:t>
      </w:r>
      <w:r>
        <w:t xml:space="preserve">(CR) 23.501 CR6084R4 (Rel-17, 'F'):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clarification NOTE in clause 5.31.7.2.1.</w:t>
      </w:r>
    </w:p>
    <w:p w14:paraId="52CF80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S2-2504913</w:t>
      </w:r>
      <w:r>
        <w:t>.  Check WI Code Capitalization (NR_redcap-Core)!</w:t>
      </w:r>
    </w:p>
    <w:p w14:paraId="7D7C358A" w14:textId="77777777" w:rsidR="007615D6" w:rsidRPr="005B25A1" w:rsidRDefault="007615D6" w:rsidP="007615D6">
      <w:pPr>
        <w:keepNext/>
        <w:keepLines/>
        <w:rPr>
          <w:b/>
          <w:bCs/>
        </w:rPr>
      </w:pPr>
      <w:r w:rsidRPr="005B25A1">
        <w:rPr>
          <w:b/>
          <w:bCs/>
        </w:rPr>
        <w:t>Parallel discussion:</w:t>
      </w:r>
    </w:p>
    <w:p w14:paraId="211EF375" w14:textId="10502774" w:rsidR="007615D6" w:rsidRPr="005B25A1" w:rsidRDefault="009E726A" w:rsidP="007615D6">
      <w:pPr>
        <w:keepNext/>
        <w:keepLines/>
      </w:pPr>
      <w:r>
        <w:t>There was some discussion and other proposals were reviewed.</w:t>
      </w:r>
      <w:r w:rsidR="006D7D4E">
        <w:t xml:space="preserve"> Vodafone asked why this is left as an informative note whereas it should be normative text. MediaTek replied that RAN WG2 indicate this is implementation and we should not mandate this. Vodafone commented that if SA WG2 mandate this then the stage 3 should be aligned. ZTE commented that if this is mandated then any impacts on the Stage 2 and Stage 3 specifications need to be checked.</w:t>
      </w:r>
    </w:p>
    <w:p w14:paraId="6059484B" w14:textId="77A98CF2" w:rsidR="009E726A" w:rsidRDefault="00414F90" w:rsidP="009E726A">
      <w:pPr>
        <w:keepNext/>
        <w:keepLines/>
      </w:pPr>
      <w:r>
        <w:t>This was left for off-line discussion and revised</w:t>
      </w:r>
      <w:r w:rsidR="00A6352B">
        <w:t xml:space="preserve">, merging </w:t>
      </w:r>
      <w:r w:rsidR="00A6352B" w:rsidRPr="00A6352B">
        <w:rPr>
          <w:color w:val="3333FF"/>
        </w:rPr>
        <w:t>S2-2509166</w:t>
      </w:r>
      <w:r w:rsidR="00A6352B">
        <w:t>,</w:t>
      </w:r>
      <w:r>
        <w:t xml:space="preserve"> to </w:t>
      </w:r>
      <w:r w:rsidRPr="00497EE3">
        <w:rPr>
          <w:color w:val="0000FF"/>
        </w:rPr>
        <w:t>S2-250</w:t>
      </w:r>
      <w:r>
        <w:rPr>
          <w:color w:val="0000FF"/>
        </w:rPr>
        <w:t>9474</w:t>
      </w:r>
      <w:r>
        <w:t>.</w:t>
      </w:r>
      <w:r w:rsidRPr="00437C14">
        <w:t xml:space="preserve"> </w:t>
      </w:r>
    </w:p>
    <w:p w14:paraId="3D04D8B1" w14:textId="6A949B3D" w:rsidR="0030653C" w:rsidRDefault="00542C94" w:rsidP="009E726A">
      <w:pPr>
        <w:keepNext/>
        <w:keepLines/>
      </w:pPr>
      <w:r>
        <w:t>There were a number of corrections proposed for note 4.</w:t>
      </w:r>
      <w:r w:rsidRPr="00542C94">
        <w:t xml:space="preserve"> </w:t>
      </w:r>
      <w:r>
        <w:t xml:space="preserve">Qualcomm commented that this is the scenario where the UE has made an emergency call and power saving should not take precedence over connectivity. This was left for off-line discussion and revised to </w:t>
      </w:r>
      <w:r w:rsidRPr="00497EE3">
        <w:rPr>
          <w:color w:val="0000FF"/>
        </w:rPr>
        <w:t>S2-250</w:t>
      </w:r>
      <w:r>
        <w:rPr>
          <w:color w:val="0000FF"/>
        </w:rPr>
        <w:t>9743</w:t>
      </w:r>
      <w:r>
        <w:t>.</w:t>
      </w:r>
      <w:r w:rsidRPr="00437C14">
        <w:t xml:space="preserve"> </w:t>
      </w:r>
    </w:p>
    <w:p w14:paraId="0B522FB5" w14:textId="77777777" w:rsidR="00485CAD" w:rsidRDefault="00485CAD" w:rsidP="009E726A">
      <w:pPr>
        <w:keepNext/>
        <w:keepLines/>
      </w:pPr>
      <w:r>
        <w:t xml:space="preserve">The cover sheet needed cleaning and changes on changes should be removed. RAN impacts should be indicated. This was revised to </w:t>
      </w:r>
      <w:r w:rsidRPr="00CE3EC0">
        <w:rPr>
          <w:color w:val="0000FF"/>
        </w:rPr>
        <w:t>S2-2</w:t>
      </w:r>
      <w:r>
        <w:rPr>
          <w:color w:val="0000FF"/>
        </w:rPr>
        <w:t>509745</w:t>
      </w:r>
      <w:r>
        <w:t>.</w:t>
      </w:r>
    </w:p>
    <w:p w14:paraId="1AA09377" w14:textId="6474C035" w:rsidR="00485CAD" w:rsidRPr="005B25A1" w:rsidRDefault="00485CAD" w:rsidP="009E726A">
      <w:pPr>
        <w:keepNext/>
        <w:keepLines/>
      </w:pPr>
      <w:r>
        <w:t xml:space="preserve">This was </w:t>
      </w:r>
      <w:r w:rsidRPr="00B30893">
        <w:rPr>
          <w:color w:val="FF0000"/>
        </w:rPr>
        <w:t>agreed</w:t>
      </w:r>
      <w:r>
        <w:t xml:space="preserve"> in parallel session.</w:t>
      </w:r>
      <w:r w:rsidRPr="00375008">
        <w:t xml:space="preserve"> </w:t>
      </w:r>
    </w:p>
    <w:p w14:paraId="732C3A33" w14:textId="77777777" w:rsidR="009E42E4" w:rsidRPr="005B25A1" w:rsidRDefault="009E42E4" w:rsidP="009E42E4">
      <w:pPr>
        <w:keepNext/>
        <w:keepLines/>
        <w:rPr>
          <w:b/>
          <w:bCs/>
        </w:rPr>
      </w:pPr>
      <w:r w:rsidRPr="005B25A1">
        <w:rPr>
          <w:b/>
          <w:bCs/>
        </w:rPr>
        <w:t>Plenary Discussion:</w:t>
      </w:r>
    </w:p>
    <w:p w14:paraId="02C1A70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A3050D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5C8339C" w14:textId="656873B8" w:rsidR="00E00DA6" w:rsidRDefault="009E42E4" w:rsidP="000A3FBD">
      <w:pPr>
        <w:pStyle w:val="NormTop"/>
      </w:pPr>
      <w:r>
        <w:rPr>
          <w:b/>
          <w:bCs/>
        </w:rPr>
        <w:t xml:space="preserve"> </w:t>
      </w:r>
      <w:r w:rsidR="007615D6">
        <w:rPr>
          <w:color w:val="0000FF"/>
        </w:rPr>
        <w:t>S2-2508664</w:t>
      </w:r>
      <w:r w:rsidR="007615D6" w:rsidRPr="00D53282">
        <w:t xml:space="preserve"> </w:t>
      </w:r>
      <w:r w:rsidR="007615D6">
        <w:t xml:space="preserve">(CR) 23.501 CR6085R3 (Rel-18, 'A'): Clarification of </w:t>
      </w:r>
      <w:proofErr w:type="spellStart"/>
      <w:r w:rsidR="007615D6">
        <w:t>eDRX</w:t>
      </w:r>
      <w:proofErr w:type="spellEnd"/>
      <w:r w:rsidR="007615D6">
        <w:t xml:space="preserve"> application with emergency service (Source: Ericsson, AT&amp;T,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Rel-18 mirror CR: Summary of change: Add a clarification NOTE in clause 5.31.7.2.1.</w:t>
      </w:r>
    </w:p>
    <w:p w14:paraId="5C70BE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S2-2504914</w:t>
      </w:r>
      <w:r>
        <w:t>.  Check WI Code Capitalization (NR_redcap-Core)!</w:t>
      </w:r>
    </w:p>
    <w:p w14:paraId="6C3E15F3" w14:textId="77777777" w:rsidR="007615D6" w:rsidRPr="005B25A1" w:rsidRDefault="007615D6" w:rsidP="007615D6">
      <w:pPr>
        <w:keepNext/>
        <w:keepLines/>
        <w:rPr>
          <w:b/>
          <w:bCs/>
        </w:rPr>
      </w:pPr>
      <w:r w:rsidRPr="005B25A1">
        <w:rPr>
          <w:b/>
          <w:bCs/>
        </w:rPr>
        <w:t>Parallel discussion:</w:t>
      </w:r>
    </w:p>
    <w:p w14:paraId="074B35D8" w14:textId="054DCFD9" w:rsidR="00414F90" w:rsidRPr="005B25A1" w:rsidRDefault="00414F90" w:rsidP="00414F90">
      <w:pPr>
        <w:keepNext/>
        <w:keepLines/>
      </w:pPr>
      <w:r>
        <w:t xml:space="preserve">This was left for off-line discussion and revised to </w:t>
      </w:r>
      <w:r w:rsidRPr="00497EE3">
        <w:rPr>
          <w:color w:val="0000FF"/>
        </w:rPr>
        <w:t>S2-250</w:t>
      </w:r>
      <w:r>
        <w:rPr>
          <w:color w:val="0000FF"/>
        </w:rPr>
        <w:t>9475</w:t>
      </w:r>
      <w:r>
        <w:t>.</w:t>
      </w:r>
      <w:r w:rsidRPr="00437C14">
        <w:t xml:space="preserve"> </w:t>
      </w:r>
    </w:p>
    <w:p w14:paraId="07417A88" w14:textId="77777777" w:rsidR="00485CAD" w:rsidRPr="005B25A1" w:rsidRDefault="00485CAD" w:rsidP="00485CAD">
      <w:pPr>
        <w:keepNext/>
        <w:keepLines/>
      </w:pPr>
      <w:r>
        <w:t xml:space="preserve">This was </w:t>
      </w:r>
      <w:r w:rsidRPr="00B30893">
        <w:rPr>
          <w:color w:val="FF0000"/>
        </w:rPr>
        <w:t>agreed</w:t>
      </w:r>
      <w:r>
        <w:t xml:space="preserve"> in parallel session.</w:t>
      </w:r>
      <w:r w:rsidRPr="00375008">
        <w:t xml:space="preserve"> </w:t>
      </w:r>
    </w:p>
    <w:p w14:paraId="54859B90" w14:textId="77777777" w:rsidR="009E42E4" w:rsidRPr="005B25A1" w:rsidRDefault="009E42E4" w:rsidP="009E42E4">
      <w:pPr>
        <w:keepNext/>
        <w:keepLines/>
        <w:rPr>
          <w:b/>
          <w:bCs/>
        </w:rPr>
      </w:pPr>
      <w:r w:rsidRPr="005B25A1">
        <w:rPr>
          <w:b/>
          <w:bCs/>
        </w:rPr>
        <w:t>Plenary Discussion:</w:t>
      </w:r>
    </w:p>
    <w:p w14:paraId="24ADD76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C2C659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682A2E2" w14:textId="0A9A1789" w:rsidR="00414F90" w:rsidRDefault="009E42E4" w:rsidP="00414F90">
      <w:pPr>
        <w:pStyle w:val="NormTop"/>
      </w:pPr>
      <w:r>
        <w:rPr>
          <w:b/>
          <w:bCs/>
        </w:rPr>
        <w:t xml:space="preserve"> </w:t>
      </w:r>
      <w:r w:rsidR="00414F90">
        <w:rPr>
          <w:color w:val="0000FF"/>
        </w:rPr>
        <w:t>S2-2508665</w:t>
      </w:r>
      <w:r w:rsidR="00414F90" w:rsidRPr="00D53282">
        <w:t xml:space="preserve"> </w:t>
      </w:r>
      <w:r w:rsidR="00414F90">
        <w:t xml:space="preserve">(CR) 23.501 CR6086R3 (Rel-19, 'A'): Clarification of </w:t>
      </w:r>
      <w:proofErr w:type="spellStart"/>
      <w:r w:rsidR="00414F90">
        <w:t>eDRX</w:t>
      </w:r>
      <w:proofErr w:type="spellEnd"/>
      <w:r w:rsidR="00414F90">
        <w:t xml:space="preserve"> application with emergency service (Source: Ericsson, AT&amp;T, Qualcomm Incorporated)</w:t>
      </w:r>
      <w:r w:rsidR="00414F90">
        <w:br/>
      </w:r>
      <w:r w:rsidR="00414F90" w:rsidRPr="00D53282">
        <w:rPr>
          <w:b/>
        </w:rPr>
        <w:t>Document for:</w:t>
      </w:r>
      <w:r w:rsidR="00414F90" w:rsidRPr="00D53282">
        <w:t xml:space="preserve"> </w:t>
      </w:r>
      <w:r w:rsidR="00414F90">
        <w:t>Approval</w:t>
      </w:r>
      <w:r w:rsidR="00414F90">
        <w:br/>
      </w:r>
      <w:r w:rsidR="00414F90" w:rsidRPr="00D53282">
        <w:rPr>
          <w:b/>
        </w:rPr>
        <w:t>Abstract:</w:t>
      </w:r>
      <w:r w:rsidR="00414F90" w:rsidRPr="00D53282">
        <w:t xml:space="preserve"> </w:t>
      </w:r>
      <w:r w:rsidR="00414F90">
        <w:br/>
        <w:t>Rel-19 mirror CR: Summary of change: Add a clarification NOTE in clause 5.31.7.2.1.</w:t>
      </w:r>
    </w:p>
    <w:p w14:paraId="4CAF90E4"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S2-2504915</w:t>
      </w:r>
      <w:r>
        <w:t>.  Check WI Code Capitalization (NR_redcap-Core)!</w:t>
      </w:r>
    </w:p>
    <w:p w14:paraId="06565E09" w14:textId="77777777" w:rsidR="00414F90" w:rsidRPr="005B25A1" w:rsidRDefault="00414F90" w:rsidP="00414F90">
      <w:pPr>
        <w:keepNext/>
        <w:keepLines/>
        <w:rPr>
          <w:b/>
          <w:bCs/>
        </w:rPr>
      </w:pPr>
      <w:r w:rsidRPr="005B25A1">
        <w:rPr>
          <w:b/>
          <w:bCs/>
        </w:rPr>
        <w:t>Parallel discussion:</w:t>
      </w:r>
    </w:p>
    <w:p w14:paraId="64F1BABB" w14:textId="6CE8821B" w:rsidR="00414F90" w:rsidRPr="005B25A1" w:rsidRDefault="00414F90" w:rsidP="00414F90">
      <w:pPr>
        <w:keepNext/>
        <w:keepLines/>
      </w:pPr>
      <w:r>
        <w:t xml:space="preserve">This was left for off-line discussion and revised to </w:t>
      </w:r>
      <w:r w:rsidRPr="00497EE3">
        <w:rPr>
          <w:color w:val="0000FF"/>
        </w:rPr>
        <w:t>S2-250</w:t>
      </w:r>
      <w:r>
        <w:rPr>
          <w:color w:val="0000FF"/>
        </w:rPr>
        <w:t>9476</w:t>
      </w:r>
      <w:r>
        <w:t>.</w:t>
      </w:r>
      <w:r w:rsidRPr="00437C14">
        <w:t xml:space="preserve"> </w:t>
      </w:r>
    </w:p>
    <w:p w14:paraId="18ABAE47" w14:textId="77777777" w:rsidR="00485CAD" w:rsidRPr="005B25A1" w:rsidRDefault="00485CAD" w:rsidP="00485CAD">
      <w:pPr>
        <w:keepNext/>
        <w:keepLines/>
      </w:pPr>
      <w:r>
        <w:t xml:space="preserve">This was </w:t>
      </w:r>
      <w:r w:rsidRPr="00B30893">
        <w:rPr>
          <w:color w:val="FF0000"/>
        </w:rPr>
        <w:t>agreed</w:t>
      </w:r>
      <w:r>
        <w:t xml:space="preserve"> in parallel session.</w:t>
      </w:r>
      <w:r w:rsidRPr="00375008">
        <w:t xml:space="preserve"> </w:t>
      </w:r>
    </w:p>
    <w:p w14:paraId="06D30C55" w14:textId="77777777" w:rsidR="009E42E4" w:rsidRPr="005B25A1" w:rsidRDefault="009E42E4" w:rsidP="009E42E4">
      <w:pPr>
        <w:keepNext/>
        <w:keepLines/>
        <w:rPr>
          <w:b/>
          <w:bCs/>
        </w:rPr>
      </w:pPr>
      <w:r w:rsidRPr="005B25A1">
        <w:rPr>
          <w:b/>
          <w:bCs/>
        </w:rPr>
        <w:t>Plenary Discussion:</w:t>
      </w:r>
    </w:p>
    <w:p w14:paraId="698CDFA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C6E2F5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9051040" w14:textId="0E41A13B" w:rsidR="00414F90" w:rsidRDefault="009E42E4" w:rsidP="00414F90">
      <w:pPr>
        <w:pStyle w:val="NormTop"/>
      </w:pPr>
      <w:r>
        <w:rPr>
          <w:b/>
          <w:bCs/>
        </w:rPr>
        <w:t xml:space="preserve"> </w:t>
      </w:r>
      <w:r w:rsidR="00414F90">
        <w:rPr>
          <w:color w:val="0000FF"/>
        </w:rPr>
        <w:t>S2-2508666</w:t>
      </w:r>
      <w:r w:rsidR="00414F90" w:rsidRPr="00D53282">
        <w:t xml:space="preserve"> </w:t>
      </w:r>
      <w:r w:rsidR="00414F90">
        <w:t>(CR) 23.502 CR5338R4 (Rel-17, 'F'): Clarification on emergency PDU session release (Source: Ericsson, AT&amp;T, Qualcomm Incorporated, MediaTek Inc)</w:t>
      </w:r>
      <w:r w:rsidR="00414F90">
        <w:br/>
      </w:r>
      <w:r w:rsidR="00414F90" w:rsidRPr="00D53282">
        <w:rPr>
          <w:b/>
        </w:rPr>
        <w:t>Document for:</w:t>
      </w:r>
      <w:r w:rsidR="00414F90" w:rsidRPr="00D53282">
        <w:t xml:space="preserve"> </w:t>
      </w:r>
      <w:r w:rsidR="00414F90">
        <w:t>Approval</w:t>
      </w:r>
      <w:r w:rsidR="00414F90">
        <w:br/>
      </w:r>
      <w:r w:rsidR="00414F90" w:rsidRPr="00D53282">
        <w:rPr>
          <w:b/>
        </w:rPr>
        <w:t>Abstract:</w:t>
      </w:r>
      <w:r w:rsidR="00414F90" w:rsidRPr="00D53282">
        <w:t xml:space="preserve"> </w:t>
      </w:r>
      <w:r w:rsidR="00414F90">
        <w:br/>
        <w:t>Summary of change: Add a NOTE in clause 4.3.4.2 to clarify the expected behaviour of emergency PDU session handling for inactivity.</w:t>
      </w:r>
    </w:p>
    <w:p w14:paraId="624D53F8" w14:textId="77777777" w:rsidR="00414F90" w:rsidRPr="00B81031" w:rsidRDefault="00414F90" w:rsidP="00414F90">
      <w:pPr>
        <w:keepNext/>
        <w:keepLines/>
        <w:rPr>
          <w:i/>
        </w:rPr>
      </w:pPr>
      <w:r w:rsidRPr="00B81031">
        <w:rPr>
          <w:b/>
          <w:bCs/>
          <w:i/>
        </w:rPr>
        <w:t>Comment:</w:t>
      </w:r>
      <w:r>
        <w:rPr>
          <w:i/>
        </w:rPr>
        <w:t xml:space="preserve"> Revision of  (Postponed)</w:t>
      </w:r>
      <w:r>
        <w:rPr>
          <w:color w:val="0000FF"/>
        </w:rPr>
        <w:t xml:space="preserve"> S2-2504916</w:t>
      </w:r>
      <w:r>
        <w:t>.  Check WI Code Capitalization (NR_redcap-Core)!</w:t>
      </w:r>
    </w:p>
    <w:p w14:paraId="4B9B4070" w14:textId="77777777" w:rsidR="00414F90" w:rsidRPr="005B25A1" w:rsidRDefault="00414F90" w:rsidP="00414F90">
      <w:pPr>
        <w:keepNext/>
        <w:keepLines/>
        <w:rPr>
          <w:b/>
          <w:bCs/>
        </w:rPr>
      </w:pPr>
      <w:r w:rsidRPr="005B25A1">
        <w:rPr>
          <w:b/>
          <w:bCs/>
        </w:rPr>
        <w:t>Parallel discussion:</w:t>
      </w:r>
    </w:p>
    <w:p w14:paraId="1E03DF62" w14:textId="6A69D8C7" w:rsidR="00414F90" w:rsidRDefault="00485137" w:rsidP="00414F90">
      <w:pPr>
        <w:keepNext/>
        <w:keepLines/>
      </w:pPr>
      <w:r>
        <w:t xml:space="preserve">Some issues were raised and this was left for off-line discussion and revised to </w:t>
      </w:r>
      <w:r w:rsidRPr="00497EE3">
        <w:rPr>
          <w:color w:val="0000FF"/>
        </w:rPr>
        <w:t>S2-250</w:t>
      </w:r>
      <w:r>
        <w:rPr>
          <w:color w:val="0000FF"/>
        </w:rPr>
        <w:t>9477</w:t>
      </w:r>
      <w:r>
        <w:t>.</w:t>
      </w:r>
      <w:r w:rsidRPr="00375008">
        <w:t xml:space="preserve"> </w:t>
      </w:r>
    </w:p>
    <w:p w14:paraId="001C17E8" w14:textId="54452816" w:rsidR="00542C94" w:rsidRDefault="00542C94" w:rsidP="00414F90">
      <w:pPr>
        <w:keepNext/>
        <w:keepLines/>
      </w:pPr>
      <w:r>
        <w:t xml:space="preserve">This needed aligning with the discussions on the 23.501 CR. Qualcomm suggested concentrating on the 23.501 CR and simply add a reference to it from 23.501. this was left for off-line discussion and revised to </w:t>
      </w:r>
      <w:r w:rsidRPr="00497EE3">
        <w:rPr>
          <w:color w:val="0000FF"/>
        </w:rPr>
        <w:t>S2-250</w:t>
      </w:r>
      <w:r>
        <w:rPr>
          <w:color w:val="0000FF"/>
        </w:rPr>
        <w:t>9744</w:t>
      </w:r>
      <w:r>
        <w:t>.</w:t>
      </w:r>
      <w:r w:rsidRPr="00437C14">
        <w:t xml:space="preserve"> </w:t>
      </w:r>
    </w:p>
    <w:p w14:paraId="3D5EC620" w14:textId="32D625ED" w:rsidR="003F3945" w:rsidRDefault="003F3945" w:rsidP="00414F90">
      <w:pPr>
        <w:keepNext/>
        <w:keepLines/>
      </w:pPr>
      <w:r>
        <w:t xml:space="preserve">Revision marks should be cleaned up. This was revised to </w:t>
      </w:r>
      <w:r w:rsidRPr="00CE3EC0">
        <w:rPr>
          <w:color w:val="0000FF"/>
        </w:rPr>
        <w:t>S2-2</w:t>
      </w:r>
      <w:r>
        <w:rPr>
          <w:color w:val="0000FF"/>
        </w:rPr>
        <w:t>509813</w:t>
      </w:r>
      <w:r>
        <w:t>.</w:t>
      </w:r>
      <w:r w:rsidRPr="00375008">
        <w:t xml:space="preserve"> </w:t>
      </w:r>
    </w:p>
    <w:p w14:paraId="4704CA5F" w14:textId="32E3ECB8" w:rsidR="003F3945" w:rsidRPr="005B25A1" w:rsidRDefault="003F3945" w:rsidP="00414F90">
      <w:pPr>
        <w:keepNext/>
        <w:keepLines/>
      </w:pPr>
      <w:r>
        <w:t xml:space="preserve">This was </w:t>
      </w:r>
      <w:r w:rsidRPr="00B30893">
        <w:rPr>
          <w:color w:val="FF0000"/>
        </w:rPr>
        <w:t>agreed</w:t>
      </w:r>
      <w:r>
        <w:t xml:space="preserve"> in parallel session.</w:t>
      </w:r>
    </w:p>
    <w:p w14:paraId="6B7E25B0" w14:textId="77777777" w:rsidR="009E42E4" w:rsidRPr="005B25A1" w:rsidRDefault="009E42E4" w:rsidP="009E42E4">
      <w:pPr>
        <w:keepNext/>
        <w:keepLines/>
        <w:rPr>
          <w:b/>
          <w:bCs/>
        </w:rPr>
      </w:pPr>
      <w:r w:rsidRPr="005B25A1">
        <w:rPr>
          <w:b/>
          <w:bCs/>
        </w:rPr>
        <w:t>Plenary Discussion:</w:t>
      </w:r>
    </w:p>
    <w:p w14:paraId="6178CF3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2B1672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F4AD5FD" w14:textId="0A1BE71E" w:rsidR="00414F90" w:rsidRDefault="009E42E4" w:rsidP="00414F90">
      <w:pPr>
        <w:pStyle w:val="NormTop"/>
      </w:pPr>
      <w:r>
        <w:rPr>
          <w:b/>
          <w:bCs/>
        </w:rPr>
        <w:t xml:space="preserve"> </w:t>
      </w:r>
      <w:r w:rsidR="00414F90">
        <w:rPr>
          <w:color w:val="0000FF"/>
        </w:rPr>
        <w:t>S2-2508667</w:t>
      </w:r>
      <w:r w:rsidR="00414F90" w:rsidRPr="00D53282">
        <w:t xml:space="preserve"> </w:t>
      </w:r>
      <w:r w:rsidR="00414F90">
        <w:t>(CR) 23.502 CR5339R3 (Rel-18, 'A'): Clarification on emergency PDU session release (Source: Ericsson, AT&amp;T, Qualcomm Incorporated, MediaTek Inc)</w:t>
      </w:r>
      <w:r w:rsidR="00414F90">
        <w:br/>
      </w:r>
      <w:r w:rsidR="00414F90" w:rsidRPr="00D53282">
        <w:rPr>
          <w:b/>
        </w:rPr>
        <w:t>Document for:</w:t>
      </w:r>
      <w:r w:rsidR="00414F90" w:rsidRPr="00D53282">
        <w:t xml:space="preserve"> </w:t>
      </w:r>
      <w:r w:rsidR="00414F90">
        <w:t>Approval</w:t>
      </w:r>
      <w:r w:rsidR="00414F90">
        <w:br/>
      </w:r>
      <w:r w:rsidR="00414F90" w:rsidRPr="00D53282">
        <w:rPr>
          <w:b/>
        </w:rPr>
        <w:t>Abstract:</w:t>
      </w:r>
      <w:r w:rsidR="00414F90" w:rsidRPr="00D53282">
        <w:t xml:space="preserve"> </w:t>
      </w:r>
      <w:r w:rsidR="00414F90">
        <w:br/>
        <w:t>Rel-18 mirror CR: Summary of change: Add a NOTE in clause 4.3.4.2 to clarify the expected behaviour of emergency PDU session handling for inactivity.</w:t>
      </w:r>
    </w:p>
    <w:p w14:paraId="550030D0"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S2-2504917</w:t>
      </w:r>
      <w:r>
        <w:t>.  Check WI Code Capitalization (NR_redcap-Core)!</w:t>
      </w:r>
    </w:p>
    <w:p w14:paraId="035D769B" w14:textId="77777777" w:rsidR="00414F90" w:rsidRPr="005B25A1" w:rsidRDefault="00414F90" w:rsidP="00414F90">
      <w:pPr>
        <w:keepNext/>
        <w:keepLines/>
        <w:rPr>
          <w:b/>
          <w:bCs/>
        </w:rPr>
      </w:pPr>
      <w:r w:rsidRPr="005B25A1">
        <w:rPr>
          <w:b/>
          <w:bCs/>
        </w:rPr>
        <w:t>Parallel discussion:</w:t>
      </w:r>
    </w:p>
    <w:p w14:paraId="7C93517F" w14:textId="32403E1D" w:rsidR="00485137" w:rsidRPr="005B25A1" w:rsidRDefault="00485137" w:rsidP="00485137">
      <w:pPr>
        <w:keepNext/>
        <w:keepLines/>
      </w:pPr>
      <w:r>
        <w:t xml:space="preserve">This was left for off-line discussion and revised to </w:t>
      </w:r>
      <w:r w:rsidRPr="00497EE3">
        <w:rPr>
          <w:color w:val="0000FF"/>
        </w:rPr>
        <w:t>S2-250</w:t>
      </w:r>
      <w:r>
        <w:rPr>
          <w:color w:val="0000FF"/>
        </w:rPr>
        <w:t>9478</w:t>
      </w:r>
      <w:r>
        <w:t>.</w:t>
      </w:r>
      <w:r w:rsidRPr="00437C14">
        <w:t xml:space="preserve"> </w:t>
      </w:r>
    </w:p>
    <w:p w14:paraId="18A9A5FC" w14:textId="77777777" w:rsidR="003F3945" w:rsidRPr="005B25A1" w:rsidRDefault="003F3945" w:rsidP="003F3945">
      <w:pPr>
        <w:keepNext/>
        <w:keepLines/>
      </w:pPr>
      <w:r>
        <w:t xml:space="preserve">This was </w:t>
      </w:r>
      <w:r w:rsidRPr="00B30893">
        <w:rPr>
          <w:color w:val="FF0000"/>
        </w:rPr>
        <w:t>agreed</w:t>
      </w:r>
      <w:r>
        <w:t xml:space="preserve"> in parallel session.</w:t>
      </w:r>
    </w:p>
    <w:p w14:paraId="4A1FB5EC" w14:textId="77777777" w:rsidR="009E42E4" w:rsidRPr="005B25A1" w:rsidRDefault="009E42E4" w:rsidP="009E42E4">
      <w:pPr>
        <w:keepNext/>
        <w:keepLines/>
        <w:rPr>
          <w:b/>
          <w:bCs/>
        </w:rPr>
      </w:pPr>
      <w:r w:rsidRPr="005B25A1">
        <w:rPr>
          <w:b/>
          <w:bCs/>
        </w:rPr>
        <w:t>Plenary Discussion:</w:t>
      </w:r>
    </w:p>
    <w:p w14:paraId="3D92F9B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A820F2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32631ED" w14:textId="1AD074DB" w:rsidR="00414F90" w:rsidRDefault="009E42E4" w:rsidP="00414F90">
      <w:pPr>
        <w:pStyle w:val="NormTop"/>
      </w:pPr>
      <w:r>
        <w:rPr>
          <w:b/>
          <w:bCs/>
        </w:rPr>
        <w:t xml:space="preserve"> </w:t>
      </w:r>
      <w:r w:rsidR="00414F90">
        <w:rPr>
          <w:color w:val="0000FF"/>
        </w:rPr>
        <w:t>S2-2508668</w:t>
      </w:r>
      <w:r w:rsidR="00414F90" w:rsidRPr="00D53282">
        <w:t xml:space="preserve"> </w:t>
      </w:r>
      <w:r w:rsidR="00414F90">
        <w:t>(CR) 23.502 CR5340R3 (Rel-19, 'A'): Clarification on emergency PDU session release (Source: Ericsson, AT&amp;T, Qualcomm Incorporated , MediaTek Inc)</w:t>
      </w:r>
      <w:r w:rsidR="00414F90">
        <w:br/>
      </w:r>
      <w:r w:rsidR="00414F90" w:rsidRPr="00D53282">
        <w:rPr>
          <w:b/>
        </w:rPr>
        <w:t>Document for:</w:t>
      </w:r>
      <w:r w:rsidR="00414F90" w:rsidRPr="00D53282">
        <w:t xml:space="preserve"> </w:t>
      </w:r>
      <w:r w:rsidR="00414F90">
        <w:t>Approval</w:t>
      </w:r>
      <w:r w:rsidR="00414F90">
        <w:br/>
      </w:r>
      <w:r w:rsidR="00414F90" w:rsidRPr="00D53282">
        <w:rPr>
          <w:b/>
        </w:rPr>
        <w:t>Abstract:</w:t>
      </w:r>
      <w:r w:rsidR="00414F90" w:rsidRPr="00D53282">
        <w:t xml:space="preserve"> </w:t>
      </w:r>
      <w:r w:rsidR="00414F90">
        <w:br/>
        <w:t>Rel-19 mirror CR: Summary of change: Add a NOTE in clause 4.3.4.2 to clarify the expected behaviour of emergency PDU session handling for inactivity.</w:t>
      </w:r>
    </w:p>
    <w:p w14:paraId="5B56265D"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S2-2504918</w:t>
      </w:r>
      <w:r>
        <w:t>.  Check WI Code Capitalization (NR_redcap-Core)!</w:t>
      </w:r>
    </w:p>
    <w:p w14:paraId="130AB2C0" w14:textId="77777777" w:rsidR="00414F90" w:rsidRPr="005B25A1" w:rsidRDefault="00414F90" w:rsidP="00414F90">
      <w:pPr>
        <w:keepNext/>
        <w:keepLines/>
        <w:rPr>
          <w:b/>
          <w:bCs/>
        </w:rPr>
      </w:pPr>
      <w:r w:rsidRPr="005B25A1">
        <w:rPr>
          <w:b/>
          <w:bCs/>
        </w:rPr>
        <w:t>Parallel discussion:</w:t>
      </w:r>
    </w:p>
    <w:p w14:paraId="6697BBF0" w14:textId="6B1B26EB" w:rsidR="00485137" w:rsidRPr="005B25A1" w:rsidRDefault="00485137" w:rsidP="00485137">
      <w:pPr>
        <w:keepNext/>
        <w:keepLines/>
      </w:pPr>
      <w:r>
        <w:t xml:space="preserve">This was left for off-line discussion and revised to </w:t>
      </w:r>
      <w:r w:rsidRPr="00497EE3">
        <w:rPr>
          <w:color w:val="0000FF"/>
        </w:rPr>
        <w:t>S2-250</w:t>
      </w:r>
      <w:r>
        <w:rPr>
          <w:color w:val="0000FF"/>
        </w:rPr>
        <w:t>9479</w:t>
      </w:r>
      <w:r>
        <w:t>.</w:t>
      </w:r>
      <w:r w:rsidRPr="00437C14">
        <w:t xml:space="preserve"> </w:t>
      </w:r>
    </w:p>
    <w:p w14:paraId="22FE4256" w14:textId="77777777" w:rsidR="003F3945" w:rsidRPr="005B25A1" w:rsidRDefault="003F3945" w:rsidP="003F3945">
      <w:pPr>
        <w:keepNext/>
        <w:keepLines/>
      </w:pPr>
      <w:r>
        <w:t xml:space="preserve">This was </w:t>
      </w:r>
      <w:r w:rsidRPr="00B30893">
        <w:rPr>
          <w:color w:val="FF0000"/>
        </w:rPr>
        <w:t>agreed</w:t>
      </w:r>
      <w:r>
        <w:t xml:space="preserve"> in parallel session.</w:t>
      </w:r>
    </w:p>
    <w:p w14:paraId="52E0A183" w14:textId="77777777" w:rsidR="009E42E4" w:rsidRPr="005B25A1" w:rsidRDefault="009E42E4" w:rsidP="009E42E4">
      <w:pPr>
        <w:keepNext/>
        <w:keepLines/>
        <w:rPr>
          <w:b/>
          <w:bCs/>
        </w:rPr>
      </w:pPr>
      <w:r w:rsidRPr="005B25A1">
        <w:rPr>
          <w:b/>
          <w:bCs/>
        </w:rPr>
        <w:t>Plenary Discussion:</w:t>
      </w:r>
    </w:p>
    <w:p w14:paraId="0EA1025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1E2D49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9DB9E92" w14:textId="7A8B73A6" w:rsidR="009E726A" w:rsidRDefault="009E42E4" w:rsidP="009E726A">
      <w:pPr>
        <w:pStyle w:val="NormTop"/>
      </w:pPr>
      <w:r>
        <w:rPr>
          <w:b/>
          <w:bCs/>
        </w:rPr>
        <w:t xml:space="preserve"> </w:t>
      </w:r>
      <w:r w:rsidR="009E726A">
        <w:rPr>
          <w:color w:val="0000FF"/>
        </w:rPr>
        <w:t>S2-2509166</w:t>
      </w:r>
      <w:r w:rsidR="009E726A" w:rsidRPr="00D53282">
        <w:t xml:space="preserve"> </w:t>
      </w:r>
      <w:r w:rsidR="009E726A">
        <w:t xml:space="preserve">(CR) 23.501 CR6381R2 (Rel-17, 'F'): Clarification of </w:t>
      </w:r>
      <w:proofErr w:type="spellStart"/>
      <w:r w:rsidR="009E726A">
        <w:t>eDRX</w:t>
      </w:r>
      <w:proofErr w:type="spellEnd"/>
      <w:r w:rsidR="009E726A">
        <w:t xml:space="preserve"> application with emergency service (Source: ZTE)</w:t>
      </w:r>
      <w:r w:rsidR="009E726A">
        <w:br/>
      </w:r>
      <w:r w:rsidR="009E726A" w:rsidRPr="00D53282">
        <w:rPr>
          <w:b/>
        </w:rPr>
        <w:t>Document for:</w:t>
      </w:r>
      <w:r w:rsidR="009E726A" w:rsidRPr="00D53282">
        <w:t xml:space="preserve"> </w:t>
      </w:r>
      <w:r w:rsidR="009E726A">
        <w:t>Approval</w:t>
      </w:r>
      <w:r w:rsidR="009E726A">
        <w:br/>
      </w:r>
      <w:r w:rsidR="009E726A" w:rsidRPr="00D53282">
        <w:rPr>
          <w:b/>
        </w:rPr>
        <w:t>Abstract:</w:t>
      </w:r>
      <w:r w:rsidR="009E726A" w:rsidRPr="00D53282">
        <w:t xml:space="preserve"> </w:t>
      </w:r>
      <w:r w:rsidR="009E726A">
        <w:br/>
        <w:t>Summary of change: Add reference to TS 38.300.</w:t>
      </w:r>
    </w:p>
    <w:p w14:paraId="495F0A06" w14:textId="77777777" w:rsidR="009E726A" w:rsidRPr="00B81031" w:rsidRDefault="009E726A" w:rsidP="009E726A">
      <w:pPr>
        <w:keepNext/>
        <w:keepLines/>
        <w:rPr>
          <w:i/>
        </w:rPr>
      </w:pPr>
      <w:r w:rsidRPr="00B81031">
        <w:rPr>
          <w:b/>
          <w:bCs/>
          <w:i/>
        </w:rPr>
        <w:t>Comment:</w:t>
      </w:r>
      <w:r>
        <w:rPr>
          <w:i/>
        </w:rPr>
        <w:t xml:space="preserve"> Revision of  (Postponed)</w:t>
      </w:r>
      <w:r>
        <w:rPr>
          <w:color w:val="0000FF"/>
        </w:rPr>
        <w:t xml:space="preserve"> S2-2506778</w:t>
      </w:r>
      <w:r>
        <w:t>.  Check WI Code Capitalization (NR_redcap-Core)!</w:t>
      </w:r>
    </w:p>
    <w:p w14:paraId="5E1070DA" w14:textId="77777777" w:rsidR="009E726A" w:rsidRPr="005B25A1" w:rsidRDefault="009E726A" w:rsidP="009E726A">
      <w:pPr>
        <w:keepNext/>
        <w:keepLines/>
        <w:rPr>
          <w:b/>
          <w:bCs/>
        </w:rPr>
      </w:pPr>
      <w:r w:rsidRPr="005B25A1">
        <w:rPr>
          <w:b/>
          <w:bCs/>
        </w:rPr>
        <w:t>Parallel discussion:</w:t>
      </w:r>
    </w:p>
    <w:p w14:paraId="1EEAB831" w14:textId="7C3A81D4" w:rsidR="009E726A" w:rsidRPr="00485137" w:rsidRDefault="009E726A" w:rsidP="009E726A">
      <w:pPr>
        <w:keepNext/>
        <w:keepLines/>
      </w:pPr>
      <w:r>
        <w:t>Qualcomm commented that this could be merged into the proposal</w:t>
      </w:r>
      <w:r w:rsidR="006D7D4E">
        <w:t xml:space="preserve"> in </w:t>
      </w:r>
      <w:r w:rsidR="006D7D4E">
        <w:rPr>
          <w:color w:val="0000FF"/>
        </w:rPr>
        <w:t>S2-2508663</w:t>
      </w:r>
      <w:r>
        <w:t xml:space="preserve">. </w:t>
      </w:r>
      <w:r w:rsidR="00485137">
        <w:t xml:space="preserve">Merged into </w:t>
      </w:r>
      <w:r w:rsidR="00485137" w:rsidRPr="00485137">
        <w:rPr>
          <w:color w:val="3333FF"/>
        </w:rPr>
        <w:t>S2-2509474</w:t>
      </w:r>
      <w:r w:rsidR="00485137">
        <w:t>.</w:t>
      </w:r>
    </w:p>
    <w:p w14:paraId="5EAAEAD7" w14:textId="28A8F922" w:rsidR="009E726A" w:rsidRPr="00EB0339" w:rsidRDefault="009E726A" w:rsidP="009E726A">
      <w:r w:rsidRPr="005B25A1">
        <w:rPr>
          <w:b/>
          <w:bCs/>
        </w:rPr>
        <w:t>Status:</w:t>
      </w:r>
      <w:r>
        <w:t xml:space="preserve"> </w:t>
      </w:r>
      <w:r w:rsidR="00485137">
        <w:rPr>
          <w:color w:val="0000FF"/>
        </w:rPr>
        <w:t>Merg</w:t>
      </w:r>
      <w:r>
        <w:rPr>
          <w:color w:val="0000FF"/>
        </w:rPr>
        <w:t>ed</w:t>
      </w:r>
      <w:r>
        <w:t>.</w:t>
      </w:r>
    </w:p>
    <w:p w14:paraId="5E001F1B" w14:textId="77777777" w:rsidR="009E726A" w:rsidRDefault="009E726A" w:rsidP="009E726A">
      <w:pPr>
        <w:pStyle w:val="NormTop"/>
      </w:pPr>
      <w:r>
        <w:rPr>
          <w:color w:val="0000FF"/>
        </w:rPr>
        <w:t>S2-2509167</w:t>
      </w:r>
      <w:r w:rsidRPr="00D53282">
        <w:t xml:space="preserve"> </w:t>
      </w:r>
      <w:r>
        <w:t xml:space="preserve">(CR) 23.501 CR6382R2 (Rel-18,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reference to TS 38.300.</w:t>
      </w:r>
    </w:p>
    <w:p w14:paraId="45B64951" w14:textId="77777777" w:rsidR="009E726A" w:rsidRPr="00B81031" w:rsidRDefault="009E726A" w:rsidP="009E726A">
      <w:pPr>
        <w:keepNext/>
        <w:keepLines/>
        <w:rPr>
          <w:i/>
        </w:rPr>
      </w:pPr>
      <w:r w:rsidRPr="00B81031">
        <w:rPr>
          <w:b/>
          <w:bCs/>
          <w:i/>
        </w:rPr>
        <w:t>Comment:</w:t>
      </w:r>
      <w:r>
        <w:rPr>
          <w:i/>
        </w:rPr>
        <w:t xml:space="preserve"> Revision of  (Unhandled)</w:t>
      </w:r>
      <w:r>
        <w:rPr>
          <w:color w:val="0000FF"/>
        </w:rPr>
        <w:t xml:space="preserve"> S2-2506779</w:t>
      </w:r>
      <w:r>
        <w:t>.</w:t>
      </w:r>
    </w:p>
    <w:p w14:paraId="7D278196" w14:textId="77777777" w:rsidR="009E726A" w:rsidRPr="005B25A1" w:rsidRDefault="009E726A" w:rsidP="009E726A">
      <w:pPr>
        <w:keepNext/>
        <w:keepLines/>
        <w:rPr>
          <w:b/>
          <w:bCs/>
        </w:rPr>
      </w:pPr>
      <w:r w:rsidRPr="005B25A1">
        <w:rPr>
          <w:b/>
          <w:bCs/>
        </w:rPr>
        <w:t>Parallel discussion:</w:t>
      </w:r>
    </w:p>
    <w:p w14:paraId="6FA35D89" w14:textId="77777777" w:rsidR="009E726A" w:rsidRPr="005B25A1" w:rsidRDefault="009E726A" w:rsidP="009E726A">
      <w:pPr>
        <w:keepNext/>
        <w:keepLines/>
      </w:pPr>
      <w:r w:rsidRPr="005B25A1">
        <w:t>-</w:t>
      </w:r>
    </w:p>
    <w:p w14:paraId="263BDABB" w14:textId="77777777" w:rsidR="009E726A" w:rsidRPr="005B25A1" w:rsidRDefault="009E726A" w:rsidP="009E726A">
      <w:pPr>
        <w:keepNext/>
        <w:keepLines/>
      </w:pPr>
      <w:r>
        <w:rPr>
          <w:color w:val="FF0000"/>
        </w:rPr>
        <w:t>NO DISCUSSION RECORDED</w:t>
      </w:r>
    </w:p>
    <w:p w14:paraId="6142EF87" w14:textId="77777777" w:rsidR="009E726A" w:rsidRPr="005B25A1" w:rsidRDefault="009E726A" w:rsidP="009E726A">
      <w:pPr>
        <w:keepNext/>
        <w:keepLines/>
        <w:rPr>
          <w:b/>
          <w:bCs/>
        </w:rPr>
      </w:pPr>
      <w:r w:rsidRPr="005B25A1">
        <w:rPr>
          <w:b/>
          <w:bCs/>
        </w:rPr>
        <w:t>Plenary Discussion:</w:t>
      </w:r>
    </w:p>
    <w:p w14:paraId="5FEC05B4" w14:textId="77777777" w:rsidR="009E726A" w:rsidRPr="009E726A" w:rsidRDefault="009E726A" w:rsidP="009E726A">
      <w:pPr>
        <w:keepNext/>
        <w:keepLines/>
      </w:pPr>
    </w:p>
    <w:p w14:paraId="3020BBA8" w14:textId="77777777" w:rsidR="009E726A" w:rsidRPr="00EB0339" w:rsidRDefault="009E726A" w:rsidP="009E726A">
      <w:r w:rsidRPr="005B25A1">
        <w:rPr>
          <w:b/>
          <w:bCs/>
        </w:rPr>
        <w:t>Status:</w:t>
      </w:r>
      <w:r>
        <w:t xml:space="preserve"> </w:t>
      </w:r>
      <w:r>
        <w:rPr>
          <w:color w:val="0000FF"/>
        </w:rPr>
        <w:t>Not concluded</w:t>
      </w:r>
      <w:r>
        <w:t>.</w:t>
      </w:r>
    </w:p>
    <w:p w14:paraId="2318E1A5" w14:textId="77777777" w:rsidR="006D7D4E" w:rsidRDefault="006D7D4E" w:rsidP="006D7D4E">
      <w:pPr>
        <w:pStyle w:val="NormTop"/>
      </w:pPr>
      <w:r>
        <w:rPr>
          <w:color w:val="0000FF"/>
        </w:rPr>
        <w:t>S2-2509019</w:t>
      </w:r>
      <w:r w:rsidRPr="00D53282">
        <w:t xml:space="preserve"> </w:t>
      </w:r>
      <w:r>
        <w:t xml:space="preserve">(CR) 23.501 CR5989R4 (Rel-17, 'F'):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0C95337D" w14:textId="77777777" w:rsidR="006D7D4E" w:rsidRPr="00B81031" w:rsidRDefault="006D7D4E" w:rsidP="006D7D4E">
      <w:pPr>
        <w:keepNext/>
        <w:keepLines/>
        <w:rPr>
          <w:i/>
        </w:rPr>
      </w:pPr>
      <w:r w:rsidRPr="00B81031">
        <w:rPr>
          <w:b/>
          <w:bCs/>
          <w:i/>
        </w:rPr>
        <w:t>Comment:</w:t>
      </w:r>
      <w:r>
        <w:rPr>
          <w:i/>
        </w:rPr>
        <w:t xml:space="preserve"> Revision of  (Postponed)</w:t>
      </w:r>
      <w:r>
        <w:rPr>
          <w:color w:val="0000FF"/>
        </w:rPr>
        <w:t xml:space="preserve"> S2-2507140</w:t>
      </w:r>
      <w:r>
        <w:t>.</w:t>
      </w:r>
    </w:p>
    <w:p w14:paraId="52E4FB48" w14:textId="77777777" w:rsidR="006D7D4E" w:rsidRPr="005B25A1" w:rsidRDefault="006D7D4E" w:rsidP="006D7D4E">
      <w:pPr>
        <w:keepNext/>
        <w:keepLines/>
        <w:rPr>
          <w:b/>
          <w:bCs/>
        </w:rPr>
      </w:pPr>
      <w:r w:rsidRPr="005B25A1">
        <w:rPr>
          <w:b/>
          <w:bCs/>
        </w:rPr>
        <w:t>Parallel discussion:</w:t>
      </w:r>
    </w:p>
    <w:p w14:paraId="3588CDD4" w14:textId="3E32C107" w:rsidR="006D7D4E" w:rsidRPr="005B25A1" w:rsidRDefault="006D7D4E" w:rsidP="006D7D4E">
      <w:pPr>
        <w:keepNext/>
        <w:keepLines/>
      </w:pPr>
      <w:r>
        <w:t xml:space="preserve">MediaTek did not agree with this approach. </w:t>
      </w:r>
      <w:r w:rsidR="00485137">
        <w:t xml:space="preserve">This was </w:t>
      </w:r>
      <w:r w:rsidR="00485137" w:rsidRPr="00C3284B">
        <w:rPr>
          <w:color w:val="0000FF"/>
        </w:rPr>
        <w:t>noted</w:t>
      </w:r>
      <w:r w:rsidR="00485137">
        <w:t xml:space="preserve"> in parallel session.</w:t>
      </w:r>
    </w:p>
    <w:p w14:paraId="5FF31D6B" w14:textId="4D0CF37D" w:rsidR="006D7D4E" w:rsidRPr="00EB0339" w:rsidRDefault="006D7D4E" w:rsidP="006D7D4E">
      <w:r w:rsidRPr="005B25A1">
        <w:rPr>
          <w:b/>
          <w:bCs/>
        </w:rPr>
        <w:t>Status:</w:t>
      </w:r>
      <w:r>
        <w:t xml:space="preserve"> </w:t>
      </w:r>
      <w:r>
        <w:rPr>
          <w:color w:val="0000FF"/>
        </w:rPr>
        <w:t>No</w:t>
      </w:r>
      <w:r w:rsidR="00485137">
        <w:rPr>
          <w:color w:val="0000FF"/>
        </w:rPr>
        <w:t>t</w:t>
      </w:r>
      <w:r>
        <w:rPr>
          <w:color w:val="0000FF"/>
        </w:rPr>
        <w:t>ed</w:t>
      </w:r>
      <w:r>
        <w:t>.</w:t>
      </w:r>
    </w:p>
    <w:p w14:paraId="0CBC868A" w14:textId="77777777" w:rsidR="006D7D4E" w:rsidRDefault="006D7D4E" w:rsidP="006D7D4E">
      <w:pPr>
        <w:pStyle w:val="NormTop"/>
      </w:pPr>
      <w:r>
        <w:rPr>
          <w:color w:val="0000FF"/>
        </w:rPr>
        <w:t>S2-2509020</w:t>
      </w:r>
      <w:r w:rsidRPr="00D53282">
        <w:t xml:space="preserve"> </w:t>
      </w:r>
      <w:r>
        <w:t xml:space="preserve">(CR) 23.501 CR5990R4 (Rel-18,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3782087E" w14:textId="77777777" w:rsidR="006D7D4E" w:rsidRPr="00B81031" w:rsidRDefault="006D7D4E" w:rsidP="006D7D4E">
      <w:pPr>
        <w:keepNext/>
        <w:keepLines/>
        <w:rPr>
          <w:i/>
        </w:rPr>
      </w:pPr>
      <w:r w:rsidRPr="00B81031">
        <w:rPr>
          <w:b/>
          <w:bCs/>
          <w:i/>
        </w:rPr>
        <w:t>Comment:</w:t>
      </w:r>
      <w:r>
        <w:rPr>
          <w:i/>
        </w:rPr>
        <w:t xml:space="preserve"> Revision of  (Unhandled)</w:t>
      </w:r>
      <w:r>
        <w:rPr>
          <w:color w:val="0000FF"/>
        </w:rPr>
        <w:t xml:space="preserve"> S2-2507141</w:t>
      </w:r>
      <w:r>
        <w:t>.</w:t>
      </w:r>
    </w:p>
    <w:p w14:paraId="128C91A2" w14:textId="77777777" w:rsidR="006D7D4E" w:rsidRPr="005B25A1" w:rsidRDefault="006D7D4E" w:rsidP="006D7D4E">
      <w:pPr>
        <w:keepNext/>
        <w:keepLines/>
        <w:rPr>
          <w:b/>
          <w:bCs/>
        </w:rPr>
      </w:pPr>
      <w:r w:rsidRPr="005B25A1">
        <w:rPr>
          <w:b/>
          <w:bCs/>
        </w:rPr>
        <w:t>Parallel discussion:</w:t>
      </w:r>
    </w:p>
    <w:p w14:paraId="19FF3E4D" w14:textId="77777777" w:rsidR="00485137" w:rsidRPr="005B25A1" w:rsidRDefault="00485137" w:rsidP="00485137">
      <w:pPr>
        <w:keepNext/>
        <w:keepLines/>
      </w:pPr>
      <w:r w:rsidRPr="005B25A1">
        <w:t>-</w:t>
      </w:r>
    </w:p>
    <w:p w14:paraId="7005BF06" w14:textId="77777777" w:rsidR="00485137" w:rsidRPr="005B25A1" w:rsidRDefault="00485137" w:rsidP="00485137">
      <w:pPr>
        <w:keepNext/>
        <w:keepLines/>
      </w:pPr>
      <w:r>
        <w:rPr>
          <w:color w:val="FF0000"/>
        </w:rPr>
        <w:t>NO DISCUSSION RECORDED</w:t>
      </w:r>
    </w:p>
    <w:p w14:paraId="277E4C15" w14:textId="77777777" w:rsidR="00485137" w:rsidRPr="005B25A1" w:rsidRDefault="00485137" w:rsidP="00485137">
      <w:pPr>
        <w:keepNext/>
        <w:keepLines/>
        <w:rPr>
          <w:b/>
          <w:bCs/>
        </w:rPr>
      </w:pPr>
      <w:r w:rsidRPr="005B25A1">
        <w:rPr>
          <w:b/>
          <w:bCs/>
        </w:rPr>
        <w:t>Plenary Discussion:</w:t>
      </w:r>
    </w:p>
    <w:p w14:paraId="333981B2" w14:textId="77777777" w:rsidR="00485137" w:rsidRPr="009E726A" w:rsidRDefault="00485137" w:rsidP="00485137">
      <w:pPr>
        <w:keepNext/>
        <w:keepLines/>
      </w:pPr>
    </w:p>
    <w:p w14:paraId="403148C1" w14:textId="77777777" w:rsidR="00485137" w:rsidRDefault="00485137" w:rsidP="00485137">
      <w:r w:rsidRPr="005B25A1">
        <w:rPr>
          <w:b/>
          <w:bCs/>
        </w:rPr>
        <w:t>Status:</w:t>
      </w:r>
      <w:r>
        <w:t xml:space="preserve"> </w:t>
      </w:r>
      <w:r>
        <w:rPr>
          <w:color w:val="0000FF"/>
        </w:rPr>
        <w:t>Not concluded</w:t>
      </w:r>
      <w:r>
        <w:t>.</w:t>
      </w:r>
    </w:p>
    <w:p w14:paraId="65970140" w14:textId="77777777" w:rsidR="00E00DA6" w:rsidRDefault="007615D6" w:rsidP="000A3FBD">
      <w:pPr>
        <w:pStyle w:val="NormTop"/>
      </w:pPr>
      <w:r>
        <w:rPr>
          <w:color w:val="0000FF"/>
        </w:rPr>
        <w:t>S2-2509021</w:t>
      </w:r>
      <w:r w:rsidRPr="00D53282">
        <w:t xml:space="preserve"> </w:t>
      </w:r>
      <w:r>
        <w:t xml:space="preserve">(CR) 23.501 CR5991R4 (Rel-19,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p w14:paraId="6D17ECC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S2-2507142</w:t>
      </w:r>
      <w:r>
        <w:t>.</w:t>
      </w:r>
    </w:p>
    <w:p w14:paraId="49E4A501" w14:textId="77777777" w:rsidR="007615D6" w:rsidRPr="005B25A1" w:rsidRDefault="007615D6" w:rsidP="007615D6">
      <w:pPr>
        <w:keepNext/>
        <w:keepLines/>
        <w:rPr>
          <w:b/>
          <w:bCs/>
        </w:rPr>
      </w:pPr>
      <w:r w:rsidRPr="005B25A1">
        <w:rPr>
          <w:b/>
          <w:bCs/>
        </w:rPr>
        <w:t>Parallel discussion:</w:t>
      </w:r>
    </w:p>
    <w:p w14:paraId="0EA3DBCD" w14:textId="77777777" w:rsidR="00485137" w:rsidRPr="005B25A1" w:rsidRDefault="00485137" w:rsidP="00485137">
      <w:pPr>
        <w:keepNext/>
        <w:keepLines/>
      </w:pPr>
      <w:r w:rsidRPr="005B25A1">
        <w:t>-</w:t>
      </w:r>
    </w:p>
    <w:p w14:paraId="3F33FF4B" w14:textId="77777777" w:rsidR="00485137" w:rsidRPr="005B25A1" w:rsidRDefault="00485137" w:rsidP="00485137">
      <w:pPr>
        <w:keepNext/>
        <w:keepLines/>
      </w:pPr>
      <w:r>
        <w:rPr>
          <w:color w:val="FF0000"/>
        </w:rPr>
        <w:t>NO DISCUSSION RECORDED</w:t>
      </w:r>
    </w:p>
    <w:p w14:paraId="48D5C673" w14:textId="77777777" w:rsidR="00485137" w:rsidRPr="005B25A1" w:rsidRDefault="00485137" w:rsidP="00485137">
      <w:pPr>
        <w:keepNext/>
        <w:keepLines/>
        <w:rPr>
          <w:b/>
          <w:bCs/>
        </w:rPr>
      </w:pPr>
      <w:r w:rsidRPr="005B25A1">
        <w:rPr>
          <w:b/>
          <w:bCs/>
        </w:rPr>
        <w:t>Plenary Discussion:</w:t>
      </w:r>
    </w:p>
    <w:p w14:paraId="4C2AFA53" w14:textId="77777777" w:rsidR="00485137" w:rsidRPr="009E726A" w:rsidRDefault="00485137" w:rsidP="00485137">
      <w:pPr>
        <w:keepNext/>
        <w:keepLines/>
      </w:pPr>
    </w:p>
    <w:p w14:paraId="27D2261C" w14:textId="77777777" w:rsidR="00485137" w:rsidRDefault="00485137" w:rsidP="00485137">
      <w:r w:rsidRPr="005B25A1">
        <w:rPr>
          <w:b/>
          <w:bCs/>
        </w:rPr>
        <w:t>Status:</w:t>
      </w:r>
      <w:r>
        <w:t xml:space="preserve"> </w:t>
      </w:r>
      <w:r>
        <w:rPr>
          <w:color w:val="0000FF"/>
        </w:rPr>
        <w:t>Not concluded</w:t>
      </w:r>
      <w:r>
        <w:t>.</w:t>
      </w:r>
    </w:p>
    <w:p w14:paraId="382B57B2" w14:textId="77777777" w:rsidR="00E00DA6" w:rsidRDefault="007615D6" w:rsidP="000A3FBD">
      <w:pPr>
        <w:pStyle w:val="NormTop"/>
      </w:pPr>
      <w:r>
        <w:rPr>
          <w:color w:val="0000FF"/>
        </w:rPr>
        <w:t>S2-2509168</w:t>
      </w:r>
      <w:r w:rsidRPr="00D53282">
        <w:t xml:space="preserve"> </w:t>
      </w:r>
      <w:r>
        <w:t xml:space="preserve">(CR) 23.501 CR6383R2 (Rel-19,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reference to TS 38.300.</w:t>
      </w:r>
    </w:p>
    <w:p w14:paraId="71D009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S2-2506780</w:t>
      </w:r>
      <w:r>
        <w:t>.</w:t>
      </w:r>
    </w:p>
    <w:p w14:paraId="55100CA9" w14:textId="77777777" w:rsidR="007615D6" w:rsidRPr="005B25A1" w:rsidRDefault="007615D6" w:rsidP="007615D6">
      <w:pPr>
        <w:keepNext/>
        <w:keepLines/>
        <w:rPr>
          <w:b/>
          <w:bCs/>
        </w:rPr>
      </w:pPr>
      <w:r w:rsidRPr="005B25A1">
        <w:rPr>
          <w:b/>
          <w:bCs/>
        </w:rPr>
        <w:t>Parallel discussion:</w:t>
      </w:r>
    </w:p>
    <w:p w14:paraId="63C28EED" w14:textId="77777777" w:rsidR="007615D6" w:rsidRPr="005B25A1" w:rsidRDefault="007615D6" w:rsidP="007615D6">
      <w:pPr>
        <w:keepNext/>
        <w:keepLines/>
      </w:pPr>
      <w:r w:rsidRPr="005B25A1">
        <w:t>-</w:t>
      </w:r>
    </w:p>
    <w:p w14:paraId="227DF4E7" w14:textId="77777777" w:rsidR="009E726A" w:rsidRPr="005B25A1" w:rsidRDefault="009E726A" w:rsidP="009E726A">
      <w:pPr>
        <w:keepNext/>
        <w:keepLines/>
      </w:pPr>
      <w:r>
        <w:rPr>
          <w:color w:val="FF0000"/>
        </w:rPr>
        <w:t>NO DISCUSSION RECORDED</w:t>
      </w:r>
    </w:p>
    <w:p w14:paraId="5528F744" w14:textId="77777777" w:rsidR="009E726A" w:rsidRPr="005B25A1" w:rsidRDefault="009E726A" w:rsidP="009E726A">
      <w:pPr>
        <w:keepNext/>
        <w:keepLines/>
        <w:rPr>
          <w:b/>
          <w:bCs/>
        </w:rPr>
      </w:pPr>
      <w:r w:rsidRPr="005B25A1">
        <w:rPr>
          <w:b/>
          <w:bCs/>
        </w:rPr>
        <w:t>Plenary Discussion:</w:t>
      </w:r>
    </w:p>
    <w:p w14:paraId="1FA2D222" w14:textId="77777777" w:rsidR="009E726A" w:rsidRPr="009E726A" w:rsidRDefault="009E726A" w:rsidP="009E726A">
      <w:pPr>
        <w:keepNext/>
        <w:keepLines/>
      </w:pPr>
    </w:p>
    <w:p w14:paraId="38009906" w14:textId="77777777" w:rsidR="002503EE" w:rsidRDefault="007615D6" w:rsidP="002503EE">
      <w:r w:rsidRPr="005B25A1">
        <w:rPr>
          <w:b/>
          <w:bCs/>
        </w:rPr>
        <w:t>Status:</w:t>
      </w:r>
      <w:r>
        <w:t xml:space="preserve"> </w:t>
      </w:r>
      <w:r>
        <w:rPr>
          <w:color w:val="0000FF"/>
        </w:rPr>
        <w:t>Not concluded</w:t>
      </w:r>
      <w:r>
        <w:t>.</w:t>
      </w:r>
    </w:p>
    <w:p w14:paraId="1FA83AD9" w14:textId="09FB4E34"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3C91EEB" w14:textId="77777777" w:rsidR="002503EE" w:rsidRDefault="00000000" w:rsidP="002503EE">
      <w:r>
        <w:t>There were no contributions to this agenda item.</w:t>
      </w:r>
    </w:p>
    <w:p w14:paraId="396BAB1B" w14:textId="05B417A8" w:rsidR="007615D6" w:rsidRDefault="007615D6" w:rsidP="0010433C">
      <w:pPr>
        <w:pStyle w:val="Heading2"/>
      </w:pPr>
      <w:r>
        <w:t>8.28</w:t>
      </w:r>
      <w:r>
        <w:tab/>
        <w:t>Rel-17 CAT B/C alignment CR(s) due to the work led by other 3GPP Working Groups</w:t>
      </w:r>
    </w:p>
    <w:p w14:paraId="32079EEE" w14:textId="77777777" w:rsidR="002503EE" w:rsidRDefault="00000000" w:rsidP="002503EE">
      <w:r>
        <w:t>There were no contributions to this agenda item.</w:t>
      </w:r>
    </w:p>
    <w:p w14:paraId="5C6DE42B" w14:textId="6968E773" w:rsidR="007615D6" w:rsidRDefault="007615D6" w:rsidP="007615D6">
      <w:pPr>
        <w:pStyle w:val="Heading1"/>
      </w:pPr>
      <w:r>
        <w:t>9</w:t>
      </w:r>
      <w:r>
        <w:tab/>
        <w:t>Rel-18 WIDs</w:t>
      </w:r>
    </w:p>
    <w:p w14:paraId="002EA47D" w14:textId="77777777" w:rsidR="002503EE" w:rsidRDefault="00000000" w:rsidP="002503EE">
      <w:r>
        <w:t>There were no contributions to this agenda item.</w:t>
      </w:r>
    </w:p>
    <w:p w14:paraId="1B0B4869" w14:textId="18690F7A" w:rsidR="007615D6" w:rsidRDefault="007615D6" w:rsidP="005A50C0">
      <w:pPr>
        <w:pStyle w:val="Heading3"/>
      </w:pPr>
      <w:r>
        <w:t>9.1.2</w:t>
      </w:r>
      <w:r>
        <w:tab/>
        <w:t>5G System with Satellite Backhaul (5GSATB)</w:t>
      </w:r>
    </w:p>
    <w:p w14:paraId="1AE59B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FBF41A" w14:textId="77777777" w:rsidR="002503EE" w:rsidRDefault="00000000" w:rsidP="002503EE">
      <w:r>
        <w:t>There were no contributions to this agenda item.</w:t>
      </w:r>
    </w:p>
    <w:p w14:paraId="63284569" w14:textId="0BD0734E" w:rsidR="007615D6" w:rsidRDefault="007615D6" w:rsidP="005A50C0">
      <w:pPr>
        <w:pStyle w:val="Heading3"/>
      </w:pPr>
      <w:r>
        <w:t>9.2.2</w:t>
      </w:r>
      <w:r>
        <w:tab/>
        <w:t>Satellite access Phase 2 (5GSAT_Ph2)</w:t>
      </w:r>
    </w:p>
    <w:p w14:paraId="1AFBC4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82084A" w14:textId="77777777" w:rsidR="002503EE" w:rsidRDefault="00000000" w:rsidP="002503EE">
      <w:r>
        <w:t>There were no contributions to this agenda item.</w:t>
      </w:r>
    </w:p>
    <w:p w14:paraId="72CEDDCD" w14:textId="5C84C5D7" w:rsidR="007615D6" w:rsidRDefault="007615D6" w:rsidP="005A50C0">
      <w:pPr>
        <w:pStyle w:val="Heading3"/>
      </w:pPr>
      <w:r>
        <w:t>9.3.2</w:t>
      </w:r>
      <w:r>
        <w:tab/>
        <w:t>Personal IoT Networks (5G_PIN)</w:t>
      </w:r>
    </w:p>
    <w:p w14:paraId="051FF7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FDA0EAE" w14:textId="77777777" w:rsidR="002503EE" w:rsidRDefault="00000000" w:rsidP="002503EE">
      <w:r>
        <w:t>There were no contributions to this agenda item.</w:t>
      </w:r>
    </w:p>
    <w:p w14:paraId="149A94CC" w14:textId="7B720C30" w:rsidR="007615D6" w:rsidRDefault="007615D6" w:rsidP="005A50C0">
      <w:pPr>
        <w:pStyle w:val="Heading3"/>
      </w:pPr>
      <w:r>
        <w:t>9.4.2</w:t>
      </w:r>
      <w:r>
        <w:tab/>
        <w:t>Phase 2 for UAS, UAV and UAM (UAS_Ph2)</w:t>
      </w:r>
    </w:p>
    <w:p w14:paraId="094B04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3DB01BF" w14:textId="77777777" w:rsidR="002503EE" w:rsidRDefault="00000000" w:rsidP="002503EE">
      <w:r>
        <w:t>There were no contributions to this agenda item.</w:t>
      </w:r>
    </w:p>
    <w:p w14:paraId="28995D23" w14:textId="03DEAB98"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1E96C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B836A0" w14:textId="77777777" w:rsidR="002503EE" w:rsidRDefault="00000000" w:rsidP="002503EE">
      <w:r>
        <w:t>There were no contributions to this agenda item.</w:t>
      </w:r>
    </w:p>
    <w:p w14:paraId="44B44B2C" w14:textId="7614775B" w:rsidR="007615D6" w:rsidRDefault="007615D6" w:rsidP="005A50C0">
      <w:pPr>
        <w:pStyle w:val="Heading3"/>
      </w:pPr>
      <w:r>
        <w:t>9.6.2</w:t>
      </w:r>
      <w:r>
        <w:tab/>
        <w:t xml:space="preserve">5GC </w:t>
      </w:r>
      <w:proofErr w:type="spellStart"/>
      <w:r>
        <w:t>LoCation</w:t>
      </w:r>
      <w:proofErr w:type="spellEnd"/>
      <w:r>
        <w:t xml:space="preserve"> Services Phase 3 (eLCS_Ph3)</w:t>
      </w:r>
    </w:p>
    <w:p w14:paraId="53B4A0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21C2B17" w14:textId="77777777" w:rsidR="002503EE" w:rsidRDefault="00000000" w:rsidP="002503EE">
      <w:r>
        <w:t>There were no contributions to this agenda item.</w:t>
      </w:r>
    </w:p>
    <w:p w14:paraId="6894FAB4" w14:textId="0DADBBC5" w:rsidR="007615D6" w:rsidRDefault="007615D6" w:rsidP="005A50C0">
      <w:pPr>
        <w:pStyle w:val="Heading3"/>
      </w:pPr>
      <w:r>
        <w:t>9.7.2</w:t>
      </w:r>
      <w:r>
        <w:tab/>
        <w:t>Proximity-based Services in 5GS Phase 2 (5G_ProSe_Ph2)</w:t>
      </w:r>
    </w:p>
    <w:p w14:paraId="3662CC0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86358" w14:textId="77777777" w:rsidR="002503EE" w:rsidRDefault="00000000" w:rsidP="002503EE">
      <w:r>
        <w:t>There were no contributions to this agenda item.</w:t>
      </w:r>
    </w:p>
    <w:p w14:paraId="173BD6CA" w14:textId="08480B87" w:rsidR="007615D6" w:rsidRDefault="007615D6" w:rsidP="005A50C0">
      <w:pPr>
        <w:pStyle w:val="Heading3"/>
      </w:pPr>
      <w:r>
        <w:t>9.8.2</w:t>
      </w:r>
      <w:r>
        <w:tab/>
        <w:t>Generic group management, exposure and communication enhancements (GMEC)</w:t>
      </w:r>
    </w:p>
    <w:p w14:paraId="6DABBA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BC28C4" w14:textId="77777777" w:rsidR="002503EE" w:rsidRDefault="00000000" w:rsidP="002503EE">
      <w:r>
        <w:t>There were no contributions to this agenda item.</w:t>
      </w:r>
    </w:p>
    <w:p w14:paraId="39DB36A3" w14:textId="7674C4A3" w:rsidR="007615D6" w:rsidRDefault="007615D6" w:rsidP="005A50C0">
      <w:pPr>
        <w:pStyle w:val="Heading3"/>
      </w:pPr>
      <w:r>
        <w:t>9.9.2</w:t>
      </w:r>
      <w:r>
        <w:tab/>
        <w:t>System Support for AI/ML-based Services (AIMLsys)</w:t>
      </w:r>
    </w:p>
    <w:p w14:paraId="29CBD4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6E1869" w14:textId="77777777" w:rsidR="002503EE" w:rsidRDefault="00000000" w:rsidP="002503EE">
      <w:r>
        <w:t>There were no contributions to this agenda item.</w:t>
      </w:r>
    </w:p>
    <w:p w14:paraId="7E93273F" w14:textId="1BAB625E" w:rsidR="007615D6" w:rsidRDefault="007615D6" w:rsidP="005A50C0">
      <w:pPr>
        <w:pStyle w:val="Heading3"/>
      </w:pPr>
      <w:r>
        <w:t>9.10.2</w:t>
      </w:r>
      <w:r>
        <w:tab/>
        <w:t>5G multicast-broadcast services Phase 2 (5MBS_Ph2)</w:t>
      </w:r>
    </w:p>
    <w:p w14:paraId="6E55A7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BF35DD" w14:textId="77777777" w:rsidR="002503EE" w:rsidRDefault="00000000" w:rsidP="002503EE">
      <w:r>
        <w:t>There were no contributions to this agenda item.</w:t>
      </w:r>
    </w:p>
    <w:p w14:paraId="7127E7D1" w14:textId="3B824291" w:rsidR="007615D6" w:rsidRDefault="007615D6" w:rsidP="005A50C0">
      <w:pPr>
        <w:pStyle w:val="Heading3"/>
      </w:pPr>
      <w:r>
        <w:t>9.11.2</w:t>
      </w:r>
      <w:r>
        <w:tab/>
        <w:t>Network Slicing Phase 3 (eNS_Ph3)</w:t>
      </w:r>
    </w:p>
    <w:p w14:paraId="22F53B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EC3019" w14:textId="77777777" w:rsidR="00E00DA6" w:rsidRDefault="007615D6" w:rsidP="000A3FBD">
      <w:pPr>
        <w:pStyle w:val="NormTop"/>
      </w:pPr>
      <w:r>
        <w:rPr>
          <w:color w:val="0000FF"/>
        </w:rPr>
        <w:t>S2-2509169</w:t>
      </w:r>
      <w:r w:rsidRPr="00D53282">
        <w:t xml:space="preserve"> </w:t>
      </w:r>
      <w:r>
        <w:t>(CR) 23.502 CR5601 (Rel-18, 'F'):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63FE077F" w14:textId="77777777" w:rsidR="007615D6" w:rsidRPr="005B25A1" w:rsidRDefault="007615D6" w:rsidP="007615D6">
      <w:pPr>
        <w:keepNext/>
        <w:keepLines/>
        <w:rPr>
          <w:b/>
          <w:bCs/>
        </w:rPr>
      </w:pPr>
      <w:r w:rsidRPr="005B25A1">
        <w:rPr>
          <w:b/>
          <w:bCs/>
        </w:rPr>
        <w:t>Parallel discussion:</w:t>
      </w:r>
    </w:p>
    <w:p w14:paraId="237279DE" w14:textId="19D8AE01" w:rsidR="007615D6" w:rsidRDefault="0051208C" w:rsidP="007615D6">
      <w:pPr>
        <w:keepNext/>
        <w:keepLines/>
      </w:pPr>
      <w:r>
        <w:t xml:space="preserve">It was clarified that the procedure is in 23.501 and is needs to be described in 23.502. </w:t>
      </w:r>
      <w:r w:rsidR="00D72EE5">
        <w:t>Ericsson</w:t>
      </w:r>
      <w:r>
        <w:t xml:space="preserve"> commented that this may raise issues with collision handling and suggested it should be clarified in 23.501 instead. Qualcomm preferred to do this in 23.502 procedural part. Huawei commented that it could be documented in either TS and suggested checking if the routed roaming case would need update. This was left for off-line discussion and revised to </w:t>
      </w:r>
      <w:r w:rsidRPr="00497EE3">
        <w:rPr>
          <w:color w:val="0000FF"/>
        </w:rPr>
        <w:t>S2-250</w:t>
      </w:r>
      <w:r>
        <w:rPr>
          <w:color w:val="0000FF"/>
        </w:rPr>
        <w:t>9493</w:t>
      </w:r>
      <w:r>
        <w:t>.</w:t>
      </w:r>
      <w:r w:rsidRPr="00437C14">
        <w:t xml:space="preserve"> </w:t>
      </w:r>
    </w:p>
    <w:p w14:paraId="08AC9FBD" w14:textId="5AAA3B35" w:rsidR="002E330B" w:rsidRDefault="00F61CE7" w:rsidP="007615D6">
      <w:pPr>
        <w:keepNext/>
        <w:keepLines/>
      </w:pPr>
      <w:r>
        <w:t xml:space="preserve">Some corrections to terminology were needed. This was revised to </w:t>
      </w:r>
      <w:r w:rsidRPr="00CE3EC0">
        <w:rPr>
          <w:color w:val="0000FF"/>
        </w:rPr>
        <w:t>S2-2</w:t>
      </w:r>
      <w:r>
        <w:rPr>
          <w:color w:val="0000FF"/>
        </w:rPr>
        <w:t>509768</w:t>
      </w:r>
      <w:r>
        <w:t>.</w:t>
      </w:r>
      <w:r w:rsidRPr="00375008">
        <w:t xml:space="preserve"> </w:t>
      </w:r>
    </w:p>
    <w:p w14:paraId="6AF47102" w14:textId="5F2CA220" w:rsidR="00F61CE7" w:rsidRPr="005B25A1" w:rsidRDefault="00F61CE7" w:rsidP="007615D6">
      <w:pPr>
        <w:keepNext/>
        <w:keepLines/>
      </w:pPr>
      <w:r>
        <w:t xml:space="preserve">This was </w:t>
      </w:r>
      <w:r w:rsidRPr="00B30893">
        <w:rPr>
          <w:color w:val="FF0000"/>
        </w:rPr>
        <w:t>agreed</w:t>
      </w:r>
      <w:r>
        <w:t xml:space="preserve"> in parallel session.</w:t>
      </w:r>
    </w:p>
    <w:p w14:paraId="7F6B6083" w14:textId="77777777" w:rsidR="009E42E4" w:rsidRPr="005B25A1" w:rsidRDefault="009E42E4" w:rsidP="009E42E4">
      <w:pPr>
        <w:keepNext/>
        <w:keepLines/>
        <w:rPr>
          <w:b/>
          <w:bCs/>
        </w:rPr>
      </w:pPr>
      <w:r w:rsidRPr="005B25A1">
        <w:rPr>
          <w:b/>
          <w:bCs/>
        </w:rPr>
        <w:t>Plenary Discussion:</w:t>
      </w:r>
    </w:p>
    <w:p w14:paraId="55626F3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C513A9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AEB7037" w14:textId="06016AD0" w:rsidR="00E00DA6" w:rsidRDefault="009E42E4" w:rsidP="000A3FBD">
      <w:pPr>
        <w:pStyle w:val="NormTop"/>
      </w:pPr>
      <w:r>
        <w:rPr>
          <w:b/>
          <w:bCs/>
        </w:rPr>
        <w:t xml:space="preserve"> </w:t>
      </w:r>
      <w:r w:rsidR="007615D6">
        <w:rPr>
          <w:color w:val="0000FF"/>
        </w:rPr>
        <w:t>S2-2509187</w:t>
      </w:r>
      <w:r w:rsidR="007615D6" w:rsidRPr="00D53282">
        <w:t xml:space="preserve"> </w:t>
      </w:r>
      <w:r w:rsidR="007615D6">
        <w:t>(CR) 23.502 CR5602 (Rel-19, 'A'): Correction of PDU Session Establishment procedure for Network Slice Replacement support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Rel-19 mirror CR: 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553CAE1E" w14:textId="77777777" w:rsidR="007615D6" w:rsidRPr="005B25A1" w:rsidRDefault="007615D6" w:rsidP="007615D6">
      <w:pPr>
        <w:keepNext/>
        <w:keepLines/>
        <w:rPr>
          <w:b/>
          <w:bCs/>
        </w:rPr>
      </w:pPr>
      <w:r w:rsidRPr="005B25A1">
        <w:rPr>
          <w:b/>
          <w:bCs/>
        </w:rPr>
        <w:t>Parallel discussion:</w:t>
      </w:r>
    </w:p>
    <w:p w14:paraId="754DA2AF" w14:textId="2FF8CA41" w:rsidR="0051208C" w:rsidRPr="005B25A1" w:rsidRDefault="0051208C" w:rsidP="0051208C">
      <w:pPr>
        <w:keepNext/>
        <w:keepLines/>
      </w:pPr>
      <w:r>
        <w:t xml:space="preserve">This was left for off-line discussion and revised to </w:t>
      </w:r>
      <w:r w:rsidRPr="00497EE3">
        <w:rPr>
          <w:color w:val="0000FF"/>
        </w:rPr>
        <w:t>S2-250</w:t>
      </w:r>
      <w:r>
        <w:rPr>
          <w:color w:val="0000FF"/>
        </w:rPr>
        <w:t>9494</w:t>
      </w:r>
      <w:r>
        <w:t>.</w:t>
      </w:r>
      <w:r w:rsidRPr="00437C14">
        <w:t xml:space="preserve"> </w:t>
      </w:r>
    </w:p>
    <w:p w14:paraId="05180498" w14:textId="50CB6EEC" w:rsidR="00F61CE7" w:rsidRDefault="00F61CE7" w:rsidP="00F61CE7">
      <w:pPr>
        <w:keepNext/>
        <w:keepLines/>
      </w:pPr>
      <w:r>
        <w:t xml:space="preserve">Some corrections to terminology were needed. This was revised to </w:t>
      </w:r>
      <w:r w:rsidRPr="00CE3EC0">
        <w:rPr>
          <w:color w:val="0000FF"/>
        </w:rPr>
        <w:t>S2-2</w:t>
      </w:r>
      <w:r>
        <w:rPr>
          <w:color w:val="0000FF"/>
        </w:rPr>
        <w:t>509769</w:t>
      </w:r>
      <w:r>
        <w:t>.</w:t>
      </w:r>
      <w:r w:rsidRPr="00375008">
        <w:t xml:space="preserve"> </w:t>
      </w:r>
    </w:p>
    <w:p w14:paraId="0574EA81" w14:textId="77777777" w:rsidR="00F61CE7" w:rsidRPr="005B25A1" w:rsidRDefault="00F61CE7" w:rsidP="00F61CE7">
      <w:pPr>
        <w:keepNext/>
        <w:keepLines/>
      </w:pPr>
      <w:r>
        <w:t xml:space="preserve">This was </w:t>
      </w:r>
      <w:r w:rsidRPr="00B30893">
        <w:rPr>
          <w:color w:val="FF0000"/>
        </w:rPr>
        <w:t>agreed</w:t>
      </w:r>
      <w:r>
        <w:t xml:space="preserve"> in parallel session.</w:t>
      </w:r>
    </w:p>
    <w:p w14:paraId="312A142C" w14:textId="77777777" w:rsidR="009E42E4" w:rsidRPr="005B25A1" w:rsidRDefault="009E42E4" w:rsidP="009E42E4">
      <w:pPr>
        <w:keepNext/>
        <w:keepLines/>
        <w:rPr>
          <w:b/>
          <w:bCs/>
        </w:rPr>
      </w:pPr>
      <w:r w:rsidRPr="005B25A1">
        <w:rPr>
          <w:b/>
          <w:bCs/>
        </w:rPr>
        <w:t>Plenary Discussion:</w:t>
      </w:r>
    </w:p>
    <w:p w14:paraId="36549F1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769388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B178583" w14:textId="13409F40" w:rsidR="00E00DA6" w:rsidRDefault="009E42E4" w:rsidP="000A3FBD">
      <w:pPr>
        <w:pStyle w:val="NormTop"/>
      </w:pPr>
      <w:r>
        <w:rPr>
          <w:b/>
          <w:bCs/>
        </w:rPr>
        <w:t xml:space="preserve"> </w:t>
      </w:r>
      <w:r w:rsidR="007615D6">
        <w:rPr>
          <w:color w:val="0000FF"/>
        </w:rPr>
        <w:t>S2-2508966</w:t>
      </w:r>
      <w:r w:rsidR="007615D6" w:rsidRPr="00D53282">
        <w:t xml:space="preserve"> </w:t>
      </w:r>
      <w:r w:rsidR="007615D6">
        <w:t>(CR) 23.501 CR6454 (Rel-18, 'F'): Partially Allowed NSSAI handling for network slice replacement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both the Replaced S-NSSAI and Alternative S-NSSAI can be in Partially Allowed NSSAI.</w:t>
      </w:r>
    </w:p>
    <w:p w14:paraId="2069B6C7" w14:textId="77777777" w:rsidR="007615D6" w:rsidRPr="005B25A1" w:rsidRDefault="007615D6" w:rsidP="007615D6">
      <w:pPr>
        <w:keepNext/>
        <w:keepLines/>
        <w:rPr>
          <w:b/>
          <w:bCs/>
        </w:rPr>
      </w:pPr>
      <w:r w:rsidRPr="005B25A1">
        <w:rPr>
          <w:b/>
          <w:bCs/>
        </w:rPr>
        <w:t>Parallel discussion:</w:t>
      </w:r>
    </w:p>
    <w:p w14:paraId="1295AF03" w14:textId="31C6C5DE" w:rsidR="007615D6" w:rsidRDefault="0094674C" w:rsidP="007615D6">
      <w:pPr>
        <w:keepNext/>
        <w:keepLines/>
      </w:pPr>
      <w:r>
        <w:t xml:space="preserve">Some clarifications were needed and this was left for off-line discussion and revised to </w:t>
      </w:r>
      <w:r w:rsidRPr="00497EE3">
        <w:rPr>
          <w:color w:val="0000FF"/>
        </w:rPr>
        <w:t>S2-250</w:t>
      </w:r>
      <w:r>
        <w:rPr>
          <w:color w:val="0000FF"/>
        </w:rPr>
        <w:t>9495</w:t>
      </w:r>
      <w:r>
        <w:t>.</w:t>
      </w:r>
      <w:r w:rsidRPr="00437C14">
        <w:t xml:space="preserve"> </w:t>
      </w:r>
    </w:p>
    <w:p w14:paraId="47B05C6C" w14:textId="0377E0CE" w:rsidR="00F61CE7" w:rsidRPr="005B25A1" w:rsidRDefault="00AC7ADD" w:rsidP="007615D6">
      <w:pPr>
        <w:keepNext/>
        <w:keepLines/>
      </w:pPr>
      <w:r>
        <w:t xml:space="preserve">This was reviewed and </w:t>
      </w:r>
      <w:r w:rsidRPr="00B30893">
        <w:rPr>
          <w:color w:val="FF0000"/>
        </w:rPr>
        <w:t>agreed</w:t>
      </w:r>
      <w:r>
        <w:t xml:space="preserve"> in parallel session.</w:t>
      </w:r>
    </w:p>
    <w:p w14:paraId="6D77B348" w14:textId="77777777" w:rsidR="009E42E4" w:rsidRPr="005B25A1" w:rsidRDefault="009E42E4" w:rsidP="009E42E4">
      <w:pPr>
        <w:keepNext/>
        <w:keepLines/>
        <w:rPr>
          <w:b/>
          <w:bCs/>
        </w:rPr>
      </w:pPr>
      <w:r w:rsidRPr="005B25A1">
        <w:rPr>
          <w:b/>
          <w:bCs/>
        </w:rPr>
        <w:t>Plenary Discussion:</w:t>
      </w:r>
    </w:p>
    <w:p w14:paraId="2425BC2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6B00CB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6C176E1" w14:textId="4AA9C1AC" w:rsidR="00E00DA6" w:rsidRDefault="009E42E4" w:rsidP="000A3FBD">
      <w:pPr>
        <w:pStyle w:val="NormTop"/>
      </w:pPr>
      <w:r>
        <w:rPr>
          <w:b/>
          <w:bCs/>
        </w:rPr>
        <w:t xml:space="preserve"> </w:t>
      </w:r>
      <w:r w:rsidR="007615D6">
        <w:rPr>
          <w:color w:val="0000FF"/>
        </w:rPr>
        <w:t>S2-2508967</w:t>
      </w:r>
      <w:r w:rsidR="007615D6" w:rsidRPr="00D53282">
        <w:t xml:space="preserve"> </w:t>
      </w:r>
      <w:r w:rsidR="007615D6">
        <w:t>(CR) 23.501 CR6455 (Rel-19, 'A'): Partially Allowed NSSAI handling for network slice replacement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Rel-19 mirror CR: Summary of change: Clarify that both the Replaced S-NSSAI and Alternative S-NSSAI can be in Partially Allowed NSSAI.</w:t>
      </w:r>
    </w:p>
    <w:p w14:paraId="36FA725A" w14:textId="77777777" w:rsidR="007615D6" w:rsidRPr="005B25A1" w:rsidRDefault="007615D6" w:rsidP="007615D6">
      <w:pPr>
        <w:keepNext/>
        <w:keepLines/>
        <w:rPr>
          <w:b/>
          <w:bCs/>
        </w:rPr>
      </w:pPr>
      <w:r w:rsidRPr="005B25A1">
        <w:rPr>
          <w:b/>
          <w:bCs/>
        </w:rPr>
        <w:t>Parallel discussion:</w:t>
      </w:r>
    </w:p>
    <w:p w14:paraId="7B499E4E" w14:textId="39191F88" w:rsidR="0094674C" w:rsidRPr="005B25A1" w:rsidRDefault="0094674C" w:rsidP="0094674C">
      <w:pPr>
        <w:keepNext/>
        <w:keepLines/>
      </w:pPr>
      <w:r>
        <w:t xml:space="preserve">This was left for off-line discussion and revised to </w:t>
      </w:r>
      <w:r w:rsidRPr="00497EE3">
        <w:rPr>
          <w:color w:val="0000FF"/>
        </w:rPr>
        <w:t>S2-250</w:t>
      </w:r>
      <w:r>
        <w:rPr>
          <w:color w:val="0000FF"/>
        </w:rPr>
        <w:t>9496</w:t>
      </w:r>
      <w:r>
        <w:t>.</w:t>
      </w:r>
      <w:r w:rsidRPr="00437C14">
        <w:t xml:space="preserve"> </w:t>
      </w:r>
    </w:p>
    <w:p w14:paraId="23BBBDCE" w14:textId="6CEA49A1" w:rsidR="00AC7ADD" w:rsidRPr="005B25A1" w:rsidRDefault="00AC7ADD" w:rsidP="00AC7ADD">
      <w:pPr>
        <w:keepNext/>
        <w:keepLines/>
      </w:pPr>
      <w:r>
        <w:t xml:space="preserve">This was </w:t>
      </w:r>
      <w:r w:rsidRPr="00B30893">
        <w:rPr>
          <w:color w:val="FF0000"/>
        </w:rPr>
        <w:t>agreed</w:t>
      </w:r>
      <w:r>
        <w:t xml:space="preserve"> in parallel session.</w:t>
      </w:r>
    </w:p>
    <w:p w14:paraId="4FF18903" w14:textId="77777777" w:rsidR="009E42E4" w:rsidRPr="005B25A1" w:rsidRDefault="009E42E4" w:rsidP="009E42E4">
      <w:pPr>
        <w:keepNext/>
        <w:keepLines/>
        <w:rPr>
          <w:b/>
          <w:bCs/>
        </w:rPr>
      </w:pPr>
      <w:r w:rsidRPr="005B25A1">
        <w:rPr>
          <w:b/>
          <w:bCs/>
        </w:rPr>
        <w:t>Plenary Discussion:</w:t>
      </w:r>
    </w:p>
    <w:p w14:paraId="0022296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99A60A8"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E887C82" w14:textId="3AE3CB0D" w:rsidR="00E00DA6" w:rsidRDefault="009E42E4" w:rsidP="000A3FBD">
      <w:pPr>
        <w:pStyle w:val="NormTop"/>
      </w:pPr>
      <w:r>
        <w:rPr>
          <w:b/>
          <w:bCs/>
        </w:rPr>
        <w:t xml:space="preserve"> </w:t>
      </w:r>
      <w:r w:rsidR="007615D6">
        <w:rPr>
          <w:color w:val="0000FF"/>
        </w:rPr>
        <w:t>S2-2508968</w:t>
      </w:r>
      <w:r w:rsidR="007615D6" w:rsidRPr="00D53282">
        <w:t xml:space="preserve"> </w:t>
      </w:r>
      <w:r w:rsidR="007615D6">
        <w:t>(CR) 23.503 CR1583 (Rel-18, 'F'): Partially Allowed NSSAI handling for network slice replacement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PCF can detect the change in the availability of the S-NSSAI in the Partially Allowed NSSAI and notify the S-NSSAI availability information to the AMF per local configuration.</w:t>
      </w:r>
    </w:p>
    <w:p w14:paraId="251D3D2D" w14:textId="77777777" w:rsidR="007615D6" w:rsidRPr="005B25A1" w:rsidRDefault="007615D6" w:rsidP="007615D6">
      <w:pPr>
        <w:keepNext/>
        <w:keepLines/>
        <w:rPr>
          <w:b/>
          <w:bCs/>
        </w:rPr>
      </w:pPr>
      <w:r w:rsidRPr="005B25A1">
        <w:rPr>
          <w:b/>
          <w:bCs/>
        </w:rPr>
        <w:t>Parallel discussion:</w:t>
      </w:r>
    </w:p>
    <w:p w14:paraId="3A018EE1" w14:textId="3517FCDF" w:rsidR="0094674C" w:rsidRDefault="0094674C" w:rsidP="0094674C">
      <w:pPr>
        <w:keepNext/>
        <w:keepLines/>
      </w:pPr>
      <w:r>
        <w:t xml:space="preserve">Some editorial corrections were needed. Some clarifications were needed and this was left for off-line discussion and revised to </w:t>
      </w:r>
      <w:r w:rsidRPr="00497EE3">
        <w:rPr>
          <w:color w:val="0000FF"/>
        </w:rPr>
        <w:t>S2-250</w:t>
      </w:r>
      <w:r>
        <w:rPr>
          <w:color w:val="0000FF"/>
        </w:rPr>
        <w:t>9497</w:t>
      </w:r>
      <w:r>
        <w:t>.</w:t>
      </w:r>
      <w:r w:rsidRPr="00437C14">
        <w:t xml:space="preserve"> </w:t>
      </w:r>
    </w:p>
    <w:p w14:paraId="448E1E71" w14:textId="77777777" w:rsidR="00AC7ADD" w:rsidRPr="005B25A1" w:rsidRDefault="00AC7ADD" w:rsidP="00AC7ADD">
      <w:pPr>
        <w:keepNext/>
        <w:keepLines/>
      </w:pPr>
      <w:r>
        <w:t xml:space="preserve">This was reviewed and </w:t>
      </w:r>
      <w:r w:rsidRPr="00B30893">
        <w:rPr>
          <w:color w:val="FF0000"/>
        </w:rPr>
        <w:t>agreed</w:t>
      </w:r>
      <w:r>
        <w:t xml:space="preserve"> in parallel session.</w:t>
      </w:r>
    </w:p>
    <w:p w14:paraId="6C51A319" w14:textId="77777777" w:rsidR="009E42E4" w:rsidRPr="005B25A1" w:rsidRDefault="009E42E4" w:rsidP="009E42E4">
      <w:pPr>
        <w:keepNext/>
        <w:keepLines/>
        <w:rPr>
          <w:b/>
          <w:bCs/>
        </w:rPr>
      </w:pPr>
      <w:r w:rsidRPr="005B25A1">
        <w:rPr>
          <w:b/>
          <w:bCs/>
        </w:rPr>
        <w:t>Plenary Discussion:</w:t>
      </w:r>
    </w:p>
    <w:p w14:paraId="12EAEDB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9AF6F0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C9AF156" w14:textId="727ACE84" w:rsidR="00E00DA6" w:rsidRDefault="009E42E4" w:rsidP="000A3FBD">
      <w:pPr>
        <w:pStyle w:val="NormTop"/>
      </w:pPr>
      <w:r>
        <w:rPr>
          <w:b/>
          <w:bCs/>
        </w:rPr>
        <w:t xml:space="preserve"> </w:t>
      </w:r>
      <w:r w:rsidR="007615D6">
        <w:rPr>
          <w:color w:val="0000FF"/>
        </w:rPr>
        <w:t>S2-2508969</w:t>
      </w:r>
      <w:r w:rsidR="007615D6" w:rsidRPr="00D53282">
        <w:t xml:space="preserve"> </w:t>
      </w:r>
      <w:r w:rsidR="007615D6">
        <w:t>(CR) 23.503 CR1584 (Rel-19, 'A'): Partially Allowed NSSAI handling for network slice replacement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Rel-19 mirror CR: Summary of change: Clarify that the PCF can detect the change in the availability of the S-NSSAI in the Partially Allowed NSSAI and notify the S-NSSAI availability information to the AMF per local configuration.</w:t>
      </w:r>
    </w:p>
    <w:p w14:paraId="5F296953" w14:textId="77777777" w:rsidR="007615D6" w:rsidRPr="005B25A1" w:rsidRDefault="007615D6" w:rsidP="007615D6">
      <w:pPr>
        <w:keepNext/>
        <w:keepLines/>
        <w:rPr>
          <w:b/>
          <w:bCs/>
        </w:rPr>
      </w:pPr>
      <w:r w:rsidRPr="005B25A1">
        <w:rPr>
          <w:b/>
          <w:bCs/>
        </w:rPr>
        <w:t>Parallel discussion:</w:t>
      </w:r>
    </w:p>
    <w:p w14:paraId="06316D56" w14:textId="31B17831" w:rsidR="0094674C" w:rsidRPr="005B25A1" w:rsidRDefault="0094674C" w:rsidP="0094674C">
      <w:pPr>
        <w:keepNext/>
        <w:keepLines/>
      </w:pPr>
      <w:r>
        <w:t xml:space="preserve">This was left for off-line discussion and revised to </w:t>
      </w:r>
      <w:r w:rsidRPr="00497EE3">
        <w:rPr>
          <w:color w:val="0000FF"/>
        </w:rPr>
        <w:t>S2-250</w:t>
      </w:r>
      <w:r>
        <w:rPr>
          <w:color w:val="0000FF"/>
        </w:rPr>
        <w:t>9498</w:t>
      </w:r>
      <w:r>
        <w:t>.</w:t>
      </w:r>
      <w:r w:rsidRPr="00437C14">
        <w:t xml:space="preserve"> </w:t>
      </w:r>
    </w:p>
    <w:p w14:paraId="7D97C33C" w14:textId="77777777" w:rsidR="00AC7ADD" w:rsidRPr="005B25A1" w:rsidRDefault="00AC7ADD" w:rsidP="00AC7ADD">
      <w:pPr>
        <w:keepNext/>
        <w:keepLines/>
      </w:pPr>
      <w:r>
        <w:t xml:space="preserve">This was </w:t>
      </w:r>
      <w:r w:rsidRPr="00B30893">
        <w:rPr>
          <w:color w:val="FF0000"/>
        </w:rPr>
        <w:t>agreed</w:t>
      </w:r>
      <w:r>
        <w:t xml:space="preserve"> in parallel session.</w:t>
      </w:r>
    </w:p>
    <w:p w14:paraId="25A2C5CE" w14:textId="77777777" w:rsidR="009E42E4" w:rsidRPr="005B25A1" w:rsidRDefault="009E42E4" w:rsidP="009E42E4">
      <w:pPr>
        <w:keepNext/>
        <w:keepLines/>
        <w:rPr>
          <w:b/>
          <w:bCs/>
        </w:rPr>
      </w:pPr>
      <w:r w:rsidRPr="005B25A1">
        <w:rPr>
          <w:b/>
          <w:bCs/>
        </w:rPr>
        <w:t>Plenary Discussion:</w:t>
      </w:r>
    </w:p>
    <w:p w14:paraId="708B276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5749EA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5CBCD82" w14:textId="3A428987" w:rsidR="00AC7ADD" w:rsidRPr="00EB0339" w:rsidRDefault="009E42E4" w:rsidP="00AC7ADD">
      <w:r>
        <w:rPr>
          <w:b/>
          <w:bCs/>
        </w:rPr>
        <w:t xml:space="preserve"> </w:t>
      </w:r>
    </w:p>
    <w:p w14:paraId="31045677" w14:textId="77777777" w:rsidR="00A3176B" w:rsidRDefault="00A3176B" w:rsidP="00A3176B">
      <w:pPr>
        <w:pStyle w:val="Heading3"/>
      </w:pPr>
      <w:r>
        <w:t>9.12.2</w:t>
      </w:r>
      <w:r>
        <w:tab/>
        <w:t>XR (Extended Reality) and media services (XRM)</w:t>
      </w:r>
    </w:p>
    <w:p w14:paraId="0E75D373" w14:textId="77777777" w:rsidR="00A3176B" w:rsidRDefault="00A3176B" w:rsidP="00A3176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93D8970" w14:textId="77777777" w:rsidR="00A3176B" w:rsidRDefault="00A3176B" w:rsidP="00A3176B">
      <w:pPr>
        <w:pStyle w:val="NormTop"/>
      </w:pPr>
      <w:r>
        <w:rPr>
          <w:color w:val="0000FF"/>
        </w:rPr>
        <w:t>S2-2508622</w:t>
      </w:r>
      <w:r w:rsidRPr="00D53282">
        <w:t xml:space="preserve"> </w:t>
      </w:r>
      <w:r>
        <w:t xml:space="preserve">(CR) 23.503 CR1574R4 (Rel-19,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statement on PCF decision making in case of detection of L4S traffic is clarified.</w:t>
      </w:r>
    </w:p>
    <w:p w14:paraId="28CE8367"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S2-2507624</w:t>
      </w:r>
      <w:r>
        <w:t>.</w:t>
      </w:r>
    </w:p>
    <w:p w14:paraId="1593C79C" w14:textId="77777777" w:rsidR="00A3176B" w:rsidRPr="005B25A1" w:rsidRDefault="00A3176B" w:rsidP="00A3176B">
      <w:pPr>
        <w:keepNext/>
        <w:keepLines/>
        <w:rPr>
          <w:b/>
          <w:bCs/>
        </w:rPr>
      </w:pPr>
      <w:r w:rsidRPr="005B25A1">
        <w:rPr>
          <w:b/>
          <w:bCs/>
        </w:rPr>
        <w:t>Parallel discussion:</w:t>
      </w:r>
    </w:p>
    <w:p w14:paraId="615D6032" w14:textId="77777777" w:rsidR="00A3176B" w:rsidRPr="005B25A1" w:rsidRDefault="00A3176B" w:rsidP="00A3176B">
      <w:pPr>
        <w:keepNext/>
        <w:keepLines/>
      </w:pPr>
      <w:r w:rsidRPr="005B25A1">
        <w:t>Revised in parallel session to</w:t>
      </w:r>
      <w:r>
        <w:rPr>
          <w:color w:val="0000FF"/>
        </w:rPr>
        <w:t xml:space="preserve"> S2-2509331</w:t>
      </w:r>
      <w:r>
        <w:t>.</w:t>
      </w:r>
    </w:p>
    <w:p w14:paraId="564044AA" w14:textId="77777777" w:rsidR="00A3176B" w:rsidRPr="005B25A1" w:rsidRDefault="00A3176B" w:rsidP="00A3176B">
      <w:pPr>
        <w:keepNext/>
        <w:keepLines/>
      </w:pPr>
      <w:r w:rsidRPr="005B25A1">
        <w:t>The only change is to remove 'for the'. Revised in parallel session to</w:t>
      </w:r>
      <w:r>
        <w:rPr>
          <w:color w:val="0000FF"/>
        </w:rPr>
        <w:t xml:space="preserve"> S2-2509578</w:t>
      </w:r>
      <w:r>
        <w:t>.</w:t>
      </w:r>
    </w:p>
    <w:p w14:paraId="7A971A2D"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4CD3872F" w14:textId="77777777" w:rsidR="009E42E4" w:rsidRPr="005B25A1" w:rsidRDefault="009E42E4" w:rsidP="009E42E4">
      <w:pPr>
        <w:keepNext/>
        <w:keepLines/>
        <w:rPr>
          <w:b/>
          <w:bCs/>
        </w:rPr>
      </w:pPr>
      <w:r w:rsidRPr="005B25A1">
        <w:rPr>
          <w:b/>
          <w:bCs/>
        </w:rPr>
        <w:t>Plenary Discussion:</w:t>
      </w:r>
    </w:p>
    <w:p w14:paraId="69F6023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DBF162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9AD88E6" w14:textId="05F616C0" w:rsidR="00A3176B" w:rsidRPr="00EB0339" w:rsidRDefault="009E42E4" w:rsidP="00A3176B">
      <w:r>
        <w:rPr>
          <w:b/>
          <w:bCs/>
        </w:rPr>
        <w:t xml:space="preserve"> </w:t>
      </w:r>
    </w:p>
    <w:p w14:paraId="77A6225C" w14:textId="41AB17AE" w:rsidR="007615D6" w:rsidRDefault="007615D6" w:rsidP="005A50C0">
      <w:pPr>
        <w:pStyle w:val="Heading3"/>
      </w:pPr>
      <w:r>
        <w:t>9.13.2</w:t>
      </w:r>
      <w:r>
        <w:tab/>
      </w:r>
      <w:proofErr w:type="spellStart"/>
      <w:r>
        <w:t>RedCap</w:t>
      </w:r>
      <w:proofErr w:type="spellEnd"/>
      <w:r>
        <w:t xml:space="preserve"> Phase 2 (NR_RedCAP_Ph2)</w:t>
      </w:r>
    </w:p>
    <w:p w14:paraId="3B8129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491C46" w14:textId="77777777" w:rsidR="002503EE" w:rsidRDefault="00000000" w:rsidP="002503EE">
      <w:r>
        <w:t>There were no contributions to this agenda item.</w:t>
      </w:r>
    </w:p>
    <w:p w14:paraId="6FDA8215" w14:textId="77777777" w:rsidR="00A3176B" w:rsidRDefault="00A3176B" w:rsidP="00A3176B">
      <w:pPr>
        <w:pStyle w:val="Heading3"/>
      </w:pPr>
      <w:r>
        <w:t>9.14.2</w:t>
      </w:r>
      <w:r>
        <w:tab/>
        <w:t>Evolution of IMS multimedia telephony service (NG_RTC)</w:t>
      </w:r>
    </w:p>
    <w:p w14:paraId="2CBD495B" w14:textId="77777777" w:rsidR="00A3176B" w:rsidRDefault="00A3176B" w:rsidP="00A3176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4B3E6EC" w14:textId="77777777" w:rsidR="00A3176B" w:rsidRDefault="00A3176B" w:rsidP="00A3176B">
      <w:pPr>
        <w:pStyle w:val="NormTop"/>
      </w:pPr>
      <w:r>
        <w:rPr>
          <w:color w:val="0000FF"/>
        </w:rPr>
        <w:t>S2-2508458</w:t>
      </w:r>
      <w:r w:rsidRPr="00D53282">
        <w:t xml:space="preserve"> </w:t>
      </w:r>
      <w:r>
        <w:t xml:space="preserve">(CR) 23.228 CR1672 (Rel-19, 'F'):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 with CT conclusion.</w:t>
      </w:r>
    </w:p>
    <w:p w14:paraId="34AED4C9" w14:textId="77777777" w:rsidR="00A3176B" w:rsidRPr="005B25A1" w:rsidRDefault="00A3176B" w:rsidP="00A3176B">
      <w:pPr>
        <w:keepNext/>
        <w:keepLines/>
        <w:rPr>
          <w:b/>
          <w:bCs/>
        </w:rPr>
      </w:pPr>
      <w:r w:rsidRPr="005B25A1">
        <w:rPr>
          <w:b/>
          <w:bCs/>
        </w:rPr>
        <w:t>Convenor comment:</w:t>
      </w:r>
    </w:p>
    <w:p w14:paraId="3225EFF9" w14:textId="77777777" w:rsidR="00A3176B" w:rsidRPr="005B25A1" w:rsidRDefault="00A3176B" w:rsidP="00A3176B">
      <w:pPr>
        <w:keepNext/>
        <w:keepLines/>
      </w:pPr>
      <w:r w:rsidRPr="005B25A1">
        <w:t>Wrong Cat.</w:t>
      </w:r>
    </w:p>
    <w:p w14:paraId="7473EBD6" w14:textId="77777777" w:rsidR="00A3176B" w:rsidRPr="005B25A1" w:rsidRDefault="00A3176B" w:rsidP="00A3176B">
      <w:pPr>
        <w:keepNext/>
        <w:keepLines/>
        <w:rPr>
          <w:b/>
          <w:bCs/>
        </w:rPr>
      </w:pPr>
      <w:r w:rsidRPr="005B25A1">
        <w:rPr>
          <w:b/>
          <w:bCs/>
        </w:rPr>
        <w:t>Parallel discussion:</w:t>
      </w:r>
    </w:p>
    <w:p w14:paraId="1E2B5C6B" w14:textId="77777777" w:rsidR="00A3176B" w:rsidRPr="005B25A1" w:rsidRDefault="00A3176B" w:rsidP="00A3176B">
      <w:pPr>
        <w:keepNext/>
        <w:keepLines/>
      </w:pPr>
      <w:r w:rsidRPr="005B25A1">
        <w:t>Use Cat A. Use 'NG_RTC'. Revised in parallel session to</w:t>
      </w:r>
      <w:r>
        <w:rPr>
          <w:color w:val="0000FF"/>
        </w:rPr>
        <w:t xml:space="preserve"> S2-2509280</w:t>
      </w:r>
      <w:r>
        <w:t>.</w:t>
      </w:r>
    </w:p>
    <w:p w14:paraId="0085291A" w14:textId="77777777" w:rsidR="00A3176B" w:rsidRPr="005B25A1" w:rsidRDefault="00A3176B" w:rsidP="00A3176B">
      <w:pPr>
        <w:keepNext/>
        <w:keepLines/>
      </w:pPr>
      <w:r w:rsidRPr="005B25A1">
        <w:t>Only change revision number and add closing quote. Revised in parallel session to</w:t>
      </w:r>
      <w:r>
        <w:rPr>
          <w:color w:val="0000FF"/>
        </w:rPr>
        <w:t xml:space="preserve"> S2-2509591</w:t>
      </w:r>
      <w:r>
        <w:t>.</w:t>
      </w:r>
    </w:p>
    <w:p w14:paraId="0F866EB7"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66042CA5" w14:textId="77777777" w:rsidR="009E42E4" w:rsidRPr="005B25A1" w:rsidRDefault="009E42E4" w:rsidP="009E42E4">
      <w:pPr>
        <w:keepNext/>
        <w:keepLines/>
        <w:rPr>
          <w:b/>
          <w:bCs/>
        </w:rPr>
      </w:pPr>
      <w:r w:rsidRPr="005B25A1">
        <w:rPr>
          <w:b/>
          <w:bCs/>
        </w:rPr>
        <w:t>Plenary Discussion:</w:t>
      </w:r>
    </w:p>
    <w:p w14:paraId="493198C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EBEADD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AF8C6CC" w14:textId="46C09AEC" w:rsidR="00A3176B" w:rsidRPr="00EB0339" w:rsidRDefault="009E42E4" w:rsidP="00A3176B">
      <w:r>
        <w:rPr>
          <w:b/>
          <w:bCs/>
        </w:rPr>
        <w:t xml:space="preserve"> </w:t>
      </w:r>
    </w:p>
    <w:p w14:paraId="54EF317C" w14:textId="77777777" w:rsidR="00A3176B" w:rsidRDefault="00A3176B" w:rsidP="00A3176B">
      <w:pPr>
        <w:pStyle w:val="NormTop"/>
      </w:pPr>
      <w:r>
        <w:rPr>
          <w:color w:val="0000FF"/>
        </w:rPr>
        <w:t>S2-2508459</w:t>
      </w:r>
      <w:r w:rsidRPr="00D53282">
        <w:t xml:space="preserve"> </w:t>
      </w:r>
      <w:r>
        <w:t xml:space="preserve">(CR) 23.228 CR1673 (Rel-18, 'A'):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Align with CT conclusion.</w:t>
      </w:r>
    </w:p>
    <w:p w14:paraId="774A56C8" w14:textId="77777777" w:rsidR="00A3176B" w:rsidRPr="005B25A1" w:rsidRDefault="00A3176B" w:rsidP="00A3176B">
      <w:pPr>
        <w:keepNext/>
        <w:keepLines/>
        <w:rPr>
          <w:b/>
          <w:bCs/>
        </w:rPr>
      </w:pPr>
      <w:r w:rsidRPr="005B25A1">
        <w:rPr>
          <w:b/>
          <w:bCs/>
        </w:rPr>
        <w:t>Convenor comment:</w:t>
      </w:r>
    </w:p>
    <w:p w14:paraId="79F036B5" w14:textId="77777777" w:rsidR="00A3176B" w:rsidRPr="005B25A1" w:rsidRDefault="00A3176B" w:rsidP="00A3176B">
      <w:pPr>
        <w:keepNext/>
        <w:keepLines/>
      </w:pPr>
      <w:r w:rsidRPr="005B25A1">
        <w:t>Wrong Cat. Why Rel-18?</w:t>
      </w:r>
    </w:p>
    <w:p w14:paraId="0F6FA7EE" w14:textId="77777777" w:rsidR="00A3176B" w:rsidRPr="005B25A1" w:rsidRDefault="00A3176B" w:rsidP="00A3176B">
      <w:pPr>
        <w:keepNext/>
        <w:keepLines/>
        <w:rPr>
          <w:b/>
          <w:bCs/>
        </w:rPr>
      </w:pPr>
      <w:r w:rsidRPr="005B25A1">
        <w:rPr>
          <w:b/>
          <w:bCs/>
        </w:rPr>
        <w:t>Parallel discussion:</w:t>
      </w:r>
    </w:p>
    <w:p w14:paraId="498A17C6" w14:textId="77777777" w:rsidR="00A3176B" w:rsidRPr="005B25A1" w:rsidRDefault="00A3176B" w:rsidP="00A3176B">
      <w:pPr>
        <w:keepNext/>
        <w:keepLines/>
      </w:pPr>
      <w:r w:rsidRPr="005B25A1">
        <w:t>Use Cat F. Use 'NG_RTC'. Revised in parallel session to</w:t>
      </w:r>
      <w:r>
        <w:rPr>
          <w:color w:val="0000FF"/>
        </w:rPr>
        <w:t xml:space="preserve"> S2-2509279</w:t>
      </w:r>
      <w:r>
        <w:t>.</w:t>
      </w:r>
    </w:p>
    <w:p w14:paraId="51BED741" w14:textId="77777777" w:rsidR="00A3176B" w:rsidRPr="005B25A1" w:rsidRDefault="00A3176B" w:rsidP="00A3176B">
      <w:pPr>
        <w:keepNext/>
        <w:keepLines/>
      </w:pPr>
      <w:r w:rsidRPr="005B25A1">
        <w:t>Only change revision number and add closing quote. Revised in parallel session to</w:t>
      </w:r>
      <w:r>
        <w:rPr>
          <w:color w:val="0000FF"/>
        </w:rPr>
        <w:t xml:space="preserve"> S2-2509592</w:t>
      </w:r>
      <w:r>
        <w:t>.</w:t>
      </w:r>
    </w:p>
    <w:p w14:paraId="2154A7AA"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6A16E2D6" w14:textId="77777777" w:rsidR="009E42E4" w:rsidRPr="005B25A1" w:rsidRDefault="009E42E4" w:rsidP="009E42E4">
      <w:pPr>
        <w:keepNext/>
        <w:keepLines/>
        <w:rPr>
          <w:b/>
          <w:bCs/>
        </w:rPr>
      </w:pPr>
      <w:r w:rsidRPr="005B25A1">
        <w:rPr>
          <w:b/>
          <w:bCs/>
        </w:rPr>
        <w:t>Plenary Discussion:</w:t>
      </w:r>
    </w:p>
    <w:p w14:paraId="0B091D4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7B44DEE"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84D8645" w14:textId="441EBBC9" w:rsidR="00A3176B" w:rsidRPr="00EB0339" w:rsidRDefault="009E42E4" w:rsidP="00A3176B">
      <w:r>
        <w:rPr>
          <w:b/>
          <w:bCs/>
        </w:rPr>
        <w:t xml:space="preserve"> </w:t>
      </w:r>
    </w:p>
    <w:p w14:paraId="0A6C7DA0" w14:textId="6DB3F4A2" w:rsidR="007615D6" w:rsidRDefault="007615D6" w:rsidP="005A50C0">
      <w:pPr>
        <w:pStyle w:val="Heading3"/>
      </w:pPr>
      <w:r>
        <w:t>9.15.2</w:t>
      </w:r>
      <w:r>
        <w:tab/>
        <w:t>Access Traffic Steering, Switching and Splitting support in the 5GS; Phase 3 (ATSSS_Ph3)</w:t>
      </w:r>
    </w:p>
    <w:p w14:paraId="7F1C0E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1D7D81" w14:textId="77777777" w:rsidR="002503EE" w:rsidRDefault="00000000" w:rsidP="002503EE">
      <w:r>
        <w:t>There were no contributions to this agenda item.</w:t>
      </w:r>
    </w:p>
    <w:p w14:paraId="4BE80800" w14:textId="226492D6" w:rsidR="007615D6" w:rsidRDefault="007615D6" w:rsidP="005A50C0">
      <w:pPr>
        <w:pStyle w:val="Heading3"/>
      </w:pPr>
      <w:r>
        <w:t>9.16.2</w:t>
      </w:r>
      <w:r>
        <w:tab/>
        <w:t>UPF enhancement for Exposure And SBA (UPEAS)</w:t>
      </w:r>
    </w:p>
    <w:p w14:paraId="1F87C8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3AAA4F" w14:textId="77777777" w:rsidR="002503EE" w:rsidRDefault="00000000" w:rsidP="002503EE">
      <w:r>
        <w:t>There were no contributions to this agenda item.</w:t>
      </w:r>
    </w:p>
    <w:p w14:paraId="1DDD40E2" w14:textId="77777777" w:rsidR="00A3176B" w:rsidRDefault="00A3176B" w:rsidP="00A3176B">
      <w:pPr>
        <w:pStyle w:val="Heading3"/>
      </w:pPr>
      <w:r>
        <w:t>9.17.2</w:t>
      </w:r>
      <w:r>
        <w:tab/>
        <w:t>Edge Computing Phase 2 (EDGE_Ph2)</w:t>
      </w:r>
    </w:p>
    <w:p w14:paraId="4C0EEC2D" w14:textId="77777777" w:rsidR="00A3176B" w:rsidRDefault="00A3176B" w:rsidP="00A3176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3875E86" w14:textId="77777777" w:rsidR="00A3176B" w:rsidRDefault="00A3176B" w:rsidP="00A3176B">
      <w:pPr>
        <w:pStyle w:val="NormTop"/>
      </w:pPr>
      <w:r>
        <w:rPr>
          <w:color w:val="0000FF"/>
        </w:rPr>
        <w:t>S2-2509233</w:t>
      </w:r>
      <w:r w:rsidRPr="00D53282">
        <w:t xml:space="preserve"> </w:t>
      </w:r>
      <w:r>
        <w:t>(CR) 23.502 CR5603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 and includes DNAI as one of the data keys.</w:t>
      </w:r>
    </w:p>
    <w:p w14:paraId="2B423544" w14:textId="77777777" w:rsidR="00A3176B" w:rsidRPr="00B81031" w:rsidRDefault="00A3176B" w:rsidP="00A3176B">
      <w:pPr>
        <w:keepNext/>
        <w:keepLines/>
        <w:rPr>
          <w:i/>
        </w:rPr>
      </w:pPr>
      <w:r w:rsidRPr="00B81031">
        <w:rPr>
          <w:b/>
          <w:bCs/>
          <w:i/>
        </w:rPr>
        <w:t>Comment:</w:t>
      </w:r>
      <w:r>
        <w:rPr>
          <w:i/>
        </w:rPr>
        <w:t xml:space="preserve"> Postponed in parallel session.</w:t>
      </w:r>
    </w:p>
    <w:p w14:paraId="26022B7A" w14:textId="77777777" w:rsidR="00A3176B" w:rsidRPr="005B25A1" w:rsidRDefault="00A3176B" w:rsidP="00A3176B">
      <w:pPr>
        <w:keepNext/>
        <w:keepLines/>
        <w:rPr>
          <w:b/>
          <w:bCs/>
        </w:rPr>
      </w:pPr>
      <w:r w:rsidRPr="005B25A1">
        <w:rPr>
          <w:b/>
          <w:bCs/>
        </w:rPr>
        <w:t>Parallel discussion:</w:t>
      </w:r>
    </w:p>
    <w:p w14:paraId="3C4A9C85" w14:textId="77777777" w:rsidR="00A3176B" w:rsidRPr="005B25A1" w:rsidRDefault="00A3176B" w:rsidP="00A3176B">
      <w:pPr>
        <w:keepNext/>
        <w:keepLines/>
      </w:pPr>
      <w:r w:rsidRPr="005B25A1">
        <w:t>-</w:t>
      </w:r>
    </w:p>
    <w:p w14:paraId="156372CF" w14:textId="77777777" w:rsidR="00A3176B" w:rsidRPr="005B25A1" w:rsidRDefault="00A3176B" w:rsidP="00A3176B">
      <w:pPr>
        <w:keepNext/>
        <w:keepLines/>
        <w:rPr>
          <w:b/>
          <w:bCs/>
        </w:rPr>
      </w:pPr>
      <w:r w:rsidRPr="005B25A1">
        <w:rPr>
          <w:b/>
          <w:bCs/>
        </w:rPr>
        <w:t>Plenary Discussion:</w:t>
      </w:r>
    </w:p>
    <w:p w14:paraId="23383688" w14:textId="77777777" w:rsidR="00A3176B" w:rsidRPr="005B25A1" w:rsidRDefault="00A3176B" w:rsidP="00A3176B">
      <w:pPr>
        <w:keepNext/>
        <w:keepLines/>
      </w:pPr>
      <w:r w:rsidRPr="005B25A1">
        <w:t>Postponed.</w:t>
      </w:r>
    </w:p>
    <w:p w14:paraId="3E90D640" w14:textId="77777777" w:rsidR="00A3176B" w:rsidRPr="00EB0339" w:rsidRDefault="00A3176B" w:rsidP="00A3176B">
      <w:r w:rsidRPr="005B25A1">
        <w:rPr>
          <w:b/>
          <w:bCs/>
        </w:rPr>
        <w:t>Status:</w:t>
      </w:r>
      <w:r>
        <w:t xml:space="preserve"> </w:t>
      </w:r>
      <w:r>
        <w:rPr>
          <w:color w:val="0000FF"/>
        </w:rPr>
        <w:t>Postponed</w:t>
      </w:r>
      <w:r>
        <w:t>.</w:t>
      </w:r>
    </w:p>
    <w:p w14:paraId="55781CBB" w14:textId="77777777" w:rsidR="00A3176B" w:rsidRDefault="00A3176B" w:rsidP="00A3176B">
      <w:pPr>
        <w:pStyle w:val="NormTop"/>
      </w:pPr>
      <w:r>
        <w:rPr>
          <w:color w:val="0000FF"/>
        </w:rPr>
        <w:t>S2-2509245</w:t>
      </w:r>
      <w:r w:rsidRPr="00D53282">
        <w:t xml:space="preserve"> </w:t>
      </w:r>
      <w:r>
        <w:t>(CR) 23.502 CR5605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 and includes DNAI as one of the data keys.</w:t>
      </w:r>
    </w:p>
    <w:p w14:paraId="7BF316B5" w14:textId="77777777" w:rsidR="00A3176B" w:rsidRPr="00B81031" w:rsidRDefault="00A3176B" w:rsidP="00A3176B">
      <w:pPr>
        <w:keepNext/>
        <w:keepLines/>
        <w:rPr>
          <w:i/>
        </w:rPr>
      </w:pPr>
      <w:r w:rsidRPr="00B81031">
        <w:rPr>
          <w:b/>
          <w:bCs/>
          <w:i/>
        </w:rPr>
        <w:t>Comment:</w:t>
      </w:r>
      <w:r>
        <w:rPr>
          <w:i/>
        </w:rPr>
        <w:t xml:space="preserve"> Postponed in parallel session.</w:t>
      </w:r>
    </w:p>
    <w:p w14:paraId="37BB29B9" w14:textId="77777777" w:rsidR="00A3176B" w:rsidRPr="005B25A1" w:rsidRDefault="00A3176B" w:rsidP="00A3176B">
      <w:pPr>
        <w:keepNext/>
        <w:keepLines/>
        <w:rPr>
          <w:b/>
          <w:bCs/>
        </w:rPr>
      </w:pPr>
      <w:r w:rsidRPr="005B25A1">
        <w:rPr>
          <w:b/>
          <w:bCs/>
        </w:rPr>
        <w:t>Parallel discussion:</w:t>
      </w:r>
    </w:p>
    <w:p w14:paraId="223C5D60" w14:textId="77777777" w:rsidR="00A3176B" w:rsidRPr="005B25A1" w:rsidRDefault="00A3176B" w:rsidP="00A3176B">
      <w:pPr>
        <w:keepNext/>
        <w:keepLines/>
      </w:pPr>
      <w:r w:rsidRPr="005B25A1">
        <w:t>-</w:t>
      </w:r>
    </w:p>
    <w:p w14:paraId="00D6E413" w14:textId="77777777" w:rsidR="00A3176B" w:rsidRPr="005B25A1" w:rsidRDefault="00A3176B" w:rsidP="00A3176B">
      <w:pPr>
        <w:keepNext/>
        <w:keepLines/>
        <w:rPr>
          <w:b/>
          <w:bCs/>
        </w:rPr>
      </w:pPr>
      <w:r w:rsidRPr="005B25A1">
        <w:rPr>
          <w:b/>
          <w:bCs/>
        </w:rPr>
        <w:t>Plenary Discussion:</w:t>
      </w:r>
    </w:p>
    <w:p w14:paraId="4EF86938" w14:textId="77777777" w:rsidR="00A3176B" w:rsidRPr="005B25A1" w:rsidRDefault="00A3176B" w:rsidP="00A3176B">
      <w:pPr>
        <w:keepNext/>
        <w:keepLines/>
      </w:pPr>
      <w:r w:rsidRPr="005B25A1">
        <w:t>Postponed.</w:t>
      </w:r>
    </w:p>
    <w:p w14:paraId="2AE96BA7" w14:textId="77777777" w:rsidR="00A3176B" w:rsidRPr="00EB0339" w:rsidRDefault="00A3176B" w:rsidP="00A3176B">
      <w:r w:rsidRPr="005B25A1">
        <w:rPr>
          <w:b/>
          <w:bCs/>
        </w:rPr>
        <w:t>Status:</w:t>
      </w:r>
      <w:r>
        <w:t xml:space="preserve"> </w:t>
      </w:r>
      <w:r>
        <w:rPr>
          <w:color w:val="0000FF"/>
        </w:rPr>
        <w:t>Postponed</w:t>
      </w:r>
      <w:r>
        <w:t>.</w:t>
      </w:r>
    </w:p>
    <w:p w14:paraId="57D3B098" w14:textId="77777777" w:rsidR="00A3176B" w:rsidRDefault="00A3176B" w:rsidP="00A3176B">
      <w:pPr>
        <w:pStyle w:val="NormTop"/>
      </w:pPr>
      <w:r>
        <w:rPr>
          <w:color w:val="0000FF"/>
        </w:rPr>
        <w:t>S2-2509318</w:t>
      </w:r>
      <w:r w:rsidRPr="00D53282">
        <w:t xml:space="preserve"> </w:t>
      </w:r>
      <w:r>
        <w:t>(LS OUT) [DRAFT] LS on Encoding of DNAI mapping info (Source: Nokia)</w:t>
      </w:r>
      <w:r>
        <w:br/>
      </w:r>
      <w:r w:rsidRPr="00D53282">
        <w:rPr>
          <w:b/>
        </w:rPr>
        <w:t>Document for:</w:t>
      </w:r>
      <w:r w:rsidRPr="00D53282">
        <w:t xml:space="preserve"> </w:t>
      </w:r>
      <w:r>
        <w:t>Approval</w:t>
      </w:r>
      <w:r>
        <w:br/>
      </w:r>
      <w:r w:rsidRPr="00D53282">
        <w:rPr>
          <w:b/>
        </w:rPr>
        <w:t>Abstract:</w:t>
      </w:r>
      <w:r w:rsidRPr="00D53282">
        <w:t xml:space="preserve"> </w:t>
      </w:r>
      <w:r>
        <w:br/>
        <w:t>-</w:t>
      </w:r>
    </w:p>
    <w:p w14:paraId="6F2AA9A2" w14:textId="77777777" w:rsidR="00A3176B" w:rsidRPr="005B25A1" w:rsidRDefault="00A3176B" w:rsidP="00A3176B">
      <w:pPr>
        <w:keepNext/>
        <w:keepLines/>
        <w:rPr>
          <w:b/>
          <w:bCs/>
        </w:rPr>
      </w:pPr>
      <w:r w:rsidRPr="005B25A1">
        <w:rPr>
          <w:b/>
          <w:bCs/>
        </w:rPr>
        <w:t>Parallel discussion:</w:t>
      </w:r>
    </w:p>
    <w:p w14:paraId="52BA93B4" w14:textId="77777777" w:rsidR="00A3176B" w:rsidRPr="005B25A1" w:rsidRDefault="00A3176B" w:rsidP="00A3176B">
      <w:pPr>
        <w:keepNext/>
        <w:keepLines/>
      </w:pPr>
      <w:r w:rsidRPr="005B25A1">
        <w:t>NEW DOCUMENT. Revised in parallel session to</w:t>
      </w:r>
      <w:r>
        <w:rPr>
          <w:color w:val="0000FF"/>
        </w:rPr>
        <w:t xml:space="preserve"> S2-2509558</w:t>
      </w:r>
      <w:r>
        <w:t>.</w:t>
      </w:r>
    </w:p>
    <w:p w14:paraId="5AC130F0"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41B8BFA9" w14:textId="77777777" w:rsidR="009E42E4" w:rsidRPr="005B25A1" w:rsidRDefault="009E42E4" w:rsidP="009E42E4">
      <w:pPr>
        <w:keepNext/>
        <w:keepLines/>
        <w:rPr>
          <w:b/>
          <w:bCs/>
        </w:rPr>
      </w:pPr>
      <w:r w:rsidRPr="005B25A1">
        <w:rPr>
          <w:b/>
          <w:bCs/>
        </w:rPr>
        <w:t>Plenary Discussion:</w:t>
      </w:r>
    </w:p>
    <w:p w14:paraId="679D88D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1968C4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E9B94DB" w14:textId="5B1EA54F" w:rsidR="00A3176B" w:rsidRDefault="009E42E4" w:rsidP="00A3176B">
      <w:r>
        <w:rPr>
          <w:b/>
          <w:bCs/>
        </w:rPr>
        <w:t xml:space="preserve"> </w:t>
      </w:r>
    </w:p>
    <w:p w14:paraId="53BA48EB" w14:textId="369D12A1" w:rsidR="007615D6" w:rsidRDefault="007615D6" w:rsidP="005A50C0">
      <w:pPr>
        <w:pStyle w:val="Heading3"/>
      </w:pPr>
      <w:r>
        <w:t>9.18.2</w:t>
      </w:r>
      <w:r>
        <w:tab/>
        <w:t>5G Timing Resiliency and TSC &amp; URLLC enhancements (TRS_URLLC)</w:t>
      </w:r>
    </w:p>
    <w:p w14:paraId="2C8C52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4BCAC5" w14:textId="77777777" w:rsidR="002503EE" w:rsidRDefault="00000000" w:rsidP="002503EE">
      <w:r>
        <w:t>There were no contributions to this agenda item.</w:t>
      </w:r>
    </w:p>
    <w:p w14:paraId="41FB7D95" w14:textId="7BAED4F5" w:rsidR="007615D6" w:rsidRDefault="007615D6" w:rsidP="005A50C0">
      <w:pPr>
        <w:pStyle w:val="Heading3"/>
      </w:pPr>
      <w:r>
        <w:t>9.19.2</w:t>
      </w:r>
      <w:r>
        <w:tab/>
        <w:t>Vehicle Mounted Relays (VMR)</w:t>
      </w:r>
    </w:p>
    <w:p w14:paraId="680D92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62512" w14:textId="77777777" w:rsidR="002503EE" w:rsidRDefault="00000000" w:rsidP="002503EE">
      <w:r>
        <w:t>There were no contributions to this agenda item.</w:t>
      </w:r>
    </w:p>
    <w:p w14:paraId="419BD213" w14:textId="6D38E77F" w:rsidR="007615D6" w:rsidRDefault="007615D6" w:rsidP="005A50C0">
      <w:pPr>
        <w:pStyle w:val="Heading3"/>
      </w:pPr>
      <w:r>
        <w:t>9.20.2</w:t>
      </w:r>
      <w:r>
        <w:tab/>
        <w:t>Support for 5WWC Phase 3 (5WWC_Ph2)</w:t>
      </w:r>
    </w:p>
    <w:p w14:paraId="11D705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B2531C" w14:textId="77777777" w:rsidR="002503EE" w:rsidRDefault="00000000" w:rsidP="002503EE">
      <w:r>
        <w:t>There were no contributions to this agenda item.</w:t>
      </w:r>
    </w:p>
    <w:p w14:paraId="65E7E371" w14:textId="1E2B3B08" w:rsidR="007615D6" w:rsidRDefault="007615D6" w:rsidP="0010433C">
      <w:pPr>
        <w:pStyle w:val="Heading2"/>
      </w:pPr>
      <w:r>
        <w:t>9.21</w:t>
      </w:r>
      <w:r>
        <w:tab/>
        <w:t>Stage 2 of MPS_WLAN (MPS_WLAN)</w:t>
      </w:r>
    </w:p>
    <w:p w14:paraId="0C0D40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41388" w14:textId="77777777" w:rsidR="002503EE" w:rsidRDefault="00000000" w:rsidP="002503EE">
      <w:r>
        <w:t>There were no contributions to this agenda item.</w:t>
      </w:r>
    </w:p>
    <w:p w14:paraId="5CF9CF18" w14:textId="3D3E185B" w:rsidR="007615D6" w:rsidRDefault="007615D6" w:rsidP="005A50C0">
      <w:pPr>
        <w:pStyle w:val="Heading3"/>
      </w:pPr>
      <w:r>
        <w:t>9.22.2</w:t>
      </w:r>
      <w:r>
        <w:tab/>
        <w:t>5G AM Policy (AMP)</w:t>
      </w:r>
    </w:p>
    <w:p w14:paraId="768AB4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9859C6" w14:textId="77777777" w:rsidR="002503EE" w:rsidRDefault="00000000" w:rsidP="002503EE">
      <w:r>
        <w:t>There were no contributions to this agenda item.</w:t>
      </w:r>
    </w:p>
    <w:p w14:paraId="3E9DA86D" w14:textId="0DB8C412" w:rsidR="007615D6" w:rsidRDefault="007615D6" w:rsidP="005A50C0">
      <w:pPr>
        <w:pStyle w:val="Heading3"/>
      </w:pPr>
      <w:r>
        <w:t>9.23.2</w:t>
      </w:r>
      <w:r>
        <w:tab/>
        <w:t>Enablers for Network Automation for 5G - Phase 3 (eNA_Ph3)</w:t>
      </w:r>
    </w:p>
    <w:p w14:paraId="415333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E19C9A" w14:textId="77777777" w:rsidR="00E00DA6" w:rsidRDefault="007615D6" w:rsidP="000A3FBD">
      <w:pPr>
        <w:pStyle w:val="NormTop"/>
      </w:pPr>
      <w:r>
        <w:rPr>
          <w:color w:val="0000FF"/>
        </w:rPr>
        <w:t>S2-2508214</w:t>
      </w:r>
      <w:r w:rsidRPr="00D53282">
        <w:t xml:space="preserve"> </w:t>
      </w:r>
      <w:r>
        <w:t>(CR) 23.288 CR1510 (Rel-18, 'F'):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Add NOTE to clarify that the data reception time may be used as the corresponding information. Clarify that the UE's direction should be part of the UE location information.</w:t>
      </w:r>
    </w:p>
    <w:p w14:paraId="7D4199EE" w14:textId="77777777" w:rsidR="007615D6" w:rsidRPr="005B25A1" w:rsidRDefault="007615D6" w:rsidP="007615D6">
      <w:pPr>
        <w:keepNext/>
        <w:keepLines/>
        <w:rPr>
          <w:b/>
          <w:bCs/>
        </w:rPr>
      </w:pPr>
      <w:r w:rsidRPr="005B25A1">
        <w:rPr>
          <w:b/>
          <w:bCs/>
        </w:rPr>
        <w:t>Parallel discussion:</w:t>
      </w:r>
    </w:p>
    <w:p w14:paraId="58BB456E" w14:textId="7727303C" w:rsidR="007615D6" w:rsidRPr="005B25A1" w:rsidRDefault="004A39E6" w:rsidP="007615D6">
      <w:pPr>
        <w:keepNext/>
        <w:keepLines/>
      </w:pPr>
      <w:r>
        <w:t xml:space="preserve">Nokia questioned the need for the time stamp. CATT commented that the UE direction should be associated with the UE location and notes 5 and 7 of the table are not needed. Nokia suggested checking whether this is needed for Stage 3 alignment and to only do this for Rel-19. This CR was then </w:t>
      </w:r>
      <w:r w:rsidRPr="00C3284B">
        <w:rPr>
          <w:color w:val="0000FF"/>
        </w:rPr>
        <w:t>noted</w:t>
      </w:r>
      <w:r>
        <w:t xml:space="preserve"> in parallel session.</w:t>
      </w:r>
    </w:p>
    <w:p w14:paraId="4AA46988" w14:textId="3D569018" w:rsidR="007615D6" w:rsidRPr="00EB0339" w:rsidRDefault="007615D6" w:rsidP="007615D6">
      <w:r w:rsidRPr="005B25A1">
        <w:rPr>
          <w:b/>
          <w:bCs/>
        </w:rPr>
        <w:t>Status:</w:t>
      </w:r>
      <w:r>
        <w:t xml:space="preserve"> </w:t>
      </w:r>
      <w:r>
        <w:rPr>
          <w:color w:val="0000FF"/>
        </w:rPr>
        <w:t>Noted</w:t>
      </w:r>
      <w:r>
        <w:t>.</w:t>
      </w:r>
    </w:p>
    <w:p w14:paraId="207175E7" w14:textId="77777777" w:rsidR="00E00DA6" w:rsidRDefault="007615D6" w:rsidP="000A3FBD">
      <w:pPr>
        <w:pStyle w:val="NormTop"/>
      </w:pPr>
      <w:r>
        <w:rPr>
          <w:color w:val="0000FF"/>
        </w:rPr>
        <w:t>S2-2508215</w:t>
      </w:r>
      <w:r w:rsidRPr="00D53282">
        <w:t xml:space="preserve"> </w:t>
      </w:r>
      <w:r>
        <w:t>(CR) 23.288 CR1511 (Rel-19, 'A'):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Add NOTE to clarify that the data reception time may be used as the corresponding information. Clarify that the UE's direction should be part of the UE location information.</w:t>
      </w:r>
    </w:p>
    <w:p w14:paraId="3BC4DD2F" w14:textId="77777777" w:rsidR="007615D6" w:rsidRPr="005B25A1" w:rsidRDefault="007615D6" w:rsidP="007615D6">
      <w:pPr>
        <w:keepNext/>
        <w:keepLines/>
        <w:rPr>
          <w:b/>
          <w:bCs/>
        </w:rPr>
      </w:pPr>
      <w:r w:rsidRPr="005B25A1">
        <w:rPr>
          <w:b/>
          <w:bCs/>
        </w:rPr>
        <w:t>Parallel discussion:</w:t>
      </w:r>
    </w:p>
    <w:p w14:paraId="0A662BBE" w14:textId="4192F1E4" w:rsidR="007615D6" w:rsidRDefault="004A39E6" w:rsidP="007615D6">
      <w:pPr>
        <w:keepNext/>
        <w:keepLines/>
      </w:pPr>
      <w:r>
        <w:t xml:space="preserve">Nokia suggested checking whether this is needed for Stage 3 alignment and to only do this for Rel-19. This was left for off-line discussion and revised to </w:t>
      </w:r>
      <w:r w:rsidRPr="00497EE3">
        <w:rPr>
          <w:color w:val="0000FF"/>
        </w:rPr>
        <w:t>S2-250</w:t>
      </w:r>
      <w:r>
        <w:rPr>
          <w:color w:val="0000FF"/>
        </w:rPr>
        <w:t>9533</w:t>
      </w:r>
      <w:r>
        <w:t>.</w:t>
      </w:r>
      <w:r w:rsidRPr="00437C14">
        <w:t xml:space="preserve"> </w:t>
      </w:r>
    </w:p>
    <w:p w14:paraId="6DADE0A0" w14:textId="29781552" w:rsidR="00962013" w:rsidRDefault="00962013" w:rsidP="007615D6">
      <w:pPr>
        <w:keepNext/>
        <w:keepLines/>
      </w:pPr>
      <w:r>
        <w:t xml:space="preserve">A correction was needed and this was revised to </w:t>
      </w:r>
      <w:r w:rsidRPr="00CE3EC0">
        <w:rPr>
          <w:color w:val="0000FF"/>
        </w:rPr>
        <w:t>S2-2</w:t>
      </w:r>
      <w:r>
        <w:rPr>
          <w:color w:val="0000FF"/>
        </w:rPr>
        <w:t>509814</w:t>
      </w:r>
      <w:r>
        <w:t>.</w:t>
      </w:r>
      <w:r w:rsidRPr="00375008">
        <w:t xml:space="preserve"> </w:t>
      </w:r>
    </w:p>
    <w:p w14:paraId="074EEDB3" w14:textId="77777777" w:rsidR="009D0C7D" w:rsidRPr="005B25A1" w:rsidRDefault="009D0C7D" w:rsidP="009D0C7D">
      <w:pPr>
        <w:keepNext/>
        <w:keepLines/>
        <w:rPr>
          <w:b/>
          <w:bCs/>
        </w:rPr>
      </w:pPr>
      <w:r w:rsidRPr="005B25A1">
        <w:rPr>
          <w:b/>
          <w:bCs/>
        </w:rPr>
        <w:t>Plenary Discussion:</w:t>
      </w:r>
    </w:p>
    <w:p w14:paraId="7A019529" w14:textId="17D9E993" w:rsidR="009D0C7D" w:rsidRPr="005B25A1" w:rsidRDefault="00A37FA5" w:rsidP="009D0C7D">
      <w:pPr>
        <w:keepNext/>
        <w:keepLines/>
      </w:pPr>
      <w:r w:rsidRPr="00A37FA5">
        <w:t xml:space="preserve">This was reviewed and </w:t>
      </w:r>
      <w:r w:rsidRPr="00A37FA5">
        <w:rPr>
          <w:color w:val="FF0000"/>
        </w:rPr>
        <w:t>approved</w:t>
      </w:r>
      <w:r w:rsidRPr="00A37FA5">
        <w:t>.</w:t>
      </w:r>
    </w:p>
    <w:p w14:paraId="597A9F29" w14:textId="77777777" w:rsidR="00A37FA5" w:rsidRPr="00EB0339" w:rsidRDefault="00A37FA5" w:rsidP="00A37FA5">
      <w:r w:rsidRPr="005B25A1">
        <w:rPr>
          <w:b/>
          <w:bCs/>
        </w:rPr>
        <w:t>Status:</w:t>
      </w:r>
      <w:r>
        <w:t xml:space="preserve"> </w:t>
      </w:r>
      <w:r w:rsidRPr="00C3284B">
        <w:rPr>
          <w:color w:val="FF0000"/>
          <w:lang w:eastAsia="en-US"/>
        </w:rPr>
        <w:t>Approved</w:t>
      </w:r>
      <w:r>
        <w:t>.</w:t>
      </w:r>
    </w:p>
    <w:p w14:paraId="1C408B0A" w14:textId="77777777" w:rsidR="00E00DA6" w:rsidRDefault="007615D6" w:rsidP="000A3FBD">
      <w:pPr>
        <w:pStyle w:val="NormTop"/>
      </w:pPr>
      <w:r>
        <w:rPr>
          <w:color w:val="0000FF"/>
        </w:rPr>
        <w:t>S2-2508248</w:t>
      </w:r>
      <w:r w:rsidRPr="00D53282">
        <w:t xml:space="preserve"> </w:t>
      </w:r>
      <w:r>
        <w:t>(CR) 23.288 CR1512 (Rel-18, 'F'):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7322BA59" w14:textId="77777777" w:rsidR="007615D6" w:rsidRPr="005B25A1" w:rsidRDefault="007615D6" w:rsidP="007615D6">
      <w:pPr>
        <w:keepNext/>
        <w:keepLines/>
        <w:rPr>
          <w:b/>
          <w:bCs/>
        </w:rPr>
      </w:pPr>
      <w:r w:rsidRPr="005B25A1">
        <w:rPr>
          <w:b/>
          <w:bCs/>
        </w:rPr>
        <w:t>Parallel discussion:</w:t>
      </w:r>
    </w:p>
    <w:p w14:paraId="53747D5F" w14:textId="285C541F" w:rsidR="00530F7B" w:rsidRDefault="00530F7B" w:rsidP="00530F7B">
      <w:pPr>
        <w:keepNext/>
        <w:keepLines/>
      </w:pPr>
      <w:r>
        <w:t xml:space="preserve">It should be discussed whether this is needed for Rel-18. Some clarifications were needed and this was left for off-line discussion and revised to </w:t>
      </w:r>
      <w:r w:rsidRPr="00497EE3">
        <w:rPr>
          <w:color w:val="0000FF"/>
        </w:rPr>
        <w:t>S2-250</w:t>
      </w:r>
      <w:r>
        <w:rPr>
          <w:color w:val="0000FF"/>
        </w:rPr>
        <w:t>9534</w:t>
      </w:r>
      <w:r>
        <w:t>.</w:t>
      </w:r>
      <w:r w:rsidRPr="00437C14">
        <w:t xml:space="preserve"> </w:t>
      </w:r>
    </w:p>
    <w:p w14:paraId="33883D5B" w14:textId="77777777" w:rsidR="009E726A" w:rsidRPr="005B25A1" w:rsidRDefault="009E726A" w:rsidP="009E726A">
      <w:pPr>
        <w:keepNext/>
        <w:keepLines/>
        <w:rPr>
          <w:b/>
          <w:bCs/>
        </w:rPr>
      </w:pPr>
      <w:r w:rsidRPr="005B25A1">
        <w:rPr>
          <w:b/>
          <w:bCs/>
        </w:rPr>
        <w:t>Plenary Discussion:</w:t>
      </w:r>
    </w:p>
    <w:p w14:paraId="4C31E27F" w14:textId="5F8224F5" w:rsidR="00530F7B" w:rsidRPr="00A37FA5" w:rsidRDefault="00A37FA5" w:rsidP="00530F7B">
      <w:pPr>
        <w:keepNext/>
        <w:keepLines/>
      </w:pPr>
      <w:r>
        <w:t xml:space="preserve">This was revised, to clean changes on changes, to </w:t>
      </w:r>
      <w:r w:rsidRPr="00CE3EC0">
        <w:rPr>
          <w:color w:val="0000FF"/>
        </w:rPr>
        <w:t>S2-2</w:t>
      </w:r>
      <w:r>
        <w:rPr>
          <w:color w:val="0000FF"/>
        </w:rPr>
        <w:t>509832</w:t>
      </w:r>
      <w:r>
        <w:t>.</w:t>
      </w:r>
      <w:r w:rsidRPr="00375008">
        <w:t xml:space="preserve"> </w:t>
      </w:r>
    </w:p>
    <w:p w14:paraId="1A5BB03C" w14:textId="77777777" w:rsidR="00A37FA5" w:rsidRPr="00956219" w:rsidRDefault="00A37FA5" w:rsidP="00A37FA5">
      <w:pPr>
        <w:keepNext/>
        <w:keepLines/>
      </w:pPr>
      <w:r>
        <w:t xml:space="preserve">This was </w:t>
      </w:r>
      <w:r w:rsidRPr="00C3284B">
        <w:rPr>
          <w:color w:val="FF0000"/>
          <w:lang w:eastAsia="en-US"/>
        </w:rPr>
        <w:t>approved</w:t>
      </w:r>
      <w:r>
        <w:t>.</w:t>
      </w:r>
    </w:p>
    <w:p w14:paraId="4A84C05E" w14:textId="77777777" w:rsidR="00A37FA5" w:rsidRPr="00EB0339" w:rsidRDefault="00A37FA5" w:rsidP="00A37FA5">
      <w:r w:rsidRPr="005B25A1">
        <w:rPr>
          <w:b/>
          <w:bCs/>
        </w:rPr>
        <w:t>Status:</w:t>
      </w:r>
      <w:r>
        <w:t xml:space="preserve"> </w:t>
      </w:r>
      <w:r w:rsidRPr="00C3284B">
        <w:rPr>
          <w:color w:val="FF0000"/>
          <w:lang w:eastAsia="en-US"/>
        </w:rPr>
        <w:t>Approved</w:t>
      </w:r>
      <w:r>
        <w:t>.</w:t>
      </w:r>
    </w:p>
    <w:p w14:paraId="364028A3" w14:textId="77777777" w:rsidR="00E00DA6" w:rsidRDefault="007615D6" w:rsidP="000A3FBD">
      <w:pPr>
        <w:pStyle w:val="NormTop"/>
      </w:pPr>
      <w:r>
        <w:rPr>
          <w:color w:val="0000FF"/>
        </w:rPr>
        <w:t>S2-2508249</w:t>
      </w:r>
      <w:r w:rsidRPr="00D53282">
        <w:t xml:space="preserve"> </w:t>
      </w:r>
      <w:r>
        <w:t>(CR) 23.288 CR1513 (Rel-19, 'A'):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5663BDF8" w14:textId="77777777" w:rsidR="007615D6" w:rsidRPr="005B25A1" w:rsidRDefault="007615D6" w:rsidP="007615D6">
      <w:pPr>
        <w:keepNext/>
        <w:keepLines/>
        <w:rPr>
          <w:b/>
          <w:bCs/>
        </w:rPr>
      </w:pPr>
      <w:r w:rsidRPr="005B25A1">
        <w:rPr>
          <w:b/>
          <w:bCs/>
        </w:rPr>
        <w:t>Parallel discussion:</w:t>
      </w:r>
    </w:p>
    <w:p w14:paraId="4B7BBB3E" w14:textId="7250E29E" w:rsidR="007615D6" w:rsidRPr="005B25A1" w:rsidRDefault="00530F7B" w:rsidP="007615D6">
      <w:pPr>
        <w:keepNext/>
        <w:keepLines/>
      </w:pPr>
      <w:r>
        <w:t>It should be discussed whether this is needed for Rel-18.</w:t>
      </w:r>
    </w:p>
    <w:p w14:paraId="70B1C8BB" w14:textId="77777777" w:rsidR="009E726A" w:rsidRPr="005B25A1" w:rsidRDefault="009E726A" w:rsidP="009E726A">
      <w:pPr>
        <w:keepNext/>
        <w:keepLines/>
        <w:rPr>
          <w:b/>
          <w:bCs/>
        </w:rPr>
      </w:pPr>
      <w:r w:rsidRPr="005B25A1">
        <w:rPr>
          <w:b/>
          <w:bCs/>
        </w:rPr>
        <w:t>Plenary Discussion:</w:t>
      </w:r>
    </w:p>
    <w:p w14:paraId="067A7325" w14:textId="409308B6" w:rsidR="00A37FA5" w:rsidRPr="00A37FA5" w:rsidRDefault="00A37FA5" w:rsidP="00A37FA5">
      <w:pPr>
        <w:keepNext/>
        <w:keepLines/>
      </w:pPr>
      <w:r>
        <w:t xml:space="preserve">This was revised, to </w:t>
      </w:r>
      <w:r>
        <w:t>align with the Rel-18 CR</w:t>
      </w:r>
      <w:r>
        <w:t xml:space="preserve">, to </w:t>
      </w:r>
      <w:r w:rsidRPr="00CE3EC0">
        <w:rPr>
          <w:color w:val="0000FF"/>
        </w:rPr>
        <w:t>S2-2</w:t>
      </w:r>
      <w:r>
        <w:rPr>
          <w:color w:val="0000FF"/>
        </w:rPr>
        <w:t>50983</w:t>
      </w:r>
      <w:r>
        <w:rPr>
          <w:color w:val="0000FF"/>
        </w:rPr>
        <w:t>3</w:t>
      </w:r>
      <w:r>
        <w:t>.</w:t>
      </w:r>
      <w:r w:rsidRPr="00375008">
        <w:t xml:space="preserve"> </w:t>
      </w:r>
    </w:p>
    <w:p w14:paraId="22A00CD0" w14:textId="77777777" w:rsidR="00A37FA5" w:rsidRPr="00956219" w:rsidRDefault="00A37FA5" w:rsidP="00A37FA5">
      <w:pPr>
        <w:keepNext/>
        <w:keepLines/>
      </w:pPr>
      <w:r>
        <w:t xml:space="preserve">This was </w:t>
      </w:r>
      <w:r w:rsidRPr="00C3284B">
        <w:rPr>
          <w:color w:val="FF0000"/>
          <w:lang w:eastAsia="en-US"/>
        </w:rPr>
        <w:t>approved</w:t>
      </w:r>
      <w:r>
        <w:t>.</w:t>
      </w:r>
    </w:p>
    <w:p w14:paraId="71184E24" w14:textId="77777777" w:rsidR="00A37FA5" w:rsidRPr="00EB0339" w:rsidRDefault="00A37FA5" w:rsidP="00A37FA5">
      <w:r w:rsidRPr="005B25A1">
        <w:rPr>
          <w:b/>
          <w:bCs/>
        </w:rPr>
        <w:t>Status:</w:t>
      </w:r>
      <w:r>
        <w:t xml:space="preserve"> </w:t>
      </w:r>
      <w:r w:rsidRPr="00C3284B">
        <w:rPr>
          <w:color w:val="FF0000"/>
          <w:lang w:eastAsia="en-US"/>
        </w:rPr>
        <w:t>Approved</w:t>
      </w:r>
      <w:r>
        <w:t>.</w:t>
      </w:r>
    </w:p>
    <w:p w14:paraId="7241564B" w14:textId="77777777" w:rsidR="00E00DA6" w:rsidRDefault="007615D6" w:rsidP="000A3FBD">
      <w:pPr>
        <w:pStyle w:val="NormTop"/>
      </w:pPr>
      <w:r>
        <w:rPr>
          <w:color w:val="0000FF"/>
        </w:rPr>
        <w:t>S2-2508250</w:t>
      </w:r>
      <w:r w:rsidRPr="00D53282">
        <w:t xml:space="preserve"> </w:t>
      </w:r>
      <w:r>
        <w:t>(CR) 23.288 CR1514 (Rel-18, 'F'):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note of DSC information. Refine the figure and step descriptions of 6.2B.2 with phrase 'data and/or analytics'. Adding a note to avoid confusion in clause 10.3.3.</w:t>
      </w:r>
    </w:p>
    <w:p w14:paraId="4F987D65" w14:textId="77777777" w:rsidR="007615D6" w:rsidRPr="005B25A1" w:rsidRDefault="007615D6" w:rsidP="007615D6">
      <w:pPr>
        <w:keepNext/>
        <w:keepLines/>
        <w:rPr>
          <w:b/>
          <w:bCs/>
        </w:rPr>
      </w:pPr>
      <w:r w:rsidRPr="005B25A1">
        <w:rPr>
          <w:b/>
          <w:bCs/>
        </w:rPr>
        <w:t>Parallel discussion:</w:t>
      </w:r>
    </w:p>
    <w:p w14:paraId="280F792A" w14:textId="0C91BB5F" w:rsidR="007615D6" w:rsidRPr="005B25A1" w:rsidRDefault="00530F7B" w:rsidP="007615D6">
      <w:pPr>
        <w:keepNext/>
        <w:keepLines/>
      </w:pPr>
      <w:r>
        <w:t xml:space="preserve">This should be done only for Rel-19 as an alignment. This was then </w:t>
      </w:r>
      <w:r w:rsidRPr="00C3284B">
        <w:rPr>
          <w:color w:val="0000FF"/>
        </w:rPr>
        <w:t>noted</w:t>
      </w:r>
      <w:r>
        <w:t xml:space="preserve"> in parallel session.</w:t>
      </w:r>
    </w:p>
    <w:p w14:paraId="14FE8C76" w14:textId="4DCDF252" w:rsidR="007615D6" w:rsidRPr="00EB0339" w:rsidRDefault="007615D6" w:rsidP="007615D6">
      <w:r w:rsidRPr="005B25A1">
        <w:rPr>
          <w:b/>
          <w:bCs/>
        </w:rPr>
        <w:t>Status:</w:t>
      </w:r>
      <w:r>
        <w:t xml:space="preserve"> </w:t>
      </w:r>
      <w:r>
        <w:rPr>
          <w:color w:val="0000FF"/>
        </w:rPr>
        <w:t>Noted</w:t>
      </w:r>
      <w:r>
        <w:t>.</w:t>
      </w:r>
    </w:p>
    <w:p w14:paraId="045F355B" w14:textId="77777777" w:rsidR="00E00DA6" w:rsidRDefault="007615D6" w:rsidP="000A3FBD">
      <w:pPr>
        <w:pStyle w:val="NormTop"/>
      </w:pPr>
      <w:r>
        <w:rPr>
          <w:color w:val="0000FF"/>
        </w:rPr>
        <w:t>S2-2508251</w:t>
      </w:r>
      <w:r w:rsidRPr="00D53282">
        <w:t xml:space="preserve"> </w:t>
      </w:r>
      <w:r>
        <w:t>(CR) 23.288 CR1515 (Rel-19, 'A'):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Refine the note of DSC information. Refine the figure and step descriptions of 6.2B.2 with phrase 'data and/or analytics'. Adding a note to avoid confusion in clause 10.3.3.</w:t>
      </w:r>
    </w:p>
    <w:p w14:paraId="538E9729" w14:textId="77777777" w:rsidR="007615D6" w:rsidRPr="005B25A1" w:rsidRDefault="007615D6" w:rsidP="007615D6">
      <w:pPr>
        <w:keepNext/>
        <w:keepLines/>
        <w:rPr>
          <w:b/>
          <w:bCs/>
        </w:rPr>
      </w:pPr>
      <w:r w:rsidRPr="005B25A1">
        <w:rPr>
          <w:b/>
          <w:bCs/>
        </w:rPr>
        <w:t>Parallel discussion:</w:t>
      </w:r>
    </w:p>
    <w:p w14:paraId="2049D517" w14:textId="28ECA21C" w:rsidR="007615D6" w:rsidRPr="005B25A1" w:rsidRDefault="00530F7B" w:rsidP="007615D6">
      <w:pPr>
        <w:keepNext/>
        <w:keepLines/>
      </w:pPr>
      <w:r>
        <w:t xml:space="preserve">Qualcomm did not think the use of and/or was acceptable and could only accept the last change. It was questioned whether the last change was needed. This was left for off-line discussion and revised to </w:t>
      </w:r>
      <w:r w:rsidRPr="00497EE3">
        <w:rPr>
          <w:color w:val="0000FF"/>
        </w:rPr>
        <w:t>S2-250</w:t>
      </w:r>
      <w:r>
        <w:rPr>
          <w:color w:val="0000FF"/>
        </w:rPr>
        <w:t>9535</w:t>
      </w:r>
      <w:r>
        <w:t>.</w:t>
      </w:r>
      <w:r w:rsidRPr="00437C14">
        <w:t xml:space="preserve"> </w:t>
      </w:r>
    </w:p>
    <w:p w14:paraId="394519CC" w14:textId="77777777" w:rsidR="009E726A" w:rsidRPr="005B25A1" w:rsidRDefault="009E726A" w:rsidP="009E726A">
      <w:pPr>
        <w:keepNext/>
        <w:keepLines/>
        <w:rPr>
          <w:b/>
          <w:bCs/>
        </w:rPr>
      </w:pPr>
      <w:r w:rsidRPr="005B25A1">
        <w:rPr>
          <w:b/>
          <w:bCs/>
        </w:rPr>
        <w:t>Plenary Discussion:</w:t>
      </w:r>
    </w:p>
    <w:p w14:paraId="02FBA8FC" w14:textId="6C8CB92B" w:rsidR="00A37FA5" w:rsidRPr="00956219" w:rsidRDefault="00A37FA5" w:rsidP="00A37FA5">
      <w:pPr>
        <w:keepNext/>
        <w:keepLines/>
      </w:pPr>
      <w:r>
        <w:t>This was</w:t>
      </w:r>
      <w:r>
        <w:t xml:space="preserve"> reviewed and</w:t>
      </w:r>
      <w:r>
        <w:t xml:space="preserve"> </w:t>
      </w:r>
      <w:r w:rsidRPr="00C3284B">
        <w:rPr>
          <w:color w:val="FF0000"/>
          <w:lang w:eastAsia="en-US"/>
        </w:rPr>
        <w:t>approved</w:t>
      </w:r>
      <w:r>
        <w:t>.</w:t>
      </w:r>
    </w:p>
    <w:p w14:paraId="0B8E8326" w14:textId="77777777" w:rsidR="00A37FA5" w:rsidRPr="00EB0339" w:rsidRDefault="00A37FA5" w:rsidP="00A37FA5">
      <w:r w:rsidRPr="005B25A1">
        <w:rPr>
          <w:b/>
          <w:bCs/>
        </w:rPr>
        <w:t>Status:</w:t>
      </w:r>
      <w:r>
        <w:t xml:space="preserve"> </w:t>
      </w:r>
      <w:r w:rsidRPr="00C3284B">
        <w:rPr>
          <w:color w:val="FF0000"/>
          <w:lang w:eastAsia="en-US"/>
        </w:rPr>
        <w:t>Approved</w:t>
      </w:r>
      <w:r>
        <w:t>.</w:t>
      </w:r>
    </w:p>
    <w:p w14:paraId="2779137B" w14:textId="7549F3BD" w:rsidR="009C573E" w:rsidRPr="00A37FA5" w:rsidRDefault="009C573E" w:rsidP="009C573E"/>
    <w:p w14:paraId="73978207" w14:textId="55074A9B" w:rsidR="007615D6" w:rsidRDefault="007615D6" w:rsidP="005A50C0">
      <w:pPr>
        <w:pStyle w:val="Heading3"/>
      </w:pPr>
      <w:r>
        <w:t>9.24.2</w:t>
      </w:r>
      <w:r>
        <w:tab/>
        <w:t>Enhanced support of Non-Public Networks Phase 2 (eNPN_Ph2)</w:t>
      </w:r>
    </w:p>
    <w:p w14:paraId="16642C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03F8BB" w14:textId="77777777" w:rsidR="002503EE" w:rsidRDefault="00000000" w:rsidP="002503EE">
      <w:r>
        <w:t>There were no contributions to this agenda item.</w:t>
      </w:r>
    </w:p>
    <w:p w14:paraId="3E585259" w14:textId="2B6A06AF" w:rsidR="007615D6" w:rsidRDefault="007615D6" w:rsidP="005A50C0">
      <w:pPr>
        <w:pStyle w:val="Heading3"/>
      </w:pPr>
      <w:r>
        <w:t>9.25.2</w:t>
      </w:r>
      <w:r>
        <w:tab/>
        <w:t>Enhancement of 5G UE Policy (eUEPO)</w:t>
      </w:r>
    </w:p>
    <w:p w14:paraId="5D5BEE4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B9594" w14:textId="77777777" w:rsidR="002503EE" w:rsidRDefault="00000000" w:rsidP="002503EE">
      <w:r>
        <w:t>There were no contributions to this agenda item.</w:t>
      </w:r>
    </w:p>
    <w:p w14:paraId="3A49AE38" w14:textId="09561AD2" w:rsidR="007615D6" w:rsidRDefault="007615D6" w:rsidP="005A50C0">
      <w:pPr>
        <w:pStyle w:val="Heading3"/>
      </w:pPr>
      <w:r>
        <w:t>9.26.2</w:t>
      </w:r>
      <w:r>
        <w:tab/>
        <w:t>System Enabler for Service Function Chaining (SFC)</w:t>
      </w:r>
    </w:p>
    <w:p w14:paraId="37AD7C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7DC1B1" w14:textId="77777777" w:rsidR="002503EE" w:rsidRDefault="00000000" w:rsidP="002503EE">
      <w:r>
        <w:t>There were no contributions to this agenda item.</w:t>
      </w:r>
    </w:p>
    <w:p w14:paraId="67F2E03D" w14:textId="317C7952" w:rsidR="007615D6" w:rsidRDefault="007615D6" w:rsidP="005A50C0">
      <w:pPr>
        <w:pStyle w:val="Heading3"/>
      </w:pPr>
      <w:r>
        <w:t>9.27.2</w:t>
      </w:r>
      <w:r>
        <w:tab/>
        <w:t>Extensions to the TSC Framework to support DetNet (DetNet)</w:t>
      </w:r>
    </w:p>
    <w:p w14:paraId="6B9180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CB49B7" w14:textId="77777777" w:rsidR="002503EE" w:rsidRDefault="00000000" w:rsidP="002503EE">
      <w:r>
        <w:t>There were no contributions to this agenda item.</w:t>
      </w:r>
    </w:p>
    <w:p w14:paraId="5EB21E22" w14:textId="3BD7D2F6" w:rsidR="007615D6" w:rsidRDefault="007615D6" w:rsidP="005A50C0">
      <w:pPr>
        <w:pStyle w:val="Heading3"/>
      </w:pPr>
      <w:r>
        <w:t>9.28.2</w:t>
      </w:r>
      <w:r>
        <w:tab/>
        <w:t>Seamless UE context recovery (SUECR)</w:t>
      </w:r>
    </w:p>
    <w:p w14:paraId="723AEE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F9AEB1A" w14:textId="77777777" w:rsidR="002503EE" w:rsidRDefault="00000000" w:rsidP="002503EE">
      <w:r>
        <w:t>There were no contributions to this agenda item.</w:t>
      </w:r>
    </w:p>
    <w:p w14:paraId="5040D82B" w14:textId="553A38E2" w:rsidR="007615D6" w:rsidRDefault="007615D6" w:rsidP="0010433C">
      <w:pPr>
        <w:pStyle w:val="Heading2"/>
      </w:pPr>
      <w:r>
        <w:t>9.29</w:t>
      </w:r>
      <w:r>
        <w:tab/>
        <w:t>Multiple location report for MT-LR Immediate Location Request for regulatory services (TEI18_MLR)</w:t>
      </w:r>
    </w:p>
    <w:p w14:paraId="62B1DC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EE1061" w14:textId="77777777" w:rsidR="002503EE" w:rsidRDefault="00000000" w:rsidP="002503EE">
      <w:r>
        <w:t>There were no contributions to this agenda item.</w:t>
      </w:r>
    </w:p>
    <w:p w14:paraId="06FB9FD2" w14:textId="5CF71302" w:rsidR="007615D6" w:rsidRDefault="007615D6" w:rsidP="0010433C">
      <w:pPr>
        <w:pStyle w:val="Heading2"/>
      </w:pPr>
      <w:r>
        <w:t>9.30</w:t>
      </w:r>
      <w:r>
        <w:tab/>
        <w:t>Secondary DN Authentication and authorization in EPC IWK cases (TEI18_SDNAEPC)</w:t>
      </w:r>
    </w:p>
    <w:p w14:paraId="7E2EFBC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4625F" w14:textId="77777777" w:rsidR="002503EE" w:rsidRDefault="00000000" w:rsidP="002503EE">
      <w:r>
        <w:t>There were no contributions to this agenda item.</w:t>
      </w:r>
    </w:p>
    <w:p w14:paraId="310B88C9" w14:textId="4CCEC435" w:rsidR="007615D6" w:rsidRDefault="007615D6" w:rsidP="0010433C">
      <w:pPr>
        <w:pStyle w:val="Heading2"/>
      </w:pPr>
      <w:r>
        <w:t>9.31</w:t>
      </w:r>
      <w:r>
        <w:tab/>
        <w:t>MBS support for V2X services (TEI18_MBS4V2X)</w:t>
      </w:r>
    </w:p>
    <w:p w14:paraId="228B5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91290" w14:textId="77777777" w:rsidR="002503EE" w:rsidRDefault="00000000" w:rsidP="002503EE">
      <w:r>
        <w:t>There were no contributions to this agenda item.</w:t>
      </w:r>
    </w:p>
    <w:p w14:paraId="040CEFAE" w14:textId="4C2A0317" w:rsidR="007615D6" w:rsidRDefault="007615D6" w:rsidP="0010433C">
      <w:pPr>
        <w:pStyle w:val="Heading2"/>
      </w:pPr>
      <w:r>
        <w:t>9.32</w:t>
      </w:r>
      <w:r>
        <w:tab/>
        <w:t>Spending Limits for AM and UE Policies in the 5GC (TEI18_SLAMUP)</w:t>
      </w:r>
    </w:p>
    <w:p w14:paraId="7F5398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3E9288" w14:textId="77777777" w:rsidR="002503EE" w:rsidRDefault="00000000" w:rsidP="002503EE">
      <w:r>
        <w:t>There were no contributions to this agenda item.</w:t>
      </w:r>
    </w:p>
    <w:p w14:paraId="6762B958" w14:textId="5A8849F8" w:rsidR="007615D6" w:rsidRDefault="007615D6" w:rsidP="0010433C">
      <w:pPr>
        <w:pStyle w:val="Heading2"/>
      </w:pPr>
      <w:r>
        <w:t>9.33</w:t>
      </w:r>
      <w:r>
        <w:tab/>
        <w:t>Enhancement of application detection event exposure (TEI18_ADEE)</w:t>
      </w:r>
    </w:p>
    <w:p w14:paraId="516D52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BCD59F" w14:textId="77777777" w:rsidR="002503EE" w:rsidRDefault="00000000" w:rsidP="002503EE">
      <w:r>
        <w:t>There were no contributions to this agenda item.</w:t>
      </w:r>
    </w:p>
    <w:p w14:paraId="32E223FC" w14:textId="145BF0EF" w:rsidR="007615D6" w:rsidRDefault="007615D6" w:rsidP="0010433C">
      <w:pPr>
        <w:pStyle w:val="Heading2"/>
      </w:pPr>
      <w:r>
        <w:t>9.34</w:t>
      </w:r>
      <w:r>
        <w:tab/>
        <w:t>General Support of IPv6 Prefix Delegation (TEI18_IPv6PD)</w:t>
      </w:r>
    </w:p>
    <w:p w14:paraId="288B55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DDE916" w14:textId="77777777" w:rsidR="002503EE" w:rsidRDefault="00000000" w:rsidP="002503EE">
      <w:r>
        <w:t>There were no contributions to this agenda item.</w:t>
      </w:r>
    </w:p>
    <w:p w14:paraId="61313CC7" w14:textId="4E43C450" w:rsidR="007615D6" w:rsidRDefault="007615D6" w:rsidP="0010433C">
      <w:pPr>
        <w:pStyle w:val="Heading2"/>
      </w:pPr>
      <w:r>
        <w:t>9.35</w:t>
      </w:r>
      <w:r>
        <w:tab/>
        <w:t>New WID on Dynamically Changing AM Policies in the 5GC Phase 2 (TEI18_DCAMP_Ph2)</w:t>
      </w:r>
    </w:p>
    <w:p w14:paraId="38F57E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9CB12A0" w14:textId="77777777" w:rsidR="002503EE" w:rsidRDefault="00000000" w:rsidP="002503EE">
      <w:r>
        <w:t>There were no contributions to this agenda item.</w:t>
      </w:r>
    </w:p>
    <w:p w14:paraId="69E3754B" w14:textId="5E96581E" w:rsidR="007615D6" w:rsidRDefault="007615D6" w:rsidP="0010433C">
      <w:pPr>
        <w:pStyle w:val="Heading2"/>
      </w:pPr>
      <w:r>
        <w:t>9.36</w:t>
      </w:r>
      <w:r>
        <w:tab/>
        <w:t>Enhancement of NSAC for maximum number of UEs with at least one PDU session/PDN connection (eNSAC)</w:t>
      </w:r>
    </w:p>
    <w:p w14:paraId="5617BB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186B55" w14:textId="77777777" w:rsidR="002503EE" w:rsidRDefault="00000000" w:rsidP="002503EE">
      <w:r>
        <w:t>There were no contributions to this agenda item.</w:t>
      </w:r>
    </w:p>
    <w:p w14:paraId="6A4A43BC" w14:textId="2DDA999C" w:rsidR="007615D6" w:rsidRDefault="007615D6" w:rsidP="0010433C">
      <w:pPr>
        <w:pStyle w:val="Heading2"/>
      </w:pPr>
      <w:r>
        <w:t>9.37</w:t>
      </w:r>
      <w:r>
        <w:tab/>
        <w:t>Generic Rel-18 LSs</w:t>
      </w:r>
    </w:p>
    <w:p w14:paraId="3E1568D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51B3B6" w14:textId="77777777" w:rsidR="002503EE" w:rsidRDefault="00000000" w:rsidP="002503EE">
      <w:r>
        <w:t>There were no contributions to this agenda item.</w:t>
      </w:r>
    </w:p>
    <w:p w14:paraId="27B544EB" w14:textId="16682D1A" w:rsidR="007615D6" w:rsidRDefault="007615D6" w:rsidP="0010433C">
      <w:pPr>
        <w:pStyle w:val="Heading2"/>
      </w:pPr>
      <w:r>
        <w:t>9.38</w:t>
      </w:r>
      <w:r>
        <w:tab/>
        <w:t>Rel-18 CAT B/C alignment CR(s) due to the work led by other 3GPP Working Groups</w:t>
      </w:r>
    </w:p>
    <w:p w14:paraId="7021AA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6EF45" w14:textId="77777777" w:rsidR="002503EE" w:rsidRDefault="00000000" w:rsidP="002503EE">
      <w:r>
        <w:t>There were no contributions to this agenda item.</w:t>
      </w:r>
    </w:p>
    <w:p w14:paraId="7381BE05" w14:textId="4B061703" w:rsidR="007615D6" w:rsidRDefault="007615D6" w:rsidP="007615D6">
      <w:pPr>
        <w:pStyle w:val="Heading1"/>
      </w:pPr>
      <w:r>
        <w:t>19</w:t>
      </w:r>
      <w:r>
        <w:tab/>
        <w:t>Rel-19 SIDs and WIDs</w:t>
      </w:r>
    </w:p>
    <w:p w14:paraId="78B11FE3" w14:textId="77777777" w:rsidR="002503EE" w:rsidRDefault="00000000" w:rsidP="002503EE">
      <w:r>
        <w:t>There were no contributions to this agenda item.</w:t>
      </w:r>
    </w:p>
    <w:p w14:paraId="6F4256F1" w14:textId="77777777" w:rsidR="00A3176B" w:rsidRDefault="00A3176B" w:rsidP="00A3176B">
      <w:pPr>
        <w:pStyle w:val="Heading3"/>
      </w:pPr>
      <w:r>
        <w:t>19.1.2</w:t>
      </w:r>
      <w:r>
        <w:tab/>
        <w:t>Integration of satellite components in the 5G architecture Phase 3 (5GSAT_Ph3-ARC)</w:t>
      </w:r>
    </w:p>
    <w:p w14:paraId="5F0E4041" w14:textId="77777777" w:rsidR="00A3176B" w:rsidRDefault="00A3176B" w:rsidP="00A3176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0C3DC3F" w14:textId="77777777" w:rsidR="00A3176B" w:rsidRDefault="00A3176B" w:rsidP="00A3176B"/>
    <w:p w14:paraId="34E54689" w14:textId="77777777" w:rsidR="00A3176B" w:rsidRDefault="00A3176B" w:rsidP="00A3176B"/>
    <w:p w14:paraId="5ACFD3F4"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72031DD7" w14:textId="77777777" w:rsidR="00A3176B" w:rsidRDefault="00A3176B" w:rsidP="00A3176B">
      <w:pPr>
        <w:pStyle w:val="NormTop"/>
      </w:pPr>
      <w:r>
        <w:rPr>
          <w:color w:val="0000FF"/>
        </w:rPr>
        <w:t>S2-2508183</w:t>
      </w:r>
      <w:r w:rsidRPr="00D53282">
        <w:t xml:space="preserve"> </w:t>
      </w:r>
      <w:r>
        <w:t>(LS IN) LS on S&amp;F Operation (Source: RAN WG2 (R2-2506285))</w:t>
      </w:r>
      <w:r>
        <w:br/>
      </w:r>
      <w:r w:rsidRPr="00D53282">
        <w:rPr>
          <w:b/>
        </w:rPr>
        <w:t>Document for:</w:t>
      </w:r>
      <w:r w:rsidRPr="00D53282">
        <w:t xml:space="preserve"> </w:t>
      </w:r>
      <w:r>
        <w:t>Information</w:t>
      </w:r>
      <w:r>
        <w:br/>
      </w:r>
      <w:r w:rsidRPr="00D53282">
        <w:rPr>
          <w:b/>
        </w:rPr>
        <w:t>Abstract:</w:t>
      </w:r>
      <w:r w:rsidRPr="00D53282">
        <w:t xml:space="preserve"> </w:t>
      </w:r>
      <w:r>
        <w:br/>
        <w:t>RAN WG2#131 made the following agreements: - We send an LS to CT WG1 asking whether the Satellite ID information broadcast in SIB should be sent to NAS. - 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 1) RAN WG2 asks whether the Satellite ID information broadcast in SIB can be useful in some NAS procedures.</w:t>
      </w:r>
    </w:p>
    <w:p w14:paraId="7C9CB803" w14:textId="77777777" w:rsidR="00A3176B" w:rsidRPr="00B81031" w:rsidRDefault="00A3176B" w:rsidP="00A3176B">
      <w:pPr>
        <w:keepNext/>
        <w:keepLines/>
        <w:rPr>
          <w:i/>
        </w:rPr>
      </w:pPr>
      <w:r w:rsidRPr="00B81031">
        <w:rPr>
          <w:b/>
          <w:bCs/>
          <w:i/>
        </w:rPr>
        <w:t>Comment:</w:t>
      </w:r>
      <w:r>
        <w:rPr>
          <w:i/>
        </w:rPr>
        <w:t xml:space="preserve"> Noted in parallel session.</w:t>
      </w:r>
    </w:p>
    <w:p w14:paraId="234C557C" w14:textId="77777777" w:rsidR="00A3176B" w:rsidRPr="005B25A1" w:rsidRDefault="00A3176B" w:rsidP="00A3176B">
      <w:pPr>
        <w:keepNext/>
        <w:keepLines/>
        <w:rPr>
          <w:b/>
          <w:bCs/>
        </w:rPr>
      </w:pPr>
      <w:r w:rsidRPr="005B25A1">
        <w:rPr>
          <w:b/>
          <w:bCs/>
        </w:rPr>
        <w:t>Parallel discussion:</w:t>
      </w:r>
    </w:p>
    <w:p w14:paraId="42783C68"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19B22AC4" w14:textId="77777777" w:rsidR="00A3176B" w:rsidRPr="00EB0339" w:rsidRDefault="00A3176B" w:rsidP="00A3176B">
      <w:r w:rsidRPr="005B25A1">
        <w:rPr>
          <w:b/>
          <w:bCs/>
        </w:rPr>
        <w:t>Status:</w:t>
      </w:r>
      <w:r>
        <w:t xml:space="preserve"> </w:t>
      </w:r>
      <w:r>
        <w:rPr>
          <w:color w:val="0000FF"/>
        </w:rPr>
        <w:t>Noted</w:t>
      </w:r>
      <w:r>
        <w:t>.</w:t>
      </w:r>
    </w:p>
    <w:p w14:paraId="631F5188" w14:textId="77777777" w:rsidR="00A3176B" w:rsidRPr="00EB0339" w:rsidRDefault="00A3176B" w:rsidP="00A3176B"/>
    <w:p w14:paraId="4387AE51" w14:textId="77777777" w:rsidR="00A3176B" w:rsidRDefault="00A3176B" w:rsidP="00A3176B">
      <w:pPr>
        <w:pStyle w:val="NormTop"/>
      </w:pPr>
      <w:r>
        <w:rPr>
          <w:color w:val="0000FF"/>
        </w:rPr>
        <w:t>S2-2508184</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rsidRPr="00D53282">
        <w:t xml:space="preserve"> </w:t>
      </w:r>
      <w:r>
        <w:br/>
        <w:t>RAN WG2 agreed that PWS can be supported in NB-IoT Terrestrial Network from RAN WG2 perspective. RAN WG2 would like to request SA WG1 to consider whether requirements for PWS support in NB-IoT terrestrial networks should be added. RAN WG2 would also like to inform that PWS geofencing is not supported in NB-IoT Terrestrial Network.</w:t>
      </w:r>
    </w:p>
    <w:p w14:paraId="47372015" w14:textId="77777777" w:rsidR="00A3176B" w:rsidRPr="00B81031" w:rsidRDefault="00A3176B" w:rsidP="00A3176B">
      <w:pPr>
        <w:keepNext/>
        <w:keepLines/>
        <w:rPr>
          <w:i/>
        </w:rPr>
      </w:pPr>
      <w:r w:rsidRPr="00B81031">
        <w:rPr>
          <w:b/>
          <w:bCs/>
          <w:i/>
        </w:rPr>
        <w:t>Comment:</w:t>
      </w:r>
      <w:r>
        <w:rPr>
          <w:i/>
        </w:rPr>
        <w:t xml:space="preserve"> Postponed in parallel session.</w:t>
      </w:r>
    </w:p>
    <w:p w14:paraId="28D6AA7C" w14:textId="77777777" w:rsidR="00A3176B" w:rsidRPr="005B25A1" w:rsidRDefault="00A3176B" w:rsidP="00A3176B">
      <w:pPr>
        <w:keepNext/>
        <w:keepLines/>
        <w:rPr>
          <w:b/>
          <w:bCs/>
        </w:rPr>
      </w:pPr>
      <w:r w:rsidRPr="005B25A1">
        <w:rPr>
          <w:b/>
          <w:bCs/>
        </w:rPr>
        <w:t>Parallel discussion:</w:t>
      </w:r>
    </w:p>
    <w:p w14:paraId="4E571D41" w14:textId="77777777" w:rsidR="00A3176B" w:rsidRPr="005B25A1" w:rsidRDefault="00A3176B" w:rsidP="00A3176B">
      <w:pPr>
        <w:keepNext/>
        <w:keepLines/>
      </w:pPr>
      <w:r w:rsidRPr="005B25A1">
        <w:t>-</w:t>
      </w:r>
    </w:p>
    <w:p w14:paraId="7F0A2804" w14:textId="77777777" w:rsidR="00A3176B" w:rsidRPr="005B25A1" w:rsidRDefault="00A3176B" w:rsidP="00A3176B">
      <w:pPr>
        <w:keepNext/>
        <w:keepLines/>
        <w:rPr>
          <w:b/>
          <w:bCs/>
        </w:rPr>
      </w:pPr>
      <w:r w:rsidRPr="005B25A1">
        <w:rPr>
          <w:b/>
          <w:bCs/>
        </w:rPr>
        <w:t>Plenary Discussion:</w:t>
      </w:r>
    </w:p>
    <w:p w14:paraId="43AE26C0" w14:textId="77777777" w:rsidR="00A3176B" w:rsidRPr="005B25A1" w:rsidRDefault="00A3176B" w:rsidP="00A3176B">
      <w:pPr>
        <w:keepNext/>
        <w:keepLines/>
      </w:pPr>
      <w:r w:rsidRPr="005B25A1">
        <w:t>Postponed.</w:t>
      </w:r>
    </w:p>
    <w:p w14:paraId="0B1172FD" w14:textId="77777777" w:rsidR="00A3176B" w:rsidRPr="00EB0339" w:rsidRDefault="00A3176B" w:rsidP="00A3176B">
      <w:r w:rsidRPr="005B25A1">
        <w:rPr>
          <w:b/>
          <w:bCs/>
        </w:rPr>
        <w:t>Status:</w:t>
      </w:r>
      <w:r>
        <w:t xml:space="preserve"> </w:t>
      </w:r>
      <w:r>
        <w:rPr>
          <w:color w:val="0000FF"/>
        </w:rPr>
        <w:t>Postponed</w:t>
      </w:r>
      <w:r>
        <w:t>.</w:t>
      </w:r>
    </w:p>
    <w:p w14:paraId="37750237"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1EE2DB90" w14:textId="77777777" w:rsidR="00A3176B" w:rsidRDefault="00A3176B" w:rsidP="00A3176B">
      <w:pPr>
        <w:pStyle w:val="NormTop"/>
      </w:pPr>
      <w:r>
        <w:rPr>
          <w:color w:val="0000FF"/>
        </w:rPr>
        <w:t>S2-2508684</w:t>
      </w:r>
      <w:r w:rsidRPr="00D53282">
        <w:t xml:space="preserve"> </w:t>
      </w:r>
      <w:r>
        <w:t>(CR) 23.401 CR3907R3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000DE627"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S2-2506563</w:t>
      </w:r>
      <w:r>
        <w:t>.</w:t>
      </w:r>
    </w:p>
    <w:p w14:paraId="30431A8B" w14:textId="77777777" w:rsidR="00A3176B" w:rsidRPr="005B25A1" w:rsidRDefault="00A3176B" w:rsidP="00A3176B">
      <w:pPr>
        <w:keepNext/>
        <w:keepLines/>
        <w:rPr>
          <w:b/>
          <w:bCs/>
        </w:rPr>
      </w:pPr>
      <w:r w:rsidRPr="005B25A1">
        <w:rPr>
          <w:b/>
          <w:bCs/>
        </w:rPr>
        <w:t>Convenor comment:</w:t>
      </w:r>
    </w:p>
    <w:p w14:paraId="195E1F11" w14:textId="77777777" w:rsidR="00A3176B" w:rsidRPr="005B25A1" w:rsidRDefault="00A3176B" w:rsidP="00A3176B">
      <w:pPr>
        <w:keepNext/>
        <w:keepLines/>
      </w:pPr>
      <w:r w:rsidRPr="005B25A1">
        <w:t>Handle. not support user plane with split MME.</w:t>
      </w:r>
    </w:p>
    <w:p w14:paraId="4ADA84C0" w14:textId="77777777" w:rsidR="00A3176B" w:rsidRPr="005B25A1" w:rsidRDefault="00A3176B" w:rsidP="00A3176B">
      <w:pPr>
        <w:keepNext/>
        <w:keepLines/>
        <w:rPr>
          <w:b/>
          <w:bCs/>
        </w:rPr>
      </w:pPr>
      <w:r w:rsidRPr="005B25A1">
        <w:rPr>
          <w:b/>
          <w:bCs/>
        </w:rPr>
        <w:t>Plenary Discussion:</w:t>
      </w:r>
    </w:p>
    <w:p w14:paraId="3C238EB8" w14:textId="77777777" w:rsidR="00A3176B" w:rsidRPr="005B25A1" w:rsidRDefault="00A3176B" w:rsidP="00A3176B">
      <w:pPr>
        <w:keepNext/>
        <w:keepLines/>
      </w:pPr>
      <w:r>
        <w:rPr>
          <w:color w:val="0000FF"/>
        </w:rPr>
        <w:t>Not handled</w:t>
      </w:r>
      <w:r>
        <w:t>.</w:t>
      </w:r>
    </w:p>
    <w:p w14:paraId="3B2701EF" w14:textId="77777777" w:rsidR="00A3176B" w:rsidRPr="00EB0339" w:rsidRDefault="00A3176B" w:rsidP="00A3176B">
      <w:r w:rsidRPr="005B25A1">
        <w:rPr>
          <w:b/>
          <w:bCs/>
        </w:rPr>
        <w:t>Status:</w:t>
      </w:r>
      <w:r>
        <w:t xml:space="preserve"> </w:t>
      </w:r>
      <w:r>
        <w:rPr>
          <w:color w:val="0000FF"/>
        </w:rPr>
        <w:t>Not handled</w:t>
      </w:r>
      <w:r>
        <w:t>.</w:t>
      </w:r>
    </w:p>
    <w:p w14:paraId="6282068A" w14:textId="77777777" w:rsidR="00A3176B" w:rsidRPr="00EB0339" w:rsidRDefault="00A3176B" w:rsidP="00A3176B"/>
    <w:p w14:paraId="3141B85F" w14:textId="77777777" w:rsidR="00A3176B" w:rsidRDefault="00A3176B" w:rsidP="00A3176B">
      <w:pPr>
        <w:pStyle w:val="NormTop"/>
      </w:pPr>
      <w:r>
        <w:rPr>
          <w:color w:val="0000FF"/>
        </w:rPr>
        <w:t>S2-2509038</w:t>
      </w:r>
      <w:r w:rsidRPr="00D53282">
        <w:t xml:space="preserve"> </w:t>
      </w:r>
      <w:r>
        <w:t xml:space="preserve">(CR) 23.401 CR3935R1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 transfer in the transferred context. 2) Change 'S&amp;F mode' to 'S&amp;F Mode'.</w:t>
      </w:r>
    </w:p>
    <w:p w14:paraId="414ADEFE"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S2-2507286</w:t>
      </w:r>
      <w:r>
        <w:t>.</w:t>
      </w:r>
    </w:p>
    <w:p w14:paraId="70597EE0" w14:textId="77777777" w:rsidR="00A3176B" w:rsidRPr="005B25A1" w:rsidRDefault="00A3176B" w:rsidP="00A3176B">
      <w:pPr>
        <w:keepNext/>
        <w:keepLines/>
        <w:rPr>
          <w:b/>
          <w:bCs/>
        </w:rPr>
      </w:pPr>
      <w:r w:rsidRPr="005B25A1">
        <w:rPr>
          <w:b/>
          <w:bCs/>
        </w:rPr>
        <w:t>Convenor comment:</w:t>
      </w:r>
    </w:p>
    <w:p w14:paraId="346557F4" w14:textId="77777777" w:rsidR="00A3176B" w:rsidRPr="005B25A1" w:rsidRDefault="00A3176B" w:rsidP="00A3176B">
      <w:pPr>
        <w:keepNext/>
        <w:keepLines/>
      </w:pPr>
      <w:r w:rsidRPr="005B25A1">
        <w:t>Handle. mobility handling for non S&amp;F mode to S&amp;F mode.</w:t>
      </w:r>
    </w:p>
    <w:p w14:paraId="2EEBF9CB" w14:textId="77777777" w:rsidR="00A3176B" w:rsidRPr="005B25A1" w:rsidRDefault="00A3176B" w:rsidP="00A3176B">
      <w:pPr>
        <w:keepNext/>
        <w:keepLines/>
        <w:rPr>
          <w:b/>
          <w:bCs/>
        </w:rPr>
      </w:pPr>
      <w:r w:rsidRPr="005B25A1">
        <w:rPr>
          <w:b/>
          <w:bCs/>
        </w:rPr>
        <w:t>Parallel discussion:</w:t>
      </w:r>
    </w:p>
    <w:p w14:paraId="2DDAA588" w14:textId="77777777" w:rsidR="00A3176B" w:rsidRPr="005B25A1" w:rsidRDefault="00A3176B" w:rsidP="00A3176B">
      <w:pPr>
        <w:keepNext/>
        <w:keepLines/>
      </w:pPr>
      <w:r w:rsidRPr="005B25A1">
        <w:t>See if some text in the annex is acceptable. Revised in parallel session to</w:t>
      </w:r>
      <w:r>
        <w:rPr>
          <w:color w:val="0000FF"/>
        </w:rPr>
        <w:t xml:space="preserve"> S2-2509323</w:t>
      </w:r>
      <w:r>
        <w:t>.</w:t>
      </w:r>
    </w:p>
    <w:p w14:paraId="380D2281" w14:textId="77777777" w:rsidR="00A3176B" w:rsidRPr="005B25A1" w:rsidRDefault="00A3176B" w:rsidP="00A3176B">
      <w:pPr>
        <w:keepNext/>
        <w:keepLines/>
        <w:rPr>
          <w:b/>
          <w:bCs/>
        </w:rPr>
      </w:pPr>
      <w:r w:rsidRPr="005B25A1">
        <w:rPr>
          <w:b/>
          <w:bCs/>
        </w:rPr>
        <w:t>Plenary Discussion:</w:t>
      </w:r>
    </w:p>
    <w:p w14:paraId="6AF18F5E" w14:textId="77777777" w:rsidR="00A3176B" w:rsidRPr="005B25A1" w:rsidRDefault="00A3176B" w:rsidP="00A3176B">
      <w:pPr>
        <w:keepNext/>
        <w:keepLines/>
      </w:pPr>
      <w:r w:rsidRPr="005B25A1">
        <w:t>Postponed.</w:t>
      </w:r>
    </w:p>
    <w:p w14:paraId="5016078D" w14:textId="77777777" w:rsidR="00A3176B" w:rsidRPr="00EB0339" w:rsidRDefault="00A3176B" w:rsidP="00A3176B">
      <w:r w:rsidRPr="005B25A1">
        <w:rPr>
          <w:b/>
          <w:bCs/>
        </w:rPr>
        <w:t>Status:</w:t>
      </w:r>
      <w:r>
        <w:t xml:space="preserve"> </w:t>
      </w:r>
      <w:r>
        <w:rPr>
          <w:color w:val="0000FF"/>
        </w:rPr>
        <w:t>Postponed</w:t>
      </w:r>
      <w:r>
        <w:t>.</w:t>
      </w:r>
    </w:p>
    <w:p w14:paraId="782C968B" w14:textId="77777777" w:rsidR="00A3176B" w:rsidRDefault="00A3176B" w:rsidP="00A3176B">
      <w:pPr>
        <w:pStyle w:val="NormTop"/>
      </w:pPr>
      <w:r>
        <w:rPr>
          <w:color w:val="0000FF"/>
        </w:rPr>
        <w:t>S2-2509231</w:t>
      </w:r>
      <w:r w:rsidRPr="00D53282">
        <w:t xml:space="preserve"> </w:t>
      </w:r>
      <w:r>
        <w:t>(CR) 23.401 CR3944 (Rel-19, 'F'): Clarification on PDN connection establishment procedure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During the PDN Connection procedure the network shall assign the PDN connection as control plane only and send control plane only indicator during the PDN Connection establishment.</w:t>
      </w:r>
    </w:p>
    <w:p w14:paraId="61984908" w14:textId="77777777" w:rsidR="00A3176B" w:rsidRPr="00B81031" w:rsidRDefault="00A3176B" w:rsidP="00A3176B">
      <w:pPr>
        <w:keepNext/>
        <w:keepLines/>
        <w:rPr>
          <w:i/>
        </w:rPr>
      </w:pPr>
      <w:r w:rsidRPr="00B81031">
        <w:rPr>
          <w:b/>
          <w:bCs/>
          <w:i/>
        </w:rPr>
        <w:t>Comment:</w:t>
      </w:r>
      <w:r>
        <w:rPr>
          <w:i/>
        </w:rPr>
        <w:t xml:space="preserve"> Check WI Code Capitalization!.  Confirm Spec version used - CR states 19.5.0!</w:t>
      </w:r>
    </w:p>
    <w:p w14:paraId="2A369F89" w14:textId="77777777" w:rsidR="00A3176B" w:rsidRPr="005B25A1" w:rsidRDefault="00A3176B" w:rsidP="00A3176B">
      <w:pPr>
        <w:keepNext/>
        <w:keepLines/>
        <w:rPr>
          <w:b/>
          <w:bCs/>
        </w:rPr>
      </w:pPr>
      <w:r w:rsidRPr="005B25A1">
        <w:rPr>
          <w:b/>
          <w:bCs/>
        </w:rPr>
        <w:t>Convenor comment:</w:t>
      </w:r>
    </w:p>
    <w:p w14:paraId="0C930644" w14:textId="77777777" w:rsidR="00A3176B" w:rsidRPr="005B25A1" w:rsidRDefault="00A3176B" w:rsidP="00A3176B">
      <w:pPr>
        <w:keepNext/>
        <w:keepLines/>
      </w:pPr>
      <w:r w:rsidRPr="005B25A1">
        <w:t>Handle. only use the Control Plane CIoT.</w:t>
      </w:r>
    </w:p>
    <w:p w14:paraId="7F641AB8" w14:textId="77777777" w:rsidR="00A3176B" w:rsidRPr="005B25A1" w:rsidRDefault="00A3176B" w:rsidP="00A3176B">
      <w:pPr>
        <w:keepNext/>
        <w:keepLines/>
        <w:rPr>
          <w:b/>
          <w:bCs/>
        </w:rPr>
      </w:pPr>
      <w:r w:rsidRPr="005B25A1">
        <w:rPr>
          <w:b/>
          <w:bCs/>
        </w:rPr>
        <w:t>Parallel discussion:</w:t>
      </w:r>
    </w:p>
    <w:p w14:paraId="3E61F1A4" w14:textId="77777777" w:rsidR="00A3176B" w:rsidRPr="005B25A1" w:rsidRDefault="00A3176B" w:rsidP="00A3176B">
      <w:pPr>
        <w:keepNext/>
        <w:keepLines/>
      </w:pPr>
      <w:r w:rsidRPr="005B25A1">
        <w:t>Revised in parallel session to</w:t>
      </w:r>
      <w:r>
        <w:rPr>
          <w:color w:val="0000FF"/>
        </w:rPr>
        <w:t xml:space="preserve"> S2-2509324</w:t>
      </w:r>
      <w:r>
        <w:t>.</w:t>
      </w:r>
    </w:p>
    <w:p w14:paraId="4E7FF087" w14:textId="77777777" w:rsidR="00A3176B" w:rsidRPr="005B25A1" w:rsidRDefault="00A3176B" w:rsidP="00A3176B">
      <w:pPr>
        <w:keepNext/>
        <w:keepLines/>
        <w:rPr>
          <w:b/>
          <w:bCs/>
        </w:rPr>
      </w:pPr>
      <w:r w:rsidRPr="005B25A1">
        <w:rPr>
          <w:b/>
          <w:bCs/>
        </w:rPr>
        <w:t>Plenary Discussion:</w:t>
      </w:r>
    </w:p>
    <w:p w14:paraId="1D3B3D9E" w14:textId="77777777" w:rsidR="00A3176B" w:rsidRPr="005B25A1" w:rsidRDefault="00A3176B" w:rsidP="00A3176B">
      <w:pPr>
        <w:keepNext/>
        <w:keepLines/>
      </w:pPr>
      <w:r w:rsidRPr="005B25A1">
        <w:t>Noted.</w:t>
      </w:r>
    </w:p>
    <w:p w14:paraId="04B79052" w14:textId="77777777" w:rsidR="00A3176B" w:rsidRPr="00EB0339" w:rsidRDefault="00A3176B" w:rsidP="00A3176B">
      <w:r w:rsidRPr="005B25A1">
        <w:rPr>
          <w:b/>
          <w:bCs/>
        </w:rPr>
        <w:t>Status:</w:t>
      </w:r>
      <w:r>
        <w:t xml:space="preserve"> </w:t>
      </w:r>
      <w:r>
        <w:rPr>
          <w:color w:val="0000FF"/>
        </w:rPr>
        <w:t>Noted</w:t>
      </w:r>
      <w:r>
        <w:t>.</w:t>
      </w:r>
    </w:p>
    <w:p w14:paraId="11285CEE" w14:textId="77777777" w:rsidR="00A3176B" w:rsidRDefault="00A3176B" w:rsidP="00A3176B">
      <w:pPr>
        <w:pStyle w:val="NormTop"/>
      </w:pPr>
      <w:r>
        <w:rPr>
          <w:color w:val="0000FF"/>
        </w:rPr>
        <w:t>S2-2508913</w:t>
      </w:r>
      <w:r w:rsidRPr="00D53282">
        <w:t xml:space="preserve"> </w:t>
      </w:r>
      <w:r>
        <w:t>(CR) 23.401 CR3927R2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5481C058" w14:textId="77777777" w:rsidR="00A3176B" w:rsidRPr="00B81031" w:rsidRDefault="00A3176B" w:rsidP="00A3176B">
      <w:pPr>
        <w:keepNext/>
        <w:keepLines/>
        <w:rPr>
          <w:i/>
        </w:rPr>
      </w:pPr>
      <w:r w:rsidRPr="00B81031">
        <w:rPr>
          <w:b/>
          <w:bCs/>
          <w:i/>
        </w:rPr>
        <w:t>Comment:</w:t>
      </w:r>
      <w:r>
        <w:rPr>
          <w:i/>
        </w:rPr>
        <w:t xml:space="preserve"> Revision of  (Noted)</w:t>
      </w:r>
      <w:r>
        <w:rPr>
          <w:color w:val="0000FF"/>
        </w:rPr>
        <w:t xml:space="preserve"> S2-2506398</w:t>
      </w:r>
      <w:r>
        <w:t>.</w:t>
      </w:r>
    </w:p>
    <w:p w14:paraId="10BCDE6B" w14:textId="77777777" w:rsidR="00A3176B" w:rsidRPr="005B25A1" w:rsidRDefault="00A3176B" w:rsidP="00A3176B">
      <w:pPr>
        <w:keepNext/>
        <w:keepLines/>
        <w:rPr>
          <w:b/>
          <w:bCs/>
        </w:rPr>
      </w:pPr>
      <w:r w:rsidRPr="005B25A1">
        <w:rPr>
          <w:b/>
          <w:bCs/>
        </w:rPr>
        <w:t>Convenor comment:</w:t>
      </w:r>
    </w:p>
    <w:p w14:paraId="38AD584F" w14:textId="77777777" w:rsidR="00A3176B" w:rsidRPr="005B25A1" w:rsidRDefault="00A3176B" w:rsidP="00A3176B">
      <w:pPr>
        <w:keepNext/>
        <w:keepLines/>
      </w:pPr>
      <w:r w:rsidRPr="005B25A1">
        <w:t>Handle. UE handle S&amp;F Wait Timer.</w:t>
      </w:r>
    </w:p>
    <w:p w14:paraId="6D219355" w14:textId="77777777" w:rsidR="00A3176B" w:rsidRPr="005B25A1" w:rsidRDefault="00A3176B" w:rsidP="00A3176B">
      <w:pPr>
        <w:keepNext/>
        <w:keepLines/>
        <w:rPr>
          <w:b/>
          <w:bCs/>
        </w:rPr>
      </w:pPr>
      <w:r w:rsidRPr="005B25A1">
        <w:rPr>
          <w:b/>
          <w:bCs/>
        </w:rPr>
        <w:t>Parallel discussion:</w:t>
      </w:r>
    </w:p>
    <w:p w14:paraId="3C1E0C68" w14:textId="77777777" w:rsidR="00A3176B" w:rsidRPr="005B25A1" w:rsidRDefault="00A3176B" w:rsidP="00A3176B">
      <w:pPr>
        <w:keepNext/>
        <w:keepLines/>
      </w:pPr>
      <w:r w:rsidRPr="005B25A1">
        <w:t>Change will be one line with reference to stage 3. Revised in parallel session to</w:t>
      </w:r>
      <w:r>
        <w:rPr>
          <w:color w:val="0000FF"/>
        </w:rPr>
        <w:t xml:space="preserve"> S2-2509325</w:t>
      </w:r>
      <w:r>
        <w:t>.</w:t>
      </w:r>
    </w:p>
    <w:p w14:paraId="67CEB43E" w14:textId="77777777" w:rsidR="00A3176B" w:rsidRPr="005B25A1" w:rsidRDefault="00A3176B" w:rsidP="00A3176B">
      <w:pPr>
        <w:keepNext/>
        <w:keepLines/>
      </w:pPr>
      <w:r w:rsidRPr="005B25A1">
        <w:t>3GPP TS 24.301 [46] defines how the UE handles the S&amp;F Wait Timer received in NAS message e.g. UE NAS procedures when the S&amp;F Wait Timer is running. +B1. Revised in parallel session to</w:t>
      </w:r>
      <w:r>
        <w:rPr>
          <w:color w:val="0000FF"/>
        </w:rPr>
        <w:t xml:space="preserve"> S2-2509555</w:t>
      </w:r>
      <w:r>
        <w:t>.</w:t>
      </w:r>
    </w:p>
    <w:p w14:paraId="7FE58CC8"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5FE0E8B2" w14:textId="77777777" w:rsidR="009E42E4" w:rsidRPr="005B25A1" w:rsidRDefault="009E42E4" w:rsidP="009E42E4">
      <w:pPr>
        <w:keepNext/>
        <w:keepLines/>
        <w:rPr>
          <w:b/>
          <w:bCs/>
        </w:rPr>
      </w:pPr>
      <w:r w:rsidRPr="005B25A1">
        <w:rPr>
          <w:b/>
          <w:bCs/>
        </w:rPr>
        <w:t>Plenary Discussion:</w:t>
      </w:r>
    </w:p>
    <w:p w14:paraId="524BEA27"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562ACD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C0E1A49" w14:textId="279024CF" w:rsidR="00A3176B" w:rsidRPr="00EB0339" w:rsidRDefault="009E42E4" w:rsidP="00A3176B">
      <w:r>
        <w:rPr>
          <w:b/>
          <w:bCs/>
        </w:rPr>
        <w:t xml:space="preserve"> </w:t>
      </w:r>
    </w:p>
    <w:p w14:paraId="54133AC9" w14:textId="77777777" w:rsidR="00A3176B" w:rsidRDefault="00A3176B" w:rsidP="00A3176B">
      <w:pPr>
        <w:pStyle w:val="NormTop"/>
      </w:pPr>
      <w:r>
        <w:rPr>
          <w:color w:val="0000FF"/>
        </w:rPr>
        <w:t>S2-2509036</w:t>
      </w:r>
      <w:r w:rsidRPr="00D53282">
        <w:t xml:space="preserve"> </w:t>
      </w:r>
      <w:r>
        <w:t xml:space="preserve">(CR) 23.401 CR3942 (Rel-19, 'F'): UE procedures for handling S&amp;F Wait Timer (Source: [Qualcomm Incorporated],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00C309D0" w14:textId="77777777" w:rsidR="00A3176B" w:rsidRPr="005B25A1" w:rsidRDefault="00A3176B" w:rsidP="00A3176B">
      <w:pPr>
        <w:keepNext/>
        <w:keepLines/>
        <w:rPr>
          <w:b/>
          <w:bCs/>
        </w:rPr>
      </w:pPr>
      <w:r w:rsidRPr="005B25A1">
        <w:rPr>
          <w:b/>
          <w:bCs/>
        </w:rPr>
        <w:t>Convenor comment:</w:t>
      </w:r>
    </w:p>
    <w:p w14:paraId="555C2D67" w14:textId="77777777" w:rsidR="00A3176B" w:rsidRPr="005B25A1" w:rsidRDefault="00A3176B" w:rsidP="00A3176B">
      <w:pPr>
        <w:keepNext/>
        <w:keepLines/>
      </w:pPr>
      <w:r w:rsidRPr="005B25A1">
        <w:t>Handle. To be merged into S2-2508913?</w:t>
      </w:r>
    </w:p>
    <w:p w14:paraId="4C46B524" w14:textId="77777777" w:rsidR="00A3176B" w:rsidRPr="005B25A1" w:rsidRDefault="00A3176B" w:rsidP="00A3176B">
      <w:pPr>
        <w:keepNext/>
        <w:keepLines/>
        <w:rPr>
          <w:b/>
          <w:bCs/>
        </w:rPr>
      </w:pPr>
      <w:r w:rsidRPr="005B25A1">
        <w:rPr>
          <w:b/>
          <w:bCs/>
        </w:rPr>
        <w:t>Plenary Discussion:</w:t>
      </w:r>
    </w:p>
    <w:p w14:paraId="4F9FFA86" w14:textId="77777777" w:rsidR="00A3176B" w:rsidRPr="005B25A1" w:rsidRDefault="00A3176B" w:rsidP="00A3176B">
      <w:pPr>
        <w:keepNext/>
        <w:keepLines/>
      </w:pPr>
      <w:r>
        <w:rPr>
          <w:color w:val="0000FF"/>
        </w:rPr>
        <w:t>Not handled</w:t>
      </w:r>
      <w:r>
        <w:t>.</w:t>
      </w:r>
    </w:p>
    <w:p w14:paraId="475AB55B" w14:textId="77777777" w:rsidR="00A3176B" w:rsidRPr="00EB0339" w:rsidRDefault="00A3176B" w:rsidP="00A3176B">
      <w:r w:rsidRPr="005B25A1">
        <w:rPr>
          <w:b/>
          <w:bCs/>
        </w:rPr>
        <w:t>Status:</w:t>
      </w:r>
      <w:r>
        <w:t xml:space="preserve"> </w:t>
      </w:r>
      <w:r>
        <w:rPr>
          <w:color w:val="0000FF"/>
        </w:rPr>
        <w:t>Not handled</w:t>
      </w:r>
      <w:r>
        <w:t>.</w:t>
      </w:r>
    </w:p>
    <w:p w14:paraId="7DEC3341" w14:textId="77777777" w:rsidR="00A3176B" w:rsidRPr="00EB0339" w:rsidRDefault="00A3176B" w:rsidP="00A3176B"/>
    <w:p w14:paraId="69774497" w14:textId="77777777" w:rsidR="00A3176B" w:rsidRDefault="00A3176B" w:rsidP="00A3176B">
      <w:pPr>
        <w:pStyle w:val="NormTop"/>
      </w:pPr>
      <w:r>
        <w:rPr>
          <w:color w:val="0000FF"/>
        </w:rPr>
        <w:t>S2-2509256</w:t>
      </w:r>
      <w:r w:rsidRPr="00D53282">
        <w:t xml:space="preserve"> </w:t>
      </w:r>
      <w:r>
        <w:t>(CR) 23.401 CR3949 (Rel-19, 'F'): Conditions to stop S&amp;F wait timer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conditions to stop S&amp;F wait timer.</w:t>
      </w:r>
    </w:p>
    <w:p w14:paraId="1F8F37FD" w14:textId="77777777" w:rsidR="00A3176B" w:rsidRPr="005B25A1" w:rsidRDefault="00A3176B" w:rsidP="00A3176B">
      <w:pPr>
        <w:keepNext/>
        <w:keepLines/>
        <w:rPr>
          <w:b/>
          <w:bCs/>
        </w:rPr>
      </w:pPr>
      <w:r w:rsidRPr="005B25A1">
        <w:rPr>
          <w:b/>
          <w:bCs/>
        </w:rPr>
        <w:t>Convenor comment:</w:t>
      </w:r>
    </w:p>
    <w:p w14:paraId="5463A44C" w14:textId="77777777" w:rsidR="00A3176B" w:rsidRPr="005B25A1" w:rsidRDefault="00A3176B" w:rsidP="00A3176B">
      <w:pPr>
        <w:keepNext/>
        <w:keepLines/>
      </w:pPr>
      <w:r w:rsidRPr="005B25A1">
        <w:t>Handle. UE stop the S&amp;F Wait Timer.</w:t>
      </w:r>
    </w:p>
    <w:p w14:paraId="0DA2EB14" w14:textId="77777777" w:rsidR="00A3176B" w:rsidRPr="005B25A1" w:rsidRDefault="00A3176B" w:rsidP="00A3176B">
      <w:pPr>
        <w:keepNext/>
        <w:keepLines/>
        <w:rPr>
          <w:b/>
          <w:bCs/>
        </w:rPr>
      </w:pPr>
      <w:r w:rsidRPr="005B25A1">
        <w:rPr>
          <w:b/>
          <w:bCs/>
        </w:rPr>
        <w:t>Plenary Discussion:</w:t>
      </w:r>
    </w:p>
    <w:p w14:paraId="3E210E38" w14:textId="77777777" w:rsidR="00A3176B" w:rsidRPr="005B25A1" w:rsidRDefault="00A3176B" w:rsidP="00A3176B">
      <w:pPr>
        <w:keepNext/>
        <w:keepLines/>
      </w:pPr>
      <w:r>
        <w:rPr>
          <w:color w:val="0000FF"/>
        </w:rPr>
        <w:t>Not handled</w:t>
      </w:r>
      <w:r>
        <w:t>.</w:t>
      </w:r>
    </w:p>
    <w:p w14:paraId="152B5DC7" w14:textId="77777777" w:rsidR="00A3176B" w:rsidRPr="00EB0339" w:rsidRDefault="00A3176B" w:rsidP="00A3176B">
      <w:r w:rsidRPr="005B25A1">
        <w:rPr>
          <w:b/>
          <w:bCs/>
        </w:rPr>
        <w:t>Status:</w:t>
      </w:r>
      <w:r>
        <w:t xml:space="preserve"> </w:t>
      </w:r>
      <w:r>
        <w:rPr>
          <w:color w:val="0000FF"/>
        </w:rPr>
        <w:t>Not handled</w:t>
      </w:r>
      <w:r>
        <w:t>.</w:t>
      </w:r>
    </w:p>
    <w:p w14:paraId="3BB95031" w14:textId="77777777" w:rsidR="00A3176B" w:rsidRPr="00EB0339" w:rsidRDefault="00A3176B" w:rsidP="00A3176B"/>
    <w:p w14:paraId="4F464AC8" w14:textId="77777777" w:rsidR="00A3176B" w:rsidRDefault="00A3176B" w:rsidP="00A3176B">
      <w:pPr>
        <w:pStyle w:val="NormTop"/>
      </w:pPr>
      <w:r>
        <w:rPr>
          <w:color w:val="0000FF"/>
        </w:rPr>
        <w:t>S2-2508920</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Discusses the options for when the network transitions to S&amp;F mode </w:t>
      </w:r>
      <w:proofErr w:type="spellStart"/>
      <w:r>
        <w:t>wrt</w:t>
      </w:r>
      <w:proofErr w:type="spellEnd"/>
      <w:r>
        <w:t xml:space="preserve"> to how to handle legacy UEs that do not support S&amp;F.</w:t>
      </w:r>
    </w:p>
    <w:p w14:paraId="56AFB279"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S2-2506468</w:t>
      </w:r>
      <w:r>
        <w:t>. Noted in parallel session.</w:t>
      </w:r>
    </w:p>
    <w:p w14:paraId="2D5EA14D" w14:textId="77777777" w:rsidR="00A3176B" w:rsidRPr="005B25A1" w:rsidRDefault="00A3176B" w:rsidP="00A3176B">
      <w:pPr>
        <w:keepNext/>
        <w:keepLines/>
        <w:rPr>
          <w:b/>
          <w:bCs/>
        </w:rPr>
      </w:pPr>
      <w:r w:rsidRPr="005B25A1">
        <w:rPr>
          <w:b/>
          <w:bCs/>
        </w:rPr>
        <w:t>Parallel discussion:</w:t>
      </w:r>
    </w:p>
    <w:p w14:paraId="225EDC8B"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2C3F849C" w14:textId="77777777" w:rsidR="00A3176B" w:rsidRPr="00EB0339" w:rsidRDefault="00A3176B" w:rsidP="00A3176B">
      <w:r w:rsidRPr="005B25A1">
        <w:rPr>
          <w:b/>
          <w:bCs/>
        </w:rPr>
        <w:t>Status:</w:t>
      </w:r>
      <w:r>
        <w:t xml:space="preserve"> </w:t>
      </w:r>
      <w:r>
        <w:rPr>
          <w:color w:val="0000FF"/>
        </w:rPr>
        <w:t>Noted</w:t>
      </w:r>
      <w:r>
        <w:t>.</w:t>
      </w:r>
    </w:p>
    <w:p w14:paraId="1BCF0C6C" w14:textId="77777777" w:rsidR="00A3176B" w:rsidRPr="00EB0339" w:rsidRDefault="00A3176B" w:rsidP="00A3176B"/>
    <w:p w14:paraId="711C441A" w14:textId="77777777" w:rsidR="00A3176B" w:rsidRDefault="00A3176B" w:rsidP="00A3176B">
      <w:pPr>
        <w:pStyle w:val="NormTop"/>
      </w:pPr>
      <w:r>
        <w:rPr>
          <w:color w:val="0000FF"/>
        </w:rPr>
        <w:t>S2-2508915</w:t>
      </w:r>
      <w:r w:rsidRPr="00D53282">
        <w:t xml:space="preserve"> </w:t>
      </w:r>
      <w:r>
        <w:t>(CR) 23.401 CR3926R4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646D947A"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S2-2506399</w:t>
      </w:r>
      <w:r>
        <w:t>.</w:t>
      </w:r>
    </w:p>
    <w:p w14:paraId="5AE5F00C" w14:textId="77777777" w:rsidR="00A3176B" w:rsidRPr="005B25A1" w:rsidRDefault="00A3176B" w:rsidP="00A3176B">
      <w:pPr>
        <w:keepNext/>
        <w:keepLines/>
        <w:rPr>
          <w:b/>
          <w:bCs/>
        </w:rPr>
      </w:pPr>
      <w:r w:rsidRPr="005B25A1">
        <w:rPr>
          <w:b/>
          <w:bCs/>
        </w:rPr>
        <w:t>Convenor comment:</w:t>
      </w:r>
    </w:p>
    <w:p w14:paraId="4236F37F" w14:textId="77777777" w:rsidR="00A3176B" w:rsidRPr="005B25A1" w:rsidRDefault="00A3176B" w:rsidP="00A3176B">
      <w:pPr>
        <w:keepNext/>
        <w:keepLines/>
      </w:pPr>
      <w:r w:rsidRPr="005B25A1">
        <w:t>Handle.</w:t>
      </w:r>
    </w:p>
    <w:p w14:paraId="512821A2" w14:textId="77777777" w:rsidR="00A3176B" w:rsidRPr="005B25A1" w:rsidRDefault="00A3176B" w:rsidP="00A3176B">
      <w:pPr>
        <w:keepNext/>
        <w:keepLines/>
        <w:rPr>
          <w:b/>
          <w:bCs/>
        </w:rPr>
      </w:pPr>
      <w:r w:rsidRPr="005B25A1">
        <w:rPr>
          <w:b/>
          <w:bCs/>
        </w:rPr>
        <w:t>Parallel discussion:</w:t>
      </w:r>
    </w:p>
    <w:p w14:paraId="0B9F1D2B" w14:textId="77777777" w:rsidR="00A3176B" w:rsidRPr="005B25A1" w:rsidRDefault="00A3176B" w:rsidP="00A3176B">
      <w:pPr>
        <w:keepNext/>
        <w:keepLines/>
      </w:pPr>
      <w:r w:rsidRPr="005B25A1">
        <w:t>Revised in parallel session to</w:t>
      </w:r>
      <w:r>
        <w:rPr>
          <w:color w:val="0000FF"/>
        </w:rPr>
        <w:t xml:space="preserve"> S2-2509326</w:t>
      </w:r>
      <w:r>
        <w:t>.</w:t>
      </w:r>
    </w:p>
    <w:p w14:paraId="722EC1E0" w14:textId="77777777" w:rsidR="00A3176B" w:rsidRPr="005B25A1" w:rsidRDefault="00A3176B" w:rsidP="00A3176B">
      <w:pPr>
        <w:keepNext/>
        <w:keepLines/>
      </w:pPr>
      <w:r w:rsidRPr="005B25A1">
        <w:t>Revised in parallel session to</w:t>
      </w:r>
      <w:r>
        <w:rPr>
          <w:color w:val="0000FF"/>
        </w:rPr>
        <w:t xml:space="preserve"> S2-2509554</w:t>
      </w:r>
      <w:r>
        <w:t>.</w:t>
      </w:r>
    </w:p>
    <w:p w14:paraId="06D0A49E" w14:textId="77777777" w:rsidR="00A3176B" w:rsidRPr="005B25A1" w:rsidRDefault="00A3176B" w:rsidP="00A3176B">
      <w:pPr>
        <w:keepNext/>
        <w:keepLines/>
      </w:pPr>
      <w:r w:rsidRPr="005B25A1">
        <w:t>Withdrawn.</w:t>
      </w:r>
    </w:p>
    <w:p w14:paraId="0D47E6CB" w14:textId="77777777" w:rsidR="00A3176B" w:rsidRPr="00EB0339" w:rsidRDefault="00A3176B" w:rsidP="00A3176B">
      <w:r w:rsidRPr="005B25A1">
        <w:rPr>
          <w:b/>
          <w:bCs/>
        </w:rPr>
        <w:t>Status:</w:t>
      </w:r>
      <w:r>
        <w:t xml:space="preserve"> </w:t>
      </w:r>
      <w:r>
        <w:rPr>
          <w:color w:val="FF0000"/>
        </w:rPr>
        <w:t>Withdrawn</w:t>
      </w:r>
      <w:r>
        <w:t>.</w:t>
      </w:r>
    </w:p>
    <w:p w14:paraId="1A6D9F5D" w14:textId="77777777" w:rsidR="00A3176B" w:rsidRPr="00EB0339" w:rsidRDefault="00A3176B" w:rsidP="00A3176B"/>
    <w:p w14:paraId="7A876D4D" w14:textId="77777777" w:rsidR="00A3176B" w:rsidRDefault="00A3176B" w:rsidP="00A3176B">
      <w:pPr>
        <w:pStyle w:val="NormTop"/>
      </w:pPr>
      <w:r>
        <w:rPr>
          <w:color w:val="0000FF"/>
        </w:rPr>
        <w:t>S2-2508933</w:t>
      </w:r>
      <w:r w:rsidRPr="00D53282">
        <w:t xml:space="preserve"> </w:t>
      </w:r>
      <w:r>
        <w:t xml:space="preserve">(CR) 23.401 CR3932R1 (Rel-19, 'F'): Clarification of the use of the S&amp;F Monitoring List in the split-MME architecture (Source: </w:t>
      </w:r>
      <w:proofErr w:type="spellStart"/>
      <w:r>
        <w:t>Sateliot</w:t>
      </w:r>
      <w:proofErr w:type="spellEnd"/>
      <w:r>
        <w:t xml:space="preserve">, Thales, </w:t>
      </w:r>
      <w:proofErr w:type="spellStart"/>
      <w:r>
        <w:t>Novamint</w:t>
      </w:r>
      <w:proofErr w:type="spellEnd"/>
      <w:r>
        <w:t>, MediaTek, Samsung)</w:t>
      </w:r>
      <w:r>
        <w:br/>
      </w:r>
      <w:r w:rsidRPr="00D53282">
        <w:rPr>
          <w:b/>
        </w:rPr>
        <w:t>Document for:</w:t>
      </w:r>
      <w:r w:rsidRPr="00D53282">
        <w:t xml:space="preserve"> </w:t>
      </w:r>
      <w:r>
        <w:t>Approval</w:t>
      </w:r>
      <w:r>
        <w:br/>
      </w:r>
      <w:r w:rsidRPr="00D53282">
        <w:rPr>
          <w:b/>
        </w:rPr>
        <w:t>Abstract:</w:t>
      </w:r>
      <w:r w:rsidRPr="00D53282">
        <w:t xml:space="preserve"> </w:t>
      </w:r>
      <w:r>
        <w:br/>
        <w:t>Summary of change: Expand NOTE 1 to indicate that the subset of MME-onboard(s) where the UE context is uploaded is provided to the UE via the S&amp;F monitoring list and that, if the list is not provided, the UE can assume that the UE context is uploaded in all MME-onboard(s).</w:t>
      </w:r>
    </w:p>
    <w:p w14:paraId="38791DD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S2-2506458</w:t>
      </w:r>
      <w:r>
        <w:t>.</w:t>
      </w:r>
    </w:p>
    <w:p w14:paraId="197B3034" w14:textId="77777777" w:rsidR="00A3176B" w:rsidRPr="005B25A1" w:rsidRDefault="00A3176B" w:rsidP="00A3176B">
      <w:pPr>
        <w:keepNext/>
        <w:keepLines/>
        <w:rPr>
          <w:b/>
          <w:bCs/>
        </w:rPr>
      </w:pPr>
      <w:r w:rsidRPr="005B25A1">
        <w:rPr>
          <w:b/>
          <w:bCs/>
        </w:rPr>
        <w:t>Parallel discussion:</w:t>
      </w:r>
    </w:p>
    <w:p w14:paraId="25F505F8" w14:textId="77777777" w:rsidR="00A3176B" w:rsidRPr="005B25A1" w:rsidRDefault="00A3176B" w:rsidP="00A3176B">
      <w:pPr>
        <w:keepNext/>
        <w:keepLines/>
      </w:pPr>
      <w:r w:rsidRPr="005B25A1">
        <w:t>Revised in parallel session to</w:t>
      </w:r>
      <w:r>
        <w:rPr>
          <w:color w:val="0000FF"/>
        </w:rPr>
        <w:t xml:space="preserve"> S2-2509358</w:t>
      </w:r>
      <w:r>
        <w:t>.</w:t>
      </w:r>
    </w:p>
    <w:p w14:paraId="43F2D515"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2C4FA6F1" w14:textId="77777777" w:rsidR="009E42E4" w:rsidRPr="005B25A1" w:rsidRDefault="009E42E4" w:rsidP="009E42E4">
      <w:pPr>
        <w:keepNext/>
        <w:keepLines/>
        <w:rPr>
          <w:b/>
          <w:bCs/>
        </w:rPr>
      </w:pPr>
      <w:r w:rsidRPr="005B25A1">
        <w:rPr>
          <w:b/>
          <w:bCs/>
        </w:rPr>
        <w:t>Plenary Discussion:</w:t>
      </w:r>
    </w:p>
    <w:p w14:paraId="06C43C4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1482EC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7E1FD8E" w14:textId="758C8ED0" w:rsidR="00A3176B" w:rsidRPr="00EB0339" w:rsidRDefault="009E42E4" w:rsidP="00A3176B">
      <w:r>
        <w:rPr>
          <w:b/>
          <w:bCs/>
        </w:rPr>
        <w:t xml:space="preserve"> </w:t>
      </w:r>
    </w:p>
    <w:p w14:paraId="13C92015" w14:textId="77777777" w:rsidR="00A3176B" w:rsidRDefault="00A3176B" w:rsidP="00A3176B">
      <w:pPr>
        <w:pStyle w:val="NormTop"/>
      </w:pPr>
      <w:r>
        <w:rPr>
          <w:color w:val="0000FF"/>
        </w:rPr>
        <w:t>S2-2508686</w:t>
      </w:r>
      <w:r w:rsidRPr="00D53282">
        <w:t xml:space="preserve"> </w:t>
      </w:r>
      <w:r>
        <w:t>(CR) 23.682 CR0498R3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25E083E5"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S2-2506565</w:t>
      </w:r>
      <w:r>
        <w:t>.</w:t>
      </w:r>
    </w:p>
    <w:p w14:paraId="3130BFDC" w14:textId="77777777" w:rsidR="00A3176B" w:rsidRPr="005B25A1" w:rsidRDefault="00A3176B" w:rsidP="00A3176B">
      <w:pPr>
        <w:keepNext/>
        <w:keepLines/>
        <w:rPr>
          <w:b/>
          <w:bCs/>
        </w:rPr>
      </w:pPr>
      <w:r w:rsidRPr="005B25A1">
        <w:rPr>
          <w:b/>
          <w:bCs/>
        </w:rPr>
        <w:t>Convenor comment:</w:t>
      </w:r>
    </w:p>
    <w:p w14:paraId="363D2254" w14:textId="77777777" w:rsidR="00A3176B" w:rsidRPr="005B25A1" w:rsidRDefault="00A3176B" w:rsidP="00A3176B">
      <w:pPr>
        <w:keepNext/>
        <w:keepLines/>
      </w:pPr>
      <w:r w:rsidRPr="005B25A1">
        <w:t>Handle.</w:t>
      </w:r>
    </w:p>
    <w:p w14:paraId="625ACE53" w14:textId="77777777" w:rsidR="00A3176B" w:rsidRPr="005B25A1" w:rsidRDefault="00A3176B" w:rsidP="00A3176B">
      <w:pPr>
        <w:keepNext/>
        <w:keepLines/>
        <w:rPr>
          <w:b/>
          <w:bCs/>
        </w:rPr>
      </w:pPr>
      <w:r w:rsidRPr="005B25A1">
        <w:rPr>
          <w:b/>
          <w:bCs/>
        </w:rPr>
        <w:t>Plenary Discussion:</w:t>
      </w:r>
    </w:p>
    <w:p w14:paraId="50AA2FE0" w14:textId="77777777" w:rsidR="00A3176B" w:rsidRPr="005B25A1" w:rsidRDefault="00A3176B" w:rsidP="00A3176B">
      <w:pPr>
        <w:keepNext/>
        <w:keepLines/>
      </w:pPr>
      <w:r>
        <w:rPr>
          <w:color w:val="0000FF"/>
        </w:rPr>
        <w:t>Not handled</w:t>
      </w:r>
      <w:r>
        <w:t>.</w:t>
      </w:r>
    </w:p>
    <w:p w14:paraId="2BFB8988" w14:textId="77777777" w:rsidR="00A3176B" w:rsidRPr="00EB0339" w:rsidRDefault="00A3176B" w:rsidP="00A3176B">
      <w:r w:rsidRPr="005B25A1">
        <w:rPr>
          <w:b/>
          <w:bCs/>
        </w:rPr>
        <w:t>Status:</w:t>
      </w:r>
      <w:r>
        <w:t xml:space="preserve"> </w:t>
      </w:r>
      <w:r>
        <w:rPr>
          <w:color w:val="0000FF"/>
        </w:rPr>
        <w:t>Not handled</w:t>
      </w:r>
      <w:r>
        <w:t>.</w:t>
      </w:r>
    </w:p>
    <w:p w14:paraId="6BD7E21F" w14:textId="77777777" w:rsidR="00A3176B" w:rsidRPr="00EB0339" w:rsidRDefault="00A3176B" w:rsidP="00A3176B"/>
    <w:p w14:paraId="540AB68C" w14:textId="77777777" w:rsidR="00A3176B" w:rsidRDefault="00A3176B" w:rsidP="00A3176B">
      <w:pPr>
        <w:pStyle w:val="NormTop"/>
      </w:pPr>
      <w:r>
        <w:rPr>
          <w:color w:val="0000FF"/>
        </w:rPr>
        <w:t>S2-2508685</w:t>
      </w:r>
      <w:r w:rsidRPr="00D53282">
        <w:t xml:space="preserve"> </w:t>
      </w:r>
      <w:r>
        <w:t>(CR) 23.401 CR3908R3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it is the PDN connection handling that is up to implementation. Clarify that the 'initial attach reject + MME onboard interacts with MME ground' can happen 'before and after </w:t>
      </w:r>
      <w:proofErr w:type="spellStart"/>
      <w:r>
        <w:t>xxxx</w:t>
      </w:r>
      <w:proofErr w:type="spellEnd"/>
      <w:r>
        <w:t>'. 2. Change 'supporting' to 'operating'.</w:t>
      </w:r>
    </w:p>
    <w:p w14:paraId="3A09F94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S2-2506564</w:t>
      </w:r>
      <w:r>
        <w:t>.</w:t>
      </w:r>
    </w:p>
    <w:p w14:paraId="2BAD8352" w14:textId="77777777" w:rsidR="00A3176B" w:rsidRPr="005B25A1" w:rsidRDefault="00A3176B" w:rsidP="00A3176B">
      <w:pPr>
        <w:keepNext/>
        <w:keepLines/>
        <w:rPr>
          <w:b/>
          <w:bCs/>
        </w:rPr>
      </w:pPr>
      <w:r w:rsidRPr="005B25A1">
        <w:rPr>
          <w:b/>
          <w:bCs/>
        </w:rPr>
        <w:t>Convenor comment:</w:t>
      </w:r>
    </w:p>
    <w:p w14:paraId="3A93A8CC" w14:textId="77777777" w:rsidR="00A3176B" w:rsidRPr="005B25A1" w:rsidRDefault="00A3176B" w:rsidP="00A3176B">
      <w:pPr>
        <w:keepNext/>
        <w:keepLines/>
      </w:pPr>
      <w:r w:rsidRPr="005B25A1">
        <w:t>Replace MME with SCEF.</w:t>
      </w:r>
    </w:p>
    <w:p w14:paraId="4DBF62F0" w14:textId="77777777" w:rsidR="00A3176B" w:rsidRPr="005B25A1" w:rsidRDefault="00A3176B" w:rsidP="00A3176B">
      <w:pPr>
        <w:keepNext/>
        <w:keepLines/>
        <w:rPr>
          <w:b/>
          <w:bCs/>
        </w:rPr>
      </w:pPr>
      <w:r w:rsidRPr="005B25A1">
        <w:rPr>
          <w:b/>
          <w:bCs/>
        </w:rPr>
        <w:t>Parallel discussion:</w:t>
      </w:r>
    </w:p>
    <w:p w14:paraId="4243804E" w14:textId="77777777" w:rsidR="00A3176B" w:rsidRPr="005B25A1" w:rsidRDefault="00A3176B" w:rsidP="00A3176B">
      <w:pPr>
        <w:keepNext/>
        <w:keepLines/>
      </w:pPr>
      <w:r w:rsidRPr="005B25A1">
        <w:t>Revised in parallel session to</w:t>
      </w:r>
      <w:r>
        <w:rPr>
          <w:color w:val="0000FF"/>
        </w:rPr>
        <w:t xml:space="preserve"> S2-2509330</w:t>
      </w:r>
      <w:r>
        <w:t>.</w:t>
      </w:r>
    </w:p>
    <w:p w14:paraId="329E187D" w14:textId="77777777" w:rsidR="00A3176B" w:rsidRPr="005B25A1" w:rsidRDefault="00A3176B" w:rsidP="00A3176B">
      <w:pPr>
        <w:keepNext/>
        <w:keepLines/>
      </w:pPr>
      <w:r w:rsidRPr="005B25A1">
        <w:t>Only change in step 9 is to limit changes to step 9 to replacing 'it' with 'the PDN connection'. Revised in parallel session to</w:t>
      </w:r>
      <w:r>
        <w:rPr>
          <w:color w:val="0000FF"/>
        </w:rPr>
        <w:t xml:space="preserve"> S2-2509548</w:t>
      </w:r>
      <w:r>
        <w:t>.</w:t>
      </w:r>
    </w:p>
    <w:p w14:paraId="761E3951"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1D467DD1" w14:textId="77777777" w:rsidR="009E42E4" w:rsidRPr="005B25A1" w:rsidRDefault="009E42E4" w:rsidP="009E42E4">
      <w:pPr>
        <w:keepNext/>
        <w:keepLines/>
        <w:rPr>
          <w:b/>
          <w:bCs/>
        </w:rPr>
      </w:pPr>
      <w:r w:rsidRPr="005B25A1">
        <w:rPr>
          <w:b/>
          <w:bCs/>
        </w:rPr>
        <w:t>Plenary Discussion:</w:t>
      </w:r>
    </w:p>
    <w:p w14:paraId="34558E5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141BFF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5066343" w14:textId="393765BB" w:rsidR="00A3176B" w:rsidRPr="00EB0339" w:rsidRDefault="009E42E4" w:rsidP="00A3176B">
      <w:r>
        <w:rPr>
          <w:b/>
          <w:bCs/>
        </w:rPr>
        <w:t xml:space="preserve"> </w:t>
      </w:r>
    </w:p>
    <w:p w14:paraId="011AC05C" w14:textId="77777777" w:rsidR="00A3176B" w:rsidRDefault="00A3176B" w:rsidP="00A3176B">
      <w:pPr>
        <w:pStyle w:val="NormTop"/>
      </w:pPr>
      <w:r>
        <w:rPr>
          <w:color w:val="0000FF"/>
        </w:rPr>
        <w:t>S2-2509046</w:t>
      </w:r>
      <w:r w:rsidRPr="00D53282">
        <w:t xml:space="preserve"> </w:t>
      </w:r>
      <w:r>
        <w:t>(CR) 23.401 CR3943 (Rel-19, 'F'): TAI list allocation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MME should not mix up TAIs of S&amp;F and non S&amp;F mode.</w:t>
      </w:r>
    </w:p>
    <w:p w14:paraId="7A5233AE" w14:textId="77777777" w:rsidR="00A3176B" w:rsidRPr="005B25A1" w:rsidRDefault="00A3176B" w:rsidP="00A3176B">
      <w:pPr>
        <w:keepNext/>
        <w:keepLines/>
        <w:rPr>
          <w:b/>
          <w:bCs/>
        </w:rPr>
      </w:pPr>
      <w:r w:rsidRPr="005B25A1">
        <w:rPr>
          <w:b/>
          <w:bCs/>
        </w:rPr>
        <w:t>Convenor comment:</w:t>
      </w:r>
    </w:p>
    <w:p w14:paraId="3E958523" w14:textId="77777777" w:rsidR="00A3176B" w:rsidRPr="005B25A1" w:rsidRDefault="00A3176B" w:rsidP="00A3176B">
      <w:pPr>
        <w:keepNext/>
        <w:keepLines/>
      </w:pPr>
      <w:r w:rsidRPr="005B25A1">
        <w:t>Handle.</w:t>
      </w:r>
    </w:p>
    <w:p w14:paraId="09215687" w14:textId="77777777" w:rsidR="00A3176B" w:rsidRPr="005B25A1" w:rsidRDefault="00A3176B" w:rsidP="00A3176B">
      <w:pPr>
        <w:keepNext/>
        <w:keepLines/>
        <w:rPr>
          <w:b/>
          <w:bCs/>
        </w:rPr>
      </w:pPr>
      <w:r w:rsidRPr="005B25A1">
        <w:rPr>
          <w:b/>
          <w:bCs/>
        </w:rPr>
        <w:t>Parallel discussion:</w:t>
      </w:r>
    </w:p>
    <w:p w14:paraId="5F011F1B" w14:textId="77777777" w:rsidR="00A3176B" w:rsidRPr="005B25A1" w:rsidRDefault="00A3176B" w:rsidP="00A3176B">
      <w:pPr>
        <w:keepNext/>
        <w:keepLines/>
      </w:pPr>
      <w:r w:rsidRPr="005B25A1">
        <w:t>Revised in parallel session to</w:t>
      </w:r>
      <w:r>
        <w:rPr>
          <w:color w:val="0000FF"/>
        </w:rPr>
        <w:t xml:space="preserve"> S2-2509327</w:t>
      </w:r>
      <w:r>
        <w:t>.</w:t>
      </w:r>
    </w:p>
    <w:p w14:paraId="49133323" w14:textId="77777777" w:rsidR="00A3176B" w:rsidRPr="005B25A1" w:rsidRDefault="00A3176B" w:rsidP="00A3176B">
      <w:pPr>
        <w:keepNext/>
        <w:keepLines/>
      </w:pPr>
      <w:r w:rsidRPr="005B25A1">
        <w:t>Revised in parallel session to</w:t>
      </w:r>
      <w:r>
        <w:rPr>
          <w:color w:val="0000FF"/>
        </w:rPr>
        <w:t xml:space="preserve"> S2-2509553</w:t>
      </w:r>
      <w:r>
        <w:t>.</w:t>
      </w:r>
    </w:p>
    <w:p w14:paraId="009DA7E0" w14:textId="77777777" w:rsidR="00A3176B" w:rsidRPr="005B25A1" w:rsidRDefault="00A3176B" w:rsidP="00A3176B">
      <w:pPr>
        <w:keepNext/>
        <w:keepLines/>
      </w:pPr>
      <w:r w:rsidRPr="005B25A1">
        <w:t>Remove 'legacy' from the note. Revised in parallel session to</w:t>
      </w:r>
      <w:r>
        <w:rPr>
          <w:color w:val="0000FF"/>
        </w:rPr>
        <w:t xml:space="preserve"> S2-2509611</w:t>
      </w:r>
      <w:r>
        <w:t>.</w:t>
      </w:r>
    </w:p>
    <w:p w14:paraId="3B3DEDE7"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69FB51FD" w14:textId="77777777" w:rsidR="009E42E4" w:rsidRPr="005B25A1" w:rsidRDefault="009E42E4" w:rsidP="009E42E4">
      <w:pPr>
        <w:keepNext/>
        <w:keepLines/>
        <w:rPr>
          <w:b/>
          <w:bCs/>
        </w:rPr>
      </w:pPr>
      <w:r w:rsidRPr="005B25A1">
        <w:rPr>
          <w:b/>
          <w:bCs/>
        </w:rPr>
        <w:t>Plenary Discussion:</w:t>
      </w:r>
    </w:p>
    <w:p w14:paraId="698544F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8B4248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D653F59" w14:textId="626F7C2A" w:rsidR="00A3176B" w:rsidRPr="00EB0339" w:rsidRDefault="009E42E4" w:rsidP="00A3176B">
      <w:r>
        <w:rPr>
          <w:b/>
          <w:bCs/>
        </w:rPr>
        <w:t xml:space="preserve"> </w:t>
      </w:r>
    </w:p>
    <w:p w14:paraId="303C3D6F" w14:textId="77777777" w:rsidR="00A3176B" w:rsidRDefault="00A3176B" w:rsidP="00A3176B">
      <w:pPr>
        <w:pStyle w:val="NormTop"/>
      </w:pPr>
      <w:r>
        <w:rPr>
          <w:color w:val="0000FF"/>
        </w:rPr>
        <w:t>S2-2509005</w:t>
      </w:r>
      <w:r w:rsidRPr="00D53282">
        <w:t xml:space="preserve"> </w:t>
      </w:r>
      <w:r>
        <w:t>(CR) 23.401 CR3937R1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Delete the EN.</w:t>
      </w:r>
    </w:p>
    <w:p w14:paraId="120D87C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S2-2507444</w:t>
      </w:r>
      <w:r>
        <w:t>.</w:t>
      </w:r>
    </w:p>
    <w:p w14:paraId="2C1F40A0" w14:textId="77777777" w:rsidR="00A3176B" w:rsidRPr="005B25A1" w:rsidRDefault="00A3176B" w:rsidP="00A3176B">
      <w:pPr>
        <w:keepNext/>
        <w:keepLines/>
        <w:rPr>
          <w:b/>
          <w:bCs/>
        </w:rPr>
      </w:pPr>
      <w:r w:rsidRPr="005B25A1">
        <w:rPr>
          <w:b/>
          <w:bCs/>
        </w:rPr>
        <w:t>Parallel discussion:</w:t>
      </w:r>
    </w:p>
    <w:p w14:paraId="45FF17B6" w14:textId="77777777" w:rsidR="00A3176B" w:rsidRPr="005B25A1" w:rsidRDefault="00A3176B" w:rsidP="00A3176B">
      <w:pPr>
        <w:keepNext/>
        <w:keepLines/>
      </w:pPr>
      <w:r w:rsidRPr="005B25A1">
        <w:t>Add reference to SA WG3 conclusion. Revised in parallel session to</w:t>
      </w:r>
      <w:r>
        <w:rPr>
          <w:color w:val="0000FF"/>
        </w:rPr>
        <w:t xml:space="preserve"> S2-2509329</w:t>
      </w:r>
      <w:r>
        <w:t>.</w:t>
      </w:r>
    </w:p>
    <w:p w14:paraId="663D75EF"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1C99C619" w14:textId="77777777" w:rsidR="009E42E4" w:rsidRPr="005B25A1" w:rsidRDefault="009E42E4" w:rsidP="009E42E4">
      <w:pPr>
        <w:keepNext/>
        <w:keepLines/>
        <w:rPr>
          <w:b/>
          <w:bCs/>
        </w:rPr>
      </w:pPr>
      <w:r w:rsidRPr="005B25A1">
        <w:rPr>
          <w:b/>
          <w:bCs/>
        </w:rPr>
        <w:t>Plenary Discussion:</w:t>
      </w:r>
    </w:p>
    <w:p w14:paraId="5251813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BD7673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A05E5FE" w14:textId="71E9421A" w:rsidR="00A3176B" w:rsidRPr="00EB0339" w:rsidRDefault="009E42E4" w:rsidP="00A3176B">
      <w:r>
        <w:rPr>
          <w:b/>
          <w:bCs/>
        </w:rPr>
        <w:t xml:space="preserve"> </w:t>
      </w:r>
    </w:p>
    <w:p w14:paraId="7F553316" w14:textId="77777777" w:rsidR="00A3176B" w:rsidRDefault="00A3176B" w:rsidP="00A3176B">
      <w:pPr>
        <w:pStyle w:val="NormTop"/>
      </w:pPr>
      <w:r>
        <w:rPr>
          <w:color w:val="0000FF"/>
        </w:rPr>
        <w:t>S2-2509006</w:t>
      </w:r>
      <w:r w:rsidRPr="00D53282">
        <w:t xml:space="preserve"> </w:t>
      </w:r>
      <w:r>
        <w:t>(CR) 23.682 CR0499R3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 and fix few more editorial issues.</w:t>
      </w:r>
    </w:p>
    <w:p w14:paraId="0295CFD4"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S2-2507438</w:t>
      </w:r>
      <w:r>
        <w:t>.</w:t>
      </w:r>
    </w:p>
    <w:p w14:paraId="48529CCE" w14:textId="77777777" w:rsidR="00A3176B" w:rsidRPr="005B25A1" w:rsidRDefault="00A3176B" w:rsidP="00A3176B">
      <w:pPr>
        <w:keepNext/>
        <w:keepLines/>
        <w:rPr>
          <w:b/>
          <w:bCs/>
        </w:rPr>
      </w:pPr>
      <w:r w:rsidRPr="005B25A1">
        <w:rPr>
          <w:b/>
          <w:bCs/>
        </w:rPr>
        <w:t>Convenor comment:</w:t>
      </w:r>
    </w:p>
    <w:p w14:paraId="24566BCC" w14:textId="77777777" w:rsidR="00A3176B" w:rsidRPr="005B25A1" w:rsidRDefault="00A3176B" w:rsidP="00A3176B">
      <w:pPr>
        <w:keepNext/>
        <w:keepLines/>
      </w:pPr>
      <w:r w:rsidRPr="005B25A1">
        <w:t>Handle.</w:t>
      </w:r>
    </w:p>
    <w:p w14:paraId="22723D3D" w14:textId="77777777" w:rsidR="00A3176B" w:rsidRPr="005B25A1" w:rsidRDefault="00A3176B" w:rsidP="00A3176B">
      <w:pPr>
        <w:keepNext/>
        <w:keepLines/>
        <w:rPr>
          <w:b/>
          <w:bCs/>
        </w:rPr>
      </w:pPr>
      <w:r w:rsidRPr="005B25A1">
        <w:rPr>
          <w:b/>
          <w:bCs/>
        </w:rPr>
        <w:t>Parallel discussion:</w:t>
      </w:r>
    </w:p>
    <w:p w14:paraId="13A4159E" w14:textId="77777777" w:rsidR="00A3176B" w:rsidRPr="005B25A1" w:rsidRDefault="00A3176B" w:rsidP="00A3176B">
      <w:pPr>
        <w:keepNext/>
        <w:keepLines/>
      </w:pPr>
      <w:r w:rsidRPr="005B25A1">
        <w:t>Revised in parallel session to</w:t>
      </w:r>
      <w:r>
        <w:rPr>
          <w:color w:val="0000FF"/>
        </w:rPr>
        <w:t xml:space="preserve"> S2-2509328</w:t>
      </w:r>
      <w:r>
        <w:t>.</w:t>
      </w:r>
    </w:p>
    <w:p w14:paraId="18DE1AAE"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6D096ECC" w14:textId="77777777" w:rsidR="009E42E4" w:rsidRPr="005B25A1" w:rsidRDefault="009E42E4" w:rsidP="009E42E4">
      <w:pPr>
        <w:keepNext/>
        <w:keepLines/>
        <w:rPr>
          <w:b/>
          <w:bCs/>
        </w:rPr>
      </w:pPr>
      <w:r w:rsidRPr="005B25A1">
        <w:rPr>
          <w:b/>
          <w:bCs/>
        </w:rPr>
        <w:t>Plenary Discussion:</w:t>
      </w:r>
    </w:p>
    <w:p w14:paraId="1DEC795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3F750A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E4B6DB5" w14:textId="31A0487B" w:rsidR="00A3176B" w:rsidRPr="00EB0339" w:rsidRDefault="009E42E4" w:rsidP="00A3176B">
      <w:r>
        <w:rPr>
          <w:b/>
          <w:bCs/>
        </w:rPr>
        <w:t xml:space="preserve"> </w:t>
      </w:r>
    </w:p>
    <w:p w14:paraId="2EBCB36A" w14:textId="77777777" w:rsidR="00A3176B" w:rsidRDefault="00A3176B" w:rsidP="00A3176B">
      <w:pPr>
        <w:pStyle w:val="NormTop"/>
      </w:pPr>
      <w:r>
        <w:rPr>
          <w:color w:val="0000FF"/>
        </w:rPr>
        <w:t>S2-2509037</w:t>
      </w:r>
      <w:r w:rsidRPr="00D53282">
        <w:t xml:space="preserve"> </w:t>
      </w:r>
      <w:r>
        <w:t xml:space="preserve">(CR) 23.682 CR0500R2 (Rel-19, 'F'): Removing UE S&amp;F Term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183BAA53"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S2-2507285</w:t>
      </w:r>
      <w:r>
        <w:t>. Merged into</w:t>
      </w:r>
      <w:r>
        <w:rPr>
          <w:color w:val="0000FF"/>
        </w:rPr>
        <w:t xml:space="preserve"> S2-2509328</w:t>
      </w:r>
      <w:r>
        <w:t>.</w:t>
      </w:r>
    </w:p>
    <w:p w14:paraId="4401EA33" w14:textId="77777777" w:rsidR="00A3176B" w:rsidRPr="005B25A1" w:rsidRDefault="00A3176B" w:rsidP="00A3176B">
      <w:pPr>
        <w:keepNext/>
        <w:keepLines/>
        <w:rPr>
          <w:b/>
          <w:bCs/>
        </w:rPr>
      </w:pPr>
      <w:r w:rsidRPr="005B25A1">
        <w:rPr>
          <w:b/>
          <w:bCs/>
        </w:rPr>
        <w:t>Convenor comment:</w:t>
      </w:r>
    </w:p>
    <w:p w14:paraId="18827B46" w14:textId="77777777" w:rsidR="00A3176B" w:rsidRPr="005B25A1" w:rsidRDefault="00A3176B" w:rsidP="00A3176B">
      <w:pPr>
        <w:keepNext/>
        <w:keepLines/>
      </w:pPr>
      <w:r w:rsidRPr="005B25A1">
        <w:t>Merged into S2-2509006?</w:t>
      </w:r>
    </w:p>
    <w:p w14:paraId="60BFF09D" w14:textId="77777777" w:rsidR="00A3176B" w:rsidRPr="005B25A1" w:rsidRDefault="00A3176B" w:rsidP="00A3176B">
      <w:pPr>
        <w:keepNext/>
        <w:keepLines/>
        <w:rPr>
          <w:b/>
          <w:bCs/>
        </w:rPr>
      </w:pPr>
      <w:r w:rsidRPr="005B25A1">
        <w:rPr>
          <w:b/>
          <w:bCs/>
        </w:rPr>
        <w:t>Parallel discussion:</w:t>
      </w:r>
    </w:p>
    <w:p w14:paraId="3E7E9C1D" w14:textId="77777777" w:rsidR="00A3176B" w:rsidRPr="005B25A1" w:rsidRDefault="00A3176B" w:rsidP="00A3176B">
      <w:pPr>
        <w:keepNext/>
        <w:keepLines/>
      </w:pPr>
      <w:r w:rsidRPr="005B25A1">
        <w:t>Merged.</w:t>
      </w:r>
    </w:p>
    <w:p w14:paraId="1A37DFA7" w14:textId="77777777" w:rsidR="00A3176B" w:rsidRPr="00EB0339" w:rsidRDefault="00A3176B" w:rsidP="00A3176B">
      <w:r w:rsidRPr="005B25A1">
        <w:rPr>
          <w:b/>
          <w:bCs/>
        </w:rPr>
        <w:t>Status:</w:t>
      </w:r>
      <w:r>
        <w:t xml:space="preserve"> </w:t>
      </w:r>
      <w:r>
        <w:rPr>
          <w:color w:val="0000FF"/>
        </w:rPr>
        <w:t>Merged</w:t>
      </w:r>
      <w:r>
        <w:t>.</w:t>
      </w:r>
    </w:p>
    <w:p w14:paraId="6C8BB859" w14:textId="77777777" w:rsidR="00A3176B" w:rsidRPr="00EB0339" w:rsidRDefault="00A3176B" w:rsidP="00A3176B"/>
    <w:p w14:paraId="472C0E64" w14:textId="77777777" w:rsidR="00A3176B" w:rsidRDefault="00A3176B" w:rsidP="00A3176B">
      <w:pPr>
        <w:pStyle w:val="NormTop"/>
      </w:pPr>
      <w:r>
        <w:rPr>
          <w:color w:val="0000FF"/>
        </w:rPr>
        <w:t>S2-2508512</w:t>
      </w:r>
      <w:r w:rsidRPr="00D53282">
        <w:t xml:space="preserve"> </w:t>
      </w:r>
      <w:r>
        <w:t>(CR) 23.401 CR3939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0030E714" w14:textId="77777777" w:rsidR="00A3176B" w:rsidRPr="00B81031" w:rsidRDefault="00A3176B" w:rsidP="00A3176B">
      <w:pPr>
        <w:keepNext/>
        <w:keepLines/>
        <w:rPr>
          <w:i/>
        </w:rPr>
      </w:pPr>
      <w:r w:rsidRPr="00B81031">
        <w:rPr>
          <w:b/>
          <w:bCs/>
          <w:i/>
        </w:rPr>
        <w:t>Comment:</w:t>
      </w:r>
      <w:r>
        <w:rPr>
          <w:i/>
        </w:rPr>
        <w:t xml:space="preserve"> Noted in parallel session.</w:t>
      </w:r>
    </w:p>
    <w:p w14:paraId="6F1D8816" w14:textId="77777777" w:rsidR="00A3176B" w:rsidRPr="005B25A1" w:rsidRDefault="00A3176B" w:rsidP="00A3176B">
      <w:pPr>
        <w:keepNext/>
        <w:keepLines/>
        <w:rPr>
          <w:b/>
          <w:bCs/>
        </w:rPr>
      </w:pPr>
      <w:r w:rsidRPr="005B25A1">
        <w:rPr>
          <w:b/>
          <w:bCs/>
        </w:rPr>
        <w:t>Parallel discussion:</w:t>
      </w:r>
    </w:p>
    <w:p w14:paraId="5AFA9912"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5ACF311D" w14:textId="77777777" w:rsidR="00A3176B" w:rsidRPr="00EB0339" w:rsidRDefault="00A3176B" w:rsidP="00A3176B">
      <w:r w:rsidRPr="005B25A1">
        <w:rPr>
          <w:b/>
          <w:bCs/>
        </w:rPr>
        <w:t>Status:</w:t>
      </w:r>
      <w:r>
        <w:t xml:space="preserve"> </w:t>
      </w:r>
      <w:r>
        <w:rPr>
          <w:color w:val="0000FF"/>
        </w:rPr>
        <w:t>Noted</w:t>
      </w:r>
      <w:r>
        <w:t>.</w:t>
      </w:r>
    </w:p>
    <w:p w14:paraId="599BFCC0" w14:textId="77777777" w:rsidR="00A3176B" w:rsidRPr="00EB0339" w:rsidRDefault="00A3176B" w:rsidP="00A3176B"/>
    <w:p w14:paraId="503C3C13"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KI#3: UE-SAT-UE comm - UP path change</w:t>
      </w:r>
    </w:p>
    <w:p w14:paraId="31D97514" w14:textId="77777777" w:rsidR="00A3176B" w:rsidRDefault="00A3176B" w:rsidP="00A3176B">
      <w:pPr>
        <w:pStyle w:val="NormTop"/>
      </w:pPr>
      <w:r>
        <w:rPr>
          <w:color w:val="0000FF"/>
        </w:rPr>
        <w:t>S2-2508509</w:t>
      </w:r>
      <w:r w:rsidRPr="00D53282">
        <w:t xml:space="preserve"> </w:t>
      </w:r>
      <w:r>
        <w:t>(CR) 23.503 CR1578 (Rel-19, 'F'): Enhancement of Rx Interface for UE-Satellite-UE Communication in TS 23.503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Rx interface to support the transmission of the satellite identifier.</w:t>
      </w:r>
    </w:p>
    <w:p w14:paraId="7E6D4160" w14:textId="77777777" w:rsidR="00A3176B" w:rsidRPr="005B25A1" w:rsidRDefault="00A3176B" w:rsidP="00A3176B">
      <w:pPr>
        <w:keepNext/>
        <w:keepLines/>
        <w:rPr>
          <w:b/>
          <w:bCs/>
        </w:rPr>
      </w:pPr>
      <w:r w:rsidRPr="005B25A1">
        <w:rPr>
          <w:b/>
          <w:bCs/>
        </w:rPr>
        <w:t>Convenor comment:</w:t>
      </w:r>
    </w:p>
    <w:p w14:paraId="4071FA29" w14:textId="77777777" w:rsidR="00A3176B" w:rsidRPr="005B25A1" w:rsidRDefault="00A3176B" w:rsidP="00A3176B">
      <w:pPr>
        <w:keepNext/>
        <w:keepLines/>
      </w:pPr>
      <w:r w:rsidRPr="005B25A1">
        <w:t>Handle. Updated the Rx interface to support the transmission of the satellite identifier.</w:t>
      </w:r>
    </w:p>
    <w:p w14:paraId="6F96BB27" w14:textId="77777777" w:rsidR="00A3176B" w:rsidRPr="005B25A1" w:rsidRDefault="00A3176B" w:rsidP="00A3176B">
      <w:pPr>
        <w:keepNext/>
        <w:keepLines/>
        <w:rPr>
          <w:b/>
          <w:bCs/>
        </w:rPr>
      </w:pPr>
      <w:r w:rsidRPr="005B25A1">
        <w:rPr>
          <w:b/>
          <w:bCs/>
        </w:rPr>
        <w:t>Plenary Discussion:</w:t>
      </w:r>
    </w:p>
    <w:p w14:paraId="0496B338" w14:textId="77777777" w:rsidR="00A3176B" w:rsidRPr="005B25A1" w:rsidRDefault="00A3176B" w:rsidP="00A3176B">
      <w:pPr>
        <w:keepNext/>
        <w:keepLines/>
      </w:pPr>
      <w:r>
        <w:rPr>
          <w:color w:val="0000FF"/>
        </w:rPr>
        <w:t>Not handled</w:t>
      </w:r>
      <w:r>
        <w:t>.</w:t>
      </w:r>
    </w:p>
    <w:p w14:paraId="24661C20" w14:textId="77777777" w:rsidR="00A3176B" w:rsidRPr="00EB0339" w:rsidRDefault="00A3176B" w:rsidP="00A3176B">
      <w:r w:rsidRPr="005B25A1">
        <w:rPr>
          <w:b/>
          <w:bCs/>
        </w:rPr>
        <w:t>Status:</w:t>
      </w:r>
      <w:r>
        <w:t xml:space="preserve"> </w:t>
      </w:r>
      <w:r>
        <w:rPr>
          <w:color w:val="0000FF"/>
        </w:rPr>
        <w:t>Not handled</w:t>
      </w:r>
      <w:r>
        <w:t>.</w:t>
      </w:r>
    </w:p>
    <w:p w14:paraId="7C51B49D" w14:textId="77777777" w:rsidR="00A3176B" w:rsidRPr="00EB0339" w:rsidRDefault="00A3176B" w:rsidP="00A3176B"/>
    <w:p w14:paraId="658AE5B1" w14:textId="77777777" w:rsidR="00A3176B" w:rsidRDefault="00A3176B" w:rsidP="00A3176B">
      <w:pPr>
        <w:pStyle w:val="NormTop"/>
      </w:pPr>
      <w:r>
        <w:rPr>
          <w:color w:val="0000FF"/>
        </w:rPr>
        <w:t>S2-2508510</w:t>
      </w:r>
      <w:r w:rsidRPr="00D53282">
        <w:t xml:space="preserve"> </w:t>
      </w:r>
      <w:r>
        <w:t>(CR) 23.228 CR1674 (Rel-19, 'F'): Enhancement of Rx Interface for UE-Satellite-UE Communication in TS 23.228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call setup procedure to support the report of the satellite identifier via the Rx interface.</w:t>
      </w:r>
    </w:p>
    <w:p w14:paraId="1C9A9E7B" w14:textId="77777777" w:rsidR="00A3176B" w:rsidRPr="005B25A1" w:rsidRDefault="00A3176B" w:rsidP="00A3176B">
      <w:pPr>
        <w:keepNext/>
        <w:keepLines/>
        <w:rPr>
          <w:b/>
          <w:bCs/>
        </w:rPr>
      </w:pPr>
      <w:r w:rsidRPr="005B25A1">
        <w:rPr>
          <w:b/>
          <w:bCs/>
        </w:rPr>
        <w:t>Convenor comment:</w:t>
      </w:r>
    </w:p>
    <w:p w14:paraId="72BE8CBA" w14:textId="77777777" w:rsidR="00A3176B" w:rsidRPr="005B25A1" w:rsidRDefault="00A3176B" w:rsidP="00A3176B">
      <w:pPr>
        <w:keepNext/>
        <w:keepLines/>
      </w:pPr>
      <w:r w:rsidRPr="005B25A1">
        <w:t>Handle. Support the report of the satellite identifier via the Rx interface.</w:t>
      </w:r>
    </w:p>
    <w:p w14:paraId="1329B6AE" w14:textId="77777777" w:rsidR="00A3176B" w:rsidRPr="005B25A1" w:rsidRDefault="00A3176B" w:rsidP="00A3176B">
      <w:pPr>
        <w:keepNext/>
        <w:keepLines/>
        <w:rPr>
          <w:b/>
          <w:bCs/>
        </w:rPr>
      </w:pPr>
      <w:r w:rsidRPr="005B25A1">
        <w:rPr>
          <w:b/>
          <w:bCs/>
        </w:rPr>
        <w:t>Plenary Discussion:</w:t>
      </w:r>
    </w:p>
    <w:p w14:paraId="4251F579" w14:textId="77777777" w:rsidR="00A3176B" w:rsidRPr="005B25A1" w:rsidRDefault="00A3176B" w:rsidP="00A3176B">
      <w:pPr>
        <w:keepNext/>
        <w:keepLines/>
      </w:pPr>
      <w:r>
        <w:rPr>
          <w:color w:val="0000FF"/>
        </w:rPr>
        <w:t>Not handled</w:t>
      </w:r>
      <w:r>
        <w:t>.</w:t>
      </w:r>
    </w:p>
    <w:p w14:paraId="5D42E8A4" w14:textId="77777777" w:rsidR="00A3176B" w:rsidRPr="00EB0339" w:rsidRDefault="00A3176B" w:rsidP="00A3176B">
      <w:r w:rsidRPr="005B25A1">
        <w:rPr>
          <w:b/>
          <w:bCs/>
        </w:rPr>
        <w:t>Status:</w:t>
      </w:r>
      <w:r>
        <w:t xml:space="preserve"> </w:t>
      </w:r>
      <w:r>
        <w:rPr>
          <w:color w:val="0000FF"/>
        </w:rPr>
        <w:t>Not handled</w:t>
      </w:r>
      <w:r>
        <w:t>.</w:t>
      </w:r>
    </w:p>
    <w:p w14:paraId="6AE3B291" w14:textId="77777777" w:rsidR="00A3176B" w:rsidRPr="00EB0339" w:rsidRDefault="00A3176B" w:rsidP="00A3176B"/>
    <w:p w14:paraId="3C466075" w14:textId="77777777" w:rsidR="00A3176B" w:rsidRDefault="00A3176B" w:rsidP="00A3176B">
      <w:pPr>
        <w:pStyle w:val="NormTop"/>
      </w:pPr>
      <w:r>
        <w:rPr>
          <w:color w:val="0000FF"/>
        </w:rPr>
        <w:t>S2-2509047</w:t>
      </w:r>
      <w:r w:rsidRPr="00D53282">
        <w:t xml:space="preserve"> </w:t>
      </w:r>
      <w:r>
        <w:t>(CR) 23.228 CR1680 (Rel-19, 'F'): Procedure update for optimizing media routing (UE-Satellite-UE communication) (Source: NTT DOCOMO,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Re-ordering the </w:t>
      </w:r>
      <w:proofErr w:type="spellStart"/>
      <w:r>
        <w:t>signaling</w:t>
      </w:r>
      <w:proofErr w:type="spellEnd"/>
      <w:r>
        <w:t xml:space="preserve"> sequence such that the SIP INVITE request is forwarded to MT UE before determining whether to perform UE-Satellite-UE communication at the terminating side.</w:t>
      </w:r>
    </w:p>
    <w:p w14:paraId="72EF450A" w14:textId="77777777" w:rsidR="00A3176B" w:rsidRPr="005B25A1" w:rsidRDefault="00A3176B" w:rsidP="00A3176B">
      <w:pPr>
        <w:keepNext/>
        <w:keepLines/>
        <w:rPr>
          <w:b/>
          <w:bCs/>
        </w:rPr>
      </w:pPr>
      <w:r w:rsidRPr="005B25A1">
        <w:rPr>
          <w:b/>
          <w:bCs/>
        </w:rPr>
        <w:t>Convenor comment:</w:t>
      </w:r>
    </w:p>
    <w:p w14:paraId="603876FC" w14:textId="77777777" w:rsidR="00A3176B" w:rsidRPr="005B25A1" w:rsidRDefault="00A3176B" w:rsidP="00A3176B">
      <w:pPr>
        <w:keepNext/>
        <w:keepLines/>
      </w:pPr>
      <w:r w:rsidRPr="005B25A1">
        <w:t>Handle. Re-ordering the signalling sequence.</w:t>
      </w:r>
    </w:p>
    <w:p w14:paraId="7139802E" w14:textId="77777777" w:rsidR="00A3176B" w:rsidRPr="005B25A1" w:rsidRDefault="00A3176B" w:rsidP="00A3176B">
      <w:pPr>
        <w:keepNext/>
        <w:keepLines/>
        <w:rPr>
          <w:b/>
          <w:bCs/>
        </w:rPr>
      </w:pPr>
      <w:r w:rsidRPr="005B25A1">
        <w:rPr>
          <w:b/>
          <w:bCs/>
        </w:rPr>
        <w:t>Parallel discussion:</w:t>
      </w:r>
    </w:p>
    <w:p w14:paraId="45F74E5C" w14:textId="77777777" w:rsidR="00A3176B" w:rsidRPr="005B25A1" w:rsidRDefault="00A3176B" w:rsidP="00A3176B">
      <w:pPr>
        <w:keepNext/>
        <w:keepLines/>
      </w:pPr>
      <w:r w:rsidRPr="005B25A1">
        <w:t>Add cosigner(s). Revised in parallel session to</w:t>
      </w:r>
      <w:r>
        <w:rPr>
          <w:color w:val="0000FF"/>
        </w:rPr>
        <w:t xml:space="preserve"> S2-2509322</w:t>
      </w:r>
      <w:r>
        <w:t>.</w:t>
      </w:r>
    </w:p>
    <w:p w14:paraId="3B85FDC2" w14:textId="77777777" w:rsidR="00A3176B" w:rsidRDefault="00A3176B" w:rsidP="00A3176B">
      <w:pPr>
        <w:keepNext/>
        <w:keepLines/>
        <w:rPr>
          <w:b/>
          <w:bCs/>
        </w:rPr>
      </w:pPr>
      <w:r>
        <w:rPr>
          <w:b/>
          <w:bCs/>
        </w:rPr>
        <w:t>Plenary Discussion:</w:t>
      </w:r>
    </w:p>
    <w:p w14:paraId="1E64C941" w14:textId="77777777" w:rsidR="00A3176B" w:rsidRDefault="00A3176B" w:rsidP="00A3176B">
      <w:pPr>
        <w:keepNext/>
        <w:keepLines/>
      </w:pPr>
      <w:r>
        <w:t xml:space="preserve">  </w:t>
      </w:r>
      <w:r>
        <w:rPr>
          <w:color w:val="FF0000"/>
        </w:rPr>
        <w:t>&lt;RETURN - OPEN&gt;</w:t>
      </w:r>
    </w:p>
    <w:p w14:paraId="1B898AEC" w14:textId="77777777" w:rsidR="00A3176B" w:rsidRDefault="00A3176B" w:rsidP="00A3176B">
      <w:r>
        <w:rPr>
          <w:b/>
          <w:bCs/>
        </w:rPr>
        <w:t>Status:</w:t>
      </w:r>
      <w:r>
        <w:t xml:space="preserve"> </w:t>
      </w:r>
      <w:r>
        <w:rPr>
          <w:color w:val="FF0000"/>
        </w:rPr>
        <w:t>OPEN</w:t>
      </w:r>
    </w:p>
    <w:p w14:paraId="06A33E14" w14:textId="77777777" w:rsidR="00A3176B" w:rsidRPr="00EB0339" w:rsidRDefault="00A3176B" w:rsidP="00A3176B"/>
    <w:p w14:paraId="3F913D8A" w14:textId="77777777" w:rsidR="00A3176B" w:rsidRDefault="00A3176B" w:rsidP="00A3176B">
      <w:pPr>
        <w:pStyle w:val="NormTop"/>
      </w:pPr>
      <w:r>
        <w:rPr>
          <w:color w:val="0000FF"/>
        </w:rPr>
        <w:t>S2-2509032</w:t>
      </w:r>
      <w:r w:rsidRPr="00D53282">
        <w:t xml:space="preserve"> </w:t>
      </w:r>
      <w:r>
        <w:t xml:space="preserve">(DISCUSSION) Discussion on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Overview of the options for satellite identifier reporting and proposal to resolve this issue.</w:t>
      </w:r>
    </w:p>
    <w:p w14:paraId="41F29A6B" w14:textId="77777777" w:rsidR="00A3176B" w:rsidRPr="005B25A1" w:rsidRDefault="00A3176B" w:rsidP="00A3176B">
      <w:pPr>
        <w:keepNext/>
        <w:keepLines/>
        <w:rPr>
          <w:b/>
          <w:bCs/>
        </w:rPr>
      </w:pPr>
      <w:r w:rsidRPr="005B25A1">
        <w:rPr>
          <w:b/>
          <w:bCs/>
        </w:rPr>
        <w:t>Plenary Discussion:</w:t>
      </w:r>
    </w:p>
    <w:p w14:paraId="131AD90F" w14:textId="77777777" w:rsidR="00A3176B" w:rsidRPr="005B25A1" w:rsidRDefault="00A3176B" w:rsidP="00A3176B">
      <w:pPr>
        <w:keepNext/>
        <w:keepLines/>
      </w:pPr>
      <w:r>
        <w:rPr>
          <w:color w:val="0000FF"/>
        </w:rPr>
        <w:t>Not handled</w:t>
      </w:r>
      <w:r>
        <w:t>.</w:t>
      </w:r>
    </w:p>
    <w:p w14:paraId="0805D44B" w14:textId="77777777" w:rsidR="00A3176B" w:rsidRPr="00EB0339" w:rsidRDefault="00A3176B" w:rsidP="00A3176B">
      <w:r w:rsidRPr="005B25A1">
        <w:rPr>
          <w:b/>
          <w:bCs/>
        </w:rPr>
        <w:t>Status:</w:t>
      </w:r>
      <w:r>
        <w:t xml:space="preserve"> </w:t>
      </w:r>
      <w:r>
        <w:rPr>
          <w:color w:val="0000FF"/>
        </w:rPr>
        <w:t>Not handled</w:t>
      </w:r>
      <w:r>
        <w:t>.</w:t>
      </w:r>
    </w:p>
    <w:p w14:paraId="62ADEB6E" w14:textId="77777777" w:rsidR="00A3176B" w:rsidRPr="00EB0339" w:rsidRDefault="00A3176B" w:rsidP="00A3176B"/>
    <w:p w14:paraId="452DBEEA" w14:textId="77777777" w:rsidR="00A3176B" w:rsidRDefault="00A3176B" w:rsidP="00A3176B">
      <w:pPr>
        <w:pStyle w:val="NormTop"/>
      </w:pPr>
      <w:r>
        <w:rPr>
          <w:color w:val="0000FF"/>
        </w:rPr>
        <w:t>S2-2509033</w:t>
      </w:r>
      <w:r w:rsidRPr="00D53282">
        <w:t xml:space="preserve"> </w:t>
      </w:r>
      <w:r>
        <w:t xml:space="preserve">(CR) 23.501 CR6410R2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after the P-CSCF subscribes to the access network information report for the IMS PDU session from the SMF via PCF, if the IMS PDU Session is deactivated, the request triggers the SMF to activate the IMS PDU Session to obtain the serving satellite identifier of UE.</w:t>
      </w:r>
    </w:p>
    <w:p w14:paraId="0701FCB0"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S2-2507467</w:t>
      </w:r>
      <w:r>
        <w:t>.</w:t>
      </w:r>
    </w:p>
    <w:p w14:paraId="7247B211" w14:textId="77777777" w:rsidR="00A3176B" w:rsidRPr="005B25A1" w:rsidRDefault="00A3176B" w:rsidP="00A3176B">
      <w:pPr>
        <w:keepNext/>
        <w:keepLines/>
        <w:rPr>
          <w:b/>
          <w:bCs/>
        </w:rPr>
      </w:pPr>
      <w:r w:rsidRPr="005B25A1">
        <w:rPr>
          <w:b/>
          <w:bCs/>
        </w:rPr>
        <w:t>Convenor comment:</w:t>
      </w:r>
    </w:p>
    <w:p w14:paraId="438736FA" w14:textId="77777777" w:rsidR="00A3176B" w:rsidRPr="005B25A1" w:rsidRDefault="00A3176B" w:rsidP="00A3176B">
      <w:pPr>
        <w:keepNext/>
        <w:keepLines/>
      </w:pPr>
      <w:r w:rsidRPr="005B25A1">
        <w:t>Handle. request triggers the SMF to activate the IMS PDU Session to obtain the serving satellite identifier of UE.</w:t>
      </w:r>
    </w:p>
    <w:p w14:paraId="3554F7F4" w14:textId="77777777" w:rsidR="00A3176B" w:rsidRPr="005B25A1" w:rsidRDefault="00A3176B" w:rsidP="00A3176B">
      <w:pPr>
        <w:keepNext/>
        <w:keepLines/>
        <w:rPr>
          <w:b/>
          <w:bCs/>
        </w:rPr>
      </w:pPr>
      <w:r w:rsidRPr="005B25A1">
        <w:rPr>
          <w:b/>
          <w:bCs/>
        </w:rPr>
        <w:t>Plenary Discussion:</w:t>
      </w:r>
    </w:p>
    <w:p w14:paraId="17B90B08" w14:textId="77777777" w:rsidR="00A3176B" w:rsidRPr="005B25A1" w:rsidRDefault="00A3176B" w:rsidP="00A3176B">
      <w:pPr>
        <w:keepNext/>
        <w:keepLines/>
      </w:pPr>
      <w:r>
        <w:rPr>
          <w:color w:val="0000FF"/>
        </w:rPr>
        <w:t>Not handled</w:t>
      </w:r>
      <w:r>
        <w:t>.</w:t>
      </w:r>
    </w:p>
    <w:p w14:paraId="30E8FF02" w14:textId="77777777" w:rsidR="00A3176B" w:rsidRPr="00EB0339" w:rsidRDefault="00A3176B" w:rsidP="00A3176B">
      <w:r w:rsidRPr="005B25A1">
        <w:rPr>
          <w:b/>
          <w:bCs/>
        </w:rPr>
        <w:t>Status:</w:t>
      </w:r>
      <w:r>
        <w:t xml:space="preserve"> </w:t>
      </w:r>
      <w:r>
        <w:rPr>
          <w:color w:val="0000FF"/>
        </w:rPr>
        <w:t>Not handled</w:t>
      </w:r>
      <w:r>
        <w:t>.</w:t>
      </w:r>
    </w:p>
    <w:p w14:paraId="758BC60A" w14:textId="77777777" w:rsidR="00A3176B" w:rsidRPr="00EB0339" w:rsidRDefault="00A3176B" w:rsidP="00A3176B"/>
    <w:p w14:paraId="0E39776E" w14:textId="77777777" w:rsidR="00A3176B" w:rsidRDefault="00A3176B" w:rsidP="00A3176B">
      <w:pPr>
        <w:pStyle w:val="NormTop"/>
      </w:pPr>
      <w:r>
        <w:rPr>
          <w:color w:val="0000FF"/>
        </w:rPr>
        <w:t>S2-2509034</w:t>
      </w:r>
      <w:r w:rsidRPr="00D53282">
        <w:t xml:space="preserve"> </w:t>
      </w:r>
      <w:r>
        <w:t xml:space="preserve">(CR) 23.502 CR5597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Network Triggered Service Request procedure to cover the scenario that when PCF requests SMF to report satellite identifier via Access Network Information, SMF triggers the Network Triggered Service Request.</w:t>
      </w:r>
    </w:p>
    <w:p w14:paraId="4DA76BEF" w14:textId="77777777" w:rsidR="00A3176B" w:rsidRPr="005B25A1" w:rsidRDefault="00A3176B" w:rsidP="00A3176B">
      <w:pPr>
        <w:keepNext/>
        <w:keepLines/>
        <w:rPr>
          <w:b/>
          <w:bCs/>
        </w:rPr>
      </w:pPr>
      <w:r w:rsidRPr="005B25A1">
        <w:rPr>
          <w:b/>
          <w:bCs/>
        </w:rPr>
        <w:t>Plenary Discussion:</w:t>
      </w:r>
    </w:p>
    <w:p w14:paraId="2AE499C6" w14:textId="77777777" w:rsidR="00A3176B" w:rsidRPr="005B25A1" w:rsidRDefault="00A3176B" w:rsidP="00A3176B">
      <w:pPr>
        <w:keepNext/>
        <w:keepLines/>
      </w:pPr>
      <w:r>
        <w:rPr>
          <w:color w:val="0000FF"/>
        </w:rPr>
        <w:t>Not handled</w:t>
      </w:r>
      <w:r>
        <w:t>.</w:t>
      </w:r>
    </w:p>
    <w:p w14:paraId="1EEC14A0" w14:textId="77777777" w:rsidR="00A3176B" w:rsidRPr="00EB0339" w:rsidRDefault="00A3176B" w:rsidP="00A3176B">
      <w:r w:rsidRPr="005B25A1">
        <w:rPr>
          <w:b/>
          <w:bCs/>
        </w:rPr>
        <w:t>Status:</w:t>
      </w:r>
      <w:r>
        <w:t xml:space="preserve"> </w:t>
      </w:r>
      <w:r>
        <w:rPr>
          <w:color w:val="0000FF"/>
        </w:rPr>
        <w:t>Not handled</w:t>
      </w:r>
      <w:r>
        <w:t>.</w:t>
      </w:r>
    </w:p>
    <w:p w14:paraId="61E013D7" w14:textId="77777777" w:rsidR="00A3176B" w:rsidRPr="00EB0339" w:rsidRDefault="00A3176B" w:rsidP="00A3176B"/>
    <w:p w14:paraId="6C661783" w14:textId="77777777" w:rsidR="00A3176B" w:rsidRDefault="00A3176B" w:rsidP="00A3176B">
      <w:pPr>
        <w:pStyle w:val="NormTop"/>
      </w:pPr>
      <w:r>
        <w:rPr>
          <w:color w:val="0000FF"/>
        </w:rPr>
        <w:t>S2-2509035</w:t>
      </w:r>
      <w:r w:rsidRPr="00D53282">
        <w:t xml:space="preserve"> </w:t>
      </w:r>
      <w:r>
        <w:t xml:space="preserve">(CR) 23.228 CR1679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P-CSCF access network information acquisition procedure to cover scenarios where the UE is in IDLE state: The P-CSCF first selects a terrestrial IMS-AGW, then sends a SIP INVITE message to the UE and obtain its serving satellite identifier.</w:t>
      </w:r>
    </w:p>
    <w:p w14:paraId="23A0F8D3" w14:textId="77777777" w:rsidR="00A3176B" w:rsidRPr="005B25A1" w:rsidRDefault="00A3176B" w:rsidP="00A3176B">
      <w:pPr>
        <w:keepNext/>
        <w:keepLines/>
        <w:rPr>
          <w:b/>
          <w:bCs/>
        </w:rPr>
      </w:pPr>
      <w:r w:rsidRPr="005B25A1">
        <w:rPr>
          <w:b/>
          <w:bCs/>
        </w:rPr>
        <w:t>Plenary Discussion:</w:t>
      </w:r>
    </w:p>
    <w:p w14:paraId="7176706B" w14:textId="77777777" w:rsidR="00A3176B" w:rsidRPr="005B25A1" w:rsidRDefault="00A3176B" w:rsidP="00A3176B">
      <w:pPr>
        <w:keepNext/>
        <w:keepLines/>
      </w:pPr>
      <w:r>
        <w:rPr>
          <w:color w:val="0000FF"/>
        </w:rPr>
        <w:t>Not handled</w:t>
      </w:r>
      <w:r>
        <w:t>.</w:t>
      </w:r>
    </w:p>
    <w:p w14:paraId="67C3BACB" w14:textId="77777777" w:rsidR="00A3176B" w:rsidRPr="00EB0339" w:rsidRDefault="00A3176B" w:rsidP="00A3176B">
      <w:r w:rsidRPr="005B25A1">
        <w:rPr>
          <w:b/>
          <w:bCs/>
        </w:rPr>
        <w:t>Status:</w:t>
      </w:r>
      <w:r>
        <w:t xml:space="preserve"> </w:t>
      </w:r>
      <w:r>
        <w:rPr>
          <w:color w:val="0000FF"/>
        </w:rPr>
        <w:t>Not handled</w:t>
      </w:r>
      <w:r>
        <w:t>.</w:t>
      </w:r>
    </w:p>
    <w:p w14:paraId="5AE1FCC0" w14:textId="77777777" w:rsidR="00A3176B" w:rsidRPr="00EB0339" w:rsidRDefault="00A3176B" w:rsidP="00A3176B"/>
    <w:p w14:paraId="2AAA2705" w14:textId="77777777" w:rsidR="00A3176B" w:rsidRDefault="00A3176B" w:rsidP="00A3176B">
      <w:pPr>
        <w:pStyle w:val="NormTop"/>
      </w:pPr>
      <w:r>
        <w:rPr>
          <w:color w:val="0000FF"/>
        </w:rPr>
        <w:t>S2-2508508</w:t>
      </w:r>
      <w:r w:rsidRPr="00D53282">
        <w:t xml:space="preserve"> </w:t>
      </w:r>
      <w:r>
        <w:t xml:space="preserve">(CR) 23.501 CR6433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5CA7B96A" w14:textId="77777777" w:rsidR="00A3176B" w:rsidRPr="005B25A1" w:rsidRDefault="00A3176B" w:rsidP="00A3176B">
      <w:pPr>
        <w:keepNext/>
        <w:keepLines/>
        <w:rPr>
          <w:b/>
          <w:bCs/>
        </w:rPr>
      </w:pPr>
      <w:r w:rsidRPr="005B25A1">
        <w:rPr>
          <w:b/>
          <w:bCs/>
        </w:rPr>
        <w:t>Convenor comment:</w:t>
      </w:r>
    </w:p>
    <w:p w14:paraId="2981061B" w14:textId="77777777" w:rsidR="00A3176B" w:rsidRPr="005B25A1" w:rsidRDefault="00A3176B" w:rsidP="00A3176B">
      <w:pPr>
        <w:keepNext/>
        <w:keepLines/>
      </w:pPr>
      <w:r w:rsidRPr="005B25A1">
        <w:t>Handle. DNAI Alignment.</w:t>
      </w:r>
    </w:p>
    <w:p w14:paraId="55D3F12E" w14:textId="77777777" w:rsidR="00A3176B" w:rsidRPr="005B25A1" w:rsidRDefault="00A3176B" w:rsidP="00A3176B">
      <w:pPr>
        <w:keepNext/>
        <w:keepLines/>
        <w:rPr>
          <w:b/>
          <w:bCs/>
        </w:rPr>
      </w:pPr>
      <w:r w:rsidRPr="005B25A1">
        <w:rPr>
          <w:b/>
          <w:bCs/>
        </w:rPr>
        <w:t>Plenary Discussion:</w:t>
      </w:r>
    </w:p>
    <w:p w14:paraId="3ED85478" w14:textId="77777777" w:rsidR="00A3176B" w:rsidRPr="005B25A1" w:rsidRDefault="00A3176B" w:rsidP="00A3176B">
      <w:pPr>
        <w:keepNext/>
        <w:keepLines/>
      </w:pPr>
      <w:r>
        <w:rPr>
          <w:color w:val="0000FF"/>
        </w:rPr>
        <w:t>Not handled</w:t>
      </w:r>
      <w:r>
        <w:t>.</w:t>
      </w:r>
    </w:p>
    <w:p w14:paraId="0C2D4282" w14:textId="77777777" w:rsidR="00A3176B" w:rsidRPr="00EB0339" w:rsidRDefault="00A3176B" w:rsidP="00A3176B">
      <w:r w:rsidRPr="005B25A1">
        <w:rPr>
          <w:b/>
          <w:bCs/>
        </w:rPr>
        <w:t>Status:</w:t>
      </w:r>
      <w:r>
        <w:t xml:space="preserve"> </w:t>
      </w:r>
      <w:r>
        <w:rPr>
          <w:color w:val="0000FF"/>
        </w:rPr>
        <w:t>Not handled</w:t>
      </w:r>
      <w:r>
        <w:t>.</w:t>
      </w:r>
    </w:p>
    <w:p w14:paraId="3F5D3092" w14:textId="77777777" w:rsidR="00A3176B" w:rsidRPr="00EB0339" w:rsidRDefault="00A3176B" w:rsidP="00A3176B"/>
    <w:p w14:paraId="751D257B" w14:textId="77777777" w:rsidR="00A3176B" w:rsidRDefault="00A3176B" w:rsidP="00A3176B">
      <w:pPr>
        <w:pStyle w:val="NormTop"/>
      </w:pPr>
      <w:r>
        <w:rPr>
          <w:color w:val="0000FF"/>
        </w:rPr>
        <w:t>S2-2508511</w:t>
      </w:r>
      <w:r w:rsidRPr="00D53282">
        <w:t xml:space="preserve"> </w:t>
      </w:r>
      <w:r>
        <w:t xml:space="preserve">(CR) 23.228 CR1675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'optimized' to state that P-CSCF decides only on the on-board IMS user-plane route, and append 'and AE.5.2.2' so that both continued-optimized media routing and ground-fallback DNAI notifications are covered.</w:t>
      </w:r>
    </w:p>
    <w:p w14:paraId="7A33D4B8" w14:textId="77777777" w:rsidR="00A3176B" w:rsidRPr="005B25A1" w:rsidRDefault="00A3176B" w:rsidP="00A3176B">
      <w:pPr>
        <w:keepNext/>
        <w:keepLines/>
        <w:rPr>
          <w:b/>
          <w:bCs/>
        </w:rPr>
      </w:pPr>
      <w:r w:rsidRPr="005B25A1">
        <w:rPr>
          <w:b/>
          <w:bCs/>
        </w:rPr>
        <w:t>Convenor comment:</w:t>
      </w:r>
    </w:p>
    <w:p w14:paraId="31748C8F" w14:textId="77777777" w:rsidR="00A3176B" w:rsidRPr="005B25A1" w:rsidRDefault="00A3176B" w:rsidP="00A3176B">
      <w:pPr>
        <w:keepNext/>
        <w:keepLines/>
      </w:pPr>
      <w:r w:rsidRPr="005B25A1">
        <w:t>Handle.</w:t>
      </w:r>
    </w:p>
    <w:p w14:paraId="5F410B36" w14:textId="77777777" w:rsidR="00A3176B" w:rsidRPr="005B25A1" w:rsidRDefault="00A3176B" w:rsidP="00A3176B">
      <w:pPr>
        <w:keepNext/>
        <w:keepLines/>
        <w:rPr>
          <w:b/>
          <w:bCs/>
        </w:rPr>
      </w:pPr>
      <w:r w:rsidRPr="005B25A1">
        <w:rPr>
          <w:b/>
          <w:bCs/>
        </w:rPr>
        <w:t>Plenary Discussion:</w:t>
      </w:r>
    </w:p>
    <w:p w14:paraId="5D57F879" w14:textId="77777777" w:rsidR="00A3176B" w:rsidRPr="005B25A1" w:rsidRDefault="00A3176B" w:rsidP="00A3176B">
      <w:pPr>
        <w:keepNext/>
        <w:keepLines/>
      </w:pPr>
      <w:r>
        <w:rPr>
          <w:color w:val="0000FF"/>
        </w:rPr>
        <w:t>Not handled</w:t>
      </w:r>
      <w:r>
        <w:t>.</w:t>
      </w:r>
    </w:p>
    <w:p w14:paraId="12E41C57" w14:textId="77777777" w:rsidR="00A3176B" w:rsidRPr="00EB0339" w:rsidRDefault="00A3176B" w:rsidP="00A3176B">
      <w:r w:rsidRPr="005B25A1">
        <w:rPr>
          <w:b/>
          <w:bCs/>
        </w:rPr>
        <w:t>Status:</w:t>
      </w:r>
      <w:r>
        <w:t xml:space="preserve"> </w:t>
      </w:r>
      <w:r>
        <w:rPr>
          <w:color w:val="0000FF"/>
        </w:rPr>
        <w:t>Not handled</w:t>
      </w:r>
      <w:r>
        <w:t>.</w:t>
      </w:r>
    </w:p>
    <w:p w14:paraId="541FFC0A" w14:textId="77777777" w:rsidR="00A3176B" w:rsidRPr="00EB0339" w:rsidRDefault="00A3176B" w:rsidP="00A3176B"/>
    <w:p w14:paraId="10D11D7D" w14:textId="77777777" w:rsidR="00A3176B" w:rsidRDefault="00A3176B" w:rsidP="00A3176B">
      <w:pPr>
        <w:pStyle w:val="Heading3"/>
      </w:pPr>
      <w:r>
        <w:t>19.2.2</w:t>
      </w:r>
      <w:r>
        <w:tab/>
        <w:t>System architecture for next generation real time communication services Phase 2 (NG_RTC_Ph2)</w:t>
      </w:r>
    </w:p>
    <w:p w14:paraId="41651123" w14:textId="77777777" w:rsidR="00A3176B" w:rsidRDefault="00A3176B" w:rsidP="00A3176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D4F458D" w14:textId="77777777" w:rsidR="00A3176B" w:rsidRDefault="00A3176B" w:rsidP="00A3176B"/>
    <w:p w14:paraId="452C2A42" w14:textId="77777777" w:rsidR="00A3176B" w:rsidRDefault="00A3176B" w:rsidP="00A3176B"/>
    <w:p w14:paraId="4A5DFF5E"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Liaisons</w:t>
      </w:r>
    </w:p>
    <w:p w14:paraId="131A8760" w14:textId="77777777" w:rsidR="00A3176B" w:rsidRDefault="00A3176B" w:rsidP="00A3176B">
      <w:pPr>
        <w:pStyle w:val="NormTop"/>
      </w:pPr>
      <w:r>
        <w:rPr>
          <w:color w:val="0000FF"/>
        </w:rPr>
        <w:t>S2-2508156</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 Action: SA WG3 kindly requests SA WG2 to take the above information into account and respond if appropriate.</w:t>
      </w:r>
    </w:p>
    <w:p w14:paraId="7BC839A0"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S2-2506154 </w:t>
      </w:r>
      <w:r>
        <w:t>from SA WG2#170. Response drafted in</w:t>
      </w:r>
      <w:r>
        <w:rPr>
          <w:color w:val="0000FF"/>
        </w:rPr>
        <w:t xml:space="preserve"> S2-2509265</w:t>
      </w:r>
      <w:r>
        <w:t>. Agreed response in</w:t>
      </w:r>
      <w:r>
        <w:rPr>
          <w:color w:val="0000FF"/>
        </w:rPr>
        <w:t xml:space="preserve"> S2-2509593</w:t>
      </w:r>
      <w:r>
        <w:t>.</w:t>
      </w:r>
    </w:p>
    <w:p w14:paraId="4B57A177" w14:textId="77777777" w:rsidR="00A3176B" w:rsidRPr="005B25A1" w:rsidRDefault="00A3176B" w:rsidP="00A3176B">
      <w:pPr>
        <w:keepNext/>
        <w:keepLines/>
        <w:rPr>
          <w:b/>
          <w:bCs/>
        </w:rPr>
      </w:pPr>
      <w:r w:rsidRPr="005B25A1">
        <w:rPr>
          <w:b/>
          <w:bCs/>
        </w:rPr>
        <w:t>Parallel discussion:</w:t>
      </w:r>
    </w:p>
    <w:p w14:paraId="7BDA3342" w14:textId="77777777" w:rsidR="00A3176B" w:rsidRPr="005B25A1" w:rsidRDefault="00A3176B" w:rsidP="00A3176B">
      <w:pPr>
        <w:keepNext/>
        <w:keepLines/>
      </w:pPr>
      <w:r w:rsidRPr="005B25A1">
        <w:t>Agreed response in</w:t>
      </w:r>
      <w:r>
        <w:rPr>
          <w:color w:val="0000FF"/>
        </w:rPr>
        <w:t xml:space="preserve"> S2-2509593</w:t>
      </w:r>
      <w:r>
        <w:t>.</w:t>
      </w:r>
    </w:p>
    <w:p w14:paraId="2AE22680" w14:textId="77777777" w:rsidR="009E42E4" w:rsidRPr="005B25A1" w:rsidRDefault="009E42E4" w:rsidP="009E42E4">
      <w:pPr>
        <w:keepNext/>
        <w:keepLines/>
        <w:rPr>
          <w:b/>
          <w:bCs/>
        </w:rPr>
      </w:pPr>
      <w:r w:rsidRPr="005B25A1">
        <w:rPr>
          <w:b/>
          <w:bCs/>
        </w:rPr>
        <w:t>Plenary Discussion:</w:t>
      </w:r>
    </w:p>
    <w:p w14:paraId="40EBD66A" w14:textId="20E6289E" w:rsidR="009E42E4" w:rsidRPr="009E42E4" w:rsidRDefault="003563E5" w:rsidP="009E42E4">
      <w:pPr>
        <w:keepNext/>
        <w:keepLines/>
      </w:pPr>
      <w:r w:rsidRPr="003563E5">
        <w:t xml:space="preserve">Final response in </w:t>
      </w:r>
      <w:r w:rsidRPr="003563E5">
        <w:rPr>
          <w:color w:val="3333FF"/>
        </w:rPr>
        <w:t>S2-2509593</w:t>
      </w:r>
      <w:r w:rsidRPr="003563E5">
        <w:t>.</w:t>
      </w:r>
    </w:p>
    <w:p w14:paraId="328D7926" w14:textId="065E7C1A" w:rsidR="009E42E4" w:rsidRPr="00EB0339" w:rsidRDefault="009E42E4" w:rsidP="009E42E4">
      <w:r w:rsidRPr="005B25A1">
        <w:rPr>
          <w:b/>
          <w:bCs/>
        </w:rPr>
        <w:t>Status:</w:t>
      </w:r>
      <w:r>
        <w:t xml:space="preserve"> </w:t>
      </w:r>
      <w:r w:rsidR="003563E5" w:rsidRPr="003563E5">
        <w:rPr>
          <w:color w:val="00B050"/>
        </w:rPr>
        <w:t>Replied to</w:t>
      </w:r>
      <w:r>
        <w:t>.</w:t>
      </w:r>
    </w:p>
    <w:p w14:paraId="60281AFB" w14:textId="4CC8DB68" w:rsidR="00A3176B" w:rsidRPr="00EB0339" w:rsidRDefault="00A3176B" w:rsidP="00A3176B"/>
    <w:p w14:paraId="7DA003C5" w14:textId="77777777" w:rsidR="00A3176B" w:rsidRDefault="00A3176B" w:rsidP="00A3176B">
      <w:pPr>
        <w:pStyle w:val="NormTop"/>
      </w:pPr>
      <w:r>
        <w:rPr>
          <w:color w:val="0000FF"/>
        </w:rPr>
        <w:t>S2-2509265</w:t>
      </w:r>
      <w:r w:rsidRPr="00D53282">
        <w:t xml:space="preserve"> </w:t>
      </w:r>
      <w:r>
        <w:t>(LS OUT) [DRAFT] Reply LS on Avatar Security Aspects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Reply LS to Avatar Security Aspects to SA WG3 and SA WG4.</w:t>
      </w:r>
    </w:p>
    <w:p w14:paraId="7EBD8EAE" w14:textId="77777777" w:rsidR="00A3176B" w:rsidRPr="00B81031" w:rsidRDefault="00A3176B" w:rsidP="00A3176B">
      <w:pPr>
        <w:keepNext/>
        <w:keepLines/>
        <w:rPr>
          <w:i/>
        </w:rPr>
      </w:pPr>
      <w:r w:rsidRPr="00B81031">
        <w:rPr>
          <w:b/>
          <w:bCs/>
          <w:i/>
        </w:rPr>
        <w:t>Comment:</w:t>
      </w:r>
      <w:r>
        <w:rPr>
          <w:i/>
        </w:rPr>
        <w:t xml:space="preserve"> Response to</w:t>
      </w:r>
      <w:r>
        <w:rPr>
          <w:color w:val="0000FF"/>
        </w:rPr>
        <w:t xml:space="preserve"> S2-2508156</w:t>
      </w:r>
      <w:r>
        <w:t>.</w:t>
      </w:r>
    </w:p>
    <w:p w14:paraId="49179BA0" w14:textId="77777777" w:rsidR="00A3176B" w:rsidRPr="005B25A1" w:rsidRDefault="00A3176B" w:rsidP="00A3176B">
      <w:pPr>
        <w:keepNext/>
        <w:keepLines/>
        <w:rPr>
          <w:b/>
          <w:bCs/>
        </w:rPr>
      </w:pPr>
      <w:r w:rsidRPr="005B25A1">
        <w:rPr>
          <w:b/>
          <w:bCs/>
        </w:rPr>
        <w:t>Parallel discussion:</w:t>
      </w:r>
    </w:p>
    <w:p w14:paraId="29BA310D" w14:textId="77777777" w:rsidR="00A3176B" w:rsidRPr="005B25A1" w:rsidRDefault="00A3176B" w:rsidP="00A3176B">
      <w:pPr>
        <w:keepNext/>
        <w:keepLines/>
      </w:pPr>
      <w:r w:rsidRPr="005B25A1">
        <w:t>Revised in parallel session to</w:t>
      </w:r>
      <w:r>
        <w:rPr>
          <w:color w:val="0000FF"/>
        </w:rPr>
        <w:t xml:space="preserve"> S2-2509359</w:t>
      </w:r>
      <w:r>
        <w:t>.</w:t>
      </w:r>
    </w:p>
    <w:p w14:paraId="66F89716" w14:textId="77777777" w:rsidR="00A3176B" w:rsidRPr="005B25A1" w:rsidRDefault="00A3176B" w:rsidP="00A3176B">
      <w:pPr>
        <w:keepNext/>
        <w:keepLines/>
      </w:pPr>
      <w:r w:rsidRPr="005B25A1">
        <w:t>Add: ', with security aspects under SA WG3 remit' at end of second paragraph. Revised in parallel session to</w:t>
      </w:r>
      <w:r>
        <w:rPr>
          <w:color w:val="0000FF"/>
        </w:rPr>
        <w:t xml:space="preserve"> S2-2509593</w:t>
      </w:r>
      <w:r>
        <w:t>.</w:t>
      </w:r>
    </w:p>
    <w:p w14:paraId="69C91F40"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1B3DB381" w14:textId="77777777" w:rsidR="009E42E4" w:rsidRPr="005B25A1" w:rsidRDefault="009E42E4" w:rsidP="009E42E4">
      <w:pPr>
        <w:keepNext/>
        <w:keepLines/>
        <w:rPr>
          <w:b/>
          <w:bCs/>
        </w:rPr>
      </w:pPr>
      <w:r w:rsidRPr="005B25A1">
        <w:rPr>
          <w:b/>
          <w:bCs/>
        </w:rPr>
        <w:t>Plenary Discussion:</w:t>
      </w:r>
    </w:p>
    <w:p w14:paraId="291C242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7A46A5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CF93F8E" w14:textId="786D7C12" w:rsidR="00A3176B" w:rsidRPr="00EB0339" w:rsidRDefault="009E42E4" w:rsidP="00A3176B">
      <w:r>
        <w:rPr>
          <w:b/>
          <w:bCs/>
        </w:rPr>
        <w:t xml:space="preserve"> </w:t>
      </w:r>
    </w:p>
    <w:p w14:paraId="610801F3" w14:textId="77777777" w:rsidR="00A3176B" w:rsidRDefault="00A3176B" w:rsidP="00A3176B">
      <w:pPr>
        <w:pStyle w:val="NormTop"/>
      </w:pPr>
      <w:r>
        <w:rPr>
          <w:color w:val="0000FF"/>
        </w:rPr>
        <w:t>S2-2508143</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 xml:space="preserve">SA WG4 is currently developing avatar communication enhancements within Augmented Reality (AR) calls under the Release 19 </w:t>
      </w:r>
      <w:proofErr w:type="spellStart"/>
      <w:r>
        <w:t>AvCall</w:t>
      </w:r>
      <w:proofErr w:type="spellEnd"/>
      <w:r>
        <w:t>-MED work item. This work item will enable users participating in a call to offer their 2D and 3D avatars to and receive the av.</w:t>
      </w:r>
    </w:p>
    <w:p w14:paraId="0B3FBF8A"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S2-2506112 </w:t>
      </w:r>
      <w:r>
        <w:t>from SA WG2#170. Noted in parallel session.</w:t>
      </w:r>
    </w:p>
    <w:p w14:paraId="27A3D911" w14:textId="77777777" w:rsidR="00A3176B" w:rsidRPr="005B25A1" w:rsidRDefault="00A3176B" w:rsidP="00A3176B">
      <w:pPr>
        <w:keepNext/>
        <w:keepLines/>
        <w:rPr>
          <w:b/>
          <w:bCs/>
        </w:rPr>
      </w:pPr>
      <w:r w:rsidRPr="005B25A1">
        <w:rPr>
          <w:b/>
          <w:bCs/>
        </w:rPr>
        <w:t>Parallel discussion:</w:t>
      </w:r>
    </w:p>
    <w:p w14:paraId="53CB2309"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330C0383" w14:textId="77777777" w:rsidR="00A3176B" w:rsidRPr="00EB0339" w:rsidRDefault="00A3176B" w:rsidP="00A3176B">
      <w:r w:rsidRPr="005B25A1">
        <w:rPr>
          <w:b/>
          <w:bCs/>
        </w:rPr>
        <w:t>Status:</w:t>
      </w:r>
      <w:r>
        <w:t xml:space="preserve"> </w:t>
      </w:r>
      <w:r>
        <w:rPr>
          <w:color w:val="0000FF"/>
        </w:rPr>
        <w:t>Noted</w:t>
      </w:r>
      <w:r>
        <w:t>.</w:t>
      </w:r>
    </w:p>
    <w:p w14:paraId="6EEF7A00" w14:textId="77777777" w:rsidR="00A3176B" w:rsidRPr="00EB0339" w:rsidRDefault="00A3176B" w:rsidP="00A3176B"/>
    <w:p w14:paraId="742841CA" w14:textId="77777777" w:rsidR="00A3176B" w:rsidRDefault="00A3176B" w:rsidP="00A3176B">
      <w:pPr>
        <w:pStyle w:val="NormTop"/>
      </w:pPr>
      <w:r>
        <w:rPr>
          <w:color w:val="0000FF"/>
        </w:rPr>
        <w:t>S2-2508157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 Action: SA WG4 kindly asks SA WG2 to take the above provided answer into consideration.</w:t>
      </w:r>
    </w:p>
    <w:p w14:paraId="4770E2E2"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S2-2506157 </w:t>
      </w:r>
      <w:r>
        <w:t>from SA WG2#170. Noted in parallel session.</w:t>
      </w:r>
    </w:p>
    <w:p w14:paraId="50BCE5B9" w14:textId="77777777" w:rsidR="00A3176B" w:rsidRPr="005B25A1" w:rsidRDefault="00A3176B" w:rsidP="00A3176B">
      <w:pPr>
        <w:keepNext/>
        <w:keepLines/>
        <w:rPr>
          <w:b/>
          <w:bCs/>
        </w:rPr>
      </w:pPr>
      <w:r w:rsidRPr="005B25A1">
        <w:rPr>
          <w:b/>
          <w:bCs/>
        </w:rPr>
        <w:t>Parallel discussion:</w:t>
      </w:r>
    </w:p>
    <w:p w14:paraId="79C5BA14"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3180833C" w14:textId="77777777" w:rsidR="00A3176B" w:rsidRPr="00EB0339" w:rsidRDefault="00A3176B" w:rsidP="00A3176B">
      <w:r w:rsidRPr="005B25A1">
        <w:rPr>
          <w:b/>
          <w:bCs/>
        </w:rPr>
        <w:t>Status:</w:t>
      </w:r>
      <w:r>
        <w:t xml:space="preserve"> </w:t>
      </w:r>
      <w:r>
        <w:rPr>
          <w:color w:val="0000FF"/>
        </w:rPr>
        <w:t>Noted</w:t>
      </w:r>
      <w:r>
        <w:t>.</w:t>
      </w:r>
    </w:p>
    <w:p w14:paraId="2A3752EA" w14:textId="77777777" w:rsidR="00A3176B" w:rsidRPr="00EB0339" w:rsidRDefault="00A3176B" w:rsidP="00A3176B"/>
    <w:p w14:paraId="2774A4BD" w14:textId="77777777" w:rsidR="00A3176B" w:rsidRDefault="00A3176B" w:rsidP="00A3176B">
      <w:pPr>
        <w:pStyle w:val="NormTop"/>
      </w:pPr>
      <w:r>
        <w:rPr>
          <w:color w:val="0000FF"/>
        </w:rPr>
        <w:t>S2-2508194</w:t>
      </w:r>
      <w:r w:rsidRPr="00D53282">
        <w:t xml:space="preserve"> </w:t>
      </w:r>
      <w:r>
        <w:t>(LS IN) LS from SA WG3: Reply LS on the External Data Channel Content Access (Source: SA WG3 (S3-252931))</w:t>
      </w:r>
      <w:r>
        <w:br/>
      </w:r>
      <w:r w:rsidRPr="00D53282">
        <w:rPr>
          <w:b/>
        </w:rPr>
        <w:t>Document for:</w:t>
      </w:r>
      <w:r w:rsidRPr="00D53282">
        <w:t xml:space="preserve"> </w:t>
      </w:r>
      <w:r>
        <w:t>Information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w:t>
      </w:r>
    </w:p>
    <w:p w14:paraId="40E0B64F" w14:textId="77777777" w:rsidR="00A3176B" w:rsidRPr="00B81031" w:rsidRDefault="00A3176B" w:rsidP="00A3176B">
      <w:pPr>
        <w:keepNext/>
        <w:keepLines/>
        <w:rPr>
          <w:i/>
        </w:rPr>
      </w:pPr>
      <w:r w:rsidRPr="00B81031">
        <w:rPr>
          <w:b/>
          <w:bCs/>
          <w:i/>
        </w:rPr>
        <w:t>Comment:</w:t>
      </w:r>
      <w:r>
        <w:rPr>
          <w:i/>
        </w:rPr>
        <w:t xml:space="preserve"> Noted in parallel session.</w:t>
      </w:r>
    </w:p>
    <w:p w14:paraId="07BED1C4" w14:textId="77777777" w:rsidR="00A3176B" w:rsidRPr="005B25A1" w:rsidRDefault="00A3176B" w:rsidP="00A3176B">
      <w:pPr>
        <w:keepNext/>
        <w:keepLines/>
        <w:rPr>
          <w:b/>
          <w:bCs/>
        </w:rPr>
      </w:pPr>
      <w:r w:rsidRPr="005B25A1">
        <w:rPr>
          <w:b/>
          <w:bCs/>
        </w:rPr>
        <w:t>Parallel discussion:</w:t>
      </w:r>
    </w:p>
    <w:p w14:paraId="3E81F03E" w14:textId="77777777" w:rsidR="00A3176B" w:rsidRPr="005B25A1" w:rsidRDefault="00A3176B" w:rsidP="00A3176B">
      <w:pPr>
        <w:keepNext/>
        <w:keepLines/>
      </w:pPr>
      <w:r w:rsidRPr="005B25A1">
        <w:t>SA WG2 does not see the need to reply to the LS for SA consolidation, SA WG3 response is sufficient.</w:t>
      </w:r>
    </w:p>
    <w:p w14:paraId="19EA6287" w14:textId="77777777" w:rsidR="00A3176B" w:rsidRPr="005B25A1" w:rsidRDefault="00A3176B" w:rsidP="00A3176B">
      <w:pPr>
        <w:keepNext/>
        <w:keepLines/>
        <w:rPr>
          <w:b/>
          <w:bCs/>
        </w:rPr>
      </w:pPr>
      <w:r w:rsidRPr="005B25A1">
        <w:rPr>
          <w:b/>
          <w:bCs/>
        </w:rPr>
        <w:t>Plenary Discussion:</w:t>
      </w:r>
    </w:p>
    <w:p w14:paraId="4FD28D04" w14:textId="77777777" w:rsidR="00A3176B" w:rsidRPr="005B25A1" w:rsidRDefault="00A3176B" w:rsidP="00A3176B">
      <w:pPr>
        <w:keepNext/>
        <w:keepLines/>
      </w:pPr>
      <w:r w:rsidRPr="005B25A1">
        <w:t>Noted.</w:t>
      </w:r>
    </w:p>
    <w:p w14:paraId="5B78A03A" w14:textId="77777777" w:rsidR="00A3176B" w:rsidRPr="00EB0339" w:rsidRDefault="00A3176B" w:rsidP="00A3176B">
      <w:r w:rsidRPr="005B25A1">
        <w:rPr>
          <w:b/>
          <w:bCs/>
        </w:rPr>
        <w:t>Status:</w:t>
      </w:r>
      <w:r>
        <w:t xml:space="preserve"> </w:t>
      </w:r>
      <w:r>
        <w:rPr>
          <w:color w:val="0000FF"/>
        </w:rPr>
        <w:t>Noted</w:t>
      </w:r>
      <w:r>
        <w:t>.</w:t>
      </w:r>
    </w:p>
    <w:p w14:paraId="3DA7BFBD"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67739A5D" w14:textId="77777777" w:rsidR="00A3176B" w:rsidRDefault="00A3176B" w:rsidP="00A3176B">
      <w:pPr>
        <w:pStyle w:val="NormTop"/>
      </w:pPr>
      <w:r>
        <w:rPr>
          <w:color w:val="0000FF"/>
        </w:rPr>
        <w:t>S2-2508338</w:t>
      </w:r>
      <w:r w:rsidRPr="00D53282">
        <w:t xml:space="preserve"> </w:t>
      </w:r>
      <w:r>
        <w:t>(CR) 23.228 CR1584R4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de-multiplex criteria based on same stream ID used in AC.7.10.1 and AC.7.10.3.1; Add new text to describe how to avoid multiplexing with same stream ID in AC.7.10.4.2.1.</w:t>
      </w:r>
    </w:p>
    <w:p w14:paraId="58F5C06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S2-2507032</w:t>
      </w:r>
      <w:r>
        <w:t>.</w:t>
      </w:r>
    </w:p>
    <w:p w14:paraId="66E3B285" w14:textId="77777777" w:rsidR="00A3176B" w:rsidRPr="005B25A1" w:rsidRDefault="00A3176B" w:rsidP="00A3176B">
      <w:pPr>
        <w:keepNext/>
        <w:keepLines/>
        <w:rPr>
          <w:b/>
          <w:bCs/>
        </w:rPr>
      </w:pPr>
      <w:r w:rsidRPr="005B25A1">
        <w:rPr>
          <w:b/>
          <w:bCs/>
        </w:rPr>
        <w:t>Parallel discussion:</w:t>
      </w:r>
    </w:p>
    <w:p w14:paraId="48447680" w14:textId="77777777" w:rsidR="00A3176B" w:rsidRPr="005B25A1" w:rsidRDefault="00A3176B" w:rsidP="00A3176B">
      <w:pPr>
        <w:keepNext/>
        <w:keepLines/>
      </w:pPr>
      <w:r w:rsidRPr="005B25A1">
        <w:t>Revised in parallel session to</w:t>
      </w:r>
      <w:r>
        <w:rPr>
          <w:color w:val="0000FF"/>
        </w:rPr>
        <w:t xml:space="preserve"> S2-2509361</w:t>
      </w:r>
      <w:r>
        <w:t>.</w:t>
      </w:r>
    </w:p>
    <w:p w14:paraId="0582F2B5"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5D4998AB" w14:textId="77777777" w:rsidR="009E42E4" w:rsidRPr="005B25A1" w:rsidRDefault="009E42E4" w:rsidP="009E42E4">
      <w:pPr>
        <w:keepNext/>
        <w:keepLines/>
        <w:rPr>
          <w:b/>
          <w:bCs/>
        </w:rPr>
      </w:pPr>
      <w:r w:rsidRPr="005B25A1">
        <w:rPr>
          <w:b/>
          <w:bCs/>
        </w:rPr>
        <w:t>Plenary Discussion:</w:t>
      </w:r>
    </w:p>
    <w:p w14:paraId="6B72B64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AC8B48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EEA2CB0" w14:textId="398FD0CA" w:rsidR="00A3176B" w:rsidRPr="00EB0339" w:rsidRDefault="009E42E4" w:rsidP="00A3176B">
      <w:r>
        <w:rPr>
          <w:b/>
          <w:bCs/>
        </w:rPr>
        <w:t xml:space="preserve"> </w:t>
      </w:r>
    </w:p>
    <w:p w14:paraId="68C116FB" w14:textId="77777777" w:rsidR="00A3176B" w:rsidRDefault="00A3176B" w:rsidP="00A3176B">
      <w:pPr>
        <w:pStyle w:val="NormTop"/>
      </w:pPr>
      <w:r>
        <w:rPr>
          <w:color w:val="0000FF"/>
        </w:rPr>
        <w:t>S2-2508439</w:t>
      </w:r>
      <w:r w:rsidRPr="00D53282">
        <w:t xml:space="preserve"> </w:t>
      </w:r>
      <w:r>
        <w:t>(CR) 23.228 CR1666R1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529B7A1E"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S2-2506953</w:t>
      </w:r>
      <w:r>
        <w:t>.</w:t>
      </w:r>
    </w:p>
    <w:p w14:paraId="31A8B00F" w14:textId="77777777" w:rsidR="00A3176B" w:rsidRPr="005B25A1" w:rsidRDefault="00A3176B" w:rsidP="00A3176B">
      <w:pPr>
        <w:keepNext/>
        <w:keepLines/>
        <w:rPr>
          <w:b/>
          <w:bCs/>
        </w:rPr>
      </w:pPr>
      <w:r w:rsidRPr="005B25A1">
        <w:rPr>
          <w:b/>
          <w:bCs/>
        </w:rPr>
        <w:t>Parallel discussion:</w:t>
      </w:r>
    </w:p>
    <w:p w14:paraId="2F76FD27" w14:textId="77777777" w:rsidR="00A3176B" w:rsidRPr="005B25A1" w:rsidRDefault="00A3176B" w:rsidP="00A3176B">
      <w:pPr>
        <w:keepNext/>
        <w:keepLines/>
      </w:pPr>
      <w:r w:rsidRPr="005B25A1">
        <w:t>Revised in parallel session to</w:t>
      </w:r>
      <w:r>
        <w:rPr>
          <w:color w:val="0000FF"/>
        </w:rPr>
        <w:t xml:space="preserve"> S2-2509362</w:t>
      </w:r>
      <w:r>
        <w:t>.</w:t>
      </w:r>
    </w:p>
    <w:p w14:paraId="02DA8282"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7F7F1129" w14:textId="77777777" w:rsidR="009E42E4" w:rsidRPr="005B25A1" w:rsidRDefault="009E42E4" w:rsidP="009E42E4">
      <w:pPr>
        <w:keepNext/>
        <w:keepLines/>
        <w:rPr>
          <w:b/>
          <w:bCs/>
        </w:rPr>
      </w:pPr>
      <w:r w:rsidRPr="005B25A1">
        <w:rPr>
          <w:b/>
          <w:bCs/>
        </w:rPr>
        <w:t>Plenary Discussion:</w:t>
      </w:r>
    </w:p>
    <w:p w14:paraId="48C25E1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3A0462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66A07F8" w14:textId="70C2E2AE" w:rsidR="00A3176B" w:rsidRPr="00EB0339" w:rsidRDefault="009E42E4" w:rsidP="00A3176B">
      <w:r>
        <w:rPr>
          <w:b/>
          <w:bCs/>
        </w:rPr>
        <w:t xml:space="preserve"> </w:t>
      </w:r>
    </w:p>
    <w:p w14:paraId="2CC073E3" w14:textId="77777777" w:rsidR="00A3176B" w:rsidRDefault="00A3176B" w:rsidP="00A3176B">
      <w:pPr>
        <w:pStyle w:val="NormTop"/>
      </w:pPr>
      <w:r>
        <w:rPr>
          <w:color w:val="0000FF"/>
        </w:rPr>
        <w:t>S2-2508808</w:t>
      </w:r>
      <w:r w:rsidRPr="00D53282">
        <w:t xml:space="preserve"> </w:t>
      </w:r>
      <w:r>
        <w:t>(CR) 23.228 CR1661R2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Fixes the misalignment of the figure and its description in AC.7.10.4.1.1 and AC.7.10.4.1.2.</w:t>
      </w:r>
    </w:p>
    <w:p w14:paraId="6E2A872E"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S2-2506836</w:t>
      </w:r>
      <w:r>
        <w:t>.</w:t>
      </w:r>
    </w:p>
    <w:p w14:paraId="7090E6FE" w14:textId="77777777" w:rsidR="00A3176B" w:rsidRPr="005B25A1" w:rsidRDefault="00A3176B" w:rsidP="00A3176B">
      <w:pPr>
        <w:keepNext/>
        <w:keepLines/>
        <w:rPr>
          <w:b/>
          <w:bCs/>
        </w:rPr>
      </w:pPr>
      <w:r w:rsidRPr="005B25A1">
        <w:rPr>
          <w:b/>
          <w:bCs/>
        </w:rPr>
        <w:t>Parallel discussion:</w:t>
      </w:r>
    </w:p>
    <w:p w14:paraId="01FAA513" w14:textId="77777777" w:rsidR="00A3176B" w:rsidRPr="005B25A1" w:rsidRDefault="00A3176B" w:rsidP="00A3176B">
      <w:pPr>
        <w:keepNext/>
        <w:keepLines/>
      </w:pPr>
      <w:r w:rsidRPr="005B25A1">
        <w:t>Revised in parallel session to</w:t>
      </w:r>
      <w:r>
        <w:rPr>
          <w:color w:val="0000FF"/>
        </w:rPr>
        <w:t xml:space="preserve"> S2-2509363</w:t>
      </w:r>
      <w:r>
        <w:t>.</w:t>
      </w:r>
    </w:p>
    <w:p w14:paraId="079B74B1" w14:textId="77777777" w:rsidR="00A3176B" w:rsidRPr="005B25A1" w:rsidRDefault="00A3176B" w:rsidP="00A3176B">
      <w:pPr>
        <w:keepNext/>
        <w:keepLines/>
      </w:pPr>
      <w:r w:rsidRPr="005B25A1">
        <w:t>Replacing 'may perform' with 'performs'. Removing UE impacts on cover page. Remove space in UE #2. Revised in parallel session to</w:t>
      </w:r>
      <w:r>
        <w:rPr>
          <w:color w:val="0000FF"/>
        </w:rPr>
        <w:t xml:space="preserve"> S2-2509594</w:t>
      </w:r>
      <w:r>
        <w:t>.</w:t>
      </w:r>
    </w:p>
    <w:p w14:paraId="71D852E9"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66AFE86B" w14:textId="77777777" w:rsidR="009E42E4" w:rsidRPr="005B25A1" w:rsidRDefault="009E42E4" w:rsidP="009E42E4">
      <w:pPr>
        <w:keepNext/>
        <w:keepLines/>
        <w:rPr>
          <w:b/>
          <w:bCs/>
        </w:rPr>
      </w:pPr>
      <w:r w:rsidRPr="005B25A1">
        <w:rPr>
          <w:b/>
          <w:bCs/>
        </w:rPr>
        <w:t>Plenary Discussion:</w:t>
      </w:r>
    </w:p>
    <w:p w14:paraId="05744F5B"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A14FA8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A4702F4" w14:textId="16AF85E2" w:rsidR="00A3176B" w:rsidRPr="00EB0339" w:rsidRDefault="009E42E4" w:rsidP="00A3176B">
      <w:r>
        <w:rPr>
          <w:b/>
          <w:bCs/>
        </w:rPr>
        <w:t xml:space="preserve"> </w:t>
      </w:r>
    </w:p>
    <w:p w14:paraId="1149327F"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4022DC52" w14:textId="77777777" w:rsidR="00A3176B" w:rsidRDefault="00A3176B" w:rsidP="00A3176B">
      <w:pPr>
        <w:pStyle w:val="NormTop"/>
      </w:pPr>
      <w:r>
        <w:rPr>
          <w:color w:val="0000FF"/>
        </w:rPr>
        <w:t>S2-2508340</w:t>
      </w:r>
      <w:r w:rsidRPr="00D53282">
        <w:t xml:space="preserve"> </w:t>
      </w:r>
      <w:r>
        <w:t>(CR) 23.228 CR1544R5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Refine the granularity of event filters for ADC media type.</w:t>
      </w:r>
    </w:p>
    <w:p w14:paraId="146B19BF"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S2-2507033</w:t>
      </w:r>
      <w:r>
        <w:t>.</w:t>
      </w:r>
    </w:p>
    <w:p w14:paraId="6BC773B3" w14:textId="77777777" w:rsidR="00A3176B" w:rsidRPr="005B25A1" w:rsidRDefault="00A3176B" w:rsidP="00A3176B">
      <w:pPr>
        <w:keepNext/>
        <w:keepLines/>
        <w:rPr>
          <w:b/>
          <w:bCs/>
        </w:rPr>
      </w:pPr>
      <w:r w:rsidRPr="005B25A1">
        <w:rPr>
          <w:b/>
          <w:bCs/>
        </w:rPr>
        <w:t>Parallel discussion:</w:t>
      </w:r>
    </w:p>
    <w:p w14:paraId="5DAE8686" w14:textId="77777777" w:rsidR="00A3176B" w:rsidRPr="005B25A1" w:rsidRDefault="00A3176B" w:rsidP="00A3176B">
      <w:pPr>
        <w:keepNext/>
        <w:keepLines/>
      </w:pPr>
      <w:r w:rsidRPr="005B25A1">
        <w:t>Revised in parallel session to</w:t>
      </w:r>
      <w:r>
        <w:rPr>
          <w:color w:val="0000FF"/>
        </w:rPr>
        <w:t xml:space="preserve"> S2-2509364</w:t>
      </w:r>
      <w:r>
        <w:t>.</w:t>
      </w:r>
    </w:p>
    <w:p w14:paraId="0B6B9D1F" w14:textId="77777777" w:rsidR="00A3176B" w:rsidRPr="005B25A1" w:rsidRDefault="00A3176B" w:rsidP="00A3176B">
      <w:pPr>
        <w:keepNext/>
        <w:keepLines/>
      </w:pPr>
      <w:r w:rsidRPr="005B25A1">
        <w:t>Replacing originator with endpoint. Revised in parallel session to</w:t>
      </w:r>
      <w:r>
        <w:rPr>
          <w:color w:val="0000FF"/>
        </w:rPr>
        <w:t xml:space="preserve"> S2-2509595</w:t>
      </w:r>
      <w:r>
        <w:t>.</w:t>
      </w:r>
    </w:p>
    <w:p w14:paraId="3A776AF4"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3B97744F" w14:textId="77777777" w:rsidR="009E42E4" w:rsidRPr="005B25A1" w:rsidRDefault="009E42E4" w:rsidP="009E42E4">
      <w:pPr>
        <w:keepNext/>
        <w:keepLines/>
        <w:rPr>
          <w:b/>
          <w:bCs/>
        </w:rPr>
      </w:pPr>
      <w:r w:rsidRPr="005B25A1">
        <w:rPr>
          <w:b/>
          <w:bCs/>
        </w:rPr>
        <w:t>Plenary Discussion:</w:t>
      </w:r>
    </w:p>
    <w:p w14:paraId="3C55CAC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251D49E"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1859F75" w14:textId="71DCB84E" w:rsidR="00A3176B" w:rsidRPr="00EB0339" w:rsidRDefault="009E42E4" w:rsidP="00A3176B">
      <w:r>
        <w:rPr>
          <w:b/>
          <w:bCs/>
        </w:rPr>
        <w:t xml:space="preserve"> </w:t>
      </w:r>
    </w:p>
    <w:p w14:paraId="5E434257" w14:textId="77777777" w:rsidR="00A3176B" w:rsidRDefault="00A3176B" w:rsidP="00A3176B">
      <w:pPr>
        <w:pStyle w:val="NormTop"/>
      </w:pPr>
      <w:r>
        <w:rPr>
          <w:color w:val="0000FF"/>
        </w:rPr>
        <w:t>S2-2508438</w:t>
      </w:r>
      <w:r w:rsidRPr="00D53282">
        <w:t xml:space="preserve"> </w:t>
      </w:r>
      <w:r>
        <w:t>(CR) 23.228 CR1664R1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5554E097"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S2-2506950</w:t>
      </w:r>
      <w:r>
        <w:t>.</w:t>
      </w:r>
    </w:p>
    <w:p w14:paraId="3438EAA8" w14:textId="77777777" w:rsidR="00A3176B" w:rsidRPr="005B25A1" w:rsidRDefault="00A3176B" w:rsidP="00A3176B">
      <w:pPr>
        <w:keepNext/>
        <w:keepLines/>
        <w:rPr>
          <w:b/>
          <w:bCs/>
        </w:rPr>
      </w:pPr>
      <w:r w:rsidRPr="005B25A1">
        <w:rPr>
          <w:b/>
          <w:bCs/>
        </w:rPr>
        <w:t>Parallel discussion:</w:t>
      </w:r>
    </w:p>
    <w:p w14:paraId="068EF4CB" w14:textId="77777777" w:rsidR="00A3176B" w:rsidRPr="005B25A1" w:rsidRDefault="00A3176B" w:rsidP="00A3176B">
      <w:pPr>
        <w:keepNext/>
        <w:keepLines/>
      </w:pPr>
      <w:r w:rsidRPr="005B25A1">
        <w:t>Revised in parallel session to</w:t>
      </w:r>
      <w:r>
        <w:rPr>
          <w:color w:val="0000FF"/>
        </w:rPr>
        <w:t xml:space="preserve"> S2-2509365</w:t>
      </w:r>
      <w:r>
        <w:t>.</w:t>
      </w:r>
    </w:p>
    <w:p w14:paraId="3551C758" w14:textId="77777777" w:rsidR="00A3176B" w:rsidRPr="005B25A1" w:rsidRDefault="00A3176B" w:rsidP="00A3176B">
      <w:pPr>
        <w:keepNext/>
        <w:keepLines/>
      </w:pPr>
      <w:r w:rsidRPr="005B25A1">
        <w:t>Do not remove '.' In step 3. Remove changes on changes and yellow highlights. Revised in parallel session to</w:t>
      </w:r>
      <w:r>
        <w:rPr>
          <w:color w:val="0000FF"/>
        </w:rPr>
        <w:t xml:space="preserve"> S2-2509596</w:t>
      </w:r>
      <w:r>
        <w:t>.</w:t>
      </w:r>
    </w:p>
    <w:p w14:paraId="1D594C45"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0AE377F0" w14:textId="77777777" w:rsidR="009E42E4" w:rsidRPr="005B25A1" w:rsidRDefault="009E42E4" w:rsidP="009E42E4">
      <w:pPr>
        <w:keepNext/>
        <w:keepLines/>
        <w:rPr>
          <w:b/>
          <w:bCs/>
        </w:rPr>
      </w:pPr>
      <w:r w:rsidRPr="005B25A1">
        <w:rPr>
          <w:b/>
          <w:bCs/>
        </w:rPr>
        <w:t>Plenary Discussion:</w:t>
      </w:r>
    </w:p>
    <w:p w14:paraId="537CFB6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CC516E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D21ECA0" w14:textId="58568970" w:rsidR="00A3176B" w:rsidRPr="00EB0339" w:rsidRDefault="009E42E4" w:rsidP="00A3176B">
      <w:r>
        <w:rPr>
          <w:b/>
          <w:bCs/>
        </w:rPr>
        <w:t xml:space="preserve"> </w:t>
      </w:r>
    </w:p>
    <w:p w14:paraId="197FB14F" w14:textId="77777777" w:rsidR="00A3176B" w:rsidRDefault="00A3176B" w:rsidP="00A3176B">
      <w:pPr>
        <w:pStyle w:val="NormTop"/>
      </w:pPr>
      <w:r>
        <w:rPr>
          <w:color w:val="0000FF"/>
        </w:rPr>
        <w:t>S2-2508870</w:t>
      </w:r>
      <w:r w:rsidRPr="00D53282">
        <w:t xml:space="preserve"> </w:t>
      </w:r>
      <w:r>
        <w:t xml:space="preserve">(CR) 23.228 CR1588R4 (Rel-19, 'F'): Updates on HSS </w:t>
      </w:r>
      <w:proofErr w:type="spellStart"/>
      <w:r>
        <w:t>Nhss_ImsEventExposure</w:t>
      </w:r>
      <w:proofErr w:type="spellEnd"/>
      <w:r>
        <w:t xml:space="preserve"> service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service operation </w:t>
      </w:r>
      <w:proofErr w:type="spellStart"/>
      <w:r>
        <w:t>Nhss_ImsEE_Notify</w:t>
      </w:r>
      <w:proofErr w:type="spellEnd"/>
      <w:r>
        <w:t>.</w:t>
      </w:r>
    </w:p>
    <w:p w14:paraId="52C1EEDA"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S2-2506997</w:t>
      </w:r>
      <w:r>
        <w:t>. Merged into</w:t>
      </w:r>
      <w:r>
        <w:rPr>
          <w:color w:val="0000FF"/>
        </w:rPr>
        <w:t xml:space="preserve"> S2-2509366</w:t>
      </w:r>
      <w:r>
        <w:t>.</w:t>
      </w:r>
    </w:p>
    <w:p w14:paraId="74F50226" w14:textId="77777777" w:rsidR="00A3176B" w:rsidRPr="005B25A1" w:rsidRDefault="00A3176B" w:rsidP="00A3176B">
      <w:pPr>
        <w:keepNext/>
        <w:keepLines/>
        <w:rPr>
          <w:b/>
          <w:bCs/>
        </w:rPr>
      </w:pPr>
      <w:r w:rsidRPr="005B25A1">
        <w:rPr>
          <w:b/>
          <w:bCs/>
        </w:rPr>
        <w:t>Parallel discussion:</w:t>
      </w:r>
    </w:p>
    <w:p w14:paraId="76606DA7" w14:textId="77777777" w:rsidR="00A3176B" w:rsidRPr="005B25A1" w:rsidRDefault="00A3176B" w:rsidP="00A3176B">
      <w:pPr>
        <w:keepNext/>
        <w:keepLines/>
      </w:pPr>
      <w:r w:rsidRPr="005B25A1">
        <w:t>Merged.</w:t>
      </w:r>
    </w:p>
    <w:p w14:paraId="6C5B97A0" w14:textId="77777777" w:rsidR="00A3176B" w:rsidRPr="00EB0339" w:rsidRDefault="00A3176B" w:rsidP="00A3176B">
      <w:r w:rsidRPr="005B25A1">
        <w:rPr>
          <w:b/>
          <w:bCs/>
        </w:rPr>
        <w:t>Status:</w:t>
      </w:r>
      <w:r>
        <w:t xml:space="preserve"> </w:t>
      </w:r>
      <w:r>
        <w:rPr>
          <w:color w:val="0000FF"/>
        </w:rPr>
        <w:t>Merged</w:t>
      </w:r>
      <w:r>
        <w:t>.</w:t>
      </w:r>
    </w:p>
    <w:p w14:paraId="10D4CDFD" w14:textId="77777777" w:rsidR="00A3176B" w:rsidRPr="00EB0339" w:rsidRDefault="00A3176B" w:rsidP="00A3176B"/>
    <w:p w14:paraId="4EEF15F0" w14:textId="77777777" w:rsidR="00A3176B" w:rsidRDefault="00A3176B" w:rsidP="00A3176B">
      <w:pPr>
        <w:pStyle w:val="NormTop"/>
      </w:pPr>
      <w:r>
        <w:rPr>
          <w:color w:val="0000FF"/>
        </w:rPr>
        <w:t>S2-2508881</w:t>
      </w:r>
      <w:r w:rsidRPr="00D53282">
        <w:t xml:space="preserve"> </w:t>
      </w:r>
      <w:r>
        <w:t>(CR) 23.228 CR1655R1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4529666A"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S2-2506338</w:t>
      </w:r>
      <w:r>
        <w:t>.</w:t>
      </w:r>
    </w:p>
    <w:p w14:paraId="604ABC42" w14:textId="77777777" w:rsidR="00A3176B" w:rsidRPr="005B25A1" w:rsidRDefault="00A3176B" w:rsidP="00A3176B">
      <w:pPr>
        <w:keepNext/>
        <w:keepLines/>
        <w:rPr>
          <w:b/>
          <w:bCs/>
        </w:rPr>
      </w:pPr>
      <w:r w:rsidRPr="005B25A1">
        <w:rPr>
          <w:b/>
          <w:bCs/>
        </w:rPr>
        <w:t>Parallel discussion:</w:t>
      </w:r>
    </w:p>
    <w:p w14:paraId="2E252252" w14:textId="77777777" w:rsidR="00A3176B" w:rsidRPr="005B25A1" w:rsidRDefault="00A3176B" w:rsidP="00A3176B">
      <w:pPr>
        <w:keepNext/>
        <w:keepLines/>
      </w:pPr>
      <w:r w:rsidRPr="005B25A1">
        <w:t>Revised in parallel session to</w:t>
      </w:r>
      <w:r>
        <w:rPr>
          <w:color w:val="0000FF"/>
        </w:rPr>
        <w:t xml:space="preserve"> S2-2509366</w:t>
      </w:r>
      <w:r>
        <w:t>.</w:t>
      </w:r>
    </w:p>
    <w:p w14:paraId="61A25E4E" w14:textId="77777777" w:rsidR="00A3176B" w:rsidRPr="005B25A1" w:rsidRDefault="00A3176B" w:rsidP="00A3176B">
      <w:pPr>
        <w:keepNext/>
        <w:keepLines/>
      </w:pPr>
      <w:r w:rsidRPr="005B25A1">
        <w:t>Revised in parallel session to</w:t>
      </w:r>
      <w:r>
        <w:rPr>
          <w:color w:val="0000FF"/>
        </w:rPr>
        <w:t xml:space="preserve"> S2-2509597</w:t>
      </w:r>
      <w:r>
        <w:t>.</w:t>
      </w:r>
    </w:p>
    <w:p w14:paraId="2D08D138"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0A9B62CD" w14:textId="77777777" w:rsidR="009E42E4" w:rsidRPr="005B25A1" w:rsidRDefault="009E42E4" w:rsidP="009E42E4">
      <w:pPr>
        <w:keepNext/>
        <w:keepLines/>
        <w:rPr>
          <w:b/>
          <w:bCs/>
        </w:rPr>
      </w:pPr>
      <w:r w:rsidRPr="005B25A1">
        <w:rPr>
          <w:b/>
          <w:bCs/>
        </w:rPr>
        <w:t>Plenary Discussion:</w:t>
      </w:r>
    </w:p>
    <w:p w14:paraId="062A0D5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64FA02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281402A" w14:textId="300D55A5" w:rsidR="00A3176B" w:rsidRPr="00EB0339" w:rsidRDefault="009E42E4" w:rsidP="00A3176B">
      <w:r>
        <w:rPr>
          <w:b/>
          <w:bCs/>
        </w:rPr>
        <w:t xml:space="preserve"> </w:t>
      </w:r>
    </w:p>
    <w:p w14:paraId="53875C68" w14:textId="77777777" w:rsidR="00A3176B" w:rsidRDefault="00A3176B" w:rsidP="00A3176B">
      <w:pPr>
        <w:pStyle w:val="NormTop"/>
      </w:pPr>
      <w:r>
        <w:rPr>
          <w:color w:val="0000FF"/>
        </w:rPr>
        <w:t>S2-2508882</w:t>
      </w:r>
      <w:r w:rsidRPr="00D53282">
        <w:t xml:space="preserve"> </w:t>
      </w:r>
      <w:r>
        <w:t>(CR) 23.502 CR5521R1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the scenario where HSS cancels a </w:t>
      </w:r>
      <w:proofErr w:type="spellStart"/>
      <w:r>
        <w:t>subscrition</w:t>
      </w:r>
      <w:proofErr w:type="spellEnd"/>
      <w:r>
        <w:t xml:space="preserve"> and notifies the NEF to that effect.</w:t>
      </w:r>
    </w:p>
    <w:p w14:paraId="0AF0DC43"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S2-2506339</w:t>
      </w:r>
      <w:r>
        <w:t>.</w:t>
      </w:r>
    </w:p>
    <w:p w14:paraId="553EA34C" w14:textId="77777777" w:rsidR="00A3176B" w:rsidRPr="005B25A1" w:rsidRDefault="00A3176B" w:rsidP="00A3176B">
      <w:pPr>
        <w:keepNext/>
        <w:keepLines/>
        <w:rPr>
          <w:b/>
          <w:bCs/>
        </w:rPr>
      </w:pPr>
      <w:r w:rsidRPr="005B25A1">
        <w:rPr>
          <w:b/>
          <w:bCs/>
        </w:rPr>
        <w:t>Parallel discussion:</w:t>
      </w:r>
    </w:p>
    <w:p w14:paraId="5F0B73D9" w14:textId="77777777" w:rsidR="00A3176B" w:rsidRPr="005B25A1" w:rsidRDefault="00A3176B" w:rsidP="00A3176B">
      <w:pPr>
        <w:keepNext/>
        <w:keepLines/>
      </w:pPr>
      <w:r w:rsidRPr="005B25A1">
        <w:t>Revised in parallel session to</w:t>
      </w:r>
      <w:r>
        <w:rPr>
          <w:color w:val="0000FF"/>
        </w:rPr>
        <w:t xml:space="preserve"> S2-2509367</w:t>
      </w:r>
      <w:r>
        <w:t>.</w:t>
      </w:r>
    </w:p>
    <w:p w14:paraId="5568327C" w14:textId="77777777" w:rsidR="00A3176B" w:rsidRPr="005B25A1" w:rsidRDefault="00A3176B" w:rsidP="00A3176B">
      <w:pPr>
        <w:keepNext/>
        <w:keepLines/>
      </w:pPr>
      <w:r w:rsidRPr="005B25A1">
        <w:t>Revised in parallel session to</w:t>
      </w:r>
      <w:r>
        <w:rPr>
          <w:color w:val="0000FF"/>
        </w:rPr>
        <w:t xml:space="preserve"> S2-2509609</w:t>
      </w:r>
      <w:r>
        <w:t>.</w:t>
      </w:r>
    </w:p>
    <w:p w14:paraId="1965930B" w14:textId="77777777" w:rsidR="00A3176B" w:rsidRPr="005B25A1" w:rsidRDefault="00A3176B" w:rsidP="00A3176B">
      <w:pPr>
        <w:keepNext/>
        <w:keepLines/>
      </w:pPr>
      <w:r w:rsidRPr="005B25A1">
        <w:t>Remove 'involving multiple IMS Public Subscriber Identities'. Revised in parallel session to</w:t>
      </w:r>
      <w:r>
        <w:rPr>
          <w:color w:val="0000FF"/>
        </w:rPr>
        <w:t xml:space="preserve"> S2-2509623</w:t>
      </w:r>
      <w:r>
        <w:t>.</w:t>
      </w:r>
    </w:p>
    <w:p w14:paraId="68C6D839"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5B71356B" w14:textId="77777777" w:rsidR="009E42E4" w:rsidRPr="005B25A1" w:rsidRDefault="009E42E4" w:rsidP="009E42E4">
      <w:pPr>
        <w:keepNext/>
        <w:keepLines/>
        <w:rPr>
          <w:b/>
          <w:bCs/>
        </w:rPr>
      </w:pPr>
      <w:r w:rsidRPr="005B25A1">
        <w:rPr>
          <w:b/>
          <w:bCs/>
        </w:rPr>
        <w:t>Plenary Discussion:</w:t>
      </w:r>
    </w:p>
    <w:p w14:paraId="211B389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C57CAB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AD2D074" w14:textId="07BF92D9" w:rsidR="00A3176B" w:rsidRPr="00EB0339" w:rsidRDefault="009E42E4" w:rsidP="00A3176B">
      <w:r>
        <w:rPr>
          <w:b/>
          <w:bCs/>
        </w:rPr>
        <w:t xml:space="preserve"> </w:t>
      </w:r>
    </w:p>
    <w:p w14:paraId="0493DA5F" w14:textId="77777777" w:rsidR="00A3176B" w:rsidRDefault="00A3176B" w:rsidP="00A3176B">
      <w:pPr>
        <w:pStyle w:val="NormTop"/>
      </w:pPr>
      <w:r>
        <w:rPr>
          <w:color w:val="0000FF"/>
        </w:rPr>
        <w:t>S2-2508440</w:t>
      </w:r>
      <w:r w:rsidRPr="00D53282">
        <w:t xml:space="preserve"> </w:t>
      </w:r>
      <w:r>
        <w:t>(CR) 23.228 CR1671 (Rel-19, 'F'): Clarification on Media Type for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Move the media type to the same level of media specification and clarify that only when the media type is 'DC', the media specification applies.</w:t>
      </w:r>
    </w:p>
    <w:p w14:paraId="372D151A" w14:textId="77777777" w:rsidR="00A3176B" w:rsidRPr="00B81031" w:rsidRDefault="00A3176B" w:rsidP="00A3176B">
      <w:pPr>
        <w:keepNext/>
        <w:keepLines/>
        <w:rPr>
          <w:i/>
        </w:rPr>
      </w:pPr>
      <w:r w:rsidRPr="00B81031">
        <w:rPr>
          <w:b/>
          <w:bCs/>
          <w:i/>
        </w:rPr>
        <w:t>Comment:</w:t>
      </w:r>
      <w:r>
        <w:rPr>
          <w:i/>
        </w:rPr>
        <w:t xml:space="preserve"> Merged into</w:t>
      </w:r>
      <w:r>
        <w:rPr>
          <w:color w:val="0000FF"/>
        </w:rPr>
        <w:t xml:space="preserve"> S2-2509279</w:t>
      </w:r>
      <w:r>
        <w:t>.</w:t>
      </w:r>
    </w:p>
    <w:p w14:paraId="578F4ED3" w14:textId="77777777" w:rsidR="00A3176B" w:rsidRPr="005B25A1" w:rsidRDefault="00A3176B" w:rsidP="00A3176B">
      <w:pPr>
        <w:keepNext/>
        <w:keepLines/>
        <w:rPr>
          <w:b/>
          <w:bCs/>
        </w:rPr>
      </w:pPr>
      <w:r w:rsidRPr="005B25A1">
        <w:rPr>
          <w:b/>
          <w:bCs/>
        </w:rPr>
        <w:t>Parallel discussion:</w:t>
      </w:r>
    </w:p>
    <w:p w14:paraId="2FCFE053" w14:textId="77777777" w:rsidR="00A3176B" w:rsidRPr="005B25A1" w:rsidRDefault="00A3176B" w:rsidP="00A3176B">
      <w:pPr>
        <w:keepNext/>
        <w:keepLines/>
      </w:pPr>
      <w:r w:rsidRPr="005B25A1">
        <w:t>Merged.</w:t>
      </w:r>
    </w:p>
    <w:p w14:paraId="54DDAAAA" w14:textId="77777777" w:rsidR="00A3176B" w:rsidRPr="00EB0339" w:rsidRDefault="00A3176B" w:rsidP="00A3176B">
      <w:r w:rsidRPr="005B25A1">
        <w:rPr>
          <w:b/>
          <w:bCs/>
        </w:rPr>
        <w:t>Status:</w:t>
      </w:r>
      <w:r>
        <w:t xml:space="preserve"> </w:t>
      </w:r>
      <w:r>
        <w:rPr>
          <w:color w:val="0000FF"/>
        </w:rPr>
        <w:t>Merged</w:t>
      </w:r>
      <w:r>
        <w:t>.</w:t>
      </w:r>
    </w:p>
    <w:p w14:paraId="56E925C8" w14:textId="77777777" w:rsidR="00A3176B" w:rsidRPr="00EB0339" w:rsidRDefault="00A3176B" w:rsidP="00A3176B"/>
    <w:p w14:paraId="495B4452" w14:textId="77777777" w:rsidR="00A3176B" w:rsidRDefault="00A3176B" w:rsidP="00A3176B">
      <w:pPr>
        <w:pStyle w:val="NormTop"/>
      </w:pPr>
      <w:r>
        <w:rPr>
          <w:color w:val="0000FF"/>
        </w:rPr>
        <w:t>S2-2508441</w:t>
      </w:r>
      <w:r w:rsidRPr="00D53282">
        <w:t xml:space="preserve"> </w:t>
      </w:r>
      <w:r>
        <w:t>(CR) 23.501 CR6431 (Rel-19, 'F'): Add IMS Related NEF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corresponding IMS related services index and description in clause 7.2.8.</w:t>
      </w:r>
    </w:p>
    <w:p w14:paraId="4D58CF63" w14:textId="77777777" w:rsidR="00A3176B" w:rsidRPr="005B25A1" w:rsidRDefault="00A3176B" w:rsidP="00A3176B">
      <w:pPr>
        <w:keepNext/>
        <w:keepLines/>
        <w:rPr>
          <w:b/>
          <w:bCs/>
        </w:rPr>
      </w:pPr>
      <w:r w:rsidRPr="005B25A1">
        <w:rPr>
          <w:b/>
          <w:bCs/>
        </w:rPr>
        <w:t>Plenary Discussion:</w:t>
      </w:r>
    </w:p>
    <w:p w14:paraId="6318DB62" w14:textId="77777777" w:rsidR="00A3176B" w:rsidRPr="005B25A1" w:rsidRDefault="00A3176B" w:rsidP="00A3176B">
      <w:pPr>
        <w:keepNext/>
        <w:keepLines/>
      </w:pPr>
      <w:r>
        <w:rPr>
          <w:color w:val="0000FF"/>
        </w:rPr>
        <w:t>Not handled</w:t>
      </w:r>
      <w:r>
        <w:t>.</w:t>
      </w:r>
    </w:p>
    <w:p w14:paraId="4BA53750" w14:textId="77777777" w:rsidR="00A3176B" w:rsidRPr="00EB0339" w:rsidRDefault="00A3176B" w:rsidP="00A3176B">
      <w:r w:rsidRPr="005B25A1">
        <w:rPr>
          <w:b/>
          <w:bCs/>
        </w:rPr>
        <w:t>Status:</w:t>
      </w:r>
      <w:r>
        <w:t xml:space="preserve"> </w:t>
      </w:r>
      <w:r>
        <w:rPr>
          <w:color w:val="0000FF"/>
        </w:rPr>
        <w:t>Not handled</w:t>
      </w:r>
      <w:r>
        <w:t>.</w:t>
      </w:r>
    </w:p>
    <w:p w14:paraId="1C47C371" w14:textId="77777777" w:rsidR="00A3176B" w:rsidRPr="00EB0339" w:rsidRDefault="00A3176B" w:rsidP="00A3176B"/>
    <w:p w14:paraId="0821958E"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0B73115A" w14:textId="77777777" w:rsidR="00A3176B" w:rsidRDefault="00A3176B" w:rsidP="00A3176B">
      <w:pPr>
        <w:pStyle w:val="NormTop"/>
      </w:pPr>
      <w:r>
        <w:rPr>
          <w:color w:val="0000FF"/>
        </w:rPr>
        <w:t>S2-2508785</w:t>
      </w:r>
      <w:r w:rsidRPr="00D53282">
        <w:t xml:space="preserve"> </w:t>
      </w:r>
      <w:r>
        <w:t>(CR) 23.228 CR1662R2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586D55FA"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S2-2507539</w:t>
      </w:r>
      <w:r>
        <w:t>.</w:t>
      </w:r>
    </w:p>
    <w:p w14:paraId="75883F12" w14:textId="77777777" w:rsidR="00A3176B" w:rsidRPr="005B25A1" w:rsidRDefault="00A3176B" w:rsidP="00A3176B">
      <w:pPr>
        <w:keepNext/>
        <w:keepLines/>
        <w:rPr>
          <w:b/>
          <w:bCs/>
        </w:rPr>
      </w:pPr>
      <w:r w:rsidRPr="005B25A1">
        <w:rPr>
          <w:b/>
          <w:bCs/>
        </w:rPr>
        <w:t>Plenary Discussion:</w:t>
      </w:r>
    </w:p>
    <w:p w14:paraId="06E87AEC" w14:textId="77777777" w:rsidR="00A3176B" w:rsidRPr="005B25A1" w:rsidRDefault="00A3176B" w:rsidP="00A3176B">
      <w:pPr>
        <w:keepNext/>
        <w:keepLines/>
      </w:pPr>
      <w:r>
        <w:rPr>
          <w:color w:val="0000FF"/>
        </w:rPr>
        <w:t>Not handled</w:t>
      </w:r>
      <w:r>
        <w:t>.</w:t>
      </w:r>
    </w:p>
    <w:p w14:paraId="1FC05A12" w14:textId="77777777" w:rsidR="00A3176B" w:rsidRPr="00EB0339" w:rsidRDefault="00A3176B" w:rsidP="00A3176B">
      <w:r w:rsidRPr="005B25A1">
        <w:rPr>
          <w:b/>
          <w:bCs/>
        </w:rPr>
        <w:t>Status:</w:t>
      </w:r>
      <w:r>
        <w:t xml:space="preserve"> </w:t>
      </w:r>
      <w:r>
        <w:rPr>
          <w:color w:val="0000FF"/>
        </w:rPr>
        <w:t>Not handled</w:t>
      </w:r>
      <w:r>
        <w:t>.</w:t>
      </w:r>
    </w:p>
    <w:p w14:paraId="314C3011" w14:textId="77777777" w:rsidR="00A3176B" w:rsidRPr="00EB0339" w:rsidRDefault="00A3176B" w:rsidP="00A3176B"/>
    <w:p w14:paraId="52DCD99C" w14:textId="77777777" w:rsidR="00A3176B" w:rsidRDefault="00A3176B" w:rsidP="00A3176B">
      <w:pPr>
        <w:pStyle w:val="NormTop"/>
      </w:pPr>
      <w:r>
        <w:rPr>
          <w:color w:val="0000FF"/>
        </w:rPr>
        <w:t>S2-2508834</w:t>
      </w:r>
      <w:r w:rsidRPr="00D53282">
        <w:t xml:space="preserve"> </w:t>
      </w:r>
      <w:r>
        <w:t>(CR) 23.228 CR1659R1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information within the SIP message in the Figure AC.7.9.2-1.</w:t>
      </w:r>
    </w:p>
    <w:p w14:paraId="7D9522EA"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S2-2506834</w:t>
      </w:r>
      <w:r>
        <w:t>.</w:t>
      </w:r>
    </w:p>
    <w:p w14:paraId="5D6964C4" w14:textId="77777777" w:rsidR="00A3176B" w:rsidRPr="005B25A1" w:rsidRDefault="00A3176B" w:rsidP="00A3176B">
      <w:pPr>
        <w:keepNext/>
        <w:keepLines/>
        <w:rPr>
          <w:b/>
          <w:bCs/>
        </w:rPr>
      </w:pPr>
      <w:r w:rsidRPr="005B25A1">
        <w:rPr>
          <w:b/>
          <w:bCs/>
        </w:rPr>
        <w:t>Parallel discussion:</w:t>
      </w:r>
    </w:p>
    <w:p w14:paraId="2F4B937D" w14:textId="77777777" w:rsidR="00A3176B" w:rsidRPr="005B25A1" w:rsidRDefault="00A3176B" w:rsidP="00A3176B">
      <w:pPr>
        <w:keepNext/>
        <w:keepLines/>
      </w:pPr>
      <w:r w:rsidRPr="005B25A1">
        <w:t>Remove '/bootstrap DC' in step 10. Revised in parallel session to</w:t>
      </w:r>
      <w:r>
        <w:rPr>
          <w:color w:val="0000FF"/>
        </w:rPr>
        <w:t xml:space="preserve"> S2-2509547</w:t>
      </w:r>
      <w:r>
        <w:t>.</w:t>
      </w:r>
    </w:p>
    <w:p w14:paraId="0165E58D"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3EC886BA" w14:textId="77777777" w:rsidR="009E42E4" w:rsidRPr="005B25A1" w:rsidRDefault="009E42E4" w:rsidP="009E42E4">
      <w:pPr>
        <w:keepNext/>
        <w:keepLines/>
        <w:rPr>
          <w:b/>
          <w:bCs/>
        </w:rPr>
      </w:pPr>
      <w:r w:rsidRPr="005B25A1">
        <w:rPr>
          <w:b/>
          <w:bCs/>
        </w:rPr>
        <w:t>Plenary Discussion:</w:t>
      </w:r>
    </w:p>
    <w:p w14:paraId="2DE5683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4DC976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E6DE25C" w14:textId="3F085C45" w:rsidR="00A3176B" w:rsidRPr="00EB0339" w:rsidRDefault="009E42E4" w:rsidP="00A3176B">
      <w:r>
        <w:rPr>
          <w:b/>
          <w:bCs/>
        </w:rPr>
        <w:t xml:space="preserve"> </w:t>
      </w:r>
    </w:p>
    <w:p w14:paraId="789194DF" w14:textId="77777777" w:rsidR="00A3176B" w:rsidRDefault="00A3176B" w:rsidP="00A3176B">
      <w:pPr>
        <w:pStyle w:val="NormTop"/>
      </w:pPr>
      <w:r>
        <w:rPr>
          <w:color w:val="0000FF"/>
        </w:rPr>
        <w:t>S2-2508871</w:t>
      </w:r>
      <w:r w:rsidRPr="00D53282">
        <w:t xml:space="preserve"> </w:t>
      </w:r>
      <w:r>
        <w:t xml:space="preserve">(CR) 23.228 CR1651R2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04092AB9"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S2-2506998</w:t>
      </w:r>
      <w:r>
        <w:t>.</w:t>
      </w:r>
    </w:p>
    <w:p w14:paraId="6EB8AA7C" w14:textId="77777777" w:rsidR="00A3176B" w:rsidRPr="005B25A1" w:rsidRDefault="00A3176B" w:rsidP="00A3176B">
      <w:pPr>
        <w:keepNext/>
        <w:keepLines/>
        <w:rPr>
          <w:b/>
          <w:bCs/>
        </w:rPr>
      </w:pPr>
      <w:r w:rsidRPr="005B25A1">
        <w:rPr>
          <w:b/>
          <w:bCs/>
        </w:rPr>
        <w:t>Plenary Discussion:</w:t>
      </w:r>
    </w:p>
    <w:p w14:paraId="3D71487D" w14:textId="77777777" w:rsidR="00A3176B" w:rsidRPr="005B25A1" w:rsidRDefault="00A3176B" w:rsidP="00A3176B">
      <w:pPr>
        <w:keepNext/>
        <w:keepLines/>
      </w:pPr>
      <w:r>
        <w:rPr>
          <w:color w:val="0000FF"/>
        </w:rPr>
        <w:t>Not handled</w:t>
      </w:r>
      <w:r>
        <w:t>.</w:t>
      </w:r>
    </w:p>
    <w:p w14:paraId="3DF6BD8D" w14:textId="77777777" w:rsidR="00A3176B" w:rsidRPr="00EB0339" w:rsidRDefault="00A3176B" w:rsidP="00A3176B">
      <w:r w:rsidRPr="005B25A1">
        <w:rPr>
          <w:b/>
          <w:bCs/>
        </w:rPr>
        <w:t>Status:</w:t>
      </w:r>
      <w:r>
        <w:t xml:space="preserve"> </w:t>
      </w:r>
      <w:r>
        <w:rPr>
          <w:color w:val="0000FF"/>
        </w:rPr>
        <w:t>Not handled</w:t>
      </w:r>
      <w:r>
        <w:t>.</w:t>
      </w:r>
    </w:p>
    <w:p w14:paraId="3DD29168" w14:textId="77777777" w:rsidR="00A3176B" w:rsidRPr="00EB0339" w:rsidRDefault="00A3176B" w:rsidP="00A3176B"/>
    <w:p w14:paraId="52210BB0"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58CA2EA9" w14:textId="77777777" w:rsidR="00A3176B" w:rsidRDefault="00A3176B" w:rsidP="00A3176B">
      <w:pPr>
        <w:pStyle w:val="NormTop"/>
      </w:pPr>
      <w:r>
        <w:rPr>
          <w:color w:val="0000FF"/>
        </w:rPr>
        <w:t>S2-2508869</w:t>
      </w:r>
      <w:r w:rsidRPr="00D53282">
        <w:t xml:space="preserve"> </w:t>
      </w:r>
      <w:r>
        <w:t>(CR) 23.228 CR1677 (Rel-19, 'F'): Clarification on how to determine Resource URL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selected Avatar ID is transferred from UE to DC AS during avatar animation negotiation and is used by the DC AS to determine the Resource URL; Remove 'AR' in </w:t>
      </w:r>
      <w:proofErr w:type="spellStart"/>
      <w:r>
        <w:t>Nimsas_MediaControl</w:t>
      </w:r>
      <w:proofErr w:type="spellEnd"/>
      <w:r>
        <w:t xml:space="preserve"> service operation.</w:t>
      </w:r>
    </w:p>
    <w:p w14:paraId="5F6CED6C" w14:textId="77777777" w:rsidR="00A3176B" w:rsidRPr="005B25A1" w:rsidRDefault="00A3176B" w:rsidP="00A3176B">
      <w:pPr>
        <w:keepNext/>
        <w:keepLines/>
        <w:rPr>
          <w:b/>
          <w:bCs/>
        </w:rPr>
      </w:pPr>
      <w:r w:rsidRPr="005B25A1">
        <w:rPr>
          <w:b/>
          <w:bCs/>
        </w:rPr>
        <w:t>Plenary Discussion:</w:t>
      </w:r>
    </w:p>
    <w:p w14:paraId="70DD34E1" w14:textId="77777777" w:rsidR="00A3176B" w:rsidRPr="005B25A1" w:rsidRDefault="00A3176B" w:rsidP="00A3176B">
      <w:pPr>
        <w:keepNext/>
        <w:keepLines/>
      </w:pPr>
      <w:r>
        <w:rPr>
          <w:color w:val="0000FF"/>
        </w:rPr>
        <w:t>Not handled</w:t>
      </w:r>
      <w:r>
        <w:t>.</w:t>
      </w:r>
    </w:p>
    <w:p w14:paraId="7142841C" w14:textId="77777777" w:rsidR="00A3176B" w:rsidRPr="00EB0339" w:rsidRDefault="00A3176B" w:rsidP="00A3176B">
      <w:r w:rsidRPr="005B25A1">
        <w:rPr>
          <w:b/>
          <w:bCs/>
        </w:rPr>
        <w:t>Status:</w:t>
      </w:r>
      <w:r>
        <w:t xml:space="preserve"> </w:t>
      </w:r>
      <w:r>
        <w:rPr>
          <w:color w:val="0000FF"/>
        </w:rPr>
        <w:t>Not handled</w:t>
      </w:r>
      <w:r>
        <w:t>.</w:t>
      </w:r>
    </w:p>
    <w:p w14:paraId="1FD3276D" w14:textId="77777777" w:rsidR="00A3176B" w:rsidRPr="00EB0339" w:rsidRDefault="00A3176B" w:rsidP="00A3176B"/>
    <w:p w14:paraId="029C40D1" w14:textId="77777777" w:rsidR="00A3176B" w:rsidRDefault="00A3176B" w:rsidP="00A3176B">
      <w:pPr>
        <w:pStyle w:val="NormTop"/>
      </w:pPr>
      <w:r>
        <w:rPr>
          <w:color w:val="0000FF"/>
        </w:rPr>
        <w:t>S2-2508872</w:t>
      </w:r>
      <w:r w:rsidRPr="00D53282">
        <w:t xml:space="preserve"> </w:t>
      </w:r>
      <w:r>
        <w:t>(CR) 23.228 CR1678 (Rel-19, 'F'): Removal of editor s note of Avatar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the remaining editor's note in clause AC.11.3.3.</w:t>
      </w:r>
    </w:p>
    <w:p w14:paraId="3F6F3897" w14:textId="77777777" w:rsidR="00A3176B" w:rsidRPr="005B25A1" w:rsidRDefault="00A3176B" w:rsidP="00A3176B">
      <w:pPr>
        <w:keepNext/>
        <w:keepLines/>
        <w:rPr>
          <w:b/>
          <w:bCs/>
        </w:rPr>
      </w:pPr>
      <w:r w:rsidRPr="005B25A1">
        <w:rPr>
          <w:b/>
          <w:bCs/>
        </w:rPr>
        <w:t>Plenary Discussion:</w:t>
      </w:r>
    </w:p>
    <w:p w14:paraId="28DAC835" w14:textId="77777777" w:rsidR="00A3176B" w:rsidRPr="005B25A1" w:rsidRDefault="00A3176B" w:rsidP="00A3176B">
      <w:pPr>
        <w:keepNext/>
        <w:keepLines/>
      </w:pPr>
      <w:r>
        <w:rPr>
          <w:color w:val="0000FF"/>
        </w:rPr>
        <w:t>Not handled</w:t>
      </w:r>
      <w:r>
        <w:t>.</w:t>
      </w:r>
    </w:p>
    <w:p w14:paraId="6C3F7171" w14:textId="77777777" w:rsidR="00A3176B" w:rsidRPr="00EB0339" w:rsidRDefault="00A3176B" w:rsidP="00A3176B">
      <w:r w:rsidRPr="005B25A1">
        <w:rPr>
          <w:b/>
          <w:bCs/>
        </w:rPr>
        <w:t>Status:</w:t>
      </w:r>
      <w:r>
        <w:t xml:space="preserve"> </w:t>
      </w:r>
      <w:r>
        <w:rPr>
          <w:color w:val="0000FF"/>
        </w:rPr>
        <w:t>Not handled</w:t>
      </w:r>
      <w:r>
        <w:t>.</w:t>
      </w:r>
    </w:p>
    <w:p w14:paraId="58EFF43C" w14:textId="77777777" w:rsidR="00A3176B" w:rsidRPr="00EB0339" w:rsidRDefault="00A3176B" w:rsidP="00A3176B"/>
    <w:p w14:paraId="08798920"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398E569C" w14:textId="77777777" w:rsidR="00A3176B" w:rsidRDefault="00A3176B" w:rsidP="00A3176B">
      <w:pPr>
        <w:pStyle w:val="NormTop"/>
      </w:pPr>
      <w:r>
        <w:rPr>
          <w:color w:val="0000FF"/>
        </w:rPr>
        <w:t>S2-2508457</w:t>
      </w:r>
      <w:r w:rsidRPr="00D53282">
        <w:t xml:space="preserve"> </w:t>
      </w:r>
      <w:r>
        <w:t xml:space="preserve">(CR) 23.228 CR1625R3 (Rel-19, 'F'): Update IMS SBA description to align with other specifications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IMS SBA description to align with TS 23.501.</w:t>
      </w:r>
    </w:p>
    <w:p w14:paraId="249D6B2D"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S2-2507083</w:t>
      </w:r>
      <w:r>
        <w:t>.  Confirm Spec version used - CR states 19.3.0!</w:t>
      </w:r>
    </w:p>
    <w:p w14:paraId="46256248" w14:textId="77777777" w:rsidR="00A3176B" w:rsidRPr="005B25A1" w:rsidRDefault="00A3176B" w:rsidP="00A3176B">
      <w:pPr>
        <w:keepNext/>
        <w:keepLines/>
        <w:rPr>
          <w:b/>
          <w:bCs/>
        </w:rPr>
      </w:pPr>
      <w:r w:rsidRPr="005B25A1">
        <w:rPr>
          <w:b/>
          <w:bCs/>
        </w:rPr>
        <w:t>Parallel discussion:</w:t>
      </w:r>
    </w:p>
    <w:p w14:paraId="23384231" w14:textId="77777777" w:rsidR="00A3176B" w:rsidRPr="005B25A1" w:rsidRDefault="00A3176B" w:rsidP="00A3176B">
      <w:pPr>
        <w:keepNext/>
        <w:keepLines/>
      </w:pPr>
      <w:r w:rsidRPr="005B25A1">
        <w:t>Revised in parallel session to</w:t>
      </w:r>
      <w:r>
        <w:rPr>
          <w:color w:val="0000FF"/>
        </w:rPr>
        <w:t xml:space="preserve"> S2-2509360</w:t>
      </w:r>
      <w:r>
        <w:t>.</w:t>
      </w:r>
    </w:p>
    <w:p w14:paraId="40502A11"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4044BAE2" w14:textId="77777777" w:rsidR="009E42E4" w:rsidRPr="005B25A1" w:rsidRDefault="009E42E4" w:rsidP="009E42E4">
      <w:pPr>
        <w:keepNext/>
        <w:keepLines/>
        <w:rPr>
          <w:b/>
          <w:bCs/>
        </w:rPr>
      </w:pPr>
      <w:r w:rsidRPr="005B25A1">
        <w:rPr>
          <w:b/>
          <w:bCs/>
        </w:rPr>
        <w:t>Plenary Discussion:</w:t>
      </w:r>
    </w:p>
    <w:p w14:paraId="27C23B7B"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170AD2E"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EA540D6" w14:textId="2DA8D01D" w:rsidR="00A3176B" w:rsidRPr="00EB0339" w:rsidRDefault="009E42E4" w:rsidP="00A3176B">
      <w:r>
        <w:rPr>
          <w:b/>
          <w:bCs/>
        </w:rPr>
        <w:t xml:space="preserve"> </w:t>
      </w:r>
    </w:p>
    <w:p w14:paraId="24B54ECD" w14:textId="77777777" w:rsidR="00A3176B" w:rsidRDefault="00A3176B" w:rsidP="00A3176B">
      <w:pPr>
        <w:pStyle w:val="NormTop"/>
      </w:pPr>
      <w:r>
        <w:rPr>
          <w:color w:val="0000FF"/>
        </w:rPr>
        <w:t>S2-2508812</w:t>
      </w:r>
      <w:r w:rsidRPr="00D53282">
        <w:t xml:space="preserve"> </w:t>
      </w:r>
      <w:r>
        <w:t>(CR) 23.228 CR1676 (Rel-19, 'F'): Correction to Signalling Procedure of Application Data Channel Interworking via DC AS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information in the SDP </w:t>
      </w:r>
      <w:proofErr w:type="spellStart"/>
      <w:r>
        <w:t>anwer</w:t>
      </w:r>
      <w:proofErr w:type="spellEnd"/>
      <w:r>
        <w:t xml:space="preserve"> should be changed from P2A application data channel establishment is accepted to P2P application data channel establishment is accepted.</w:t>
      </w:r>
    </w:p>
    <w:p w14:paraId="5A9CC817" w14:textId="77777777" w:rsidR="00A3176B" w:rsidRPr="00B81031" w:rsidRDefault="00A3176B" w:rsidP="00A3176B">
      <w:pPr>
        <w:keepNext/>
        <w:keepLines/>
        <w:rPr>
          <w:i/>
        </w:rPr>
      </w:pPr>
      <w:r w:rsidRPr="00B81031">
        <w:rPr>
          <w:b/>
          <w:bCs/>
          <w:i/>
        </w:rPr>
        <w:t>Comment:</w:t>
      </w:r>
      <w:r>
        <w:rPr>
          <w:i/>
        </w:rPr>
        <w:t xml:space="preserve"> Check WI Code Capitalization!</w:t>
      </w:r>
    </w:p>
    <w:p w14:paraId="4BB50E58" w14:textId="77777777" w:rsidR="00A3176B" w:rsidRPr="005B25A1" w:rsidRDefault="00A3176B" w:rsidP="00A3176B">
      <w:pPr>
        <w:keepNext/>
        <w:keepLines/>
        <w:rPr>
          <w:b/>
          <w:bCs/>
        </w:rPr>
      </w:pPr>
      <w:r w:rsidRPr="005B25A1">
        <w:rPr>
          <w:b/>
          <w:bCs/>
        </w:rPr>
        <w:t>Plenary Discussion:</w:t>
      </w:r>
    </w:p>
    <w:p w14:paraId="7BF426B3" w14:textId="77777777" w:rsidR="00A3176B" w:rsidRPr="005B25A1" w:rsidRDefault="00A3176B" w:rsidP="00A3176B">
      <w:pPr>
        <w:keepNext/>
        <w:keepLines/>
      </w:pPr>
      <w:r>
        <w:rPr>
          <w:color w:val="0000FF"/>
        </w:rPr>
        <w:t>Not handled</w:t>
      </w:r>
      <w:r>
        <w:t>.</w:t>
      </w:r>
    </w:p>
    <w:p w14:paraId="607D8DF9" w14:textId="77777777" w:rsidR="00A3176B" w:rsidRPr="00EB0339" w:rsidRDefault="00A3176B" w:rsidP="00A3176B">
      <w:r w:rsidRPr="005B25A1">
        <w:rPr>
          <w:b/>
          <w:bCs/>
        </w:rPr>
        <w:t>Status:</w:t>
      </w:r>
      <w:r>
        <w:t xml:space="preserve"> </w:t>
      </w:r>
      <w:r>
        <w:rPr>
          <w:color w:val="0000FF"/>
        </w:rPr>
        <w:t>Not handled</w:t>
      </w:r>
      <w:r>
        <w:t>.</w:t>
      </w:r>
    </w:p>
    <w:p w14:paraId="4BBC677E" w14:textId="77777777" w:rsidR="00A3176B" w:rsidRPr="00EB0339" w:rsidRDefault="00A3176B" w:rsidP="00A3176B"/>
    <w:p w14:paraId="508CFA50" w14:textId="77777777" w:rsidR="00A3176B" w:rsidRDefault="00A3176B" w:rsidP="00A3176B">
      <w:pPr>
        <w:pStyle w:val="Heading3"/>
      </w:pPr>
      <w:r>
        <w:t>19.3.2</w:t>
      </w:r>
      <w:r>
        <w:tab/>
        <w:t>Extended Reality and Media service (XRM) Phase 2 (XRM_Ph2)</w:t>
      </w:r>
    </w:p>
    <w:p w14:paraId="4B6BBBDC" w14:textId="77777777" w:rsidR="00A3176B" w:rsidRDefault="00A3176B" w:rsidP="00A3176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F12B6DE" w14:textId="77777777" w:rsidR="00A3176B" w:rsidRDefault="00A3176B" w:rsidP="00A3176B"/>
    <w:p w14:paraId="0BFE5B96" w14:textId="77777777" w:rsidR="00A3176B" w:rsidRDefault="00A3176B" w:rsidP="00A3176B"/>
    <w:p w14:paraId="380C4390"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uplink rate control</w:t>
      </w:r>
    </w:p>
    <w:p w14:paraId="4988BC62" w14:textId="77777777" w:rsidR="00A3176B" w:rsidRDefault="00A3176B" w:rsidP="00A3176B">
      <w:pPr>
        <w:pStyle w:val="NormTop"/>
      </w:pPr>
      <w:r>
        <w:rPr>
          <w:color w:val="0000FF"/>
        </w:rPr>
        <w:t>S2-2508142</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uplink rate control. RAN WG3 agrees with RAN WG2 assumption that the </w:t>
      </w:r>
      <w:proofErr w:type="spellStart"/>
      <w:r>
        <w:t>gNB</w:t>
      </w:r>
      <w:proofErr w:type="spellEnd"/>
      <w:r>
        <w:t xml:space="preserve"> receives QoS flow information from the CN, specifying which QoS flows are subject to uplink rate control. RAN WG3 agreed the corresponding Stage.</w:t>
      </w:r>
    </w:p>
    <w:p w14:paraId="1DAFE9F9"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S2-2506111 </w:t>
      </w:r>
      <w:r>
        <w:t>from SA WG2#170. Response drafted in</w:t>
      </w:r>
      <w:r>
        <w:rPr>
          <w:color w:val="0000FF"/>
        </w:rPr>
        <w:t xml:space="preserve"> S2-2508342</w:t>
      </w:r>
      <w:r>
        <w:t>. Agreed response in</w:t>
      </w:r>
      <w:r>
        <w:rPr>
          <w:color w:val="0000FF"/>
        </w:rPr>
        <w:t xml:space="preserve"> S2-2509334</w:t>
      </w:r>
      <w:r>
        <w:t>.</w:t>
      </w:r>
    </w:p>
    <w:p w14:paraId="00AFBE4B" w14:textId="77777777" w:rsidR="00A3176B" w:rsidRPr="005B25A1" w:rsidRDefault="00A3176B" w:rsidP="00A3176B">
      <w:pPr>
        <w:keepNext/>
        <w:keepLines/>
        <w:rPr>
          <w:b/>
          <w:bCs/>
        </w:rPr>
      </w:pPr>
      <w:r w:rsidRPr="005B25A1">
        <w:rPr>
          <w:b/>
          <w:bCs/>
        </w:rPr>
        <w:t>Convenor comment:</w:t>
      </w:r>
    </w:p>
    <w:p w14:paraId="7123E5A3" w14:textId="77777777" w:rsidR="00A3176B" w:rsidRPr="005B25A1" w:rsidRDefault="00A3176B" w:rsidP="00A3176B">
      <w:pPr>
        <w:keepNext/>
        <w:keepLines/>
      </w:pPr>
      <w:r w:rsidRPr="005B25A1">
        <w:t>Handle.</w:t>
      </w:r>
    </w:p>
    <w:p w14:paraId="092D865F" w14:textId="77777777" w:rsidR="00A3176B" w:rsidRPr="005B25A1" w:rsidRDefault="00A3176B" w:rsidP="00A3176B">
      <w:pPr>
        <w:keepNext/>
        <w:keepLines/>
        <w:rPr>
          <w:b/>
          <w:bCs/>
        </w:rPr>
      </w:pPr>
      <w:r w:rsidRPr="005B25A1">
        <w:rPr>
          <w:b/>
          <w:bCs/>
        </w:rPr>
        <w:t>Parallel discussion:</w:t>
      </w:r>
    </w:p>
    <w:p w14:paraId="32889599" w14:textId="77777777" w:rsidR="00A3176B" w:rsidRPr="005B25A1" w:rsidRDefault="00A3176B" w:rsidP="00A3176B">
      <w:pPr>
        <w:keepNext/>
        <w:keepLines/>
      </w:pPr>
      <w:r w:rsidRPr="005B25A1">
        <w:t>Agreed response in</w:t>
      </w:r>
      <w:r>
        <w:rPr>
          <w:color w:val="0000FF"/>
        </w:rPr>
        <w:t xml:space="preserve"> S2-2509334</w:t>
      </w:r>
      <w:r>
        <w:t>.</w:t>
      </w:r>
    </w:p>
    <w:p w14:paraId="27D77E2D" w14:textId="77777777" w:rsidR="009E42E4" w:rsidRPr="005B25A1" w:rsidRDefault="009E42E4" w:rsidP="009E42E4">
      <w:pPr>
        <w:keepNext/>
        <w:keepLines/>
        <w:rPr>
          <w:b/>
          <w:bCs/>
        </w:rPr>
      </w:pPr>
      <w:r w:rsidRPr="005B25A1">
        <w:rPr>
          <w:b/>
          <w:bCs/>
        </w:rPr>
        <w:t>Plenary Discussion:</w:t>
      </w:r>
    </w:p>
    <w:p w14:paraId="1110453D" w14:textId="6D2456E7" w:rsidR="009E42E4" w:rsidRPr="009E42E4" w:rsidRDefault="001B248F" w:rsidP="009E42E4">
      <w:pPr>
        <w:keepNext/>
        <w:keepLines/>
      </w:pPr>
      <w:r>
        <w:t>Final</w:t>
      </w:r>
      <w:r w:rsidRPr="001B248F">
        <w:t xml:space="preserve"> response in </w:t>
      </w:r>
      <w:r w:rsidRPr="001B248F">
        <w:rPr>
          <w:color w:val="3333FF"/>
        </w:rPr>
        <w:t>S2-2509334</w:t>
      </w:r>
      <w:r>
        <w:t>.</w:t>
      </w:r>
    </w:p>
    <w:p w14:paraId="383CF42D" w14:textId="0258A2D9" w:rsidR="009E42E4" w:rsidRPr="00EB0339" w:rsidRDefault="009E42E4" w:rsidP="009E42E4">
      <w:r w:rsidRPr="005B25A1">
        <w:rPr>
          <w:b/>
          <w:bCs/>
        </w:rPr>
        <w:t>Status:</w:t>
      </w:r>
      <w:r>
        <w:t xml:space="preserve"> </w:t>
      </w:r>
      <w:r w:rsidR="001B248F" w:rsidRPr="001B248F">
        <w:rPr>
          <w:color w:val="00B050"/>
        </w:rPr>
        <w:t>Replied to</w:t>
      </w:r>
      <w:r w:rsidR="001B248F">
        <w:t>.</w:t>
      </w:r>
    </w:p>
    <w:p w14:paraId="6C14BEB4" w14:textId="3AB0B333" w:rsidR="00A3176B" w:rsidRPr="00EB0339" w:rsidRDefault="009E42E4" w:rsidP="00A3176B">
      <w:r>
        <w:rPr>
          <w:b/>
          <w:bCs/>
        </w:rPr>
        <w:t xml:space="preserve"> </w:t>
      </w:r>
    </w:p>
    <w:p w14:paraId="72E4F4A7" w14:textId="77777777" w:rsidR="00A3176B" w:rsidRDefault="00A3176B" w:rsidP="00A3176B">
      <w:pPr>
        <w:pStyle w:val="NormTop"/>
      </w:pPr>
      <w:r>
        <w:rPr>
          <w:color w:val="0000FF"/>
        </w:rPr>
        <w:t>S2-2508150</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 Action: RAN WG2 kindly request SA WG2 to take the above information into account during the future work, and provide feedback, if any.</w:t>
      </w:r>
    </w:p>
    <w:p w14:paraId="548A8ED9"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S2-2506135 </w:t>
      </w:r>
      <w:r>
        <w:t>from SA WG2#170. Response drafted in</w:t>
      </w:r>
      <w:r>
        <w:rPr>
          <w:color w:val="0000FF"/>
        </w:rPr>
        <w:t xml:space="preserve"> S2-2508342</w:t>
      </w:r>
      <w:r>
        <w:t>. Agreed response in</w:t>
      </w:r>
      <w:r>
        <w:rPr>
          <w:color w:val="0000FF"/>
        </w:rPr>
        <w:t xml:space="preserve"> S2-2509334</w:t>
      </w:r>
      <w:r>
        <w:t>.</w:t>
      </w:r>
    </w:p>
    <w:p w14:paraId="6296EF20" w14:textId="77777777" w:rsidR="00A3176B" w:rsidRPr="005B25A1" w:rsidRDefault="00A3176B" w:rsidP="00A3176B">
      <w:pPr>
        <w:keepNext/>
        <w:keepLines/>
        <w:rPr>
          <w:b/>
          <w:bCs/>
        </w:rPr>
      </w:pPr>
      <w:r w:rsidRPr="005B25A1">
        <w:rPr>
          <w:b/>
          <w:bCs/>
        </w:rPr>
        <w:t>Convenor comment:</w:t>
      </w:r>
    </w:p>
    <w:p w14:paraId="536085BA" w14:textId="77777777" w:rsidR="00A3176B" w:rsidRPr="005B25A1" w:rsidRDefault="00A3176B" w:rsidP="00A3176B">
      <w:pPr>
        <w:keepNext/>
        <w:keepLines/>
      </w:pPr>
      <w:r w:rsidRPr="005B25A1">
        <w:t>Handle.</w:t>
      </w:r>
    </w:p>
    <w:p w14:paraId="38F70803" w14:textId="77777777" w:rsidR="00A3176B" w:rsidRPr="005B25A1" w:rsidRDefault="00A3176B" w:rsidP="00A3176B">
      <w:pPr>
        <w:keepNext/>
        <w:keepLines/>
        <w:rPr>
          <w:b/>
          <w:bCs/>
        </w:rPr>
      </w:pPr>
      <w:r w:rsidRPr="005B25A1">
        <w:rPr>
          <w:b/>
          <w:bCs/>
        </w:rPr>
        <w:t>Parallel discussion:</w:t>
      </w:r>
    </w:p>
    <w:p w14:paraId="77FB33F4" w14:textId="77777777" w:rsidR="00A3176B" w:rsidRPr="005B25A1" w:rsidRDefault="00A3176B" w:rsidP="00A3176B">
      <w:pPr>
        <w:keepNext/>
        <w:keepLines/>
      </w:pPr>
      <w:r w:rsidRPr="005B25A1">
        <w:t>Agreed response in</w:t>
      </w:r>
      <w:r>
        <w:rPr>
          <w:color w:val="0000FF"/>
        </w:rPr>
        <w:t xml:space="preserve"> S2-2509334</w:t>
      </w:r>
      <w:r>
        <w:t>.</w:t>
      </w:r>
    </w:p>
    <w:p w14:paraId="0C603F05" w14:textId="77777777" w:rsidR="009E42E4" w:rsidRPr="005B25A1" w:rsidRDefault="009E42E4" w:rsidP="009E42E4">
      <w:pPr>
        <w:keepNext/>
        <w:keepLines/>
        <w:rPr>
          <w:b/>
          <w:bCs/>
        </w:rPr>
      </w:pPr>
      <w:r w:rsidRPr="005B25A1">
        <w:rPr>
          <w:b/>
          <w:bCs/>
        </w:rPr>
        <w:t>Plenary Discussion:</w:t>
      </w:r>
    </w:p>
    <w:p w14:paraId="635E5E02" w14:textId="45DB30DF" w:rsidR="009E42E4" w:rsidRPr="009E42E4" w:rsidRDefault="00C04E86" w:rsidP="009E42E4">
      <w:pPr>
        <w:keepNext/>
        <w:keepLines/>
      </w:pPr>
      <w:r w:rsidRPr="00C04E86">
        <w:t xml:space="preserve">Final response in </w:t>
      </w:r>
      <w:r w:rsidRPr="00C04E86">
        <w:rPr>
          <w:color w:val="3333FF"/>
        </w:rPr>
        <w:t>S2-2509334</w:t>
      </w:r>
      <w:r w:rsidRPr="00C04E86">
        <w:t>.</w:t>
      </w:r>
    </w:p>
    <w:p w14:paraId="36495F99" w14:textId="23533530" w:rsidR="009E42E4" w:rsidRPr="00EB0339" w:rsidRDefault="009E42E4" w:rsidP="009E42E4">
      <w:r w:rsidRPr="005B25A1">
        <w:rPr>
          <w:b/>
          <w:bCs/>
        </w:rPr>
        <w:t>Status:</w:t>
      </w:r>
      <w:r>
        <w:t xml:space="preserve"> </w:t>
      </w:r>
      <w:r w:rsidR="00C04E86" w:rsidRPr="00C04E86">
        <w:rPr>
          <w:color w:val="00B050"/>
        </w:rPr>
        <w:t>Replied to</w:t>
      </w:r>
      <w:r>
        <w:t>.</w:t>
      </w:r>
    </w:p>
    <w:p w14:paraId="6FE1F90D" w14:textId="77777777" w:rsidR="00A3176B" w:rsidRDefault="00A3176B" w:rsidP="00A3176B">
      <w:pPr>
        <w:pStyle w:val="NormTop"/>
      </w:pPr>
      <w:r>
        <w:rPr>
          <w:color w:val="0000FF"/>
        </w:rPr>
        <w:t>S2-2508342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4B1C4934" w14:textId="77777777" w:rsidR="00A3176B" w:rsidRPr="00B81031" w:rsidRDefault="00A3176B" w:rsidP="00A3176B">
      <w:pPr>
        <w:keepNext/>
        <w:keepLines/>
        <w:rPr>
          <w:i/>
        </w:rPr>
      </w:pPr>
      <w:r w:rsidRPr="00B81031">
        <w:rPr>
          <w:b/>
          <w:bCs/>
          <w:i/>
        </w:rPr>
        <w:t>Comment:</w:t>
      </w:r>
      <w:r>
        <w:rPr>
          <w:i/>
        </w:rPr>
        <w:t xml:space="preserve"> Revision of (Noted)</w:t>
      </w:r>
      <w:r>
        <w:rPr>
          <w:color w:val="0000FF"/>
        </w:rPr>
        <w:t xml:space="preserve"> S2-2507523</w:t>
      </w:r>
      <w:r>
        <w:t>. Response to</w:t>
      </w:r>
      <w:r>
        <w:rPr>
          <w:color w:val="0000FF"/>
        </w:rPr>
        <w:t xml:space="preserve"> S2-2508142</w:t>
      </w:r>
      <w:r>
        <w:t>,</w:t>
      </w:r>
      <w:r>
        <w:rPr>
          <w:color w:val="0000FF"/>
        </w:rPr>
        <w:t xml:space="preserve"> S2-2508150</w:t>
      </w:r>
      <w:r>
        <w:t>.</w:t>
      </w:r>
    </w:p>
    <w:p w14:paraId="173135DF" w14:textId="77777777" w:rsidR="00A3176B" w:rsidRPr="005B25A1" w:rsidRDefault="00A3176B" w:rsidP="00A3176B">
      <w:pPr>
        <w:keepNext/>
        <w:keepLines/>
        <w:rPr>
          <w:b/>
          <w:bCs/>
        </w:rPr>
      </w:pPr>
      <w:r w:rsidRPr="005B25A1">
        <w:rPr>
          <w:b/>
          <w:bCs/>
        </w:rPr>
        <w:t>Convenor comment:</w:t>
      </w:r>
    </w:p>
    <w:p w14:paraId="55EC67A7" w14:textId="77777777" w:rsidR="00A3176B" w:rsidRPr="005B25A1" w:rsidRDefault="00A3176B" w:rsidP="00A3176B">
      <w:pPr>
        <w:keepNext/>
        <w:keepLines/>
      </w:pPr>
      <w:r w:rsidRPr="005B25A1">
        <w:t>Handle: content to reflect agreement.</w:t>
      </w:r>
    </w:p>
    <w:p w14:paraId="695161FC" w14:textId="77777777" w:rsidR="00A3176B" w:rsidRPr="005B25A1" w:rsidRDefault="00A3176B" w:rsidP="00A3176B">
      <w:pPr>
        <w:keepNext/>
        <w:keepLines/>
        <w:rPr>
          <w:b/>
          <w:bCs/>
        </w:rPr>
      </w:pPr>
      <w:r w:rsidRPr="005B25A1">
        <w:rPr>
          <w:b/>
          <w:bCs/>
        </w:rPr>
        <w:t>Parallel discussion:</w:t>
      </w:r>
    </w:p>
    <w:p w14:paraId="7228E519" w14:textId="77777777" w:rsidR="00A3176B" w:rsidRPr="005B25A1" w:rsidRDefault="00A3176B" w:rsidP="00A3176B">
      <w:pPr>
        <w:keepNext/>
        <w:keepLines/>
      </w:pPr>
      <w:r w:rsidRPr="005B25A1">
        <w:t>Revised in parallel session to</w:t>
      </w:r>
      <w:r>
        <w:rPr>
          <w:color w:val="0000FF"/>
        </w:rPr>
        <w:t xml:space="preserve"> S2-2509334</w:t>
      </w:r>
      <w:r>
        <w:t>.</w:t>
      </w:r>
    </w:p>
    <w:p w14:paraId="25E9E725"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71F4C7F2" w14:textId="77777777" w:rsidR="009E42E4" w:rsidRPr="005B25A1" w:rsidRDefault="009E42E4" w:rsidP="009E42E4">
      <w:pPr>
        <w:keepNext/>
        <w:keepLines/>
        <w:rPr>
          <w:b/>
          <w:bCs/>
        </w:rPr>
      </w:pPr>
      <w:r w:rsidRPr="005B25A1">
        <w:rPr>
          <w:b/>
          <w:bCs/>
        </w:rPr>
        <w:t>Plenary Discussion:</w:t>
      </w:r>
    </w:p>
    <w:p w14:paraId="56A795E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62FD7F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444868F" w14:textId="37E54780" w:rsidR="00A3176B" w:rsidRPr="00EB0339" w:rsidRDefault="009E42E4" w:rsidP="00A3176B">
      <w:r>
        <w:rPr>
          <w:b/>
          <w:bCs/>
        </w:rPr>
        <w:t xml:space="preserve"> </w:t>
      </w:r>
    </w:p>
    <w:p w14:paraId="23EAD93E" w14:textId="77777777" w:rsidR="00A3176B" w:rsidRDefault="00A3176B" w:rsidP="00A3176B">
      <w:pPr>
        <w:pStyle w:val="NormTop"/>
      </w:pPr>
      <w:r>
        <w:rPr>
          <w:color w:val="0000FF"/>
        </w:rPr>
        <w:t>S2-2508861</w:t>
      </w:r>
      <w:r w:rsidRPr="00D53282">
        <w:t xml:space="preserve"> </w:t>
      </w:r>
      <w:r>
        <w:t>(CR) 23.501 CR6194R8 (Rel-19, 'C'): Indication of Rate-Adaptable QoS Flows to NG-RAN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039CE955" w14:textId="77777777" w:rsidR="00A3176B" w:rsidRPr="00B81031" w:rsidRDefault="00A3176B" w:rsidP="00A3176B">
      <w:pPr>
        <w:keepNext/>
        <w:keepLines/>
        <w:rPr>
          <w:i/>
        </w:rPr>
      </w:pPr>
      <w:r w:rsidRPr="00B81031">
        <w:rPr>
          <w:b/>
          <w:bCs/>
          <w:i/>
        </w:rPr>
        <w:t>Comment:</w:t>
      </w:r>
      <w:r>
        <w:rPr>
          <w:i/>
        </w:rPr>
        <w:t xml:space="preserve"> Revision of  (Endorsed)</w:t>
      </w:r>
      <w:r>
        <w:rPr>
          <w:color w:val="0000FF"/>
        </w:rPr>
        <w:t xml:space="preserve"> S2-2508051</w:t>
      </w:r>
      <w:r>
        <w:t>.</w:t>
      </w:r>
    </w:p>
    <w:p w14:paraId="35B01222" w14:textId="77777777" w:rsidR="00A3176B" w:rsidRPr="005B25A1" w:rsidRDefault="00A3176B" w:rsidP="00A3176B">
      <w:pPr>
        <w:keepNext/>
        <w:keepLines/>
        <w:rPr>
          <w:b/>
          <w:bCs/>
        </w:rPr>
      </w:pPr>
      <w:r w:rsidRPr="005B25A1">
        <w:rPr>
          <w:b/>
          <w:bCs/>
        </w:rPr>
        <w:t>Convenor comment:</w:t>
      </w:r>
    </w:p>
    <w:p w14:paraId="3EB47B4B" w14:textId="77777777" w:rsidR="00A3176B" w:rsidRPr="005B25A1" w:rsidRDefault="00A3176B" w:rsidP="00A3176B">
      <w:pPr>
        <w:keepNext/>
        <w:keepLines/>
      </w:pPr>
      <w:r w:rsidRPr="005B25A1">
        <w:t>Handle: content to reflect agreement.</w:t>
      </w:r>
    </w:p>
    <w:p w14:paraId="2CEAB707" w14:textId="77777777" w:rsidR="00A3176B" w:rsidRPr="005B25A1" w:rsidRDefault="00A3176B" w:rsidP="00A3176B">
      <w:pPr>
        <w:keepNext/>
        <w:keepLines/>
        <w:rPr>
          <w:b/>
          <w:bCs/>
        </w:rPr>
      </w:pPr>
      <w:r w:rsidRPr="005B25A1">
        <w:rPr>
          <w:b/>
          <w:bCs/>
        </w:rPr>
        <w:t>Parallel discussion:</w:t>
      </w:r>
    </w:p>
    <w:p w14:paraId="437C45A9" w14:textId="77777777" w:rsidR="00A3176B" w:rsidRPr="005B25A1" w:rsidRDefault="00A3176B" w:rsidP="00A3176B">
      <w:pPr>
        <w:keepNext/>
        <w:keepLines/>
      </w:pPr>
      <w:r w:rsidRPr="005B25A1">
        <w:t>Revised in parallel session to</w:t>
      </w:r>
      <w:r>
        <w:rPr>
          <w:color w:val="0000FF"/>
        </w:rPr>
        <w:t xml:space="preserve"> S2-2509333</w:t>
      </w:r>
      <w:r>
        <w:t>.</w:t>
      </w:r>
    </w:p>
    <w:p w14:paraId="11892E21" w14:textId="77777777" w:rsidR="00A3176B" w:rsidRPr="005B25A1" w:rsidRDefault="00A3176B" w:rsidP="00A3176B">
      <w:pPr>
        <w:keepNext/>
        <w:keepLines/>
      </w:pPr>
      <w:r w:rsidRPr="005B25A1">
        <w:t>Replace: 'in clauses 4.15.6.6 and 4.15.6.6a of TS 23.502 [3]' with '(as described in clauses 4.15.6.6 and 4.15.6.6a of TS 23.502 [3])'. Add a space in TS 23.503 [45]. Remove 'It is recommended that' from NOTE 3. Revised in parallel session to</w:t>
      </w:r>
      <w:r>
        <w:rPr>
          <w:color w:val="0000FF"/>
        </w:rPr>
        <w:t xml:space="preserve"> S2-2509579</w:t>
      </w:r>
      <w:r>
        <w:t>.</w:t>
      </w:r>
    </w:p>
    <w:p w14:paraId="56BB5146"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55A9CD91" w14:textId="77777777" w:rsidR="009E42E4" w:rsidRPr="005B25A1" w:rsidRDefault="009E42E4" w:rsidP="009E42E4">
      <w:pPr>
        <w:keepNext/>
        <w:keepLines/>
        <w:rPr>
          <w:b/>
          <w:bCs/>
        </w:rPr>
      </w:pPr>
      <w:r w:rsidRPr="005B25A1">
        <w:rPr>
          <w:b/>
          <w:bCs/>
        </w:rPr>
        <w:t>Plenary Discussion:</w:t>
      </w:r>
    </w:p>
    <w:p w14:paraId="6E4026E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E21C6C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E07518A" w14:textId="247C7539" w:rsidR="00A3176B" w:rsidRPr="00EB0339" w:rsidRDefault="009E42E4" w:rsidP="00A3176B">
      <w:r>
        <w:rPr>
          <w:b/>
          <w:bCs/>
        </w:rPr>
        <w:t xml:space="preserve"> </w:t>
      </w:r>
    </w:p>
    <w:p w14:paraId="19CFE4CA" w14:textId="77777777" w:rsidR="00A3176B" w:rsidRDefault="00A3176B" w:rsidP="00A3176B">
      <w:pPr>
        <w:pStyle w:val="NormTop"/>
      </w:pPr>
      <w:r>
        <w:rPr>
          <w:color w:val="0000FF"/>
        </w:rPr>
        <w:t>S2-2508519</w:t>
      </w:r>
      <w:r w:rsidRPr="00D53282">
        <w:t xml:space="preserve"> </w:t>
      </w:r>
      <w:r>
        <w:t xml:space="preserve">(CR) 23.503 CR1531R8 (Rel-19, 'B'): 23.503 Support of uplink rate control for QoS flows at RAN (Source: Lenovo, ZTE, China Telecom, Xiaomi, Tencent, </w:t>
      </w:r>
      <w:proofErr w:type="spellStart"/>
      <w:r>
        <w:t>InterDigital</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the RAN-controlled UL Bitrate Recommendation Indication in the PCC rule Add the descriptions of PCF provisioning to SMF Align with the 23.501 CR.</w:t>
      </w:r>
    </w:p>
    <w:p w14:paraId="5788E210" w14:textId="77777777" w:rsidR="00A3176B" w:rsidRPr="00B81031" w:rsidRDefault="00A3176B" w:rsidP="00A3176B">
      <w:pPr>
        <w:keepNext/>
        <w:keepLines/>
        <w:rPr>
          <w:i/>
        </w:rPr>
      </w:pPr>
      <w:r w:rsidRPr="00B81031">
        <w:rPr>
          <w:b/>
          <w:bCs/>
          <w:i/>
        </w:rPr>
        <w:t>Comment:</w:t>
      </w:r>
      <w:r>
        <w:rPr>
          <w:i/>
        </w:rPr>
        <w:t xml:space="preserve"> Revision of (Endorsed)</w:t>
      </w:r>
      <w:r>
        <w:rPr>
          <w:color w:val="0000FF"/>
        </w:rPr>
        <w:t xml:space="preserve"> S2-2508053</w:t>
      </w:r>
      <w:r>
        <w:t>.</w:t>
      </w:r>
    </w:p>
    <w:p w14:paraId="395560FF" w14:textId="77777777" w:rsidR="00A3176B" w:rsidRPr="005B25A1" w:rsidRDefault="00A3176B" w:rsidP="00A3176B">
      <w:pPr>
        <w:keepNext/>
        <w:keepLines/>
        <w:rPr>
          <w:b/>
          <w:bCs/>
        </w:rPr>
      </w:pPr>
      <w:r w:rsidRPr="005B25A1">
        <w:rPr>
          <w:b/>
          <w:bCs/>
        </w:rPr>
        <w:t>Convenor comment:</w:t>
      </w:r>
    </w:p>
    <w:p w14:paraId="1B76E0AB" w14:textId="77777777" w:rsidR="00A3176B" w:rsidRPr="005B25A1" w:rsidRDefault="00A3176B" w:rsidP="00A3176B">
      <w:pPr>
        <w:keepNext/>
        <w:keepLines/>
      </w:pPr>
      <w:r w:rsidRPr="005B25A1">
        <w:t>Handle: content to reflect agreement.</w:t>
      </w:r>
    </w:p>
    <w:p w14:paraId="3A95C548" w14:textId="77777777" w:rsidR="00A3176B" w:rsidRPr="005B25A1" w:rsidRDefault="00A3176B" w:rsidP="00A3176B">
      <w:pPr>
        <w:keepNext/>
        <w:keepLines/>
        <w:rPr>
          <w:b/>
          <w:bCs/>
        </w:rPr>
      </w:pPr>
      <w:r w:rsidRPr="005B25A1">
        <w:rPr>
          <w:b/>
          <w:bCs/>
        </w:rPr>
        <w:t>Parallel discussion:</w:t>
      </w:r>
    </w:p>
    <w:p w14:paraId="1EBE27BC" w14:textId="77777777" w:rsidR="00A3176B" w:rsidRPr="005B25A1" w:rsidRDefault="00A3176B" w:rsidP="00A3176B">
      <w:pPr>
        <w:keepNext/>
        <w:keepLines/>
      </w:pPr>
      <w:r w:rsidRPr="005B25A1">
        <w:t>Clean up cover page. Revised in parallel session to</w:t>
      </w:r>
      <w:r>
        <w:rPr>
          <w:color w:val="0000FF"/>
        </w:rPr>
        <w:t xml:space="preserve"> S2-2509332</w:t>
      </w:r>
      <w:r>
        <w:t>.</w:t>
      </w:r>
    </w:p>
    <w:p w14:paraId="00072334"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39D9B3CA" w14:textId="77777777" w:rsidR="009E42E4" w:rsidRPr="005B25A1" w:rsidRDefault="009E42E4" w:rsidP="009E42E4">
      <w:pPr>
        <w:keepNext/>
        <w:keepLines/>
        <w:rPr>
          <w:b/>
          <w:bCs/>
        </w:rPr>
      </w:pPr>
      <w:r w:rsidRPr="005B25A1">
        <w:rPr>
          <w:b/>
          <w:bCs/>
        </w:rPr>
        <w:t>Plenary Discussion:</w:t>
      </w:r>
    </w:p>
    <w:p w14:paraId="6FD30F7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F0451B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A072F1A" w14:textId="60D3D686" w:rsidR="00A3176B" w:rsidRPr="00EB0339" w:rsidRDefault="009E42E4" w:rsidP="00A3176B">
      <w:r>
        <w:rPr>
          <w:b/>
          <w:bCs/>
        </w:rPr>
        <w:t xml:space="preserve"> </w:t>
      </w:r>
    </w:p>
    <w:p w14:paraId="40A6D1E9" w14:textId="77777777" w:rsidR="00A3176B" w:rsidRDefault="00A3176B" w:rsidP="00A3176B">
      <w:pPr>
        <w:pStyle w:val="NormTop"/>
      </w:pPr>
      <w:r>
        <w:rPr>
          <w:color w:val="0000FF"/>
        </w:rPr>
        <w:t>S2-2508736</w:t>
      </w:r>
      <w:r w:rsidRPr="00D53282">
        <w:t xml:space="preserve"> </w:t>
      </w:r>
      <w:r>
        <w:t>(CR) 23.501 CR6445 (Rel-19, 'F'): Uplink bit rate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how uplink rate control works is defined by RAN WG2.</w:t>
      </w:r>
    </w:p>
    <w:p w14:paraId="5ACFACD6" w14:textId="77777777" w:rsidR="00A3176B" w:rsidRPr="00B81031" w:rsidRDefault="00A3176B" w:rsidP="00A3176B">
      <w:pPr>
        <w:keepNext/>
        <w:keepLines/>
        <w:rPr>
          <w:i/>
        </w:rPr>
      </w:pPr>
      <w:r w:rsidRPr="00B81031">
        <w:rPr>
          <w:b/>
          <w:bCs/>
          <w:i/>
        </w:rPr>
        <w:t>Comment:</w:t>
      </w:r>
      <w:r>
        <w:rPr>
          <w:i/>
        </w:rPr>
        <w:t xml:space="preserve"> Noted in parallel session.</w:t>
      </w:r>
    </w:p>
    <w:p w14:paraId="6C267BBC" w14:textId="77777777" w:rsidR="00A3176B" w:rsidRPr="005B25A1" w:rsidRDefault="00A3176B" w:rsidP="00A3176B">
      <w:pPr>
        <w:keepNext/>
        <w:keepLines/>
        <w:rPr>
          <w:b/>
          <w:bCs/>
        </w:rPr>
      </w:pPr>
      <w:r w:rsidRPr="005B25A1">
        <w:rPr>
          <w:b/>
          <w:bCs/>
        </w:rPr>
        <w:t>Parallel discussion:</w:t>
      </w:r>
    </w:p>
    <w:p w14:paraId="1B65CE04"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2B9D2687" w14:textId="77777777" w:rsidR="00A3176B" w:rsidRPr="00EB0339" w:rsidRDefault="00A3176B" w:rsidP="00A3176B">
      <w:r w:rsidRPr="005B25A1">
        <w:rPr>
          <w:b/>
          <w:bCs/>
        </w:rPr>
        <w:t>Status:</w:t>
      </w:r>
      <w:r>
        <w:t xml:space="preserve"> </w:t>
      </w:r>
      <w:r>
        <w:rPr>
          <w:color w:val="0000FF"/>
        </w:rPr>
        <w:t>Noted</w:t>
      </w:r>
      <w:r>
        <w:t>.</w:t>
      </w:r>
    </w:p>
    <w:p w14:paraId="46DBCFED" w14:textId="77777777" w:rsidR="00A3176B" w:rsidRPr="00EB0339" w:rsidRDefault="00A3176B" w:rsidP="00A3176B"/>
    <w:p w14:paraId="79C48A7D"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Encoding of (S)RTP MMII</w:t>
      </w:r>
    </w:p>
    <w:p w14:paraId="0401E3FC" w14:textId="77777777" w:rsidR="00A3176B" w:rsidRDefault="00A3176B" w:rsidP="00A3176B">
      <w:pPr>
        <w:pStyle w:val="NormTop"/>
      </w:pPr>
      <w:r>
        <w:rPr>
          <w:color w:val="0000FF"/>
        </w:rPr>
        <w:t>S2-2508160</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5793F6B7"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S2-2506167 </w:t>
      </w:r>
      <w:r>
        <w:t>from SA WG2#170. Noted in parallel session.</w:t>
      </w:r>
    </w:p>
    <w:p w14:paraId="626C9ED9" w14:textId="77777777" w:rsidR="00A3176B" w:rsidRPr="005B25A1" w:rsidRDefault="00A3176B" w:rsidP="00A3176B">
      <w:pPr>
        <w:keepNext/>
        <w:keepLines/>
        <w:rPr>
          <w:b/>
          <w:bCs/>
        </w:rPr>
      </w:pPr>
      <w:r w:rsidRPr="005B25A1">
        <w:rPr>
          <w:b/>
          <w:bCs/>
        </w:rPr>
        <w:t>Parallel discussion:</w:t>
      </w:r>
    </w:p>
    <w:p w14:paraId="7C16D8E6"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138BE93E" w14:textId="77777777" w:rsidR="00A3176B" w:rsidRPr="00EB0339" w:rsidRDefault="00A3176B" w:rsidP="00A3176B">
      <w:r w:rsidRPr="005B25A1">
        <w:rPr>
          <w:b/>
          <w:bCs/>
        </w:rPr>
        <w:t>Status:</w:t>
      </w:r>
      <w:r>
        <w:t xml:space="preserve"> </w:t>
      </w:r>
      <w:r>
        <w:rPr>
          <w:color w:val="0000FF"/>
        </w:rPr>
        <w:t>Noted</w:t>
      </w:r>
      <w:r>
        <w:t>.</w:t>
      </w:r>
    </w:p>
    <w:p w14:paraId="797FA266" w14:textId="77777777" w:rsidR="00A3176B" w:rsidRPr="00EB0339" w:rsidRDefault="00A3176B" w:rsidP="00A3176B"/>
    <w:p w14:paraId="308609B5" w14:textId="77777777" w:rsidR="00A3176B" w:rsidRDefault="00A3176B" w:rsidP="00A3176B">
      <w:pPr>
        <w:pStyle w:val="NormTop"/>
      </w:pPr>
      <w:r>
        <w:rPr>
          <w:color w:val="0000FF"/>
        </w:rPr>
        <w:t>S2-2508145</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212F38E7"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S2-2506123 </w:t>
      </w:r>
      <w:r>
        <w:t>from SA WG2#170. Response drafted in</w:t>
      </w:r>
      <w:r>
        <w:rPr>
          <w:color w:val="0000FF"/>
        </w:rPr>
        <w:t xml:space="preserve"> S2-2508612</w:t>
      </w:r>
      <w:r>
        <w:t>. Agreed response in</w:t>
      </w:r>
      <w:r>
        <w:rPr>
          <w:color w:val="0000FF"/>
        </w:rPr>
        <w:t xml:space="preserve"> S2-2509336</w:t>
      </w:r>
      <w:r>
        <w:t>.</w:t>
      </w:r>
    </w:p>
    <w:p w14:paraId="2BA6A8B9" w14:textId="77777777" w:rsidR="00A3176B" w:rsidRPr="005B25A1" w:rsidRDefault="00A3176B" w:rsidP="00A3176B">
      <w:pPr>
        <w:keepNext/>
        <w:keepLines/>
        <w:rPr>
          <w:b/>
          <w:bCs/>
        </w:rPr>
      </w:pPr>
      <w:r w:rsidRPr="005B25A1">
        <w:rPr>
          <w:b/>
          <w:bCs/>
        </w:rPr>
        <w:t>Convenor comment:</w:t>
      </w:r>
    </w:p>
    <w:p w14:paraId="33A37A87" w14:textId="77777777" w:rsidR="00A3176B" w:rsidRPr="005B25A1" w:rsidRDefault="00A3176B" w:rsidP="00A3176B">
      <w:pPr>
        <w:keepNext/>
        <w:keepLines/>
      </w:pPr>
      <w:r w:rsidRPr="005B25A1">
        <w:t>Handle.</w:t>
      </w:r>
    </w:p>
    <w:p w14:paraId="21A06529" w14:textId="77777777" w:rsidR="00A3176B" w:rsidRPr="005B25A1" w:rsidRDefault="00A3176B" w:rsidP="00A3176B">
      <w:pPr>
        <w:keepNext/>
        <w:keepLines/>
        <w:rPr>
          <w:b/>
          <w:bCs/>
        </w:rPr>
      </w:pPr>
      <w:r w:rsidRPr="005B25A1">
        <w:rPr>
          <w:b/>
          <w:bCs/>
        </w:rPr>
        <w:t>Parallel discussion:</w:t>
      </w:r>
    </w:p>
    <w:p w14:paraId="2155A0C0" w14:textId="77777777" w:rsidR="00A3176B" w:rsidRPr="005B25A1" w:rsidRDefault="00A3176B" w:rsidP="00A3176B">
      <w:pPr>
        <w:keepNext/>
        <w:keepLines/>
      </w:pPr>
      <w:r w:rsidRPr="005B25A1">
        <w:t>Agreed response in</w:t>
      </w:r>
      <w:r>
        <w:rPr>
          <w:color w:val="0000FF"/>
        </w:rPr>
        <w:t xml:space="preserve"> S2-2509336</w:t>
      </w:r>
      <w:r>
        <w:t>.</w:t>
      </w:r>
    </w:p>
    <w:p w14:paraId="3D8B04D0" w14:textId="77777777" w:rsidR="009E42E4" w:rsidRPr="005B25A1" w:rsidRDefault="009E42E4" w:rsidP="009E42E4">
      <w:pPr>
        <w:keepNext/>
        <w:keepLines/>
        <w:rPr>
          <w:b/>
          <w:bCs/>
        </w:rPr>
      </w:pPr>
      <w:r w:rsidRPr="005B25A1">
        <w:rPr>
          <w:b/>
          <w:bCs/>
        </w:rPr>
        <w:t>Plenary Discussion:</w:t>
      </w:r>
    </w:p>
    <w:p w14:paraId="194485D8" w14:textId="5E0BCBD8" w:rsidR="009E42E4" w:rsidRPr="009E42E4" w:rsidRDefault="00C04E86" w:rsidP="009E42E4">
      <w:pPr>
        <w:keepNext/>
        <w:keepLines/>
      </w:pPr>
      <w:r w:rsidRPr="00C04E86">
        <w:t xml:space="preserve">Final response in </w:t>
      </w:r>
      <w:r w:rsidRPr="00C04E86">
        <w:rPr>
          <w:color w:val="3333FF"/>
        </w:rPr>
        <w:t>S2-250933</w:t>
      </w:r>
      <w:r w:rsidRPr="00C04E86">
        <w:rPr>
          <w:color w:val="3333FF"/>
        </w:rPr>
        <w:t>6</w:t>
      </w:r>
      <w:r>
        <w:t>.</w:t>
      </w:r>
    </w:p>
    <w:p w14:paraId="74CF609E" w14:textId="1776BBD3" w:rsidR="009E42E4" w:rsidRPr="00EB0339" w:rsidRDefault="009E42E4" w:rsidP="009E42E4">
      <w:r w:rsidRPr="005B25A1">
        <w:rPr>
          <w:b/>
          <w:bCs/>
        </w:rPr>
        <w:t>Status:</w:t>
      </w:r>
      <w:r>
        <w:t xml:space="preserve"> </w:t>
      </w:r>
      <w:r w:rsidR="00C04E86" w:rsidRPr="00C04E86">
        <w:rPr>
          <w:color w:val="00B050"/>
          <w:lang w:eastAsia="en-US"/>
        </w:rPr>
        <w:t>Replied to</w:t>
      </w:r>
      <w:r w:rsidR="00C04E86">
        <w:t>.</w:t>
      </w:r>
    </w:p>
    <w:p w14:paraId="32E7DAA8" w14:textId="33BEE604" w:rsidR="00A3176B" w:rsidRPr="00EB0339" w:rsidRDefault="009E42E4" w:rsidP="00A3176B">
      <w:r>
        <w:rPr>
          <w:b/>
          <w:bCs/>
        </w:rPr>
        <w:t xml:space="preserve"> </w:t>
      </w:r>
    </w:p>
    <w:p w14:paraId="03BC39EC" w14:textId="77777777" w:rsidR="00A3176B" w:rsidRDefault="00A3176B" w:rsidP="00A3176B">
      <w:pPr>
        <w:pStyle w:val="NormTop"/>
      </w:pPr>
      <w:r>
        <w:rPr>
          <w:color w:val="0000FF"/>
        </w:rPr>
        <w:t>S2-2508146</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6706D2DF"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S2-2506125 </w:t>
      </w:r>
      <w:r>
        <w:t>from SA WG2#170. Response drafted in</w:t>
      </w:r>
      <w:r>
        <w:rPr>
          <w:color w:val="0000FF"/>
        </w:rPr>
        <w:t xml:space="preserve"> S2-2508612</w:t>
      </w:r>
      <w:r>
        <w:t>. Noted in parallel session.</w:t>
      </w:r>
    </w:p>
    <w:p w14:paraId="0BD4A170" w14:textId="77777777" w:rsidR="00A3176B" w:rsidRPr="005B25A1" w:rsidRDefault="00A3176B" w:rsidP="00A3176B">
      <w:pPr>
        <w:keepNext/>
        <w:keepLines/>
        <w:rPr>
          <w:b/>
          <w:bCs/>
        </w:rPr>
      </w:pPr>
      <w:r w:rsidRPr="005B25A1">
        <w:rPr>
          <w:b/>
          <w:bCs/>
        </w:rPr>
        <w:t>Parallel discussion:</w:t>
      </w:r>
    </w:p>
    <w:p w14:paraId="7741F2CB"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380C3CEC" w14:textId="77777777" w:rsidR="00A3176B" w:rsidRPr="00EB0339" w:rsidRDefault="00A3176B" w:rsidP="00A3176B">
      <w:r w:rsidRPr="005B25A1">
        <w:rPr>
          <w:b/>
          <w:bCs/>
        </w:rPr>
        <w:t>Status:</w:t>
      </w:r>
      <w:r>
        <w:t xml:space="preserve"> </w:t>
      </w:r>
      <w:r>
        <w:rPr>
          <w:color w:val="0000FF"/>
        </w:rPr>
        <w:t>Noted</w:t>
      </w:r>
      <w:r>
        <w:t>.</w:t>
      </w:r>
    </w:p>
    <w:p w14:paraId="488A0838" w14:textId="77777777" w:rsidR="00A3176B" w:rsidRPr="00EB0339" w:rsidRDefault="00A3176B" w:rsidP="00A3176B"/>
    <w:p w14:paraId="726A280E" w14:textId="77777777" w:rsidR="00A3176B" w:rsidRDefault="00A3176B" w:rsidP="00A3176B">
      <w:pPr>
        <w:pStyle w:val="NormTop"/>
      </w:pPr>
      <w:r>
        <w:rPr>
          <w:color w:val="0000FF"/>
        </w:rPr>
        <w:t>S2-2508612</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D8F8783"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S2-2507343</w:t>
      </w:r>
      <w:r>
        <w:t>. Response to</w:t>
      </w:r>
      <w:r>
        <w:rPr>
          <w:color w:val="0000FF"/>
        </w:rPr>
        <w:t xml:space="preserve"> S2-2508145</w:t>
      </w:r>
      <w:r>
        <w:t>.</w:t>
      </w:r>
    </w:p>
    <w:p w14:paraId="364E921E" w14:textId="77777777" w:rsidR="00A3176B" w:rsidRPr="005B25A1" w:rsidRDefault="00A3176B" w:rsidP="00A3176B">
      <w:pPr>
        <w:keepNext/>
        <w:keepLines/>
        <w:rPr>
          <w:b/>
          <w:bCs/>
        </w:rPr>
      </w:pPr>
      <w:r w:rsidRPr="005B25A1">
        <w:rPr>
          <w:b/>
          <w:bCs/>
        </w:rPr>
        <w:t>Convenor comment:</w:t>
      </w:r>
    </w:p>
    <w:p w14:paraId="7F486788" w14:textId="77777777" w:rsidR="00A3176B" w:rsidRPr="005B25A1" w:rsidRDefault="00A3176B" w:rsidP="00A3176B">
      <w:pPr>
        <w:keepNext/>
        <w:keepLines/>
      </w:pPr>
      <w:r w:rsidRPr="005B25A1">
        <w:t>Handle: content to reflect agreement.</w:t>
      </w:r>
    </w:p>
    <w:p w14:paraId="17B8B60F" w14:textId="77777777" w:rsidR="00A3176B" w:rsidRPr="005B25A1" w:rsidRDefault="00A3176B" w:rsidP="00A3176B">
      <w:pPr>
        <w:keepNext/>
        <w:keepLines/>
        <w:rPr>
          <w:b/>
          <w:bCs/>
        </w:rPr>
      </w:pPr>
      <w:r w:rsidRPr="005B25A1">
        <w:rPr>
          <w:b/>
          <w:bCs/>
        </w:rPr>
        <w:t>Parallel discussion:</w:t>
      </w:r>
    </w:p>
    <w:p w14:paraId="242D156C" w14:textId="77777777" w:rsidR="00A3176B" w:rsidRPr="005B25A1" w:rsidRDefault="00A3176B" w:rsidP="00A3176B">
      <w:pPr>
        <w:keepNext/>
        <w:keepLines/>
      </w:pPr>
      <w:r w:rsidRPr="005B25A1">
        <w:t>Revised in parallel session to</w:t>
      </w:r>
      <w:r>
        <w:rPr>
          <w:color w:val="0000FF"/>
        </w:rPr>
        <w:t xml:space="preserve"> S2-2509336</w:t>
      </w:r>
      <w:r>
        <w:t>.</w:t>
      </w:r>
    </w:p>
    <w:p w14:paraId="709B9E02"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5ABD1458" w14:textId="77777777" w:rsidR="009E42E4" w:rsidRPr="005B25A1" w:rsidRDefault="009E42E4" w:rsidP="009E42E4">
      <w:pPr>
        <w:keepNext/>
        <w:keepLines/>
        <w:rPr>
          <w:b/>
          <w:bCs/>
        </w:rPr>
      </w:pPr>
      <w:r w:rsidRPr="005B25A1">
        <w:rPr>
          <w:b/>
          <w:bCs/>
        </w:rPr>
        <w:t>Plenary Discussion:</w:t>
      </w:r>
    </w:p>
    <w:p w14:paraId="22C263E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67FC9B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7D6C4B2" w14:textId="52BA9398" w:rsidR="00A3176B" w:rsidRPr="00EB0339" w:rsidRDefault="009E42E4" w:rsidP="00A3176B">
      <w:r>
        <w:rPr>
          <w:b/>
          <w:bCs/>
        </w:rPr>
        <w:t xml:space="preserve"> </w:t>
      </w:r>
    </w:p>
    <w:p w14:paraId="554498DC" w14:textId="77777777" w:rsidR="00A3176B" w:rsidRDefault="00A3176B" w:rsidP="00A3176B">
      <w:pPr>
        <w:pStyle w:val="NormTop"/>
      </w:pPr>
      <w:r>
        <w:rPr>
          <w:color w:val="0000FF"/>
        </w:rPr>
        <w:t>S2-2508611</w:t>
      </w:r>
      <w:r w:rsidRPr="00D53282">
        <w:t xml:space="preserve"> </w:t>
      </w:r>
      <w:r>
        <w:t>(CR) 23.501 CR6412R1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43A9129A"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S2-2507341</w:t>
      </w:r>
      <w:r>
        <w:t>.</w:t>
      </w:r>
    </w:p>
    <w:p w14:paraId="483B8040" w14:textId="77777777" w:rsidR="00A3176B" w:rsidRPr="005B25A1" w:rsidRDefault="00A3176B" w:rsidP="00A3176B">
      <w:pPr>
        <w:keepNext/>
        <w:keepLines/>
        <w:rPr>
          <w:b/>
          <w:bCs/>
        </w:rPr>
      </w:pPr>
      <w:r w:rsidRPr="005B25A1">
        <w:rPr>
          <w:b/>
          <w:bCs/>
        </w:rPr>
        <w:t>Convenor comment:</w:t>
      </w:r>
    </w:p>
    <w:p w14:paraId="2DB3FD14" w14:textId="77777777" w:rsidR="00A3176B" w:rsidRPr="005B25A1" w:rsidRDefault="00A3176B" w:rsidP="00A3176B">
      <w:pPr>
        <w:keepNext/>
        <w:keepLines/>
      </w:pPr>
      <w:r w:rsidRPr="005B25A1">
        <w:t>Handle: content to reflect agreement.</w:t>
      </w:r>
    </w:p>
    <w:p w14:paraId="6D00BC55" w14:textId="77777777" w:rsidR="00A3176B" w:rsidRPr="005B25A1" w:rsidRDefault="00A3176B" w:rsidP="00A3176B">
      <w:pPr>
        <w:keepNext/>
        <w:keepLines/>
        <w:rPr>
          <w:b/>
          <w:bCs/>
        </w:rPr>
      </w:pPr>
      <w:r w:rsidRPr="005B25A1">
        <w:rPr>
          <w:b/>
          <w:bCs/>
        </w:rPr>
        <w:t>Parallel discussion:</w:t>
      </w:r>
    </w:p>
    <w:p w14:paraId="50460170" w14:textId="77777777" w:rsidR="00A3176B" w:rsidRPr="005B25A1" w:rsidRDefault="00A3176B" w:rsidP="00A3176B">
      <w:pPr>
        <w:keepNext/>
        <w:keepLines/>
      </w:pPr>
      <w:r w:rsidRPr="005B25A1">
        <w:t>Revised in parallel session to</w:t>
      </w:r>
      <w:r>
        <w:rPr>
          <w:color w:val="0000FF"/>
        </w:rPr>
        <w:t xml:space="preserve"> S2-2509335</w:t>
      </w:r>
      <w:r>
        <w:t>.</w:t>
      </w:r>
    </w:p>
    <w:p w14:paraId="28B20992"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734FE475" w14:textId="77777777" w:rsidR="009E42E4" w:rsidRPr="005B25A1" w:rsidRDefault="009E42E4" w:rsidP="009E42E4">
      <w:pPr>
        <w:keepNext/>
        <w:keepLines/>
        <w:rPr>
          <w:b/>
          <w:bCs/>
        </w:rPr>
      </w:pPr>
      <w:r w:rsidRPr="005B25A1">
        <w:rPr>
          <w:b/>
          <w:bCs/>
        </w:rPr>
        <w:t>Plenary Discussion:</w:t>
      </w:r>
    </w:p>
    <w:p w14:paraId="5AFC4B8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BEB1B3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C05F85C" w14:textId="3F6A7D26" w:rsidR="00A3176B" w:rsidRPr="00EB0339" w:rsidRDefault="009E42E4" w:rsidP="00A3176B">
      <w:r>
        <w:rPr>
          <w:b/>
          <w:bCs/>
        </w:rPr>
        <w:t xml:space="preserve"> </w:t>
      </w:r>
    </w:p>
    <w:p w14:paraId="1C15AE73"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KI#2: E2E encrypted XRM traffic</w:t>
      </w:r>
    </w:p>
    <w:p w14:paraId="06D24121" w14:textId="77777777" w:rsidR="00A3176B" w:rsidRDefault="00A3176B" w:rsidP="00A3176B">
      <w:pPr>
        <w:pStyle w:val="NormTop"/>
      </w:pPr>
      <w:r>
        <w:rPr>
          <w:color w:val="0000FF"/>
        </w:rPr>
        <w:t>S2-2508507</w:t>
      </w:r>
      <w:r w:rsidRPr="00D53282">
        <w:t xml:space="preserve"> </w:t>
      </w:r>
      <w:r>
        <w:t>(CR) 23.501 CR6290R2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EN(s) in  5.37.9.4 and replace them with Notes pointing to the relevant CT/SA WG3 specification Correcting a typo in Annex W.</w:t>
      </w:r>
    </w:p>
    <w:p w14:paraId="4B19502D"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S2-2506277</w:t>
      </w:r>
      <w:r>
        <w:t>. Agreed in parallel session.</w:t>
      </w:r>
    </w:p>
    <w:p w14:paraId="2525A93D" w14:textId="77777777" w:rsidR="00A3176B" w:rsidRPr="005B25A1" w:rsidRDefault="00A3176B" w:rsidP="00A3176B">
      <w:pPr>
        <w:keepNext/>
        <w:keepLines/>
        <w:rPr>
          <w:b/>
          <w:bCs/>
        </w:rPr>
      </w:pPr>
      <w:r w:rsidRPr="005B25A1">
        <w:rPr>
          <w:b/>
          <w:bCs/>
        </w:rPr>
        <w:t>Parallel discussion:</w:t>
      </w:r>
    </w:p>
    <w:p w14:paraId="30DA494D" w14:textId="77777777" w:rsidR="00A3176B" w:rsidRPr="005B25A1" w:rsidRDefault="00A3176B" w:rsidP="00A3176B">
      <w:pPr>
        <w:keepNext/>
        <w:keepLines/>
      </w:pPr>
      <w:r w:rsidRPr="005B25A1">
        <w:t>-</w:t>
      </w:r>
    </w:p>
    <w:p w14:paraId="413AD508"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1400887C" w14:textId="77777777" w:rsidR="009E42E4" w:rsidRPr="005B25A1" w:rsidRDefault="009E42E4" w:rsidP="009E42E4">
      <w:pPr>
        <w:keepNext/>
        <w:keepLines/>
        <w:rPr>
          <w:b/>
          <w:bCs/>
        </w:rPr>
      </w:pPr>
      <w:r w:rsidRPr="005B25A1">
        <w:rPr>
          <w:b/>
          <w:bCs/>
        </w:rPr>
        <w:t>Plenary Discussion:</w:t>
      </w:r>
    </w:p>
    <w:p w14:paraId="7380CA5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EE089B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139F719" w14:textId="257EFEC5" w:rsidR="00A3176B" w:rsidRPr="00EB0339" w:rsidRDefault="009E42E4" w:rsidP="00A3176B">
      <w:r>
        <w:rPr>
          <w:b/>
          <w:bCs/>
        </w:rPr>
        <w:t xml:space="preserve"> </w:t>
      </w:r>
    </w:p>
    <w:p w14:paraId="67C93E44" w14:textId="77777777" w:rsidR="00A3176B" w:rsidRDefault="00A3176B" w:rsidP="00A3176B">
      <w:pPr>
        <w:pStyle w:val="NormTop"/>
      </w:pPr>
      <w:r>
        <w:rPr>
          <w:color w:val="0000FF"/>
        </w:rPr>
        <w:t>S2-2508610</w:t>
      </w:r>
      <w:r w:rsidRPr="00D53282">
        <w:t xml:space="preserve"> </w:t>
      </w:r>
      <w:r>
        <w:t xml:space="preserve">(CR) 23.501 CR6408R1 (Rel-19, 'F'): Clarifications and corrections on usage of </w:t>
      </w:r>
      <w:proofErr w:type="spellStart"/>
      <w:r>
        <w:t>MoQ</w:t>
      </w:r>
      <w:proofErr w:type="spellEnd"/>
      <w:r>
        <w:t xml:space="preserve">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Align the supported MRI by </w:t>
      </w:r>
      <w:proofErr w:type="spellStart"/>
      <w:r>
        <w:t>MoQ</w:t>
      </w:r>
      <w:proofErr w:type="spellEnd"/>
      <w:r>
        <w:t xml:space="preserve"> with the other two on-path N6 signalling methods in 5.37.9.1. - Clarifications on interactions between SMF and UPF for </w:t>
      </w:r>
      <w:proofErr w:type="spellStart"/>
      <w:r>
        <w:t>MoQ</w:t>
      </w:r>
      <w:proofErr w:type="spellEnd"/>
      <w:r>
        <w:t>; - Editorial corrections.</w:t>
      </w:r>
    </w:p>
    <w:p w14:paraId="2E669BC8"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S2-2507243</w:t>
      </w:r>
      <w:r>
        <w:t>.</w:t>
      </w:r>
    </w:p>
    <w:p w14:paraId="317322C5" w14:textId="77777777" w:rsidR="00A3176B" w:rsidRPr="005B25A1" w:rsidRDefault="00A3176B" w:rsidP="00A3176B">
      <w:pPr>
        <w:keepNext/>
        <w:keepLines/>
        <w:rPr>
          <w:b/>
          <w:bCs/>
        </w:rPr>
      </w:pPr>
      <w:r w:rsidRPr="005B25A1">
        <w:rPr>
          <w:b/>
          <w:bCs/>
        </w:rPr>
        <w:t>Convenor comment:</w:t>
      </w:r>
    </w:p>
    <w:p w14:paraId="2909B49D" w14:textId="77777777" w:rsidR="00A3176B" w:rsidRPr="005B25A1" w:rsidRDefault="00A3176B" w:rsidP="00A3176B">
      <w:pPr>
        <w:keepNext/>
        <w:keepLines/>
      </w:pPr>
      <w:r w:rsidRPr="005B25A1">
        <w:t>Handle.</w:t>
      </w:r>
    </w:p>
    <w:p w14:paraId="7462A4BA" w14:textId="77777777" w:rsidR="00A3176B" w:rsidRPr="005B25A1" w:rsidRDefault="00A3176B" w:rsidP="00A3176B">
      <w:pPr>
        <w:keepNext/>
        <w:keepLines/>
        <w:rPr>
          <w:b/>
          <w:bCs/>
        </w:rPr>
      </w:pPr>
      <w:r w:rsidRPr="005B25A1">
        <w:rPr>
          <w:b/>
          <w:bCs/>
        </w:rPr>
        <w:t>Parallel discussion:</w:t>
      </w:r>
    </w:p>
    <w:p w14:paraId="07566E88" w14:textId="77777777" w:rsidR="00A3176B" w:rsidRPr="005B25A1" w:rsidRDefault="00A3176B" w:rsidP="00A3176B">
      <w:pPr>
        <w:keepNext/>
        <w:keepLines/>
      </w:pPr>
      <w:r w:rsidRPr="005B25A1">
        <w:t>Revised in parallel session to</w:t>
      </w:r>
      <w:r>
        <w:rPr>
          <w:color w:val="0000FF"/>
        </w:rPr>
        <w:t xml:space="preserve"> S2-2509337</w:t>
      </w:r>
      <w:r>
        <w:t>.</w:t>
      </w:r>
    </w:p>
    <w:p w14:paraId="19DB0DBB"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59E6540B" w14:textId="77777777" w:rsidR="009E42E4" w:rsidRPr="005B25A1" w:rsidRDefault="009E42E4" w:rsidP="009E42E4">
      <w:pPr>
        <w:keepNext/>
        <w:keepLines/>
        <w:rPr>
          <w:b/>
          <w:bCs/>
        </w:rPr>
      </w:pPr>
      <w:r w:rsidRPr="005B25A1">
        <w:rPr>
          <w:b/>
          <w:bCs/>
        </w:rPr>
        <w:t>Plenary Discussion:</w:t>
      </w:r>
    </w:p>
    <w:p w14:paraId="7432FE7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35803B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6A9173A" w14:textId="7710C86F" w:rsidR="00A3176B" w:rsidRPr="00EB0339" w:rsidRDefault="009E42E4" w:rsidP="00A3176B">
      <w:r>
        <w:rPr>
          <w:b/>
          <w:bCs/>
        </w:rPr>
        <w:t xml:space="preserve"> </w:t>
      </w:r>
    </w:p>
    <w:p w14:paraId="2FECEEAD" w14:textId="77777777" w:rsidR="00A3176B" w:rsidRDefault="00A3176B" w:rsidP="00A3176B">
      <w:pPr>
        <w:pStyle w:val="NormTop"/>
      </w:pPr>
      <w:r>
        <w:rPr>
          <w:color w:val="0000FF"/>
        </w:rPr>
        <w:t>S2-2508465</w:t>
      </w:r>
      <w:r w:rsidRPr="00D53282">
        <w:t xml:space="preserve"> </w:t>
      </w:r>
      <w:r>
        <w:t xml:space="preserve">(CR) 23.501 CR6402R1 (Rel-19, 'F'): Clarification on Usage of Media Over QUIC in order to Handle end-to-end encrypted XR and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2F8D3E30"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S2-2507158</w:t>
      </w:r>
      <w:r>
        <w:t>. Merged into</w:t>
      </w:r>
      <w:r>
        <w:rPr>
          <w:color w:val="0000FF"/>
        </w:rPr>
        <w:t xml:space="preserve"> S2-2509337</w:t>
      </w:r>
      <w:r>
        <w:t>.</w:t>
      </w:r>
    </w:p>
    <w:p w14:paraId="58977B06" w14:textId="77777777" w:rsidR="00A3176B" w:rsidRPr="005B25A1" w:rsidRDefault="00A3176B" w:rsidP="00A3176B">
      <w:pPr>
        <w:keepNext/>
        <w:keepLines/>
        <w:rPr>
          <w:b/>
          <w:bCs/>
        </w:rPr>
      </w:pPr>
      <w:r w:rsidRPr="005B25A1">
        <w:rPr>
          <w:b/>
          <w:bCs/>
        </w:rPr>
        <w:t>Convenor comment:</w:t>
      </w:r>
    </w:p>
    <w:p w14:paraId="465768E0" w14:textId="77777777" w:rsidR="00A3176B" w:rsidRPr="005B25A1" w:rsidRDefault="00A3176B" w:rsidP="00A3176B">
      <w:pPr>
        <w:keepNext/>
        <w:keepLines/>
      </w:pPr>
      <w:r w:rsidRPr="005B25A1">
        <w:t>Beyond quota.</w:t>
      </w:r>
    </w:p>
    <w:p w14:paraId="225F2F18" w14:textId="77777777" w:rsidR="00A3176B" w:rsidRPr="005B25A1" w:rsidRDefault="00A3176B" w:rsidP="00A3176B">
      <w:pPr>
        <w:keepNext/>
        <w:keepLines/>
        <w:rPr>
          <w:b/>
          <w:bCs/>
        </w:rPr>
      </w:pPr>
      <w:r w:rsidRPr="005B25A1">
        <w:rPr>
          <w:b/>
          <w:bCs/>
        </w:rPr>
        <w:t>Parallel discussion:</w:t>
      </w:r>
    </w:p>
    <w:p w14:paraId="389E7DC4" w14:textId="77777777" w:rsidR="00A3176B" w:rsidRPr="005B25A1" w:rsidRDefault="00A3176B" w:rsidP="00A3176B">
      <w:pPr>
        <w:keepNext/>
        <w:keepLines/>
      </w:pPr>
      <w:r w:rsidRPr="005B25A1">
        <w:t>Merged.</w:t>
      </w:r>
    </w:p>
    <w:p w14:paraId="334B9E12" w14:textId="77777777" w:rsidR="00A3176B" w:rsidRPr="00EB0339" w:rsidRDefault="00A3176B" w:rsidP="00A3176B">
      <w:r w:rsidRPr="005B25A1">
        <w:rPr>
          <w:b/>
          <w:bCs/>
        </w:rPr>
        <w:t>Status:</w:t>
      </w:r>
      <w:r>
        <w:t xml:space="preserve"> </w:t>
      </w:r>
      <w:r>
        <w:rPr>
          <w:color w:val="0000FF"/>
        </w:rPr>
        <w:t>Merged</w:t>
      </w:r>
      <w:r>
        <w:t>.</w:t>
      </w:r>
    </w:p>
    <w:p w14:paraId="76FBF885" w14:textId="77777777" w:rsidR="00A3176B" w:rsidRPr="00EB0339" w:rsidRDefault="00A3176B" w:rsidP="00A3176B"/>
    <w:p w14:paraId="3B79FA4E" w14:textId="77777777" w:rsidR="00A3176B" w:rsidRDefault="00A3176B" w:rsidP="00A3176B">
      <w:pPr>
        <w:pStyle w:val="NormTop"/>
      </w:pPr>
      <w:r>
        <w:rPr>
          <w:color w:val="0000FF"/>
        </w:rPr>
        <w:t>S2-2508506</w:t>
      </w:r>
      <w:r w:rsidRPr="00D53282">
        <w:t xml:space="preserve"> </w:t>
      </w:r>
      <w:r>
        <w:t xml:space="preserve">(CR) 23.501 CR6072R4 (Rel-19, 'F'): Correction on the Support of </w:t>
      </w:r>
      <w:proofErr w:type="spellStart"/>
      <w:r>
        <w:t>MoQ</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the overall set of features that are or that are not specified In this release, how to deal with the case where the UE acts as a </w:t>
      </w:r>
      <w:proofErr w:type="spellStart"/>
      <w:r>
        <w:t>MoQ</w:t>
      </w:r>
      <w:proofErr w:type="spellEnd"/>
      <w:r>
        <w:t xml:space="preserve"> PUBLISHER is not specified. In this release, how to deal with the case where the UPF acts as a content cache is not specified. Conversely The mappings between the </w:t>
      </w:r>
      <w:proofErr w:type="spellStart"/>
      <w:r>
        <w:t>MoQ</w:t>
      </w:r>
      <w:proofErr w:type="spellEnd"/>
      <w:r>
        <w:t xml:space="preserve"> Metadata (carried as defined in draft-</w:t>
      </w:r>
      <w:proofErr w:type="spellStart"/>
      <w:r>
        <w:t>ietf</w:t>
      </w:r>
      <w:proofErr w:type="spellEnd"/>
      <w:r>
        <w:t>-</w:t>
      </w:r>
      <w:proofErr w:type="spellStart"/>
      <w:r>
        <w:t>moq</w:t>
      </w:r>
      <w:proofErr w:type="spellEnd"/>
      <w:r>
        <w:t xml:space="preserve">-transport [201] and in TS 29.561 [132]) and PDU Set Information is specified in TS 29.561 [132] Clarify Different </w:t>
      </w:r>
      <w:proofErr w:type="spellStart"/>
      <w:r>
        <w:t>MoQ</w:t>
      </w:r>
      <w:proofErr w:type="spellEnd"/>
      <w:r>
        <w:t xml:space="preserve"> relays each corresponding to a different network instance can be deployed on the same PSA UPF. Instead of following incorrect text Different </w:t>
      </w:r>
      <w:proofErr w:type="spellStart"/>
      <w:r>
        <w:t>MoQ</w:t>
      </w:r>
      <w:proofErr w:type="spellEnd"/>
      <w:r>
        <w:t xml:space="preserve"> application servers can correspond to a </w:t>
      </w:r>
      <w:proofErr w:type="spellStart"/>
      <w:r>
        <w:t>MoQ</w:t>
      </w:r>
      <w:proofErr w:type="spellEnd"/>
      <w:r>
        <w:t xml:space="preserve"> relay deployed on a PSA UPF.</w:t>
      </w:r>
    </w:p>
    <w:p w14:paraId="51846311"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S2-2506276</w:t>
      </w:r>
      <w:r>
        <w:t>. Noted in parallel session.</w:t>
      </w:r>
    </w:p>
    <w:p w14:paraId="5ED9701F" w14:textId="77777777" w:rsidR="00A3176B" w:rsidRPr="005B25A1" w:rsidRDefault="00A3176B" w:rsidP="00A3176B">
      <w:pPr>
        <w:keepNext/>
        <w:keepLines/>
        <w:rPr>
          <w:b/>
          <w:bCs/>
        </w:rPr>
      </w:pPr>
      <w:r w:rsidRPr="005B25A1">
        <w:rPr>
          <w:b/>
          <w:bCs/>
        </w:rPr>
        <w:t>Parallel discussion:</w:t>
      </w:r>
    </w:p>
    <w:p w14:paraId="56AF3325"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1A4A0323" w14:textId="77777777" w:rsidR="00A3176B" w:rsidRPr="00EB0339" w:rsidRDefault="00A3176B" w:rsidP="00A3176B">
      <w:r w:rsidRPr="005B25A1">
        <w:rPr>
          <w:b/>
          <w:bCs/>
        </w:rPr>
        <w:t>Status:</w:t>
      </w:r>
      <w:r>
        <w:t xml:space="preserve"> </w:t>
      </w:r>
      <w:r>
        <w:rPr>
          <w:color w:val="0000FF"/>
        </w:rPr>
        <w:t>Noted</w:t>
      </w:r>
      <w:r>
        <w:t>.</w:t>
      </w:r>
    </w:p>
    <w:p w14:paraId="24671063" w14:textId="77777777" w:rsidR="00A3176B" w:rsidRPr="00EB0339" w:rsidRDefault="00A3176B" w:rsidP="00A3176B"/>
    <w:p w14:paraId="20EC620F" w14:textId="77777777" w:rsidR="00A3176B" w:rsidRDefault="00A3176B" w:rsidP="00A3176B">
      <w:pPr>
        <w:pStyle w:val="NormTop"/>
      </w:pPr>
      <w:r>
        <w:rPr>
          <w:color w:val="0000FF"/>
        </w:rPr>
        <w:t>S2-2508734</w:t>
      </w:r>
      <w:r w:rsidRPr="00D53282">
        <w:t xml:space="preserve"> </w:t>
      </w:r>
      <w:r>
        <w:t>(CR) 23.501 CR6444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Connect UDP client is added to UPF functionality. Matching b/w destination CID and registered CID is clarified.</w:t>
      </w:r>
    </w:p>
    <w:p w14:paraId="277AA6DA" w14:textId="77777777" w:rsidR="00A3176B" w:rsidRPr="00B81031" w:rsidRDefault="00A3176B" w:rsidP="00A3176B">
      <w:pPr>
        <w:keepNext/>
        <w:keepLines/>
        <w:rPr>
          <w:i/>
        </w:rPr>
      </w:pPr>
      <w:r w:rsidRPr="00B81031">
        <w:rPr>
          <w:b/>
          <w:bCs/>
          <w:i/>
        </w:rPr>
        <w:t>Comment:</w:t>
      </w:r>
      <w:r>
        <w:rPr>
          <w:i/>
        </w:rPr>
        <w:t xml:space="preserve"> Agreed in parallel session.</w:t>
      </w:r>
    </w:p>
    <w:p w14:paraId="275FC506" w14:textId="77777777" w:rsidR="00A3176B" w:rsidRPr="005B25A1" w:rsidRDefault="00A3176B" w:rsidP="00A3176B">
      <w:pPr>
        <w:keepNext/>
        <w:keepLines/>
        <w:rPr>
          <w:b/>
          <w:bCs/>
        </w:rPr>
      </w:pPr>
      <w:r w:rsidRPr="005B25A1">
        <w:rPr>
          <w:b/>
          <w:bCs/>
        </w:rPr>
        <w:t>Parallel discussion:</w:t>
      </w:r>
    </w:p>
    <w:p w14:paraId="20164A21" w14:textId="77777777" w:rsidR="00A3176B" w:rsidRPr="005B25A1" w:rsidRDefault="00A3176B" w:rsidP="00A3176B">
      <w:pPr>
        <w:keepNext/>
        <w:keepLines/>
      </w:pPr>
      <w:r w:rsidRPr="005B25A1">
        <w:t>-</w:t>
      </w:r>
    </w:p>
    <w:p w14:paraId="12268A64"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3A1CAFEC" w14:textId="77777777" w:rsidR="009E42E4" w:rsidRPr="005B25A1" w:rsidRDefault="009E42E4" w:rsidP="009E42E4">
      <w:pPr>
        <w:keepNext/>
        <w:keepLines/>
        <w:rPr>
          <w:b/>
          <w:bCs/>
        </w:rPr>
      </w:pPr>
      <w:r w:rsidRPr="005B25A1">
        <w:rPr>
          <w:b/>
          <w:bCs/>
        </w:rPr>
        <w:t>Plenary Discussion:</w:t>
      </w:r>
    </w:p>
    <w:p w14:paraId="7995CB9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2B1794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72A973E" w14:textId="4293C5EB" w:rsidR="00A3176B" w:rsidRPr="00EB0339" w:rsidRDefault="009E42E4" w:rsidP="00A3176B">
      <w:r>
        <w:rPr>
          <w:b/>
          <w:bCs/>
        </w:rPr>
        <w:t xml:space="preserve"> </w:t>
      </w:r>
    </w:p>
    <w:p w14:paraId="47F8F386" w14:textId="77777777" w:rsidR="00A3176B" w:rsidRDefault="00A3176B" w:rsidP="00A3176B">
      <w:pPr>
        <w:pStyle w:val="NormTop"/>
      </w:pPr>
      <w:r>
        <w:rPr>
          <w:color w:val="0000FF"/>
        </w:rPr>
        <w:t>S2-2508464</w:t>
      </w:r>
      <w:r w:rsidRPr="00D53282">
        <w:t xml:space="preserve"> </w:t>
      </w:r>
      <w:r>
        <w:t xml:space="preserve">(CR) 23.502 CR5501R2 (Rel-19, 'F'): Update on PDU session establishment procedure for </w:t>
      </w:r>
      <w:proofErr w:type="spellStart"/>
      <w:r>
        <w:t>MoQ</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 of step 8.</w:t>
      </w:r>
    </w:p>
    <w:p w14:paraId="34A338E4"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S2-2507157</w:t>
      </w:r>
      <w:r>
        <w:t>.  Confirm CR Number - CR states 5510!</w:t>
      </w:r>
    </w:p>
    <w:p w14:paraId="74CA5B2A" w14:textId="77777777" w:rsidR="00A3176B" w:rsidRPr="005B25A1" w:rsidRDefault="00A3176B" w:rsidP="00A3176B">
      <w:pPr>
        <w:keepNext/>
        <w:keepLines/>
        <w:rPr>
          <w:b/>
          <w:bCs/>
        </w:rPr>
      </w:pPr>
      <w:r w:rsidRPr="005B25A1">
        <w:rPr>
          <w:b/>
          <w:bCs/>
        </w:rPr>
        <w:t>Convenor comment:</w:t>
      </w:r>
    </w:p>
    <w:p w14:paraId="12186062" w14:textId="77777777" w:rsidR="00A3176B" w:rsidRPr="005B25A1" w:rsidRDefault="00A3176B" w:rsidP="00A3176B">
      <w:pPr>
        <w:keepNext/>
        <w:keepLines/>
      </w:pPr>
      <w:r w:rsidRPr="005B25A1">
        <w:t>Handle.</w:t>
      </w:r>
    </w:p>
    <w:p w14:paraId="4C364879" w14:textId="77777777" w:rsidR="00A3176B" w:rsidRPr="005B25A1" w:rsidRDefault="00A3176B" w:rsidP="00A3176B">
      <w:pPr>
        <w:keepNext/>
        <w:keepLines/>
        <w:rPr>
          <w:b/>
          <w:bCs/>
        </w:rPr>
      </w:pPr>
      <w:r w:rsidRPr="005B25A1">
        <w:rPr>
          <w:b/>
          <w:bCs/>
        </w:rPr>
        <w:t>Parallel discussion:</w:t>
      </w:r>
    </w:p>
    <w:p w14:paraId="59871EA0" w14:textId="77777777" w:rsidR="00A3176B" w:rsidRPr="005B25A1" w:rsidRDefault="00A3176B" w:rsidP="00A3176B">
      <w:pPr>
        <w:keepNext/>
        <w:keepLines/>
      </w:pPr>
      <w:r w:rsidRPr="005B25A1">
        <w:t>Check if change applies to PDU Session modification is acceptable. Revised in parallel session to</w:t>
      </w:r>
      <w:r>
        <w:rPr>
          <w:color w:val="0000FF"/>
        </w:rPr>
        <w:t xml:space="preserve"> S2-2509338</w:t>
      </w:r>
      <w:r>
        <w:t>.</w:t>
      </w:r>
    </w:p>
    <w:p w14:paraId="2FAEC3B5" w14:textId="77777777" w:rsidR="00A3176B" w:rsidRPr="005B25A1" w:rsidRDefault="00A3176B" w:rsidP="00A3176B">
      <w:pPr>
        <w:keepNext/>
        <w:keepLines/>
      </w:pPr>
      <w:r w:rsidRPr="005B25A1">
        <w:t>Only cleanup. Revised in parallel session to</w:t>
      </w:r>
      <w:r>
        <w:rPr>
          <w:color w:val="0000FF"/>
        </w:rPr>
        <w:t xml:space="preserve"> S2-2509580</w:t>
      </w:r>
      <w:r>
        <w:t>.</w:t>
      </w:r>
    </w:p>
    <w:p w14:paraId="5E96B997"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45B26B50" w14:textId="77777777" w:rsidR="009E42E4" w:rsidRPr="005B25A1" w:rsidRDefault="009E42E4" w:rsidP="009E42E4">
      <w:pPr>
        <w:keepNext/>
        <w:keepLines/>
        <w:rPr>
          <w:b/>
          <w:bCs/>
        </w:rPr>
      </w:pPr>
      <w:r w:rsidRPr="005B25A1">
        <w:rPr>
          <w:b/>
          <w:bCs/>
        </w:rPr>
        <w:t>Plenary Discussion:</w:t>
      </w:r>
    </w:p>
    <w:p w14:paraId="68CBB3F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9C373F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37F7C83" w14:textId="6D85EBC2" w:rsidR="00A3176B" w:rsidRPr="00EB0339" w:rsidRDefault="009E42E4" w:rsidP="00A3176B">
      <w:r>
        <w:rPr>
          <w:b/>
          <w:bCs/>
        </w:rPr>
        <w:t xml:space="preserve"> </w:t>
      </w:r>
    </w:p>
    <w:p w14:paraId="3CD87572" w14:textId="77777777" w:rsidR="00A3176B" w:rsidRDefault="00A3176B" w:rsidP="00A3176B">
      <w:pPr>
        <w:pStyle w:val="NormTop"/>
      </w:pPr>
      <w:r>
        <w:rPr>
          <w:color w:val="0000FF"/>
        </w:rPr>
        <w:t>S2-2508860</w:t>
      </w:r>
      <w:r w:rsidRPr="00D53282">
        <w:t xml:space="preserve"> </w:t>
      </w:r>
      <w:r>
        <w:t xml:space="preserve">(CR) 23.503 CR1534R3 (Rel-19, 'F'): </w:t>
      </w:r>
      <w:proofErr w:type="spellStart"/>
      <w:r>
        <w:t>MoQ</w:t>
      </w:r>
      <w:proofErr w:type="spellEnd"/>
      <w:r>
        <w:t xml:space="preserve">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571E77A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S2-2506843</w:t>
      </w:r>
      <w:r>
        <w:t>. Agreed in parallel session.</w:t>
      </w:r>
    </w:p>
    <w:p w14:paraId="46E1D27B" w14:textId="77777777" w:rsidR="00A3176B" w:rsidRPr="005B25A1" w:rsidRDefault="00A3176B" w:rsidP="00A3176B">
      <w:pPr>
        <w:keepNext/>
        <w:keepLines/>
        <w:rPr>
          <w:b/>
          <w:bCs/>
        </w:rPr>
      </w:pPr>
      <w:r w:rsidRPr="005B25A1">
        <w:rPr>
          <w:b/>
          <w:bCs/>
        </w:rPr>
        <w:t>Parallel discussion:</w:t>
      </w:r>
    </w:p>
    <w:p w14:paraId="6054A015" w14:textId="77777777" w:rsidR="00A3176B" w:rsidRPr="005B25A1" w:rsidRDefault="00A3176B" w:rsidP="00A3176B">
      <w:pPr>
        <w:keepNext/>
        <w:keepLines/>
      </w:pPr>
      <w:r w:rsidRPr="005B25A1">
        <w:t>-</w:t>
      </w:r>
    </w:p>
    <w:p w14:paraId="298E38F2"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73E91BD6" w14:textId="77777777" w:rsidR="009E42E4" w:rsidRPr="005B25A1" w:rsidRDefault="009E42E4" w:rsidP="009E42E4">
      <w:pPr>
        <w:keepNext/>
        <w:keepLines/>
        <w:rPr>
          <w:b/>
          <w:bCs/>
        </w:rPr>
      </w:pPr>
      <w:r w:rsidRPr="005B25A1">
        <w:rPr>
          <w:b/>
          <w:bCs/>
        </w:rPr>
        <w:t>Plenary Discussion:</w:t>
      </w:r>
    </w:p>
    <w:p w14:paraId="50DDE1B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B28345E"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4A3511F" w14:textId="0A442917" w:rsidR="00A3176B" w:rsidRPr="00EB0339" w:rsidRDefault="009E42E4" w:rsidP="00A3176B">
      <w:r>
        <w:rPr>
          <w:b/>
          <w:bCs/>
        </w:rPr>
        <w:t xml:space="preserve"> </w:t>
      </w:r>
    </w:p>
    <w:p w14:paraId="386C134A"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LS in: Miscellanea LSs</w:t>
      </w:r>
    </w:p>
    <w:p w14:paraId="252CCFA2" w14:textId="77777777" w:rsidR="00A3176B" w:rsidRDefault="00A3176B" w:rsidP="00A3176B">
      <w:pPr>
        <w:pStyle w:val="NormTop"/>
      </w:pPr>
      <w:r>
        <w:rPr>
          <w:color w:val="0000FF"/>
        </w:rPr>
        <w:t>S2-2508147</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432633D9"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S2-2506132 </w:t>
      </w:r>
      <w:r>
        <w:t>from SA WG2#170. Noted in parallel session.</w:t>
      </w:r>
    </w:p>
    <w:p w14:paraId="2B9FD5F0" w14:textId="77777777" w:rsidR="00A3176B" w:rsidRPr="005B25A1" w:rsidRDefault="00A3176B" w:rsidP="00A3176B">
      <w:pPr>
        <w:keepNext/>
        <w:keepLines/>
        <w:rPr>
          <w:b/>
          <w:bCs/>
        </w:rPr>
      </w:pPr>
      <w:r w:rsidRPr="005B25A1">
        <w:rPr>
          <w:b/>
          <w:bCs/>
        </w:rPr>
        <w:t>Parallel discussion:</w:t>
      </w:r>
    </w:p>
    <w:p w14:paraId="2DDF2451"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6480FFE1" w14:textId="77777777" w:rsidR="00A3176B" w:rsidRPr="00EB0339" w:rsidRDefault="00A3176B" w:rsidP="00A3176B">
      <w:r w:rsidRPr="005B25A1">
        <w:rPr>
          <w:b/>
          <w:bCs/>
        </w:rPr>
        <w:t>Status:</w:t>
      </w:r>
      <w:r>
        <w:t xml:space="preserve"> </w:t>
      </w:r>
      <w:r>
        <w:rPr>
          <w:color w:val="0000FF"/>
        </w:rPr>
        <w:t>Noted</w:t>
      </w:r>
      <w:r>
        <w:t>.</w:t>
      </w:r>
    </w:p>
    <w:p w14:paraId="43E54D61" w14:textId="77777777" w:rsidR="00A3176B" w:rsidRPr="00EB0339" w:rsidRDefault="00A3176B" w:rsidP="00A3176B"/>
    <w:p w14:paraId="4ED658A1" w14:textId="77777777" w:rsidR="00A3176B" w:rsidRDefault="00A3176B" w:rsidP="00A3176B">
      <w:pPr>
        <w:pStyle w:val="NormTop"/>
      </w:pPr>
      <w:r>
        <w:rPr>
          <w:color w:val="0000FF"/>
        </w:rPr>
        <w:t>S2-2508148</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w:t>
      </w:r>
      <w:proofErr w:type="spellStart"/>
      <w:r>
        <w:t>KHz</w:t>
      </w:r>
      <w:proofErr w:type="spellEnd"/>
      <w:r>
        <w:t xml:space="preserve"> SCS). If this level of accuracy is not feasible with SA WG4, then the most accurate indication that SA WG4 can practically support is acceptable to RAN WG2.</w:t>
      </w:r>
    </w:p>
    <w:p w14:paraId="101302E4"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S2-2506133 </w:t>
      </w:r>
      <w:r>
        <w:t>from SA WG2#170. Noted in parallel session.</w:t>
      </w:r>
    </w:p>
    <w:p w14:paraId="4462959B" w14:textId="77777777" w:rsidR="00A3176B" w:rsidRPr="005B25A1" w:rsidRDefault="00A3176B" w:rsidP="00A3176B">
      <w:pPr>
        <w:keepNext/>
        <w:keepLines/>
        <w:rPr>
          <w:b/>
          <w:bCs/>
        </w:rPr>
      </w:pPr>
      <w:r w:rsidRPr="005B25A1">
        <w:rPr>
          <w:b/>
          <w:bCs/>
        </w:rPr>
        <w:t>Parallel discussion:</w:t>
      </w:r>
    </w:p>
    <w:p w14:paraId="15123EAB"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77FAD40D" w14:textId="77777777" w:rsidR="00A3176B" w:rsidRPr="00EB0339" w:rsidRDefault="00A3176B" w:rsidP="00A3176B">
      <w:r w:rsidRPr="005B25A1">
        <w:rPr>
          <w:b/>
          <w:bCs/>
        </w:rPr>
        <w:t>Status:</w:t>
      </w:r>
      <w:r>
        <w:t xml:space="preserve"> </w:t>
      </w:r>
      <w:r>
        <w:rPr>
          <w:color w:val="0000FF"/>
        </w:rPr>
        <w:t>Noted</w:t>
      </w:r>
      <w:r>
        <w:t>.</w:t>
      </w:r>
    </w:p>
    <w:p w14:paraId="6CA5DDD2" w14:textId="77777777" w:rsidR="00A3176B" w:rsidRPr="00EB0339" w:rsidRDefault="00A3176B" w:rsidP="00A3176B"/>
    <w:p w14:paraId="323BBF18" w14:textId="77777777" w:rsidR="00A3176B" w:rsidRDefault="00A3176B" w:rsidP="00A3176B">
      <w:pPr>
        <w:pStyle w:val="NormTop"/>
      </w:pPr>
      <w:r>
        <w:rPr>
          <w:color w:val="0000FF"/>
        </w:rPr>
        <w:t>S2-2508149</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391ED4A9"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S2-2506134 </w:t>
      </w:r>
      <w:r>
        <w:t>from SA WG2#170. Noted in parallel session.</w:t>
      </w:r>
    </w:p>
    <w:p w14:paraId="6ED1222C" w14:textId="77777777" w:rsidR="00A3176B" w:rsidRPr="005B25A1" w:rsidRDefault="00A3176B" w:rsidP="00A3176B">
      <w:pPr>
        <w:keepNext/>
        <w:keepLines/>
        <w:rPr>
          <w:b/>
          <w:bCs/>
        </w:rPr>
      </w:pPr>
      <w:r w:rsidRPr="005B25A1">
        <w:rPr>
          <w:b/>
          <w:bCs/>
        </w:rPr>
        <w:t>Parallel discussion:</w:t>
      </w:r>
    </w:p>
    <w:p w14:paraId="6818D676"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1BE85D0A" w14:textId="77777777" w:rsidR="00A3176B" w:rsidRPr="00EB0339" w:rsidRDefault="00A3176B" w:rsidP="00A3176B">
      <w:r w:rsidRPr="005B25A1">
        <w:rPr>
          <w:b/>
          <w:bCs/>
        </w:rPr>
        <w:t>Status:</w:t>
      </w:r>
      <w:r>
        <w:t xml:space="preserve"> </w:t>
      </w:r>
      <w:r>
        <w:rPr>
          <w:color w:val="0000FF"/>
        </w:rPr>
        <w:t>Noted</w:t>
      </w:r>
      <w:r>
        <w:t>.</w:t>
      </w:r>
    </w:p>
    <w:p w14:paraId="3C45F8E3" w14:textId="77777777" w:rsidR="00A3176B" w:rsidRPr="00EB0339" w:rsidRDefault="00A3176B" w:rsidP="00A3176B"/>
    <w:p w14:paraId="6369F567"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72F8618F" w14:textId="77777777" w:rsidR="00A3176B" w:rsidRDefault="00A3176B" w:rsidP="00A3176B">
      <w:pPr>
        <w:pStyle w:val="NormTop"/>
      </w:pPr>
      <w:r>
        <w:rPr>
          <w:color w:val="0000FF"/>
        </w:rPr>
        <w:t>S2-2508153</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 RAN WG3 kindly asks SA WG2 if such status information is beneficial from CN's perspective. Action: RAN WG3 respectfully requests SA WG2 to provide feedback on the introduction of a status information for Available Bitrate monitoring from </w:t>
      </w:r>
      <w:proofErr w:type="spellStart"/>
      <w:r>
        <w:t>gNB</w:t>
      </w:r>
      <w:proofErr w:type="spellEnd"/>
      <w:r>
        <w:t xml:space="preserve"> to SMF.</w:t>
      </w:r>
    </w:p>
    <w:p w14:paraId="3DC38F6E" w14:textId="77777777" w:rsidR="00A3176B" w:rsidRPr="00B81031" w:rsidRDefault="00A3176B" w:rsidP="00A3176B">
      <w:pPr>
        <w:keepNext/>
        <w:keepLines/>
        <w:rPr>
          <w:i/>
        </w:rPr>
      </w:pPr>
      <w:r w:rsidRPr="00B81031">
        <w:rPr>
          <w:b/>
          <w:bCs/>
          <w:i/>
        </w:rPr>
        <w:t>Comment:</w:t>
      </w:r>
      <w:r>
        <w:rPr>
          <w:i/>
        </w:rPr>
        <w:t xml:space="preserve"> Revision of postponed</w:t>
      </w:r>
      <w:r>
        <w:rPr>
          <w:color w:val="0000FF"/>
        </w:rPr>
        <w:t xml:space="preserve"> S2-2506144 </w:t>
      </w:r>
      <w:r>
        <w:t>from SA WG2#170. Responses drafted in</w:t>
      </w:r>
      <w:r>
        <w:rPr>
          <w:color w:val="0000FF"/>
        </w:rPr>
        <w:t xml:space="preserve"> S2-2508264</w:t>
      </w:r>
      <w:r>
        <w:t>,</w:t>
      </w:r>
      <w:r>
        <w:rPr>
          <w:color w:val="0000FF"/>
        </w:rPr>
        <w:t xml:space="preserve"> S2-2508836</w:t>
      </w:r>
      <w:r>
        <w:t>,</w:t>
      </w:r>
      <w:r>
        <w:rPr>
          <w:color w:val="0000FF"/>
        </w:rPr>
        <w:t xml:space="preserve"> S2-2508864</w:t>
      </w:r>
      <w:r>
        <w:t>,</w:t>
      </w:r>
      <w:r>
        <w:rPr>
          <w:color w:val="0000FF"/>
        </w:rPr>
        <w:t xml:space="preserve"> S2-2508979</w:t>
      </w:r>
      <w:r>
        <w:t>. Postponed in parallel session.</w:t>
      </w:r>
    </w:p>
    <w:p w14:paraId="126238C5" w14:textId="77777777" w:rsidR="00A3176B" w:rsidRPr="005B25A1" w:rsidRDefault="00A3176B" w:rsidP="00A3176B">
      <w:pPr>
        <w:keepNext/>
        <w:keepLines/>
        <w:rPr>
          <w:b/>
          <w:bCs/>
        </w:rPr>
      </w:pPr>
      <w:r w:rsidRPr="005B25A1">
        <w:rPr>
          <w:b/>
          <w:bCs/>
        </w:rPr>
        <w:t>Parallel discussion:</w:t>
      </w:r>
    </w:p>
    <w:p w14:paraId="5D288DD2" w14:textId="77777777" w:rsidR="00A3176B" w:rsidRPr="005B25A1" w:rsidRDefault="00A3176B" w:rsidP="00A3176B">
      <w:pPr>
        <w:keepNext/>
        <w:keepLines/>
      </w:pPr>
      <w:r w:rsidRPr="005B25A1">
        <w:t>-</w:t>
      </w:r>
    </w:p>
    <w:p w14:paraId="77D58A3A" w14:textId="77777777" w:rsidR="00A3176B" w:rsidRPr="005B25A1" w:rsidRDefault="00A3176B" w:rsidP="00A3176B">
      <w:pPr>
        <w:keepNext/>
        <w:keepLines/>
        <w:rPr>
          <w:b/>
          <w:bCs/>
        </w:rPr>
      </w:pPr>
      <w:r w:rsidRPr="005B25A1">
        <w:rPr>
          <w:b/>
          <w:bCs/>
        </w:rPr>
        <w:t>Plenary Discussion:</w:t>
      </w:r>
    </w:p>
    <w:p w14:paraId="5624C436" w14:textId="77777777" w:rsidR="00A3176B" w:rsidRPr="005B25A1" w:rsidRDefault="00A3176B" w:rsidP="00A3176B">
      <w:pPr>
        <w:keepNext/>
        <w:keepLines/>
      </w:pPr>
      <w:r w:rsidRPr="005B25A1">
        <w:t>Postponed.</w:t>
      </w:r>
    </w:p>
    <w:p w14:paraId="5B88303F" w14:textId="77777777" w:rsidR="00A3176B" w:rsidRPr="00EB0339" w:rsidRDefault="00A3176B" w:rsidP="00A3176B">
      <w:r w:rsidRPr="005B25A1">
        <w:rPr>
          <w:b/>
          <w:bCs/>
        </w:rPr>
        <w:t>Status:</w:t>
      </w:r>
      <w:r>
        <w:t xml:space="preserve"> </w:t>
      </w:r>
      <w:r>
        <w:rPr>
          <w:color w:val="0000FF"/>
        </w:rPr>
        <w:t>Postponed</w:t>
      </w:r>
      <w:r>
        <w:t>.</w:t>
      </w:r>
    </w:p>
    <w:p w14:paraId="12AFB88E" w14:textId="77777777" w:rsidR="00A3176B" w:rsidRDefault="00A3176B" w:rsidP="00A3176B">
      <w:pPr>
        <w:pStyle w:val="NormTop"/>
      </w:pPr>
      <w:r>
        <w:rPr>
          <w:color w:val="0000FF"/>
        </w:rPr>
        <w:t>S2-2508862</w:t>
      </w:r>
      <w:r w:rsidRPr="00D53282">
        <w:t xml:space="preserve"> </w:t>
      </w:r>
      <w:r>
        <w:t>(DISCUSSION) Consideration of RAN activation and support of available bitrate monitoring .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provides a proposal on </w:t>
      </w:r>
      <w:proofErr w:type="spellStart"/>
      <w:r>
        <w:t>signaling</w:t>
      </w:r>
      <w:proofErr w:type="spellEnd"/>
      <w:r>
        <w:t xml:space="preserve"> of the status on support for Available Bitrate Monitoring from NG-RAN to 5GC.</w:t>
      </w:r>
    </w:p>
    <w:p w14:paraId="7A47E6FD"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S2-2506848</w:t>
      </w:r>
      <w:r>
        <w:t>. Noted in parallel session.</w:t>
      </w:r>
    </w:p>
    <w:p w14:paraId="33757C16" w14:textId="77777777" w:rsidR="00A3176B" w:rsidRPr="005B25A1" w:rsidRDefault="00A3176B" w:rsidP="00A3176B">
      <w:pPr>
        <w:keepNext/>
        <w:keepLines/>
        <w:rPr>
          <w:b/>
          <w:bCs/>
        </w:rPr>
      </w:pPr>
      <w:r w:rsidRPr="005B25A1">
        <w:rPr>
          <w:b/>
          <w:bCs/>
        </w:rPr>
        <w:t>Parallel discussion:</w:t>
      </w:r>
    </w:p>
    <w:p w14:paraId="3D261B5A"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79F430D8" w14:textId="77777777" w:rsidR="00A3176B" w:rsidRPr="00EB0339" w:rsidRDefault="00A3176B" w:rsidP="00A3176B">
      <w:r w:rsidRPr="005B25A1">
        <w:rPr>
          <w:b/>
          <w:bCs/>
        </w:rPr>
        <w:t>Status:</w:t>
      </w:r>
      <w:r>
        <w:t xml:space="preserve"> </w:t>
      </w:r>
      <w:r>
        <w:rPr>
          <w:color w:val="0000FF"/>
        </w:rPr>
        <w:t>Noted</w:t>
      </w:r>
      <w:r>
        <w:t>.</w:t>
      </w:r>
    </w:p>
    <w:p w14:paraId="2802D6EA" w14:textId="77777777" w:rsidR="00A3176B" w:rsidRPr="00EB0339" w:rsidRDefault="00A3176B" w:rsidP="00A3176B"/>
    <w:p w14:paraId="0FFBA002" w14:textId="77777777" w:rsidR="00A3176B" w:rsidRDefault="00A3176B" w:rsidP="00A3176B">
      <w:pPr>
        <w:pStyle w:val="NormTop"/>
      </w:pPr>
      <w:r>
        <w:rPr>
          <w:color w:val="0000FF"/>
        </w:rPr>
        <w:t>S2-2508264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43362DC4" w14:textId="77777777" w:rsidR="00A3176B" w:rsidRPr="00B81031" w:rsidRDefault="00A3176B" w:rsidP="00A3176B">
      <w:pPr>
        <w:keepNext/>
        <w:keepLines/>
        <w:rPr>
          <w:i/>
        </w:rPr>
      </w:pPr>
      <w:r w:rsidRPr="00B81031">
        <w:rPr>
          <w:b/>
          <w:bCs/>
          <w:i/>
        </w:rPr>
        <w:t>Comment:</w:t>
      </w:r>
      <w:r>
        <w:rPr>
          <w:i/>
        </w:rPr>
        <w:t xml:space="preserve"> Response to</w:t>
      </w:r>
      <w:r>
        <w:rPr>
          <w:color w:val="0000FF"/>
        </w:rPr>
        <w:t xml:space="preserve"> S2-2508153</w:t>
      </w:r>
      <w:r>
        <w:t>.</w:t>
      </w:r>
    </w:p>
    <w:p w14:paraId="10868528" w14:textId="77777777" w:rsidR="00A3176B" w:rsidRPr="005B25A1" w:rsidRDefault="00A3176B" w:rsidP="00A3176B">
      <w:pPr>
        <w:keepNext/>
        <w:keepLines/>
        <w:rPr>
          <w:b/>
          <w:bCs/>
        </w:rPr>
      </w:pPr>
      <w:r w:rsidRPr="005B25A1">
        <w:rPr>
          <w:b/>
          <w:bCs/>
        </w:rPr>
        <w:t>Convenor comment:</w:t>
      </w:r>
    </w:p>
    <w:p w14:paraId="13AF17EA" w14:textId="77777777" w:rsidR="00A3176B" w:rsidRPr="005B25A1" w:rsidRDefault="00A3176B" w:rsidP="00A3176B">
      <w:pPr>
        <w:keepNext/>
        <w:keepLines/>
      </w:pPr>
      <w:r w:rsidRPr="005B25A1">
        <w:t>Handle: Content to reflect agreement.</w:t>
      </w:r>
    </w:p>
    <w:p w14:paraId="3F353151" w14:textId="77777777" w:rsidR="00A3176B" w:rsidRPr="005B25A1" w:rsidRDefault="00A3176B" w:rsidP="00A3176B">
      <w:pPr>
        <w:keepNext/>
        <w:keepLines/>
        <w:rPr>
          <w:b/>
          <w:bCs/>
        </w:rPr>
      </w:pPr>
      <w:r w:rsidRPr="005B25A1">
        <w:rPr>
          <w:b/>
          <w:bCs/>
        </w:rPr>
        <w:t>Parallel discussion:</w:t>
      </w:r>
    </w:p>
    <w:p w14:paraId="76B1CAF0" w14:textId="77777777" w:rsidR="00A3176B" w:rsidRPr="005B25A1" w:rsidRDefault="00A3176B" w:rsidP="00A3176B">
      <w:pPr>
        <w:keepNext/>
        <w:keepLines/>
      </w:pPr>
      <w:r w:rsidRPr="005B25A1">
        <w:t>Revised in parallel session to</w:t>
      </w:r>
      <w:r>
        <w:rPr>
          <w:color w:val="0000FF"/>
        </w:rPr>
        <w:t xml:space="preserve"> S2-2509339 </w:t>
      </w:r>
      <w:r>
        <w:t>(withdrawn). Noted in parallel session.</w:t>
      </w:r>
    </w:p>
    <w:p w14:paraId="1DC34337" w14:textId="77777777" w:rsidR="00A3176B" w:rsidRPr="005B25A1" w:rsidRDefault="00A3176B" w:rsidP="00A3176B">
      <w:pPr>
        <w:keepNext/>
        <w:keepLines/>
      </w:pPr>
      <w:r w:rsidRPr="005B25A1">
        <w:t>Withdrawn.</w:t>
      </w:r>
    </w:p>
    <w:p w14:paraId="66F6495A" w14:textId="77777777" w:rsidR="00A3176B" w:rsidRPr="00EB0339" w:rsidRDefault="00A3176B" w:rsidP="00A3176B">
      <w:r w:rsidRPr="005B25A1">
        <w:rPr>
          <w:b/>
          <w:bCs/>
        </w:rPr>
        <w:t>Status:</w:t>
      </w:r>
      <w:r>
        <w:t xml:space="preserve"> </w:t>
      </w:r>
      <w:r>
        <w:rPr>
          <w:color w:val="FF0000"/>
        </w:rPr>
        <w:t>Withdrawn</w:t>
      </w:r>
      <w:r>
        <w:t>.</w:t>
      </w:r>
    </w:p>
    <w:p w14:paraId="116900A1" w14:textId="77777777" w:rsidR="00A3176B" w:rsidRPr="00EB0339" w:rsidRDefault="00A3176B" w:rsidP="00A3176B"/>
    <w:p w14:paraId="0449C86E" w14:textId="77777777" w:rsidR="00A3176B" w:rsidRDefault="00A3176B" w:rsidP="00A3176B">
      <w:pPr>
        <w:pStyle w:val="NormTop"/>
      </w:pPr>
      <w:r>
        <w:rPr>
          <w:color w:val="0000FF"/>
        </w:rPr>
        <w:t>S2-2508836</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S2-2508153 / R3-253929.</w:t>
      </w:r>
    </w:p>
    <w:p w14:paraId="1D9AD052" w14:textId="77777777" w:rsidR="00A3176B" w:rsidRPr="00B81031" w:rsidRDefault="00A3176B" w:rsidP="00A3176B">
      <w:pPr>
        <w:keepNext/>
        <w:keepLines/>
        <w:rPr>
          <w:i/>
        </w:rPr>
      </w:pPr>
      <w:r w:rsidRPr="00B81031">
        <w:rPr>
          <w:b/>
          <w:bCs/>
          <w:i/>
        </w:rPr>
        <w:t>Comment:</w:t>
      </w:r>
      <w:r>
        <w:rPr>
          <w:i/>
        </w:rPr>
        <w:t xml:space="preserve"> Response to</w:t>
      </w:r>
      <w:r>
        <w:rPr>
          <w:color w:val="0000FF"/>
        </w:rPr>
        <w:t xml:space="preserve"> S2-2508153</w:t>
      </w:r>
      <w:r>
        <w:t>.</w:t>
      </w:r>
    </w:p>
    <w:p w14:paraId="5736A1A5" w14:textId="77777777" w:rsidR="00A3176B" w:rsidRPr="005B25A1" w:rsidRDefault="00A3176B" w:rsidP="00A3176B">
      <w:pPr>
        <w:keepNext/>
        <w:keepLines/>
        <w:rPr>
          <w:b/>
          <w:bCs/>
        </w:rPr>
      </w:pPr>
      <w:r w:rsidRPr="005B25A1">
        <w:rPr>
          <w:b/>
          <w:bCs/>
        </w:rPr>
        <w:t>Plenary Discussion:</w:t>
      </w:r>
    </w:p>
    <w:p w14:paraId="65E41832" w14:textId="77777777" w:rsidR="00A3176B" w:rsidRPr="005B25A1" w:rsidRDefault="00A3176B" w:rsidP="00A3176B">
      <w:pPr>
        <w:keepNext/>
        <w:keepLines/>
      </w:pPr>
      <w:r>
        <w:rPr>
          <w:color w:val="0000FF"/>
        </w:rPr>
        <w:t>Not handled</w:t>
      </w:r>
      <w:r>
        <w:t>.</w:t>
      </w:r>
    </w:p>
    <w:p w14:paraId="7A812D86" w14:textId="77777777" w:rsidR="00A3176B" w:rsidRPr="00EB0339" w:rsidRDefault="00A3176B" w:rsidP="00A3176B">
      <w:r w:rsidRPr="005B25A1">
        <w:rPr>
          <w:b/>
          <w:bCs/>
        </w:rPr>
        <w:t>Status:</w:t>
      </w:r>
      <w:r>
        <w:t xml:space="preserve"> </w:t>
      </w:r>
      <w:r>
        <w:rPr>
          <w:color w:val="0000FF"/>
        </w:rPr>
        <w:t>Not handled</w:t>
      </w:r>
      <w:r>
        <w:t>.</w:t>
      </w:r>
    </w:p>
    <w:p w14:paraId="48BC5515" w14:textId="77777777" w:rsidR="00A3176B" w:rsidRPr="00EB0339" w:rsidRDefault="00A3176B" w:rsidP="00A3176B"/>
    <w:p w14:paraId="7C18D394" w14:textId="77777777" w:rsidR="00A3176B" w:rsidRDefault="00A3176B" w:rsidP="00A3176B">
      <w:pPr>
        <w:pStyle w:val="NormTop"/>
      </w:pPr>
      <w:r>
        <w:rPr>
          <w:color w:val="0000FF"/>
        </w:rPr>
        <w:t>S2-2508864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5F79C382" w14:textId="77777777" w:rsidR="00A3176B" w:rsidRPr="00B81031" w:rsidRDefault="00A3176B" w:rsidP="00A3176B">
      <w:pPr>
        <w:keepNext/>
        <w:keepLines/>
        <w:rPr>
          <w:i/>
        </w:rPr>
      </w:pPr>
      <w:r w:rsidRPr="00B81031">
        <w:rPr>
          <w:b/>
          <w:bCs/>
          <w:i/>
        </w:rPr>
        <w:t>Comment:</w:t>
      </w:r>
      <w:r>
        <w:rPr>
          <w:i/>
        </w:rPr>
        <w:t xml:space="preserve"> Response to</w:t>
      </w:r>
      <w:r>
        <w:rPr>
          <w:color w:val="0000FF"/>
        </w:rPr>
        <w:t xml:space="preserve"> S2-2508153</w:t>
      </w:r>
      <w:r>
        <w:t>.</w:t>
      </w:r>
    </w:p>
    <w:p w14:paraId="5D4E3E0C" w14:textId="77777777" w:rsidR="00A3176B" w:rsidRPr="005B25A1" w:rsidRDefault="00A3176B" w:rsidP="00A3176B">
      <w:pPr>
        <w:keepNext/>
        <w:keepLines/>
        <w:rPr>
          <w:b/>
          <w:bCs/>
        </w:rPr>
      </w:pPr>
      <w:r w:rsidRPr="005B25A1">
        <w:rPr>
          <w:b/>
          <w:bCs/>
        </w:rPr>
        <w:t>Plenary Discussion:</w:t>
      </w:r>
    </w:p>
    <w:p w14:paraId="1DAF3AD0" w14:textId="77777777" w:rsidR="00A3176B" w:rsidRPr="005B25A1" w:rsidRDefault="00A3176B" w:rsidP="00A3176B">
      <w:pPr>
        <w:keepNext/>
        <w:keepLines/>
      </w:pPr>
      <w:r>
        <w:rPr>
          <w:color w:val="0000FF"/>
        </w:rPr>
        <w:t>Not handled</w:t>
      </w:r>
      <w:r>
        <w:t>.</w:t>
      </w:r>
    </w:p>
    <w:p w14:paraId="666FF8FB" w14:textId="77777777" w:rsidR="00A3176B" w:rsidRPr="00EB0339" w:rsidRDefault="00A3176B" w:rsidP="00A3176B">
      <w:r w:rsidRPr="005B25A1">
        <w:rPr>
          <w:b/>
          <w:bCs/>
        </w:rPr>
        <w:t>Status:</w:t>
      </w:r>
      <w:r>
        <w:t xml:space="preserve"> </w:t>
      </w:r>
      <w:r>
        <w:rPr>
          <w:color w:val="0000FF"/>
        </w:rPr>
        <w:t>Not handled</w:t>
      </w:r>
      <w:r>
        <w:t>.</w:t>
      </w:r>
    </w:p>
    <w:p w14:paraId="70AF9098" w14:textId="77777777" w:rsidR="00A3176B" w:rsidRPr="00EB0339" w:rsidRDefault="00A3176B" w:rsidP="00A3176B"/>
    <w:p w14:paraId="1A4B0823" w14:textId="77777777" w:rsidR="00A3176B" w:rsidRDefault="00A3176B" w:rsidP="00A3176B">
      <w:pPr>
        <w:pStyle w:val="NormTop"/>
      </w:pPr>
      <w:r>
        <w:rPr>
          <w:color w:val="0000FF"/>
        </w:rPr>
        <w:t>S2-2508979</w:t>
      </w:r>
      <w:r w:rsidRPr="00D53282">
        <w:t xml:space="preserve"> </w:t>
      </w:r>
      <w:r>
        <w:t>(LS OUT) [DRAFT] Reply LS on reporting status of Exposure of available bitrate (Source: LG Electronics)</w:t>
      </w:r>
      <w:r>
        <w:br/>
      </w:r>
      <w:r w:rsidRPr="00D53282">
        <w:rPr>
          <w:b/>
        </w:rPr>
        <w:t>Document for:</w:t>
      </w:r>
      <w:r w:rsidRPr="00D53282">
        <w:t xml:space="preserve"> </w:t>
      </w:r>
      <w:r>
        <w:t>Approval</w:t>
      </w:r>
      <w:r>
        <w:br/>
      </w:r>
      <w:r w:rsidRPr="00D53282">
        <w:rPr>
          <w:b/>
        </w:rPr>
        <w:t>Abstract:</w:t>
      </w:r>
      <w:r w:rsidRPr="00D53282">
        <w:t xml:space="preserve"> </w:t>
      </w:r>
      <w:r>
        <w:br/>
        <w:t>Proposes an LS reply regarding the status information of the Available Bitrate monitoring from NG-RAN.</w:t>
      </w:r>
    </w:p>
    <w:p w14:paraId="4B83F65D" w14:textId="77777777" w:rsidR="00A3176B" w:rsidRPr="00B81031" w:rsidRDefault="00A3176B" w:rsidP="00A3176B">
      <w:pPr>
        <w:keepNext/>
        <w:keepLines/>
        <w:rPr>
          <w:i/>
        </w:rPr>
      </w:pPr>
      <w:r w:rsidRPr="00B81031">
        <w:rPr>
          <w:b/>
          <w:bCs/>
          <w:i/>
        </w:rPr>
        <w:t>Comment:</w:t>
      </w:r>
      <w:r>
        <w:rPr>
          <w:i/>
        </w:rPr>
        <w:t xml:space="preserve"> Response to</w:t>
      </w:r>
      <w:r>
        <w:rPr>
          <w:color w:val="0000FF"/>
        </w:rPr>
        <w:t xml:space="preserve"> S2-2508153</w:t>
      </w:r>
      <w:r>
        <w:t>.</w:t>
      </w:r>
    </w:p>
    <w:p w14:paraId="208F2AD9" w14:textId="77777777" w:rsidR="00A3176B" w:rsidRPr="005B25A1" w:rsidRDefault="00A3176B" w:rsidP="00A3176B">
      <w:pPr>
        <w:keepNext/>
        <w:keepLines/>
        <w:rPr>
          <w:b/>
          <w:bCs/>
        </w:rPr>
      </w:pPr>
      <w:r w:rsidRPr="005B25A1">
        <w:rPr>
          <w:b/>
          <w:bCs/>
        </w:rPr>
        <w:t>Plenary Discussion:</w:t>
      </w:r>
    </w:p>
    <w:p w14:paraId="2F6B913D" w14:textId="77777777" w:rsidR="00A3176B" w:rsidRPr="005B25A1" w:rsidRDefault="00A3176B" w:rsidP="00A3176B">
      <w:pPr>
        <w:keepNext/>
        <w:keepLines/>
      </w:pPr>
      <w:r>
        <w:rPr>
          <w:color w:val="0000FF"/>
        </w:rPr>
        <w:t>Not handled</w:t>
      </w:r>
      <w:r>
        <w:t>.</w:t>
      </w:r>
    </w:p>
    <w:p w14:paraId="4CAF92CC" w14:textId="77777777" w:rsidR="00A3176B" w:rsidRPr="00EB0339" w:rsidRDefault="00A3176B" w:rsidP="00A3176B">
      <w:r w:rsidRPr="005B25A1">
        <w:rPr>
          <w:b/>
          <w:bCs/>
        </w:rPr>
        <w:t>Status:</w:t>
      </w:r>
      <w:r>
        <w:t xml:space="preserve"> </w:t>
      </w:r>
      <w:r>
        <w:rPr>
          <w:color w:val="0000FF"/>
        </w:rPr>
        <w:t>Not handled</w:t>
      </w:r>
      <w:r>
        <w:t>.</w:t>
      </w:r>
    </w:p>
    <w:p w14:paraId="069F7A73" w14:textId="77777777" w:rsidR="00A3176B" w:rsidRPr="00EB0339" w:rsidRDefault="00A3176B" w:rsidP="00A3176B"/>
    <w:p w14:paraId="2F293531" w14:textId="77777777" w:rsidR="00A3176B" w:rsidRDefault="00A3176B" w:rsidP="00A3176B">
      <w:pPr>
        <w:pStyle w:val="NormTop"/>
      </w:pPr>
      <w:r>
        <w:rPr>
          <w:color w:val="0000FF"/>
        </w:rPr>
        <w:t>S2-2508863</w:t>
      </w:r>
      <w:r w:rsidRPr="00D53282">
        <w:t xml:space="preserve"> </w:t>
      </w:r>
      <w:r>
        <w:t>(CR) 23.502 CR5548R1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5AEA611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S2-2506849</w:t>
      </w:r>
      <w:r>
        <w:t>.</w:t>
      </w:r>
    </w:p>
    <w:p w14:paraId="6C9C2D83" w14:textId="77777777" w:rsidR="00A3176B" w:rsidRPr="005B25A1" w:rsidRDefault="00A3176B" w:rsidP="00A3176B">
      <w:pPr>
        <w:keepNext/>
        <w:keepLines/>
        <w:rPr>
          <w:b/>
          <w:bCs/>
        </w:rPr>
      </w:pPr>
      <w:r w:rsidRPr="005B25A1">
        <w:rPr>
          <w:b/>
          <w:bCs/>
        </w:rPr>
        <w:t>Parallel discussion:</w:t>
      </w:r>
    </w:p>
    <w:p w14:paraId="3E8AD93A" w14:textId="77777777" w:rsidR="00A3176B" w:rsidRPr="005B25A1" w:rsidRDefault="00A3176B" w:rsidP="00A3176B">
      <w:pPr>
        <w:keepNext/>
        <w:keepLines/>
      </w:pPr>
      <w:r w:rsidRPr="005B25A1">
        <w:t>Add a co-signer. Revised in parallel session to</w:t>
      </w:r>
      <w:r>
        <w:rPr>
          <w:color w:val="0000FF"/>
        </w:rPr>
        <w:t xml:space="preserve"> S2-2509357</w:t>
      </w:r>
      <w:r>
        <w:t>.</w:t>
      </w:r>
    </w:p>
    <w:p w14:paraId="6FBC496E" w14:textId="77777777" w:rsidR="00A3176B" w:rsidRPr="005B25A1" w:rsidRDefault="00A3176B" w:rsidP="00A3176B">
      <w:pPr>
        <w:keepNext/>
        <w:keepLines/>
        <w:rPr>
          <w:b/>
          <w:bCs/>
        </w:rPr>
      </w:pPr>
      <w:r w:rsidRPr="005B25A1">
        <w:rPr>
          <w:b/>
          <w:bCs/>
        </w:rPr>
        <w:t>Plenary Discussion:</w:t>
      </w:r>
    </w:p>
    <w:p w14:paraId="2559E61E" w14:textId="77777777" w:rsidR="00A3176B" w:rsidRPr="005B25A1" w:rsidRDefault="00A3176B" w:rsidP="00A3176B">
      <w:pPr>
        <w:keepNext/>
        <w:keepLines/>
      </w:pPr>
      <w:r w:rsidRPr="005B25A1">
        <w:t>Postponed.</w:t>
      </w:r>
    </w:p>
    <w:p w14:paraId="04DDC8C5" w14:textId="77777777" w:rsidR="00A3176B" w:rsidRPr="00EB0339" w:rsidRDefault="00A3176B" w:rsidP="00A3176B">
      <w:r w:rsidRPr="005B25A1">
        <w:rPr>
          <w:b/>
          <w:bCs/>
        </w:rPr>
        <w:t>Status:</w:t>
      </w:r>
      <w:r>
        <w:t xml:space="preserve"> </w:t>
      </w:r>
      <w:r>
        <w:rPr>
          <w:color w:val="0000FF"/>
        </w:rPr>
        <w:t>Postponed</w:t>
      </w:r>
      <w:r>
        <w:t>.</w:t>
      </w:r>
    </w:p>
    <w:p w14:paraId="4B6BE610"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LS out: On N6-Unmarked PDUs</w:t>
      </w:r>
    </w:p>
    <w:p w14:paraId="0565CC02" w14:textId="77777777" w:rsidR="00A3176B" w:rsidRDefault="00A3176B" w:rsidP="00A3176B">
      <w:pPr>
        <w:pStyle w:val="NormTop"/>
      </w:pPr>
      <w:r>
        <w:rPr>
          <w:color w:val="0000FF"/>
        </w:rPr>
        <w:t>S2-2509208</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 Attachments: TS 23.501 CR6325.</w:t>
      </w:r>
    </w:p>
    <w:p w14:paraId="2D501430" w14:textId="77777777" w:rsidR="00A3176B" w:rsidRPr="005B25A1" w:rsidRDefault="00A3176B" w:rsidP="00A3176B">
      <w:pPr>
        <w:keepNext/>
        <w:keepLines/>
        <w:rPr>
          <w:b/>
          <w:bCs/>
        </w:rPr>
      </w:pPr>
      <w:r w:rsidRPr="005B25A1">
        <w:rPr>
          <w:b/>
          <w:bCs/>
        </w:rPr>
        <w:t>Convenor comment:</w:t>
      </w:r>
    </w:p>
    <w:p w14:paraId="74233666" w14:textId="77777777" w:rsidR="00A3176B" w:rsidRPr="005B25A1" w:rsidRDefault="00A3176B" w:rsidP="00A3176B">
      <w:pPr>
        <w:keepNext/>
        <w:keepLines/>
      </w:pPr>
      <w:r w:rsidRPr="005B25A1">
        <w:t>Handle.</w:t>
      </w:r>
    </w:p>
    <w:p w14:paraId="05EAD368" w14:textId="77777777" w:rsidR="00A3176B" w:rsidRPr="005B25A1" w:rsidRDefault="00A3176B" w:rsidP="00A3176B">
      <w:pPr>
        <w:keepNext/>
        <w:keepLines/>
        <w:rPr>
          <w:b/>
          <w:bCs/>
        </w:rPr>
      </w:pPr>
      <w:r w:rsidRPr="005B25A1">
        <w:rPr>
          <w:b/>
          <w:bCs/>
        </w:rPr>
        <w:t>Plenary Discussion:</w:t>
      </w:r>
    </w:p>
    <w:p w14:paraId="1CBCE312" w14:textId="77777777" w:rsidR="00A3176B" w:rsidRPr="005B25A1" w:rsidRDefault="00A3176B" w:rsidP="00A3176B">
      <w:pPr>
        <w:keepNext/>
        <w:keepLines/>
      </w:pPr>
      <w:r>
        <w:rPr>
          <w:color w:val="0000FF"/>
        </w:rPr>
        <w:t>Not handled</w:t>
      </w:r>
      <w:r>
        <w:t>.</w:t>
      </w:r>
    </w:p>
    <w:p w14:paraId="155FFC6A" w14:textId="77777777" w:rsidR="00A3176B" w:rsidRPr="00EB0339" w:rsidRDefault="00A3176B" w:rsidP="00A3176B">
      <w:r w:rsidRPr="005B25A1">
        <w:rPr>
          <w:b/>
          <w:bCs/>
        </w:rPr>
        <w:t>Status:</w:t>
      </w:r>
      <w:r>
        <w:t xml:space="preserve"> </w:t>
      </w:r>
      <w:r>
        <w:rPr>
          <w:color w:val="0000FF"/>
        </w:rPr>
        <w:t>Not handled</w:t>
      </w:r>
      <w:r>
        <w:t>.</w:t>
      </w:r>
    </w:p>
    <w:p w14:paraId="1E631DF1" w14:textId="77777777" w:rsidR="00A3176B" w:rsidRPr="00EB0339" w:rsidRDefault="00A3176B" w:rsidP="00A3176B"/>
    <w:p w14:paraId="5B805933" w14:textId="77777777" w:rsidR="00A3176B" w:rsidRDefault="00A3176B" w:rsidP="00A3176B">
      <w:pPr>
        <w:pStyle w:val="NormTop"/>
      </w:pPr>
      <w:r>
        <w:rPr>
          <w:color w:val="0000FF"/>
        </w:rPr>
        <w:t>S2-2509207</w:t>
      </w:r>
      <w:r w:rsidRPr="00D53282">
        <w:t xml:space="preserve"> </w:t>
      </w:r>
      <w:r>
        <w:t>(CR) 23.501 CR6325R5 (Rel-19, 'B'): PDU Set Importance support for N6-unmarked PDUs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65EAF1A3" w14:textId="77777777" w:rsidR="00A3176B" w:rsidRPr="00B81031" w:rsidRDefault="00A3176B" w:rsidP="00A3176B">
      <w:pPr>
        <w:keepNext/>
        <w:keepLines/>
        <w:rPr>
          <w:i/>
        </w:rPr>
      </w:pPr>
      <w:r w:rsidRPr="00B81031">
        <w:rPr>
          <w:b/>
          <w:bCs/>
          <w:i/>
        </w:rPr>
        <w:t>Comment:</w:t>
      </w:r>
      <w:r>
        <w:rPr>
          <w:i/>
        </w:rPr>
        <w:t xml:space="preserve"> Revision of (Noted)</w:t>
      </w:r>
      <w:r>
        <w:rPr>
          <w:color w:val="0000FF"/>
        </w:rPr>
        <w:t xml:space="preserve"> S2-2507524</w:t>
      </w:r>
      <w:r>
        <w:t>. Postponed in parallel session.</w:t>
      </w:r>
    </w:p>
    <w:p w14:paraId="0144DA94" w14:textId="77777777" w:rsidR="00A3176B" w:rsidRPr="005B25A1" w:rsidRDefault="00A3176B" w:rsidP="00A3176B">
      <w:pPr>
        <w:keepNext/>
        <w:keepLines/>
        <w:rPr>
          <w:b/>
          <w:bCs/>
        </w:rPr>
      </w:pPr>
      <w:r w:rsidRPr="005B25A1">
        <w:rPr>
          <w:b/>
          <w:bCs/>
        </w:rPr>
        <w:t>Parallel discussion:</w:t>
      </w:r>
    </w:p>
    <w:p w14:paraId="49820382" w14:textId="77777777" w:rsidR="00A3176B" w:rsidRPr="005B25A1" w:rsidRDefault="00A3176B" w:rsidP="00A3176B">
      <w:pPr>
        <w:keepNext/>
        <w:keepLines/>
      </w:pPr>
      <w:r w:rsidRPr="005B25A1">
        <w:t>-</w:t>
      </w:r>
    </w:p>
    <w:p w14:paraId="1BCD5E5B" w14:textId="77777777" w:rsidR="00A3176B" w:rsidRPr="005B25A1" w:rsidRDefault="00A3176B" w:rsidP="00A3176B">
      <w:pPr>
        <w:keepNext/>
        <w:keepLines/>
        <w:rPr>
          <w:b/>
          <w:bCs/>
        </w:rPr>
      </w:pPr>
      <w:r w:rsidRPr="005B25A1">
        <w:rPr>
          <w:b/>
          <w:bCs/>
        </w:rPr>
        <w:t>Plenary Discussion:</w:t>
      </w:r>
    </w:p>
    <w:p w14:paraId="30A99CFB" w14:textId="77777777" w:rsidR="00A3176B" w:rsidRPr="005B25A1" w:rsidRDefault="00A3176B" w:rsidP="00A3176B">
      <w:pPr>
        <w:keepNext/>
        <w:keepLines/>
      </w:pPr>
      <w:r w:rsidRPr="005B25A1">
        <w:t>Postponed.</w:t>
      </w:r>
    </w:p>
    <w:p w14:paraId="75F80D71" w14:textId="77777777" w:rsidR="00A3176B" w:rsidRPr="00EB0339" w:rsidRDefault="00A3176B" w:rsidP="00A3176B">
      <w:r w:rsidRPr="005B25A1">
        <w:rPr>
          <w:b/>
          <w:bCs/>
        </w:rPr>
        <w:t>Status:</w:t>
      </w:r>
      <w:r>
        <w:t xml:space="preserve"> </w:t>
      </w:r>
      <w:r>
        <w:rPr>
          <w:color w:val="0000FF"/>
        </w:rPr>
        <w:t>Postponed</w:t>
      </w:r>
      <w:r>
        <w:t>.</w:t>
      </w:r>
    </w:p>
    <w:p w14:paraId="48289419"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57C65A39" w14:textId="77777777" w:rsidR="00A3176B" w:rsidRDefault="00A3176B" w:rsidP="00A3176B">
      <w:pPr>
        <w:pStyle w:val="NormTop"/>
      </w:pPr>
      <w:r>
        <w:rPr>
          <w:color w:val="0000FF"/>
        </w:rPr>
        <w:t>S2-2508527</w:t>
      </w:r>
      <w:r w:rsidRPr="00D53282">
        <w:t xml:space="preserve"> </w:t>
      </w:r>
      <w:r>
        <w:t xml:space="preserve">(CR) 23.501 CR6350R1 (Rel-19, 'F'): Available Bitrate Reporting when the Serving RAN Node Changes (Source: </w:t>
      </w:r>
      <w:proofErr w:type="spellStart"/>
      <w:r>
        <w:t>InterDigital</w:t>
      </w:r>
      <w:proofErr w:type="spellEnd"/>
      <w:r>
        <w:t xml:space="preserve">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6F80200F"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S2-2506323</w:t>
      </w:r>
      <w:r>
        <w:t>.</w:t>
      </w:r>
    </w:p>
    <w:p w14:paraId="215ADA1C" w14:textId="77777777" w:rsidR="00A3176B" w:rsidRPr="005B25A1" w:rsidRDefault="00A3176B" w:rsidP="00A3176B">
      <w:pPr>
        <w:keepNext/>
        <w:keepLines/>
        <w:rPr>
          <w:b/>
          <w:bCs/>
        </w:rPr>
      </w:pPr>
      <w:r w:rsidRPr="005B25A1">
        <w:rPr>
          <w:b/>
          <w:bCs/>
        </w:rPr>
        <w:t>Convenor comment:</w:t>
      </w:r>
    </w:p>
    <w:p w14:paraId="356E24FC" w14:textId="77777777" w:rsidR="00A3176B" w:rsidRPr="005B25A1" w:rsidRDefault="00A3176B" w:rsidP="00A3176B">
      <w:pPr>
        <w:keepNext/>
        <w:keepLines/>
      </w:pPr>
      <w:r w:rsidRPr="005B25A1">
        <w:t>Handle.</w:t>
      </w:r>
    </w:p>
    <w:p w14:paraId="5D8DB5F4" w14:textId="77777777" w:rsidR="00A3176B" w:rsidRPr="005B25A1" w:rsidRDefault="00A3176B" w:rsidP="00A3176B">
      <w:pPr>
        <w:keepNext/>
        <w:keepLines/>
        <w:rPr>
          <w:b/>
          <w:bCs/>
        </w:rPr>
      </w:pPr>
      <w:r w:rsidRPr="005B25A1">
        <w:rPr>
          <w:b/>
          <w:bCs/>
        </w:rPr>
        <w:t>Parallel discussion:</w:t>
      </w:r>
    </w:p>
    <w:p w14:paraId="208A4CC0" w14:textId="77777777" w:rsidR="00A3176B" w:rsidRPr="005B25A1" w:rsidRDefault="00A3176B" w:rsidP="00A3176B">
      <w:pPr>
        <w:keepNext/>
        <w:keepLines/>
      </w:pPr>
      <w:r w:rsidRPr="005B25A1">
        <w:t>Revised in parallel session to</w:t>
      </w:r>
      <w:r>
        <w:rPr>
          <w:color w:val="0000FF"/>
        </w:rPr>
        <w:t xml:space="preserve"> S2-2509340</w:t>
      </w:r>
      <w:r>
        <w:t>.</w:t>
      </w:r>
    </w:p>
    <w:p w14:paraId="74AF25EF"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10F73C40" w14:textId="77777777" w:rsidR="009E42E4" w:rsidRPr="005B25A1" w:rsidRDefault="009E42E4" w:rsidP="009E42E4">
      <w:pPr>
        <w:keepNext/>
        <w:keepLines/>
        <w:rPr>
          <w:b/>
          <w:bCs/>
        </w:rPr>
      </w:pPr>
      <w:r w:rsidRPr="005B25A1">
        <w:rPr>
          <w:b/>
          <w:bCs/>
        </w:rPr>
        <w:t>Plenary Discussion:</w:t>
      </w:r>
    </w:p>
    <w:p w14:paraId="77CF0C2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D126CF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D73DE19" w14:textId="006DD7AA" w:rsidR="00A3176B" w:rsidRPr="00EB0339" w:rsidRDefault="009E42E4" w:rsidP="00A3176B">
      <w:r>
        <w:rPr>
          <w:b/>
          <w:bCs/>
        </w:rPr>
        <w:t xml:space="preserve"> </w:t>
      </w:r>
    </w:p>
    <w:p w14:paraId="211C35EF" w14:textId="77777777" w:rsidR="00A3176B" w:rsidRDefault="00A3176B" w:rsidP="00A3176B">
      <w:pPr>
        <w:pStyle w:val="NormTop"/>
      </w:pPr>
      <w:r>
        <w:rPr>
          <w:color w:val="0000FF"/>
        </w:rPr>
        <w:t>S2-2508623</w:t>
      </w:r>
      <w:r w:rsidRPr="00D53282">
        <w:t xml:space="preserve"> </w:t>
      </w:r>
      <w:r>
        <w:t xml:space="preserve">(CR) 23.503 CR1575R1 (Rel-19, 'F'): Clarification of PCF configuration for SDF data rate limitation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524DC4ED"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S2-2507217</w:t>
      </w:r>
      <w:r>
        <w:t>.</w:t>
      </w:r>
    </w:p>
    <w:p w14:paraId="0C888D4B" w14:textId="77777777" w:rsidR="00A3176B" w:rsidRPr="005B25A1" w:rsidRDefault="00A3176B" w:rsidP="00A3176B">
      <w:pPr>
        <w:keepNext/>
        <w:keepLines/>
        <w:rPr>
          <w:b/>
          <w:bCs/>
        </w:rPr>
      </w:pPr>
      <w:r w:rsidRPr="005B25A1">
        <w:rPr>
          <w:b/>
          <w:bCs/>
        </w:rPr>
        <w:t>Convenor comment:</w:t>
      </w:r>
    </w:p>
    <w:p w14:paraId="6DA13DE0" w14:textId="77777777" w:rsidR="00A3176B" w:rsidRPr="005B25A1" w:rsidRDefault="00A3176B" w:rsidP="00A3176B">
      <w:pPr>
        <w:keepNext/>
        <w:keepLines/>
      </w:pPr>
      <w:r w:rsidRPr="005B25A1">
        <w:t>Handle.</w:t>
      </w:r>
    </w:p>
    <w:p w14:paraId="5DCFAD17" w14:textId="77777777" w:rsidR="00A3176B" w:rsidRPr="005B25A1" w:rsidRDefault="00A3176B" w:rsidP="00A3176B">
      <w:pPr>
        <w:keepNext/>
        <w:keepLines/>
        <w:rPr>
          <w:b/>
          <w:bCs/>
        </w:rPr>
      </w:pPr>
      <w:r w:rsidRPr="005B25A1">
        <w:rPr>
          <w:b/>
          <w:bCs/>
        </w:rPr>
        <w:t>Parallel discussion:</w:t>
      </w:r>
    </w:p>
    <w:p w14:paraId="033028CC" w14:textId="77777777" w:rsidR="00A3176B" w:rsidRPr="005B25A1" w:rsidRDefault="00A3176B" w:rsidP="00A3176B">
      <w:pPr>
        <w:keepNext/>
        <w:keepLines/>
      </w:pPr>
      <w:r w:rsidRPr="005B25A1">
        <w:t>Revised in parallel session to</w:t>
      </w:r>
      <w:r>
        <w:rPr>
          <w:color w:val="0000FF"/>
        </w:rPr>
        <w:t xml:space="preserve"> S2-2509341</w:t>
      </w:r>
      <w:r>
        <w:t>.</w:t>
      </w:r>
    </w:p>
    <w:p w14:paraId="6999BAA0" w14:textId="77777777" w:rsidR="00A3176B" w:rsidRPr="005B25A1" w:rsidRDefault="00A3176B" w:rsidP="00A3176B">
      <w:pPr>
        <w:keepNext/>
        <w:keepLines/>
      </w:pPr>
      <w:r w:rsidRPr="005B25A1">
        <w:t>Fix the date on cover page. Revised in parallel session to</w:t>
      </w:r>
      <w:r>
        <w:rPr>
          <w:color w:val="0000FF"/>
        </w:rPr>
        <w:t xml:space="preserve"> S2-2509581</w:t>
      </w:r>
      <w:r>
        <w:t>.</w:t>
      </w:r>
    </w:p>
    <w:p w14:paraId="499985E3"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387C9EAB" w14:textId="77777777" w:rsidR="009E42E4" w:rsidRPr="005B25A1" w:rsidRDefault="009E42E4" w:rsidP="009E42E4">
      <w:pPr>
        <w:keepNext/>
        <w:keepLines/>
        <w:rPr>
          <w:b/>
          <w:bCs/>
        </w:rPr>
      </w:pPr>
      <w:r w:rsidRPr="005B25A1">
        <w:rPr>
          <w:b/>
          <w:bCs/>
        </w:rPr>
        <w:t>Plenary Discussion:</w:t>
      </w:r>
    </w:p>
    <w:p w14:paraId="1FDFC97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74158D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D217FCB" w14:textId="26EBA098" w:rsidR="00A3176B" w:rsidRPr="00EB0339" w:rsidRDefault="009E42E4" w:rsidP="00A3176B">
      <w:r>
        <w:rPr>
          <w:b/>
          <w:bCs/>
        </w:rPr>
        <w:t xml:space="preserve"> </w:t>
      </w:r>
    </w:p>
    <w:p w14:paraId="19305B1A"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6F23AB71" w14:textId="77777777" w:rsidR="00A3176B" w:rsidRDefault="00A3176B" w:rsidP="00A3176B">
      <w:pPr>
        <w:pStyle w:val="NormTop"/>
      </w:pPr>
      <w:r>
        <w:rPr>
          <w:color w:val="0000FF"/>
        </w:rPr>
        <w:t>S2-2508343</w:t>
      </w:r>
      <w:r w:rsidRPr="00D53282">
        <w:t xml:space="preserve"> </w:t>
      </w:r>
      <w:r>
        <w:t>(CR) 23.501 CR6358R1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4674F454"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S2-2506483</w:t>
      </w:r>
      <w:r>
        <w:t>.</w:t>
      </w:r>
    </w:p>
    <w:p w14:paraId="0FCE121C" w14:textId="77777777" w:rsidR="00A3176B" w:rsidRPr="005B25A1" w:rsidRDefault="00A3176B" w:rsidP="00A3176B">
      <w:pPr>
        <w:keepNext/>
        <w:keepLines/>
        <w:rPr>
          <w:b/>
          <w:bCs/>
        </w:rPr>
      </w:pPr>
      <w:r w:rsidRPr="005B25A1">
        <w:rPr>
          <w:b/>
          <w:bCs/>
        </w:rPr>
        <w:t>Convenor comment:</w:t>
      </w:r>
    </w:p>
    <w:p w14:paraId="6F997C9C" w14:textId="77777777" w:rsidR="00A3176B" w:rsidRPr="005B25A1" w:rsidRDefault="00A3176B" w:rsidP="00A3176B">
      <w:pPr>
        <w:keepNext/>
        <w:keepLines/>
      </w:pPr>
      <w:r w:rsidRPr="005B25A1">
        <w:t>Handle.</w:t>
      </w:r>
    </w:p>
    <w:p w14:paraId="6E4E4E9A" w14:textId="77777777" w:rsidR="00A3176B" w:rsidRPr="005B25A1" w:rsidRDefault="00A3176B" w:rsidP="00A3176B">
      <w:pPr>
        <w:keepNext/>
        <w:keepLines/>
        <w:rPr>
          <w:b/>
          <w:bCs/>
        </w:rPr>
      </w:pPr>
      <w:r w:rsidRPr="005B25A1">
        <w:rPr>
          <w:b/>
          <w:bCs/>
        </w:rPr>
        <w:t>Parallel discussion:</w:t>
      </w:r>
    </w:p>
    <w:p w14:paraId="4D2A535E" w14:textId="77777777" w:rsidR="00A3176B" w:rsidRPr="005B25A1" w:rsidRDefault="00A3176B" w:rsidP="00A3176B">
      <w:pPr>
        <w:keepNext/>
        <w:keepLines/>
      </w:pPr>
      <w:r w:rsidRPr="005B25A1">
        <w:t>Revised in parallel session to</w:t>
      </w:r>
      <w:r>
        <w:rPr>
          <w:color w:val="0000FF"/>
        </w:rPr>
        <w:t xml:space="preserve"> S2-2509342</w:t>
      </w:r>
      <w:r>
        <w:t>.</w:t>
      </w:r>
    </w:p>
    <w:p w14:paraId="6BCD2CDD" w14:textId="77777777" w:rsidR="00A3176B" w:rsidRPr="005B25A1" w:rsidRDefault="00A3176B" w:rsidP="00A3176B">
      <w:pPr>
        <w:keepNext/>
        <w:keepLines/>
      </w:pPr>
      <w:r w:rsidRPr="005B25A1">
        <w:t>Revised in parallel session to</w:t>
      </w:r>
      <w:r>
        <w:rPr>
          <w:color w:val="0000FF"/>
        </w:rPr>
        <w:t xml:space="preserve"> S2-2509582</w:t>
      </w:r>
      <w:r>
        <w:t>.</w:t>
      </w:r>
    </w:p>
    <w:p w14:paraId="393F13D2" w14:textId="77777777" w:rsidR="00A3176B" w:rsidRDefault="00A3176B" w:rsidP="00A3176B">
      <w:pPr>
        <w:keepNext/>
        <w:keepLines/>
        <w:rPr>
          <w:b/>
          <w:bCs/>
        </w:rPr>
      </w:pPr>
      <w:r>
        <w:rPr>
          <w:b/>
          <w:bCs/>
        </w:rPr>
        <w:t>Plenary Discussion:</w:t>
      </w:r>
    </w:p>
    <w:p w14:paraId="43E82ABE" w14:textId="77777777" w:rsidR="00A3176B" w:rsidRPr="001C0630" w:rsidRDefault="00A3176B" w:rsidP="00A3176B">
      <w:pPr>
        <w:keepNext/>
        <w:keepLines/>
      </w:pPr>
      <w:r>
        <w:t xml:space="preserve">This was </w:t>
      </w:r>
      <w:r w:rsidRPr="001C0630">
        <w:rPr>
          <w:color w:val="3333FF"/>
        </w:rPr>
        <w:t>postponed</w:t>
      </w:r>
      <w:r>
        <w:t>.</w:t>
      </w:r>
    </w:p>
    <w:p w14:paraId="3CBC917E" w14:textId="77777777" w:rsidR="00A3176B" w:rsidRPr="001C0630" w:rsidRDefault="00A3176B" w:rsidP="00A3176B">
      <w:r>
        <w:rPr>
          <w:b/>
          <w:bCs/>
        </w:rPr>
        <w:t>Status:</w:t>
      </w:r>
      <w:r>
        <w:t xml:space="preserve"> </w:t>
      </w:r>
      <w:r w:rsidRPr="001C0630">
        <w:rPr>
          <w:color w:val="3333FF"/>
        </w:rPr>
        <w:t>Postponed</w:t>
      </w:r>
      <w:r>
        <w:t>.</w:t>
      </w:r>
    </w:p>
    <w:p w14:paraId="292659C7" w14:textId="77777777" w:rsidR="00A3176B" w:rsidRPr="00EB0339" w:rsidRDefault="00A3176B" w:rsidP="00A3176B"/>
    <w:p w14:paraId="3F4EFA50" w14:textId="77777777" w:rsidR="00A3176B" w:rsidRDefault="00A3176B" w:rsidP="00A3176B">
      <w:pPr>
        <w:pStyle w:val="NormTop"/>
      </w:pPr>
      <w:r>
        <w:rPr>
          <w:color w:val="0000FF"/>
        </w:rPr>
        <w:t>S2-2508733</w:t>
      </w:r>
      <w:r w:rsidRPr="00D53282">
        <w:t xml:space="preserve"> </w:t>
      </w:r>
      <w:r>
        <w:t>(CR) 23.501 CR6443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NG-RAN's </w:t>
      </w:r>
      <w:proofErr w:type="spellStart"/>
      <w:r>
        <w:t>behavior</w:t>
      </w:r>
      <w:proofErr w:type="spellEnd"/>
      <w:r>
        <w:t xml:space="preserve"> is clarified as, if PDU Set based QoS handling is applied, whether the GFBR, PSDB and PSER for UL and/or DL can be fulfilled in the respective direction(s) (i.e. for all Notification control scenarios described in clause 5.7.2.4), the NG-RAN shall also apply the value of the optional QoS parameter present in an Alternative QoS Profile instead of the corresponding QoS parameter's value in the QoS Profile.</w:t>
      </w:r>
    </w:p>
    <w:p w14:paraId="53E5B2CB" w14:textId="77777777" w:rsidR="00A3176B" w:rsidRPr="00B81031" w:rsidRDefault="00A3176B" w:rsidP="00A3176B">
      <w:pPr>
        <w:keepNext/>
        <w:keepLines/>
        <w:rPr>
          <w:i/>
        </w:rPr>
      </w:pPr>
      <w:r w:rsidRPr="00B81031">
        <w:rPr>
          <w:b/>
          <w:bCs/>
          <w:i/>
        </w:rPr>
        <w:t>Comment:</w:t>
      </w:r>
      <w:r>
        <w:rPr>
          <w:i/>
        </w:rPr>
        <w:t xml:space="preserve"> Noted in parallel session.</w:t>
      </w:r>
    </w:p>
    <w:p w14:paraId="2E08E685" w14:textId="77777777" w:rsidR="00A3176B" w:rsidRPr="005B25A1" w:rsidRDefault="00A3176B" w:rsidP="00A3176B">
      <w:pPr>
        <w:keepNext/>
        <w:keepLines/>
        <w:rPr>
          <w:b/>
          <w:bCs/>
        </w:rPr>
      </w:pPr>
      <w:r w:rsidRPr="005B25A1">
        <w:rPr>
          <w:b/>
          <w:bCs/>
        </w:rPr>
        <w:t>Parallel discussion:</w:t>
      </w:r>
    </w:p>
    <w:p w14:paraId="26804ED0"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235C5AE1" w14:textId="77777777" w:rsidR="00A3176B" w:rsidRPr="00EB0339" w:rsidRDefault="00A3176B" w:rsidP="00A3176B">
      <w:r w:rsidRPr="005B25A1">
        <w:rPr>
          <w:b/>
          <w:bCs/>
        </w:rPr>
        <w:t>Status:</w:t>
      </w:r>
      <w:r>
        <w:t xml:space="preserve"> </w:t>
      </w:r>
      <w:r>
        <w:rPr>
          <w:color w:val="0000FF"/>
        </w:rPr>
        <w:t>Noted</w:t>
      </w:r>
      <w:r>
        <w:t>.</w:t>
      </w:r>
    </w:p>
    <w:p w14:paraId="291730FF" w14:textId="77777777" w:rsidR="00A3176B" w:rsidRPr="00EB0339" w:rsidRDefault="00A3176B" w:rsidP="00A3176B"/>
    <w:p w14:paraId="79BF7682" w14:textId="77777777" w:rsidR="00A3176B" w:rsidRDefault="00A3176B" w:rsidP="00A3176B">
      <w:pPr>
        <w:pStyle w:val="NormTop"/>
      </w:pPr>
      <w:r>
        <w:rPr>
          <w:color w:val="0000FF"/>
        </w:rPr>
        <w:t>S2-2509132</w:t>
      </w:r>
      <w:r w:rsidRPr="00D53282">
        <w:t xml:space="preserve"> </w:t>
      </w:r>
      <w:r>
        <w:t xml:space="preserve">(CR) 23.501 CR6272R3 (Rel-19, 'F'): XRM_Ph2_KI1 Update of PDU Set Information Marking </w:t>
      </w:r>
      <w:proofErr w:type="spellStart"/>
      <w:r>
        <w:t>witout</w:t>
      </w:r>
      <w:proofErr w:type="spellEnd"/>
      <w:r>
        <w:t xml:space="preserve"> DL Set QoS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interactions with AF for the PDU Set Information Marking </w:t>
      </w:r>
      <w:proofErr w:type="spellStart"/>
      <w:r>
        <w:t>witout</w:t>
      </w:r>
      <w:proofErr w:type="spellEnd"/>
      <w:r>
        <w:t xml:space="preserve"> DL Set QoS.</w:t>
      </w:r>
    </w:p>
    <w:p w14:paraId="41324B31"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S2-2503882</w:t>
      </w:r>
      <w:r>
        <w:t>. Noted in parallel session.</w:t>
      </w:r>
    </w:p>
    <w:p w14:paraId="417B7B48" w14:textId="77777777" w:rsidR="00A3176B" w:rsidRPr="005B25A1" w:rsidRDefault="00A3176B" w:rsidP="00A3176B">
      <w:pPr>
        <w:keepNext/>
        <w:keepLines/>
        <w:rPr>
          <w:b/>
          <w:bCs/>
        </w:rPr>
      </w:pPr>
      <w:r w:rsidRPr="005B25A1">
        <w:rPr>
          <w:b/>
          <w:bCs/>
        </w:rPr>
        <w:t>Parallel discussion:</w:t>
      </w:r>
    </w:p>
    <w:p w14:paraId="393542E3" w14:textId="77777777" w:rsidR="00A3176B" w:rsidRPr="00633844" w:rsidRDefault="00A3176B" w:rsidP="00A3176B">
      <w:pPr>
        <w:keepNext/>
        <w:keepLines/>
      </w:pPr>
      <w:r>
        <w:t xml:space="preserve">This was </w:t>
      </w:r>
      <w:r w:rsidRPr="00C3284B">
        <w:rPr>
          <w:color w:val="0000FF"/>
        </w:rPr>
        <w:t>noted</w:t>
      </w:r>
      <w:r>
        <w:t xml:space="preserve"> in parallel session.</w:t>
      </w:r>
    </w:p>
    <w:p w14:paraId="4B53CE1D" w14:textId="77777777" w:rsidR="00A3176B" w:rsidRPr="00EB0339" w:rsidRDefault="00A3176B" w:rsidP="00A3176B">
      <w:r w:rsidRPr="005B25A1">
        <w:rPr>
          <w:b/>
          <w:bCs/>
        </w:rPr>
        <w:t>Status:</w:t>
      </w:r>
      <w:r>
        <w:t xml:space="preserve"> </w:t>
      </w:r>
      <w:r>
        <w:rPr>
          <w:color w:val="0000FF"/>
        </w:rPr>
        <w:t>Noted</w:t>
      </w:r>
      <w:r>
        <w:t>.</w:t>
      </w:r>
    </w:p>
    <w:p w14:paraId="69170B98" w14:textId="77777777" w:rsidR="00A3176B" w:rsidRPr="00EB0339" w:rsidRDefault="00A3176B" w:rsidP="00A3176B"/>
    <w:p w14:paraId="3424B6FD" w14:textId="77777777" w:rsidR="00A3176B" w:rsidRDefault="00A3176B" w:rsidP="00A3176B">
      <w:pPr>
        <w:pStyle w:val="NormTop"/>
      </w:pPr>
      <w:r>
        <w:rPr>
          <w:color w:val="0000FF"/>
        </w:rPr>
        <w:t>S2-2508344</w:t>
      </w:r>
      <w:r w:rsidRPr="00D53282">
        <w:t xml:space="preserve"> </w:t>
      </w:r>
      <w:r>
        <w:t>(CR) 23.502 CR5527R1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7F8CC98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S2-2506484</w:t>
      </w:r>
      <w:r>
        <w:t>.</w:t>
      </w:r>
    </w:p>
    <w:p w14:paraId="571CDE31" w14:textId="77777777" w:rsidR="00A3176B" w:rsidRPr="005B25A1" w:rsidRDefault="00A3176B" w:rsidP="00A3176B">
      <w:pPr>
        <w:keepNext/>
        <w:keepLines/>
        <w:rPr>
          <w:b/>
          <w:bCs/>
        </w:rPr>
      </w:pPr>
      <w:r w:rsidRPr="005B25A1">
        <w:rPr>
          <w:b/>
          <w:bCs/>
        </w:rPr>
        <w:t>Parallel discussion:</w:t>
      </w:r>
    </w:p>
    <w:p w14:paraId="0984F205" w14:textId="77777777" w:rsidR="00A3176B" w:rsidRPr="005B25A1" w:rsidRDefault="00A3176B" w:rsidP="00A3176B">
      <w:pPr>
        <w:keepNext/>
        <w:keepLines/>
      </w:pPr>
      <w:r w:rsidRPr="005B25A1">
        <w:t>Remove impacts on RAN and cat change to F. Revised in parallel session to</w:t>
      </w:r>
      <w:r>
        <w:rPr>
          <w:color w:val="0000FF"/>
        </w:rPr>
        <w:t xml:space="preserve"> S2-2509583</w:t>
      </w:r>
      <w:r>
        <w:t>.</w:t>
      </w:r>
    </w:p>
    <w:p w14:paraId="4C4552BA" w14:textId="77777777" w:rsidR="00A3176B" w:rsidRPr="005B25A1" w:rsidRDefault="00A3176B" w:rsidP="00A3176B">
      <w:pPr>
        <w:keepNext/>
        <w:keepLines/>
      </w:pPr>
      <w:r>
        <w:t xml:space="preserve">This was </w:t>
      </w:r>
      <w:r w:rsidRPr="00B30893">
        <w:rPr>
          <w:color w:val="FF0000"/>
        </w:rPr>
        <w:t>agreed</w:t>
      </w:r>
      <w:r>
        <w:t xml:space="preserve"> in parallel session.</w:t>
      </w:r>
    </w:p>
    <w:p w14:paraId="1ED8CE94" w14:textId="77777777" w:rsidR="009E42E4" w:rsidRPr="005B25A1" w:rsidRDefault="009E42E4" w:rsidP="009E42E4">
      <w:pPr>
        <w:keepNext/>
        <w:keepLines/>
        <w:rPr>
          <w:b/>
          <w:bCs/>
        </w:rPr>
      </w:pPr>
      <w:r w:rsidRPr="005B25A1">
        <w:rPr>
          <w:b/>
          <w:bCs/>
        </w:rPr>
        <w:t>Plenary Discussion:</w:t>
      </w:r>
    </w:p>
    <w:p w14:paraId="7E79BDD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F748BD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DC806E5" w14:textId="50F9EBD3" w:rsidR="00A3176B" w:rsidRPr="00EB0339" w:rsidRDefault="009E42E4" w:rsidP="00A3176B">
      <w:r>
        <w:rPr>
          <w:b/>
          <w:bCs/>
        </w:rPr>
        <w:t xml:space="preserve"> </w:t>
      </w:r>
    </w:p>
    <w:p w14:paraId="7DBD8DA0" w14:textId="77777777" w:rsidR="00A3176B" w:rsidRDefault="00A3176B" w:rsidP="00A3176B">
      <w:pPr>
        <w:pStyle w:val="NormTop"/>
      </w:pPr>
      <w:r>
        <w:rPr>
          <w:color w:val="0000FF"/>
        </w:rPr>
        <w:t>S2-2509209</w:t>
      </w:r>
      <w:r w:rsidRPr="00D53282">
        <w:t xml:space="preserve"> </w:t>
      </w:r>
      <w:r>
        <w:t>(CR) 23.503 CR1587 (Rel-19, 'F'): Correction on direction indication condition in notification control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Fix 23.503 </w:t>
      </w:r>
      <w:proofErr w:type="spellStart"/>
      <w:r>
        <w:t>misalignement</w:t>
      </w:r>
      <w:proofErr w:type="spellEnd"/>
      <w:r>
        <w:t xml:space="preserve"> with 23.501, removing the unnecessary limitation from 23.503.</w:t>
      </w:r>
    </w:p>
    <w:p w14:paraId="6BEF3EDD" w14:textId="77777777" w:rsidR="00A3176B" w:rsidRPr="005B25A1" w:rsidRDefault="00A3176B" w:rsidP="00A3176B">
      <w:pPr>
        <w:keepNext/>
        <w:keepLines/>
        <w:rPr>
          <w:b/>
          <w:bCs/>
        </w:rPr>
      </w:pPr>
      <w:r w:rsidRPr="005B25A1">
        <w:rPr>
          <w:b/>
          <w:bCs/>
        </w:rPr>
        <w:t>Convenor comment:</w:t>
      </w:r>
    </w:p>
    <w:p w14:paraId="544B9B58" w14:textId="77777777" w:rsidR="00A3176B" w:rsidRPr="005B25A1" w:rsidRDefault="00A3176B" w:rsidP="00A3176B">
      <w:pPr>
        <w:keepNext/>
        <w:keepLines/>
      </w:pPr>
      <w:r w:rsidRPr="005B25A1">
        <w:t>Handle.</w:t>
      </w:r>
    </w:p>
    <w:p w14:paraId="739370EF" w14:textId="77777777" w:rsidR="00A3176B" w:rsidRPr="005B25A1" w:rsidRDefault="00A3176B" w:rsidP="00A3176B">
      <w:pPr>
        <w:keepNext/>
        <w:keepLines/>
        <w:rPr>
          <w:b/>
          <w:bCs/>
        </w:rPr>
      </w:pPr>
      <w:r w:rsidRPr="005B25A1">
        <w:rPr>
          <w:b/>
          <w:bCs/>
        </w:rPr>
        <w:t>Plenary Discussion:</w:t>
      </w:r>
    </w:p>
    <w:p w14:paraId="7A60653A" w14:textId="77777777" w:rsidR="00A3176B" w:rsidRPr="005B25A1" w:rsidRDefault="00A3176B" w:rsidP="00A3176B">
      <w:pPr>
        <w:keepNext/>
        <w:keepLines/>
      </w:pPr>
      <w:r>
        <w:rPr>
          <w:color w:val="0000FF"/>
        </w:rPr>
        <w:t>Not handled</w:t>
      </w:r>
      <w:r>
        <w:t>.</w:t>
      </w:r>
    </w:p>
    <w:p w14:paraId="5F184B31" w14:textId="77777777" w:rsidR="00A3176B" w:rsidRPr="00EB0339" w:rsidRDefault="00A3176B" w:rsidP="00A3176B">
      <w:r w:rsidRPr="005B25A1">
        <w:rPr>
          <w:b/>
          <w:bCs/>
        </w:rPr>
        <w:t>Status:</w:t>
      </w:r>
      <w:r>
        <w:t xml:space="preserve"> </w:t>
      </w:r>
      <w:r>
        <w:rPr>
          <w:color w:val="0000FF"/>
        </w:rPr>
        <w:t>Not handled</w:t>
      </w:r>
      <w:r>
        <w:t>.</w:t>
      </w:r>
    </w:p>
    <w:p w14:paraId="42099102" w14:textId="77777777" w:rsidR="00A3176B" w:rsidRPr="00EB0339" w:rsidRDefault="00A3176B" w:rsidP="00A3176B"/>
    <w:p w14:paraId="040CDD63" w14:textId="77777777" w:rsidR="00A3176B" w:rsidRDefault="00A3176B" w:rsidP="00A3176B">
      <w:pPr>
        <w:pStyle w:val="NormTop"/>
      </w:pPr>
      <w:r>
        <w:rPr>
          <w:color w:val="0000FF"/>
        </w:rPr>
        <w:t>S2-2508345</w:t>
      </w:r>
      <w:r w:rsidRPr="00D53282">
        <w:t xml:space="preserve"> </w:t>
      </w:r>
      <w:r>
        <w:t>(CR) 23.501 CR6359R1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5.7.1.2a in 5.7.2.4.1. Add clarification of 'GFBR can again be guaranteed' can only be sent when all of the GFBR, the PDB and the PER of the QoS profile can be fulfilled again in both directions.'.</w:t>
      </w:r>
    </w:p>
    <w:p w14:paraId="7C95C267"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S2-2506485</w:t>
      </w:r>
      <w:r>
        <w:t>.</w:t>
      </w:r>
    </w:p>
    <w:p w14:paraId="184FE667" w14:textId="77777777" w:rsidR="00A3176B" w:rsidRPr="005B25A1" w:rsidRDefault="00A3176B" w:rsidP="00A3176B">
      <w:pPr>
        <w:keepNext/>
        <w:keepLines/>
        <w:rPr>
          <w:b/>
          <w:bCs/>
        </w:rPr>
      </w:pPr>
      <w:r w:rsidRPr="005B25A1">
        <w:rPr>
          <w:b/>
          <w:bCs/>
        </w:rPr>
        <w:t>Convenor comment:</w:t>
      </w:r>
    </w:p>
    <w:p w14:paraId="4C46AFFF" w14:textId="77777777" w:rsidR="00A3176B" w:rsidRPr="005B25A1" w:rsidRDefault="00A3176B" w:rsidP="00A3176B">
      <w:pPr>
        <w:keepNext/>
        <w:keepLines/>
      </w:pPr>
      <w:r w:rsidRPr="005B25A1">
        <w:t>Merge into S2-2508733?</w:t>
      </w:r>
    </w:p>
    <w:p w14:paraId="4EDA946A" w14:textId="77777777" w:rsidR="00A3176B" w:rsidRPr="005B25A1" w:rsidRDefault="00A3176B" w:rsidP="00A3176B">
      <w:pPr>
        <w:keepNext/>
        <w:keepLines/>
        <w:rPr>
          <w:b/>
          <w:bCs/>
        </w:rPr>
      </w:pPr>
      <w:r w:rsidRPr="005B25A1">
        <w:rPr>
          <w:b/>
          <w:bCs/>
        </w:rPr>
        <w:t>Plenary Discussion:</w:t>
      </w:r>
    </w:p>
    <w:p w14:paraId="327C8AFD" w14:textId="77777777" w:rsidR="00A3176B" w:rsidRPr="005B25A1" w:rsidRDefault="00A3176B" w:rsidP="00A3176B">
      <w:pPr>
        <w:keepNext/>
        <w:keepLines/>
      </w:pPr>
      <w:r>
        <w:rPr>
          <w:color w:val="0000FF"/>
        </w:rPr>
        <w:t>Not handled</w:t>
      </w:r>
      <w:r>
        <w:t>.</w:t>
      </w:r>
    </w:p>
    <w:p w14:paraId="6EECD5A3" w14:textId="77777777" w:rsidR="00A3176B" w:rsidRPr="00EB0339" w:rsidRDefault="00A3176B" w:rsidP="00A3176B">
      <w:r w:rsidRPr="005B25A1">
        <w:rPr>
          <w:b/>
          <w:bCs/>
        </w:rPr>
        <w:t>Status:</w:t>
      </w:r>
      <w:r>
        <w:t xml:space="preserve"> </w:t>
      </w:r>
      <w:r>
        <w:rPr>
          <w:color w:val="0000FF"/>
        </w:rPr>
        <w:t>Not handled</w:t>
      </w:r>
      <w:r>
        <w:t>.</w:t>
      </w:r>
    </w:p>
    <w:p w14:paraId="0ECCC43B" w14:textId="77777777" w:rsidR="00A3176B" w:rsidRPr="00EB0339" w:rsidRDefault="00A3176B" w:rsidP="00A3176B"/>
    <w:p w14:paraId="6090C234"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2C773CA1" w14:textId="77777777" w:rsidR="00A3176B" w:rsidRDefault="00A3176B" w:rsidP="00A3176B">
      <w:pPr>
        <w:pStyle w:val="NormTop"/>
      </w:pPr>
      <w:r>
        <w:rPr>
          <w:color w:val="0000FF"/>
        </w:rPr>
        <w:t>S2-2508545</w:t>
      </w:r>
      <w:r w:rsidRPr="00D53282">
        <w:t xml:space="preserve"> </w:t>
      </w:r>
      <w:r>
        <w:t>(CR) 23.501 CR6309R2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755DAA00"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S2-2506439</w:t>
      </w:r>
      <w:r>
        <w:t>.</w:t>
      </w:r>
    </w:p>
    <w:p w14:paraId="254FC713" w14:textId="77777777" w:rsidR="00A3176B" w:rsidRPr="005B25A1" w:rsidRDefault="00A3176B" w:rsidP="00A3176B">
      <w:pPr>
        <w:keepNext/>
        <w:keepLines/>
        <w:rPr>
          <w:b/>
          <w:bCs/>
        </w:rPr>
      </w:pPr>
      <w:r w:rsidRPr="005B25A1">
        <w:rPr>
          <w:b/>
          <w:bCs/>
        </w:rPr>
        <w:t>Convenor comment:</w:t>
      </w:r>
    </w:p>
    <w:p w14:paraId="0094EE29" w14:textId="77777777" w:rsidR="00A3176B" w:rsidRPr="005B25A1" w:rsidRDefault="00A3176B" w:rsidP="00A3176B">
      <w:pPr>
        <w:keepNext/>
        <w:keepLines/>
      </w:pPr>
      <w:r w:rsidRPr="005B25A1">
        <w:t>Handle.</w:t>
      </w:r>
    </w:p>
    <w:p w14:paraId="6C814E98" w14:textId="77777777" w:rsidR="00A3176B" w:rsidRPr="005B25A1" w:rsidRDefault="00A3176B" w:rsidP="00A3176B">
      <w:pPr>
        <w:keepNext/>
        <w:keepLines/>
        <w:rPr>
          <w:b/>
          <w:bCs/>
        </w:rPr>
      </w:pPr>
      <w:r w:rsidRPr="005B25A1">
        <w:rPr>
          <w:b/>
          <w:bCs/>
        </w:rPr>
        <w:t>Plenary Discussion:</w:t>
      </w:r>
    </w:p>
    <w:p w14:paraId="37B103CC" w14:textId="77777777" w:rsidR="00A3176B" w:rsidRPr="005B25A1" w:rsidRDefault="00A3176B" w:rsidP="00A3176B">
      <w:pPr>
        <w:keepNext/>
        <w:keepLines/>
      </w:pPr>
      <w:r>
        <w:rPr>
          <w:color w:val="0000FF"/>
        </w:rPr>
        <w:t>Not handled</w:t>
      </w:r>
      <w:r>
        <w:t>.</w:t>
      </w:r>
    </w:p>
    <w:p w14:paraId="1CEB81C1" w14:textId="77777777" w:rsidR="00A3176B" w:rsidRPr="00EB0339" w:rsidRDefault="00A3176B" w:rsidP="00A3176B">
      <w:r w:rsidRPr="005B25A1">
        <w:rPr>
          <w:b/>
          <w:bCs/>
        </w:rPr>
        <w:t>Status:</w:t>
      </w:r>
      <w:r>
        <w:t xml:space="preserve"> </w:t>
      </w:r>
      <w:r>
        <w:rPr>
          <w:color w:val="0000FF"/>
        </w:rPr>
        <w:t>Not handled</w:t>
      </w:r>
      <w:r>
        <w:t>.</w:t>
      </w:r>
    </w:p>
    <w:p w14:paraId="11DD7806" w14:textId="77777777" w:rsidR="00A3176B" w:rsidRPr="00EB0339" w:rsidRDefault="00A3176B" w:rsidP="00A3176B"/>
    <w:p w14:paraId="7852266A" w14:textId="77777777" w:rsidR="00A3176B" w:rsidRDefault="00A3176B" w:rsidP="00A3176B">
      <w:pPr>
        <w:pStyle w:val="NormTop"/>
      </w:pPr>
      <w:r>
        <w:rPr>
          <w:color w:val="0000FF"/>
        </w:rPr>
        <w:t>S2-2508906</w:t>
      </w:r>
      <w:r w:rsidRPr="00D53282">
        <w:t xml:space="preserve"> </w:t>
      </w:r>
      <w:r>
        <w:t>(CR) 23.502 CR5592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02989F1B" w14:textId="77777777" w:rsidR="00A3176B" w:rsidRPr="005B25A1" w:rsidRDefault="00A3176B" w:rsidP="00A3176B">
      <w:pPr>
        <w:keepNext/>
        <w:keepLines/>
        <w:rPr>
          <w:b/>
          <w:bCs/>
        </w:rPr>
      </w:pPr>
      <w:r w:rsidRPr="005B25A1">
        <w:rPr>
          <w:b/>
          <w:bCs/>
        </w:rPr>
        <w:t>Convenor comment:</w:t>
      </w:r>
    </w:p>
    <w:p w14:paraId="341C862F" w14:textId="77777777" w:rsidR="00A3176B" w:rsidRPr="005B25A1" w:rsidRDefault="00A3176B" w:rsidP="00A3176B">
      <w:pPr>
        <w:keepNext/>
        <w:keepLines/>
      </w:pPr>
      <w:r w:rsidRPr="005B25A1">
        <w:t>Handle.</w:t>
      </w:r>
    </w:p>
    <w:p w14:paraId="45547578" w14:textId="77777777" w:rsidR="00A3176B" w:rsidRPr="005B25A1" w:rsidRDefault="00A3176B" w:rsidP="00A3176B">
      <w:pPr>
        <w:keepNext/>
        <w:keepLines/>
        <w:rPr>
          <w:b/>
          <w:bCs/>
        </w:rPr>
      </w:pPr>
      <w:r w:rsidRPr="005B25A1">
        <w:rPr>
          <w:b/>
          <w:bCs/>
        </w:rPr>
        <w:t>Plenary Discussion:</w:t>
      </w:r>
    </w:p>
    <w:p w14:paraId="542B5682" w14:textId="77777777" w:rsidR="00A3176B" w:rsidRPr="005B25A1" w:rsidRDefault="00A3176B" w:rsidP="00A3176B">
      <w:pPr>
        <w:keepNext/>
        <w:keepLines/>
      </w:pPr>
      <w:r>
        <w:rPr>
          <w:color w:val="0000FF"/>
        </w:rPr>
        <w:t>Not handled</w:t>
      </w:r>
      <w:r>
        <w:t>.</w:t>
      </w:r>
    </w:p>
    <w:p w14:paraId="1DA291DF" w14:textId="77777777" w:rsidR="00A3176B" w:rsidRPr="00EB0339" w:rsidRDefault="00A3176B" w:rsidP="00A3176B">
      <w:r w:rsidRPr="005B25A1">
        <w:rPr>
          <w:b/>
          <w:bCs/>
        </w:rPr>
        <w:t>Status:</w:t>
      </w:r>
      <w:r>
        <w:t xml:space="preserve"> </w:t>
      </w:r>
      <w:r>
        <w:rPr>
          <w:color w:val="0000FF"/>
        </w:rPr>
        <w:t>Not handled</w:t>
      </w:r>
      <w:r>
        <w:t>.</w:t>
      </w:r>
    </w:p>
    <w:p w14:paraId="00C2C6EC" w14:textId="77777777" w:rsidR="00A3176B" w:rsidRPr="00EB0339" w:rsidRDefault="00A3176B" w:rsidP="00A3176B"/>
    <w:p w14:paraId="4B55F3F8" w14:textId="77777777" w:rsidR="00A3176B" w:rsidRDefault="00A3176B" w:rsidP="00A3176B">
      <w:pPr>
        <w:pStyle w:val="NormTop"/>
      </w:pPr>
      <w:r>
        <w:rPr>
          <w:color w:val="0000FF"/>
        </w:rPr>
        <w:t>S2-2508625</w:t>
      </w:r>
      <w:r w:rsidRPr="00D53282">
        <w:t xml:space="preserve"> </w:t>
      </w:r>
      <w:r>
        <w:t xml:space="preserve">(CR) 23.503 CR1563R2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details for the PCF </w:t>
      </w:r>
      <w:proofErr w:type="spellStart"/>
      <w:r>
        <w:t>behavior</w:t>
      </w:r>
      <w:proofErr w:type="spellEnd"/>
      <w:r>
        <w:t xml:space="preserve">, especially regarding the control for the QoS rule generation at the SMF. Correction of statement on SMF </w:t>
      </w:r>
      <w:proofErr w:type="spellStart"/>
      <w:r>
        <w:t>behavior</w:t>
      </w:r>
      <w:proofErr w:type="spellEnd"/>
      <w:r>
        <w:t xml:space="preserve"> for signal the traffic mapping information.</w:t>
      </w:r>
    </w:p>
    <w:p w14:paraId="3B7D5FB1"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S2-2507220</w:t>
      </w:r>
      <w:r>
        <w:t>.</w:t>
      </w:r>
    </w:p>
    <w:p w14:paraId="53CCCC23" w14:textId="77777777" w:rsidR="00A3176B" w:rsidRPr="005B25A1" w:rsidRDefault="00A3176B" w:rsidP="00A3176B">
      <w:pPr>
        <w:keepNext/>
        <w:keepLines/>
        <w:rPr>
          <w:b/>
          <w:bCs/>
        </w:rPr>
      </w:pPr>
      <w:r w:rsidRPr="005B25A1">
        <w:rPr>
          <w:b/>
          <w:bCs/>
        </w:rPr>
        <w:t>Convenor comment:</w:t>
      </w:r>
    </w:p>
    <w:p w14:paraId="72C03573" w14:textId="77777777" w:rsidR="00A3176B" w:rsidRPr="005B25A1" w:rsidRDefault="00A3176B" w:rsidP="00A3176B">
      <w:pPr>
        <w:keepNext/>
        <w:keepLines/>
      </w:pPr>
      <w:r w:rsidRPr="005B25A1">
        <w:t>Handle.</w:t>
      </w:r>
    </w:p>
    <w:p w14:paraId="52CF7BB4" w14:textId="77777777" w:rsidR="00A3176B" w:rsidRPr="005B25A1" w:rsidRDefault="00A3176B" w:rsidP="00A3176B">
      <w:pPr>
        <w:keepNext/>
        <w:keepLines/>
        <w:rPr>
          <w:b/>
          <w:bCs/>
        </w:rPr>
      </w:pPr>
      <w:r w:rsidRPr="005B25A1">
        <w:rPr>
          <w:b/>
          <w:bCs/>
        </w:rPr>
        <w:t>Plenary Discussion:</w:t>
      </w:r>
    </w:p>
    <w:p w14:paraId="7CC99D33" w14:textId="77777777" w:rsidR="00A3176B" w:rsidRPr="005B25A1" w:rsidRDefault="00A3176B" w:rsidP="00A3176B">
      <w:pPr>
        <w:keepNext/>
        <w:keepLines/>
      </w:pPr>
      <w:r>
        <w:rPr>
          <w:color w:val="0000FF"/>
        </w:rPr>
        <w:t>Not handled</w:t>
      </w:r>
      <w:r>
        <w:t>.</w:t>
      </w:r>
    </w:p>
    <w:p w14:paraId="5DA0B48C" w14:textId="77777777" w:rsidR="00A3176B" w:rsidRPr="00EB0339" w:rsidRDefault="00A3176B" w:rsidP="00A3176B">
      <w:r w:rsidRPr="005B25A1">
        <w:rPr>
          <w:b/>
          <w:bCs/>
        </w:rPr>
        <w:t>Status:</w:t>
      </w:r>
      <w:r>
        <w:t xml:space="preserve"> </w:t>
      </w:r>
      <w:r>
        <w:rPr>
          <w:color w:val="0000FF"/>
        </w:rPr>
        <w:t>Not handled</w:t>
      </w:r>
      <w:r>
        <w:t>.</w:t>
      </w:r>
    </w:p>
    <w:p w14:paraId="793B44FC" w14:textId="77777777" w:rsidR="00A3176B" w:rsidRPr="00EB0339" w:rsidRDefault="00A3176B" w:rsidP="00A3176B"/>
    <w:p w14:paraId="71D2677D" w14:textId="77777777" w:rsidR="00A3176B" w:rsidRDefault="00A3176B" w:rsidP="00A3176B">
      <w:pPr>
        <w:pStyle w:val="NormTop"/>
      </w:pPr>
      <w:r>
        <w:rPr>
          <w:color w:val="0000FF"/>
        </w:rPr>
        <w:t>S2-2509133</w:t>
      </w:r>
      <w:r w:rsidRPr="00D53282">
        <w:t xml:space="preserve"> </w:t>
      </w:r>
      <w:r>
        <w:t>(CR) 23.503 CR1554R3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on the DL Protocol Description in clause 6.1.3.27.4 as above, to avoid the ambiguity.</w:t>
      </w:r>
    </w:p>
    <w:p w14:paraId="2FD90EA3"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S2-2503884</w:t>
      </w:r>
      <w:r>
        <w:t>.</w:t>
      </w:r>
    </w:p>
    <w:p w14:paraId="3513502B" w14:textId="77777777" w:rsidR="00A3176B" w:rsidRPr="005B25A1" w:rsidRDefault="00A3176B" w:rsidP="00A3176B">
      <w:pPr>
        <w:keepNext/>
        <w:keepLines/>
        <w:rPr>
          <w:b/>
          <w:bCs/>
        </w:rPr>
      </w:pPr>
      <w:r w:rsidRPr="005B25A1">
        <w:rPr>
          <w:b/>
          <w:bCs/>
        </w:rPr>
        <w:t>Convenor comment:</w:t>
      </w:r>
    </w:p>
    <w:p w14:paraId="40F74A01" w14:textId="77777777" w:rsidR="00A3176B" w:rsidRPr="005B25A1" w:rsidRDefault="00A3176B" w:rsidP="00A3176B">
      <w:pPr>
        <w:keepNext/>
        <w:keepLines/>
      </w:pPr>
      <w:r w:rsidRPr="005B25A1">
        <w:t>Handle.</w:t>
      </w:r>
    </w:p>
    <w:p w14:paraId="69DECDAB" w14:textId="77777777" w:rsidR="00A3176B" w:rsidRPr="005B25A1" w:rsidRDefault="00A3176B" w:rsidP="00A3176B">
      <w:pPr>
        <w:keepNext/>
        <w:keepLines/>
        <w:rPr>
          <w:b/>
          <w:bCs/>
        </w:rPr>
      </w:pPr>
      <w:r w:rsidRPr="005B25A1">
        <w:rPr>
          <w:b/>
          <w:bCs/>
        </w:rPr>
        <w:t>Plenary Discussion:</w:t>
      </w:r>
    </w:p>
    <w:p w14:paraId="23851A00" w14:textId="77777777" w:rsidR="00A3176B" w:rsidRPr="005B25A1" w:rsidRDefault="00A3176B" w:rsidP="00A3176B">
      <w:pPr>
        <w:keepNext/>
        <w:keepLines/>
      </w:pPr>
      <w:r>
        <w:rPr>
          <w:color w:val="0000FF"/>
        </w:rPr>
        <w:t>Not handled</w:t>
      </w:r>
      <w:r>
        <w:t>.</w:t>
      </w:r>
    </w:p>
    <w:p w14:paraId="444335A9" w14:textId="77777777" w:rsidR="00A3176B" w:rsidRPr="00EB0339" w:rsidRDefault="00A3176B" w:rsidP="00A3176B">
      <w:r w:rsidRPr="005B25A1">
        <w:rPr>
          <w:b/>
          <w:bCs/>
        </w:rPr>
        <w:t>Status:</w:t>
      </w:r>
      <w:r>
        <w:t xml:space="preserve"> </w:t>
      </w:r>
      <w:r>
        <w:rPr>
          <w:color w:val="0000FF"/>
        </w:rPr>
        <w:t>Not handled</w:t>
      </w:r>
      <w:r>
        <w:t>.</w:t>
      </w:r>
    </w:p>
    <w:p w14:paraId="616E6F0E" w14:textId="77777777" w:rsidR="00A3176B" w:rsidRPr="00EB0339" w:rsidRDefault="00A3176B" w:rsidP="00A3176B"/>
    <w:p w14:paraId="64A7640B" w14:textId="77777777" w:rsidR="00A3176B" w:rsidRDefault="00A3176B" w:rsidP="00A3176B">
      <w:pPr>
        <w:pStyle w:val="NormTop"/>
      </w:pPr>
      <w:r>
        <w:rPr>
          <w:color w:val="0000FF"/>
        </w:rPr>
        <w:t>S2-2508544</w:t>
      </w:r>
      <w:r w:rsidRPr="00D53282">
        <w:t xml:space="preserve"> </w:t>
      </w:r>
      <w:r>
        <w:t>(CR) 23.502 CR5500R2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04B5F2C9"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S2-2506440</w:t>
      </w:r>
      <w:r>
        <w:t>.</w:t>
      </w:r>
    </w:p>
    <w:p w14:paraId="532FB500" w14:textId="77777777" w:rsidR="00A3176B" w:rsidRPr="005B25A1" w:rsidRDefault="00A3176B" w:rsidP="00A3176B">
      <w:pPr>
        <w:keepNext/>
        <w:keepLines/>
        <w:rPr>
          <w:b/>
          <w:bCs/>
        </w:rPr>
      </w:pPr>
      <w:r w:rsidRPr="005B25A1">
        <w:rPr>
          <w:b/>
          <w:bCs/>
        </w:rPr>
        <w:t>Convenor comment:</w:t>
      </w:r>
    </w:p>
    <w:p w14:paraId="683FB2BD" w14:textId="77777777" w:rsidR="00A3176B" w:rsidRPr="005B25A1" w:rsidRDefault="00A3176B" w:rsidP="00A3176B">
      <w:pPr>
        <w:keepNext/>
        <w:keepLines/>
      </w:pPr>
      <w:r w:rsidRPr="005B25A1">
        <w:t>Merge into S2-2508906?</w:t>
      </w:r>
    </w:p>
    <w:p w14:paraId="6EB8F285" w14:textId="77777777" w:rsidR="00A3176B" w:rsidRPr="005B25A1" w:rsidRDefault="00A3176B" w:rsidP="00A3176B">
      <w:pPr>
        <w:keepNext/>
        <w:keepLines/>
        <w:rPr>
          <w:b/>
          <w:bCs/>
        </w:rPr>
      </w:pPr>
      <w:r w:rsidRPr="005B25A1">
        <w:rPr>
          <w:b/>
          <w:bCs/>
        </w:rPr>
        <w:t>Plenary Discussion:</w:t>
      </w:r>
    </w:p>
    <w:p w14:paraId="483CCDCE" w14:textId="77777777" w:rsidR="00A3176B" w:rsidRPr="005B25A1" w:rsidRDefault="00A3176B" w:rsidP="00A3176B">
      <w:pPr>
        <w:keepNext/>
        <w:keepLines/>
      </w:pPr>
      <w:r>
        <w:rPr>
          <w:color w:val="0000FF"/>
        </w:rPr>
        <w:t>Not handled</w:t>
      </w:r>
      <w:r>
        <w:t>.</w:t>
      </w:r>
    </w:p>
    <w:p w14:paraId="5FB02A7B" w14:textId="77777777" w:rsidR="00A3176B" w:rsidRPr="00EB0339" w:rsidRDefault="00A3176B" w:rsidP="00A3176B">
      <w:r w:rsidRPr="005B25A1">
        <w:rPr>
          <w:b/>
          <w:bCs/>
        </w:rPr>
        <w:t>Status:</w:t>
      </w:r>
      <w:r>
        <w:t xml:space="preserve"> </w:t>
      </w:r>
      <w:r>
        <w:rPr>
          <w:color w:val="0000FF"/>
        </w:rPr>
        <w:t>Not handled</w:t>
      </w:r>
      <w:r>
        <w:t>.</w:t>
      </w:r>
    </w:p>
    <w:p w14:paraId="045A97F0" w14:textId="77777777" w:rsidR="00A3176B" w:rsidRPr="00EB0339" w:rsidRDefault="00A3176B" w:rsidP="00A3176B"/>
    <w:p w14:paraId="22839134" w14:textId="77777777" w:rsidR="00A3176B" w:rsidRDefault="00A3176B" w:rsidP="00A3176B">
      <w:pPr>
        <w:pStyle w:val="NormTop"/>
      </w:pPr>
      <w:r>
        <w:rPr>
          <w:color w:val="0000FF"/>
        </w:rPr>
        <w:t>S2-2508738</w:t>
      </w:r>
      <w:r w:rsidRPr="00D53282">
        <w:t xml:space="preserve"> </w:t>
      </w:r>
      <w:r>
        <w:t>(CR) 23.502 CR5590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Some 'On-path N6 signalling information' is replaced with 'On-path N6 connection information'.</w:t>
      </w:r>
    </w:p>
    <w:p w14:paraId="2C664884" w14:textId="77777777" w:rsidR="00A3176B" w:rsidRPr="005B25A1" w:rsidRDefault="00A3176B" w:rsidP="00A3176B">
      <w:pPr>
        <w:keepNext/>
        <w:keepLines/>
        <w:rPr>
          <w:b/>
          <w:bCs/>
        </w:rPr>
      </w:pPr>
      <w:r w:rsidRPr="005B25A1">
        <w:rPr>
          <w:b/>
          <w:bCs/>
        </w:rPr>
        <w:t>Convenor comment:</w:t>
      </w:r>
    </w:p>
    <w:p w14:paraId="6AF8B483" w14:textId="77777777" w:rsidR="00A3176B" w:rsidRPr="005B25A1" w:rsidRDefault="00A3176B" w:rsidP="00A3176B">
      <w:pPr>
        <w:keepNext/>
        <w:keepLines/>
      </w:pPr>
      <w:r w:rsidRPr="005B25A1">
        <w:t>Merge into S2-2508906?</w:t>
      </w:r>
    </w:p>
    <w:p w14:paraId="6231E725" w14:textId="77777777" w:rsidR="00A3176B" w:rsidRPr="005B25A1" w:rsidRDefault="00A3176B" w:rsidP="00A3176B">
      <w:pPr>
        <w:keepNext/>
        <w:keepLines/>
        <w:rPr>
          <w:b/>
          <w:bCs/>
        </w:rPr>
      </w:pPr>
      <w:r w:rsidRPr="005B25A1">
        <w:rPr>
          <w:b/>
          <w:bCs/>
        </w:rPr>
        <w:t>Plenary Discussion:</w:t>
      </w:r>
    </w:p>
    <w:p w14:paraId="2F7D6377" w14:textId="77777777" w:rsidR="00A3176B" w:rsidRPr="005B25A1" w:rsidRDefault="00A3176B" w:rsidP="00A3176B">
      <w:pPr>
        <w:keepNext/>
        <w:keepLines/>
      </w:pPr>
      <w:r>
        <w:rPr>
          <w:color w:val="0000FF"/>
        </w:rPr>
        <w:t>Not handled</w:t>
      </w:r>
      <w:r>
        <w:t>.</w:t>
      </w:r>
    </w:p>
    <w:p w14:paraId="785D8AB8" w14:textId="77777777" w:rsidR="00A3176B" w:rsidRPr="00EB0339" w:rsidRDefault="00A3176B" w:rsidP="00A3176B">
      <w:r w:rsidRPr="005B25A1">
        <w:rPr>
          <w:b/>
          <w:bCs/>
        </w:rPr>
        <w:t>Status:</w:t>
      </w:r>
      <w:r>
        <w:t xml:space="preserve"> </w:t>
      </w:r>
      <w:r>
        <w:rPr>
          <w:color w:val="0000FF"/>
        </w:rPr>
        <w:t>Not handled</w:t>
      </w:r>
      <w:r>
        <w:t>.</w:t>
      </w:r>
    </w:p>
    <w:p w14:paraId="379FA16A" w14:textId="77777777" w:rsidR="00A3176B" w:rsidRPr="00EB0339" w:rsidRDefault="00A3176B" w:rsidP="00A3176B"/>
    <w:p w14:paraId="020040FE"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5ECA0FD0" w14:textId="77777777" w:rsidR="00A3176B" w:rsidRDefault="00A3176B" w:rsidP="00A3176B">
      <w:pPr>
        <w:pStyle w:val="NormTop"/>
      </w:pPr>
      <w:r>
        <w:rPr>
          <w:color w:val="0000FF"/>
        </w:rPr>
        <w:t>S2-2508541</w:t>
      </w:r>
      <w:r w:rsidRPr="00D53282">
        <w:t xml:space="preserve"> </w:t>
      </w:r>
      <w:r>
        <w:t>(CR) 23.501 CR6391R1 (Rel-19, 'F'): KI#3: PSI value to DSPC Drop Precedence mapping setting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2nd 'NOTE 1' of 5.8.2.7 to reflect the better mapping alignment between PSI values and DSPC Drop </w:t>
      </w:r>
      <w:proofErr w:type="spellStart"/>
      <w:r>
        <w:t>Precedences</w:t>
      </w:r>
      <w:proofErr w:type="spellEnd"/>
      <w:r>
        <w:t xml:space="preserve"> (Editorial) correct the NOTE index# in the clause 5.8.2.7.</w:t>
      </w:r>
    </w:p>
    <w:p w14:paraId="08CD799B"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S2-2506902</w:t>
      </w:r>
      <w:r>
        <w:t>.</w:t>
      </w:r>
    </w:p>
    <w:p w14:paraId="4DBEEE06" w14:textId="77777777" w:rsidR="00A3176B" w:rsidRPr="005B25A1" w:rsidRDefault="00A3176B" w:rsidP="00A3176B">
      <w:pPr>
        <w:keepNext/>
        <w:keepLines/>
        <w:rPr>
          <w:b/>
          <w:bCs/>
        </w:rPr>
      </w:pPr>
      <w:r w:rsidRPr="005B25A1">
        <w:rPr>
          <w:b/>
          <w:bCs/>
        </w:rPr>
        <w:t>Convenor comment:</w:t>
      </w:r>
    </w:p>
    <w:p w14:paraId="30BE374B" w14:textId="77777777" w:rsidR="00A3176B" w:rsidRPr="005B25A1" w:rsidRDefault="00A3176B" w:rsidP="00A3176B">
      <w:pPr>
        <w:keepNext/>
        <w:keepLines/>
      </w:pPr>
      <w:r w:rsidRPr="005B25A1">
        <w:t>Handle.</w:t>
      </w:r>
    </w:p>
    <w:p w14:paraId="0C5C0D4B" w14:textId="77777777" w:rsidR="00A3176B" w:rsidRPr="005B25A1" w:rsidRDefault="00A3176B" w:rsidP="00A3176B">
      <w:pPr>
        <w:keepNext/>
        <w:keepLines/>
        <w:rPr>
          <w:b/>
          <w:bCs/>
        </w:rPr>
      </w:pPr>
      <w:r w:rsidRPr="005B25A1">
        <w:rPr>
          <w:b/>
          <w:bCs/>
        </w:rPr>
        <w:t>Plenary Discussion:</w:t>
      </w:r>
    </w:p>
    <w:p w14:paraId="4276AFF1" w14:textId="77777777" w:rsidR="00A3176B" w:rsidRPr="005B25A1" w:rsidRDefault="00A3176B" w:rsidP="00A3176B">
      <w:pPr>
        <w:keepNext/>
        <w:keepLines/>
      </w:pPr>
      <w:r>
        <w:rPr>
          <w:color w:val="0000FF"/>
        </w:rPr>
        <w:t>Not handled</w:t>
      </w:r>
      <w:r>
        <w:t>.</w:t>
      </w:r>
    </w:p>
    <w:p w14:paraId="5E488525" w14:textId="77777777" w:rsidR="00A3176B" w:rsidRPr="00EB0339" w:rsidRDefault="00A3176B" w:rsidP="00A3176B">
      <w:r w:rsidRPr="005B25A1">
        <w:rPr>
          <w:b/>
          <w:bCs/>
        </w:rPr>
        <w:t>Status:</w:t>
      </w:r>
      <w:r>
        <w:t xml:space="preserve"> </w:t>
      </w:r>
      <w:r>
        <w:rPr>
          <w:color w:val="0000FF"/>
        </w:rPr>
        <w:t>Not handled</w:t>
      </w:r>
      <w:r>
        <w:t>.</w:t>
      </w:r>
    </w:p>
    <w:p w14:paraId="1F28B90E" w14:textId="77777777" w:rsidR="00A3176B" w:rsidRPr="00EB0339" w:rsidRDefault="00A3176B" w:rsidP="00A3176B"/>
    <w:p w14:paraId="7850150A" w14:textId="77777777" w:rsidR="00A3176B" w:rsidRDefault="00A3176B" w:rsidP="00A3176B">
      <w:pPr>
        <w:pStyle w:val="NormTop"/>
      </w:pPr>
      <w:r>
        <w:rPr>
          <w:color w:val="0000FF"/>
        </w:rPr>
        <w:t>S2-2508696</w:t>
      </w:r>
      <w:r w:rsidRPr="00D53282">
        <w:t xml:space="preserve"> </w:t>
      </w:r>
      <w:r>
        <w:t>(CR) 23.502 CR5551R1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the Transport Level Marking indication, which is sent from the anchor SMF to the I-SMF for the corresponding QoS Flow.</w:t>
      </w:r>
    </w:p>
    <w:p w14:paraId="3344215C"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S2-2506919</w:t>
      </w:r>
      <w:r>
        <w:t>.</w:t>
      </w:r>
    </w:p>
    <w:p w14:paraId="57C0A2A8" w14:textId="77777777" w:rsidR="00A3176B" w:rsidRPr="005B25A1" w:rsidRDefault="00A3176B" w:rsidP="00A3176B">
      <w:pPr>
        <w:keepNext/>
        <w:keepLines/>
        <w:rPr>
          <w:b/>
          <w:bCs/>
        </w:rPr>
      </w:pPr>
      <w:r w:rsidRPr="005B25A1">
        <w:rPr>
          <w:b/>
          <w:bCs/>
        </w:rPr>
        <w:t>Convenor comment:</w:t>
      </w:r>
    </w:p>
    <w:p w14:paraId="142CF7E0" w14:textId="77777777" w:rsidR="00A3176B" w:rsidRPr="005B25A1" w:rsidRDefault="00A3176B" w:rsidP="00A3176B">
      <w:pPr>
        <w:keepNext/>
        <w:keepLines/>
      </w:pPr>
      <w:r w:rsidRPr="005B25A1">
        <w:t>Handle.</w:t>
      </w:r>
    </w:p>
    <w:p w14:paraId="1C2E14FC" w14:textId="77777777" w:rsidR="00A3176B" w:rsidRPr="005B25A1" w:rsidRDefault="00A3176B" w:rsidP="00A3176B">
      <w:pPr>
        <w:keepNext/>
        <w:keepLines/>
        <w:rPr>
          <w:b/>
          <w:bCs/>
        </w:rPr>
      </w:pPr>
      <w:r w:rsidRPr="005B25A1">
        <w:rPr>
          <w:b/>
          <w:bCs/>
        </w:rPr>
        <w:t>Plenary Discussion:</w:t>
      </w:r>
    </w:p>
    <w:p w14:paraId="2EE7BB66" w14:textId="77777777" w:rsidR="00A3176B" w:rsidRPr="005B25A1" w:rsidRDefault="00A3176B" w:rsidP="00A3176B">
      <w:pPr>
        <w:keepNext/>
        <w:keepLines/>
      </w:pPr>
      <w:r>
        <w:rPr>
          <w:color w:val="0000FF"/>
        </w:rPr>
        <w:t>Not handled</w:t>
      </w:r>
      <w:r>
        <w:t>.</w:t>
      </w:r>
    </w:p>
    <w:p w14:paraId="0B0D0635" w14:textId="77777777" w:rsidR="00A3176B" w:rsidRPr="00EB0339" w:rsidRDefault="00A3176B" w:rsidP="00A3176B">
      <w:r w:rsidRPr="005B25A1">
        <w:rPr>
          <w:b/>
          <w:bCs/>
        </w:rPr>
        <w:t>Status:</w:t>
      </w:r>
      <w:r>
        <w:t xml:space="preserve"> </w:t>
      </w:r>
      <w:r>
        <w:rPr>
          <w:color w:val="0000FF"/>
        </w:rPr>
        <w:t>Not handled</w:t>
      </w:r>
      <w:r>
        <w:t>.</w:t>
      </w:r>
    </w:p>
    <w:p w14:paraId="0DB3E40B" w14:textId="77777777" w:rsidR="00A3176B" w:rsidRPr="00EB0339" w:rsidRDefault="00A3176B" w:rsidP="00A3176B"/>
    <w:p w14:paraId="494023BB" w14:textId="77777777" w:rsidR="00A3176B" w:rsidRDefault="00A3176B" w:rsidP="00A3176B">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3CA79D71" w14:textId="77777777" w:rsidR="00A3176B" w:rsidRDefault="00A3176B" w:rsidP="00A3176B">
      <w:pPr>
        <w:pStyle w:val="NormTop"/>
      </w:pPr>
      <w:r>
        <w:rPr>
          <w:color w:val="0000FF"/>
        </w:rPr>
        <w:t>S2-2508542</w:t>
      </w:r>
      <w:r w:rsidRPr="00D53282">
        <w:t xml:space="preserve"> </w:t>
      </w:r>
      <w:r>
        <w:t>(CR) 23.501 CR6288R2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054FD018"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S2-2506904</w:t>
      </w:r>
      <w:r>
        <w:t>.</w:t>
      </w:r>
    </w:p>
    <w:p w14:paraId="61EEEC9A" w14:textId="77777777" w:rsidR="00A3176B" w:rsidRPr="005B25A1" w:rsidRDefault="00A3176B" w:rsidP="00A3176B">
      <w:pPr>
        <w:keepNext/>
        <w:keepLines/>
        <w:rPr>
          <w:b/>
          <w:bCs/>
        </w:rPr>
      </w:pPr>
      <w:r w:rsidRPr="005B25A1">
        <w:rPr>
          <w:b/>
          <w:bCs/>
        </w:rPr>
        <w:t>Convenor comment:</w:t>
      </w:r>
    </w:p>
    <w:p w14:paraId="25F7BF84" w14:textId="77777777" w:rsidR="00A3176B" w:rsidRPr="005B25A1" w:rsidRDefault="00A3176B" w:rsidP="00A3176B">
      <w:pPr>
        <w:keepNext/>
        <w:keepLines/>
      </w:pPr>
      <w:r w:rsidRPr="005B25A1">
        <w:t>Handle.</w:t>
      </w:r>
    </w:p>
    <w:p w14:paraId="2C7AF030" w14:textId="77777777" w:rsidR="00A3176B" w:rsidRPr="005B25A1" w:rsidRDefault="00A3176B" w:rsidP="00A3176B">
      <w:pPr>
        <w:keepNext/>
        <w:keepLines/>
        <w:rPr>
          <w:b/>
          <w:bCs/>
        </w:rPr>
      </w:pPr>
      <w:r w:rsidRPr="005B25A1">
        <w:rPr>
          <w:b/>
          <w:bCs/>
        </w:rPr>
        <w:t>Plenary Discussion:</w:t>
      </w:r>
    </w:p>
    <w:p w14:paraId="035D34FD" w14:textId="77777777" w:rsidR="00A3176B" w:rsidRPr="005B25A1" w:rsidRDefault="00A3176B" w:rsidP="00A3176B">
      <w:pPr>
        <w:keepNext/>
        <w:keepLines/>
      </w:pPr>
      <w:r>
        <w:rPr>
          <w:color w:val="0000FF"/>
        </w:rPr>
        <w:t>Not handled</w:t>
      </w:r>
      <w:r>
        <w:t>.</w:t>
      </w:r>
    </w:p>
    <w:p w14:paraId="29C66F54" w14:textId="77777777" w:rsidR="00A3176B" w:rsidRPr="00EB0339" w:rsidRDefault="00A3176B" w:rsidP="00A3176B">
      <w:r w:rsidRPr="005B25A1">
        <w:rPr>
          <w:b/>
          <w:bCs/>
        </w:rPr>
        <w:t>Status:</w:t>
      </w:r>
      <w:r>
        <w:t xml:space="preserve"> </w:t>
      </w:r>
      <w:r>
        <w:rPr>
          <w:color w:val="0000FF"/>
        </w:rPr>
        <w:t>Not handled</w:t>
      </w:r>
      <w:r>
        <w:t>.</w:t>
      </w:r>
    </w:p>
    <w:p w14:paraId="3CA9C3CE" w14:textId="77777777" w:rsidR="00A3176B" w:rsidRPr="00EB0339" w:rsidRDefault="00A3176B" w:rsidP="00A3176B"/>
    <w:p w14:paraId="57C98AF4" w14:textId="77777777" w:rsidR="00A3176B" w:rsidRDefault="00A3176B" w:rsidP="00A3176B">
      <w:pPr>
        <w:pStyle w:val="NormTop"/>
      </w:pPr>
      <w:r>
        <w:rPr>
          <w:color w:val="0000FF"/>
        </w:rPr>
        <w:t>S2-2508624</w:t>
      </w:r>
      <w:r w:rsidRPr="00D53282">
        <w:t xml:space="preserve"> </w:t>
      </w:r>
      <w:r>
        <w:t xml:space="preserve">(CR) 23.503 CR1562R2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69E499AA" w14:textId="77777777" w:rsidR="00A3176B" w:rsidRPr="00B81031" w:rsidRDefault="00A3176B" w:rsidP="00A3176B">
      <w:pPr>
        <w:keepNext/>
        <w:keepLines/>
        <w:rPr>
          <w:i/>
        </w:rPr>
      </w:pPr>
      <w:r w:rsidRPr="00B81031">
        <w:rPr>
          <w:b/>
          <w:bCs/>
          <w:i/>
        </w:rPr>
        <w:t>Comment:</w:t>
      </w:r>
      <w:r>
        <w:rPr>
          <w:i/>
        </w:rPr>
        <w:t xml:space="preserve"> Revision of  (Unhandled)</w:t>
      </w:r>
      <w:r>
        <w:rPr>
          <w:color w:val="0000FF"/>
        </w:rPr>
        <w:t xml:space="preserve"> S2-2507218</w:t>
      </w:r>
      <w:r>
        <w:t>.</w:t>
      </w:r>
    </w:p>
    <w:p w14:paraId="01E80599" w14:textId="77777777" w:rsidR="00A3176B" w:rsidRPr="005B25A1" w:rsidRDefault="00A3176B" w:rsidP="00A3176B">
      <w:pPr>
        <w:keepNext/>
        <w:keepLines/>
        <w:rPr>
          <w:b/>
          <w:bCs/>
        </w:rPr>
      </w:pPr>
      <w:r w:rsidRPr="005B25A1">
        <w:rPr>
          <w:b/>
          <w:bCs/>
        </w:rPr>
        <w:t>Convenor comment:</w:t>
      </w:r>
    </w:p>
    <w:p w14:paraId="3D2B7535" w14:textId="77777777" w:rsidR="00A3176B" w:rsidRPr="005B25A1" w:rsidRDefault="00A3176B" w:rsidP="00A3176B">
      <w:pPr>
        <w:keepNext/>
        <w:keepLines/>
      </w:pPr>
      <w:r w:rsidRPr="005B25A1">
        <w:t>Handle.</w:t>
      </w:r>
    </w:p>
    <w:p w14:paraId="473C35B1" w14:textId="77777777" w:rsidR="00A3176B" w:rsidRPr="005B25A1" w:rsidRDefault="00A3176B" w:rsidP="00A3176B">
      <w:pPr>
        <w:keepNext/>
        <w:keepLines/>
        <w:rPr>
          <w:b/>
          <w:bCs/>
        </w:rPr>
      </w:pPr>
      <w:r w:rsidRPr="005B25A1">
        <w:rPr>
          <w:b/>
          <w:bCs/>
        </w:rPr>
        <w:t>Plenary Discussion:</w:t>
      </w:r>
    </w:p>
    <w:p w14:paraId="6BE4A40F" w14:textId="77777777" w:rsidR="00A3176B" w:rsidRPr="005B25A1" w:rsidRDefault="00A3176B" w:rsidP="00A3176B">
      <w:pPr>
        <w:keepNext/>
        <w:keepLines/>
      </w:pPr>
      <w:r>
        <w:rPr>
          <w:color w:val="0000FF"/>
        </w:rPr>
        <w:t>Not handled</w:t>
      </w:r>
      <w:r>
        <w:t>.</w:t>
      </w:r>
    </w:p>
    <w:p w14:paraId="3D76CEB5" w14:textId="77777777" w:rsidR="00A3176B" w:rsidRPr="00EB0339" w:rsidRDefault="00A3176B" w:rsidP="00A3176B">
      <w:r w:rsidRPr="005B25A1">
        <w:rPr>
          <w:b/>
          <w:bCs/>
        </w:rPr>
        <w:t>Status:</w:t>
      </w:r>
      <w:r>
        <w:t xml:space="preserve"> </w:t>
      </w:r>
      <w:r>
        <w:rPr>
          <w:color w:val="0000FF"/>
        </w:rPr>
        <w:t>Not handled</w:t>
      </w:r>
      <w:r>
        <w:t>.</w:t>
      </w:r>
    </w:p>
    <w:p w14:paraId="11E4C7F4" w14:textId="77777777" w:rsidR="00A3176B" w:rsidRPr="00EB0339" w:rsidRDefault="00A3176B" w:rsidP="00A3176B"/>
    <w:p w14:paraId="55E78BCC" w14:textId="77777777" w:rsidR="00956219" w:rsidRDefault="00956219" w:rsidP="00956219">
      <w:pPr>
        <w:pStyle w:val="Heading3"/>
      </w:pPr>
      <w:r>
        <w:t>19.4.2</w:t>
      </w:r>
      <w:r>
        <w:tab/>
        <w:t>5GS Enhancement for Energy Efficiency and Energy Saving (EnergySys)</w:t>
      </w:r>
    </w:p>
    <w:p w14:paraId="2EEAF943" w14:textId="77777777" w:rsidR="00956219" w:rsidRDefault="00956219" w:rsidP="0095621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7694540" w14:textId="77777777" w:rsidR="00956219" w:rsidRDefault="00956219" w:rsidP="00956219"/>
    <w:p w14:paraId="6C926DC8" w14:textId="77777777" w:rsidR="00956219" w:rsidRDefault="00956219" w:rsidP="00956219"/>
    <w:p w14:paraId="488A8113"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048693A4" w14:textId="77777777" w:rsidR="00956219" w:rsidRDefault="00956219" w:rsidP="00956219">
      <w:pPr>
        <w:pStyle w:val="NormTop"/>
      </w:pPr>
      <w:r>
        <w:rPr>
          <w:color w:val="0000FF"/>
        </w:rPr>
        <w:t>S2-2508176</w:t>
      </w:r>
      <w:r w:rsidRPr="00D53282">
        <w:t xml:space="preserve"> </w:t>
      </w:r>
      <w:r>
        <w:t>(LS IN) LS from CT WG3: LS out on clarification on threshold-based reporting (Source: CT WG3 (C3-253702))</w:t>
      </w:r>
      <w:r>
        <w:br/>
      </w:r>
      <w:r w:rsidRPr="00D53282">
        <w:rPr>
          <w:b/>
        </w:rPr>
        <w:t>Document for:</w:t>
      </w:r>
      <w:r w:rsidRPr="00D53282">
        <w:t xml:space="preserve"> </w:t>
      </w:r>
      <w:r>
        <w:t>Action</w:t>
      </w:r>
      <w:r>
        <w:br/>
      </w:r>
      <w:r w:rsidRPr="00D53282">
        <w:rPr>
          <w:b/>
        </w:rPr>
        <w:t>Abstract:</w:t>
      </w:r>
      <w:r w:rsidRPr="00D53282">
        <w:t xml:space="preserve"> </w:t>
      </w:r>
      <w:r>
        <w:br/>
        <w:t>In TS 23.501 clause 5.51.2.4: The consumer NF may also subscribe the above information exposure with providing reporting period, or time window. AF/NEF may also subscribe the Energy consumption information exposure of required granularity and may provide reporting threshold for the required granularity and the reporting time period. NOTE 1: For the threshold-based reporting, the EIF sends the Energy consumption information of the required granularity to the NEF/AF once when the Energy consumption information of the required granularity matches or exceeds the threshold during the reporting time period. CT WG3 would like to ask the following questions to SA WG2: Questions: 1. Whether the 'reporting time period' and 'reporting period' mentioned in the above clause are the same definition (i.e. every reporting period of e.g. 10 minutes)? 2. For threshold-based reporting subscription, whether the 'reporting period' (i.e. every reporting period of e.g. 10 minutes) or 'time window' (i.e. from a start time to an end time) shall be provided with reporting threshold for the required granularity?. Action: CT WG3 kindly ask SA WG2 to clarify the above questions and update SA WG2 specification if needed.</w:t>
      </w:r>
    </w:p>
    <w:p w14:paraId="39DAB6F9" w14:textId="77777777" w:rsidR="00956219" w:rsidRPr="00B81031" w:rsidRDefault="00956219" w:rsidP="00956219">
      <w:pPr>
        <w:keepNext/>
        <w:keepLines/>
        <w:rPr>
          <w:i/>
        </w:rPr>
      </w:pPr>
      <w:r w:rsidRPr="00B81031">
        <w:rPr>
          <w:b/>
          <w:bCs/>
          <w:i/>
        </w:rPr>
        <w:t>Comment:</w:t>
      </w:r>
      <w:r>
        <w:rPr>
          <w:i/>
        </w:rPr>
        <w:t xml:space="preserve"> Responses drafted in</w:t>
      </w:r>
      <w:r>
        <w:rPr>
          <w:color w:val="0000FF"/>
        </w:rPr>
        <w:t xml:space="preserve"> S2-2508381</w:t>
      </w:r>
      <w:r>
        <w:t>,</w:t>
      </w:r>
      <w:r>
        <w:rPr>
          <w:color w:val="0000FF"/>
        </w:rPr>
        <w:t xml:space="preserve"> S2-2508425</w:t>
      </w:r>
      <w:r>
        <w:t>,</w:t>
      </w:r>
      <w:r>
        <w:rPr>
          <w:color w:val="0000FF"/>
        </w:rPr>
        <w:t xml:space="preserve"> S2-2508631</w:t>
      </w:r>
      <w:r>
        <w:t>,</w:t>
      </w:r>
      <w:r>
        <w:rPr>
          <w:color w:val="0000FF"/>
        </w:rPr>
        <w:t xml:space="preserve"> S2-2508801</w:t>
      </w:r>
      <w:r>
        <w:t>. Agreed response in</w:t>
      </w:r>
      <w:r>
        <w:rPr>
          <w:color w:val="0000FF"/>
        </w:rPr>
        <w:t xml:space="preserve"> S2-2509467</w:t>
      </w:r>
      <w:r>
        <w:t>.</w:t>
      </w:r>
    </w:p>
    <w:p w14:paraId="16AA315F" w14:textId="77777777" w:rsidR="00956219" w:rsidRPr="005B25A1" w:rsidRDefault="00956219" w:rsidP="00956219">
      <w:pPr>
        <w:keepNext/>
        <w:keepLines/>
        <w:rPr>
          <w:b/>
          <w:bCs/>
        </w:rPr>
      </w:pPr>
      <w:r w:rsidRPr="005B25A1">
        <w:rPr>
          <w:b/>
          <w:bCs/>
        </w:rPr>
        <w:t>Parallel discussion:</w:t>
      </w:r>
    </w:p>
    <w:p w14:paraId="1A34C4DC" w14:textId="14DD4E04" w:rsidR="00956219" w:rsidRPr="005B25A1" w:rsidRDefault="003563E5" w:rsidP="00956219">
      <w:pPr>
        <w:keepNext/>
        <w:keepLines/>
      </w:pPr>
      <w:r>
        <w:t>Agreed</w:t>
      </w:r>
      <w:r w:rsidRPr="003563E5">
        <w:t xml:space="preserve"> response in </w:t>
      </w:r>
      <w:r w:rsidRPr="003563E5">
        <w:rPr>
          <w:color w:val="3333FF"/>
        </w:rPr>
        <w:t>S2-2509467</w:t>
      </w:r>
      <w:r w:rsidRPr="003563E5">
        <w:t>.</w:t>
      </w:r>
    </w:p>
    <w:p w14:paraId="7570DA00"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78119165" w14:textId="77777777" w:rsidR="009E42E4" w:rsidRPr="005B25A1" w:rsidRDefault="009E42E4" w:rsidP="009E42E4">
      <w:pPr>
        <w:keepNext/>
        <w:keepLines/>
        <w:rPr>
          <w:b/>
          <w:bCs/>
        </w:rPr>
      </w:pPr>
      <w:r w:rsidRPr="005B25A1">
        <w:rPr>
          <w:b/>
          <w:bCs/>
        </w:rPr>
        <w:t>Plenary Discussion:</w:t>
      </w:r>
    </w:p>
    <w:p w14:paraId="5503B691" w14:textId="37953D3A" w:rsidR="009E42E4" w:rsidRPr="009E42E4" w:rsidRDefault="003563E5" w:rsidP="009E42E4">
      <w:pPr>
        <w:keepNext/>
        <w:keepLines/>
      </w:pPr>
      <w:r w:rsidRPr="003563E5">
        <w:t xml:space="preserve">Final response in </w:t>
      </w:r>
      <w:r w:rsidRPr="003563E5">
        <w:rPr>
          <w:color w:val="3333FF"/>
        </w:rPr>
        <w:t>S2-2509467</w:t>
      </w:r>
      <w:r w:rsidRPr="003563E5">
        <w:t>.</w:t>
      </w:r>
    </w:p>
    <w:p w14:paraId="0A7FC1A7" w14:textId="5A00D8C8" w:rsidR="009E42E4" w:rsidRPr="00EB0339" w:rsidRDefault="009E42E4" w:rsidP="009E42E4">
      <w:r w:rsidRPr="005B25A1">
        <w:rPr>
          <w:b/>
          <w:bCs/>
        </w:rPr>
        <w:t>Status:</w:t>
      </w:r>
      <w:r>
        <w:t xml:space="preserve"> </w:t>
      </w:r>
      <w:r w:rsidR="003563E5" w:rsidRPr="003563E5">
        <w:rPr>
          <w:color w:val="00B050"/>
        </w:rPr>
        <w:t>Replied to</w:t>
      </w:r>
      <w:r>
        <w:t>.</w:t>
      </w:r>
    </w:p>
    <w:p w14:paraId="62137D93" w14:textId="77777777" w:rsidR="00956219" w:rsidRDefault="00956219" w:rsidP="00956219">
      <w:pPr>
        <w:pStyle w:val="NormTop"/>
      </w:pPr>
      <w:r>
        <w:rPr>
          <w:color w:val="0000FF"/>
        </w:rPr>
        <w:t>S2-2508381</w:t>
      </w:r>
      <w:r w:rsidRPr="00D53282">
        <w:t xml:space="preserve"> </w:t>
      </w:r>
      <w:r>
        <w:t>(LS OUT) [DRAFT] LS Reply on clarification on threshold-based reporting (Source: vivo)</w:t>
      </w:r>
      <w:r>
        <w:br/>
      </w:r>
      <w:r w:rsidRPr="00D53282">
        <w:rPr>
          <w:b/>
        </w:rPr>
        <w:t>Document for:</w:t>
      </w:r>
      <w:r w:rsidRPr="00D53282">
        <w:t xml:space="preserve"> </w:t>
      </w:r>
      <w:r>
        <w:t>Approval</w:t>
      </w:r>
      <w:r>
        <w:br/>
      </w:r>
      <w:r w:rsidRPr="00D53282">
        <w:rPr>
          <w:b/>
        </w:rPr>
        <w:t>Abstract:</w:t>
      </w:r>
      <w:r w:rsidRPr="00D53282">
        <w:t xml:space="preserve"> </w:t>
      </w:r>
      <w:r>
        <w:br/>
        <w:t>To: CT WG3. Attachments: 23.501 CR6429.</w:t>
      </w:r>
    </w:p>
    <w:p w14:paraId="20C55CD3" w14:textId="77777777" w:rsidR="00956219" w:rsidRPr="00B81031" w:rsidRDefault="00956219" w:rsidP="00956219">
      <w:pPr>
        <w:keepNext/>
        <w:keepLines/>
        <w:rPr>
          <w:i/>
        </w:rPr>
      </w:pPr>
      <w:r w:rsidRPr="00B81031">
        <w:rPr>
          <w:b/>
          <w:bCs/>
          <w:i/>
        </w:rPr>
        <w:t>Comment:</w:t>
      </w:r>
      <w:r>
        <w:rPr>
          <w:i/>
        </w:rPr>
        <w:t xml:space="preserve"> Response to</w:t>
      </w:r>
      <w:r>
        <w:rPr>
          <w:color w:val="0000FF"/>
        </w:rPr>
        <w:t xml:space="preserve"> S2-2508176</w:t>
      </w:r>
      <w:r>
        <w:t>.</w:t>
      </w:r>
    </w:p>
    <w:p w14:paraId="4E86DE1F" w14:textId="77777777" w:rsidR="00956219" w:rsidRPr="005B25A1" w:rsidRDefault="00956219" w:rsidP="00956219">
      <w:pPr>
        <w:keepNext/>
        <w:keepLines/>
        <w:rPr>
          <w:b/>
          <w:bCs/>
        </w:rPr>
      </w:pPr>
      <w:r w:rsidRPr="005B25A1">
        <w:rPr>
          <w:b/>
          <w:bCs/>
        </w:rPr>
        <w:t>Convenor comment:</w:t>
      </w:r>
    </w:p>
    <w:p w14:paraId="27043271" w14:textId="77777777" w:rsidR="00956219" w:rsidRPr="005B25A1" w:rsidRDefault="00956219" w:rsidP="00956219">
      <w:pPr>
        <w:keepNext/>
        <w:keepLines/>
      </w:pPr>
      <w:r w:rsidRPr="005B25A1">
        <w:t>Handle as baseline.</w:t>
      </w:r>
    </w:p>
    <w:p w14:paraId="670FD118" w14:textId="77777777" w:rsidR="00956219" w:rsidRPr="005B25A1" w:rsidRDefault="00956219" w:rsidP="00956219">
      <w:pPr>
        <w:keepNext/>
        <w:keepLines/>
        <w:rPr>
          <w:b/>
          <w:bCs/>
        </w:rPr>
      </w:pPr>
      <w:r w:rsidRPr="005B25A1">
        <w:rPr>
          <w:b/>
          <w:bCs/>
        </w:rPr>
        <w:t>Parallel discussion:</w:t>
      </w:r>
    </w:p>
    <w:p w14:paraId="64D580D3" w14:textId="77777777" w:rsidR="00956219" w:rsidRPr="005B25A1" w:rsidRDefault="00956219" w:rsidP="00956219">
      <w:pPr>
        <w:keepNext/>
        <w:keepLines/>
      </w:pPr>
      <w:r w:rsidRPr="005B25A1">
        <w:t>Revised in parallel session to</w:t>
      </w:r>
      <w:r>
        <w:rPr>
          <w:color w:val="0000FF"/>
        </w:rPr>
        <w:t xml:space="preserve"> S2-2509369</w:t>
      </w:r>
      <w:r>
        <w:t>.</w:t>
      </w:r>
    </w:p>
    <w:p w14:paraId="6DBC0933" w14:textId="77777777" w:rsidR="00956219" w:rsidRPr="005B25A1" w:rsidRDefault="00956219" w:rsidP="00956219">
      <w:pPr>
        <w:keepNext/>
        <w:keepLines/>
      </w:pPr>
      <w:r w:rsidRPr="005B25A1">
        <w:t>Answer 2, add next text: The threshold-based reporting is not applicable to the time window. Revised in parallel session to</w:t>
      </w:r>
      <w:r>
        <w:rPr>
          <w:color w:val="0000FF"/>
        </w:rPr>
        <w:t xml:space="preserve"> S2-2509467</w:t>
      </w:r>
      <w:r>
        <w:t>.</w:t>
      </w:r>
    </w:p>
    <w:p w14:paraId="61B9CE9B"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22EEB86E" w14:textId="77777777" w:rsidR="009E42E4" w:rsidRPr="005B25A1" w:rsidRDefault="009E42E4" w:rsidP="009E42E4">
      <w:pPr>
        <w:keepNext/>
        <w:keepLines/>
        <w:rPr>
          <w:b/>
          <w:bCs/>
        </w:rPr>
      </w:pPr>
      <w:r w:rsidRPr="005B25A1">
        <w:rPr>
          <w:b/>
          <w:bCs/>
        </w:rPr>
        <w:t>Plenary Discussion:</w:t>
      </w:r>
    </w:p>
    <w:p w14:paraId="3B26212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0D2190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6E22210" w14:textId="6234E980" w:rsidR="00956219" w:rsidRPr="00EB0339" w:rsidRDefault="009E42E4" w:rsidP="00956219">
      <w:r>
        <w:rPr>
          <w:b/>
          <w:bCs/>
        </w:rPr>
        <w:t xml:space="preserve"> </w:t>
      </w:r>
    </w:p>
    <w:p w14:paraId="5C41C63C" w14:textId="77777777" w:rsidR="00956219" w:rsidRDefault="00956219" w:rsidP="00956219">
      <w:pPr>
        <w:pStyle w:val="NormTop"/>
      </w:pPr>
      <w:r>
        <w:rPr>
          <w:color w:val="0000FF"/>
        </w:rPr>
        <w:t>S2-2508425</w:t>
      </w:r>
      <w:r w:rsidRPr="00D53282">
        <w:t xml:space="preserve"> </w:t>
      </w:r>
      <w:r>
        <w:t>(LS OUT) [DRAFT] Reply LS on clarification on threshold-based reporting (Source: Qualcomm Atheros, Inc.)</w:t>
      </w:r>
      <w:r>
        <w:br/>
      </w:r>
      <w:r w:rsidRPr="00D53282">
        <w:rPr>
          <w:b/>
        </w:rPr>
        <w:t>Document for:</w:t>
      </w:r>
      <w:r w:rsidRPr="00D53282">
        <w:t xml:space="preserve"> </w:t>
      </w:r>
      <w:r>
        <w:t>Approval</w:t>
      </w:r>
      <w:r>
        <w:br/>
      </w:r>
      <w:r w:rsidRPr="00D53282">
        <w:rPr>
          <w:b/>
        </w:rPr>
        <w:t>Abstract:</w:t>
      </w:r>
      <w:r w:rsidRPr="00D53282">
        <w:t xml:space="preserve"> </w:t>
      </w:r>
      <w:r>
        <w:br/>
        <w:t>To: CT WG3.</w:t>
      </w:r>
    </w:p>
    <w:p w14:paraId="625EC08A" w14:textId="77777777" w:rsidR="00956219" w:rsidRPr="00B81031" w:rsidRDefault="00956219" w:rsidP="00956219">
      <w:pPr>
        <w:keepNext/>
        <w:keepLines/>
        <w:rPr>
          <w:i/>
        </w:rPr>
      </w:pPr>
      <w:r w:rsidRPr="00B81031">
        <w:rPr>
          <w:b/>
          <w:bCs/>
          <w:i/>
        </w:rPr>
        <w:t>Comment:</w:t>
      </w:r>
      <w:r>
        <w:rPr>
          <w:i/>
        </w:rPr>
        <w:t xml:space="preserve"> Response to</w:t>
      </w:r>
      <w:r>
        <w:rPr>
          <w:color w:val="0000FF"/>
        </w:rPr>
        <w:t xml:space="preserve"> S2-2508176</w:t>
      </w:r>
      <w:r>
        <w:t>. Merged into</w:t>
      </w:r>
      <w:r>
        <w:rPr>
          <w:color w:val="0000FF"/>
        </w:rPr>
        <w:t xml:space="preserve"> S2-2509467</w:t>
      </w:r>
      <w:r>
        <w:t>.</w:t>
      </w:r>
    </w:p>
    <w:p w14:paraId="680D58AE" w14:textId="77777777" w:rsidR="00956219" w:rsidRPr="005B25A1" w:rsidRDefault="00956219" w:rsidP="00956219">
      <w:pPr>
        <w:keepNext/>
        <w:keepLines/>
        <w:rPr>
          <w:b/>
          <w:bCs/>
        </w:rPr>
      </w:pPr>
      <w:r w:rsidRPr="005B25A1">
        <w:rPr>
          <w:b/>
          <w:bCs/>
        </w:rPr>
        <w:t>Convenor comment:</w:t>
      </w:r>
    </w:p>
    <w:p w14:paraId="630FF04A" w14:textId="77777777" w:rsidR="00956219" w:rsidRPr="005B25A1" w:rsidRDefault="00956219" w:rsidP="00956219">
      <w:pPr>
        <w:keepNext/>
        <w:keepLines/>
      </w:pPr>
      <w:r w:rsidRPr="005B25A1">
        <w:t>Proposed to merge to S2-2508381.</w:t>
      </w:r>
    </w:p>
    <w:p w14:paraId="758221FE" w14:textId="77777777" w:rsidR="00956219" w:rsidRPr="005B25A1" w:rsidRDefault="00956219" w:rsidP="00956219">
      <w:pPr>
        <w:keepNext/>
        <w:keepLines/>
        <w:rPr>
          <w:b/>
          <w:bCs/>
        </w:rPr>
      </w:pPr>
      <w:r w:rsidRPr="005B25A1">
        <w:rPr>
          <w:b/>
          <w:bCs/>
        </w:rPr>
        <w:t>Parallel discussion:</w:t>
      </w:r>
    </w:p>
    <w:p w14:paraId="1C5F08AF" w14:textId="77777777" w:rsidR="00956219" w:rsidRPr="005B25A1" w:rsidRDefault="00956219" w:rsidP="00956219">
      <w:pPr>
        <w:keepNext/>
        <w:keepLines/>
      </w:pPr>
      <w:r w:rsidRPr="005B25A1">
        <w:t>Merged.</w:t>
      </w:r>
    </w:p>
    <w:p w14:paraId="04DCDB59" w14:textId="77777777" w:rsidR="00956219" w:rsidRPr="00EB0339" w:rsidRDefault="00956219" w:rsidP="00956219">
      <w:r w:rsidRPr="005B25A1">
        <w:rPr>
          <w:b/>
          <w:bCs/>
        </w:rPr>
        <w:t>Status:</w:t>
      </w:r>
      <w:r>
        <w:t xml:space="preserve"> </w:t>
      </w:r>
      <w:r>
        <w:rPr>
          <w:color w:val="0000FF"/>
        </w:rPr>
        <w:t>Merged</w:t>
      </w:r>
      <w:r>
        <w:t>.</w:t>
      </w:r>
    </w:p>
    <w:p w14:paraId="27D79A88" w14:textId="77777777" w:rsidR="00956219" w:rsidRPr="00EB0339" w:rsidRDefault="00956219" w:rsidP="00956219"/>
    <w:p w14:paraId="15502BE6" w14:textId="77777777" w:rsidR="00956219" w:rsidRDefault="00956219" w:rsidP="00956219">
      <w:pPr>
        <w:pStyle w:val="NormTop"/>
      </w:pPr>
      <w:r>
        <w:rPr>
          <w:color w:val="0000FF"/>
        </w:rPr>
        <w:t>S2-2508631</w:t>
      </w:r>
      <w:r w:rsidRPr="00D53282">
        <w:t xml:space="preserve"> </w:t>
      </w:r>
      <w:r>
        <w:t>(LS OUT) [DRAFT] Reply LS on clarification on threshold-based reporting (Source: Nokia)</w:t>
      </w:r>
      <w:r>
        <w:br/>
      </w:r>
      <w:r w:rsidRPr="00D53282">
        <w:rPr>
          <w:b/>
        </w:rPr>
        <w:t>Document for:</w:t>
      </w:r>
      <w:r w:rsidRPr="00D53282">
        <w:t xml:space="preserve"> </w:t>
      </w:r>
      <w:r>
        <w:t>Approval</w:t>
      </w:r>
      <w:r>
        <w:br/>
      </w:r>
      <w:r w:rsidRPr="00D53282">
        <w:rPr>
          <w:b/>
        </w:rPr>
        <w:t>Abstract:</w:t>
      </w:r>
      <w:r w:rsidRPr="00D53282">
        <w:t xml:space="preserve"> </w:t>
      </w:r>
      <w:r>
        <w:br/>
        <w:t>To: CT WG3. Attachments: 23.501 CR 6341.</w:t>
      </w:r>
    </w:p>
    <w:p w14:paraId="3FB0DDE3" w14:textId="77777777" w:rsidR="00956219" w:rsidRPr="00B81031" w:rsidRDefault="00956219" w:rsidP="00956219">
      <w:pPr>
        <w:keepNext/>
        <w:keepLines/>
        <w:rPr>
          <w:i/>
        </w:rPr>
      </w:pPr>
      <w:r w:rsidRPr="00B81031">
        <w:rPr>
          <w:b/>
          <w:bCs/>
          <w:i/>
        </w:rPr>
        <w:t>Comment:</w:t>
      </w:r>
      <w:r>
        <w:rPr>
          <w:i/>
        </w:rPr>
        <w:t xml:space="preserve"> Response to</w:t>
      </w:r>
      <w:r>
        <w:rPr>
          <w:color w:val="0000FF"/>
        </w:rPr>
        <w:t xml:space="preserve"> S2-2508176</w:t>
      </w:r>
      <w:r>
        <w:t>. Merged into</w:t>
      </w:r>
      <w:r>
        <w:rPr>
          <w:color w:val="0000FF"/>
        </w:rPr>
        <w:t xml:space="preserve"> S2-2509467</w:t>
      </w:r>
      <w:r>
        <w:t>.</w:t>
      </w:r>
    </w:p>
    <w:p w14:paraId="7F3D244E" w14:textId="77777777" w:rsidR="00956219" w:rsidRPr="005B25A1" w:rsidRDefault="00956219" w:rsidP="00956219">
      <w:pPr>
        <w:keepNext/>
        <w:keepLines/>
        <w:rPr>
          <w:b/>
          <w:bCs/>
        </w:rPr>
      </w:pPr>
      <w:r w:rsidRPr="005B25A1">
        <w:rPr>
          <w:b/>
          <w:bCs/>
        </w:rPr>
        <w:t>Convenor comment:</w:t>
      </w:r>
    </w:p>
    <w:p w14:paraId="67A6B22E" w14:textId="77777777" w:rsidR="00956219" w:rsidRPr="005B25A1" w:rsidRDefault="00956219" w:rsidP="00956219">
      <w:pPr>
        <w:keepNext/>
        <w:keepLines/>
      </w:pPr>
      <w:r w:rsidRPr="005B25A1">
        <w:t>Proposed to merge to S2-2508381.</w:t>
      </w:r>
    </w:p>
    <w:p w14:paraId="010E73A5" w14:textId="77777777" w:rsidR="00956219" w:rsidRPr="005B25A1" w:rsidRDefault="00956219" w:rsidP="00956219">
      <w:pPr>
        <w:keepNext/>
        <w:keepLines/>
        <w:rPr>
          <w:b/>
          <w:bCs/>
        </w:rPr>
      </w:pPr>
      <w:r w:rsidRPr="005B25A1">
        <w:rPr>
          <w:b/>
          <w:bCs/>
        </w:rPr>
        <w:t>Parallel discussion:</w:t>
      </w:r>
    </w:p>
    <w:p w14:paraId="227727C2" w14:textId="77777777" w:rsidR="00956219" w:rsidRPr="005B25A1" w:rsidRDefault="00956219" w:rsidP="00956219">
      <w:pPr>
        <w:keepNext/>
        <w:keepLines/>
      </w:pPr>
      <w:r w:rsidRPr="005B25A1">
        <w:t>Merged.</w:t>
      </w:r>
    </w:p>
    <w:p w14:paraId="503CF466" w14:textId="77777777" w:rsidR="00956219" w:rsidRPr="00EB0339" w:rsidRDefault="00956219" w:rsidP="00956219">
      <w:r w:rsidRPr="005B25A1">
        <w:rPr>
          <w:b/>
          <w:bCs/>
        </w:rPr>
        <w:t>Status:</w:t>
      </w:r>
      <w:r>
        <w:t xml:space="preserve"> </w:t>
      </w:r>
      <w:r>
        <w:rPr>
          <w:color w:val="0000FF"/>
        </w:rPr>
        <w:t>Merged</w:t>
      </w:r>
      <w:r>
        <w:t>.</w:t>
      </w:r>
    </w:p>
    <w:p w14:paraId="4D78D7DD" w14:textId="77777777" w:rsidR="00956219" w:rsidRPr="00EB0339" w:rsidRDefault="00956219" w:rsidP="00956219"/>
    <w:p w14:paraId="2FFE2389" w14:textId="77777777" w:rsidR="00956219" w:rsidRDefault="00956219" w:rsidP="00956219">
      <w:pPr>
        <w:pStyle w:val="NormTop"/>
      </w:pPr>
      <w:r>
        <w:rPr>
          <w:color w:val="0000FF"/>
        </w:rPr>
        <w:t>S2-2508801</w:t>
      </w:r>
      <w:r w:rsidRPr="00D53282">
        <w:t xml:space="preserve"> </w:t>
      </w:r>
      <w:r>
        <w:t>(LS OUT) [DRAFT] Reply LS out on clarification on threshold-based reporting (Source: ZTE)</w:t>
      </w:r>
      <w:r>
        <w:br/>
      </w:r>
      <w:r w:rsidRPr="00D53282">
        <w:rPr>
          <w:b/>
        </w:rPr>
        <w:t>Document for:</w:t>
      </w:r>
      <w:r w:rsidRPr="00D53282">
        <w:t xml:space="preserve"> </w:t>
      </w:r>
      <w:r>
        <w:t>Approval</w:t>
      </w:r>
      <w:r>
        <w:br/>
      </w:r>
      <w:r w:rsidRPr="00D53282">
        <w:rPr>
          <w:b/>
        </w:rPr>
        <w:t>Abstract:</w:t>
      </w:r>
      <w:r w:rsidRPr="00D53282">
        <w:t xml:space="preserve"> </w:t>
      </w:r>
      <w:r>
        <w:br/>
        <w:t xml:space="preserve">Proposes a Reply LS out on clarification on threshold-based </w:t>
      </w:r>
      <w:proofErr w:type="spellStart"/>
      <w:r>
        <w:t>reportingo</w:t>
      </w:r>
      <w:proofErr w:type="spellEnd"/>
      <w:r>
        <w:t>.</w:t>
      </w:r>
    </w:p>
    <w:p w14:paraId="43A607F9" w14:textId="77777777" w:rsidR="00956219" w:rsidRPr="00B81031" w:rsidRDefault="00956219" w:rsidP="00956219">
      <w:pPr>
        <w:keepNext/>
        <w:keepLines/>
        <w:rPr>
          <w:i/>
        </w:rPr>
      </w:pPr>
      <w:r w:rsidRPr="00B81031">
        <w:rPr>
          <w:b/>
          <w:bCs/>
          <w:i/>
        </w:rPr>
        <w:t>Comment:</w:t>
      </w:r>
      <w:r>
        <w:rPr>
          <w:i/>
        </w:rPr>
        <w:t xml:space="preserve"> Response to</w:t>
      </w:r>
      <w:r>
        <w:rPr>
          <w:color w:val="0000FF"/>
        </w:rPr>
        <w:t xml:space="preserve"> S2-2508176</w:t>
      </w:r>
      <w:r>
        <w:t>. Merged into</w:t>
      </w:r>
      <w:r>
        <w:rPr>
          <w:color w:val="0000FF"/>
        </w:rPr>
        <w:t xml:space="preserve"> S2-2509467</w:t>
      </w:r>
      <w:r>
        <w:t>.</w:t>
      </w:r>
    </w:p>
    <w:p w14:paraId="538CC70E" w14:textId="77777777" w:rsidR="00956219" w:rsidRPr="005B25A1" w:rsidRDefault="00956219" w:rsidP="00956219">
      <w:pPr>
        <w:keepNext/>
        <w:keepLines/>
        <w:rPr>
          <w:b/>
          <w:bCs/>
        </w:rPr>
      </w:pPr>
      <w:r w:rsidRPr="005B25A1">
        <w:rPr>
          <w:b/>
          <w:bCs/>
        </w:rPr>
        <w:t>Convenor comment:</w:t>
      </w:r>
    </w:p>
    <w:p w14:paraId="5ABD37A1" w14:textId="77777777" w:rsidR="00956219" w:rsidRPr="005B25A1" w:rsidRDefault="00956219" w:rsidP="00956219">
      <w:pPr>
        <w:keepNext/>
        <w:keepLines/>
      </w:pPr>
      <w:r w:rsidRPr="005B25A1">
        <w:t>Proposed to merge to S2-2508381.</w:t>
      </w:r>
    </w:p>
    <w:p w14:paraId="280C09A2" w14:textId="77777777" w:rsidR="00956219" w:rsidRPr="005B25A1" w:rsidRDefault="00956219" w:rsidP="00956219">
      <w:pPr>
        <w:keepNext/>
        <w:keepLines/>
        <w:rPr>
          <w:b/>
          <w:bCs/>
        </w:rPr>
      </w:pPr>
      <w:r w:rsidRPr="005B25A1">
        <w:rPr>
          <w:b/>
          <w:bCs/>
        </w:rPr>
        <w:t>Parallel discussion:</w:t>
      </w:r>
    </w:p>
    <w:p w14:paraId="70DA6623" w14:textId="77777777" w:rsidR="00956219" w:rsidRPr="005B25A1" w:rsidRDefault="00956219" w:rsidP="00956219">
      <w:pPr>
        <w:keepNext/>
        <w:keepLines/>
      </w:pPr>
      <w:r w:rsidRPr="005B25A1">
        <w:t>Merged.</w:t>
      </w:r>
    </w:p>
    <w:p w14:paraId="058D4833" w14:textId="77777777" w:rsidR="00956219" w:rsidRPr="00EB0339" w:rsidRDefault="00956219" w:rsidP="00956219">
      <w:r w:rsidRPr="005B25A1">
        <w:rPr>
          <w:b/>
          <w:bCs/>
        </w:rPr>
        <w:t>Status:</w:t>
      </w:r>
      <w:r>
        <w:t xml:space="preserve"> </w:t>
      </w:r>
      <w:r>
        <w:rPr>
          <w:color w:val="0000FF"/>
        </w:rPr>
        <w:t>Merged</w:t>
      </w:r>
      <w:r>
        <w:t>.</w:t>
      </w:r>
    </w:p>
    <w:p w14:paraId="18178D31" w14:textId="77777777" w:rsidR="00956219" w:rsidRPr="00EB0339" w:rsidRDefault="00956219" w:rsidP="00956219"/>
    <w:p w14:paraId="5A906146" w14:textId="77777777" w:rsidR="00956219" w:rsidRDefault="00956219" w:rsidP="00956219">
      <w:pPr>
        <w:pStyle w:val="NormTop"/>
      </w:pPr>
      <w:r>
        <w:rPr>
          <w:color w:val="0000FF"/>
        </w:rPr>
        <w:t>S2-2508632</w:t>
      </w:r>
      <w:r w:rsidRPr="00D53282">
        <w:t xml:space="preserve"> </w:t>
      </w:r>
      <w:r>
        <w:t>(CR) 23.501 CR6341R1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if the consumption threshold is not crossed, the EIF reports no consumption information for the time period. Text is also made a bit clearer for the reader on what 'future' means. NF is replaced with AF/NEF as these are the expected consumers in rel-19.</w:t>
      </w:r>
    </w:p>
    <w:p w14:paraId="6FF0976A"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S2-2506239</w:t>
      </w:r>
      <w:r>
        <w:t>.  Confirm CR Number - CR states -6341!</w:t>
      </w:r>
    </w:p>
    <w:p w14:paraId="7BEDA74E" w14:textId="77777777" w:rsidR="00956219" w:rsidRPr="005B25A1" w:rsidRDefault="00956219" w:rsidP="00956219">
      <w:pPr>
        <w:keepNext/>
        <w:keepLines/>
        <w:rPr>
          <w:b/>
          <w:bCs/>
        </w:rPr>
      </w:pPr>
      <w:r w:rsidRPr="005B25A1">
        <w:rPr>
          <w:b/>
          <w:bCs/>
        </w:rPr>
        <w:t>Convenor comment:</w:t>
      </w:r>
    </w:p>
    <w:p w14:paraId="67384775" w14:textId="77777777" w:rsidR="00956219" w:rsidRPr="005B25A1" w:rsidRDefault="00956219" w:rsidP="00956219">
      <w:pPr>
        <w:keepNext/>
        <w:keepLines/>
      </w:pPr>
      <w:r w:rsidRPr="005B25A1">
        <w:t>Handle as baseline.</w:t>
      </w:r>
    </w:p>
    <w:p w14:paraId="751A3189" w14:textId="77777777" w:rsidR="00956219" w:rsidRPr="005B25A1" w:rsidRDefault="00956219" w:rsidP="00956219">
      <w:pPr>
        <w:keepNext/>
        <w:keepLines/>
        <w:rPr>
          <w:b/>
          <w:bCs/>
        </w:rPr>
      </w:pPr>
      <w:r w:rsidRPr="005B25A1">
        <w:rPr>
          <w:b/>
          <w:bCs/>
        </w:rPr>
        <w:t>Parallel discussion:</w:t>
      </w:r>
    </w:p>
    <w:p w14:paraId="08EB5367" w14:textId="77777777" w:rsidR="00956219" w:rsidRPr="005B25A1" w:rsidRDefault="00956219" w:rsidP="00956219">
      <w:pPr>
        <w:keepNext/>
        <w:keepLines/>
      </w:pPr>
      <w:r w:rsidRPr="005B25A1">
        <w:t>Revised in parallel session to</w:t>
      </w:r>
      <w:r>
        <w:rPr>
          <w:color w:val="0000FF"/>
        </w:rPr>
        <w:t xml:space="preserve"> S2-2509368</w:t>
      </w:r>
      <w:r>
        <w:t>.</w:t>
      </w:r>
    </w:p>
    <w:p w14:paraId="46EB48FF" w14:textId="77777777" w:rsidR="00956219" w:rsidRPr="005B25A1" w:rsidRDefault="00956219" w:rsidP="00956219">
      <w:pPr>
        <w:keepNext/>
        <w:keepLines/>
      </w:pPr>
      <w:r w:rsidRPr="005B25A1">
        <w:t>Revised in parallel session to</w:t>
      </w:r>
      <w:r>
        <w:rPr>
          <w:color w:val="0000FF"/>
        </w:rPr>
        <w:t xml:space="preserve"> S2-2509466</w:t>
      </w:r>
      <w:r>
        <w:t>.</w:t>
      </w:r>
    </w:p>
    <w:p w14:paraId="4B5C296A"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004A5657" w14:textId="77777777" w:rsidR="009E42E4" w:rsidRPr="005B25A1" w:rsidRDefault="009E42E4" w:rsidP="009E42E4">
      <w:pPr>
        <w:keepNext/>
        <w:keepLines/>
        <w:rPr>
          <w:b/>
          <w:bCs/>
        </w:rPr>
      </w:pPr>
      <w:r w:rsidRPr="005B25A1">
        <w:rPr>
          <w:b/>
          <w:bCs/>
        </w:rPr>
        <w:t>Plenary Discussion:</w:t>
      </w:r>
    </w:p>
    <w:p w14:paraId="3EDF00B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C2ABC9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94E6722" w14:textId="5715F44F" w:rsidR="00956219" w:rsidRPr="00EB0339" w:rsidRDefault="009E42E4" w:rsidP="00956219">
      <w:r>
        <w:rPr>
          <w:b/>
          <w:bCs/>
        </w:rPr>
        <w:t xml:space="preserve"> </w:t>
      </w:r>
    </w:p>
    <w:p w14:paraId="5FD74DC1" w14:textId="77777777" w:rsidR="00956219" w:rsidRDefault="00956219" w:rsidP="00956219">
      <w:pPr>
        <w:pStyle w:val="NormTop"/>
      </w:pPr>
      <w:r>
        <w:rPr>
          <w:color w:val="0000FF"/>
        </w:rPr>
        <w:t>S2-2508382</w:t>
      </w:r>
      <w:r w:rsidRPr="00D53282">
        <w:t xml:space="preserve"> </w:t>
      </w:r>
      <w:r>
        <w:t>(CR) 23.501 CR6429 (Rel-19, 'F'): Clarification on threshold-based reporting for energy consumption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5.51.2.4, it is proposed to clarify that the 'time window' needs to be provided with reporting threshold for threshold-based reporting. There is no need to provide reporting period for threshold-based reporting for energy consumption information exposure. In NOTE2, the 'reporting time period' is changed to 'reporting period' for alignment.</w:t>
      </w:r>
    </w:p>
    <w:p w14:paraId="61CECD1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S2-2509466</w:t>
      </w:r>
      <w:r>
        <w:t>.</w:t>
      </w:r>
    </w:p>
    <w:p w14:paraId="559FAFDE" w14:textId="77777777" w:rsidR="00956219" w:rsidRPr="005B25A1" w:rsidRDefault="00956219" w:rsidP="00956219">
      <w:pPr>
        <w:keepNext/>
        <w:keepLines/>
        <w:rPr>
          <w:b/>
          <w:bCs/>
        </w:rPr>
      </w:pPr>
      <w:r w:rsidRPr="005B25A1">
        <w:rPr>
          <w:b/>
          <w:bCs/>
        </w:rPr>
        <w:t>Convenor comment:</w:t>
      </w:r>
    </w:p>
    <w:p w14:paraId="6A2ACBC9" w14:textId="77777777" w:rsidR="00956219" w:rsidRPr="005B25A1" w:rsidRDefault="00956219" w:rsidP="00956219">
      <w:pPr>
        <w:keepNext/>
        <w:keepLines/>
      </w:pPr>
      <w:r w:rsidRPr="005B25A1">
        <w:t>Proposed to merge to S2-2508632.</w:t>
      </w:r>
    </w:p>
    <w:p w14:paraId="06D8CCB1" w14:textId="77777777" w:rsidR="00956219" w:rsidRPr="005B25A1" w:rsidRDefault="00956219" w:rsidP="00956219">
      <w:pPr>
        <w:keepNext/>
        <w:keepLines/>
        <w:rPr>
          <w:b/>
          <w:bCs/>
        </w:rPr>
      </w:pPr>
      <w:r w:rsidRPr="005B25A1">
        <w:rPr>
          <w:b/>
          <w:bCs/>
        </w:rPr>
        <w:t>Parallel discussion:</w:t>
      </w:r>
    </w:p>
    <w:p w14:paraId="463160A4" w14:textId="77777777" w:rsidR="00956219" w:rsidRPr="005B25A1" w:rsidRDefault="00956219" w:rsidP="00956219">
      <w:pPr>
        <w:keepNext/>
        <w:keepLines/>
      </w:pPr>
      <w:r w:rsidRPr="005B25A1">
        <w:t>Merged.</w:t>
      </w:r>
    </w:p>
    <w:p w14:paraId="6F555236" w14:textId="77777777" w:rsidR="00956219" w:rsidRPr="00EB0339" w:rsidRDefault="00956219" w:rsidP="00956219">
      <w:r w:rsidRPr="005B25A1">
        <w:rPr>
          <w:b/>
          <w:bCs/>
        </w:rPr>
        <w:t>Status:</w:t>
      </w:r>
      <w:r>
        <w:t xml:space="preserve"> </w:t>
      </w:r>
      <w:r>
        <w:rPr>
          <w:color w:val="0000FF"/>
        </w:rPr>
        <w:t>Merged</w:t>
      </w:r>
      <w:r>
        <w:t>.</w:t>
      </w:r>
    </w:p>
    <w:p w14:paraId="373FCB44" w14:textId="77777777" w:rsidR="00956219" w:rsidRPr="00EB0339" w:rsidRDefault="00956219" w:rsidP="00956219"/>
    <w:p w14:paraId="2565CE0A" w14:textId="77777777" w:rsidR="00956219" w:rsidRDefault="00956219" w:rsidP="00956219">
      <w:pPr>
        <w:pStyle w:val="NormTop"/>
      </w:pPr>
      <w:r>
        <w:rPr>
          <w:color w:val="0000FF"/>
        </w:rPr>
        <w:t>S2-2508426</w:t>
      </w:r>
      <w:r w:rsidRPr="00D53282">
        <w:t xml:space="preserve"> </w:t>
      </w:r>
      <w:r>
        <w:t>(CR) 23.501 CR6430 (Rel-19, 'F'): Clarification on threshold-based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AF may provide reporting threshold together with the reporting period, or time window.</w:t>
      </w:r>
    </w:p>
    <w:p w14:paraId="4D9E2368" w14:textId="77777777" w:rsidR="00956219" w:rsidRPr="00B81031" w:rsidRDefault="00956219" w:rsidP="00956219">
      <w:pPr>
        <w:keepNext/>
        <w:keepLines/>
        <w:rPr>
          <w:i/>
        </w:rPr>
      </w:pPr>
      <w:r w:rsidRPr="00B81031">
        <w:rPr>
          <w:b/>
          <w:bCs/>
          <w:i/>
        </w:rPr>
        <w:t>Comment:</w:t>
      </w:r>
      <w:r>
        <w:rPr>
          <w:i/>
        </w:rPr>
        <w:t xml:space="preserve"> Check WI Code Capitalization! Merged into</w:t>
      </w:r>
      <w:r>
        <w:rPr>
          <w:color w:val="0000FF"/>
        </w:rPr>
        <w:t xml:space="preserve"> S2-2509466</w:t>
      </w:r>
      <w:r>
        <w:t>.</w:t>
      </w:r>
    </w:p>
    <w:p w14:paraId="46C13B73" w14:textId="77777777" w:rsidR="00956219" w:rsidRPr="005B25A1" w:rsidRDefault="00956219" w:rsidP="00956219">
      <w:pPr>
        <w:keepNext/>
        <w:keepLines/>
        <w:rPr>
          <w:b/>
          <w:bCs/>
        </w:rPr>
      </w:pPr>
      <w:r w:rsidRPr="005B25A1">
        <w:rPr>
          <w:b/>
          <w:bCs/>
        </w:rPr>
        <w:t>Convenor comment:</w:t>
      </w:r>
    </w:p>
    <w:p w14:paraId="7E128F7A" w14:textId="77777777" w:rsidR="00956219" w:rsidRPr="005B25A1" w:rsidRDefault="00956219" w:rsidP="00956219">
      <w:pPr>
        <w:keepNext/>
        <w:keepLines/>
      </w:pPr>
      <w:r w:rsidRPr="005B25A1">
        <w:t>Proposed to merge to S2-2508632.</w:t>
      </w:r>
    </w:p>
    <w:p w14:paraId="29174052" w14:textId="77777777" w:rsidR="00956219" w:rsidRPr="005B25A1" w:rsidRDefault="00956219" w:rsidP="00956219">
      <w:pPr>
        <w:keepNext/>
        <w:keepLines/>
        <w:rPr>
          <w:b/>
          <w:bCs/>
        </w:rPr>
      </w:pPr>
      <w:r w:rsidRPr="005B25A1">
        <w:rPr>
          <w:b/>
          <w:bCs/>
        </w:rPr>
        <w:t>Parallel discussion:</w:t>
      </w:r>
    </w:p>
    <w:p w14:paraId="7C0B4D25" w14:textId="77777777" w:rsidR="00956219" w:rsidRPr="005B25A1" w:rsidRDefault="00956219" w:rsidP="00956219">
      <w:pPr>
        <w:keepNext/>
        <w:keepLines/>
      </w:pPr>
      <w:r w:rsidRPr="005B25A1">
        <w:t>Merged.</w:t>
      </w:r>
    </w:p>
    <w:p w14:paraId="589B8FF5" w14:textId="77777777" w:rsidR="00956219" w:rsidRPr="00EB0339" w:rsidRDefault="00956219" w:rsidP="00956219">
      <w:r w:rsidRPr="005B25A1">
        <w:rPr>
          <w:b/>
          <w:bCs/>
        </w:rPr>
        <w:t>Status:</w:t>
      </w:r>
      <w:r>
        <w:t xml:space="preserve"> </w:t>
      </w:r>
      <w:r>
        <w:rPr>
          <w:color w:val="0000FF"/>
        </w:rPr>
        <w:t>Merged</w:t>
      </w:r>
      <w:r>
        <w:t>.</w:t>
      </w:r>
    </w:p>
    <w:p w14:paraId="62EE8C3C" w14:textId="77777777" w:rsidR="00956219" w:rsidRPr="00EB0339" w:rsidRDefault="00956219" w:rsidP="00956219"/>
    <w:p w14:paraId="7486B8A7" w14:textId="77777777" w:rsidR="00956219" w:rsidRDefault="00956219" w:rsidP="00956219">
      <w:pPr>
        <w:pStyle w:val="NormTop"/>
      </w:pPr>
      <w:r>
        <w:rPr>
          <w:color w:val="0000FF"/>
        </w:rPr>
        <w:t>S2-2508802</w:t>
      </w:r>
      <w:r w:rsidRPr="00D53282">
        <w:t xml:space="preserve"> </w:t>
      </w:r>
      <w:r>
        <w:t>(CR) 23.501 CR6396R1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6F66DD38"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S2-2507110</w:t>
      </w:r>
      <w:r>
        <w:t>.</w:t>
      </w:r>
    </w:p>
    <w:p w14:paraId="5841A59A" w14:textId="77777777" w:rsidR="00956219" w:rsidRPr="005B25A1" w:rsidRDefault="00956219" w:rsidP="00956219">
      <w:pPr>
        <w:keepNext/>
        <w:keepLines/>
        <w:rPr>
          <w:b/>
          <w:bCs/>
        </w:rPr>
      </w:pPr>
      <w:r w:rsidRPr="005B25A1">
        <w:rPr>
          <w:b/>
          <w:bCs/>
        </w:rPr>
        <w:t>Convenor comment:</w:t>
      </w:r>
    </w:p>
    <w:p w14:paraId="697AF350" w14:textId="77777777" w:rsidR="00956219" w:rsidRPr="005B25A1" w:rsidRDefault="00956219" w:rsidP="00956219">
      <w:pPr>
        <w:keepNext/>
        <w:keepLines/>
      </w:pPr>
      <w:r w:rsidRPr="005B25A1">
        <w:t>Proposed to merge to S2-2508632 (exposure part)Handle separately changes for the collection part.</w:t>
      </w:r>
    </w:p>
    <w:p w14:paraId="2CD53342" w14:textId="77777777" w:rsidR="00956219" w:rsidRPr="005B25A1" w:rsidRDefault="00956219" w:rsidP="00956219">
      <w:pPr>
        <w:keepNext/>
        <w:keepLines/>
        <w:rPr>
          <w:b/>
          <w:bCs/>
        </w:rPr>
      </w:pPr>
      <w:r w:rsidRPr="005B25A1">
        <w:rPr>
          <w:b/>
          <w:bCs/>
        </w:rPr>
        <w:t>Parallel discussion:</w:t>
      </w:r>
    </w:p>
    <w:p w14:paraId="0A1C33BC" w14:textId="77777777" w:rsidR="00956219" w:rsidRPr="005B25A1" w:rsidRDefault="00956219" w:rsidP="00956219">
      <w:pPr>
        <w:keepNext/>
        <w:keepLines/>
      </w:pPr>
      <w:r w:rsidRPr="005B25A1">
        <w:t>Revised in parallel session to</w:t>
      </w:r>
      <w:r>
        <w:rPr>
          <w:color w:val="0000FF"/>
        </w:rPr>
        <w:t xml:space="preserve"> S2-2509370</w:t>
      </w:r>
      <w:r>
        <w:t>.</w:t>
      </w:r>
    </w:p>
    <w:p w14:paraId="76F97515"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2C82F164" w14:textId="77777777" w:rsidR="009E42E4" w:rsidRPr="005B25A1" w:rsidRDefault="009E42E4" w:rsidP="009E42E4">
      <w:pPr>
        <w:keepNext/>
        <w:keepLines/>
        <w:rPr>
          <w:b/>
          <w:bCs/>
        </w:rPr>
      </w:pPr>
      <w:r w:rsidRPr="005B25A1">
        <w:rPr>
          <w:b/>
          <w:bCs/>
        </w:rPr>
        <w:t>Plenary Discussion:</w:t>
      </w:r>
    </w:p>
    <w:p w14:paraId="3673418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EA5945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651F9B7" w14:textId="5E92458C" w:rsidR="00956219" w:rsidRPr="00EB0339" w:rsidRDefault="009E42E4" w:rsidP="00956219">
      <w:r>
        <w:rPr>
          <w:b/>
          <w:bCs/>
        </w:rPr>
        <w:t xml:space="preserve"> </w:t>
      </w:r>
    </w:p>
    <w:p w14:paraId="51E5BDB7"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Energy Consumption Calculation</w:t>
      </w:r>
    </w:p>
    <w:p w14:paraId="75AC0652" w14:textId="77777777" w:rsidR="00956219" w:rsidRDefault="00956219" w:rsidP="00956219">
      <w:pPr>
        <w:pStyle w:val="NormTop"/>
      </w:pPr>
      <w:r>
        <w:rPr>
          <w:color w:val="0000FF"/>
        </w:rPr>
        <w:t>S2-2508750</w:t>
      </w:r>
      <w:r w:rsidRPr="00D53282">
        <w:t xml:space="preserve"> </w:t>
      </w:r>
      <w:r>
        <w:t>(CR) 23.501 CR6446 (Rel-19, 'F'): Clarification on Energy Consumption Estimation Formula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that the EC estimation formula may provide different estimations for the same volume of transmitted data.</w:t>
      </w:r>
    </w:p>
    <w:p w14:paraId="637B66C2" w14:textId="77777777" w:rsidR="00956219" w:rsidRPr="00B81031" w:rsidRDefault="00956219" w:rsidP="00956219">
      <w:pPr>
        <w:keepNext/>
        <w:keepLines/>
        <w:rPr>
          <w:i/>
        </w:rPr>
      </w:pPr>
      <w:r w:rsidRPr="00B81031">
        <w:rPr>
          <w:b/>
          <w:bCs/>
          <w:i/>
        </w:rPr>
        <w:t>Comment:</w:t>
      </w:r>
      <w:r>
        <w:rPr>
          <w:i/>
        </w:rPr>
        <w:t xml:space="preserve"> Check Affected Clauses!</w:t>
      </w:r>
    </w:p>
    <w:p w14:paraId="1021FAC5" w14:textId="77777777" w:rsidR="00956219" w:rsidRPr="005B25A1" w:rsidRDefault="00956219" w:rsidP="00956219">
      <w:pPr>
        <w:keepNext/>
        <w:keepLines/>
        <w:rPr>
          <w:b/>
          <w:bCs/>
        </w:rPr>
      </w:pPr>
      <w:r w:rsidRPr="005B25A1">
        <w:rPr>
          <w:b/>
          <w:bCs/>
        </w:rPr>
        <w:t>Convenor comment:</w:t>
      </w:r>
    </w:p>
    <w:p w14:paraId="029E0653" w14:textId="77777777" w:rsidR="00956219" w:rsidRPr="005B25A1" w:rsidRDefault="00956219" w:rsidP="00956219">
      <w:pPr>
        <w:keepNext/>
        <w:keepLines/>
      </w:pPr>
      <w:r w:rsidRPr="005B25A1">
        <w:t>Clarification on collected data volume.</w:t>
      </w:r>
    </w:p>
    <w:p w14:paraId="03655ED2" w14:textId="77777777" w:rsidR="00956219" w:rsidRPr="005B25A1" w:rsidRDefault="00956219" w:rsidP="00956219">
      <w:pPr>
        <w:keepNext/>
        <w:keepLines/>
        <w:rPr>
          <w:b/>
          <w:bCs/>
        </w:rPr>
      </w:pPr>
      <w:r w:rsidRPr="005B25A1">
        <w:rPr>
          <w:b/>
          <w:bCs/>
        </w:rPr>
        <w:t>Parallel discussion:</w:t>
      </w:r>
    </w:p>
    <w:p w14:paraId="62F34866" w14:textId="77777777" w:rsidR="00956219" w:rsidRPr="005B25A1" w:rsidRDefault="00956219" w:rsidP="00956219">
      <w:pPr>
        <w:keepNext/>
        <w:keepLines/>
      </w:pPr>
      <w:r w:rsidRPr="005B25A1">
        <w:t>Revised in parallel session to</w:t>
      </w:r>
      <w:r>
        <w:rPr>
          <w:color w:val="0000FF"/>
        </w:rPr>
        <w:t xml:space="preserve"> S2-2509371</w:t>
      </w:r>
      <w:r>
        <w:t>.</w:t>
      </w:r>
    </w:p>
    <w:p w14:paraId="2A2D6509" w14:textId="77777777" w:rsidR="00956219" w:rsidRPr="005B25A1" w:rsidRDefault="00956219" w:rsidP="00956219">
      <w:pPr>
        <w:keepNext/>
        <w:keepLines/>
      </w:pPr>
      <w:r w:rsidRPr="005B25A1">
        <w:t>Clean up. Remove the change on change.</w:t>
      </w:r>
    </w:p>
    <w:p w14:paraId="2A89DBB8"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03801867" w14:textId="77777777" w:rsidR="009E42E4" w:rsidRPr="005B25A1" w:rsidRDefault="009E42E4" w:rsidP="009E42E4">
      <w:pPr>
        <w:keepNext/>
        <w:keepLines/>
        <w:rPr>
          <w:b/>
          <w:bCs/>
        </w:rPr>
      </w:pPr>
      <w:r w:rsidRPr="005B25A1">
        <w:rPr>
          <w:b/>
          <w:bCs/>
        </w:rPr>
        <w:t>Plenary Discussion:</w:t>
      </w:r>
    </w:p>
    <w:p w14:paraId="6434D51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9E0FED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0D0943B" w14:textId="31396FBB" w:rsidR="00956219" w:rsidRPr="00EB0339" w:rsidRDefault="009E42E4" w:rsidP="00956219">
      <w:r>
        <w:rPr>
          <w:b/>
          <w:bCs/>
        </w:rPr>
        <w:t xml:space="preserve"> </w:t>
      </w:r>
    </w:p>
    <w:p w14:paraId="7CD36D67"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w:t>
      </w:r>
    </w:p>
    <w:p w14:paraId="5618FDAE" w14:textId="77777777" w:rsidR="00956219" w:rsidRDefault="00956219" w:rsidP="00956219">
      <w:pPr>
        <w:pStyle w:val="NormTop"/>
      </w:pPr>
      <w:r>
        <w:rPr>
          <w:color w:val="0000FF"/>
        </w:rPr>
        <w:t>S2-2508635</w:t>
      </w:r>
      <w:r w:rsidRPr="00D53282">
        <w:t xml:space="preserve"> </w:t>
      </w:r>
      <w:r>
        <w:t>(CR) 23.501 CR6438 (Rel-19, 'F'): Clarification on handling of application ID/predefined PDRs in reporting of usage data volume to EIF- option SMF is aware of App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the solution assumes that the SMF can be Application ID semantics aware.</w:t>
      </w:r>
    </w:p>
    <w:p w14:paraId="17C8E065" w14:textId="77777777" w:rsidR="00956219" w:rsidRPr="005B25A1" w:rsidRDefault="00956219" w:rsidP="00956219">
      <w:pPr>
        <w:keepNext/>
        <w:keepLines/>
        <w:rPr>
          <w:b/>
          <w:bCs/>
        </w:rPr>
      </w:pPr>
      <w:r w:rsidRPr="005B25A1">
        <w:rPr>
          <w:b/>
          <w:bCs/>
        </w:rPr>
        <w:t>Convenor comment:</w:t>
      </w:r>
    </w:p>
    <w:p w14:paraId="1055308D" w14:textId="77777777" w:rsidR="00956219" w:rsidRPr="005B25A1" w:rsidRDefault="00956219" w:rsidP="00956219">
      <w:pPr>
        <w:keepNext/>
        <w:keepLines/>
      </w:pPr>
      <w:r w:rsidRPr="005B25A1">
        <w:t>Option#1: Resolution by SMF.</w:t>
      </w:r>
    </w:p>
    <w:p w14:paraId="2F344AFE" w14:textId="77777777" w:rsidR="00956219" w:rsidRPr="005B25A1" w:rsidRDefault="00956219" w:rsidP="00956219">
      <w:pPr>
        <w:keepNext/>
        <w:keepLines/>
        <w:rPr>
          <w:b/>
          <w:bCs/>
        </w:rPr>
      </w:pPr>
      <w:r w:rsidRPr="005B25A1">
        <w:rPr>
          <w:b/>
          <w:bCs/>
        </w:rPr>
        <w:t>Parallel discussion:</w:t>
      </w:r>
    </w:p>
    <w:p w14:paraId="042DCDD7" w14:textId="77777777" w:rsidR="00956219" w:rsidRPr="005B25A1" w:rsidRDefault="00956219" w:rsidP="00956219">
      <w:pPr>
        <w:keepNext/>
        <w:keepLines/>
      </w:pPr>
      <w:r w:rsidRPr="005B25A1">
        <w:t>Revised in parallel session to</w:t>
      </w:r>
      <w:r>
        <w:rPr>
          <w:color w:val="0000FF"/>
        </w:rPr>
        <w:t xml:space="preserve"> S2-2509372</w:t>
      </w:r>
      <w:r>
        <w:t>.</w:t>
      </w:r>
    </w:p>
    <w:p w14:paraId="6C3E633B" w14:textId="77777777" w:rsidR="00956219" w:rsidRPr="005B25A1" w:rsidRDefault="00956219" w:rsidP="00956219">
      <w:pPr>
        <w:keepNext/>
        <w:keepLines/>
      </w:pPr>
      <w:r w:rsidRPr="005B25A1">
        <w:t>Revised in parallel session to</w:t>
      </w:r>
      <w:r>
        <w:rPr>
          <w:color w:val="0000FF"/>
        </w:rPr>
        <w:t xml:space="preserve"> S2-2509647</w:t>
      </w:r>
      <w:r>
        <w:t xml:space="preserve"> (</w:t>
      </w:r>
      <w:r w:rsidRPr="00D94732">
        <w:rPr>
          <w:color w:val="FF0000"/>
        </w:rPr>
        <w:t>withdrawn</w:t>
      </w:r>
      <w:r>
        <w:t>).</w:t>
      </w:r>
    </w:p>
    <w:p w14:paraId="3071BC21" w14:textId="77777777" w:rsidR="00956219" w:rsidRDefault="00956219" w:rsidP="00956219">
      <w:pPr>
        <w:keepNext/>
        <w:keepLines/>
        <w:rPr>
          <w:b/>
          <w:bCs/>
        </w:rPr>
      </w:pPr>
      <w:r>
        <w:rPr>
          <w:b/>
          <w:bCs/>
        </w:rPr>
        <w:t>Plenary Discussion:</w:t>
      </w:r>
    </w:p>
    <w:p w14:paraId="164B14D5" w14:textId="77777777" w:rsidR="00956219" w:rsidRPr="00D94732" w:rsidRDefault="00956219" w:rsidP="00956219">
      <w:pPr>
        <w:keepNext/>
        <w:keepLines/>
      </w:pPr>
      <w:r>
        <w:rPr>
          <w:color w:val="0000FF"/>
        </w:rPr>
        <w:t>S2-2509647</w:t>
      </w:r>
      <w:r>
        <w:t xml:space="preserve"> was </w:t>
      </w:r>
      <w:r w:rsidRPr="00D94732">
        <w:rPr>
          <w:color w:val="FF0000"/>
        </w:rPr>
        <w:t xml:space="preserve">withdrawn </w:t>
      </w:r>
      <w:r>
        <w:t xml:space="preserve">and </w:t>
      </w:r>
      <w:r>
        <w:rPr>
          <w:color w:val="0000FF"/>
        </w:rPr>
        <w:t>S2-2509372</w:t>
      </w:r>
      <w:r>
        <w:t xml:space="preserve"> was </w:t>
      </w:r>
      <w:r w:rsidRPr="00D94732">
        <w:rPr>
          <w:color w:val="3333FF"/>
        </w:rPr>
        <w:t>postponed</w:t>
      </w:r>
      <w:r>
        <w:t>.</w:t>
      </w:r>
    </w:p>
    <w:p w14:paraId="596AF6DC" w14:textId="77777777" w:rsidR="00956219" w:rsidRDefault="00956219" w:rsidP="00956219">
      <w:r>
        <w:rPr>
          <w:b/>
          <w:bCs/>
        </w:rPr>
        <w:t>Status:</w:t>
      </w:r>
      <w:r>
        <w:t xml:space="preserve"> </w:t>
      </w:r>
      <w:r w:rsidRPr="00D94732">
        <w:rPr>
          <w:color w:val="3333FF"/>
        </w:rPr>
        <w:t>Postponed</w:t>
      </w:r>
      <w:r>
        <w:t>.</w:t>
      </w:r>
    </w:p>
    <w:p w14:paraId="778D3AB3" w14:textId="77777777" w:rsidR="00956219" w:rsidRPr="00EB0339" w:rsidRDefault="00956219" w:rsidP="00956219"/>
    <w:p w14:paraId="0011CAA2" w14:textId="77777777" w:rsidR="00956219" w:rsidRDefault="00956219" w:rsidP="00956219">
      <w:pPr>
        <w:pStyle w:val="NormTop"/>
      </w:pPr>
      <w:r>
        <w:rPr>
          <w:color w:val="0000FF"/>
        </w:rPr>
        <w:t>S2-2508636</w:t>
      </w:r>
      <w:r w:rsidRPr="00D53282">
        <w:t xml:space="preserve"> </w:t>
      </w:r>
      <w:r>
        <w:t>(CR) 23.501 CR6439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45976804" w14:textId="77777777" w:rsidR="00956219" w:rsidRPr="005B25A1" w:rsidRDefault="00956219" w:rsidP="00956219">
      <w:pPr>
        <w:keepNext/>
        <w:keepLines/>
        <w:rPr>
          <w:b/>
          <w:bCs/>
        </w:rPr>
      </w:pPr>
      <w:r w:rsidRPr="005B25A1">
        <w:rPr>
          <w:b/>
          <w:bCs/>
        </w:rPr>
        <w:t>Convenor comment:</w:t>
      </w:r>
    </w:p>
    <w:p w14:paraId="5C7E4003" w14:textId="77777777" w:rsidR="00956219" w:rsidRPr="005B25A1" w:rsidRDefault="00956219" w:rsidP="00956219">
      <w:pPr>
        <w:keepNext/>
        <w:keepLines/>
      </w:pPr>
      <w:r w:rsidRPr="005B25A1">
        <w:t>Option#2: Deprecate SDF/App level energy info collection.</w:t>
      </w:r>
    </w:p>
    <w:p w14:paraId="726AA368" w14:textId="77777777" w:rsidR="00956219" w:rsidRPr="005B25A1" w:rsidRDefault="00956219" w:rsidP="00956219">
      <w:pPr>
        <w:keepNext/>
        <w:keepLines/>
        <w:rPr>
          <w:b/>
          <w:bCs/>
        </w:rPr>
      </w:pPr>
      <w:r w:rsidRPr="005B25A1">
        <w:rPr>
          <w:b/>
          <w:bCs/>
        </w:rPr>
        <w:t>Plenary Discussion:</w:t>
      </w:r>
    </w:p>
    <w:p w14:paraId="000BB157" w14:textId="77777777" w:rsidR="00956219" w:rsidRPr="005B25A1" w:rsidRDefault="00956219" w:rsidP="00956219">
      <w:pPr>
        <w:keepNext/>
        <w:keepLines/>
      </w:pPr>
      <w:r>
        <w:rPr>
          <w:color w:val="0000FF"/>
        </w:rPr>
        <w:t>Not handled</w:t>
      </w:r>
      <w:r>
        <w:t>.</w:t>
      </w:r>
    </w:p>
    <w:p w14:paraId="5B9F0117" w14:textId="77777777" w:rsidR="00956219" w:rsidRPr="00EB0339" w:rsidRDefault="00956219" w:rsidP="00956219">
      <w:r w:rsidRPr="005B25A1">
        <w:rPr>
          <w:b/>
          <w:bCs/>
        </w:rPr>
        <w:t>Status:</w:t>
      </w:r>
      <w:r>
        <w:t xml:space="preserve"> </w:t>
      </w:r>
      <w:r>
        <w:rPr>
          <w:color w:val="0000FF"/>
        </w:rPr>
        <w:t>Not handled</w:t>
      </w:r>
      <w:r>
        <w:t>.</w:t>
      </w:r>
    </w:p>
    <w:p w14:paraId="7DF9A8D1" w14:textId="77777777" w:rsidR="00956219" w:rsidRPr="00EB0339" w:rsidRDefault="00956219" w:rsidP="00956219"/>
    <w:p w14:paraId="6DCE631E" w14:textId="77777777" w:rsidR="00956219" w:rsidRDefault="00956219" w:rsidP="00956219">
      <w:pPr>
        <w:pStyle w:val="NormTop"/>
      </w:pPr>
      <w:r>
        <w:rPr>
          <w:color w:val="0000FF"/>
        </w:rPr>
        <w:t>S2-2508638</w:t>
      </w:r>
      <w:r w:rsidRPr="00D53282">
        <w:t xml:space="preserve"> </w:t>
      </w:r>
      <w:r>
        <w:t>(CR) 23.502 CR5586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21BD6638" w14:textId="77777777" w:rsidR="00956219" w:rsidRPr="005B25A1" w:rsidRDefault="00956219" w:rsidP="00956219">
      <w:pPr>
        <w:keepNext/>
        <w:keepLines/>
        <w:rPr>
          <w:b/>
          <w:bCs/>
        </w:rPr>
      </w:pPr>
      <w:r w:rsidRPr="005B25A1">
        <w:rPr>
          <w:b/>
          <w:bCs/>
        </w:rPr>
        <w:t>Convenor comment:</w:t>
      </w:r>
    </w:p>
    <w:p w14:paraId="7A07309B" w14:textId="77777777" w:rsidR="00956219" w:rsidRPr="005B25A1" w:rsidRDefault="00956219" w:rsidP="00956219">
      <w:pPr>
        <w:keepNext/>
        <w:keepLines/>
      </w:pPr>
      <w:r w:rsidRPr="005B25A1">
        <w:t>Option#2: Deprecate SDF/App level energy info collection.</w:t>
      </w:r>
    </w:p>
    <w:p w14:paraId="00E0A858" w14:textId="77777777" w:rsidR="00956219" w:rsidRPr="005B25A1" w:rsidRDefault="00956219" w:rsidP="00956219">
      <w:pPr>
        <w:keepNext/>
        <w:keepLines/>
        <w:rPr>
          <w:b/>
          <w:bCs/>
        </w:rPr>
      </w:pPr>
      <w:r w:rsidRPr="005B25A1">
        <w:rPr>
          <w:b/>
          <w:bCs/>
        </w:rPr>
        <w:t>Plenary Discussion:</w:t>
      </w:r>
    </w:p>
    <w:p w14:paraId="45A6D929" w14:textId="77777777" w:rsidR="00956219" w:rsidRPr="005B25A1" w:rsidRDefault="00956219" w:rsidP="00956219">
      <w:pPr>
        <w:keepNext/>
        <w:keepLines/>
      </w:pPr>
      <w:r>
        <w:rPr>
          <w:color w:val="0000FF"/>
        </w:rPr>
        <w:t>Not handled</w:t>
      </w:r>
      <w:r>
        <w:t>.</w:t>
      </w:r>
    </w:p>
    <w:p w14:paraId="2CE5E5A5" w14:textId="77777777" w:rsidR="00956219" w:rsidRPr="00EB0339" w:rsidRDefault="00956219" w:rsidP="00956219">
      <w:r w:rsidRPr="005B25A1">
        <w:rPr>
          <w:b/>
          <w:bCs/>
        </w:rPr>
        <w:t>Status:</w:t>
      </w:r>
      <w:r>
        <w:t xml:space="preserve"> </w:t>
      </w:r>
      <w:r>
        <w:rPr>
          <w:color w:val="0000FF"/>
        </w:rPr>
        <w:t>Not handled</w:t>
      </w:r>
      <w:r>
        <w:t>.</w:t>
      </w:r>
    </w:p>
    <w:p w14:paraId="0AA7B187" w14:textId="77777777" w:rsidR="00956219" w:rsidRPr="00EB0339" w:rsidRDefault="00956219" w:rsidP="00956219"/>
    <w:p w14:paraId="5E523F90" w14:textId="77777777" w:rsidR="00956219" w:rsidRDefault="00956219" w:rsidP="00956219">
      <w:pPr>
        <w:pStyle w:val="NormTop"/>
      </w:pPr>
      <w:r>
        <w:rPr>
          <w:color w:val="0000FF"/>
        </w:rPr>
        <w:t>S2-2508634</w:t>
      </w:r>
      <w:r w:rsidRPr="00D53282">
        <w:t xml:space="preserve"> </w:t>
      </w:r>
      <w:r>
        <w:t>(DISCUSSION) Discussion on overlapping Predefined PDRs. (Source: Nokia)</w:t>
      </w:r>
      <w:r>
        <w:br/>
      </w:r>
      <w:r w:rsidRPr="00D53282">
        <w:rPr>
          <w:b/>
        </w:rPr>
        <w:t>Document for:</w:t>
      </w:r>
      <w:r w:rsidRPr="00D53282">
        <w:t xml:space="preserve"> </w:t>
      </w:r>
      <w:r>
        <w:t>Agreement</w:t>
      </w:r>
      <w:r>
        <w:br/>
      </w:r>
      <w:r w:rsidRPr="00D53282">
        <w:rPr>
          <w:b/>
        </w:rPr>
        <w:t>Abstract:</w:t>
      </w:r>
      <w:r w:rsidRPr="00D53282">
        <w:t xml:space="preserve"> </w:t>
      </w:r>
      <w:r>
        <w:br/>
        <w:t>Discussion on overlapping Predefined PDRs.</w:t>
      </w:r>
    </w:p>
    <w:p w14:paraId="145D6802" w14:textId="77777777" w:rsidR="00956219" w:rsidRPr="00B81031" w:rsidRDefault="00956219" w:rsidP="00956219">
      <w:pPr>
        <w:keepNext/>
        <w:keepLines/>
        <w:rPr>
          <w:i/>
        </w:rPr>
      </w:pPr>
      <w:r w:rsidRPr="00B81031">
        <w:rPr>
          <w:b/>
          <w:bCs/>
          <w:i/>
        </w:rPr>
        <w:t>Comment:</w:t>
      </w:r>
      <w:r>
        <w:rPr>
          <w:i/>
        </w:rPr>
        <w:t xml:space="preserve"> Noted in parallel session.</w:t>
      </w:r>
    </w:p>
    <w:p w14:paraId="5E6BCF65" w14:textId="77777777" w:rsidR="00956219" w:rsidRPr="005B25A1" w:rsidRDefault="00956219" w:rsidP="00956219">
      <w:pPr>
        <w:keepNext/>
        <w:keepLines/>
        <w:rPr>
          <w:b/>
          <w:bCs/>
        </w:rPr>
      </w:pPr>
      <w:r w:rsidRPr="005B25A1">
        <w:rPr>
          <w:b/>
          <w:bCs/>
        </w:rPr>
        <w:t>Parallel discussion:</w:t>
      </w:r>
    </w:p>
    <w:p w14:paraId="69003825"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4876D735" w14:textId="77777777" w:rsidR="00956219" w:rsidRPr="00EB0339" w:rsidRDefault="00956219" w:rsidP="00956219">
      <w:r w:rsidRPr="005B25A1">
        <w:rPr>
          <w:b/>
          <w:bCs/>
        </w:rPr>
        <w:t>Status:</w:t>
      </w:r>
      <w:r>
        <w:t xml:space="preserve"> </w:t>
      </w:r>
      <w:r>
        <w:rPr>
          <w:color w:val="0000FF"/>
        </w:rPr>
        <w:t>Noted</w:t>
      </w:r>
      <w:r>
        <w:t>.</w:t>
      </w:r>
    </w:p>
    <w:p w14:paraId="122AD816" w14:textId="77777777" w:rsidR="00956219" w:rsidRPr="00EB0339" w:rsidRDefault="00956219" w:rsidP="00956219"/>
    <w:p w14:paraId="10B07094" w14:textId="77777777" w:rsidR="00956219" w:rsidRDefault="00956219" w:rsidP="00956219">
      <w:pPr>
        <w:pStyle w:val="NormTop"/>
      </w:pPr>
      <w:r>
        <w:rPr>
          <w:color w:val="0000FF"/>
        </w:rPr>
        <w:t>S2-2508562</w:t>
      </w:r>
      <w:r w:rsidRPr="00D53282">
        <w:t xml:space="preserve"> </w:t>
      </w:r>
      <w:r>
        <w:t>(CR) 23.501 CR6435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5BDB942A" w14:textId="77777777" w:rsidR="00956219" w:rsidRPr="005B25A1" w:rsidRDefault="00956219" w:rsidP="00956219">
      <w:pPr>
        <w:keepNext/>
        <w:keepLines/>
        <w:rPr>
          <w:b/>
          <w:bCs/>
        </w:rPr>
      </w:pPr>
      <w:r w:rsidRPr="005B25A1">
        <w:rPr>
          <w:b/>
          <w:bCs/>
        </w:rPr>
        <w:t>Convenor comment:</w:t>
      </w:r>
    </w:p>
    <w:p w14:paraId="11CFE428" w14:textId="77777777" w:rsidR="00956219" w:rsidRPr="005B25A1" w:rsidRDefault="00956219" w:rsidP="00956219">
      <w:pPr>
        <w:keepNext/>
        <w:keepLines/>
      </w:pPr>
      <w:r w:rsidRPr="005B25A1">
        <w:t>Energy info for replaced slice and PDU session.</w:t>
      </w:r>
    </w:p>
    <w:p w14:paraId="6F707E49" w14:textId="77777777" w:rsidR="00956219" w:rsidRPr="005B25A1" w:rsidRDefault="00956219" w:rsidP="00956219">
      <w:pPr>
        <w:keepNext/>
        <w:keepLines/>
        <w:rPr>
          <w:b/>
          <w:bCs/>
        </w:rPr>
      </w:pPr>
      <w:r w:rsidRPr="005B25A1">
        <w:rPr>
          <w:b/>
          <w:bCs/>
        </w:rPr>
        <w:t>Parallel discussion:</w:t>
      </w:r>
    </w:p>
    <w:p w14:paraId="49A9B9B8" w14:textId="77777777" w:rsidR="00956219" w:rsidRPr="005B25A1" w:rsidRDefault="00956219" w:rsidP="00956219">
      <w:pPr>
        <w:keepNext/>
        <w:keepLines/>
      </w:pPr>
      <w:r w:rsidRPr="005B25A1">
        <w:t>Revised in parallel session to</w:t>
      </w:r>
      <w:r>
        <w:rPr>
          <w:color w:val="0000FF"/>
        </w:rPr>
        <w:t xml:space="preserve"> S2-2509373</w:t>
      </w:r>
      <w:r>
        <w:t>.</w:t>
      </w:r>
    </w:p>
    <w:p w14:paraId="0F46A3C9" w14:textId="77777777" w:rsidR="00956219" w:rsidRPr="005B25A1" w:rsidRDefault="00956219" w:rsidP="00956219">
      <w:pPr>
        <w:keepNext/>
        <w:keepLines/>
      </w:pPr>
      <w:r w:rsidRPr="005B25A1">
        <w:t>Revised in parallel session to</w:t>
      </w:r>
      <w:r>
        <w:rPr>
          <w:color w:val="0000FF"/>
        </w:rPr>
        <w:t xml:space="preserve"> S2-2509648</w:t>
      </w:r>
      <w:r>
        <w:t>.</w:t>
      </w:r>
    </w:p>
    <w:p w14:paraId="240604A1" w14:textId="77777777" w:rsidR="00956219" w:rsidRDefault="00956219" w:rsidP="00956219">
      <w:pPr>
        <w:keepNext/>
        <w:keepLines/>
        <w:rPr>
          <w:b/>
          <w:bCs/>
        </w:rPr>
      </w:pPr>
      <w:r>
        <w:rPr>
          <w:b/>
          <w:bCs/>
        </w:rPr>
        <w:t>Plenary Discussion:</w:t>
      </w:r>
    </w:p>
    <w:p w14:paraId="15EC4738" w14:textId="77777777" w:rsidR="00956219" w:rsidRPr="00D94732" w:rsidRDefault="00956219" w:rsidP="00956219">
      <w:pPr>
        <w:keepNext/>
        <w:keepLines/>
      </w:pPr>
      <w:r>
        <w:t xml:space="preserve">This was reviewed and </w:t>
      </w:r>
      <w:r w:rsidRPr="00B30893">
        <w:rPr>
          <w:color w:val="FF0000"/>
        </w:rPr>
        <w:t>a</w:t>
      </w:r>
      <w:r>
        <w:rPr>
          <w:color w:val="FF0000"/>
        </w:rPr>
        <w:t>pprov</w:t>
      </w:r>
      <w:r w:rsidRPr="00B30893">
        <w:rPr>
          <w:color w:val="FF0000"/>
        </w:rPr>
        <w:t>ed</w:t>
      </w:r>
      <w:r>
        <w:t>.</w:t>
      </w:r>
    </w:p>
    <w:p w14:paraId="2474E1B3" w14:textId="77777777" w:rsidR="00956219" w:rsidRDefault="00956219" w:rsidP="00956219">
      <w:r>
        <w:rPr>
          <w:b/>
          <w:bCs/>
        </w:rPr>
        <w:t>Status:</w:t>
      </w:r>
      <w:r>
        <w:t xml:space="preserve"> </w:t>
      </w:r>
      <w:r w:rsidRPr="00B30893">
        <w:rPr>
          <w:color w:val="FF0000"/>
        </w:rPr>
        <w:t>A</w:t>
      </w:r>
      <w:r>
        <w:rPr>
          <w:color w:val="FF0000"/>
        </w:rPr>
        <w:t>pprov</w:t>
      </w:r>
      <w:r w:rsidRPr="00B30893">
        <w:rPr>
          <w:color w:val="FF0000"/>
        </w:rPr>
        <w:t>ed</w:t>
      </w:r>
      <w:r>
        <w:t>.</w:t>
      </w:r>
    </w:p>
    <w:p w14:paraId="330345E7" w14:textId="77777777" w:rsidR="00956219" w:rsidRPr="00EB0339" w:rsidRDefault="00956219" w:rsidP="00956219"/>
    <w:p w14:paraId="1F9D7966" w14:textId="77777777" w:rsidR="00956219" w:rsidRDefault="00956219" w:rsidP="00956219">
      <w:pPr>
        <w:pStyle w:val="NormTop"/>
      </w:pPr>
      <w:r>
        <w:rPr>
          <w:color w:val="0000FF"/>
        </w:rPr>
        <w:t>S2-2508563</w:t>
      </w:r>
      <w:r w:rsidRPr="00D53282">
        <w:t xml:space="preserve"> </w:t>
      </w:r>
      <w:r>
        <w:t>(CR) 23.502 CR5583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774706A8" w14:textId="77777777" w:rsidR="00956219" w:rsidRPr="00B81031" w:rsidRDefault="00956219" w:rsidP="00956219">
      <w:pPr>
        <w:keepNext/>
        <w:keepLines/>
        <w:rPr>
          <w:i/>
        </w:rPr>
      </w:pPr>
      <w:r w:rsidRPr="00B81031">
        <w:rPr>
          <w:b/>
          <w:bCs/>
          <w:i/>
        </w:rPr>
        <w:t>Comment:</w:t>
      </w:r>
      <w:r>
        <w:rPr>
          <w:i/>
        </w:rPr>
        <w:t xml:space="preserve"> Noted in parallel session.</w:t>
      </w:r>
    </w:p>
    <w:p w14:paraId="7AD75B9B" w14:textId="77777777" w:rsidR="00956219" w:rsidRPr="005B25A1" w:rsidRDefault="00956219" w:rsidP="00956219">
      <w:pPr>
        <w:keepNext/>
        <w:keepLines/>
        <w:rPr>
          <w:b/>
          <w:bCs/>
        </w:rPr>
      </w:pPr>
      <w:r w:rsidRPr="005B25A1">
        <w:rPr>
          <w:b/>
          <w:bCs/>
        </w:rPr>
        <w:t>Parallel discussion:</w:t>
      </w:r>
    </w:p>
    <w:p w14:paraId="32E23DD3"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2C6A8C83" w14:textId="77777777" w:rsidR="00956219" w:rsidRPr="00EB0339" w:rsidRDefault="00956219" w:rsidP="00956219">
      <w:r w:rsidRPr="005B25A1">
        <w:rPr>
          <w:b/>
          <w:bCs/>
        </w:rPr>
        <w:t>Status:</w:t>
      </w:r>
      <w:r>
        <w:t xml:space="preserve"> </w:t>
      </w:r>
      <w:r>
        <w:rPr>
          <w:color w:val="0000FF"/>
        </w:rPr>
        <w:t>Noted</w:t>
      </w:r>
      <w:r>
        <w:t>.</w:t>
      </w:r>
    </w:p>
    <w:p w14:paraId="0E9D54A9" w14:textId="77777777" w:rsidR="00956219" w:rsidRPr="00EB0339" w:rsidRDefault="00956219" w:rsidP="00956219"/>
    <w:p w14:paraId="44C58D6B" w14:textId="77777777" w:rsidR="00956219" w:rsidRDefault="00956219" w:rsidP="00956219">
      <w:pPr>
        <w:pStyle w:val="NormTop"/>
      </w:pPr>
      <w:r>
        <w:rPr>
          <w:color w:val="0000FF"/>
        </w:rPr>
        <w:t>S2-2508756</w:t>
      </w:r>
      <w:r w:rsidRPr="00D53282">
        <w:t xml:space="preserve"> </w:t>
      </w:r>
      <w:r>
        <w:t xml:space="preserve">(CR) 23.501 CR6321R2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69CF1A49"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S2-2506702</w:t>
      </w:r>
      <w:r>
        <w:t>.</w:t>
      </w:r>
    </w:p>
    <w:p w14:paraId="4930493F" w14:textId="77777777" w:rsidR="00956219" w:rsidRPr="005B25A1" w:rsidRDefault="00956219" w:rsidP="00956219">
      <w:pPr>
        <w:keepNext/>
        <w:keepLines/>
        <w:rPr>
          <w:b/>
          <w:bCs/>
        </w:rPr>
      </w:pPr>
      <w:r w:rsidRPr="005B25A1">
        <w:rPr>
          <w:b/>
          <w:bCs/>
        </w:rPr>
        <w:t>Convenor comment:</w:t>
      </w:r>
    </w:p>
    <w:p w14:paraId="5C76D0D9" w14:textId="77777777" w:rsidR="00956219" w:rsidRPr="005B25A1" w:rsidRDefault="00956219" w:rsidP="00956219">
      <w:pPr>
        <w:keepNext/>
        <w:keepLines/>
      </w:pPr>
      <w:r w:rsidRPr="005B25A1">
        <w:t>Energy info for DC.</w:t>
      </w:r>
    </w:p>
    <w:p w14:paraId="5537024D" w14:textId="77777777" w:rsidR="00956219" w:rsidRPr="005B25A1" w:rsidRDefault="00956219" w:rsidP="00956219">
      <w:pPr>
        <w:keepNext/>
        <w:keepLines/>
        <w:rPr>
          <w:b/>
          <w:bCs/>
        </w:rPr>
      </w:pPr>
      <w:r w:rsidRPr="005B25A1">
        <w:rPr>
          <w:b/>
          <w:bCs/>
        </w:rPr>
        <w:t>Plenary Discussion:</w:t>
      </w:r>
    </w:p>
    <w:p w14:paraId="3A602C46" w14:textId="77777777" w:rsidR="00956219" w:rsidRPr="005B25A1" w:rsidRDefault="00956219" w:rsidP="00956219">
      <w:pPr>
        <w:keepNext/>
        <w:keepLines/>
      </w:pPr>
      <w:r>
        <w:rPr>
          <w:color w:val="0000FF"/>
        </w:rPr>
        <w:t>Not handled</w:t>
      </w:r>
      <w:r>
        <w:t>.</w:t>
      </w:r>
    </w:p>
    <w:p w14:paraId="168F4D47" w14:textId="77777777" w:rsidR="00956219" w:rsidRPr="00EB0339" w:rsidRDefault="00956219" w:rsidP="00956219">
      <w:r w:rsidRPr="005B25A1">
        <w:rPr>
          <w:b/>
          <w:bCs/>
        </w:rPr>
        <w:t>Status:</w:t>
      </w:r>
      <w:r>
        <w:t xml:space="preserve"> </w:t>
      </w:r>
      <w:r>
        <w:rPr>
          <w:color w:val="0000FF"/>
        </w:rPr>
        <w:t>Not handled</w:t>
      </w:r>
      <w:r>
        <w:t>.</w:t>
      </w:r>
    </w:p>
    <w:p w14:paraId="12945A16" w14:textId="77777777" w:rsidR="00956219" w:rsidRPr="00EB0339" w:rsidRDefault="00956219" w:rsidP="00956219"/>
    <w:p w14:paraId="6050C7CB" w14:textId="77777777" w:rsidR="00956219" w:rsidRDefault="00956219" w:rsidP="00956219">
      <w:pPr>
        <w:pStyle w:val="NormTop"/>
      </w:pPr>
      <w:r>
        <w:rPr>
          <w:color w:val="0000FF"/>
        </w:rPr>
        <w:t>S2-2508757</w:t>
      </w:r>
      <w:r w:rsidRPr="00D53282">
        <w:t xml:space="preserve"> </w:t>
      </w:r>
      <w:r>
        <w:t xml:space="preserve">(CR) 23.501 CR6411R1 (Rel-19, 'F'): Correction on Energy Consumption calculation in case of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it to EIF. E.g., when redundant transmission is used, the data volume provided to EIF shall also include the duplicated traffic. Add an optional entry NF specific UL and/or DL Data Volume in the Information from SMF for user-plane energy consumption calculation.</w:t>
      </w:r>
    </w:p>
    <w:p w14:paraId="160DB3BB"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S2-2507313</w:t>
      </w:r>
      <w:r>
        <w:t>.</w:t>
      </w:r>
    </w:p>
    <w:p w14:paraId="26B4BF83" w14:textId="77777777" w:rsidR="00956219" w:rsidRPr="005B25A1" w:rsidRDefault="00956219" w:rsidP="00956219">
      <w:pPr>
        <w:keepNext/>
        <w:keepLines/>
        <w:rPr>
          <w:b/>
          <w:bCs/>
        </w:rPr>
      </w:pPr>
      <w:r w:rsidRPr="005B25A1">
        <w:rPr>
          <w:b/>
          <w:bCs/>
        </w:rPr>
        <w:t>Convenor comment:</w:t>
      </w:r>
    </w:p>
    <w:p w14:paraId="7F23CF5D" w14:textId="77777777" w:rsidR="00956219" w:rsidRPr="005B25A1" w:rsidRDefault="00956219" w:rsidP="00956219">
      <w:pPr>
        <w:keepNext/>
        <w:keepLines/>
      </w:pPr>
      <w:r w:rsidRPr="005B25A1">
        <w:t>Energy info for redundant transmission.</w:t>
      </w:r>
    </w:p>
    <w:p w14:paraId="1BD72DA1" w14:textId="77777777" w:rsidR="00956219" w:rsidRPr="005B25A1" w:rsidRDefault="00956219" w:rsidP="00956219">
      <w:pPr>
        <w:keepNext/>
        <w:keepLines/>
        <w:rPr>
          <w:b/>
          <w:bCs/>
        </w:rPr>
      </w:pPr>
      <w:r w:rsidRPr="005B25A1">
        <w:rPr>
          <w:b/>
          <w:bCs/>
        </w:rPr>
        <w:t>Plenary Discussion:</w:t>
      </w:r>
    </w:p>
    <w:p w14:paraId="28FE434B" w14:textId="77777777" w:rsidR="00956219" w:rsidRPr="005B25A1" w:rsidRDefault="00956219" w:rsidP="00956219">
      <w:pPr>
        <w:keepNext/>
        <w:keepLines/>
      </w:pPr>
      <w:r>
        <w:rPr>
          <w:color w:val="0000FF"/>
        </w:rPr>
        <w:t>Not handled</w:t>
      </w:r>
      <w:r>
        <w:t>.</w:t>
      </w:r>
    </w:p>
    <w:p w14:paraId="3D686ADD" w14:textId="77777777" w:rsidR="00956219" w:rsidRPr="00EB0339" w:rsidRDefault="00956219" w:rsidP="00956219">
      <w:r w:rsidRPr="005B25A1">
        <w:rPr>
          <w:b/>
          <w:bCs/>
        </w:rPr>
        <w:t>Status:</w:t>
      </w:r>
      <w:r>
        <w:t xml:space="preserve"> </w:t>
      </w:r>
      <w:r>
        <w:rPr>
          <w:color w:val="0000FF"/>
        </w:rPr>
        <w:t>Not handled</w:t>
      </w:r>
      <w:r>
        <w:t>.</w:t>
      </w:r>
    </w:p>
    <w:p w14:paraId="69D87939" w14:textId="77777777" w:rsidR="00956219" w:rsidRPr="00EB0339" w:rsidRDefault="00956219" w:rsidP="00956219"/>
    <w:p w14:paraId="30AF70DA" w14:textId="77777777" w:rsidR="00956219" w:rsidRDefault="00956219" w:rsidP="00956219">
      <w:pPr>
        <w:pStyle w:val="NormTop"/>
      </w:pPr>
      <w:r>
        <w:rPr>
          <w:color w:val="0000FF"/>
        </w:rPr>
        <w:t>S2-2508890</w:t>
      </w:r>
      <w:r w:rsidRPr="00D53282">
        <w:t xml:space="preserve"> </w:t>
      </w:r>
      <w:r>
        <w:t>(CR) 23.501 CR6450 (Rel-19, 'F'): Corrections to Non-3GPP Access reporting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collect/report data volume when the PDU Session is over Non-3GPP Access type, or it is a PDN connection over EPS handled at a SMF+PGW-C in clause 5.51.2.2.2. Correct PDU session as PDU Session in clause 5.51.2.2.2.</w:t>
      </w:r>
    </w:p>
    <w:p w14:paraId="5589194F" w14:textId="77777777" w:rsidR="00956219" w:rsidRPr="005B25A1" w:rsidRDefault="00956219" w:rsidP="00956219">
      <w:pPr>
        <w:keepNext/>
        <w:keepLines/>
        <w:rPr>
          <w:b/>
          <w:bCs/>
        </w:rPr>
      </w:pPr>
      <w:r w:rsidRPr="005B25A1">
        <w:rPr>
          <w:b/>
          <w:bCs/>
        </w:rPr>
        <w:t>Convenor comment:</w:t>
      </w:r>
    </w:p>
    <w:p w14:paraId="079CDBCC" w14:textId="77777777" w:rsidR="00956219" w:rsidRPr="005B25A1" w:rsidRDefault="00956219" w:rsidP="00956219">
      <w:pPr>
        <w:keepNext/>
        <w:keepLines/>
      </w:pPr>
      <w:r w:rsidRPr="005B25A1">
        <w:t>Energy info collection for non-3gpp access.</w:t>
      </w:r>
    </w:p>
    <w:p w14:paraId="27A8CA66" w14:textId="77777777" w:rsidR="00956219" w:rsidRPr="005B25A1" w:rsidRDefault="00956219" w:rsidP="00956219">
      <w:pPr>
        <w:keepNext/>
        <w:keepLines/>
        <w:rPr>
          <w:b/>
          <w:bCs/>
        </w:rPr>
      </w:pPr>
      <w:r w:rsidRPr="005B25A1">
        <w:rPr>
          <w:b/>
          <w:bCs/>
        </w:rPr>
        <w:t>Plenary Discussion:</w:t>
      </w:r>
    </w:p>
    <w:p w14:paraId="116961C1" w14:textId="77777777" w:rsidR="00956219" w:rsidRPr="005B25A1" w:rsidRDefault="00956219" w:rsidP="00956219">
      <w:pPr>
        <w:keepNext/>
        <w:keepLines/>
      </w:pPr>
      <w:r>
        <w:rPr>
          <w:color w:val="0000FF"/>
        </w:rPr>
        <w:t>Not handled</w:t>
      </w:r>
      <w:r>
        <w:t>.</w:t>
      </w:r>
    </w:p>
    <w:p w14:paraId="12D7F385" w14:textId="77777777" w:rsidR="00956219" w:rsidRPr="00EB0339" w:rsidRDefault="00956219" w:rsidP="00956219">
      <w:r w:rsidRPr="005B25A1">
        <w:rPr>
          <w:b/>
          <w:bCs/>
        </w:rPr>
        <w:t>Status:</w:t>
      </w:r>
      <w:r>
        <w:t xml:space="preserve"> </w:t>
      </w:r>
      <w:r>
        <w:rPr>
          <w:color w:val="0000FF"/>
        </w:rPr>
        <w:t>Not handled</w:t>
      </w:r>
      <w:r>
        <w:t>.</w:t>
      </w:r>
    </w:p>
    <w:p w14:paraId="01A5F6F5" w14:textId="77777777" w:rsidR="00956219" w:rsidRPr="00EB0339" w:rsidRDefault="00956219" w:rsidP="00956219"/>
    <w:p w14:paraId="56FFCCF9" w14:textId="77777777" w:rsidR="00956219" w:rsidRDefault="00956219" w:rsidP="00956219">
      <w:pPr>
        <w:pStyle w:val="NormTop"/>
      </w:pPr>
      <w:r>
        <w:rPr>
          <w:color w:val="0000FF"/>
        </w:rPr>
        <w:t>S2-2508803</w:t>
      </w:r>
      <w:r w:rsidRPr="00D53282">
        <w:t xml:space="preserve"> </w:t>
      </w:r>
      <w:r>
        <w:t xml:space="preserve">(CR) 23.502 CR5591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w:t>
      </w:r>
      <w:proofErr w:type="spellStart"/>
      <w:r>
        <w:t>Nsmf_PDUSession_Update</w:t>
      </w:r>
      <w:proofErr w:type="spellEnd"/>
      <w:r>
        <w:t xml:space="preserve"> service operation on ULI reporting.</w:t>
      </w:r>
    </w:p>
    <w:p w14:paraId="2E676099" w14:textId="77777777" w:rsidR="00956219" w:rsidRPr="005B25A1" w:rsidRDefault="00956219" w:rsidP="00956219">
      <w:pPr>
        <w:keepNext/>
        <w:keepLines/>
        <w:rPr>
          <w:b/>
          <w:bCs/>
        </w:rPr>
      </w:pPr>
      <w:r w:rsidRPr="005B25A1">
        <w:rPr>
          <w:b/>
          <w:bCs/>
        </w:rPr>
        <w:t>Convenor comment:</w:t>
      </w:r>
    </w:p>
    <w:p w14:paraId="4EF1A15A" w14:textId="77777777" w:rsidR="00956219" w:rsidRPr="005B25A1" w:rsidRDefault="00956219" w:rsidP="00956219">
      <w:pPr>
        <w:keepNext/>
        <w:keepLines/>
      </w:pPr>
      <w:r w:rsidRPr="005B25A1">
        <w:t>I-SMF.</w:t>
      </w:r>
    </w:p>
    <w:p w14:paraId="26C7D662" w14:textId="77777777" w:rsidR="00956219" w:rsidRPr="005B25A1" w:rsidRDefault="00956219" w:rsidP="00956219">
      <w:pPr>
        <w:keepNext/>
        <w:keepLines/>
        <w:rPr>
          <w:b/>
          <w:bCs/>
        </w:rPr>
      </w:pPr>
      <w:r w:rsidRPr="005B25A1">
        <w:rPr>
          <w:b/>
          <w:bCs/>
        </w:rPr>
        <w:t>Plenary Discussion:</w:t>
      </w:r>
    </w:p>
    <w:p w14:paraId="5B783B87" w14:textId="77777777" w:rsidR="00956219" w:rsidRPr="005B25A1" w:rsidRDefault="00956219" w:rsidP="00956219">
      <w:pPr>
        <w:keepNext/>
        <w:keepLines/>
      </w:pPr>
      <w:r>
        <w:rPr>
          <w:color w:val="0000FF"/>
        </w:rPr>
        <w:t>Not handled</w:t>
      </w:r>
      <w:r>
        <w:t>.</w:t>
      </w:r>
    </w:p>
    <w:p w14:paraId="2E908049" w14:textId="77777777" w:rsidR="00956219" w:rsidRPr="00EB0339" w:rsidRDefault="00956219" w:rsidP="00956219">
      <w:r w:rsidRPr="005B25A1">
        <w:rPr>
          <w:b/>
          <w:bCs/>
        </w:rPr>
        <w:t>Status:</w:t>
      </w:r>
      <w:r>
        <w:t xml:space="preserve"> </w:t>
      </w:r>
      <w:r>
        <w:rPr>
          <w:color w:val="0000FF"/>
        </w:rPr>
        <w:t>Not handled</w:t>
      </w:r>
      <w:r>
        <w:t>.</w:t>
      </w:r>
    </w:p>
    <w:p w14:paraId="78964CFA" w14:textId="77777777" w:rsidR="00956219" w:rsidRPr="00EB0339" w:rsidRDefault="00956219" w:rsidP="00956219"/>
    <w:p w14:paraId="39141891" w14:textId="77777777" w:rsidR="00956219" w:rsidRDefault="00956219" w:rsidP="00956219">
      <w:pPr>
        <w:pStyle w:val="NormTop"/>
      </w:pPr>
      <w:r>
        <w:rPr>
          <w:color w:val="0000FF"/>
        </w:rPr>
        <w:t>S2-2508888</w:t>
      </w:r>
      <w:r w:rsidRPr="00D53282">
        <w:t xml:space="preserve"> </w:t>
      </w:r>
      <w:r>
        <w:t>(CR) 23.501 CR6353R1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the measurement at data path change. For MA PDU Sessions, UPF can be requested the measurement per access. For Service Data Flow granularity, Application Id or Flow Info (packet filters) can be received in SMF.</w:t>
      </w:r>
    </w:p>
    <w:p w14:paraId="52FF555B" w14:textId="77777777" w:rsidR="00956219" w:rsidRPr="00B81031" w:rsidRDefault="00956219" w:rsidP="00956219">
      <w:pPr>
        <w:keepNext/>
        <w:keepLines/>
        <w:rPr>
          <w:i/>
        </w:rPr>
      </w:pPr>
      <w:r w:rsidRPr="00B81031">
        <w:rPr>
          <w:b/>
          <w:bCs/>
          <w:i/>
        </w:rPr>
        <w:t>Comment:</w:t>
      </w:r>
      <w:r>
        <w:rPr>
          <w:i/>
        </w:rPr>
        <w:t xml:space="preserve"> Revision of  (Postponed)</w:t>
      </w:r>
      <w:r>
        <w:rPr>
          <w:color w:val="0000FF"/>
        </w:rPr>
        <w:t xml:space="preserve"> S2-2506408</w:t>
      </w:r>
      <w:r>
        <w:t>.</w:t>
      </w:r>
    </w:p>
    <w:p w14:paraId="287A665E" w14:textId="77777777" w:rsidR="00956219" w:rsidRPr="005B25A1" w:rsidRDefault="00956219" w:rsidP="00956219">
      <w:pPr>
        <w:keepNext/>
        <w:keepLines/>
        <w:rPr>
          <w:b/>
          <w:bCs/>
        </w:rPr>
      </w:pPr>
      <w:r w:rsidRPr="005B25A1">
        <w:rPr>
          <w:b/>
          <w:bCs/>
        </w:rPr>
        <w:t>Convenor comment:</w:t>
      </w:r>
    </w:p>
    <w:p w14:paraId="7AB5E39C" w14:textId="77777777" w:rsidR="00956219" w:rsidRPr="005B25A1" w:rsidRDefault="00956219" w:rsidP="00956219">
      <w:pPr>
        <w:keepNext/>
        <w:keepLines/>
      </w:pPr>
      <w:proofErr w:type="spellStart"/>
      <w:r w:rsidRPr="005B25A1">
        <w:t>Nupf</w:t>
      </w:r>
      <w:proofErr w:type="spellEnd"/>
      <w:r w:rsidRPr="005B25A1">
        <w:t xml:space="preserve"> for energy information collection, MA-PUD, change of UPF.</w:t>
      </w:r>
    </w:p>
    <w:p w14:paraId="2EE9D21B" w14:textId="77777777" w:rsidR="00956219" w:rsidRPr="005B25A1" w:rsidRDefault="00956219" w:rsidP="00956219">
      <w:pPr>
        <w:keepNext/>
        <w:keepLines/>
        <w:rPr>
          <w:b/>
          <w:bCs/>
        </w:rPr>
      </w:pPr>
      <w:r w:rsidRPr="005B25A1">
        <w:rPr>
          <w:b/>
          <w:bCs/>
        </w:rPr>
        <w:t>Plenary Discussion:</w:t>
      </w:r>
    </w:p>
    <w:p w14:paraId="5B2E2827" w14:textId="77777777" w:rsidR="00956219" w:rsidRPr="005B25A1" w:rsidRDefault="00956219" w:rsidP="00956219">
      <w:pPr>
        <w:keepNext/>
        <w:keepLines/>
      </w:pPr>
      <w:r>
        <w:rPr>
          <w:color w:val="0000FF"/>
        </w:rPr>
        <w:t>Not handled</w:t>
      </w:r>
      <w:r>
        <w:t>.</w:t>
      </w:r>
    </w:p>
    <w:p w14:paraId="14C751E9" w14:textId="77777777" w:rsidR="00956219" w:rsidRPr="00EB0339" w:rsidRDefault="00956219" w:rsidP="00956219">
      <w:r w:rsidRPr="005B25A1">
        <w:rPr>
          <w:b/>
          <w:bCs/>
        </w:rPr>
        <w:t>Status:</w:t>
      </w:r>
      <w:r>
        <w:t xml:space="preserve"> </w:t>
      </w:r>
      <w:r>
        <w:rPr>
          <w:color w:val="0000FF"/>
        </w:rPr>
        <w:t>Not handled</w:t>
      </w:r>
      <w:r>
        <w:t>.</w:t>
      </w:r>
    </w:p>
    <w:p w14:paraId="3D9E2725" w14:textId="77777777" w:rsidR="00956219" w:rsidRPr="00EB0339" w:rsidRDefault="00956219" w:rsidP="00956219"/>
    <w:p w14:paraId="77508590" w14:textId="77777777" w:rsidR="00956219" w:rsidRDefault="00956219" w:rsidP="00956219">
      <w:pPr>
        <w:pStyle w:val="NormTop"/>
      </w:pPr>
      <w:r>
        <w:rPr>
          <w:color w:val="0000FF"/>
        </w:rPr>
        <w:t>S2-2508889</w:t>
      </w:r>
      <w:r w:rsidRPr="00D53282">
        <w:t xml:space="preserve"> </w:t>
      </w:r>
      <w:r>
        <w:t>(CR) 23.502 CR5523R1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to report the volume measurement at data path change. UPF can be requested to report the volume measurement per access for Multi-access PDU sessions.</w:t>
      </w:r>
    </w:p>
    <w:p w14:paraId="6720DE52"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S2-2506409</w:t>
      </w:r>
      <w:r>
        <w:t>.</w:t>
      </w:r>
    </w:p>
    <w:p w14:paraId="72FDD71D" w14:textId="77777777" w:rsidR="00956219" w:rsidRPr="005B25A1" w:rsidRDefault="00956219" w:rsidP="00956219">
      <w:pPr>
        <w:keepNext/>
        <w:keepLines/>
        <w:rPr>
          <w:b/>
          <w:bCs/>
        </w:rPr>
      </w:pPr>
      <w:r w:rsidRPr="005B25A1">
        <w:rPr>
          <w:b/>
          <w:bCs/>
        </w:rPr>
        <w:t>Convenor comment:</w:t>
      </w:r>
    </w:p>
    <w:p w14:paraId="0F325FE3" w14:textId="77777777" w:rsidR="00956219" w:rsidRPr="005B25A1" w:rsidRDefault="00956219" w:rsidP="00956219">
      <w:pPr>
        <w:keepNext/>
        <w:keepLines/>
      </w:pPr>
      <w:proofErr w:type="spellStart"/>
      <w:r w:rsidRPr="005B25A1">
        <w:t>Nupf</w:t>
      </w:r>
      <w:proofErr w:type="spellEnd"/>
      <w:r w:rsidRPr="005B25A1">
        <w:t xml:space="preserve"> for energy information collection, MA-PDU, change of UPF.</w:t>
      </w:r>
    </w:p>
    <w:p w14:paraId="1A952DC1" w14:textId="77777777" w:rsidR="00956219" w:rsidRPr="005B25A1" w:rsidRDefault="00956219" w:rsidP="00956219">
      <w:pPr>
        <w:keepNext/>
        <w:keepLines/>
        <w:rPr>
          <w:b/>
          <w:bCs/>
        </w:rPr>
      </w:pPr>
      <w:r w:rsidRPr="005B25A1">
        <w:rPr>
          <w:b/>
          <w:bCs/>
        </w:rPr>
        <w:t>Plenary Discussion:</w:t>
      </w:r>
    </w:p>
    <w:p w14:paraId="680917FB" w14:textId="77777777" w:rsidR="00956219" w:rsidRPr="005B25A1" w:rsidRDefault="00956219" w:rsidP="00956219">
      <w:pPr>
        <w:keepNext/>
        <w:keepLines/>
      </w:pPr>
      <w:r>
        <w:rPr>
          <w:color w:val="0000FF"/>
        </w:rPr>
        <w:t>Not handled</w:t>
      </w:r>
      <w:r>
        <w:t>.</w:t>
      </w:r>
    </w:p>
    <w:p w14:paraId="3FE9F457" w14:textId="77777777" w:rsidR="00956219" w:rsidRPr="00EB0339" w:rsidRDefault="00956219" w:rsidP="00956219">
      <w:r w:rsidRPr="005B25A1">
        <w:rPr>
          <w:b/>
          <w:bCs/>
        </w:rPr>
        <w:t>Status:</w:t>
      </w:r>
      <w:r>
        <w:t xml:space="preserve"> </w:t>
      </w:r>
      <w:r>
        <w:rPr>
          <w:color w:val="0000FF"/>
        </w:rPr>
        <w:t>Not handled</w:t>
      </w:r>
      <w:r>
        <w:t>.</w:t>
      </w:r>
    </w:p>
    <w:p w14:paraId="0D4F86A0" w14:textId="77777777" w:rsidR="00956219" w:rsidRPr="00EB0339" w:rsidRDefault="00956219" w:rsidP="00956219"/>
    <w:p w14:paraId="3EEC5382" w14:textId="77777777" w:rsidR="00956219" w:rsidRDefault="00956219" w:rsidP="00956219">
      <w:pPr>
        <w:pStyle w:val="NormTop"/>
      </w:pPr>
      <w:r>
        <w:rPr>
          <w:color w:val="0000FF"/>
        </w:rPr>
        <w:t>S2-2508887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0B4C8296" w14:textId="77777777" w:rsidR="00956219" w:rsidRPr="00B81031" w:rsidRDefault="00956219" w:rsidP="00956219">
      <w:pPr>
        <w:keepNext/>
        <w:keepLines/>
        <w:rPr>
          <w:i/>
        </w:rPr>
      </w:pPr>
      <w:r w:rsidRPr="00B81031">
        <w:rPr>
          <w:b/>
          <w:bCs/>
          <w:i/>
        </w:rPr>
        <w:t>Comment:</w:t>
      </w:r>
      <w:r>
        <w:rPr>
          <w:i/>
        </w:rPr>
        <w:t xml:space="preserve"> Revision of (Noted)</w:t>
      </w:r>
      <w:r>
        <w:rPr>
          <w:color w:val="0000FF"/>
        </w:rPr>
        <w:t xml:space="preserve"> S2-2506407</w:t>
      </w:r>
      <w:r>
        <w:t>. Noted in parallel session.</w:t>
      </w:r>
    </w:p>
    <w:p w14:paraId="113A7E99" w14:textId="77777777" w:rsidR="00956219" w:rsidRPr="005B25A1" w:rsidRDefault="00956219" w:rsidP="00956219">
      <w:pPr>
        <w:keepNext/>
        <w:keepLines/>
        <w:rPr>
          <w:b/>
          <w:bCs/>
        </w:rPr>
      </w:pPr>
      <w:r w:rsidRPr="005B25A1">
        <w:rPr>
          <w:b/>
          <w:bCs/>
        </w:rPr>
        <w:t>Parallel discussion:</w:t>
      </w:r>
    </w:p>
    <w:p w14:paraId="0C177FB6"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7C8B3192" w14:textId="77777777" w:rsidR="00956219" w:rsidRPr="00EB0339" w:rsidRDefault="00956219" w:rsidP="00956219">
      <w:r w:rsidRPr="005B25A1">
        <w:rPr>
          <w:b/>
          <w:bCs/>
        </w:rPr>
        <w:t>Status:</w:t>
      </w:r>
      <w:r>
        <w:t xml:space="preserve"> </w:t>
      </w:r>
      <w:r>
        <w:rPr>
          <w:color w:val="0000FF"/>
        </w:rPr>
        <w:t>Noted</w:t>
      </w:r>
      <w:r>
        <w:t>.</w:t>
      </w:r>
    </w:p>
    <w:p w14:paraId="02F9A0AF" w14:textId="77777777" w:rsidR="00956219" w:rsidRPr="00EB0339" w:rsidRDefault="00956219" w:rsidP="00956219"/>
    <w:p w14:paraId="3D9609C1"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40010316" w14:textId="77777777" w:rsidR="00956219" w:rsidRDefault="00956219" w:rsidP="00956219">
      <w:pPr>
        <w:pStyle w:val="NormTop"/>
      </w:pPr>
      <w:r>
        <w:rPr>
          <w:color w:val="0000FF"/>
        </w:rPr>
        <w:t>S2-2508323</w:t>
      </w:r>
      <w:r w:rsidRPr="00D53282">
        <w:t xml:space="preserve"> </w:t>
      </w:r>
      <w:r>
        <w:t>(CR) 23.502 CR5540R1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01E048E6"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S2-2506713</w:t>
      </w:r>
      <w:r>
        <w:t>.</w:t>
      </w:r>
    </w:p>
    <w:p w14:paraId="1459543B" w14:textId="77777777" w:rsidR="00956219" w:rsidRPr="005B25A1" w:rsidRDefault="00956219" w:rsidP="00956219">
      <w:pPr>
        <w:keepNext/>
        <w:keepLines/>
        <w:rPr>
          <w:b/>
          <w:bCs/>
        </w:rPr>
      </w:pPr>
      <w:r w:rsidRPr="005B25A1">
        <w:rPr>
          <w:b/>
          <w:bCs/>
        </w:rPr>
        <w:t>Convenor comment:</w:t>
      </w:r>
    </w:p>
    <w:p w14:paraId="42012983" w14:textId="77777777" w:rsidR="00956219" w:rsidRPr="005B25A1" w:rsidRDefault="00956219" w:rsidP="00956219">
      <w:pPr>
        <w:keepNext/>
        <w:keepLines/>
      </w:pPr>
      <w:r w:rsidRPr="005B25A1">
        <w:t>EIF discovery.</w:t>
      </w:r>
    </w:p>
    <w:p w14:paraId="41A25B69" w14:textId="77777777" w:rsidR="00956219" w:rsidRPr="005B25A1" w:rsidRDefault="00956219" w:rsidP="00956219">
      <w:pPr>
        <w:keepNext/>
        <w:keepLines/>
        <w:rPr>
          <w:b/>
          <w:bCs/>
        </w:rPr>
      </w:pPr>
      <w:r w:rsidRPr="005B25A1">
        <w:rPr>
          <w:b/>
          <w:bCs/>
        </w:rPr>
        <w:t>Plenary Discussion:</w:t>
      </w:r>
    </w:p>
    <w:p w14:paraId="0C99964D" w14:textId="77777777" w:rsidR="00956219" w:rsidRPr="005B25A1" w:rsidRDefault="00956219" w:rsidP="00956219">
      <w:pPr>
        <w:keepNext/>
        <w:keepLines/>
      </w:pPr>
      <w:r>
        <w:rPr>
          <w:color w:val="0000FF"/>
        </w:rPr>
        <w:t>Not handled</w:t>
      </w:r>
      <w:r>
        <w:t>.</w:t>
      </w:r>
    </w:p>
    <w:p w14:paraId="7B27C290" w14:textId="77777777" w:rsidR="00956219" w:rsidRPr="00EB0339" w:rsidRDefault="00956219" w:rsidP="00956219">
      <w:r w:rsidRPr="005B25A1">
        <w:rPr>
          <w:b/>
          <w:bCs/>
        </w:rPr>
        <w:t>Status:</w:t>
      </w:r>
      <w:r>
        <w:t xml:space="preserve"> </w:t>
      </w:r>
      <w:r>
        <w:rPr>
          <w:color w:val="0000FF"/>
        </w:rPr>
        <w:t>Not handled</w:t>
      </w:r>
      <w:r>
        <w:t>.</w:t>
      </w:r>
    </w:p>
    <w:p w14:paraId="3F60102A" w14:textId="77777777" w:rsidR="00956219" w:rsidRPr="00EB0339" w:rsidRDefault="00956219" w:rsidP="00956219"/>
    <w:p w14:paraId="6358ECDA" w14:textId="77777777" w:rsidR="00956219" w:rsidRDefault="00956219" w:rsidP="00956219">
      <w:pPr>
        <w:pStyle w:val="NormTop"/>
      </w:pPr>
      <w:r>
        <w:rPr>
          <w:color w:val="0000FF"/>
        </w:rPr>
        <w:t>S2-2508324</w:t>
      </w:r>
      <w:r w:rsidRPr="00D53282">
        <w:t xml:space="preserve"> </w:t>
      </w:r>
      <w:r>
        <w:t>(CR) 23.501 CR6372R1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65835FFA"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S2-2506710</w:t>
      </w:r>
      <w:r>
        <w:t>.</w:t>
      </w:r>
    </w:p>
    <w:p w14:paraId="7C05F287" w14:textId="77777777" w:rsidR="00956219" w:rsidRPr="005B25A1" w:rsidRDefault="00956219" w:rsidP="00956219">
      <w:pPr>
        <w:keepNext/>
        <w:keepLines/>
        <w:rPr>
          <w:b/>
          <w:bCs/>
        </w:rPr>
      </w:pPr>
      <w:r w:rsidRPr="005B25A1">
        <w:rPr>
          <w:b/>
          <w:bCs/>
        </w:rPr>
        <w:t>Convenor comment:</w:t>
      </w:r>
    </w:p>
    <w:p w14:paraId="0B3616CA" w14:textId="77777777" w:rsidR="00956219" w:rsidRPr="005B25A1" w:rsidRDefault="00956219" w:rsidP="00956219">
      <w:pPr>
        <w:keepNext/>
        <w:keepLines/>
      </w:pPr>
      <w:r w:rsidRPr="005B25A1">
        <w:t>EIF discovery.</w:t>
      </w:r>
    </w:p>
    <w:p w14:paraId="3514ECAB" w14:textId="77777777" w:rsidR="00956219" w:rsidRPr="005B25A1" w:rsidRDefault="00956219" w:rsidP="00956219">
      <w:pPr>
        <w:keepNext/>
        <w:keepLines/>
        <w:rPr>
          <w:b/>
          <w:bCs/>
        </w:rPr>
      </w:pPr>
      <w:r w:rsidRPr="005B25A1">
        <w:rPr>
          <w:b/>
          <w:bCs/>
        </w:rPr>
        <w:t>Plenary Discussion:</w:t>
      </w:r>
    </w:p>
    <w:p w14:paraId="7EC8392E" w14:textId="77777777" w:rsidR="00956219" w:rsidRPr="005B25A1" w:rsidRDefault="00956219" w:rsidP="00956219">
      <w:pPr>
        <w:keepNext/>
        <w:keepLines/>
      </w:pPr>
      <w:r>
        <w:rPr>
          <w:color w:val="0000FF"/>
        </w:rPr>
        <w:t>Not handled</w:t>
      </w:r>
      <w:r>
        <w:t>.</w:t>
      </w:r>
    </w:p>
    <w:p w14:paraId="62468A7A" w14:textId="77777777" w:rsidR="00956219" w:rsidRPr="00EB0339" w:rsidRDefault="00956219" w:rsidP="00956219">
      <w:r w:rsidRPr="005B25A1">
        <w:rPr>
          <w:b/>
          <w:bCs/>
        </w:rPr>
        <w:t>Status:</w:t>
      </w:r>
      <w:r>
        <w:t xml:space="preserve"> </w:t>
      </w:r>
      <w:r>
        <w:rPr>
          <w:color w:val="0000FF"/>
        </w:rPr>
        <w:t>Not handled</w:t>
      </w:r>
      <w:r>
        <w:t>.</w:t>
      </w:r>
    </w:p>
    <w:p w14:paraId="473B5265" w14:textId="77777777" w:rsidR="00956219" w:rsidRPr="00EB0339" w:rsidRDefault="00956219" w:rsidP="00956219"/>
    <w:p w14:paraId="49D4D1FF"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488ED4C" w14:textId="77777777" w:rsidR="00956219" w:rsidRDefault="00956219" w:rsidP="00956219">
      <w:pPr>
        <w:pStyle w:val="NormTop"/>
      </w:pPr>
      <w:r>
        <w:rPr>
          <w:color w:val="0000FF"/>
        </w:rPr>
        <w:t>S2-2508804</w:t>
      </w:r>
      <w:r w:rsidRPr="00D53282">
        <w:t xml:space="preserve"> </w:t>
      </w:r>
      <w:r>
        <w:t>(CR) 23.501 CR6397R1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14041EEE"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S2-2507111</w:t>
      </w:r>
      <w:r>
        <w:t>.</w:t>
      </w:r>
    </w:p>
    <w:p w14:paraId="7D234B47" w14:textId="77777777" w:rsidR="00956219" w:rsidRPr="005B25A1" w:rsidRDefault="00956219" w:rsidP="00956219">
      <w:pPr>
        <w:keepNext/>
        <w:keepLines/>
        <w:rPr>
          <w:b/>
          <w:bCs/>
        </w:rPr>
      </w:pPr>
      <w:r w:rsidRPr="005B25A1">
        <w:rPr>
          <w:b/>
          <w:bCs/>
        </w:rPr>
        <w:t>Convenor comment:</w:t>
      </w:r>
    </w:p>
    <w:p w14:paraId="4E0BD32F" w14:textId="77777777" w:rsidR="00956219" w:rsidRPr="005B25A1" w:rsidRDefault="00956219" w:rsidP="00956219">
      <w:pPr>
        <w:keepNext/>
        <w:keepLines/>
      </w:pPr>
      <w:r w:rsidRPr="005B25A1">
        <w:t>Clarification on the support for renewable energy.</w:t>
      </w:r>
    </w:p>
    <w:p w14:paraId="36B19D99" w14:textId="77777777" w:rsidR="00956219" w:rsidRPr="005B25A1" w:rsidRDefault="00956219" w:rsidP="00956219">
      <w:pPr>
        <w:keepNext/>
        <w:keepLines/>
        <w:rPr>
          <w:b/>
          <w:bCs/>
        </w:rPr>
      </w:pPr>
      <w:r w:rsidRPr="005B25A1">
        <w:rPr>
          <w:b/>
          <w:bCs/>
        </w:rPr>
        <w:t>Plenary Discussion:</w:t>
      </w:r>
    </w:p>
    <w:p w14:paraId="56F7C328" w14:textId="77777777" w:rsidR="00956219" w:rsidRPr="005B25A1" w:rsidRDefault="00956219" w:rsidP="00956219">
      <w:pPr>
        <w:keepNext/>
        <w:keepLines/>
      </w:pPr>
      <w:r>
        <w:rPr>
          <w:color w:val="0000FF"/>
        </w:rPr>
        <w:t>Not handled</w:t>
      </w:r>
      <w:r>
        <w:t>.</w:t>
      </w:r>
    </w:p>
    <w:p w14:paraId="7A06C7CB" w14:textId="77777777" w:rsidR="00956219" w:rsidRPr="00EB0339" w:rsidRDefault="00956219" w:rsidP="00956219">
      <w:r w:rsidRPr="005B25A1">
        <w:rPr>
          <w:b/>
          <w:bCs/>
        </w:rPr>
        <w:t>Status:</w:t>
      </w:r>
      <w:r>
        <w:t xml:space="preserve"> </w:t>
      </w:r>
      <w:r>
        <w:rPr>
          <w:color w:val="0000FF"/>
        </w:rPr>
        <w:t>Not handled</w:t>
      </w:r>
      <w:r>
        <w:t>.</w:t>
      </w:r>
    </w:p>
    <w:p w14:paraId="712BB705" w14:textId="77777777" w:rsidR="00956219" w:rsidRPr="00EB0339" w:rsidRDefault="00956219" w:rsidP="00956219"/>
    <w:p w14:paraId="351939D2" w14:textId="77777777" w:rsidR="00956219" w:rsidRDefault="00956219" w:rsidP="00956219">
      <w:pPr>
        <w:pStyle w:val="NormTop"/>
      </w:pPr>
      <w:r>
        <w:rPr>
          <w:color w:val="0000FF"/>
        </w:rPr>
        <w:t>S2-2508805</w:t>
      </w:r>
      <w:r w:rsidRPr="00D53282">
        <w:t xml:space="preserve"> </w:t>
      </w:r>
      <w:r>
        <w:t>(CR) 23.502 CR5558R1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23CC02A2"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S2-2507112</w:t>
      </w:r>
      <w:r>
        <w:t>.</w:t>
      </w:r>
    </w:p>
    <w:p w14:paraId="648DD66B" w14:textId="77777777" w:rsidR="00956219" w:rsidRPr="005B25A1" w:rsidRDefault="00956219" w:rsidP="00956219">
      <w:pPr>
        <w:keepNext/>
        <w:keepLines/>
        <w:rPr>
          <w:b/>
          <w:bCs/>
        </w:rPr>
      </w:pPr>
      <w:r w:rsidRPr="005B25A1">
        <w:rPr>
          <w:b/>
          <w:bCs/>
        </w:rPr>
        <w:t>Convenor comment:</w:t>
      </w:r>
    </w:p>
    <w:p w14:paraId="3067B158" w14:textId="77777777" w:rsidR="00956219" w:rsidRPr="005B25A1" w:rsidRDefault="00956219" w:rsidP="00956219">
      <w:pPr>
        <w:keepNext/>
        <w:keepLines/>
      </w:pPr>
      <w:r w:rsidRPr="005B25A1">
        <w:t>Neif Service.</w:t>
      </w:r>
    </w:p>
    <w:p w14:paraId="150B5B15" w14:textId="77777777" w:rsidR="00956219" w:rsidRPr="005B25A1" w:rsidRDefault="00956219" w:rsidP="00956219">
      <w:pPr>
        <w:keepNext/>
        <w:keepLines/>
        <w:rPr>
          <w:b/>
          <w:bCs/>
        </w:rPr>
      </w:pPr>
      <w:r w:rsidRPr="005B25A1">
        <w:rPr>
          <w:b/>
          <w:bCs/>
        </w:rPr>
        <w:t>Plenary Discussion:</w:t>
      </w:r>
    </w:p>
    <w:p w14:paraId="6FB1ED7F" w14:textId="77777777" w:rsidR="00956219" w:rsidRPr="005B25A1" w:rsidRDefault="00956219" w:rsidP="00956219">
      <w:pPr>
        <w:keepNext/>
        <w:keepLines/>
      </w:pPr>
      <w:r>
        <w:rPr>
          <w:color w:val="0000FF"/>
        </w:rPr>
        <w:t>Not handled</w:t>
      </w:r>
      <w:r>
        <w:t>.</w:t>
      </w:r>
    </w:p>
    <w:p w14:paraId="17F11C2C" w14:textId="77777777" w:rsidR="00956219" w:rsidRPr="00EB0339" w:rsidRDefault="00956219" w:rsidP="00956219">
      <w:r w:rsidRPr="005B25A1">
        <w:rPr>
          <w:b/>
          <w:bCs/>
        </w:rPr>
        <w:t>Status:</w:t>
      </w:r>
      <w:r>
        <w:t xml:space="preserve"> </w:t>
      </w:r>
      <w:r>
        <w:rPr>
          <w:color w:val="0000FF"/>
        </w:rPr>
        <w:t>Not handled</w:t>
      </w:r>
      <w:r>
        <w:t>.</w:t>
      </w:r>
    </w:p>
    <w:p w14:paraId="17D2815A" w14:textId="77777777" w:rsidR="00956219" w:rsidRPr="00EB0339" w:rsidRDefault="00956219" w:rsidP="00956219"/>
    <w:p w14:paraId="01B92A79" w14:textId="77777777" w:rsidR="00956219" w:rsidRDefault="00956219" w:rsidP="00956219">
      <w:pPr>
        <w:pStyle w:val="NormTop"/>
      </w:pPr>
      <w:r>
        <w:rPr>
          <w:color w:val="0000FF"/>
        </w:rPr>
        <w:t>S2-2509258</w:t>
      </w:r>
      <w:r w:rsidRPr="00D53282">
        <w:t xml:space="preserve"> </w:t>
      </w:r>
      <w:r>
        <w:t>(CR) 23.503 CR1588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User consent is added to the energy-based policy modification.</w:t>
      </w:r>
    </w:p>
    <w:p w14:paraId="379F1017" w14:textId="77777777" w:rsidR="00956219" w:rsidRPr="00B81031" w:rsidRDefault="00956219" w:rsidP="00956219">
      <w:pPr>
        <w:keepNext/>
        <w:keepLines/>
        <w:rPr>
          <w:i/>
        </w:rPr>
      </w:pPr>
      <w:r w:rsidRPr="00B81031">
        <w:rPr>
          <w:b/>
          <w:bCs/>
          <w:i/>
        </w:rPr>
        <w:t>Comment:</w:t>
      </w:r>
      <w:r>
        <w:rPr>
          <w:i/>
        </w:rPr>
        <w:t xml:space="preserve"> Corrupt docx file. Replaced on FTP.</w:t>
      </w:r>
    </w:p>
    <w:p w14:paraId="6C391BAC" w14:textId="77777777" w:rsidR="00956219" w:rsidRPr="005B25A1" w:rsidRDefault="00956219" w:rsidP="00956219">
      <w:pPr>
        <w:keepNext/>
        <w:keepLines/>
        <w:rPr>
          <w:b/>
          <w:bCs/>
        </w:rPr>
      </w:pPr>
      <w:r w:rsidRPr="005B25A1">
        <w:rPr>
          <w:b/>
          <w:bCs/>
        </w:rPr>
        <w:t>Convenor comment:</w:t>
      </w:r>
    </w:p>
    <w:p w14:paraId="65E773BE" w14:textId="77777777" w:rsidR="00956219" w:rsidRPr="005B25A1" w:rsidRDefault="00956219" w:rsidP="00956219">
      <w:pPr>
        <w:keepNext/>
        <w:keepLines/>
      </w:pPr>
      <w:r w:rsidRPr="005B25A1">
        <w:t>User consent for collection.</w:t>
      </w:r>
    </w:p>
    <w:p w14:paraId="7B502D57" w14:textId="77777777" w:rsidR="00956219" w:rsidRPr="005B25A1" w:rsidRDefault="00956219" w:rsidP="00956219">
      <w:pPr>
        <w:keepNext/>
        <w:keepLines/>
        <w:rPr>
          <w:b/>
          <w:bCs/>
        </w:rPr>
      </w:pPr>
      <w:r w:rsidRPr="005B25A1">
        <w:rPr>
          <w:b/>
          <w:bCs/>
        </w:rPr>
        <w:t>Plenary Discussion:</w:t>
      </w:r>
    </w:p>
    <w:p w14:paraId="4DE86355" w14:textId="77777777" w:rsidR="00956219" w:rsidRPr="005B25A1" w:rsidRDefault="00956219" w:rsidP="00956219">
      <w:pPr>
        <w:keepNext/>
        <w:keepLines/>
      </w:pPr>
      <w:r>
        <w:rPr>
          <w:color w:val="0000FF"/>
        </w:rPr>
        <w:t>Not handled</w:t>
      </w:r>
      <w:r>
        <w:t>.</w:t>
      </w:r>
    </w:p>
    <w:p w14:paraId="6737901D" w14:textId="77777777" w:rsidR="00956219" w:rsidRPr="00EB0339" w:rsidRDefault="00956219" w:rsidP="00956219">
      <w:r w:rsidRPr="005B25A1">
        <w:rPr>
          <w:b/>
          <w:bCs/>
        </w:rPr>
        <w:t>Status:</w:t>
      </w:r>
      <w:r>
        <w:t xml:space="preserve"> </w:t>
      </w:r>
      <w:r>
        <w:rPr>
          <w:color w:val="0000FF"/>
        </w:rPr>
        <w:t>Not handled</w:t>
      </w:r>
      <w:r>
        <w:t>.</w:t>
      </w:r>
    </w:p>
    <w:p w14:paraId="59A09960" w14:textId="77777777" w:rsidR="00956219" w:rsidRPr="00EB0339" w:rsidRDefault="00956219" w:rsidP="00956219"/>
    <w:p w14:paraId="3D0098C4" w14:textId="77777777" w:rsidR="007615D6" w:rsidRDefault="007615D6" w:rsidP="005A50C0">
      <w:pPr>
        <w:pStyle w:val="Heading3"/>
      </w:pPr>
      <w:r>
        <w:t>19.5.2</w:t>
      </w:r>
      <w:r>
        <w:tab/>
        <w:t>MPS for IMS Messaging and SMS services (MPS4msg)</w:t>
      </w:r>
    </w:p>
    <w:p w14:paraId="5AF17A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0539382" w14:textId="77777777" w:rsidR="002503EE" w:rsidRDefault="00000000" w:rsidP="002503EE">
      <w:r>
        <w:t>There were no contributions to this agenda item.</w:t>
      </w:r>
    </w:p>
    <w:p w14:paraId="0CD58271" w14:textId="514ED11F" w:rsidR="007615D6" w:rsidRDefault="007615D6" w:rsidP="005A50C0">
      <w:pPr>
        <w:pStyle w:val="Heading3"/>
      </w:pPr>
      <w:r>
        <w:t>19.6.2</w:t>
      </w:r>
      <w:r>
        <w:tab/>
        <w:t>Architecture Enhancements for Vehicle Mounted Relays Phase 2 (VMR_Ph2)</w:t>
      </w:r>
    </w:p>
    <w:p w14:paraId="75F9E6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77FE7F" w14:textId="77777777" w:rsidR="002503EE" w:rsidRDefault="00000000" w:rsidP="002503EE">
      <w:r>
        <w:t>There were no contributions to this agenda item.</w:t>
      </w:r>
    </w:p>
    <w:p w14:paraId="127BABDD" w14:textId="5C6B38E8" w:rsidR="007615D6" w:rsidRDefault="007615D6" w:rsidP="005A50C0">
      <w:pPr>
        <w:pStyle w:val="Heading3"/>
      </w:pPr>
      <w:r>
        <w:t>19.7.2</w:t>
      </w:r>
      <w:r>
        <w:tab/>
        <w:t>System Enhancement for Proximity-based Services in 5GS - Phase 3 (5G_ProSe_Ph3)</w:t>
      </w:r>
    </w:p>
    <w:p w14:paraId="2D7CEBA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9C34F" w14:textId="366BBCED" w:rsidR="00E00DA6" w:rsidRDefault="007615D6" w:rsidP="000A3FBD">
      <w:pPr>
        <w:pStyle w:val="NormTop"/>
      </w:pPr>
      <w:r>
        <w:rPr>
          <w:color w:val="0000FF"/>
        </w:rPr>
        <w:t>S2-2508186</w:t>
      </w:r>
      <w:r w:rsidRPr="00D53282">
        <w:t xml:space="preserve"> </w:t>
      </w:r>
      <w:r>
        <w:t>(LS IN) LS from RAN WG2: LS on topologies for L2 based multi-hop U2N relay (Source: RAN WG2 (R2-2506569))</w:t>
      </w:r>
      <w:r>
        <w:br/>
      </w:r>
      <w:r w:rsidRPr="00D53282">
        <w:rPr>
          <w:b/>
        </w:rPr>
        <w:t>Document for:</w:t>
      </w:r>
      <w:r w:rsidRPr="00D53282">
        <w:t xml:space="preserve"> </w:t>
      </w:r>
      <w:r>
        <w:t>Action</w:t>
      </w:r>
      <w:r>
        <w:br/>
      </w:r>
      <w:r w:rsidRPr="00D53282">
        <w:rPr>
          <w:b/>
        </w:rPr>
        <w:t>Abstract:</w:t>
      </w:r>
      <w:r w:rsidRPr="00D53282">
        <w:t xml:space="preserve"> </w:t>
      </w:r>
      <w:r>
        <w:br/>
        <w:t>RAN WG2 discussed and agreed the topology for L2 based multi-hop U2N relay. In the topology: - One intermediate Relay UE connects with only one parent (upstream) Relay UE for L2 based multi-hop U2N relay operation. - One intermediate Relay UE has only one upstream PC5 connection towards the parent (upstream) Relay UE for L2 based multi-hop U2N relay operation. RAN WG2 kindly asks SA WG2 to take the above agreement into account and support the above topology for L2 based multi-hop U2N relay.</w:t>
      </w:r>
      <w:r w:rsidR="00705A89">
        <w:br/>
      </w:r>
      <w:r w:rsidR="00705A89" w:rsidRPr="00705A89">
        <w:rPr>
          <w:b/>
          <w:bCs/>
        </w:rPr>
        <w:t xml:space="preserve">Action: </w:t>
      </w:r>
      <w:r>
        <w:t>RAN WG2 kindly asks SA WG2 to take the above agreement into account and support the above topology for L2 based multi-hop U2N relay.</w:t>
      </w:r>
    </w:p>
    <w:p w14:paraId="70766C6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0A29F9A0" w14:textId="77777777" w:rsidR="007615D6" w:rsidRPr="005B25A1" w:rsidRDefault="007615D6" w:rsidP="007615D6">
      <w:pPr>
        <w:keepNext/>
        <w:keepLines/>
        <w:rPr>
          <w:b/>
          <w:bCs/>
        </w:rPr>
      </w:pPr>
      <w:r w:rsidRPr="005B25A1">
        <w:rPr>
          <w:b/>
          <w:bCs/>
        </w:rPr>
        <w:t>Parallel discussion:</w:t>
      </w:r>
    </w:p>
    <w:p w14:paraId="075A1DCF" w14:textId="0F6E9A8A" w:rsidR="007615D6" w:rsidRPr="005B25A1" w:rsidRDefault="001245AF" w:rsidP="007615D6">
      <w:pPr>
        <w:keepNext/>
        <w:keepLines/>
      </w:pPr>
      <w:r>
        <w:t>The proposed response was reviewed.</w:t>
      </w:r>
      <w:r w:rsidR="006A4F07">
        <w:t xml:space="preserve"> Agreed response in </w:t>
      </w:r>
      <w:r w:rsidR="006A4F07" w:rsidRPr="006A4F07">
        <w:rPr>
          <w:color w:val="3333FF"/>
        </w:rPr>
        <w:t>S2-2509481</w:t>
      </w:r>
      <w:r w:rsidR="006A4F07">
        <w:t>.</w:t>
      </w:r>
    </w:p>
    <w:p w14:paraId="44CD201D" w14:textId="77777777" w:rsidR="009E726A" w:rsidRPr="005B25A1" w:rsidRDefault="009E726A" w:rsidP="009E726A">
      <w:pPr>
        <w:keepNext/>
        <w:keepLines/>
        <w:rPr>
          <w:b/>
          <w:bCs/>
        </w:rPr>
      </w:pPr>
      <w:r w:rsidRPr="005B25A1">
        <w:rPr>
          <w:b/>
          <w:bCs/>
        </w:rPr>
        <w:t>Plenary Discussion:</w:t>
      </w:r>
    </w:p>
    <w:p w14:paraId="3C9BE179" w14:textId="17ED2D99" w:rsidR="001245AF" w:rsidRPr="003A100D" w:rsidRDefault="003A100D" w:rsidP="001245AF">
      <w:pPr>
        <w:keepNext/>
        <w:keepLines/>
      </w:pPr>
      <w:r w:rsidRPr="003A100D">
        <w:t xml:space="preserve">Final response in </w:t>
      </w:r>
      <w:r w:rsidRPr="003A100D">
        <w:rPr>
          <w:color w:val="3333FF"/>
        </w:rPr>
        <w:t>S2-2509481</w:t>
      </w:r>
      <w:r w:rsidRPr="003A100D">
        <w:t>.</w:t>
      </w:r>
    </w:p>
    <w:p w14:paraId="64015428" w14:textId="5E547C9D" w:rsidR="001245AF" w:rsidRPr="00EB0339" w:rsidRDefault="001245AF" w:rsidP="001245AF">
      <w:r w:rsidRPr="005B25A1">
        <w:rPr>
          <w:b/>
          <w:bCs/>
        </w:rPr>
        <w:t>Status:</w:t>
      </w:r>
      <w:r>
        <w:t xml:space="preserve"> </w:t>
      </w:r>
      <w:r w:rsidR="003A100D" w:rsidRPr="003A100D">
        <w:rPr>
          <w:color w:val="00B050"/>
        </w:rPr>
        <w:t>Replied to</w:t>
      </w:r>
      <w:r w:rsidR="003A100D">
        <w:t>.</w:t>
      </w:r>
    </w:p>
    <w:p w14:paraId="4CE0ACCF" w14:textId="77777777" w:rsidR="00E00DA6" w:rsidRDefault="007615D6" w:rsidP="000A3FBD">
      <w:pPr>
        <w:pStyle w:val="NormTop"/>
      </w:pPr>
      <w:r>
        <w:rPr>
          <w:color w:val="0000FF"/>
        </w:rPr>
        <w:t>S2-2509192</w:t>
      </w:r>
      <w:r w:rsidRPr="00D53282">
        <w:t xml:space="preserve"> </w:t>
      </w:r>
      <w:r>
        <w:t>(LS OUT) [DRAFT] Reply LS on LS on topologies for L2 based multi-hop U2N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LS on topologies for L2 based multi-hop U2N relay.</w:t>
      </w:r>
    </w:p>
    <w:p w14:paraId="62525B9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S2-2508186</w:t>
      </w:r>
      <w:r>
        <w:t>.</w:t>
      </w:r>
    </w:p>
    <w:p w14:paraId="0C8F7F67" w14:textId="77777777" w:rsidR="007615D6" w:rsidRPr="005B25A1" w:rsidRDefault="007615D6" w:rsidP="007615D6">
      <w:pPr>
        <w:keepNext/>
        <w:keepLines/>
        <w:rPr>
          <w:b/>
          <w:bCs/>
        </w:rPr>
      </w:pPr>
      <w:r w:rsidRPr="005B25A1">
        <w:rPr>
          <w:b/>
          <w:bCs/>
        </w:rPr>
        <w:t>Parallel discussion:</w:t>
      </w:r>
    </w:p>
    <w:p w14:paraId="78174EF5" w14:textId="0ABAADE9" w:rsidR="007615D6" w:rsidRDefault="001245AF" w:rsidP="007615D6">
      <w:pPr>
        <w:keepNext/>
        <w:keepLines/>
      </w:pPr>
      <w:r>
        <w:t xml:space="preserve">This was revised, to remove 'draft' and align with the discussion on Model B, to </w:t>
      </w:r>
      <w:r w:rsidRPr="00CE3EC0">
        <w:rPr>
          <w:color w:val="0000FF"/>
        </w:rPr>
        <w:t>S2-2</w:t>
      </w:r>
      <w:r>
        <w:rPr>
          <w:color w:val="0000FF"/>
        </w:rPr>
        <w:t>509481</w:t>
      </w:r>
      <w:r>
        <w:t>.</w:t>
      </w:r>
      <w:r w:rsidRPr="00375008">
        <w:t xml:space="preserve"> </w:t>
      </w:r>
    </w:p>
    <w:p w14:paraId="38A82C44" w14:textId="26B70259" w:rsidR="0030653C" w:rsidRPr="005B25A1" w:rsidRDefault="0030653C" w:rsidP="007615D6">
      <w:pPr>
        <w:keepNext/>
        <w:keepLines/>
      </w:pPr>
      <w:r>
        <w:t xml:space="preserve">This was reviewed and </w:t>
      </w:r>
      <w:r w:rsidRPr="00B30893">
        <w:rPr>
          <w:color w:val="FF0000"/>
        </w:rPr>
        <w:t>agreed</w:t>
      </w:r>
      <w:r>
        <w:t xml:space="preserve"> in parallel session.</w:t>
      </w:r>
    </w:p>
    <w:p w14:paraId="3F034A76" w14:textId="77777777" w:rsidR="009E42E4" w:rsidRPr="005B25A1" w:rsidRDefault="009E42E4" w:rsidP="009E42E4">
      <w:pPr>
        <w:keepNext/>
        <w:keepLines/>
        <w:rPr>
          <w:b/>
          <w:bCs/>
        </w:rPr>
      </w:pPr>
      <w:r w:rsidRPr="005B25A1">
        <w:rPr>
          <w:b/>
          <w:bCs/>
        </w:rPr>
        <w:t>Plenary Discussion:</w:t>
      </w:r>
    </w:p>
    <w:p w14:paraId="7C4C5F3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8EEA73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FDFB732" w14:textId="279CA218" w:rsidR="00E00DA6" w:rsidRDefault="009E42E4" w:rsidP="000A3FBD">
      <w:pPr>
        <w:pStyle w:val="NormTop"/>
      </w:pPr>
      <w:r>
        <w:rPr>
          <w:b/>
          <w:bCs/>
        </w:rPr>
        <w:t xml:space="preserve"> </w:t>
      </w:r>
      <w:r w:rsidR="007615D6">
        <w:rPr>
          <w:color w:val="0000FF"/>
        </w:rPr>
        <w:t>S2-2509189</w:t>
      </w:r>
      <w:r w:rsidR="007615D6" w:rsidRPr="00D53282">
        <w:t xml:space="preserve"> </w:t>
      </w:r>
      <w:r w:rsidR="007615D6">
        <w:t>(CR) 23.304 CR0562 (Rel-19, 'F'): Corrections for Layer-2 Intermediate UE-to-Network Relay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 new </w:t>
      </w:r>
      <w:proofErr w:type="spellStart"/>
      <w:r w:rsidR="007615D6">
        <w:t>clasue</w:t>
      </w:r>
      <w:proofErr w:type="spellEnd"/>
      <w:r w:rsidR="007615D6">
        <w:t xml:space="preserve"> on 5G </w:t>
      </w:r>
      <w:proofErr w:type="spellStart"/>
      <w:r w:rsidR="007615D6">
        <w:t>ProSe</w:t>
      </w:r>
      <w:proofErr w:type="spellEnd"/>
      <w:r w:rsidR="007615D6">
        <w:t xml:space="preserve"> Layer-2 Intermediate UE-to-Network Relay to clarify on the topology limitation of RAN WG2 design.</w:t>
      </w:r>
    </w:p>
    <w:p w14:paraId="0483C5E5" w14:textId="77777777" w:rsidR="007615D6" w:rsidRPr="005B25A1" w:rsidRDefault="007615D6" w:rsidP="007615D6">
      <w:pPr>
        <w:keepNext/>
        <w:keepLines/>
        <w:rPr>
          <w:b/>
          <w:bCs/>
        </w:rPr>
      </w:pPr>
      <w:r w:rsidRPr="005B25A1">
        <w:rPr>
          <w:b/>
          <w:bCs/>
        </w:rPr>
        <w:t>Parallel discussion:</w:t>
      </w:r>
    </w:p>
    <w:p w14:paraId="2C382061" w14:textId="77777777" w:rsidR="001245AF" w:rsidRDefault="001245AF" w:rsidP="00A120F3">
      <w:pPr>
        <w:keepNext/>
        <w:keepLines/>
      </w:pPr>
      <w:r>
        <w:t xml:space="preserve">Further clarification was requested and this was left for off-line discussion and revised to </w:t>
      </w:r>
      <w:r w:rsidRPr="00497EE3">
        <w:rPr>
          <w:color w:val="0000FF"/>
        </w:rPr>
        <w:t>S2-250</w:t>
      </w:r>
      <w:r>
        <w:rPr>
          <w:color w:val="0000FF"/>
        </w:rPr>
        <w:t>9480</w:t>
      </w:r>
      <w:r>
        <w:t>.</w:t>
      </w:r>
      <w:r w:rsidRPr="00437C14">
        <w:t xml:space="preserve"> </w:t>
      </w:r>
    </w:p>
    <w:p w14:paraId="0C4710C7" w14:textId="15BEE26B" w:rsidR="0030653C" w:rsidRDefault="0030653C" w:rsidP="00A120F3">
      <w:pPr>
        <w:keepNext/>
        <w:keepLines/>
      </w:pPr>
      <w:r>
        <w:t xml:space="preserve">This was reviewed and </w:t>
      </w:r>
      <w:r w:rsidRPr="00B30893">
        <w:rPr>
          <w:color w:val="FF0000"/>
        </w:rPr>
        <w:t>agreed</w:t>
      </w:r>
      <w:r>
        <w:t xml:space="preserve"> in parallel session.</w:t>
      </w:r>
    </w:p>
    <w:p w14:paraId="6D9EA9FB" w14:textId="77777777" w:rsidR="009E42E4" w:rsidRPr="005B25A1" w:rsidRDefault="009E42E4" w:rsidP="009E42E4">
      <w:pPr>
        <w:keepNext/>
        <w:keepLines/>
        <w:rPr>
          <w:b/>
          <w:bCs/>
        </w:rPr>
      </w:pPr>
      <w:r w:rsidRPr="005B25A1">
        <w:rPr>
          <w:b/>
          <w:bCs/>
        </w:rPr>
        <w:t>Plenary Discussion:</w:t>
      </w:r>
    </w:p>
    <w:p w14:paraId="7AEBF1E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8ABFE2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8214C4F" w14:textId="1691ACCB" w:rsidR="00E00DA6" w:rsidRDefault="009E42E4" w:rsidP="000A3FBD">
      <w:pPr>
        <w:pStyle w:val="NormTop"/>
      </w:pPr>
      <w:r>
        <w:rPr>
          <w:b/>
          <w:bCs/>
        </w:rPr>
        <w:t xml:space="preserve"> </w:t>
      </w:r>
      <w:r w:rsidR="007615D6">
        <w:rPr>
          <w:color w:val="0000FF"/>
        </w:rPr>
        <w:t>S2-2509243</w:t>
      </w:r>
      <w:r w:rsidR="007615D6" w:rsidRPr="00D53282">
        <w:t xml:space="preserve"> </w:t>
      </w:r>
      <w:r w:rsidR="007615D6">
        <w:t>(CR) 23.304 CR0564 (Rel-19, 'F'): Inclusion of RRC container in Multi-hop U2N Relay Discovery Procedure with Model B (Source: NIST, KPN,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RRC container information to the multi-hop UE-to-Network Relay Discovery procedure with Model B.</w:t>
      </w:r>
    </w:p>
    <w:p w14:paraId="00791851" w14:textId="77777777" w:rsidR="007615D6" w:rsidRPr="005B25A1" w:rsidRDefault="007615D6" w:rsidP="007615D6">
      <w:pPr>
        <w:keepNext/>
        <w:keepLines/>
        <w:rPr>
          <w:b/>
          <w:bCs/>
        </w:rPr>
      </w:pPr>
      <w:r w:rsidRPr="005B25A1">
        <w:rPr>
          <w:b/>
          <w:bCs/>
        </w:rPr>
        <w:t>Parallel discussion:</w:t>
      </w:r>
    </w:p>
    <w:p w14:paraId="40A695F2" w14:textId="54D4CCC4" w:rsidR="007615D6" w:rsidRDefault="001245AF" w:rsidP="007615D6">
      <w:pPr>
        <w:keepNext/>
        <w:keepLines/>
      </w:pPr>
      <w:r>
        <w:t xml:space="preserve">Steps 8-9 needed alignment with changes to steps 6-7 (replace 'and/or' with </w:t>
      </w:r>
      <w:r w:rsidR="00705A89">
        <w:t>',</w:t>
      </w:r>
      <w:r>
        <w:t>').</w:t>
      </w:r>
      <w:r w:rsidR="00705A89">
        <w:t xml:space="preserve"> </w:t>
      </w:r>
      <w:r>
        <w:t xml:space="preserve">This was revised to </w:t>
      </w:r>
      <w:r w:rsidRPr="00CE3EC0">
        <w:rPr>
          <w:color w:val="0000FF"/>
        </w:rPr>
        <w:t>S2-2</w:t>
      </w:r>
      <w:r>
        <w:rPr>
          <w:color w:val="0000FF"/>
        </w:rPr>
        <w:t>509482</w:t>
      </w:r>
      <w:r>
        <w:t>.</w:t>
      </w:r>
      <w:r w:rsidRPr="00375008">
        <w:t xml:space="preserve"> </w:t>
      </w:r>
    </w:p>
    <w:p w14:paraId="4D6FE041" w14:textId="0F3FF477" w:rsidR="00705A89" w:rsidRDefault="00705A89" w:rsidP="007615D6">
      <w:pPr>
        <w:keepNext/>
        <w:keepLines/>
      </w:pPr>
      <w:r>
        <w:t xml:space="preserve">Spelling errors should be corrected and further corrections were needed and this was revised to </w:t>
      </w:r>
      <w:r w:rsidRPr="00CE3EC0">
        <w:rPr>
          <w:color w:val="0000FF"/>
        </w:rPr>
        <w:t>S2-2</w:t>
      </w:r>
      <w:r>
        <w:rPr>
          <w:color w:val="0000FF"/>
        </w:rPr>
        <w:t>509483</w:t>
      </w:r>
      <w:r>
        <w:t>.</w:t>
      </w:r>
      <w:r w:rsidRPr="00375008">
        <w:t xml:space="preserve"> </w:t>
      </w:r>
    </w:p>
    <w:p w14:paraId="2FA3FDB0" w14:textId="6E1C3C47" w:rsidR="001245AF" w:rsidRPr="005B25A1" w:rsidRDefault="001245AF" w:rsidP="007615D6">
      <w:pPr>
        <w:keepNext/>
        <w:keepLines/>
      </w:pPr>
      <w:r>
        <w:t xml:space="preserve">This was </w:t>
      </w:r>
      <w:r w:rsidRPr="00B30893">
        <w:rPr>
          <w:color w:val="FF0000"/>
        </w:rPr>
        <w:t>agreed</w:t>
      </w:r>
      <w:r>
        <w:t xml:space="preserve"> in parallel session.</w:t>
      </w:r>
    </w:p>
    <w:p w14:paraId="52F3FCB0" w14:textId="77777777" w:rsidR="009E42E4" w:rsidRPr="005B25A1" w:rsidRDefault="009E42E4" w:rsidP="009E42E4">
      <w:pPr>
        <w:keepNext/>
        <w:keepLines/>
        <w:rPr>
          <w:b/>
          <w:bCs/>
        </w:rPr>
      </w:pPr>
      <w:r w:rsidRPr="005B25A1">
        <w:rPr>
          <w:b/>
          <w:bCs/>
        </w:rPr>
        <w:t>Plenary Discussion:</w:t>
      </w:r>
    </w:p>
    <w:p w14:paraId="7531BB6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FF086D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CEE3FD5" w14:textId="0942639C" w:rsidR="00956219" w:rsidRDefault="009E42E4" w:rsidP="00956219">
      <w:pPr>
        <w:pStyle w:val="Heading3"/>
      </w:pPr>
      <w:r>
        <w:rPr>
          <w:b/>
          <w:bCs/>
        </w:rPr>
        <w:t xml:space="preserve"> </w:t>
      </w:r>
      <w:r w:rsidR="00956219">
        <w:t>19.8.2</w:t>
      </w:r>
      <w:r w:rsidR="00956219">
        <w:tab/>
        <w:t>Identifying non-3GPP Devices Connecting behind a UE or 5G-RG (UIA_ARC)</w:t>
      </w:r>
    </w:p>
    <w:p w14:paraId="5B13CFC7" w14:textId="77777777" w:rsidR="00956219" w:rsidRDefault="00956219" w:rsidP="0095621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216F9CF" w14:textId="77777777" w:rsidR="00956219" w:rsidRDefault="00956219" w:rsidP="00956219"/>
    <w:p w14:paraId="667A3EFB" w14:textId="77777777" w:rsidR="00956219" w:rsidRDefault="00956219" w:rsidP="00956219"/>
    <w:p w14:paraId="7ACF19A4"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SMF Selection</w:t>
      </w:r>
    </w:p>
    <w:p w14:paraId="7617AF72" w14:textId="77777777" w:rsidR="00956219" w:rsidRDefault="00956219" w:rsidP="00956219">
      <w:pPr>
        <w:pStyle w:val="NormTop"/>
      </w:pPr>
      <w:r>
        <w:rPr>
          <w:color w:val="0000FF"/>
        </w:rPr>
        <w:t>S2-2508799</w:t>
      </w:r>
      <w:r w:rsidRPr="00D53282">
        <w:t xml:space="preserve"> </w:t>
      </w:r>
      <w:r>
        <w:t xml:space="preserve">(CR) 23.501 CR6399R4 (Rel-19, 'F'): Clarification on the SMF selection (Source: ZTE, </w:t>
      </w:r>
      <w:proofErr w:type="spellStart"/>
      <w:r>
        <w:t>InterDigital</w:t>
      </w:r>
      <w:proofErr w:type="spellEnd"/>
      <w:r>
        <w:t xml:space="preserve"> Inc.,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Clatify</w:t>
      </w:r>
      <w:proofErr w:type="spellEnd"/>
      <w:r>
        <w:t xml:space="preserve"> the DNN/S-NSSAI is used for SMF selection.</w:t>
      </w:r>
    </w:p>
    <w:p w14:paraId="05B2A6D2" w14:textId="77777777" w:rsidR="00956219" w:rsidRPr="00B81031" w:rsidRDefault="00956219" w:rsidP="00956219">
      <w:pPr>
        <w:keepNext/>
        <w:keepLines/>
        <w:rPr>
          <w:i/>
        </w:rPr>
      </w:pPr>
      <w:r w:rsidRPr="00B81031">
        <w:rPr>
          <w:b/>
          <w:bCs/>
          <w:i/>
        </w:rPr>
        <w:t>Comment:</w:t>
      </w:r>
      <w:r>
        <w:rPr>
          <w:i/>
        </w:rPr>
        <w:t xml:space="preserve"> Revision of  (Noted)</w:t>
      </w:r>
      <w:r>
        <w:rPr>
          <w:color w:val="0000FF"/>
        </w:rPr>
        <w:t xml:space="preserve"> S2-2507790</w:t>
      </w:r>
      <w:r>
        <w:t>.</w:t>
      </w:r>
    </w:p>
    <w:p w14:paraId="31B68A40" w14:textId="77777777" w:rsidR="00956219" w:rsidRPr="005B25A1" w:rsidRDefault="00956219" w:rsidP="00956219">
      <w:pPr>
        <w:keepNext/>
        <w:keepLines/>
        <w:rPr>
          <w:b/>
          <w:bCs/>
        </w:rPr>
      </w:pPr>
      <w:r w:rsidRPr="005B25A1">
        <w:rPr>
          <w:b/>
          <w:bCs/>
        </w:rPr>
        <w:t>Parallel discussion:</w:t>
      </w:r>
    </w:p>
    <w:p w14:paraId="42E2896C" w14:textId="77777777" w:rsidR="00956219" w:rsidRPr="005B25A1" w:rsidRDefault="00956219" w:rsidP="00956219">
      <w:pPr>
        <w:keepNext/>
        <w:keepLines/>
      </w:pPr>
      <w:r w:rsidRPr="005B25A1">
        <w:t>Revised in parallel session to</w:t>
      </w:r>
      <w:r>
        <w:rPr>
          <w:color w:val="0000FF"/>
        </w:rPr>
        <w:t xml:space="preserve"> S2-2509392</w:t>
      </w:r>
      <w:r>
        <w:t>.</w:t>
      </w:r>
    </w:p>
    <w:p w14:paraId="07BEDBB7" w14:textId="77777777" w:rsidR="00956219" w:rsidRPr="005B25A1" w:rsidRDefault="00956219" w:rsidP="00956219">
      <w:pPr>
        <w:keepNext/>
        <w:keepLines/>
        <w:rPr>
          <w:b/>
          <w:bCs/>
        </w:rPr>
      </w:pPr>
      <w:r w:rsidRPr="005B25A1">
        <w:rPr>
          <w:b/>
          <w:bCs/>
        </w:rPr>
        <w:t>Plenary Discussion:</w:t>
      </w:r>
    </w:p>
    <w:p w14:paraId="3FFFA90A" w14:textId="77777777" w:rsidR="00956219" w:rsidRPr="005B25A1" w:rsidRDefault="00956219" w:rsidP="00956219">
      <w:pPr>
        <w:keepNext/>
        <w:keepLines/>
      </w:pPr>
      <w:r w:rsidRPr="005B25A1">
        <w:t>Noted.</w:t>
      </w:r>
    </w:p>
    <w:p w14:paraId="4E04A8E4" w14:textId="77777777" w:rsidR="00956219" w:rsidRPr="00EB0339" w:rsidRDefault="00956219" w:rsidP="00956219">
      <w:r w:rsidRPr="005B25A1">
        <w:rPr>
          <w:b/>
          <w:bCs/>
        </w:rPr>
        <w:t>Status:</w:t>
      </w:r>
      <w:r>
        <w:t xml:space="preserve"> </w:t>
      </w:r>
      <w:r>
        <w:rPr>
          <w:color w:val="0000FF"/>
        </w:rPr>
        <w:t>Noted</w:t>
      </w:r>
      <w:r>
        <w:t>.</w:t>
      </w:r>
    </w:p>
    <w:p w14:paraId="23D01EE0"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Revoking QoS Differentiation (2 Options)</w:t>
      </w:r>
    </w:p>
    <w:p w14:paraId="023D4E5F" w14:textId="77777777" w:rsidR="00956219" w:rsidRDefault="00956219" w:rsidP="00956219">
      <w:pPr>
        <w:pStyle w:val="NormTop"/>
      </w:pPr>
      <w:r>
        <w:rPr>
          <w:color w:val="0000FF"/>
        </w:rPr>
        <w:t>S2-2508783</w:t>
      </w:r>
      <w:r w:rsidRPr="00D53282">
        <w:t xml:space="preserve"> </w:t>
      </w:r>
      <w:r>
        <w:t>(DISCUSSION) Revoking QoS differentiation activated for Non-3GPP Device Identifiers. (Source: Qualcomm Incorporated)</w:t>
      </w:r>
      <w:r>
        <w:br/>
      </w:r>
      <w:r w:rsidRPr="00D53282">
        <w:rPr>
          <w:b/>
        </w:rPr>
        <w:t>Document for:</w:t>
      </w:r>
      <w:r w:rsidRPr="00D53282">
        <w:t xml:space="preserve"> </w:t>
      </w:r>
      <w:r>
        <w:t>Discussion</w:t>
      </w:r>
      <w:r>
        <w:br/>
      </w:r>
      <w:r w:rsidRPr="00D53282">
        <w:rPr>
          <w:b/>
        </w:rPr>
        <w:t>Abstract:</w:t>
      </w:r>
      <w:r w:rsidRPr="00D53282">
        <w:t xml:space="preserve"> </w:t>
      </w:r>
      <w:r>
        <w:br/>
        <w:t>Discusses the options for revoking QoS differentiation activated for Non-3GPP Device Identifiers.</w:t>
      </w:r>
    </w:p>
    <w:p w14:paraId="04F44192" w14:textId="77777777" w:rsidR="00956219" w:rsidRPr="005B25A1" w:rsidRDefault="00956219" w:rsidP="00956219">
      <w:pPr>
        <w:keepNext/>
        <w:keepLines/>
        <w:rPr>
          <w:b/>
          <w:bCs/>
        </w:rPr>
      </w:pPr>
      <w:r w:rsidRPr="005B25A1">
        <w:rPr>
          <w:b/>
          <w:bCs/>
        </w:rPr>
        <w:t>Plenary Discussion:</w:t>
      </w:r>
    </w:p>
    <w:p w14:paraId="29843437" w14:textId="77777777" w:rsidR="00956219" w:rsidRPr="005B25A1" w:rsidRDefault="00956219" w:rsidP="00956219">
      <w:pPr>
        <w:keepNext/>
        <w:keepLines/>
      </w:pPr>
      <w:r>
        <w:rPr>
          <w:color w:val="0000FF"/>
        </w:rPr>
        <w:t>Not handled</w:t>
      </w:r>
      <w:r>
        <w:t>.</w:t>
      </w:r>
    </w:p>
    <w:p w14:paraId="4FD3F8F6" w14:textId="77777777" w:rsidR="00956219" w:rsidRPr="00EB0339" w:rsidRDefault="00956219" w:rsidP="00956219">
      <w:r w:rsidRPr="005B25A1">
        <w:rPr>
          <w:b/>
          <w:bCs/>
        </w:rPr>
        <w:t>Status:</w:t>
      </w:r>
      <w:r>
        <w:t xml:space="preserve"> </w:t>
      </w:r>
      <w:r>
        <w:rPr>
          <w:color w:val="0000FF"/>
        </w:rPr>
        <w:t>Not handled</w:t>
      </w:r>
      <w:r>
        <w:t>.</w:t>
      </w:r>
    </w:p>
    <w:p w14:paraId="1202E1E7" w14:textId="77777777" w:rsidR="00956219" w:rsidRPr="00EB0339" w:rsidRDefault="00956219" w:rsidP="00956219"/>
    <w:p w14:paraId="13A125B3" w14:textId="77777777" w:rsidR="00956219" w:rsidRDefault="00956219" w:rsidP="00956219">
      <w:pPr>
        <w:pStyle w:val="NormTop"/>
      </w:pPr>
      <w:r>
        <w:rPr>
          <w:color w:val="0000FF"/>
        </w:rPr>
        <w:t>S2-2508784</w:t>
      </w:r>
      <w:r w:rsidRPr="00D53282">
        <w:t xml:space="preserve"> </w:t>
      </w:r>
      <w:r>
        <w:t>(CR) 23.501 CR6447 (Rel-19, 'F'): Correction to revoking of QoS differentiation activated for Non-3GPP Device Identifiers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 this Release of the specification, UE requested revocation of QoS differentiation for Non-3GPP Device Identifiers is not supported. The SMF/PCF may determine whether to revoke QoS differentiation for Non-3GPP Device Identifiers based on network implementation (e.g., per AF request).</w:t>
      </w:r>
    </w:p>
    <w:p w14:paraId="28300225" w14:textId="77777777" w:rsidR="00956219" w:rsidRPr="00B81031" w:rsidRDefault="00956219" w:rsidP="00956219">
      <w:pPr>
        <w:keepNext/>
        <w:keepLines/>
        <w:rPr>
          <w:i/>
        </w:rPr>
      </w:pPr>
      <w:r w:rsidRPr="00B81031">
        <w:rPr>
          <w:b/>
          <w:bCs/>
          <w:i/>
        </w:rPr>
        <w:t>Comment:</w:t>
      </w:r>
      <w:r>
        <w:rPr>
          <w:i/>
        </w:rPr>
        <w:t xml:space="preserve"> Noted in parallel session.</w:t>
      </w:r>
    </w:p>
    <w:p w14:paraId="54CF0F2B" w14:textId="77777777" w:rsidR="00956219" w:rsidRPr="005B25A1" w:rsidRDefault="00956219" w:rsidP="00956219">
      <w:pPr>
        <w:keepNext/>
        <w:keepLines/>
        <w:rPr>
          <w:b/>
          <w:bCs/>
        </w:rPr>
      </w:pPr>
      <w:r w:rsidRPr="005B25A1">
        <w:rPr>
          <w:b/>
          <w:bCs/>
        </w:rPr>
        <w:t>Parallel discussion:</w:t>
      </w:r>
    </w:p>
    <w:p w14:paraId="2685DAA3"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782155E9" w14:textId="77777777" w:rsidR="00956219" w:rsidRPr="00EB0339" w:rsidRDefault="00956219" w:rsidP="00956219">
      <w:r w:rsidRPr="005B25A1">
        <w:rPr>
          <w:b/>
          <w:bCs/>
        </w:rPr>
        <w:t>Status:</w:t>
      </w:r>
      <w:r>
        <w:t xml:space="preserve"> </w:t>
      </w:r>
      <w:r>
        <w:rPr>
          <w:color w:val="0000FF"/>
        </w:rPr>
        <w:t>Noted</w:t>
      </w:r>
      <w:r>
        <w:t>.</w:t>
      </w:r>
    </w:p>
    <w:p w14:paraId="31E9BC6A" w14:textId="77777777" w:rsidR="00956219" w:rsidRPr="00EB0339" w:rsidRDefault="00956219" w:rsidP="00956219"/>
    <w:p w14:paraId="6EEDF038" w14:textId="77777777" w:rsidR="00956219" w:rsidRDefault="00956219" w:rsidP="00956219">
      <w:pPr>
        <w:pStyle w:val="NormTop"/>
      </w:pPr>
      <w:r>
        <w:rPr>
          <w:color w:val="0000FF"/>
        </w:rPr>
        <w:t>S2-2508846</w:t>
      </w:r>
      <w:r w:rsidRPr="00D53282">
        <w:t xml:space="preserve"> </w:t>
      </w:r>
      <w:r>
        <w:t xml:space="preserve">(DISCUSSION) Discussion on revoking a requested QoS differentiation. (Source: Ericsson,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paper discusses the methods that can be used for revoking a previously-requested QoS differentiation for Non-3GPP devices behind a UE.</w:t>
      </w:r>
    </w:p>
    <w:p w14:paraId="392579A6" w14:textId="77777777" w:rsidR="00956219" w:rsidRPr="005B25A1" w:rsidRDefault="00956219" w:rsidP="00956219">
      <w:pPr>
        <w:keepNext/>
        <w:keepLines/>
        <w:rPr>
          <w:b/>
          <w:bCs/>
        </w:rPr>
      </w:pPr>
      <w:r w:rsidRPr="005B25A1">
        <w:rPr>
          <w:b/>
          <w:bCs/>
        </w:rPr>
        <w:t>Plenary Discussion:</w:t>
      </w:r>
    </w:p>
    <w:p w14:paraId="6DB89EF5" w14:textId="77777777" w:rsidR="00956219" w:rsidRPr="005B25A1" w:rsidRDefault="00956219" w:rsidP="00956219">
      <w:pPr>
        <w:keepNext/>
        <w:keepLines/>
      </w:pPr>
      <w:r>
        <w:rPr>
          <w:color w:val="0000FF"/>
        </w:rPr>
        <w:t>Not handled</w:t>
      </w:r>
      <w:r>
        <w:t>.</w:t>
      </w:r>
    </w:p>
    <w:p w14:paraId="5EB70C0C" w14:textId="77777777" w:rsidR="00956219" w:rsidRPr="00EB0339" w:rsidRDefault="00956219" w:rsidP="00956219">
      <w:r w:rsidRPr="005B25A1">
        <w:rPr>
          <w:b/>
          <w:bCs/>
        </w:rPr>
        <w:t>Status:</w:t>
      </w:r>
      <w:r>
        <w:t xml:space="preserve"> </w:t>
      </w:r>
      <w:r>
        <w:rPr>
          <w:color w:val="0000FF"/>
        </w:rPr>
        <w:t>Not handled</w:t>
      </w:r>
      <w:r>
        <w:t>.</w:t>
      </w:r>
    </w:p>
    <w:p w14:paraId="2F5609B1" w14:textId="77777777" w:rsidR="00956219" w:rsidRPr="00EB0339" w:rsidRDefault="00956219" w:rsidP="00956219"/>
    <w:p w14:paraId="12BEA345" w14:textId="77777777" w:rsidR="00956219" w:rsidRDefault="00956219" w:rsidP="00956219">
      <w:pPr>
        <w:pStyle w:val="NormTop"/>
      </w:pPr>
      <w:r>
        <w:rPr>
          <w:color w:val="0000FF"/>
        </w:rPr>
        <w:t>S2-2508844</w:t>
      </w:r>
      <w:r w:rsidRPr="00D53282">
        <w:t xml:space="preserve"> </w:t>
      </w:r>
      <w:r>
        <w:t xml:space="preserve">(CR) 23.501 CR6376R1 (Rel-19, 'F'): Revoking QoS differentiation for Non-3GPP Device Identifiers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368A4AFC" w14:textId="77777777" w:rsidR="00956219" w:rsidRPr="00B81031" w:rsidRDefault="00956219" w:rsidP="00956219">
      <w:pPr>
        <w:keepNext/>
        <w:keepLines/>
        <w:rPr>
          <w:i/>
        </w:rPr>
      </w:pPr>
      <w:r w:rsidRPr="00B81031">
        <w:rPr>
          <w:b/>
          <w:bCs/>
          <w:i/>
        </w:rPr>
        <w:t>Comment:</w:t>
      </w:r>
      <w:r>
        <w:rPr>
          <w:i/>
        </w:rPr>
        <w:t xml:space="preserve"> Revision of  (Noted)</w:t>
      </w:r>
      <w:r>
        <w:rPr>
          <w:color w:val="0000FF"/>
        </w:rPr>
        <w:t xml:space="preserve"> S2-2506733</w:t>
      </w:r>
      <w:r>
        <w:t>.</w:t>
      </w:r>
    </w:p>
    <w:p w14:paraId="726B72DF" w14:textId="77777777" w:rsidR="00956219" w:rsidRPr="005B25A1" w:rsidRDefault="00956219" w:rsidP="00956219">
      <w:pPr>
        <w:keepNext/>
        <w:keepLines/>
        <w:rPr>
          <w:b/>
          <w:bCs/>
        </w:rPr>
      </w:pPr>
      <w:r w:rsidRPr="005B25A1">
        <w:rPr>
          <w:b/>
          <w:bCs/>
        </w:rPr>
        <w:t>Parallel discussion:</w:t>
      </w:r>
    </w:p>
    <w:p w14:paraId="1F22C03D" w14:textId="77777777" w:rsidR="00956219" w:rsidRPr="005B25A1" w:rsidRDefault="00956219" w:rsidP="00956219">
      <w:pPr>
        <w:keepNext/>
        <w:keepLines/>
      </w:pPr>
      <w:r w:rsidRPr="005B25A1">
        <w:t>Revised in parallel session to</w:t>
      </w:r>
      <w:r>
        <w:rPr>
          <w:color w:val="0000FF"/>
        </w:rPr>
        <w:t xml:space="preserve"> S2-2509393</w:t>
      </w:r>
      <w:r>
        <w:t>.</w:t>
      </w:r>
    </w:p>
    <w:p w14:paraId="133594F1" w14:textId="77777777" w:rsidR="00956219" w:rsidRPr="005B25A1" w:rsidRDefault="00956219" w:rsidP="00956219">
      <w:pPr>
        <w:keepNext/>
        <w:keepLines/>
      </w:pPr>
      <w:r w:rsidRPr="005B25A1">
        <w:t>Revised in parallel session to</w:t>
      </w:r>
      <w:r>
        <w:rPr>
          <w:color w:val="0000FF"/>
        </w:rPr>
        <w:t xml:space="preserve"> S2-2509429</w:t>
      </w:r>
      <w:r>
        <w:t>.</w:t>
      </w:r>
    </w:p>
    <w:p w14:paraId="099F9E8C" w14:textId="77777777" w:rsidR="00956219" w:rsidRPr="005B25A1" w:rsidRDefault="00956219" w:rsidP="00956219">
      <w:pPr>
        <w:keepNext/>
        <w:keepLines/>
      </w:pPr>
      <w:r w:rsidRPr="005B25A1">
        <w:t>First change: and how the AF may provision QoS information for the non-3GPP device(s) in the UDR (via the NEF) is further described in clause 4.15.6.15 of TS 23.502 [3]. Revised in parallel session to</w:t>
      </w:r>
      <w:r>
        <w:rPr>
          <w:color w:val="0000FF"/>
        </w:rPr>
        <w:t xml:space="preserve"> S2-2509461</w:t>
      </w:r>
      <w:r>
        <w:t>.</w:t>
      </w:r>
    </w:p>
    <w:p w14:paraId="4B920ECA"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28B5482" w14:textId="77777777" w:rsidR="009E42E4" w:rsidRPr="005B25A1" w:rsidRDefault="009E42E4" w:rsidP="009E42E4">
      <w:pPr>
        <w:keepNext/>
        <w:keepLines/>
        <w:rPr>
          <w:b/>
          <w:bCs/>
        </w:rPr>
      </w:pPr>
      <w:r w:rsidRPr="005B25A1">
        <w:rPr>
          <w:b/>
          <w:bCs/>
        </w:rPr>
        <w:t>Plenary Discussion:</w:t>
      </w:r>
    </w:p>
    <w:p w14:paraId="0635BE3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6D0212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40741C0" w14:textId="1970AC36" w:rsidR="00956219" w:rsidRPr="00EB0339" w:rsidRDefault="009E42E4" w:rsidP="00956219">
      <w:r>
        <w:rPr>
          <w:b/>
          <w:bCs/>
        </w:rPr>
        <w:t xml:space="preserve"> </w:t>
      </w:r>
    </w:p>
    <w:p w14:paraId="55725949" w14:textId="77777777" w:rsidR="00956219" w:rsidRDefault="00956219" w:rsidP="00956219">
      <w:pPr>
        <w:pStyle w:val="NormTop"/>
      </w:pPr>
      <w:r>
        <w:rPr>
          <w:color w:val="0000FF"/>
        </w:rPr>
        <w:t>S2-2508843</w:t>
      </w:r>
      <w:r w:rsidRPr="00D53282">
        <w:t xml:space="preserve"> </w:t>
      </w:r>
      <w:r>
        <w:t xml:space="preserve">(CR) 23.502 CR5542R1 (Rel-19, 'F'): Discontinuation of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1ED82D26"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S2-2506734</w:t>
      </w:r>
      <w:r>
        <w:t>.</w:t>
      </w:r>
    </w:p>
    <w:p w14:paraId="6648C64C" w14:textId="77777777" w:rsidR="00956219" w:rsidRPr="005B25A1" w:rsidRDefault="00956219" w:rsidP="00956219">
      <w:pPr>
        <w:keepNext/>
        <w:keepLines/>
        <w:rPr>
          <w:b/>
          <w:bCs/>
        </w:rPr>
      </w:pPr>
      <w:r w:rsidRPr="005B25A1">
        <w:rPr>
          <w:b/>
          <w:bCs/>
        </w:rPr>
        <w:t>Parallel discussion:</w:t>
      </w:r>
    </w:p>
    <w:p w14:paraId="10EC33FE" w14:textId="77777777" w:rsidR="00956219" w:rsidRPr="005B25A1" w:rsidRDefault="00956219" w:rsidP="00956219">
      <w:pPr>
        <w:keepNext/>
        <w:keepLines/>
      </w:pPr>
      <w:r w:rsidRPr="005B25A1">
        <w:t>-</w:t>
      </w:r>
    </w:p>
    <w:p w14:paraId="50935DB5" w14:textId="77777777" w:rsidR="00956219" w:rsidRPr="005B25A1" w:rsidRDefault="00956219" w:rsidP="00956219">
      <w:pPr>
        <w:keepNext/>
        <w:keepLines/>
      </w:pPr>
      <w:r w:rsidRPr="005B25A1">
        <w:t>Revised in parallel session to</w:t>
      </w:r>
      <w:r>
        <w:rPr>
          <w:color w:val="0000FF"/>
        </w:rPr>
        <w:t xml:space="preserve"> S2-2509430</w:t>
      </w:r>
      <w:r>
        <w:t>.</w:t>
      </w:r>
    </w:p>
    <w:p w14:paraId="407EB8B4" w14:textId="77777777" w:rsidR="00956219" w:rsidRPr="005B25A1" w:rsidRDefault="00956219" w:rsidP="00956219">
      <w:pPr>
        <w:keepNext/>
        <w:keepLines/>
      </w:pPr>
      <w:r w:rsidRPr="005B25A1">
        <w:t>First change: If the UE supports QoS differentiation of traffic for Non-3GPP Device Identifier and when the UE determines that QoS differentiation for Non-3GPP Device Identifier(s) is required or should be suspended as described in clause 5.52 of TS 23.501 [2],. Revised in parallel session to</w:t>
      </w:r>
      <w:r>
        <w:rPr>
          <w:color w:val="0000FF"/>
        </w:rPr>
        <w:t xml:space="preserve"> S2-2509462</w:t>
      </w:r>
      <w:r>
        <w:t>.</w:t>
      </w:r>
    </w:p>
    <w:p w14:paraId="5880A3F6"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F1A9858" w14:textId="77777777" w:rsidR="009E42E4" w:rsidRPr="005B25A1" w:rsidRDefault="009E42E4" w:rsidP="009E42E4">
      <w:pPr>
        <w:keepNext/>
        <w:keepLines/>
        <w:rPr>
          <w:b/>
          <w:bCs/>
        </w:rPr>
      </w:pPr>
      <w:r w:rsidRPr="005B25A1">
        <w:rPr>
          <w:b/>
          <w:bCs/>
        </w:rPr>
        <w:t>Plenary Discussion:</w:t>
      </w:r>
    </w:p>
    <w:p w14:paraId="5A532E7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42AD53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0333C26" w14:textId="0994735E" w:rsidR="00956219" w:rsidRPr="00EB0339" w:rsidRDefault="009E42E4" w:rsidP="00956219">
      <w:r>
        <w:rPr>
          <w:b/>
          <w:bCs/>
        </w:rPr>
        <w:t xml:space="preserve"> </w:t>
      </w:r>
    </w:p>
    <w:p w14:paraId="38975493" w14:textId="77777777" w:rsidR="00956219" w:rsidRDefault="00956219" w:rsidP="00956219">
      <w:pPr>
        <w:pStyle w:val="NormTop"/>
      </w:pPr>
      <w:r>
        <w:rPr>
          <w:color w:val="0000FF"/>
        </w:rPr>
        <w:t>S2-2508845</w:t>
      </w:r>
      <w:r w:rsidRPr="00D53282">
        <w:t xml:space="preserve"> </w:t>
      </w:r>
      <w:r>
        <w:t xml:space="preserve">(CR) 23.503 CR1570R1 (Rel-19, 'F'): Policy modifications for revoking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It is indicated that the user plane address can be </w:t>
      </w:r>
      <w:proofErr w:type="spellStart"/>
      <w:r>
        <w:t>abscent</w:t>
      </w:r>
      <w:proofErr w:type="spellEnd"/>
      <w:r>
        <w:t xml:space="preserve"> in the non-3GPP device connection information The PCF action when the user plane address in </w:t>
      </w:r>
      <w:proofErr w:type="spellStart"/>
      <w:r>
        <w:t>abscent</w:t>
      </w:r>
      <w:proofErr w:type="spellEnd"/>
      <w:r>
        <w:t xml:space="preserve"> is specified.</w:t>
      </w:r>
    </w:p>
    <w:p w14:paraId="20944BEB"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S2-2506735</w:t>
      </w:r>
      <w:r>
        <w:t>.</w:t>
      </w:r>
    </w:p>
    <w:p w14:paraId="743138E8" w14:textId="77777777" w:rsidR="00956219" w:rsidRPr="005B25A1" w:rsidRDefault="00956219" w:rsidP="00956219">
      <w:pPr>
        <w:keepNext/>
        <w:keepLines/>
        <w:rPr>
          <w:b/>
          <w:bCs/>
        </w:rPr>
      </w:pPr>
      <w:r w:rsidRPr="005B25A1">
        <w:rPr>
          <w:b/>
          <w:bCs/>
        </w:rPr>
        <w:t>Parallel discussion:</w:t>
      </w:r>
    </w:p>
    <w:p w14:paraId="1F610183" w14:textId="77777777" w:rsidR="00956219" w:rsidRPr="005B25A1" w:rsidRDefault="00956219" w:rsidP="00956219">
      <w:pPr>
        <w:keepNext/>
        <w:keepLines/>
      </w:pPr>
      <w:r w:rsidRPr="005B25A1">
        <w:t>-</w:t>
      </w:r>
    </w:p>
    <w:p w14:paraId="6783C159" w14:textId="77777777" w:rsidR="00956219" w:rsidRPr="005B25A1" w:rsidRDefault="00956219" w:rsidP="00956219">
      <w:pPr>
        <w:keepNext/>
        <w:keepLines/>
      </w:pPr>
      <w:r w:rsidRPr="005B25A1">
        <w:t>Revised in parallel session to</w:t>
      </w:r>
      <w:r>
        <w:rPr>
          <w:color w:val="0000FF"/>
        </w:rPr>
        <w:t xml:space="preserve"> S2-2509431</w:t>
      </w:r>
      <w:r>
        <w:t>.</w:t>
      </w:r>
    </w:p>
    <w:p w14:paraId="449D6D77" w14:textId="77777777" w:rsidR="00956219" w:rsidRPr="005B25A1" w:rsidRDefault="00956219" w:rsidP="00956219">
      <w:pPr>
        <w:keepNext/>
        <w:keepLines/>
      </w:pPr>
      <w:r w:rsidRPr="005B25A1">
        <w:t>Revised in parallel session to</w:t>
      </w:r>
      <w:r>
        <w:rPr>
          <w:color w:val="0000FF"/>
        </w:rPr>
        <w:t xml:space="preserve"> S2-2509463</w:t>
      </w:r>
      <w:r>
        <w:t>.</w:t>
      </w:r>
    </w:p>
    <w:p w14:paraId="667D4AEA" w14:textId="77777777" w:rsidR="00956219" w:rsidRPr="005B25A1" w:rsidRDefault="00956219" w:rsidP="00956219">
      <w:pPr>
        <w:keepNext/>
        <w:keepLines/>
      </w:pPr>
      <w:r w:rsidRPr="005B25A1">
        <w:t>Revised in parallel session to</w:t>
      </w:r>
      <w:r>
        <w:rPr>
          <w:color w:val="0000FF"/>
        </w:rPr>
        <w:t xml:space="preserve"> S2-2509465</w:t>
      </w:r>
      <w:r>
        <w:t>.</w:t>
      </w:r>
    </w:p>
    <w:p w14:paraId="6FAFE74B"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43EB6854" w14:textId="77777777" w:rsidR="009E42E4" w:rsidRPr="005B25A1" w:rsidRDefault="009E42E4" w:rsidP="009E42E4">
      <w:pPr>
        <w:keepNext/>
        <w:keepLines/>
        <w:rPr>
          <w:b/>
          <w:bCs/>
        </w:rPr>
      </w:pPr>
      <w:r w:rsidRPr="005B25A1">
        <w:rPr>
          <w:b/>
          <w:bCs/>
        </w:rPr>
        <w:t>Plenary Discussion:</w:t>
      </w:r>
    </w:p>
    <w:p w14:paraId="390E447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36677C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BF53E27" w14:textId="3A43539C" w:rsidR="00956219" w:rsidRPr="00EB0339" w:rsidRDefault="009E42E4" w:rsidP="00956219">
      <w:r>
        <w:rPr>
          <w:b/>
          <w:bCs/>
        </w:rPr>
        <w:t xml:space="preserve"> </w:t>
      </w:r>
    </w:p>
    <w:p w14:paraId="0A5E47E5"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Moving to EPC</w:t>
      </w:r>
    </w:p>
    <w:p w14:paraId="5DF8DB0E" w14:textId="77777777" w:rsidR="00956219" w:rsidRDefault="00956219" w:rsidP="00956219">
      <w:pPr>
        <w:pStyle w:val="NormTop"/>
      </w:pPr>
      <w:r>
        <w:rPr>
          <w:color w:val="0000FF"/>
        </w:rPr>
        <w:t>S2-2508837</w:t>
      </w:r>
      <w:r w:rsidRPr="00D53282">
        <w:t xml:space="preserve"> </w:t>
      </w:r>
      <w:r>
        <w:t xml:space="preserve">(DISCUSSION) Discussion on Differentiated QoS for Non-3GPP Devices.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 overall procedure for providing differentiated QoS for non-3GPP devices is presented where some observations are made about the session management parameters that are used in the process.</w:t>
      </w:r>
    </w:p>
    <w:p w14:paraId="2EF89123" w14:textId="77777777" w:rsidR="00956219" w:rsidRPr="00B81031" w:rsidRDefault="00956219" w:rsidP="00956219">
      <w:pPr>
        <w:keepNext/>
        <w:keepLines/>
        <w:rPr>
          <w:i/>
        </w:rPr>
      </w:pPr>
      <w:r w:rsidRPr="00B81031">
        <w:rPr>
          <w:b/>
          <w:bCs/>
          <w:i/>
        </w:rPr>
        <w:t>Comment:</w:t>
      </w:r>
      <w:r>
        <w:rPr>
          <w:i/>
        </w:rPr>
        <w:t xml:space="preserve"> Noted in parallel session.</w:t>
      </w:r>
    </w:p>
    <w:p w14:paraId="10E4B885" w14:textId="77777777" w:rsidR="00956219" w:rsidRPr="005B25A1" w:rsidRDefault="00956219" w:rsidP="00956219">
      <w:pPr>
        <w:keepNext/>
        <w:keepLines/>
        <w:rPr>
          <w:b/>
          <w:bCs/>
        </w:rPr>
      </w:pPr>
      <w:r w:rsidRPr="005B25A1">
        <w:rPr>
          <w:b/>
          <w:bCs/>
        </w:rPr>
        <w:t>Parallel discussion:</w:t>
      </w:r>
    </w:p>
    <w:p w14:paraId="318780C3"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36638664" w14:textId="77777777" w:rsidR="00956219" w:rsidRPr="00EB0339" w:rsidRDefault="00956219" w:rsidP="00956219">
      <w:r w:rsidRPr="005B25A1">
        <w:rPr>
          <w:b/>
          <w:bCs/>
        </w:rPr>
        <w:t>Status:</w:t>
      </w:r>
      <w:r>
        <w:t xml:space="preserve"> </w:t>
      </w:r>
      <w:r>
        <w:rPr>
          <w:color w:val="0000FF"/>
        </w:rPr>
        <w:t>Noted</w:t>
      </w:r>
      <w:r>
        <w:t>.</w:t>
      </w:r>
    </w:p>
    <w:p w14:paraId="23278418" w14:textId="77777777" w:rsidR="00956219" w:rsidRPr="00EB0339" w:rsidRDefault="00956219" w:rsidP="00956219"/>
    <w:p w14:paraId="3E03576C" w14:textId="77777777" w:rsidR="00956219" w:rsidRDefault="00956219" w:rsidP="00956219">
      <w:pPr>
        <w:pStyle w:val="NormTop"/>
      </w:pPr>
      <w:r>
        <w:rPr>
          <w:color w:val="0000FF"/>
        </w:rPr>
        <w:t>S2-2508838</w:t>
      </w:r>
      <w:r w:rsidRPr="00D53282">
        <w:t xml:space="preserve"> </w:t>
      </w:r>
      <w:r>
        <w:t xml:space="preserve">(CR) 23.503 CR1576R1 (Rel-19, 'F'): PCC rule for non-3GPP device identifier to avoid moving a QoS flow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During QoS flow binding, the PCF uses a PCC rule for non-3GPP device(s) such that the QoS flow is only applicable to data flows associated with the non-3GPP device(s) and cannot be used for data flows from the UE. Hence EPS bearer ID is not allocated for the QoS flow associated with the non-3GPP device(s) and therefore these flows are not moved to EPC. However other flows not related to non-3GPP device(s) can be allocated EPS bearer ID and moved to EPC if needed.</w:t>
      </w:r>
    </w:p>
    <w:p w14:paraId="213DA7BF" w14:textId="77777777" w:rsidR="00956219" w:rsidRPr="00B81031" w:rsidRDefault="00956219" w:rsidP="00956219">
      <w:pPr>
        <w:keepNext/>
        <w:keepLines/>
        <w:rPr>
          <w:i/>
        </w:rPr>
      </w:pPr>
      <w:r w:rsidRPr="00B81031">
        <w:rPr>
          <w:b/>
          <w:bCs/>
          <w:i/>
        </w:rPr>
        <w:t>Comment:</w:t>
      </w:r>
      <w:r>
        <w:rPr>
          <w:i/>
        </w:rPr>
        <w:t xml:space="preserve"> Revision of (Postponed)</w:t>
      </w:r>
      <w:r>
        <w:rPr>
          <w:color w:val="0000FF"/>
        </w:rPr>
        <w:t xml:space="preserve"> S2-2507310</w:t>
      </w:r>
      <w:r>
        <w:t>. Postponed in parallel session.</w:t>
      </w:r>
    </w:p>
    <w:p w14:paraId="5559183C" w14:textId="77777777" w:rsidR="00956219" w:rsidRPr="005B25A1" w:rsidRDefault="00956219" w:rsidP="00956219">
      <w:pPr>
        <w:keepNext/>
        <w:keepLines/>
        <w:rPr>
          <w:b/>
          <w:bCs/>
        </w:rPr>
      </w:pPr>
      <w:r w:rsidRPr="005B25A1">
        <w:rPr>
          <w:b/>
          <w:bCs/>
        </w:rPr>
        <w:t>Parallel discussion:</w:t>
      </w:r>
    </w:p>
    <w:p w14:paraId="5603AB6F" w14:textId="77777777" w:rsidR="00956219" w:rsidRPr="005B25A1" w:rsidRDefault="00956219" w:rsidP="00956219">
      <w:pPr>
        <w:keepNext/>
        <w:keepLines/>
      </w:pPr>
      <w:r w:rsidRPr="005B25A1">
        <w:t>-</w:t>
      </w:r>
    </w:p>
    <w:p w14:paraId="65D4A1E8" w14:textId="77777777" w:rsidR="00956219" w:rsidRPr="005B25A1" w:rsidRDefault="00956219" w:rsidP="00956219">
      <w:pPr>
        <w:keepNext/>
        <w:keepLines/>
        <w:rPr>
          <w:b/>
          <w:bCs/>
        </w:rPr>
      </w:pPr>
      <w:r w:rsidRPr="005B25A1">
        <w:rPr>
          <w:b/>
          <w:bCs/>
        </w:rPr>
        <w:t>Plenary Discussion:</w:t>
      </w:r>
    </w:p>
    <w:p w14:paraId="2954204B" w14:textId="77777777" w:rsidR="00956219" w:rsidRPr="005B25A1" w:rsidRDefault="00956219" w:rsidP="00956219">
      <w:pPr>
        <w:keepNext/>
        <w:keepLines/>
      </w:pPr>
      <w:r w:rsidRPr="005B25A1">
        <w:t>Postponed.</w:t>
      </w:r>
    </w:p>
    <w:p w14:paraId="1B679D03" w14:textId="77777777" w:rsidR="00956219" w:rsidRPr="00EB0339" w:rsidRDefault="00956219" w:rsidP="00956219">
      <w:r w:rsidRPr="005B25A1">
        <w:rPr>
          <w:b/>
          <w:bCs/>
        </w:rPr>
        <w:t>Status:</w:t>
      </w:r>
      <w:r>
        <w:t xml:space="preserve"> </w:t>
      </w:r>
      <w:r>
        <w:rPr>
          <w:color w:val="0000FF"/>
        </w:rPr>
        <w:t>Postponed</w:t>
      </w:r>
      <w:r>
        <w:t>.</w:t>
      </w:r>
    </w:p>
    <w:p w14:paraId="70FF45AB" w14:textId="77777777" w:rsidR="00956219" w:rsidRDefault="00956219" w:rsidP="00956219">
      <w:pPr>
        <w:pStyle w:val="NormTop"/>
      </w:pPr>
      <w:r>
        <w:rPr>
          <w:color w:val="0000FF"/>
        </w:rPr>
        <w:t>S2-2508839</w:t>
      </w:r>
      <w:r w:rsidRPr="00D53282">
        <w:t xml:space="preserve"> </w:t>
      </w:r>
      <w:r>
        <w:t xml:space="preserve">(CR) 23.502 CR5565R1 (Rel-19, 'F'): EBI allocation not applicable for QoS flows of non-3GPP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pre-emptive solution is proposed where EPS Bearer ID allocation is not applicable to QoS flows associated with non-3GPP devices. This then avoids any such flows to be moved to EPS.</w:t>
      </w:r>
    </w:p>
    <w:p w14:paraId="0C209933"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S2-2507311</w:t>
      </w:r>
      <w:r>
        <w:t>.</w:t>
      </w:r>
    </w:p>
    <w:p w14:paraId="59A1F88A" w14:textId="77777777" w:rsidR="00956219" w:rsidRPr="005B25A1" w:rsidRDefault="00956219" w:rsidP="00956219">
      <w:pPr>
        <w:keepNext/>
        <w:keepLines/>
        <w:rPr>
          <w:b/>
          <w:bCs/>
        </w:rPr>
      </w:pPr>
      <w:r w:rsidRPr="005B25A1">
        <w:rPr>
          <w:b/>
          <w:bCs/>
        </w:rPr>
        <w:t>Parallel discussion:</w:t>
      </w:r>
    </w:p>
    <w:p w14:paraId="35C8BD1F" w14:textId="77777777" w:rsidR="00956219" w:rsidRPr="005B25A1" w:rsidRDefault="00956219" w:rsidP="00956219">
      <w:pPr>
        <w:keepNext/>
        <w:keepLines/>
      </w:pPr>
      <w:r w:rsidRPr="005B25A1">
        <w:t>Revised in parallel session to</w:t>
      </w:r>
      <w:r>
        <w:rPr>
          <w:color w:val="0000FF"/>
        </w:rPr>
        <w:t xml:space="preserve"> S2-2509432</w:t>
      </w:r>
      <w:r>
        <w:t>.</w:t>
      </w:r>
    </w:p>
    <w:p w14:paraId="710C12D2" w14:textId="77777777" w:rsidR="00956219" w:rsidRPr="005B25A1" w:rsidRDefault="00956219" w:rsidP="00956219">
      <w:pPr>
        <w:keepNext/>
        <w:keepLines/>
      </w:pPr>
      <w:r w:rsidRPr="005B25A1">
        <w:t>Revised in parallel session to</w:t>
      </w:r>
      <w:r>
        <w:rPr>
          <w:color w:val="0000FF"/>
        </w:rPr>
        <w:t xml:space="preserve"> S2-2509449</w:t>
      </w:r>
      <w:r>
        <w:t>.</w:t>
      </w:r>
    </w:p>
    <w:p w14:paraId="773AE3D8" w14:textId="77777777" w:rsidR="00956219" w:rsidRPr="005B25A1" w:rsidRDefault="00956219" w:rsidP="00956219">
      <w:pPr>
        <w:keepNext/>
        <w:keepLines/>
        <w:rPr>
          <w:b/>
          <w:bCs/>
        </w:rPr>
      </w:pPr>
      <w:r w:rsidRPr="005B25A1">
        <w:rPr>
          <w:b/>
          <w:bCs/>
        </w:rPr>
        <w:t>Plenary Discussion:</w:t>
      </w:r>
    </w:p>
    <w:p w14:paraId="2943C27E" w14:textId="77777777" w:rsidR="00956219" w:rsidRPr="005B25A1" w:rsidRDefault="00956219" w:rsidP="00956219">
      <w:pPr>
        <w:keepNext/>
        <w:keepLines/>
      </w:pPr>
      <w:r w:rsidRPr="005B25A1">
        <w:t>Postponed.</w:t>
      </w:r>
    </w:p>
    <w:p w14:paraId="27891A57" w14:textId="77777777" w:rsidR="00956219" w:rsidRPr="00EB0339" w:rsidRDefault="00956219" w:rsidP="00956219">
      <w:r w:rsidRPr="005B25A1">
        <w:rPr>
          <w:b/>
          <w:bCs/>
        </w:rPr>
        <w:t>Status:</w:t>
      </w:r>
      <w:r>
        <w:t xml:space="preserve"> </w:t>
      </w:r>
      <w:r>
        <w:rPr>
          <w:color w:val="0000FF"/>
        </w:rPr>
        <w:t>Postponed</w:t>
      </w:r>
      <w:r>
        <w:t>.</w:t>
      </w:r>
    </w:p>
    <w:p w14:paraId="51C448C8"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Clarification</w:t>
      </w:r>
    </w:p>
    <w:p w14:paraId="7228FDF0" w14:textId="77777777" w:rsidR="00956219" w:rsidRDefault="00956219" w:rsidP="00956219">
      <w:pPr>
        <w:pStyle w:val="NormTop"/>
      </w:pPr>
      <w:r>
        <w:rPr>
          <w:color w:val="0000FF"/>
        </w:rPr>
        <w:t>S2-2509051</w:t>
      </w:r>
      <w:r w:rsidRPr="00D53282">
        <w:t xml:space="preserve"> </w:t>
      </w:r>
      <w:r>
        <w:t>(CR) 23.503 CR1586 (Rel-19, 'F'): Clarification to Policy control for non-3GPP devices connecting behind a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Changed addresses -&gt; address(es) and PCC rules -&gt;PCC rule(s) at couple of places Other minor clarifications.</w:t>
      </w:r>
    </w:p>
    <w:p w14:paraId="29A2E5DC" w14:textId="77777777" w:rsidR="00956219" w:rsidRPr="00B81031" w:rsidRDefault="00956219" w:rsidP="00956219">
      <w:pPr>
        <w:keepNext/>
        <w:keepLines/>
        <w:rPr>
          <w:i/>
        </w:rPr>
      </w:pPr>
      <w:r w:rsidRPr="00B81031">
        <w:rPr>
          <w:b/>
          <w:bCs/>
          <w:i/>
        </w:rPr>
        <w:t>Comment:</w:t>
      </w:r>
      <w:r>
        <w:rPr>
          <w:i/>
        </w:rPr>
        <w:t xml:space="preserve"> Confirm Specification Number - CR states 23.501!</w:t>
      </w:r>
    </w:p>
    <w:p w14:paraId="6959048F" w14:textId="77777777" w:rsidR="00956219" w:rsidRPr="005B25A1" w:rsidRDefault="00956219" w:rsidP="00956219">
      <w:pPr>
        <w:keepNext/>
        <w:keepLines/>
        <w:rPr>
          <w:b/>
          <w:bCs/>
        </w:rPr>
      </w:pPr>
      <w:r w:rsidRPr="005B25A1">
        <w:rPr>
          <w:b/>
          <w:bCs/>
        </w:rPr>
        <w:t>Parallel discussion:</w:t>
      </w:r>
    </w:p>
    <w:p w14:paraId="1710C169" w14:textId="77777777" w:rsidR="00956219" w:rsidRPr="005B25A1" w:rsidRDefault="00956219" w:rsidP="00956219">
      <w:pPr>
        <w:keepNext/>
        <w:keepLines/>
      </w:pPr>
      <w:r w:rsidRPr="005B25A1">
        <w:t>Revised in parallel session to</w:t>
      </w:r>
      <w:r>
        <w:rPr>
          <w:color w:val="0000FF"/>
        </w:rPr>
        <w:t xml:space="preserve"> S2-2509394</w:t>
      </w:r>
      <w:r>
        <w:t>.</w:t>
      </w:r>
    </w:p>
    <w:p w14:paraId="78D89C5A"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28F32647" w14:textId="77777777" w:rsidR="00956219" w:rsidRPr="005B25A1" w:rsidRDefault="00956219" w:rsidP="00956219">
      <w:pPr>
        <w:keepNext/>
        <w:keepLines/>
        <w:rPr>
          <w:b/>
          <w:bCs/>
        </w:rPr>
      </w:pPr>
      <w:r w:rsidRPr="005B25A1">
        <w:rPr>
          <w:b/>
          <w:bCs/>
        </w:rPr>
        <w:t>Plenary Discussion:</w:t>
      </w:r>
    </w:p>
    <w:p w14:paraId="131035C2" w14:textId="32986B7A" w:rsidR="00956219" w:rsidRPr="00A47A42" w:rsidRDefault="00A47A42" w:rsidP="00956219">
      <w:pPr>
        <w:keepNext/>
        <w:keepLines/>
      </w:pPr>
      <w:r>
        <w:t xml:space="preserve">It was noted that there are no impacts shown for this editorial CR. This was </w:t>
      </w:r>
      <w:r w:rsidRPr="00C3284B">
        <w:rPr>
          <w:color w:val="FF0000"/>
          <w:lang w:eastAsia="en-US"/>
        </w:rPr>
        <w:t>approved</w:t>
      </w:r>
      <w:r>
        <w:t>.</w:t>
      </w:r>
    </w:p>
    <w:p w14:paraId="5601F72B" w14:textId="77777777" w:rsidR="00A47A42" w:rsidRPr="00EB0339" w:rsidRDefault="00A47A42" w:rsidP="00A47A42">
      <w:r w:rsidRPr="005B25A1">
        <w:rPr>
          <w:b/>
          <w:bCs/>
        </w:rPr>
        <w:t>Status:</w:t>
      </w:r>
      <w:r>
        <w:t xml:space="preserve"> </w:t>
      </w:r>
      <w:r w:rsidRPr="00C3284B">
        <w:rPr>
          <w:color w:val="FF0000"/>
          <w:lang w:eastAsia="en-US"/>
        </w:rPr>
        <w:t>Approved</w:t>
      </w:r>
      <w:r>
        <w:t>.</w:t>
      </w:r>
    </w:p>
    <w:p w14:paraId="2503C0FF" w14:textId="77777777" w:rsidR="00956219" w:rsidRPr="00EB0339" w:rsidRDefault="00956219" w:rsidP="00956219"/>
    <w:p w14:paraId="1C0FCAA2"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VLAN Tag Error</w:t>
      </w:r>
    </w:p>
    <w:p w14:paraId="24DD7415" w14:textId="77777777" w:rsidR="00956219" w:rsidRDefault="00956219" w:rsidP="00956219">
      <w:pPr>
        <w:pStyle w:val="NormTop"/>
      </w:pPr>
      <w:r>
        <w:rPr>
          <w:color w:val="0000FF"/>
        </w:rPr>
        <w:t>S2-2508800</w:t>
      </w:r>
      <w:r w:rsidRPr="00D53282">
        <w:t xml:space="preserve"> </w:t>
      </w:r>
      <w:r>
        <w:t>(CR) 23.501 CR6449 (Rel-19, 'F'): Clarification on VLAN tag error (Source: ZTE,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the SMF </w:t>
      </w:r>
      <w:proofErr w:type="spellStart"/>
      <w:r>
        <w:t>behavoir</w:t>
      </w:r>
      <w:proofErr w:type="spellEnd"/>
      <w:r>
        <w:t xml:space="preserve"> if the VLAN tag received from UE is not within the allowed VLAN tags for the UE.</w:t>
      </w:r>
    </w:p>
    <w:p w14:paraId="5EBB0B31" w14:textId="77777777" w:rsidR="00956219" w:rsidRPr="005B25A1" w:rsidRDefault="00956219" w:rsidP="00956219">
      <w:pPr>
        <w:keepNext/>
        <w:keepLines/>
        <w:rPr>
          <w:b/>
          <w:bCs/>
        </w:rPr>
      </w:pPr>
      <w:r w:rsidRPr="005B25A1">
        <w:rPr>
          <w:b/>
          <w:bCs/>
        </w:rPr>
        <w:t>Parallel discussion:</w:t>
      </w:r>
    </w:p>
    <w:p w14:paraId="48A92E2B" w14:textId="77777777" w:rsidR="00956219" w:rsidRPr="005B25A1" w:rsidRDefault="00956219" w:rsidP="00956219">
      <w:pPr>
        <w:keepNext/>
        <w:keepLines/>
      </w:pPr>
      <w:r w:rsidRPr="005B25A1">
        <w:t>Revised in parallel session to</w:t>
      </w:r>
      <w:r>
        <w:rPr>
          <w:color w:val="0000FF"/>
        </w:rPr>
        <w:t xml:space="preserve"> S2-2509395</w:t>
      </w:r>
      <w:r>
        <w:t>.</w:t>
      </w:r>
    </w:p>
    <w:p w14:paraId="1D5CF985" w14:textId="77777777" w:rsidR="00956219" w:rsidRPr="005B25A1" w:rsidRDefault="00956219" w:rsidP="00956219">
      <w:pPr>
        <w:keepNext/>
        <w:keepLines/>
      </w:pPr>
      <w:r w:rsidRPr="005B25A1">
        <w:t>Revised in parallel session to</w:t>
      </w:r>
      <w:r>
        <w:rPr>
          <w:color w:val="0000FF"/>
        </w:rPr>
        <w:t xml:space="preserve"> S2-2509433</w:t>
      </w:r>
      <w:r>
        <w:t>.</w:t>
      </w:r>
    </w:p>
    <w:p w14:paraId="12DD2B40" w14:textId="77777777" w:rsidR="00956219" w:rsidRPr="005B25A1" w:rsidRDefault="00956219" w:rsidP="00956219">
      <w:pPr>
        <w:keepNext/>
        <w:keepLines/>
      </w:pPr>
      <w:r w:rsidRPr="005B25A1">
        <w:t xml:space="preserve">If the VLAN tag ID is present in the Non-3GPP Device Connection Information and if any received VLAN Tag ID from UE is not within the allowed VLAN tags for the UE (described in clause 5.6.10.2) SMF rejects the PDU Session Modification Request, without </w:t>
      </w:r>
      <w:proofErr w:type="spellStart"/>
      <w:r w:rsidRPr="005B25A1">
        <w:t>sen.</w:t>
      </w:r>
      <w:proofErr w:type="spellEnd"/>
    </w:p>
    <w:p w14:paraId="49D0F81D"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5CC72E4D" w14:textId="77777777" w:rsidR="009E42E4" w:rsidRPr="005B25A1" w:rsidRDefault="009E42E4" w:rsidP="009E42E4">
      <w:pPr>
        <w:keepNext/>
        <w:keepLines/>
        <w:rPr>
          <w:b/>
          <w:bCs/>
        </w:rPr>
      </w:pPr>
      <w:r w:rsidRPr="005B25A1">
        <w:rPr>
          <w:b/>
          <w:bCs/>
        </w:rPr>
        <w:t>Plenary Discussion:</w:t>
      </w:r>
    </w:p>
    <w:p w14:paraId="604817A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8BFB5F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ED15C44" w14:textId="3D0DFD9C" w:rsidR="00956219" w:rsidRPr="00EB0339" w:rsidRDefault="009E42E4" w:rsidP="00956219">
      <w:r>
        <w:rPr>
          <w:b/>
          <w:bCs/>
        </w:rPr>
        <w:t xml:space="preserve"> </w:t>
      </w:r>
    </w:p>
    <w:p w14:paraId="03AC3EEB" w14:textId="77777777" w:rsidR="002A607B" w:rsidRDefault="002A607B" w:rsidP="002A607B">
      <w:pPr>
        <w:pStyle w:val="Heading3"/>
      </w:pPr>
      <w:r>
        <w:t>19.9.2</w:t>
      </w:r>
      <w:r>
        <w:tab/>
        <w:t>Enhancement of support for Edge Computing in 5G Core network - Phase 3 (eEDGE_5GC_Ph3)</w:t>
      </w:r>
    </w:p>
    <w:p w14:paraId="01F67B91" w14:textId="77777777" w:rsidR="002A607B" w:rsidRDefault="002A607B" w:rsidP="002A607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7EF1402" w14:textId="77777777" w:rsidR="002A607B" w:rsidRDefault="002A607B" w:rsidP="002A607B">
      <w:pPr>
        <w:pStyle w:val="NormTop"/>
      </w:pPr>
      <w:r>
        <w:rPr>
          <w:color w:val="0000FF"/>
        </w:rPr>
        <w:t>S2-2508269</w:t>
      </w:r>
      <w:r w:rsidRPr="00D53282">
        <w:t xml:space="preserve"> </w:t>
      </w:r>
      <w:r>
        <w:t xml:space="preserve">(CR) 23.502 CR5569R1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Local Offloading Management allowed indication and Local Offloading Management Information as part of </w:t>
      </w:r>
      <w:proofErr w:type="spellStart"/>
      <w:r>
        <w:t>SMContext</w:t>
      </w:r>
      <w:proofErr w:type="spellEnd"/>
      <w:r>
        <w:t xml:space="preserve"> to be retrieved Clarifies Offload Identifier that can be used for both HR-SBO and I-SMF based Local Offloading Management scenarios.</w:t>
      </w:r>
    </w:p>
    <w:p w14:paraId="59DF829E"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S2-2507386</w:t>
      </w:r>
      <w:r>
        <w:t>.</w:t>
      </w:r>
    </w:p>
    <w:p w14:paraId="6EA2DBD6" w14:textId="77777777" w:rsidR="002A607B" w:rsidRPr="005B25A1" w:rsidRDefault="002A607B" w:rsidP="002A607B">
      <w:pPr>
        <w:keepNext/>
        <w:keepLines/>
        <w:rPr>
          <w:b/>
          <w:bCs/>
        </w:rPr>
      </w:pPr>
      <w:r w:rsidRPr="005B25A1">
        <w:rPr>
          <w:b/>
          <w:bCs/>
        </w:rPr>
        <w:t>Parallel discussion:</w:t>
      </w:r>
    </w:p>
    <w:p w14:paraId="78D884EB" w14:textId="77777777" w:rsidR="002A607B" w:rsidRPr="005B25A1" w:rsidRDefault="002A607B" w:rsidP="002A607B">
      <w:pPr>
        <w:keepNext/>
        <w:keepLines/>
      </w:pPr>
      <w:r w:rsidRPr="005B25A1">
        <w:t>Revised in parallel session to</w:t>
      </w:r>
      <w:r>
        <w:rPr>
          <w:color w:val="0000FF"/>
        </w:rPr>
        <w:t xml:space="preserve"> S2-2509319</w:t>
      </w:r>
      <w:r>
        <w:t>.</w:t>
      </w:r>
    </w:p>
    <w:p w14:paraId="25702608" w14:textId="77777777" w:rsidR="002A607B" w:rsidRPr="005B25A1" w:rsidRDefault="002A607B" w:rsidP="002A607B">
      <w:pPr>
        <w:keepNext/>
        <w:keepLines/>
      </w:pPr>
      <w:r w:rsidRPr="005B25A1">
        <w:t>Adding ', or' at end of first bullet Adding 'as described in clause 6.10' in second bullet instead of '. See details in clause 6.10.2'. Revised in parallel session to</w:t>
      </w:r>
      <w:r>
        <w:rPr>
          <w:color w:val="0000FF"/>
        </w:rPr>
        <w:t xml:space="preserve"> S2-2509560</w:t>
      </w:r>
      <w:r>
        <w:t>.</w:t>
      </w:r>
    </w:p>
    <w:p w14:paraId="5A6FC1B8"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28B26C9" w14:textId="77777777" w:rsidR="009E42E4" w:rsidRPr="005B25A1" w:rsidRDefault="009E42E4" w:rsidP="009E42E4">
      <w:pPr>
        <w:keepNext/>
        <w:keepLines/>
        <w:rPr>
          <w:b/>
          <w:bCs/>
        </w:rPr>
      </w:pPr>
      <w:r w:rsidRPr="005B25A1">
        <w:rPr>
          <w:b/>
          <w:bCs/>
        </w:rPr>
        <w:t>Plenary Discussion:</w:t>
      </w:r>
    </w:p>
    <w:p w14:paraId="1F5BABE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ADDE62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02FC089" w14:textId="7DB5625B" w:rsidR="002A607B" w:rsidRPr="00EB0339" w:rsidRDefault="009E42E4" w:rsidP="002A607B">
      <w:r>
        <w:rPr>
          <w:b/>
          <w:bCs/>
        </w:rPr>
        <w:t xml:space="preserve"> </w:t>
      </w:r>
    </w:p>
    <w:p w14:paraId="72FA30E4" w14:textId="77777777" w:rsidR="002A607B" w:rsidRDefault="002A607B" w:rsidP="002A607B">
      <w:pPr>
        <w:pStyle w:val="NormTop"/>
      </w:pPr>
      <w:r>
        <w:rPr>
          <w:color w:val="0000FF"/>
        </w:rPr>
        <w:t>S2-2508270</w:t>
      </w:r>
      <w:r w:rsidRPr="00D53282">
        <w:t xml:space="preserve"> </w:t>
      </w:r>
      <w:r>
        <w:t xml:space="preserve">(CR) 23.548 CR0322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local offloading management information and corresponding offload identifier as part of SM Context Retrieval are detailed in Table 5.2.8.2.10-1 of TS 23.502.</w:t>
      </w:r>
    </w:p>
    <w:p w14:paraId="0332950A" w14:textId="77777777" w:rsidR="002A607B" w:rsidRPr="005B25A1" w:rsidRDefault="002A607B" w:rsidP="002A607B">
      <w:pPr>
        <w:keepNext/>
        <w:keepLines/>
        <w:rPr>
          <w:b/>
          <w:bCs/>
        </w:rPr>
      </w:pPr>
      <w:r w:rsidRPr="005B25A1">
        <w:rPr>
          <w:b/>
          <w:bCs/>
        </w:rPr>
        <w:t>Parallel discussion:</w:t>
      </w:r>
    </w:p>
    <w:p w14:paraId="468C5E00" w14:textId="77777777" w:rsidR="002A607B" w:rsidRPr="005B25A1" w:rsidRDefault="002A607B" w:rsidP="002A607B">
      <w:pPr>
        <w:keepNext/>
        <w:keepLines/>
      </w:pPr>
      <w:r w:rsidRPr="005B25A1">
        <w:t>Revised in parallel session to</w:t>
      </w:r>
      <w:r>
        <w:rPr>
          <w:color w:val="0000FF"/>
        </w:rPr>
        <w:t xml:space="preserve"> S2-2509559</w:t>
      </w:r>
      <w:r>
        <w:t>.</w:t>
      </w:r>
    </w:p>
    <w:p w14:paraId="11FEF6C7"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A5734E7" w14:textId="77777777" w:rsidR="009E42E4" w:rsidRPr="005B25A1" w:rsidRDefault="009E42E4" w:rsidP="009E42E4">
      <w:pPr>
        <w:keepNext/>
        <w:keepLines/>
        <w:rPr>
          <w:b/>
          <w:bCs/>
        </w:rPr>
      </w:pPr>
      <w:r w:rsidRPr="005B25A1">
        <w:rPr>
          <w:b/>
          <w:bCs/>
        </w:rPr>
        <w:t>Plenary Discussion:</w:t>
      </w:r>
    </w:p>
    <w:p w14:paraId="3E954F7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116885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B53F0B2" w14:textId="4DD332F8" w:rsidR="002A607B" w:rsidRPr="00EB0339" w:rsidRDefault="009E42E4" w:rsidP="002A607B">
      <w:r>
        <w:rPr>
          <w:b/>
          <w:bCs/>
        </w:rPr>
        <w:t xml:space="preserve"> </w:t>
      </w:r>
    </w:p>
    <w:p w14:paraId="6E45C38A" w14:textId="77777777" w:rsidR="002A607B" w:rsidRDefault="002A607B" w:rsidP="002A607B">
      <w:pPr>
        <w:pStyle w:val="NormTop"/>
      </w:pPr>
      <w:r>
        <w:rPr>
          <w:color w:val="0000FF"/>
        </w:rPr>
        <w:t>S2-2508271</w:t>
      </w:r>
      <w:r w:rsidRPr="00D53282">
        <w:t xml:space="preserve"> </w:t>
      </w:r>
      <w:r>
        <w:t>(CR) 23.502 CR5570R1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Clarifies Offload Identifier(s) whether it is for HR-SBO or Local Offloading Management by including from/to entities. Includes Offload Identifier(s) to </w:t>
      </w:r>
      <w:proofErr w:type="spellStart"/>
      <w:r>
        <w:t>Nsmf_PDUSession_Create</w:t>
      </w:r>
      <w:proofErr w:type="spellEnd"/>
      <w:r>
        <w:t xml:space="preserve"> service in case the I-SMF has already received the Local Offloading Management Information together with Offload </w:t>
      </w:r>
      <w:proofErr w:type="spellStart"/>
      <w:r>
        <w:t>Identifer</w:t>
      </w:r>
      <w:proofErr w:type="spellEnd"/>
      <w:r>
        <w:t>(s).</w:t>
      </w:r>
    </w:p>
    <w:p w14:paraId="056B6E09"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S2-2507387</w:t>
      </w:r>
      <w:r>
        <w:t>. Agreed in parallel session.</w:t>
      </w:r>
    </w:p>
    <w:p w14:paraId="05690E23" w14:textId="77777777" w:rsidR="002A607B" w:rsidRPr="005B25A1" w:rsidRDefault="002A607B" w:rsidP="002A607B">
      <w:pPr>
        <w:keepNext/>
        <w:keepLines/>
        <w:rPr>
          <w:b/>
          <w:bCs/>
        </w:rPr>
      </w:pPr>
      <w:r w:rsidRPr="005B25A1">
        <w:rPr>
          <w:b/>
          <w:bCs/>
        </w:rPr>
        <w:t>Parallel discussion:</w:t>
      </w:r>
    </w:p>
    <w:p w14:paraId="2A501767" w14:textId="77777777" w:rsidR="002A607B" w:rsidRPr="005B25A1" w:rsidRDefault="002A607B" w:rsidP="002A607B">
      <w:pPr>
        <w:keepNext/>
        <w:keepLines/>
      </w:pPr>
      <w:r w:rsidRPr="005B25A1">
        <w:t>-</w:t>
      </w:r>
    </w:p>
    <w:p w14:paraId="5D9E9738"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ACA3523" w14:textId="77777777" w:rsidR="009E42E4" w:rsidRPr="005B25A1" w:rsidRDefault="009E42E4" w:rsidP="009E42E4">
      <w:pPr>
        <w:keepNext/>
        <w:keepLines/>
        <w:rPr>
          <w:b/>
          <w:bCs/>
        </w:rPr>
      </w:pPr>
      <w:r w:rsidRPr="005B25A1">
        <w:rPr>
          <w:b/>
          <w:bCs/>
        </w:rPr>
        <w:t>Plenary Discussion:</w:t>
      </w:r>
    </w:p>
    <w:p w14:paraId="1A65590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D154F2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ADC9460" w14:textId="5879FC20" w:rsidR="002A607B" w:rsidRPr="00EB0339" w:rsidRDefault="009E42E4" w:rsidP="002A607B">
      <w:r>
        <w:rPr>
          <w:b/>
          <w:bCs/>
        </w:rPr>
        <w:t xml:space="preserve"> </w:t>
      </w:r>
    </w:p>
    <w:p w14:paraId="3B350463" w14:textId="77777777" w:rsidR="002A607B" w:rsidRDefault="002A607B" w:rsidP="002A607B">
      <w:pPr>
        <w:pStyle w:val="NormTop"/>
      </w:pPr>
      <w:r>
        <w:rPr>
          <w:color w:val="0000FF"/>
        </w:rPr>
        <w:t>S2-2508272</w:t>
      </w:r>
      <w:r w:rsidRPr="00D53282">
        <w:t xml:space="preserve"> </w:t>
      </w:r>
      <w:r>
        <w:t>(CR) 23.548 CR0321R1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7BF617D0"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S2-2507388</w:t>
      </w:r>
      <w:r>
        <w:t>. Agreed in parallel session.</w:t>
      </w:r>
    </w:p>
    <w:p w14:paraId="2AFC7C34" w14:textId="77777777" w:rsidR="002A607B" w:rsidRPr="005B25A1" w:rsidRDefault="002A607B" w:rsidP="002A607B">
      <w:pPr>
        <w:keepNext/>
        <w:keepLines/>
        <w:rPr>
          <w:b/>
          <w:bCs/>
        </w:rPr>
      </w:pPr>
      <w:r w:rsidRPr="005B25A1">
        <w:rPr>
          <w:b/>
          <w:bCs/>
        </w:rPr>
        <w:t>Parallel discussion:</w:t>
      </w:r>
    </w:p>
    <w:p w14:paraId="33359143" w14:textId="77777777" w:rsidR="002A607B" w:rsidRPr="005B25A1" w:rsidRDefault="002A607B" w:rsidP="002A607B">
      <w:pPr>
        <w:keepNext/>
        <w:keepLines/>
      </w:pPr>
      <w:r w:rsidRPr="005B25A1">
        <w:t>-</w:t>
      </w:r>
    </w:p>
    <w:p w14:paraId="29127DE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6912B9F4" w14:textId="77777777" w:rsidR="009E42E4" w:rsidRPr="005B25A1" w:rsidRDefault="009E42E4" w:rsidP="009E42E4">
      <w:pPr>
        <w:keepNext/>
        <w:keepLines/>
        <w:rPr>
          <w:b/>
          <w:bCs/>
        </w:rPr>
      </w:pPr>
      <w:r w:rsidRPr="005B25A1">
        <w:rPr>
          <w:b/>
          <w:bCs/>
        </w:rPr>
        <w:t>Plenary Discussion:</w:t>
      </w:r>
    </w:p>
    <w:p w14:paraId="0E74AA1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CAF30FE"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62E216D" w14:textId="758ACE21" w:rsidR="002A607B" w:rsidRPr="00EB0339" w:rsidRDefault="009E42E4" w:rsidP="002A607B">
      <w:r>
        <w:rPr>
          <w:b/>
          <w:bCs/>
        </w:rPr>
        <w:t xml:space="preserve"> </w:t>
      </w:r>
    </w:p>
    <w:p w14:paraId="32C4F9A3" w14:textId="77777777" w:rsidR="002A607B" w:rsidRDefault="002A607B" w:rsidP="002A607B">
      <w:pPr>
        <w:pStyle w:val="NormTop"/>
      </w:pPr>
      <w:r>
        <w:rPr>
          <w:color w:val="0000FF"/>
        </w:rPr>
        <w:t>S2-2508617</w:t>
      </w:r>
      <w:r w:rsidRPr="00D53282">
        <w:t xml:space="preserve"> </w:t>
      </w:r>
      <w:r>
        <w:t>(CR) 23.548 CR0319R1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49A9AE0B"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S2-2507188</w:t>
      </w:r>
      <w:r>
        <w:t>.</w:t>
      </w:r>
    </w:p>
    <w:p w14:paraId="0D86AEF2" w14:textId="77777777" w:rsidR="002A607B" w:rsidRPr="005B25A1" w:rsidRDefault="002A607B" w:rsidP="002A607B">
      <w:pPr>
        <w:keepNext/>
        <w:keepLines/>
        <w:rPr>
          <w:b/>
          <w:bCs/>
        </w:rPr>
      </w:pPr>
      <w:r w:rsidRPr="005B25A1">
        <w:rPr>
          <w:b/>
          <w:bCs/>
        </w:rPr>
        <w:t>Parallel discussion:</w:t>
      </w:r>
    </w:p>
    <w:p w14:paraId="02F23051" w14:textId="77777777" w:rsidR="002A607B" w:rsidRPr="005B25A1" w:rsidRDefault="002A607B" w:rsidP="002A607B">
      <w:pPr>
        <w:keepNext/>
        <w:keepLines/>
      </w:pPr>
      <w:r w:rsidRPr="005B25A1">
        <w:t>See if a note on Option C/D is better than a new clause. Revised in parallel session to</w:t>
      </w:r>
      <w:r>
        <w:rPr>
          <w:color w:val="0000FF"/>
        </w:rPr>
        <w:t xml:space="preserve"> S2-2509320</w:t>
      </w:r>
      <w:r>
        <w:t>.</w:t>
      </w:r>
    </w:p>
    <w:p w14:paraId="203441F5" w14:textId="77777777" w:rsidR="002A607B" w:rsidRPr="005B25A1" w:rsidRDefault="002A607B" w:rsidP="002A607B">
      <w:pPr>
        <w:keepNext/>
        <w:keepLines/>
        <w:rPr>
          <w:b/>
          <w:bCs/>
        </w:rPr>
      </w:pPr>
      <w:r w:rsidRPr="005B25A1">
        <w:rPr>
          <w:b/>
          <w:bCs/>
        </w:rPr>
        <w:t>Plenary Discussion:</w:t>
      </w:r>
    </w:p>
    <w:p w14:paraId="0FD32622" w14:textId="77777777" w:rsidR="002A607B" w:rsidRPr="005B25A1" w:rsidRDefault="002A607B" w:rsidP="002A607B">
      <w:pPr>
        <w:keepNext/>
        <w:keepLines/>
      </w:pPr>
      <w:r w:rsidRPr="005B25A1">
        <w:t>Noted.</w:t>
      </w:r>
    </w:p>
    <w:p w14:paraId="326A8D77" w14:textId="77777777" w:rsidR="002A607B" w:rsidRPr="00EB0339" w:rsidRDefault="002A607B" w:rsidP="002A607B">
      <w:r w:rsidRPr="005B25A1">
        <w:rPr>
          <w:b/>
          <w:bCs/>
        </w:rPr>
        <w:t>Status:</w:t>
      </w:r>
      <w:r>
        <w:t xml:space="preserve"> </w:t>
      </w:r>
      <w:r>
        <w:rPr>
          <w:color w:val="0000FF"/>
        </w:rPr>
        <w:t>Noted</w:t>
      </w:r>
      <w:r>
        <w:t>.</w:t>
      </w:r>
    </w:p>
    <w:p w14:paraId="74E2985D" w14:textId="77777777" w:rsidR="002A607B" w:rsidRDefault="002A607B" w:rsidP="002A607B"/>
    <w:p w14:paraId="528EBE67" w14:textId="3244EA57" w:rsidR="007615D6" w:rsidRDefault="007615D6" w:rsidP="005A50C0">
      <w:pPr>
        <w:pStyle w:val="Heading3"/>
      </w:pPr>
      <w:r>
        <w:t>19.10.2</w:t>
      </w:r>
      <w:r>
        <w:tab/>
        <w:t>Phase 3 for UAS, UAV and UAM (UAS_Ph3)</w:t>
      </w:r>
    </w:p>
    <w:p w14:paraId="35DC48B7" w14:textId="77777777" w:rsidR="002503EE" w:rsidRDefault="007615D6" w:rsidP="002503EE">
      <w:r>
        <w:t>This agenda item was convened by Andy Bennett (Samsung).</w:t>
      </w:r>
    </w:p>
    <w:p w14:paraId="4335DB2C" w14:textId="5EDE56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 propose to note</w:t>
      </w:r>
    </w:p>
    <w:p w14:paraId="0425F3CA" w14:textId="77777777" w:rsidR="00E00DA6" w:rsidRDefault="007615D6" w:rsidP="000A3FBD">
      <w:pPr>
        <w:pStyle w:val="NormTop"/>
      </w:pPr>
      <w:r>
        <w:rPr>
          <w:color w:val="0000FF"/>
        </w:rPr>
        <w:t>S2-2508144</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3F0646D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S2-2506117 </w:t>
      </w:r>
      <w:r>
        <w:t>from SA WG2#170.</w:t>
      </w:r>
    </w:p>
    <w:p w14:paraId="6ED80090" w14:textId="77777777" w:rsidR="007615D6" w:rsidRPr="005B25A1" w:rsidRDefault="007615D6" w:rsidP="007615D6">
      <w:pPr>
        <w:keepNext/>
        <w:keepLines/>
        <w:rPr>
          <w:b/>
          <w:bCs/>
        </w:rPr>
      </w:pPr>
      <w:r w:rsidRPr="005B25A1">
        <w:rPr>
          <w:b/>
          <w:bCs/>
        </w:rPr>
        <w:t>Parallel discussion:</w:t>
      </w:r>
    </w:p>
    <w:p w14:paraId="34F0F10E" w14:textId="698A99EE" w:rsidR="00D91145" w:rsidRPr="005B25A1" w:rsidRDefault="00D91145" w:rsidP="00D91145">
      <w:pPr>
        <w:keepNext/>
        <w:keepLines/>
      </w:pPr>
      <w:r w:rsidRPr="00D91145">
        <w:t xml:space="preserve">This was </w:t>
      </w:r>
      <w:r w:rsidRPr="00C3284B">
        <w:rPr>
          <w:color w:val="0000FF"/>
        </w:rPr>
        <w:t>noted</w:t>
      </w:r>
      <w:r>
        <w:t xml:space="preserve"> in parallel session.</w:t>
      </w:r>
    </w:p>
    <w:p w14:paraId="1A5C7F41" w14:textId="77777777" w:rsidR="00D91145" w:rsidRPr="00EB0339" w:rsidRDefault="00D91145" w:rsidP="00D91145">
      <w:r w:rsidRPr="005B25A1">
        <w:rPr>
          <w:b/>
          <w:bCs/>
        </w:rPr>
        <w:t>Status:</w:t>
      </w:r>
      <w:r>
        <w:t xml:space="preserve"> </w:t>
      </w:r>
      <w:r>
        <w:rPr>
          <w:color w:val="0000FF"/>
        </w:rPr>
        <w:t>Noted</w:t>
      </w:r>
      <w:r>
        <w:t>.</w:t>
      </w:r>
    </w:p>
    <w:p w14:paraId="1006DD65" w14:textId="77777777" w:rsidR="00E00DA6" w:rsidRDefault="007615D6" w:rsidP="000A3FBD">
      <w:pPr>
        <w:pStyle w:val="NormTop"/>
      </w:pPr>
      <w:r>
        <w:rPr>
          <w:color w:val="0000FF"/>
        </w:rPr>
        <w:t>S2-2508162</w:t>
      </w:r>
      <w:r w:rsidRPr="00D53282">
        <w:t xml:space="preserve"> </w:t>
      </w:r>
      <w:r>
        <w:t>(LS IN) LS from ETSI TC MSG/TFES: Relevant components of ECC Decision (22)07 on 'Harmonised framework on aerial UE usage in MFCN harmonised bands' (Source: ETSI TC MSG/TFES (ERM(25)86b010r1))</w:t>
      </w:r>
      <w:r>
        <w:br/>
      </w:r>
      <w:r w:rsidRPr="00D53282">
        <w:rPr>
          <w:b/>
        </w:rPr>
        <w:t>Document for:</w:t>
      </w:r>
      <w:r w:rsidRPr="00D53282">
        <w:t xml:space="preserve"> </w:t>
      </w:r>
      <w:r>
        <w:t>Information</w:t>
      </w:r>
      <w:r>
        <w:br/>
      </w:r>
      <w:r w:rsidRPr="00D53282">
        <w:rPr>
          <w:b/>
        </w:rPr>
        <w:t>Abstract:</w:t>
      </w:r>
      <w:r w:rsidRPr="00D53282">
        <w:t xml:space="preserve"> </w:t>
      </w:r>
      <w:r>
        <w:br/>
        <w:t xml:space="preserve">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2681F3D" w14:textId="77777777" w:rsidR="007615D6" w:rsidRPr="005B25A1" w:rsidRDefault="007615D6" w:rsidP="007615D6">
      <w:pPr>
        <w:keepNext/>
        <w:keepLines/>
        <w:rPr>
          <w:b/>
          <w:bCs/>
        </w:rPr>
      </w:pPr>
      <w:r w:rsidRPr="005B25A1">
        <w:rPr>
          <w:b/>
          <w:bCs/>
        </w:rPr>
        <w:t>Parallel discussion:</w:t>
      </w:r>
    </w:p>
    <w:p w14:paraId="4DC987DD"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476E1542" w14:textId="77777777" w:rsidR="00D91145" w:rsidRPr="00EB0339" w:rsidRDefault="00D91145" w:rsidP="00D91145">
      <w:r w:rsidRPr="005B25A1">
        <w:rPr>
          <w:b/>
          <w:bCs/>
        </w:rPr>
        <w:t>Status:</w:t>
      </w:r>
      <w:r>
        <w:t xml:space="preserve"> </w:t>
      </w:r>
      <w:r>
        <w:rPr>
          <w:color w:val="0000FF"/>
        </w:rPr>
        <w:t>Noted</w:t>
      </w:r>
      <w:r>
        <w:t>.</w:t>
      </w:r>
    </w:p>
    <w:p w14:paraId="2490F6ED" w14:textId="77777777" w:rsidR="00E00DA6" w:rsidRDefault="007615D6" w:rsidP="000A3FBD">
      <w:pPr>
        <w:pStyle w:val="NormTop"/>
      </w:pPr>
      <w:r>
        <w:rPr>
          <w:color w:val="0000FF"/>
        </w:rPr>
        <w:t>S2-2508168</w:t>
      </w:r>
      <w:r w:rsidRPr="00D53282">
        <w:t xml:space="preserve"> </w:t>
      </w:r>
      <w:r>
        <w:t>(LS IN) LS from TSG SA: Reply Liaison Statement on harmonised standard of relevant components of ECC Decision (22)07 on 'Harmonised framework on aerial UE usage in MFCN harmonised bands' (Source: TSG SA (SP-251254))</w:t>
      </w:r>
      <w:r>
        <w:br/>
      </w:r>
      <w:r w:rsidRPr="00D53282">
        <w:rPr>
          <w:b/>
        </w:rPr>
        <w:t>Document for:</w:t>
      </w:r>
      <w:r w:rsidRPr="00D53282">
        <w:t xml:space="preserve"> </w:t>
      </w:r>
      <w:r>
        <w:t>Information</w:t>
      </w:r>
      <w:r>
        <w:br/>
      </w:r>
      <w:r w:rsidRPr="00D53282">
        <w:rPr>
          <w:b/>
        </w:rPr>
        <w:t>Abstract:</w:t>
      </w:r>
      <w:r w:rsidRPr="00D53282">
        <w:t xml:space="preserve"> </w:t>
      </w:r>
      <w:r>
        <w:br/>
        <w:t>3GPP would like to thank CEPT ECC for their interest in this work and their input. TSG RAN and SA plenaries have taken up the discussion on the CEPT ECC Plenary LS on Harmonised framework on aerial UE usage in MFCN harmonised bands, related to the 3GPP support of UAV NTZ (No Transmit Zones). 3GPP would like to inform all relevant stakeholders that 3GPP acknowledges the decision taken as indicated by the incoming LS, developed during Release 19 work, i.e., that during the Rel-19 UAS_Ph3 study it was concluded that NTZ enforcement related impacts are limited to UAV UE only. Since Release 19 has been completed and frozen, 3GPP does not intend to consider additional requirements (as indicated in ECC(25)023 ANNEX 07) for Release 19. The requirements indicated by the liaison will require study in 3GPP which is not currently covered by any ongoing activities. 3GPP also like to mention that 3GPP is a contribution driven organization and in order to initiate and progress any work, interested member companies need to contribute to the appropriate WG meeting(s) to facilitate such activity.</w:t>
      </w:r>
    </w:p>
    <w:p w14:paraId="685D9AF7" w14:textId="77777777" w:rsidR="007615D6" w:rsidRPr="005B25A1" w:rsidRDefault="007615D6" w:rsidP="007615D6">
      <w:pPr>
        <w:keepNext/>
        <w:keepLines/>
        <w:rPr>
          <w:b/>
          <w:bCs/>
        </w:rPr>
      </w:pPr>
      <w:r w:rsidRPr="005B25A1">
        <w:rPr>
          <w:b/>
          <w:bCs/>
        </w:rPr>
        <w:t>Parallel discussion:</w:t>
      </w:r>
    </w:p>
    <w:p w14:paraId="653254FF"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56F3BA8A" w14:textId="77777777" w:rsidR="00D91145" w:rsidRPr="00EB0339" w:rsidRDefault="00D91145" w:rsidP="00D91145">
      <w:r w:rsidRPr="005B25A1">
        <w:rPr>
          <w:b/>
          <w:bCs/>
        </w:rPr>
        <w:t>Status:</w:t>
      </w:r>
      <w:r>
        <w:t xml:space="preserve"> </w:t>
      </w:r>
      <w:r>
        <w:rPr>
          <w:color w:val="0000FF"/>
        </w:rPr>
        <w:t>Noted</w:t>
      </w:r>
      <w:r>
        <w:t>.</w:t>
      </w:r>
    </w:p>
    <w:p w14:paraId="0F843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 proposed to open and discuss</w:t>
      </w:r>
    </w:p>
    <w:p w14:paraId="5DB31EB8" w14:textId="77777777" w:rsidR="00E00DA6" w:rsidRDefault="007615D6" w:rsidP="000A3FBD">
      <w:pPr>
        <w:pStyle w:val="NormTop"/>
      </w:pPr>
      <w:r>
        <w:rPr>
          <w:color w:val="0000FF"/>
        </w:rPr>
        <w:t>S2-2508201</w:t>
      </w:r>
      <w:r w:rsidRPr="00D53282">
        <w:t xml:space="preserve"> </w:t>
      </w:r>
      <w:r>
        <w:t>(LS IN) LS from CEPT ECC PT1: Reply Liaison Statement on harmonised standard of relevant components of ECC Decision (22)07 on 'Harmonised framework on aerial UE usage in MFCN harmonised bands' (Source: CEPT ECC PT1 (ECC PT1(25)171_Annex 05))</w:t>
      </w:r>
      <w:r>
        <w:br/>
      </w:r>
      <w:r w:rsidRPr="00D53282">
        <w:rPr>
          <w:b/>
        </w:rPr>
        <w:t>Document for:</w:t>
      </w:r>
      <w:r w:rsidRPr="00D53282">
        <w:t xml:space="preserve"> </w:t>
      </w:r>
      <w:r>
        <w:t>Action</w:t>
      </w:r>
      <w:r>
        <w:br/>
      </w:r>
      <w:r w:rsidRPr="00D53282">
        <w:rPr>
          <w:b/>
        </w:rPr>
        <w:t>Abstract:</w:t>
      </w:r>
      <w:r w:rsidRPr="00D53282">
        <w:t xml:space="preserve"> </w:t>
      </w:r>
      <w:r>
        <w:br/>
        <w:t>Dear Holger ECC PT1 thanks ETSI TC MSG/TFES for the update on the development of a new harmonised standard of relevant components of ECC Decision (22)07 on 'harmonised framework on aerial UE usage in MFCN harmonised bands' and the details provided. During ECC PT1 meeting #82 it was pointed out that, if no solution is found within ETSI/3GPP that meets the Administrations' requirements, drones may not be permitted to operate in the 2.6 GHz band in those countries that have the requirement to protect such radars whose locations cannot be publicly disclosed. In those countries, the availability of the 2.6GHz band for aerial UE depends on the possibility to provide mitigation techniques (e.g. NTZ) that allow the operation without interference to incumbent services. ECC PT1 notes that a network-based solution is not yet under development to meet the no-transmit zones (NTZ) requirements for the 2.6 GHz band. ECC PT1 reminds that the respective ETSI Harmonised Standard(s) should ensure coherence with CEPT Report 89 and facilitate the implementation of a national licensing framework and the development of spectrum usage with confidence of all associated spectrum users. ECC PT1 is also of the view that this topic should continue to be discussed within ETSI/3GPP and would like to be kept informed accordingly. Best regards, Christoph Hildebrand.</w:t>
      </w:r>
    </w:p>
    <w:p w14:paraId="3BAE71EE" w14:textId="77777777" w:rsidR="007615D6" w:rsidRPr="005B25A1" w:rsidRDefault="007615D6" w:rsidP="007615D6">
      <w:pPr>
        <w:keepNext/>
        <w:keepLines/>
        <w:rPr>
          <w:b/>
          <w:bCs/>
        </w:rPr>
      </w:pPr>
      <w:r w:rsidRPr="005B25A1">
        <w:rPr>
          <w:b/>
          <w:bCs/>
        </w:rPr>
        <w:t>Convenor comment:</w:t>
      </w:r>
    </w:p>
    <w:p w14:paraId="2E557F52" w14:textId="77777777" w:rsidR="007615D6" w:rsidRPr="005B25A1" w:rsidRDefault="007615D6" w:rsidP="007615D6">
      <w:pPr>
        <w:keepNext/>
        <w:keepLines/>
      </w:pPr>
      <w:r w:rsidRPr="005B25A1">
        <w:t>Rapporteurs propose: 1) SA WG2 captures in meeting minutes that companies interested in addressing the relevant ECC decision, e.g. using network-based solution for NTZ, are invited to contribute in SA WG1/2, as needed; and 2) SA WG2 forwards this LS to TSG SA and TSG RAN.</w:t>
      </w:r>
    </w:p>
    <w:p w14:paraId="210227AF" w14:textId="77777777" w:rsidR="007615D6" w:rsidRPr="005B25A1" w:rsidRDefault="007615D6" w:rsidP="007615D6">
      <w:pPr>
        <w:keepNext/>
        <w:keepLines/>
        <w:rPr>
          <w:b/>
          <w:bCs/>
        </w:rPr>
      </w:pPr>
      <w:r w:rsidRPr="005B25A1">
        <w:rPr>
          <w:b/>
          <w:bCs/>
        </w:rPr>
        <w:t>Parallel discussion:</w:t>
      </w:r>
    </w:p>
    <w:p w14:paraId="6C6174C0" w14:textId="474F878B" w:rsidR="00D91145" w:rsidRDefault="00D91145" w:rsidP="00D91145">
      <w:pPr>
        <w:keepNext/>
        <w:keepLines/>
      </w:pPr>
      <w:r>
        <w:t xml:space="preserve">It was asked whether it was intended that companies contribute to the next SA WG1 and SA WG2 meetings, which will occur before the TSG SA and TSG RAN meetings and whether it is intended to open a study item on this for such contributions. </w:t>
      </w:r>
      <w:r w:rsidR="00D72EE5">
        <w:t xml:space="preserve">Ericsson </w:t>
      </w:r>
      <w:r>
        <w:t xml:space="preserve">was not comfortable with the invitation to SA WG1 and SA WG2, where the work is anyway contribution driven. </w:t>
      </w:r>
    </w:p>
    <w:p w14:paraId="6AB93592" w14:textId="63CAD371" w:rsidR="007615D6" w:rsidRPr="00D91145" w:rsidRDefault="00223E3E" w:rsidP="007615D6">
      <w:pPr>
        <w:keepNext/>
        <w:keepLines/>
        <w:rPr>
          <w:b/>
          <w:bCs/>
          <w:color w:val="3333FF"/>
        </w:rPr>
      </w:pPr>
      <w:r>
        <w:rPr>
          <w:b/>
          <w:bCs/>
          <w:color w:val="3333FF"/>
        </w:rPr>
        <w:t>It was decided to forward this to TSG SA and TSG RAN for information</w:t>
      </w:r>
      <w:r w:rsidR="00D91145" w:rsidRPr="00D91145">
        <w:rPr>
          <w:b/>
          <w:bCs/>
          <w:color w:val="3333FF"/>
        </w:rPr>
        <w:t>.</w:t>
      </w:r>
    </w:p>
    <w:p w14:paraId="76814B2C" w14:textId="53AFA844" w:rsidR="009E726A" w:rsidRPr="00223E3E" w:rsidRDefault="00223E3E" w:rsidP="009E726A">
      <w:pPr>
        <w:keepNext/>
        <w:keepLines/>
      </w:pPr>
      <w:r>
        <w:t xml:space="preserve">The LS to TSG SA and TSG RAN was drafted in </w:t>
      </w:r>
      <w:r w:rsidRPr="00CE3EC0">
        <w:rPr>
          <w:color w:val="0000FF"/>
        </w:rPr>
        <w:t>S2-2</w:t>
      </w:r>
      <w:r>
        <w:rPr>
          <w:color w:val="0000FF"/>
        </w:rPr>
        <w:t>509484</w:t>
      </w:r>
      <w:r>
        <w:t>.</w:t>
      </w:r>
      <w:r w:rsidRPr="00375008">
        <w:t xml:space="preserve"> </w:t>
      </w:r>
      <w:r>
        <w:t xml:space="preserve">This LS was then </w:t>
      </w:r>
      <w:r w:rsidRPr="00C3284B">
        <w:rPr>
          <w:color w:val="0000FF"/>
        </w:rPr>
        <w:t>noted</w:t>
      </w:r>
      <w:r>
        <w:t xml:space="preserve"> in parallel session.</w:t>
      </w:r>
    </w:p>
    <w:p w14:paraId="08BF4BBF" w14:textId="14D72487" w:rsidR="007615D6" w:rsidRPr="00EB0339" w:rsidRDefault="007615D6" w:rsidP="007615D6">
      <w:r w:rsidRPr="005B25A1">
        <w:rPr>
          <w:b/>
          <w:bCs/>
        </w:rPr>
        <w:t>Status:</w:t>
      </w:r>
      <w:r>
        <w:t xml:space="preserve"> </w:t>
      </w:r>
      <w:r>
        <w:rPr>
          <w:color w:val="0000FF"/>
        </w:rPr>
        <w:t>Noted</w:t>
      </w:r>
      <w:r>
        <w:t>.</w:t>
      </w:r>
    </w:p>
    <w:p w14:paraId="44B31689" w14:textId="07D1375C" w:rsidR="00223E3E" w:rsidRDefault="00223E3E" w:rsidP="00223E3E">
      <w:pPr>
        <w:pStyle w:val="NormTop"/>
      </w:pPr>
      <w:r>
        <w:rPr>
          <w:color w:val="0000FF"/>
        </w:rPr>
        <w:t>S2-2509484</w:t>
      </w:r>
      <w:r w:rsidRPr="00D53282">
        <w:t xml:space="preserve"> </w:t>
      </w:r>
      <w:r>
        <w:t xml:space="preserve">(LS OUT) [DRAFT] </w:t>
      </w:r>
      <w:r w:rsidR="00146B42">
        <w:t>LS from CEPT ECC PT1: Reply Liaison Statement on harmonised standard of relevant components of ECC Decision (22)07 on 'Harmonised framework on aerial UE usage in MFCN harmonised bands'.</w:t>
      </w:r>
      <w:r>
        <w:t xml:space="preserve"> (Source: SA WG2)</w:t>
      </w:r>
      <w:r>
        <w:br/>
      </w:r>
      <w:r w:rsidRPr="00D53282">
        <w:rPr>
          <w:b/>
        </w:rPr>
        <w:t>Document for:</w:t>
      </w:r>
      <w:r w:rsidRPr="00D53282">
        <w:t xml:space="preserve"> </w:t>
      </w:r>
      <w:r>
        <w:t>Approval</w:t>
      </w:r>
      <w:r>
        <w:br/>
      </w:r>
      <w:r w:rsidRPr="00D53282">
        <w:rPr>
          <w:b/>
        </w:rPr>
        <w:t>Abstract:</w:t>
      </w:r>
      <w:r w:rsidRPr="00D53282">
        <w:t xml:space="preserve"> </w:t>
      </w:r>
      <w:r>
        <w:br/>
        <w:t>To: TSG SA, TSG RAN. Attachment: S2-2508201.</w:t>
      </w:r>
    </w:p>
    <w:p w14:paraId="2F53E10B" w14:textId="1B6ADA29" w:rsidR="00223E3E" w:rsidRPr="006B176A" w:rsidRDefault="006B176A" w:rsidP="00223E3E">
      <w:pPr>
        <w:keepNext/>
        <w:keepLines/>
        <w:rPr>
          <w:b/>
          <w:bCs/>
          <w:i/>
          <w:iCs/>
        </w:rPr>
      </w:pPr>
      <w:r w:rsidRPr="006B176A">
        <w:rPr>
          <w:b/>
          <w:bCs/>
          <w:i/>
          <w:iCs/>
        </w:rPr>
        <w:t>Comment:</w:t>
      </w:r>
      <w:r w:rsidRPr="006B176A">
        <w:rPr>
          <w:i/>
          <w:iCs/>
        </w:rPr>
        <w:t xml:space="preserve"> Forwarding of </w:t>
      </w:r>
      <w:r w:rsidRPr="006B176A">
        <w:rPr>
          <w:i/>
          <w:iCs/>
          <w:color w:val="3333FF"/>
        </w:rPr>
        <w:t>S2-2508201</w:t>
      </w:r>
      <w:r w:rsidRPr="006B176A">
        <w:rPr>
          <w:i/>
          <w:iCs/>
        </w:rPr>
        <w:t xml:space="preserve"> to TSG SA, TSG RAN.</w:t>
      </w:r>
    </w:p>
    <w:p w14:paraId="7B240B15" w14:textId="77777777" w:rsidR="006B176A" w:rsidRPr="005B25A1" w:rsidRDefault="006B176A" w:rsidP="006B176A">
      <w:pPr>
        <w:keepNext/>
        <w:keepLines/>
        <w:rPr>
          <w:b/>
          <w:bCs/>
        </w:rPr>
      </w:pPr>
      <w:r w:rsidRPr="005B25A1">
        <w:rPr>
          <w:b/>
          <w:bCs/>
        </w:rPr>
        <w:t>Parallel discussion:</w:t>
      </w:r>
    </w:p>
    <w:p w14:paraId="1872410E" w14:textId="4FC14FA1" w:rsidR="00223E3E" w:rsidRDefault="00146B42" w:rsidP="00223E3E">
      <w:pPr>
        <w:keepNext/>
        <w:keepLines/>
      </w:pPr>
      <w:r>
        <w:t xml:space="preserve">The title was updated to add 'Forwarded'. Some clean up was needed and this was revised, also to remove 'draft', to </w:t>
      </w:r>
      <w:r w:rsidRPr="00CE3EC0">
        <w:rPr>
          <w:color w:val="0000FF"/>
        </w:rPr>
        <w:t>S2-2</w:t>
      </w:r>
      <w:r>
        <w:rPr>
          <w:color w:val="0000FF"/>
        </w:rPr>
        <w:t>509749</w:t>
      </w:r>
      <w:r>
        <w:t>.</w:t>
      </w:r>
      <w:r w:rsidRPr="00375008">
        <w:t xml:space="preserve"> </w:t>
      </w:r>
    </w:p>
    <w:p w14:paraId="05BEF117" w14:textId="7CE18F58" w:rsidR="00146B42" w:rsidRPr="005B25A1" w:rsidRDefault="00146B42" w:rsidP="00223E3E">
      <w:pPr>
        <w:keepNext/>
        <w:keepLines/>
      </w:pPr>
      <w:r>
        <w:t xml:space="preserve">This was </w:t>
      </w:r>
      <w:r w:rsidRPr="00B30893">
        <w:rPr>
          <w:color w:val="FF0000"/>
        </w:rPr>
        <w:t>agreed</w:t>
      </w:r>
      <w:r>
        <w:t xml:space="preserve"> in parallel session.</w:t>
      </w:r>
    </w:p>
    <w:p w14:paraId="45C1EDCC" w14:textId="77777777" w:rsidR="009E42E4" w:rsidRPr="005B25A1" w:rsidRDefault="009E42E4" w:rsidP="009E42E4">
      <w:pPr>
        <w:keepNext/>
        <w:keepLines/>
        <w:rPr>
          <w:b/>
          <w:bCs/>
        </w:rPr>
      </w:pPr>
      <w:r w:rsidRPr="005B25A1">
        <w:rPr>
          <w:b/>
          <w:bCs/>
        </w:rPr>
        <w:t>Plenary Discussion:</w:t>
      </w:r>
    </w:p>
    <w:p w14:paraId="3BCC758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DC50A9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DC9A3B2" w14:textId="57F74FEC" w:rsidR="007615D6" w:rsidRDefault="009E42E4" w:rsidP="007615D6">
      <w:pPr>
        <w:pStyle w:val="H6"/>
        <w:pBdr>
          <w:top w:val="single" w:sz="4" w:space="1" w:color="auto"/>
          <w:left w:val="single" w:sz="4" w:space="4" w:color="auto"/>
          <w:bottom w:val="single" w:sz="4" w:space="1" w:color="auto"/>
          <w:right w:val="single" w:sz="4" w:space="4" w:color="auto"/>
        </w:pBdr>
        <w:rPr>
          <w:color w:val="0000FF"/>
        </w:rPr>
      </w:pPr>
      <w:r>
        <w:rPr>
          <w:b/>
          <w:bCs/>
        </w:rPr>
        <w:t xml:space="preserve"> </w:t>
      </w:r>
      <w:r w:rsidR="007615D6">
        <w:rPr>
          <w:color w:val="0000FF"/>
        </w:rPr>
        <w:t>Inputs related to SA3 LS on USS changeover</w:t>
      </w:r>
    </w:p>
    <w:p w14:paraId="2B99BE2E" w14:textId="2BFF4F90" w:rsidR="00E00DA6" w:rsidRDefault="007615D6" w:rsidP="000A3FBD">
      <w:pPr>
        <w:pStyle w:val="NormTop"/>
      </w:pPr>
      <w:r>
        <w:rPr>
          <w:color w:val="0000FF"/>
        </w:rPr>
        <w:t>S2-2508155</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w:t>
      </w:r>
      <w:r w:rsidR="00705A89">
        <w:br/>
      </w:r>
      <w:r w:rsidR="00705A89" w:rsidRPr="00705A89">
        <w:rPr>
          <w:b/>
          <w:bCs/>
        </w:rPr>
        <w:t xml:space="preserve">Action: </w:t>
      </w:r>
      <w:r>
        <w:t>SA WG3 kindly requests clarifications on the USS changeover procedure.</w:t>
      </w:r>
    </w:p>
    <w:p w14:paraId="4421AE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S2-2506153 </w:t>
      </w:r>
      <w:r>
        <w:t>from SA WG2#170. Responses drafted in</w:t>
      </w:r>
      <w:r>
        <w:rPr>
          <w:color w:val="0000FF"/>
        </w:rPr>
        <w:t xml:space="preserve"> S2-2508998</w:t>
      </w:r>
      <w:r>
        <w:t>,</w:t>
      </w:r>
      <w:r>
        <w:rPr>
          <w:color w:val="0000FF"/>
        </w:rPr>
        <w:t xml:space="preserve"> S2-2509103</w:t>
      </w:r>
      <w:r>
        <w:t>.</w:t>
      </w:r>
    </w:p>
    <w:p w14:paraId="5B2B4D2C" w14:textId="77777777" w:rsidR="007615D6" w:rsidRPr="005B25A1" w:rsidRDefault="007615D6" w:rsidP="007615D6">
      <w:pPr>
        <w:keepNext/>
        <w:keepLines/>
        <w:rPr>
          <w:b/>
          <w:bCs/>
        </w:rPr>
      </w:pPr>
      <w:r w:rsidRPr="005B25A1">
        <w:rPr>
          <w:b/>
          <w:bCs/>
        </w:rPr>
        <w:t>Parallel discussion:</w:t>
      </w:r>
    </w:p>
    <w:p w14:paraId="273C88F2" w14:textId="3D2AAD7C" w:rsidR="007615D6" w:rsidRPr="00D12A97" w:rsidRDefault="00D12A97" w:rsidP="007615D6">
      <w:pPr>
        <w:keepNext/>
        <w:keepLines/>
      </w:pPr>
      <w:r>
        <w:t>The related CRs and response LSs were reviewed.</w:t>
      </w:r>
      <w:r w:rsidR="006A4F07">
        <w:t xml:space="preserve"> Agreed response in </w:t>
      </w:r>
      <w:r w:rsidR="006A4F07" w:rsidRPr="006A4F07">
        <w:rPr>
          <w:color w:val="3333FF"/>
        </w:rPr>
        <w:t>S2-2509748</w:t>
      </w:r>
      <w:r w:rsidR="006A4F07">
        <w:t>.</w:t>
      </w:r>
    </w:p>
    <w:p w14:paraId="2FEBD10E" w14:textId="77777777" w:rsidR="009E726A" w:rsidRPr="005B25A1" w:rsidRDefault="009E726A" w:rsidP="009E726A">
      <w:pPr>
        <w:keepNext/>
        <w:keepLines/>
        <w:rPr>
          <w:b/>
          <w:bCs/>
        </w:rPr>
      </w:pPr>
      <w:r w:rsidRPr="005B25A1">
        <w:rPr>
          <w:b/>
          <w:bCs/>
        </w:rPr>
        <w:t>Plenary Discussion:</w:t>
      </w:r>
    </w:p>
    <w:p w14:paraId="2DC19E18" w14:textId="63059F13" w:rsidR="00E422A8" w:rsidRDefault="00E422A8" w:rsidP="00D12A97">
      <w:pPr>
        <w:keepNext/>
        <w:keepLines/>
      </w:pPr>
      <w:r w:rsidRPr="00E422A8">
        <w:t>Final response in</w:t>
      </w:r>
      <w:r w:rsidRPr="00E422A8">
        <w:rPr>
          <w:color w:val="3333FF"/>
        </w:rPr>
        <w:t xml:space="preserve"> </w:t>
      </w:r>
      <w:r w:rsidRPr="006A4F07">
        <w:rPr>
          <w:color w:val="3333FF"/>
        </w:rPr>
        <w:t>S2-2509748</w:t>
      </w:r>
      <w:r>
        <w:t>.</w:t>
      </w:r>
    </w:p>
    <w:p w14:paraId="09658DC9" w14:textId="0F8B9872" w:rsidR="00D12A97" w:rsidRPr="00E422A8" w:rsidRDefault="00D12A97" w:rsidP="00D12A97">
      <w:r w:rsidRPr="005B25A1">
        <w:rPr>
          <w:b/>
          <w:bCs/>
        </w:rPr>
        <w:t>Status:</w:t>
      </w:r>
      <w:r>
        <w:t xml:space="preserve"> </w:t>
      </w:r>
      <w:r w:rsidR="00E422A8" w:rsidRPr="00E422A8">
        <w:rPr>
          <w:color w:val="00B050"/>
        </w:rPr>
        <w:t>Replied to</w:t>
      </w:r>
      <w:r w:rsidR="00E422A8">
        <w:t>.</w:t>
      </w:r>
    </w:p>
    <w:p w14:paraId="6C149C4B" w14:textId="77777777" w:rsidR="00E00DA6" w:rsidRDefault="007615D6" w:rsidP="000A3FBD">
      <w:pPr>
        <w:pStyle w:val="NormTop"/>
      </w:pPr>
      <w:r>
        <w:rPr>
          <w:color w:val="0000FF"/>
        </w:rPr>
        <w:t>S2-2508998</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r>
        <w:br/>
        <w:t>To: SA WG3. Attachments: CR 0205 of TS 23.256.</w:t>
      </w:r>
    </w:p>
    <w:p w14:paraId="6DBCD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S2-2507277</w:t>
      </w:r>
      <w:r>
        <w:t>. Response to</w:t>
      </w:r>
      <w:r>
        <w:rPr>
          <w:color w:val="0000FF"/>
        </w:rPr>
        <w:t xml:space="preserve"> S2-2508155</w:t>
      </w:r>
      <w:r>
        <w:t>.</w:t>
      </w:r>
    </w:p>
    <w:p w14:paraId="01BC84E4" w14:textId="77777777" w:rsidR="007615D6" w:rsidRPr="005B25A1" w:rsidRDefault="007615D6" w:rsidP="007615D6">
      <w:pPr>
        <w:keepNext/>
        <w:keepLines/>
        <w:rPr>
          <w:b/>
          <w:bCs/>
        </w:rPr>
      </w:pPr>
      <w:r w:rsidRPr="005B25A1">
        <w:rPr>
          <w:b/>
          <w:bCs/>
        </w:rPr>
        <w:t>Parallel discussion:</w:t>
      </w:r>
    </w:p>
    <w:p w14:paraId="3842E2A4" w14:textId="77777777" w:rsidR="007615D6" w:rsidRPr="005B25A1" w:rsidRDefault="007615D6" w:rsidP="007615D6">
      <w:pPr>
        <w:keepNext/>
        <w:keepLines/>
      </w:pPr>
      <w:r w:rsidRPr="005B25A1">
        <w:t>-</w:t>
      </w:r>
    </w:p>
    <w:p w14:paraId="4B32EFFE" w14:textId="77777777" w:rsidR="009E726A" w:rsidRPr="005B25A1" w:rsidRDefault="009E726A" w:rsidP="009E726A">
      <w:pPr>
        <w:keepNext/>
        <w:keepLines/>
      </w:pPr>
      <w:r>
        <w:rPr>
          <w:color w:val="FF0000"/>
        </w:rPr>
        <w:t>NO DISCUSSION RECORDED</w:t>
      </w:r>
    </w:p>
    <w:p w14:paraId="7C2DB7A4" w14:textId="77777777" w:rsidR="009E726A" w:rsidRPr="005B25A1" w:rsidRDefault="009E726A" w:rsidP="009E726A">
      <w:pPr>
        <w:keepNext/>
        <w:keepLines/>
        <w:rPr>
          <w:b/>
          <w:bCs/>
        </w:rPr>
      </w:pPr>
      <w:r w:rsidRPr="005B25A1">
        <w:rPr>
          <w:b/>
          <w:bCs/>
        </w:rPr>
        <w:t>Plenary Discussion:</w:t>
      </w:r>
    </w:p>
    <w:p w14:paraId="00EAFCA7" w14:textId="77777777" w:rsidR="009E726A" w:rsidRPr="009E726A" w:rsidRDefault="009E726A" w:rsidP="009E726A">
      <w:pPr>
        <w:keepNext/>
        <w:keepLines/>
      </w:pPr>
    </w:p>
    <w:p w14:paraId="74810BC5" w14:textId="77777777" w:rsidR="007615D6" w:rsidRPr="00EB0339" w:rsidRDefault="007615D6" w:rsidP="007615D6">
      <w:r w:rsidRPr="005B25A1">
        <w:rPr>
          <w:b/>
          <w:bCs/>
        </w:rPr>
        <w:t>Status:</w:t>
      </w:r>
      <w:r>
        <w:t xml:space="preserve"> </w:t>
      </w:r>
      <w:r>
        <w:rPr>
          <w:color w:val="0000FF"/>
        </w:rPr>
        <w:t>Not concluded</w:t>
      </w:r>
      <w:r>
        <w:t>.</w:t>
      </w:r>
    </w:p>
    <w:p w14:paraId="15AD84FF" w14:textId="77777777" w:rsidR="00E00DA6" w:rsidRDefault="007615D6" w:rsidP="000A3FBD">
      <w:pPr>
        <w:pStyle w:val="NormTop"/>
      </w:pPr>
      <w:r>
        <w:rPr>
          <w:color w:val="0000FF"/>
        </w:rPr>
        <w:t>S2-2509103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3CD3EB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S2-2507153</w:t>
      </w:r>
      <w:r>
        <w:t>. Response to</w:t>
      </w:r>
      <w:r>
        <w:rPr>
          <w:color w:val="0000FF"/>
        </w:rPr>
        <w:t xml:space="preserve"> S2-2508155</w:t>
      </w:r>
      <w:r>
        <w:t>.</w:t>
      </w:r>
    </w:p>
    <w:p w14:paraId="28EB39F7" w14:textId="77777777" w:rsidR="007615D6" w:rsidRPr="005B25A1" w:rsidRDefault="007615D6" w:rsidP="007615D6">
      <w:pPr>
        <w:keepNext/>
        <w:keepLines/>
        <w:rPr>
          <w:b/>
          <w:bCs/>
        </w:rPr>
      </w:pPr>
      <w:r w:rsidRPr="005B25A1">
        <w:rPr>
          <w:b/>
          <w:bCs/>
        </w:rPr>
        <w:t>Parallel discussion:</w:t>
      </w:r>
    </w:p>
    <w:p w14:paraId="631B7FD6" w14:textId="5B28AC7F" w:rsidR="007615D6" w:rsidRDefault="00FC1484" w:rsidP="007615D6">
      <w:pPr>
        <w:keepNext/>
        <w:keepLines/>
      </w:pPr>
      <w:r>
        <w:t xml:space="preserve">It was suggested that the response should indicate that SA WG2 agree with the analysis of SA WG3. This was left for off-line discussion and revised to </w:t>
      </w:r>
      <w:r w:rsidRPr="00497EE3">
        <w:rPr>
          <w:color w:val="0000FF"/>
        </w:rPr>
        <w:t>S2-250</w:t>
      </w:r>
      <w:r>
        <w:rPr>
          <w:color w:val="0000FF"/>
        </w:rPr>
        <w:t>9487</w:t>
      </w:r>
      <w:r>
        <w:t>.</w:t>
      </w:r>
      <w:r w:rsidRPr="00437C14">
        <w:t xml:space="preserve"> </w:t>
      </w:r>
    </w:p>
    <w:p w14:paraId="1B222683" w14:textId="19629E6E" w:rsidR="00366FAD" w:rsidRDefault="00366FAD" w:rsidP="007615D6">
      <w:pPr>
        <w:keepNext/>
        <w:keepLines/>
      </w:pPr>
      <w:r>
        <w:t xml:space="preserve">Some corrections and clarifications were made. This was revised, to clean up revision marks, remove draft and correct the Source, to </w:t>
      </w:r>
      <w:r w:rsidRPr="00CE3EC0">
        <w:rPr>
          <w:color w:val="0000FF"/>
        </w:rPr>
        <w:t>S2-2</w:t>
      </w:r>
      <w:r>
        <w:rPr>
          <w:color w:val="0000FF"/>
        </w:rPr>
        <w:t>509748.</w:t>
      </w:r>
      <w:r w:rsidRPr="00375008">
        <w:t xml:space="preserve"> </w:t>
      </w:r>
    </w:p>
    <w:p w14:paraId="302E11D1" w14:textId="2D5E8364" w:rsidR="00146B42" w:rsidRPr="005B25A1" w:rsidRDefault="00146B42" w:rsidP="007615D6">
      <w:pPr>
        <w:keepNext/>
        <w:keepLines/>
      </w:pPr>
      <w:r>
        <w:t xml:space="preserve">This was </w:t>
      </w:r>
      <w:r w:rsidRPr="00B30893">
        <w:rPr>
          <w:color w:val="FF0000"/>
        </w:rPr>
        <w:t>agreed</w:t>
      </w:r>
      <w:r>
        <w:t xml:space="preserve"> in parallel session.</w:t>
      </w:r>
    </w:p>
    <w:p w14:paraId="48F7963C" w14:textId="77777777" w:rsidR="009E726A" w:rsidRPr="005B25A1" w:rsidRDefault="009E726A" w:rsidP="009E726A">
      <w:pPr>
        <w:keepNext/>
        <w:keepLines/>
        <w:rPr>
          <w:b/>
          <w:bCs/>
        </w:rPr>
      </w:pPr>
      <w:r w:rsidRPr="005B25A1">
        <w:rPr>
          <w:b/>
          <w:bCs/>
        </w:rPr>
        <w:t>Plenary Discussion:</w:t>
      </w:r>
    </w:p>
    <w:p w14:paraId="076C3A08" w14:textId="77777777" w:rsidR="00E422A8" w:rsidRPr="00E422A8" w:rsidRDefault="00E422A8" w:rsidP="00E422A8">
      <w:pPr>
        <w:keepNext/>
        <w:keepLines/>
      </w:pPr>
      <w:r>
        <w:t xml:space="preserve">This LS was reviewed and </w:t>
      </w:r>
      <w:r w:rsidRPr="00B30893">
        <w:rPr>
          <w:color w:val="FF0000"/>
        </w:rPr>
        <w:t>a</w:t>
      </w:r>
      <w:r>
        <w:rPr>
          <w:color w:val="FF0000"/>
        </w:rPr>
        <w:t>pprov</w:t>
      </w:r>
      <w:r w:rsidRPr="00B30893">
        <w:rPr>
          <w:color w:val="FF0000"/>
        </w:rPr>
        <w:t>ed</w:t>
      </w:r>
      <w:r>
        <w:t>.</w:t>
      </w:r>
    </w:p>
    <w:p w14:paraId="5DFAEA85" w14:textId="77777777" w:rsidR="00E422A8" w:rsidRPr="00E422A8" w:rsidRDefault="00E422A8" w:rsidP="00E422A8">
      <w:r w:rsidRPr="005B25A1">
        <w:rPr>
          <w:b/>
          <w:bCs/>
        </w:rPr>
        <w:t>Status:</w:t>
      </w:r>
      <w:r>
        <w:t xml:space="preserve"> </w:t>
      </w:r>
      <w:r w:rsidRPr="00B30893">
        <w:rPr>
          <w:color w:val="FF0000"/>
        </w:rPr>
        <w:t>A</w:t>
      </w:r>
      <w:r>
        <w:rPr>
          <w:color w:val="FF0000"/>
        </w:rPr>
        <w:t>pprov</w:t>
      </w:r>
      <w:r w:rsidRPr="00B30893">
        <w:rPr>
          <w:color w:val="FF0000"/>
        </w:rPr>
        <w:t>ed</w:t>
      </w:r>
      <w:r>
        <w:t>.</w:t>
      </w:r>
    </w:p>
    <w:p w14:paraId="73FD63A4" w14:textId="77777777" w:rsidR="00E00DA6" w:rsidRDefault="007615D6" w:rsidP="000A3FBD">
      <w:pPr>
        <w:pStyle w:val="NormTop"/>
      </w:pPr>
      <w:r>
        <w:rPr>
          <w:color w:val="0000FF"/>
        </w:rPr>
        <w:t>S2-2508993</w:t>
      </w:r>
      <w:r w:rsidRPr="00D53282">
        <w:t xml:space="preserve"> </w:t>
      </w:r>
      <w:r>
        <w:t>(CR) 23.256 CR0204R1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AE48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S2-2507148</w:t>
      </w:r>
      <w:r>
        <w:t>.</w:t>
      </w:r>
    </w:p>
    <w:p w14:paraId="0C3151E5" w14:textId="77777777" w:rsidR="007615D6" w:rsidRPr="005B25A1" w:rsidRDefault="007615D6" w:rsidP="007615D6">
      <w:pPr>
        <w:keepNext/>
        <w:keepLines/>
        <w:rPr>
          <w:b/>
          <w:bCs/>
        </w:rPr>
      </w:pPr>
      <w:r w:rsidRPr="005B25A1">
        <w:rPr>
          <w:b/>
          <w:bCs/>
        </w:rPr>
        <w:t>Parallel discussion:</w:t>
      </w:r>
    </w:p>
    <w:p w14:paraId="5B1F629B" w14:textId="38FE103E" w:rsidR="007615D6" w:rsidRPr="00D12A97" w:rsidRDefault="00D12A97" w:rsidP="007615D6">
      <w:pPr>
        <w:keepNext/>
        <w:keepLines/>
      </w:pPr>
      <w:r>
        <w:t>The alternative proposed CR was also reviewed.</w:t>
      </w:r>
      <w:r w:rsidRPr="00D12A97">
        <w:t xml:space="preserve"> </w:t>
      </w:r>
      <w:r>
        <w:t xml:space="preserve">Ericsson raised concerns over changing the functionality. This was </w:t>
      </w:r>
      <w:r w:rsidRPr="00C3284B">
        <w:rPr>
          <w:color w:val="0000FF"/>
        </w:rPr>
        <w:t>noted</w:t>
      </w:r>
      <w:r>
        <w:t xml:space="preserve"> in parallel session.</w:t>
      </w:r>
    </w:p>
    <w:p w14:paraId="4B9E132F" w14:textId="05C1F5DD" w:rsidR="007615D6" w:rsidRPr="00EB0339" w:rsidRDefault="007615D6" w:rsidP="007615D6">
      <w:r w:rsidRPr="005B25A1">
        <w:rPr>
          <w:b/>
          <w:bCs/>
        </w:rPr>
        <w:t>Status:</w:t>
      </w:r>
      <w:r>
        <w:t xml:space="preserve"> </w:t>
      </w:r>
      <w:r>
        <w:rPr>
          <w:color w:val="0000FF"/>
        </w:rPr>
        <w:t>Noted</w:t>
      </w:r>
      <w:r>
        <w:t>.</w:t>
      </w:r>
    </w:p>
    <w:p w14:paraId="0A52CF24" w14:textId="77777777" w:rsidR="00E00DA6" w:rsidRDefault="007615D6" w:rsidP="000A3FBD">
      <w:pPr>
        <w:pStyle w:val="NormTop"/>
      </w:pPr>
      <w:r>
        <w:rPr>
          <w:color w:val="0000FF"/>
        </w:rPr>
        <w:t>S2-2508997</w:t>
      </w:r>
      <w:r w:rsidRPr="00D53282">
        <w:t xml:space="preserve"> </w:t>
      </w:r>
      <w:r>
        <w:t xml:space="preserve">(CR) 23.256 CR0205R1 (Rel-19, 'F'): Update descriptions on USS changeover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 proposal 1: Remove the texts 'If required USS (USS 1) may instruct the UAV to execute the UUAA procedure with the new USS (USS 2) when initiated by the USS 2.' in step 20 in clause 5.13.2. Change proposal 2: Add texts 'USS 2 may initiate the UUAA procedure, as defined in TS 33.256[10].' in step 20, according to SA WG3 agreements. Change proposal 3: Add new note 'NOTE 10: it is assumed the PDU session connectivity can be reused after the USS changeover.'.</w:t>
      </w:r>
    </w:p>
    <w:p w14:paraId="25E13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S2-2507276</w:t>
      </w:r>
      <w:r>
        <w:t>.</w:t>
      </w:r>
    </w:p>
    <w:p w14:paraId="4CCC32E6" w14:textId="77777777" w:rsidR="007615D6" w:rsidRPr="005B25A1" w:rsidRDefault="007615D6" w:rsidP="007615D6">
      <w:pPr>
        <w:keepNext/>
        <w:keepLines/>
        <w:rPr>
          <w:b/>
          <w:bCs/>
        </w:rPr>
      </w:pPr>
      <w:r w:rsidRPr="005B25A1">
        <w:rPr>
          <w:b/>
          <w:bCs/>
        </w:rPr>
        <w:t>Parallel discussion:</w:t>
      </w:r>
    </w:p>
    <w:p w14:paraId="53B1ECE0" w14:textId="5BDFD781" w:rsidR="00D12A97" w:rsidRPr="00D12A97" w:rsidRDefault="00FC1484" w:rsidP="00D12A97">
      <w:pPr>
        <w:keepNext/>
        <w:keepLines/>
      </w:pPr>
      <w:r>
        <w:t>Concerns were raised with this change and t</w:t>
      </w:r>
      <w:r w:rsidR="00D12A97">
        <w:t xml:space="preserve">his was </w:t>
      </w:r>
      <w:r w:rsidR="00D12A97" w:rsidRPr="00C3284B">
        <w:rPr>
          <w:color w:val="0000FF"/>
        </w:rPr>
        <w:t>noted</w:t>
      </w:r>
      <w:r w:rsidR="00D12A97">
        <w:t xml:space="preserve"> in parallel session.</w:t>
      </w:r>
    </w:p>
    <w:p w14:paraId="6BD91F1F" w14:textId="77777777" w:rsidR="00D12A97" w:rsidRPr="00EB0339" w:rsidRDefault="00D12A97" w:rsidP="00D12A97">
      <w:r w:rsidRPr="005B25A1">
        <w:rPr>
          <w:b/>
          <w:bCs/>
        </w:rPr>
        <w:t>Status:</w:t>
      </w:r>
      <w:r>
        <w:t xml:space="preserve"> </w:t>
      </w:r>
      <w:r>
        <w:rPr>
          <w:color w:val="0000FF"/>
        </w:rPr>
        <w:t>Noted</w:t>
      </w:r>
      <w:r>
        <w:t>.</w:t>
      </w:r>
    </w:p>
    <w:p w14:paraId="4A4A29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Inputs related to RAN3 LS on altitude reporting</w:t>
      </w:r>
    </w:p>
    <w:p w14:paraId="1A1F0BE6" w14:textId="4957FCC2" w:rsidR="00E00DA6" w:rsidRDefault="007615D6" w:rsidP="000A3FBD">
      <w:pPr>
        <w:pStyle w:val="NormTop"/>
      </w:pPr>
      <w:r>
        <w:rPr>
          <w:color w:val="0000FF"/>
        </w:rPr>
        <w:t>S2-2508188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clarification of UAV regulation. RAN WG3 further discussed the topic based on the clarifications provided by SA WG2 and the new procedure described in TS 23.256 clause 5.16.4 to instruct an aerial UE to stop and/or update an ongoing altitude reporting. RAN WG3 agreed to enhance the NGAP Location Reporting Failure Indication procedure by introducing a new IE 'Aerial UE Flight Information Ongoing Reporting Failed' to indicate from </w:t>
      </w:r>
      <w:proofErr w:type="spellStart"/>
      <w:r>
        <w:t>gNB</w:t>
      </w:r>
      <w:proofErr w:type="spellEnd"/>
      <w:r>
        <w:t xml:space="preserve"> to CN the failure of an ongoing aerial UE flight information reporting, and a new cause value 'Aerial UE flight information reporting initiation failure' indicating the failure at initiation of aerial UE flight information reporting request. In the procedure for instructing aerial UEs to perform altitude reporting specified in clause 5.16.2 in TS 23.256, the UAS NF/NEF may include the derived altitude thresholds and indication about reporting periodicity for the UE's altitude reporting. Accordingly, the AMF sends the LOCATION REPORTING CONTROL message to the NG-RAN node containing a single aerial UE reporting configuration which consists of one pair of derived altitude thresholds (i.e., minimum and maximum altitude thresholds) and optionally reporting periodicity. RAN WG3 seeks for further clarification from SA WG2 on whether the </w:t>
      </w:r>
      <w:proofErr w:type="spellStart"/>
      <w:r>
        <w:t>gNB</w:t>
      </w:r>
      <w:proofErr w:type="spellEnd"/>
      <w:r>
        <w:t xml:space="preserve"> can be provided with multiple aerial UE reporting configurations from the AMF for the same aerial UE. If so, RAN WG3 asks whether this would require the </w:t>
      </w:r>
      <w:proofErr w:type="spellStart"/>
      <w:r>
        <w:t>gNB</w:t>
      </w:r>
      <w:proofErr w:type="spellEnd"/>
      <w:r>
        <w:t xml:space="preserve"> to configure the aerial UE with multiple aerial UE flight information configurations to the concerned aerial UE, and whether the </w:t>
      </w:r>
      <w:proofErr w:type="spellStart"/>
      <w:r>
        <w:t>gNB</w:t>
      </w:r>
      <w:proofErr w:type="spellEnd"/>
      <w:r>
        <w:t xml:space="preserve"> is expected to report multiple flight information reporting to AMF in accordance with each configuration.</w:t>
      </w:r>
      <w:r w:rsidR="00705A89">
        <w:br/>
      </w:r>
      <w:r w:rsidR="00705A89" w:rsidRPr="00705A89">
        <w:rPr>
          <w:b/>
          <w:bCs/>
        </w:rPr>
        <w:t xml:space="preserve">Action: </w:t>
      </w:r>
      <w:r>
        <w:t>RAN WG3 respectfully asks SA WG2 to take the above information into account and provide feedback accordingly.</w:t>
      </w:r>
    </w:p>
    <w:p w14:paraId="34182E6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S2-2508840</w:t>
      </w:r>
      <w:r>
        <w:t>.</w:t>
      </w:r>
    </w:p>
    <w:p w14:paraId="1EB7FF14" w14:textId="77777777" w:rsidR="007615D6" w:rsidRPr="005B25A1" w:rsidRDefault="007615D6" w:rsidP="007615D6">
      <w:pPr>
        <w:keepNext/>
        <w:keepLines/>
        <w:rPr>
          <w:b/>
          <w:bCs/>
        </w:rPr>
      </w:pPr>
      <w:r w:rsidRPr="005B25A1">
        <w:rPr>
          <w:b/>
          <w:bCs/>
        </w:rPr>
        <w:t>Parallel discussion:</w:t>
      </w:r>
    </w:p>
    <w:p w14:paraId="13C172D1" w14:textId="3DFD60B7" w:rsidR="007615D6" w:rsidRPr="005B25A1" w:rsidRDefault="006B176A" w:rsidP="007615D6">
      <w:pPr>
        <w:keepNext/>
        <w:keepLines/>
      </w:pPr>
      <w:r>
        <w:t xml:space="preserve">The proposed response LS was reviewed. </w:t>
      </w:r>
      <w:r w:rsidR="00B2287A">
        <w:t xml:space="preserve"> This was </w:t>
      </w:r>
      <w:r w:rsidR="00B2287A" w:rsidRPr="00151340">
        <w:rPr>
          <w:color w:val="0000FF"/>
        </w:rPr>
        <w:t>postponed</w:t>
      </w:r>
      <w:r w:rsidR="00B2287A">
        <w:t xml:space="preserve"> in parallel session.</w:t>
      </w:r>
    </w:p>
    <w:p w14:paraId="5733E70F" w14:textId="4BF37549" w:rsidR="007615D6" w:rsidRPr="00B2287A" w:rsidRDefault="007615D6" w:rsidP="007615D6">
      <w:r w:rsidRPr="005B25A1">
        <w:rPr>
          <w:b/>
          <w:bCs/>
        </w:rPr>
        <w:t>Status:</w:t>
      </w:r>
      <w:r>
        <w:t xml:space="preserve"> </w:t>
      </w:r>
      <w:r w:rsidR="00B2287A" w:rsidRPr="00151340">
        <w:rPr>
          <w:color w:val="0000FF"/>
        </w:rPr>
        <w:t>Postponed</w:t>
      </w:r>
      <w:r w:rsidR="00B2287A">
        <w:t>.</w:t>
      </w:r>
    </w:p>
    <w:p w14:paraId="7D340BDA" w14:textId="77777777" w:rsidR="00E00DA6" w:rsidRDefault="007615D6" w:rsidP="000A3FBD">
      <w:pPr>
        <w:pStyle w:val="NormTop"/>
      </w:pPr>
      <w:r>
        <w:rPr>
          <w:color w:val="0000FF"/>
        </w:rPr>
        <w:t>S2-2508840</w:t>
      </w:r>
      <w:r w:rsidRPr="00D53282">
        <w:t xml:space="preserve"> </w:t>
      </w:r>
      <w:r>
        <w:t>(LS OUT) [DRAFT] Reply LS on clarification of UAV regulation from SA WG2 (Source: Ericsson)</w:t>
      </w:r>
      <w:r>
        <w:br/>
      </w:r>
      <w:r w:rsidRPr="00D53282">
        <w:rPr>
          <w:b/>
        </w:rPr>
        <w:t>Document for:</w:t>
      </w:r>
      <w:r w:rsidRPr="00D53282">
        <w:t xml:space="preserve"> </w:t>
      </w:r>
      <w:r>
        <w:t>Approval</w:t>
      </w:r>
      <w:r>
        <w:br/>
      </w:r>
      <w:r w:rsidRPr="00D53282">
        <w:rPr>
          <w:b/>
        </w:rPr>
        <w:t>Abstract:</w:t>
      </w:r>
      <w:r w:rsidRPr="00D53282">
        <w:t xml:space="preserve"> </w:t>
      </w:r>
      <w:r>
        <w:br/>
        <w:t>Response to R3-255899 on clarification of UAV regulation from SA WG2.</w:t>
      </w:r>
    </w:p>
    <w:p w14:paraId="50B7A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S2-2508188</w:t>
      </w:r>
      <w:r>
        <w:t>.</w:t>
      </w:r>
    </w:p>
    <w:p w14:paraId="31D45402" w14:textId="77777777" w:rsidR="007615D6" w:rsidRPr="005B25A1" w:rsidRDefault="007615D6" w:rsidP="007615D6">
      <w:pPr>
        <w:keepNext/>
        <w:keepLines/>
        <w:rPr>
          <w:b/>
          <w:bCs/>
        </w:rPr>
      </w:pPr>
      <w:r w:rsidRPr="005B25A1">
        <w:rPr>
          <w:b/>
          <w:bCs/>
        </w:rPr>
        <w:t>Parallel discussion:</w:t>
      </w:r>
    </w:p>
    <w:p w14:paraId="39A7A565" w14:textId="4703747B" w:rsidR="007615D6" w:rsidRDefault="00D12A97" w:rsidP="007615D6">
      <w:pPr>
        <w:keepNext/>
        <w:keepLines/>
      </w:pPr>
      <w:r>
        <w:t xml:space="preserve">Some issues were raised and this was left for off-line discussion and revised to </w:t>
      </w:r>
      <w:r w:rsidRPr="00497EE3">
        <w:rPr>
          <w:color w:val="0000FF"/>
        </w:rPr>
        <w:t>S2-250</w:t>
      </w:r>
      <w:r>
        <w:rPr>
          <w:color w:val="0000FF"/>
        </w:rPr>
        <w:t>9485</w:t>
      </w:r>
      <w:r>
        <w:t>.</w:t>
      </w:r>
      <w:r w:rsidRPr="00437C14">
        <w:t xml:space="preserve"> </w:t>
      </w:r>
    </w:p>
    <w:p w14:paraId="6535CAF3" w14:textId="510D89D4" w:rsidR="00366FAD" w:rsidRPr="005B25A1" w:rsidRDefault="00366FAD" w:rsidP="007615D6">
      <w:pPr>
        <w:keepNext/>
        <w:keepLines/>
      </w:pPr>
      <w:r>
        <w:t xml:space="preserve">Some further corrections and alignments were needed and this was left for off-line discussion and revised to </w:t>
      </w:r>
      <w:r w:rsidRPr="00497EE3">
        <w:rPr>
          <w:color w:val="0000FF"/>
        </w:rPr>
        <w:t>S2-250</w:t>
      </w:r>
      <w:r>
        <w:rPr>
          <w:color w:val="0000FF"/>
        </w:rPr>
        <w:t>9747</w:t>
      </w:r>
      <w:r>
        <w:t>.</w:t>
      </w:r>
      <w:r w:rsidRPr="00437C14">
        <w:t xml:space="preserve"> </w:t>
      </w:r>
    </w:p>
    <w:p w14:paraId="25675C96" w14:textId="77777777" w:rsidR="00B2287A" w:rsidRPr="00B2287A" w:rsidRDefault="00B2287A" w:rsidP="00B2287A">
      <w:pPr>
        <w:keepNext/>
        <w:keepLines/>
      </w:pPr>
      <w:r>
        <w:t xml:space="preserve">This was </w:t>
      </w:r>
      <w:r w:rsidRPr="00C3284B">
        <w:rPr>
          <w:color w:val="0000FF"/>
        </w:rPr>
        <w:t>noted</w:t>
      </w:r>
      <w:r>
        <w:t xml:space="preserve"> in parallel session.</w:t>
      </w:r>
    </w:p>
    <w:p w14:paraId="28F7722B" w14:textId="77777777" w:rsidR="00B2287A" w:rsidRPr="00B2287A" w:rsidRDefault="00B2287A" w:rsidP="00B2287A">
      <w:r w:rsidRPr="005B25A1">
        <w:rPr>
          <w:b/>
          <w:bCs/>
        </w:rPr>
        <w:t>Status:</w:t>
      </w:r>
      <w:r>
        <w:t xml:space="preserve"> </w:t>
      </w:r>
      <w:r w:rsidRPr="00C3284B">
        <w:rPr>
          <w:color w:val="0000FF"/>
        </w:rPr>
        <w:t>Noted</w:t>
      </w:r>
      <w:r>
        <w:t>.</w:t>
      </w:r>
    </w:p>
    <w:p w14:paraId="111CD99F" w14:textId="77777777" w:rsidR="00E00DA6" w:rsidRDefault="007615D6" w:rsidP="000A3FBD">
      <w:pPr>
        <w:pStyle w:val="NormTop"/>
      </w:pPr>
      <w:r>
        <w:rPr>
          <w:color w:val="0000FF"/>
        </w:rPr>
        <w:t>S2-2508996</w:t>
      </w:r>
      <w:r w:rsidRPr="00D53282">
        <w:t xml:space="preserve"> </w:t>
      </w:r>
      <w:r>
        <w:t xml:space="preserve">(CR) 23.256 CR0206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 Text 'the UAS NF/NEF may include the derived altitude thresholds' is updated to 'the UAS NF/NEF may include aerial UE reporting configuration (i.e. higher altitude threshold and lower altitude threshold)' Change 2, </w:t>
      </w:r>
      <w:proofErr w:type="spellStart"/>
      <w:r>
        <w:t>clasue</w:t>
      </w:r>
      <w:proofErr w:type="spellEnd"/>
      <w:r>
        <w:t xml:space="preserve"> 4.4.1.1.3.3 </w:t>
      </w:r>
      <w:proofErr w:type="spellStart"/>
      <w:r>
        <w:t>Nnef_UAVFlightAssistance_Create</w:t>
      </w:r>
      <w:proofErr w:type="spellEnd"/>
      <w:r>
        <w:t xml:space="preserve"> service operation: add new parameter in the service operation description 'aerial UE reporting configuration (i.e. higher altitude threshold and lower altitude threshold)'.</w:t>
      </w:r>
    </w:p>
    <w:p w14:paraId="1AD550DA" w14:textId="77777777" w:rsidR="007615D6" w:rsidRPr="005B25A1" w:rsidRDefault="007615D6" w:rsidP="007615D6">
      <w:pPr>
        <w:keepNext/>
        <w:keepLines/>
        <w:rPr>
          <w:b/>
          <w:bCs/>
        </w:rPr>
      </w:pPr>
      <w:r w:rsidRPr="005B25A1">
        <w:rPr>
          <w:b/>
          <w:bCs/>
        </w:rPr>
        <w:t>Parallel discussion:</w:t>
      </w:r>
    </w:p>
    <w:p w14:paraId="65C69A26" w14:textId="42793CBE" w:rsidR="00D12A97" w:rsidRDefault="006B176A" w:rsidP="00D12A97">
      <w:pPr>
        <w:keepNext/>
        <w:keepLines/>
      </w:pPr>
      <w:r>
        <w:t xml:space="preserve">The related LS was reviewed. </w:t>
      </w:r>
      <w:r w:rsidR="00D12A97">
        <w:t xml:space="preserve">Some issues were raised and this was left for off-line discussion and revised to </w:t>
      </w:r>
      <w:r w:rsidR="00D12A97" w:rsidRPr="00497EE3">
        <w:rPr>
          <w:color w:val="0000FF"/>
        </w:rPr>
        <w:t>S2-250</w:t>
      </w:r>
      <w:r w:rsidR="00D12A97">
        <w:rPr>
          <w:color w:val="0000FF"/>
        </w:rPr>
        <w:t>9486</w:t>
      </w:r>
      <w:r w:rsidR="00D12A97">
        <w:t>.</w:t>
      </w:r>
      <w:r w:rsidR="00D12A97" w:rsidRPr="00437C14">
        <w:t xml:space="preserve"> </w:t>
      </w:r>
    </w:p>
    <w:p w14:paraId="60EDAC01" w14:textId="6C9BE466" w:rsidR="00485CAD" w:rsidRDefault="00366FAD" w:rsidP="00D12A97">
      <w:pPr>
        <w:keepNext/>
        <w:keepLines/>
      </w:pPr>
      <w:r>
        <w:t xml:space="preserve">Some issues were raised and this was left for off-line discussion and revised to </w:t>
      </w:r>
      <w:r w:rsidRPr="00497EE3">
        <w:rPr>
          <w:color w:val="0000FF"/>
        </w:rPr>
        <w:t>S2-250</w:t>
      </w:r>
      <w:r>
        <w:rPr>
          <w:color w:val="0000FF"/>
        </w:rPr>
        <w:t>9746</w:t>
      </w:r>
      <w:r>
        <w:t>.</w:t>
      </w:r>
      <w:r w:rsidRPr="00437C14">
        <w:t xml:space="preserve"> </w:t>
      </w:r>
    </w:p>
    <w:p w14:paraId="306F8E60" w14:textId="06B4F587" w:rsidR="003F3945" w:rsidRPr="00B2287A" w:rsidRDefault="00B2287A" w:rsidP="00D12A97">
      <w:pPr>
        <w:keepNext/>
        <w:keepLines/>
      </w:pPr>
      <w:r>
        <w:t xml:space="preserve">This was </w:t>
      </w:r>
      <w:r w:rsidRPr="00C3284B">
        <w:rPr>
          <w:color w:val="0000FF"/>
        </w:rPr>
        <w:t>noted</w:t>
      </w:r>
      <w:r>
        <w:t xml:space="preserve"> in parallel session.</w:t>
      </w:r>
    </w:p>
    <w:p w14:paraId="69AD2DD0" w14:textId="6F8E10F6" w:rsidR="00D12A97" w:rsidRPr="00B2287A" w:rsidRDefault="00D12A97" w:rsidP="00D12A97">
      <w:r w:rsidRPr="005B25A1">
        <w:rPr>
          <w:b/>
          <w:bCs/>
        </w:rPr>
        <w:t>Status:</w:t>
      </w:r>
      <w:r>
        <w:t xml:space="preserve"> </w:t>
      </w:r>
      <w:r w:rsidR="00B2287A" w:rsidRPr="00C3284B">
        <w:rPr>
          <w:color w:val="0000FF"/>
        </w:rPr>
        <w:t>Noted</w:t>
      </w:r>
      <w:r w:rsidR="00B2287A">
        <w:t>.</w:t>
      </w:r>
    </w:p>
    <w:p w14:paraId="6BAFC891" w14:textId="77777777" w:rsidR="00D12A97" w:rsidRPr="00EB0339" w:rsidRDefault="00D12A97" w:rsidP="00D12A97"/>
    <w:p w14:paraId="165D6BC7" w14:textId="77777777" w:rsidR="007615D6" w:rsidRDefault="007615D6" w:rsidP="005A50C0">
      <w:pPr>
        <w:pStyle w:val="Heading3"/>
      </w:pPr>
      <w:r>
        <w:t>19.11.2</w:t>
      </w:r>
      <w:r>
        <w:tab/>
        <w:t>UPF enhancement for Exposure And SBA Phase 2 (UPEAS_Ph2)</w:t>
      </w:r>
    </w:p>
    <w:p w14:paraId="18FC62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EA0C8BB" w14:textId="77777777" w:rsidR="002503EE" w:rsidRDefault="00000000" w:rsidP="002503EE">
      <w:r>
        <w:t>There were no contributions to this agenda item.</w:t>
      </w:r>
    </w:p>
    <w:p w14:paraId="6C8F0591" w14:textId="7941AC7C" w:rsidR="007615D6" w:rsidRDefault="007615D6" w:rsidP="005A50C0">
      <w:pPr>
        <w:pStyle w:val="Heading3"/>
      </w:pPr>
      <w:r>
        <w:t>19.12.2</w:t>
      </w:r>
      <w:r>
        <w:tab/>
        <w:t xml:space="preserve">System aspects of 5G NR </w:t>
      </w:r>
      <w:proofErr w:type="spellStart"/>
      <w:r>
        <w:t>Femto</w:t>
      </w:r>
      <w:proofErr w:type="spellEnd"/>
      <w:r>
        <w:t xml:space="preserve"> (5G_Femto)</w:t>
      </w:r>
    </w:p>
    <w:p w14:paraId="45D570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565740" w14:textId="77777777" w:rsidR="00E00DA6" w:rsidRDefault="007615D6" w:rsidP="000A3FBD">
      <w:pPr>
        <w:pStyle w:val="NormTop"/>
      </w:pPr>
      <w:r>
        <w:rPr>
          <w:color w:val="0000FF"/>
        </w:rPr>
        <w:t>S2-2508193</w:t>
      </w:r>
      <w:r w:rsidRPr="00D53282">
        <w:t xml:space="preserve"> </w:t>
      </w:r>
      <w:r>
        <w:t xml:space="preserve">(LS IN) LS from SA WG3: LS on security verification related to NR </w:t>
      </w:r>
      <w:proofErr w:type="spellStart"/>
      <w:r>
        <w:t>Femto</w:t>
      </w:r>
      <w:proofErr w:type="spellEnd"/>
      <w:r>
        <w:t xml:space="preserve"> nodes (Source: SA WG3 (S3-252930))</w:t>
      </w:r>
      <w:r>
        <w:br/>
      </w:r>
      <w:r w:rsidRPr="00D53282">
        <w:rPr>
          <w:b/>
        </w:rPr>
        <w:t>Document for:</w:t>
      </w:r>
      <w:r w:rsidRPr="00D53282">
        <w:t xml:space="preserve"> </w:t>
      </w:r>
      <w:r>
        <w:t>Information</w:t>
      </w:r>
      <w:r>
        <w:br/>
      </w:r>
      <w:r w:rsidRPr="00D53282">
        <w:rPr>
          <w:b/>
        </w:rPr>
        <w:t>Abstract:</w:t>
      </w:r>
      <w:r w:rsidRPr="00D53282">
        <w:t xml:space="preserve"> </w:t>
      </w:r>
      <w:r>
        <w:br/>
        <w:t xml:space="preserve">SA WG3 thanks to RAN WG3 for the LS on security verification related to NR </w:t>
      </w:r>
      <w:proofErr w:type="spellStart"/>
      <w:r>
        <w:t>Femto</w:t>
      </w:r>
      <w:proofErr w:type="spellEnd"/>
      <w:r>
        <w:t xml:space="preserve"> nodes. SA WG3 has agreed the attached CR addressing the two issues in the LS.</w:t>
      </w:r>
    </w:p>
    <w:p w14:paraId="135DEAC0" w14:textId="77777777" w:rsidR="007615D6" w:rsidRPr="005B25A1" w:rsidRDefault="007615D6" w:rsidP="007615D6">
      <w:pPr>
        <w:keepNext/>
        <w:keepLines/>
        <w:rPr>
          <w:b/>
          <w:bCs/>
        </w:rPr>
      </w:pPr>
      <w:r w:rsidRPr="005B25A1">
        <w:rPr>
          <w:b/>
          <w:bCs/>
        </w:rPr>
        <w:t>Convenor comment:</w:t>
      </w:r>
    </w:p>
    <w:p w14:paraId="15037995" w14:textId="77777777" w:rsidR="007615D6" w:rsidRPr="005B25A1" w:rsidRDefault="007615D6" w:rsidP="007615D6">
      <w:pPr>
        <w:keepNext/>
        <w:keepLines/>
      </w:pPr>
      <w:r w:rsidRPr="005B25A1">
        <w:t>Noted?</w:t>
      </w:r>
    </w:p>
    <w:p w14:paraId="415BF496" w14:textId="77777777" w:rsidR="007615D6" w:rsidRPr="005B25A1" w:rsidRDefault="007615D6" w:rsidP="007615D6">
      <w:pPr>
        <w:keepNext/>
        <w:keepLines/>
        <w:rPr>
          <w:b/>
          <w:bCs/>
        </w:rPr>
      </w:pPr>
      <w:r w:rsidRPr="005B25A1">
        <w:rPr>
          <w:b/>
          <w:bCs/>
        </w:rPr>
        <w:t>Parallel discussion:</w:t>
      </w:r>
    </w:p>
    <w:p w14:paraId="7FC305D1" w14:textId="1A236CCC" w:rsidR="007615D6" w:rsidRPr="005B25A1" w:rsidRDefault="00AA0B82" w:rsidP="007615D6">
      <w:pPr>
        <w:keepNext/>
        <w:keepLines/>
      </w:pPr>
      <w:r>
        <w:t xml:space="preserve">This LS was reviewed and </w:t>
      </w:r>
      <w:r w:rsidRPr="00C3284B">
        <w:rPr>
          <w:color w:val="0000FF"/>
        </w:rPr>
        <w:t>noted</w:t>
      </w:r>
      <w:r>
        <w:t xml:space="preserve"> in parallel session.</w:t>
      </w:r>
    </w:p>
    <w:p w14:paraId="22BBA194" w14:textId="731FC73F" w:rsidR="007615D6" w:rsidRPr="00EB0339" w:rsidRDefault="007615D6" w:rsidP="007615D6">
      <w:r w:rsidRPr="005B25A1">
        <w:rPr>
          <w:b/>
          <w:bCs/>
        </w:rPr>
        <w:t>Status:</w:t>
      </w:r>
      <w:r>
        <w:t xml:space="preserve"> </w:t>
      </w:r>
      <w:r>
        <w:rPr>
          <w:color w:val="0000FF"/>
        </w:rPr>
        <w:t>Noted</w:t>
      </w:r>
      <w:r>
        <w:t>.</w:t>
      </w:r>
    </w:p>
    <w:p w14:paraId="1332612B" w14:textId="77777777" w:rsidR="00E00DA6" w:rsidRDefault="007615D6" w:rsidP="000A3FBD">
      <w:pPr>
        <w:pStyle w:val="NormTop"/>
      </w:pPr>
      <w:r>
        <w:rPr>
          <w:color w:val="0000FF"/>
        </w:rPr>
        <w:t>S2-2508546</w:t>
      </w:r>
      <w:r w:rsidRPr="00D53282">
        <w:t xml:space="preserve"> </w:t>
      </w:r>
      <w:r>
        <w:t xml:space="preserve">(CR) 23.501 CR6434 (Rel-19, 'F'): Clarification on N2 handover to an NR </w:t>
      </w:r>
      <w:proofErr w:type="spellStart"/>
      <w:r>
        <w:t>Femto</w:t>
      </w:r>
      <w:proofErr w:type="spellEnd"/>
      <w:r>
        <w:t xml:space="preserve"> node connected to NR </w:t>
      </w:r>
      <w:proofErr w:type="spellStart"/>
      <w:r>
        <w:t>Femto</w:t>
      </w:r>
      <w:proofErr w:type="spellEnd"/>
      <w:r>
        <w:t xml:space="preserve"> GW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how AMF knows whether NR </w:t>
      </w:r>
      <w:proofErr w:type="spellStart"/>
      <w:r>
        <w:t>Femto</w:t>
      </w:r>
      <w:proofErr w:type="spellEnd"/>
      <w:r>
        <w:t xml:space="preserve"> node is connected to NR </w:t>
      </w:r>
      <w:proofErr w:type="spellStart"/>
      <w:r>
        <w:t>Femto</w:t>
      </w:r>
      <w:proofErr w:type="spellEnd"/>
      <w:r>
        <w:t xml:space="preserve"> GW. Clarify AMF behaviour during N2 based handover when target NR </w:t>
      </w:r>
      <w:proofErr w:type="spellStart"/>
      <w:r>
        <w:t>Femto</w:t>
      </w:r>
      <w:proofErr w:type="spellEnd"/>
      <w:r>
        <w:t xml:space="preserve"> node is connected to NR </w:t>
      </w:r>
      <w:proofErr w:type="spellStart"/>
      <w:r>
        <w:t>Femto</w:t>
      </w:r>
      <w:proofErr w:type="spellEnd"/>
      <w:r>
        <w:t xml:space="preserve"> GW.</w:t>
      </w:r>
    </w:p>
    <w:p w14:paraId="0EC65D28" w14:textId="77777777" w:rsidR="007615D6" w:rsidRPr="005B25A1" w:rsidRDefault="007615D6" w:rsidP="007615D6">
      <w:pPr>
        <w:keepNext/>
        <w:keepLines/>
        <w:rPr>
          <w:b/>
          <w:bCs/>
        </w:rPr>
      </w:pPr>
      <w:r w:rsidRPr="005B25A1">
        <w:rPr>
          <w:b/>
          <w:bCs/>
        </w:rPr>
        <w:t>Convenor comment:</w:t>
      </w:r>
    </w:p>
    <w:p w14:paraId="6AF07349" w14:textId="77777777" w:rsidR="007615D6" w:rsidRPr="005B25A1" w:rsidRDefault="007615D6" w:rsidP="007615D6">
      <w:pPr>
        <w:keepNext/>
        <w:keepLines/>
      </w:pPr>
      <w:r w:rsidRPr="005B25A1">
        <w:t>Handle.</w:t>
      </w:r>
    </w:p>
    <w:p w14:paraId="2583BAB9" w14:textId="77777777" w:rsidR="007615D6" w:rsidRPr="005B25A1" w:rsidRDefault="007615D6" w:rsidP="007615D6">
      <w:pPr>
        <w:keepNext/>
        <w:keepLines/>
        <w:rPr>
          <w:b/>
          <w:bCs/>
        </w:rPr>
      </w:pPr>
      <w:r w:rsidRPr="005B25A1">
        <w:rPr>
          <w:b/>
          <w:bCs/>
        </w:rPr>
        <w:t>Parallel discussion:</w:t>
      </w:r>
    </w:p>
    <w:p w14:paraId="039D0DA4" w14:textId="2D790028" w:rsidR="00D4455E" w:rsidRDefault="00D4455E" w:rsidP="00A120F3">
      <w:pPr>
        <w:keepNext/>
        <w:keepLines/>
      </w:pPr>
      <w:r>
        <w:t>Nokia asked to clarify ho</w:t>
      </w:r>
      <w:r w:rsidR="00D72EE5">
        <w:t>w</w:t>
      </w:r>
      <w:r>
        <w:t xml:space="preserve"> the Target 5GAN Node ID is obtained. This was left for off-line discussion and revised to </w:t>
      </w:r>
      <w:r w:rsidRPr="00497EE3">
        <w:rPr>
          <w:color w:val="0000FF"/>
        </w:rPr>
        <w:t>S2-250</w:t>
      </w:r>
      <w:r>
        <w:rPr>
          <w:color w:val="0000FF"/>
        </w:rPr>
        <w:t>9488</w:t>
      </w:r>
      <w:r>
        <w:t>.</w:t>
      </w:r>
      <w:r w:rsidRPr="00437C14">
        <w:t xml:space="preserve"> </w:t>
      </w:r>
    </w:p>
    <w:p w14:paraId="2E787D92" w14:textId="214D0F91" w:rsidR="00757810" w:rsidRDefault="00757810" w:rsidP="00A120F3">
      <w:pPr>
        <w:keepNext/>
        <w:keepLines/>
      </w:pPr>
      <w:r>
        <w:t xml:space="preserve">This was reviewed and </w:t>
      </w:r>
      <w:r w:rsidRPr="00B30893">
        <w:rPr>
          <w:color w:val="FF0000"/>
        </w:rPr>
        <w:t>agreed</w:t>
      </w:r>
      <w:r>
        <w:t xml:space="preserve"> in parallel session.</w:t>
      </w:r>
    </w:p>
    <w:p w14:paraId="19EA2294" w14:textId="77777777" w:rsidR="009E42E4" w:rsidRPr="005B25A1" w:rsidRDefault="009E42E4" w:rsidP="009E42E4">
      <w:pPr>
        <w:keepNext/>
        <w:keepLines/>
        <w:rPr>
          <w:b/>
          <w:bCs/>
        </w:rPr>
      </w:pPr>
      <w:r w:rsidRPr="005B25A1">
        <w:rPr>
          <w:b/>
          <w:bCs/>
        </w:rPr>
        <w:t>Plenary Discussion:</w:t>
      </w:r>
    </w:p>
    <w:p w14:paraId="463D503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93B66F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29512C7" w14:textId="7B342130" w:rsidR="00E00DA6" w:rsidRDefault="009E42E4" w:rsidP="000A3FBD">
      <w:pPr>
        <w:pStyle w:val="NormTop"/>
      </w:pPr>
      <w:r>
        <w:rPr>
          <w:b/>
          <w:bCs/>
        </w:rPr>
        <w:t xml:space="preserve"> </w:t>
      </w:r>
      <w:r w:rsidR="007615D6">
        <w:rPr>
          <w:color w:val="0000FF"/>
        </w:rPr>
        <w:t>S2-2508547</w:t>
      </w:r>
      <w:r w:rsidR="007615D6" w:rsidRPr="00D53282">
        <w:t xml:space="preserve"> </w:t>
      </w:r>
      <w:r w:rsidR="007615D6">
        <w:t xml:space="preserve">(CR) 23.502 CR5582 (Rel-19, 'F'): Clarification on N2 handover procedure to support NR </w:t>
      </w:r>
      <w:proofErr w:type="spellStart"/>
      <w:r w:rsidR="007615D6">
        <w:t>Femto</w:t>
      </w:r>
      <w:proofErr w:type="spellEnd"/>
      <w:r w:rsidR="007615D6">
        <w:t xml:space="preserve"> node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AMF behaviour during N2 based handover and EPS to 5GS handover when target NR </w:t>
      </w:r>
      <w:proofErr w:type="spellStart"/>
      <w:r w:rsidR="007615D6">
        <w:t>Femto</w:t>
      </w:r>
      <w:proofErr w:type="spellEnd"/>
      <w:r w:rsidR="007615D6">
        <w:t xml:space="preserve"> node is connected to NR </w:t>
      </w:r>
      <w:proofErr w:type="spellStart"/>
      <w:r w:rsidR="007615D6">
        <w:t>Femto</w:t>
      </w:r>
      <w:proofErr w:type="spellEnd"/>
      <w:r w:rsidR="007615D6">
        <w:t xml:space="preserve"> GW.</w:t>
      </w:r>
    </w:p>
    <w:p w14:paraId="2BFDFC4A" w14:textId="77777777" w:rsidR="007615D6" w:rsidRPr="005B25A1" w:rsidRDefault="007615D6" w:rsidP="007615D6">
      <w:pPr>
        <w:keepNext/>
        <w:keepLines/>
        <w:rPr>
          <w:b/>
          <w:bCs/>
        </w:rPr>
      </w:pPr>
      <w:r w:rsidRPr="005B25A1">
        <w:rPr>
          <w:b/>
          <w:bCs/>
        </w:rPr>
        <w:t>Convenor comment:</w:t>
      </w:r>
    </w:p>
    <w:p w14:paraId="49C46BDD" w14:textId="77777777" w:rsidR="007615D6" w:rsidRPr="005B25A1" w:rsidRDefault="007615D6" w:rsidP="007615D6">
      <w:pPr>
        <w:keepNext/>
        <w:keepLines/>
      </w:pPr>
      <w:r w:rsidRPr="005B25A1">
        <w:t>Handle.</w:t>
      </w:r>
    </w:p>
    <w:p w14:paraId="0F6AEAFC" w14:textId="77777777" w:rsidR="007615D6" w:rsidRPr="005B25A1" w:rsidRDefault="007615D6" w:rsidP="007615D6">
      <w:pPr>
        <w:keepNext/>
        <w:keepLines/>
        <w:rPr>
          <w:b/>
          <w:bCs/>
        </w:rPr>
      </w:pPr>
      <w:r w:rsidRPr="005B25A1">
        <w:rPr>
          <w:b/>
          <w:bCs/>
        </w:rPr>
        <w:t>Parallel discussion:</w:t>
      </w:r>
    </w:p>
    <w:p w14:paraId="13C57607" w14:textId="6D9F3DD4" w:rsidR="007615D6" w:rsidRDefault="00D4455E" w:rsidP="007615D6">
      <w:pPr>
        <w:keepNext/>
        <w:keepLines/>
      </w:pPr>
      <w:r>
        <w:t xml:space="preserve">Terminology changes were requested and this should be aligned to the discussions on the 23.501 CR. This was left for off-line discussion and revised to </w:t>
      </w:r>
      <w:r w:rsidRPr="00497EE3">
        <w:rPr>
          <w:color w:val="0000FF"/>
        </w:rPr>
        <w:t>S2-250</w:t>
      </w:r>
      <w:r>
        <w:rPr>
          <w:color w:val="0000FF"/>
        </w:rPr>
        <w:t>9489</w:t>
      </w:r>
      <w:r>
        <w:t>.</w:t>
      </w:r>
      <w:r w:rsidRPr="00437C14">
        <w:t xml:space="preserve"> </w:t>
      </w:r>
    </w:p>
    <w:p w14:paraId="59A99588" w14:textId="2DFC564F" w:rsidR="00757810" w:rsidRDefault="00757810" w:rsidP="007615D6">
      <w:pPr>
        <w:keepNext/>
        <w:keepLines/>
      </w:pPr>
      <w:r>
        <w:t xml:space="preserve">Changes on changes should be removed. This was revised to </w:t>
      </w:r>
      <w:r w:rsidRPr="00CE3EC0">
        <w:rPr>
          <w:color w:val="0000FF"/>
        </w:rPr>
        <w:t>S2-2</w:t>
      </w:r>
      <w:r>
        <w:rPr>
          <w:color w:val="0000FF"/>
        </w:rPr>
        <w:t>509764</w:t>
      </w:r>
      <w:r>
        <w:t>.</w:t>
      </w:r>
      <w:r w:rsidRPr="00375008">
        <w:t xml:space="preserve"> </w:t>
      </w:r>
    </w:p>
    <w:p w14:paraId="2C7285D8" w14:textId="6F1B9242" w:rsidR="00757810" w:rsidRPr="005B25A1" w:rsidRDefault="00757810" w:rsidP="007615D6">
      <w:pPr>
        <w:keepNext/>
        <w:keepLines/>
      </w:pPr>
      <w:r>
        <w:t xml:space="preserve">This was </w:t>
      </w:r>
      <w:r w:rsidRPr="00B30893">
        <w:rPr>
          <w:color w:val="FF0000"/>
        </w:rPr>
        <w:t>agreed</w:t>
      </w:r>
      <w:r>
        <w:t xml:space="preserve"> in parallel session.</w:t>
      </w:r>
    </w:p>
    <w:p w14:paraId="63398C95" w14:textId="77777777" w:rsidR="009E42E4" w:rsidRPr="005B25A1" w:rsidRDefault="009E42E4" w:rsidP="009E42E4">
      <w:pPr>
        <w:keepNext/>
        <w:keepLines/>
        <w:rPr>
          <w:b/>
          <w:bCs/>
        </w:rPr>
      </w:pPr>
      <w:r w:rsidRPr="005B25A1">
        <w:rPr>
          <w:b/>
          <w:bCs/>
        </w:rPr>
        <w:t>Plenary Discussion:</w:t>
      </w:r>
    </w:p>
    <w:p w14:paraId="31D32DA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D8A833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2DBDFD6" w14:textId="36EAA7F1" w:rsidR="00E00DA6" w:rsidRDefault="009E42E4" w:rsidP="000A3FBD">
      <w:pPr>
        <w:pStyle w:val="NormTop"/>
      </w:pPr>
      <w:r>
        <w:rPr>
          <w:b/>
          <w:bCs/>
        </w:rPr>
        <w:t xml:space="preserve"> </w:t>
      </w:r>
      <w:r w:rsidR="007615D6">
        <w:rPr>
          <w:color w:val="0000FF"/>
        </w:rPr>
        <w:t>S2-2509239</w:t>
      </w:r>
      <w:r w:rsidR="007615D6" w:rsidRPr="00D53282">
        <w:t xml:space="preserve"> </w:t>
      </w:r>
      <w:r w:rsidR="007615D6">
        <w:t xml:space="preserve">(CR) 23.501 CR6464 (Rel-19, 'F'): Verification checks for NR </w:t>
      </w:r>
      <w:proofErr w:type="spellStart"/>
      <w:r w:rsidR="007615D6">
        <w:t>Femto</w:t>
      </w:r>
      <w:proofErr w:type="spellEnd"/>
      <w:r w:rsidR="007615D6">
        <w:t xml:space="preserve"> cell CAG ID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Includes reference to specification on Security aspects of NR </w:t>
      </w:r>
      <w:proofErr w:type="spellStart"/>
      <w:r w:rsidR="007615D6">
        <w:t>Femto</w:t>
      </w:r>
      <w:proofErr w:type="spellEnd"/>
      <w:r w:rsidR="007615D6">
        <w:t xml:space="preserve"> regarding CAG ID verification.</w:t>
      </w:r>
    </w:p>
    <w:p w14:paraId="2826F34E" w14:textId="77777777" w:rsidR="007615D6" w:rsidRPr="005B25A1" w:rsidRDefault="007615D6" w:rsidP="007615D6">
      <w:pPr>
        <w:keepNext/>
        <w:keepLines/>
        <w:rPr>
          <w:b/>
          <w:bCs/>
        </w:rPr>
      </w:pPr>
      <w:r w:rsidRPr="005B25A1">
        <w:rPr>
          <w:b/>
          <w:bCs/>
        </w:rPr>
        <w:t>Convenor comment:</w:t>
      </w:r>
    </w:p>
    <w:p w14:paraId="7950B3A6" w14:textId="77777777" w:rsidR="007615D6" w:rsidRPr="005B25A1" w:rsidRDefault="007615D6" w:rsidP="007615D6">
      <w:pPr>
        <w:keepNext/>
        <w:keepLines/>
      </w:pPr>
      <w:r w:rsidRPr="005B25A1">
        <w:t>Handle.</w:t>
      </w:r>
    </w:p>
    <w:p w14:paraId="2808EFFA" w14:textId="77777777" w:rsidR="007615D6" w:rsidRPr="005B25A1" w:rsidRDefault="007615D6" w:rsidP="007615D6">
      <w:pPr>
        <w:keepNext/>
        <w:keepLines/>
        <w:rPr>
          <w:b/>
          <w:bCs/>
        </w:rPr>
      </w:pPr>
      <w:r w:rsidRPr="005B25A1">
        <w:rPr>
          <w:b/>
          <w:bCs/>
        </w:rPr>
        <w:t>Parallel discussion:</w:t>
      </w:r>
    </w:p>
    <w:p w14:paraId="79EB0948" w14:textId="40853C8F" w:rsidR="007615D6" w:rsidRDefault="00D4455E" w:rsidP="007615D6">
      <w:pPr>
        <w:keepNext/>
        <w:keepLines/>
      </w:pPr>
      <w:r>
        <w:t xml:space="preserve">Huawei asked why the Verification checks need to be emphasised as this is covered by the SA WG3 specifications. It was suggested to make the working more general and this was left for off-line discussion and revised to </w:t>
      </w:r>
      <w:r w:rsidRPr="00497EE3">
        <w:rPr>
          <w:color w:val="0000FF"/>
        </w:rPr>
        <w:t>S2-250</w:t>
      </w:r>
      <w:r>
        <w:rPr>
          <w:color w:val="0000FF"/>
        </w:rPr>
        <w:t>9490</w:t>
      </w:r>
      <w:r>
        <w:t>.</w:t>
      </w:r>
      <w:r w:rsidRPr="00437C14">
        <w:t xml:space="preserve"> </w:t>
      </w:r>
    </w:p>
    <w:p w14:paraId="736E7BF2" w14:textId="72196A24" w:rsidR="00757810" w:rsidRDefault="00757810" w:rsidP="00757810">
      <w:pPr>
        <w:keepNext/>
        <w:keepLines/>
      </w:pPr>
      <w:r>
        <w:t xml:space="preserve">Changes on changes should be removed. The summary of change should be aligned with the changes. This was revised to </w:t>
      </w:r>
      <w:r w:rsidRPr="00CE3EC0">
        <w:rPr>
          <w:color w:val="0000FF"/>
        </w:rPr>
        <w:t>S2-2</w:t>
      </w:r>
      <w:r>
        <w:rPr>
          <w:color w:val="0000FF"/>
        </w:rPr>
        <w:t>509765</w:t>
      </w:r>
      <w:r>
        <w:t>.</w:t>
      </w:r>
      <w:r w:rsidRPr="00375008">
        <w:t xml:space="preserve"> </w:t>
      </w:r>
    </w:p>
    <w:p w14:paraId="7095DAFD" w14:textId="77777777" w:rsidR="00757810" w:rsidRPr="005B25A1" w:rsidRDefault="00757810" w:rsidP="00757810">
      <w:pPr>
        <w:keepNext/>
        <w:keepLines/>
      </w:pPr>
      <w:r>
        <w:t xml:space="preserve">This was </w:t>
      </w:r>
      <w:r w:rsidRPr="00B30893">
        <w:rPr>
          <w:color w:val="FF0000"/>
        </w:rPr>
        <w:t>agreed</w:t>
      </w:r>
      <w:r>
        <w:t xml:space="preserve"> in parallel session.</w:t>
      </w:r>
    </w:p>
    <w:p w14:paraId="28634DF6" w14:textId="77777777" w:rsidR="009E42E4" w:rsidRPr="005B25A1" w:rsidRDefault="009E42E4" w:rsidP="009E42E4">
      <w:pPr>
        <w:keepNext/>
        <w:keepLines/>
        <w:rPr>
          <w:b/>
          <w:bCs/>
        </w:rPr>
      </w:pPr>
      <w:r w:rsidRPr="005B25A1">
        <w:rPr>
          <w:b/>
          <w:bCs/>
        </w:rPr>
        <w:t>Plenary Discussion:</w:t>
      </w:r>
    </w:p>
    <w:p w14:paraId="04B2ADD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5C2B71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0D61FE7" w14:textId="15D85C8D" w:rsidR="007615D6" w:rsidRDefault="009E42E4" w:rsidP="005A50C0">
      <w:pPr>
        <w:pStyle w:val="Heading3"/>
      </w:pPr>
      <w:r>
        <w:rPr>
          <w:b/>
          <w:bCs/>
        </w:rPr>
        <w:t xml:space="preserve"> </w:t>
      </w:r>
      <w:r w:rsidR="007615D6">
        <w:t>19.13.2</w:t>
      </w:r>
      <w:r w:rsidR="007615D6">
        <w:tab/>
        <w:t>Multi-Access (ATSSS_Ph4) (MASSS)</w:t>
      </w:r>
    </w:p>
    <w:p w14:paraId="3192A2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F94709" w14:textId="77777777" w:rsidR="002503EE" w:rsidRDefault="00000000" w:rsidP="002503EE">
      <w:r>
        <w:t>There were no contributions to this agenda item.</w:t>
      </w:r>
    </w:p>
    <w:p w14:paraId="68206D14" w14:textId="77777777" w:rsidR="00956219" w:rsidRDefault="00956219" w:rsidP="00956219">
      <w:pPr>
        <w:pStyle w:val="Heading3"/>
      </w:pPr>
      <w:r>
        <w:t>19.14.2</w:t>
      </w:r>
      <w:r>
        <w:tab/>
        <w:t>Architecture support of Ambient power-enabled Internet of Things (AmbientIoT-ARC)</w:t>
      </w:r>
    </w:p>
    <w:p w14:paraId="3F05934C" w14:textId="77777777" w:rsidR="00956219" w:rsidRDefault="00956219" w:rsidP="0095621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3F0AE30" w14:textId="77777777" w:rsidR="00956219" w:rsidRDefault="00956219" w:rsidP="00956219"/>
    <w:p w14:paraId="535750A3" w14:textId="77777777" w:rsidR="00956219" w:rsidRDefault="00956219" w:rsidP="00956219"/>
    <w:p w14:paraId="57BD57F4"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reply</w:t>
      </w:r>
    </w:p>
    <w:p w14:paraId="15E40435" w14:textId="77777777" w:rsidR="00956219" w:rsidRDefault="00956219" w:rsidP="00956219">
      <w:pPr>
        <w:pStyle w:val="NormTop"/>
      </w:pPr>
      <w:r>
        <w:rPr>
          <w:color w:val="0000FF"/>
        </w:rPr>
        <w:t>S2-2508159</w:t>
      </w:r>
      <w:r w:rsidRPr="00D53282">
        <w:t xml:space="preserve"> </w:t>
      </w:r>
      <w:r>
        <w:t xml:space="preserve">(LS IN) LS from TSG SA: LS on </w:t>
      </w:r>
      <w:proofErr w:type="spellStart"/>
      <w:r>
        <w:t>AIoT</w:t>
      </w:r>
      <w:proofErr w:type="spellEnd"/>
      <w:r>
        <w:t xml:space="preserve">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 xml:space="preserve">TSG SA endorsed the attached 'Way Forward on </w:t>
      </w:r>
      <w:proofErr w:type="spellStart"/>
      <w:r>
        <w:t>AIoT</w:t>
      </w:r>
      <w:proofErr w:type="spellEnd"/>
      <w:r>
        <w:t xml:space="preserve"> device credentials storage' in SP-250851. Action: SA kindly asks SA WG3, SA WG2 and CT WG1 to take the above information into consideration.</w:t>
      </w:r>
    </w:p>
    <w:p w14:paraId="6782338D" w14:textId="77777777" w:rsidR="00956219" w:rsidRPr="00B81031" w:rsidRDefault="00956219" w:rsidP="00956219">
      <w:pPr>
        <w:keepNext/>
        <w:keepLines/>
        <w:rPr>
          <w:i/>
        </w:rPr>
      </w:pPr>
      <w:r w:rsidRPr="00B81031">
        <w:rPr>
          <w:b/>
          <w:bCs/>
          <w:i/>
        </w:rPr>
        <w:t>Comment:</w:t>
      </w:r>
      <w:r>
        <w:rPr>
          <w:i/>
        </w:rPr>
        <w:t xml:space="preserve"> Revision of postponed</w:t>
      </w:r>
      <w:r>
        <w:rPr>
          <w:color w:val="0000FF"/>
        </w:rPr>
        <w:t xml:space="preserve"> S2-2506166 </w:t>
      </w:r>
      <w:r>
        <w:t>from SA WG2#170. Noted in parallel session.</w:t>
      </w:r>
    </w:p>
    <w:p w14:paraId="0900A14F" w14:textId="77777777" w:rsidR="00956219" w:rsidRPr="005B25A1" w:rsidRDefault="00956219" w:rsidP="00956219">
      <w:pPr>
        <w:keepNext/>
        <w:keepLines/>
        <w:rPr>
          <w:b/>
          <w:bCs/>
        </w:rPr>
      </w:pPr>
      <w:r w:rsidRPr="005B25A1">
        <w:rPr>
          <w:b/>
          <w:bCs/>
        </w:rPr>
        <w:t>Parallel discussion:</w:t>
      </w:r>
    </w:p>
    <w:p w14:paraId="78391B8D"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41E2F7D8" w14:textId="77777777" w:rsidR="00956219" w:rsidRPr="00EB0339" w:rsidRDefault="00956219" w:rsidP="00956219">
      <w:r w:rsidRPr="005B25A1">
        <w:rPr>
          <w:b/>
          <w:bCs/>
        </w:rPr>
        <w:t>Status:</w:t>
      </w:r>
      <w:r>
        <w:t xml:space="preserve"> </w:t>
      </w:r>
      <w:r>
        <w:rPr>
          <w:color w:val="0000FF"/>
        </w:rPr>
        <w:t>Noted</w:t>
      </w:r>
      <w:r>
        <w:t>.</w:t>
      </w:r>
    </w:p>
    <w:p w14:paraId="3B4AEA9E" w14:textId="77777777" w:rsidR="00956219" w:rsidRPr="00EB0339" w:rsidRDefault="00956219" w:rsidP="00956219"/>
    <w:p w14:paraId="44177E5F" w14:textId="77777777" w:rsidR="00956219" w:rsidRDefault="00956219" w:rsidP="00956219">
      <w:pPr>
        <w:pStyle w:val="NormTop"/>
      </w:pPr>
      <w:r>
        <w:rPr>
          <w:color w:val="0000FF"/>
        </w:rPr>
        <w:t>S2-2508154</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Device Subscription Data. SA WG3 agrees that for network layer authentication between </w:t>
      </w:r>
      <w:proofErr w:type="spellStart"/>
      <w:r>
        <w:t>AIoT</w:t>
      </w:r>
      <w:proofErr w:type="spellEnd"/>
      <w:r>
        <w:t xml:space="preserve"> device and 5G core, credentials shall be securely stored in the ADM. In case of SNPN, </w:t>
      </w:r>
      <w:proofErr w:type="spellStart"/>
      <w:r>
        <w:t>AIoT</w:t>
      </w:r>
      <w:proofErr w:type="spellEnd"/>
      <w:r>
        <w:t xml:space="preserve"> device credential can be stored in the credential holder instead of ADM. Please note that credential storage has security implications and any other scenario needs to be coordinated with SA WG3. Action: SA WG2 is kindly requested to take the above information into account.</w:t>
      </w:r>
    </w:p>
    <w:p w14:paraId="5457ED95" w14:textId="77777777" w:rsidR="00956219" w:rsidRPr="00B81031" w:rsidRDefault="00956219" w:rsidP="00956219">
      <w:pPr>
        <w:keepNext/>
        <w:keepLines/>
        <w:rPr>
          <w:i/>
        </w:rPr>
      </w:pPr>
      <w:r w:rsidRPr="00B81031">
        <w:rPr>
          <w:b/>
          <w:bCs/>
          <w:i/>
        </w:rPr>
        <w:t>Comment:</w:t>
      </w:r>
      <w:r>
        <w:rPr>
          <w:i/>
        </w:rPr>
        <w:t xml:space="preserve"> Revision of postponed</w:t>
      </w:r>
      <w:r>
        <w:rPr>
          <w:color w:val="0000FF"/>
        </w:rPr>
        <w:t xml:space="preserve"> S2-2506152 </w:t>
      </w:r>
      <w:r>
        <w:t>from SA WG2#170. Noted in parallel session.</w:t>
      </w:r>
    </w:p>
    <w:p w14:paraId="4C425C9F" w14:textId="77777777" w:rsidR="00956219" w:rsidRPr="005B25A1" w:rsidRDefault="00956219" w:rsidP="00956219">
      <w:pPr>
        <w:keepNext/>
        <w:keepLines/>
        <w:rPr>
          <w:b/>
          <w:bCs/>
        </w:rPr>
      </w:pPr>
      <w:r w:rsidRPr="005B25A1">
        <w:rPr>
          <w:b/>
          <w:bCs/>
        </w:rPr>
        <w:t>Parallel discussion:</w:t>
      </w:r>
    </w:p>
    <w:p w14:paraId="28E82464"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6CC8E7FE" w14:textId="77777777" w:rsidR="00956219" w:rsidRPr="00EB0339" w:rsidRDefault="00956219" w:rsidP="00956219">
      <w:r w:rsidRPr="005B25A1">
        <w:rPr>
          <w:b/>
          <w:bCs/>
        </w:rPr>
        <w:t>Status:</w:t>
      </w:r>
      <w:r>
        <w:t xml:space="preserve"> </w:t>
      </w:r>
      <w:r>
        <w:rPr>
          <w:color w:val="0000FF"/>
        </w:rPr>
        <w:t>Noted</w:t>
      </w:r>
      <w:r>
        <w:t>.</w:t>
      </w:r>
    </w:p>
    <w:p w14:paraId="7278E90A" w14:textId="77777777" w:rsidR="00956219" w:rsidRPr="00EB0339" w:rsidRDefault="00956219" w:rsidP="00956219"/>
    <w:p w14:paraId="239128E2" w14:textId="77777777" w:rsidR="00956219" w:rsidRDefault="00956219" w:rsidP="00956219">
      <w:pPr>
        <w:pStyle w:val="NormTop"/>
      </w:pPr>
      <w:r>
        <w:rPr>
          <w:color w:val="0000FF"/>
        </w:rPr>
        <w:t>S2-2508152</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12DA3082" w14:textId="77777777" w:rsidR="00956219" w:rsidRPr="00B81031" w:rsidRDefault="00956219" w:rsidP="00956219">
      <w:pPr>
        <w:keepNext/>
        <w:keepLines/>
        <w:rPr>
          <w:i/>
        </w:rPr>
      </w:pPr>
      <w:r w:rsidRPr="00B81031">
        <w:rPr>
          <w:b/>
          <w:bCs/>
          <w:i/>
        </w:rPr>
        <w:t>Comment:</w:t>
      </w:r>
      <w:r>
        <w:rPr>
          <w:i/>
        </w:rPr>
        <w:t xml:space="preserve"> Revision of postponed</w:t>
      </w:r>
      <w:r>
        <w:rPr>
          <w:color w:val="0000FF"/>
        </w:rPr>
        <w:t xml:space="preserve"> S2-2506138 </w:t>
      </w:r>
      <w:r>
        <w:t>from SA WG2#170. Noted in parallel session.</w:t>
      </w:r>
    </w:p>
    <w:p w14:paraId="5783ACDD" w14:textId="77777777" w:rsidR="00956219" w:rsidRPr="005B25A1" w:rsidRDefault="00956219" w:rsidP="00956219">
      <w:pPr>
        <w:keepNext/>
        <w:keepLines/>
        <w:rPr>
          <w:b/>
          <w:bCs/>
        </w:rPr>
      </w:pPr>
      <w:r w:rsidRPr="005B25A1">
        <w:rPr>
          <w:b/>
          <w:bCs/>
        </w:rPr>
        <w:t>Parallel discussion:</w:t>
      </w:r>
    </w:p>
    <w:p w14:paraId="718B789E"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0E9F398A" w14:textId="77777777" w:rsidR="00956219" w:rsidRPr="00EB0339" w:rsidRDefault="00956219" w:rsidP="00956219">
      <w:r w:rsidRPr="005B25A1">
        <w:rPr>
          <w:b/>
          <w:bCs/>
        </w:rPr>
        <w:t>Status:</w:t>
      </w:r>
      <w:r>
        <w:t xml:space="preserve"> </w:t>
      </w:r>
      <w:r>
        <w:rPr>
          <w:color w:val="0000FF"/>
        </w:rPr>
        <w:t>Noted</w:t>
      </w:r>
      <w:r>
        <w:t>.</w:t>
      </w:r>
    </w:p>
    <w:p w14:paraId="0D6F2B98" w14:textId="77777777" w:rsidR="00956219" w:rsidRPr="00EB0339" w:rsidRDefault="00956219" w:rsidP="00956219"/>
    <w:p w14:paraId="7CE80C21" w14:textId="77777777" w:rsidR="00956219" w:rsidRDefault="00956219" w:rsidP="00956219">
      <w:pPr>
        <w:pStyle w:val="NormTop"/>
      </w:pPr>
      <w:r>
        <w:rPr>
          <w:color w:val="0000FF"/>
        </w:rPr>
        <w:t>S2-2508171</w:t>
      </w:r>
      <w:r w:rsidRPr="00D53282">
        <w:t xml:space="preserve"> </w:t>
      </w:r>
      <w:r>
        <w:t>(LS IN) LS from CT WG1: LS on delayed A-IoT D2R NAS messages (Source: CT WG1 (C1-255165))</w:t>
      </w:r>
      <w:r>
        <w:br/>
      </w:r>
      <w:r w:rsidRPr="00D53282">
        <w:rPr>
          <w:b/>
        </w:rPr>
        <w:t>Document for:</w:t>
      </w:r>
      <w:r w:rsidRPr="00D53282">
        <w:t xml:space="preserve"> </w:t>
      </w:r>
      <w:r>
        <w:t>Information</w:t>
      </w:r>
      <w:r>
        <w:br/>
      </w:r>
      <w:r w:rsidRPr="00D53282">
        <w:rPr>
          <w:b/>
        </w:rPr>
        <w:t>Abstract:</w:t>
      </w:r>
      <w:r w:rsidRPr="00D53282">
        <w:t xml:space="preserve"> </w:t>
      </w:r>
      <w:r>
        <w:br/>
        <w:t xml:space="preserve">CT WG1 thanks RAN WG2 for the LS on delayed A-IoT D2R NAS messages. CT WG1 has discussed the presented issue on D2R message scheduling and has also considered the RAN WG2 described potential solution to send an immediate </w:t>
      </w:r>
      <w:proofErr w:type="spellStart"/>
      <w:r>
        <w:t>AIoT</w:t>
      </w:r>
      <w:proofErr w:type="spellEnd"/>
      <w:r>
        <w:t xml:space="preserve"> NAS response message indicating successful receipt of the </w:t>
      </w:r>
      <w:proofErr w:type="spellStart"/>
      <w:r>
        <w:t>AIoT</w:t>
      </w:r>
      <w:proofErr w:type="spellEnd"/>
      <w:r>
        <w:t xml:space="preserve"> NAS command message rather than the outcome of processing the </w:t>
      </w:r>
      <w:proofErr w:type="spellStart"/>
      <w:r>
        <w:t>AIoT</w:t>
      </w:r>
      <w:proofErr w:type="spellEnd"/>
      <w:r>
        <w:t xml:space="preserve"> NAS command message. CT WG1 determined that CT WG1 cannot progress the solution suggested by RAN WG2 as it has stage 2 impact. Additional potential solutions were also discussed, but a decision to adopt any of these is outside CT WG1 remit.</w:t>
      </w:r>
    </w:p>
    <w:p w14:paraId="6D264ABE" w14:textId="77777777" w:rsidR="00956219" w:rsidRPr="00B81031" w:rsidRDefault="00956219" w:rsidP="00956219">
      <w:pPr>
        <w:keepNext/>
        <w:keepLines/>
        <w:rPr>
          <w:i/>
        </w:rPr>
      </w:pPr>
      <w:r w:rsidRPr="00B81031">
        <w:rPr>
          <w:b/>
          <w:bCs/>
          <w:i/>
        </w:rPr>
        <w:t>Comment:</w:t>
      </w:r>
      <w:r>
        <w:rPr>
          <w:i/>
        </w:rPr>
        <w:t xml:space="preserve"> Noted in parallel session.</w:t>
      </w:r>
    </w:p>
    <w:p w14:paraId="710E457E" w14:textId="77777777" w:rsidR="00956219" w:rsidRPr="005B25A1" w:rsidRDefault="00956219" w:rsidP="00956219">
      <w:pPr>
        <w:keepNext/>
        <w:keepLines/>
        <w:rPr>
          <w:b/>
          <w:bCs/>
        </w:rPr>
      </w:pPr>
      <w:r w:rsidRPr="005B25A1">
        <w:rPr>
          <w:b/>
          <w:bCs/>
        </w:rPr>
        <w:t>Parallel discussion:</w:t>
      </w:r>
    </w:p>
    <w:p w14:paraId="4B8CF752"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79F8EB10" w14:textId="77777777" w:rsidR="00956219" w:rsidRPr="00EB0339" w:rsidRDefault="00956219" w:rsidP="00956219">
      <w:r w:rsidRPr="005B25A1">
        <w:rPr>
          <w:b/>
          <w:bCs/>
        </w:rPr>
        <w:t>Status:</w:t>
      </w:r>
      <w:r>
        <w:t xml:space="preserve"> </w:t>
      </w:r>
      <w:r>
        <w:rPr>
          <w:color w:val="0000FF"/>
        </w:rPr>
        <w:t>Noted</w:t>
      </w:r>
      <w:r>
        <w:t>.</w:t>
      </w:r>
    </w:p>
    <w:p w14:paraId="5D5EC2B1" w14:textId="77777777" w:rsidR="00956219" w:rsidRPr="00EB0339" w:rsidRDefault="00956219" w:rsidP="00956219"/>
    <w:p w14:paraId="175FE023" w14:textId="77777777" w:rsidR="00956219" w:rsidRDefault="00956219" w:rsidP="00956219">
      <w:pPr>
        <w:pStyle w:val="NormTop"/>
      </w:pPr>
      <w:r>
        <w:rPr>
          <w:color w:val="0000FF"/>
        </w:rPr>
        <w:t>S2-2508185</w:t>
      </w:r>
      <w:r w:rsidRPr="00D53282">
        <w:t xml:space="preserve"> </w:t>
      </w:r>
      <w:r>
        <w:t>(LS IN) Reply LS on security parameter in paging request message (Source: RAN WG2 (R2-2506465))</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WG3 for the LS on security parameter in paging request message. RAN WG2 further discussed this issue with below analyses: The R2D messages (including paging message) have the maximum size as 1000bits, and it is not supported to segment the R2D messages. This 1000bits is supposed to carry the information bits from all WGs and possible future extensions. Some space pressures are observed. For example, the current RAN WG2 design in paging message includes more than 20bits for physical layer parameters from RAN WG1, up to 256bits for paging ID from CT WG4 and SA WG2, and more than 30bits for RAN WG2 overhead. The details can be referred to the TS 38.391. In addition to the absolute limit on the maximum size, from RAN WG2 perspective, the less overhead in paging message, the better performance from </w:t>
      </w:r>
      <w:proofErr w:type="spellStart"/>
      <w:r>
        <w:t>signaling</w:t>
      </w:r>
      <w:proofErr w:type="spellEnd"/>
      <w:r>
        <w:t xml:space="preserve"> design perspective. For example, the overhead efficiency and better coverage can be achieved with less payload in R2D message. Therefore, RAN WG2 has been striving to reduce the payload of paging message. In conclusion, as to the security parameters mentioned in the LS: It is feasible from a </w:t>
      </w:r>
      <w:proofErr w:type="spellStart"/>
      <w:r>
        <w:t>signaling</w:t>
      </w:r>
      <w:proofErr w:type="spellEnd"/>
      <w:r>
        <w:t xml:space="preserve"> perspective to add the 128bit random number for security parameter. As to the additional security parameters, RAN WG2 kindly suggests that SA WG3 should avoid adding the additional parameters, if possible, to minimize the size.</w:t>
      </w:r>
    </w:p>
    <w:p w14:paraId="54265E67" w14:textId="77777777" w:rsidR="00956219" w:rsidRPr="00B81031" w:rsidRDefault="00956219" w:rsidP="00956219">
      <w:pPr>
        <w:keepNext/>
        <w:keepLines/>
        <w:rPr>
          <w:i/>
        </w:rPr>
      </w:pPr>
      <w:r w:rsidRPr="00B81031">
        <w:rPr>
          <w:b/>
          <w:bCs/>
          <w:i/>
        </w:rPr>
        <w:t>Comment:</w:t>
      </w:r>
      <w:r>
        <w:rPr>
          <w:i/>
        </w:rPr>
        <w:t xml:space="preserve"> Response drafted in</w:t>
      </w:r>
      <w:r>
        <w:rPr>
          <w:color w:val="0000FF"/>
        </w:rPr>
        <w:t xml:space="preserve"> S2-2509192</w:t>
      </w:r>
      <w:r>
        <w:t>. Noted in parallel session.</w:t>
      </w:r>
    </w:p>
    <w:p w14:paraId="5F007E64" w14:textId="77777777" w:rsidR="00956219" w:rsidRPr="005B25A1" w:rsidRDefault="00956219" w:rsidP="00956219">
      <w:pPr>
        <w:keepNext/>
        <w:keepLines/>
        <w:rPr>
          <w:b/>
          <w:bCs/>
        </w:rPr>
      </w:pPr>
      <w:r w:rsidRPr="005B25A1">
        <w:rPr>
          <w:b/>
          <w:bCs/>
        </w:rPr>
        <w:t>Parallel discussion:</w:t>
      </w:r>
    </w:p>
    <w:p w14:paraId="30FDAE87"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0F1D2F9D" w14:textId="77777777" w:rsidR="00956219" w:rsidRPr="00EB0339" w:rsidRDefault="00956219" w:rsidP="00956219">
      <w:r w:rsidRPr="005B25A1">
        <w:rPr>
          <w:b/>
          <w:bCs/>
        </w:rPr>
        <w:t>Status:</w:t>
      </w:r>
      <w:r>
        <w:t xml:space="preserve"> </w:t>
      </w:r>
      <w:r>
        <w:rPr>
          <w:color w:val="0000FF"/>
        </w:rPr>
        <w:t>Noted</w:t>
      </w:r>
      <w:r>
        <w:t>.</w:t>
      </w:r>
    </w:p>
    <w:p w14:paraId="6DB840D8" w14:textId="77777777" w:rsidR="00956219" w:rsidRPr="00EB0339" w:rsidRDefault="00956219" w:rsidP="00956219"/>
    <w:p w14:paraId="509CA21E" w14:textId="77777777" w:rsidR="00956219" w:rsidRDefault="00956219" w:rsidP="00956219">
      <w:pPr>
        <w:pStyle w:val="NormTop"/>
      </w:pPr>
      <w:r>
        <w:rPr>
          <w:color w:val="0000FF"/>
        </w:rPr>
        <w:t>S2-2508195</w:t>
      </w:r>
      <w:r w:rsidRPr="00D53282">
        <w:t xml:space="preserve"> </w:t>
      </w:r>
      <w:r>
        <w:t>(LS IN) LS from SA WG3: Reply LS on paging ID length (Source: SA WG3 (S3-252933))</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paging ID length (S3-252518/S2-2505793). Based on the SA guidance as in SP-250851, the </w:t>
      </w:r>
      <w:proofErr w:type="spellStart"/>
      <w:r>
        <w:t>AIoT</w:t>
      </w:r>
      <w:proofErr w:type="spellEnd"/>
      <w:r>
        <w:t xml:space="preserve"> system is defined as isolated private network only for Rel-19. According to this, SA WG3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 Action: SA WG3 kindly asks SA WG2, RAN WG2 and CT WG4 to take the above information into account to align with the guidance from TSG SA and security design in SA WG3.</w:t>
      </w:r>
    </w:p>
    <w:p w14:paraId="24043849" w14:textId="77777777" w:rsidR="00956219" w:rsidRPr="00B81031" w:rsidRDefault="00956219" w:rsidP="00956219">
      <w:pPr>
        <w:keepNext/>
        <w:keepLines/>
        <w:rPr>
          <w:i/>
        </w:rPr>
      </w:pPr>
      <w:r w:rsidRPr="00B81031">
        <w:rPr>
          <w:b/>
          <w:bCs/>
          <w:i/>
        </w:rPr>
        <w:t>Comment:</w:t>
      </w:r>
      <w:r>
        <w:rPr>
          <w:i/>
        </w:rPr>
        <w:t xml:space="preserve"> Noted in parallel session.</w:t>
      </w:r>
    </w:p>
    <w:p w14:paraId="50F004C3" w14:textId="77777777" w:rsidR="00956219" w:rsidRPr="005B25A1" w:rsidRDefault="00956219" w:rsidP="00956219">
      <w:pPr>
        <w:keepNext/>
        <w:keepLines/>
        <w:rPr>
          <w:b/>
          <w:bCs/>
        </w:rPr>
      </w:pPr>
      <w:r w:rsidRPr="005B25A1">
        <w:rPr>
          <w:b/>
          <w:bCs/>
        </w:rPr>
        <w:t>Parallel discussion:</w:t>
      </w:r>
    </w:p>
    <w:p w14:paraId="22F3882E"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73BC104B" w14:textId="77777777" w:rsidR="00956219" w:rsidRPr="00EB0339" w:rsidRDefault="00956219" w:rsidP="00956219">
      <w:r w:rsidRPr="005B25A1">
        <w:rPr>
          <w:b/>
          <w:bCs/>
        </w:rPr>
        <w:t>Status:</w:t>
      </w:r>
      <w:r>
        <w:t xml:space="preserve"> </w:t>
      </w:r>
      <w:r>
        <w:rPr>
          <w:color w:val="0000FF"/>
        </w:rPr>
        <w:t>Noted</w:t>
      </w:r>
      <w:r>
        <w:t>.</w:t>
      </w:r>
    </w:p>
    <w:p w14:paraId="10CA074F" w14:textId="77777777" w:rsidR="00956219" w:rsidRPr="00EB0339" w:rsidRDefault="00956219" w:rsidP="00956219"/>
    <w:p w14:paraId="31871121"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CT4 LS on Structure updates of </w:t>
      </w:r>
      <w:proofErr w:type="spellStart"/>
      <w:r>
        <w:rPr>
          <w:color w:val="0000FF"/>
        </w:rPr>
        <w:t>AIoT</w:t>
      </w:r>
      <w:proofErr w:type="spellEnd"/>
      <w:r>
        <w:rPr>
          <w:color w:val="0000FF"/>
        </w:rPr>
        <w:t xml:space="preserve"> Identifiers</w:t>
      </w:r>
    </w:p>
    <w:p w14:paraId="25A8F801" w14:textId="77777777" w:rsidR="00956219" w:rsidRDefault="00956219" w:rsidP="00956219">
      <w:pPr>
        <w:pStyle w:val="NormTop"/>
      </w:pPr>
      <w:r>
        <w:rPr>
          <w:color w:val="0000FF"/>
        </w:rPr>
        <w:t>S2-2508179</w:t>
      </w:r>
      <w:r w:rsidRPr="00D53282">
        <w:t xml:space="preserve"> </w:t>
      </w:r>
      <w:r>
        <w:t xml:space="preserve">(LS IN) LS from CT WG4: LS on Structure updates of </w:t>
      </w:r>
      <w:proofErr w:type="spellStart"/>
      <w:r>
        <w:t>AIoT</w:t>
      </w:r>
      <w:proofErr w:type="spellEnd"/>
      <w:r>
        <w:t xml:space="preserve"> Identifiers (Source: CT WG4 (C4-253575))</w:t>
      </w:r>
      <w:r>
        <w:br/>
      </w:r>
      <w:r w:rsidRPr="00D53282">
        <w:rPr>
          <w:b/>
        </w:rPr>
        <w:t>Document for:</w:t>
      </w:r>
      <w:r w:rsidRPr="00D53282">
        <w:t xml:space="preserve"> </w:t>
      </w:r>
      <w:r>
        <w:t>Action</w:t>
      </w:r>
      <w:r>
        <w:br/>
      </w:r>
      <w:r w:rsidRPr="00D53282">
        <w:rPr>
          <w:b/>
        </w:rPr>
        <w:t>Abstract:</w:t>
      </w:r>
      <w:r w:rsidRPr="00D53282">
        <w:t xml:space="preserve"> </w:t>
      </w:r>
      <w:r>
        <w:br/>
        <w:t xml:space="preserve">CT WG4 agreed to update the formats of </w:t>
      </w:r>
      <w:proofErr w:type="spellStart"/>
      <w:r>
        <w:t>AIoT</w:t>
      </w:r>
      <w:proofErr w:type="spellEnd"/>
      <w:r>
        <w:t xml:space="preserve"> Device Permanent Identifier and Filtering Information, as in the attached CR. Action: CT WG4 kindly asks SA WG2 and RAN WG3 to take above information into account and provide feedback if any.</w:t>
      </w:r>
    </w:p>
    <w:p w14:paraId="5E3F101C" w14:textId="77777777" w:rsidR="00956219" w:rsidRPr="00B81031" w:rsidRDefault="00956219" w:rsidP="00956219">
      <w:pPr>
        <w:keepNext/>
        <w:keepLines/>
        <w:rPr>
          <w:i/>
        </w:rPr>
      </w:pPr>
      <w:r w:rsidRPr="00B81031">
        <w:rPr>
          <w:b/>
          <w:bCs/>
          <w:i/>
        </w:rPr>
        <w:t>Comment:</w:t>
      </w:r>
      <w:r>
        <w:rPr>
          <w:i/>
        </w:rPr>
        <w:t xml:space="preserve"> Response drafted in</w:t>
      </w:r>
      <w:r>
        <w:rPr>
          <w:color w:val="0000FF"/>
        </w:rPr>
        <w:t xml:space="preserve"> S2-2508316</w:t>
      </w:r>
      <w:r>
        <w:t>. Response agreed in</w:t>
      </w:r>
      <w:r>
        <w:rPr>
          <w:color w:val="0000FF"/>
        </w:rPr>
        <w:t xml:space="preserve"> S2-2509655</w:t>
      </w:r>
      <w:r>
        <w:t>.</w:t>
      </w:r>
    </w:p>
    <w:p w14:paraId="3459E288" w14:textId="77777777" w:rsidR="00956219" w:rsidRPr="005B25A1" w:rsidRDefault="00956219" w:rsidP="00956219">
      <w:pPr>
        <w:keepNext/>
        <w:keepLines/>
        <w:rPr>
          <w:b/>
          <w:bCs/>
        </w:rPr>
      </w:pPr>
      <w:r w:rsidRPr="005B25A1">
        <w:rPr>
          <w:b/>
          <w:bCs/>
        </w:rPr>
        <w:t>Parallel discussion:</w:t>
      </w:r>
    </w:p>
    <w:p w14:paraId="77544582" w14:textId="77777777" w:rsidR="00956219" w:rsidRPr="005B25A1" w:rsidRDefault="00956219" w:rsidP="00956219">
      <w:pPr>
        <w:keepNext/>
        <w:keepLines/>
      </w:pPr>
      <w:r w:rsidRPr="005B25A1">
        <w:t>Response agreed in</w:t>
      </w:r>
      <w:r>
        <w:rPr>
          <w:color w:val="0000FF"/>
        </w:rPr>
        <w:t xml:space="preserve"> S2-2509655</w:t>
      </w:r>
      <w:r>
        <w:t>.</w:t>
      </w:r>
    </w:p>
    <w:p w14:paraId="76FB7EB7"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55790E25" w14:textId="77777777" w:rsidR="009E42E4" w:rsidRPr="005B25A1" w:rsidRDefault="009E42E4" w:rsidP="009E42E4">
      <w:pPr>
        <w:keepNext/>
        <w:keepLines/>
        <w:rPr>
          <w:b/>
          <w:bCs/>
        </w:rPr>
      </w:pPr>
      <w:r w:rsidRPr="005B25A1">
        <w:rPr>
          <w:b/>
          <w:bCs/>
        </w:rPr>
        <w:t>Plenary Discussion:</w:t>
      </w:r>
    </w:p>
    <w:p w14:paraId="2020912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C6DA51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F3EABDE" w14:textId="29F5CAFD" w:rsidR="00956219" w:rsidRPr="00EB0339" w:rsidRDefault="009E42E4" w:rsidP="00956219">
      <w:r>
        <w:rPr>
          <w:b/>
          <w:bCs/>
        </w:rPr>
        <w:t xml:space="preserve"> </w:t>
      </w:r>
    </w:p>
    <w:p w14:paraId="62543B2A" w14:textId="77777777" w:rsidR="00956219" w:rsidRDefault="00956219" w:rsidP="00956219">
      <w:pPr>
        <w:pStyle w:val="NormTop"/>
      </w:pPr>
      <w:r>
        <w:rPr>
          <w:color w:val="0000FF"/>
        </w:rPr>
        <w:t>S2-2508316</w:t>
      </w:r>
      <w:r w:rsidRPr="00D53282">
        <w:t xml:space="preserve"> </w:t>
      </w:r>
      <w:r>
        <w:t xml:space="preserve">(LS OUT) [DRAFT] Reply LS on Structure updates of </w:t>
      </w:r>
      <w:proofErr w:type="spellStart"/>
      <w:r>
        <w:t>AIoT</w:t>
      </w:r>
      <w:proofErr w:type="spellEnd"/>
      <w:r>
        <w:t xml:space="preserve"> Identifiers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on Structure updates of </w:t>
      </w:r>
      <w:proofErr w:type="spellStart"/>
      <w:r>
        <w:t>AIoT</w:t>
      </w:r>
      <w:proofErr w:type="spellEnd"/>
      <w:r>
        <w:t xml:space="preserve"> Identifiers.</w:t>
      </w:r>
    </w:p>
    <w:p w14:paraId="546E9A17" w14:textId="77777777" w:rsidR="00956219" w:rsidRPr="00B81031" w:rsidRDefault="00956219" w:rsidP="00956219">
      <w:pPr>
        <w:keepNext/>
        <w:keepLines/>
        <w:rPr>
          <w:i/>
        </w:rPr>
      </w:pPr>
      <w:r w:rsidRPr="00B81031">
        <w:rPr>
          <w:b/>
          <w:bCs/>
          <w:i/>
        </w:rPr>
        <w:t>Comment:</w:t>
      </w:r>
      <w:r>
        <w:rPr>
          <w:i/>
        </w:rPr>
        <w:t xml:space="preserve"> Response to</w:t>
      </w:r>
      <w:r>
        <w:rPr>
          <w:color w:val="0000FF"/>
        </w:rPr>
        <w:t xml:space="preserve"> S2-2508179</w:t>
      </w:r>
      <w:r>
        <w:t>.</w:t>
      </w:r>
    </w:p>
    <w:p w14:paraId="321A4A69" w14:textId="77777777" w:rsidR="00956219" w:rsidRPr="005B25A1" w:rsidRDefault="00956219" w:rsidP="00956219">
      <w:pPr>
        <w:keepNext/>
        <w:keepLines/>
        <w:rPr>
          <w:b/>
          <w:bCs/>
        </w:rPr>
      </w:pPr>
      <w:r w:rsidRPr="005B25A1">
        <w:rPr>
          <w:b/>
          <w:bCs/>
        </w:rPr>
        <w:t>Convenor comment:</w:t>
      </w:r>
    </w:p>
    <w:p w14:paraId="35A560C2" w14:textId="77777777" w:rsidR="00956219" w:rsidRPr="005B25A1" w:rsidRDefault="00956219" w:rsidP="00956219">
      <w:pPr>
        <w:keepNext/>
        <w:keepLines/>
      </w:pPr>
      <w:r w:rsidRPr="005B25A1">
        <w:t>Open?</w:t>
      </w:r>
    </w:p>
    <w:p w14:paraId="247DB850" w14:textId="77777777" w:rsidR="00956219" w:rsidRPr="005B25A1" w:rsidRDefault="00956219" w:rsidP="00956219">
      <w:pPr>
        <w:keepNext/>
        <w:keepLines/>
        <w:rPr>
          <w:b/>
          <w:bCs/>
        </w:rPr>
      </w:pPr>
      <w:r w:rsidRPr="005B25A1">
        <w:rPr>
          <w:b/>
          <w:bCs/>
        </w:rPr>
        <w:t>Parallel discussion:</w:t>
      </w:r>
    </w:p>
    <w:p w14:paraId="061493A2" w14:textId="77777777" w:rsidR="00956219" w:rsidRPr="005B25A1" w:rsidRDefault="00956219" w:rsidP="00956219">
      <w:pPr>
        <w:keepNext/>
        <w:keepLines/>
      </w:pPr>
      <w:r w:rsidRPr="005B25A1">
        <w:t>Revised in parallel session to</w:t>
      </w:r>
      <w:r>
        <w:rPr>
          <w:color w:val="0000FF"/>
        </w:rPr>
        <w:t xml:space="preserve"> S2-2509379</w:t>
      </w:r>
      <w:r>
        <w:t>.</w:t>
      </w:r>
    </w:p>
    <w:p w14:paraId="5E7054AA" w14:textId="77777777" w:rsidR="00956219" w:rsidRPr="005B25A1" w:rsidRDefault="00956219" w:rsidP="00956219">
      <w:pPr>
        <w:keepNext/>
        <w:keepLines/>
      </w:pPr>
      <w:r w:rsidRPr="005B25A1">
        <w:t>Clean up. RAN WG3 as CC. Remove the action part to RAN WG3. Revised in parallel session to</w:t>
      </w:r>
      <w:r>
        <w:rPr>
          <w:color w:val="0000FF"/>
        </w:rPr>
        <w:t xml:space="preserve"> S2-2509655</w:t>
      </w:r>
      <w:r>
        <w:t>.</w:t>
      </w:r>
    </w:p>
    <w:p w14:paraId="166CDB0C"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6835F38" w14:textId="77777777" w:rsidR="009E42E4" w:rsidRPr="005B25A1" w:rsidRDefault="009E42E4" w:rsidP="009E42E4">
      <w:pPr>
        <w:keepNext/>
        <w:keepLines/>
        <w:rPr>
          <w:b/>
          <w:bCs/>
        </w:rPr>
      </w:pPr>
      <w:r w:rsidRPr="005B25A1">
        <w:rPr>
          <w:b/>
          <w:bCs/>
        </w:rPr>
        <w:t>Plenary Discussion:</w:t>
      </w:r>
    </w:p>
    <w:p w14:paraId="48E8943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D8B4758"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27594BC" w14:textId="3562487B" w:rsidR="00956219" w:rsidRPr="00EB0339" w:rsidRDefault="009E42E4" w:rsidP="00956219">
      <w:r>
        <w:rPr>
          <w:b/>
          <w:bCs/>
        </w:rPr>
        <w:t xml:space="preserve"> </w:t>
      </w:r>
    </w:p>
    <w:p w14:paraId="73D7AF15" w14:textId="77777777" w:rsidR="00956219" w:rsidRDefault="00956219" w:rsidP="00956219">
      <w:pPr>
        <w:pStyle w:val="NormTop"/>
      </w:pPr>
      <w:r>
        <w:rPr>
          <w:color w:val="0000FF"/>
        </w:rPr>
        <w:t>S2-2508315</w:t>
      </w:r>
      <w:r w:rsidRPr="00D53282">
        <w:t xml:space="preserve"> </w:t>
      </w:r>
      <w:r>
        <w:t>(CR) 23.369 CR0072 (Rel-19, 'F'): Update on Filtering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Filtering Information with CT WG4 specification.</w:t>
      </w:r>
    </w:p>
    <w:p w14:paraId="3464C114" w14:textId="77777777" w:rsidR="00956219" w:rsidRPr="005B25A1" w:rsidRDefault="00956219" w:rsidP="00956219">
      <w:pPr>
        <w:keepNext/>
        <w:keepLines/>
        <w:rPr>
          <w:b/>
          <w:bCs/>
        </w:rPr>
      </w:pPr>
      <w:r w:rsidRPr="005B25A1">
        <w:rPr>
          <w:b/>
          <w:bCs/>
        </w:rPr>
        <w:t>Convenor comment:</w:t>
      </w:r>
    </w:p>
    <w:p w14:paraId="184FDDD5" w14:textId="77777777" w:rsidR="00956219" w:rsidRPr="005B25A1" w:rsidRDefault="00956219" w:rsidP="00956219">
      <w:pPr>
        <w:keepNext/>
        <w:keepLines/>
      </w:pPr>
      <w:r w:rsidRPr="005B25A1">
        <w:t>Open? 5.8. Align with CT WG4.</w:t>
      </w:r>
    </w:p>
    <w:p w14:paraId="4AFDE562" w14:textId="77777777" w:rsidR="00956219" w:rsidRPr="005B25A1" w:rsidRDefault="00956219" w:rsidP="00956219">
      <w:pPr>
        <w:keepNext/>
        <w:keepLines/>
        <w:rPr>
          <w:b/>
          <w:bCs/>
        </w:rPr>
      </w:pPr>
      <w:r w:rsidRPr="005B25A1">
        <w:rPr>
          <w:b/>
          <w:bCs/>
        </w:rPr>
        <w:t>Parallel discussion:</w:t>
      </w:r>
    </w:p>
    <w:p w14:paraId="0955B280" w14:textId="77777777" w:rsidR="00956219" w:rsidRPr="005B25A1" w:rsidRDefault="00956219" w:rsidP="00956219">
      <w:pPr>
        <w:keepNext/>
        <w:keepLines/>
      </w:pPr>
      <w:r w:rsidRPr="005B25A1">
        <w:t>Revised in parallel session to</w:t>
      </w:r>
      <w:r>
        <w:rPr>
          <w:color w:val="0000FF"/>
        </w:rPr>
        <w:t xml:space="preserve"> S2-2509378</w:t>
      </w:r>
      <w:r>
        <w:t>.</w:t>
      </w:r>
    </w:p>
    <w:p w14:paraId="37ADA06F" w14:textId="77777777" w:rsidR="00956219" w:rsidRPr="005B25A1" w:rsidRDefault="00956219" w:rsidP="00956219">
      <w:pPr>
        <w:keepNext/>
        <w:keepLines/>
      </w:pPr>
      <w:r w:rsidRPr="005B25A1">
        <w:t>Clean up. Revised in parallel session to</w:t>
      </w:r>
      <w:r>
        <w:rPr>
          <w:color w:val="0000FF"/>
        </w:rPr>
        <w:t xml:space="preserve"> S2-2509434</w:t>
      </w:r>
      <w:r>
        <w:t>.</w:t>
      </w:r>
    </w:p>
    <w:p w14:paraId="1AF08430"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4C86BFDC" w14:textId="77777777" w:rsidR="009E42E4" w:rsidRPr="005B25A1" w:rsidRDefault="009E42E4" w:rsidP="009E42E4">
      <w:pPr>
        <w:keepNext/>
        <w:keepLines/>
        <w:rPr>
          <w:b/>
          <w:bCs/>
        </w:rPr>
      </w:pPr>
      <w:r w:rsidRPr="005B25A1">
        <w:rPr>
          <w:b/>
          <w:bCs/>
        </w:rPr>
        <w:t>Plenary Discussion:</w:t>
      </w:r>
    </w:p>
    <w:p w14:paraId="687B29A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7FA98A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ECB7CE9" w14:textId="033CBF62" w:rsidR="00956219" w:rsidRPr="00EB0339" w:rsidRDefault="009E42E4" w:rsidP="00956219">
      <w:r>
        <w:rPr>
          <w:b/>
          <w:bCs/>
        </w:rPr>
        <w:t xml:space="preserve"> </w:t>
      </w:r>
    </w:p>
    <w:p w14:paraId="4F83BDD3"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EN on filtering information and inventory</w:t>
      </w:r>
    </w:p>
    <w:p w14:paraId="0C1636ED" w14:textId="77777777" w:rsidR="00956219" w:rsidRDefault="00956219" w:rsidP="00956219">
      <w:pPr>
        <w:pStyle w:val="NormTop"/>
      </w:pPr>
      <w:r>
        <w:rPr>
          <w:color w:val="0000FF"/>
        </w:rPr>
        <w:t>S2-2508430</w:t>
      </w:r>
      <w:r w:rsidRPr="00D53282">
        <w:t xml:space="preserve"> </w:t>
      </w:r>
      <w:r>
        <w:t>(CR) 23.369 CR0029R1 (Rel-19, 'F'): Resolve Security Related ENs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authentication of </w:t>
      </w:r>
      <w:proofErr w:type="spellStart"/>
      <w:r>
        <w:t>AIoT</w:t>
      </w:r>
      <w:proofErr w:type="spellEnd"/>
      <w:r>
        <w:t xml:space="preserve"> Devices, protection of Device ID and filtering information, and security for the </w:t>
      </w:r>
      <w:proofErr w:type="spellStart"/>
      <w:r>
        <w:t>AIoT</w:t>
      </w:r>
      <w:proofErr w:type="spellEnd"/>
      <w:r>
        <w:t xml:space="preserve"> messages in the inventory and command procedures. Remove related </w:t>
      </w:r>
      <w:proofErr w:type="spellStart"/>
      <w:r>
        <w:t>ENs.</w:t>
      </w:r>
      <w:proofErr w:type="spellEnd"/>
    </w:p>
    <w:p w14:paraId="4B45CB75"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S2-2506945</w:t>
      </w:r>
      <w:r>
        <w:t>.</w:t>
      </w:r>
    </w:p>
    <w:p w14:paraId="4F9B2B88" w14:textId="77777777" w:rsidR="00956219" w:rsidRPr="005B25A1" w:rsidRDefault="00956219" w:rsidP="00956219">
      <w:pPr>
        <w:keepNext/>
        <w:keepLines/>
        <w:rPr>
          <w:b/>
          <w:bCs/>
        </w:rPr>
      </w:pPr>
      <w:r w:rsidRPr="005B25A1">
        <w:rPr>
          <w:b/>
          <w:bCs/>
        </w:rPr>
        <w:t>Convenor comment:</w:t>
      </w:r>
    </w:p>
    <w:p w14:paraId="0EE1ED0E" w14:textId="77777777" w:rsidR="00956219" w:rsidRPr="005B25A1" w:rsidRDefault="00956219" w:rsidP="00956219">
      <w:pPr>
        <w:keepNext/>
        <w:keepLines/>
      </w:pPr>
      <w:r w:rsidRPr="005B25A1">
        <w:t>Open? Clause 5.8, and 6.2.2. Need to decide whether to pick this proposal or Sony's. Simply add reference to SA WG3 TS.</w:t>
      </w:r>
    </w:p>
    <w:p w14:paraId="0C4FF41A" w14:textId="77777777" w:rsidR="00956219" w:rsidRPr="005B25A1" w:rsidRDefault="00956219" w:rsidP="00956219">
      <w:pPr>
        <w:keepNext/>
        <w:keepLines/>
        <w:rPr>
          <w:b/>
          <w:bCs/>
        </w:rPr>
      </w:pPr>
      <w:r w:rsidRPr="005B25A1">
        <w:rPr>
          <w:b/>
          <w:bCs/>
        </w:rPr>
        <w:t>Parallel discussion:</w:t>
      </w:r>
    </w:p>
    <w:p w14:paraId="72543DE4" w14:textId="77777777" w:rsidR="00956219" w:rsidRPr="005B25A1" w:rsidRDefault="00956219" w:rsidP="00956219">
      <w:pPr>
        <w:keepNext/>
        <w:keepLines/>
      </w:pPr>
      <w:r w:rsidRPr="005B25A1">
        <w:t>Revised in parallel session to</w:t>
      </w:r>
      <w:r>
        <w:rPr>
          <w:color w:val="0000FF"/>
        </w:rPr>
        <w:t xml:space="preserve"> S2-2509382</w:t>
      </w:r>
      <w:r>
        <w:t>.</w:t>
      </w:r>
    </w:p>
    <w:p w14:paraId="24D759BA" w14:textId="77777777" w:rsidR="00956219" w:rsidRPr="005B25A1" w:rsidRDefault="00956219" w:rsidP="00956219">
      <w:pPr>
        <w:keepNext/>
        <w:keepLines/>
      </w:pPr>
      <w:r w:rsidRPr="005B25A1">
        <w:t xml:space="preserve">Step 7 description: In step 11, the AIOTF authenticates the </w:t>
      </w:r>
      <w:proofErr w:type="spellStart"/>
      <w:r w:rsidRPr="005B25A1">
        <w:t>AIoT</w:t>
      </w:r>
      <w:proofErr w:type="spellEnd"/>
      <w:r w:rsidRPr="005B25A1">
        <w:t xml:space="preserve"> devices. Add source companies. Revised in parallel session to</w:t>
      </w:r>
      <w:r>
        <w:rPr>
          <w:color w:val="0000FF"/>
        </w:rPr>
        <w:t xml:space="preserve"> S2-2509436</w:t>
      </w:r>
      <w:r>
        <w:t>.</w:t>
      </w:r>
    </w:p>
    <w:p w14:paraId="7499FED2"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8D939D6" w14:textId="77777777" w:rsidR="009E42E4" w:rsidRPr="005B25A1" w:rsidRDefault="009E42E4" w:rsidP="009E42E4">
      <w:pPr>
        <w:keepNext/>
        <w:keepLines/>
        <w:rPr>
          <w:b/>
          <w:bCs/>
        </w:rPr>
      </w:pPr>
      <w:r w:rsidRPr="005B25A1">
        <w:rPr>
          <w:b/>
          <w:bCs/>
        </w:rPr>
        <w:t>Plenary Discussion:</w:t>
      </w:r>
    </w:p>
    <w:p w14:paraId="608C828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97899A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1642874" w14:textId="43BF3175" w:rsidR="00956219" w:rsidRPr="00EB0339" w:rsidRDefault="009E42E4" w:rsidP="00956219">
      <w:r>
        <w:rPr>
          <w:b/>
          <w:bCs/>
        </w:rPr>
        <w:t xml:space="preserve"> </w:t>
      </w:r>
    </w:p>
    <w:p w14:paraId="1A70AC15" w14:textId="77777777" w:rsidR="00956219" w:rsidRDefault="00956219" w:rsidP="00956219">
      <w:pPr>
        <w:pStyle w:val="NormTop"/>
      </w:pPr>
      <w:r>
        <w:rPr>
          <w:color w:val="0000FF"/>
        </w:rPr>
        <w:t>S2-2509059</w:t>
      </w:r>
      <w:r w:rsidRPr="00D53282">
        <w:t xml:space="preserve"> </w:t>
      </w:r>
      <w:r>
        <w:t xml:space="preserve">(CR) 23.369 CR0116 (Rel-19, 'F'): Update references to the Command Procedure for security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Delete the following Editor's Notes: Editor's note: Additional information included in the NAS Command Request for security will be determined and aligned with SA WG3. Editor's note: Additional information included in the NAS Command Request for security will be determined and aligned with SA WG3. Update the procedure to refer to TS 33.369 for security information in Command Request and Response.</w:t>
      </w:r>
    </w:p>
    <w:p w14:paraId="6F864F1C"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S2-2509382</w:t>
      </w:r>
      <w:r>
        <w:t>.</w:t>
      </w:r>
    </w:p>
    <w:p w14:paraId="0E95C8D4" w14:textId="77777777" w:rsidR="00956219" w:rsidRPr="005B25A1" w:rsidRDefault="00956219" w:rsidP="00956219">
      <w:pPr>
        <w:keepNext/>
        <w:keepLines/>
        <w:rPr>
          <w:b/>
          <w:bCs/>
        </w:rPr>
      </w:pPr>
      <w:r w:rsidRPr="005B25A1">
        <w:rPr>
          <w:b/>
          <w:bCs/>
        </w:rPr>
        <w:t>Convenor comment:</w:t>
      </w:r>
    </w:p>
    <w:p w14:paraId="234636F9" w14:textId="77777777" w:rsidR="00956219" w:rsidRPr="005B25A1" w:rsidRDefault="00956219" w:rsidP="00956219">
      <w:pPr>
        <w:keepNext/>
        <w:keepLines/>
      </w:pPr>
      <w:r w:rsidRPr="005B25A1">
        <w:t>Merge into S2-2508430?. 6.2.3.</w:t>
      </w:r>
    </w:p>
    <w:p w14:paraId="57B7ACA5" w14:textId="77777777" w:rsidR="00956219" w:rsidRPr="005B25A1" w:rsidRDefault="00956219" w:rsidP="00956219">
      <w:pPr>
        <w:keepNext/>
        <w:keepLines/>
        <w:rPr>
          <w:b/>
          <w:bCs/>
        </w:rPr>
      </w:pPr>
      <w:r w:rsidRPr="005B25A1">
        <w:rPr>
          <w:b/>
          <w:bCs/>
        </w:rPr>
        <w:t>Parallel discussion:</w:t>
      </w:r>
    </w:p>
    <w:p w14:paraId="3C672D01" w14:textId="77777777" w:rsidR="00956219" w:rsidRPr="005B25A1" w:rsidRDefault="00956219" w:rsidP="00956219">
      <w:pPr>
        <w:keepNext/>
        <w:keepLines/>
      </w:pPr>
      <w:r w:rsidRPr="005B25A1">
        <w:t>Merged.</w:t>
      </w:r>
    </w:p>
    <w:p w14:paraId="5D364AE4" w14:textId="77777777" w:rsidR="00956219" w:rsidRPr="00EB0339" w:rsidRDefault="00956219" w:rsidP="00956219">
      <w:r w:rsidRPr="005B25A1">
        <w:rPr>
          <w:b/>
          <w:bCs/>
        </w:rPr>
        <w:t>Status:</w:t>
      </w:r>
      <w:r>
        <w:t xml:space="preserve"> </w:t>
      </w:r>
      <w:r>
        <w:rPr>
          <w:color w:val="0000FF"/>
        </w:rPr>
        <w:t>Merged</w:t>
      </w:r>
      <w:r>
        <w:t>.</w:t>
      </w:r>
    </w:p>
    <w:p w14:paraId="06E3EA44" w14:textId="77777777" w:rsidR="00956219" w:rsidRPr="00EB0339" w:rsidRDefault="00956219" w:rsidP="00956219"/>
    <w:p w14:paraId="709EF995" w14:textId="77777777" w:rsidR="00956219" w:rsidRDefault="00956219" w:rsidP="00956219">
      <w:pPr>
        <w:pStyle w:val="NormTop"/>
      </w:pPr>
      <w:r>
        <w:rPr>
          <w:color w:val="0000FF"/>
        </w:rPr>
        <w:t>S2-2508451</w:t>
      </w:r>
      <w:r w:rsidRPr="00D53282">
        <w:t xml:space="preserve"> </w:t>
      </w:r>
      <w:r>
        <w:t>(CR) 23.369 CR0078 (Rel-19, 'F'): Filtering Information security guidance (Source: Sony)</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EN with a NOTE that points to the security specification which includes guidance related to the use of Filtering Information in the paging message. + Two minor editorials.</w:t>
      </w:r>
    </w:p>
    <w:p w14:paraId="1DD9C2E4" w14:textId="77777777" w:rsidR="00956219" w:rsidRPr="005B25A1" w:rsidRDefault="00956219" w:rsidP="00956219">
      <w:pPr>
        <w:keepNext/>
        <w:keepLines/>
        <w:rPr>
          <w:b/>
          <w:bCs/>
        </w:rPr>
      </w:pPr>
      <w:r w:rsidRPr="005B25A1">
        <w:rPr>
          <w:b/>
          <w:bCs/>
        </w:rPr>
        <w:t>Convenor comment:</w:t>
      </w:r>
    </w:p>
    <w:p w14:paraId="46165EBF" w14:textId="77777777" w:rsidR="00956219" w:rsidRPr="005B25A1" w:rsidRDefault="00956219" w:rsidP="00956219">
      <w:pPr>
        <w:keepNext/>
        <w:keepLines/>
      </w:pPr>
      <w:r w:rsidRPr="005B25A1">
        <w:t>Open? Need to decide whether to pick this proposal or Sony's. Clause 5.8. Add detailed description agreed by SA WG3.</w:t>
      </w:r>
    </w:p>
    <w:p w14:paraId="633DAEE2" w14:textId="77777777" w:rsidR="00956219" w:rsidRPr="005B25A1" w:rsidRDefault="00956219" w:rsidP="00956219">
      <w:pPr>
        <w:keepNext/>
        <w:keepLines/>
        <w:rPr>
          <w:b/>
          <w:bCs/>
        </w:rPr>
      </w:pPr>
      <w:r w:rsidRPr="005B25A1">
        <w:rPr>
          <w:b/>
          <w:bCs/>
        </w:rPr>
        <w:t>Parallel discussion:</w:t>
      </w:r>
    </w:p>
    <w:p w14:paraId="506B0AB6" w14:textId="77777777" w:rsidR="00956219" w:rsidRPr="005B25A1" w:rsidRDefault="00956219" w:rsidP="00956219">
      <w:pPr>
        <w:keepNext/>
        <w:keepLines/>
      </w:pPr>
      <w:r w:rsidRPr="005B25A1">
        <w:t>Drop the new added NOTE 3, only remove the EN. Revised in parallel session to</w:t>
      </w:r>
      <w:r>
        <w:rPr>
          <w:color w:val="0000FF"/>
        </w:rPr>
        <w:t xml:space="preserve"> S2-2509380</w:t>
      </w:r>
      <w:r>
        <w:t>.</w:t>
      </w:r>
    </w:p>
    <w:p w14:paraId="3586D690"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42A62533" w14:textId="77777777" w:rsidR="009E42E4" w:rsidRPr="005B25A1" w:rsidRDefault="009E42E4" w:rsidP="009E42E4">
      <w:pPr>
        <w:keepNext/>
        <w:keepLines/>
        <w:rPr>
          <w:b/>
          <w:bCs/>
        </w:rPr>
      </w:pPr>
      <w:r w:rsidRPr="005B25A1">
        <w:rPr>
          <w:b/>
          <w:bCs/>
        </w:rPr>
        <w:t>Plenary Discussion:</w:t>
      </w:r>
    </w:p>
    <w:p w14:paraId="7AEE007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7941D5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B499531" w14:textId="72ABC4B4" w:rsidR="00956219" w:rsidRPr="00EB0339" w:rsidRDefault="009E42E4" w:rsidP="00956219">
      <w:r>
        <w:rPr>
          <w:b/>
          <w:bCs/>
        </w:rPr>
        <w:t xml:space="preserve"> </w:t>
      </w:r>
    </w:p>
    <w:p w14:paraId="30ED5018" w14:textId="77777777" w:rsidR="00956219" w:rsidRDefault="00956219" w:rsidP="00956219">
      <w:pPr>
        <w:pStyle w:val="NormTop"/>
      </w:pPr>
      <w:r>
        <w:rPr>
          <w:color w:val="0000FF"/>
        </w:rPr>
        <w:t>S2-2508448</w:t>
      </w:r>
      <w:r w:rsidRPr="00D53282">
        <w:t xml:space="preserve"> </w:t>
      </w:r>
      <w:r>
        <w:t>(CR) 23.369 CR0076 (Rel-19, 'F'): Inventory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clause under Identifier to add </w:t>
      </w:r>
      <w:proofErr w:type="spellStart"/>
      <w:r>
        <w:t>Temporay</w:t>
      </w:r>
      <w:proofErr w:type="spellEnd"/>
      <w:r>
        <w:t xml:space="preserve"> ID as new identifier type. Inventory procedure updates: Clarify in step 4 that the single Device identifier is either a Temporary device identifier or the permanent identifier as specified by SA WG3. In step 7, clarify that the AIOTF also includes security </w:t>
      </w:r>
      <w:proofErr w:type="spellStart"/>
      <w:r>
        <w:t>paramenters</w:t>
      </w:r>
      <w:proofErr w:type="spellEnd"/>
      <w:r>
        <w:t xml:space="preserve"> in the Inventory Request. These parameters will also be part of the paging message. In step 9, the text about the Identification information needs to be aligned with the security specification. In step 11, clarify that the AIOTF cannot verify the Inventory Response using stored information. The ADM must derive the permanent identifier based on the authentication information as the authentication info and device ID is combined in RES using the root key. Figure 6.2.2-1 updated to show step 11 as a mandatory step.</w:t>
      </w:r>
    </w:p>
    <w:p w14:paraId="1B2673A6" w14:textId="77777777" w:rsidR="00956219" w:rsidRPr="005B25A1" w:rsidRDefault="00956219" w:rsidP="00956219">
      <w:pPr>
        <w:keepNext/>
        <w:keepLines/>
        <w:rPr>
          <w:b/>
          <w:bCs/>
        </w:rPr>
      </w:pPr>
      <w:r w:rsidRPr="005B25A1">
        <w:rPr>
          <w:b/>
          <w:bCs/>
        </w:rPr>
        <w:t>Convenor comment:</w:t>
      </w:r>
    </w:p>
    <w:p w14:paraId="2D2F735C" w14:textId="77777777" w:rsidR="00956219" w:rsidRPr="005B25A1" w:rsidRDefault="00956219" w:rsidP="00956219">
      <w:pPr>
        <w:keepNext/>
        <w:keepLines/>
      </w:pPr>
      <w:r w:rsidRPr="005B25A1">
        <w:t>Open? Need to decide whether to pick this proposal or Sony's. Add detailed description agreed by SA WG3. Clause 5.7.x, 6.2.2.</w:t>
      </w:r>
    </w:p>
    <w:p w14:paraId="106951EA" w14:textId="77777777" w:rsidR="00956219" w:rsidRPr="005B25A1" w:rsidRDefault="00956219" w:rsidP="00956219">
      <w:pPr>
        <w:keepNext/>
        <w:keepLines/>
        <w:rPr>
          <w:b/>
          <w:bCs/>
        </w:rPr>
      </w:pPr>
      <w:r w:rsidRPr="005B25A1">
        <w:rPr>
          <w:b/>
          <w:bCs/>
        </w:rPr>
        <w:t>Parallel discussion:</w:t>
      </w:r>
    </w:p>
    <w:p w14:paraId="3378280B" w14:textId="77777777" w:rsidR="00956219" w:rsidRPr="005B25A1" w:rsidRDefault="00956219" w:rsidP="00956219">
      <w:pPr>
        <w:keepNext/>
        <w:keepLines/>
      </w:pPr>
      <w:r w:rsidRPr="005B25A1">
        <w:t>Revised in parallel session to</w:t>
      </w:r>
      <w:r>
        <w:rPr>
          <w:color w:val="0000FF"/>
        </w:rPr>
        <w:t xml:space="preserve"> S2-2509381 </w:t>
      </w:r>
      <w:r>
        <w:t>(withdrawn). Noted in parallel session.</w:t>
      </w:r>
    </w:p>
    <w:p w14:paraId="23A50404" w14:textId="77777777" w:rsidR="00956219" w:rsidRPr="005B25A1" w:rsidRDefault="00956219" w:rsidP="00956219">
      <w:pPr>
        <w:keepNext/>
        <w:keepLines/>
      </w:pPr>
      <w:r w:rsidRPr="005B25A1">
        <w:t>Withdrawn.</w:t>
      </w:r>
    </w:p>
    <w:p w14:paraId="0C97D503" w14:textId="77777777" w:rsidR="00956219" w:rsidRPr="00EB0339" w:rsidRDefault="00956219" w:rsidP="00956219">
      <w:r w:rsidRPr="005B25A1">
        <w:rPr>
          <w:b/>
          <w:bCs/>
        </w:rPr>
        <w:t>Status:</w:t>
      </w:r>
      <w:r>
        <w:t xml:space="preserve"> </w:t>
      </w:r>
      <w:r>
        <w:rPr>
          <w:color w:val="FF0000"/>
        </w:rPr>
        <w:t>Withdrawn</w:t>
      </w:r>
      <w:r>
        <w:t>.</w:t>
      </w:r>
    </w:p>
    <w:p w14:paraId="37D39979" w14:textId="77777777" w:rsidR="00956219" w:rsidRPr="00EB0339" w:rsidRDefault="00956219" w:rsidP="00956219"/>
    <w:p w14:paraId="4BB39870" w14:textId="77777777" w:rsidR="00956219" w:rsidRDefault="00956219" w:rsidP="00956219">
      <w:pPr>
        <w:pStyle w:val="NormTop"/>
      </w:pPr>
      <w:r>
        <w:rPr>
          <w:color w:val="0000FF"/>
        </w:rPr>
        <w:t>S2-2508449</w:t>
      </w:r>
      <w:r w:rsidRPr="00D53282">
        <w:t xml:space="preserve"> </w:t>
      </w:r>
      <w:r>
        <w:t>(CR) 23.369 CR0077 (Rel-19, 'F'): Command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step 7 use correct term that the AIOTF perform authentication. Clarify the following: As the authentication and device identification is combined in the RES (authentication result) only the ADM can derive the </w:t>
      </w:r>
      <w:proofErr w:type="spellStart"/>
      <w:r>
        <w:t>AIoT</w:t>
      </w:r>
      <w:proofErr w:type="spellEnd"/>
      <w:r>
        <w:t xml:space="preserve"> Device Permanent ID so the AIOTF can determine to send Command or not. In step 8,9,10 and11, add clarifications and references to the security specification TS 33.369 to address the </w:t>
      </w:r>
      <w:proofErr w:type="spellStart"/>
      <w:r>
        <w:t>ENs.</w:t>
      </w:r>
      <w:proofErr w:type="spellEnd"/>
    </w:p>
    <w:p w14:paraId="43EBE697"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S2-2509382</w:t>
      </w:r>
      <w:r>
        <w:t>.</w:t>
      </w:r>
    </w:p>
    <w:p w14:paraId="4BFA09E5" w14:textId="77777777" w:rsidR="00956219" w:rsidRPr="005B25A1" w:rsidRDefault="00956219" w:rsidP="00956219">
      <w:pPr>
        <w:keepNext/>
        <w:keepLines/>
        <w:rPr>
          <w:b/>
          <w:bCs/>
        </w:rPr>
      </w:pPr>
      <w:r w:rsidRPr="005B25A1">
        <w:rPr>
          <w:b/>
          <w:bCs/>
        </w:rPr>
        <w:t>Convenor comment:</w:t>
      </w:r>
    </w:p>
    <w:p w14:paraId="525A6444" w14:textId="77777777" w:rsidR="00956219" w:rsidRPr="005B25A1" w:rsidRDefault="00956219" w:rsidP="00956219">
      <w:pPr>
        <w:keepNext/>
        <w:keepLines/>
      </w:pPr>
      <w:r w:rsidRPr="005B25A1">
        <w:t>Open? Need to decide whether to pick this proposal or Sony's. Add detailed description agreed by SA WG3. Clause 6.2.3.</w:t>
      </w:r>
    </w:p>
    <w:p w14:paraId="70C568E1" w14:textId="77777777" w:rsidR="00956219" w:rsidRPr="005B25A1" w:rsidRDefault="00956219" w:rsidP="00956219">
      <w:pPr>
        <w:keepNext/>
        <w:keepLines/>
        <w:rPr>
          <w:b/>
          <w:bCs/>
        </w:rPr>
      </w:pPr>
      <w:r w:rsidRPr="005B25A1">
        <w:rPr>
          <w:b/>
          <w:bCs/>
        </w:rPr>
        <w:t>Parallel discussion:</w:t>
      </w:r>
    </w:p>
    <w:p w14:paraId="60557A52" w14:textId="77777777" w:rsidR="00956219" w:rsidRPr="005B25A1" w:rsidRDefault="00956219" w:rsidP="00956219">
      <w:pPr>
        <w:keepNext/>
        <w:keepLines/>
      </w:pPr>
      <w:r w:rsidRPr="005B25A1">
        <w:t>Merged.</w:t>
      </w:r>
    </w:p>
    <w:p w14:paraId="4A427BEC" w14:textId="77777777" w:rsidR="00956219" w:rsidRPr="00EB0339" w:rsidRDefault="00956219" w:rsidP="00956219">
      <w:r w:rsidRPr="005B25A1">
        <w:rPr>
          <w:b/>
          <w:bCs/>
        </w:rPr>
        <w:t>Status:</w:t>
      </w:r>
      <w:r>
        <w:t xml:space="preserve"> </w:t>
      </w:r>
      <w:r>
        <w:rPr>
          <w:color w:val="0000FF"/>
        </w:rPr>
        <w:t>Merged</w:t>
      </w:r>
      <w:r>
        <w:t>.</w:t>
      </w:r>
    </w:p>
    <w:p w14:paraId="7398E84B" w14:textId="77777777" w:rsidR="00956219" w:rsidRPr="00EB0339" w:rsidRDefault="00956219" w:rsidP="00956219"/>
    <w:p w14:paraId="4C148419" w14:textId="77777777" w:rsidR="00956219" w:rsidRDefault="00956219" w:rsidP="00956219">
      <w:pPr>
        <w:pStyle w:val="NormTop"/>
      </w:pPr>
      <w:r>
        <w:rPr>
          <w:color w:val="0000FF"/>
        </w:rPr>
        <w:t>S2-2508486</w:t>
      </w:r>
      <w:r w:rsidRPr="00D53282">
        <w:t xml:space="preserve"> </w:t>
      </w:r>
      <w:r>
        <w:t>(CR) 23.369 CR0083 (Rel-19, 'B'): Security Alignment and ID protection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EN regarding the security is removed. The identity of ID in the AIOT NAS message is clarified.</w:t>
      </w:r>
    </w:p>
    <w:p w14:paraId="4A1CA0DA" w14:textId="77777777" w:rsidR="00956219" w:rsidRPr="005B25A1" w:rsidRDefault="00956219" w:rsidP="00956219">
      <w:pPr>
        <w:keepNext/>
        <w:keepLines/>
        <w:rPr>
          <w:b/>
          <w:bCs/>
        </w:rPr>
      </w:pPr>
      <w:r w:rsidRPr="005B25A1">
        <w:rPr>
          <w:b/>
          <w:bCs/>
        </w:rPr>
        <w:t>Convenor comment:</w:t>
      </w:r>
    </w:p>
    <w:p w14:paraId="4753A901" w14:textId="77777777" w:rsidR="00956219" w:rsidRPr="005B25A1" w:rsidRDefault="00956219" w:rsidP="00956219">
      <w:pPr>
        <w:keepNext/>
        <w:keepLines/>
      </w:pPr>
      <w:r w:rsidRPr="005B25A1">
        <w:t>Merge into S2-2508448 and S2-2508449? Focus on EN solution.</w:t>
      </w:r>
    </w:p>
    <w:p w14:paraId="6F877516" w14:textId="77777777" w:rsidR="00956219" w:rsidRPr="005B25A1" w:rsidRDefault="00956219" w:rsidP="00956219">
      <w:pPr>
        <w:keepNext/>
        <w:keepLines/>
        <w:rPr>
          <w:b/>
          <w:bCs/>
        </w:rPr>
      </w:pPr>
      <w:r w:rsidRPr="005B25A1">
        <w:rPr>
          <w:b/>
          <w:bCs/>
        </w:rPr>
        <w:t>Plenary Discussion:</w:t>
      </w:r>
    </w:p>
    <w:p w14:paraId="3AA3B225" w14:textId="77777777" w:rsidR="00956219" w:rsidRPr="005B25A1" w:rsidRDefault="00956219" w:rsidP="00956219">
      <w:pPr>
        <w:keepNext/>
        <w:keepLines/>
      </w:pPr>
      <w:r>
        <w:rPr>
          <w:color w:val="0000FF"/>
        </w:rPr>
        <w:t>Not handled</w:t>
      </w:r>
      <w:r>
        <w:t>.</w:t>
      </w:r>
    </w:p>
    <w:p w14:paraId="34F617AC" w14:textId="77777777" w:rsidR="00956219" w:rsidRPr="00EB0339" w:rsidRDefault="00956219" w:rsidP="00956219">
      <w:r w:rsidRPr="005B25A1">
        <w:rPr>
          <w:b/>
          <w:bCs/>
        </w:rPr>
        <w:t>Status:</w:t>
      </w:r>
      <w:r>
        <w:t xml:space="preserve"> </w:t>
      </w:r>
      <w:r>
        <w:rPr>
          <w:color w:val="0000FF"/>
        </w:rPr>
        <w:t>Not handled</w:t>
      </w:r>
      <w:r>
        <w:t>.</w:t>
      </w:r>
    </w:p>
    <w:p w14:paraId="5FF70058" w14:textId="77777777" w:rsidR="00956219" w:rsidRPr="00EB0339" w:rsidRDefault="00956219" w:rsidP="00956219"/>
    <w:p w14:paraId="21D50829" w14:textId="77777777" w:rsidR="00956219" w:rsidRDefault="00956219" w:rsidP="00956219">
      <w:pPr>
        <w:pStyle w:val="NormTop"/>
      </w:pPr>
      <w:r>
        <w:rPr>
          <w:color w:val="0000FF"/>
        </w:rPr>
        <w:t>S2-2508313</w:t>
      </w:r>
      <w:r w:rsidRPr="00D53282">
        <w:t xml:space="preserve"> </w:t>
      </w:r>
      <w:r>
        <w:t>(CR) 23.369 CR0070 (Rel-19, 'F'): Removal of ENs on security aspects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ENs on security aspects.</w:t>
      </w:r>
    </w:p>
    <w:p w14:paraId="04A6DEB8" w14:textId="77777777" w:rsidR="00956219" w:rsidRPr="005B25A1" w:rsidRDefault="00956219" w:rsidP="00956219">
      <w:pPr>
        <w:keepNext/>
        <w:keepLines/>
        <w:rPr>
          <w:b/>
          <w:bCs/>
        </w:rPr>
      </w:pPr>
      <w:r w:rsidRPr="005B25A1">
        <w:rPr>
          <w:b/>
          <w:bCs/>
        </w:rPr>
        <w:t>Convenor comment:</w:t>
      </w:r>
    </w:p>
    <w:p w14:paraId="10BAF9CF" w14:textId="77777777" w:rsidR="00956219" w:rsidRPr="005B25A1" w:rsidRDefault="00956219" w:rsidP="00956219">
      <w:pPr>
        <w:keepNext/>
        <w:keepLines/>
      </w:pPr>
      <w:r w:rsidRPr="005B25A1">
        <w:t>Merge into S2-2508448? 5.8, 6.2.2.</w:t>
      </w:r>
    </w:p>
    <w:p w14:paraId="700E402E" w14:textId="77777777" w:rsidR="00956219" w:rsidRPr="005B25A1" w:rsidRDefault="00956219" w:rsidP="00956219">
      <w:pPr>
        <w:keepNext/>
        <w:keepLines/>
        <w:rPr>
          <w:b/>
          <w:bCs/>
        </w:rPr>
      </w:pPr>
      <w:r w:rsidRPr="005B25A1">
        <w:rPr>
          <w:b/>
          <w:bCs/>
        </w:rPr>
        <w:t>Plenary Discussion:</w:t>
      </w:r>
    </w:p>
    <w:p w14:paraId="6DC11793" w14:textId="77777777" w:rsidR="00956219" w:rsidRPr="005B25A1" w:rsidRDefault="00956219" w:rsidP="00956219">
      <w:pPr>
        <w:keepNext/>
        <w:keepLines/>
      </w:pPr>
      <w:r>
        <w:rPr>
          <w:color w:val="0000FF"/>
        </w:rPr>
        <w:t>Not handled</w:t>
      </w:r>
      <w:r>
        <w:t>.</w:t>
      </w:r>
    </w:p>
    <w:p w14:paraId="23B24DC7" w14:textId="77777777" w:rsidR="00956219" w:rsidRPr="00EB0339" w:rsidRDefault="00956219" w:rsidP="00956219">
      <w:r w:rsidRPr="005B25A1">
        <w:rPr>
          <w:b/>
          <w:bCs/>
        </w:rPr>
        <w:t>Status:</w:t>
      </w:r>
      <w:r>
        <w:t xml:space="preserve"> </w:t>
      </w:r>
      <w:r>
        <w:rPr>
          <w:color w:val="0000FF"/>
        </w:rPr>
        <w:t>Not handled</w:t>
      </w:r>
      <w:r>
        <w:t>.</w:t>
      </w:r>
    </w:p>
    <w:p w14:paraId="0A5E8A03" w14:textId="77777777" w:rsidR="00956219" w:rsidRPr="00EB0339" w:rsidRDefault="00956219" w:rsidP="00956219"/>
    <w:p w14:paraId="67E149D6" w14:textId="77777777" w:rsidR="00956219" w:rsidRDefault="00956219" w:rsidP="00956219">
      <w:pPr>
        <w:pStyle w:val="NormTop"/>
      </w:pPr>
      <w:r>
        <w:rPr>
          <w:color w:val="0000FF"/>
        </w:rPr>
        <w:t>S2-2508721</w:t>
      </w:r>
      <w:r w:rsidRPr="00D53282">
        <w:t xml:space="preserve"> </w:t>
      </w:r>
      <w:r>
        <w:t>(CR) 23.369 CR0093 (Rel-19, 'F'): Clarification on Securing Command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Command Request and Response based on clauses 5.3.2 of TS 33.369.</w:t>
      </w:r>
    </w:p>
    <w:p w14:paraId="48DA9226" w14:textId="77777777" w:rsidR="00956219" w:rsidRPr="005B25A1" w:rsidRDefault="00956219" w:rsidP="00956219">
      <w:pPr>
        <w:keepNext/>
        <w:keepLines/>
        <w:rPr>
          <w:b/>
          <w:bCs/>
        </w:rPr>
      </w:pPr>
      <w:r w:rsidRPr="005B25A1">
        <w:rPr>
          <w:b/>
          <w:bCs/>
        </w:rPr>
        <w:t>Convenor comment:</w:t>
      </w:r>
    </w:p>
    <w:p w14:paraId="04259BDE" w14:textId="77777777" w:rsidR="00956219" w:rsidRPr="005B25A1" w:rsidRDefault="00956219" w:rsidP="00956219">
      <w:pPr>
        <w:keepNext/>
        <w:keepLines/>
      </w:pPr>
      <w:r w:rsidRPr="005B25A1">
        <w:t>Merge into S2-2508449? 6.2.3.</w:t>
      </w:r>
    </w:p>
    <w:p w14:paraId="31D941E1" w14:textId="77777777" w:rsidR="00956219" w:rsidRPr="005B25A1" w:rsidRDefault="00956219" w:rsidP="00956219">
      <w:pPr>
        <w:keepNext/>
        <w:keepLines/>
        <w:rPr>
          <w:b/>
          <w:bCs/>
        </w:rPr>
      </w:pPr>
      <w:r w:rsidRPr="005B25A1">
        <w:rPr>
          <w:b/>
          <w:bCs/>
        </w:rPr>
        <w:t>Plenary Discussion:</w:t>
      </w:r>
    </w:p>
    <w:p w14:paraId="76C13159" w14:textId="77777777" w:rsidR="00956219" w:rsidRPr="005B25A1" w:rsidRDefault="00956219" w:rsidP="00956219">
      <w:pPr>
        <w:keepNext/>
        <w:keepLines/>
      </w:pPr>
      <w:r>
        <w:rPr>
          <w:color w:val="0000FF"/>
        </w:rPr>
        <w:t>Not handled</w:t>
      </w:r>
      <w:r>
        <w:t>.</w:t>
      </w:r>
    </w:p>
    <w:p w14:paraId="6C8F10A6" w14:textId="77777777" w:rsidR="00956219" w:rsidRPr="00EB0339" w:rsidRDefault="00956219" w:rsidP="00956219">
      <w:r w:rsidRPr="005B25A1">
        <w:rPr>
          <w:b/>
          <w:bCs/>
        </w:rPr>
        <w:t>Status:</w:t>
      </w:r>
      <w:r>
        <w:t xml:space="preserve"> </w:t>
      </w:r>
      <w:r>
        <w:rPr>
          <w:color w:val="0000FF"/>
        </w:rPr>
        <w:t>Not handled</w:t>
      </w:r>
      <w:r>
        <w:t>.</w:t>
      </w:r>
    </w:p>
    <w:p w14:paraId="477EB11B" w14:textId="77777777" w:rsidR="00956219" w:rsidRPr="00EB0339" w:rsidRDefault="00956219" w:rsidP="00956219"/>
    <w:p w14:paraId="625D3BF0" w14:textId="77777777" w:rsidR="00956219" w:rsidRDefault="00956219" w:rsidP="00956219">
      <w:pPr>
        <w:pStyle w:val="NormTop"/>
      </w:pPr>
      <w:r>
        <w:rPr>
          <w:color w:val="0000FF"/>
        </w:rPr>
        <w:t>S2-2508722</w:t>
      </w:r>
      <w:r w:rsidRPr="00D53282">
        <w:t xml:space="preserve"> </w:t>
      </w:r>
      <w:r>
        <w:t>(CR) 23.369 CR0094 (Rel-19, 'F'): Securing Device ID in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Device ID in Inventory Procedure based on clauses 5.4.2 and 5.4.3 of TS 33.369.</w:t>
      </w:r>
    </w:p>
    <w:p w14:paraId="2DD14BF1" w14:textId="77777777" w:rsidR="00956219" w:rsidRPr="005B25A1" w:rsidRDefault="00956219" w:rsidP="00956219">
      <w:pPr>
        <w:keepNext/>
        <w:keepLines/>
        <w:rPr>
          <w:b/>
          <w:bCs/>
        </w:rPr>
      </w:pPr>
      <w:r w:rsidRPr="005B25A1">
        <w:rPr>
          <w:b/>
          <w:bCs/>
        </w:rPr>
        <w:t>Convenor comment:</w:t>
      </w:r>
    </w:p>
    <w:p w14:paraId="515B29A7" w14:textId="77777777" w:rsidR="00956219" w:rsidRPr="005B25A1" w:rsidRDefault="00956219" w:rsidP="00956219">
      <w:pPr>
        <w:keepNext/>
        <w:keepLines/>
      </w:pPr>
      <w:r w:rsidRPr="005B25A1">
        <w:t>Merge into S2-2508448? 6.2.2.</w:t>
      </w:r>
    </w:p>
    <w:p w14:paraId="3159C1FD" w14:textId="77777777" w:rsidR="00956219" w:rsidRPr="005B25A1" w:rsidRDefault="00956219" w:rsidP="00956219">
      <w:pPr>
        <w:keepNext/>
        <w:keepLines/>
        <w:rPr>
          <w:b/>
          <w:bCs/>
        </w:rPr>
      </w:pPr>
      <w:r w:rsidRPr="005B25A1">
        <w:rPr>
          <w:b/>
          <w:bCs/>
        </w:rPr>
        <w:t>Plenary Discussion:</w:t>
      </w:r>
    </w:p>
    <w:p w14:paraId="5B73C3FA" w14:textId="77777777" w:rsidR="00956219" w:rsidRPr="005B25A1" w:rsidRDefault="00956219" w:rsidP="00956219">
      <w:pPr>
        <w:keepNext/>
        <w:keepLines/>
      </w:pPr>
      <w:r>
        <w:rPr>
          <w:color w:val="0000FF"/>
        </w:rPr>
        <w:t>Not handled</w:t>
      </w:r>
      <w:r>
        <w:t>.</w:t>
      </w:r>
    </w:p>
    <w:p w14:paraId="03322916" w14:textId="77777777" w:rsidR="00956219" w:rsidRPr="00EB0339" w:rsidRDefault="00956219" w:rsidP="00956219">
      <w:r w:rsidRPr="005B25A1">
        <w:rPr>
          <w:b/>
          <w:bCs/>
        </w:rPr>
        <w:t>Status:</w:t>
      </w:r>
      <w:r>
        <w:t xml:space="preserve"> </w:t>
      </w:r>
      <w:r>
        <w:rPr>
          <w:color w:val="0000FF"/>
        </w:rPr>
        <w:t>Not handled</w:t>
      </w:r>
      <w:r>
        <w:t>.</w:t>
      </w:r>
    </w:p>
    <w:p w14:paraId="365EED9C" w14:textId="77777777" w:rsidR="00956219" w:rsidRPr="00EB0339" w:rsidRDefault="00956219" w:rsidP="00956219"/>
    <w:p w14:paraId="72CE517D" w14:textId="77777777" w:rsidR="00956219" w:rsidRDefault="00956219" w:rsidP="00956219">
      <w:pPr>
        <w:pStyle w:val="NormTop"/>
      </w:pPr>
      <w:r>
        <w:rPr>
          <w:color w:val="0000FF"/>
        </w:rPr>
        <w:t>S2-2508723</w:t>
      </w:r>
      <w:r w:rsidRPr="00D53282">
        <w:t xml:space="preserve"> </w:t>
      </w:r>
      <w:r>
        <w:t>(CR) 23.369 CR0095 (Rel-19, 'F'): Clarification on Securing Filtering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Filtering Information based on clause 5.4.2 of TS 33.369.</w:t>
      </w:r>
    </w:p>
    <w:p w14:paraId="701914C1" w14:textId="77777777" w:rsidR="00956219" w:rsidRPr="005B25A1" w:rsidRDefault="00956219" w:rsidP="00956219">
      <w:pPr>
        <w:keepNext/>
        <w:keepLines/>
        <w:rPr>
          <w:b/>
          <w:bCs/>
        </w:rPr>
      </w:pPr>
      <w:r w:rsidRPr="005B25A1">
        <w:rPr>
          <w:b/>
          <w:bCs/>
        </w:rPr>
        <w:t>Convenor comment:</w:t>
      </w:r>
    </w:p>
    <w:p w14:paraId="0D3E2322" w14:textId="77777777" w:rsidR="00956219" w:rsidRPr="005B25A1" w:rsidRDefault="00956219" w:rsidP="00956219">
      <w:pPr>
        <w:keepNext/>
        <w:keepLines/>
      </w:pPr>
      <w:r w:rsidRPr="005B25A1">
        <w:t>Merge into S2-2508451? 5.8.</w:t>
      </w:r>
    </w:p>
    <w:p w14:paraId="23D67BF0" w14:textId="77777777" w:rsidR="00956219" w:rsidRPr="005B25A1" w:rsidRDefault="00956219" w:rsidP="00956219">
      <w:pPr>
        <w:keepNext/>
        <w:keepLines/>
        <w:rPr>
          <w:b/>
          <w:bCs/>
        </w:rPr>
      </w:pPr>
      <w:r w:rsidRPr="005B25A1">
        <w:rPr>
          <w:b/>
          <w:bCs/>
        </w:rPr>
        <w:t>Plenary Discussion:</w:t>
      </w:r>
    </w:p>
    <w:p w14:paraId="765D5C95" w14:textId="77777777" w:rsidR="00956219" w:rsidRPr="005B25A1" w:rsidRDefault="00956219" w:rsidP="00956219">
      <w:pPr>
        <w:keepNext/>
        <w:keepLines/>
      </w:pPr>
      <w:r>
        <w:rPr>
          <w:color w:val="0000FF"/>
        </w:rPr>
        <w:t>Not handled</w:t>
      </w:r>
      <w:r>
        <w:t>.</w:t>
      </w:r>
    </w:p>
    <w:p w14:paraId="76B5BB62" w14:textId="77777777" w:rsidR="00956219" w:rsidRPr="00EB0339" w:rsidRDefault="00956219" w:rsidP="00956219">
      <w:r w:rsidRPr="005B25A1">
        <w:rPr>
          <w:b/>
          <w:bCs/>
        </w:rPr>
        <w:t>Status:</w:t>
      </w:r>
      <w:r>
        <w:t xml:space="preserve"> </w:t>
      </w:r>
      <w:r>
        <w:rPr>
          <w:color w:val="0000FF"/>
        </w:rPr>
        <w:t>Not handled</w:t>
      </w:r>
      <w:r>
        <w:t>.</w:t>
      </w:r>
    </w:p>
    <w:p w14:paraId="34E2972A" w14:textId="77777777" w:rsidR="00956219" w:rsidRPr="00EB0339" w:rsidRDefault="00956219" w:rsidP="00956219"/>
    <w:p w14:paraId="73CDE3C5" w14:textId="77777777" w:rsidR="00956219" w:rsidRDefault="00956219" w:rsidP="00956219">
      <w:pPr>
        <w:pStyle w:val="NormTop"/>
      </w:pPr>
      <w:r>
        <w:rPr>
          <w:color w:val="0000FF"/>
        </w:rPr>
        <w:t>S2-2509055</w:t>
      </w:r>
      <w:r w:rsidRPr="00D53282">
        <w:t xml:space="preserve"> </w:t>
      </w:r>
      <w:r>
        <w:t xml:space="preserve">(CR) 23.369 CR0112 (Rel-19, 'F'): Filtering Information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Extend the component of filtering element to further include the stored temporary ID or the generated temporary ID.</w:t>
      </w:r>
    </w:p>
    <w:p w14:paraId="3CA801A4" w14:textId="77777777" w:rsidR="00956219" w:rsidRPr="005B25A1" w:rsidRDefault="00956219" w:rsidP="00956219">
      <w:pPr>
        <w:keepNext/>
        <w:keepLines/>
        <w:rPr>
          <w:b/>
          <w:bCs/>
        </w:rPr>
      </w:pPr>
      <w:r w:rsidRPr="005B25A1">
        <w:rPr>
          <w:b/>
          <w:bCs/>
        </w:rPr>
        <w:t>Convenor comment:</w:t>
      </w:r>
    </w:p>
    <w:p w14:paraId="1453BAD6" w14:textId="77777777" w:rsidR="00956219" w:rsidRPr="005B25A1" w:rsidRDefault="00956219" w:rsidP="00956219">
      <w:pPr>
        <w:keepNext/>
        <w:keepLines/>
      </w:pPr>
      <w:r w:rsidRPr="005B25A1">
        <w:t>Open? Filtering information and inventory call flow update for support Temp ID, and paging all. 5.7.X, 5.8, 6.2.2.</w:t>
      </w:r>
    </w:p>
    <w:p w14:paraId="6B335771" w14:textId="77777777" w:rsidR="00956219" w:rsidRPr="005B25A1" w:rsidRDefault="00956219" w:rsidP="00956219">
      <w:pPr>
        <w:keepNext/>
        <w:keepLines/>
        <w:rPr>
          <w:b/>
          <w:bCs/>
        </w:rPr>
      </w:pPr>
      <w:r w:rsidRPr="005B25A1">
        <w:rPr>
          <w:b/>
          <w:bCs/>
        </w:rPr>
        <w:t>Parallel discussion:</w:t>
      </w:r>
    </w:p>
    <w:p w14:paraId="2BAE70A1" w14:textId="77777777" w:rsidR="00956219" w:rsidRPr="005B25A1" w:rsidRDefault="00956219" w:rsidP="00956219">
      <w:pPr>
        <w:keepNext/>
        <w:keepLines/>
      </w:pPr>
      <w:r w:rsidRPr="005B25A1">
        <w:t>Revised in parallel session to</w:t>
      </w:r>
      <w:r>
        <w:rPr>
          <w:color w:val="0000FF"/>
        </w:rPr>
        <w:t xml:space="preserve"> S2-2509384 </w:t>
      </w:r>
      <w:r>
        <w:t>(withdrawn). Noted in parallel session.</w:t>
      </w:r>
    </w:p>
    <w:p w14:paraId="5E239D97" w14:textId="77777777" w:rsidR="00956219" w:rsidRPr="005B25A1" w:rsidRDefault="00956219" w:rsidP="00956219">
      <w:pPr>
        <w:keepNext/>
        <w:keepLines/>
      </w:pPr>
      <w:r w:rsidRPr="005B25A1">
        <w:t>Withdrawn.</w:t>
      </w:r>
    </w:p>
    <w:p w14:paraId="1761802D" w14:textId="77777777" w:rsidR="00956219" w:rsidRPr="00EB0339" w:rsidRDefault="00956219" w:rsidP="00956219">
      <w:r w:rsidRPr="005B25A1">
        <w:rPr>
          <w:b/>
          <w:bCs/>
        </w:rPr>
        <w:t>Status:</w:t>
      </w:r>
      <w:r>
        <w:t xml:space="preserve"> </w:t>
      </w:r>
      <w:r>
        <w:rPr>
          <w:color w:val="FF0000"/>
        </w:rPr>
        <w:t>Withdrawn</w:t>
      </w:r>
      <w:r>
        <w:t>.</w:t>
      </w:r>
    </w:p>
    <w:p w14:paraId="127EFB6B" w14:textId="77777777" w:rsidR="00956219" w:rsidRPr="00EB0339" w:rsidRDefault="00956219" w:rsidP="00956219"/>
    <w:p w14:paraId="2C7FECC6" w14:textId="77777777" w:rsidR="00956219" w:rsidRDefault="00956219" w:rsidP="00956219">
      <w:pPr>
        <w:pStyle w:val="NormTop"/>
      </w:pPr>
      <w:r>
        <w:rPr>
          <w:color w:val="0000FF"/>
        </w:rPr>
        <w:t>S2-2509008</w:t>
      </w:r>
      <w:r w:rsidRPr="00D53282">
        <w:t xml:space="preserve"> </w:t>
      </w:r>
      <w:r>
        <w:t>(CR) 23.369 CR0067R1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If filtering information is present UE checks if its ID matches and respond to paging otherwise if filtering information is not present then UE responds to the paging.</w:t>
      </w:r>
    </w:p>
    <w:p w14:paraId="42AB248C"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S2-2507445</w:t>
      </w:r>
      <w:r>
        <w:t>.</w:t>
      </w:r>
    </w:p>
    <w:p w14:paraId="3AA5E6AD" w14:textId="77777777" w:rsidR="00956219" w:rsidRPr="005B25A1" w:rsidRDefault="00956219" w:rsidP="00956219">
      <w:pPr>
        <w:keepNext/>
        <w:keepLines/>
        <w:rPr>
          <w:b/>
          <w:bCs/>
        </w:rPr>
      </w:pPr>
      <w:r w:rsidRPr="005B25A1">
        <w:rPr>
          <w:b/>
          <w:bCs/>
        </w:rPr>
        <w:t>Convenor comment:</w:t>
      </w:r>
    </w:p>
    <w:p w14:paraId="098F5032" w14:textId="77777777" w:rsidR="00956219" w:rsidRPr="005B25A1" w:rsidRDefault="00956219" w:rsidP="00956219">
      <w:pPr>
        <w:keepNext/>
        <w:keepLines/>
      </w:pPr>
      <w:r w:rsidRPr="005B25A1">
        <w:t>Merge into S2-2509055? 6.2.2, paging all.</w:t>
      </w:r>
    </w:p>
    <w:p w14:paraId="5A043D5E" w14:textId="77777777" w:rsidR="00956219" w:rsidRPr="005B25A1" w:rsidRDefault="00956219" w:rsidP="00956219">
      <w:pPr>
        <w:keepNext/>
        <w:keepLines/>
        <w:rPr>
          <w:b/>
          <w:bCs/>
        </w:rPr>
      </w:pPr>
      <w:r w:rsidRPr="005B25A1">
        <w:rPr>
          <w:b/>
          <w:bCs/>
        </w:rPr>
        <w:t>Plenary Discussion:</w:t>
      </w:r>
    </w:p>
    <w:p w14:paraId="6FB3299E" w14:textId="77777777" w:rsidR="00956219" w:rsidRPr="005B25A1" w:rsidRDefault="00956219" w:rsidP="00956219">
      <w:pPr>
        <w:keepNext/>
        <w:keepLines/>
      </w:pPr>
      <w:r>
        <w:rPr>
          <w:color w:val="0000FF"/>
        </w:rPr>
        <w:t>Not handled</w:t>
      </w:r>
      <w:r>
        <w:t>.</w:t>
      </w:r>
    </w:p>
    <w:p w14:paraId="475096DF" w14:textId="77777777" w:rsidR="00956219" w:rsidRPr="00EB0339" w:rsidRDefault="00956219" w:rsidP="00956219">
      <w:r w:rsidRPr="005B25A1">
        <w:rPr>
          <w:b/>
          <w:bCs/>
        </w:rPr>
        <w:t>Status:</w:t>
      </w:r>
      <w:r>
        <w:t xml:space="preserve"> </w:t>
      </w:r>
      <w:r>
        <w:rPr>
          <w:color w:val="0000FF"/>
        </w:rPr>
        <w:t>Not handled</w:t>
      </w:r>
      <w:r>
        <w:t>.</w:t>
      </w:r>
    </w:p>
    <w:p w14:paraId="79B8C83E" w14:textId="77777777" w:rsidR="00956219" w:rsidRPr="00EB0339" w:rsidRDefault="00956219" w:rsidP="00956219"/>
    <w:p w14:paraId="40E6ED8E" w14:textId="77777777" w:rsidR="00956219" w:rsidRDefault="00956219" w:rsidP="00956219">
      <w:pPr>
        <w:pStyle w:val="NormTop"/>
      </w:pPr>
      <w:r>
        <w:rPr>
          <w:color w:val="0000FF"/>
        </w:rPr>
        <w:t>S2-2508814</w:t>
      </w:r>
      <w:r w:rsidRPr="00D53282">
        <w:t xml:space="preserve"> </w:t>
      </w:r>
      <w:r>
        <w:t xml:space="preserve">(CR) 23.369 CR0103 (Rel-19, 'F'): Temporary Device ID description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5.7.x for high-level introductory text about Temporary Device ID.</w:t>
      </w:r>
    </w:p>
    <w:p w14:paraId="76344450" w14:textId="77777777" w:rsidR="00956219" w:rsidRPr="005B25A1" w:rsidRDefault="00956219" w:rsidP="00956219">
      <w:pPr>
        <w:keepNext/>
        <w:keepLines/>
        <w:rPr>
          <w:b/>
          <w:bCs/>
        </w:rPr>
      </w:pPr>
      <w:r w:rsidRPr="005B25A1">
        <w:rPr>
          <w:b/>
          <w:bCs/>
        </w:rPr>
        <w:t>Convenor comment:</w:t>
      </w:r>
    </w:p>
    <w:p w14:paraId="4E2DA833" w14:textId="77777777" w:rsidR="00956219" w:rsidRPr="005B25A1" w:rsidRDefault="00956219" w:rsidP="00956219">
      <w:pPr>
        <w:keepNext/>
        <w:keepLines/>
      </w:pPr>
      <w:r w:rsidRPr="005B25A1">
        <w:t>Open? 5.7.X. Temp ID description.</w:t>
      </w:r>
    </w:p>
    <w:p w14:paraId="489A7F2C" w14:textId="77777777" w:rsidR="00956219" w:rsidRPr="005B25A1" w:rsidRDefault="00956219" w:rsidP="00956219">
      <w:pPr>
        <w:keepNext/>
        <w:keepLines/>
        <w:rPr>
          <w:b/>
          <w:bCs/>
        </w:rPr>
      </w:pPr>
      <w:r w:rsidRPr="005B25A1">
        <w:rPr>
          <w:b/>
          <w:bCs/>
        </w:rPr>
        <w:t>Parallel discussion:</w:t>
      </w:r>
    </w:p>
    <w:p w14:paraId="6A0DA23C" w14:textId="77777777" w:rsidR="00956219" w:rsidRPr="005B25A1" w:rsidRDefault="00956219" w:rsidP="00956219">
      <w:pPr>
        <w:keepNext/>
        <w:keepLines/>
      </w:pPr>
      <w:r w:rsidRPr="005B25A1">
        <w:t>Revised in parallel session to</w:t>
      </w:r>
      <w:r>
        <w:rPr>
          <w:color w:val="0000FF"/>
        </w:rPr>
        <w:t xml:space="preserve"> S2-2509396</w:t>
      </w:r>
      <w:r>
        <w:t>.</w:t>
      </w:r>
    </w:p>
    <w:p w14:paraId="2815BD2D" w14:textId="77777777" w:rsidR="00956219" w:rsidRPr="005B25A1" w:rsidRDefault="00956219" w:rsidP="00956219">
      <w:pPr>
        <w:keepNext/>
        <w:keepLines/>
      </w:pPr>
      <w:r w:rsidRPr="005B25A1">
        <w:t xml:space="preserve">5.7.x </w:t>
      </w:r>
      <w:proofErr w:type="spellStart"/>
      <w:r w:rsidRPr="005B25A1">
        <w:t>AIoT</w:t>
      </w:r>
      <w:proofErr w:type="spellEnd"/>
      <w:r w:rsidRPr="005B25A1">
        <w:t xml:space="preserve"> Device Temporary Identifier: A Device Temporary ID may be used as </w:t>
      </w:r>
      <w:proofErr w:type="spellStart"/>
      <w:r w:rsidRPr="005B25A1">
        <w:t>AIoT</w:t>
      </w:r>
      <w:proofErr w:type="spellEnd"/>
      <w:r w:rsidRPr="005B25A1">
        <w:t xml:space="preserve"> Identification Information in Inventory procedure if privacy protection is used. The details of how Device Temporary ID is generated, managed and used are specified in TS 33.369 [9]. Add the source companies.</w:t>
      </w:r>
    </w:p>
    <w:p w14:paraId="650737F8" w14:textId="77777777" w:rsidR="00956219" w:rsidRDefault="00956219" w:rsidP="00956219">
      <w:pPr>
        <w:keepNext/>
        <w:keepLines/>
        <w:rPr>
          <w:b/>
          <w:bCs/>
        </w:rPr>
      </w:pPr>
      <w:r>
        <w:rPr>
          <w:b/>
          <w:bCs/>
        </w:rPr>
        <w:t>Plenary Discussion:</w:t>
      </w:r>
    </w:p>
    <w:p w14:paraId="60FB1004" w14:textId="77777777" w:rsidR="00956219" w:rsidRDefault="00956219" w:rsidP="00956219">
      <w:pPr>
        <w:keepNext/>
        <w:keepLines/>
      </w:pPr>
      <w:r>
        <w:t xml:space="preserve">  </w:t>
      </w:r>
      <w:r>
        <w:rPr>
          <w:color w:val="FF0000"/>
        </w:rPr>
        <w:t>&lt;RETURN - OPEN&gt;</w:t>
      </w:r>
    </w:p>
    <w:p w14:paraId="1AA24B03" w14:textId="77777777" w:rsidR="00956219" w:rsidRDefault="00956219" w:rsidP="00956219">
      <w:r>
        <w:rPr>
          <w:b/>
          <w:bCs/>
        </w:rPr>
        <w:t>Status:</w:t>
      </w:r>
      <w:r>
        <w:t xml:space="preserve"> </w:t>
      </w:r>
      <w:r>
        <w:rPr>
          <w:color w:val="FF0000"/>
        </w:rPr>
        <w:t>OPEN</w:t>
      </w:r>
    </w:p>
    <w:p w14:paraId="5F247899" w14:textId="77777777" w:rsidR="00956219" w:rsidRPr="00EB0339" w:rsidRDefault="00956219" w:rsidP="00956219"/>
    <w:p w14:paraId="15335C80" w14:textId="77777777" w:rsidR="00956219" w:rsidRDefault="00956219" w:rsidP="00956219">
      <w:pPr>
        <w:pStyle w:val="NormTop"/>
      </w:pPr>
      <w:r>
        <w:rPr>
          <w:color w:val="0000FF"/>
        </w:rPr>
        <w:t>S2-2508932</w:t>
      </w:r>
      <w:r w:rsidRPr="00D53282">
        <w:t xml:space="preserve"> </w:t>
      </w:r>
      <w:r>
        <w:t xml:space="preserve">(CR) 23.369 CR0106 (Rel-19, 'F'): Update to Inventory procedure for use of Temporary Device ID (Source: </w:t>
      </w:r>
      <w:proofErr w:type="spellStart"/>
      <w:r>
        <w:t>InterDigital</w:t>
      </w:r>
      <w:proofErr w:type="spellEnd"/>
      <w:r>
        <w:t xml:space="preserve"> Inc.)</w:t>
      </w:r>
      <w:r>
        <w:br/>
      </w:r>
      <w:r w:rsidRPr="00D53282">
        <w:rPr>
          <w:b/>
        </w:rPr>
        <w:t>Document for:</w:t>
      </w:r>
      <w:r w:rsidRPr="00D53282">
        <w:t xml:space="preserve"> </w:t>
      </w:r>
      <w:r>
        <w:br/>
      </w:r>
      <w:r w:rsidRPr="00D53282">
        <w:rPr>
          <w:b/>
        </w:rPr>
        <w:t>Abstract:</w:t>
      </w:r>
      <w:r w:rsidRPr="00D53282">
        <w:t xml:space="preserve"> </w:t>
      </w:r>
      <w:r>
        <w:br/>
        <w:t>Summary of change: Update Inventory procedure to align with that in TS 33.369.</w:t>
      </w:r>
    </w:p>
    <w:p w14:paraId="6E7068F3" w14:textId="77777777" w:rsidR="00956219" w:rsidRPr="005B25A1" w:rsidRDefault="00956219" w:rsidP="00956219">
      <w:pPr>
        <w:keepNext/>
        <w:keepLines/>
        <w:rPr>
          <w:b/>
          <w:bCs/>
        </w:rPr>
      </w:pPr>
      <w:r w:rsidRPr="005B25A1">
        <w:rPr>
          <w:b/>
          <w:bCs/>
        </w:rPr>
        <w:t>Convenor comment:</w:t>
      </w:r>
    </w:p>
    <w:p w14:paraId="697712EF" w14:textId="77777777" w:rsidR="00956219" w:rsidRPr="005B25A1" w:rsidRDefault="00956219" w:rsidP="00956219">
      <w:pPr>
        <w:keepNext/>
        <w:keepLines/>
      </w:pPr>
      <w:r w:rsidRPr="005B25A1">
        <w:t>Open? 6.2.2. Use Temp ID for inventory, and paging all.</w:t>
      </w:r>
    </w:p>
    <w:p w14:paraId="181E40F4" w14:textId="77777777" w:rsidR="00956219" w:rsidRPr="005B25A1" w:rsidRDefault="00956219" w:rsidP="00956219">
      <w:pPr>
        <w:keepNext/>
        <w:keepLines/>
        <w:rPr>
          <w:b/>
          <w:bCs/>
        </w:rPr>
      </w:pPr>
      <w:r w:rsidRPr="005B25A1">
        <w:rPr>
          <w:b/>
          <w:bCs/>
        </w:rPr>
        <w:t>Parallel discussion:</w:t>
      </w:r>
    </w:p>
    <w:p w14:paraId="5BAE9A38" w14:textId="77777777" w:rsidR="00956219" w:rsidRPr="005B25A1" w:rsidRDefault="00956219" w:rsidP="00956219">
      <w:pPr>
        <w:keepNext/>
        <w:keepLines/>
      </w:pPr>
      <w:r w:rsidRPr="005B25A1">
        <w:t>Revised in parallel session to</w:t>
      </w:r>
      <w:r>
        <w:rPr>
          <w:color w:val="0000FF"/>
        </w:rPr>
        <w:t xml:space="preserve"> S2-2509383</w:t>
      </w:r>
      <w:r>
        <w:t>.</w:t>
      </w:r>
    </w:p>
    <w:p w14:paraId="545F3E6B" w14:textId="77777777" w:rsidR="00956219" w:rsidRPr="005B25A1" w:rsidRDefault="00956219" w:rsidP="00956219">
      <w:pPr>
        <w:keepNext/>
        <w:keepLines/>
      </w:pPr>
      <w:r w:rsidRPr="005B25A1">
        <w:t>Revised in parallel session to</w:t>
      </w:r>
      <w:r>
        <w:rPr>
          <w:color w:val="0000FF"/>
        </w:rPr>
        <w:t xml:space="preserve"> S2-2509435</w:t>
      </w:r>
      <w:r>
        <w:t>.</w:t>
      </w:r>
    </w:p>
    <w:p w14:paraId="64EA742C" w14:textId="77777777" w:rsidR="00956219" w:rsidRPr="005B25A1" w:rsidRDefault="00956219" w:rsidP="00956219">
      <w:pPr>
        <w:keepNext/>
        <w:keepLines/>
      </w:pPr>
      <w:r w:rsidRPr="005B25A1">
        <w:t xml:space="preserve">When the </w:t>
      </w:r>
      <w:proofErr w:type="spellStart"/>
      <w:r w:rsidRPr="005B25A1">
        <w:t>AIoT</w:t>
      </w:r>
      <w:proofErr w:type="spellEnd"/>
      <w:r w:rsidRPr="005B25A1">
        <w:t xml:space="preserve"> Identification Information includes an </w:t>
      </w:r>
      <w:proofErr w:type="spellStart"/>
      <w:r w:rsidRPr="005B25A1">
        <w:t>AIoT</w:t>
      </w:r>
      <w:proofErr w:type="spellEnd"/>
      <w:r w:rsidRPr="005B25A1">
        <w:t xml:space="preserve"> Device Temporary Identifier, the </w:t>
      </w:r>
      <w:proofErr w:type="spellStart"/>
      <w:r w:rsidRPr="005B25A1">
        <w:t>AIoT</w:t>
      </w:r>
      <w:proofErr w:type="spellEnd"/>
      <w:r w:rsidRPr="005B25A1">
        <w:t xml:space="preserve"> Device Temporary Identifier and the related information is determined as specified in TS 33.369 [9]. Change the note: NOTE: The concerns of paging all or </w:t>
      </w:r>
      <w:proofErr w:type="spellStart"/>
      <w:r w:rsidRPr="005B25A1">
        <w:t>pagin</w:t>
      </w:r>
      <w:proofErr w:type="spellEnd"/>
      <w:r w:rsidRPr="005B25A1">
        <w:t>.</w:t>
      </w:r>
    </w:p>
    <w:p w14:paraId="1177AC01"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424B8669" w14:textId="77777777" w:rsidR="009E42E4" w:rsidRPr="005B25A1" w:rsidRDefault="009E42E4" w:rsidP="009E42E4">
      <w:pPr>
        <w:keepNext/>
        <w:keepLines/>
        <w:rPr>
          <w:b/>
          <w:bCs/>
        </w:rPr>
      </w:pPr>
      <w:r w:rsidRPr="005B25A1">
        <w:rPr>
          <w:b/>
          <w:bCs/>
        </w:rPr>
        <w:t>Plenary Discussion:</w:t>
      </w:r>
    </w:p>
    <w:p w14:paraId="6670305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8FBCE1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6168A2F" w14:textId="283632E7" w:rsidR="00956219" w:rsidRPr="00EB0339" w:rsidRDefault="009E42E4" w:rsidP="00956219">
      <w:r>
        <w:rPr>
          <w:b/>
          <w:bCs/>
        </w:rPr>
        <w:t xml:space="preserve"> </w:t>
      </w:r>
    </w:p>
    <w:p w14:paraId="79BFF9A6" w14:textId="77777777" w:rsidR="00956219" w:rsidRDefault="00956219" w:rsidP="00956219">
      <w:pPr>
        <w:pStyle w:val="NormTop"/>
      </w:pPr>
      <w:r>
        <w:rPr>
          <w:color w:val="0000FF"/>
        </w:rPr>
        <w:t>S2-2508782</w:t>
      </w:r>
      <w:r w:rsidRPr="00D53282">
        <w:t xml:space="preserve"> </w:t>
      </w:r>
      <w:r>
        <w:t xml:space="preserve">(CR) 23.369 CR0102 (Rel-19, 'B'): Updates to </w:t>
      </w:r>
      <w:proofErr w:type="spellStart"/>
      <w:r>
        <w:t>AIoT</w:t>
      </w:r>
      <w:proofErr w:type="spellEnd"/>
      <w:r>
        <w:t xml:space="preserve"> procedure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Inventory procedure is update to </w:t>
      </w:r>
      <w:proofErr w:type="spellStart"/>
      <w:r>
        <w:t>intropduce</w:t>
      </w:r>
      <w:proofErr w:type="spellEnd"/>
      <w:r>
        <w:t xml:space="preserve"> the support of Temporary ID.</w:t>
      </w:r>
    </w:p>
    <w:p w14:paraId="54D9479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S2-2509652</w:t>
      </w:r>
      <w:r>
        <w:t>.</w:t>
      </w:r>
    </w:p>
    <w:p w14:paraId="2E9B8608" w14:textId="77777777" w:rsidR="00956219" w:rsidRPr="005B25A1" w:rsidRDefault="00956219" w:rsidP="00956219">
      <w:pPr>
        <w:keepNext/>
        <w:keepLines/>
        <w:rPr>
          <w:b/>
          <w:bCs/>
        </w:rPr>
      </w:pPr>
      <w:r w:rsidRPr="005B25A1">
        <w:rPr>
          <w:b/>
          <w:bCs/>
        </w:rPr>
        <w:t>Convenor comment:</w:t>
      </w:r>
    </w:p>
    <w:p w14:paraId="1F719A27" w14:textId="77777777" w:rsidR="00956219" w:rsidRPr="005B25A1" w:rsidRDefault="00956219" w:rsidP="00956219">
      <w:pPr>
        <w:keepNext/>
        <w:keepLines/>
      </w:pPr>
      <w:r w:rsidRPr="005B25A1">
        <w:t>Merge into S2-2508932?. 6.2.2, Temp ID.</w:t>
      </w:r>
    </w:p>
    <w:p w14:paraId="64339B50" w14:textId="77777777" w:rsidR="00956219" w:rsidRPr="005B25A1" w:rsidRDefault="00956219" w:rsidP="00956219">
      <w:pPr>
        <w:keepNext/>
        <w:keepLines/>
        <w:rPr>
          <w:b/>
          <w:bCs/>
        </w:rPr>
      </w:pPr>
      <w:r w:rsidRPr="005B25A1">
        <w:rPr>
          <w:b/>
          <w:bCs/>
        </w:rPr>
        <w:t>Parallel discussion:</w:t>
      </w:r>
    </w:p>
    <w:p w14:paraId="2ADA4167" w14:textId="77777777" w:rsidR="00956219" w:rsidRPr="005B25A1" w:rsidRDefault="00956219" w:rsidP="00956219">
      <w:pPr>
        <w:keepNext/>
        <w:keepLines/>
      </w:pPr>
      <w:r w:rsidRPr="005B25A1">
        <w:t>Merged.</w:t>
      </w:r>
    </w:p>
    <w:p w14:paraId="120BD121" w14:textId="77777777" w:rsidR="00956219" w:rsidRPr="00EB0339" w:rsidRDefault="00956219" w:rsidP="00956219">
      <w:r w:rsidRPr="005B25A1">
        <w:rPr>
          <w:b/>
          <w:bCs/>
        </w:rPr>
        <w:t>Status:</w:t>
      </w:r>
      <w:r>
        <w:t xml:space="preserve"> </w:t>
      </w:r>
      <w:r>
        <w:rPr>
          <w:color w:val="0000FF"/>
        </w:rPr>
        <w:t>Merged</w:t>
      </w:r>
      <w:r>
        <w:t>.</w:t>
      </w:r>
    </w:p>
    <w:p w14:paraId="6A62A81E" w14:textId="77777777" w:rsidR="00956219" w:rsidRPr="00EB0339" w:rsidRDefault="00956219" w:rsidP="00956219"/>
    <w:p w14:paraId="65D86B86" w14:textId="77777777" w:rsidR="00956219" w:rsidRDefault="00956219" w:rsidP="00956219">
      <w:pPr>
        <w:pStyle w:val="NormTop"/>
      </w:pPr>
      <w:r>
        <w:rPr>
          <w:color w:val="0000FF"/>
        </w:rPr>
        <w:t>S2-2508943</w:t>
      </w:r>
      <w:r w:rsidRPr="00D53282">
        <w:t xml:space="preserve"> </w:t>
      </w:r>
      <w:r>
        <w:t xml:space="preserve">(LS OUT) [DRAFT] LS on all-device-paging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Clarify that all-device-paging is not supported in this release.</w:t>
      </w:r>
    </w:p>
    <w:p w14:paraId="3AA1F1B6" w14:textId="77777777" w:rsidR="00956219" w:rsidRPr="00B81031" w:rsidRDefault="00956219" w:rsidP="00956219">
      <w:pPr>
        <w:keepNext/>
        <w:keepLines/>
        <w:rPr>
          <w:i/>
        </w:rPr>
      </w:pPr>
      <w:r w:rsidRPr="00B81031">
        <w:rPr>
          <w:b/>
          <w:bCs/>
          <w:i/>
        </w:rPr>
        <w:t>Comment:</w:t>
      </w:r>
      <w:r>
        <w:rPr>
          <w:i/>
        </w:rPr>
        <w:t xml:space="preserve"> Noted in parallel session.</w:t>
      </w:r>
    </w:p>
    <w:p w14:paraId="71C29A85" w14:textId="77777777" w:rsidR="00956219" w:rsidRPr="005B25A1" w:rsidRDefault="00956219" w:rsidP="00956219">
      <w:pPr>
        <w:keepNext/>
        <w:keepLines/>
        <w:rPr>
          <w:b/>
          <w:bCs/>
        </w:rPr>
      </w:pPr>
      <w:r w:rsidRPr="005B25A1">
        <w:rPr>
          <w:b/>
          <w:bCs/>
        </w:rPr>
        <w:t>Parallel discussion:</w:t>
      </w:r>
    </w:p>
    <w:p w14:paraId="51AEE47D" w14:textId="77777777" w:rsidR="00956219" w:rsidRPr="00633844" w:rsidRDefault="00956219" w:rsidP="00956219">
      <w:pPr>
        <w:keepNext/>
        <w:keepLines/>
      </w:pPr>
      <w:r>
        <w:t xml:space="preserve">This was </w:t>
      </w:r>
      <w:r w:rsidRPr="00C3284B">
        <w:rPr>
          <w:color w:val="0000FF"/>
        </w:rPr>
        <w:t>noted</w:t>
      </w:r>
      <w:r>
        <w:t xml:space="preserve"> in parallel session.</w:t>
      </w:r>
    </w:p>
    <w:p w14:paraId="3D807922" w14:textId="77777777" w:rsidR="00956219" w:rsidRPr="00EB0339" w:rsidRDefault="00956219" w:rsidP="00956219">
      <w:r w:rsidRPr="005B25A1">
        <w:rPr>
          <w:b/>
          <w:bCs/>
        </w:rPr>
        <w:t>Status:</w:t>
      </w:r>
      <w:r>
        <w:t xml:space="preserve"> </w:t>
      </w:r>
      <w:r>
        <w:rPr>
          <w:color w:val="0000FF"/>
        </w:rPr>
        <w:t>Noted</w:t>
      </w:r>
      <w:r>
        <w:t>.</w:t>
      </w:r>
    </w:p>
    <w:p w14:paraId="04B3F282" w14:textId="77777777" w:rsidR="00956219" w:rsidRPr="00EB0339" w:rsidRDefault="00956219" w:rsidP="00956219"/>
    <w:p w14:paraId="066B20F3"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Temp ID storage in ADM and AIOTF</w:t>
      </w:r>
    </w:p>
    <w:p w14:paraId="56DBB4D6" w14:textId="77777777" w:rsidR="00956219" w:rsidRDefault="00956219" w:rsidP="00956219">
      <w:pPr>
        <w:pStyle w:val="NormTop"/>
      </w:pPr>
      <w:r>
        <w:rPr>
          <w:color w:val="0000FF"/>
        </w:rPr>
        <w:t>S2-2508779</w:t>
      </w:r>
      <w:r w:rsidRPr="00D53282">
        <w:t xml:space="preserve"> </w:t>
      </w:r>
      <w:r>
        <w:t>(CR) 23.369 CR0101 (Rel-19, 'B'): Updates to AIOTF and ADM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45B5562D" w14:textId="77777777" w:rsidR="00956219" w:rsidRPr="005B25A1" w:rsidRDefault="00956219" w:rsidP="00956219">
      <w:pPr>
        <w:keepNext/>
        <w:keepLines/>
        <w:rPr>
          <w:b/>
          <w:bCs/>
        </w:rPr>
      </w:pPr>
      <w:r w:rsidRPr="005B25A1">
        <w:rPr>
          <w:b/>
          <w:bCs/>
        </w:rPr>
        <w:t>Convenor comment:</w:t>
      </w:r>
    </w:p>
    <w:p w14:paraId="58B7CD6B" w14:textId="77777777" w:rsidR="00956219" w:rsidRPr="005B25A1" w:rsidRDefault="00956219" w:rsidP="00956219">
      <w:pPr>
        <w:keepNext/>
        <w:keepLines/>
      </w:pPr>
      <w:r w:rsidRPr="005B25A1">
        <w:t>Open? Focus on 4.5.3, 4.5.9, and 5.5. ADM update with security IE.</w:t>
      </w:r>
    </w:p>
    <w:p w14:paraId="1E50703E" w14:textId="77777777" w:rsidR="00956219" w:rsidRPr="005B25A1" w:rsidRDefault="00956219" w:rsidP="00956219">
      <w:pPr>
        <w:keepNext/>
        <w:keepLines/>
        <w:rPr>
          <w:b/>
          <w:bCs/>
        </w:rPr>
      </w:pPr>
      <w:r w:rsidRPr="005B25A1">
        <w:rPr>
          <w:b/>
          <w:bCs/>
        </w:rPr>
        <w:t>Parallel discussion:</w:t>
      </w:r>
    </w:p>
    <w:p w14:paraId="0EEEC35B" w14:textId="77777777" w:rsidR="00956219" w:rsidRPr="005B25A1" w:rsidRDefault="00956219" w:rsidP="00956219">
      <w:pPr>
        <w:keepNext/>
        <w:keepLines/>
      </w:pPr>
      <w:r w:rsidRPr="005B25A1">
        <w:t>Revised in parallel session to</w:t>
      </w:r>
      <w:r>
        <w:rPr>
          <w:color w:val="0000FF"/>
        </w:rPr>
        <w:t xml:space="preserve"> S2-2509397</w:t>
      </w:r>
      <w:r>
        <w:t>.</w:t>
      </w:r>
    </w:p>
    <w:p w14:paraId="78C942D0" w14:textId="77777777" w:rsidR="00956219" w:rsidRPr="005B25A1" w:rsidRDefault="00956219" w:rsidP="00956219">
      <w:pPr>
        <w:keepNext/>
        <w:keepLines/>
      </w:pPr>
      <w:r w:rsidRPr="005B25A1">
        <w:t>Revised in parallel session to</w:t>
      </w:r>
      <w:r>
        <w:rPr>
          <w:color w:val="0000FF"/>
        </w:rPr>
        <w:t xml:space="preserve"> S2-2509438</w:t>
      </w:r>
      <w:r>
        <w:t>.</w:t>
      </w:r>
    </w:p>
    <w:p w14:paraId="5C150DB6" w14:textId="77777777" w:rsidR="00956219" w:rsidRPr="005B25A1" w:rsidRDefault="00956219" w:rsidP="00956219">
      <w:pPr>
        <w:keepNext/>
        <w:keepLines/>
      </w:pPr>
      <w:r w:rsidRPr="005B25A1">
        <w:t xml:space="preserve">Optionally, the ADM may store an </w:t>
      </w:r>
      <w:proofErr w:type="spellStart"/>
      <w:r w:rsidRPr="005B25A1">
        <w:t>AIoT</w:t>
      </w:r>
      <w:proofErr w:type="spellEnd"/>
      <w:r w:rsidRPr="005B25A1">
        <w:t xml:space="preserve"> Device Temporary Identifier as described in TS 33.369 [9]. Table: A temporary ID may be stored as described in TS 33.369 [9]. Clean up. Add source company. Revised in parallel session to</w:t>
      </w:r>
      <w:r>
        <w:rPr>
          <w:color w:val="0000FF"/>
        </w:rPr>
        <w:t xml:space="preserve"> S2-2509653</w:t>
      </w:r>
      <w:r>
        <w:t>.</w:t>
      </w:r>
    </w:p>
    <w:p w14:paraId="2EBBEB8A"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04155A7A" w14:textId="77777777" w:rsidR="009E42E4" w:rsidRPr="005B25A1" w:rsidRDefault="009E42E4" w:rsidP="009E42E4">
      <w:pPr>
        <w:keepNext/>
        <w:keepLines/>
        <w:rPr>
          <w:b/>
          <w:bCs/>
        </w:rPr>
      </w:pPr>
      <w:r w:rsidRPr="005B25A1">
        <w:rPr>
          <w:b/>
          <w:bCs/>
        </w:rPr>
        <w:t>Plenary Discussion:</w:t>
      </w:r>
    </w:p>
    <w:p w14:paraId="423CA8B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C20C59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8EE8519" w14:textId="6F1E9A60" w:rsidR="00956219" w:rsidRPr="00EB0339" w:rsidRDefault="009E42E4" w:rsidP="00956219">
      <w:r>
        <w:rPr>
          <w:b/>
          <w:bCs/>
        </w:rPr>
        <w:t xml:space="preserve"> </w:t>
      </w:r>
    </w:p>
    <w:p w14:paraId="5174F682" w14:textId="77777777" w:rsidR="00956219" w:rsidRDefault="00956219" w:rsidP="00956219">
      <w:pPr>
        <w:pStyle w:val="NormTop"/>
      </w:pPr>
      <w:r>
        <w:rPr>
          <w:color w:val="0000FF"/>
        </w:rPr>
        <w:t>S2-2508726</w:t>
      </w:r>
      <w:r w:rsidRPr="00D53282">
        <w:t xml:space="preserve"> </w:t>
      </w:r>
      <w:r>
        <w:t xml:space="preserve">(CR) 23.369 CR0097 (Rel-19, 'F'): Clarification on </w:t>
      </w:r>
      <w:proofErr w:type="spellStart"/>
      <w:r>
        <w:t>AIoT</w:t>
      </w:r>
      <w:proofErr w:type="spellEnd"/>
      <w:r>
        <w:t xml:space="preserve">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0F21CA26"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S2-2509653</w:t>
      </w:r>
      <w:r>
        <w:t>.</w:t>
      </w:r>
    </w:p>
    <w:p w14:paraId="1E54BD05" w14:textId="77777777" w:rsidR="00956219" w:rsidRPr="005B25A1" w:rsidRDefault="00956219" w:rsidP="00956219">
      <w:pPr>
        <w:keepNext/>
        <w:keepLines/>
        <w:rPr>
          <w:b/>
          <w:bCs/>
        </w:rPr>
      </w:pPr>
      <w:r w:rsidRPr="005B25A1">
        <w:rPr>
          <w:b/>
          <w:bCs/>
        </w:rPr>
        <w:t>Convenor comment:</w:t>
      </w:r>
    </w:p>
    <w:p w14:paraId="33E4188C" w14:textId="77777777" w:rsidR="00956219" w:rsidRPr="005B25A1" w:rsidRDefault="00956219" w:rsidP="00956219">
      <w:pPr>
        <w:keepNext/>
        <w:keepLines/>
      </w:pPr>
      <w:r w:rsidRPr="005B25A1">
        <w:t>merge into S2-2508779? 5.5, ADM+ credential.</w:t>
      </w:r>
    </w:p>
    <w:p w14:paraId="508E8162" w14:textId="77777777" w:rsidR="00956219" w:rsidRPr="005B25A1" w:rsidRDefault="00956219" w:rsidP="00956219">
      <w:pPr>
        <w:keepNext/>
        <w:keepLines/>
        <w:rPr>
          <w:b/>
          <w:bCs/>
        </w:rPr>
      </w:pPr>
      <w:r w:rsidRPr="005B25A1">
        <w:rPr>
          <w:b/>
          <w:bCs/>
        </w:rPr>
        <w:t>Parallel discussion:</w:t>
      </w:r>
    </w:p>
    <w:p w14:paraId="0606743B" w14:textId="77777777" w:rsidR="00956219" w:rsidRPr="005B25A1" w:rsidRDefault="00956219" w:rsidP="00956219">
      <w:pPr>
        <w:keepNext/>
        <w:keepLines/>
      </w:pPr>
      <w:r w:rsidRPr="005B25A1">
        <w:t>Merged.</w:t>
      </w:r>
    </w:p>
    <w:p w14:paraId="40A5B6ED" w14:textId="77777777" w:rsidR="00956219" w:rsidRPr="00EB0339" w:rsidRDefault="00956219" w:rsidP="00956219">
      <w:r w:rsidRPr="005B25A1">
        <w:rPr>
          <w:b/>
          <w:bCs/>
        </w:rPr>
        <w:t>Status:</w:t>
      </w:r>
      <w:r>
        <w:t xml:space="preserve"> </w:t>
      </w:r>
      <w:r>
        <w:rPr>
          <w:color w:val="0000FF"/>
        </w:rPr>
        <w:t>Merged</w:t>
      </w:r>
      <w:r>
        <w:t>.</w:t>
      </w:r>
    </w:p>
    <w:p w14:paraId="3067847B" w14:textId="77777777" w:rsidR="00956219" w:rsidRPr="00EB0339" w:rsidRDefault="00956219" w:rsidP="00956219"/>
    <w:p w14:paraId="0E52291F" w14:textId="77777777" w:rsidR="00956219" w:rsidRDefault="00956219" w:rsidP="00956219">
      <w:pPr>
        <w:pStyle w:val="NormTop"/>
      </w:pPr>
      <w:r>
        <w:rPr>
          <w:color w:val="0000FF"/>
        </w:rPr>
        <w:t>S2-2508817</w:t>
      </w:r>
      <w:r w:rsidRPr="00D53282">
        <w:t xml:space="preserve"> </w:t>
      </w:r>
      <w:r>
        <w:t xml:space="preserve">(CR) 23.369 CR0104 (Rel-19, 'F'): Update of </w:t>
      </w:r>
      <w:proofErr w:type="spellStart"/>
      <w:r>
        <w:t>AIoT</w:t>
      </w:r>
      <w:proofErr w:type="spellEnd"/>
      <w:r>
        <w:t xml:space="preserve"> device profile data for stored temporary ID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'Temporary Device ID' filed in </w:t>
      </w:r>
      <w:proofErr w:type="spellStart"/>
      <w:r>
        <w:t>AIoT</w:t>
      </w:r>
      <w:proofErr w:type="spellEnd"/>
      <w:r>
        <w:t xml:space="preserve"> device profile data. Add a 'Temporary Device ID generation request indication' in </w:t>
      </w:r>
      <w:proofErr w:type="spellStart"/>
      <w:r>
        <w:t>Nudm_Update</w:t>
      </w:r>
      <w:proofErr w:type="spellEnd"/>
      <w:r>
        <w:t xml:space="preserve"> service.</w:t>
      </w:r>
    </w:p>
    <w:p w14:paraId="010033DA"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S2-2509653</w:t>
      </w:r>
      <w:r>
        <w:t>.</w:t>
      </w:r>
    </w:p>
    <w:p w14:paraId="7FD1DE66" w14:textId="77777777" w:rsidR="00956219" w:rsidRPr="005B25A1" w:rsidRDefault="00956219" w:rsidP="00956219">
      <w:pPr>
        <w:keepNext/>
        <w:keepLines/>
        <w:rPr>
          <w:b/>
          <w:bCs/>
        </w:rPr>
      </w:pPr>
      <w:r w:rsidRPr="005B25A1">
        <w:rPr>
          <w:b/>
          <w:bCs/>
        </w:rPr>
        <w:t>Convenor comment:</w:t>
      </w:r>
    </w:p>
    <w:p w14:paraId="314DF5B4" w14:textId="77777777" w:rsidR="00956219" w:rsidRPr="005B25A1" w:rsidRDefault="00956219" w:rsidP="00956219">
      <w:pPr>
        <w:keepNext/>
        <w:keepLines/>
      </w:pPr>
      <w:r w:rsidRPr="005B25A1">
        <w:t>Merge into S2-2508779? Focus on 5.5.</w:t>
      </w:r>
    </w:p>
    <w:p w14:paraId="16D7C925" w14:textId="77777777" w:rsidR="00956219" w:rsidRPr="005B25A1" w:rsidRDefault="00956219" w:rsidP="00956219">
      <w:pPr>
        <w:keepNext/>
        <w:keepLines/>
        <w:rPr>
          <w:b/>
          <w:bCs/>
        </w:rPr>
      </w:pPr>
      <w:r w:rsidRPr="005B25A1">
        <w:rPr>
          <w:b/>
          <w:bCs/>
        </w:rPr>
        <w:t>Parallel discussion:</w:t>
      </w:r>
    </w:p>
    <w:p w14:paraId="6F4C403E" w14:textId="77777777" w:rsidR="00956219" w:rsidRPr="005B25A1" w:rsidRDefault="00956219" w:rsidP="00956219">
      <w:pPr>
        <w:keepNext/>
        <w:keepLines/>
      </w:pPr>
      <w:r w:rsidRPr="005B25A1">
        <w:t>Merged.</w:t>
      </w:r>
    </w:p>
    <w:p w14:paraId="5B498661" w14:textId="77777777" w:rsidR="00956219" w:rsidRPr="00EB0339" w:rsidRDefault="00956219" w:rsidP="00956219">
      <w:r w:rsidRPr="005B25A1">
        <w:rPr>
          <w:b/>
          <w:bCs/>
        </w:rPr>
        <w:t>Status:</w:t>
      </w:r>
      <w:r>
        <w:t xml:space="preserve"> </w:t>
      </w:r>
      <w:r>
        <w:rPr>
          <w:color w:val="0000FF"/>
        </w:rPr>
        <w:t>Merged</w:t>
      </w:r>
      <w:r>
        <w:t>.</w:t>
      </w:r>
    </w:p>
    <w:p w14:paraId="2EB51AD2" w14:textId="77777777" w:rsidR="00956219" w:rsidRPr="00EB0339" w:rsidRDefault="00956219" w:rsidP="00956219"/>
    <w:p w14:paraId="74D2AD1F" w14:textId="77777777" w:rsidR="00956219" w:rsidRDefault="00956219" w:rsidP="00956219">
      <w:pPr>
        <w:pStyle w:val="NormTop"/>
      </w:pPr>
      <w:r>
        <w:rPr>
          <w:color w:val="0000FF"/>
        </w:rPr>
        <w:t>S2-2509052</w:t>
      </w:r>
      <w:r w:rsidRPr="00D53282">
        <w:t xml:space="preserve"> </w:t>
      </w:r>
      <w:r>
        <w:t xml:space="preserve">(CR) 23.369 CR0109 (Rel-19, 'F'): Support of </w:t>
      </w:r>
      <w:proofErr w:type="spellStart"/>
      <w:r>
        <w:t>AIoT</w:t>
      </w:r>
      <w:proofErr w:type="spellEnd"/>
      <w:r>
        <w:t xml:space="preserve"> device context management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separate clause for </w:t>
      </w:r>
      <w:proofErr w:type="spellStart"/>
      <w:r>
        <w:t>AIoT</w:t>
      </w:r>
      <w:proofErr w:type="spellEnd"/>
      <w:r>
        <w:t xml:space="preserve"> device context management.</w:t>
      </w:r>
    </w:p>
    <w:p w14:paraId="51487F5D" w14:textId="77777777" w:rsidR="00956219" w:rsidRPr="005B25A1" w:rsidRDefault="00956219" w:rsidP="00956219">
      <w:pPr>
        <w:keepNext/>
        <w:keepLines/>
        <w:rPr>
          <w:b/>
          <w:bCs/>
        </w:rPr>
      </w:pPr>
      <w:r w:rsidRPr="005B25A1">
        <w:rPr>
          <w:b/>
          <w:bCs/>
        </w:rPr>
        <w:t>Convenor comment:</w:t>
      </w:r>
    </w:p>
    <w:p w14:paraId="654AEB6C" w14:textId="77777777" w:rsidR="00956219" w:rsidRPr="005B25A1" w:rsidRDefault="00956219" w:rsidP="00956219">
      <w:pPr>
        <w:keepNext/>
        <w:keepLines/>
      </w:pPr>
      <w:r w:rsidRPr="005B25A1">
        <w:t>Open? 5.X, Device context in AIOTF.</w:t>
      </w:r>
    </w:p>
    <w:p w14:paraId="063689DF" w14:textId="77777777" w:rsidR="00956219" w:rsidRPr="005B25A1" w:rsidRDefault="00956219" w:rsidP="00956219">
      <w:pPr>
        <w:keepNext/>
        <w:keepLines/>
        <w:rPr>
          <w:b/>
          <w:bCs/>
        </w:rPr>
      </w:pPr>
      <w:r w:rsidRPr="005B25A1">
        <w:rPr>
          <w:b/>
          <w:bCs/>
        </w:rPr>
        <w:t>Parallel discussion:</w:t>
      </w:r>
    </w:p>
    <w:p w14:paraId="7553D83F" w14:textId="77777777" w:rsidR="00956219" w:rsidRPr="005B25A1" w:rsidRDefault="00956219" w:rsidP="00956219">
      <w:pPr>
        <w:keepNext/>
        <w:keepLines/>
      </w:pPr>
      <w:r w:rsidRPr="005B25A1">
        <w:t>Revised in parallel session to</w:t>
      </w:r>
      <w:r>
        <w:rPr>
          <w:color w:val="0000FF"/>
        </w:rPr>
        <w:t xml:space="preserve"> S2-2509398</w:t>
      </w:r>
      <w:r>
        <w:t>.</w:t>
      </w:r>
    </w:p>
    <w:p w14:paraId="2C9BD77B" w14:textId="77777777" w:rsidR="00956219" w:rsidRPr="005B25A1" w:rsidRDefault="00956219" w:rsidP="00956219">
      <w:pPr>
        <w:keepNext/>
        <w:keepLines/>
      </w:pPr>
      <w:r w:rsidRPr="005B25A1">
        <w:t xml:space="preserve">Note: NOTE: When to erase the stored </w:t>
      </w:r>
      <w:proofErr w:type="spellStart"/>
      <w:r w:rsidRPr="005B25A1">
        <w:t>AIoT</w:t>
      </w:r>
      <w:proofErr w:type="spellEnd"/>
      <w:r w:rsidRPr="005B25A1">
        <w:t xml:space="preserve"> Device context is up to implementation and local configuration. Remove the change on change. Add source companies. Revised in parallel session to</w:t>
      </w:r>
      <w:r>
        <w:rPr>
          <w:color w:val="0000FF"/>
        </w:rPr>
        <w:t xml:space="preserve"> S2-2509439</w:t>
      </w:r>
      <w:r>
        <w:t>.</w:t>
      </w:r>
    </w:p>
    <w:p w14:paraId="71A6676B"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7802B2CB" w14:textId="77777777" w:rsidR="009E42E4" w:rsidRPr="005B25A1" w:rsidRDefault="009E42E4" w:rsidP="009E42E4">
      <w:pPr>
        <w:keepNext/>
        <w:keepLines/>
        <w:rPr>
          <w:b/>
          <w:bCs/>
        </w:rPr>
      </w:pPr>
      <w:r w:rsidRPr="005B25A1">
        <w:rPr>
          <w:b/>
          <w:bCs/>
        </w:rPr>
        <w:t>Plenary Discussion:</w:t>
      </w:r>
    </w:p>
    <w:p w14:paraId="1A92112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0A8F3A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42F0C10" w14:textId="00487D7C" w:rsidR="00956219" w:rsidRPr="00EB0339" w:rsidRDefault="009E42E4" w:rsidP="00956219">
      <w:r>
        <w:rPr>
          <w:b/>
          <w:bCs/>
        </w:rPr>
        <w:t xml:space="preserve"> </w:t>
      </w:r>
    </w:p>
    <w:p w14:paraId="2BEEB79A"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Other SA3 alignments</w:t>
      </w:r>
    </w:p>
    <w:p w14:paraId="0006571B" w14:textId="77777777" w:rsidR="00956219" w:rsidRDefault="00956219" w:rsidP="00956219">
      <w:pPr>
        <w:pStyle w:val="NormTop"/>
      </w:pPr>
      <w:r>
        <w:rPr>
          <w:color w:val="0000FF"/>
        </w:rPr>
        <w:t>S2-2508585</w:t>
      </w:r>
      <w:r w:rsidRPr="00D53282">
        <w:t xml:space="preserve"> </w:t>
      </w:r>
      <w:r>
        <w:t>(CR) 23.369 CR0084 (Rel-19, 'F'): Alignment for the security aspects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4.5.3 - Added security aspect related functionality of the AIOTF with reference to the TS 33.369.  4.5.9 - Added security aspect related functionality of the ADM with reference to the TS 33.369.  5.7.1 - Added description on general clause for the Identifiers used to support identification of </w:t>
      </w:r>
      <w:proofErr w:type="spellStart"/>
      <w:r>
        <w:t>AIoT</w:t>
      </w:r>
      <w:proofErr w:type="spellEnd"/>
      <w:r>
        <w:t xml:space="preserve"> Device and </w:t>
      </w:r>
      <w:proofErr w:type="spellStart"/>
      <w:r>
        <w:t>AIoT</w:t>
      </w:r>
      <w:proofErr w:type="spellEnd"/>
      <w:r>
        <w:t xml:space="preserve"> Session and reference to TS 33.369 regarding the protection of </w:t>
      </w:r>
      <w:proofErr w:type="spellStart"/>
      <w:r>
        <w:t>AIoT</w:t>
      </w:r>
      <w:proofErr w:type="spellEnd"/>
      <w:r>
        <w:t xml:space="preserve"> device identifier privacy.  5.8 - Editor's note on the security for the filtering information is resolved with the reference to the TS 33.369 added in the general clause.  6.2.2 - Added reference and description related to security parameters for authentication and privacy protection for the </w:t>
      </w:r>
      <w:proofErr w:type="spellStart"/>
      <w:r>
        <w:t>AIoT</w:t>
      </w:r>
      <w:proofErr w:type="spellEnd"/>
      <w:r>
        <w:t xml:space="preserve"> Identification Information to resolve Editor's note on the security for the Device ID.  6.2.3 - Added reference and </w:t>
      </w:r>
      <w:proofErr w:type="spellStart"/>
      <w:r>
        <w:t>decription</w:t>
      </w:r>
      <w:proofErr w:type="spellEnd"/>
      <w:r>
        <w:t xml:space="preserve"> related to the integrity protected and </w:t>
      </w:r>
      <w:proofErr w:type="spellStart"/>
      <w:r>
        <w:t>ecryption</w:t>
      </w:r>
      <w:proofErr w:type="spellEnd"/>
      <w:r>
        <w:t xml:space="preserve"> of the NAS Command Request and Response as alignment to the TS 33.369.</w:t>
      </w:r>
    </w:p>
    <w:p w14:paraId="0E485737" w14:textId="77777777" w:rsidR="00956219" w:rsidRPr="005B25A1" w:rsidRDefault="00956219" w:rsidP="00956219">
      <w:pPr>
        <w:keepNext/>
        <w:keepLines/>
        <w:rPr>
          <w:b/>
          <w:bCs/>
        </w:rPr>
      </w:pPr>
      <w:r w:rsidRPr="005B25A1">
        <w:rPr>
          <w:b/>
          <w:bCs/>
        </w:rPr>
        <w:t>Convenor comment:</w:t>
      </w:r>
    </w:p>
    <w:p w14:paraId="08469980" w14:textId="77777777" w:rsidR="00956219" w:rsidRPr="005B25A1" w:rsidRDefault="00956219" w:rsidP="00956219">
      <w:pPr>
        <w:keepNext/>
        <w:keepLines/>
      </w:pPr>
      <w:r w:rsidRPr="005B25A1">
        <w:t>4.5.3, 4.5.9, 5.7.1.</w:t>
      </w:r>
    </w:p>
    <w:p w14:paraId="177B6D55" w14:textId="77777777" w:rsidR="00956219" w:rsidRPr="005B25A1" w:rsidRDefault="00956219" w:rsidP="00956219">
      <w:pPr>
        <w:keepNext/>
        <w:keepLines/>
        <w:rPr>
          <w:b/>
          <w:bCs/>
        </w:rPr>
      </w:pPr>
      <w:r w:rsidRPr="005B25A1">
        <w:rPr>
          <w:b/>
          <w:bCs/>
        </w:rPr>
        <w:t>Parallel discussion:</w:t>
      </w:r>
    </w:p>
    <w:p w14:paraId="751E0F24" w14:textId="77777777" w:rsidR="00956219" w:rsidRPr="005B25A1" w:rsidRDefault="00956219" w:rsidP="00956219">
      <w:pPr>
        <w:keepNext/>
        <w:keepLines/>
      </w:pPr>
      <w:r w:rsidRPr="005B25A1">
        <w:t>Revised in parallel session to</w:t>
      </w:r>
      <w:r>
        <w:rPr>
          <w:color w:val="0000FF"/>
        </w:rPr>
        <w:t xml:space="preserve"> S2-2509399</w:t>
      </w:r>
      <w:r>
        <w:t>.</w:t>
      </w:r>
    </w:p>
    <w:p w14:paraId="1D37C7BE"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4778496B" w14:textId="77777777" w:rsidR="009E42E4" w:rsidRPr="005B25A1" w:rsidRDefault="009E42E4" w:rsidP="009E42E4">
      <w:pPr>
        <w:keepNext/>
        <w:keepLines/>
        <w:rPr>
          <w:b/>
          <w:bCs/>
        </w:rPr>
      </w:pPr>
      <w:r w:rsidRPr="005B25A1">
        <w:rPr>
          <w:b/>
          <w:bCs/>
        </w:rPr>
        <w:t>Plenary Discussion:</w:t>
      </w:r>
    </w:p>
    <w:p w14:paraId="6CA55E57"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F2132F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B385EED" w14:textId="1C997DB5" w:rsidR="00956219" w:rsidRPr="00EB0339" w:rsidRDefault="009E42E4" w:rsidP="00956219">
      <w:r>
        <w:rPr>
          <w:b/>
          <w:bCs/>
        </w:rPr>
        <w:t xml:space="preserve"> </w:t>
      </w:r>
    </w:p>
    <w:p w14:paraId="4C9E7F97" w14:textId="77777777" w:rsidR="00956219" w:rsidRDefault="00956219" w:rsidP="00956219">
      <w:pPr>
        <w:pStyle w:val="NormTop"/>
      </w:pPr>
      <w:r>
        <w:rPr>
          <w:color w:val="0000FF"/>
        </w:rPr>
        <w:t>S2-2508655</w:t>
      </w:r>
      <w:r w:rsidRPr="00D53282">
        <w:t xml:space="preserve"> </w:t>
      </w:r>
      <w:r>
        <w:t>(CR) 23.369 CR0091 (Rel-19, 'F'): Security Alignment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title of TS 33.369 to 'Security aspects of Ambient IoT service for isolated private networks' in the reference clause. In inventory procedure, the </w:t>
      </w:r>
      <w:proofErr w:type="spellStart"/>
      <w:r>
        <w:t>AIoT</w:t>
      </w:r>
      <w:proofErr w:type="spellEnd"/>
      <w:r>
        <w:t xml:space="preserve"> Device Identification Information and the security parameter </w:t>
      </w:r>
      <w:proofErr w:type="spellStart"/>
      <w:r>
        <w:t>RANDAIOT_n</w:t>
      </w:r>
      <w:proofErr w:type="spellEnd"/>
      <w:r>
        <w:t xml:space="preserve"> are </w:t>
      </w:r>
      <w:proofErr w:type="spellStart"/>
      <w:r>
        <w:t>includeded</w:t>
      </w:r>
      <w:proofErr w:type="spellEnd"/>
      <w:r>
        <w:t xml:space="preserve"> in the </w:t>
      </w:r>
      <w:proofErr w:type="spellStart"/>
      <w:r>
        <w:t>AIoT</w:t>
      </w:r>
      <w:proofErr w:type="spellEnd"/>
      <w:r>
        <w:t xml:space="preserve"> paging message. The </w:t>
      </w:r>
      <w:proofErr w:type="spellStart"/>
      <w:r>
        <w:t>AIoT</w:t>
      </w:r>
      <w:proofErr w:type="spellEnd"/>
      <w:r>
        <w:t xml:space="preserve"> Device Identification Information can be Filtering Information for a group of </w:t>
      </w:r>
      <w:proofErr w:type="spellStart"/>
      <w:r>
        <w:t>AIoT</w:t>
      </w:r>
      <w:proofErr w:type="spellEnd"/>
      <w:r>
        <w:t xml:space="preserve"> devices or Temporary ID for an individual </w:t>
      </w:r>
      <w:proofErr w:type="spellStart"/>
      <w:r>
        <w:t>AIoT</w:t>
      </w:r>
      <w:proofErr w:type="spellEnd"/>
      <w:r>
        <w:t xml:space="preserve"> device. Only when the privacy protection is not used, The </w:t>
      </w:r>
      <w:proofErr w:type="spellStart"/>
      <w:r>
        <w:t>AIoT</w:t>
      </w:r>
      <w:proofErr w:type="spellEnd"/>
      <w:r>
        <w:t xml:space="preserve"> Device Permanent ID can be included in instead of Temporary ID. In inventory procedure, in the NAS message from the </w:t>
      </w:r>
      <w:proofErr w:type="spellStart"/>
      <w:r>
        <w:t>AIoT</w:t>
      </w:r>
      <w:proofErr w:type="spellEnd"/>
      <w:r>
        <w:t xml:space="preserve"> device to the AIOTF, RESAIOT and </w:t>
      </w:r>
      <w:proofErr w:type="spellStart"/>
      <w:r>
        <w:t>RANDAIOT_d</w:t>
      </w:r>
      <w:proofErr w:type="spellEnd"/>
      <w:r>
        <w:t xml:space="preserve"> are included. Only when the privacy protection is not used, </w:t>
      </w:r>
      <w:proofErr w:type="spellStart"/>
      <w:r>
        <w:t>AIoT</w:t>
      </w:r>
      <w:proofErr w:type="spellEnd"/>
      <w:r>
        <w:t xml:space="preserve"> Device Permanent ID is included. And thus, in the assistance information, the 'Size of the Inventory Response message from the </w:t>
      </w:r>
      <w:proofErr w:type="spellStart"/>
      <w:r>
        <w:t>AIoT</w:t>
      </w:r>
      <w:proofErr w:type="spellEnd"/>
      <w:r>
        <w:t xml:space="preserve"> Device' needs to be updated to consider those parameters. In command procedure, the NAS Command Request and Command Response messages are protected. The security related Editor's Notes can be resolved.</w:t>
      </w:r>
    </w:p>
    <w:p w14:paraId="7791A75B" w14:textId="77777777" w:rsidR="00956219" w:rsidRPr="005B25A1" w:rsidRDefault="00956219" w:rsidP="00956219">
      <w:pPr>
        <w:keepNext/>
        <w:keepLines/>
        <w:rPr>
          <w:b/>
          <w:bCs/>
        </w:rPr>
      </w:pPr>
      <w:r w:rsidRPr="005B25A1">
        <w:rPr>
          <w:b/>
          <w:bCs/>
        </w:rPr>
        <w:t>Convenor comment:</w:t>
      </w:r>
    </w:p>
    <w:p w14:paraId="29CE56A8" w14:textId="77777777" w:rsidR="00956219" w:rsidRPr="005B25A1" w:rsidRDefault="00956219" w:rsidP="00956219">
      <w:pPr>
        <w:keepNext/>
        <w:keepLines/>
      </w:pPr>
      <w:r w:rsidRPr="005B25A1">
        <w:t>5.4.</w:t>
      </w:r>
    </w:p>
    <w:p w14:paraId="6BDF239A" w14:textId="77777777" w:rsidR="00956219" w:rsidRPr="005B25A1" w:rsidRDefault="00956219" w:rsidP="00956219">
      <w:pPr>
        <w:keepNext/>
        <w:keepLines/>
        <w:rPr>
          <w:b/>
          <w:bCs/>
        </w:rPr>
      </w:pPr>
      <w:r w:rsidRPr="005B25A1">
        <w:rPr>
          <w:b/>
          <w:bCs/>
        </w:rPr>
        <w:t>Parallel discussion:</w:t>
      </w:r>
    </w:p>
    <w:p w14:paraId="6A65AA1A" w14:textId="77777777" w:rsidR="00956219" w:rsidRPr="005B25A1" w:rsidRDefault="00956219" w:rsidP="00956219">
      <w:pPr>
        <w:keepNext/>
        <w:keepLines/>
      </w:pPr>
      <w:r w:rsidRPr="005B25A1">
        <w:t>Revised in parallel session to</w:t>
      </w:r>
      <w:r>
        <w:rPr>
          <w:color w:val="0000FF"/>
        </w:rPr>
        <w:t xml:space="preserve"> S2-2509400</w:t>
      </w:r>
      <w:r>
        <w:t>.</w:t>
      </w:r>
    </w:p>
    <w:p w14:paraId="593B9BA8" w14:textId="77777777" w:rsidR="00956219" w:rsidRPr="005B25A1" w:rsidRDefault="00956219" w:rsidP="00956219">
      <w:pPr>
        <w:keepNext/>
        <w:keepLines/>
      </w:pPr>
      <w:r w:rsidRPr="005B25A1">
        <w:t>Revised in parallel session to</w:t>
      </w:r>
      <w:r>
        <w:rPr>
          <w:color w:val="0000FF"/>
        </w:rPr>
        <w:t xml:space="preserve"> S2-2509440</w:t>
      </w:r>
      <w:r>
        <w:t>.</w:t>
      </w:r>
    </w:p>
    <w:p w14:paraId="5ECF71AB" w14:textId="77777777" w:rsidR="00956219" w:rsidRPr="005B25A1" w:rsidRDefault="00956219" w:rsidP="00956219">
      <w:pPr>
        <w:keepNext/>
        <w:keepLines/>
      </w:pPr>
      <w:r w:rsidRPr="005B25A1">
        <w:t xml:space="preserve">Bullet b) is determined by AIOTF based on the length of device specific authentication information as specified in TS 33.369 [9], and if </w:t>
      </w:r>
      <w:proofErr w:type="spellStart"/>
      <w:r w:rsidRPr="005B25A1">
        <w:t>AIoT</w:t>
      </w:r>
      <w:proofErr w:type="spellEnd"/>
      <w:r w:rsidRPr="005B25A1">
        <w:t xml:space="preserve"> Device Permanent ID is included, its length is considered. Revised in parallel session to</w:t>
      </w:r>
      <w:r>
        <w:rPr>
          <w:color w:val="0000FF"/>
        </w:rPr>
        <w:t xml:space="preserve"> S2-2509654</w:t>
      </w:r>
      <w:r>
        <w:t>.</w:t>
      </w:r>
    </w:p>
    <w:p w14:paraId="57488DB4"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53028AF" w14:textId="77777777" w:rsidR="009E42E4" w:rsidRPr="005B25A1" w:rsidRDefault="009E42E4" w:rsidP="009E42E4">
      <w:pPr>
        <w:keepNext/>
        <w:keepLines/>
        <w:rPr>
          <w:b/>
          <w:bCs/>
        </w:rPr>
      </w:pPr>
      <w:r w:rsidRPr="005B25A1">
        <w:rPr>
          <w:b/>
          <w:bCs/>
        </w:rPr>
        <w:t>Plenary Discussion:</w:t>
      </w:r>
    </w:p>
    <w:p w14:paraId="7395750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7B8456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F232EBE" w14:textId="57ACA483" w:rsidR="00956219" w:rsidRPr="00EB0339" w:rsidRDefault="009E42E4" w:rsidP="00956219">
      <w:r>
        <w:rPr>
          <w:b/>
          <w:bCs/>
        </w:rPr>
        <w:t xml:space="preserve"> </w:t>
      </w:r>
    </w:p>
    <w:p w14:paraId="13C51454"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EN on RAN alignment</w:t>
      </w:r>
    </w:p>
    <w:p w14:paraId="0AA9A42C" w14:textId="77777777" w:rsidR="00956219" w:rsidRDefault="00956219" w:rsidP="00956219">
      <w:pPr>
        <w:pStyle w:val="NormTop"/>
      </w:pPr>
      <w:r>
        <w:rPr>
          <w:color w:val="0000FF"/>
        </w:rPr>
        <w:t>S2-2508484</w:t>
      </w:r>
      <w:r w:rsidRPr="00D53282">
        <w:t xml:space="preserve"> </w:t>
      </w:r>
      <w:r>
        <w:t>(CR) 23.369 CR0081 (Rel-19, 'F'): Inventory Complete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completion of the Inventory procedure in the NG-RAN is aligned with RAN WG3 agreement.</w:t>
      </w:r>
    </w:p>
    <w:p w14:paraId="290BF4AB"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S2-2509441</w:t>
      </w:r>
      <w:r>
        <w:t>.</w:t>
      </w:r>
    </w:p>
    <w:p w14:paraId="4AB5FEF1" w14:textId="77777777" w:rsidR="00956219" w:rsidRPr="005B25A1" w:rsidRDefault="00956219" w:rsidP="00956219">
      <w:pPr>
        <w:keepNext/>
        <w:keepLines/>
        <w:rPr>
          <w:b/>
          <w:bCs/>
        </w:rPr>
      </w:pPr>
      <w:r w:rsidRPr="005B25A1">
        <w:rPr>
          <w:b/>
          <w:bCs/>
        </w:rPr>
        <w:t>Convenor comment:</w:t>
      </w:r>
    </w:p>
    <w:p w14:paraId="43022D94" w14:textId="77777777" w:rsidR="00956219" w:rsidRPr="005B25A1" w:rsidRDefault="00956219" w:rsidP="00956219">
      <w:pPr>
        <w:keepNext/>
        <w:keepLines/>
      </w:pPr>
      <w:r w:rsidRPr="005B25A1">
        <w:t>Merge into S2-2508587?</w:t>
      </w:r>
    </w:p>
    <w:p w14:paraId="459B724A" w14:textId="77777777" w:rsidR="00956219" w:rsidRPr="005B25A1" w:rsidRDefault="00956219" w:rsidP="00956219">
      <w:pPr>
        <w:keepNext/>
        <w:keepLines/>
        <w:rPr>
          <w:b/>
          <w:bCs/>
        </w:rPr>
      </w:pPr>
      <w:r w:rsidRPr="005B25A1">
        <w:rPr>
          <w:b/>
          <w:bCs/>
        </w:rPr>
        <w:t>Parallel discussion:</w:t>
      </w:r>
    </w:p>
    <w:p w14:paraId="777C4D75" w14:textId="77777777" w:rsidR="00956219" w:rsidRPr="005B25A1" w:rsidRDefault="00956219" w:rsidP="00956219">
      <w:pPr>
        <w:keepNext/>
        <w:keepLines/>
      </w:pPr>
      <w:r w:rsidRPr="005B25A1">
        <w:t>Merged.</w:t>
      </w:r>
    </w:p>
    <w:p w14:paraId="76B473C4" w14:textId="77777777" w:rsidR="00956219" w:rsidRPr="00EB0339" w:rsidRDefault="00956219" w:rsidP="00956219">
      <w:r w:rsidRPr="005B25A1">
        <w:rPr>
          <w:b/>
          <w:bCs/>
        </w:rPr>
        <w:t>Status:</w:t>
      </w:r>
      <w:r>
        <w:t xml:space="preserve"> </w:t>
      </w:r>
      <w:r>
        <w:rPr>
          <w:color w:val="0000FF"/>
        </w:rPr>
        <w:t>Merged</w:t>
      </w:r>
      <w:r>
        <w:t>.</w:t>
      </w:r>
    </w:p>
    <w:p w14:paraId="03CA268F" w14:textId="77777777" w:rsidR="00956219" w:rsidRPr="00EB0339" w:rsidRDefault="00956219" w:rsidP="00956219"/>
    <w:p w14:paraId="7D35F544" w14:textId="77777777" w:rsidR="00956219" w:rsidRDefault="00956219" w:rsidP="00956219">
      <w:pPr>
        <w:pStyle w:val="NormTop"/>
      </w:pPr>
      <w:r>
        <w:rPr>
          <w:color w:val="0000FF"/>
        </w:rPr>
        <w:t>S2-2508587</w:t>
      </w:r>
      <w:r w:rsidRPr="00D53282">
        <w:t xml:space="preserve"> </w:t>
      </w:r>
      <w:r>
        <w:t>(CR) 23.369 CR0085 (Rel-19, 'F'): Alignment related to completion and Session Release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6.2.2 - Clarify that the NG-RAN includes the Inventory Complete Indication in the last report message and the AIOTF initiates the </w:t>
      </w:r>
      <w:proofErr w:type="spellStart"/>
      <w:r>
        <w:t>AIoT</w:t>
      </w:r>
      <w:proofErr w:type="spellEnd"/>
      <w:r>
        <w:t xml:space="preserve"> Session Release upon completion of the procedure.  6.2.3 - Clarify that the AIOTF initiates the </w:t>
      </w:r>
      <w:proofErr w:type="spellStart"/>
      <w:r>
        <w:t>AIoT</w:t>
      </w:r>
      <w:proofErr w:type="spellEnd"/>
      <w:r>
        <w:t xml:space="preserve"> Session Release upon completion of the procedure.</w:t>
      </w:r>
    </w:p>
    <w:p w14:paraId="1A0F302F" w14:textId="77777777" w:rsidR="00956219" w:rsidRPr="005B25A1" w:rsidRDefault="00956219" w:rsidP="00956219">
      <w:pPr>
        <w:keepNext/>
        <w:keepLines/>
        <w:rPr>
          <w:b/>
          <w:bCs/>
        </w:rPr>
      </w:pPr>
      <w:r w:rsidRPr="005B25A1">
        <w:rPr>
          <w:b/>
          <w:bCs/>
        </w:rPr>
        <w:t>Convenor comment:</w:t>
      </w:r>
    </w:p>
    <w:p w14:paraId="53B845ED" w14:textId="77777777" w:rsidR="00956219" w:rsidRPr="005B25A1" w:rsidRDefault="00956219" w:rsidP="00956219">
      <w:pPr>
        <w:keepNext/>
        <w:keepLines/>
      </w:pPr>
      <w:r w:rsidRPr="005B25A1">
        <w:t>Open?</w:t>
      </w:r>
    </w:p>
    <w:p w14:paraId="5F5F808B" w14:textId="77777777" w:rsidR="00956219" w:rsidRPr="005B25A1" w:rsidRDefault="00956219" w:rsidP="00956219">
      <w:pPr>
        <w:keepNext/>
        <w:keepLines/>
        <w:rPr>
          <w:b/>
          <w:bCs/>
        </w:rPr>
      </w:pPr>
      <w:r w:rsidRPr="005B25A1">
        <w:rPr>
          <w:b/>
          <w:bCs/>
        </w:rPr>
        <w:t>Parallel discussion:</w:t>
      </w:r>
    </w:p>
    <w:p w14:paraId="6DD34077" w14:textId="77777777" w:rsidR="00956219" w:rsidRPr="005B25A1" w:rsidRDefault="00956219" w:rsidP="00956219">
      <w:pPr>
        <w:keepNext/>
        <w:keepLines/>
      </w:pPr>
      <w:r w:rsidRPr="005B25A1">
        <w:t>Revised in parallel session to</w:t>
      </w:r>
      <w:r>
        <w:rPr>
          <w:color w:val="0000FF"/>
        </w:rPr>
        <w:t xml:space="preserve"> S2-2509401</w:t>
      </w:r>
      <w:r>
        <w:t>.</w:t>
      </w:r>
    </w:p>
    <w:p w14:paraId="5C5D0B9E" w14:textId="77777777" w:rsidR="00956219" w:rsidRPr="005B25A1" w:rsidRDefault="00956219" w:rsidP="00956219">
      <w:pPr>
        <w:keepNext/>
        <w:keepLines/>
      </w:pPr>
      <w:r w:rsidRPr="005B25A1">
        <w:t>Add the source companies.  Cover sheet, tick the RAN box. Revised in parallel session to</w:t>
      </w:r>
      <w:r>
        <w:rPr>
          <w:color w:val="0000FF"/>
        </w:rPr>
        <w:t xml:space="preserve"> S2-2509441</w:t>
      </w:r>
      <w:r>
        <w:t>.</w:t>
      </w:r>
    </w:p>
    <w:p w14:paraId="789385EF"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71476C98" w14:textId="77777777" w:rsidR="009E42E4" w:rsidRPr="005B25A1" w:rsidRDefault="009E42E4" w:rsidP="009E42E4">
      <w:pPr>
        <w:keepNext/>
        <w:keepLines/>
        <w:rPr>
          <w:b/>
          <w:bCs/>
        </w:rPr>
      </w:pPr>
      <w:r w:rsidRPr="005B25A1">
        <w:rPr>
          <w:b/>
          <w:bCs/>
        </w:rPr>
        <w:t>Plenary Discussion:</w:t>
      </w:r>
    </w:p>
    <w:p w14:paraId="5C1DED1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31D957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BF0E7CE" w14:textId="034B0D3C" w:rsidR="00956219" w:rsidRPr="00EB0339" w:rsidRDefault="009E42E4" w:rsidP="00956219">
      <w:r>
        <w:rPr>
          <w:b/>
          <w:bCs/>
        </w:rPr>
        <w:t xml:space="preserve"> </w:t>
      </w:r>
    </w:p>
    <w:p w14:paraId="73F99C41" w14:textId="77777777" w:rsidR="00956219" w:rsidRDefault="00956219" w:rsidP="00956219">
      <w:pPr>
        <w:pStyle w:val="NormTop"/>
      </w:pPr>
      <w:r>
        <w:rPr>
          <w:color w:val="0000FF"/>
        </w:rPr>
        <w:t>S2-2508653</w:t>
      </w:r>
      <w:r w:rsidRPr="00D53282">
        <w:t xml:space="preserve"> </w:t>
      </w:r>
      <w:r>
        <w:t>(CR) 23.369 CR0089 (Rel-19, 'F'): Alignment on Inventory Complete Indication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Inventory Procedure, the AIOTF initiates </w:t>
      </w:r>
      <w:proofErr w:type="spellStart"/>
      <w:r>
        <w:t>AIoT</w:t>
      </w:r>
      <w:proofErr w:type="spellEnd"/>
      <w:r>
        <w:t xml:space="preserve"> session release procedure, after receiving INVENTORY REPORT message containing Inventory Complete Indication. In Command Procedure, the AIOTF initiates </w:t>
      </w:r>
      <w:proofErr w:type="spellStart"/>
      <w:r>
        <w:t>AIoT</w:t>
      </w:r>
      <w:proofErr w:type="spellEnd"/>
      <w:r>
        <w:t xml:space="preserve"> session release procedure, after receiving INVENTORY REPORT message containing Inventory Complete Indication, and all the follow-on command transmissions have been completed. Resolve the EN in Inventory Procedure.</w:t>
      </w:r>
    </w:p>
    <w:p w14:paraId="49EC6253"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S2-2509441</w:t>
      </w:r>
      <w:r>
        <w:t>.</w:t>
      </w:r>
    </w:p>
    <w:p w14:paraId="0C84D59C" w14:textId="77777777" w:rsidR="00956219" w:rsidRPr="005B25A1" w:rsidRDefault="00956219" w:rsidP="00956219">
      <w:pPr>
        <w:keepNext/>
        <w:keepLines/>
        <w:rPr>
          <w:b/>
          <w:bCs/>
        </w:rPr>
      </w:pPr>
      <w:r w:rsidRPr="005B25A1">
        <w:rPr>
          <w:b/>
          <w:bCs/>
        </w:rPr>
        <w:t>Convenor comment:</w:t>
      </w:r>
    </w:p>
    <w:p w14:paraId="5F0371C6" w14:textId="77777777" w:rsidR="00956219" w:rsidRPr="005B25A1" w:rsidRDefault="00956219" w:rsidP="00956219">
      <w:pPr>
        <w:keepNext/>
        <w:keepLines/>
      </w:pPr>
      <w:r w:rsidRPr="005B25A1">
        <w:t>Merge into S2-2508587?</w:t>
      </w:r>
    </w:p>
    <w:p w14:paraId="2230AA4C" w14:textId="77777777" w:rsidR="00956219" w:rsidRPr="005B25A1" w:rsidRDefault="00956219" w:rsidP="00956219">
      <w:pPr>
        <w:keepNext/>
        <w:keepLines/>
        <w:rPr>
          <w:b/>
          <w:bCs/>
        </w:rPr>
      </w:pPr>
      <w:r w:rsidRPr="005B25A1">
        <w:rPr>
          <w:b/>
          <w:bCs/>
        </w:rPr>
        <w:t>Parallel discussion:</w:t>
      </w:r>
    </w:p>
    <w:p w14:paraId="4001F8A1" w14:textId="77777777" w:rsidR="00956219" w:rsidRPr="005B25A1" w:rsidRDefault="00956219" w:rsidP="00956219">
      <w:pPr>
        <w:keepNext/>
        <w:keepLines/>
      </w:pPr>
      <w:r w:rsidRPr="005B25A1">
        <w:t>Merged.</w:t>
      </w:r>
    </w:p>
    <w:p w14:paraId="26AC1C38" w14:textId="77777777" w:rsidR="00956219" w:rsidRPr="00EB0339" w:rsidRDefault="00956219" w:rsidP="00956219">
      <w:r w:rsidRPr="005B25A1">
        <w:rPr>
          <w:b/>
          <w:bCs/>
        </w:rPr>
        <w:t>Status:</w:t>
      </w:r>
      <w:r>
        <w:t xml:space="preserve"> </w:t>
      </w:r>
      <w:r>
        <w:rPr>
          <w:color w:val="0000FF"/>
        </w:rPr>
        <w:t>Merged</w:t>
      </w:r>
      <w:r>
        <w:t>.</w:t>
      </w:r>
    </w:p>
    <w:p w14:paraId="33C3611E" w14:textId="77777777" w:rsidR="00956219" w:rsidRPr="00EB0339" w:rsidRDefault="00956219" w:rsidP="00956219"/>
    <w:p w14:paraId="69718E64"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EN on </w:t>
      </w:r>
      <w:proofErr w:type="spellStart"/>
      <w:r>
        <w:rPr>
          <w:color w:val="0000FF"/>
        </w:rPr>
        <w:t>AIoT</w:t>
      </w:r>
      <w:proofErr w:type="spellEnd"/>
      <w:r>
        <w:rPr>
          <w:color w:val="0000FF"/>
        </w:rPr>
        <w:t xml:space="preserve"> Device Description</w:t>
      </w:r>
    </w:p>
    <w:p w14:paraId="44709202" w14:textId="77777777" w:rsidR="00956219" w:rsidRDefault="00956219" w:rsidP="00956219">
      <w:pPr>
        <w:pStyle w:val="NormTop"/>
      </w:pPr>
      <w:r>
        <w:rPr>
          <w:color w:val="0000FF"/>
        </w:rPr>
        <w:t>S2-2508651</w:t>
      </w:r>
      <w:r w:rsidRPr="00D53282">
        <w:t xml:space="preserve"> </w:t>
      </w:r>
      <w:r>
        <w:t xml:space="preserve">(CR) 23.369 CR0087 (Rel-19, 'F'): </w:t>
      </w:r>
      <w:proofErr w:type="spellStart"/>
      <w:r>
        <w:t>AIoT</w:t>
      </w:r>
      <w:proofErr w:type="spellEnd"/>
      <w:r>
        <w:t xml:space="preserve"> Device Description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function description of the </w:t>
      </w:r>
      <w:proofErr w:type="spellStart"/>
      <w:r>
        <w:t>AIoT</w:t>
      </w:r>
      <w:proofErr w:type="spellEnd"/>
      <w:r>
        <w:t xml:space="preserve"> Device. Resolve the EN.</w:t>
      </w:r>
    </w:p>
    <w:p w14:paraId="2D9E1DFC"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S2-2509442</w:t>
      </w:r>
      <w:r>
        <w:t>.</w:t>
      </w:r>
    </w:p>
    <w:p w14:paraId="25F11C6C" w14:textId="77777777" w:rsidR="00956219" w:rsidRPr="005B25A1" w:rsidRDefault="00956219" w:rsidP="00956219">
      <w:pPr>
        <w:keepNext/>
        <w:keepLines/>
        <w:rPr>
          <w:b/>
          <w:bCs/>
        </w:rPr>
      </w:pPr>
      <w:r w:rsidRPr="005B25A1">
        <w:rPr>
          <w:b/>
          <w:bCs/>
        </w:rPr>
        <w:t>Convenor comment:</w:t>
      </w:r>
    </w:p>
    <w:p w14:paraId="2DDC26D7" w14:textId="77777777" w:rsidR="00956219" w:rsidRPr="005B25A1" w:rsidRDefault="00956219" w:rsidP="00956219">
      <w:pPr>
        <w:keepNext/>
        <w:keepLines/>
      </w:pPr>
      <w:r w:rsidRPr="005B25A1">
        <w:t>Merge into S2-2508724?</w:t>
      </w:r>
    </w:p>
    <w:p w14:paraId="71CAC425" w14:textId="77777777" w:rsidR="00956219" w:rsidRPr="005B25A1" w:rsidRDefault="00956219" w:rsidP="00956219">
      <w:pPr>
        <w:keepNext/>
        <w:keepLines/>
        <w:rPr>
          <w:b/>
          <w:bCs/>
        </w:rPr>
      </w:pPr>
      <w:r w:rsidRPr="005B25A1">
        <w:rPr>
          <w:b/>
          <w:bCs/>
        </w:rPr>
        <w:t>Parallel discussion:</w:t>
      </w:r>
    </w:p>
    <w:p w14:paraId="0AD3A892" w14:textId="77777777" w:rsidR="00956219" w:rsidRPr="005B25A1" w:rsidRDefault="00956219" w:rsidP="00956219">
      <w:pPr>
        <w:keepNext/>
        <w:keepLines/>
      </w:pPr>
      <w:r w:rsidRPr="005B25A1">
        <w:t>Merged.</w:t>
      </w:r>
    </w:p>
    <w:p w14:paraId="74F69685" w14:textId="77777777" w:rsidR="00956219" w:rsidRPr="00EB0339" w:rsidRDefault="00956219" w:rsidP="00956219">
      <w:r w:rsidRPr="005B25A1">
        <w:rPr>
          <w:b/>
          <w:bCs/>
        </w:rPr>
        <w:t>Status:</w:t>
      </w:r>
      <w:r>
        <w:t xml:space="preserve"> </w:t>
      </w:r>
      <w:r>
        <w:rPr>
          <w:color w:val="0000FF"/>
        </w:rPr>
        <w:t>Merged</w:t>
      </w:r>
      <w:r>
        <w:t>.</w:t>
      </w:r>
    </w:p>
    <w:p w14:paraId="32F94FF9" w14:textId="77777777" w:rsidR="00956219" w:rsidRPr="00EB0339" w:rsidRDefault="00956219" w:rsidP="00956219"/>
    <w:p w14:paraId="217DCD6A" w14:textId="77777777" w:rsidR="00956219" w:rsidRDefault="00956219" w:rsidP="00956219">
      <w:pPr>
        <w:pStyle w:val="NormTop"/>
      </w:pPr>
      <w:r>
        <w:rPr>
          <w:color w:val="0000FF"/>
        </w:rPr>
        <w:t>S2-2508485</w:t>
      </w:r>
      <w:r w:rsidRPr="00D53282">
        <w:t xml:space="preserve"> </w:t>
      </w:r>
      <w:r>
        <w:t xml:space="preserve">(CR) 23.369 CR0082 (Rel-19, 'F'): </w:t>
      </w:r>
      <w:proofErr w:type="spellStart"/>
      <w:r>
        <w:t>AIoT</w:t>
      </w:r>
      <w:proofErr w:type="spellEnd"/>
      <w:r>
        <w:t xml:space="preserve">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w:t>
      </w:r>
      <w:proofErr w:type="spellStart"/>
      <w:r>
        <w:t>AIoT</w:t>
      </w:r>
      <w:proofErr w:type="spellEnd"/>
      <w:r>
        <w:t xml:space="preserve"> Device definition is clarified.</w:t>
      </w:r>
    </w:p>
    <w:p w14:paraId="723E19B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S2-2509442</w:t>
      </w:r>
      <w:r>
        <w:t>.</w:t>
      </w:r>
    </w:p>
    <w:p w14:paraId="536CB8B9" w14:textId="77777777" w:rsidR="00956219" w:rsidRPr="005B25A1" w:rsidRDefault="00956219" w:rsidP="00956219">
      <w:pPr>
        <w:keepNext/>
        <w:keepLines/>
        <w:rPr>
          <w:b/>
          <w:bCs/>
        </w:rPr>
      </w:pPr>
      <w:r w:rsidRPr="005B25A1">
        <w:rPr>
          <w:b/>
          <w:bCs/>
        </w:rPr>
        <w:t>Convenor comment:</w:t>
      </w:r>
    </w:p>
    <w:p w14:paraId="0CF7832D" w14:textId="77777777" w:rsidR="00956219" w:rsidRPr="005B25A1" w:rsidRDefault="00956219" w:rsidP="00956219">
      <w:pPr>
        <w:keepNext/>
        <w:keepLines/>
      </w:pPr>
      <w:r w:rsidRPr="005B25A1">
        <w:t>Merge into S2-2508724?</w:t>
      </w:r>
    </w:p>
    <w:p w14:paraId="0E701364" w14:textId="77777777" w:rsidR="00956219" w:rsidRPr="005B25A1" w:rsidRDefault="00956219" w:rsidP="00956219">
      <w:pPr>
        <w:keepNext/>
        <w:keepLines/>
        <w:rPr>
          <w:b/>
          <w:bCs/>
        </w:rPr>
      </w:pPr>
      <w:r w:rsidRPr="005B25A1">
        <w:rPr>
          <w:b/>
          <w:bCs/>
        </w:rPr>
        <w:t>Parallel discussion:</w:t>
      </w:r>
    </w:p>
    <w:p w14:paraId="7CA4A616" w14:textId="77777777" w:rsidR="00956219" w:rsidRPr="005B25A1" w:rsidRDefault="00956219" w:rsidP="00956219">
      <w:pPr>
        <w:keepNext/>
        <w:keepLines/>
      </w:pPr>
      <w:r w:rsidRPr="005B25A1">
        <w:t>Merged.</w:t>
      </w:r>
    </w:p>
    <w:p w14:paraId="53849420" w14:textId="77777777" w:rsidR="00956219" w:rsidRPr="00EB0339" w:rsidRDefault="00956219" w:rsidP="00956219">
      <w:r w:rsidRPr="005B25A1">
        <w:rPr>
          <w:b/>
          <w:bCs/>
        </w:rPr>
        <w:t>Status:</w:t>
      </w:r>
      <w:r>
        <w:t xml:space="preserve"> </w:t>
      </w:r>
      <w:r>
        <w:rPr>
          <w:color w:val="0000FF"/>
        </w:rPr>
        <w:t>Merged</w:t>
      </w:r>
      <w:r>
        <w:t>.</w:t>
      </w:r>
    </w:p>
    <w:p w14:paraId="20336C77" w14:textId="77777777" w:rsidR="00956219" w:rsidRPr="00EB0339" w:rsidRDefault="00956219" w:rsidP="00956219"/>
    <w:p w14:paraId="6FD4C6BA" w14:textId="77777777" w:rsidR="00956219" w:rsidRDefault="00956219" w:rsidP="00956219">
      <w:pPr>
        <w:pStyle w:val="NormTop"/>
      </w:pPr>
      <w:r>
        <w:rPr>
          <w:color w:val="0000FF"/>
        </w:rPr>
        <w:t>S2-2508724</w:t>
      </w:r>
      <w:r w:rsidRPr="00D53282">
        <w:t xml:space="preserve"> </w:t>
      </w:r>
      <w:r>
        <w:t xml:space="preserve">(CR) 23.369 CR0096 (Rel-19, 'F'): Clarification on </w:t>
      </w:r>
      <w:proofErr w:type="spellStart"/>
      <w:r>
        <w:t>AmbientIoT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of </w:t>
      </w:r>
      <w:proofErr w:type="spellStart"/>
      <w:r>
        <w:t>AmbientIoT</w:t>
      </w:r>
      <w:proofErr w:type="spellEnd"/>
      <w:r>
        <w:t xml:space="preserve"> Device according to RAN WG2's definition.</w:t>
      </w:r>
    </w:p>
    <w:p w14:paraId="50D8C1EF" w14:textId="77777777" w:rsidR="00956219" w:rsidRPr="005B25A1" w:rsidRDefault="00956219" w:rsidP="00956219">
      <w:pPr>
        <w:keepNext/>
        <w:keepLines/>
        <w:rPr>
          <w:b/>
          <w:bCs/>
        </w:rPr>
      </w:pPr>
      <w:r w:rsidRPr="005B25A1">
        <w:rPr>
          <w:b/>
          <w:bCs/>
        </w:rPr>
        <w:t>Convenor comment:</w:t>
      </w:r>
    </w:p>
    <w:p w14:paraId="2694CB1D" w14:textId="77777777" w:rsidR="00956219" w:rsidRPr="005B25A1" w:rsidRDefault="00956219" w:rsidP="00956219">
      <w:pPr>
        <w:keepNext/>
        <w:keepLines/>
      </w:pPr>
      <w:r w:rsidRPr="005B25A1">
        <w:t>Open?</w:t>
      </w:r>
    </w:p>
    <w:p w14:paraId="3540D07B" w14:textId="77777777" w:rsidR="00956219" w:rsidRPr="005B25A1" w:rsidRDefault="00956219" w:rsidP="00956219">
      <w:pPr>
        <w:keepNext/>
        <w:keepLines/>
        <w:rPr>
          <w:b/>
          <w:bCs/>
        </w:rPr>
      </w:pPr>
      <w:r w:rsidRPr="005B25A1">
        <w:rPr>
          <w:b/>
          <w:bCs/>
        </w:rPr>
        <w:t>Parallel discussion:</w:t>
      </w:r>
    </w:p>
    <w:p w14:paraId="128ADA53" w14:textId="77777777" w:rsidR="00956219" w:rsidRPr="005B25A1" w:rsidRDefault="00956219" w:rsidP="00956219">
      <w:pPr>
        <w:keepNext/>
        <w:keepLines/>
      </w:pPr>
      <w:r w:rsidRPr="005B25A1">
        <w:t>Revised in parallel session to</w:t>
      </w:r>
      <w:r>
        <w:rPr>
          <w:color w:val="0000FF"/>
        </w:rPr>
        <w:t xml:space="preserve"> S2-2509402</w:t>
      </w:r>
      <w:r>
        <w:t>.</w:t>
      </w:r>
    </w:p>
    <w:p w14:paraId="73E65B3F" w14:textId="77777777" w:rsidR="00956219" w:rsidRPr="005B25A1" w:rsidRDefault="00956219" w:rsidP="00956219">
      <w:pPr>
        <w:keepNext/>
        <w:keepLines/>
      </w:pPr>
      <w:r w:rsidRPr="005B25A1">
        <w:t xml:space="preserve">The </w:t>
      </w:r>
      <w:proofErr w:type="spellStart"/>
      <w:r w:rsidRPr="005B25A1">
        <w:t>AIoT</w:t>
      </w:r>
      <w:proofErr w:type="spellEnd"/>
      <w:r w:rsidRPr="005B25A1">
        <w:t xml:space="preserve"> Device supports the following functionality. Add the source companies. Revised in parallel session to</w:t>
      </w:r>
      <w:r>
        <w:rPr>
          <w:color w:val="0000FF"/>
        </w:rPr>
        <w:t xml:space="preserve"> S2-2509442</w:t>
      </w:r>
      <w:r>
        <w:t>.</w:t>
      </w:r>
    </w:p>
    <w:p w14:paraId="67476975"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5F0F4CB8" w14:textId="77777777" w:rsidR="009E42E4" w:rsidRPr="005B25A1" w:rsidRDefault="009E42E4" w:rsidP="009E42E4">
      <w:pPr>
        <w:keepNext/>
        <w:keepLines/>
        <w:rPr>
          <w:b/>
          <w:bCs/>
        </w:rPr>
      </w:pPr>
      <w:r w:rsidRPr="005B25A1">
        <w:rPr>
          <w:b/>
          <w:bCs/>
        </w:rPr>
        <w:t>Plenary Discussion:</w:t>
      </w:r>
    </w:p>
    <w:p w14:paraId="68FF1F2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E5B4C7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E2B613E" w14:textId="20FB2D8D" w:rsidR="00956219" w:rsidRPr="00EB0339" w:rsidRDefault="009E42E4" w:rsidP="00956219">
      <w:r>
        <w:rPr>
          <w:b/>
          <w:bCs/>
        </w:rPr>
        <w:t xml:space="preserve"> </w:t>
      </w:r>
    </w:p>
    <w:p w14:paraId="013E57ED" w14:textId="77777777" w:rsidR="00956219" w:rsidRDefault="00956219" w:rsidP="00956219">
      <w:pPr>
        <w:pStyle w:val="NormTop"/>
      </w:pPr>
      <w:r>
        <w:rPr>
          <w:color w:val="0000FF"/>
        </w:rPr>
        <w:t>S2-2509057</w:t>
      </w:r>
      <w:r w:rsidRPr="00D53282">
        <w:t xml:space="preserve"> </w:t>
      </w:r>
      <w:r>
        <w:t xml:space="preserve">(CR) 23.369 CR0114 (Rel-19, 'F'): Add </w:t>
      </w:r>
      <w:proofErr w:type="spellStart"/>
      <w:r>
        <w:t>AIoT</w:t>
      </w:r>
      <w:proofErr w:type="spellEnd"/>
      <w:r>
        <w:t xml:space="preserve"> Device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description of the </w:t>
      </w:r>
      <w:proofErr w:type="spellStart"/>
      <w:r>
        <w:t>AIoT</w:t>
      </w:r>
      <w:proofErr w:type="spellEnd"/>
      <w:r>
        <w:t xml:space="preserve"> Device, aligned with RAN 38.300 TPs.</w:t>
      </w:r>
    </w:p>
    <w:p w14:paraId="4FBFCEC0"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S2-2509442</w:t>
      </w:r>
      <w:r>
        <w:t>.</w:t>
      </w:r>
    </w:p>
    <w:p w14:paraId="0C6B89AD" w14:textId="77777777" w:rsidR="00956219" w:rsidRPr="005B25A1" w:rsidRDefault="00956219" w:rsidP="00956219">
      <w:pPr>
        <w:keepNext/>
        <w:keepLines/>
        <w:rPr>
          <w:b/>
          <w:bCs/>
        </w:rPr>
      </w:pPr>
      <w:r w:rsidRPr="005B25A1">
        <w:rPr>
          <w:b/>
          <w:bCs/>
        </w:rPr>
        <w:t>Convenor comment:</w:t>
      </w:r>
    </w:p>
    <w:p w14:paraId="148D5C56" w14:textId="77777777" w:rsidR="00956219" w:rsidRPr="005B25A1" w:rsidRDefault="00956219" w:rsidP="00956219">
      <w:pPr>
        <w:keepNext/>
        <w:keepLines/>
      </w:pPr>
      <w:r w:rsidRPr="005B25A1">
        <w:t>Merge into S2-2508724?</w:t>
      </w:r>
    </w:p>
    <w:p w14:paraId="0E1C0259" w14:textId="77777777" w:rsidR="00956219" w:rsidRPr="005B25A1" w:rsidRDefault="00956219" w:rsidP="00956219">
      <w:pPr>
        <w:keepNext/>
        <w:keepLines/>
        <w:rPr>
          <w:b/>
          <w:bCs/>
        </w:rPr>
      </w:pPr>
      <w:r w:rsidRPr="005B25A1">
        <w:rPr>
          <w:b/>
          <w:bCs/>
        </w:rPr>
        <w:t>Parallel discussion:</w:t>
      </w:r>
    </w:p>
    <w:p w14:paraId="6392BF29" w14:textId="77777777" w:rsidR="00956219" w:rsidRPr="005B25A1" w:rsidRDefault="00956219" w:rsidP="00956219">
      <w:pPr>
        <w:keepNext/>
        <w:keepLines/>
      </w:pPr>
      <w:r w:rsidRPr="005B25A1">
        <w:t>Merged.</w:t>
      </w:r>
    </w:p>
    <w:p w14:paraId="0FBC75E4" w14:textId="77777777" w:rsidR="00956219" w:rsidRPr="00EB0339" w:rsidRDefault="00956219" w:rsidP="00956219">
      <w:r w:rsidRPr="005B25A1">
        <w:rPr>
          <w:b/>
          <w:bCs/>
        </w:rPr>
        <w:t>Status:</w:t>
      </w:r>
      <w:r>
        <w:t xml:space="preserve"> </w:t>
      </w:r>
      <w:r>
        <w:rPr>
          <w:color w:val="0000FF"/>
        </w:rPr>
        <w:t>Merged</w:t>
      </w:r>
      <w:r>
        <w:t>.</w:t>
      </w:r>
    </w:p>
    <w:p w14:paraId="4C03782E" w14:textId="77777777" w:rsidR="00956219" w:rsidRPr="00EB0339" w:rsidRDefault="00956219" w:rsidP="00956219"/>
    <w:p w14:paraId="3C265A12"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Support of </w:t>
      </w:r>
      <w:proofErr w:type="spellStart"/>
      <w:r>
        <w:rPr>
          <w:color w:val="0000FF"/>
        </w:rPr>
        <w:t>AIoT</w:t>
      </w:r>
      <w:proofErr w:type="spellEnd"/>
      <w:r>
        <w:rPr>
          <w:color w:val="0000FF"/>
        </w:rPr>
        <w:t xml:space="preserve"> services by </w:t>
      </w:r>
      <w:proofErr w:type="spellStart"/>
      <w:r>
        <w:rPr>
          <w:color w:val="0000FF"/>
        </w:rPr>
        <w:t>AIoT</w:t>
      </w:r>
      <w:proofErr w:type="spellEnd"/>
      <w:r>
        <w:rPr>
          <w:color w:val="0000FF"/>
        </w:rPr>
        <w:t xml:space="preserve"> Device</w:t>
      </w:r>
    </w:p>
    <w:p w14:paraId="265A4AD1" w14:textId="77777777" w:rsidR="00956219" w:rsidRDefault="00956219" w:rsidP="00956219">
      <w:pPr>
        <w:pStyle w:val="NormTop"/>
      </w:pPr>
      <w:r>
        <w:rPr>
          <w:color w:val="0000FF"/>
        </w:rPr>
        <w:t>S2-2508658</w:t>
      </w:r>
      <w:r w:rsidRPr="00D53282">
        <w:t xml:space="preserve"> </w:t>
      </w:r>
      <w:r>
        <w:t>(DISCUSSION) Discussion on Unsupported Command. (Source: Ericsson)</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unsupported Command handling in Ambient IoT in Rel-19.</w:t>
      </w:r>
    </w:p>
    <w:p w14:paraId="70F50B70" w14:textId="77777777" w:rsidR="00956219" w:rsidRPr="005B25A1" w:rsidRDefault="00956219" w:rsidP="00956219">
      <w:pPr>
        <w:keepNext/>
        <w:keepLines/>
        <w:rPr>
          <w:b/>
          <w:bCs/>
        </w:rPr>
      </w:pPr>
      <w:r w:rsidRPr="005B25A1">
        <w:rPr>
          <w:b/>
          <w:bCs/>
        </w:rPr>
        <w:t>Convenor comment:</w:t>
      </w:r>
    </w:p>
    <w:p w14:paraId="03C4CDE3" w14:textId="77777777" w:rsidR="00956219" w:rsidRPr="005B25A1" w:rsidRDefault="00956219" w:rsidP="00956219">
      <w:pPr>
        <w:keepNext/>
        <w:keepLines/>
      </w:pPr>
      <w:r w:rsidRPr="005B25A1">
        <w:t>Note?</w:t>
      </w:r>
    </w:p>
    <w:p w14:paraId="301B3D3B" w14:textId="77777777" w:rsidR="00956219" w:rsidRPr="005B25A1" w:rsidRDefault="00956219" w:rsidP="00956219">
      <w:pPr>
        <w:keepNext/>
        <w:keepLines/>
        <w:rPr>
          <w:b/>
          <w:bCs/>
        </w:rPr>
      </w:pPr>
      <w:r w:rsidRPr="005B25A1">
        <w:rPr>
          <w:b/>
          <w:bCs/>
        </w:rPr>
        <w:t>Plenary Discussion:</w:t>
      </w:r>
    </w:p>
    <w:p w14:paraId="2008CA04" w14:textId="77777777" w:rsidR="00956219" w:rsidRPr="005B25A1" w:rsidRDefault="00956219" w:rsidP="00956219">
      <w:pPr>
        <w:keepNext/>
        <w:keepLines/>
      </w:pPr>
      <w:r>
        <w:rPr>
          <w:color w:val="0000FF"/>
        </w:rPr>
        <w:t>Not handled</w:t>
      </w:r>
      <w:r>
        <w:t>.</w:t>
      </w:r>
    </w:p>
    <w:p w14:paraId="0C3ABD2B" w14:textId="77777777" w:rsidR="00956219" w:rsidRPr="00EB0339" w:rsidRDefault="00956219" w:rsidP="00956219">
      <w:r w:rsidRPr="005B25A1">
        <w:rPr>
          <w:b/>
          <w:bCs/>
        </w:rPr>
        <w:t>Status:</w:t>
      </w:r>
      <w:r>
        <w:t xml:space="preserve"> </w:t>
      </w:r>
      <w:r>
        <w:rPr>
          <w:color w:val="0000FF"/>
        </w:rPr>
        <w:t>Not handled</w:t>
      </w:r>
      <w:r>
        <w:t>.</w:t>
      </w:r>
    </w:p>
    <w:p w14:paraId="4477D990" w14:textId="77777777" w:rsidR="00956219" w:rsidRPr="00EB0339" w:rsidRDefault="00956219" w:rsidP="00956219"/>
    <w:p w14:paraId="44E232F8" w14:textId="77777777" w:rsidR="00956219" w:rsidRDefault="00956219" w:rsidP="00956219">
      <w:pPr>
        <w:pStyle w:val="NormTop"/>
      </w:pPr>
      <w:r>
        <w:rPr>
          <w:color w:val="0000FF"/>
        </w:rPr>
        <w:t>S2-2508659</w:t>
      </w:r>
      <w:r w:rsidRPr="00D53282">
        <w:t xml:space="preserve"> </w:t>
      </w:r>
      <w:r>
        <w:t>(CR) 23.369 CR0092 (Rel-19, 'B'): Handling of Unsupported Command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determines the unsupported commands and updates </w:t>
      </w:r>
      <w:proofErr w:type="spellStart"/>
      <w:r>
        <w:t>AIoT</w:t>
      </w:r>
      <w:proofErr w:type="spellEnd"/>
      <w:r>
        <w:t xml:space="preserve"> Device Profile data in the ADM. When handling the command for this </w:t>
      </w:r>
      <w:proofErr w:type="spellStart"/>
      <w:r>
        <w:t>AIoT</w:t>
      </w:r>
      <w:proofErr w:type="spellEnd"/>
      <w:r>
        <w:t xml:space="preserve"> device, if the command is not supported, the AIOTF can informs the AF directly without further sending the Command Request to the </w:t>
      </w:r>
      <w:proofErr w:type="spellStart"/>
      <w:r>
        <w:t>AIoT</w:t>
      </w:r>
      <w:proofErr w:type="spellEnd"/>
      <w:r>
        <w:t xml:space="preserve"> device.</w:t>
      </w:r>
    </w:p>
    <w:p w14:paraId="34CA1CC6" w14:textId="77777777" w:rsidR="00956219" w:rsidRPr="005B25A1" w:rsidRDefault="00956219" w:rsidP="00956219">
      <w:pPr>
        <w:keepNext/>
        <w:keepLines/>
        <w:rPr>
          <w:b/>
          <w:bCs/>
        </w:rPr>
      </w:pPr>
      <w:r w:rsidRPr="005B25A1">
        <w:rPr>
          <w:b/>
          <w:bCs/>
        </w:rPr>
        <w:t>Convenor comment:</w:t>
      </w:r>
    </w:p>
    <w:p w14:paraId="48BEB91D" w14:textId="77777777" w:rsidR="00956219" w:rsidRPr="005B25A1" w:rsidRDefault="00956219" w:rsidP="00956219">
      <w:pPr>
        <w:keepNext/>
        <w:keepLines/>
      </w:pPr>
      <w:r w:rsidRPr="005B25A1">
        <w:t>Open?</w:t>
      </w:r>
    </w:p>
    <w:p w14:paraId="57D05790" w14:textId="77777777" w:rsidR="00956219" w:rsidRPr="005B25A1" w:rsidRDefault="00956219" w:rsidP="00956219">
      <w:pPr>
        <w:keepNext/>
        <w:keepLines/>
        <w:rPr>
          <w:b/>
          <w:bCs/>
        </w:rPr>
      </w:pPr>
      <w:r w:rsidRPr="005B25A1">
        <w:rPr>
          <w:b/>
          <w:bCs/>
        </w:rPr>
        <w:t>Plenary Discussion:</w:t>
      </w:r>
    </w:p>
    <w:p w14:paraId="6EBC1AD5" w14:textId="77777777" w:rsidR="00956219" w:rsidRPr="005B25A1" w:rsidRDefault="00956219" w:rsidP="00956219">
      <w:pPr>
        <w:keepNext/>
        <w:keepLines/>
      </w:pPr>
      <w:r>
        <w:rPr>
          <w:color w:val="0000FF"/>
        </w:rPr>
        <w:t>Not handled</w:t>
      </w:r>
      <w:r>
        <w:t>.</w:t>
      </w:r>
    </w:p>
    <w:p w14:paraId="415E5052" w14:textId="77777777" w:rsidR="00956219" w:rsidRPr="00EB0339" w:rsidRDefault="00956219" w:rsidP="00956219">
      <w:r w:rsidRPr="005B25A1">
        <w:rPr>
          <w:b/>
          <w:bCs/>
        </w:rPr>
        <w:t>Status:</w:t>
      </w:r>
      <w:r>
        <w:t xml:space="preserve"> </w:t>
      </w:r>
      <w:r>
        <w:rPr>
          <w:color w:val="0000FF"/>
        </w:rPr>
        <w:t>Not handled</w:t>
      </w:r>
      <w:r>
        <w:t>.</w:t>
      </w:r>
    </w:p>
    <w:p w14:paraId="5A3C25D7" w14:textId="77777777" w:rsidR="00956219" w:rsidRPr="00EB0339" w:rsidRDefault="00956219" w:rsidP="00956219"/>
    <w:p w14:paraId="508490F5" w14:textId="77777777" w:rsidR="00956219" w:rsidRDefault="00956219" w:rsidP="00956219">
      <w:pPr>
        <w:pStyle w:val="NormTop"/>
      </w:pPr>
      <w:r>
        <w:rPr>
          <w:color w:val="0000FF"/>
        </w:rPr>
        <w:t>S2-2509188</w:t>
      </w:r>
      <w:r w:rsidRPr="00D53282">
        <w:t xml:space="preserve"> </w:t>
      </w:r>
      <w:r>
        <w:t>(CR) 23.369 CR0118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Include the command message type in the Inventory Request of the command procedure.</w:t>
      </w:r>
    </w:p>
    <w:p w14:paraId="08B9D768" w14:textId="77777777" w:rsidR="00956219" w:rsidRPr="005B25A1" w:rsidRDefault="00956219" w:rsidP="00956219">
      <w:pPr>
        <w:keepNext/>
        <w:keepLines/>
        <w:rPr>
          <w:b/>
          <w:bCs/>
        </w:rPr>
      </w:pPr>
      <w:r w:rsidRPr="005B25A1">
        <w:rPr>
          <w:b/>
          <w:bCs/>
        </w:rPr>
        <w:t>Convenor comment:</w:t>
      </w:r>
    </w:p>
    <w:p w14:paraId="5C89606F" w14:textId="77777777" w:rsidR="00956219" w:rsidRPr="005B25A1" w:rsidRDefault="00956219" w:rsidP="00956219">
      <w:pPr>
        <w:keepNext/>
        <w:keepLines/>
      </w:pPr>
      <w:r w:rsidRPr="005B25A1">
        <w:t>Open?</w:t>
      </w:r>
    </w:p>
    <w:p w14:paraId="1D45703F" w14:textId="77777777" w:rsidR="00956219" w:rsidRPr="005B25A1" w:rsidRDefault="00956219" w:rsidP="00956219">
      <w:pPr>
        <w:keepNext/>
        <w:keepLines/>
        <w:rPr>
          <w:b/>
          <w:bCs/>
        </w:rPr>
      </w:pPr>
      <w:r w:rsidRPr="005B25A1">
        <w:rPr>
          <w:b/>
          <w:bCs/>
        </w:rPr>
        <w:t>Plenary Discussion:</w:t>
      </w:r>
    </w:p>
    <w:p w14:paraId="0BEFE646" w14:textId="77777777" w:rsidR="00956219" w:rsidRPr="005B25A1" w:rsidRDefault="00956219" w:rsidP="00956219">
      <w:pPr>
        <w:keepNext/>
        <w:keepLines/>
      </w:pPr>
      <w:r>
        <w:rPr>
          <w:color w:val="0000FF"/>
        </w:rPr>
        <w:t>Not handled</w:t>
      </w:r>
      <w:r>
        <w:t>.</w:t>
      </w:r>
    </w:p>
    <w:p w14:paraId="0D61C68D" w14:textId="77777777" w:rsidR="00956219" w:rsidRPr="00EB0339" w:rsidRDefault="00956219" w:rsidP="00956219">
      <w:r w:rsidRPr="005B25A1">
        <w:rPr>
          <w:b/>
          <w:bCs/>
        </w:rPr>
        <w:t>Status:</w:t>
      </w:r>
      <w:r>
        <w:t xml:space="preserve"> </w:t>
      </w:r>
      <w:r>
        <w:rPr>
          <w:color w:val="0000FF"/>
        </w:rPr>
        <w:t>Not handled</w:t>
      </w:r>
      <w:r>
        <w:t>.</w:t>
      </w:r>
    </w:p>
    <w:p w14:paraId="7B0ACEC2" w14:textId="77777777" w:rsidR="00956219" w:rsidRPr="00EB0339" w:rsidRDefault="00956219" w:rsidP="00956219"/>
    <w:p w14:paraId="68AAE9E0" w14:textId="77777777" w:rsidR="00956219" w:rsidRDefault="00956219" w:rsidP="00956219">
      <w:pPr>
        <w:pStyle w:val="NormTop"/>
      </w:pPr>
      <w:r>
        <w:rPr>
          <w:color w:val="0000FF"/>
        </w:rPr>
        <w:t>S2-2509190</w:t>
      </w:r>
      <w:r w:rsidRPr="00D53282">
        <w:t xml:space="preserve"> </w:t>
      </w:r>
      <w:r>
        <w:t>(CR) 23.369 CR0119 (Rel-19, 'F'): New command to retrieve Device capability (Solution 3)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Device Capability Command.</w:t>
      </w:r>
    </w:p>
    <w:p w14:paraId="7FDB2AE3" w14:textId="77777777" w:rsidR="00956219" w:rsidRPr="005B25A1" w:rsidRDefault="00956219" w:rsidP="00956219">
      <w:pPr>
        <w:keepNext/>
        <w:keepLines/>
        <w:rPr>
          <w:b/>
          <w:bCs/>
        </w:rPr>
      </w:pPr>
      <w:r w:rsidRPr="005B25A1">
        <w:rPr>
          <w:b/>
          <w:bCs/>
        </w:rPr>
        <w:t>Convenor comment:</w:t>
      </w:r>
    </w:p>
    <w:p w14:paraId="1609319D" w14:textId="77777777" w:rsidR="00956219" w:rsidRPr="005B25A1" w:rsidRDefault="00956219" w:rsidP="00956219">
      <w:pPr>
        <w:keepNext/>
        <w:keepLines/>
      </w:pPr>
      <w:r w:rsidRPr="005B25A1">
        <w:t>Open?</w:t>
      </w:r>
    </w:p>
    <w:p w14:paraId="79C12448" w14:textId="77777777" w:rsidR="00956219" w:rsidRPr="005B25A1" w:rsidRDefault="00956219" w:rsidP="00956219">
      <w:pPr>
        <w:keepNext/>
        <w:keepLines/>
        <w:rPr>
          <w:b/>
          <w:bCs/>
        </w:rPr>
      </w:pPr>
      <w:r w:rsidRPr="005B25A1">
        <w:rPr>
          <w:b/>
          <w:bCs/>
        </w:rPr>
        <w:t>Plenary Discussion:</w:t>
      </w:r>
    </w:p>
    <w:p w14:paraId="0199CC9B" w14:textId="77777777" w:rsidR="00956219" w:rsidRPr="005B25A1" w:rsidRDefault="00956219" w:rsidP="00956219">
      <w:pPr>
        <w:keepNext/>
        <w:keepLines/>
      </w:pPr>
      <w:r>
        <w:rPr>
          <w:color w:val="0000FF"/>
        </w:rPr>
        <w:t>Not handled</w:t>
      </w:r>
      <w:r>
        <w:t>.</w:t>
      </w:r>
    </w:p>
    <w:p w14:paraId="044AFFE6" w14:textId="77777777" w:rsidR="00956219" w:rsidRPr="00EB0339" w:rsidRDefault="00956219" w:rsidP="00956219">
      <w:r w:rsidRPr="005B25A1">
        <w:rPr>
          <w:b/>
          <w:bCs/>
        </w:rPr>
        <w:t>Status:</w:t>
      </w:r>
      <w:r>
        <w:t xml:space="preserve"> </w:t>
      </w:r>
      <w:r>
        <w:rPr>
          <w:color w:val="0000FF"/>
        </w:rPr>
        <w:t>Not handled</w:t>
      </w:r>
      <w:r>
        <w:t>.</w:t>
      </w:r>
    </w:p>
    <w:p w14:paraId="4C47C6C3" w14:textId="77777777" w:rsidR="00956219" w:rsidRPr="00EB0339" w:rsidRDefault="00956219" w:rsidP="00956219"/>
    <w:p w14:paraId="78A1129E" w14:textId="77777777" w:rsidR="00956219" w:rsidRDefault="00956219" w:rsidP="00956219">
      <w:pPr>
        <w:pStyle w:val="NormTop"/>
      </w:pPr>
      <w:r>
        <w:rPr>
          <w:color w:val="0000FF"/>
        </w:rPr>
        <w:t>S2-2509191</w:t>
      </w:r>
      <w:r w:rsidRPr="00D53282">
        <w:t xml:space="preserve"> </w:t>
      </w:r>
      <w:r>
        <w:t xml:space="preserve">(DISCUSSION) DP on unsupported </w:t>
      </w:r>
      <w:proofErr w:type="spellStart"/>
      <w:r>
        <w:t>AIoT</w:t>
      </w:r>
      <w:proofErr w:type="spellEnd"/>
      <w:r>
        <w:t xml:space="preserve"> Devices. (Source: Lenovo)</w:t>
      </w:r>
      <w:r>
        <w:br/>
      </w:r>
      <w:r w:rsidRPr="00D53282">
        <w:rPr>
          <w:b/>
        </w:rPr>
        <w:t>Document for:</w:t>
      </w:r>
      <w:r w:rsidRPr="00D53282">
        <w:t xml:space="preserve"> </w:t>
      </w:r>
      <w:r>
        <w:t>Discussion</w:t>
      </w:r>
      <w:r>
        <w:br/>
      </w:r>
      <w:r w:rsidRPr="00D53282">
        <w:rPr>
          <w:b/>
        </w:rPr>
        <w:t>Abstract:</w:t>
      </w:r>
      <w:r w:rsidRPr="00D53282">
        <w:t xml:space="preserve"> </w:t>
      </w:r>
      <w:r>
        <w:br/>
        <w:t xml:space="preserve">DP on unsupported </w:t>
      </w:r>
      <w:proofErr w:type="spellStart"/>
      <w:r>
        <w:t>AIoT</w:t>
      </w:r>
      <w:proofErr w:type="spellEnd"/>
      <w:r>
        <w:t xml:space="preserve"> Devices.</w:t>
      </w:r>
    </w:p>
    <w:p w14:paraId="565427F1" w14:textId="77777777" w:rsidR="00956219" w:rsidRPr="005B25A1" w:rsidRDefault="00956219" w:rsidP="00956219">
      <w:pPr>
        <w:keepNext/>
        <w:keepLines/>
        <w:rPr>
          <w:b/>
          <w:bCs/>
        </w:rPr>
      </w:pPr>
      <w:r w:rsidRPr="005B25A1">
        <w:rPr>
          <w:b/>
          <w:bCs/>
        </w:rPr>
        <w:t>Convenor comment:</w:t>
      </w:r>
    </w:p>
    <w:p w14:paraId="758D1BCB" w14:textId="77777777" w:rsidR="00956219" w:rsidRPr="005B25A1" w:rsidRDefault="00956219" w:rsidP="00956219">
      <w:pPr>
        <w:keepNext/>
        <w:keepLines/>
      </w:pPr>
      <w:r w:rsidRPr="005B25A1">
        <w:t>Note?</w:t>
      </w:r>
    </w:p>
    <w:p w14:paraId="41703362" w14:textId="77777777" w:rsidR="00956219" w:rsidRPr="005B25A1" w:rsidRDefault="00956219" w:rsidP="00956219">
      <w:pPr>
        <w:keepNext/>
        <w:keepLines/>
        <w:rPr>
          <w:b/>
          <w:bCs/>
        </w:rPr>
      </w:pPr>
      <w:r w:rsidRPr="005B25A1">
        <w:rPr>
          <w:b/>
          <w:bCs/>
        </w:rPr>
        <w:t>Plenary Discussion:</w:t>
      </w:r>
    </w:p>
    <w:p w14:paraId="086FFB2A" w14:textId="77777777" w:rsidR="00956219" w:rsidRPr="005B25A1" w:rsidRDefault="00956219" w:rsidP="00956219">
      <w:pPr>
        <w:keepNext/>
        <w:keepLines/>
      </w:pPr>
      <w:r>
        <w:rPr>
          <w:color w:val="0000FF"/>
        </w:rPr>
        <w:t>Not handled</w:t>
      </w:r>
      <w:r>
        <w:t>.</w:t>
      </w:r>
    </w:p>
    <w:p w14:paraId="4B033573" w14:textId="77777777" w:rsidR="00956219" w:rsidRPr="00EB0339" w:rsidRDefault="00956219" w:rsidP="00956219">
      <w:r w:rsidRPr="005B25A1">
        <w:rPr>
          <w:b/>
          <w:bCs/>
        </w:rPr>
        <w:t>Status:</w:t>
      </w:r>
      <w:r>
        <w:t xml:space="preserve"> </w:t>
      </w:r>
      <w:r>
        <w:rPr>
          <w:color w:val="0000FF"/>
        </w:rPr>
        <w:t>Not handled</w:t>
      </w:r>
      <w:r>
        <w:t>.</w:t>
      </w:r>
    </w:p>
    <w:p w14:paraId="552669A6" w14:textId="77777777" w:rsidR="00956219" w:rsidRPr="00EB0339" w:rsidRDefault="00956219" w:rsidP="00956219"/>
    <w:p w14:paraId="3DAFDC39"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Clause 1-4 update</w:t>
      </w:r>
    </w:p>
    <w:p w14:paraId="1EA04529" w14:textId="77777777" w:rsidR="00956219" w:rsidRDefault="00956219" w:rsidP="00956219">
      <w:pPr>
        <w:pStyle w:val="NormTop"/>
      </w:pPr>
      <w:r>
        <w:rPr>
          <w:color w:val="0000FF"/>
        </w:rPr>
        <w:t>S2-2508291</w:t>
      </w:r>
      <w:r w:rsidRPr="00D53282">
        <w:t xml:space="preserve"> </w:t>
      </w:r>
      <w:r>
        <w:t xml:space="preserve">(CR) 23.369 CR0069 (Rel-19, 'F'): Clarification of the Rel-19 </w:t>
      </w:r>
      <w:proofErr w:type="spellStart"/>
      <w:r>
        <w:t>AIoT</w:t>
      </w:r>
      <w:proofErr w:type="spellEnd"/>
      <w:r>
        <w:t xml:space="preserve"> scope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scope clarification that Release-19 </w:t>
      </w:r>
      <w:proofErr w:type="spellStart"/>
      <w:r>
        <w:t>AIoT</w:t>
      </w:r>
      <w:proofErr w:type="spellEnd"/>
      <w:r>
        <w:t xml:space="preserve"> supports only Device type 1 in Topology 1.</w:t>
      </w:r>
    </w:p>
    <w:p w14:paraId="0589F031" w14:textId="77777777" w:rsidR="00956219" w:rsidRPr="005B25A1" w:rsidRDefault="00956219" w:rsidP="00956219">
      <w:pPr>
        <w:keepNext/>
        <w:keepLines/>
        <w:rPr>
          <w:b/>
          <w:bCs/>
        </w:rPr>
      </w:pPr>
      <w:r w:rsidRPr="005B25A1">
        <w:rPr>
          <w:b/>
          <w:bCs/>
        </w:rPr>
        <w:t>Plenary Discussion:</w:t>
      </w:r>
    </w:p>
    <w:p w14:paraId="17D0476B" w14:textId="77777777" w:rsidR="00956219" w:rsidRPr="005B25A1" w:rsidRDefault="00956219" w:rsidP="00956219">
      <w:pPr>
        <w:keepNext/>
        <w:keepLines/>
      </w:pPr>
      <w:r>
        <w:rPr>
          <w:color w:val="0000FF"/>
        </w:rPr>
        <w:t>Not handled</w:t>
      </w:r>
      <w:r>
        <w:t>.</w:t>
      </w:r>
    </w:p>
    <w:p w14:paraId="2C508F84" w14:textId="77777777" w:rsidR="00956219" w:rsidRPr="00EB0339" w:rsidRDefault="00956219" w:rsidP="00956219">
      <w:r w:rsidRPr="005B25A1">
        <w:rPr>
          <w:b/>
          <w:bCs/>
        </w:rPr>
        <w:t>Status:</w:t>
      </w:r>
      <w:r>
        <w:t xml:space="preserve"> </w:t>
      </w:r>
      <w:r>
        <w:rPr>
          <w:color w:val="0000FF"/>
        </w:rPr>
        <w:t>Not handled</w:t>
      </w:r>
      <w:r>
        <w:t>.</w:t>
      </w:r>
    </w:p>
    <w:p w14:paraId="299E84E9" w14:textId="77777777" w:rsidR="00956219" w:rsidRPr="00EB0339" w:rsidRDefault="00956219" w:rsidP="00956219"/>
    <w:p w14:paraId="415D9CD6" w14:textId="77777777" w:rsidR="00956219" w:rsidRDefault="00956219" w:rsidP="00956219">
      <w:pPr>
        <w:pStyle w:val="NormTop"/>
      </w:pPr>
      <w:r>
        <w:rPr>
          <w:color w:val="0000FF"/>
        </w:rPr>
        <w:t>S2-2508333</w:t>
      </w:r>
      <w:r w:rsidRPr="00D53282">
        <w:t xml:space="preserve"> </w:t>
      </w:r>
      <w:r>
        <w:t>(CR) 23.369 CR0073 (Rel-19, 'F'): AIOTF and ADM co-location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NOTE to indicate AIOTF and ADM can be collocated.</w:t>
      </w:r>
    </w:p>
    <w:p w14:paraId="3F568E71" w14:textId="77777777" w:rsidR="00956219" w:rsidRPr="005B25A1" w:rsidRDefault="00956219" w:rsidP="00956219">
      <w:pPr>
        <w:keepNext/>
        <w:keepLines/>
        <w:rPr>
          <w:b/>
          <w:bCs/>
        </w:rPr>
      </w:pPr>
      <w:r w:rsidRPr="005B25A1">
        <w:rPr>
          <w:b/>
          <w:bCs/>
        </w:rPr>
        <w:t>Convenor comment:</w:t>
      </w:r>
    </w:p>
    <w:p w14:paraId="76A35093" w14:textId="77777777" w:rsidR="00956219" w:rsidRPr="005B25A1" w:rsidRDefault="00956219" w:rsidP="00956219">
      <w:pPr>
        <w:keepNext/>
        <w:keepLines/>
      </w:pPr>
      <w:r w:rsidRPr="005B25A1">
        <w:t>4.2.2.1.</w:t>
      </w:r>
    </w:p>
    <w:p w14:paraId="72571B33" w14:textId="77777777" w:rsidR="00956219" w:rsidRPr="005B25A1" w:rsidRDefault="00956219" w:rsidP="00956219">
      <w:pPr>
        <w:keepNext/>
        <w:keepLines/>
        <w:rPr>
          <w:b/>
          <w:bCs/>
        </w:rPr>
      </w:pPr>
      <w:r w:rsidRPr="005B25A1">
        <w:rPr>
          <w:b/>
          <w:bCs/>
        </w:rPr>
        <w:t>Plenary Discussion:</w:t>
      </w:r>
    </w:p>
    <w:p w14:paraId="12BB60DA" w14:textId="77777777" w:rsidR="00956219" w:rsidRPr="005B25A1" w:rsidRDefault="00956219" w:rsidP="00956219">
      <w:pPr>
        <w:keepNext/>
        <w:keepLines/>
      </w:pPr>
      <w:r>
        <w:rPr>
          <w:color w:val="0000FF"/>
        </w:rPr>
        <w:t>Not handled</w:t>
      </w:r>
      <w:r>
        <w:t>.</w:t>
      </w:r>
    </w:p>
    <w:p w14:paraId="397F3F45" w14:textId="77777777" w:rsidR="00956219" w:rsidRPr="00EB0339" w:rsidRDefault="00956219" w:rsidP="00956219">
      <w:r w:rsidRPr="005B25A1">
        <w:rPr>
          <w:b/>
          <w:bCs/>
        </w:rPr>
        <w:t>Status:</w:t>
      </w:r>
      <w:r>
        <w:t xml:space="preserve"> </w:t>
      </w:r>
      <w:r>
        <w:rPr>
          <w:color w:val="0000FF"/>
        </w:rPr>
        <w:t>Not handled</w:t>
      </w:r>
      <w:r>
        <w:t>.</w:t>
      </w:r>
    </w:p>
    <w:p w14:paraId="61AB1D1F" w14:textId="77777777" w:rsidR="00956219" w:rsidRPr="00EB0339" w:rsidRDefault="00956219" w:rsidP="00956219"/>
    <w:p w14:paraId="7C890D0B"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5 update on </w:t>
      </w:r>
      <w:proofErr w:type="spellStart"/>
      <w:r>
        <w:rPr>
          <w:color w:val="0000FF"/>
        </w:rPr>
        <w:t>AIoT</w:t>
      </w:r>
      <w:proofErr w:type="spellEnd"/>
      <w:r>
        <w:rPr>
          <w:color w:val="0000FF"/>
        </w:rPr>
        <w:t xml:space="preserve"> features</w:t>
      </w:r>
    </w:p>
    <w:p w14:paraId="30C65695" w14:textId="77777777" w:rsidR="00956219" w:rsidRDefault="00956219" w:rsidP="00956219">
      <w:pPr>
        <w:pStyle w:val="NormTop"/>
      </w:pPr>
      <w:r>
        <w:rPr>
          <w:color w:val="0000FF"/>
        </w:rPr>
        <w:t>S2-2508482</w:t>
      </w:r>
      <w:r w:rsidRPr="00D53282">
        <w:t xml:space="preserve"> </w:t>
      </w:r>
      <w:r>
        <w:t>(CR) 23.369 CR0079 (Rel-19, 'F'): Update on general clauses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43F46812" w14:textId="77777777" w:rsidR="00956219" w:rsidRPr="005B25A1" w:rsidRDefault="00956219" w:rsidP="00956219">
      <w:pPr>
        <w:keepNext/>
        <w:keepLines/>
        <w:rPr>
          <w:b/>
          <w:bCs/>
        </w:rPr>
      </w:pPr>
      <w:r w:rsidRPr="005B25A1">
        <w:rPr>
          <w:b/>
          <w:bCs/>
        </w:rPr>
        <w:t>Convenor comment:</w:t>
      </w:r>
    </w:p>
    <w:p w14:paraId="1249617E" w14:textId="77777777" w:rsidR="00956219" w:rsidRPr="005B25A1" w:rsidRDefault="00956219" w:rsidP="00956219">
      <w:pPr>
        <w:keepNext/>
        <w:keepLines/>
      </w:pPr>
      <w:r w:rsidRPr="005B25A1">
        <w:t>5.1, 5.2, 5.7.</w:t>
      </w:r>
    </w:p>
    <w:p w14:paraId="242DE848" w14:textId="77777777" w:rsidR="00956219" w:rsidRPr="005B25A1" w:rsidRDefault="00956219" w:rsidP="00956219">
      <w:pPr>
        <w:keepNext/>
        <w:keepLines/>
        <w:rPr>
          <w:b/>
          <w:bCs/>
        </w:rPr>
      </w:pPr>
      <w:r w:rsidRPr="005B25A1">
        <w:rPr>
          <w:b/>
          <w:bCs/>
        </w:rPr>
        <w:t>Plenary Discussion:</w:t>
      </w:r>
    </w:p>
    <w:p w14:paraId="1034CCE7" w14:textId="77777777" w:rsidR="00956219" w:rsidRPr="005B25A1" w:rsidRDefault="00956219" w:rsidP="00956219">
      <w:pPr>
        <w:keepNext/>
        <w:keepLines/>
      </w:pPr>
      <w:r>
        <w:rPr>
          <w:color w:val="0000FF"/>
        </w:rPr>
        <w:t>Not handled</w:t>
      </w:r>
      <w:r>
        <w:t>.</w:t>
      </w:r>
    </w:p>
    <w:p w14:paraId="54A57CFA" w14:textId="77777777" w:rsidR="00956219" w:rsidRPr="00EB0339" w:rsidRDefault="00956219" w:rsidP="00956219">
      <w:r w:rsidRPr="005B25A1">
        <w:rPr>
          <w:b/>
          <w:bCs/>
        </w:rPr>
        <w:t>Status:</w:t>
      </w:r>
      <w:r>
        <w:t xml:space="preserve"> </w:t>
      </w:r>
      <w:r>
        <w:rPr>
          <w:color w:val="0000FF"/>
        </w:rPr>
        <w:t>Not handled</w:t>
      </w:r>
      <w:r>
        <w:t>.</w:t>
      </w:r>
    </w:p>
    <w:p w14:paraId="6BB87276" w14:textId="77777777" w:rsidR="00956219" w:rsidRPr="00EB0339" w:rsidRDefault="00956219" w:rsidP="00956219"/>
    <w:p w14:paraId="1E0C0B6F" w14:textId="77777777" w:rsidR="00956219" w:rsidRDefault="00956219" w:rsidP="00956219">
      <w:pPr>
        <w:pStyle w:val="NormTop"/>
      </w:pPr>
      <w:r>
        <w:rPr>
          <w:color w:val="0000FF"/>
        </w:rPr>
        <w:t>S2-2508654</w:t>
      </w:r>
      <w:r w:rsidRPr="00D53282">
        <w:t xml:space="preserve"> </w:t>
      </w:r>
      <w:r>
        <w:t>(CR) 23.369 CR0090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structure of NG-RAN configuration information. Clarify either </w:t>
      </w:r>
      <w:proofErr w:type="spellStart"/>
      <w:r>
        <w:t>AIoT</w:t>
      </w:r>
      <w:proofErr w:type="spellEnd"/>
      <w:r>
        <w:t xml:space="preserve"> area information or RAN Reader(s) is configured with the NG-RAN node.</w:t>
      </w:r>
    </w:p>
    <w:p w14:paraId="4F1F70D3" w14:textId="77777777" w:rsidR="00956219" w:rsidRPr="005B25A1" w:rsidRDefault="00956219" w:rsidP="00956219">
      <w:pPr>
        <w:keepNext/>
        <w:keepLines/>
        <w:rPr>
          <w:b/>
          <w:bCs/>
        </w:rPr>
      </w:pPr>
      <w:r w:rsidRPr="005B25A1">
        <w:rPr>
          <w:b/>
          <w:bCs/>
        </w:rPr>
        <w:t>Convenor comment:</w:t>
      </w:r>
    </w:p>
    <w:p w14:paraId="04381DC8" w14:textId="77777777" w:rsidR="00956219" w:rsidRPr="005B25A1" w:rsidRDefault="00956219" w:rsidP="00956219">
      <w:pPr>
        <w:keepNext/>
        <w:keepLines/>
      </w:pPr>
      <w:r w:rsidRPr="005B25A1">
        <w:t>Update on 5.3.3 Reader selection.</w:t>
      </w:r>
    </w:p>
    <w:p w14:paraId="77DB2DF0" w14:textId="77777777" w:rsidR="00956219" w:rsidRPr="005B25A1" w:rsidRDefault="00956219" w:rsidP="00956219">
      <w:pPr>
        <w:keepNext/>
        <w:keepLines/>
        <w:rPr>
          <w:b/>
          <w:bCs/>
        </w:rPr>
      </w:pPr>
      <w:r w:rsidRPr="005B25A1">
        <w:rPr>
          <w:b/>
          <w:bCs/>
        </w:rPr>
        <w:t>Plenary Discussion:</w:t>
      </w:r>
    </w:p>
    <w:p w14:paraId="2E7E3771" w14:textId="77777777" w:rsidR="00956219" w:rsidRPr="005B25A1" w:rsidRDefault="00956219" w:rsidP="00956219">
      <w:pPr>
        <w:keepNext/>
        <w:keepLines/>
      </w:pPr>
      <w:r>
        <w:rPr>
          <w:color w:val="0000FF"/>
        </w:rPr>
        <w:t>Not handled</w:t>
      </w:r>
      <w:r>
        <w:t>.</w:t>
      </w:r>
    </w:p>
    <w:p w14:paraId="3B21A937" w14:textId="77777777" w:rsidR="00956219" w:rsidRPr="00EB0339" w:rsidRDefault="00956219" w:rsidP="00956219">
      <w:r w:rsidRPr="005B25A1">
        <w:rPr>
          <w:b/>
          <w:bCs/>
        </w:rPr>
        <w:t>Status:</w:t>
      </w:r>
      <w:r>
        <w:t xml:space="preserve"> </w:t>
      </w:r>
      <w:r>
        <w:rPr>
          <w:color w:val="0000FF"/>
        </w:rPr>
        <w:t>Not handled</w:t>
      </w:r>
      <w:r>
        <w:t>.</w:t>
      </w:r>
    </w:p>
    <w:p w14:paraId="1565818B" w14:textId="77777777" w:rsidR="00956219" w:rsidRPr="00EB0339" w:rsidRDefault="00956219" w:rsidP="00956219"/>
    <w:p w14:paraId="72276DD0" w14:textId="77777777" w:rsidR="00956219" w:rsidRDefault="00956219" w:rsidP="00956219">
      <w:pPr>
        <w:pStyle w:val="NormTop"/>
      </w:pPr>
      <w:r>
        <w:rPr>
          <w:color w:val="0000FF"/>
        </w:rPr>
        <w:t>S2-2508875</w:t>
      </w:r>
      <w:r w:rsidRPr="00D53282">
        <w:t xml:space="preserve"> </w:t>
      </w:r>
      <w:r>
        <w:t>(CR) 23.369 CR0032R1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6DACA6DE"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S2-2507005</w:t>
      </w:r>
      <w:r>
        <w:t>.</w:t>
      </w:r>
    </w:p>
    <w:p w14:paraId="138A787B" w14:textId="77777777" w:rsidR="00956219" w:rsidRPr="005B25A1" w:rsidRDefault="00956219" w:rsidP="00956219">
      <w:pPr>
        <w:keepNext/>
        <w:keepLines/>
        <w:rPr>
          <w:b/>
          <w:bCs/>
        </w:rPr>
      </w:pPr>
      <w:r w:rsidRPr="005B25A1">
        <w:rPr>
          <w:b/>
          <w:bCs/>
        </w:rPr>
        <w:t>Convenor comment:</w:t>
      </w:r>
    </w:p>
    <w:p w14:paraId="423CB477" w14:textId="77777777" w:rsidR="00956219" w:rsidRPr="005B25A1" w:rsidRDefault="00956219" w:rsidP="00956219">
      <w:pPr>
        <w:keepNext/>
        <w:keepLines/>
      </w:pPr>
      <w:r w:rsidRPr="005B25A1">
        <w:t xml:space="preserve">Update on 5.9, </w:t>
      </w:r>
      <w:proofErr w:type="spellStart"/>
      <w:r w:rsidRPr="005B25A1">
        <w:t>AIoT</w:t>
      </w:r>
      <w:proofErr w:type="spellEnd"/>
      <w:r w:rsidRPr="005B25A1">
        <w:t xml:space="preserve"> Result aggregation.</w:t>
      </w:r>
    </w:p>
    <w:p w14:paraId="2DE41266" w14:textId="77777777" w:rsidR="00956219" w:rsidRPr="005B25A1" w:rsidRDefault="00956219" w:rsidP="00956219">
      <w:pPr>
        <w:keepNext/>
        <w:keepLines/>
        <w:rPr>
          <w:b/>
          <w:bCs/>
        </w:rPr>
      </w:pPr>
      <w:r w:rsidRPr="005B25A1">
        <w:rPr>
          <w:b/>
          <w:bCs/>
        </w:rPr>
        <w:t>Plenary Discussion:</w:t>
      </w:r>
    </w:p>
    <w:p w14:paraId="21A28C61" w14:textId="77777777" w:rsidR="00956219" w:rsidRPr="005B25A1" w:rsidRDefault="00956219" w:rsidP="00956219">
      <w:pPr>
        <w:keepNext/>
        <w:keepLines/>
      </w:pPr>
      <w:r>
        <w:rPr>
          <w:color w:val="0000FF"/>
        </w:rPr>
        <w:t>Not handled</w:t>
      </w:r>
      <w:r>
        <w:t>.</w:t>
      </w:r>
    </w:p>
    <w:p w14:paraId="73F016FD" w14:textId="77777777" w:rsidR="00956219" w:rsidRPr="00EB0339" w:rsidRDefault="00956219" w:rsidP="00956219">
      <w:r w:rsidRPr="005B25A1">
        <w:rPr>
          <w:b/>
          <w:bCs/>
        </w:rPr>
        <w:t>Status:</w:t>
      </w:r>
      <w:r>
        <w:t xml:space="preserve"> </w:t>
      </w:r>
      <w:r>
        <w:rPr>
          <w:color w:val="0000FF"/>
        </w:rPr>
        <w:t>Not handled</w:t>
      </w:r>
      <w:r>
        <w:t>.</w:t>
      </w:r>
    </w:p>
    <w:p w14:paraId="5CAED920" w14:textId="77777777" w:rsidR="00956219" w:rsidRPr="00EB0339" w:rsidRDefault="00956219" w:rsidP="00956219"/>
    <w:p w14:paraId="3ACC8C26" w14:textId="77777777" w:rsidR="00956219" w:rsidRDefault="00956219" w:rsidP="00956219">
      <w:pPr>
        <w:pStyle w:val="NormTop"/>
      </w:pPr>
      <w:r>
        <w:rPr>
          <w:color w:val="0000FF"/>
        </w:rPr>
        <w:t>S2-2508876</w:t>
      </w:r>
      <w:r w:rsidRPr="00D53282">
        <w:t xml:space="preserve"> </w:t>
      </w:r>
      <w:r>
        <w:t>(CR) 23.369 CR0033R1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54295A61" w14:textId="77777777" w:rsidR="00956219" w:rsidRPr="00B81031" w:rsidRDefault="00956219" w:rsidP="00956219">
      <w:pPr>
        <w:keepNext/>
        <w:keepLines/>
        <w:rPr>
          <w:i/>
        </w:rPr>
      </w:pPr>
      <w:r w:rsidRPr="00B81031">
        <w:rPr>
          <w:b/>
          <w:bCs/>
          <w:i/>
        </w:rPr>
        <w:t>Comment:</w:t>
      </w:r>
      <w:r>
        <w:rPr>
          <w:i/>
        </w:rPr>
        <w:t xml:space="preserve"> Revision of  (Merged)</w:t>
      </w:r>
      <w:r>
        <w:rPr>
          <w:color w:val="0000FF"/>
        </w:rPr>
        <w:t xml:space="preserve"> S2-2507006</w:t>
      </w:r>
      <w:r>
        <w:t>.</w:t>
      </w:r>
    </w:p>
    <w:p w14:paraId="517D2D81" w14:textId="77777777" w:rsidR="00956219" w:rsidRPr="005B25A1" w:rsidRDefault="00956219" w:rsidP="00956219">
      <w:pPr>
        <w:keepNext/>
        <w:keepLines/>
        <w:rPr>
          <w:b/>
          <w:bCs/>
        </w:rPr>
      </w:pPr>
      <w:r w:rsidRPr="005B25A1">
        <w:rPr>
          <w:b/>
          <w:bCs/>
        </w:rPr>
        <w:t>Convenor comment:</w:t>
      </w:r>
    </w:p>
    <w:p w14:paraId="4A4787C7" w14:textId="77777777" w:rsidR="00956219" w:rsidRPr="005B25A1" w:rsidRDefault="00956219" w:rsidP="00956219">
      <w:pPr>
        <w:keepNext/>
        <w:keepLines/>
      </w:pPr>
      <w:r w:rsidRPr="005B25A1">
        <w:t>Update on 5.3.1.</w:t>
      </w:r>
    </w:p>
    <w:p w14:paraId="3530B5EF" w14:textId="77777777" w:rsidR="00956219" w:rsidRPr="005B25A1" w:rsidRDefault="00956219" w:rsidP="00956219">
      <w:pPr>
        <w:keepNext/>
        <w:keepLines/>
        <w:rPr>
          <w:b/>
          <w:bCs/>
        </w:rPr>
      </w:pPr>
      <w:r w:rsidRPr="005B25A1">
        <w:rPr>
          <w:b/>
          <w:bCs/>
        </w:rPr>
        <w:t>Plenary Discussion:</w:t>
      </w:r>
    </w:p>
    <w:p w14:paraId="28C06718" w14:textId="77777777" w:rsidR="00956219" w:rsidRPr="005B25A1" w:rsidRDefault="00956219" w:rsidP="00956219">
      <w:pPr>
        <w:keepNext/>
        <w:keepLines/>
      </w:pPr>
      <w:r>
        <w:rPr>
          <w:color w:val="0000FF"/>
        </w:rPr>
        <w:t>Not handled</w:t>
      </w:r>
      <w:r>
        <w:t>.</w:t>
      </w:r>
    </w:p>
    <w:p w14:paraId="783FD251" w14:textId="77777777" w:rsidR="00956219" w:rsidRPr="00EB0339" w:rsidRDefault="00956219" w:rsidP="00956219">
      <w:r w:rsidRPr="005B25A1">
        <w:rPr>
          <w:b/>
          <w:bCs/>
        </w:rPr>
        <w:t>Status:</w:t>
      </w:r>
      <w:r>
        <w:t xml:space="preserve"> </w:t>
      </w:r>
      <w:r>
        <w:rPr>
          <w:color w:val="0000FF"/>
        </w:rPr>
        <w:t>Not handled</w:t>
      </w:r>
      <w:r>
        <w:t>.</w:t>
      </w:r>
    </w:p>
    <w:p w14:paraId="43745C05" w14:textId="77777777" w:rsidR="00956219" w:rsidRPr="00EB0339" w:rsidRDefault="00956219" w:rsidP="00956219"/>
    <w:p w14:paraId="61FB098D" w14:textId="77777777" w:rsidR="00956219" w:rsidRDefault="00956219" w:rsidP="00956219">
      <w:pPr>
        <w:pStyle w:val="NormTop"/>
      </w:pPr>
      <w:r>
        <w:rPr>
          <w:color w:val="0000FF"/>
        </w:rPr>
        <w:t>S2-2509009</w:t>
      </w:r>
      <w:r w:rsidRPr="00D53282">
        <w:t xml:space="preserve"> </w:t>
      </w:r>
      <w:r>
        <w:t>(CR) 23.369 CR0107 (Rel-19, 'F'): Adding filtering information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 Filtering information along with device ID in ADM queries and storage.</w:t>
      </w:r>
    </w:p>
    <w:p w14:paraId="76AA48FA" w14:textId="77777777" w:rsidR="00956219" w:rsidRPr="005B25A1" w:rsidRDefault="00956219" w:rsidP="00956219">
      <w:pPr>
        <w:keepNext/>
        <w:keepLines/>
        <w:rPr>
          <w:b/>
          <w:bCs/>
        </w:rPr>
      </w:pPr>
      <w:r w:rsidRPr="005B25A1">
        <w:rPr>
          <w:b/>
          <w:bCs/>
        </w:rPr>
        <w:t>Convenor comment:</w:t>
      </w:r>
    </w:p>
    <w:p w14:paraId="7DBE8817" w14:textId="77777777" w:rsidR="00956219" w:rsidRPr="005B25A1" w:rsidRDefault="00956219" w:rsidP="00956219">
      <w:pPr>
        <w:keepNext/>
        <w:keepLines/>
      </w:pPr>
      <w:r w:rsidRPr="005B25A1">
        <w:t>5.3.1, 5.5. ADM+ filtering info.</w:t>
      </w:r>
    </w:p>
    <w:p w14:paraId="1177E281" w14:textId="77777777" w:rsidR="00956219" w:rsidRPr="005B25A1" w:rsidRDefault="00956219" w:rsidP="00956219">
      <w:pPr>
        <w:keepNext/>
        <w:keepLines/>
        <w:rPr>
          <w:b/>
          <w:bCs/>
        </w:rPr>
      </w:pPr>
      <w:r w:rsidRPr="005B25A1">
        <w:rPr>
          <w:b/>
          <w:bCs/>
        </w:rPr>
        <w:t>Plenary Discussion:</w:t>
      </w:r>
    </w:p>
    <w:p w14:paraId="3F3923FD" w14:textId="77777777" w:rsidR="00956219" w:rsidRPr="005B25A1" w:rsidRDefault="00956219" w:rsidP="00956219">
      <w:pPr>
        <w:keepNext/>
        <w:keepLines/>
      </w:pPr>
      <w:r>
        <w:rPr>
          <w:color w:val="0000FF"/>
        </w:rPr>
        <w:t>Not handled</w:t>
      </w:r>
      <w:r>
        <w:t>.</w:t>
      </w:r>
    </w:p>
    <w:p w14:paraId="0E26726F" w14:textId="77777777" w:rsidR="00956219" w:rsidRPr="00EB0339" w:rsidRDefault="00956219" w:rsidP="00956219">
      <w:r w:rsidRPr="005B25A1">
        <w:rPr>
          <w:b/>
          <w:bCs/>
        </w:rPr>
        <w:t>Status:</w:t>
      </w:r>
      <w:r>
        <w:t xml:space="preserve"> </w:t>
      </w:r>
      <w:r>
        <w:rPr>
          <w:color w:val="0000FF"/>
        </w:rPr>
        <w:t>Not handled</w:t>
      </w:r>
      <w:r>
        <w:t>.</w:t>
      </w:r>
    </w:p>
    <w:p w14:paraId="7400D7C6" w14:textId="77777777" w:rsidR="00956219" w:rsidRPr="00EB0339" w:rsidRDefault="00956219" w:rsidP="00956219"/>
    <w:p w14:paraId="5F62C3C2"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6 update on </w:t>
      </w:r>
      <w:proofErr w:type="spellStart"/>
      <w:r>
        <w:rPr>
          <w:color w:val="0000FF"/>
        </w:rPr>
        <w:t>AIoT</w:t>
      </w:r>
      <w:proofErr w:type="spellEnd"/>
      <w:r>
        <w:rPr>
          <w:color w:val="0000FF"/>
        </w:rPr>
        <w:t xml:space="preserve"> procedures</w:t>
      </w:r>
    </w:p>
    <w:p w14:paraId="6AFCDAFE" w14:textId="77777777" w:rsidR="00956219" w:rsidRDefault="00956219" w:rsidP="00956219">
      <w:pPr>
        <w:pStyle w:val="NormTop"/>
      </w:pPr>
      <w:r>
        <w:rPr>
          <w:color w:val="0000FF"/>
        </w:rPr>
        <w:t>S2-2508295</w:t>
      </w:r>
      <w:r w:rsidRPr="00D53282">
        <w:t xml:space="preserve"> </w:t>
      </w:r>
      <w:r>
        <w:t>(CR) 23.369 CR0015R1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6.2.4.3 for </w:t>
      </w:r>
      <w:proofErr w:type="spellStart"/>
      <w:r>
        <w:t>aligment</w:t>
      </w:r>
      <w:proofErr w:type="spellEnd"/>
      <w:r>
        <w:t>.</w:t>
      </w:r>
    </w:p>
    <w:p w14:paraId="016A233C"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S2-2506603</w:t>
      </w:r>
      <w:r>
        <w:t>.</w:t>
      </w:r>
    </w:p>
    <w:p w14:paraId="5FD66A12" w14:textId="77777777" w:rsidR="00956219" w:rsidRPr="005B25A1" w:rsidRDefault="00956219" w:rsidP="00956219">
      <w:pPr>
        <w:keepNext/>
        <w:keepLines/>
        <w:rPr>
          <w:b/>
          <w:bCs/>
        </w:rPr>
      </w:pPr>
      <w:r w:rsidRPr="005B25A1">
        <w:rPr>
          <w:b/>
          <w:bCs/>
        </w:rPr>
        <w:t>Plenary Discussion:</w:t>
      </w:r>
    </w:p>
    <w:p w14:paraId="3FB01400" w14:textId="77777777" w:rsidR="00956219" w:rsidRPr="005B25A1" w:rsidRDefault="00956219" w:rsidP="00956219">
      <w:pPr>
        <w:keepNext/>
        <w:keepLines/>
      </w:pPr>
      <w:r>
        <w:rPr>
          <w:color w:val="0000FF"/>
        </w:rPr>
        <w:t>Not handled</w:t>
      </w:r>
      <w:r>
        <w:t>.</w:t>
      </w:r>
    </w:p>
    <w:p w14:paraId="60FC12AC" w14:textId="77777777" w:rsidR="00956219" w:rsidRPr="00EB0339" w:rsidRDefault="00956219" w:rsidP="00956219">
      <w:r w:rsidRPr="005B25A1">
        <w:rPr>
          <w:b/>
          <w:bCs/>
        </w:rPr>
        <w:t>Status:</w:t>
      </w:r>
      <w:r>
        <w:t xml:space="preserve"> </w:t>
      </w:r>
      <w:r>
        <w:rPr>
          <w:color w:val="0000FF"/>
        </w:rPr>
        <w:t>Not handled</w:t>
      </w:r>
      <w:r>
        <w:t>.</w:t>
      </w:r>
    </w:p>
    <w:p w14:paraId="4165460C" w14:textId="77777777" w:rsidR="00956219" w:rsidRPr="00EB0339" w:rsidRDefault="00956219" w:rsidP="00956219"/>
    <w:p w14:paraId="653D13F9" w14:textId="77777777" w:rsidR="00956219" w:rsidRDefault="00956219" w:rsidP="00956219">
      <w:pPr>
        <w:pStyle w:val="NormTop"/>
      </w:pPr>
      <w:r>
        <w:rPr>
          <w:color w:val="0000FF"/>
        </w:rPr>
        <w:t>S2-2508314</w:t>
      </w:r>
      <w:r w:rsidRPr="00D53282">
        <w:t xml:space="preserve"> </w:t>
      </w:r>
      <w:r>
        <w:t>(CR) 23.369 CR0071 (Rel-19, 'F'): Update on Inventory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Alignments on Inventory procedure with RAN WGs agreements.</w:t>
      </w:r>
    </w:p>
    <w:p w14:paraId="73341A96" w14:textId="77777777" w:rsidR="00956219" w:rsidRPr="005B25A1" w:rsidRDefault="00956219" w:rsidP="00956219">
      <w:pPr>
        <w:keepNext/>
        <w:keepLines/>
        <w:rPr>
          <w:b/>
          <w:bCs/>
        </w:rPr>
      </w:pPr>
      <w:r w:rsidRPr="005B25A1">
        <w:rPr>
          <w:b/>
          <w:bCs/>
        </w:rPr>
        <w:t>Plenary Discussion:</w:t>
      </w:r>
    </w:p>
    <w:p w14:paraId="30ECD23F" w14:textId="77777777" w:rsidR="00956219" w:rsidRPr="005B25A1" w:rsidRDefault="00956219" w:rsidP="00956219">
      <w:pPr>
        <w:keepNext/>
        <w:keepLines/>
      </w:pPr>
      <w:r>
        <w:rPr>
          <w:color w:val="0000FF"/>
        </w:rPr>
        <w:t>Not handled</w:t>
      </w:r>
      <w:r>
        <w:t>.</w:t>
      </w:r>
    </w:p>
    <w:p w14:paraId="084A8824" w14:textId="77777777" w:rsidR="00956219" w:rsidRPr="00EB0339" w:rsidRDefault="00956219" w:rsidP="00956219">
      <w:r w:rsidRPr="005B25A1">
        <w:rPr>
          <w:b/>
          <w:bCs/>
        </w:rPr>
        <w:t>Status:</w:t>
      </w:r>
      <w:r>
        <w:t xml:space="preserve"> </w:t>
      </w:r>
      <w:r>
        <w:rPr>
          <w:color w:val="0000FF"/>
        </w:rPr>
        <w:t>Not handled</w:t>
      </w:r>
      <w:r>
        <w:t>.</w:t>
      </w:r>
    </w:p>
    <w:p w14:paraId="2E558AF8" w14:textId="77777777" w:rsidR="00956219" w:rsidRPr="00EB0339" w:rsidRDefault="00956219" w:rsidP="00956219"/>
    <w:p w14:paraId="22C12749" w14:textId="77777777" w:rsidR="00956219" w:rsidRDefault="00956219" w:rsidP="00956219">
      <w:pPr>
        <w:pStyle w:val="NormTop"/>
      </w:pPr>
      <w:r>
        <w:rPr>
          <w:color w:val="0000FF"/>
        </w:rPr>
        <w:t>S2-2508433</w:t>
      </w:r>
      <w:r w:rsidRPr="00D53282">
        <w:t xml:space="preserve"> </w:t>
      </w:r>
      <w:r>
        <w:t>(CR) 23.369 CR0074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Naiotf_AIoT_Notify</w:t>
      </w:r>
      <w:proofErr w:type="spellEnd"/>
      <w:r>
        <w:t xml:space="preserve"> and </w:t>
      </w:r>
      <w:proofErr w:type="spellStart"/>
      <w:r>
        <w:t>Nnef_AIoT_Notify</w:t>
      </w:r>
      <w:proofErr w:type="spellEnd"/>
      <w:r>
        <w:t>.</w:t>
      </w:r>
    </w:p>
    <w:p w14:paraId="670CD12B" w14:textId="77777777" w:rsidR="00956219" w:rsidRPr="005B25A1" w:rsidRDefault="00956219" w:rsidP="00956219">
      <w:pPr>
        <w:keepNext/>
        <w:keepLines/>
        <w:rPr>
          <w:b/>
          <w:bCs/>
        </w:rPr>
      </w:pPr>
      <w:r w:rsidRPr="005B25A1">
        <w:rPr>
          <w:b/>
          <w:bCs/>
        </w:rPr>
        <w:t>Plenary Discussion:</w:t>
      </w:r>
    </w:p>
    <w:p w14:paraId="71C13A8E" w14:textId="77777777" w:rsidR="00956219" w:rsidRPr="005B25A1" w:rsidRDefault="00956219" w:rsidP="00956219">
      <w:pPr>
        <w:keepNext/>
        <w:keepLines/>
      </w:pPr>
      <w:r>
        <w:rPr>
          <w:color w:val="0000FF"/>
        </w:rPr>
        <w:t>Not handled</w:t>
      </w:r>
      <w:r>
        <w:t>.</w:t>
      </w:r>
    </w:p>
    <w:p w14:paraId="1CF054EC" w14:textId="77777777" w:rsidR="00956219" w:rsidRPr="00EB0339" w:rsidRDefault="00956219" w:rsidP="00956219">
      <w:r w:rsidRPr="005B25A1">
        <w:rPr>
          <w:b/>
          <w:bCs/>
        </w:rPr>
        <w:t>Status:</w:t>
      </w:r>
      <w:r>
        <w:t xml:space="preserve"> </w:t>
      </w:r>
      <w:r>
        <w:rPr>
          <w:color w:val="0000FF"/>
        </w:rPr>
        <w:t>Not handled</w:t>
      </w:r>
      <w:r>
        <w:t>.</w:t>
      </w:r>
    </w:p>
    <w:p w14:paraId="4AF6949C" w14:textId="77777777" w:rsidR="00956219" w:rsidRPr="00EB0339" w:rsidRDefault="00956219" w:rsidP="00956219"/>
    <w:p w14:paraId="70B00B52" w14:textId="77777777" w:rsidR="00956219" w:rsidRDefault="00956219" w:rsidP="00956219">
      <w:pPr>
        <w:pStyle w:val="NormTop"/>
      </w:pPr>
      <w:r>
        <w:rPr>
          <w:color w:val="0000FF"/>
        </w:rPr>
        <w:t>S2-2508434</w:t>
      </w:r>
      <w:r w:rsidRPr="00D53282">
        <w:t xml:space="preserve"> </w:t>
      </w:r>
      <w:r>
        <w:t>(CR) 23.369 CR0075 (Rel-19, 'F'): Clarification on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parameter of AIOTF Identifier in </w:t>
      </w:r>
      <w:proofErr w:type="spellStart"/>
      <w:r>
        <w:t>AIoT</w:t>
      </w:r>
      <w:proofErr w:type="spellEnd"/>
      <w:r>
        <w:t xml:space="preserve"> session release procedure; and remove cause parameter which is not used in TS 38.413.</w:t>
      </w:r>
    </w:p>
    <w:p w14:paraId="2CAF4326" w14:textId="77777777" w:rsidR="00956219" w:rsidRPr="005B25A1" w:rsidRDefault="00956219" w:rsidP="00956219">
      <w:pPr>
        <w:keepNext/>
        <w:keepLines/>
        <w:rPr>
          <w:b/>
          <w:bCs/>
        </w:rPr>
      </w:pPr>
      <w:r w:rsidRPr="005B25A1">
        <w:rPr>
          <w:b/>
          <w:bCs/>
        </w:rPr>
        <w:t>Plenary Discussion:</w:t>
      </w:r>
    </w:p>
    <w:p w14:paraId="5AAFD41B" w14:textId="77777777" w:rsidR="00956219" w:rsidRPr="005B25A1" w:rsidRDefault="00956219" w:rsidP="00956219">
      <w:pPr>
        <w:keepNext/>
        <w:keepLines/>
      </w:pPr>
      <w:r>
        <w:rPr>
          <w:color w:val="0000FF"/>
        </w:rPr>
        <w:t>Not handled</w:t>
      </w:r>
      <w:r>
        <w:t>.</w:t>
      </w:r>
    </w:p>
    <w:p w14:paraId="2668FEB4" w14:textId="77777777" w:rsidR="00956219" w:rsidRPr="00EB0339" w:rsidRDefault="00956219" w:rsidP="00956219">
      <w:r w:rsidRPr="005B25A1">
        <w:rPr>
          <w:b/>
          <w:bCs/>
        </w:rPr>
        <w:t>Status:</w:t>
      </w:r>
      <w:r>
        <w:t xml:space="preserve"> </w:t>
      </w:r>
      <w:r>
        <w:rPr>
          <w:color w:val="0000FF"/>
        </w:rPr>
        <w:t>Not handled</w:t>
      </w:r>
      <w:r>
        <w:t>.</w:t>
      </w:r>
    </w:p>
    <w:p w14:paraId="250012A3" w14:textId="77777777" w:rsidR="00956219" w:rsidRPr="00EB0339" w:rsidRDefault="00956219" w:rsidP="00956219"/>
    <w:p w14:paraId="0ED7C97D" w14:textId="77777777" w:rsidR="00956219" w:rsidRDefault="00956219" w:rsidP="00956219">
      <w:pPr>
        <w:pStyle w:val="NormTop"/>
      </w:pPr>
      <w:r>
        <w:rPr>
          <w:color w:val="0000FF"/>
        </w:rPr>
        <w:t>S2-2508483</w:t>
      </w:r>
      <w:r w:rsidRPr="00D53282">
        <w:t xml:space="preserve"> </w:t>
      </w:r>
      <w:r>
        <w:t>(CR) 23.369 CR0080 (Rel-19, 'F'): Command request per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clarified that the Command request procedure is sent per </w:t>
      </w:r>
      <w:proofErr w:type="spellStart"/>
      <w:r>
        <w:t>AIoT</w:t>
      </w:r>
      <w:proofErr w:type="spellEnd"/>
      <w:r>
        <w:t xml:space="preserve"> Device.</w:t>
      </w:r>
    </w:p>
    <w:p w14:paraId="075984D3" w14:textId="77777777" w:rsidR="00956219" w:rsidRPr="005B25A1" w:rsidRDefault="00956219" w:rsidP="00956219">
      <w:pPr>
        <w:keepNext/>
        <w:keepLines/>
        <w:rPr>
          <w:b/>
          <w:bCs/>
        </w:rPr>
      </w:pPr>
      <w:r w:rsidRPr="005B25A1">
        <w:rPr>
          <w:b/>
          <w:bCs/>
        </w:rPr>
        <w:t>Plenary Discussion:</w:t>
      </w:r>
    </w:p>
    <w:p w14:paraId="10493FEA" w14:textId="77777777" w:rsidR="00956219" w:rsidRPr="005B25A1" w:rsidRDefault="00956219" w:rsidP="00956219">
      <w:pPr>
        <w:keepNext/>
        <w:keepLines/>
      </w:pPr>
      <w:r>
        <w:rPr>
          <w:color w:val="0000FF"/>
        </w:rPr>
        <w:t>Not handled</w:t>
      </w:r>
      <w:r>
        <w:t>.</w:t>
      </w:r>
    </w:p>
    <w:p w14:paraId="65259C64" w14:textId="77777777" w:rsidR="00956219" w:rsidRPr="00EB0339" w:rsidRDefault="00956219" w:rsidP="00956219">
      <w:r w:rsidRPr="005B25A1">
        <w:rPr>
          <w:b/>
          <w:bCs/>
        </w:rPr>
        <w:t>Status:</w:t>
      </w:r>
      <w:r>
        <w:t xml:space="preserve"> </w:t>
      </w:r>
      <w:r>
        <w:rPr>
          <w:color w:val="0000FF"/>
        </w:rPr>
        <w:t>Not handled</w:t>
      </w:r>
      <w:r>
        <w:t>.</w:t>
      </w:r>
    </w:p>
    <w:p w14:paraId="6EEDA4DB" w14:textId="77777777" w:rsidR="00956219" w:rsidRPr="00EB0339" w:rsidRDefault="00956219" w:rsidP="00956219"/>
    <w:p w14:paraId="2DDA616B" w14:textId="77777777" w:rsidR="00956219" w:rsidRDefault="00956219" w:rsidP="00956219">
      <w:pPr>
        <w:pStyle w:val="NormTop"/>
      </w:pPr>
      <w:r>
        <w:rPr>
          <w:color w:val="0000FF"/>
        </w:rPr>
        <w:t>S2-2508588</w:t>
      </w:r>
      <w:r w:rsidRPr="00D53282">
        <w:t xml:space="preserve"> </w:t>
      </w:r>
      <w:r>
        <w:t xml:space="preserve">(CR) 23.369 CR0086 (Rel-19, 'F'): Validation of </w:t>
      </w:r>
      <w:proofErr w:type="spellStart"/>
      <w:r>
        <w:t>AIoT</w:t>
      </w:r>
      <w:proofErr w:type="spellEnd"/>
      <w:r>
        <w:t xml:space="preserve"> service result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6.2.2 - Clarify that the AIOTF validates the results for the Inventory Report messages using AF authorization data.</w:t>
      </w:r>
    </w:p>
    <w:p w14:paraId="2DD80317" w14:textId="77777777" w:rsidR="00956219" w:rsidRPr="005B25A1" w:rsidRDefault="00956219" w:rsidP="00956219">
      <w:pPr>
        <w:keepNext/>
        <w:keepLines/>
        <w:rPr>
          <w:b/>
          <w:bCs/>
        </w:rPr>
      </w:pPr>
      <w:r w:rsidRPr="005B25A1">
        <w:rPr>
          <w:b/>
          <w:bCs/>
        </w:rPr>
        <w:t>Plenary Discussion:</w:t>
      </w:r>
    </w:p>
    <w:p w14:paraId="52FB4C31" w14:textId="77777777" w:rsidR="00956219" w:rsidRPr="005B25A1" w:rsidRDefault="00956219" w:rsidP="00956219">
      <w:pPr>
        <w:keepNext/>
        <w:keepLines/>
      </w:pPr>
      <w:r>
        <w:rPr>
          <w:color w:val="0000FF"/>
        </w:rPr>
        <w:t>Not handled</w:t>
      </w:r>
      <w:r>
        <w:t>.</w:t>
      </w:r>
    </w:p>
    <w:p w14:paraId="0DA6CE8B" w14:textId="77777777" w:rsidR="00956219" w:rsidRPr="00EB0339" w:rsidRDefault="00956219" w:rsidP="00956219">
      <w:r w:rsidRPr="005B25A1">
        <w:rPr>
          <w:b/>
          <w:bCs/>
        </w:rPr>
        <w:t>Status:</w:t>
      </w:r>
      <w:r>
        <w:t xml:space="preserve"> </w:t>
      </w:r>
      <w:r>
        <w:rPr>
          <w:color w:val="0000FF"/>
        </w:rPr>
        <w:t>Not handled</w:t>
      </w:r>
      <w:r>
        <w:t>.</w:t>
      </w:r>
    </w:p>
    <w:p w14:paraId="534E5CB2" w14:textId="77777777" w:rsidR="00956219" w:rsidRPr="00EB0339" w:rsidRDefault="00956219" w:rsidP="00956219"/>
    <w:p w14:paraId="00470D55" w14:textId="77777777" w:rsidR="00956219" w:rsidRDefault="00956219" w:rsidP="00956219">
      <w:pPr>
        <w:pStyle w:val="NormTop"/>
      </w:pPr>
      <w:r>
        <w:rPr>
          <w:color w:val="0000FF"/>
        </w:rPr>
        <w:t>S2-2508770</w:t>
      </w:r>
      <w:r w:rsidRPr="00D53282">
        <w:t xml:space="preserve"> </w:t>
      </w:r>
      <w:r>
        <w:t>(CR) 23.369 CR0099 (Rel-19, 'F'): Correction on the Inventory service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in step 8 in clause 6.2.2.</w:t>
      </w:r>
    </w:p>
    <w:p w14:paraId="40D7223D" w14:textId="77777777" w:rsidR="00956219" w:rsidRPr="005B25A1" w:rsidRDefault="00956219" w:rsidP="00956219">
      <w:pPr>
        <w:keepNext/>
        <w:keepLines/>
        <w:rPr>
          <w:b/>
          <w:bCs/>
        </w:rPr>
      </w:pPr>
      <w:r w:rsidRPr="005B25A1">
        <w:rPr>
          <w:b/>
          <w:bCs/>
        </w:rPr>
        <w:t>Plenary Discussion:</w:t>
      </w:r>
    </w:p>
    <w:p w14:paraId="18494605" w14:textId="77777777" w:rsidR="00956219" w:rsidRPr="005B25A1" w:rsidRDefault="00956219" w:rsidP="00956219">
      <w:pPr>
        <w:keepNext/>
        <w:keepLines/>
      </w:pPr>
      <w:r>
        <w:rPr>
          <w:color w:val="0000FF"/>
        </w:rPr>
        <w:t>Not handled</w:t>
      </w:r>
      <w:r>
        <w:t>.</w:t>
      </w:r>
    </w:p>
    <w:p w14:paraId="4E0FF719" w14:textId="77777777" w:rsidR="00956219" w:rsidRPr="00EB0339" w:rsidRDefault="00956219" w:rsidP="00956219">
      <w:r w:rsidRPr="005B25A1">
        <w:rPr>
          <w:b/>
          <w:bCs/>
        </w:rPr>
        <w:t>Status:</w:t>
      </w:r>
      <w:r>
        <w:t xml:space="preserve"> </w:t>
      </w:r>
      <w:r>
        <w:rPr>
          <w:color w:val="0000FF"/>
        </w:rPr>
        <w:t>Not handled</w:t>
      </w:r>
      <w:r>
        <w:t>.</w:t>
      </w:r>
    </w:p>
    <w:p w14:paraId="55874648" w14:textId="77777777" w:rsidR="00956219" w:rsidRPr="00EB0339" w:rsidRDefault="00956219" w:rsidP="00956219"/>
    <w:p w14:paraId="41A02DF2" w14:textId="77777777" w:rsidR="00956219" w:rsidRDefault="00956219" w:rsidP="00956219">
      <w:pPr>
        <w:pStyle w:val="NormTop"/>
      </w:pPr>
      <w:r>
        <w:rPr>
          <w:color w:val="0000FF"/>
        </w:rPr>
        <w:t>S2-2508776</w:t>
      </w:r>
      <w:r w:rsidRPr="00D53282">
        <w:t xml:space="preserve"> </w:t>
      </w:r>
      <w:r>
        <w:t xml:space="preserve">(CR) 23.369 CR0100 (Rel-19, 'F'): Miscellaneous corrections for </w:t>
      </w:r>
      <w:proofErr w:type="spellStart"/>
      <w:r>
        <w:t>AIoT</w:t>
      </w:r>
      <w:proofErr w:type="spellEnd"/>
      <w:r>
        <w:t xml:space="preserve"> procedures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Figure correction and API name Add the missing description of </w:t>
      </w:r>
      <w:proofErr w:type="spellStart"/>
      <w:r>
        <w:t>AIoT</w:t>
      </w:r>
      <w:proofErr w:type="spellEnd"/>
      <w:r>
        <w:t xml:space="preserve"> Identification Information is not provided Rewording of unclear text.</w:t>
      </w:r>
    </w:p>
    <w:p w14:paraId="390F6512" w14:textId="77777777" w:rsidR="00956219" w:rsidRPr="005B25A1" w:rsidRDefault="00956219" w:rsidP="00956219">
      <w:pPr>
        <w:keepNext/>
        <w:keepLines/>
        <w:rPr>
          <w:b/>
          <w:bCs/>
        </w:rPr>
      </w:pPr>
      <w:r w:rsidRPr="005B25A1">
        <w:rPr>
          <w:b/>
          <w:bCs/>
        </w:rPr>
        <w:t>Convenor comment:</w:t>
      </w:r>
    </w:p>
    <w:p w14:paraId="1EA53A4F" w14:textId="77777777" w:rsidR="00956219" w:rsidRPr="005B25A1" w:rsidRDefault="00956219" w:rsidP="00956219">
      <w:pPr>
        <w:keepNext/>
        <w:keepLines/>
      </w:pPr>
      <w:r w:rsidRPr="005B25A1">
        <w:t>Clause 6.2.2 update partially covered by S2-2509055.</w:t>
      </w:r>
    </w:p>
    <w:p w14:paraId="43BAA936" w14:textId="77777777" w:rsidR="00956219" w:rsidRPr="005B25A1" w:rsidRDefault="00956219" w:rsidP="00956219">
      <w:pPr>
        <w:keepNext/>
        <w:keepLines/>
        <w:rPr>
          <w:b/>
          <w:bCs/>
        </w:rPr>
      </w:pPr>
      <w:r w:rsidRPr="005B25A1">
        <w:rPr>
          <w:b/>
          <w:bCs/>
        </w:rPr>
        <w:t>Plenary Discussion:</w:t>
      </w:r>
    </w:p>
    <w:p w14:paraId="6AFA6584" w14:textId="77777777" w:rsidR="00956219" w:rsidRPr="005B25A1" w:rsidRDefault="00956219" w:rsidP="00956219">
      <w:pPr>
        <w:keepNext/>
        <w:keepLines/>
      </w:pPr>
      <w:r>
        <w:rPr>
          <w:color w:val="0000FF"/>
        </w:rPr>
        <w:t>Not handled</w:t>
      </w:r>
      <w:r>
        <w:t>.</w:t>
      </w:r>
    </w:p>
    <w:p w14:paraId="23155E2F" w14:textId="77777777" w:rsidR="00956219" w:rsidRPr="00EB0339" w:rsidRDefault="00956219" w:rsidP="00956219">
      <w:r w:rsidRPr="005B25A1">
        <w:rPr>
          <w:b/>
          <w:bCs/>
        </w:rPr>
        <w:t>Status:</w:t>
      </w:r>
      <w:r>
        <w:t xml:space="preserve"> </w:t>
      </w:r>
      <w:r>
        <w:rPr>
          <w:color w:val="0000FF"/>
        </w:rPr>
        <w:t>Not handled</w:t>
      </w:r>
      <w:r>
        <w:t>.</w:t>
      </w:r>
    </w:p>
    <w:p w14:paraId="05CAF3D7" w14:textId="77777777" w:rsidR="00956219" w:rsidRPr="00EB0339" w:rsidRDefault="00956219" w:rsidP="00956219"/>
    <w:p w14:paraId="55F92C83" w14:textId="77777777" w:rsidR="00956219" w:rsidRDefault="00956219" w:rsidP="00956219">
      <w:pPr>
        <w:pStyle w:val="NormTop"/>
      </w:pPr>
      <w:r>
        <w:rPr>
          <w:color w:val="0000FF"/>
        </w:rPr>
        <w:t>S2-2508874</w:t>
      </w:r>
      <w:r w:rsidRPr="00D53282">
        <w:t xml:space="preserve"> </w:t>
      </w:r>
      <w:r>
        <w:t>(CR) 23.369 CR0031R1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532D7A46"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S2-2507004</w:t>
      </w:r>
      <w:r>
        <w:t>.</w:t>
      </w:r>
    </w:p>
    <w:p w14:paraId="12B8C3B9" w14:textId="77777777" w:rsidR="00956219" w:rsidRPr="005B25A1" w:rsidRDefault="00956219" w:rsidP="00956219">
      <w:pPr>
        <w:keepNext/>
        <w:keepLines/>
        <w:rPr>
          <w:b/>
          <w:bCs/>
        </w:rPr>
      </w:pPr>
      <w:r w:rsidRPr="005B25A1">
        <w:rPr>
          <w:b/>
          <w:bCs/>
        </w:rPr>
        <w:t>Convenor comment:</w:t>
      </w:r>
    </w:p>
    <w:p w14:paraId="55394016" w14:textId="77777777" w:rsidR="00956219" w:rsidRPr="005B25A1" w:rsidRDefault="00956219" w:rsidP="00956219">
      <w:pPr>
        <w:keepNext/>
        <w:keepLines/>
      </w:pPr>
      <w:r w:rsidRPr="005B25A1">
        <w:t>Transaction ID. 6.2.2, 7.X.</w:t>
      </w:r>
    </w:p>
    <w:p w14:paraId="105C6875" w14:textId="77777777" w:rsidR="00956219" w:rsidRPr="005B25A1" w:rsidRDefault="00956219" w:rsidP="00956219">
      <w:pPr>
        <w:keepNext/>
        <w:keepLines/>
        <w:rPr>
          <w:b/>
          <w:bCs/>
        </w:rPr>
      </w:pPr>
      <w:r w:rsidRPr="005B25A1">
        <w:rPr>
          <w:b/>
          <w:bCs/>
        </w:rPr>
        <w:t>Plenary Discussion:</w:t>
      </w:r>
    </w:p>
    <w:p w14:paraId="44200986" w14:textId="77777777" w:rsidR="00956219" w:rsidRPr="005B25A1" w:rsidRDefault="00956219" w:rsidP="00956219">
      <w:pPr>
        <w:keepNext/>
        <w:keepLines/>
      </w:pPr>
      <w:r>
        <w:rPr>
          <w:color w:val="0000FF"/>
        </w:rPr>
        <w:t>Not handled</w:t>
      </w:r>
      <w:r>
        <w:t>.</w:t>
      </w:r>
    </w:p>
    <w:p w14:paraId="1C1A3C4A" w14:textId="77777777" w:rsidR="00956219" w:rsidRPr="00EB0339" w:rsidRDefault="00956219" w:rsidP="00956219">
      <w:r w:rsidRPr="005B25A1">
        <w:rPr>
          <w:b/>
          <w:bCs/>
        </w:rPr>
        <w:t>Status:</w:t>
      </w:r>
      <w:r>
        <w:t xml:space="preserve"> </w:t>
      </w:r>
      <w:r>
        <w:rPr>
          <w:color w:val="0000FF"/>
        </w:rPr>
        <w:t>Not handled</w:t>
      </w:r>
      <w:r>
        <w:t>.</w:t>
      </w:r>
    </w:p>
    <w:p w14:paraId="358797DC" w14:textId="77777777" w:rsidR="00956219" w:rsidRPr="00EB0339" w:rsidRDefault="00956219" w:rsidP="00956219"/>
    <w:p w14:paraId="2DD99682" w14:textId="77777777" w:rsidR="00956219" w:rsidRDefault="00956219" w:rsidP="00956219">
      <w:pPr>
        <w:pStyle w:val="NormTop"/>
      </w:pPr>
      <w:r>
        <w:rPr>
          <w:color w:val="0000FF"/>
        </w:rPr>
        <w:t>S2-2508896</w:t>
      </w:r>
      <w:r w:rsidRPr="00D53282">
        <w:t xml:space="preserve"> </w:t>
      </w:r>
      <w:r>
        <w:t>(CR) 23.369 CR0105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0F6FCCED" w14:textId="77777777" w:rsidR="00956219" w:rsidRPr="005B25A1" w:rsidRDefault="00956219" w:rsidP="00956219">
      <w:pPr>
        <w:keepNext/>
        <w:keepLines/>
        <w:rPr>
          <w:b/>
          <w:bCs/>
        </w:rPr>
      </w:pPr>
      <w:r w:rsidRPr="005B25A1">
        <w:rPr>
          <w:b/>
          <w:bCs/>
        </w:rPr>
        <w:t>Convenor comment:</w:t>
      </w:r>
    </w:p>
    <w:p w14:paraId="4F154F74" w14:textId="77777777" w:rsidR="00956219" w:rsidRPr="005B25A1" w:rsidRDefault="00956219" w:rsidP="00956219">
      <w:pPr>
        <w:keepNext/>
        <w:keepLines/>
      </w:pPr>
      <w:r w:rsidRPr="005B25A1">
        <w:t>Update on 6.2.5.</w:t>
      </w:r>
    </w:p>
    <w:p w14:paraId="7F95E72F" w14:textId="77777777" w:rsidR="00956219" w:rsidRPr="005B25A1" w:rsidRDefault="00956219" w:rsidP="00956219">
      <w:pPr>
        <w:keepNext/>
        <w:keepLines/>
        <w:rPr>
          <w:b/>
          <w:bCs/>
        </w:rPr>
      </w:pPr>
      <w:r w:rsidRPr="005B25A1">
        <w:rPr>
          <w:b/>
          <w:bCs/>
        </w:rPr>
        <w:t>Plenary Discussion:</w:t>
      </w:r>
    </w:p>
    <w:p w14:paraId="34D2F24E" w14:textId="77777777" w:rsidR="00956219" w:rsidRPr="005B25A1" w:rsidRDefault="00956219" w:rsidP="00956219">
      <w:pPr>
        <w:keepNext/>
        <w:keepLines/>
      </w:pPr>
      <w:r>
        <w:rPr>
          <w:color w:val="0000FF"/>
        </w:rPr>
        <w:t>Not handled</w:t>
      </w:r>
      <w:r>
        <w:t>.</w:t>
      </w:r>
    </w:p>
    <w:p w14:paraId="1BA67A79" w14:textId="77777777" w:rsidR="00956219" w:rsidRPr="00EB0339" w:rsidRDefault="00956219" w:rsidP="00956219">
      <w:r w:rsidRPr="005B25A1">
        <w:rPr>
          <w:b/>
          <w:bCs/>
        </w:rPr>
        <w:t>Status:</w:t>
      </w:r>
      <w:r>
        <w:t xml:space="preserve"> </w:t>
      </w:r>
      <w:r>
        <w:rPr>
          <w:color w:val="0000FF"/>
        </w:rPr>
        <w:t>Not handled</w:t>
      </w:r>
      <w:r>
        <w:t>.</w:t>
      </w:r>
    </w:p>
    <w:p w14:paraId="5CB52928" w14:textId="77777777" w:rsidR="00956219" w:rsidRPr="00EB0339" w:rsidRDefault="00956219" w:rsidP="00956219"/>
    <w:p w14:paraId="2CF8BC06" w14:textId="77777777" w:rsidR="00956219" w:rsidRDefault="00956219" w:rsidP="00956219">
      <w:pPr>
        <w:pStyle w:val="NormTop"/>
      </w:pPr>
      <w:r>
        <w:rPr>
          <w:color w:val="0000FF"/>
        </w:rPr>
        <w:t>S2-2509010</w:t>
      </w:r>
      <w:r w:rsidRPr="00D53282">
        <w:t xml:space="preserve"> </w:t>
      </w:r>
      <w:r>
        <w:t>(CR) 23.369 CR0108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5D51F983" w14:textId="77777777" w:rsidR="00956219" w:rsidRPr="005B25A1" w:rsidRDefault="00956219" w:rsidP="00956219">
      <w:pPr>
        <w:keepNext/>
        <w:keepLines/>
        <w:rPr>
          <w:b/>
          <w:bCs/>
        </w:rPr>
      </w:pPr>
      <w:r w:rsidRPr="005B25A1">
        <w:rPr>
          <w:b/>
          <w:bCs/>
        </w:rPr>
        <w:t>Plenary Discussion:</w:t>
      </w:r>
    </w:p>
    <w:p w14:paraId="2CDDED6F" w14:textId="77777777" w:rsidR="00956219" w:rsidRPr="005B25A1" w:rsidRDefault="00956219" w:rsidP="00956219">
      <w:pPr>
        <w:keepNext/>
        <w:keepLines/>
      </w:pPr>
      <w:r>
        <w:rPr>
          <w:color w:val="0000FF"/>
        </w:rPr>
        <w:t>Not handled</w:t>
      </w:r>
      <w:r>
        <w:t>.</w:t>
      </w:r>
    </w:p>
    <w:p w14:paraId="58EA82CE" w14:textId="77777777" w:rsidR="00956219" w:rsidRPr="00EB0339" w:rsidRDefault="00956219" w:rsidP="00956219">
      <w:r w:rsidRPr="005B25A1">
        <w:rPr>
          <w:b/>
          <w:bCs/>
        </w:rPr>
        <w:t>Status:</w:t>
      </w:r>
      <w:r>
        <w:t xml:space="preserve"> </w:t>
      </w:r>
      <w:r>
        <w:rPr>
          <w:color w:val="0000FF"/>
        </w:rPr>
        <w:t>Not handled</w:t>
      </w:r>
      <w:r>
        <w:t>.</w:t>
      </w:r>
    </w:p>
    <w:p w14:paraId="37A8FD9E" w14:textId="77777777" w:rsidR="00956219" w:rsidRPr="00EB0339" w:rsidRDefault="00956219" w:rsidP="00956219"/>
    <w:p w14:paraId="691655A3" w14:textId="77777777" w:rsidR="00956219" w:rsidRDefault="00956219" w:rsidP="00956219">
      <w:pPr>
        <w:pStyle w:val="NormTop"/>
      </w:pPr>
      <w:r>
        <w:rPr>
          <w:color w:val="0000FF"/>
        </w:rPr>
        <w:t>S2-2509053</w:t>
      </w:r>
      <w:r w:rsidRPr="00D53282">
        <w:t xml:space="preserve"> </w:t>
      </w:r>
      <w:r>
        <w:t xml:space="preserve">(CR) 23.369 CR0110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Update the NEF service operations and AIOTF service operations to align the terms for Transaction Reference ID and AF transaction ID 2. Update the AMF message delivery service operation to add the Transaction Reference ID, notification endpoint and align command names. 3. Align the styles to document the parameters 4. Update message type to align with RAN WG3 progress throughout.</w:t>
      </w:r>
    </w:p>
    <w:p w14:paraId="18E033BF" w14:textId="77777777" w:rsidR="00956219" w:rsidRPr="005B25A1" w:rsidRDefault="00956219" w:rsidP="00956219">
      <w:pPr>
        <w:keepNext/>
        <w:keepLines/>
        <w:rPr>
          <w:b/>
          <w:bCs/>
        </w:rPr>
      </w:pPr>
      <w:r w:rsidRPr="005B25A1">
        <w:rPr>
          <w:b/>
          <w:bCs/>
        </w:rPr>
        <w:t>Plenary Discussion:</w:t>
      </w:r>
    </w:p>
    <w:p w14:paraId="6C2DDE95" w14:textId="77777777" w:rsidR="00956219" w:rsidRPr="005B25A1" w:rsidRDefault="00956219" w:rsidP="00956219">
      <w:pPr>
        <w:keepNext/>
        <w:keepLines/>
      </w:pPr>
      <w:r>
        <w:rPr>
          <w:color w:val="0000FF"/>
        </w:rPr>
        <w:t>Not handled</w:t>
      </w:r>
      <w:r>
        <w:t>.</w:t>
      </w:r>
    </w:p>
    <w:p w14:paraId="36C0DCCF" w14:textId="77777777" w:rsidR="00956219" w:rsidRPr="00EB0339" w:rsidRDefault="00956219" w:rsidP="00956219">
      <w:r w:rsidRPr="005B25A1">
        <w:rPr>
          <w:b/>
          <w:bCs/>
        </w:rPr>
        <w:t>Status:</w:t>
      </w:r>
      <w:r>
        <w:t xml:space="preserve"> </w:t>
      </w:r>
      <w:r>
        <w:rPr>
          <w:color w:val="0000FF"/>
        </w:rPr>
        <w:t>Not handled</w:t>
      </w:r>
      <w:r>
        <w:t>.</w:t>
      </w:r>
    </w:p>
    <w:p w14:paraId="1FE3D395" w14:textId="77777777" w:rsidR="00956219" w:rsidRPr="00EB0339" w:rsidRDefault="00956219" w:rsidP="00956219"/>
    <w:p w14:paraId="0238C191" w14:textId="77777777" w:rsidR="00956219" w:rsidRDefault="00956219" w:rsidP="00956219">
      <w:pPr>
        <w:pStyle w:val="NormTop"/>
      </w:pPr>
      <w:r>
        <w:rPr>
          <w:color w:val="0000FF"/>
        </w:rPr>
        <w:t>S2-2509054</w:t>
      </w:r>
      <w:r w:rsidRPr="00D53282">
        <w:t xml:space="preserve"> </w:t>
      </w:r>
      <w:r>
        <w:t xml:space="preserve">(CR) 23.369 CR0111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to acknowledge there is implementation behaviour for buffering/queueing </w:t>
      </w:r>
      <w:proofErr w:type="spellStart"/>
      <w:r>
        <w:t>AIoT</w:t>
      </w:r>
      <w:proofErr w:type="spellEnd"/>
      <w:r>
        <w:t xml:space="preserve"> operation requests in the AIOTF.</w:t>
      </w:r>
    </w:p>
    <w:p w14:paraId="56668143" w14:textId="77777777" w:rsidR="00956219" w:rsidRPr="005B25A1" w:rsidRDefault="00956219" w:rsidP="00956219">
      <w:pPr>
        <w:keepNext/>
        <w:keepLines/>
        <w:rPr>
          <w:b/>
          <w:bCs/>
        </w:rPr>
      </w:pPr>
      <w:r w:rsidRPr="005B25A1">
        <w:rPr>
          <w:b/>
          <w:bCs/>
        </w:rPr>
        <w:t>Plenary Discussion:</w:t>
      </w:r>
    </w:p>
    <w:p w14:paraId="3579B9EA" w14:textId="77777777" w:rsidR="00956219" w:rsidRPr="005B25A1" w:rsidRDefault="00956219" w:rsidP="00956219">
      <w:pPr>
        <w:keepNext/>
        <w:keepLines/>
      </w:pPr>
      <w:r>
        <w:rPr>
          <w:color w:val="0000FF"/>
        </w:rPr>
        <w:t>Not handled</w:t>
      </w:r>
      <w:r>
        <w:t>.</w:t>
      </w:r>
    </w:p>
    <w:p w14:paraId="19DE16EF" w14:textId="77777777" w:rsidR="00956219" w:rsidRPr="00EB0339" w:rsidRDefault="00956219" w:rsidP="00956219">
      <w:r w:rsidRPr="005B25A1">
        <w:rPr>
          <w:b/>
          <w:bCs/>
        </w:rPr>
        <w:t>Status:</w:t>
      </w:r>
      <w:r>
        <w:t xml:space="preserve"> </w:t>
      </w:r>
      <w:r>
        <w:rPr>
          <w:color w:val="0000FF"/>
        </w:rPr>
        <w:t>Not handled</w:t>
      </w:r>
      <w:r>
        <w:t>.</w:t>
      </w:r>
    </w:p>
    <w:p w14:paraId="782288E4" w14:textId="77777777" w:rsidR="00956219" w:rsidRPr="00EB0339" w:rsidRDefault="00956219" w:rsidP="00956219"/>
    <w:p w14:paraId="5FEA8A43" w14:textId="77777777" w:rsidR="00956219" w:rsidRDefault="00956219" w:rsidP="00956219">
      <w:pPr>
        <w:pStyle w:val="NormTop"/>
      </w:pPr>
      <w:r>
        <w:rPr>
          <w:color w:val="0000FF"/>
        </w:rPr>
        <w:t>S2-2509056</w:t>
      </w:r>
      <w:r w:rsidRPr="00D53282">
        <w:t xml:space="preserve"> </w:t>
      </w:r>
      <w:r>
        <w:t xml:space="preserve">(CR) 23.369 CR0113 (Rel-19, 'F'): </w:t>
      </w:r>
      <w:proofErr w:type="spellStart"/>
      <w:r>
        <w:t>AIoT</w:t>
      </w:r>
      <w:proofErr w:type="spellEnd"/>
      <w:r>
        <w:t xml:space="preserve"> Session Release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Define the Session Release procedure and update to the Inventory procedure to mention that NG-RAN indicates when inventory is complete, and to the Inventory and Command procedures to reference the new session release procedure.</w:t>
      </w:r>
    </w:p>
    <w:p w14:paraId="43C71ADC" w14:textId="77777777" w:rsidR="00956219" w:rsidRPr="005B25A1" w:rsidRDefault="00956219" w:rsidP="00956219">
      <w:pPr>
        <w:keepNext/>
        <w:keepLines/>
        <w:rPr>
          <w:b/>
          <w:bCs/>
        </w:rPr>
      </w:pPr>
      <w:r w:rsidRPr="005B25A1">
        <w:rPr>
          <w:b/>
          <w:bCs/>
        </w:rPr>
        <w:t>Convenor comment:</w:t>
      </w:r>
    </w:p>
    <w:p w14:paraId="485E40B0" w14:textId="77777777" w:rsidR="00956219" w:rsidRPr="005B25A1" w:rsidRDefault="00956219" w:rsidP="00956219">
      <w:pPr>
        <w:keepNext/>
        <w:keepLines/>
      </w:pPr>
      <w:r w:rsidRPr="005B25A1">
        <w:t>6.2.5.</w:t>
      </w:r>
    </w:p>
    <w:p w14:paraId="62E486D0" w14:textId="77777777" w:rsidR="00956219" w:rsidRPr="005B25A1" w:rsidRDefault="00956219" w:rsidP="00956219">
      <w:pPr>
        <w:keepNext/>
        <w:keepLines/>
        <w:rPr>
          <w:b/>
          <w:bCs/>
        </w:rPr>
      </w:pPr>
      <w:r w:rsidRPr="005B25A1">
        <w:rPr>
          <w:b/>
          <w:bCs/>
        </w:rPr>
        <w:t>Plenary Discussion:</w:t>
      </w:r>
    </w:p>
    <w:p w14:paraId="7414C276" w14:textId="77777777" w:rsidR="00956219" w:rsidRPr="005B25A1" w:rsidRDefault="00956219" w:rsidP="00956219">
      <w:pPr>
        <w:keepNext/>
        <w:keepLines/>
      </w:pPr>
      <w:r>
        <w:rPr>
          <w:color w:val="0000FF"/>
        </w:rPr>
        <w:t>Not handled</w:t>
      </w:r>
      <w:r>
        <w:t>.</w:t>
      </w:r>
    </w:p>
    <w:p w14:paraId="5B750E18" w14:textId="77777777" w:rsidR="00956219" w:rsidRPr="00EB0339" w:rsidRDefault="00956219" w:rsidP="00956219">
      <w:r w:rsidRPr="005B25A1">
        <w:rPr>
          <w:b/>
          <w:bCs/>
        </w:rPr>
        <w:t>Status:</w:t>
      </w:r>
      <w:r>
        <w:t xml:space="preserve"> </w:t>
      </w:r>
      <w:r>
        <w:rPr>
          <w:color w:val="0000FF"/>
        </w:rPr>
        <w:t>Not handled</w:t>
      </w:r>
      <w:r>
        <w:t>.</w:t>
      </w:r>
    </w:p>
    <w:p w14:paraId="34AA97D8" w14:textId="77777777" w:rsidR="00956219" w:rsidRPr="00EB0339" w:rsidRDefault="00956219" w:rsidP="00956219"/>
    <w:p w14:paraId="0F900D3E" w14:textId="77777777" w:rsidR="00956219" w:rsidRDefault="00956219" w:rsidP="00956219">
      <w:pPr>
        <w:pStyle w:val="NormTop"/>
      </w:pPr>
      <w:r>
        <w:rPr>
          <w:color w:val="0000FF"/>
        </w:rPr>
        <w:t>S2-2509058</w:t>
      </w:r>
      <w:r w:rsidRPr="00D53282">
        <w:t xml:space="preserve"> </w:t>
      </w:r>
      <w:r>
        <w:t xml:space="preserve">(CR) 23.369 CR0115 (Rel-19, 'F'): Removal of Approximate D2R message size from an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AF does provide Approximate D2R message size and in turn the NEF does not provide it to the AIOTF and it is mandatory for the AIOTF to provide this information to NG-RAN.</w:t>
      </w:r>
    </w:p>
    <w:p w14:paraId="2458B9D9" w14:textId="77777777" w:rsidR="00956219" w:rsidRPr="005B25A1" w:rsidRDefault="00956219" w:rsidP="00956219">
      <w:pPr>
        <w:keepNext/>
        <w:keepLines/>
        <w:rPr>
          <w:b/>
          <w:bCs/>
        </w:rPr>
      </w:pPr>
      <w:r w:rsidRPr="005B25A1">
        <w:rPr>
          <w:b/>
          <w:bCs/>
        </w:rPr>
        <w:t>Plenary Discussion:</w:t>
      </w:r>
    </w:p>
    <w:p w14:paraId="7ADE87C1" w14:textId="77777777" w:rsidR="00956219" w:rsidRPr="005B25A1" w:rsidRDefault="00956219" w:rsidP="00956219">
      <w:pPr>
        <w:keepNext/>
        <w:keepLines/>
      </w:pPr>
      <w:r>
        <w:rPr>
          <w:color w:val="0000FF"/>
        </w:rPr>
        <w:t>Not handled</w:t>
      </w:r>
      <w:r>
        <w:t>.</w:t>
      </w:r>
    </w:p>
    <w:p w14:paraId="460AF3B8" w14:textId="77777777" w:rsidR="00956219" w:rsidRPr="00EB0339" w:rsidRDefault="00956219" w:rsidP="00956219">
      <w:r w:rsidRPr="005B25A1">
        <w:rPr>
          <w:b/>
          <w:bCs/>
        </w:rPr>
        <w:t>Status:</w:t>
      </w:r>
      <w:r>
        <w:t xml:space="preserve"> </w:t>
      </w:r>
      <w:r>
        <w:rPr>
          <w:color w:val="0000FF"/>
        </w:rPr>
        <w:t>Not handled</w:t>
      </w:r>
      <w:r>
        <w:t>.</w:t>
      </w:r>
    </w:p>
    <w:p w14:paraId="2D34B662" w14:textId="77777777" w:rsidR="00956219" w:rsidRPr="00EB0339" w:rsidRDefault="00956219" w:rsidP="00956219"/>
    <w:p w14:paraId="5A458D97" w14:textId="77777777" w:rsidR="00956219" w:rsidRDefault="00956219" w:rsidP="00956219">
      <w:pPr>
        <w:pStyle w:val="NormTop"/>
      </w:pPr>
      <w:r>
        <w:rPr>
          <w:color w:val="0000FF"/>
        </w:rPr>
        <w:t>S2-2509165</w:t>
      </w:r>
      <w:r w:rsidRPr="00D53282">
        <w:t xml:space="preserve"> </w:t>
      </w:r>
      <w:r>
        <w:t>(CR) 23.369 CR0039R1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3955B857"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S2-2507057</w:t>
      </w:r>
      <w:r>
        <w:t>.</w:t>
      </w:r>
    </w:p>
    <w:p w14:paraId="288DBD52" w14:textId="77777777" w:rsidR="00956219" w:rsidRPr="005B25A1" w:rsidRDefault="00956219" w:rsidP="00956219">
      <w:pPr>
        <w:keepNext/>
        <w:keepLines/>
        <w:rPr>
          <w:b/>
          <w:bCs/>
        </w:rPr>
      </w:pPr>
      <w:r w:rsidRPr="005B25A1">
        <w:rPr>
          <w:b/>
          <w:bCs/>
        </w:rPr>
        <w:t>Convenor comment:</w:t>
      </w:r>
    </w:p>
    <w:p w14:paraId="60A4B2DA" w14:textId="77777777" w:rsidR="00956219" w:rsidRPr="005B25A1" w:rsidRDefault="00956219" w:rsidP="00956219">
      <w:pPr>
        <w:keepNext/>
        <w:keepLines/>
      </w:pPr>
      <w:r w:rsidRPr="005B25A1">
        <w:t>6.2.3, 7.2.3, 7.2.4. Removal of D2R message size.</w:t>
      </w:r>
    </w:p>
    <w:p w14:paraId="296E3AA6" w14:textId="77777777" w:rsidR="00956219" w:rsidRPr="005B25A1" w:rsidRDefault="00956219" w:rsidP="00956219">
      <w:pPr>
        <w:keepNext/>
        <w:keepLines/>
        <w:rPr>
          <w:b/>
          <w:bCs/>
        </w:rPr>
      </w:pPr>
      <w:r w:rsidRPr="005B25A1">
        <w:rPr>
          <w:b/>
          <w:bCs/>
        </w:rPr>
        <w:t>Plenary Discussion:</w:t>
      </w:r>
    </w:p>
    <w:p w14:paraId="04CCC9E6" w14:textId="77777777" w:rsidR="00956219" w:rsidRPr="005B25A1" w:rsidRDefault="00956219" w:rsidP="00956219">
      <w:pPr>
        <w:keepNext/>
        <w:keepLines/>
      </w:pPr>
      <w:r>
        <w:rPr>
          <w:color w:val="0000FF"/>
        </w:rPr>
        <w:t>Not handled</w:t>
      </w:r>
      <w:r>
        <w:t>.</w:t>
      </w:r>
    </w:p>
    <w:p w14:paraId="3F6A3CFE" w14:textId="77777777" w:rsidR="00956219" w:rsidRPr="00EB0339" w:rsidRDefault="00956219" w:rsidP="00956219">
      <w:r w:rsidRPr="005B25A1">
        <w:rPr>
          <w:b/>
          <w:bCs/>
        </w:rPr>
        <w:t>Status:</w:t>
      </w:r>
      <w:r>
        <w:t xml:space="preserve"> </w:t>
      </w:r>
      <w:r>
        <w:rPr>
          <w:color w:val="0000FF"/>
        </w:rPr>
        <w:t>Not handled</w:t>
      </w:r>
      <w:r>
        <w:t>.</w:t>
      </w:r>
    </w:p>
    <w:p w14:paraId="69B2BE34" w14:textId="77777777" w:rsidR="00956219" w:rsidRPr="00EB0339" w:rsidRDefault="00956219" w:rsidP="00956219"/>
    <w:p w14:paraId="0937BA3E"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Update on Clause 7 NF services</w:t>
      </w:r>
    </w:p>
    <w:p w14:paraId="39F09ED6" w14:textId="77777777" w:rsidR="00956219" w:rsidRDefault="00956219" w:rsidP="00956219">
      <w:pPr>
        <w:pStyle w:val="NormTop"/>
      </w:pPr>
      <w:r>
        <w:rPr>
          <w:color w:val="0000FF"/>
        </w:rPr>
        <w:t>S2-2508431</w:t>
      </w:r>
      <w:r w:rsidRPr="00D53282">
        <w:t xml:space="preserve"> </w:t>
      </w:r>
      <w:r>
        <w:t xml:space="preserve">(CR) 23.369 CR0028R1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5F0A4810"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S2-2506944</w:t>
      </w:r>
      <w:r>
        <w:t>.</w:t>
      </w:r>
    </w:p>
    <w:p w14:paraId="287B833A" w14:textId="77777777" w:rsidR="00956219" w:rsidRPr="005B25A1" w:rsidRDefault="00956219" w:rsidP="00956219">
      <w:pPr>
        <w:keepNext/>
        <w:keepLines/>
        <w:rPr>
          <w:b/>
          <w:bCs/>
        </w:rPr>
      </w:pPr>
      <w:r w:rsidRPr="005B25A1">
        <w:rPr>
          <w:b/>
          <w:bCs/>
        </w:rPr>
        <w:t>Plenary Discussion:</w:t>
      </w:r>
    </w:p>
    <w:p w14:paraId="256613C0" w14:textId="77777777" w:rsidR="00956219" w:rsidRPr="005B25A1" w:rsidRDefault="00956219" w:rsidP="00956219">
      <w:pPr>
        <w:keepNext/>
        <w:keepLines/>
      </w:pPr>
      <w:r>
        <w:rPr>
          <w:color w:val="0000FF"/>
        </w:rPr>
        <w:t>Not handled</w:t>
      </w:r>
      <w:r>
        <w:t>.</w:t>
      </w:r>
    </w:p>
    <w:p w14:paraId="581071C2" w14:textId="77777777" w:rsidR="00956219" w:rsidRPr="00EB0339" w:rsidRDefault="00956219" w:rsidP="00956219">
      <w:r w:rsidRPr="005B25A1">
        <w:rPr>
          <w:b/>
          <w:bCs/>
        </w:rPr>
        <w:t>Status:</w:t>
      </w:r>
      <w:r>
        <w:t xml:space="preserve"> </w:t>
      </w:r>
      <w:r>
        <w:rPr>
          <w:color w:val="0000FF"/>
        </w:rPr>
        <w:t>Not handled</w:t>
      </w:r>
      <w:r>
        <w:t>.</w:t>
      </w:r>
    </w:p>
    <w:p w14:paraId="09E9047C" w14:textId="77777777" w:rsidR="00956219" w:rsidRPr="00EB0339" w:rsidRDefault="00956219" w:rsidP="00956219"/>
    <w:p w14:paraId="4B5DB6D4" w14:textId="77777777" w:rsidR="00956219" w:rsidRDefault="00956219" w:rsidP="00956219">
      <w:pPr>
        <w:pStyle w:val="NormTop"/>
      </w:pPr>
      <w:r>
        <w:rPr>
          <w:color w:val="0000FF"/>
        </w:rPr>
        <w:t>S2-2508432</w:t>
      </w:r>
      <w:r w:rsidRPr="00D53282">
        <w:t xml:space="preserve"> </w:t>
      </w:r>
      <w:r>
        <w:t xml:space="preserve">(CR) 23.502 CR5552R1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653BBC2E"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S2-2506946</w:t>
      </w:r>
      <w:r>
        <w:t>.</w:t>
      </w:r>
    </w:p>
    <w:p w14:paraId="3FAF1065" w14:textId="77777777" w:rsidR="00956219" w:rsidRPr="005B25A1" w:rsidRDefault="00956219" w:rsidP="00956219">
      <w:pPr>
        <w:keepNext/>
        <w:keepLines/>
        <w:rPr>
          <w:b/>
          <w:bCs/>
        </w:rPr>
      </w:pPr>
      <w:r w:rsidRPr="005B25A1">
        <w:rPr>
          <w:b/>
          <w:bCs/>
        </w:rPr>
        <w:t>Plenary Discussion:</w:t>
      </w:r>
    </w:p>
    <w:p w14:paraId="3A14CACF" w14:textId="77777777" w:rsidR="00956219" w:rsidRPr="005B25A1" w:rsidRDefault="00956219" w:rsidP="00956219">
      <w:pPr>
        <w:keepNext/>
        <w:keepLines/>
      </w:pPr>
      <w:r>
        <w:rPr>
          <w:color w:val="0000FF"/>
        </w:rPr>
        <w:t>Not handled</w:t>
      </w:r>
      <w:r>
        <w:t>.</w:t>
      </w:r>
    </w:p>
    <w:p w14:paraId="4AB5320D" w14:textId="77777777" w:rsidR="00956219" w:rsidRPr="00EB0339" w:rsidRDefault="00956219" w:rsidP="00956219">
      <w:r w:rsidRPr="005B25A1">
        <w:rPr>
          <w:b/>
          <w:bCs/>
        </w:rPr>
        <w:t>Status:</w:t>
      </w:r>
      <w:r>
        <w:t xml:space="preserve"> </w:t>
      </w:r>
      <w:r>
        <w:rPr>
          <w:color w:val="0000FF"/>
        </w:rPr>
        <w:t>Not handled</w:t>
      </w:r>
      <w:r>
        <w:t>.</w:t>
      </w:r>
    </w:p>
    <w:p w14:paraId="244E082C" w14:textId="77777777" w:rsidR="00956219" w:rsidRPr="00EB0339" w:rsidRDefault="00956219" w:rsidP="00956219"/>
    <w:p w14:paraId="609C4597" w14:textId="77777777" w:rsidR="00956219" w:rsidRDefault="00956219" w:rsidP="00956219">
      <w:pPr>
        <w:pStyle w:val="NormTop"/>
      </w:pPr>
      <w:r>
        <w:rPr>
          <w:color w:val="0000FF"/>
        </w:rPr>
        <w:t>S2-2508656</w:t>
      </w:r>
      <w:r w:rsidRPr="00D53282">
        <w:t xml:space="preserve"> </w:t>
      </w:r>
      <w:r>
        <w:t>(CR) 23.369 CR0011R1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 </w:t>
      </w:r>
      <w:proofErr w:type="spellStart"/>
      <w:r>
        <w:t>Nadm_DM_Subscribe</w:t>
      </w:r>
      <w:proofErr w:type="spellEnd"/>
      <w:r>
        <w:t>/Unsubscribe/Notify service operations are defined for the AIOTF to manage notifications about AF authorization data changes in ADM.</w:t>
      </w:r>
    </w:p>
    <w:p w14:paraId="6626A83D"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S2-2506533</w:t>
      </w:r>
      <w:r>
        <w:t>.</w:t>
      </w:r>
    </w:p>
    <w:p w14:paraId="74112C0F" w14:textId="77777777" w:rsidR="00956219" w:rsidRPr="005B25A1" w:rsidRDefault="00956219" w:rsidP="00956219">
      <w:pPr>
        <w:keepNext/>
        <w:keepLines/>
        <w:rPr>
          <w:b/>
          <w:bCs/>
        </w:rPr>
      </w:pPr>
      <w:r w:rsidRPr="005B25A1">
        <w:rPr>
          <w:b/>
          <w:bCs/>
        </w:rPr>
        <w:t>Plenary Discussion:</w:t>
      </w:r>
    </w:p>
    <w:p w14:paraId="51D43DF9" w14:textId="77777777" w:rsidR="00956219" w:rsidRPr="005B25A1" w:rsidRDefault="00956219" w:rsidP="00956219">
      <w:pPr>
        <w:keepNext/>
        <w:keepLines/>
      </w:pPr>
      <w:r>
        <w:rPr>
          <w:color w:val="0000FF"/>
        </w:rPr>
        <w:t>Not handled</w:t>
      </w:r>
      <w:r>
        <w:t>.</w:t>
      </w:r>
    </w:p>
    <w:p w14:paraId="565A637B" w14:textId="77777777" w:rsidR="00956219" w:rsidRPr="00EB0339" w:rsidRDefault="00956219" w:rsidP="00956219">
      <w:r w:rsidRPr="005B25A1">
        <w:rPr>
          <w:b/>
          <w:bCs/>
        </w:rPr>
        <w:t>Status:</w:t>
      </w:r>
      <w:r>
        <w:t xml:space="preserve"> </w:t>
      </w:r>
      <w:r>
        <w:rPr>
          <w:color w:val="0000FF"/>
        </w:rPr>
        <w:t>Not handled</w:t>
      </w:r>
      <w:r>
        <w:t>.</w:t>
      </w:r>
    </w:p>
    <w:p w14:paraId="64A74058" w14:textId="77777777" w:rsidR="00956219" w:rsidRPr="00EB0339" w:rsidRDefault="00956219" w:rsidP="00956219"/>
    <w:p w14:paraId="7F5C67ED" w14:textId="77777777" w:rsidR="00956219" w:rsidRDefault="00956219" w:rsidP="00956219">
      <w:pPr>
        <w:pStyle w:val="NormTop"/>
      </w:pPr>
      <w:r>
        <w:rPr>
          <w:color w:val="0000FF"/>
        </w:rPr>
        <w:t>S2-2508657</w:t>
      </w:r>
      <w:r w:rsidRPr="00D53282">
        <w:t xml:space="preserve"> </w:t>
      </w:r>
      <w:r>
        <w:t>(CR) 23.502 CR5588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170BE7E3" w14:textId="77777777" w:rsidR="00956219" w:rsidRPr="005B25A1" w:rsidRDefault="00956219" w:rsidP="00956219">
      <w:pPr>
        <w:keepNext/>
        <w:keepLines/>
        <w:rPr>
          <w:b/>
          <w:bCs/>
        </w:rPr>
      </w:pPr>
      <w:r w:rsidRPr="005B25A1">
        <w:rPr>
          <w:b/>
          <w:bCs/>
        </w:rPr>
        <w:t>Plenary Discussion:</w:t>
      </w:r>
    </w:p>
    <w:p w14:paraId="3ECB9B73" w14:textId="77777777" w:rsidR="00956219" w:rsidRPr="005B25A1" w:rsidRDefault="00956219" w:rsidP="00956219">
      <w:pPr>
        <w:keepNext/>
        <w:keepLines/>
      </w:pPr>
      <w:r>
        <w:rPr>
          <w:color w:val="0000FF"/>
        </w:rPr>
        <w:t>Not handled</w:t>
      </w:r>
      <w:r>
        <w:t>.</w:t>
      </w:r>
    </w:p>
    <w:p w14:paraId="24175628" w14:textId="77777777" w:rsidR="00956219" w:rsidRPr="00EB0339" w:rsidRDefault="00956219" w:rsidP="00956219">
      <w:r w:rsidRPr="005B25A1">
        <w:rPr>
          <w:b/>
          <w:bCs/>
        </w:rPr>
        <w:t>Status:</w:t>
      </w:r>
      <w:r>
        <w:t xml:space="preserve"> </w:t>
      </w:r>
      <w:r>
        <w:rPr>
          <w:color w:val="0000FF"/>
        </w:rPr>
        <w:t>Not handled</w:t>
      </w:r>
      <w:r>
        <w:t>.</w:t>
      </w:r>
    </w:p>
    <w:p w14:paraId="2E510C08" w14:textId="77777777" w:rsidR="00956219" w:rsidRPr="00EB0339" w:rsidRDefault="00956219" w:rsidP="00956219"/>
    <w:p w14:paraId="76475E07" w14:textId="77777777" w:rsidR="00956219" w:rsidRDefault="00956219" w:rsidP="00956219">
      <w:pPr>
        <w:pStyle w:val="NormTop"/>
      </w:pPr>
      <w:r>
        <w:rPr>
          <w:color w:val="0000FF"/>
        </w:rPr>
        <w:t>S2-2508727</w:t>
      </w:r>
      <w:r w:rsidRPr="00D53282">
        <w:t xml:space="preserve"> </w:t>
      </w:r>
      <w:r>
        <w:t>(CR) 23.369 CR0098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2AEF2B8E" w14:textId="77777777" w:rsidR="00956219" w:rsidRPr="005B25A1" w:rsidRDefault="00956219" w:rsidP="00956219">
      <w:pPr>
        <w:keepNext/>
        <w:keepLines/>
        <w:rPr>
          <w:b/>
          <w:bCs/>
        </w:rPr>
      </w:pPr>
      <w:r w:rsidRPr="005B25A1">
        <w:rPr>
          <w:b/>
          <w:bCs/>
        </w:rPr>
        <w:t>Plenary Discussion:</w:t>
      </w:r>
    </w:p>
    <w:p w14:paraId="3466A78D" w14:textId="77777777" w:rsidR="00956219" w:rsidRPr="005B25A1" w:rsidRDefault="00956219" w:rsidP="00956219">
      <w:pPr>
        <w:keepNext/>
        <w:keepLines/>
      </w:pPr>
      <w:r>
        <w:rPr>
          <w:color w:val="0000FF"/>
        </w:rPr>
        <w:t>Not handled</w:t>
      </w:r>
      <w:r>
        <w:t>.</w:t>
      </w:r>
    </w:p>
    <w:p w14:paraId="61369234" w14:textId="77777777" w:rsidR="00956219" w:rsidRPr="00EB0339" w:rsidRDefault="00956219" w:rsidP="00956219">
      <w:r w:rsidRPr="005B25A1">
        <w:rPr>
          <w:b/>
          <w:bCs/>
        </w:rPr>
        <w:t>Status:</w:t>
      </w:r>
      <w:r>
        <w:t xml:space="preserve"> </w:t>
      </w:r>
      <w:r>
        <w:rPr>
          <w:color w:val="0000FF"/>
        </w:rPr>
        <w:t>Not handled</w:t>
      </w:r>
      <w:r>
        <w:t>.</w:t>
      </w:r>
    </w:p>
    <w:p w14:paraId="0593C7C2" w14:textId="77777777" w:rsidR="00956219" w:rsidRPr="00EB0339" w:rsidRDefault="00956219" w:rsidP="00956219"/>
    <w:p w14:paraId="1163226A" w14:textId="77777777" w:rsidR="00956219" w:rsidRDefault="00956219" w:rsidP="00956219">
      <w:pPr>
        <w:pStyle w:val="NormTop"/>
      </w:pPr>
      <w:r>
        <w:rPr>
          <w:color w:val="0000FF"/>
        </w:rPr>
        <w:t>S2-2508877</w:t>
      </w:r>
      <w:r w:rsidRPr="00D53282">
        <w:t xml:space="preserve"> </w:t>
      </w:r>
      <w:r>
        <w:t>(CR) 23.502 CR5554R1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232BF42E"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S2-2507007</w:t>
      </w:r>
      <w:r>
        <w:t>.</w:t>
      </w:r>
    </w:p>
    <w:p w14:paraId="684360F9" w14:textId="77777777" w:rsidR="00956219" w:rsidRPr="005B25A1" w:rsidRDefault="00956219" w:rsidP="00956219">
      <w:pPr>
        <w:keepNext/>
        <w:keepLines/>
        <w:rPr>
          <w:b/>
          <w:bCs/>
        </w:rPr>
      </w:pPr>
      <w:r w:rsidRPr="005B25A1">
        <w:rPr>
          <w:b/>
          <w:bCs/>
        </w:rPr>
        <w:t>Convenor comment:</w:t>
      </w:r>
    </w:p>
    <w:p w14:paraId="7BEC2F9B" w14:textId="77777777" w:rsidR="00956219" w:rsidRPr="005B25A1" w:rsidRDefault="00956219" w:rsidP="00956219">
      <w:pPr>
        <w:keepNext/>
        <w:keepLines/>
      </w:pPr>
      <w:r w:rsidRPr="005B25A1">
        <w:t>Merge into S2-2508432?</w:t>
      </w:r>
    </w:p>
    <w:p w14:paraId="2EEB56E1" w14:textId="77777777" w:rsidR="00956219" w:rsidRPr="005B25A1" w:rsidRDefault="00956219" w:rsidP="00956219">
      <w:pPr>
        <w:keepNext/>
        <w:keepLines/>
        <w:rPr>
          <w:b/>
          <w:bCs/>
        </w:rPr>
      </w:pPr>
      <w:r w:rsidRPr="005B25A1">
        <w:rPr>
          <w:b/>
          <w:bCs/>
        </w:rPr>
        <w:t>Plenary Discussion:</w:t>
      </w:r>
    </w:p>
    <w:p w14:paraId="1570BC19" w14:textId="77777777" w:rsidR="00956219" w:rsidRPr="005B25A1" w:rsidRDefault="00956219" w:rsidP="00956219">
      <w:pPr>
        <w:keepNext/>
        <w:keepLines/>
      </w:pPr>
      <w:r>
        <w:rPr>
          <w:color w:val="0000FF"/>
        </w:rPr>
        <w:t>Not handled</w:t>
      </w:r>
      <w:r>
        <w:t>.</w:t>
      </w:r>
    </w:p>
    <w:p w14:paraId="20ECD410" w14:textId="77777777" w:rsidR="00956219" w:rsidRPr="00EB0339" w:rsidRDefault="00956219" w:rsidP="00956219">
      <w:r w:rsidRPr="005B25A1">
        <w:rPr>
          <w:b/>
          <w:bCs/>
        </w:rPr>
        <w:t>Status:</w:t>
      </w:r>
      <w:r>
        <w:t xml:space="preserve"> </w:t>
      </w:r>
      <w:r>
        <w:rPr>
          <w:color w:val="0000FF"/>
        </w:rPr>
        <w:t>Not handled</w:t>
      </w:r>
      <w:r>
        <w:t>.</w:t>
      </w:r>
    </w:p>
    <w:p w14:paraId="38904081" w14:textId="77777777" w:rsidR="00956219" w:rsidRPr="00EB0339" w:rsidRDefault="00956219" w:rsidP="00956219"/>
    <w:p w14:paraId="110774C6"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Editorial changes</w:t>
      </w:r>
    </w:p>
    <w:p w14:paraId="66179696" w14:textId="77777777" w:rsidR="00956219" w:rsidRDefault="00956219" w:rsidP="00956219">
      <w:pPr>
        <w:pStyle w:val="NormTop"/>
      </w:pPr>
      <w:r>
        <w:rPr>
          <w:color w:val="0000FF"/>
        </w:rPr>
        <w:t>S2-2508652</w:t>
      </w:r>
      <w:r w:rsidRPr="00D53282">
        <w:t xml:space="preserve"> </w:t>
      </w:r>
      <w:r>
        <w:t>(CR) 23.369 CR0088 (Rel-19, 'F'): Terminology Alignment from Inventory Response to Inventory Report in NAS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from 'Inventory Response' to 'Inventory Report' in NAS layer.</w:t>
      </w:r>
    </w:p>
    <w:p w14:paraId="31F8DD59" w14:textId="77777777" w:rsidR="00956219" w:rsidRPr="005B25A1" w:rsidRDefault="00956219" w:rsidP="00956219">
      <w:pPr>
        <w:keepNext/>
        <w:keepLines/>
        <w:rPr>
          <w:b/>
          <w:bCs/>
        </w:rPr>
      </w:pPr>
      <w:r w:rsidRPr="005B25A1">
        <w:rPr>
          <w:b/>
          <w:bCs/>
        </w:rPr>
        <w:t>Plenary Discussion:</w:t>
      </w:r>
    </w:p>
    <w:p w14:paraId="3350658A" w14:textId="77777777" w:rsidR="00956219" w:rsidRPr="005B25A1" w:rsidRDefault="00956219" w:rsidP="00956219">
      <w:pPr>
        <w:keepNext/>
        <w:keepLines/>
      </w:pPr>
      <w:r>
        <w:rPr>
          <w:color w:val="0000FF"/>
        </w:rPr>
        <w:t>Not handled</w:t>
      </w:r>
      <w:r>
        <w:t>.</w:t>
      </w:r>
    </w:p>
    <w:p w14:paraId="2E54408A" w14:textId="77777777" w:rsidR="00956219" w:rsidRPr="00EB0339" w:rsidRDefault="00956219" w:rsidP="00956219">
      <w:r w:rsidRPr="005B25A1">
        <w:rPr>
          <w:b/>
          <w:bCs/>
        </w:rPr>
        <w:t>Status:</w:t>
      </w:r>
      <w:r>
        <w:t xml:space="preserve"> </w:t>
      </w:r>
      <w:r>
        <w:rPr>
          <w:color w:val="0000FF"/>
        </w:rPr>
        <w:t>Not handled</w:t>
      </w:r>
      <w:r>
        <w:t>.</w:t>
      </w:r>
    </w:p>
    <w:p w14:paraId="713CCD10" w14:textId="77777777" w:rsidR="00956219" w:rsidRPr="00EB0339" w:rsidRDefault="00956219" w:rsidP="00956219"/>
    <w:p w14:paraId="4493E456" w14:textId="77777777" w:rsidR="00956219" w:rsidRDefault="00956219" w:rsidP="00956219">
      <w:pPr>
        <w:pStyle w:val="NormTop"/>
      </w:pPr>
      <w:r>
        <w:rPr>
          <w:color w:val="0000FF"/>
        </w:rPr>
        <w:t>S2-2509060</w:t>
      </w:r>
      <w:r w:rsidRPr="00D53282">
        <w:t xml:space="preserve"> </w:t>
      </w:r>
      <w:r>
        <w:t xml:space="preserve">(CR) 23.369 CR0117 (Rel-19, 'F'): Editorial Corrections on Indirect Connectivity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6.2.4.2: Correct 'for route' to 'for routing' </w:t>
      </w:r>
      <w:proofErr w:type="spellStart"/>
      <w:r>
        <w:t>Clasue</w:t>
      </w:r>
      <w:proofErr w:type="spellEnd"/>
      <w:r>
        <w:t xml:space="preserve"> 6.2.4.3: Add 'to' after 'The same context can be used' Correct 'determine' to 'determined' Add 'the' before 'Correlation ID', for two places.</w:t>
      </w:r>
    </w:p>
    <w:p w14:paraId="78AB8517" w14:textId="77777777" w:rsidR="00956219" w:rsidRPr="005B25A1" w:rsidRDefault="00956219" w:rsidP="00956219">
      <w:pPr>
        <w:keepNext/>
        <w:keepLines/>
        <w:rPr>
          <w:b/>
          <w:bCs/>
        </w:rPr>
      </w:pPr>
      <w:r w:rsidRPr="005B25A1">
        <w:rPr>
          <w:b/>
          <w:bCs/>
        </w:rPr>
        <w:t>Plenary Discussion:</w:t>
      </w:r>
    </w:p>
    <w:p w14:paraId="671DB8FE" w14:textId="77777777" w:rsidR="00956219" w:rsidRPr="005B25A1" w:rsidRDefault="00956219" w:rsidP="00956219">
      <w:pPr>
        <w:keepNext/>
        <w:keepLines/>
      </w:pPr>
      <w:r>
        <w:rPr>
          <w:color w:val="0000FF"/>
        </w:rPr>
        <w:t>Not handled</w:t>
      </w:r>
      <w:r>
        <w:t>.</w:t>
      </w:r>
    </w:p>
    <w:p w14:paraId="7A4EC901" w14:textId="77777777" w:rsidR="00956219" w:rsidRPr="00EB0339" w:rsidRDefault="00956219" w:rsidP="00956219">
      <w:r w:rsidRPr="005B25A1">
        <w:rPr>
          <w:b/>
          <w:bCs/>
        </w:rPr>
        <w:t>Status:</w:t>
      </w:r>
      <w:r>
        <w:t xml:space="preserve"> </w:t>
      </w:r>
      <w:r>
        <w:rPr>
          <w:color w:val="0000FF"/>
        </w:rPr>
        <w:t>Not handled</w:t>
      </w:r>
      <w:r>
        <w:t>.</w:t>
      </w:r>
    </w:p>
    <w:p w14:paraId="3B82184F" w14:textId="77777777" w:rsidR="00956219" w:rsidRPr="00EB0339" w:rsidRDefault="00956219" w:rsidP="00956219"/>
    <w:p w14:paraId="4260AE14" w14:textId="77777777" w:rsidR="002A607B" w:rsidRDefault="002A607B" w:rsidP="002A607B">
      <w:pPr>
        <w:pStyle w:val="Heading3"/>
      </w:pPr>
      <w:r>
        <w:t>19.15.2</w:t>
      </w:r>
      <w:r>
        <w:tab/>
        <w:t>Core Network Enhanced Support for Artificial Intelligence (AI)/Machine Learning (ML) (AIML_CN)</w:t>
      </w:r>
    </w:p>
    <w:p w14:paraId="1203110E" w14:textId="77777777" w:rsidR="002A607B" w:rsidRDefault="002A607B" w:rsidP="002A607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AB20D1F" w14:textId="77777777" w:rsidR="002A607B" w:rsidRDefault="002A607B" w:rsidP="002A607B"/>
    <w:p w14:paraId="3BAE193B" w14:textId="77777777" w:rsidR="002A607B" w:rsidRDefault="002A607B" w:rsidP="002A607B"/>
    <w:p w14:paraId="210AC467"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351D6056" w14:textId="77777777" w:rsidR="002A607B" w:rsidRDefault="002A607B" w:rsidP="002A607B">
      <w:pPr>
        <w:pStyle w:val="NormTop"/>
      </w:pPr>
      <w:r>
        <w:rPr>
          <w:color w:val="0000FF"/>
        </w:rPr>
        <w:t>S2-2508210</w:t>
      </w:r>
      <w:r w:rsidRPr="00D53282">
        <w:t xml:space="preserve"> </w:t>
      </w:r>
      <w:r>
        <w:t>(CR) 23.273 CR0753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above two editor's notes.</w:t>
      </w:r>
    </w:p>
    <w:p w14:paraId="43059091" w14:textId="77777777" w:rsidR="002A607B" w:rsidRPr="005B25A1" w:rsidRDefault="002A607B" w:rsidP="002A607B">
      <w:pPr>
        <w:keepNext/>
        <w:keepLines/>
        <w:rPr>
          <w:b/>
          <w:bCs/>
        </w:rPr>
      </w:pPr>
      <w:r w:rsidRPr="005B25A1">
        <w:rPr>
          <w:b/>
          <w:bCs/>
        </w:rPr>
        <w:t>Plenary Discussion:</w:t>
      </w:r>
    </w:p>
    <w:p w14:paraId="4787F5E6" w14:textId="77777777" w:rsidR="002A607B" w:rsidRPr="005B25A1" w:rsidRDefault="002A607B" w:rsidP="002A607B">
      <w:pPr>
        <w:keepNext/>
        <w:keepLines/>
      </w:pPr>
      <w:r>
        <w:rPr>
          <w:color w:val="0000FF"/>
        </w:rPr>
        <w:t>Not handled</w:t>
      </w:r>
      <w:r>
        <w:t>.</w:t>
      </w:r>
    </w:p>
    <w:p w14:paraId="45F14F9F" w14:textId="77777777" w:rsidR="002A607B" w:rsidRPr="00EB0339" w:rsidRDefault="002A607B" w:rsidP="002A607B">
      <w:r w:rsidRPr="005B25A1">
        <w:rPr>
          <w:b/>
          <w:bCs/>
        </w:rPr>
        <w:t>Status:</w:t>
      </w:r>
      <w:r>
        <w:t xml:space="preserve"> </w:t>
      </w:r>
      <w:r>
        <w:rPr>
          <w:color w:val="0000FF"/>
        </w:rPr>
        <w:t>Not handled</w:t>
      </w:r>
      <w:r>
        <w:t>.</w:t>
      </w:r>
    </w:p>
    <w:p w14:paraId="55886326" w14:textId="77777777" w:rsidR="002A607B" w:rsidRPr="00EB0339" w:rsidRDefault="002A607B" w:rsidP="002A607B"/>
    <w:p w14:paraId="6C508138" w14:textId="77777777" w:rsidR="002A607B" w:rsidRDefault="002A607B" w:rsidP="002A607B">
      <w:pPr>
        <w:pStyle w:val="NormTop"/>
      </w:pPr>
      <w:r>
        <w:rPr>
          <w:color w:val="0000FF"/>
        </w:rPr>
        <w:t>S2-2508357</w:t>
      </w:r>
      <w:r w:rsidRPr="00D53282">
        <w:t xml:space="preserve"> </w:t>
      </w:r>
      <w:r>
        <w:t>(CR) 23.273 CR0745R1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677A2812"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S2-2506219</w:t>
      </w:r>
      <w:r>
        <w:t>.</w:t>
      </w:r>
    </w:p>
    <w:p w14:paraId="54601593" w14:textId="77777777" w:rsidR="002A607B" w:rsidRPr="005B25A1" w:rsidRDefault="002A607B" w:rsidP="002A607B">
      <w:pPr>
        <w:keepNext/>
        <w:keepLines/>
        <w:rPr>
          <w:b/>
          <w:bCs/>
        </w:rPr>
      </w:pPr>
      <w:r w:rsidRPr="005B25A1">
        <w:rPr>
          <w:b/>
          <w:bCs/>
        </w:rPr>
        <w:t>Plenary Discussion:</w:t>
      </w:r>
    </w:p>
    <w:p w14:paraId="05289CD8" w14:textId="77777777" w:rsidR="002A607B" w:rsidRPr="005B25A1" w:rsidRDefault="002A607B" w:rsidP="002A607B">
      <w:pPr>
        <w:keepNext/>
        <w:keepLines/>
      </w:pPr>
      <w:r>
        <w:rPr>
          <w:color w:val="0000FF"/>
        </w:rPr>
        <w:t>Not handled</w:t>
      </w:r>
      <w:r>
        <w:t>.</w:t>
      </w:r>
    </w:p>
    <w:p w14:paraId="0215C84A" w14:textId="77777777" w:rsidR="002A607B" w:rsidRPr="00EB0339" w:rsidRDefault="002A607B" w:rsidP="002A607B">
      <w:r w:rsidRPr="005B25A1">
        <w:rPr>
          <w:b/>
          <w:bCs/>
        </w:rPr>
        <w:t>Status:</w:t>
      </w:r>
      <w:r>
        <w:t xml:space="preserve"> </w:t>
      </w:r>
      <w:r>
        <w:rPr>
          <w:color w:val="0000FF"/>
        </w:rPr>
        <w:t>Not handled</w:t>
      </w:r>
      <w:r>
        <w:t>.</w:t>
      </w:r>
    </w:p>
    <w:p w14:paraId="18B16CBE" w14:textId="77777777" w:rsidR="002A607B" w:rsidRPr="00EB0339" w:rsidRDefault="002A607B" w:rsidP="002A607B"/>
    <w:p w14:paraId="69A56ECB" w14:textId="77777777" w:rsidR="002A607B" w:rsidRDefault="002A607B" w:rsidP="002A607B">
      <w:pPr>
        <w:pStyle w:val="NormTop"/>
      </w:pPr>
      <w:r>
        <w:rPr>
          <w:color w:val="0000FF"/>
        </w:rPr>
        <w:t>S2-2508387</w:t>
      </w:r>
      <w:r w:rsidRPr="00D53282">
        <w:t xml:space="preserve"> </w:t>
      </w:r>
      <w:r>
        <w:t>(CR) 23.273 CR0755 (Rel-19, 'F'): Support of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modification are made in the data collection for </w:t>
      </w:r>
      <w:proofErr w:type="spellStart"/>
      <w:r>
        <w:t>gNB</w:t>
      </w:r>
      <w:proofErr w:type="spellEnd"/>
      <w:r>
        <w:t>-sided models for UEs under positioning procedure.</w:t>
      </w:r>
    </w:p>
    <w:p w14:paraId="0A985451" w14:textId="77777777" w:rsidR="002A607B" w:rsidRPr="005B25A1" w:rsidRDefault="002A607B" w:rsidP="002A607B">
      <w:pPr>
        <w:keepNext/>
        <w:keepLines/>
        <w:rPr>
          <w:b/>
          <w:bCs/>
        </w:rPr>
      </w:pPr>
      <w:r w:rsidRPr="005B25A1">
        <w:rPr>
          <w:b/>
          <w:bCs/>
        </w:rPr>
        <w:t>Plenary Discussion:</w:t>
      </w:r>
    </w:p>
    <w:p w14:paraId="10E7507D" w14:textId="77777777" w:rsidR="002A607B" w:rsidRPr="005B25A1" w:rsidRDefault="002A607B" w:rsidP="002A607B">
      <w:pPr>
        <w:keepNext/>
        <w:keepLines/>
      </w:pPr>
      <w:r>
        <w:rPr>
          <w:color w:val="0000FF"/>
        </w:rPr>
        <w:t>Not handled</w:t>
      </w:r>
      <w:r>
        <w:t>.</w:t>
      </w:r>
    </w:p>
    <w:p w14:paraId="15079392" w14:textId="77777777" w:rsidR="002A607B" w:rsidRPr="00EB0339" w:rsidRDefault="002A607B" w:rsidP="002A607B">
      <w:r w:rsidRPr="005B25A1">
        <w:rPr>
          <w:b/>
          <w:bCs/>
        </w:rPr>
        <w:t>Status:</w:t>
      </w:r>
      <w:r>
        <w:t xml:space="preserve"> </w:t>
      </w:r>
      <w:r>
        <w:rPr>
          <w:color w:val="0000FF"/>
        </w:rPr>
        <w:t>Not handled</w:t>
      </w:r>
      <w:r>
        <w:t>.</w:t>
      </w:r>
    </w:p>
    <w:p w14:paraId="5EB4F871" w14:textId="77777777" w:rsidR="002A607B" w:rsidRPr="00EB0339" w:rsidRDefault="002A607B" w:rsidP="002A607B"/>
    <w:p w14:paraId="5FABEDED" w14:textId="77777777" w:rsidR="002A607B" w:rsidRDefault="002A607B" w:rsidP="002A607B">
      <w:pPr>
        <w:pStyle w:val="NormTop"/>
      </w:pPr>
      <w:r>
        <w:rPr>
          <w:color w:val="0000FF"/>
        </w:rPr>
        <w:t>S2-2508423</w:t>
      </w:r>
      <w:r w:rsidRPr="00D53282">
        <w:t xml:space="preserve"> </w:t>
      </w:r>
      <w:r>
        <w:t>(CR) 23.273 CR0756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 from NG-RAN in step 10. Add the reference of LPP procedure of LMF stops the data reporting from UE in step 11.</w:t>
      </w:r>
    </w:p>
    <w:p w14:paraId="61D385FF" w14:textId="77777777" w:rsidR="002A607B" w:rsidRPr="00B81031" w:rsidRDefault="002A607B" w:rsidP="002A607B">
      <w:pPr>
        <w:keepNext/>
        <w:keepLines/>
        <w:rPr>
          <w:i/>
        </w:rPr>
      </w:pPr>
      <w:r w:rsidRPr="00B81031">
        <w:rPr>
          <w:b/>
          <w:bCs/>
          <w:i/>
        </w:rPr>
        <w:t>Comment:</w:t>
      </w:r>
      <w:r>
        <w:rPr>
          <w:i/>
        </w:rPr>
        <w:t xml:space="preserve"> Affected Clauses missing!</w:t>
      </w:r>
    </w:p>
    <w:p w14:paraId="0AC86CDE" w14:textId="77777777" w:rsidR="002A607B" w:rsidRPr="005B25A1" w:rsidRDefault="002A607B" w:rsidP="002A607B">
      <w:pPr>
        <w:keepNext/>
        <w:keepLines/>
        <w:rPr>
          <w:b/>
          <w:bCs/>
        </w:rPr>
      </w:pPr>
      <w:r w:rsidRPr="005B25A1">
        <w:rPr>
          <w:b/>
          <w:bCs/>
        </w:rPr>
        <w:t>Convenor comment:</w:t>
      </w:r>
    </w:p>
    <w:p w14:paraId="46054356" w14:textId="77777777" w:rsidR="002A607B" w:rsidRPr="005B25A1" w:rsidRDefault="002A607B" w:rsidP="002A607B">
      <w:pPr>
        <w:keepNext/>
        <w:keepLines/>
      </w:pPr>
      <w:r w:rsidRPr="005B25A1">
        <w:t>Handle?</w:t>
      </w:r>
    </w:p>
    <w:p w14:paraId="52F5070B" w14:textId="77777777" w:rsidR="002A607B" w:rsidRPr="005B25A1" w:rsidRDefault="002A607B" w:rsidP="002A607B">
      <w:pPr>
        <w:keepNext/>
        <w:keepLines/>
        <w:rPr>
          <w:b/>
          <w:bCs/>
        </w:rPr>
      </w:pPr>
      <w:r w:rsidRPr="005B25A1">
        <w:rPr>
          <w:b/>
          <w:bCs/>
        </w:rPr>
        <w:t>Plenary Discussion:</w:t>
      </w:r>
    </w:p>
    <w:p w14:paraId="1D1C11CE" w14:textId="77777777" w:rsidR="002A607B" w:rsidRPr="005B25A1" w:rsidRDefault="002A607B" w:rsidP="002A607B">
      <w:pPr>
        <w:keepNext/>
        <w:keepLines/>
      </w:pPr>
      <w:r>
        <w:rPr>
          <w:color w:val="0000FF"/>
        </w:rPr>
        <w:t>Not handled</w:t>
      </w:r>
      <w:r>
        <w:t>.</w:t>
      </w:r>
    </w:p>
    <w:p w14:paraId="58E3D963" w14:textId="77777777" w:rsidR="002A607B" w:rsidRPr="00EB0339" w:rsidRDefault="002A607B" w:rsidP="002A607B">
      <w:r w:rsidRPr="005B25A1">
        <w:rPr>
          <w:b/>
          <w:bCs/>
        </w:rPr>
        <w:t>Status:</w:t>
      </w:r>
      <w:r>
        <w:t xml:space="preserve"> </w:t>
      </w:r>
      <w:r>
        <w:rPr>
          <w:color w:val="0000FF"/>
        </w:rPr>
        <w:t>Not handled</w:t>
      </w:r>
      <w:r>
        <w:t>.</w:t>
      </w:r>
    </w:p>
    <w:p w14:paraId="381784BB" w14:textId="77777777" w:rsidR="002A607B" w:rsidRPr="00EB0339" w:rsidRDefault="002A607B" w:rsidP="002A607B"/>
    <w:p w14:paraId="794BC4A2" w14:textId="77777777" w:rsidR="002A607B" w:rsidRDefault="002A607B" w:rsidP="002A607B">
      <w:pPr>
        <w:pStyle w:val="NormTop"/>
      </w:pPr>
      <w:r>
        <w:rPr>
          <w:color w:val="0000FF"/>
        </w:rPr>
        <w:t>S2-2508576</w:t>
      </w:r>
      <w:r w:rsidRPr="00D53282">
        <w:t xml:space="preserve"> </w:t>
      </w:r>
      <w:r>
        <w:t xml:space="preserve">(CR) 23.273 CR0757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Regarding input data collected from NG-RAN, remove the corresponding EN and add the reference to the RAN specification in NOTE 2.</w:t>
      </w:r>
    </w:p>
    <w:p w14:paraId="6AC37EB9" w14:textId="77777777" w:rsidR="002A607B" w:rsidRPr="005B25A1" w:rsidRDefault="002A607B" w:rsidP="002A607B">
      <w:pPr>
        <w:keepNext/>
        <w:keepLines/>
        <w:rPr>
          <w:b/>
          <w:bCs/>
        </w:rPr>
      </w:pPr>
      <w:r w:rsidRPr="005B25A1">
        <w:rPr>
          <w:b/>
          <w:bCs/>
        </w:rPr>
        <w:t>Plenary Discussion:</w:t>
      </w:r>
    </w:p>
    <w:p w14:paraId="68E1736B" w14:textId="77777777" w:rsidR="002A607B" w:rsidRPr="005B25A1" w:rsidRDefault="002A607B" w:rsidP="002A607B">
      <w:pPr>
        <w:keepNext/>
        <w:keepLines/>
      </w:pPr>
      <w:r>
        <w:rPr>
          <w:color w:val="0000FF"/>
        </w:rPr>
        <w:t>Not handled</w:t>
      </w:r>
      <w:r>
        <w:t>.</w:t>
      </w:r>
    </w:p>
    <w:p w14:paraId="2C15C583" w14:textId="77777777" w:rsidR="002A607B" w:rsidRPr="00EB0339" w:rsidRDefault="002A607B" w:rsidP="002A607B">
      <w:r w:rsidRPr="005B25A1">
        <w:rPr>
          <w:b/>
          <w:bCs/>
        </w:rPr>
        <w:t>Status:</w:t>
      </w:r>
      <w:r>
        <w:t xml:space="preserve"> </w:t>
      </w:r>
      <w:r>
        <w:rPr>
          <w:color w:val="0000FF"/>
        </w:rPr>
        <w:t>Not handled</w:t>
      </w:r>
      <w:r>
        <w:t>.</w:t>
      </w:r>
    </w:p>
    <w:p w14:paraId="5A46ECCF" w14:textId="77777777" w:rsidR="002A607B" w:rsidRPr="00EB0339" w:rsidRDefault="002A607B" w:rsidP="002A607B"/>
    <w:p w14:paraId="6DF7A035" w14:textId="77777777" w:rsidR="002A607B" w:rsidRDefault="002A607B" w:rsidP="002A607B">
      <w:pPr>
        <w:pStyle w:val="NormTop"/>
      </w:pPr>
      <w:r>
        <w:rPr>
          <w:color w:val="0000FF"/>
        </w:rPr>
        <w:t>S2-2508633</w:t>
      </w:r>
      <w:r w:rsidRPr="00D53282">
        <w:t xml:space="preserve"> </w:t>
      </w:r>
      <w:r>
        <w:t xml:space="preserve">(CR) 23.273 CR0758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suggested by CT WG3 in incoming LS S2-2506107, add DCCF as client for </w:t>
      </w:r>
      <w:proofErr w:type="spellStart"/>
      <w:r>
        <w:t>Nlmf_DataExposure</w:t>
      </w:r>
      <w:proofErr w:type="spellEnd"/>
      <w:r>
        <w:t xml:space="preserve"> service.</w:t>
      </w:r>
    </w:p>
    <w:p w14:paraId="4FC9F761" w14:textId="77777777" w:rsidR="002A607B" w:rsidRPr="005B25A1" w:rsidRDefault="002A607B" w:rsidP="002A607B">
      <w:pPr>
        <w:keepNext/>
        <w:keepLines/>
        <w:rPr>
          <w:b/>
          <w:bCs/>
        </w:rPr>
      </w:pPr>
      <w:r w:rsidRPr="005B25A1">
        <w:rPr>
          <w:b/>
          <w:bCs/>
        </w:rPr>
        <w:t>Plenary Discussion:</w:t>
      </w:r>
    </w:p>
    <w:p w14:paraId="12243442" w14:textId="77777777" w:rsidR="002A607B" w:rsidRPr="005B25A1" w:rsidRDefault="002A607B" w:rsidP="002A607B">
      <w:pPr>
        <w:keepNext/>
        <w:keepLines/>
      </w:pPr>
      <w:r>
        <w:rPr>
          <w:color w:val="0000FF"/>
        </w:rPr>
        <w:t>Not handled</w:t>
      </w:r>
      <w:r>
        <w:t>.</w:t>
      </w:r>
    </w:p>
    <w:p w14:paraId="11F590A9" w14:textId="77777777" w:rsidR="002A607B" w:rsidRPr="00EB0339" w:rsidRDefault="002A607B" w:rsidP="002A607B">
      <w:r w:rsidRPr="005B25A1">
        <w:rPr>
          <w:b/>
          <w:bCs/>
        </w:rPr>
        <w:t>Status:</w:t>
      </w:r>
      <w:r>
        <w:t xml:space="preserve"> </w:t>
      </w:r>
      <w:r>
        <w:rPr>
          <w:color w:val="0000FF"/>
        </w:rPr>
        <w:t>Not handled</w:t>
      </w:r>
      <w:r>
        <w:t>.</w:t>
      </w:r>
    </w:p>
    <w:p w14:paraId="14BB5E37" w14:textId="77777777" w:rsidR="002A607B" w:rsidRPr="00EB0339" w:rsidRDefault="002A607B" w:rsidP="002A607B"/>
    <w:p w14:paraId="731A2E02" w14:textId="77777777" w:rsidR="002A607B" w:rsidRDefault="002A607B" w:rsidP="002A607B">
      <w:pPr>
        <w:pStyle w:val="NormTop"/>
      </w:pPr>
      <w:r>
        <w:rPr>
          <w:color w:val="0000FF"/>
        </w:rPr>
        <w:t>S2-2508745</w:t>
      </w:r>
      <w:r w:rsidRPr="00D53282">
        <w:t xml:space="preserve"> </w:t>
      </w:r>
      <w:r>
        <w:t>(CR) 23.273 CR0759 (Rel-19, 'F'): Remove EN on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corresponding EN.</w:t>
      </w:r>
    </w:p>
    <w:p w14:paraId="4E63EE40" w14:textId="77777777" w:rsidR="002A607B" w:rsidRPr="005B25A1" w:rsidRDefault="002A607B" w:rsidP="002A607B">
      <w:pPr>
        <w:keepNext/>
        <w:keepLines/>
        <w:rPr>
          <w:b/>
          <w:bCs/>
        </w:rPr>
      </w:pPr>
      <w:r w:rsidRPr="005B25A1">
        <w:rPr>
          <w:b/>
          <w:bCs/>
        </w:rPr>
        <w:t>Plenary Discussion:</w:t>
      </w:r>
    </w:p>
    <w:p w14:paraId="6AB7D9E6" w14:textId="77777777" w:rsidR="002A607B" w:rsidRPr="005B25A1" w:rsidRDefault="002A607B" w:rsidP="002A607B">
      <w:pPr>
        <w:keepNext/>
        <w:keepLines/>
      </w:pPr>
      <w:r>
        <w:rPr>
          <w:color w:val="0000FF"/>
        </w:rPr>
        <w:t>Not handled</w:t>
      </w:r>
      <w:r>
        <w:t>.</w:t>
      </w:r>
    </w:p>
    <w:p w14:paraId="2A2F45CA" w14:textId="77777777" w:rsidR="002A607B" w:rsidRPr="00EB0339" w:rsidRDefault="002A607B" w:rsidP="002A607B">
      <w:r w:rsidRPr="005B25A1">
        <w:rPr>
          <w:b/>
          <w:bCs/>
        </w:rPr>
        <w:t>Status:</w:t>
      </w:r>
      <w:r>
        <w:t xml:space="preserve"> </w:t>
      </w:r>
      <w:r>
        <w:rPr>
          <w:color w:val="0000FF"/>
        </w:rPr>
        <w:t>Not handled</w:t>
      </w:r>
      <w:r>
        <w:t>.</w:t>
      </w:r>
    </w:p>
    <w:p w14:paraId="72952C2C" w14:textId="77777777" w:rsidR="002A607B" w:rsidRPr="00EB0339" w:rsidRDefault="002A607B" w:rsidP="002A607B"/>
    <w:p w14:paraId="5FCC935C"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463E2888" w14:textId="77777777" w:rsidR="002A607B" w:rsidRDefault="002A607B" w:rsidP="002A607B">
      <w:pPr>
        <w:pStyle w:val="NormTop"/>
      </w:pPr>
      <w:r>
        <w:rPr>
          <w:color w:val="0000FF"/>
        </w:rPr>
        <w:t>S2-2508252</w:t>
      </w:r>
      <w:r w:rsidRPr="00D53282">
        <w:t xml:space="preserve"> </w:t>
      </w:r>
      <w:r>
        <w:t>(CR) 23.273 CR0754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some descriptions that the source LMF may send a indication of AIML based positioning to the re-selected target LMF to enable the target LMF do positioning using ML Model.</w:t>
      </w:r>
    </w:p>
    <w:p w14:paraId="59A5C9C3" w14:textId="77777777" w:rsidR="002A607B" w:rsidRPr="005B25A1" w:rsidRDefault="002A607B" w:rsidP="002A607B">
      <w:pPr>
        <w:keepNext/>
        <w:keepLines/>
        <w:rPr>
          <w:b/>
          <w:bCs/>
        </w:rPr>
      </w:pPr>
      <w:r w:rsidRPr="005B25A1">
        <w:rPr>
          <w:b/>
          <w:bCs/>
        </w:rPr>
        <w:t>Plenary Discussion:</w:t>
      </w:r>
    </w:p>
    <w:p w14:paraId="483A2E4F" w14:textId="77777777" w:rsidR="002A607B" w:rsidRPr="005B25A1" w:rsidRDefault="002A607B" w:rsidP="002A607B">
      <w:pPr>
        <w:keepNext/>
        <w:keepLines/>
      </w:pPr>
      <w:r>
        <w:rPr>
          <w:color w:val="0000FF"/>
        </w:rPr>
        <w:t>Not handled</w:t>
      </w:r>
      <w:r>
        <w:t>.</w:t>
      </w:r>
    </w:p>
    <w:p w14:paraId="7B0F58D3" w14:textId="77777777" w:rsidR="002A607B" w:rsidRPr="00EB0339" w:rsidRDefault="002A607B" w:rsidP="002A607B">
      <w:r w:rsidRPr="005B25A1">
        <w:rPr>
          <w:b/>
          <w:bCs/>
        </w:rPr>
        <w:t>Status:</w:t>
      </w:r>
      <w:r>
        <w:t xml:space="preserve"> </w:t>
      </w:r>
      <w:r>
        <w:rPr>
          <w:color w:val="0000FF"/>
        </w:rPr>
        <w:t>Not handled</w:t>
      </w:r>
      <w:r>
        <w:t>.</w:t>
      </w:r>
    </w:p>
    <w:p w14:paraId="16CF8579" w14:textId="77777777" w:rsidR="002A607B" w:rsidRPr="00EB0339" w:rsidRDefault="002A607B" w:rsidP="002A607B"/>
    <w:p w14:paraId="32403F4F" w14:textId="77777777" w:rsidR="002A607B" w:rsidRDefault="002A607B" w:rsidP="002A607B">
      <w:pPr>
        <w:pStyle w:val="NormTop"/>
      </w:pPr>
      <w:r>
        <w:rPr>
          <w:color w:val="0000FF"/>
        </w:rPr>
        <w:t>S2-2508260</w:t>
      </w:r>
      <w:r w:rsidRPr="00D53282">
        <w:t xml:space="preserve"> </w:t>
      </w:r>
      <w:r>
        <w:t>(CR) 23.501 CR6425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AIML positioning capability in the NF profile of LMF.</w:t>
      </w:r>
    </w:p>
    <w:p w14:paraId="65C9970F" w14:textId="77777777" w:rsidR="002A607B" w:rsidRPr="005B25A1" w:rsidRDefault="002A607B" w:rsidP="002A607B">
      <w:pPr>
        <w:keepNext/>
        <w:keepLines/>
        <w:rPr>
          <w:b/>
          <w:bCs/>
        </w:rPr>
      </w:pPr>
      <w:r w:rsidRPr="005B25A1">
        <w:rPr>
          <w:b/>
          <w:bCs/>
        </w:rPr>
        <w:t>Plenary Discussion:</w:t>
      </w:r>
    </w:p>
    <w:p w14:paraId="01B500BB" w14:textId="77777777" w:rsidR="002A607B" w:rsidRPr="005B25A1" w:rsidRDefault="002A607B" w:rsidP="002A607B">
      <w:pPr>
        <w:keepNext/>
        <w:keepLines/>
      </w:pPr>
      <w:r>
        <w:rPr>
          <w:color w:val="0000FF"/>
        </w:rPr>
        <w:t>Not handled</w:t>
      </w:r>
      <w:r>
        <w:t>.</w:t>
      </w:r>
    </w:p>
    <w:p w14:paraId="17E9B717" w14:textId="77777777" w:rsidR="002A607B" w:rsidRPr="00EB0339" w:rsidRDefault="002A607B" w:rsidP="002A607B">
      <w:r w:rsidRPr="005B25A1">
        <w:rPr>
          <w:b/>
          <w:bCs/>
        </w:rPr>
        <w:t>Status:</w:t>
      </w:r>
      <w:r>
        <w:t xml:space="preserve"> </w:t>
      </w:r>
      <w:r>
        <w:rPr>
          <w:color w:val="0000FF"/>
        </w:rPr>
        <w:t>Not handled</w:t>
      </w:r>
      <w:r>
        <w:t>.</w:t>
      </w:r>
    </w:p>
    <w:p w14:paraId="7C21A6D3" w14:textId="77777777" w:rsidR="002A607B" w:rsidRPr="00EB0339" w:rsidRDefault="002A607B" w:rsidP="002A607B"/>
    <w:p w14:paraId="3209E9B5" w14:textId="77777777" w:rsidR="002A607B" w:rsidRDefault="002A607B" w:rsidP="002A607B">
      <w:pPr>
        <w:pStyle w:val="NormTop"/>
      </w:pPr>
      <w:r>
        <w:rPr>
          <w:color w:val="0000FF"/>
        </w:rPr>
        <w:t>S2-2508262</w:t>
      </w:r>
      <w:r w:rsidRPr="00D53282">
        <w:t xml:space="preserve"> </w:t>
      </w:r>
      <w:r>
        <w:t>(CR) 23.502 CR5578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 positioning capability to related NRF services.</w:t>
      </w:r>
    </w:p>
    <w:p w14:paraId="4157A4BD" w14:textId="77777777" w:rsidR="002A607B" w:rsidRPr="005B25A1" w:rsidRDefault="002A607B" w:rsidP="002A607B">
      <w:pPr>
        <w:keepNext/>
        <w:keepLines/>
        <w:rPr>
          <w:b/>
          <w:bCs/>
        </w:rPr>
      </w:pPr>
      <w:r w:rsidRPr="005B25A1">
        <w:rPr>
          <w:b/>
          <w:bCs/>
        </w:rPr>
        <w:t>Plenary Discussion:</w:t>
      </w:r>
    </w:p>
    <w:p w14:paraId="5A57B449" w14:textId="77777777" w:rsidR="002A607B" w:rsidRPr="005B25A1" w:rsidRDefault="002A607B" w:rsidP="002A607B">
      <w:pPr>
        <w:keepNext/>
        <w:keepLines/>
      </w:pPr>
      <w:r>
        <w:rPr>
          <w:color w:val="0000FF"/>
        </w:rPr>
        <w:t>Not handled</w:t>
      </w:r>
      <w:r>
        <w:t>.</w:t>
      </w:r>
    </w:p>
    <w:p w14:paraId="71AC3540" w14:textId="77777777" w:rsidR="002A607B" w:rsidRPr="00EB0339" w:rsidRDefault="002A607B" w:rsidP="002A607B">
      <w:r w:rsidRPr="005B25A1">
        <w:rPr>
          <w:b/>
          <w:bCs/>
        </w:rPr>
        <w:t>Status:</w:t>
      </w:r>
      <w:r>
        <w:t xml:space="preserve"> </w:t>
      </w:r>
      <w:r>
        <w:rPr>
          <w:color w:val="0000FF"/>
        </w:rPr>
        <w:t>Not handled</w:t>
      </w:r>
      <w:r>
        <w:t>.</w:t>
      </w:r>
    </w:p>
    <w:p w14:paraId="7683C531" w14:textId="77777777" w:rsidR="002A607B" w:rsidRPr="00EB0339" w:rsidRDefault="002A607B" w:rsidP="002A607B"/>
    <w:p w14:paraId="3830ED33" w14:textId="77777777" w:rsidR="002A607B" w:rsidRDefault="002A607B" w:rsidP="002A607B">
      <w:pPr>
        <w:pStyle w:val="NormTop"/>
      </w:pPr>
      <w:r>
        <w:rPr>
          <w:color w:val="0000FF"/>
        </w:rPr>
        <w:t>S2-2508577</w:t>
      </w:r>
      <w:r w:rsidRPr="00D53282">
        <w:t xml:space="preserve"> </w:t>
      </w:r>
      <w:r>
        <w:t xml:space="preserve">(CR) 23.288 CR1523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480895DE" w14:textId="77777777" w:rsidR="002A607B" w:rsidRPr="005B25A1" w:rsidRDefault="002A607B" w:rsidP="002A607B">
      <w:pPr>
        <w:keepNext/>
        <w:keepLines/>
        <w:rPr>
          <w:b/>
          <w:bCs/>
        </w:rPr>
      </w:pPr>
      <w:r w:rsidRPr="005B25A1">
        <w:rPr>
          <w:b/>
          <w:bCs/>
        </w:rPr>
        <w:t>Plenary Discussion:</w:t>
      </w:r>
    </w:p>
    <w:p w14:paraId="0C6A4569" w14:textId="77777777" w:rsidR="002A607B" w:rsidRPr="005B25A1" w:rsidRDefault="002A607B" w:rsidP="002A607B">
      <w:pPr>
        <w:keepNext/>
        <w:keepLines/>
      </w:pPr>
      <w:r>
        <w:rPr>
          <w:color w:val="0000FF"/>
        </w:rPr>
        <w:t>Not handled</w:t>
      </w:r>
      <w:r>
        <w:t>.</w:t>
      </w:r>
    </w:p>
    <w:p w14:paraId="63F585DD" w14:textId="77777777" w:rsidR="002A607B" w:rsidRPr="00EB0339" w:rsidRDefault="002A607B" w:rsidP="002A607B">
      <w:r w:rsidRPr="005B25A1">
        <w:rPr>
          <w:b/>
          <w:bCs/>
        </w:rPr>
        <w:t>Status:</w:t>
      </w:r>
      <w:r>
        <w:t xml:space="preserve"> </w:t>
      </w:r>
      <w:r>
        <w:rPr>
          <w:color w:val="0000FF"/>
        </w:rPr>
        <w:t>Not handled</w:t>
      </w:r>
      <w:r>
        <w:t>.</w:t>
      </w:r>
    </w:p>
    <w:p w14:paraId="5D1D5C61" w14:textId="77777777" w:rsidR="002A607B" w:rsidRPr="00EB0339" w:rsidRDefault="002A607B" w:rsidP="002A607B"/>
    <w:p w14:paraId="4A6DE10F" w14:textId="77777777" w:rsidR="002A607B" w:rsidRDefault="002A607B" w:rsidP="002A607B">
      <w:pPr>
        <w:pStyle w:val="NormTop"/>
      </w:pPr>
      <w:r>
        <w:rPr>
          <w:color w:val="0000FF"/>
        </w:rPr>
        <w:t>S2-2509116</w:t>
      </w:r>
      <w:r w:rsidRPr="00D53282">
        <w:t xml:space="preserve"> </w:t>
      </w:r>
      <w:r>
        <w:t>(CR) 23.502 CR5598 (Rel-19, 'F'): Clarification to user consent in UE subscription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with a NOTE to Table 5.2.3.3.1-1 clarifying that existing user consent purpose of training can be applied to performance monitoring, leaving any further details to Stage 3. Add reference to TS 23.273 in user consent entry of Table 5.2.3.3.1-1.</w:t>
      </w:r>
    </w:p>
    <w:p w14:paraId="745FE4E5" w14:textId="77777777" w:rsidR="002A607B" w:rsidRPr="005B25A1" w:rsidRDefault="002A607B" w:rsidP="002A607B">
      <w:pPr>
        <w:keepNext/>
        <w:keepLines/>
        <w:rPr>
          <w:b/>
          <w:bCs/>
        </w:rPr>
      </w:pPr>
      <w:r w:rsidRPr="005B25A1">
        <w:rPr>
          <w:b/>
          <w:bCs/>
        </w:rPr>
        <w:t>Convenor comment:</w:t>
      </w:r>
    </w:p>
    <w:p w14:paraId="1DDD2D57" w14:textId="77777777" w:rsidR="002A607B" w:rsidRPr="005B25A1" w:rsidRDefault="002A607B" w:rsidP="002A607B">
      <w:pPr>
        <w:keepNext/>
        <w:keepLines/>
      </w:pPr>
      <w:r w:rsidRPr="005B25A1">
        <w:t>Handle?</w:t>
      </w:r>
    </w:p>
    <w:p w14:paraId="492117BB" w14:textId="77777777" w:rsidR="002A607B" w:rsidRPr="005B25A1" w:rsidRDefault="002A607B" w:rsidP="002A607B">
      <w:pPr>
        <w:keepNext/>
        <w:keepLines/>
        <w:rPr>
          <w:b/>
          <w:bCs/>
        </w:rPr>
      </w:pPr>
      <w:r w:rsidRPr="005B25A1">
        <w:rPr>
          <w:b/>
          <w:bCs/>
        </w:rPr>
        <w:t>Plenary Discussion:</w:t>
      </w:r>
    </w:p>
    <w:p w14:paraId="15983275" w14:textId="77777777" w:rsidR="002A607B" w:rsidRPr="005B25A1" w:rsidRDefault="002A607B" w:rsidP="002A607B">
      <w:pPr>
        <w:keepNext/>
        <w:keepLines/>
      </w:pPr>
      <w:r>
        <w:rPr>
          <w:color w:val="0000FF"/>
        </w:rPr>
        <w:t>Not handled</w:t>
      </w:r>
      <w:r>
        <w:t>.</w:t>
      </w:r>
    </w:p>
    <w:p w14:paraId="0AD47DF6" w14:textId="77777777" w:rsidR="002A607B" w:rsidRPr="00EB0339" w:rsidRDefault="002A607B" w:rsidP="002A607B">
      <w:r w:rsidRPr="005B25A1">
        <w:rPr>
          <w:b/>
          <w:bCs/>
        </w:rPr>
        <w:t>Status:</w:t>
      </w:r>
      <w:r>
        <w:t xml:space="preserve"> </w:t>
      </w:r>
      <w:r>
        <w:rPr>
          <w:color w:val="0000FF"/>
        </w:rPr>
        <w:t>Not handled</w:t>
      </w:r>
      <w:r>
        <w:t>.</w:t>
      </w:r>
    </w:p>
    <w:p w14:paraId="14F0F679" w14:textId="77777777" w:rsidR="002A607B" w:rsidRPr="00EB0339" w:rsidRDefault="002A607B" w:rsidP="002A607B"/>
    <w:p w14:paraId="7B2C4AF5"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6D449263" w14:textId="77777777" w:rsidR="002A607B" w:rsidRDefault="002A607B" w:rsidP="002A607B">
      <w:pPr>
        <w:pStyle w:val="NormTop"/>
      </w:pPr>
      <w:r>
        <w:rPr>
          <w:color w:val="0000FF"/>
        </w:rPr>
        <w:t>S2-2508259</w:t>
      </w:r>
      <w:r w:rsidRPr="00D53282">
        <w:t xml:space="preserve"> </w:t>
      </w:r>
      <w:r>
        <w:t>(CR) 23.288 CR1522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r>
        <w:br/>
        <w:t>Summary of change: Terminology alignment, wording improvement of high level description of VFL. Add note saying that the VFL correlation ID needs to be unique among VFL processes. Change the wording of accuracy monitoring of VFL server. Editorial changes.</w:t>
      </w:r>
    </w:p>
    <w:p w14:paraId="7AB0C3B1" w14:textId="77777777" w:rsidR="002A607B" w:rsidRPr="005B25A1" w:rsidRDefault="002A607B" w:rsidP="002A607B">
      <w:pPr>
        <w:keepNext/>
        <w:keepLines/>
        <w:rPr>
          <w:b/>
          <w:bCs/>
        </w:rPr>
      </w:pPr>
      <w:r w:rsidRPr="005B25A1">
        <w:rPr>
          <w:b/>
          <w:bCs/>
        </w:rPr>
        <w:t>Plenary Discussion:</w:t>
      </w:r>
    </w:p>
    <w:p w14:paraId="6A505482" w14:textId="77777777" w:rsidR="002A607B" w:rsidRPr="005B25A1" w:rsidRDefault="002A607B" w:rsidP="002A607B">
      <w:pPr>
        <w:keepNext/>
        <w:keepLines/>
      </w:pPr>
      <w:r>
        <w:rPr>
          <w:color w:val="0000FF"/>
        </w:rPr>
        <w:t>Not handled</w:t>
      </w:r>
      <w:r>
        <w:t>.</w:t>
      </w:r>
    </w:p>
    <w:p w14:paraId="26C6FF22" w14:textId="77777777" w:rsidR="002A607B" w:rsidRPr="00EB0339" w:rsidRDefault="002A607B" w:rsidP="002A607B">
      <w:r w:rsidRPr="005B25A1">
        <w:rPr>
          <w:b/>
          <w:bCs/>
        </w:rPr>
        <w:t>Status:</w:t>
      </w:r>
      <w:r>
        <w:t xml:space="preserve"> </w:t>
      </w:r>
      <w:r>
        <w:rPr>
          <w:color w:val="0000FF"/>
        </w:rPr>
        <w:t>Not handled</w:t>
      </w:r>
      <w:r>
        <w:t>.</w:t>
      </w:r>
    </w:p>
    <w:p w14:paraId="3B367127" w14:textId="77777777" w:rsidR="002A607B" w:rsidRPr="00EB0339" w:rsidRDefault="002A607B" w:rsidP="002A607B"/>
    <w:p w14:paraId="329FA8AE" w14:textId="77777777" w:rsidR="002A607B" w:rsidRDefault="002A607B" w:rsidP="002A607B">
      <w:pPr>
        <w:pStyle w:val="NormTop"/>
      </w:pPr>
      <w:r>
        <w:rPr>
          <w:color w:val="0000FF"/>
        </w:rPr>
        <w:t>S2-2508369</w:t>
      </w:r>
      <w:r w:rsidRPr="00D53282">
        <w:t xml:space="preserve"> </w:t>
      </w:r>
      <w:r>
        <w:t>(CR) 23.288 CR1500R1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are made on VFL description in R19 TS 23.288, the main changes are as follows: When NWDAF is acting as VFL server, the VFL Clients can be NWDAF or AF. VFL Server supports to monitor the ML Model metric (e.g. ML Model Accuracy) of the VFL training and inference.</w:t>
      </w:r>
    </w:p>
    <w:p w14:paraId="3216E7F0"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S2-2506516</w:t>
      </w:r>
      <w:r>
        <w:t>.</w:t>
      </w:r>
    </w:p>
    <w:p w14:paraId="33CCBC07" w14:textId="77777777" w:rsidR="002A607B" w:rsidRPr="005B25A1" w:rsidRDefault="002A607B" w:rsidP="002A607B">
      <w:pPr>
        <w:keepNext/>
        <w:keepLines/>
        <w:rPr>
          <w:b/>
          <w:bCs/>
        </w:rPr>
      </w:pPr>
      <w:r w:rsidRPr="005B25A1">
        <w:rPr>
          <w:b/>
          <w:bCs/>
        </w:rPr>
        <w:t>Convenor comment:</w:t>
      </w:r>
    </w:p>
    <w:p w14:paraId="50562A37" w14:textId="77777777" w:rsidR="002A607B" w:rsidRPr="005B25A1" w:rsidRDefault="002A607B" w:rsidP="002A607B">
      <w:pPr>
        <w:keepNext/>
        <w:keepLines/>
      </w:pPr>
      <w:r w:rsidRPr="005B25A1">
        <w:t>Handle.</w:t>
      </w:r>
    </w:p>
    <w:p w14:paraId="149E595F" w14:textId="77777777" w:rsidR="002A607B" w:rsidRPr="005B25A1" w:rsidRDefault="002A607B" w:rsidP="002A607B">
      <w:pPr>
        <w:keepNext/>
        <w:keepLines/>
        <w:rPr>
          <w:b/>
          <w:bCs/>
        </w:rPr>
      </w:pPr>
      <w:r w:rsidRPr="005B25A1">
        <w:rPr>
          <w:b/>
          <w:bCs/>
        </w:rPr>
        <w:t>Parallel discussion:</w:t>
      </w:r>
    </w:p>
    <w:p w14:paraId="19D75FBD" w14:textId="77777777" w:rsidR="002A607B" w:rsidRPr="005B25A1" w:rsidRDefault="002A607B" w:rsidP="002A607B">
      <w:pPr>
        <w:keepNext/>
        <w:keepLines/>
      </w:pPr>
      <w:r w:rsidRPr="005B25A1">
        <w:t>Revised in parallel session to</w:t>
      </w:r>
      <w:r>
        <w:rPr>
          <w:color w:val="0000FF"/>
        </w:rPr>
        <w:t xml:space="preserve"> S2-2509299</w:t>
      </w:r>
      <w:r>
        <w:t>.</w:t>
      </w:r>
    </w:p>
    <w:p w14:paraId="7680A169" w14:textId="77777777" w:rsidR="002A607B" w:rsidRPr="005B25A1" w:rsidRDefault="002A607B" w:rsidP="002A607B">
      <w:pPr>
        <w:keepNext/>
        <w:keepLines/>
      </w:pPr>
      <w:r w:rsidRPr="005B25A1">
        <w:t>Only cleanup of text proposal. Revised in parallel session to</w:t>
      </w:r>
      <w:r>
        <w:rPr>
          <w:color w:val="0000FF"/>
        </w:rPr>
        <w:t xml:space="preserve"> S2-2509566</w:t>
      </w:r>
      <w:r>
        <w:t>.</w:t>
      </w:r>
    </w:p>
    <w:p w14:paraId="3FBD2B7C"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B9C1BD9" w14:textId="77777777" w:rsidR="009E42E4" w:rsidRPr="005B25A1" w:rsidRDefault="009E42E4" w:rsidP="009E42E4">
      <w:pPr>
        <w:keepNext/>
        <w:keepLines/>
        <w:rPr>
          <w:b/>
          <w:bCs/>
        </w:rPr>
      </w:pPr>
      <w:r w:rsidRPr="005B25A1">
        <w:rPr>
          <w:b/>
          <w:bCs/>
        </w:rPr>
        <w:t>Plenary Discussion:</w:t>
      </w:r>
    </w:p>
    <w:p w14:paraId="0EE5314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99FEAF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7DFEC80" w14:textId="2F90A87A" w:rsidR="002A607B" w:rsidRPr="00EB0339" w:rsidRDefault="009E42E4" w:rsidP="002A607B">
      <w:r>
        <w:rPr>
          <w:b/>
          <w:bCs/>
        </w:rPr>
        <w:t xml:space="preserve"> </w:t>
      </w:r>
    </w:p>
    <w:p w14:paraId="2480BD73"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79F09B2C" w14:textId="77777777" w:rsidR="002A607B" w:rsidRDefault="002A607B" w:rsidP="002A607B">
      <w:pPr>
        <w:pStyle w:val="NormTop"/>
      </w:pPr>
      <w:r>
        <w:rPr>
          <w:color w:val="0000FF"/>
        </w:rPr>
        <w:t>S2-2508211</w:t>
      </w:r>
      <w:r w:rsidRPr="00D53282">
        <w:t xml:space="preserve"> </w:t>
      </w:r>
      <w:r>
        <w:t>(CR) 23.288 CR1443R3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1E7DE23E"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S2-2506376</w:t>
      </w:r>
      <w:r>
        <w:t>.</w:t>
      </w:r>
    </w:p>
    <w:p w14:paraId="5E5D36B8" w14:textId="77777777" w:rsidR="002A607B" w:rsidRPr="005B25A1" w:rsidRDefault="002A607B" w:rsidP="002A607B">
      <w:pPr>
        <w:keepNext/>
        <w:keepLines/>
        <w:rPr>
          <w:b/>
          <w:bCs/>
        </w:rPr>
      </w:pPr>
      <w:r w:rsidRPr="005B25A1">
        <w:rPr>
          <w:b/>
          <w:bCs/>
        </w:rPr>
        <w:t>Convenor comment:</w:t>
      </w:r>
    </w:p>
    <w:p w14:paraId="390914A6" w14:textId="77777777" w:rsidR="002A607B" w:rsidRPr="005B25A1" w:rsidRDefault="002A607B" w:rsidP="002A607B">
      <w:pPr>
        <w:keepNext/>
        <w:keepLines/>
      </w:pPr>
      <w:r w:rsidRPr="005B25A1">
        <w:t>Handle.</w:t>
      </w:r>
    </w:p>
    <w:p w14:paraId="2C69FC0C" w14:textId="77777777" w:rsidR="002A607B" w:rsidRPr="005B25A1" w:rsidRDefault="002A607B" w:rsidP="002A607B">
      <w:pPr>
        <w:keepNext/>
        <w:keepLines/>
        <w:rPr>
          <w:b/>
          <w:bCs/>
        </w:rPr>
      </w:pPr>
      <w:r w:rsidRPr="005B25A1">
        <w:rPr>
          <w:b/>
          <w:bCs/>
        </w:rPr>
        <w:t>Parallel discussion:</w:t>
      </w:r>
    </w:p>
    <w:p w14:paraId="78F726BB" w14:textId="77777777" w:rsidR="002A607B" w:rsidRPr="005B25A1" w:rsidRDefault="002A607B" w:rsidP="002A607B">
      <w:pPr>
        <w:keepNext/>
        <w:keepLines/>
      </w:pPr>
      <w:r w:rsidRPr="005B25A1">
        <w:t>Revised in parallel session to</w:t>
      </w:r>
      <w:r>
        <w:rPr>
          <w:color w:val="0000FF"/>
        </w:rPr>
        <w:t xml:space="preserve"> S2-2509300</w:t>
      </w:r>
      <w:r>
        <w:t>.</w:t>
      </w:r>
    </w:p>
    <w:p w14:paraId="3C95D3F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F6889B0" w14:textId="77777777" w:rsidR="009E42E4" w:rsidRPr="005B25A1" w:rsidRDefault="009E42E4" w:rsidP="009E42E4">
      <w:pPr>
        <w:keepNext/>
        <w:keepLines/>
        <w:rPr>
          <w:b/>
          <w:bCs/>
        </w:rPr>
      </w:pPr>
      <w:r w:rsidRPr="005B25A1">
        <w:rPr>
          <w:b/>
          <w:bCs/>
        </w:rPr>
        <w:t>Plenary Discussion:</w:t>
      </w:r>
    </w:p>
    <w:p w14:paraId="68772DD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F2618D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2EB35BD" w14:textId="57053FAC" w:rsidR="002A607B" w:rsidRPr="00EB0339" w:rsidRDefault="009E42E4" w:rsidP="002A607B">
      <w:r>
        <w:rPr>
          <w:b/>
          <w:bCs/>
        </w:rPr>
        <w:t xml:space="preserve"> </w:t>
      </w:r>
    </w:p>
    <w:p w14:paraId="04795F1E" w14:textId="77777777" w:rsidR="002A607B" w:rsidRDefault="002A607B" w:rsidP="002A607B">
      <w:pPr>
        <w:pStyle w:val="NormTop"/>
      </w:pPr>
      <w:r>
        <w:rPr>
          <w:color w:val="0000FF"/>
        </w:rPr>
        <w:t>S2-2508253</w:t>
      </w:r>
      <w:r w:rsidRPr="00D53282">
        <w:t xml:space="preserve"> </w:t>
      </w:r>
      <w:r>
        <w:t>(CR) 23.288 CR1516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saying that the time interval Supporting VFL is the time interval support both VFL training and VFL inference. Formatting corrections.</w:t>
      </w:r>
    </w:p>
    <w:p w14:paraId="3F42B201" w14:textId="77777777" w:rsidR="002A607B" w:rsidRPr="005B25A1" w:rsidRDefault="002A607B" w:rsidP="002A607B">
      <w:pPr>
        <w:keepNext/>
        <w:keepLines/>
        <w:rPr>
          <w:b/>
          <w:bCs/>
        </w:rPr>
      </w:pPr>
      <w:r w:rsidRPr="005B25A1">
        <w:rPr>
          <w:b/>
          <w:bCs/>
        </w:rPr>
        <w:t>Plenary Discussion:</w:t>
      </w:r>
    </w:p>
    <w:p w14:paraId="7CB39B5D" w14:textId="77777777" w:rsidR="002A607B" w:rsidRPr="005B25A1" w:rsidRDefault="002A607B" w:rsidP="002A607B">
      <w:pPr>
        <w:keepNext/>
        <w:keepLines/>
      </w:pPr>
      <w:r>
        <w:rPr>
          <w:color w:val="0000FF"/>
        </w:rPr>
        <w:t>Not handled</w:t>
      </w:r>
      <w:r>
        <w:t>.</w:t>
      </w:r>
    </w:p>
    <w:p w14:paraId="115C382C" w14:textId="77777777" w:rsidR="002A607B" w:rsidRPr="00EB0339" w:rsidRDefault="002A607B" w:rsidP="002A607B">
      <w:r w:rsidRPr="005B25A1">
        <w:rPr>
          <w:b/>
          <w:bCs/>
        </w:rPr>
        <w:t>Status:</w:t>
      </w:r>
      <w:r>
        <w:t xml:space="preserve"> </w:t>
      </w:r>
      <w:r>
        <w:rPr>
          <w:color w:val="0000FF"/>
        </w:rPr>
        <w:t>Not handled</w:t>
      </w:r>
      <w:r>
        <w:t>.</w:t>
      </w:r>
    </w:p>
    <w:p w14:paraId="19E3AD5A" w14:textId="77777777" w:rsidR="002A607B" w:rsidRPr="00EB0339" w:rsidRDefault="002A607B" w:rsidP="002A607B"/>
    <w:p w14:paraId="4E7E2678" w14:textId="77777777" w:rsidR="002A607B" w:rsidRDefault="002A607B" w:rsidP="002A607B">
      <w:pPr>
        <w:pStyle w:val="NormTop"/>
      </w:pPr>
      <w:r>
        <w:rPr>
          <w:color w:val="0000FF"/>
        </w:rPr>
        <w:t>S2-2508261</w:t>
      </w:r>
      <w:r w:rsidRPr="00D53282">
        <w:t xml:space="preserve"> </w:t>
      </w:r>
      <w:r>
        <w:t>(CR) 23.501 CR6426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NF profile of NWDAF.</w:t>
      </w:r>
    </w:p>
    <w:p w14:paraId="58969C17" w14:textId="77777777" w:rsidR="002A607B" w:rsidRPr="005B25A1" w:rsidRDefault="002A607B" w:rsidP="002A607B">
      <w:pPr>
        <w:keepNext/>
        <w:keepLines/>
        <w:rPr>
          <w:b/>
          <w:bCs/>
        </w:rPr>
      </w:pPr>
      <w:r w:rsidRPr="005B25A1">
        <w:rPr>
          <w:b/>
          <w:bCs/>
        </w:rPr>
        <w:t>Plenary Discussion:</w:t>
      </w:r>
    </w:p>
    <w:p w14:paraId="24EEF7AC" w14:textId="77777777" w:rsidR="002A607B" w:rsidRPr="005B25A1" w:rsidRDefault="002A607B" w:rsidP="002A607B">
      <w:pPr>
        <w:keepNext/>
        <w:keepLines/>
      </w:pPr>
      <w:r>
        <w:rPr>
          <w:color w:val="0000FF"/>
        </w:rPr>
        <w:t>Not handled</w:t>
      </w:r>
      <w:r>
        <w:t>.</w:t>
      </w:r>
    </w:p>
    <w:p w14:paraId="7EA048BD" w14:textId="77777777" w:rsidR="002A607B" w:rsidRPr="00EB0339" w:rsidRDefault="002A607B" w:rsidP="002A607B">
      <w:r w:rsidRPr="005B25A1">
        <w:rPr>
          <w:b/>
          <w:bCs/>
        </w:rPr>
        <w:t>Status:</w:t>
      </w:r>
      <w:r>
        <w:t xml:space="preserve"> </w:t>
      </w:r>
      <w:r>
        <w:rPr>
          <w:color w:val="0000FF"/>
        </w:rPr>
        <w:t>Not handled</w:t>
      </w:r>
      <w:r>
        <w:t>.</w:t>
      </w:r>
    </w:p>
    <w:p w14:paraId="661370E5" w14:textId="77777777" w:rsidR="002A607B" w:rsidRPr="00EB0339" w:rsidRDefault="002A607B" w:rsidP="002A607B"/>
    <w:p w14:paraId="12DEF34F" w14:textId="77777777" w:rsidR="002A607B" w:rsidRDefault="002A607B" w:rsidP="002A607B">
      <w:pPr>
        <w:pStyle w:val="NormTop"/>
      </w:pPr>
      <w:r>
        <w:rPr>
          <w:color w:val="0000FF"/>
        </w:rPr>
        <w:t>S2-2508263</w:t>
      </w:r>
      <w:r w:rsidRPr="00D53282">
        <w:t xml:space="preserve"> </w:t>
      </w:r>
      <w:r>
        <w:t>(CR) 23.502 CR5579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0E28E9AE" w14:textId="77777777" w:rsidR="002A607B" w:rsidRPr="005B25A1" w:rsidRDefault="002A607B" w:rsidP="002A607B">
      <w:pPr>
        <w:keepNext/>
        <w:keepLines/>
        <w:rPr>
          <w:b/>
          <w:bCs/>
        </w:rPr>
      </w:pPr>
      <w:r w:rsidRPr="005B25A1">
        <w:rPr>
          <w:b/>
          <w:bCs/>
        </w:rPr>
        <w:t>Plenary Discussion:</w:t>
      </w:r>
    </w:p>
    <w:p w14:paraId="529972BB" w14:textId="77777777" w:rsidR="002A607B" w:rsidRPr="005B25A1" w:rsidRDefault="002A607B" w:rsidP="002A607B">
      <w:pPr>
        <w:keepNext/>
        <w:keepLines/>
      </w:pPr>
      <w:r>
        <w:rPr>
          <w:color w:val="0000FF"/>
        </w:rPr>
        <w:t>Not handled</w:t>
      </w:r>
      <w:r>
        <w:t>.</w:t>
      </w:r>
    </w:p>
    <w:p w14:paraId="63D34473" w14:textId="77777777" w:rsidR="002A607B" w:rsidRPr="00EB0339" w:rsidRDefault="002A607B" w:rsidP="002A607B">
      <w:r w:rsidRPr="005B25A1">
        <w:rPr>
          <w:b/>
          <w:bCs/>
        </w:rPr>
        <w:t>Status:</w:t>
      </w:r>
      <w:r>
        <w:t xml:space="preserve"> </w:t>
      </w:r>
      <w:r>
        <w:rPr>
          <w:color w:val="0000FF"/>
        </w:rPr>
        <w:t>Not handled</w:t>
      </w:r>
      <w:r>
        <w:t>.</w:t>
      </w:r>
    </w:p>
    <w:p w14:paraId="3AF5EBC9" w14:textId="77777777" w:rsidR="002A607B" w:rsidRPr="00EB0339" w:rsidRDefault="002A607B" w:rsidP="002A607B"/>
    <w:p w14:paraId="0763491A" w14:textId="77777777" w:rsidR="002A607B" w:rsidRDefault="002A607B" w:rsidP="002A607B">
      <w:pPr>
        <w:pStyle w:val="NormTop"/>
      </w:pPr>
      <w:r>
        <w:rPr>
          <w:color w:val="0000FF"/>
        </w:rPr>
        <w:t>S2-2508370</w:t>
      </w:r>
      <w:r w:rsidRPr="00D53282">
        <w:t xml:space="preserve"> </w:t>
      </w:r>
      <w:r>
        <w:t>(CR) 23.502 CR5563R1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VFL capability type is further made for clarification.</w:t>
      </w:r>
    </w:p>
    <w:p w14:paraId="06F81E13"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S2-2507237</w:t>
      </w:r>
      <w:r>
        <w:t>.</w:t>
      </w:r>
    </w:p>
    <w:p w14:paraId="77A67825" w14:textId="77777777" w:rsidR="002A607B" w:rsidRPr="005B25A1" w:rsidRDefault="002A607B" w:rsidP="002A607B">
      <w:pPr>
        <w:keepNext/>
        <w:keepLines/>
        <w:rPr>
          <w:b/>
          <w:bCs/>
        </w:rPr>
      </w:pPr>
      <w:r w:rsidRPr="005B25A1">
        <w:rPr>
          <w:b/>
          <w:bCs/>
        </w:rPr>
        <w:t>Plenary Discussion:</w:t>
      </w:r>
    </w:p>
    <w:p w14:paraId="485C1AF4" w14:textId="77777777" w:rsidR="002A607B" w:rsidRPr="005B25A1" w:rsidRDefault="002A607B" w:rsidP="002A607B">
      <w:pPr>
        <w:keepNext/>
        <w:keepLines/>
      </w:pPr>
      <w:r>
        <w:rPr>
          <w:color w:val="0000FF"/>
        </w:rPr>
        <w:t>Not handled</w:t>
      </w:r>
      <w:r>
        <w:t>.</w:t>
      </w:r>
    </w:p>
    <w:p w14:paraId="1082D1B1" w14:textId="77777777" w:rsidR="002A607B" w:rsidRPr="00EB0339" w:rsidRDefault="002A607B" w:rsidP="002A607B">
      <w:r w:rsidRPr="005B25A1">
        <w:rPr>
          <w:b/>
          <w:bCs/>
        </w:rPr>
        <w:t>Status:</w:t>
      </w:r>
      <w:r>
        <w:t xml:space="preserve"> </w:t>
      </w:r>
      <w:r>
        <w:rPr>
          <w:color w:val="0000FF"/>
        </w:rPr>
        <w:t>Not handled</w:t>
      </w:r>
      <w:r>
        <w:t>.</w:t>
      </w:r>
    </w:p>
    <w:p w14:paraId="05B33EFB" w14:textId="77777777" w:rsidR="002A607B" w:rsidRPr="00EB0339" w:rsidRDefault="002A607B" w:rsidP="002A607B"/>
    <w:p w14:paraId="4883E831" w14:textId="77777777" w:rsidR="002A607B" w:rsidRDefault="002A607B" w:rsidP="002A607B">
      <w:pPr>
        <w:pStyle w:val="NormTop"/>
      </w:pPr>
      <w:r>
        <w:rPr>
          <w:color w:val="0000FF"/>
        </w:rPr>
        <w:t>S2-2508567</w:t>
      </w:r>
      <w:r w:rsidRPr="00D53282">
        <w:t xml:space="preserve"> </w:t>
      </w:r>
      <w:r>
        <w:t xml:space="preserve">(CR) 23.288 CR1466R2 (Rel-19, 'F'): Correction on Feature ID used in NRF (Source: Huawei, </w:t>
      </w:r>
      <w:proofErr w:type="spellStart"/>
      <w:r>
        <w:t>HiSilicon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076F84CF"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S2-2504758</w:t>
      </w:r>
      <w:r>
        <w:t>.  Confirm Spec version used - CR states 19.3.0!</w:t>
      </w:r>
    </w:p>
    <w:p w14:paraId="5C46A6FB" w14:textId="77777777" w:rsidR="002A607B" w:rsidRPr="005B25A1" w:rsidRDefault="002A607B" w:rsidP="002A607B">
      <w:pPr>
        <w:keepNext/>
        <w:keepLines/>
        <w:rPr>
          <w:b/>
          <w:bCs/>
        </w:rPr>
      </w:pPr>
      <w:r w:rsidRPr="005B25A1">
        <w:rPr>
          <w:b/>
          <w:bCs/>
        </w:rPr>
        <w:t>Convenor comment:</w:t>
      </w:r>
    </w:p>
    <w:p w14:paraId="1D80C45A" w14:textId="77777777" w:rsidR="002A607B" w:rsidRPr="005B25A1" w:rsidRDefault="002A607B" w:rsidP="002A607B">
      <w:pPr>
        <w:keepNext/>
        <w:keepLines/>
      </w:pPr>
      <w:r w:rsidRPr="005B25A1">
        <w:t>Handle.</w:t>
      </w:r>
    </w:p>
    <w:p w14:paraId="6FF96A03" w14:textId="77777777" w:rsidR="002A607B" w:rsidRPr="005B25A1" w:rsidRDefault="002A607B" w:rsidP="002A607B">
      <w:pPr>
        <w:keepNext/>
        <w:keepLines/>
        <w:rPr>
          <w:b/>
          <w:bCs/>
        </w:rPr>
      </w:pPr>
      <w:r w:rsidRPr="005B25A1">
        <w:rPr>
          <w:b/>
          <w:bCs/>
        </w:rPr>
        <w:t>Parallel discussion:</w:t>
      </w:r>
    </w:p>
    <w:p w14:paraId="4E64F391" w14:textId="77777777" w:rsidR="002A607B" w:rsidRPr="005B25A1" w:rsidRDefault="002A607B" w:rsidP="002A607B">
      <w:pPr>
        <w:keepNext/>
        <w:keepLines/>
      </w:pPr>
      <w:r w:rsidRPr="005B25A1">
        <w:t>Decide whether to go with option 2 or option 4. Revised in parallel session to</w:t>
      </w:r>
      <w:r>
        <w:rPr>
          <w:color w:val="0000FF"/>
        </w:rPr>
        <w:t xml:space="preserve"> S2-2509298</w:t>
      </w:r>
      <w:r>
        <w:t>.</w:t>
      </w:r>
    </w:p>
    <w:p w14:paraId="11E0F2E5"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2F0BD6B7" w14:textId="77777777" w:rsidR="009E42E4" w:rsidRPr="005B25A1" w:rsidRDefault="009E42E4" w:rsidP="009E42E4">
      <w:pPr>
        <w:keepNext/>
        <w:keepLines/>
        <w:rPr>
          <w:b/>
          <w:bCs/>
        </w:rPr>
      </w:pPr>
      <w:r w:rsidRPr="005B25A1">
        <w:rPr>
          <w:b/>
          <w:bCs/>
        </w:rPr>
        <w:t>Plenary Discussion:</w:t>
      </w:r>
    </w:p>
    <w:p w14:paraId="7439041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A5EEFD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7C2FC76" w14:textId="33932554" w:rsidR="002A607B" w:rsidRPr="00EB0339" w:rsidRDefault="009E42E4" w:rsidP="002A607B">
      <w:r>
        <w:rPr>
          <w:b/>
          <w:bCs/>
        </w:rPr>
        <w:t xml:space="preserve"> </w:t>
      </w:r>
    </w:p>
    <w:p w14:paraId="6E5C12E8" w14:textId="77777777" w:rsidR="002A607B" w:rsidRDefault="002A607B" w:rsidP="002A607B">
      <w:pPr>
        <w:pStyle w:val="NormTop"/>
      </w:pPr>
      <w:r>
        <w:rPr>
          <w:color w:val="0000FF"/>
        </w:rPr>
        <w:t>S2-2508692</w:t>
      </w:r>
      <w:r w:rsidRPr="00D53282">
        <w:t xml:space="preserve"> </w:t>
      </w:r>
      <w:r>
        <w:t>(CR) 23.288 CR1502R1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5D4E3887"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S2-2506600</w:t>
      </w:r>
      <w:r>
        <w:t>.</w:t>
      </w:r>
    </w:p>
    <w:p w14:paraId="1CDB82C3" w14:textId="77777777" w:rsidR="002A607B" w:rsidRPr="005B25A1" w:rsidRDefault="002A607B" w:rsidP="002A607B">
      <w:pPr>
        <w:keepNext/>
        <w:keepLines/>
        <w:rPr>
          <w:b/>
          <w:bCs/>
        </w:rPr>
      </w:pPr>
      <w:r w:rsidRPr="005B25A1">
        <w:rPr>
          <w:b/>
          <w:bCs/>
        </w:rPr>
        <w:t>Parallel discussion:</w:t>
      </w:r>
    </w:p>
    <w:p w14:paraId="2C344603" w14:textId="77777777" w:rsidR="002A607B" w:rsidRPr="005B25A1" w:rsidRDefault="002A607B" w:rsidP="002A607B">
      <w:pPr>
        <w:keepNext/>
        <w:keepLines/>
      </w:pPr>
      <w:r w:rsidRPr="005B25A1">
        <w:t>Revised in parallel session to</w:t>
      </w:r>
      <w:r>
        <w:rPr>
          <w:color w:val="0000FF"/>
        </w:rPr>
        <w:t xml:space="preserve"> S2-2509301</w:t>
      </w:r>
      <w:r>
        <w:t>.</w:t>
      </w:r>
    </w:p>
    <w:p w14:paraId="6C6EAC64" w14:textId="77777777" w:rsidR="002A607B" w:rsidRPr="005B25A1" w:rsidRDefault="002A607B" w:rsidP="002A607B">
      <w:pPr>
        <w:keepNext/>
        <w:keepLines/>
      </w:pPr>
      <w:r w:rsidRPr="005B25A1">
        <w:t>Remove revision marks and yellow highlights on cover page. Remove yellow highlights in text proposal. Revised in parallel session to</w:t>
      </w:r>
      <w:r>
        <w:rPr>
          <w:color w:val="0000FF"/>
        </w:rPr>
        <w:t xml:space="preserve"> S2-2509561</w:t>
      </w:r>
      <w:r>
        <w:t>.</w:t>
      </w:r>
    </w:p>
    <w:p w14:paraId="6CD86738"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45E5078" w14:textId="77777777" w:rsidR="009E42E4" w:rsidRPr="005B25A1" w:rsidRDefault="009E42E4" w:rsidP="009E42E4">
      <w:pPr>
        <w:keepNext/>
        <w:keepLines/>
        <w:rPr>
          <w:b/>
          <w:bCs/>
        </w:rPr>
      </w:pPr>
      <w:r w:rsidRPr="005B25A1">
        <w:rPr>
          <w:b/>
          <w:bCs/>
        </w:rPr>
        <w:t>Plenary Discussion:</w:t>
      </w:r>
    </w:p>
    <w:p w14:paraId="3141B76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126B46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DB18162" w14:textId="37243DA9" w:rsidR="002A607B" w:rsidRPr="00EB0339" w:rsidRDefault="009E42E4" w:rsidP="002A607B">
      <w:r>
        <w:rPr>
          <w:b/>
          <w:bCs/>
        </w:rPr>
        <w:t xml:space="preserve"> </w:t>
      </w:r>
    </w:p>
    <w:p w14:paraId="3DBD5BBA" w14:textId="77777777" w:rsidR="002A607B" w:rsidRDefault="002A607B" w:rsidP="002A607B">
      <w:pPr>
        <w:pStyle w:val="NormTop"/>
      </w:pPr>
      <w:r>
        <w:rPr>
          <w:color w:val="0000FF"/>
        </w:rPr>
        <w:t>S2-2508693</w:t>
      </w:r>
      <w:r w:rsidRPr="00D53282">
        <w:t xml:space="preserve"> </w:t>
      </w:r>
      <w:r>
        <w:t>(CR) 23.501 CR6363R1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2474C138"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S2-2506601</w:t>
      </w:r>
      <w:r>
        <w:t>. Agreed in parallel session.</w:t>
      </w:r>
    </w:p>
    <w:p w14:paraId="2E25423C" w14:textId="77777777" w:rsidR="002A607B" w:rsidRPr="005B25A1" w:rsidRDefault="002A607B" w:rsidP="002A607B">
      <w:pPr>
        <w:keepNext/>
        <w:keepLines/>
        <w:rPr>
          <w:b/>
          <w:bCs/>
        </w:rPr>
      </w:pPr>
      <w:r w:rsidRPr="005B25A1">
        <w:rPr>
          <w:b/>
          <w:bCs/>
        </w:rPr>
        <w:t>Parallel discussion:</w:t>
      </w:r>
    </w:p>
    <w:p w14:paraId="666AB6CF" w14:textId="77777777" w:rsidR="002A607B" w:rsidRPr="005B25A1" w:rsidRDefault="002A607B" w:rsidP="002A607B">
      <w:pPr>
        <w:keepNext/>
        <w:keepLines/>
      </w:pPr>
      <w:r w:rsidRPr="005B25A1">
        <w:t>-</w:t>
      </w:r>
    </w:p>
    <w:p w14:paraId="26F41A30"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2D2A1245" w14:textId="77777777" w:rsidR="009E42E4" w:rsidRPr="005B25A1" w:rsidRDefault="009E42E4" w:rsidP="009E42E4">
      <w:pPr>
        <w:keepNext/>
        <w:keepLines/>
        <w:rPr>
          <w:b/>
          <w:bCs/>
        </w:rPr>
      </w:pPr>
      <w:r w:rsidRPr="005B25A1">
        <w:rPr>
          <w:b/>
          <w:bCs/>
        </w:rPr>
        <w:t>Plenary Discussion:</w:t>
      </w:r>
    </w:p>
    <w:p w14:paraId="420BBAC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708683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101EC25" w14:textId="04E3AB2A" w:rsidR="002A607B" w:rsidRPr="00EB0339" w:rsidRDefault="009E42E4" w:rsidP="002A607B">
      <w:r>
        <w:rPr>
          <w:b/>
          <w:bCs/>
        </w:rPr>
        <w:t xml:space="preserve"> </w:t>
      </w:r>
    </w:p>
    <w:p w14:paraId="01CD0DA7"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VFL - Preparation</w:t>
      </w:r>
    </w:p>
    <w:p w14:paraId="32917AB6" w14:textId="77777777" w:rsidR="002A607B" w:rsidRDefault="002A607B" w:rsidP="002A607B">
      <w:pPr>
        <w:pStyle w:val="NormTop"/>
      </w:pPr>
      <w:r>
        <w:rPr>
          <w:color w:val="0000FF"/>
        </w:rPr>
        <w:t>S2-2508278</w:t>
      </w:r>
      <w:r w:rsidRPr="00D53282">
        <w:t xml:space="preserve"> </w:t>
      </w:r>
      <w:r>
        <w:t>(CR) 23.288 CR1494R1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Correction for the VFL service operation in the VFL preparation procedure and VFL inference procedure.</w:t>
      </w:r>
    </w:p>
    <w:p w14:paraId="121D770F"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S2-2506272</w:t>
      </w:r>
      <w:r>
        <w:t>.</w:t>
      </w:r>
    </w:p>
    <w:p w14:paraId="0F6D23E3" w14:textId="77777777" w:rsidR="002A607B" w:rsidRPr="005B25A1" w:rsidRDefault="002A607B" w:rsidP="002A607B">
      <w:pPr>
        <w:keepNext/>
        <w:keepLines/>
        <w:rPr>
          <w:b/>
          <w:bCs/>
        </w:rPr>
      </w:pPr>
      <w:r w:rsidRPr="005B25A1">
        <w:rPr>
          <w:b/>
          <w:bCs/>
        </w:rPr>
        <w:t>Convenor comment:</w:t>
      </w:r>
    </w:p>
    <w:p w14:paraId="69068019" w14:textId="77777777" w:rsidR="002A607B" w:rsidRPr="005B25A1" w:rsidRDefault="002A607B" w:rsidP="002A607B">
      <w:pPr>
        <w:keepNext/>
        <w:keepLines/>
      </w:pPr>
      <w:r w:rsidRPr="005B25A1">
        <w:t>Handle.</w:t>
      </w:r>
    </w:p>
    <w:p w14:paraId="396D279C" w14:textId="77777777" w:rsidR="002A607B" w:rsidRPr="005B25A1" w:rsidRDefault="002A607B" w:rsidP="002A607B">
      <w:pPr>
        <w:keepNext/>
        <w:keepLines/>
        <w:rPr>
          <w:b/>
          <w:bCs/>
        </w:rPr>
      </w:pPr>
      <w:r w:rsidRPr="005B25A1">
        <w:rPr>
          <w:b/>
          <w:bCs/>
        </w:rPr>
        <w:t>Parallel discussion:</w:t>
      </w:r>
    </w:p>
    <w:p w14:paraId="2B954E0F" w14:textId="77777777" w:rsidR="002A607B" w:rsidRPr="005B25A1" w:rsidRDefault="002A607B" w:rsidP="002A607B">
      <w:pPr>
        <w:keepNext/>
        <w:keepLines/>
      </w:pPr>
      <w:r w:rsidRPr="005B25A1">
        <w:t>Revised in parallel session to</w:t>
      </w:r>
      <w:r>
        <w:rPr>
          <w:color w:val="0000FF"/>
        </w:rPr>
        <w:t xml:space="preserve"> S2-2509302</w:t>
      </w:r>
      <w:r>
        <w:t>.</w:t>
      </w:r>
    </w:p>
    <w:p w14:paraId="19E06CBE" w14:textId="77777777" w:rsidR="002A607B" w:rsidRPr="005B25A1" w:rsidRDefault="002A607B" w:rsidP="002A607B">
      <w:pPr>
        <w:keepNext/>
        <w:keepLines/>
      </w:pPr>
      <w:r w:rsidRPr="005B25A1">
        <w:t>Remove yellow highlights. Revised in parallel session to</w:t>
      </w:r>
      <w:r>
        <w:rPr>
          <w:color w:val="0000FF"/>
        </w:rPr>
        <w:t xml:space="preserve"> S2-2509562</w:t>
      </w:r>
      <w:r>
        <w:t>.</w:t>
      </w:r>
    </w:p>
    <w:p w14:paraId="51B87FF3"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10C81BA" w14:textId="77777777" w:rsidR="009E42E4" w:rsidRPr="005B25A1" w:rsidRDefault="009E42E4" w:rsidP="009E42E4">
      <w:pPr>
        <w:keepNext/>
        <w:keepLines/>
        <w:rPr>
          <w:b/>
          <w:bCs/>
        </w:rPr>
      </w:pPr>
      <w:r w:rsidRPr="005B25A1">
        <w:rPr>
          <w:b/>
          <w:bCs/>
        </w:rPr>
        <w:t>Plenary Discussion:</w:t>
      </w:r>
    </w:p>
    <w:p w14:paraId="47D98F8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06397B8"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49471C4" w14:textId="7892C13F" w:rsidR="002A607B" w:rsidRPr="00EB0339" w:rsidRDefault="009E42E4" w:rsidP="002A607B">
      <w:r>
        <w:rPr>
          <w:b/>
          <w:bCs/>
        </w:rPr>
        <w:t xml:space="preserve"> </w:t>
      </w:r>
    </w:p>
    <w:p w14:paraId="7DDD6116"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30E296FC" w14:textId="77777777" w:rsidR="002A607B" w:rsidRDefault="002A607B" w:rsidP="002A607B">
      <w:pPr>
        <w:pStyle w:val="NormTop"/>
      </w:pPr>
      <w:r>
        <w:rPr>
          <w:color w:val="0000FF"/>
        </w:rPr>
        <w:t>S2-2508255</w:t>
      </w:r>
      <w:r w:rsidRPr="00D53282">
        <w:t xml:space="preserve"> </w:t>
      </w:r>
      <w:r>
        <w:t>(CR) 23.288 CR1518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and 11.5.4 to align with the procedure.</w:t>
      </w:r>
    </w:p>
    <w:p w14:paraId="7FC6FD1C" w14:textId="77777777" w:rsidR="002A607B" w:rsidRPr="005B25A1" w:rsidRDefault="002A607B" w:rsidP="002A607B">
      <w:pPr>
        <w:keepNext/>
        <w:keepLines/>
        <w:rPr>
          <w:b/>
          <w:bCs/>
        </w:rPr>
      </w:pPr>
      <w:r w:rsidRPr="005B25A1">
        <w:rPr>
          <w:b/>
          <w:bCs/>
        </w:rPr>
        <w:t>Plenary Discussion:</w:t>
      </w:r>
    </w:p>
    <w:p w14:paraId="0FE92AE3" w14:textId="77777777" w:rsidR="002A607B" w:rsidRPr="005B25A1" w:rsidRDefault="002A607B" w:rsidP="002A607B">
      <w:pPr>
        <w:keepNext/>
        <w:keepLines/>
      </w:pPr>
      <w:r>
        <w:rPr>
          <w:color w:val="0000FF"/>
        </w:rPr>
        <w:t>Not handled</w:t>
      </w:r>
      <w:r>
        <w:t>.</w:t>
      </w:r>
    </w:p>
    <w:p w14:paraId="7F1F08EC" w14:textId="77777777" w:rsidR="002A607B" w:rsidRPr="00EB0339" w:rsidRDefault="002A607B" w:rsidP="002A607B">
      <w:r w:rsidRPr="005B25A1">
        <w:rPr>
          <w:b/>
          <w:bCs/>
        </w:rPr>
        <w:t>Status:</w:t>
      </w:r>
      <w:r>
        <w:t xml:space="preserve"> </w:t>
      </w:r>
      <w:r>
        <w:rPr>
          <w:color w:val="0000FF"/>
        </w:rPr>
        <w:t>Not handled</w:t>
      </w:r>
      <w:r>
        <w:t>.</w:t>
      </w:r>
    </w:p>
    <w:p w14:paraId="64A64A5B" w14:textId="77777777" w:rsidR="002A607B" w:rsidRPr="00EB0339" w:rsidRDefault="002A607B" w:rsidP="002A607B"/>
    <w:p w14:paraId="5A7F7261" w14:textId="77777777" w:rsidR="002A607B" w:rsidRDefault="002A607B" w:rsidP="002A607B">
      <w:pPr>
        <w:pStyle w:val="NormTop"/>
      </w:pPr>
      <w:r>
        <w:rPr>
          <w:color w:val="0000FF"/>
        </w:rPr>
        <w:t>S2-2508258</w:t>
      </w:r>
      <w:r w:rsidRPr="00D53282">
        <w:t xml:space="preserve"> </w:t>
      </w:r>
      <w:r>
        <w:t>(CR) 23.288 CR1521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server may request some or all of the clients leave VFL training process or stop the whole VFL training process, base on the reported sample loss information and can not response on time indication.</w:t>
      </w:r>
    </w:p>
    <w:p w14:paraId="6653CD9A" w14:textId="77777777" w:rsidR="002A607B" w:rsidRPr="005B25A1" w:rsidRDefault="002A607B" w:rsidP="002A607B">
      <w:pPr>
        <w:keepNext/>
        <w:keepLines/>
        <w:rPr>
          <w:b/>
          <w:bCs/>
        </w:rPr>
      </w:pPr>
      <w:r w:rsidRPr="005B25A1">
        <w:rPr>
          <w:b/>
          <w:bCs/>
        </w:rPr>
        <w:t>Convenor comment:</w:t>
      </w:r>
    </w:p>
    <w:p w14:paraId="38036908" w14:textId="77777777" w:rsidR="002A607B" w:rsidRPr="005B25A1" w:rsidRDefault="002A607B" w:rsidP="002A607B">
      <w:pPr>
        <w:keepNext/>
        <w:keepLines/>
      </w:pPr>
      <w:r w:rsidRPr="005B25A1">
        <w:t>Handle.</w:t>
      </w:r>
    </w:p>
    <w:p w14:paraId="75E13ACF" w14:textId="77777777" w:rsidR="002A607B" w:rsidRPr="005B25A1" w:rsidRDefault="002A607B" w:rsidP="002A607B">
      <w:pPr>
        <w:keepNext/>
        <w:keepLines/>
        <w:rPr>
          <w:b/>
          <w:bCs/>
        </w:rPr>
      </w:pPr>
      <w:r w:rsidRPr="005B25A1">
        <w:rPr>
          <w:b/>
          <w:bCs/>
        </w:rPr>
        <w:t>Parallel discussion:</w:t>
      </w:r>
    </w:p>
    <w:p w14:paraId="5C9A0E69" w14:textId="77777777" w:rsidR="002A607B" w:rsidRPr="005B25A1" w:rsidRDefault="002A607B" w:rsidP="002A607B">
      <w:pPr>
        <w:keepNext/>
        <w:keepLines/>
      </w:pPr>
      <w:r w:rsidRPr="005B25A1">
        <w:t>Revised in parallel session to</w:t>
      </w:r>
      <w:r>
        <w:rPr>
          <w:color w:val="0000FF"/>
        </w:rPr>
        <w:t xml:space="preserve"> S2-2509303</w:t>
      </w:r>
      <w:r>
        <w:t>.</w:t>
      </w:r>
    </w:p>
    <w:p w14:paraId="1D27ABB0" w14:textId="77777777" w:rsidR="002A607B" w:rsidRPr="005B25A1" w:rsidRDefault="002A607B" w:rsidP="002A607B">
      <w:pPr>
        <w:keepNext/>
        <w:keepLines/>
      </w:pPr>
      <w:r w:rsidRPr="005B25A1">
        <w:t>Revised in parallel session to</w:t>
      </w:r>
      <w:r>
        <w:rPr>
          <w:color w:val="0000FF"/>
        </w:rPr>
        <w:t xml:space="preserve"> S2-2509563</w:t>
      </w:r>
      <w:r>
        <w:t>.</w:t>
      </w:r>
    </w:p>
    <w:p w14:paraId="15F234B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00D60FF" w14:textId="77777777" w:rsidR="009E42E4" w:rsidRPr="005B25A1" w:rsidRDefault="009E42E4" w:rsidP="009E42E4">
      <w:pPr>
        <w:keepNext/>
        <w:keepLines/>
        <w:rPr>
          <w:b/>
          <w:bCs/>
        </w:rPr>
      </w:pPr>
      <w:r w:rsidRPr="005B25A1">
        <w:rPr>
          <w:b/>
          <w:bCs/>
        </w:rPr>
        <w:t>Plenary Discussion:</w:t>
      </w:r>
    </w:p>
    <w:p w14:paraId="4C4F01D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E06D00E"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D1231AD" w14:textId="07C01C61" w:rsidR="002A607B" w:rsidRPr="00EB0339" w:rsidRDefault="009E42E4" w:rsidP="002A607B">
      <w:r>
        <w:rPr>
          <w:b/>
          <w:bCs/>
        </w:rPr>
        <w:t xml:space="preserve"> </w:t>
      </w:r>
    </w:p>
    <w:p w14:paraId="7E08933C" w14:textId="77777777" w:rsidR="002A607B" w:rsidRDefault="002A607B" w:rsidP="002A607B">
      <w:pPr>
        <w:pStyle w:val="NormTop"/>
      </w:pPr>
      <w:r>
        <w:rPr>
          <w:color w:val="0000FF"/>
        </w:rPr>
        <w:t>S2-2508481</w:t>
      </w:r>
      <w:r w:rsidRPr="00D53282">
        <w:t xml:space="preserve"> </w:t>
      </w:r>
      <w:r>
        <w:t>(CR) 23.288 CR1508R1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 ID' to 'training iteration number' in clause 6.2H.2.3.1. Add 'leave request' in clause 6.2H.3. Add 'VFL correlation ID' in clause 6.2H.4 and clause 7.5.2. Correction on other typos.</w:t>
      </w:r>
    </w:p>
    <w:p w14:paraId="2A055963"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S2-2506968</w:t>
      </w:r>
      <w:r>
        <w:t>.</w:t>
      </w:r>
    </w:p>
    <w:p w14:paraId="2A42F6B8" w14:textId="77777777" w:rsidR="002A607B" w:rsidRPr="005B25A1" w:rsidRDefault="002A607B" w:rsidP="002A607B">
      <w:pPr>
        <w:keepNext/>
        <w:keepLines/>
        <w:rPr>
          <w:b/>
          <w:bCs/>
        </w:rPr>
      </w:pPr>
      <w:r w:rsidRPr="005B25A1">
        <w:rPr>
          <w:b/>
          <w:bCs/>
        </w:rPr>
        <w:t>Convenor comment:</w:t>
      </w:r>
    </w:p>
    <w:p w14:paraId="65FFBCD2" w14:textId="77777777" w:rsidR="002A607B" w:rsidRPr="005B25A1" w:rsidRDefault="002A607B" w:rsidP="002A607B">
      <w:pPr>
        <w:keepNext/>
        <w:keepLines/>
      </w:pPr>
      <w:r w:rsidRPr="005B25A1">
        <w:t>Handle.</w:t>
      </w:r>
    </w:p>
    <w:p w14:paraId="1EFBA52C" w14:textId="77777777" w:rsidR="002A607B" w:rsidRPr="005B25A1" w:rsidRDefault="002A607B" w:rsidP="002A607B">
      <w:pPr>
        <w:keepNext/>
        <w:keepLines/>
        <w:rPr>
          <w:b/>
          <w:bCs/>
        </w:rPr>
      </w:pPr>
      <w:r w:rsidRPr="005B25A1">
        <w:rPr>
          <w:b/>
          <w:bCs/>
        </w:rPr>
        <w:t>Parallel discussion:</w:t>
      </w:r>
    </w:p>
    <w:p w14:paraId="36FC5D81" w14:textId="77777777" w:rsidR="002A607B" w:rsidRPr="005B25A1" w:rsidRDefault="002A607B" w:rsidP="002A607B">
      <w:pPr>
        <w:keepNext/>
        <w:keepLines/>
      </w:pPr>
      <w:r w:rsidRPr="005B25A1">
        <w:t>Revised in parallel session to</w:t>
      </w:r>
      <w:r>
        <w:rPr>
          <w:color w:val="0000FF"/>
        </w:rPr>
        <w:t xml:space="preserve"> S2-2509304</w:t>
      </w:r>
      <w:r>
        <w:t>.</w:t>
      </w:r>
    </w:p>
    <w:p w14:paraId="0A9BF383" w14:textId="77777777" w:rsidR="002A607B" w:rsidRPr="005B25A1" w:rsidRDefault="002A607B" w:rsidP="002A607B">
      <w:pPr>
        <w:keepNext/>
        <w:keepLines/>
      </w:pPr>
      <w:r w:rsidRPr="005B25A1">
        <w:t>Remove yellow highlights. Revised in parallel session to</w:t>
      </w:r>
      <w:r>
        <w:rPr>
          <w:color w:val="0000FF"/>
        </w:rPr>
        <w:t xml:space="preserve"> S2-2509564</w:t>
      </w:r>
      <w:r>
        <w:t>.</w:t>
      </w:r>
    </w:p>
    <w:p w14:paraId="1BD98D4F"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DD0652E" w14:textId="77777777" w:rsidR="009E42E4" w:rsidRPr="005B25A1" w:rsidRDefault="009E42E4" w:rsidP="009E42E4">
      <w:pPr>
        <w:keepNext/>
        <w:keepLines/>
        <w:rPr>
          <w:b/>
          <w:bCs/>
        </w:rPr>
      </w:pPr>
      <w:r w:rsidRPr="005B25A1">
        <w:rPr>
          <w:b/>
          <w:bCs/>
        </w:rPr>
        <w:t>Plenary Discussion:</w:t>
      </w:r>
    </w:p>
    <w:p w14:paraId="1EC67D1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FBA8E7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3A1D3E2" w14:textId="366863FB" w:rsidR="002A607B" w:rsidRPr="00EB0339" w:rsidRDefault="009E42E4" w:rsidP="002A607B">
      <w:r>
        <w:rPr>
          <w:b/>
          <w:bCs/>
        </w:rPr>
        <w:t xml:space="preserve"> </w:t>
      </w:r>
    </w:p>
    <w:p w14:paraId="224A702D" w14:textId="77777777" w:rsidR="002A607B" w:rsidRDefault="002A607B" w:rsidP="002A607B">
      <w:pPr>
        <w:pStyle w:val="NormTop"/>
      </w:pPr>
      <w:r>
        <w:rPr>
          <w:color w:val="0000FF"/>
        </w:rPr>
        <w:t>S2-2508568</w:t>
      </w:r>
      <w:r w:rsidRPr="00D53282">
        <w:t xml:space="preserve"> </w:t>
      </w:r>
      <w:r>
        <w:t xml:space="preserve">(CR) 23.288 CR1467R1 (Rel-19, 'F'): Correction on VFL model retraining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condition when VFL is supported, the NWDAF acting as VFL Server determines the sample ID(s) for accuracy monitoring and re-training of ML Models by itself without involving ADRF and it distributes the sample ID(s) to all VFL Clients in order to trigger the new data collection for verification of VFL ML Accuracy information and re-training of ML Models directly.</w:t>
      </w:r>
    </w:p>
    <w:p w14:paraId="1CBE378E"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S2-2504759</w:t>
      </w:r>
      <w:r>
        <w:t>.</w:t>
      </w:r>
    </w:p>
    <w:p w14:paraId="486607D2" w14:textId="77777777" w:rsidR="002A607B" w:rsidRPr="005B25A1" w:rsidRDefault="002A607B" w:rsidP="002A607B">
      <w:pPr>
        <w:keepNext/>
        <w:keepLines/>
        <w:rPr>
          <w:b/>
          <w:bCs/>
        </w:rPr>
      </w:pPr>
      <w:r w:rsidRPr="005B25A1">
        <w:rPr>
          <w:b/>
          <w:bCs/>
        </w:rPr>
        <w:t>Plenary Discussion:</w:t>
      </w:r>
    </w:p>
    <w:p w14:paraId="0D46D6D6" w14:textId="77777777" w:rsidR="002A607B" w:rsidRPr="005B25A1" w:rsidRDefault="002A607B" w:rsidP="002A607B">
      <w:pPr>
        <w:keepNext/>
        <w:keepLines/>
      </w:pPr>
      <w:r>
        <w:rPr>
          <w:color w:val="0000FF"/>
        </w:rPr>
        <w:t>Not handled</w:t>
      </w:r>
      <w:r>
        <w:t>.</w:t>
      </w:r>
    </w:p>
    <w:p w14:paraId="71AC9785" w14:textId="77777777" w:rsidR="002A607B" w:rsidRPr="00EB0339" w:rsidRDefault="002A607B" w:rsidP="002A607B">
      <w:r w:rsidRPr="005B25A1">
        <w:rPr>
          <w:b/>
          <w:bCs/>
        </w:rPr>
        <w:t>Status:</w:t>
      </w:r>
      <w:r>
        <w:t xml:space="preserve"> </w:t>
      </w:r>
      <w:r>
        <w:rPr>
          <w:color w:val="0000FF"/>
        </w:rPr>
        <w:t>Not handled</w:t>
      </w:r>
      <w:r>
        <w:t>.</w:t>
      </w:r>
    </w:p>
    <w:p w14:paraId="053DC9F9" w14:textId="77777777" w:rsidR="002A607B" w:rsidRPr="00EB0339" w:rsidRDefault="002A607B" w:rsidP="002A607B"/>
    <w:p w14:paraId="2E7A044A" w14:textId="77777777" w:rsidR="002A607B" w:rsidRDefault="002A607B" w:rsidP="002A607B">
      <w:pPr>
        <w:pStyle w:val="NormTop"/>
      </w:pPr>
      <w:r>
        <w:rPr>
          <w:color w:val="0000FF"/>
        </w:rPr>
        <w:t>S2-2508619</w:t>
      </w:r>
      <w:r w:rsidRPr="00D53282">
        <w:t xml:space="preserve"> </w:t>
      </w:r>
      <w:r>
        <w:t xml:space="preserve">(CR) 23.288 CR1526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 as above.</w:t>
      </w:r>
    </w:p>
    <w:p w14:paraId="1A035284" w14:textId="77777777" w:rsidR="002A607B" w:rsidRPr="005B25A1" w:rsidRDefault="002A607B" w:rsidP="002A607B">
      <w:pPr>
        <w:keepNext/>
        <w:keepLines/>
        <w:rPr>
          <w:b/>
          <w:bCs/>
        </w:rPr>
      </w:pPr>
      <w:r w:rsidRPr="005B25A1">
        <w:rPr>
          <w:b/>
          <w:bCs/>
        </w:rPr>
        <w:t>Plenary Discussion:</w:t>
      </w:r>
    </w:p>
    <w:p w14:paraId="0C815E4F" w14:textId="77777777" w:rsidR="002A607B" w:rsidRPr="005B25A1" w:rsidRDefault="002A607B" w:rsidP="002A607B">
      <w:pPr>
        <w:keepNext/>
        <w:keepLines/>
      </w:pPr>
      <w:r>
        <w:rPr>
          <w:color w:val="0000FF"/>
        </w:rPr>
        <w:t>Not handled</w:t>
      </w:r>
      <w:r>
        <w:t>.</w:t>
      </w:r>
    </w:p>
    <w:p w14:paraId="5A0BB3B2" w14:textId="77777777" w:rsidR="002A607B" w:rsidRPr="00EB0339" w:rsidRDefault="002A607B" w:rsidP="002A607B">
      <w:r w:rsidRPr="005B25A1">
        <w:rPr>
          <w:b/>
          <w:bCs/>
        </w:rPr>
        <w:t>Status:</w:t>
      </w:r>
      <w:r>
        <w:t xml:space="preserve"> </w:t>
      </w:r>
      <w:r>
        <w:rPr>
          <w:color w:val="0000FF"/>
        </w:rPr>
        <w:t>Not handled</w:t>
      </w:r>
      <w:r>
        <w:t>.</w:t>
      </w:r>
    </w:p>
    <w:p w14:paraId="0DF999F2" w14:textId="77777777" w:rsidR="002A607B" w:rsidRPr="00EB0339" w:rsidRDefault="002A607B" w:rsidP="002A607B"/>
    <w:p w14:paraId="3B938A11"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26248E03" w14:textId="77777777" w:rsidR="002A607B" w:rsidRDefault="002A607B" w:rsidP="002A607B">
      <w:pPr>
        <w:pStyle w:val="NormTop"/>
      </w:pPr>
      <w:r>
        <w:rPr>
          <w:color w:val="0000FF"/>
        </w:rPr>
        <w:t>S2-2508254</w:t>
      </w:r>
      <w:r w:rsidRPr="00D53282">
        <w:t xml:space="preserve"> </w:t>
      </w:r>
      <w:r>
        <w:t>(CR) 23.288 CR1517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Remove duplicated descriptions. Editorial modifications.</w:t>
      </w:r>
    </w:p>
    <w:p w14:paraId="6368C8C7" w14:textId="77777777" w:rsidR="002A607B" w:rsidRPr="005B25A1" w:rsidRDefault="002A607B" w:rsidP="002A607B">
      <w:pPr>
        <w:keepNext/>
        <w:keepLines/>
        <w:rPr>
          <w:b/>
          <w:bCs/>
        </w:rPr>
      </w:pPr>
      <w:r w:rsidRPr="005B25A1">
        <w:rPr>
          <w:b/>
          <w:bCs/>
        </w:rPr>
        <w:t>Plenary Discussion:</w:t>
      </w:r>
    </w:p>
    <w:p w14:paraId="45EB6344" w14:textId="77777777" w:rsidR="002A607B" w:rsidRPr="005B25A1" w:rsidRDefault="002A607B" w:rsidP="002A607B">
      <w:pPr>
        <w:keepNext/>
        <w:keepLines/>
      </w:pPr>
      <w:r>
        <w:rPr>
          <w:color w:val="0000FF"/>
        </w:rPr>
        <w:t>Not handled</w:t>
      </w:r>
      <w:r>
        <w:t>.</w:t>
      </w:r>
    </w:p>
    <w:p w14:paraId="724C13E6" w14:textId="77777777" w:rsidR="002A607B" w:rsidRPr="00EB0339" w:rsidRDefault="002A607B" w:rsidP="002A607B">
      <w:r w:rsidRPr="005B25A1">
        <w:rPr>
          <w:b/>
          <w:bCs/>
        </w:rPr>
        <w:t>Status:</w:t>
      </w:r>
      <w:r>
        <w:t xml:space="preserve"> </w:t>
      </w:r>
      <w:r>
        <w:rPr>
          <w:color w:val="0000FF"/>
        </w:rPr>
        <w:t>Not handled</w:t>
      </w:r>
      <w:r>
        <w:t>.</w:t>
      </w:r>
    </w:p>
    <w:p w14:paraId="6BA4437B" w14:textId="77777777" w:rsidR="002A607B" w:rsidRPr="00EB0339" w:rsidRDefault="002A607B" w:rsidP="002A607B"/>
    <w:p w14:paraId="17BDB94D"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VFL - service</w:t>
      </w:r>
    </w:p>
    <w:p w14:paraId="647A7CF0" w14:textId="77777777" w:rsidR="002A607B" w:rsidRDefault="002A607B" w:rsidP="002A607B">
      <w:pPr>
        <w:pStyle w:val="NormTop"/>
      </w:pPr>
      <w:r>
        <w:rPr>
          <w:color w:val="0000FF"/>
        </w:rPr>
        <w:t>S2-2508212</w:t>
      </w:r>
      <w:r w:rsidRPr="00D53282">
        <w:t xml:space="preserve"> </w:t>
      </w:r>
      <w:r>
        <w:t>(CR) 23.288 CR1469R2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 Update figures in procedures to align with service descriptions.</w:t>
      </w:r>
    </w:p>
    <w:p w14:paraId="4A17E558"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S2-2506377</w:t>
      </w:r>
      <w:r>
        <w:t>.</w:t>
      </w:r>
    </w:p>
    <w:p w14:paraId="11C638DD" w14:textId="77777777" w:rsidR="002A607B" w:rsidRPr="005B25A1" w:rsidRDefault="002A607B" w:rsidP="002A607B">
      <w:pPr>
        <w:keepNext/>
        <w:keepLines/>
        <w:rPr>
          <w:b/>
          <w:bCs/>
        </w:rPr>
      </w:pPr>
      <w:r w:rsidRPr="005B25A1">
        <w:rPr>
          <w:b/>
          <w:bCs/>
        </w:rPr>
        <w:t>Plenary Discussion:</w:t>
      </w:r>
    </w:p>
    <w:p w14:paraId="7C802C3B" w14:textId="77777777" w:rsidR="002A607B" w:rsidRPr="005B25A1" w:rsidRDefault="002A607B" w:rsidP="002A607B">
      <w:pPr>
        <w:keepNext/>
        <w:keepLines/>
      </w:pPr>
      <w:r>
        <w:rPr>
          <w:color w:val="0000FF"/>
        </w:rPr>
        <w:t>Not handled</w:t>
      </w:r>
      <w:r>
        <w:t>.</w:t>
      </w:r>
    </w:p>
    <w:p w14:paraId="5C2DCB3E" w14:textId="77777777" w:rsidR="002A607B" w:rsidRPr="00EB0339" w:rsidRDefault="002A607B" w:rsidP="002A607B">
      <w:r w:rsidRPr="005B25A1">
        <w:rPr>
          <w:b/>
          <w:bCs/>
        </w:rPr>
        <w:t>Status:</w:t>
      </w:r>
      <w:r>
        <w:t xml:space="preserve"> </w:t>
      </w:r>
      <w:r>
        <w:rPr>
          <w:color w:val="0000FF"/>
        </w:rPr>
        <w:t>Not handled</w:t>
      </w:r>
      <w:r>
        <w:t>.</w:t>
      </w:r>
    </w:p>
    <w:p w14:paraId="63DAF472" w14:textId="77777777" w:rsidR="002A607B" w:rsidRPr="00EB0339" w:rsidRDefault="002A607B" w:rsidP="002A607B"/>
    <w:p w14:paraId="61E09AF8" w14:textId="77777777" w:rsidR="002A607B" w:rsidRDefault="002A607B" w:rsidP="002A607B">
      <w:pPr>
        <w:pStyle w:val="NormTop"/>
      </w:pPr>
      <w:r>
        <w:rPr>
          <w:color w:val="0000FF"/>
        </w:rPr>
        <w:t>S2-2508637</w:t>
      </w:r>
      <w:r w:rsidRPr="00D53282">
        <w:t xml:space="preserve"> </w:t>
      </w:r>
      <w:r>
        <w:t>(CR) 23.288 CR1426R3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parameters as defined for the </w:t>
      </w:r>
      <w:proofErr w:type="spellStart"/>
      <w:r>
        <w:t>the</w:t>
      </w:r>
      <w:proofErr w:type="spellEnd"/>
      <w:r>
        <w:t xml:space="preserve"> analytics request (as defined in Clause 6.1.3 of TS 23.228) that cannot be handled by the </w:t>
      </w:r>
      <w:proofErr w:type="spellStart"/>
      <w:r>
        <w:t>the</w:t>
      </w:r>
      <w:proofErr w:type="spellEnd"/>
      <w:r>
        <w:t xml:space="preserve"> NWDAF sending an inference request to the AF acting as VFL server. Step 7 only applies for AF as VFL server case. Figure is updated to show only service operations related to AF as server in steps 1 and 7. Figure 6.2H.2.3.2-1 is converted back to Visio.</w:t>
      </w:r>
    </w:p>
    <w:p w14:paraId="00A608F8"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S2-2506200</w:t>
      </w:r>
      <w:r>
        <w:t>.</w:t>
      </w:r>
    </w:p>
    <w:p w14:paraId="7CB2C2A5" w14:textId="77777777" w:rsidR="002A607B" w:rsidRPr="005B25A1" w:rsidRDefault="002A607B" w:rsidP="002A607B">
      <w:pPr>
        <w:keepNext/>
        <w:keepLines/>
        <w:rPr>
          <w:b/>
          <w:bCs/>
        </w:rPr>
      </w:pPr>
      <w:r w:rsidRPr="005B25A1">
        <w:rPr>
          <w:b/>
          <w:bCs/>
        </w:rPr>
        <w:t>Convenor comment:</w:t>
      </w:r>
    </w:p>
    <w:p w14:paraId="70E228C1" w14:textId="77777777" w:rsidR="002A607B" w:rsidRPr="005B25A1" w:rsidRDefault="002A607B" w:rsidP="002A607B">
      <w:pPr>
        <w:keepNext/>
        <w:keepLines/>
      </w:pPr>
      <w:r w:rsidRPr="005B25A1">
        <w:t>Handle.</w:t>
      </w:r>
    </w:p>
    <w:p w14:paraId="2F426063" w14:textId="77777777" w:rsidR="002A607B" w:rsidRPr="005B25A1" w:rsidRDefault="002A607B" w:rsidP="002A607B">
      <w:pPr>
        <w:keepNext/>
        <w:keepLines/>
        <w:rPr>
          <w:b/>
          <w:bCs/>
        </w:rPr>
      </w:pPr>
      <w:r w:rsidRPr="005B25A1">
        <w:rPr>
          <w:b/>
          <w:bCs/>
        </w:rPr>
        <w:t>Parallel discussion:</w:t>
      </w:r>
    </w:p>
    <w:p w14:paraId="20787B93" w14:textId="77777777" w:rsidR="002A607B" w:rsidRPr="005B25A1" w:rsidRDefault="002A607B" w:rsidP="002A607B">
      <w:pPr>
        <w:keepNext/>
        <w:keepLines/>
      </w:pPr>
      <w:r w:rsidRPr="005B25A1">
        <w:t>Revised in parallel session to</w:t>
      </w:r>
      <w:r>
        <w:rPr>
          <w:color w:val="0000FF"/>
        </w:rPr>
        <w:t xml:space="preserve"> S2-2509305</w:t>
      </w:r>
      <w:r>
        <w:t>.</w:t>
      </w:r>
    </w:p>
    <w:p w14:paraId="4929866D" w14:textId="77777777" w:rsidR="002A607B" w:rsidRPr="005B25A1" w:rsidRDefault="002A607B" w:rsidP="002A607B">
      <w:pPr>
        <w:keepNext/>
        <w:keepLines/>
      </w:pPr>
      <w:r w:rsidRPr="005B25A1">
        <w:t>Cleanup of cover page and text proposal. Revised in parallel session to</w:t>
      </w:r>
      <w:r>
        <w:rPr>
          <w:color w:val="0000FF"/>
        </w:rPr>
        <w:t xml:space="preserve"> S2-2509565</w:t>
      </w:r>
      <w:r>
        <w:t>.</w:t>
      </w:r>
    </w:p>
    <w:p w14:paraId="5916DD23"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95F460E" w14:textId="77777777" w:rsidR="009E42E4" w:rsidRPr="005B25A1" w:rsidRDefault="009E42E4" w:rsidP="009E42E4">
      <w:pPr>
        <w:keepNext/>
        <w:keepLines/>
        <w:rPr>
          <w:b/>
          <w:bCs/>
        </w:rPr>
      </w:pPr>
      <w:r w:rsidRPr="005B25A1">
        <w:rPr>
          <w:b/>
          <w:bCs/>
        </w:rPr>
        <w:t>Plenary Discussion:</w:t>
      </w:r>
    </w:p>
    <w:p w14:paraId="370F61A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422F47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A93C9A8" w14:textId="72F919CA" w:rsidR="002A607B" w:rsidRPr="00EB0339" w:rsidRDefault="009E42E4" w:rsidP="002A607B">
      <w:r>
        <w:rPr>
          <w:b/>
          <w:bCs/>
        </w:rPr>
        <w:t xml:space="preserve"> </w:t>
      </w:r>
    </w:p>
    <w:p w14:paraId="72AC2A10" w14:textId="77777777" w:rsidR="002A607B" w:rsidRDefault="002A607B" w:rsidP="002A607B">
      <w:pPr>
        <w:pStyle w:val="NormTop"/>
      </w:pPr>
      <w:r>
        <w:rPr>
          <w:color w:val="0000FF"/>
        </w:rPr>
        <w:t>S2-2508640</w:t>
      </w:r>
      <w:r w:rsidRPr="00D53282">
        <w:t xml:space="preserve"> </w:t>
      </w:r>
      <w:r>
        <w:t>(CR) 23.501 CR5676R7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51D6A791"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S2-2506204</w:t>
      </w:r>
      <w:r>
        <w:t>.</w:t>
      </w:r>
    </w:p>
    <w:p w14:paraId="32E733FA" w14:textId="77777777" w:rsidR="002A607B" w:rsidRPr="005B25A1" w:rsidRDefault="002A607B" w:rsidP="002A607B">
      <w:pPr>
        <w:keepNext/>
        <w:keepLines/>
        <w:rPr>
          <w:b/>
          <w:bCs/>
        </w:rPr>
      </w:pPr>
      <w:r w:rsidRPr="005B25A1">
        <w:rPr>
          <w:b/>
          <w:bCs/>
        </w:rPr>
        <w:t>Plenary Discussion:</w:t>
      </w:r>
    </w:p>
    <w:p w14:paraId="6AC1D08A" w14:textId="77777777" w:rsidR="002A607B" w:rsidRPr="005B25A1" w:rsidRDefault="002A607B" w:rsidP="002A607B">
      <w:pPr>
        <w:keepNext/>
        <w:keepLines/>
      </w:pPr>
      <w:r>
        <w:rPr>
          <w:color w:val="0000FF"/>
        </w:rPr>
        <w:t>Not handled</w:t>
      </w:r>
      <w:r>
        <w:t>.</w:t>
      </w:r>
    </w:p>
    <w:p w14:paraId="286A2C5B" w14:textId="77777777" w:rsidR="002A607B" w:rsidRPr="00EB0339" w:rsidRDefault="002A607B" w:rsidP="002A607B">
      <w:r w:rsidRPr="005B25A1">
        <w:rPr>
          <w:b/>
          <w:bCs/>
        </w:rPr>
        <w:t>Status:</w:t>
      </w:r>
      <w:r>
        <w:t xml:space="preserve"> </w:t>
      </w:r>
      <w:r>
        <w:rPr>
          <w:color w:val="0000FF"/>
        </w:rPr>
        <w:t>Not handled</w:t>
      </w:r>
      <w:r>
        <w:t>.</w:t>
      </w:r>
    </w:p>
    <w:p w14:paraId="0C3459F5" w14:textId="77777777" w:rsidR="002A607B" w:rsidRPr="00EB0339" w:rsidRDefault="002A607B" w:rsidP="002A607B"/>
    <w:p w14:paraId="4F6BB6A3"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724A729D" w14:textId="77777777" w:rsidR="002A607B" w:rsidRDefault="002A607B" w:rsidP="002A607B">
      <w:pPr>
        <w:pStyle w:val="NormTop"/>
      </w:pPr>
      <w:r>
        <w:rPr>
          <w:color w:val="0000FF"/>
        </w:rPr>
        <w:t>S2-2508257</w:t>
      </w:r>
      <w:r w:rsidRPr="00D53282">
        <w:t xml:space="preserve"> </w:t>
      </w:r>
      <w:r>
        <w:t>(CR) 23.288 CR1520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5 and table heading say it is a statistical data, not a prediction data and this parameter shall not have confidence value.</w:t>
      </w:r>
    </w:p>
    <w:p w14:paraId="2D1BE45A" w14:textId="77777777" w:rsidR="002A607B" w:rsidRPr="005B25A1" w:rsidRDefault="002A607B" w:rsidP="002A607B">
      <w:pPr>
        <w:keepNext/>
        <w:keepLines/>
        <w:rPr>
          <w:b/>
          <w:bCs/>
        </w:rPr>
      </w:pPr>
      <w:r w:rsidRPr="005B25A1">
        <w:rPr>
          <w:b/>
          <w:bCs/>
        </w:rPr>
        <w:t>Plenary Discussion:</w:t>
      </w:r>
    </w:p>
    <w:p w14:paraId="22141927" w14:textId="77777777" w:rsidR="002A607B" w:rsidRPr="005B25A1" w:rsidRDefault="002A607B" w:rsidP="002A607B">
      <w:pPr>
        <w:keepNext/>
        <w:keepLines/>
      </w:pPr>
      <w:r>
        <w:rPr>
          <w:color w:val="0000FF"/>
        </w:rPr>
        <w:t>Not handled</w:t>
      </w:r>
      <w:r>
        <w:t>.</w:t>
      </w:r>
    </w:p>
    <w:p w14:paraId="7815B971" w14:textId="77777777" w:rsidR="002A607B" w:rsidRPr="00EB0339" w:rsidRDefault="002A607B" w:rsidP="002A607B">
      <w:r w:rsidRPr="005B25A1">
        <w:rPr>
          <w:b/>
          <w:bCs/>
        </w:rPr>
        <w:t>Status:</w:t>
      </w:r>
      <w:r>
        <w:t xml:space="preserve"> </w:t>
      </w:r>
      <w:r>
        <w:rPr>
          <w:color w:val="0000FF"/>
        </w:rPr>
        <w:t>Not handled</w:t>
      </w:r>
      <w:r>
        <w:t>.</w:t>
      </w:r>
    </w:p>
    <w:p w14:paraId="747820CE" w14:textId="77777777" w:rsidR="002A607B" w:rsidRPr="00EB0339" w:rsidRDefault="002A607B" w:rsidP="002A607B"/>
    <w:p w14:paraId="3F8F694F" w14:textId="77777777" w:rsidR="002A607B" w:rsidRDefault="002A607B" w:rsidP="002A607B">
      <w:pPr>
        <w:pStyle w:val="NormTop"/>
      </w:pPr>
      <w:r>
        <w:rPr>
          <w:color w:val="0000FF"/>
        </w:rPr>
        <w:t>S2-2508385</w:t>
      </w:r>
      <w:r w:rsidRPr="00D53282">
        <w:t xml:space="preserve"> </w:t>
      </w:r>
      <w:r>
        <w:t>(CR) 23.288 CR1491R1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Editorial modifications.</w:t>
      </w:r>
    </w:p>
    <w:p w14:paraId="7BC7D9E1"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S2-2506259</w:t>
      </w:r>
      <w:r>
        <w:t>.</w:t>
      </w:r>
    </w:p>
    <w:p w14:paraId="3CFE994E" w14:textId="77777777" w:rsidR="002A607B" w:rsidRPr="005B25A1" w:rsidRDefault="002A607B" w:rsidP="002A607B">
      <w:pPr>
        <w:keepNext/>
        <w:keepLines/>
        <w:rPr>
          <w:b/>
          <w:bCs/>
        </w:rPr>
      </w:pPr>
      <w:r w:rsidRPr="005B25A1">
        <w:rPr>
          <w:b/>
          <w:bCs/>
        </w:rPr>
        <w:t>Convenor comment:</w:t>
      </w:r>
    </w:p>
    <w:p w14:paraId="0E4C15E3" w14:textId="77777777" w:rsidR="002A607B" w:rsidRPr="005B25A1" w:rsidRDefault="002A607B" w:rsidP="002A607B">
      <w:pPr>
        <w:keepNext/>
        <w:keepLines/>
      </w:pPr>
      <w:r w:rsidRPr="005B25A1">
        <w:t>Handle.</w:t>
      </w:r>
    </w:p>
    <w:p w14:paraId="17F0630F" w14:textId="77777777" w:rsidR="002A607B" w:rsidRPr="005B25A1" w:rsidRDefault="002A607B" w:rsidP="002A607B">
      <w:pPr>
        <w:keepNext/>
        <w:keepLines/>
        <w:rPr>
          <w:b/>
          <w:bCs/>
        </w:rPr>
      </w:pPr>
      <w:r w:rsidRPr="005B25A1">
        <w:rPr>
          <w:b/>
          <w:bCs/>
        </w:rPr>
        <w:t>Parallel discussion:</w:t>
      </w:r>
    </w:p>
    <w:p w14:paraId="7C14F5C3" w14:textId="77777777" w:rsidR="002A607B" w:rsidRPr="005B25A1" w:rsidRDefault="002A607B" w:rsidP="002A607B">
      <w:pPr>
        <w:keepNext/>
        <w:keepLines/>
      </w:pPr>
      <w:r w:rsidRPr="005B25A1">
        <w:t>Revised in parallel session to</w:t>
      </w:r>
      <w:r>
        <w:rPr>
          <w:color w:val="0000FF"/>
        </w:rPr>
        <w:t xml:space="preserve"> S2-2509306</w:t>
      </w:r>
      <w:r>
        <w:t>.</w:t>
      </w:r>
    </w:p>
    <w:p w14:paraId="4B252656" w14:textId="77777777" w:rsidR="002A607B" w:rsidRPr="005B25A1" w:rsidRDefault="002A607B" w:rsidP="002A607B">
      <w:pPr>
        <w:keepNext/>
        <w:keepLines/>
      </w:pPr>
      <w:r w:rsidRPr="005B25A1">
        <w:t>Cleanup only. Revised in parallel session to</w:t>
      </w:r>
      <w:r>
        <w:rPr>
          <w:color w:val="0000FF"/>
        </w:rPr>
        <w:t xml:space="preserve"> S2-2509567</w:t>
      </w:r>
      <w:r>
        <w:t>.</w:t>
      </w:r>
    </w:p>
    <w:p w14:paraId="6B3C8BAE"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D856A43" w14:textId="77777777" w:rsidR="009E42E4" w:rsidRPr="005B25A1" w:rsidRDefault="009E42E4" w:rsidP="009E42E4">
      <w:pPr>
        <w:keepNext/>
        <w:keepLines/>
        <w:rPr>
          <w:b/>
          <w:bCs/>
        </w:rPr>
      </w:pPr>
      <w:r w:rsidRPr="005B25A1">
        <w:rPr>
          <w:b/>
          <w:bCs/>
        </w:rPr>
        <w:t>Plenary Discussion:</w:t>
      </w:r>
    </w:p>
    <w:p w14:paraId="524A34E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3DB597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F6ADC92" w14:textId="2C09C2DD" w:rsidR="002A607B" w:rsidRPr="00EB0339" w:rsidRDefault="009E42E4" w:rsidP="002A607B">
      <w:r>
        <w:rPr>
          <w:b/>
          <w:bCs/>
        </w:rPr>
        <w:t xml:space="preserve"> </w:t>
      </w:r>
    </w:p>
    <w:p w14:paraId="419CDB2E" w14:textId="77777777" w:rsidR="002A607B" w:rsidRDefault="002A607B" w:rsidP="002A607B">
      <w:pPr>
        <w:pStyle w:val="NormTop"/>
      </w:pPr>
      <w:r>
        <w:rPr>
          <w:color w:val="0000FF"/>
        </w:rPr>
        <w:t>S2-2508579</w:t>
      </w:r>
      <w:r w:rsidRPr="00D53282">
        <w:t xml:space="preserve"> </w:t>
      </w:r>
      <w:r>
        <w:t xml:space="preserve">(CR) 23.503 CR1580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 xml:space="preserve"> when the requested </w:t>
      </w:r>
      <w:proofErr w:type="spellStart"/>
      <w:r>
        <w:t>QoE</w:t>
      </w:r>
      <w:proofErr w:type="spellEnd"/>
      <w:r>
        <w:t xml:space="preserve"> is provided.</w:t>
      </w:r>
    </w:p>
    <w:p w14:paraId="39913D37" w14:textId="77777777" w:rsidR="002A607B" w:rsidRPr="005B25A1" w:rsidRDefault="002A607B" w:rsidP="002A607B">
      <w:pPr>
        <w:keepNext/>
        <w:keepLines/>
        <w:rPr>
          <w:b/>
          <w:bCs/>
        </w:rPr>
      </w:pPr>
      <w:r w:rsidRPr="005B25A1">
        <w:rPr>
          <w:b/>
          <w:bCs/>
        </w:rPr>
        <w:t>Plenary Discussion:</w:t>
      </w:r>
    </w:p>
    <w:p w14:paraId="13E64817" w14:textId="77777777" w:rsidR="002A607B" w:rsidRPr="005B25A1" w:rsidRDefault="002A607B" w:rsidP="002A607B">
      <w:pPr>
        <w:keepNext/>
        <w:keepLines/>
      </w:pPr>
      <w:r>
        <w:rPr>
          <w:color w:val="0000FF"/>
        </w:rPr>
        <w:t>Not handled</w:t>
      </w:r>
      <w:r>
        <w:t>.</w:t>
      </w:r>
    </w:p>
    <w:p w14:paraId="04685D6C" w14:textId="77777777" w:rsidR="002A607B" w:rsidRPr="00EB0339" w:rsidRDefault="002A607B" w:rsidP="002A607B">
      <w:r w:rsidRPr="005B25A1">
        <w:rPr>
          <w:b/>
          <w:bCs/>
        </w:rPr>
        <w:t>Status:</w:t>
      </w:r>
      <w:r>
        <w:t xml:space="preserve"> </w:t>
      </w:r>
      <w:r>
        <w:rPr>
          <w:color w:val="0000FF"/>
        </w:rPr>
        <w:t>Not handled</w:t>
      </w:r>
      <w:r>
        <w:t>.</w:t>
      </w:r>
    </w:p>
    <w:p w14:paraId="32D49B27" w14:textId="77777777" w:rsidR="002A607B" w:rsidRPr="00EB0339" w:rsidRDefault="002A607B" w:rsidP="002A607B"/>
    <w:p w14:paraId="2150F35F" w14:textId="77777777" w:rsidR="002A607B" w:rsidRDefault="002A607B" w:rsidP="002A607B">
      <w:pPr>
        <w:pStyle w:val="NormTop"/>
      </w:pPr>
      <w:r>
        <w:rPr>
          <w:color w:val="0000FF"/>
        </w:rPr>
        <w:t>S2-2508597</w:t>
      </w:r>
      <w:r w:rsidRPr="00D53282">
        <w:t xml:space="preserve"> </w:t>
      </w:r>
      <w:r>
        <w:t>(CR) 23.288 CR1525 (Rel-19, 'F'): Correction on source of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 source information for N6 delay measurement (from UPF to SMF).</w:t>
      </w:r>
    </w:p>
    <w:p w14:paraId="399552F0" w14:textId="77777777" w:rsidR="002A607B" w:rsidRPr="005B25A1" w:rsidRDefault="002A607B" w:rsidP="002A607B">
      <w:pPr>
        <w:keepNext/>
        <w:keepLines/>
        <w:rPr>
          <w:b/>
          <w:bCs/>
        </w:rPr>
      </w:pPr>
      <w:r w:rsidRPr="005B25A1">
        <w:rPr>
          <w:b/>
          <w:bCs/>
        </w:rPr>
        <w:t>Convenor comment:</w:t>
      </w:r>
    </w:p>
    <w:p w14:paraId="309B8958" w14:textId="77777777" w:rsidR="002A607B" w:rsidRPr="005B25A1" w:rsidRDefault="002A607B" w:rsidP="002A607B">
      <w:pPr>
        <w:keepNext/>
        <w:keepLines/>
      </w:pPr>
      <w:r w:rsidRPr="005B25A1">
        <w:t>Handle.</w:t>
      </w:r>
    </w:p>
    <w:p w14:paraId="59F0CBBC" w14:textId="77777777" w:rsidR="002A607B" w:rsidRPr="005B25A1" w:rsidRDefault="002A607B" w:rsidP="002A607B">
      <w:pPr>
        <w:keepNext/>
        <w:keepLines/>
        <w:rPr>
          <w:b/>
          <w:bCs/>
        </w:rPr>
      </w:pPr>
      <w:r w:rsidRPr="005B25A1">
        <w:rPr>
          <w:b/>
          <w:bCs/>
        </w:rPr>
        <w:t>Parallel discussion:</w:t>
      </w:r>
    </w:p>
    <w:p w14:paraId="05C4D22D" w14:textId="77777777" w:rsidR="002A607B" w:rsidRPr="005B25A1" w:rsidRDefault="002A607B" w:rsidP="002A607B">
      <w:pPr>
        <w:keepNext/>
        <w:keepLines/>
      </w:pPr>
      <w:r w:rsidRPr="005B25A1">
        <w:t>Revised in parallel session to</w:t>
      </w:r>
      <w:r>
        <w:rPr>
          <w:color w:val="0000FF"/>
        </w:rPr>
        <w:t xml:space="preserve"> S2-2509307</w:t>
      </w:r>
      <w:r>
        <w:t>.</w:t>
      </w:r>
    </w:p>
    <w:p w14:paraId="6ABFCAE2" w14:textId="77777777" w:rsidR="002A607B" w:rsidRPr="005B25A1" w:rsidRDefault="002A607B" w:rsidP="002A607B">
      <w:pPr>
        <w:keepNext/>
        <w:keepLines/>
      </w:pPr>
      <w:r w:rsidRPr="005B25A1">
        <w:t>Revised in parallel session to</w:t>
      </w:r>
      <w:r>
        <w:rPr>
          <w:color w:val="0000FF"/>
        </w:rPr>
        <w:t xml:space="preserve"> S2-2509568</w:t>
      </w:r>
      <w:r>
        <w:t>.</w:t>
      </w:r>
    </w:p>
    <w:p w14:paraId="5AD72554" w14:textId="77777777" w:rsidR="002A607B" w:rsidRPr="005B25A1" w:rsidRDefault="002A607B" w:rsidP="002A607B">
      <w:pPr>
        <w:keepNext/>
        <w:keepLines/>
      </w:pPr>
      <w:proofErr w:type="spellStart"/>
      <w:r w:rsidRPr="005B25A1">
        <w:t>Relesae</w:t>
      </w:r>
      <w:proofErr w:type="spellEnd"/>
      <w:r w:rsidRPr="005B25A1">
        <w:t xml:space="preserve"> -&gt; Release. Revised in parallel session to</w:t>
      </w:r>
      <w:r>
        <w:rPr>
          <w:color w:val="0000FF"/>
        </w:rPr>
        <w:t xml:space="preserve"> S2-2509612</w:t>
      </w:r>
      <w:r>
        <w:t>.</w:t>
      </w:r>
    </w:p>
    <w:p w14:paraId="0ABFF092"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7390513" w14:textId="77777777" w:rsidR="009E42E4" w:rsidRPr="005B25A1" w:rsidRDefault="009E42E4" w:rsidP="009E42E4">
      <w:pPr>
        <w:keepNext/>
        <w:keepLines/>
        <w:rPr>
          <w:b/>
          <w:bCs/>
        </w:rPr>
      </w:pPr>
      <w:r w:rsidRPr="005B25A1">
        <w:rPr>
          <w:b/>
          <w:bCs/>
        </w:rPr>
        <w:t>Plenary Discussion:</w:t>
      </w:r>
    </w:p>
    <w:p w14:paraId="6184AB7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9B25D3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D11BA5D" w14:textId="110490F0" w:rsidR="002A607B" w:rsidRPr="00EB0339" w:rsidRDefault="009E42E4" w:rsidP="002A607B">
      <w:r>
        <w:rPr>
          <w:b/>
          <w:bCs/>
        </w:rPr>
        <w:t xml:space="preserve"> </w:t>
      </w:r>
    </w:p>
    <w:p w14:paraId="6C274478"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397AA2C2" w14:textId="77777777" w:rsidR="002A607B" w:rsidRDefault="002A607B" w:rsidP="002A607B">
      <w:pPr>
        <w:pStyle w:val="NormTop"/>
      </w:pPr>
      <w:r>
        <w:rPr>
          <w:color w:val="0000FF"/>
        </w:rPr>
        <w:t>S2-2508213</w:t>
      </w:r>
      <w:r w:rsidRPr="00D53282">
        <w:t xml:space="preserve"> </w:t>
      </w:r>
      <w:r>
        <w:t>(CR) 23.501 CR6108R4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30C2CD5C"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S2-2506378</w:t>
      </w:r>
      <w:r>
        <w:t>.</w:t>
      </w:r>
    </w:p>
    <w:p w14:paraId="3C4D16F1" w14:textId="77777777" w:rsidR="002A607B" w:rsidRPr="005B25A1" w:rsidRDefault="002A607B" w:rsidP="002A607B">
      <w:pPr>
        <w:keepNext/>
        <w:keepLines/>
        <w:rPr>
          <w:b/>
          <w:bCs/>
        </w:rPr>
      </w:pPr>
      <w:r w:rsidRPr="005B25A1">
        <w:rPr>
          <w:b/>
          <w:bCs/>
        </w:rPr>
        <w:t>Plenary Discussion:</w:t>
      </w:r>
    </w:p>
    <w:p w14:paraId="7475F131" w14:textId="77777777" w:rsidR="002A607B" w:rsidRPr="005B25A1" w:rsidRDefault="002A607B" w:rsidP="002A607B">
      <w:pPr>
        <w:keepNext/>
        <w:keepLines/>
      </w:pPr>
      <w:r>
        <w:rPr>
          <w:color w:val="0000FF"/>
        </w:rPr>
        <w:t>Not handled</w:t>
      </w:r>
      <w:r>
        <w:t>.</w:t>
      </w:r>
    </w:p>
    <w:p w14:paraId="6BB2D63D" w14:textId="77777777" w:rsidR="002A607B" w:rsidRPr="00EB0339" w:rsidRDefault="002A607B" w:rsidP="002A607B">
      <w:r w:rsidRPr="005B25A1">
        <w:rPr>
          <w:b/>
          <w:bCs/>
        </w:rPr>
        <w:t>Status:</w:t>
      </w:r>
      <w:r>
        <w:t xml:space="preserve"> </w:t>
      </w:r>
      <w:r>
        <w:rPr>
          <w:color w:val="0000FF"/>
        </w:rPr>
        <w:t>Not handled</w:t>
      </w:r>
      <w:r>
        <w:t>.</w:t>
      </w:r>
    </w:p>
    <w:p w14:paraId="46D1E2A9" w14:textId="77777777" w:rsidR="002A607B" w:rsidRPr="00EB0339" w:rsidRDefault="002A607B" w:rsidP="002A607B"/>
    <w:p w14:paraId="7CF15B03" w14:textId="77777777" w:rsidR="002A607B" w:rsidRDefault="002A607B" w:rsidP="002A607B">
      <w:pPr>
        <w:pStyle w:val="NormTop"/>
      </w:pPr>
      <w:r>
        <w:rPr>
          <w:color w:val="0000FF"/>
        </w:rPr>
        <w:t>S2-2508256</w:t>
      </w:r>
      <w:r w:rsidRPr="00D53282">
        <w:t xml:space="preserve"> </w:t>
      </w:r>
      <w:r>
        <w:t>(CR) 23.288 CR1519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agreed data collection source of NWDAF.</w:t>
      </w:r>
    </w:p>
    <w:p w14:paraId="523D7853" w14:textId="77777777" w:rsidR="002A607B" w:rsidRPr="005B25A1" w:rsidRDefault="002A607B" w:rsidP="002A607B">
      <w:pPr>
        <w:keepNext/>
        <w:keepLines/>
        <w:rPr>
          <w:b/>
          <w:bCs/>
        </w:rPr>
      </w:pPr>
      <w:r w:rsidRPr="005B25A1">
        <w:rPr>
          <w:b/>
          <w:bCs/>
        </w:rPr>
        <w:t>Plenary Discussion:</w:t>
      </w:r>
    </w:p>
    <w:p w14:paraId="1B3DFA45" w14:textId="77777777" w:rsidR="002A607B" w:rsidRPr="005B25A1" w:rsidRDefault="002A607B" w:rsidP="002A607B">
      <w:pPr>
        <w:keepNext/>
        <w:keepLines/>
      </w:pPr>
      <w:r>
        <w:rPr>
          <w:color w:val="0000FF"/>
        </w:rPr>
        <w:t>Not handled</w:t>
      </w:r>
      <w:r>
        <w:t>.</w:t>
      </w:r>
    </w:p>
    <w:p w14:paraId="33B6F50B" w14:textId="77777777" w:rsidR="002A607B" w:rsidRPr="00EB0339" w:rsidRDefault="002A607B" w:rsidP="002A607B">
      <w:r w:rsidRPr="005B25A1">
        <w:rPr>
          <w:b/>
          <w:bCs/>
        </w:rPr>
        <w:t>Status:</w:t>
      </w:r>
      <w:r>
        <w:t xml:space="preserve"> </w:t>
      </w:r>
      <w:r>
        <w:rPr>
          <w:color w:val="0000FF"/>
        </w:rPr>
        <w:t>Not handled</w:t>
      </w:r>
      <w:r>
        <w:t>.</w:t>
      </w:r>
    </w:p>
    <w:p w14:paraId="0CE387E2" w14:textId="77777777" w:rsidR="002A607B" w:rsidRPr="00EB0339" w:rsidRDefault="002A607B" w:rsidP="002A607B"/>
    <w:p w14:paraId="0FE09743" w14:textId="77777777" w:rsidR="002A607B" w:rsidRDefault="002A607B" w:rsidP="002A607B">
      <w:pPr>
        <w:pStyle w:val="NormTop"/>
      </w:pPr>
      <w:r>
        <w:rPr>
          <w:color w:val="0000FF"/>
        </w:rPr>
        <w:t>S2-2508480</w:t>
      </w:r>
      <w:r w:rsidRPr="00D53282">
        <w:t xml:space="preserve"> </w:t>
      </w:r>
      <w:r>
        <w:t>(CR) 23.288 CR1401R3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Add UDM as a consumer in Table 7.1-1.</w:t>
      </w:r>
    </w:p>
    <w:p w14:paraId="3617949F"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S2-2506967</w:t>
      </w:r>
      <w:r>
        <w:t>.</w:t>
      </w:r>
    </w:p>
    <w:p w14:paraId="41AD62D7" w14:textId="77777777" w:rsidR="002A607B" w:rsidRPr="005B25A1" w:rsidRDefault="002A607B" w:rsidP="002A607B">
      <w:pPr>
        <w:keepNext/>
        <w:keepLines/>
        <w:rPr>
          <w:b/>
          <w:bCs/>
        </w:rPr>
      </w:pPr>
      <w:r w:rsidRPr="005B25A1">
        <w:rPr>
          <w:b/>
          <w:bCs/>
        </w:rPr>
        <w:t>Plenary Discussion:</w:t>
      </w:r>
    </w:p>
    <w:p w14:paraId="33B5AC18" w14:textId="77777777" w:rsidR="002A607B" w:rsidRPr="005B25A1" w:rsidRDefault="002A607B" w:rsidP="002A607B">
      <w:pPr>
        <w:keepNext/>
        <w:keepLines/>
      </w:pPr>
      <w:r>
        <w:rPr>
          <w:color w:val="0000FF"/>
        </w:rPr>
        <w:t>Not handled</w:t>
      </w:r>
      <w:r>
        <w:t>.</w:t>
      </w:r>
    </w:p>
    <w:p w14:paraId="5B97F453" w14:textId="77777777" w:rsidR="002A607B" w:rsidRPr="00EB0339" w:rsidRDefault="002A607B" w:rsidP="002A607B">
      <w:r w:rsidRPr="005B25A1">
        <w:rPr>
          <w:b/>
          <w:bCs/>
        </w:rPr>
        <w:t>Status:</w:t>
      </w:r>
      <w:r>
        <w:t xml:space="preserve"> </w:t>
      </w:r>
      <w:r>
        <w:rPr>
          <w:color w:val="0000FF"/>
        </w:rPr>
        <w:t>Not handled</w:t>
      </w:r>
      <w:r>
        <w:t>.</w:t>
      </w:r>
    </w:p>
    <w:p w14:paraId="6F850BA9" w14:textId="77777777" w:rsidR="002A607B" w:rsidRPr="00EB0339" w:rsidRDefault="002A607B" w:rsidP="002A607B"/>
    <w:p w14:paraId="5E1D47BB" w14:textId="77777777" w:rsidR="002A607B" w:rsidRDefault="002A607B" w:rsidP="002A607B">
      <w:pPr>
        <w:pStyle w:val="NormTop"/>
      </w:pPr>
      <w:r>
        <w:rPr>
          <w:color w:val="0000FF"/>
        </w:rPr>
        <w:t>S2-2508596</w:t>
      </w:r>
      <w:r w:rsidRPr="00D53282">
        <w:t xml:space="preserve"> </w:t>
      </w:r>
      <w:r>
        <w:t xml:space="preserve">(CR) 23.502 CR5585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general description of </w:t>
      </w:r>
      <w:proofErr w:type="spellStart"/>
      <w:r>
        <w:t>Nscp_EventExposure</w:t>
      </w:r>
      <w:proofErr w:type="spellEnd"/>
      <w:r>
        <w:t xml:space="preserve"> service.</w:t>
      </w:r>
    </w:p>
    <w:p w14:paraId="2455BC28" w14:textId="77777777" w:rsidR="002A607B" w:rsidRPr="005B25A1" w:rsidRDefault="002A607B" w:rsidP="002A607B">
      <w:pPr>
        <w:keepNext/>
        <w:keepLines/>
        <w:rPr>
          <w:b/>
          <w:bCs/>
        </w:rPr>
      </w:pPr>
      <w:r w:rsidRPr="005B25A1">
        <w:rPr>
          <w:b/>
          <w:bCs/>
        </w:rPr>
        <w:t>Plenary Discussion:</w:t>
      </w:r>
    </w:p>
    <w:p w14:paraId="0820219A" w14:textId="77777777" w:rsidR="002A607B" w:rsidRPr="005B25A1" w:rsidRDefault="002A607B" w:rsidP="002A607B">
      <w:pPr>
        <w:keepNext/>
        <w:keepLines/>
      </w:pPr>
      <w:r>
        <w:rPr>
          <w:color w:val="0000FF"/>
        </w:rPr>
        <w:t>Not handled</w:t>
      </w:r>
      <w:r>
        <w:t>.</w:t>
      </w:r>
    </w:p>
    <w:p w14:paraId="53B5C6F8" w14:textId="77777777" w:rsidR="002A607B" w:rsidRPr="00EB0339" w:rsidRDefault="002A607B" w:rsidP="002A607B">
      <w:r w:rsidRPr="005B25A1">
        <w:rPr>
          <w:b/>
          <w:bCs/>
        </w:rPr>
        <w:t>Status:</w:t>
      </w:r>
      <w:r>
        <w:t xml:space="preserve"> </w:t>
      </w:r>
      <w:r>
        <w:rPr>
          <w:color w:val="0000FF"/>
        </w:rPr>
        <w:t>Not handled</w:t>
      </w:r>
      <w:r>
        <w:t>.</w:t>
      </w:r>
    </w:p>
    <w:p w14:paraId="7F9EF081" w14:textId="77777777" w:rsidR="002A607B" w:rsidRPr="00EB0339" w:rsidRDefault="002A607B" w:rsidP="002A607B"/>
    <w:p w14:paraId="0F7D91F5" w14:textId="77777777" w:rsidR="002A607B" w:rsidRDefault="002A607B" w:rsidP="002A607B">
      <w:pPr>
        <w:pStyle w:val="NormTop"/>
      </w:pPr>
      <w:r>
        <w:rPr>
          <w:color w:val="0000FF"/>
        </w:rPr>
        <w:t>S2-2508641</w:t>
      </w:r>
      <w:r w:rsidRPr="00D53282">
        <w:t xml:space="preserve"> </w:t>
      </w:r>
      <w:r>
        <w:t>(CR) 23.288 CR1527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Note that no input data to be collected from PCF are defined.</w:t>
      </w:r>
    </w:p>
    <w:p w14:paraId="5F5518AD" w14:textId="77777777" w:rsidR="002A607B" w:rsidRPr="005B25A1" w:rsidRDefault="002A607B" w:rsidP="002A607B">
      <w:pPr>
        <w:keepNext/>
        <w:keepLines/>
        <w:rPr>
          <w:b/>
          <w:bCs/>
        </w:rPr>
      </w:pPr>
      <w:r w:rsidRPr="005B25A1">
        <w:rPr>
          <w:b/>
          <w:bCs/>
        </w:rPr>
        <w:t>Plenary Discussion:</w:t>
      </w:r>
    </w:p>
    <w:p w14:paraId="5EA09949" w14:textId="77777777" w:rsidR="002A607B" w:rsidRPr="005B25A1" w:rsidRDefault="002A607B" w:rsidP="002A607B">
      <w:pPr>
        <w:keepNext/>
        <w:keepLines/>
      </w:pPr>
      <w:r>
        <w:rPr>
          <w:color w:val="0000FF"/>
        </w:rPr>
        <w:t>Not handled</w:t>
      </w:r>
      <w:r>
        <w:t>.</w:t>
      </w:r>
    </w:p>
    <w:p w14:paraId="522569B3" w14:textId="77777777" w:rsidR="002A607B" w:rsidRPr="00EB0339" w:rsidRDefault="002A607B" w:rsidP="002A607B">
      <w:r w:rsidRPr="005B25A1">
        <w:rPr>
          <w:b/>
          <w:bCs/>
        </w:rPr>
        <w:t>Status:</w:t>
      </w:r>
      <w:r>
        <w:t xml:space="preserve"> </w:t>
      </w:r>
      <w:r>
        <w:rPr>
          <w:color w:val="0000FF"/>
        </w:rPr>
        <w:t>Not handled</w:t>
      </w:r>
      <w:r>
        <w:t>.</w:t>
      </w:r>
    </w:p>
    <w:p w14:paraId="0054CC40" w14:textId="77777777" w:rsidR="002A607B" w:rsidRPr="00EB0339" w:rsidRDefault="002A607B" w:rsidP="002A607B"/>
    <w:p w14:paraId="502C6D05" w14:textId="77777777" w:rsidR="002A607B" w:rsidRDefault="002A607B" w:rsidP="002A607B">
      <w:pPr>
        <w:pStyle w:val="NormTop"/>
      </w:pPr>
      <w:r>
        <w:rPr>
          <w:color w:val="0000FF"/>
        </w:rPr>
        <w:t>S2-2508643</w:t>
      </w:r>
      <w:r w:rsidRPr="00D53282">
        <w:t xml:space="preserve"> </w:t>
      </w:r>
      <w:r>
        <w:t>(CR) 23.502 CR5420R3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with TS 23.288 and stage 3 TS 23.523 by adding to </w:t>
      </w:r>
      <w:proofErr w:type="spellStart"/>
      <w:r>
        <w:t>Npcf_EventExposure</w:t>
      </w:r>
      <w:proofErr w:type="spellEnd"/>
      <w:r>
        <w:t xml:space="preserve"> Service event exposure parameters required as input to related to signalling load analytics.</w:t>
      </w:r>
    </w:p>
    <w:p w14:paraId="535F3461"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S2-2506207</w:t>
      </w:r>
      <w:r>
        <w:t>.</w:t>
      </w:r>
    </w:p>
    <w:p w14:paraId="0669541E" w14:textId="77777777" w:rsidR="002A607B" w:rsidRPr="005B25A1" w:rsidRDefault="002A607B" w:rsidP="002A607B">
      <w:pPr>
        <w:keepNext/>
        <w:keepLines/>
        <w:rPr>
          <w:b/>
          <w:bCs/>
        </w:rPr>
      </w:pPr>
      <w:r w:rsidRPr="005B25A1">
        <w:rPr>
          <w:b/>
          <w:bCs/>
        </w:rPr>
        <w:t>Plenary Discussion:</w:t>
      </w:r>
    </w:p>
    <w:p w14:paraId="11CCC570" w14:textId="77777777" w:rsidR="002A607B" w:rsidRPr="005B25A1" w:rsidRDefault="002A607B" w:rsidP="002A607B">
      <w:pPr>
        <w:keepNext/>
        <w:keepLines/>
      </w:pPr>
      <w:r>
        <w:rPr>
          <w:color w:val="0000FF"/>
        </w:rPr>
        <w:t>Not handled</w:t>
      </w:r>
      <w:r>
        <w:t>.</w:t>
      </w:r>
    </w:p>
    <w:p w14:paraId="77BF188D" w14:textId="77777777" w:rsidR="002A607B" w:rsidRPr="00EB0339" w:rsidRDefault="002A607B" w:rsidP="002A607B">
      <w:r w:rsidRPr="005B25A1">
        <w:rPr>
          <w:b/>
          <w:bCs/>
        </w:rPr>
        <w:t>Status:</w:t>
      </w:r>
      <w:r>
        <w:t xml:space="preserve"> </w:t>
      </w:r>
      <w:r>
        <w:rPr>
          <w:color w:val="0000FF"/>
        </w:rPr>
        <w:t>Not handled</w:t>
      </w:r>
      <w:r>
        <w:t>.</w:t>
      </w:r>
    </w:p>
    <w:p w14:paraId="791DC245" w14:textId="77777777" w:rsidR="002A607B" w:rsidRPr="00EB0339" w:rsidRDefault="002A607B" w:rsidP="002A607B"/>
    <w:p w14:paraId="05B2C463" w14:textId="77777777" w:rsidR="002A607B" w:rsidRDefault="002A607B" w:rsidP="002A607B">
      <w:pPr>
        <w:pStyle w:val="NormTop"/>
      </w:pPr>
      <w:r>
        <w:rPr>
          <w:color w:val="0000FF"/>
        </w:rPr>
        <w:t>S2-2508644</w:t>
      </w:r>
      <w:r w:rsidRPr="00D53282">
        <w:t xml:space="preserve"> </w:t>
      </w:r>
      <w:r>
        <w:t>(CR) 23.503 CR1560R3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3624AC0F"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S2-2507377</w:t>
      </w:r>
      <w:r>
        <w:t>.</w:t>
      </w:r>
    </w:p>
    <w:p w14:paraId="37E987BA" w14:textId="77777777" w:rsidR="002A607B" w:rsidRPr="005B25A1" w:rsidRDefault="002A607B" w:rsidP="002A607B">
      <w:pPr>
        <w:keepNext/>
        <w:keepLines/>
        <w:rPr>
          <w:b/>
          <w:bCs/>
        </w:rPr>
      </w:pPr>
      <w:r w:rsidRPr="005B25A1">
        <w:rPr>
          <w:b/>
          <w:bCs/>
        </w:rPr>
        <w:t>Plenary Discussion:</w:t>
      </w:r>
    </w:p>
    <w:p w14:paraId="1508C0F7" w14:textId="77777777" w:rsidR="002A607B" w:rsidRPr="005B25A1" w:rsidRDefault="002A607B" w:rsidP="002A607B">
      <w:pPr>
        <w:keepNext/>
        <w:keepLines/>
      </w:pPr>
      <w:r>
        <w:rPr>
          <w:color w:val="0000FF"/>
        </w:rPr>
        <w:t>Not handled</w:t>
      </w:r>
      <w:r>
        <w:t>.</w:t>
      </w:r>
    </w:p>
    <w:p w14:paraId="0BDF87C5" w14:textId="77777777" w:rsidR="002A607B" w:rsidRPr="00EB0339" w:rsidRDefault="002A607B" w:rsidP="002A607B">
      <w:r w:rsidRPr="005B25A1">
        <w:rPr>
          <w:b/>
          <w:bCs/>
        </w:rPr>
        <w:t>Status:</w:t>
      </w:r>
      <w:r>
        <w:t xml:space="preserve"> </w:t>
      </w:r>
      <w:r>
        <w:rPr>
          <w:color w:val="0000FF"/>
        </w:rPr>
        <w:t>Not handled</w:t>
      </w:r>
      <w:r>
        <w:t>.</w:t>
      </w:r>
    </w:p>
    <w:p w14:paraId="19684159" w14:textId="77777777" w:rsidR="002A607B" w:rsidRPr="00EB0339" w:rsidRDefault="002A607B" w:rsidP="002A607B"/>
    <w:p w14:paraId="4F9FB053" w14:textId="77777777" w:rsidR="002A607B" w:rsidRDefault="002A607B" w:rsidP="002A607B">
      <w:pPr>
        <w:pStyle w:val="NormTop"/>
      </w:pPr>
      <w:r>
        <w:rPr>
          <w:color w:val="0000FF"/>
        </w:rPr>
        <w:t>S2-2508730</w:t>
      </w:r>
      <w:r w:rsidRPr="00D53282">
        <w:t xml:space="preserve"> </w:t>
      </w:r>
      <w:r>
        <w:t xml:space="preserve">(CR) 23.288 CR1505R1 (Rel-19, 'F'): Clarifying Signalling Storm Analytics (Source: SK Telecom, Huawei, </w:t>
      </w:r>
      <w:proofErr w:type="spellStart"/>
      <w:r>
        <w:t>HiSilicon</w:t>
      </w:r>
      <w:proofErr w:type="spellEnd"/>
      <w:r>
        <w:t>,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Table 6.22.2-8 in the first paragraph. 2. Remove item#3 from Table 6.22.2-8. 3. Update the description of the former items in Table 6.22.2-8. 4. Clarify the analytics target and filter information. 5. Clarify the capacity and priority value. 6. Procedure </w:t>
      </w:r>
      <w:proofErr w:type="spellStart"/>
      <w:r>
        <w:t>color</w:t>
      </w:r>
      <w:proofErr w:type="spellEnd"/>
      <w:r>
        <w:t xml:space="preserve"> changed from red to black and fixed small typos.</w:t>
      </w:r>
    </w:p>
    <w:p w14:paraId="3C3C3472"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S2-2506795</w:t>
      </w:r>
      <w:r>
        <w:t>.</w:t>
      </w:r>
    </w:p>
    <w:p w14:paraId="6CB4E083" w14:textId="77777777" w:rsidR="002A607B" w:rsidRPr="005B25A1" w:rsidRDefault="002A607B" w:rsidP="002A607B">
      <w:pPr>
        <w:keepNext/>
        <w:keepLines/>
        <w:rPr>
          <w:b/>
          <w:bCs/>
        </w:rPr>
      </w:pPr>
      <w:r w:rsidRPr="005B25A1">
        <w:rPr>
          <w:b/>
          <w:bCs/>
        </w:rPr>
        <w:t>Convenor comment:</w:t>
      </w:r>
    </w:p>
    <w:p w14:paraId="7215FF64" w14:textId="77777777" w:rsidR="002A607B" w:rsidRPr="005B25A1" w:rsidRDefault="002A607B" w:rsidP="002A607B">
      <w:pPr>
        <w:keepNext/>
        <w:keepLines/>
      </w:pPr>
      <w:r w:rsidRPr="005B25A1">
        <w:t>Handle.</w:t>
      </w:r>
    </w:p>
    <w:p w14:paraId="50F39EA1" w14:textId="77777777" w:rsidR="002A607B" w:rsidRPr="005B25A1" w:rsidRDefault="002A607B" w:rsidP="002A607B">
      <w:pPr>
        <w:keepNext/>
        <w:keepLines/>
        <w:rPr>
          <w:b/>
          <w:bCs/>
        </w:rPr>
      </w:pPr>
      <w:r w:rsidRPr="005B25A1">
        <w:rPr>
          <w:b/>
          <w:bCs/>
        </w:rPr>
        <w:t>Parallel discussion:</w:t>
      </w:r>
    </w:p>
    <w:p w14:paraId="2D1977B5" w14:textId="77777777" w:rsidR="002A607B" w:rsidRPr="005B25A1" w:rsidRDefault="002A607B" w:rsidP="002A607B">
      <w:pPr>
        <w:keepNext/>
        <w:keepLines/>
      </w:pPr>
      <w:r w:rsidRPr="005B25A1">
        <w:t>Revised in parallel session to</w:t>
      </w:r>
      <w:r>
        <w:rPr>
          <w:color w:val="0000FF"/>
        </w:rPr>
        <w:t xml:space="preserve"> S2-2509308</w:t>
      </w:r>
      <w:r>
        <w:t>.</w:t>
      </w:r>
    </w:p>
    <w:p w14:paraId="45121FD6" w14:textId="77777777" w:rsidR="002A607B" w:rsidRPr="005B25A1" w:rsidRDefault="002A607B" w:rsidP="002A607B">
      <w:pPr>
        <w:keepNext/>
        <w:keepLines/>
      </w:pPr>
      <w:r w:rsidRPr="005B25A1">
        <w:t>Only cover page fixes. Revised in parallel session to</w:t>
      </w:r>
      <w:r>
        <w:rPr>
          <w:color w:val="0000FF"/>
        </w:rPr>
        <w:t xml:space="preserve"> S2-2509569</w:t>
      </w:r>
      <w:r>
        <w:t>.</w:t>
      </w:r>
    </w:p>
    <w:p w14:paraId="635C40B6"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48EB3AC" w14:textId="77777777" w:rsidR="009E42E4" w:rsidRPr="005B25A1" w:rsidRDefault="009E42E4" w:rsidP="009E42E4">
      <w:pPr>
        <w:keepNext/>
        <w:keepLines/>
        <w:rPr>
          <w:b/>
          <w:bCs/>
        </w:rPr>
      </w:pPr>
      <w:r w:rsidRPr="005B25A1">
        <w:rPr>
          <w:b/>
          <w:bCs/>
        </w:rPr>
        <w:t>Plenary Discussion:</w:t>
      </w:r>
    </w:p>
    <w:p w14:paraId="718F809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944CFB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E7FE0A4" w14:textId="0AAF5CFB" w:rsidR="002A607B" w:rsidRPr="00EB0339" w:rsidRDefault="009E42E4" w:rsidP="002A607B">
      <w:r>
        <w:rPr>
          <w:b/>
          <w:bCs/>
        </w:rPr>
        <w:t xml:space="preserve"> </w:t>
      </w:r>
    </w:p>
    <w:p w14:paraId="7AD9C04D" w14:textId="77777777" w:rsidR="002A607B" w:rsidRDefault="002A607B" w:rsidP="002A607B">
      <w:pPr>
        <w:pStyle w:val="NormTop"/>
      </w:pPr>
      <w:r>
        <w:rPr>
          <w:color w:val="0000FF"/>
        </w:rPr>
        <w:t>S2-2508748</w:t>
      </w:r>
      <w:r w:rsidRPr="00D53282">
        <w:t xml:space="preserve"> </w:t>
      </w:r>
      <w:r>
        <w:t>(CR) 23.502 CR5238R5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Specifying the control plane signalling information exposed by NFs - Unifying the term used for information about the control plane </w:t>
      </w:r>
      <w:proofErr w:type="spellStart"/>
      <w:r>
        <w:t>signallings</w:t>
      </w:r>
      <w:proofErr w:type="spellEnd"/>
      <w:r>
        <w:t xml:space="preserve"> exposed by NFs - Unified the explanation of the exposed information among different service operations.</w:t>
      </w:r>
    </w:p>
    <w:p w14:paraId="0EB34A2E"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S2-2506453</w:t>
      </w:r>
      <w:r>
        <w:t>.</w:t>
      </w:r>
    </w:p>
    <w:p w14:paraId="0F317219" w14:textId="77777777" w:rsidR="002A607B" w:rsidRPr="005B25A1" w:rsidRDefault="002A607B" w:rsidP="002A607B">
      <w:pPr>
        <w:keepNext/>
        <w:keepLines/>
        <w:rPr>
          <w:b/>
          <w:bCs/>
        </w:rPr>
      </w:pPr>
      <w:r w:rsidRPr="005B25A1">
        <w:rPr>
          <w:b/>
          <w:bCs/>
        </w:rPr>
        <w:t>Convenor comment:</w:t>
      </w:r>
    </w:p>
    <w:p w14:paraId="76F2E313" w14:textId="77777777" w:rsidR="002A607B" w:rsidRPr="005B25A1" w:rsidRDefault="002A607B" w:rsidP="002A607B">
      <w:pPr>
        <w:keepNext/>
        <w:keepLines/>
      </w:pPr>
      <w:r w:rsidRPr="005B25A1">
        <w:t>Handle.</w:t>
      </w:r>
    </w:p>
    <w:p w14:paraId="5EFE405E" w14:textId="77777777" w:rsidR="002A607B" w:rsidRPr="005B25A1" w:rsidRDefault="002A607B" w:rsidP="002A607B">
      <w:pPr>
        <w:keepNext/>
        <w:keepLines/>
        <w:rPr>
          <w:b/>
          <w:bCs/>
        </w:rPr>
      </w:pPr>
      <w:r w:rsidRPr="005B25A1">
        <w:rPr>
          <w:b/>
          <w:bCs/>
        </w:rPr>
        <w:t>Parallel discussion:</w:t>
      </w:r>
    </w:p>
    <w:p w14:paraId="5AF848B6" w14:textId="77777777" w:rsidR="002A607B" w:rsidRPr="005B25A1" w:rsidRDefault="002A607B" w:rsidP="002A607B">
      <w:pPr>
        <w:keepNext/>
        <w:keepLines/>
      </w:pPr>
      <w:r w:rsidRPr="005B25A1">
        <w:t>Revised in parallel session to</w:t>
      </w:r>
      <w:r>
        <w:rPr>
          <w:color w:val="0000FF"/>
        </w:rPr>
        <w:t xml:space="preserve"> S2-2509309</w:t>
      </w:r>
      <w:r>
        <w:t>.</w:t>
      </w:r>
    </w:p>
    <w:p w14:paraId="020A63E9" w14:textId="77777777" w:rsidR="002A607B" w:rsidRPr="005B25A1" w:rsidRDefault="002A607B" w:rsidP="002A607B">
      <w:pPr>
        <w:keepNext/>
        <w:keepLines/>
      </w:pPr>
      <w:r w:rsidRPr="005B25A1">
        <w:t>Remove changes in 4.15.4.X. Remove yellow highlights. Revised in parallel session to</w:t>
      </w:r>
      <w:r>
        <w:rPr>
          <w:color w:val="0000FF"/>
        </w:rPr>
        <w:t xml:space="preserve"> S2-2509570</w:t>
      </w:r>
      <w:r>
        <w:t>.</w:t>
      </w:r>
    </w:p>
    <w:p w14:paraId="63A7836F"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6D023F42" w14:textId="77777777" w:rsidR="009E42E4" w:rsidRPr="005B25A1" w:rsidRDefault="009E42E4" w:rsidP="009E42E4">
      <w:pPr>
        <w:keepNext/>
        <w:keepLines/>
        <w:rPr>
          <w:b/>
          <w:bCs/>
        </w:rPr>
      </w:pPr>
      <w:r w:rsidRPr="005B25A1">
        <w:rPr>
          <w:b/>
          <w:bCs/>
        </w:rPr>
        <w:t>Plenary Discussion:</w:t>
      </w:r>
    </w:p>
    <w:p w14:paraId="0A41C69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86C027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6AEF75C" w14:textId="4FE05AA5" w:rsidR="002A607B" w:rsidRPr="00EB0339" w:rsidRDefault="009E42E4" w:rsidP="002A607B">
      <w:r>
        <w:rPr>
          <w:b/>
          <w:bCs/>
        </w:rPr>
        <w:t xml:space="preserve"> </w:t>
      </w:r>
    </w:p>
    <w:p w14:paraId="3DAAC7B8" w14:textId="77777777" w:rsidR="007615D6" w:rsidRDefault="007615D6" w:rsidP="0010433C">
      <w:pPr>
        <w:pStyle w:val="Heading2"/>
      </w:pPr>
      <w:r>
        <w:t>19.16</w:t>
      </w:r>
      <w:r>
        <w:tab/>
        <w:t>Indirect Network Sharing (TEI19_NetShare)</w:t>
      </w:r>
    </w:p>
    <w:p w14:paraId="5BBCB7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4ECDE63" w14:textId="77777777" w:rsidR="002503EE" w:rsidRDefault="00000000" w:rsidP="002503EE">
      <w:r>
        <w:t>There were no contributions to this agenda item.</w:t>
      </w:r>
    </w:p>
    <w:p w14:paraId="15D0A8E1" w14:textId="0E1C3EF4" w:rsidR="007615D6" w:rsidRDefault="007615D6" w:rsidP="0010433C">
      <w:pPr>
        <w:pStyle w:val="Heading2"/>
      </w:pPr>
      <w:r>
        <w:t>19.17</w:t>
      </w:r>
      <w:r>
        <w:tab/>
        <w:t>Architecture support of roaming value-added services (TEI19_RVAS)</w:t>
      </w:r>
    </w:p>
    <w:p w14:paraId="00EB81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3AD8F6" w14:textId="77777777" w:rsidR="002503EE" w:rsidRDefault="00000000" w:rsidP="002503EE">
      <w:r>
        <w:t>There were no contributions to this agenda item.</w:t>
      </w:r>
    </w:p>
    <w:p w14:paraId="3FDD150E" w14:textId="32A24AC8" w:rsidR="007615D6" w:rsidRDefault="007615D6" w:rsidP="0010433C">
      <w:pPr>
        <w:pStyle w:val="Heading2"/>
      </w:pPr>
      <w:r>
        <w:t>19.18</w:t>
      </w:r>
      <w:r>
        <w:tab/>
        <w:t>Minimize the Number of Policy Associations (TEI19_MINPA)</w:t>
      </w:r>
    </w:p>
    <w:p w14:paraId="1F7D9DD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CBD620" w14:textId="77777777" w:rsidR="002503EE" w:rsidRDefault="00000000" w:rsidP="002503EE">
      <w:r>
        <w:t>There were no contributions to this agenda item.</w:t>
      </w:r>
    </w:p>
    <w:p w14:paraId="4AE2A1FE" w14:textId="18E24426"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736D7A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D39A02" w14:textId="77777777" w:rsidR="002503EE" w:rsidRDefault="00000000" w:rsidP="002503EE">
      <w:r>
        <w:t>There were no contributions to this agenda item.</w:t>
      </w:r>
    </w:p>
    <w:p w14:paraId="4F7E5C70" w14:textId="5CC8302B" w:rsidR="007615D6" w:rsidRDefault="007615D6" w:rsidP="0010433C">
      <w:pPr>
        <w:pStyle w:val="Heading2"/>
      </w:pPr>
      <w:r>
        <w:t>19.20</w:t>
      </w:r>
      <w:r>
        <w:tab/>
        <w:t>Providing per-subscriber VLAN instructions from UDM (TEI19_VLANSUB)</w:t>
      </w:r>
    </w:p>
    <w:p w14:paraId="3DAD15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EBEF06" w14:textId="77777777" w:rsidR="002503EE" w:rsidRDefault="00000000" w:rsidP="002503EE">
      <w:r>
        <w:t>There were no contributions to this agenda item.</w:t>
      </w:r>
    </w:p>
    <w:p w14:paraId="47CB0FB4" w14:textId="703D8215" w:rsidR="007615D6" w:rsidRDefault="007615D6" w:rsidP="0010433C">
      <w:pPr>
        <w:pStyle w:val="Heading2"/>
      </w:pPr>
      <w:r>
        <w:t>19.21</w:t>
      </w:r>
      <w:r>
        <w:tab/>
        <w:t>Enhancing Parameter Provisioning with static UE IP address and UP security policy (TEI19_IP_SP_EXP)</w:t>
      </w:r>
    </w:p>
    <w:p w14:paraId="54263F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493182" w14:textId="77777777" w:rsidR="002503EE" w:rsidRDefault="00000000" w:rsidP="002503EE">
      <w:r>
        <w:t>There were no contributions to this agenda item.</w:t>
      </w:r>
    </w:p>
    <w:p w14:paraId="58FEE019" w14:textId="21FD34E1" w:rsidR="007615D6" w:rsidRDefault="007615D6" w:rsidP="0010433C">
      <w:pPr>
        <w:pStyle w:val="Heading2"/>
      </w:pPr>
      <w:r>
        <w:t>19.22</w:t>
      </w:r>
      <w:r>
        <w:tab/>
        <w:t>Spending Limits for UE Policies in Roaming scenario (TEI19_SLUPiR)</w:t>
      </w:r>
    </w:p>
    <w:p w14:paraId="44E7FB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E62413" w14:textId="77777777" w:rsidR="002503EE" w:rsidRDefault="00000000" w:rsidP="002503EE">
      <w:r>
        <w:t>There were no contributions to this agenda item.</w:t>
      </w:r>
    </w:p>
    <w:p w14:paraId="279E0052" w14:textId="1D02CD43" w:rsidR="007615D6" w:rsidRDefault="007615D6" w:rsidP="0010433C">
      <w:pPr>
        <w:pStyle w:val="Heading2"/>
      </w:pPr>
      <w:r>
        <w:t>19.23</w:t>
      </w:r>
      <w:r>
        <w:tab/>
        <w:t>Subscription control for reference time distribution in EPS (TEI19_TIME_SUB_EPS)</w:t>
      </w:r>
    </w:p>
    <w:p w14:paraId="737F222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6CDA8B" w14:textId="77777777" w:rsidR="002503EE" w:rsidRDefault="00000000" w:rsidP="002503EE">
      <w:r>
        <w:t>There were no contributions to this agenda item.</w:t>
      </w:r>
    </w:p>
    <w:p w14:paraId="13413182" w14:textId="6808CEF3" w:rsidR="007615D6" w:rsidRDefault="007615D6" w:rsidP="0010433C">
      <w:pPr>
        <w:pStyle w:val="Heading2"/>
      </w:pPr>
      <w:r>
        <w:t>19.24</w:t>
      </w:r>
      <w:r>
        <w:tab/>
        <w:t>On-demand broadcast of GNSS assistance data (TEI19_OBGAD)</w:t>
      </w:r>
    </w:p>
    <w:p w14:paraId="47150C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C637C4" w14:textId="77777777" w:rsidR="002503EE" w:rsidRDefault="00000000" w:rsidP="002503EE">
      <w:r>
        <w:t>There were no contributions to this agenda item.</w:t>
      </w:r>
    </w:p>
    <w:p w14:paraId="665CF389" w14:textId="3F561E3D" w:rsidR="007615D6" w:rsidRDefault="007615D6" w:rsidP="0010433C">
      <w:pPr>
        <w:pStyle w:val="Heading2"/>
      </w:pPr>
      <w:r>
        <w:t>19.25</w:t>
      </w:r>
      <w:r>
        <w:tab/>
        <w:t>QoS monitoring (TEI19_QME)</w:t>
      </w:r>
    </w:p>
    <w:p w14:paraId="16F7A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1A2A53" w14:textId="77777777" w:rsidR="002503EE" w:rsidRDefault="00000000" w:rsidP="002503EE">
      <w:r>
        <w:t>There were no contributions to this agenda item.</w:t>
      </w:r>
    </w:p>
    <w:p w14:paraId="040CADF3" w14:textId="14D6ACD0" w:rsidR="007615D6" w:rsidRDefault="007615D6" w:rsidP="0010433C">
      <w:pPr>
        <w:pStyle w:val="Heading2"/>
      </w:pPr>
      <w:r>
        <w:t>19.26</w:t>
      </w:r>
      <w:r>
        <w:tab/>
        <w:t>NF discovery and selection by target PLMN (TEI19_NFsel_by_tPLMN)</w:t>
      </w:r>
    </w:p>
    <w:p w14:paraId="757A03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9E296A" w14:textId="77777777" w:rsidR="002503EE" w:rsidRDefault="00000000" w:rsidP="002503EE">
      <w:r>
        <w:t>There were no contributions to this agenda item.</w:t>
      </w:r>
    </w:p>
    <w:p w14:paraId="0183372E" w14:textId="4AA7A05F" w:rsidR="007615D6" w:rsidRDefault="007615D6" w:rsidP="0010433C">
      <w:pPr>
        <w:pStyle w:val="Heading2"/>
      </w:pPr>
      <w:r>
        <w:t>19.27</w:t>
      </w:r>
      <w:r>
        <w:tab/>
        <w:t>Roaming traffic offloading via session breakout in HPLMN (TEI19_HSBO)</w:t>
      </w:r>
    </w:p>
    <w:p w14:paraId="21E893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A64902D" w14:textId="77777777" w:rsidR="002503EE" w:rsidRDefault="00000000" w:rsidP="002503EE">
      <w:r>
        <w:t>There were no contributions to this agenda item.</w:t>
      </w:r>
    </w:p>
    <w:p w14:paraId="3E663765" w14:textId="3EFBD7B4" w:rsidR="007615D6" w:rsidRDefault="007615D6" w:rsidP="0010433C">
      <w:pPr>
        <w:pStyle w:val="Heading2"/>
      </w:pPr>
      <w:r>
        <w:t>19.28</w:t>
      </w:r>
      <w:r>
        <w:tab/>
        <w:t>Multiple Location Procedure for Emergency LCS Routing (TEI19_MLR4RTR)</w:t>
      </w:r>
    </w:p>
    <w:p w14:paraId="7267E8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564A9E" w14:textId="77777777" w:rsidR="002503EE" w:rsidRDefault="00000000" w:rsidP="002503EE">
      <w:r>
        <w:t>There were no contributions to this agenda item.</w:t>
      </w:r>
    </w:p>
    <w:p w14:paraId="0C95F790" w14:textId="287957EE"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70470F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3CBA4A" w14:textId="46829B1C" w:rsidR="00E00DA6" w:rsidRDefault="007615D6" w:rsidP="000A3FBD">
      <w:pPr>
        <w:pStyle w:val="NormTop"/>
      </w:pPr>
      <w:r>
        <w:rPr>
          <w:color w:val="0000FF"/>
        </w:rPr>
        <w:t>S2-2508172</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rsidRPr="00D53282">
        <w:t xml:space="preserve"> </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 for multi-hop UE-to-network relay and multi-hop UE-to-UE relay. Hence CT WG1 has implemented stage-3 requirements related to supporting </w:t>
      </w:r>
      <w:proofErr w:type="spellStart"/>
      <w:r>
        <w:t>ProSe</w:t>
      </w:r>
      <w:proofErr w:type="spellEnd"/>
      <w:r>
        <w:t xml:space="preserve"> in SNPN for multi-hop UE-to-network relay and multi-hop UE-to-UE relay; and would like to inform SA WG2 about that.</w:t>
      </w:r>
      <w:r w:rsidR="00705A89">
        <w:br/>
      </w:r>
      <w:r w:rsidR="00705A89" w:rsidRPr="00705A89">
        <w:rPr>
          <w:b/>
          <w:bCs/>
        </w:rPr>
        <w:t xml:space="preserve">Action: </w:t>
      </w:r>
      <w:r>
        <w:t>CT WG1 kindly requests SA WG2 to take the above information into account.</w:t>
      </w:r>
    </w:p>
    <w:p w14:paraId="41C3AC62" w14:textId="77777777" w:rsidR="007615D6" w:rsidRPr="005B25A1" w:rsidRDefault="007615D6" w:rsidP="007615D6">
      <w:pPr>
        <w:keepNext/>
        <w:keepLines/>
        <w:rPr>
          <w:b/>
          <w:bCs/>
        </w:rPr>
      </w:pPr>
      <w:r w:rsidRPr="005B25A1">
        <w:rPr>
          <w:b/>
          <w:bCs/>
        </w:rPr>
        <w:t>Parallel discussion:</w:t>
      </w:r>
    </w:p>
    <w:p w14:paraId="0AB8FD0D" w14:textId="50E3D19A" w:rsidR="007615D6" w:rsidRPr="005B25A1" w:rsidRDefault="00705A89" w:rsidP="007615D6">
      <w:pPr>
        <w:keepNext/>
        <w:keepLines/>
      </w:pPr>
      <w:r>
        <w:t xml:space="preserve">Qualcomm suggested keeping this open for the next meeting where a CR can be provided. This was then </w:t>
      </w:r>
      <w:r w:rsidRPr="00151340">
        <w:rPr>
          <w:color w:val="0000FF"/>
        </w:rPr>
        <w:t>postponed</w:t>
      </w:r>
      <w:r>
        <w:t xml:space="preserve"> in parallel session.</w:t>
      </w:r>
    </w:p>
    <w:p w14:paraId="7DA117F7" w14:textId="08930BC1" w:rsidR="002503EE" w:rsidRDefault="007615D6" w:rsidP="002503EE">
      <w:r w:rsidRPr="005B25A1">
        <w:rPr>
          <w:b/>
          <w:bCs/>
        </w:rPr>
        <w:t>Status:</w:t>
      </w:r>
      <w:r>
        <w:t xml:space="preserve"> </w:t>
      </w:r>
      <w:r w:rsidR="00705A89">
        <w:rPr>
          <w:color w:val="0000FF"/>
        </w:rPr>
        <w:t>Postpon</w:t>
      </w:r>
      <w:r>
        <w:rPr>
          <w:color w:val="0000FF"/>
        </w:rPr>
        <w:t>ed</w:t>
      </w:r>
      <w:r>
        <w:t>.</w:t>
      </w:r>
    </w:p>
    <w:p w14:paraId="163D9F43" w14:textId="28216B13"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5138E8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3DAEF6" w14:textId="77777777" w:rsidR="002503EE" w:rsidRDefault="00000000" w:rsidP="002503EE">
      <w:r>
        <w:t>There were no contributions to this agenda item.</w:t>
      </w:r>
    </w:p>
    <w:p w14:paraId="10025CCB" w14:textId="6C6DE569" w:rsidR="007615D6" w:rsidRDefault="007615D6" w:rsidP="0010433C">
      <w:pPr>
        <w:pStyle w:val="Heading2"/>
      </w:pPr>
      <w:r>
        <w:t>19.31</w:t>
      </w:r>
      <w:r>
        <w:tab/>
        <w:t>ATSSS Rule Provisioning via 3GPP access connected to EPC (TEI19_ARP3E)</w:t>
      </w:r>
    </w:p>
    <w:p w14:paraId="45AE8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33E802" w14:textId="77777777" w:rsidR="002503EE" w:rsidRDefault="00000000" w:rsidP="002503EE">
      <w:r>
        <w:t>There were no contributions to this agenda item.</w:t>
      </w:r>
    </w:p>
    <w:p w14:paraId="62FEDA7A" w14:textId="7D587049" w:rsidR="007615D6" w:rsidRDefault="007615D6" w:rsidP="0010433C">
      <w:pPr>
        <w:pStyle w:val="Heading2"/>
      </w:pPr>
      <w:r>
        <w:t>19.32</w:t>
      </w:r>
      <w:r>
        <w:tab/>
        <w:t>Network Controlled Network Slice Selection (TEI19_SliceSel)</w:t>
      </w:r>
    </w:p>
    <w:p w14:paraId="661064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FA7DBB" w14:textId="77777777" w:rsidR="00E00DA6" w:rsidRDefault="007615D6" w:rsidP="000A3FBD">
      <w:pPr>
        <w:pStyle w:val="NormTop"/>
      </w:pPr>
      <w:r>
        <w:rPr>
          <w:color w:val="0000FF"/>
        </w:rPr>
        <w:t>S2-2508970</w:t>
      </w:r>
      <w:r w:rsidRPr="00D53282">
        <w:t xml:space="preserve"> </w:t>
      </w:r>
      <w:r>
        <w:t>(CR) 23.501 CR6456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list of TAs where the Alternative S-NSSAI is supported covers at least the list of TAs where the Replaced S-NSSAI is supported Validity condition for AF requested Network Slice Replacement is introduced.</w:t>
      </w:r>
    </w:p>
    <w:p w14:paraId="2DB623AF" w14:textId="77777777" w:rsidR="007615D6" w:rsidRPr="005B25A1" w:rsidRDefault="007615D6" w:rsidP="007615D6">
      <w:pPr>
        <w:keepNext/>
        <w:keepLines/>
        <w:rPr>
          <w:b/>
          <w:bCs/>
        </w:rPr>
      </w:pPr>
      <w:r w:rsidRPr="005B25A1">
        <w:rPr>
          <w:b/>
          <w:bCs/>
        </w:rPr>
        <w:t>Parallel discussion:</w:t>
      </w:r>
    </w:p>
    <w:p w14:paraId="3F83C59E" w14:textId="185A62A1" w:rsidR="007615D6" w:rsidRDefault="00AA0B82" w:rsidP="007615D6">
      <w:pPr>
        <w:keepNext/>
        <w:keepLines/>
      </w:pPr>
      <w:r>
        <w:t xml:space="preserve">Nokia commented that this does not cover the scenario where there is nit a known time limit. This was left for off-line discussion and revised to </w:t>
      </w:r>
      <w:r w:rsidRPr="00497EE3">
        <w:rPr>
          <w:color w:val="0000FF"/>
        </w:rPr>
        <w:t>S2-250</w:t>
      </w:r>
      <w:r>
        <w:rPr>
          <w:color w:val="0000FF"/>
        </w:rPr>
        <w:t>9491</w:t>
      </w:r>
      <w:r>
        <w:t>.</w:t>
      </w:r>
      <w:r w:rsidRPr="00437C14">
        <w:t xml:space="preserve"> </w:t>
      </w:r>
    </w:p>
    <w:p w14:paraId="1240C4DB" w14:textId="68021A7F" w:rsidR="00757810" w:rsidRDefault="002E330B" w:rsidP="007615D6">
      <w:pPr>
        <w:keepNext/>
        <w:keepLines/>
      </w:pPr>
      <w:r>
        <w:t xml:space="preserve">ZTE commented that some text was covered by the previous paragraph and should be corrected. This was revised to </w:t>
      </w:r>
      <w:r w:rsidRPr="00CE3EC0">
        <w:rPr>
          <w:color w:val="0000FF"/>
        </w:rPr>
        <w:t>S2-2</w:t>
      </w:r>
      <w:r>
        <w:rPr>
          <w:color w:val="0000FF"/>
        </w:rPr>
        <w:t>509766</w:t>
      </w:r>
      <w:r>
        <w:t>.</w:t>
      </w:r>
      <w:r w:rsidRPr="00375008">
        <w:t xml:space="preserve"> </w:t>
      </w:r>
    </w:p>
    <w:p w14:paraId="53E1EBFC" w14:textId="121D4488" w:rsidR="002E330B" w:rsidRPr="005B25A1" w:rsidRDefault="002E330B" w:rsidP="007615D6">
      <w:pPr>
        <w:keepNext/>
        <w:keepLines/>
      </w:pPr>
      <w:r>
        <w:t xml:space="preserve">This was </w:t>
      </w:r>
      <w:r w:rsidRPr="00B30893">
        <w:rPr>
          <w:color w:val="FF0000"/>
        </w:rPr>
        <w:t>agreed</w:t>
      </w:r>
      <w:r>
        <w:t xml:space="preserve"> in parallel session.</w:t>
      </w:r>
    </w:p>
    <w:p w14:paraId="13DFF7C5" w14:textId="77777777" w:rsidR="009E42E4" w:rsidRPr="005B25A1" w:rsidRDefault="009E42E4" w:rsidP="009E42E4">
      <w:pPr>
        <w:keepNext/>
        <w:keepLines/>
        <w:rPr>
          <w:b/>
          <w:bCs/>
        </w:rPr>
      </w:pPr>
      <w:r w:rsidRPr="005B25A1">
        <w:rPr>
          <w:b/>
          <w:bCs/>
        </w:rPr>
        <w:t>Plenary Discussion:</w:t>
      </w:r>
    </w:p>
    <w:p w14:paraId="1231028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D39F9B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B675D9F" w14:textId="02A876BE" w:rsidR="00E00DA6" w:rsidRDefault="009E42E4" w:rsidP="000A3FBD">
      <w:pPr>
        <w:pStyle w:val="NormTop"/>
      </w:pPr>
      <w:r>
        <w:rPr>
          <w:b/>
          <w:bCs/>
        </w:rPr>
        <w:t xml:space="preserve"> </w:t>
      </w:r>
      <w:r w:rsidR="007615D6">
        <w:rPr>
          <w:color w:val="0000FF"/>
        </w:rPr>
        <w:t>S2-2508971</w:t>
      </w:r>
      <w:r w:rsidR="007615D6" w:rsidRPr="00D53282">
        <w:t xml:space="preserve"> </w:t>
      </w:r>
      <w:r w:rsidR="007615D6">
        <w:t>(CR) 23.503 CR1585 (Rel-19, 'F'): Further clarification on AF triggered slice replacement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Validity condition for AF requested Network Slice Replacement is introduced.</w:t>
      </w:r>
    </w:p>
    <w:p w14:paraId="577F7720" w14:textId="77777777" w:rsidR="007615D6" w:rsidRPr="005B25A1" w:rsidRDefault="007615D6" w:rsidP="007615D6">
      <w:pPr>
        <w:keepNext/>
        <w:keepLines/>
        <w:rPr>
          <w:b/>
          <w:bCs/>
        </w:rPr>
      </w:pPr>
      <w:r w:rsidRPr="005B25A1">
        <w:rPr>
          <w:b/>
          <w:bCs/>
        </w:rPr>
        <w:t>Parallel discussion:</w:t>
      </w:r>
    </w:p>
    <w:p w14:paraId="5BF1C4D6" w14:textId="10CFB7DC" w:rsidR="00AA0B82" w:rsidRDefault="00AA0B82" w:rsidP="00AA0B82">
      <w:pPr>
        <w:keepNext/>
        <w:keepLines/>
      </w:pPr>
      <w:r>
        <w:t xml:space="preserve">This should be aligned with the discussions on the 23.501 CR. This was left for off-line discussion and revised to </w:t>
      </w:r>
      <w:r w:rsidRPr="00497EE3">
        <w:rPr>
          <w:color w:val="0000FF"/>
        </w:rPr>
        <w:t>S2-250</w:t>
      </w:r>
      <w:r>
        <w:rPr>
          <w:color w:val="0000FF"/>
        </w:rPr>
        <w:t>9492</w:t>
      </w:r>
      <w:r>
        <w:t>.</w:t>
      </w:r>
      <w:r w:rsidRPr="00437C14">
        <w:t xml:space="preserve"> </w:t>
      </w:r>
    </w:p>
    <w:p w14:paraId="40DA5D65" w14:textId="67E29584" w:rsidR="002E330B" w:rsidRPr="005B25A1" w:rsidRDefault="002E330B" w:rsidP="00AA0B82">
      <w:pPr>
        <w:keepNext/>
        <w:keepLines/>
      </w:pPr>
      <w:r>
        <w:t xml:space="preserve">Huawei asked whether the policy duration should be capitalized. It was decoded to add a reference to whether this is defined. Some clarifications of the sentence were made. The second change should be modified accordingly and 'AF Request' should be 'AF request'. This was revised to </w:t>
      </w:r>
      <w:r w:rsidRPr="00CE3EC0">
        <w:rPr>
          <w:color w:val="0000FF"/>
        </w:rPr>
        <w:t>S2-2</w:t>
      </w:r>
      <w:r>
        <w:rPr>
          <w:color w:val="0000FF"/>
        </w:rPr>
        <w:t>509767</w:t>
      </w:r>
      <w:r>
        <w:t>.</w:t>
      </w:r>
      <w:r w:rsidRPr="00375008">
        <w:t xml:space="preserve"> </w:t>
      </w:r>
    </w:p>
    <w:p w14:paraId="76AE4625" w14:textId="77777777" w:rsidR="002E330B" w:rsidRPr="005B25A1" w:rsidRDefault="002E330B" w:rsidP="002E330B">
      <w:pPr>
        <w:keepNext/>
        <w:keepLines/>
      </w:pPr>
      <w:r>
        <w:t xml:space="preserve">This was </w:t>
      </w:r>
      <w:r w:rsidRPr="00B30893">
        <w:rPr>
          <w:color w:val="FF0000"/>
        </w:rPr>
        <w:t>agreed</w:t>
      </w:r>
      <w:r>
        <w:t xml:space="preserve"> in parallel session.</w:t>
      </w:r>
    </w:p>
    <w:p w14:paraId="53D50B75" w14:textId="77777777" w:rsidR="009E42E4" w:rsidRPr="005B25A1" w:rsidRDefault="009E42E4" w:rsidP="009E42E4">
      <w:pPr>
        <w:keepNext/>
        <w:keepLines/>
        <w:rPr>
          <w:b/>
          <w:bCs/>
        </w:rPr>
      </w:pPr>
      <w:r w:rsidRPr="005B25A1">
        <w:rPr>
          <w:b/>
          <w:bCs/>
        </w:rPr>
        <w:t>Plenary Discussion:</w:t>
      </w:r>
    </w:p>
    <w:p w14:paraId="2F25650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8A1184E"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009E2B6" w14:textId="342D95B5" w:rsidR="007615D6" w:rsidRPr="005B25A1" w:rsidRDefault="009E42E4" w:rsidP="002E330B">
      <w:r>
        <w:rPr>
          <w:b/>
          <w:bCs/>
        </w:rPr>
        <w:t xml:space="preserve"> </w:t>
      </w:r>
    </w:p>
    <w:p w14:paraId="616C2880" w14:textId="288CF902" w:rsidR="007615D6" w:rsidRDefault="007615D6" w:rsidP="0010433C">
      <w:pPr>
        <w:pStyle w:val="Heading2"/>
      </w:pPr>
      <w:r>
        <w:t>19.33</w:t>
      </w:r>
      <w:r>
        <w:tab/>
        <w:t>PRU Usage Extension supported by Core Network (TEI19_PRUE)</w:t>
      </w:r>
    </w:p>
    <w:p w14:paraId="0D5A93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77204B" w14:textId="77777777" w:rsidR="002503EE" w:rsidRDefault="00000000" w:rsidP="002503EE">
      <w:r>
        <w:t>There were no contributions to this agenda item.</w:t>
      </w:r>
    </w:p>
    <w:p w14:paraId="03BA0F09" w14:textId="561EBF54" w:rsidR="007615D6" w:rsidRDefault="007615D6" w:rsidP="0010433C">
      <w:pPr>
        <w:pStyle w:val="Heading2"/>
      </w:pPr>
      <w:r>
        <w:t>19.48</w:t>
      </w:r>
      <w:r>
        <w:tab/>
        <w:t>Generic Rel-19 CRs</w:t>
      </w:r>
    </w:p>
    <w:p w14:paraId="13DF88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C90B20" w14:textId="77777777" w:rsidR="002503EE" w:rsidRDefault="00000000" w:rsidP="002503EE">
      <w:r>
        <w:t>There were no contributions to this agenda item.</w:t>
      </w:r>
    </w:p>
    <w:p w14:paraId="125949DB" w14:textId="5DBC7568" w:rsidR="007615D6" w:rsidRDefault="007615D6" w:rsidP="0010433C">
      <w:pPr>
        <w:pStyle w:val="Heading2"/>
      </w:pPr>
      <w:r>
        <w:t>19.49</w:t>
      </w:r>
      <w:r>
        <w:tab/>
        <w:t>Generic Rel-19 LSs</w:t>
      </w:r>
    </w:p>
    <w:p w14:paraId="067314F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F87A10" w14:textId="77777777" w:rsidR="00E00DA6" w:rsidRDefault="007615D6" w:rsidP="000A3FBD">
      <w:pPr>
        <w:pStyle w:val="NormTop"/>
      </w:pPr>
      <w:r>
        <w:rPr>
          <w:color w:val="0000FF"/>
        </w:rPr>
        <w:t>S2-2508163</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26F76FA" w14:textId="77777777" w:rsidR="007615D6" w:rsidRPr="005B25A1" w:rsidRDefault="007615D6" w:rsidP="007615D6">
      <w:pPr>
        <w:keepNext/>
        <w:keepLines/>
        <w:rPr>
          <w:b/>
          <w:bCs/>
        </w:rPr>
      </w:pPr>
      <w:r w:rsidRPr="005B25A1">
        <w:rPr>
          <w:b/>
          <w:bCs/>
        </w:rPr>
        <w:t>Parallel discussion:</w:t>
      </w:r>
    </w:p>
    <w:p w14:paraId="69343361" w14:textId="30125BD0" w:rsidR="007615D6" w:rsidRPr="00481CAC" w:rsidRDefault="00481CAC" w:rsidP="007615D6">
      <w:pPr>
        <w:keepNext/>
        <w:keepLines/>
      </w:pPr>
      <w:r>
        <w:t xml:space="preserve">This was </w:t>
      </w:r>
      <w:r w:rsidRPr="00151340">
        <w:rPr>
          <w:color w:val="0000FF"/>
        </w:rPr>
        <w:t>postponed</w:t>
      </w:r>
      <w:r>
        <w:t xml:space="preserve"> in parallel session.</w:t>
      </w:r>
    </w:p>
    <w:p w14:paraId="12C18A7B" w14:textId="52FAAA3C" w:rsidR="002503EE" w:rsidRDefault="007615D6" w:rsidP="002503EE">
      <w:r w:rsidRPr="005B25A1">
        <w:rPr>
          <w:b/>
          <w:bCs/>
        </w:rPr>
        <w:t>Status:</w:t>
      </w:r>
      <w:r>
        <w:t xml:space="preserve"> </w:t>
      </w:r>
      <w:r w:rsidR="00481CAC">
        <w:rPr>
          <w:color w:val="0000FF"/>
        </w:rPr>
        <w:t>Postpon</w:t>
      </w:r>
      <w:r>
        <w:rPr>
          <w:color w:val="0000FF"/>
        </w:rPr>
        <w:t>ed</w:t>
      </w:r>
      <w:r>
        <w:t>.</w:t>
      </w:r>
    </w:p>
    <w:p w14:paraId="6702F952" w14:textId="77777777" w:rsidR="00481CAC" w:rsidRDefault="00481CAC" w:rsidP="002503EE"/>
    <w:p w14:paraId="0BBD307C" w14:textId="25EA5984" w:rsidR="007615D6" w:rsidRDefault="007615D6" w:rsidP="0010433C">
      <w:pPr>
        <w:pStyle w:val="Heading2"/>
      </w:pPr>
      <w:r>
        <w:t>19.50</w:t>
      </w:r>
      <w:r>
        <w:tab/>
        <w:t>Rel-19 LSs and CAT B/C alignment CR(s) due to the work led by other 3GPP Working Groups</w:t>
      </w:r>
    </w:p>
    <w:p w14:paraId="73F9B6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D841F9" w14:textId="77777777" w:rsidR="00E00DA6" w:rsidRDefault="007615D6" w:rsidP="000A3FBD">
      <w:pPr>
        <w:pStyle w:val="NormTop"/>
      </w:pPr>
      <w:r>
        <w:rPr>
          <w:color w:val="0000FF"/>
        </w:rPr>
        <w:t>S2-2508190</w:t>
      </w:r>
      <w:r w:rsidRPr="00D53282">
        <w:t xml:space="preserve"> </w:t>
      </w:r>
      <w:r>
        <w:t>(LS IN) LS from RAN WG3: Reply LS on AI/ML Positioning Case 3a (Source: RAN WG3 (R3-255935))</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reply with feedback to RAN WG3 solutions on case 3a (NW-sided model, AI/ML-assisted positioning). RAN WG3 will proceed with solution 1, as described below, in Rel-19. {. . .} Actions: RAN WG3 kindly asks SA WG2 to take the above into account and introduce support for solution 1 in TS 23.273, as needed.</w:t>
      </w:r>
    </w:p>
    <w:p w14:paraId="7C67C74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S2-2508386</w:t>
      </w:r>
      <w:r>
        <w:t>,</w:t>
      </w:r>
      <w:r>
        <w:rPr>
          <w:color w:val="0000FF"/>
        </w:rPr>
        <w:t xml:space="preserve"> S2-2508578</w:t>
      </w:r>
      <w:r>
        <w:t>,</w:t>
      </w:r>
      <w:r>
        <w:rPr>
          <w:color w:val="0000FF"/>
        </w:rPr>
        <w:t xml:space="preserve"> S2-2509083</w:t>
      </w:r>
      <w:r>
        <w:t>.</w:t>
      </w:r>
    </w:p>
    <w:p w14:paraId="34558048" w14:textId="77777777" w:rsidR="007615D6" w:rsidRPr="005B25A1" w:rsidRDefault="007615D6" w:rsidP="007615D6">
      <w:pPr>
        <w:keepNext/>
        <w:keepLines/>
        <w:rPr>
          <w:b/>
          <w:bCs/>
        </w:rPr>
      </w:pPr>
      <w:r w:rsidRPr="005B25A1">
        <w:rPr>
          <w:b/>
          <w:bCs/>
        </w:rPr>
        <w:t>Parallel discussion:</w:t>
      </w:r>
    </w:p>
    <w:p w14:paraId="209C002F" w14:textId="77777777" w:rsidR="00481CAC" w:rsidRDefault="00481CAC" w:rsidP="00A120F3">
      <w:pPr>
        <w:keepNext/>
        <w:keepLines/>
      </w:pPr>
      <w:r>
        <w:t xml:space="preserve">The proposed responses were reviewed. </w:t>
      </w:r>
    </w:p>
    <w:p w14:paraId="147BDD27" w14:textId="77777777" w:rsidR="009E726A" w:rsidRPr="005B25A1" w:rsidRDefault="009E726A" w:rsidP="009E726A">
      <w:pPr>
        <w:keepNext/>
        <w:keepLines/>
        <w:rPr>
          <w:b/>
          <w:bCs/>
        </w:rPr>
      </w:pPr>
      <w:r w:rsidRPr="005B25A1">
        <w:rPr>
          <w:b/>
          <w:bCs/>
        </w:rPr>
        <w:t>Plenary Discussion:</w:t>
      </w:r>
    </w:p>
    <w:p w14:paraId="466A5CFA" w14:textId="77777777" w:rsidR="00481CAC" w:rsidRPr="005B25A1" w:rsidRDefault="00481CAC" w:rsidP="00481CAC">
      <w:pPr>
        <w:keepNext/>
        <w:keepLines/>
      </w:pPr>
      <w:r>
        <w:t xml:space="preserve">  </w:t>
      </w:r>
      <w:r w:rsidRPr="00380F14">
        <w:rPr>
          <w:color w:val="FF0000"/>
        </w:rPr>
        <w:t>&lt;RE</w:t>
      </w:r>
      <w:r>
        <w:rPr>
          <w:color w:val="FF0000"/>
        </w:rPr>
        <w:t>PLY</w:t>
      </w:r>
      <w:r w:rsidRPr="00380F14">
        <w:rPr>
          <w:color w:val="FF0000"/>
        </w:rPr>
        <w:t xml:space="preserve"> - OPEN&gt;</w:t>
      </w:r>
    </w:p>
    <w:p w14:paraId="6EDFCCD9" w14:textId="77777777" w:rsidR="009E726A" w:rsidRPr="009E726A" w:rsidRDefault="009E726A" w:rsidP="009E726A">
      <w:pPr>
        <w:keepNext/>
        <w:keepLines/>
      </w:pPr>
    </w:p>
    <w:p w14:paraId="080BE6C6" w14:textId="73953CDA" w:rsidR="007615D6" w:rsidRPr="00EB0339" w:rsidRDefault="007615D6" w:rsidP="007615D6">
      <w:r w:rsidRPr="005B25A1">
        <w:rPr>
          <w:b/>
          <w:bCs/>
        </w:rPr>
        <w:t>Status:</w:t>
      </w:r>
      <w:r>
        <w:t xml:space="preserve"> </w:t>
      </w:r>
      <w:r w:rsidR="00481CAC" w:rsidRPr="00380F14">
        <w:rPr>
          <w:color w:val="FF0000"/>
        </w:rPr>
        <w:t>OPEN</w:t>
      </w:r>
    </w:p>
    <w:p w14:paraId="4BA0ED68" w14:textId="77777777" w:rsidR="00E00DA6" w:rsidRDefault="007615D6" w:rsidP="000A3FBD">
      <w:pPr>
        <w:pStyle w:val="NormTop"/>
      </w:pPr>
      <w:r>
        <w:rPr>
          <w:color w:val="0000FF"/>
        </w:rPr>
        <w:t>S2-2508386</w:t>
      </w:r>
      <w:r w:rsidRPr="00D53282">
        <w:t xml:space="preserve"> </w:t>
      </w:r>
      <w:r>
        <w:t>(LS OUT) [DRAFT] Reply LS on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Reply LS to RAN WG3 on AI/ML Positioning Case 3a.</w:t>
      </w:r>
    </w:p>
    <w:p w14:paraId="77C080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r>
        <w:rPr>
          <w:color w:val="0000FF"/>
        </w:rPr>
        <w:t xml:space="preserve"> S2-2508578</w:t>
      </w:r>
      <w:r>
        <w:t>,</w:t>
      </w:r>
      <w:r>
        <w:rPr>
          <w:color w:val="0000FF"/>
        </w:rPr>
        <w:t xml:space="preserve"> S2-2508789</w:t>
      </w:r>
      <w:r>
        <w:t>.</w:t>
      </w:r>
    </w:p>
    <w:p w14:paraId="2F0CBB88" w14:textId="77777777" w:rsidR="007615D6" w:rsidRPr="005B25A1" w:rsidRDefault="007615D6" w:rsidP="007615D6">
      <w:pPr>
        <w:keepNext/>
        <w:keepLines/>
        <w:rPr>
          <w:b/>
          <w:bCs/>
        </w:rPr>
      </w:pPr>
      <w:r w:rsidRPr="005B25A1">
        <w:rPr>
          <w:b/>
          <w:bCs/>
        </w:rPr>
        <w:t>Parallel discussion:</w:t>
      </w:r>
    </w:p>
    <w:p w14:paraId="16831EB6" w14:textId="2400D834" w:rsidR="007615D6" w:rsidRPr="005B25A1" w:rsidRDefault="00481CAC" w:rsidP="007615D6">
      <w:pPr>
        <w:keepNext/>
        <w:keepLines/>
      </w:pPr>
      <w:r>
        <w:t>The alternative proposed responses were reviewed. The responses were generally in agreement and this was revised, to remove 'draft' and remove AIML_CN as a WI Code</w:t>
      </w:r>
      <w:r w:rsidR="00E62B30">
        <w:t xml:space="preserve">, merging </w:t>
      </w:r>
      <w:r w:rsidR="00E62B30" w:rsidRPr="00E62B30">
        <w:rPr>
          <w:color w:val="3333FF"/>
        </w:rPr>
        <w:t>S2-2508578</w:t>
      </w:r>
      <w:r w:rsidR="00E62B30">
        <w:t xml:space="preserve">, </w:t>
      </w:r>
      <w:r w:rsidR="00E62B30" w:rsidRPr="00E62B30">
        <w:rPr>
          <w:color w:val="3333FF"/>
        </w:rPr>
        <w:t>S2-2509083</w:t>
      </w:r>
      <w:r w:rsidR="00E62B30">
        <w:t xml:space="preserve">, </w:t>
      </w:r>
      <w:r w:rsidR="00E62B30" w:rsidRPr="00E62B30">
        <w:rPr>
          <w:color w:val="3333FF"/>
        </w:rPr>
        <w:t>S2-2508789</w:t>
      </w:r>
      <w:r>
        <w:t xml:space="preserve">, to </w:t>
      </w:r>
      <w:r w:rsidRPr="00497EE3">
        <w:rPr>
          <w:color w:val="0000FF"/>
        </w:rPr>
        <w:t>S2-250</w:t>
      </w:r>
      <w:r>
        <w:rPr>
          <w:color w:val="0000FF"/>
        </w:rPr>
        <w:t>9721</w:t>
      </w:r>
      <w:r>
        <w:t>.</w:t>
      </w:r>
      <w:r w:rsidRPr="00437C14">
        <w:t xml:space="preserve"> </w:t>
      </w:r>
    </w:p>
    <w:p w14:paraId="37104EF2" w14:textId="77777777" w:rsidR="009E726A" w:rsidRPr="005B25A1" w:rsidRDefault="009E726A" w:rsidP="009E726A">
      <w:pPr>
        <w:keepNext/>
        <w:keepLines/>
        <w:rPr>
          <w:b/>
          <w:bCs/>
        </w:rPr>
      </w:pPr>
      <w:r w:rsidRPr="005B25A1">
        <w:rPr>
          <w:b/>
          <w:bCs/>
        </w:rPr>
        <w:t>Plenary Discussion:</w:t>
      </w:r>
    </w:p>
    <w:p w14:paraId="1BB380B1" w14:textId="77777777" w:rsidR="00481CAC" w:rsidRPr="005B25A1" w:rsidRDefault="00481CAC" w:rsidP="00481CAC">
      <w:pPr>
        <w:keepNext/>
        <w:keepLines/>
      </w:pPr>
      <w:r>
        <w:t xml:space="preserve">  </w:t>
      </w:r>
      <w:r w:rsidRPr="00380F14">
        <w:rPr>
          <w:color w:val="FF0000"/>
        </w:rPr>
        <w:t>&lt;RETURN - OPEN&gt;</w:t>
      </w:r>
    </w:p>
    <w:p w14:paraId="505CC2C4" w14:textId="77777777" w:rsidR="00481CAC" w:rsidRPr="009E726A" w:rsidRDefault="00481CAC" w:rsidP="00481CAC">
      <w:pPr>
        <w:keepNext/>
        <w:keepLines/>
      </w:pPr>
    </w:p>
    <w:p w14:paraId="11A8C973" w14:textId="77777777" w:rsidR="00481CAC" w:rsidRPr="00EB0339" w:rsidRDefault="00481CAC" w:rsidP="00481CAC">
      <w:r w:rsidRPr="005B25A1">
        <w:rPr>
          <w:b/>
          <w:bCs/>
        </w:rPr>
        <w:t>Status:</w:t>
      </w:r>
      <w:r>
        <w:t xml:space="preserve"> </w:t>
      </w:r>
      <w:r w:rsidRPr="00380F14">
        <w:rPr>
          <w:color w:val="FF0000"/>
        </w:rPr>
        <w:t>OPEN</w:t>
      </w:r>
    </w:p>
    <w:p w14:paraId="1A07964F" w14:textId="77777777" w:rsidR="00E00DA6" w:rsidRDefault="007615D6" w:rsidP="000A3FBD">
      <w:pPr>
        <w:pStyle w:val="NormTop"/>
      </w:pPr>
      <w:r>
        <w:rPr>
          <w:color w:val="0000FF"/>
        </w:rPr>
        <w:t>S2-2508578</w:t>
      </w:r>
      <w:r w:rsidRPr="00D53282">
        <w:t xml:space="preserve"> </w:t>
      </w:r>
      <w:r>
        <w:t xml:space="preserve">(LS OUT) [DRAFT] Reply LS on AI/ML Positioning Case 3a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LS on AI/ML Positioning Case 3a.</w:t>
      </w:r>
    </w:p>
    <w:p w14:paraId="301E15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D34C09D" w14:textId="77777777" w:rsidR="007615D6" w:rsidRPr="005B25A1" w:rsidRDefault="007615D6" w:rsidP="007615D6">
      <w:pPr>
        <w:keepNext/>
        <w:keepLines/>
        <w:rPr>
          <w:b/>
          <w:bCs/>
        </w:rPr>
      </w:pPr>
      <w:r w:rsidRPr="005B25A1">
        <w:rPr>
          <w:b/>
          <w:bCs/>
        </w:rPr>
        <w:t>Parallel discussion:</w:t>
      </w:r>
    </w:p>
    <w:p w14:paraId="6EE6FB9F" w14:textId="145619D5" w:rsidR="00481CAC" w:rsidRPr="005B25A1" w:rsidRDefault="00481CAC" w:rsidP="00481CAC">
      <w:pPr>
        <w:keepNext/>
        <w:keepLines/>
      </w:pPr>
      <w:r>
        <w:t xml:space="preserve">The alternative proposed responses were reviewed. This was merged into </w:t>
      </w:r>
      <w:r w:rsidRPr="00497EE3">
        <w:rPr>
          <w:color w:val="0000FF"/>
        </w:rPr>
        <w:t>S2-250</w:t>
      </w:r>
      <w:r>
        <w:rPr>
          <w:color w:val="0000FF"/>
        </w:rPr>
        <w:t>9721</w:t>
      </w:r>
      <w:r>
        <w:t>.</w:t>
      </w:r>
    </w:p>
    <w:p w14:paraId="774B98D9" w14:textId="47E93D30" w:rsidR="00481CAC" w:rsidRPr="00EB0339" w:rsidRDefault="00481CAC" w:rsidP="00481CAC">
      <w:r w:rsidRPr="005B25A1">
        <w:rPr>
          <w:b/>
          <w:bCs/>
        </w:rPr>
        <w:t>Status:</w:t>
      </w:r>
      <w:r>
        <w:t xml:space="preserve"> </w:t>
      </w:r>
      <w:r w:rsidR="00E62B30" w:rsidRPr="00E62B30">
        <w:rPr>
          <w:color w:val="3333FF"/>
        </w:rPr>
        <w:t>Merged</w:t>
      </w:r>
      <w:r w:rsidR="00E62B30">
        <w:t>.</w:t>
      </w:r>
    </w:p>
    <w:p w14:paraId="66734099" w14:textId="77777777" w:rsidR="00E00DA6" w:rsidRDefault="007615D6" w:rsidP="000A3FBD">
      <w:pPr>
        <w:pStyle w:val="NormTop"/>
      </w:pPr>
      <w:r>
        <w:rPr>
          <w:color w:val="0000FF"/>
        </w:rPr>
        <w:t>S2-2509083</w:t>
      </w:r>
      <w:r w:rsidRPr="00D53282">
        <w:t xml:space="preserve"> </w:t>
      </w:r>
      <w:r>
        <w:t>(LS OUT) [DRAFT] Reply LS on AIML Positioning Case 3a (Source: Xiaomi)</w:t>
      </w:r>
      <w:r>
        <w:br/>
      </w:r>
      <w:r w:rsidRPr="00D53282">
        <w:rPr>
          <w:b/>
        </w:rPr>
        <w:t>Document for:</w:t>
      </w:r>
      <w:r w:rsidRPr="00D53282">
        <w:t xml:space="preserve"> </w:t>
      </w:r>
      <w:r>
        <w:t>Approval</w:t>
      </w:r>
      <w:r>
        <w:br/>
      </w:r>
      <w:r w:rsidRPr="00D53282">
        <w:rPr>
          <w:b/>
        </w:rPr>
        <w:t>Abstract:</w:t>
      </w:r>
      <w:r w:rsidRPr="00D53282">
        <w:t xml:space="preserve"> </w:t>
      </w:r>
      <w:r>
        <w:br/>
        <w:t>To: RAN WG3. Attachments: CR#0738 for 23.273.</w:t>
      </w:r>
    </w:p>
    <w:p w14:paraId="6E82162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F99D26F" w14:textId="77777777" w:rsidR="007615D6" w:rsidRPr="005B25A1" w:rsidRDefault="007615D6" w:rsidP="007615D6">
      <w:pPr>
        <w:keepNext/>
        <w:keepLines/>
        <w:rPr>
          <w:b/>
          <w:bCs/>
        </w:rPr>
      </w:pPr>
      <w:r w:rsidRPr="005B25A1">
        <w:rPr>
          <w:b/>
          <w:bCs/>
        </w:rPr>
        <w:t>Parallel discussion:</w:t>
      </w:r>
    </w:p>
    <w:p w14:paraId="62E44AC1"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6B14BD88" w14:textId="77777777" w:rsidR="00E62B30" w:rsidRPr="00EB0339" w:rsidRDefault="00E62B30" w:rsidP="00E62B30">
      <w:r w:rsidRPr="005B25A1">
        <w:rPr>
          <w:b/>
          <w:bCs/>
        </w:rPr>
        <w:t>Status:</w:t>
      </w:r>
      <w:r>
        <w:t xml:space="preserve"> </w:t>
      </w:r>
      <w:r w:rsidRPr="00E62B30">
        <w:rPr>
          <w:color w:val="3333FF"/>
        </w:rPr>
        <w:t>Merged</w:t>
      </w:r>
      <w:r>
        <w:t>.</w:t>
      </w:r>
    </w:p>
    <w:p w14:paraId="45423797" w14:textId="77777777" w:rsidR="00E00DA6" w:rsidRDefault="007615D6" w:rsidP="000A3FBD">
      <w:pPr>
        <w:pStyle w:val="NormTop"/>
      </w:pPr>
      <w:r>
        <w:rPr>
          <w:color w:val="0000FF"/>
        </w:rPr>
        <w:t>S2-2508789</w:t>
      </w:r>
      <w:r w:rsidRPr="00D53282">
        <w:t xml:space="preserve"> </w:t>
      </w:r>
      <w:r>
        <w:t>(LS OUT) [DRAFT] Reply LS on AI/ML Positioning Case 3a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85B720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73225AD" w14:textId="77777777" w:rsidR="007615D6" w:rsidRPr="005B25A1" w:rsidRDefault="007615D6" w:rsidP="007615D6">
      <w:pPr>
        <w:keepNext/>
        <w:keepLines/>
        <w:rPr>
          <w:b/>
          <w:bCs/>
        </w:rPr>
      </w:pPr>
      <w:r w:rsidRPr="005B25A1">
        <w:rPr>
          <w:b/>
          <w:bCs/>
        </w:rPr>
        <w:t>Parallel discussion:</w:t>
      </w:r>
    </w:p>
    <w:p w14:paraId="15B7E812"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4B4EB01D" w14:textId="77777777" w:rsidR="00E62B30" w:rsidRPr="00EB0339" w:rsidRDefault="00E62B30" w:rsidP="00E62B30">
      <w:r w:rsidRPr="005B25A1">
        <w:rPr>
          <w:b/>
          <w:bCs/>
        </w:rPr>
        <w:t>Status:</w:t>
      </w:r>
      <w:r>
        <w:t xml:space="preserve"> </w:t>
      </w:r>
      <w:r w:rsidRPr="00E62B30">
        <w:rPr>
          <w:color w:val="3333FF"/>
        </w:rPr>
        <w:t>Merged</w:t>
      </w:r>
      <w:r>
        <w:t>.</w:t>
      </w:r>
    </w:p>
    <w:p w14:paraId="4AE91ECD" w14:textId="77777777" w:rsidR="00E00DA6" w:rsidRDefault="007615D6" w:rsidP="000A3FBD">
      <w:pPr>
        <w:pStyle w:val="NormTop"/>
      </w:pPr>
      <w:r>
        <w:rPr>
          <w:color w:val="0000FF"/>
        </w:rPr>
        <w:t>S2-2508198</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6C4F7D8E" w14:textId="77777777" w:rsidR="007615D6" w:rsidRPr="005B25A1" w:rsidRDefault="007615D6" w:rsidP="007615D6">
      <w:pPr>
        <w:keepNext/>
        <w:keepLines/>
        <w:rPr>
          <w:b/>
          <w:bCs/>
        </w:rPr>
      </w:pPr>
      <w:r w:rsidRPr="005B25A1">
        <w:rPr>
          <w:b/>
          <w:bCs/>
        </w:rPr>
        <w:t>Parallel discussion:</w:t>
      </w:r>
    </w:p>
    <w:p w14:paraId="40909DAF" w14:textId="3BD5F1CC" w:rsidR="007615D6" w:rsidRPr="005B25A1" w:rsidRDefault="00E62B30" w:rsidP="007615D6">
      <w:pPr>
        <w:keepNext/>
        <w:keepLines/>
      </w:pPr>
      <w:r>
        <w:t xml:space="preserve">This was reviewed and </w:t>
      </w:r>
      <w:r w:rsidRPr="00C3284B">
        <w:rPr>
          <w:color w:val="0000FF"/>
        </w:rPr>
        <w:t>noted</w:t>
      </w:r>
      <w:r>
        <w:t xml:space="preserve"> in parallel session.</w:t>
      </w:r>
    </w:p>
    <w:p w14:paraId="08989BD8" w14:textId="19AA04DD" w:rsidR="007615D6" w:rsidRPr="00EB0339" w:rsidRDefault="007615D6" w:rsidP="007615D6">
      <w:r w:rsidRPr="005B25A1">
        <w:rPr>
          <w:b/>
          <w:bCs/>
        </w:rPr>
        <w:t>Status:</w:t>
      </w:r>
      <w:r>
        <w:t xml:space="preserve"> </w:t>
      </w:r>
      <w:r>
        <w:rPr>
          <w:color w:val="0000FF"/>
        </w:rPr>
        <w:t>Noted</w:t>
      </w:r>
      <w:r>
        <w:t>.</w:t>
      </w:r>
    </w:p>
    <w:p w14:paraId="619F6284" w14:textId="77777777" w:rsidR="00E00DA6" w:rsidRDefault="007615D6" w:rsidP="000A3FBD">
      <w:pPr>
        <w:pStyle w:val="NormTop"/>
      </w:pPr>
      <w:r>
        <w:rPr>
          <w:color w:val="0000FF"/>
        </w:rPr>
        <w:t>S2-2508166</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Information</w:t>
      </w:r>
      <w:r>
        <w:br/>
      </w:r>
      <w:r w:rsidRPr="00D53282">
        <w:rPr>
          <w:b/>
        </w:rPr>
        <w:t>Abstract:</w:t>
      </w:r>
      <w:r w:rsidRPr="00D53282">
        <w:t xml:space="preserve"> </w:t>
      </w:r>
      <w:r>
        <w:br/>
        <w:t>TSG RAN has received LSs from SA WG2 and SA WG5 in RP-251919 [1] and RP-251920 [2], respectively. TSG RAN would like to clarify that the request from RAN WG2 on feasibility of dataset/model parameter exchange is for Rel-20, not for Rel-19. After discussing these LSs, TSG RAN would like to further provide TSG SA with the information included in the Actions.</w:t>
      </w:r>
    </w:p>
    <w:p w14:paraId="3A9352DF" w14:textId="77777777" w:rsidR="007615D6" w:rsidRPr="005B25A1" w:rsidRDefault="007615D6" w:rsidP="007615D6">
      <w:pPr>
        <w:keepNext/>
        <w:keepLines/>
        <w:rPr>
          <w:b/>
          <w:bCs/>
        </w:rPr>
      </w:pPr>
      <w:r w:rsidRPr="005B25A1">
        <w:rPr>
          <w:b/>
          <w:bCs/>
        </w:rPr>
        <w:t>Parallel discussion:</w:t>
      </w:r>
    </w:p>
    <w:p w14:paraId="41ABC096" w14:textId="77777777" w:rsidR="00E62B30" w:rsidRPr="005B25A1" w:rsidRDefault="00E62B30" w:rsidP="00E62B30">
      <w:pPr>
        <w:keepNext/>
        <w:keepLines/>
      </w:pPr>
      <w:r>
        <w:t xml:space="preserve">This was reviewed and </w:t>
      </w:r>
      <w:r w:rsidRPr="00C3284B">
        <w:rPr>
          <w:color w:val="0000FF"/>
        </w:rPr>
        <w:t>noted</w:t>
      </w:r>
      <w:r>
        <w:t xml:space="preserve"> in parallel session.</w:t>
      </w:r>
    </w:p>
    <w:p w14:paraId="750815D4" w14:textId="77777777" w:rsidR="00E62B30" w:rsidRPr="00EB0339" w:rsidRDefault="00E62B30" w:rsidP="00E62B30">
      <w:r w:rsidRPr="005B25A1">
        <w:rPr>
          <w:b/>
          <w:bCs/>
        </w:rPr>
        <w:t>Status:</w:t>
      </w:r>
      <w:r>
        <w:t xml:space="preserve"> </w:t>
      </w:r>
      <w:r>
        <w:rPr>
          <w:color w:val="0000FF"/>
        </w:rPr>
        <w:t>Noted</w:t>
      </w:r>
      <w:r>
        <w:t>.</w:t>
      </w:r>
    </w:p>
    <w:p w14:paraId="0195E320" w14:textId="77777777" w:rsidR="00E00DA6" w:rsidRDefault="007615D6" w:rsidP="000A3FBD">
      <w:pPr>
        <w:pStyle w:val="NormTop"/>
      </w:pPr>
      <w:r>
        <w:rPr>
          <w:color w:val="0000FF"/>
        </w:rPr>
        <w:t>S2-2509084</w:t>
      </w:r>
      <w:r w:rsidRPr="00D53282">
        <w:t xml:space="preserve"> </w:t>
      </w:r>
      <w:r>
        <w:t>(DISCUSSION) Discussion on way forward for dataset and model parameters exchange. (Source: Xiaomi)</w:t>
      </w:r>
      <w:r>
        <w:br/>
      </w:r>
      <w:r w:rsidRPr="00D53282">
        <w:rPr>
          <w:b/>
        </w:rPr>
        <w:t>Document for:</w:t>
      </w:r>
      <w:r w:rsidRPr="00D53282">
        <w:t xml:space="preserve"> </w:t>
      </w:r>
      <w:r>
        <w:t>Agreement</w:t>
      </w:r>
      <w:r>
        <w:br/>
      </w:r>
      <w:r w:rsidRPr="00D53282">
        <w:rPr>
          <w:b/>
        </w:rPr>
        <w:t>Abstract:</w:t>
      </w:r>
      <w:r w:rsidRPr="00D53282">
        <w:t xml:space="preserve"> </w:t>
      </w:r>
      <w:r>
        <w:br/>
        <w:t>The discussion on way forward for dataset and model parameters exchange.</w:t>
      </w:r>
    </w:p>
    <w:p w14:paraId="6E36FEA4" w14:textId="77777777" w:rsidR="007615D6" w:rsidRPr="005B25A1" w:rsidRDefault="007615D6" w:rsidP="007615D6">
      <w:pPr>
        <w:keepNext/>
        <w:keepLines/>
        <w:rPr>
          <w:b/>
          <w:bCs/>
        </w:rPr>
      </w:pPr>
      <w:r w:rsidRPr="005B25A1">
        <w:rPr>
          <w:b/>
          <w:bCs/>
        </w:rPr>
        <w:t>Parallel discussion:</w:t>
      </w:r>
    </w:p>
    <w:p w14:paraId="4ED3C660" w14:textId="4BF08B98" w:rsidR="007615D6" w:rsidRPr="005B25A1" w:rsidRDefault="00E62B30" w:rsidP="007615D6">
      <w:pPr>
        <w:keepNext/>
        <w:keepLines/>
      </w:pPr>
      <w:r>
        <w:t>T</w:t>
      </w:r>
      <w:r w:rsidR="00961EAD">
        <w:t>h</w:t>
      </w:r>
      <w:r>
        <w:t>e SA WG2 Chair clarified that if SA WG2 agree to update the SID to add this work, this will then be forwarded to TSG SA for decision and the SA WG2 Chair could provide guidance on the implications to the TU Budget and scheduling for any additional work.</w:t>
      </w:r>
      <w:r w:rsidR="00961EAD">
        <w:t xml:space="preserve"> </w:t>
      </w:r>
      <w:r>
        <w:t>MediaTek commented that they did not think we need to wait for RAN WG2 for this, but can be discussed in the work planning session where the SID will be discussed.</w:t>
      </w:r>
    </w:p>
    <w:p w14:paraId="6EB30A53" w14:textId="77777777" w:rsidR="009E726A" w:rsidRPr="005B25A1" w:rsidRDefault="009E726A" w:rsidP="009E726A">
      <w:pPr>
        <w:keepNext/>
        <w:keepLines/>
        <w:rPr>
          <w:b/>
          <w:bCs/>
        </w:rPr>
      </w:pPr>
      <w:r w:rsidRPr="005B25A1">
        <w:rPr>
          <w:b/>
          <w:bCs/>
        </w:rPr>
        <w:t>Plenary Discussion:</w:t>
      </w:r>
    </w:p>
    <w:p w14:paraId="4E2BE34A" w14:textId="77777777" w:rsidR="00961EAD" w:rsidRPr="005B25A1" w:rsidRDefault="00961EAD" w:rsidP="00961EAD">
      <w:pPr>
        <w:keepNext/>
        <w:keepLines/>
      </w:pPr>
      <w:r>
        <w:t xml:space="preserve">  </w:t>
      </w:r>
      <w:r w:rsidRPr="00380F14">
        <w:rPr>
          <w:color w:val="FF0000"/>
        </w:rPr>
        <w:t>&lt;RETURN - OPEN&gt;</w:t>
      </w:r>
    </w:p>
    <w:p w14:paraId="04BB5C7D" w14:textId="77777777" w:rsidR="00961EAD" w:rsidRPr="009E726A" w:rsidRDefault="00961EAD" w:rsidP="00961EAD">
      <w:pPr>
        <w:keepNext/>
        <w:keepLines/>
      </w:pPr>
    </w:p>
    <w:p w14:paraId="22D7C948" w14:textId="77777777" w:rsidR="00961EAD" w:rsidRPr="00EB0339" w:rsidRDefault="00961EAD" w:rsidP="00961EAD">
      <w:r w:rsidRPr="005B25A1">
        <w:rPr>
          <w:b/>
          <w:bCs/>
        </w:rPr>
        <w:t>Status:</w:t>
      </w:r>
      <w:r>
        <w:t xml:space="preserve"> </w:t>
      </w:r>
      <w:r w:rsidRPr="00380F14">
        <w:rPr>
          <w:color w:val="FF0000"/>
        </w:rPr>
        <w:t>OPEN</w:t>
      </w:r>
    </w:p>
    <w:p w14:paraId="7A2A0E40" w14:textId="5EC0E23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Allocation of CN assigned subgroup ID for LP-WUS</w:t>
      </w:r>
    </w:p>
    <w:p w14:paraId="3A71B7CB" w14:textId="34780AAC" w:rsidR="00E00DA6" w:rsidRDefault="007615D6" w:rsidP="000A3FBD">
      <w:pPr>
        <w:pStyle w:val="NormTop"/>
      </w:pPr>
      <w:r>
        <w:rPr>
          <w:color w:val="0000FF"/>
        </w:rPr>
        <w:t>S2-2508191</w:t>
      </w:r>
      <w:r w:rsidRPr="00D53282">
        <w:t xml:space="preserve"> </w:t>
      </w:r>
      <w:r>
        <w:t>(LS IN) LS from RAN WG3: LS on allocation of CN assigned subgroup ID for LP-WUS (Source: RAN WG3 (R3-255941))</w:t>
      </w:r>
      <w:r>
        <w:br/>
      </w:r>
      <w:r w:rsidRPr="00D53282">
        <w:rPr>
          <w:b/>
        </w:rPr>
        <w:t>Document for:</w:t>
      </w:r>
      <w:r w:rsidRPr="00D53282">
        <w:t xml:space="preserve"> </w:t>
      </w:r>
      <w:r>
        <w:t>Action</w:t>
      </w:r>
      <w:r>
        <w:br/>
      </w:r>
      <w:r w:rsidRPr="00D53282">
        <w:rPr>
          <w:b/>
        </w:rPr>
        <w:t>Abstract:</w:t>
      </w:r>
      <w:r w:rsidRPr="00D53282">
        <w:t xml:space="preserve"> </w:t>
      </w:r>
      <w:r>
        <w:br/>
        <w:t>Regarding the range of CN assigned subgroup ID for LP-WUS, RAN WG3 made the following agreements: The range of CN assigned subgroup ID in NG/</w:t>
      </w:r>
      <w:proofErr w:type="spellStart"/>
      <w:r>
        <w:t>Xn</w:t>
      </w:r>
      <w:proofErr w:type="spellEnd"/>
      <w:r>
        <w:t>/F1 message is 0. 30. This agreement means that when the AMF allocates CN assigned subgroup ID for the UE, it should consider the least range of subgroup ID available over NG-RAN cells corresponding to the UE registration area. RAN WG3 would like to provide following background information: according to the TS 38.213, for CN assigned subgroup ID range, dependent on the per-cell PO (Paging Occasion) to LO (LP-WUS Occasion) association: o in case PO-to-LO association is 4, subgroup ID #0 to #6 can be used;. o in case PO-to-LO association is 2, subgroup ID #0 to #14 can be used; o in case PO-to-LO association is 1, subgroup ID #0 to #30 can be used; RAN WG3 would like to ask SA WG2 to take the above into consideration, and discuss the potential specification impact, if any.</w:t>
      </w:r>
      <w:r w:rsidR="00705A89">
        <w:br/>
      </w:r>
      <w:r w:rsidR="00705A89" w:rsidRPr="00705A89">
        <w:rPr>
          <w:b/>
          <w:bCs/>
        </w:rPr>
        <w:t xml:space="preserve">Action: </w:t>
      </w:r>
      <w:r>
        <w:t>RAN WG3 would like to ask SA WG2 to take the above into consideration, and discuss potential specification impact, if any.</w:t>
      </w:r>
    </w:p>
    <w:p w14:paraId="37A4BB0B" w14:textId="671E77CF"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w:t>
      </w:r>
      <w:r w:rsidR="00B40C48">
        <w:rPr>
          <w:color w:val="0000FF"/>
        </w:rPr>
        <w:t>08673</w:t>
      </w:r>
      <w:r>
        <w:t>,</w:t>
      </w:r>
      <w:r>
        <w:rPr>
          <w:color w:val="0000FF"/>
        </w:rPr>
        <w:t xml:space="preserve"> S2-2509171</w:t>
      </w:r>
      <w:r>
        <w:t>.</w:t>
      </w:r>
    </w:p>
    <w:p w14:paraId="45A855BC" w14:textId="77777777" w:rsidR="007615D6" w:rsidRPr="005B25A1" w:rsidRDefault="007615D6" w:rsidP="007615D6">
      <w:pPr>
        <w:keepNext/>
        <w:keepLines/>
        <w:rPr>
          <w:b/>
          <w:bCs/>
        </w:rPr>
      </w:pPr>
      <w:r w:rsidRPr="005B25A1">
        <w:rPr>
          <w:b/>
          <w:bCs/>
        </w:rPr>
        <w:t>Parallel discussion:</w:t>
      </w:r>
    </w:p>
    <w:p w14:paraId="65EDE4BC" w14:textId="02244AF0" w:rsidR="007615D6" w:rsidRPr="005B25A1" w:rsidRDefault="00961EAD" w:rsidP="007615D6">
      <w:pPr>
        <w:keepNext/>
        <w:keepLines/>
      </w:pPr>
      <w:r>
        <w:t>The proposed responses were reviewed.</w:t>
      </w:r>
    </w:p>
    <w:p w14:paraId="0A109582" w14:textId="77777777" w:rsidR="009E726A" w:rsidRPr="005B25A1" w:rsidRDefault="009E726A" w:rsidP="009E726A">
      <w:pPr>
        <w:keepNext/>
        <w:keepLines/>
        <w:rPr>
          <w:b/>
          <w:bCs/>
        </w:rPr>
      </w:pPr>
      <w:r w:rsidRPr="005B25A1">
        <w:rPr>
          <w:b/>
          <w:bCs/>
        </w:rPr>
        <w:t>Plenary Discussion:</w:t>
      </w:r>
    </w:p>
    <w:p w14:paraId="46123036" w14:textId="33D70235" w:rsidR="00A37FA5" w:rsidRPr="00A37FA5" w:rsidRDefault="00A37FA5" w:rsidP="00A37FA5">
      <w:pPr>
        <w:keepNext/>
        <w:keepLines/>
      </w:pPr>
      <w:r w:rsidRPr="00A37FA5">
        <w:t xml:space="preserve">Final response in </w:t>
      </w:r>
      <w:r w:rsidRPr="00A37FA5">
        <w:rPr>
          <w:color w:val="3333FF"/>
        </w:rPr>
        <w:t>S2-25098</w:t>
      </w:r>
      <w:r>
        <w:rPr>
          <w:color w:val="3333FF"/>
        </w:rPr>
        <w:t>34</w:t>
      </w:r>
      <w:r>
        <w:t>.</w:t>
      </w:r>
    </w:p>
    <w:p w14:paraId="42D073AA" w14:textId="77777777" w:rsidR="00A37FA5" w:rsidRPr="00EB0339" w:rsidRDefault="00A37FA5" w:rsidP="00A37FA5">
      <w:r w:rsidRPr="005B25A1">
        <w:rPr>
          <w:b/>
          <w:bCs/>
        </w:rPr>
        <w:t>Status:</w:t>
      </w:r>
      <w:r>
        <w:t xml:space="preserve"> </w:t>
      </w:r>
      <w:r w:rsidRPr="00A37FA5">
        <w:rPr>
          <w:color w:val="00B050"/>
        </w:rPr>
        <w:t>Replied to</w:t>
      </w:r>
      <w:r>
        <w:t>.</w:t>
      </w:r>
    </w:p>
    <w:p w14:paraId="79550B55" w14:textId="77777777" w:rsidR="00E00DA6" w:rsidRDefault="007615D6" w:rsidP="000A3FBD">
      <w:pPr>
        <w:pStyle w:val="NormTop"/>
      </w:pPr>
      <w:r>
        <w:rPr>
          <w:color w:val="0000FF"/>
        </w:rPr>
        <w:t>S2-2508673</w:t>
      </w:r>
      <w:r w:rsidRPr="00D53282">
        <w:t xml:space="preserve"> </w:t>
      </w:r>
      <w:r>
        <w:t>(LS OUT) [DRAFT] Reply LS on allocation of CN assigned subgroup ID for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the LS R3-255941.</w:t>
      </w:r>
    </w:p>
    <w:p w14:paraId="4EA0B1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05BE5601" w14:textId="77777777" w:rsidR="007615D6" w:rsidRPr="005B25A1" w:rsidRDefault="007615D6" w:rsidP="007615D6">
      <w:pPr>
        <w:keepNext/>
        <w:keepLines/>
        <w:rPr>
          <w:b/>
          <w:bCs/>
        </w:rPr>
      </w:pPr>
      <w:r w:rsidRPr="005B25A1">
        <w:rPr>
          <w:b/>
          <w:bCs/>
        </w:rPr>
        <w:t>Parallel discussion:</w:t>
      </w:r>
    </w:p>
    <w:p w14:paraId="71F609F9" w14:textId="02F71FA7" w:rsidR="007615D6" w:rsidRDefault="00961EAD" w:rsidP="007615D6">
      <w:pPr>
        <w:keepNext/>
        <w:keepLines/>
      </w:pPr>
      <w:r>
        <w:t>The related CR was reviewed.</w:t>
      </w:r>
      <w:r w:rsidR="00B40C48">
        <w:t xml:space="preserve"> This was left for off-line discussion and revised to </w:t>
      </w:r>
      <w:r w:rsidR="00B40C48" w:rsidRPr="00497EE3">
        <w:rPr>
          <w:color w:val="0000FF"/>
        </w:rPr>
        <w:t>S2-250</w:t>
      </w:r>
      <w:r w:rsidR="00B40C48">
        <w:rPr>
          <w:color w:val="0000FF"/>
        </w:rPr>
        <w:t>9727</w:t>
      </w:r>
      <w:r w:rsidR="00B40C48">
        <w:t>.</w:t>
      </w:r>
    </w:p>
    <w:p w14:paraId="769BECC7" w14:textId="45272C3D" w:rsidR="00EA0E2E" w:rsidRPr="005B25A1" w:rsidRDefault="00EA0E2E" w:rsidP="007615D6">
      <w:pPr>
        <w:keepNext/>
        <w:keepLines/>
      </w:pPr>
      <w:r>
        <w:t xml:space="preserve">Some corrections were needed and this was left for off-line discussion and revised, merging </w:t>
      </w:r>
      <w:r w:rsidRPr="00CE3EC0">
        <w:rPr>
          <w:color w:val="0000FF"/>
        </w:rPr>
        <w:t>S2-2</w:t>
      </w:r>
      <w:r>
        <w:rPr>
          <w:color w:val="0000FF"/>
        </w:rPr>
        <w:t>509171</w:t>
      </w:r>
      <w:r>
        <w:t xml:space="preserve">, to </w:t>
      </w:r>
      <w:r w:rsidRPr="00497EE3">
        <w:rPr>
          <w:color w:val="0000FF"/>
        </w:rPr>
        <w:t>S2-250</w:t>
      </w:r>
      <w:r>
        <w:rPr>
          <w:color w:val="0000FF"/>
        </w:rPr>
        <w:t>9810</w:t>
      </w:r>
      <w:r>
        <w:t>.</w:t>
      </w:r>
      <w:r w:rsidRPr="00437C14">
        <w:t xml:space="preserve"> </w:t>
      </w:r>
    </w:p>
    <w:p w14:paraId="1D26C1BC" w14:textId="77777777" w:rsidR="009E726A" w:rsidRPr="005B25A1" w:rsidRDefault="009E726A" w:rsidP="009E726A">
      <w:pPr>
        <w:keepNext/>
        <w:keepLines/>
        <w:rPr>
          <w:b/>
          <w:bCs/>
        </w:rPr>
      </w:pPr>
      <w:r w:rsidRPr="005B25A1">
        <w:rPr>
          <w:b/>
          <w:bCs/>
        </w:rPr>
        <w:t>Plenary Discussion:</w:t>
      </w:r>
    </w:p>
    <w:p w14:paraId="34B6264D" w14:textId="2EE3EE0D" w:rsidR="00961EAD" w:rsidRPr="00A37FA5" w:rsidRDefault="00A37FA5" w:rsidP="00961EAD">
      <w:pPr>
        <w:keepNext/>
        <w:keepLines/>
      </w:pPr>
      <w:r>
        <w:t xml:space="preserve">This was revised, to clean up highlighting and remove 'draft', to </w:t>
      </w:r>
      <w:r w:rsidRPr="00CE3EC0">
        <w:rPr>
          <w:color w:val="0000FF"/>
        </w:rPr>
        <w:t>S2-2</w:t>
      </w:r>
      <w:r>
        <w:rPr>
          <w:color w:val="0000FF"/>
        </w:rPr>
        <w:t>509834</w:t>
      </w:r>
      <w:r>
        <w:t>.</w:t>
      </w:r>
      <w:r w:rsidRPr="00375008">
        <w:t xml:space="preserve"> </w:t>
      </w:r>
    </w:p>
    <w:p w14:paraId="4AE81B8F" w14:textId="44BAD1B1" w:rsidR="00961EAD" w:rsidRPr="00A37FA5" w:rsidRDefault="00A37FA5" w:rsidP="00961EAD">
      <w:pPr>
        <w:keepNext/>
        <w:keepLines/>
      </w:pPr>
      <w:r>
        <w:t xml:space="preserve">This was </w:t>
      </w:r>
      <w:r w:rsidRPr="00C3284B">
        <w:rPr>
          <w:color w:val="FF0000"/>
          <w:lang w:eastAsia="en-US"/>
        </w:rPr>
        <w:t>approved</w:t>
      </w:r>
      <w:r>
        <w:t>.</w:t>
      </w:r>
    </w:p>
    <w:p w14:paraId="457610A5" w14:textId="3876DF60" w:rsidR="00961EAD" w:rsidRPr="00EB0339" w:rsidRDefault="00961EAD" w:rsidP="00961EAD">
      <w:r w:rsidRPr="005B25A1">
        <w:rPr>
          <w:b/>
          <w:bCs/>
        </w:rPr>
        <w:t>Status:</w:t>
      </w:r>
      <w:r>
        <w:t xml:space="preserve"> </w:t>
      </w:r>
      <w:r w:rsidR="00A37FA5" w:rsidRPr="00C3284B">
        <w:rPr>
          <w:color w:val="FF0000"/>
          <w:lang w:eastAsia="en-US"/>
        </w:rPr>
        <w:t>Approved</w:t>
      </w:r>
      <w:r w:rsidR="00A37FA5">
        <w:t>.</w:t>
      </w:r>
    </w:p>
    <w:p w14:paraId="21BDA1B7" w14:textId="77777777" w:rsidR="00961EAD" w:rsidRDefault="00961EAD" w:rsidP="00961EAD">
      <w:pPr>
        <w:pStyle w:val="NormTop"/>
      </w:pPr>
      <w:r>
        <w:rPr>
          <w:color w:val="0000FF"/>
        </w:rPr>
        <w:t>S2-2508674</w:t>
      </w:r>
      <w:r w:rsidRPr="00D53282">
        <w:t xml:space="preserve"> </w:t>
      </w:r>
      <w:r>
        <w:t>(CR) 23.501 CR6441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PO-to-LO association aspect.</w:t>
      </w:r>
    </w:p>
    <w:p w14:paraId="02F1B72F" w14:textId="77777777" w:rsidR="00961EAD" w:rsidRPr="005B25A1" w:rsidRDefault="00961EAD" w:rsidP="00961EAD">
      <w:pPr>
        <w:keepNext/>
        <w:keepLines/>
        <w:rPr>
          <w:b/>
          <w:bCs/>
        </w:rPr>
      </w:pPr>
      <w:r w:rsidRPr="005B25A1">
        <w:rPr>
          <w:b/>
          <w:bCs/>
        </w:rPr>
        <w:t>Parallel discussion:</w:t>
      </w:r>
    </w:p>
    <w:p w14:paraId="0E0D476A" w14:textId="0447496C" w:rsidR="00961EAD" w:rsidRPr="00A61162" w:rsidRDefault="00961EAD" w:rsidP="00961EAD">
      <w:pPr>
        <w:keepNext/>
        <w:keepLines/>
      </w:pPr>
      <w:r>
        <w:t xml:space="preserve">The alternative proposed </w:t>
      </w:r>
      <w:r w:rsidR="00A61162">
        <w:t>C</w:t>
      </w:r>
      <w:r>
        <w:t xml:space="preserve">R was reviewed. </w:t>
      </w:r>
      <w:r w:rsidR="00A61162">
        <w:t>Nokia suggested removing the number of Subgroup IDs, as done in the NTT DOCOMO CR. Vodafone questioned how the number of subgroups is not automated in the RAN to avoid this configuration. This was left for off-line discussion.</w:t>
      </w:r>
    </w:p>
    <w:p w14:paraId="03C9725C" w14:textId="77777777" w:rsidR="00961EAD" w:rsidRPr="005B25A1" w:rsidRDefault="00961EAD" w:rsidP="00961EAD">
      <w:pPr>
        <w:keepNext/>
        <w:keepLines/>
        <w:rPr>
          <w:b/>
          <w:bCs/>
        </w:rPr>
      </w:pPr>
      <w:r w:rsidRPr="005B25A1">
        <w:rPr>
          <w:b/>
          <w:bCs/>
        </w:rPr>
        <w:t>Plenary Discussion:</w:t>
      </w:r>
    </w:p>
    <w:p w14:paraId="05BFAF53" w14:textId="77777777" w:rsidR="00A61162" w:rsidRPr="005B25A1" w:rsidRDefault="00A61162" w:rsidP="00A61162">
      <w:pPr>
        <w:keepNext/>
        <w:keepLines/>
      </w:pPr>
      <w:r>
        <w:t xml:space="preserve">  </w:t>
      </w:r>
      <w:r w:rsidRPr="00380F14">
        <w:rPr>
          <w:color w:val="FF0000"/>
        </w:rPr>
        <w:t>&lt;RETURN - OPEN&gt;</w:t>
      </w:r>
    </w:p>
    <w:p w14:paraId="25B5BFD9" w14:textId="77777777" w:rsidR="00A61162" w:rsidRPr="009E726A" w:rsidRDefault="00A61162" w:rsidP="00A61162">
      <w:pPr>
        <w:keepNext/>
        <w:keepLines/>
      </w:pPr>
    </w:p>
    <w:p w14:paraId="488DA041" w14:textId="77777777" w:rsidR="00A61162" w:rsidRPr="00EB0339" w:rsidRDefault="00A61162" w:rsidP="00A61162">
      <w:r w:rsidRPr="005B25A1">
        <w:rPr>
          <w:b/>
          <w:bCs/>
        </w:rPr>
        <w:t>Status:</w:t>
      </w:r>
      <w:r>
        <w:t xml:space="preserve"> </w:t>
      </w:r>
      <w:r w:rsidRPr="00380F14">
        <w:rPr>
          <w:color w:val="FF0000"/>
        </w:rPr>
        <w:t>OPEN</w:t>
      </w:r>
    </w:p>
    <w:p w14:paraId="60400CDA" w14:textId="77777777" w:rsidR="00E00DA6" w:rsidRDefault="007615D6" w:rsidP="000A3FBD">
      <w:pPr>
        <w:pStyle w:val="NormTop"/>
      </w:pPr>
      <w:r>
        <w:rPr>
          <w:color w:val="0000FF"/>
        </w:rPr>
        <w:t>S2-2509170</w:t>
      </w:r>
      <w:r w:rsidRPr="00D53282">
        <w:t xml:space="preserve"> </w:t>
      </w:r>
      <w:r>
        <w:t>(CR) 23.501 CR6462 (Rel-19, 'F'): Clarification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AMF </w:t>
      </w:r>
      <w:proofErr w:type="spellStart"/>
      <w:r>
        <w:t>behavior</w:t>
      </w:r>
      <w:proofErr w:type="spellEnd"/>
      <w:r>
        <w:t xml:space="preserve"> on allocation of CN assigned subgroup ID for LP-WUS.</w:t>
      </w:r>
    </w:p>
    <w:p w14:paraId="1439E190" w14:textId="77777777" w:rsidR="007615D6" w:rsidRPr="005B25A1" w:rsidRDefault="007615D6" w:rsidP="007615D6">
      <w:pPr>
        <w:keepNext/>
        <w:keepLines/>
        <w:rPr>
          <w:b/>
          <w:bCs/>
        </w:rPr>
      </w:pPr>
      <w:r w:rsidRPr="005B25A1">
        <w:rPr>
          <w:b/>
          <w:bCs/>
        </w:rPr>
        <w:t>Parallel discussion:</w:t>
      </w:r>
    </w:p>
    <w:p w14:paraId="0B8F070A" w14:textId="0C78E651" w:rsidR="007615D6" w:rsidRPr="005B25A1" w:rsidRDefault="00A61162" w:rsidP="007615D6">
      <w:pPr>
        <w:keepNext/>
        <w:keepLines/>
      </w:pPr>
      <w:r>
        <w:t>This was left for off-line discussion.</w:t>
      </w:r>
    </w:p>
    <w:p w14:paraId="5D518C04" w14:textId="77777777" w:rsidR="009E726A" w:rsidRPr="005B25A1" w:rsidRDefault="009E726A" w:rsidP="009E726A">
      <w:pPr>
        <w:keepNext/>
        <w:keepLines/>
        <w:rPr>
          <w:b/>
          <w:bCs/>
        </w:rPr>
      </w:pPr>
      <w:r w:rsidRPr="005B25A1">
        <w:rPr>
          <w:b/>
          <w:bCs/>
        </w:rPr>
        <w:t>Plenary Discussion:</w:t>
      </w:r>
    </w:p>
    <w:p w14:paraId="42470141" w14:textId="77777777" w:rsidR="00A61162" w:rsidRPr="005B25A1" w:rsidRDefault="00A61162" w:rsidP="00A61162">
      <w:pPr>
        <w:keepNext/>
        <w:keepLines/>
      </w:pPr>
      <w:r>
        <w:t xml:space="preserve">  </w:t>
      </w:r>
      <w:r w:rsidRPr="00380F14">
        <w:rPr>
          <w:color w:val="FF0000"/>
        </w:rPr>
        <w:t>&lt;RETURN - OPEN&gt;</w:t>
      </w:r>
    </w:p>
    <w:p w14:paraId="3907E04C" w14:textId="77777777" w:rsidR="00A61162" w:rsidRPr="009E726A" w:rsidRDefault="00A61162" w:rsidP="00A61162">
      <w:pPr>
        <w:keepNext/>
        <w:keepLines/>
      </w:pPr>
    </w:p>
    <w:p w14:paraId="7E349A99" w14:textId="77777777" w:rsidR="00A61162" w:rsidRPr="00EB0339" w:rsidRDefault="00A61162" w:rsidP="00A61162">
      <w:r w:rsidRPr="005B25A1">
        <w:rPr>
          <w:b/>
          <w:bCs/>
        </w:rPr>
        <w:t>Status:</w:t>
      </w:r>
      <w:r>
        <w:t xml:space="preserve"> </w:t>
      </w:r>
      <w:r w:rsidRPr="00380F14">
        <w:rPr>
          <w:color w:val="FF0000"/>
        </w:rPr>
        <w:t>OPEN</w:t>
      </w:r>
    </w:p>
    <w:p w14:paraId="501DBAD5" w14:textId="77777777" w:rsidR="00E00DA6" w:rsidRDefault="007615D6" w:rsidP="000A3FBD">
      <w:pPr>
        <w:pStyle w:val="NormTop"/>
      </w:pPr>
      <w:r>
        <w:rPr>
          <w:color w:val="0000FF"/>
        </w:rPr>
        <w:t>S2-2509171</w:t>
      </w:r>
      <w:r w:rsidRPr="00D53282">
        <w:t xml:space="preserve"> </w:t>
      </w:r>
      <w:r>
        <w:t>(LS OUT) [DRAFT] Reply LS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Inform CR if agreed during the meeting.</w:t>
      </w:r>
    </w:p>
    <w:p w14:paraId="1F9552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3E9BF863" w14:textId="77777777" w:rsidR="007615D6" w:rsidRPr="005B25A1" w:rsidRDefault="007615D6" w:rsidP="007615D6">
      <w:pPr>
        <w:keepNext/>
        <w:keepLines/>
        <w:rPr>
          <w:b/>
          <w:bCs/>
        </w:rPr>
      </w:pPr>
      <w:r w:rsidRPr="005B25A1">
        <w:rPr>
          <w:b/>
          <w:bCs/>
        </w:rPr>
        <w:t>Parallel discussion:</w:t>
      </w:r>
    </w:p>
    <w:p w14:paraId="0094CC14" w14:textId="27AAF309" w:rsidR="007615D6" w:rsidRPr="005B25A1" w:rsidRDefault="00EA0E2E" w:rsidP="007615D6">
      <w:pPr>
        <w:keepNext/>
        <w:keepLines/>
      </w:pPr>
      <w:r>
        <w:t>Merged in</w:t>
      </w:r>
      <w:r>
        <w:t xml:space="preserve">to </w:t>
      </w:r>
      <w:r w:rsidRPr="00497EE3">
        <w:rPr>
          <w:color w:val="0000FF"/>
        </w:rPr>
        <w:t>S2-250</w:t>
      </w:r>
      <w:r>
        <w:rPr>
          <w:color w:val="0000FF"/>
        </w:rPr>
        <w:t>9810</w:t>
      </w:r>
      <w:r>
        <w:t>.</w:t>
      </w:r>
    </w:p>
    <w:p w14:paraId="27F5F9A6" w14:textId="5F7194F8" w:rsidR="007615D6" w:rsidRPr="00EB0339" w:rsidRDefault="007615D6" w:rsidP="007615D6">
      <w:r w:rsidRPr="005B25A1">
        <w:rPr>
          <w:b/>
          <w:bCs/>
        </w:rPr>
        <w:t>Status:</w:t>
      </w:r>
      <w:r>
        <w:t xml:space="preserve"> </w:t>
      </w:r>
      <w:r w:rsidR="00EA0E2E">
        <w:rPr>
          <w:color w:val="0000FF"/>
        </w:rPr>
        <w:t>Merg</w:t>
      </w:r>
      <w:r>
        <w:rPr>
          <w:color w:val="0000FF"/>
        </w:rPr>
        <w:t>ed</w:t>
      </w:r>
      <w:r>
        <w:t>.</w:t>
      </w:r>
    </w:p>
    <w:p w14:paraId="227710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Enabling/disabling LP-WUS per UE with NAS signalling</w:t>
      </w:r>
    </w:p>
    <w:p w14:paraId="4CB265A7" w14:textId="5DA9193E" w:rsidR="00E00DA6" w:rsidRDefault="007615D6" w:rsidP="000A3FBD">
      <w:pPr>
        <w:pStyle w:val="NormTop"/>
      </w:pPr>
      <w:r>
        <w:rPr>
          <w:color w:val="0000FF"/>
        </w:rPr>
        <w:t>S2-2508182</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rsidRPr="00D53282">
        <w:t xml:space="preserve"> </w:t>
      </w:r>
      <w:r>
        <w:br/>
        <w:t xml:space="preserve">RAN WG2 discussed to support enabling/disabling LP-WUS for a UE with NAS signalling and made the following agreements: 1. RAN WG2 assumes NAS signalling is introduced to support enabling/disabling LP-WUS per UE. 2. RAN WG2 assumes that NAS signalling needs to be extended to enable/disable LP-WUS per UE in IDLE and INACTIVE. Detail signalling is up to SA WG2 and CT WG1. 3. RAN WG2 assumes that CN needs to inform </w:t>
      </w:r>
      <w:proofErr w:type="spellStart"/>
      <w:r>
        <w:t>gNB</w:t>
      </w:r>
      <w:proofErr w:type="spellEnd"/>
      <w:r>
        <w:t xml:space="preserve"> that LP-WUS is enabled/disabled per UE in IDLE and INACTIVE. Details signalling is up to SA WG2, CT WG1 and RAN WG3. 4. RAN WG2 assumes that without such NAS signalling, UE is allowed to use LP-WUS in IDLE and INACTIVE.</w:t>
      </w:r>
      <w:r w:rsidR="00705A89">
        <w:br/>
      </w:r>
      <w:r w:rsidR="00705A89" w:rsidRPr="00705A89">
        <w:rPr>
          <w:b/>
          <w:bCs/>
        </w:rPr>
        <w:t xml:space="preserve">Action: </w:t>
      </w:r>
      <w:r>
        <w:t>RAN WG2 respectfully asks SA WG2, CT WG1 and RAN WG3 to take the above into consideration for their future work and if there are any concerns.</w:t>
      </w:r>
    </w:p>
    <w:p w14:paraId="72F2A3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S2-2508375</w:t>
      </w:r>
      <w:r>
        <w:t>,</w:t>
      </w:r>
      <w:r>
        <w:rPr>
          <w:color w:val="0000FF"/>
        </w:rPr>
        <w:t xml:space="preserve"> S2-2508447</w:t>
      </w:r>
      <w:r>
        <w:t>,</w:t>
      </w:r>
      <w:r>
        <w:rPr>
          <w:color w:val="0000FF"/>
        </w:rPr>
        <w:t xml:space="preserve"> S2-2508675</w:t>
      </w:r>
      <w:r>
        <w:t>,</w:t>
      </w:r>
      <w:r>
        <w:rPr>
          <w:color w:val="0000FF"/>
        </w:rPr>
        <w:t xml:space="preserve"> S2-2509025</w:t>
      </w:r>
      <w:r>
        <w:t>.</w:t>
      </w:r>
    </w:p>
    <w:p w14:paraId="616B5B60" w14:textId="77777777" w:rsidR="007615D6" w:rsidRPr="005B25A1" w:rsidRDefault="007615D6" w:rsidP="007615D6">
      <w:pPr>
        <w:keepNext/>
        <w:keepLines/>
        <w:rPr>
          <w:b/>
          <w:bCs/>
        </w:rPr>
      </w:pPr>
      <w:r w:rsidRPr="005B25A1">
        <w:rPr>
          <w:b/>
          <w:bCs/>
        </w:rPr>
        <w:t>Parallel discussion:</w:t>
      </w:r>
    </w:p>
    <w:p w14:paraId="6E9D644A" w14:textId="1F928135" w:rsidR="007615D6" w:rsidRPr="00A61162" w:rsidRDefault="009A4707" w:rsidP="007615D6">
      <w:pPr>
        <w:keepNext/>
        <w:keepLines/>
      </w:pPr>
      <w:r>
        <w:t xml:space="preserve">This LS was </w:t>
      </w:r>
      <w:r w:rsidRPr="00151340">
        <w:rPr>
          <w:color w:val="0000FF"/>
        </w:rPr>
        <w:t>postponed</w:t>
      </w:r>
      <w:r>
        <w:t xml:space="preserve"> in parallel session.</w:t>
      </w:r>
    </w:p>
    <w:p w14:paraId="1808306D" w14:textId="68F3050E" w:rsidR="007615D6" w:rsidRPr="00EB0339" w:rsidRDefault="007615D6" w:rsidP="007615D6">
      <w:r w:rsidRPr="005B25A1">
        <w:rPr>
          <w:b/>
          <w:bCs/>
        </w:rPr>
        <w:t>Status:</w:t>
      </w:r>
      <w:r>
        <w:t xml:space="preserve"> </w:t>
      </w:r>
      <w:r w:rsidR="009A4707">
        <w:rPr>
          <w:color w:val="0000FF"/>
        </w:rPr>
        <w:t>Postpon</w:t>
      </w:r>
      <w:r>
        <w:rPr>
          <w:color w:val="0000FF"/>
        </w:rPr>
        <w:t>ed</w:t>
      </w:r>
      <w:r>
        <w:t>.</w:t>
      </w:r>
    </w:p>
    <w:p w14:paraId="0D3684EA" w14:textId="77777777" w:rsidR="00E00DA6" w:rsidRDefault="007615D6" w:rsidP="000A3FBD">
      <w:pPr>
        <w:pStyle w:val="NormTop"/>
      </w:pPr>
      <w:r>
        <w:rPr>
          <w:color w:val="0000FF"/>
        </w:rPr>
        <w:t>S2-2508375</w:t>
      </w:r>
      <w:r w:rsidRPr="00D53282">
        <w:t xml:space="preserve"> </w:t>
      </w:r>
      <w:r>
        <w:t xml:space="preserve">(LS OUT) [DRAFT] Reply LS on enabling/disabling LP-WUS per UE with NAS signalling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To: RAN WG2, CT WG1, RAN WG3. Attachments: TBD TS 23.501 CR 6428.</w:t>
      </w:r>
    </w:p>
    <w:p w14:paraId="7F95CB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9EFE85" w14:textId="77777777" w:rsidR="007615D6" w:rsidRPr="005B25A1" w:rsidRDefault="007615D6" w:rsidP="007615D6">
      <w:pPr>
        <w:keepNext/>
        <w:keepLines/>
        <w:rPr>
          <w:b/>
          <w:bCs/>
        </w:rPr>
      </w:pPr>
      <w:r w:rsidRPr="005B25A1">
        <w:rPr>
          <w:b/>
          <w:bCs/>
        </w:rPr>
        <w:t>Parallel discussion:</w:t>
      </w:r>
    </w:p>
    <w:p w14:paraId="5E96F115" w14:textId="77777777" w:rsidR="007615D6" w:rsidRPr="005B25A1" w:rsidRDefault="007615D6" w:rsidP="007615D6">
      <w:pPr>
        <w:keepNext/>
        <w:keepLines/>
      </w:pPr>
      <w:r w:rsidRPr="005B25A1">
        <w:t>-</w:t>
      </w:r>
    </w:p>
    <w:p w14:paraId="1BFB56A5" w14:textId="77777777" w:rsidR="009E726A" w:rsidRPr="005B25A1" w:rsidRDefault="009E726A" w:rsidP="009E726A">
      <w:pPr>
        <w:keepNext/>
        <w:keepLines/>
      </w:pPr>
      <w:r>
        <w:rPr>
          <w:color w:val="FF0000"/>
        </w:rPr>
        <w:t>NO DISCUSSION RECORDED</w:t>
      </w:r>
    </w:p>
    <w:p w14:paraId="1437BEFA" w14:textId="77777777" w:rsidR="009E726A" w:rsidRPr="005B25A1" w:rsidRDefault="009E726A" w:rsidP="009E726A">
      <w:pPr>
        <w:keepNext/>
        <w:keepLines/>
        <w:rPr>
          <w:b/>
          <w:bCs/>
        </w:rPr>
      </w:pPr>
      <w:r w:rsidRPr="005B25A1">
        <w:rPr>
          <w:b/>
          <w:bCs/>
        </w:rPr>
        <w:t>Plenary Discussion:</w:t>
      </w:r>
    </w:p>
    <w:p w14:paraId="39A637CA" w14:textId="77777777" w:rsidR="009E726A" w:rsidRPr="009E726A" w:rsidRDefault="009E726A" w:rsidP="009E726A">
      <w:pPr>
        <w:keepNext/>
        <w:keepLines/>
      </w:pPr>
    </w:p>
    <w:p w14:paraId="3D7E33B5" w14:textId="77777777" w:rsidR="007615D6" w:rsidRPr="00EB0339" w:rsidRDefault="007615D6" w:rsidP="007615D6">
      <w:r w:rsidRPr="005B25A1">
        <w:rPr>
          <w:b/>
          <w:bCs/>
        </w:rPr>
        <w:t>Status:</w:t>
      </w:r>
      <w:r>
        <w:t xml:space="preserve"> </w:t>
      </w:r>
      <w:r>
        <w:rPr>
          <w:color w:val="0000FF"/>
        </w:rPr>
        <w:t>Not concluded</w:t>
      </w:r>
      <w:r>
        <w:t>.</w:t>
      </w:r>
    </w:p>
    <w:p w14:paraId="2D928A2F" w14:textId="77777777" w:rsidR="00E00DA6" w:rsidRDefault="007615D6" w:rsidP="000A3FBD">
      <w:pPr>
        <w:pStyle w:val="NormTop"/>
      </w:pPr>
      <w:r>
        <w:rPr>
          <w:color w:val="0000FF"/>
        </w:rPr>
        <w:t>S2-2508447</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rsidRPr="00D53282">
        <w:t xml:space="preserve"> </w:t>
      </w:r>
      <w:r>
        <w:br/>
        <w:t>To: RAN WG2, RAN WG3, CT WG1. Attachments: 23.501 CR6432, 23.502 CR5581.</w:t>
      </w:r>
    </w:p>
    <w:p w14:paraId="69CC08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5368AE39" w14:textId="77777777" w:rsidR="007615D6" w:rsidRPr="005B25A1" w:rsidRDefault="007615D6" w:rsidP="007615D6">
      <w:pPr>
        <w:keepNext/>
        <w:keepLines/>
        <w:rPr>
          <w:b/>
          <w:bCs/>
        </w:rPr>
      </w:pPr>
      <w:r w:rsidRPr="005B25A1">
        <w:rPr>
          <w:b/>
          <w:bCs/>
        </w:rPr>
        <w:t>Parallel discussion:</w:t>
      </w:r>
    </w:p>
    <w:p w14:paraId="71F09885" w14:textId="77777777" w:rsidR="007615D6" w:rsidRPr="005B25A1" w:rsidRDefault="007615D6" w:rsidP="007615D6">
      <w:pPr>
        <w:keepNext/>
        <w:keepLines/>
      </w:pPr>
      <w:r w:rsidRPr="005B25A1">
        <w:t>-</w:t>
      </w:r>
    </w:p>
    <w:p w14:paraId="38B71859" w14:textId="77777777" w:rsidR="009E726A" w:rsidRPr="005B25A1" w:rsidRDefault="009E726A" w:rsidP="009E726A">
      <w:pPr>
        <w:keepNext/>
        <w:keepLines/>
      </w:pPr>
      <w:r>
        <w:rPr>
          <w:color w:val="FF0000"/>
        </w:rPr>
        <w:t>NO DISCUSSION RECORDED</w:t>
      </w:r>
    </w:p>
    <w:p w14:paraId="632DF19C" w14:textId="77777777" w:rsidR="009E726A" w:rsidRPr="005B25A1" w:rsidRDefault="009E726A" w:rsidP="009E726A">
      <w:pPr>
        <w:keepNext/>
        <w:keepLines/>
        <w:rPr>
          <w:b/>
          <w:bCs/>
        </w:rPr>
      </w:pPr>
      <w:r w:rsidRPr="005B25A1">
        <w:rPr>
          <w:b/>
          <w:bCs/>
        </w:rPr>
        <w:t>Plenary Discussion:</w:t>
      </w:r>
    </w:p>
    <w:p w14:paraId="749AE15C" w14:textId="77777777" w:rsidR="009E726A" w:rsidRPr="009E726A" w:rsidRDefault="009E726A" w:rsidP="009E726A">
      <w:pPr>
        <w:keepNext/>
        <w:keepLines/>
      </w:pPr>
    </w:p>
    <w:p w14:paraId="20F80ABC" w14:textId="77777777" w:rsidR="007615D6" w:rsidRPr="00EB0339" w:rsidRDefault="007615D6" w:rsidP="007615D6">
      <w:r w:rsidRPr="005B25A1">
        <w:rPr>
          <w:b/>
          <w:bCs/>
        </w:rPr>
        <w:t>Status:</w:t>
      </w:r>
      <w:r>
        <w:t xml:space="preserve"> </w:t>
      </w:r>
      <w:r>
        <w:rPr>
          <w:color w:val="0000FF"/>
        </w:rPr>
        <w:t>Not concluded</w:t>
      </w:r>
      <w:r>
        <w:t>.</w:t>
      </w:r>
    </w:p>
    <w:p w14:paraId="66C081EC" w14:textId="77777777" w:rsidR="00E00DA6" w:rsidRDefault="007615D6" w:rsidP="000A3FBD">
      <w:pPr>
        <w:pStyle w:val="NormTop"/>
      </w:pPr>
      <w:r>
        <w:rPr>
          <w:color w:val="0000FF"/>
        </w:rPr>
        <w:t>S2-2508675</w:t>
      </w:r>
      <w:r w:rsidRPr="00D53282">
        <w:t xml:space="preserve"> </w:t>
      </w:r>
      <w:r>
        <w:t>(LS OUT) [DRAFT] Reply LS on enabling disabling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LS R2-2506261.</w:t>
      </w:r>
    </w:p>
    <w:p w14:paraId="02451A5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10731E" w14:textId="77777777" w:rsidR="007615D6" w:rsidRPr="005B25A1" w:rsidRDefault="007615D6" w:rsidP="007615D6">
      <w:pPr>
        <w:keepNext/>
        <w:keepLines/>
        <w:rPr>
          <w:b/>
          <w:bCs/>
        </w:rPr>
      </w:pPr>
      <w:r w:rsidRPr="005B25A1">
        <w:rPr>
          <w:b/>
          <w:bCs/>
        </w:rPr>
        <w:t>Parallel discussion:</w:t>
      </w:r>
    </w:p>
    <w:p w14:paraId="021D14E1" w14:textId="77777777" w:rsidR="007615D6" w:rsidRPr="005B25A1" w:rsidRDefault="007615D6" w:rsidP="007615D6">
      <w:pPr>
        <w:keepNext/>
        <w:keepLines/>
      </w:pPr>
      <w:r w:rsidRPr="005B25A1">
        <w:t>-</w:t>
      </w:r>
    </w:p>
    <w:p w14:paraId="74C471A4" w14:textId="77777777" w:rsidR="009E726A" w:rsidRPr="005B25A1" w:rsidRDefault="009E726A" w:rsidP="009E726A">
      <w:pPr>
        <w:keepNext/>
        <w:keepLines/>
      </w:pPr>
      <w:r>
        <w:rPr>
          <w:color w:val="FF0000"/>
        </w:rPr>
        <w:t>NO DISCUSSION RECORDED</w:t>
      </w:r>
    </w:p>
    <w:p w14:paraId="2F489E16" w14:textId="77777777" w:rsidR="009E726A" w:rsidRPr="005B25A1" w:rsidRDefault="009E726A" w:rsidP="009E726A">
      <w:pPr>
        <w:keepNext/>
        <w:keepLines/>
        <w:rPr>
          <w:b/>
          <w:bCs/>
        </w:rPr>
      </w:pPr>
      <w:r w:rsidRPr="005B25A1">
        <w:rPr>
          <w:b/>
          <w:bCs/>
        </w:rPr>
        <w:t>Plenary Discussion:</w:t>
      </w:r>
    </w:p>
    <w:p w14:paraId="0FE56F10" w14:textId="77777777" w:rsidR="009E726A" w:rsidRPr="009E726A" w:rsidRDefault="009E726A" w:rsidP="009E726A">
      <w:pPr>
        <w:keepNext/>
        <w:keepLines/>
      </w:pPr>
    </w:p>
    <w:p w14:paraId="06892855" w14:textId="77777777" w:rsidR="007615D6" w:rsidRPr="00EB0339" w:rsidRDefault="007615D6" w:rsidP="007615D6">
      <w:r w:rsidRPr="005B25A1">
        <w:rPr>
          <w:b/>
          <w:bCs/>
        </w:rPr>
        <w:t>Status:</w:t>
      </w:r>
      <w:r>
        <w:t xml:space="preserve"> </w:t>
      </w:r>
      <w:r>
        <w:rPr>
          <w:color w:val="0000FF"/>
        </w:rPr>
        <w:t>Not concluded</w:t>
      </w:r>
      <w:r>
        <w:t>.</w:t>
      </w:r>
    </w:p>
    <w:p w14:paraId="56DCED1D" w14:textId="77777777" w:rsidR="00E00DA6" w:rsidRDefault="007615D6" w:rsidP="000A3FBD">
      <w:pPr>
        <w:pStyle w:val="NormTop"/>
      </w:pPr>
      <w:r>
        <w:rPr>
          <w:color w:val="0000FF"/>
        </w:rPr>
        <w:t>S2-2509025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WG2 LS about LS-WUS enabling/disabling.</w:t>
      </w:r>
    </w:p>
    <w:p w14:paraId="748160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2251AFBA" w14:textId="77777777" w:rsidR="007615D6" w:rsidRPr="005B25A1" w:rsidRDefault="007615D6" w:rsidP="007615D6">
      <w:pPr>
        <w:keepNext/>
        <w:keepLines/>
        <w:rPr>
          <w:b/>
          <w:bCs/>
        </w:rPr>
      </w:pPr>
      <w:r w:rsidRPr="005B25A1">
        <w:rPr>
          <w:b/>
          <w:bCs/>
        </w:rPr>
        <w:t>Parallel discussion:</w:t>
      </w:r>
    </w:p>
    <w:p w14:paraId="32CF2F0A" w14:textId="77777777" w:rsidR="007615D6" w:rsidRPr="005B25A1" w:rsidRDefault="007615D6" w:rsidP="007615D6">
      <w:pPr>
        <w:keepNext/>
        <w:keepLines/>
      </w:pPr>
      <w:r w:rsidRPr="005B25A1">
        <w:t>-</w:t>
      </w:r>
    </w:p>
    <w:p w14:paraId="6FE26DB6" w14:textId="77777777" w:rsidR="009E726A" w:rsidRPr="005B25A1" w:rsidRDefault="009E726A" w:rsidP="009E726A">
      <w:pPr>
        <w:keepNext/>
        <w:keepLines/>
      </w:pPr>
      <w:r>
        <w:rPr>
          <w:color w:val="FF0000"/>
        </w:rPr>
        <w:t>NO DISCUSSION RECORDED</w:t>
      </w:r>
    </w:p>
    <w:p w14:paraId="5C97C219" w14:textId="77777777" w:rsidR="009E726A" w:rsidRPr="005B25A1" w:rsidRDefault="009E726A" w:rsidP="009E726A">
      <w:pPr>
        <w:keepNext/>
        <w:keepLines/>
        <w:rPr>
          <w:b/>
          <w:bCs/>
        </w:rPr>
      </w:pPr>
      <w:r w:rsidRPr="005B25A1">
        <w:rPr>
          <w:b/>
          <w:bCs/>
        </w:rPr>
        <w:t>Plenary Discussion:</w:t>
      </w:r>
    </w:p>
    <w:p w14:paraId="44FE10F9" w14:textId="77777777" w:rsidR="009E726A" w:rsidRPr="009E726A" w:rsidRDefault="009E726A" w:rsidP="009E726A">
      <w:pPr>
        <w:keepNext/>
        <w:keepLines/>
      </w:pPr>
    </w:p>
    <w:p w14:paraId="219BF22B" w14:textId="77777777" w:rsidR="007615D6" w:rsidRPr="00EB0339" w:rsidRDefault="007615D6" w:rsidP="007615D6">
      <w:r w:rsidRPr="005B25A1">
        <w:rPr>
          <w:b/>
          <w:bCs/>
        </w:rPr>
        <w:t>Status:</w:t>
      </w:r>
      <w:r>
        <w:t xml:space="preserve"> </w:t>
      </w:r>
      <w:r>
        <w:rPr>
          <w:color w:val="0000FF"/>
        </w:rPr>
        <w:t>Not concluded</w:t>
      </w:r>
      <w:r>
        <w:t>.</w:t>
      </w:r>
    </w:p>
    <w:p w14:paraId="76A626C5" w14:textId="77777777" w:rsidR="00E00DA6" w:rsidRDefault="007615D6" w:rsidP="000A3FBD">
      <w:pPr>
        <w:pStyle w:val="NormTop"/>
      </w:pPr>
      <w:r>
        <w:rPr>
          <w:color w:val="0000FF"/>
        </w:rPr>
        <w:t>S2-2508488</w:t>
      </w:r>
      <w:r w:rsidRPr="00D53282">
        <w:t xml:space="preserve"> </w:t>
      </w:r>
      <w:r>
        <w:t>(CR) 23.501 CR6432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w:t>
      </w:r>
    </w:p>
    <w:p w14:paraId="5F2A5AE3" w14:textId="77777777" w:rsidR="007615D6" w:rsidRPr="005B25A1" w:rsidRDefault="007615D6" w:rsidP="007615D6">
      <w:pPr>
        <w:keepNext/>
        <w:keepLines/>
        <w:rPr>
          <w:b/>
          <w:bCs/>
        </w:rPr>
      </w:pPr>
      <w:r w:rsidRPr="005B25A1">
        <w:rPr>
          <w:b/>
          <w:bCs/>
        </w:rPr>
        <w:t>Parallel discussion:</w:t>
      </w:r>
    </w:p>
    <w:p w14:paraId="76ED9219" w14:textId="77777777" w:rsidR="007615D6" w:rsidRPr="005B25A1" w:rsidRDefault="007615D6" w:rsidP="007615D6">
      <w:pPr>
        <w:keepNext/>
        <w:keepLines/>
      </w:pPr>
      <w:r w:rsidRPr="005B25A1">
        <w:t>-</w:t>
      </w:r>
    </w:p>
    <w:p w14:paraId="61DDFCC4" w14:textId="77777777" w:rsidR="009E726A" w:rsidRPr="005B25A1" w:rsidRDefault="009E726A" w:rsidP="009E726A">
      <w:pPr>
        <w:keepNext/>
        <w:keepLines/>
      </w:pPr>
      <w:r>
        <w:rPr>
          <w:color w:val="FF0000"/>
        </w:rPr>
        <w:t>NO DISCUSSION RECORDED</w:t>
      </w:r>
    </w:p>
    <w:p w14:paraId="1C36E304" w14:textId="77777777" w:rsidR="009E726A" w:rsidRPr="005B25A1" w:rsidRDefault="009E726A" w:rsidP="009E726A">
      <w:pPr>
        <w:keepNext/>
        <w:keepLines/>
        <w:rPr>
          <w:b/>
          <w:bCs/>
        </w:rPr>
      </w:pPr>
      <w:r w:rsidRPr="005B25A1">
        <w:rPr>
          <w:b/>
          <w:bCs/>
        </w:rPr>
        <w:t>Plenary Discussion:</w:t>
      </w:r>
    </w:p>
    <w:p w14:paraId="00AFD4F1" w14:textId="77777777" w:rsidR="009E726A" w:rsidRPr="009E726A" w:rsidRDefault="009E726A" w:rsidP="009E726A">
      <w:pPr>
        <w:keepNext/>
        <w:keepLines/>
      </w:pPr>
    </w:p>
    <w:p w14:paraId="290541BC" w14:textId="77777777" w:rsidR="007615D6" w:rsidRPr="00EB0339" w:rsidRDefault="007615D6" w:rsidP="007615D6">
      <w:r w:rsidRPr="005B25A1">
        <w:rPr>
          <w:b/>
          <w:bCs/>
        </w:rPr>
        <w:t>Status:</w:t>
      </w:r>
      <w:r>
        <w:t xml:space="preserve"> </w:t>
      </w:r>
      <w:r>
        <w:rPr>
          <w:color w:val="0000FF"/>
        </w:rPr>
        <w:t>Not concluded</w:t>
      </w:r>
      <w:r>
        <w:t>.</w:t>
      </w:r>
    </w:p>
    <w:p w14:paraId="49B78504" w14:textId="77777777" w:rsidR="00E00DA6" w:rsidRDefault="007615D6" w:rsidP="000A3FBD">
      <w:pPr>
        <w:pStyle w:val="NormTop"/>
      </w:pPr>
      <w:r>
        <w:rPr>
          <w:color w:val="0000FF"/>
        </w:rPr>
        <w:t>S2-2508490</w:t>
      </w:r>
      <w:r w:rsidRPr="00D53282">
        <w:t xml:space="preserve"> </w:t>
      </w:r>
      <w:r>
        <w:t>(CR) 23.502 CR5581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 in the related procedures.</w:t>
      </w:r>
    </w:p>
    <w:p w14:paraId="2076BB61" w14:textId="77777777" w:rsidR="007615D6" w:rsidRPr="005B25A1" w:rsidRDefault="007615D6" w:rsidP="007615D6">
      <w:pPr>
        <w:keepNext/>
        <w:keepLines/>
        <w:rPr>
          <w:b/>
          <w:bCs/>
        </w:rPr>
      </w:pPr>
      <w:r w:rsidRPr="005B25A1">
        <w:rPr>
          <w:b/>
          <w:bCs/>
        </w:rPr>
        <w:t>Parallel discussion:</w:t>
      </w:r>
    </w:p>
    <w:p w14:paraId="05FF3250" w14:textId="77777777" w:rsidR="007615D6" w:rsidRPr="005B25A1" w:rsidRDefault="007615D6" w:rsidP="007615D6">
      <w:pPr>
        <w:keepNext/>
        <w:keepLines/>
      </w:pPr>
      <w:r w:rsidRPr="005B25A1">
        <w:t>-</w:t>
      </w:r>
    </w:p>
    <w:p w14:paraId="7488D5C6" w14:textId="77777777" w:rsidR="009E726A" w:rsidRPr="005B25A1" w:rsidRDefault="009E726A" w:rsidP="009E726A">
      <w:pPr>
        <w:keepNext/>
        <w:keepLines/>
      </w:pPr>
      <w:r>
        <w:rPr>
          <w:color w:val="FF0000"/>
        </w:rPr>
        <w:t>NO DISCUSSION RECORDED</w:t>
      </w:r>
    </w:p>
    <w:p w14:paraId="407DFDEC" w14:textId="77777777" w:rsidR="009E726A" w:rsidRPr="005B25A1" w:rsidRDefault="009E726A" w:rsidP="009E726A">
      <w:pPr>
        <w:keepNext/>
        <w:keepLines/>
        <w:rPr>
          <w:b/>
          <w:bCs/>
        </w:rPr>
      </w:pPr>
      <w:r w:rsidRPr="005B25A1">
        <w:rPr>
          <w:b/>
          <w:bCs/>
        </w:rPr>
        <w:t>Plenary Discussion:</w:t>
      </w:r>
    </w:p>
    <w:p w14:paraId="3C8328D1" w14:textId="77777777" w:rsidR="009E726A" w:rsidRPr="009E726A" w:rsidRDefault="009E726A" w:rsidP="009E726A">
      <w:pPr>
        <w:keepNext/>
        <w:keepLines/>
      </w:pPr>
    </w:p>
    <w:p w14:paraId="0C60A005" w14:textId="77777777" w:rsidR="007615D6" w:rsidRPr="00EB0339" w:rsidRDefault="007615D6" w:rsidP="007615D6">
      <w:r w:rsidRPr="005B25A1">
        <w:rPr>
          <w:b/>
          <w:bCs/>
        </w:rPr>
        <w:t>Status:</w:t>
      </w:r>
      <w:r>
        <w:t xml:space="preserve"> </w:t>
      </w:r>
      <w:r>
        <w:rPr>
          <w:color w:val="0000FF"/>
        </w:rPr>
        <w:t>Not concluded</w:t>
      </w:r>
      <w:r>
        <w:t>.</w:t>
      </w:r>
    </w:p>
    <w:p w14:paraId="71E7A892" w14:textId="77777777" w:rsidR="00E00DA6" w:rsidRDefault="007615D6" w:rsidP="000A3FBD">
      <w:pPr>
        <w:pStyle w:val="NormTop"/>
      </w:pPr>
      <w:r>
        <w:rPr>
          <w:color w:val="0000FF"/>
        </w:rPr>
        <w:t>S2-2508376</w:t>
      </w:r>
      <w:r w:rsidRPr="00D53282">
        <w:t xml:space="preserve"> </w:t>
      </w:r>
      <w:r>
        <w:t xml:space="preserve">(CR) 23.501 CR6428 (Rel-19, 'F'): </w:t>
      </w:r>
      <w:proofErr w:type="spellStart"/>
      <w:r>
        <w:t>Enbaling</w:t>
      </w:r>
      <w:proofErr w:type="spellEnd"/>
      <w:r>
        <w:t xml:space="preserve"> and Disabling LP-WUS per 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Updated the stage-2 description to align with the stage-3 description and the RAN WG2 agreements.</w:t>
      </w:r>
    </w:p>
    <w:p w14:paraId="5F3AD130" w14:textId="77777777" w:rsidR="007615D6" w:rsidRPr="005B25A1" w:rsidRDefault="007615D6" w:rsidP="007615D6">
      <w:pPr>
        <w:keepNext/>
        <w:keepLines/>
        <w:rPr>
          <w:b/>
          <w:bCs/>
        </w:rPr>
      </w:pPr>
      <w:r w:rsidRPr="005B25A1">
        <w:rPr>
          <w:b/>
          <w:bCs/>
        </w:rPr>
        <w:t>Parallel discussion:</w:t>
      </w:r>
    </w:p>
    <w:p w14:paraId="6E780ADB" w14:textId="77777777" w:rsidR="007615D6" w:rsidRPr="005B25A1" w:rsidRDefault="007615D6" w:rsidP="007615D6">
      <w:pPr>
        <w:keepNext/>
        <w:keepLines/>
      </w:pPr>
      <w:r w:rsidRPr="005B25A1">
        <w:t>-</w:t>
      </w:r>
    </w:p>
    <w:p w14:paraId="0EC1AADA" w14:textId="77777777" w:rsidR="009E726A" w:rsidRPr="005B25A1" w:rsidRDefault="009E726A" w:rsidP="009E726A">
      <w:pPr>
        <w:keepNext/>
        <w:keepLines/>
      </w:pPr>
      <w:r>
        <w:rPr>
          <w:color w:val="FF0000"/>
        </w:rPr>
        <w:t>NO DISCUSSION RECORDED</w:t>
      </w:r>
    </w:p>
    <w:p w14:paraId="36C42744" w14:textId="77777777" w:rsidR="009E726A" w:rsidRPr="005B25A1" w:rsidRDefault="009E726A" w:rsidP="009E726A">
      <w:pPr>
        <w:keepNext/>
        <w:keepLines/>
        <w:rPr>
          <w:b/>
          <w:bCs/>
        </w:rPr>
      </w:pPr>
      <w:r w:rsidRPr="005B25A1">
        <w:rPr>
          <w:b/>
          <w:bCs/>
        </w:rPr>
        <w:t>Plenary Discussion:</w:t>
      </w:r>
    </w:p>
    <w:p w14:paraId="1E232CC7" w14:textId="77777777" w:rsidR="009E726A" w:rsidRPr="009E726A" w:rsidRDefault="009E726A" w:rsidP="009E726A">
      <w:pPr>
        <w:keepNext/>
        <w:keepLines/>
      </w:pPr>
    </w:p>
    <w:p w14:paraId="60F4FF03" w14:textId="77777777" w:rsidR="007615D6" w:rsidRPr="00EB0339" w:rsidRDefault="007615D6" w:rsidP="007615D6">
      <w:r w:rsidRPr="005B25A1">
        <w:rPr>
          <w:b/>
          <w:bCs/>
        </w:rPr>
        <w:t>Status:</w:t>
      </w:r>
      <w:r>
        <w:t xml:space="preserve"> </w:t>
      </w:r>
      <w:r>
        <w:rPr>
          <w:color w:val="0000FF"/>
        </w:rPr>
        <w:t>Not concluded</w:t>
      </w:r>
      <w:r>
        <w:t>.</w:t>
      </w:r>
    </w:p>
    <w:p w14:paraId="31E808F5" w14:textId="77777777" w:rsidR="00E00DA6" w:rsidRDefault="007615D6" w:rsidP="000A3FBD">
      <w:pPr>
        <w:pStyle w:val="NormTop"/>
      </w:pPr>
      <w:r>
        <w:rPr>
          <w:color w:val="0000FF"/>
        </w:rPr>
        <w:t>S2-2508925</w:t>
      </w:r>
      <w:r w:rsidRPr="00D53282">
        <w:t xml:space="preserve"> </w:t>
      </w:r>
      <w:r>
        <w:t>(CR) 23.501 CR6452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Restructures the clause for LP-WUS Adds functionality for enabling/disabling LP-WUS in NAS for UE and AMF Adds functionality to provide LP-WUS disabled or enabled indication in RRC_INACTIVE Assistance information Adds functionality AMF to provide LP-WUS disabled indication in paging message.</w:t>
      </w:r>
    </w:p>
    <w:p w14:paraId="2DAC63F0" w14:textId="77777777" w:rsidR="007615D6" w:rsidRPr="005B25A1" w:rsidRDefault="007615D6" w:rsidP="007615D6">
      <w:pPr>
        <w:keepNext/>
        <w:keepLines/>
        <w:rPr>
          <w:b/>
          <w:bCs/>
        </w:rPr>
      </w:pPr>
      <w:r w:rsidRPr="005B25A1">
        <w:rPr>
          <w:b/>
          <w:bCs/>
        </w:rPr>
        <w:t>Parallel discussion:</w:t>
      </w:r>
    </w:p>
    <w:p w14:paraId="4982CC39" w14:textId="77777777" w:rsidR="007615D6" w:rsidRPr="005B25A1" w:rsidRDefault="007615D6" w:rsidP="007615D6">
      <w:pPr>
        <w:keepNext/>
        <w:keepLines/>
      </w:pPr>
      <w:r w:rsidRPr="005B25A1">
        <w:t>-</w:t>
      </w:r>
    </w:p>
    <w:p w14:paraId="4679964D" w14:textId="77777777" w:rsidR="009E726A" w:rsidRPr="005B25A1" w:rsidRDefault="009E726A" w:rsidP="009E726A">
      <w:pPr>
        <w:keepNext/>
        <w:keepLines/>
      </w:pPr>
      <w:r>
        <w:rPr>
          <w:color w:val="FF0000"/>
        </w:rPr>
        <w:t>NO DISCUSSION RECORDED</w:t>
      </w:r>
    </w:p>
    <w:p w14:paraId="4187D0CE" w14:textId="77777777" w:rsidR="009E726A" w:rsidRPr="005B25A1" w:rsidRDefault="009E726A" w:rsidP="009E726A">
      <w:pPr>
        <w:keepNext/>
        <w:keepLines/>
        <w:rPr>
          <w:b/>
          <w:bCs/>
        </w:rPr>
      </w:pPr>
      <w:r w:rsidRPr="005B25A1">
        <w:rPr>
          <w:b/>
          <w:bCs/>
        </w:rPr>
        <w:t>Plenary Discussion:</w:t>
      </w:r>
    </w:p>
    <w:p w14:paraId="12623798" w14:textId="77777777" w:rsidR="009E726A" w:rsidRPr="009E726A" w:rsidRDefault="009E726A" w:rsidP="009E726A">
      <w:pPr>
        <w:keepNext/>
        <w:keepLines/>
      </w:pPr>
    </w:p>
    <w:p w14:paraId="5C772717" w14:textId="77777777" w:rsidR="007615D6" w:rsidRPr="00EB0339" w:rsidRDefault="007615D6" w:rsidP="007615D6">
      <w:r w:rsidRPr="005B25A1">
        <w:rPr>
          <w:b/>
          <w:bCs/>
        </w:rPr>
        <w:t>Status:</w:t>
      </w:r>
      <w:r>
        <w:t xml:space="preserve"> </w:t>
      </w:r>
      <w:r>
        <w:rPr>
          <w:color w:val="0000FF"/>
        </w:rPr>
        <w:t>Not concluded</w:t>
      </w:r>
      <w:r>
        <w:t>.</w:t>
      </w:r>
    </w:p>
    <w:p w14:paraId="62238A13" w14:textId="77777777" w:rsidR="00E00DA6" w:rsidRDefault="007615D6" w:rsidP="000A3FBD">
      <w:pPr>
        <w:pStyle w:val="NormTop"/>
      </w:pPr>
      <w:r>
        <w:rPr>
          <w:color w:val="0000FF"/>
        </w:rPr>
        <w:t>S2-2508926</w:t>
      </w:r>
      <w:r w:rsidRPr="00D53282">
        <w:t xml:space="preserve"> </w:t>
      </w:r>
      <w:r>
        <w:t>(CR) 23.502 CR5593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Adds functionality for enabling/disabling LP-WUS in NAS Registration Accept and UE Configuration Update Clarifies the paging procedure for LP-WUS.</w:t>
      </w:r>
    </w:p>
    <w:p w14:paraId="0874EA4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5539!</w:t>
      </w:r>
    </w:p>
    <w:p w14:paraId="084B4995" w14:textId="77777777" w:rsidR="007615D6" w:rsidRPr="005B25A1" w:rsidRDefault="007615D6" w:rsidP="007615D6">
      <w:pPr>
        <w:keepNext/>
        <w:keepLines/>
        <w:rPr>
          <w:b/>
          <w:bCs/>
        </w:rPr>
      </w:pPr>
      <w:r w:rsidRPr="005B25A1">
        <w:rPr>
          <w:b/>
          <w:bCs/>
        </w:rPr>
        <w:t>Parallel discussion:</w:t>
      </w:r>
    </w:p>
    <w:p w14:paraId="4B5292AC" w14:textId="77777777" w:rsidR="007615D6" w:rsidRPr="005B25A1" w:rsidRDefault="007615D6" w:rsidP="007615D6">
      <w:pPr>
        <w:keepNext/>
        <w:keepLines/>
      </w:pPr>
      <w:r w:rsidRPr="005B25A1">
        <w:t>-</w:t>
      </w:r>
    </w:p>
    <w:p w14:paraId="5CFB8401" w14:textId="77777777" w:rsidR="009E726A" w:rsidRPr="005B25A1" w:rsidRDefault="009E726A" w:rsidP="009E726A">
      <w:pPr>
        <w:keepNext/>
        <w:keepLines/>
      </w:pPr>
      <w:r>
        <w:rPr>
          <w:color w:val="FF0000"/>
        </w:rPr>
        <w:t>NO DISCUSSION RECORDED</w:t>
      </w:r>
    </w:p>
    <w:p w14:paraId="380406A3" w14:textId="77777777" w:rsidR="009E726A" w:rsidRPr="005B25A1" w:rsidRDefault="009E726A" w:rsidP="009E726A">
      <w:pPr>
        <w:keepNext/>
        <w:keepLines/>
        <w:rPr>
          <w:b/>
          <w:bCs/>
        </w:rPr>
      </w:pPr>
      <w:r w:rsidRPr="005B25A1">
        <w:rPr>
          <w:b/>
          <w:bCs/>
        </w:rPr>
        <w:t>Plenary Discussion:</w:t>
      </w:r>
    </w:p>
    <w:p w14:paraId="0D7F60C0" w14:textId="77777777" w:rsidR="009E726A" w:rsidRPr="009E726A" w:rsidRDefault="009E726A" w:rsidP="009E726A">
      <w:pPr>
        <w:keepNext/>
        <w:keepLines/>
      </w:pPr>
    </w:p>
    <w:p w14:paraId="7F89730C" w14:textId="77777777" w:rsidR="007615D6" w:rsidRPr="00EB0339" w:rsidRDefault="007615D6" w:rsidP="007615D6">
      <w:r w:rsidRPr="005B25A1">
        <w:rPr>
          <w:b/>
          <w:bCs/>
        </w:rPr>
        <w:t>Status:</w:t>
      </w:r>
      <w:r>
        <w:t xml:space="preserve"> </w:t>
      </w:r>
      <w:r>
        <w:rPr>
          <w:color w:val="0000FF"/>
        </w:rPr>
        <w:t>Not concluded</w:t>
      </w:r>
      <w:r>
        <w:t>.</w:t>
      </w:r>
    </w:p>
    <w:p w14:paraId="570F9B21" w14:textId="77777777" w:rsidR="00E00DA6" w:rsidRDefault="007615D6" w:rsidP="000A3FBD">
      <w:pPr>
        <w:pStyle w:val="NormTop"/>
      </w:pPr>
      <w:r>
        <w:rPr>
          <w:color w:val="0000FF"/>
        </w:rPr>
        <w:t>S2-2509023</w:t>
      </w:r>
      <w:r w:rsidRPr="00D53282">
        <w:t xml:space="preserve"> </w:t>
      </w:r>
      <w:r>
        <w:t xml:space="preserve">(CR) 23.501 CR6458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support of LP-WUS enabling/disabling via NAS </w:t>
      </w:r>
      <w:proofErr w:type="spellStart"/>
      <w:r>
        <w:t>signaling</w:t>
      </w:r>
      <w:proofErr w:type="spellEnd"/>
      <w:r>
        <w:t>. 2. Clarification on the CN assigned subgroup ID allocation.</w:t>
      </w:r>
    </w:p>
    <w:p w14:paraId="0CBF1FED" w14:textId="77777777" w:rsidR="007615D6" w:rsidRPr="005B25A1" w:rsidRDefault="007615D6" w:rsidP="007615D6">
      <w:pPr>
        <w:keepNext/>
        <w:keepLines/>
        <w:rPr>
          <w:b/>
          <w:bCs/>
        </w:rPr>
      </w:pPr>
      <w:r w:rsidRPr="005B25A1">
        <w:rPr>
          <w:b/>
          <w:bCs/>
        </w:rPr>
        <w:t>Parallel discussion:</w:t>
      </w:r>
    </w:p>
    <w:p w14:paraId="1B387FE5" w14:textId="77777777" w:rsidR="007615D6" w:rsidRPr="005B25A1" w:rsidRDefault="007615D6" w:rsidP="007615D6">
      <w:pPr>
        <w:keepNext/>
        <w:keepLines/>
      </w:pPr>
      <w:r w:rsidRPr="005B25A1">
        <w:t>-</w:t>
      </w:r>
    </w:p>
    <w:p w14:paraId="6AAF6ECE" w14:textId="77777777" w:rsidR="009E726A" w:rsidRPr="005B25A1" w:rsidRDefault="009E726A" w:rsidP="009E726A">
      <w:pPr>
        <w:keepNext/>
        <w:keepLines/>
      </w:pPr>
      <w:r>
        <w:rPr>
          <w:color w:val="FF0000"/>
        </w:rPr>
        <w:t>NO DISCUSSION RECORDED</w:t>
      </w:r>
    </w:p>
    <w:p w14:paraId="673AB27F" w14:textId="77777777" w:rsidR="009E726A" w:rsidRPr="005B25A1" w:rsidRDefault="009E726A" w:rsidP="009E726A">
      <w:pPr>
        <w:keepNext/>
        <w:keepLines/>
        <w:rPr>
          <w:b/>
          <w:bCs/>
        </w:rPr>
      </w:pPr>
      <w:r w:rsidRPr="005B25A1">
        <w:rPr>
          <w:b/>
          <w:bCs/>
        </w:rPr>
        <w:t>Plenary Discussion:</w:t>
      </w:r>
    </w:p>
    <w:p w14:paraId="51DE8DEC" w14:textId="77777777" w:rsidR="009E726A" w:rsidRPr="009E726A" w:rsidRDefault="009E726A" w:rsidP="009E726A">
      <w:pPr>
        <w:keepNext/>
        <w:keepLines/>
      </w:pPr>
    </w:p>
    <w:p w14:paraId="535DB6DE" w14:textId="77777777" w:rsidR="007615D6" w:rsidRPr="00EB0339" w:rsidRDefault="007615D6" w:rsidP="007615D6">
      <w:r w:rsidRPr="005B25A1">
        <w:rPr>
          <w:b/>
          <w:bCs/>
        </w:rPr>
        <w:t>Status:</w:t>
      </w:r>
      <w:r>
        <w:t xml:space="preserve"> </w:t>
      </w:r>
      <w:r>
        <w:rPr>
          <w:color w:val="0000FF"/>
        </w:rPr>
        <w:t>Not concluded</w:t>
      </w:r>
      <w:r>
        <w:t>.</w:t>
      </w:r>
    </w:p>
    <w:p w14:paraId="4D3D40E8" w14:textId="77777777" w:rsidR="00E00DA6" w:rsidRDefault="007615D6" w:rsidP="000A3FBD">
      <w:pPr>
        <w:pStyle w:val="NormTop"/>
      </w:pPr>
      <w:r>
        <w:rPr>
          <w:color w:val="0000FF"/>
        </w:rPr>
        <w:t>S2-2509024</w:t>
      </w:r>
      <w:r w:rsidRPr="00D53282">
        <w:t xml:space="preserve"> </w:t>
      </w:r>
      <w:r>
        <w:t xml:space="preserve">(CR) 23.502 CR5595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support of LP-WUS enabling/disabling via NAS </w:t>
      </w:r>
      <w:proofErr w:type="spellStart"/>
      <w:r>
        <w:t>signaling</w:t>
      </w:r>
      <w:proofErr w:type="spellEnd"/>
      <w:r>
        <w:t>.</w:t>
      </w:r>
    </w:p>
    <w:p w14:paraId="41EFF174" w14:textId="77777777" w:rsidR="007615D6" w:rsidRPr="005B25A1" w:rsidRDefault="007615D6" w:rsidP="007615D6">
      <w:pPr>
        <w:keepNext/>
        <w:keepLines/>
        <w:rPr>
          <w:b/>
          <w:bCs/>
        </w:rPr>
      </w:pPr>
      <w:r w:rsidRPr="005B25A1">
        <w:rPr>
          <w:b/>
          <w:bCs/>
        </w:rPr>
        <w:t>Parallel discussion:</w:t>
      </w:r>
    </w:p>
    <w:p w14:paraId="2D0EBB92" w14:textId="77777777" w:rsidR="007615D6" w:rsidRPr="005B25A1" w:rsidRDefault="007615D6" w:rsidP="007615D6">
      <w:pPr>
        <w:keepNext/>
        <w:keepLines/>
      </w:pPr>
      <w:r w:rsidRPr="005B25A1">
        <w:t>-</w:t>
      </w:r>
    </w:p>
    <w:p w14:paraId="61F78421" w14:textId="77777777" w:rsidR="009E726A" w:rsidRPr="005B25A1" w:rsidRDefault="009E726A" w:rsidP="009E726A">
      <w:pPr>
        <w:keepNext/>
        <w:keepLines/>
      </w:pPr>
      <w:r>
        <w:rPr>
          <w:color w:val="FF0000"/>
        </w:rPr>
        <w:t>NO DISCUSSION RECORDED</w:t>
      </w:r>
    </w:p>
    <w:p w14:paraId="6F94C751" w14:textId="77777777" w:rsidR="009E726A" w:rsidRPr="005B25A1" w:rsidRDefault="009E726A" w:rsidP="009E726A">
      <w:pPr>
        <w:keepNext/>
        <w:keepLines/>
        <w:rPr>
          <w:b/>
          <w:bCs/>
        </w:rPr>
      </w:pPr>
      <w:r w:rsidRPr="005B25A1">
        <w:rPr>
          <w:b/>
          <w:bCs/>
        </w:rPr>
        <w:t>Plenary Discussion:</w:t>
      </w:r>
    </w:p>
    <w:p w14:paraId="39AF6CC1" w14:textId="77777777" w:rsidR="009E726A" w:rsidRPr="009E726A" w:rsidRDefault="009E726A" w:rsidP="009E726A">
      <w:pPr>
        <w:keepNext/>
        <w:keepLines/>
      </w:pPr>
    </w:p>
    <w:p w14:paraId="61002C35" w14:textId="77777777" w:rsidR="007615D6" w:rsidRPr="00EB0339" w:rsidRDefault="007615D6" w:rsidP="007615D6">
      <w:r w:rsidRPr="005B25A1">
        <w:rPr>
          <w:b/>
          <w:bCs/>
        </w:rPr>
        <w:t>Status:</w:t>
      </w:r>
      <w:r>
        <w:t xml:space="preserve"> </w:t>
      </w:r>
      <w:r>
        <w:rPr>
          <w:color w:val="0000FF"/>
        </w:rPr>
        <w:t>Not concluded</w:t>
      </w:r>
      <w:r>
        <w:t>.</w:t>
      </w:r>
    </w:p>
    <w:p w14:paraId="27E12894" w14:textId="77777777" w:rsidR="00E00DA6" w:rsidRDefault="007615D6" w:rsidP="000A3FBD">
      <w:pPr>
        <w:pStyle w:val="NormTop"/>
      </w:pPr>
      <w:r>
        <w:rPr>
          <w:color w:val="0000FF"/>
        </w:rPr>
        <w:t>S2-2508676</w:t>
      </w:r>
      <w:r w:rsidRPr="00D53282">
        <w:t xml:space="preserve"> </w:t>
      </w:r>
      <w:r>
        <w:t>(CR) 23.501 CR6442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disable handling for LP-WUSPS function.</w:t>
      </w:r>
    </w:p>
    <w:p w14:paraId="03DE850B" w14:textId="77777777" w:rsidR="007615D6" w:rsidRPr="005B25A1" w:rsidRDefault="007615D6" w:rsidP="007615D6">
      <w:pPr>
        <w:keepNext/>
        <w:keepLines/>
        <w:rPr>
          <w:b/>
          <w:bCs/>
        </w:rPr>
      </w:pPr>
      <w:r w:rsidRPr="005B25A1">
        <w:rPr>
          <w:b/>
          <w:bCs/>
        </w:rPr>
        <w:t>Parallel discussion:</w:t>
      </w:r>
    </w:p>
    <w:p w14:paraId="0AA2B138" w14:textId="77777777" w:rsidR="007615D6" w:rsidRPr="005B25A1" w:rsidRDefault="007615D6" w:rsidP="007615D6">
      <w:pPr>
        <w:keepNext/>
        <w:keepLines/>
      </w:pPr>
      <w:r w:rsidRPr="005B25A1">
        <w:t>-</w:t>
      </w:r>
    </w:p>
    <w:p w14:paraId="6B93FF51" w14:textId="77777777" w:rsidR="009E726A" w:rsidRPr="005B25A1" w:rsidRDefault="009E726A" w:rsidP="009E726A">
      <w:pPr>
        <w:keepNext/>
        <w:keepLines/>
      </w:pPr>
      <w:r>
        <w:rPr>
          <w:color w:val="FF0000"/>
        </w:rPr>
        <w:t>NO DISCUSSION RECORDED</w:t>
      </w:r>
    </w:p>
    <w:p w14:paraId="27B6C222" w14:textId="77777777" w:rsidR="009E726A" w:rsidRPr="005B25A1" w:rsidRDefault="009E726A" w:rsidP="009E726A">
      <w:pPr>
        <w:keepNext/>
        <w:keepLines/>
        <w:rPr>
          <w:b/>
          <w:bCs/>
        </w:rPr>
      </w:pPr>
      <w:r w:rsidRPr="005B25A1">
        <w:rPr>
          <w:b/>
          <w:bCs/>
        </w:rPr>
        <w:t>Plenary Discussion:</w:t>
      </w:r>
    </w:p>
    <w:p w14:paraId="294267FF" w14:textId="77777777" w:rsidR="009E726A" w:rsidRPr="009E726A" w:rsidRDefault="009E726A" w:rsidP="009E726A">
      <w:pPr>
        <w:keepNext/>
        <w:keepLines/>
      </w:pPr>
    </w:p>
    <w:p w14:paraId="77184A36" w14:textId="77777777" w:rsidR="007615D6" w:rsidRPr="00EB0339" w:rsidRDefault="007615D6" w:rsidP="007615D6">
      <w:r w:rsidRPr="005B25A1">
        <w:rPr>
          <w:b/>
          <w:bCs/>
        </w:rPr>
        <w:t>Status:</w:t>
      </w:r>
      <w:r>
        <w:t xml:space="preserve"> </w:t>
      </w:r>
      <w:r>
        <w:rPr>
          <w:color w:val="0000FF"/>
        </w:rPr>
        <w:t>Not concluded</w:t>
      </w:r>
      <w:r>
        <w:t>.</w:t>
      </w:r>
    </w:p>
    <w:p w14:paraId="79E3E1B0" w14:textId="77777777" w:rsidR="00E00DA6" w:rsidRDefault="007615D6" w:rsidP="000A3FBD">
      <w:pPr>
        <w:pStyle w:val="NormTop"/>
      </w:pPr>
      <w:r>
        <w:rPr>
          <w:color w:val="0000FF"/>
        </w:rPr>
        <w:t>S2-2508677</w:t>
      </w:r>
      <w:r w:rsidRPr="00D53282">
        <w:t xml:space="preserve"> </w:t>
      </w:r>
      <w:r>
        <w:t>(CR) 23.502 CR5589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disabling handling for LP-WUSPS function.</w:t>
      </w:r>
    </w:p>
    <w:p w14:paraId="365628AE" w14:textId="77777777" w:rsidR="007615D6" w:rsidRPr="005B25A1" w:rsidRDefault="007615D6" w:rsidP="007615D6">
      <w:pPr>
        <w:keepNext/>
        <w:keepLines/>
        <w:rPr>
          <w:b/>
          <w:bCs/>
        </w:rPr>
      </w:pPr>
      <w:r w:rsidRPr="005B25A1">
        <w:rPr>
          <w:b/>
          <w:bCs/>
        </w:rPr>
        <w:t>Parallel discussion:</w:t>
      </w:r>
    </w:p>
    <w:p w14:paraId="22636BE9" w14:textId="77777777" w:rsidR="007615D6" w:rsidRPr="005B25A1" w:rsidRDefault="007615D6" w:rsidP="007615D6">
      <w:pPr>
        <w:keepNext/>
        <w:keepLines/>
      </w:pPr>
      <w:r w:rsidRPr="005B25A1">
        <w:t>-</w:t>
      </w:r>
    </w:p>
    <w:p w14:paraId="739C6CB6" w14:textId="77777777" w:rsidR="009E726A" w:rsidRPr="005B25A1" w:rsidRDefault="009E726A" w:rsidP="009E726A">
      <w:pPr>
        <w:keepNext/>
        <w:keepLines/>
      </w:pPr>
      <w:r>
        <w:rPr>
          <w:color w:val="FF0000"/>
        </w:rPr>
        <w:t>NO DISCUSSION RECORDED</w:t>
      </w:r>
    </w:p>
    <w:p w14:paraId="53038278" w14:textId="77777777" w:rsidR="009E726A" w:rsidRPr="005B25A1" w:rsidRDefault="009E726A" w:rsidP="009E726A">
      <w:pPr>
        <w:keepNext/>
        <w:keepLines/>
        <w:rPr>
          <w:b/>
          <w:bCs/>
        </w:rPr>
      </w:pPr>
      <w:r w:rsidRPr="005B25A1">
        <w:rPr>
          <w:b/>
          <w:bCs/>
        </w:rPr>
        <w:t>Plenary Discussion:</w:t>
      </w:r>
    </w:p>
    <w:p w14:paraId="48B11547" w14:textId="77777777" w:rsidR="009E726A" w:rsidRPr="009E726A" w:rsidRDefault="009E726A" w:rsidP="009E726A">
      <w:pPr>
        <w:keepNext/>
        <w:keepLines/>
      </w:pPr>
    </w:p>
    <w:p w14:paraId="38E9741E" w14:textId="77777777" w:rsidR="007615D6" w:rsidRPr="00EB0339" w:rsidRDefault="007615D6" w:rsidP="007615D6">
      <w:r w:rsidRPr="005B25A1">
        <w:rPr>
          <w:b/>
          <w:bCs/>
        </w:rPr>
        <w:t>Status:</w:t>
      </w:r>
      <w:r>
        <w:t xml:space="preserve"> </w:t>
      </w:r>
      <w:r>
        <w:rPr>
          <w:color w:val="0000FF"/>
        </w:rPr>
        <w:t>Not concluded</w:t>
      </w:r>
      <w:r>
        <w:t>.</w:t>
      </w:r>
    </w:p>
    <w:p w14:paraId="6F187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FS_MINT_Ph2</w:t>
      </w:r>
    </w:p>
    <w:p w14:paraId="187EFB75" w14:textId="6A171F46" w:rsidR="00E00DA6" w:rsidRDefault="007615D6" w:rsidP="000A3FBD">
      <w:pPr>
        <w:pStyle w:val="NormTop"/>
      </w:pPr>
      <w:r>
        <w:rPr>
          <w:color w:val="0000FF"/>
        </w:rPr>
        <w:t>S2-2508158</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w:t>
      </w:r>
      <w:r w:rsidR="00705A89">
        <w:br/>
      </w:r>
      <w:r w:rsidR="00705A89" w:rsidRPr="00705A89">
        <w:rPr>
          <w:b/>
          <w:bCs/>
        </w:rPr>
        <w:t xml:space="preserve">Action: </w:t>
      </w:r>
      <w:r>
        <w:t>TSG SA respectfully asks SA WG2 to plan how to perform the alignment to the normative work of CT WG1 and additional work from CT WG4 (if any).</w:t>
      </w:r>
    </w:p>
    <w:p w14:paraId="5A8173A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S2-2506165 </w:t>
      </w:r>
      <w:r>
        <w:t>from SA WG2#170.</w:t>
      </w:r>
    </w:p>
    <w:p w14:paraId="333F61DB" w14:textId="77777777" w:rsidR="007615D6" w:rsidRPr="005B25A1" w:rsidRDefault="007615D6" w:rsidP="007615D6">
      <w:pPr>
        <w:keepNext/>
        <w:keepLines/>
        <w:rPr>
          <w:b/>
          <w:bCs/>
        </w:rPr>
      </w:pPr>
      <w:r w:rsidRPr="005B25A1">
        <w:rPr>
          <w:b/>
          <w:bCs/>
        </w:rPr>
        <w:t>Parallel discussion:</w:t>
      </w:r>
    </w:p>
    <w:p w14:paraId="2199D644" w14:textId="3B74956A" w:rsidR="007615D6" w:rsidRPr="009A4707" w:rsidRDefault="007615D6" w:rsidP="007615D6">
      <w:pPr>
        <w:keepNext/>
        <w:keepLines/>
      </w:pPr>
    </w:p>
    <w:p w14:paraId="6983E17F" w14:textId="77777777" w:rsidR="009E726A" w:rsidRPr="005B25A1" w:rsidRDefault="009E726A" w:rsidP="009E726A">
      <w:pPr>
        <w:keepNext/>
        <w:keepLines/>
        <w:rPr>
          <w:b/>
          <w:bCs/>
        </w:rPr>
      </w:pPr>
      <w:r w:rsidRPr="005B25A1">
        <w:rPr>
          <w:b/>
          <w:bCs/>
        </w:rPr>
        <w:t>Plenary Discussion:</w:t>
      </w:r>
    </w:p>
    <w:p w14:paraId="036EB097" w14:textId="77777777" w:rsidR="009E726A" w:rsidRPr="009E726A" w:rsidRDefault="009E726A" w:rsidP="009E726A">
      <w:pPr>
        <w:keepNext/>
        <w:keepLines/>
      </w:pPr>
    </w:p>
    <w:p w14:paraId="71ACA485" w14:textId="77777777" w:rsidR="007615D6" w:rsidRPr="00EB0339" w:rsidRDefault="007615D6" w:rsidP="007615D6">
      <w:r w:rsidRPr="005B25A1">
        <w:rPr>
          <w:b/>
          <w:bCs/>
        </w:rPr>
        <w:t>Status:</w:t>
      </w:r>
      <w:r>
        <w:t xml:space="preserve"> </w:t>
      </w:r>
      <w:r>
        <w:rPr>
          <w:color w:val="0000FF"/>
        </w:rPr>
        <w:t>Not concluded</w:t>
      </w:r>
      <w:r>
        <w:t>.</w:t>
      </w:r>
    </w:p>
    <w:p w14:paraId="07307CD4" w14:textId="77777777" w:rsidR="00E00DA6" w:rsidRDefault="007615D6" w:rsidP="000A3FBD">
      <w:pPr>
        <w:pStyle w:val="NormTop"/>
      </w:pPr>
      <w:r>
        <w:rPr>
          <w:color w:val="0000FF"/>
        </w:rPr>
        <w:t>S2-2508175</w:t>
      </w:r>
      <w:r w:rsidRPr="00D53282">
        <w:t xml:space="preserve"> </w:t>
      </w:r>
      <w:r>
        <w:t>(LS IN) LS on Broadcasting Information on Disaster Condition of a PLMN from E-UTRAN in Case of Disaster Condition (Source: CT WG1 (C1-255678))</w:t>
      </w:r>
      <w:r>
        <w:br/>
      </w:r>
      <w:r w:rsidRPr="00D53282">
        <w:rPr>
          <w:b/>
        </w:rPr>
        <w:t>Document for:</w:t>
      </w:r>
      <w:r w:rsidRPr="00D53282">
        <w:t xml:space="preserve"> </w:t>
      </w:r>
      <w:r>
        <w:t>Information</w:t>
      </w:r>
      <w:r>
        <w:br/>
      </w:r>
      <w:r w:rsidRPr="00D53282">
        <w:rPr>
          <w:b/>
        </w:rPr>
        <w:t>Abstract:</w:t>
      </w:r>
      <w:r w:rsidRPr="00D53282">
        <w:t xml:space="preserve"> </w:t>
      </w:r>
      <w:r>
        <w:br/>
        <w:t>CT WG1 has started the normative work for the Rel-19 Work Item on MINT_Ph2(Minimization of Service Interruption Phase 2). This feature is based on the conclusions of the FS_MINT_Ph2 (Study on MINT support in EPS for 5G-only national roaming UE) as described in TR 24.812. CT WG1 concluded that the broadcast information, which was specified for NG-RAN as part of Rel-17 MINT also needs to be broadcasted via E-UTRAN connected to EPC as below: a) disaster related indication; or b) 'list of one or more PLMN(s) with disaster condition for which disaster roaming is offered by the available PLMN' where each PLMN with disaster condition is identified by its PLMN ID. The list will need to be able to hold at least the same amount of PLMN IDs as number of PLMNs which can share an E-UTRAN cell. (a) or (b) is used depending on the decision of the available PLMN. In addition, CT WG1 concluded that E-UTRAN cell broadcasts access-barring parameters for access barring for disaster roaming services. CT WG1 also agreed that UE NAS is able to indicate to UE AS that establishment of the NAS signalling connection is for a UE attaching or attached for disaster roaming services, as described in C1-255284. CT WG1 would like to request RAN WG2 to work on system information broadcasted by E-UTRAN to support MINT_Ph2 feature.</w:t>
      </w:r>
    </w:p>
    <w:p w14:paraId="6A3183E4" w14:textId="77777777" w:rsidR="007615D6" w:rsidRPr="005B25A1" w:rsidRDefault="007615D6" w:rsidP="007615D6">
      <w:pPr>
        <w:keepNext/>
        <w:keepLines/>
        <w:rPr>
          <w:b/>
          <w:bCs/>
        </w:rPr>
      </w:pPr>
      <w:r w:rsidRPr="005B25A1">
        <w:rPr>
          <w:b/>
          <w:bCs/>
        </w:rPr>
        <w:t>Parallel discussion:</w:t>
      </w:r>
    </w:p>
    <w:p w14:paraId="089DA87C" w14:textId="603B19D2" w:rsidR="007615D6" w:rsidRPr="005B25A1" w:rsidRDefault="009A4707" w:rsidP="007615D6">
      <w:pPr>
        <w:keepNext/>
        <w:keepLines/>
      </w:pPr>
      <w:r>
        <w:t xml:space="preserve">This was reviewed and </w:t>
      </w:r>
      <w:r w:rsidRPr="00C3284B">
        <w:rPr>
          <w:color w:val="0000FF"/>
        </w:rPr>
        <w:t>noted</w:t>
      </w:r>
      <w:r>
        <w:t xml:space="preserve"> in parallel session.</w:t>
      </w:r>
    </w:p>
    <w:p w14:paraId="28C9709D" w14:textId="565A6B40" w:rsidR="007615D6" w:rsidRPr="00EB0339" w:rsidRDefault="007615D6" w:rsidP="007615D6">
      <w:r w:rsidRPr="005B25A1">
        <w:rPr>
          <w:b/>
          <w:bCs/>
        </w:rPr>
        <w:t>Status:</w:t>
      </w:r>
      <w:r>
        <w:t xml:space="preserve"> </w:t>
      </w:r>
      <w:r>
        <w:rPr>
          <w:color w:val="0000FF"/>
        </w:rPr>
        <w:t>Noted</w:t>
      </w:r>
      <w:r>
        <w:t>.</w:t>
      </w:r>
    </w:p>
    <w:p w14:paraId="52F20E67" w14:textId="77777777" w:rsidR="00E00DA6" w:rsidRDefault="007615D6" w:rsidP="000A3FBD">
      <w:pPr>
        <w:pStyle w:val="NormTop"/>
      </w:pPr>
      <w:r>
        <w:rPr>
          <w:color w:val="0000FF"/>
        </w:rPr>
        <w:t>S2-2508233</w:t>
      </w:r>
      <w:r w:rsidRPr="00D53282">
        <w:t xml:space="preserve"> </w:t>
      </w:r>
      <w:r>
        <w:t>(CR) 23.401 CR3938 (Rel-19, 'B'): Adding the functionality on MINT_Ph2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Adding the functionality for MINT-EPS.</w:t>
      </w:r>
    </w:p>
    <w:p w14:paraId="2B1F5751" w14:textId="77777777" w:rsidR="007615D6" w:rsidRPr="005B25A1" w:rsidRDefault="007615D6" w:rsidP="007615D6">
      <w:pPr>
        <w:keepNext/>
        <w:keepLines/>
        <w:rPr>
          <w:b/>
          <w:bCs/>
        </w:rPr>
      </w:pPr>
      <w:r w:rsidRPr="005B25A1">
        <w:rPr>
          <w:b/>
          <w:bCs/>
        </w:rPr>
        <w:t>Parallel discussion:</w:t>
      </w:r>
    </w:p>
    <w:p w14:paraId="6C65865B" w14:textId="491E874F" w:rsidR="007615D6" w:rsidRPr="005B25A1" w:rsidRDefault="00E47B3E" w:rsidP="007615D6">
      <w:pPr>
        <w:keepNext/>
        <w:keepLines/>
      </w:pPr>
      <w:r>
        <w:t>Qualcomm commented that there are editorial errors and some functional mistakes in this proposal from the 5GS viewpoint. There were preferences expressed to use the Samsung proposal as a baseline for discussion</w:t>
      </w:r>
      <w:r w:rsidR="009B2310">
        <w:t xml:space="preserve"> and to merge acceptable parts of this CR into it. This was merged into </w:t>
      </w:r>
      <w:r w:rsidR="009B2310" w:rsidRPr="00497EE3">
        <w:rPr>
          <w:color w:val="0000FF"/>
        </w:rPr>
        <w:t>S2-250</w:t>
      </w:r>
      <w:r w:rsidR="009B2310">
        <w:rPr>
          <w:color w:val="0000FF"/>
        </w:rPr>
        <w:t>9722</w:t>
      </w:r>
      <w:r w:rsidR="009B2310">
        <w:t>.</w:t>
      </w:r>
    </w:p>
    <w:p w14:paraId="5169C8C7" w14:textId="2D28F9BB" w:rsidR="009B2310" w:rsidRPr="00EB0339" w:rsidRDefault="009B2310" w:rsidP="009B2310">
      <w:r w:rsidRPr="005B25A1">
        <w:rPr>
          <w:b/>
          <w:bCs/>
        </w:rPr>
        <w:t>Status:</w:t>
      </w:r>
      <w:r>
        <w:t xml:space="preserve"> </w:t>
      </w:r>
      <w:r>
        <w:rPr>
          <w:color w:val="0000FF"/>
        </w:rPr>
        <w:t>Merged</w:t>
      </w:r>
      <w:r>
        <w:t>.</w:t>
      </w:r>
    </w:p>
    <w:p w14:paraId="48265310" w14:textId="77777777" w:rsidR="00E00DA6" w:rsidRDefault="007615D6" w:rsidP="000A3FBD">
      <w:pPr>
        <w:pStyle w:val="NormTop"/>
      </w:pPr>
      <w:r>
        <w:rPr>
          <w:color w:val="0000FF"/>
        </w:rPr>
        <w:t>S2-2509240</w:t>
      </w:r>
      <w:r w:rsidRPr="00D53282">
        <w:t xml:space="preserve"> </w:t>
      </w:r>
      <w:r>
        <w:t>(CR) 23.401 CR3945 (Rel-19, 'B'): Introduction of Disaster roaming support in EPS(General clause)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014D7557" w14:textId="77777777" w:rsidR="007615D6" w:rsidRPr="005B25A1" w:rsidRDefault="007615D6" w:rsidP="007615D6">
      <w:pPr>
        <w:keepNext/>
        <w:keepLines/>
        <w:rPr>
          <w:b/>
          <w:bCs/>
        </w:rPr>
      </w:pPr>
      <w:r w:rsidRPr="005B25A1">
        <w:rPr>
          <w:b/>
          <w:bCs/>
        </w:rPr>
        <w:t>Parallel discussion:</w:t>
      </w:r>
    </w:p>
    <w:p w14:paraId="139B4CFF" w14:textId="32B78C05" w:rsidR="007615D6" w:rsidRDefault="009B2310" w:rsidP="007615D6">
      <w:pPr>
        <w:keepNext/>
        <w:keepLines/>
      </w:pPr>
      <w:r>
        <w:t xml:space="preserve">This was left for off-line discussion and revised, merging </w:t>
      </w:r>
      <w:r>
        <w:rPr>
          <w:color w:val="0000FF"/>
        </w:rPr>
        <w:t>S2-2508233</w:t>
      </w:r>
      <w:r>
        <w:t xml:space="preserve">, to </w:t>
      </w:r>
      <w:r w:rsidRPr="00497EE3">
        <w:rPr>
          <w:color w:val="0000FF"/>
        </w:rPr>
        <w:t>S2-250</w:t>
      </w:r>
      <w:r>
        <w:rPr>
          <w:color w:val="0000FF"/>
        </w:rPr>
        <w:t>9722</w:t>
      </w:r>
      <w:r>
        <w:t>.</w:t>
      </w:r>
      <w:r w:rsidRPr="00437C14">
        <w:t xml:space="preserve"> </w:t>
      </w:r>
    </w:p>
    <w:p w14:paraId="2E37E54F" w14:textId="1016DB6B" w:rsidR="002D2624" w:rsidRDefault="002C0206" w:rsidP="007615D6">
      <w:pPr>
        <w:keepNext/>
        <w:keepLines/>
      </w:pPr>
      <w:r>
        <w:t xml:space="preserve">Qualcomm asked how a UE will be prevented in attempting to set up a Disaster roaming session. This was left for off-line discussion and revised to </w:t>
      </w:r>
      <w:r w:rsidRPr="00497EE3">
        <w:rPr>
          <w:color w:val="0000FF"/>
        </w:rPr>
        <w:t>S2-250</w:t>
      </w:r>
      <w:r>
        <w:rPr>
          <w:color w:val="0000FF"/>
        </w:rPr>
        <w:t>9760</w:t>
      </w:r>
      <w:r>
        <w:t>.</w:t>
      </w:r>
      <w:r w:rsidRPr="00437C14">
        <w:t xml:space="preserve"> </w:t>
      </w:r>
    </w:p>
    <w:p w14:paraId="72BE6148" w14:textId="3473886C" w:rsidR="000728AF" w:rsidRDefault="000728AF" w:rsidP="007615D6">
      <w:pPr>
        <w:keepNext/>
        <w:keepLines/>
      </w:pPr>
      <w:r>
        <w:t>It was decided to remove the Editor's note in X.Y.3.</w:t>
      </w:r>
      <w:r w:rsidR="007835D8">
        <w:t xml:space="preserve"> The clause numbering for X.Y should be identified, e.g. 4.Y, 4.Y.1, etc. This was revised to </w:t>
      </w:r>
      <w:r w:rsidR="007835D8" w:rsidRPr="00CE3EC0">
        <w:rPr>
          <w:color w:val="0000FF"/>
        </w:rPr>
        <w:t>S2-2</w:t>
      </w:r>
      <w:r w:rsidR="007835D8">
        <w:rPr>
          <w:color w:val="0000FF"/>
        </w:rPr>
        <w:t>5098</w:t>
      </w:r>
      <w:r w:rsidR="00EA0E2E">
        <w:rPr>
          <w:color w:val="0000FF"/>
        </w:rPr>
        <w:t>12</w:t>
      </w:r>
      <w:r w:rsidR="007835D8">
        <w:t>.</w:t>
      </w:r>
      <w:r w:rsidR="007835D8" w:rsidRPr="00375008">
        <w:t xml:space="preserve"> </w:t>
      </w:r>
    </w:p>
    <w:p w14:paraId="3E40C1B0" w14:textId="436740DE" w:rsidR="007835D8" w:rsidRPr="009B2310" w:rsidRDefault="007835D8" w:rsidP="007615D6">
      <w:pPr>
        <w:keepNext/>
        <w:keepLines/>
      </w:pPr>
      <w:r>
        <w:t xml:space="preserve">This was </w:t>
      </w:r>
      <w:r w:rsidRPr="00B30893">
        <w:rPr>
          <w:color w:val="FF0000"/>
        </w:rPr>
        <w:t>agreed</w:t>
      </w:r>
      <w:r>
        <w:t xml:space="preserve"> in parallel session.</w:t>
      </w:r>
    </w:p>
    <w:p w14:paraId="5EEB292C" w14:textId="77777777" w:rsidR="009B2310" w:rsidRPr="005B25A1" w:rsidRDefault="009B2310" w:rsidP="009B2310">
      <w:pPr>
        <w:keepNext/>
        <w:keepLines/>
        <w:rPr>
          <w:b/>
          <w:bCs/>
        </w:rPr>
      </w:pPr>
      <w:r w:rsidRPr="005B25A1">
        <w:rPr>
          <w:b/>
          <w:bCs/>
        </w:rPr>
        <w:t>Plenary Discussion:</w:t>
      </w:r>
    </w:p>
    <w:p w14:paraId="66F6A336" w14:textId="7CEF8AA8" w:rsidR="009B2310" w:rsidRPr="009E42E4" w:rsidRDefault="009E42E4" w:rsidP="009B2310">
      <w:pPr>
        <w:keepNext/>
        <w:keepLines/>
      </w:pPr>
      <w:r>
        <w:t xml:space="preserve">This was </w:t>
      </w:r>
      <w:r>
        <w:rPr>
          <w:color w:val="FF0000"/>
          <w:lang w:eastAsia="en-US"/>
        </w:rPr>
        <w:t>block a</w:t>
      </w:r>
      <w:r w:rsidRPr="00C3284B">
        <w:rPr>
          <w:color w:val="FF0000"/>
          <w:lang w:eastAsia="en-US"/>
        </w:rPr>
        <w:t>pproved</w:t>
      </w:r>
      <w:r>
        <w:t>.</w:t>
      </w:r>
    </w:p>
    <w:p w14:paraId="1EE049A7" w14:textId="5B1009B9" w:rsidR="009B2310" w:rsidRPr="00EB0339" w:rsidRDefault="009B2310" w:rsidP="009B2310">
      <w:r w:rsidRPr="005B25A1">
        <w:rPr>
          <w:b/>
          <w:bCs/>
        </w:rPr>
        <w:t>Status:</w:t>
      </w:r>
      <w:r>
        <w:t xml:space="preserve"> </w:t>
      </w:r>
      <w:r w:rsidR="009E42E4">
        <w:rPr>
          <w:color w:val="FF0000"/>
          <w:lang w:eastAsia="en-US"/>
        </w:rPr>
        <w:t>A</w:t>
      </w:r>
      <w:r w:rsidR="009E42E4" w:rsidRPr="00C3284B">
        <w:rPr>
          <w:color w:val="FF0000"/>
          <w:lang w:eastAsia="en-US"/>
        </w:rPr>
        <w:t>pproved</w:t>
      </w:r>
      <w:r w:rsidR="009E42E4">
        <w:t>.</w:t>
      </w:r>
    </w:p>
    <w:p w14:paraId="236AE98E" w14:textId="77777777" w:rsidR="00E00DA6" w:rsidRDefault="007615D6" w:rsidP="000A3FBD">
      <w:pPr>
        <w:pStyle w:val="NormTop"/>
      </w:pPr>
      <w:r>
        <w:rPr>
          <w:color w:val="0000FF"/>
        </w:rPr>
        <w:t>S2-2509242</w:t>
      </w:r>
      <w:r w:rsidRPr="00D53282">
        <w:t xml:space="preserve"> </w:t>
      </w:r>
      <w:r>
        <w:t>(CR) 23.401 CR3946 (Rel-19, 'B'): Introduction of Disaster roaming support in EPS(Call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578EBF02" w14:textId="77777777" w:rsidR="007615D6" w:rsidRPr="005B25A1" w:rsidRDefault="007615D6" w:rsidP="007615D6">
      <w:pPr>
        <w:keepNext/>
        <w:keepLines/>
        <w:rPr>
          <w:b/>
          <w:bCs/>
        </w:rPr>
      </w:pPr>
      <w:r w:rsidRPr="005B25A1">
        <w:rPr>
          <w:b/>
          <w:bCs/>
        </w:rPr>
        <w:t>Parallel discussion:</w:t>
      </w:r>
    </w:p>
    <w:p w14:paraId="2E0B2FE7" w14:textId="2FC730FC" w:rsidR="009B2310" w:rsidRDefault="009B2310" w:rsidP="009B2310">
      <w:pPr>
        <w:keepNext/>
        <w:keepLines/>
      </w:pPr>
      <w:r>
        <w:t xml:space="preserve">This was left for off-line discussion and revised to </w:t>
      </w:r>
      <w:r w:rsidRPr="00497EE3">
        <w:rPr>
          <w:color w:val="0000FF"/>
        </w:rPr>
        <w:t>S2-250</w:t>
      </w:r>
      <w:r>
        <w:rPr>
          <w:color w:val="0000FF"/>
        </w:rPr>
        <w:t>9723</w:t>
      </w:r>
      <w:r>
        <w:t>.</w:t>
      </w:r>
      <w:r w:rsidRPr="00437C14">
        <w:t xml:space="preserve"> </w:t>
      </w:r>
    </w:p>
    <w:p w14:paraId="3FA96999" w14:textId="4F313FF9" w:rsidR="007824EF" w:rsidRDefault="008504F3" w:rsidP="009B2310">
      <w:pPr>
        <w:keepNext/>
        <w:keepLines/>
      </w:pPr>
      <w:r>
        <w:t xml:space="preserve">Further corrections were needed and this was left for off-line discussion and revised to </w:t>
      </w:r>
      <w:r w:rsidRPr="00497EE3">
        <w:rPr>
          <w:color w:val="0000FF"/>
        </w:rPr>
        <w:t>S2-250</w:t>
      </w:r>
      <w:r>
        <w:rPr>
          <w:color w:val="0000FF"/>
        </w:rPr>
        <w:t>9763</w:t>
      </w:r>
      <w:r>
        <w:t>.</w:t>
      </w:r>
      <w:r w:rsidRPr="00437C14">
        <w:t xml:space="preserve"> </w:t>
      </w:r>
    </w:p>
    <w:p w14:paraId="41E7CAFF" w14:textId="52933CEE" w:rsidR="007835D8" w:rsidRDefault="007835D8" w:rsidP="007835D8">
      <w:pPr>
        <w:keepNext/>
        <w:keepLines/>
      </w:pPr>
      <w:r>
        <w:t>References to new clauses X.Y, etc. in other CRs should be corrected and information on which CR they are from should be included in 'Other comments'. Vodafone asked to change 'may' to 'shall' for the requirement for Disaster roaming.</w:t>
      </w:r>
      <w:r w:rsidR="00B10C9A">
        <w:t xml:space="preserve"> Qualcomm added that this should be clarified also for UE procedures, if the UE supports Disaster roaming. This was left for off-line discussion and</w:t>
      </w:r>
      <w:r>
        <w:t xml:space="preserve"> revised to </w:t>
      </w:r>
      <w:r w:rsidRPr="00CE3EC0">
        <w:rPr>
          <w:color w:val="0000FF"/>
        </w:rPr>
        <w:t>S2-2</w:t>
      </w:r>
      <w:r>
        <w:rPr>
          <w:color w:val="0000FF"/>
        </w:rPr>
        <w:t>50980</w:t>
      </w:r>
      <w:r>
        <w:rPr>
          <w:color w:val="0000FF"/>
        </w:rPr>
        <w:t>8</w:t>
      </w:r>
      <w:r>
        <w:t>.</w:t>
      </w:r>
      <w:r w:rsidRPr="00375008">
        <w:t xml:space="preserve"> </w:t>
      </w:r>
    </w:p>
    <w:p w14:paraId="22A368E5" w14:textId="77777777" w:rsidR="009B2310" w:rsidRPr="005B25A1" w:rsidRDefault="009B2310" w:rsidP="009B2310">
      <w:pPr>
        <w:keepNext/>
        <w:keepLines/>
        <w:rPr>
          <w:b/>
          <w:bCs/>
        </w:rPr>
      </w:pPr>
      <w:r w:rsidRPr="005B25A1">
        <w:rPr>
          <w:b/>
          <w:bCs/>
        </w:rPr>
        <w:t>Plenary Discussion:</w:t>
      </w:r>
    </w:p>
    <w:p w14:paraId="64663E83" w14:textId="1301A2A9" w:rsidR="008504F3" w:rsidRPr="00A37FA5" w:rsidRDefault="00A37FA5" w:rsidP="008504F3">
      <w:pPr>
        <w:keepNext/>
        <w:keepLines/>
      </w:pPr>
      <w:r>
        <w:t xml:space="preserve">This was reviewed and </w:t>
      </w:r>
      <w:r w:rsidRPr="00B30893">
        <w:rPr>
          <w:color w:val="FF0000"/>
        </w:rPr>
        <w:t>a</w:t>
      </w:r>
      <w:r>
        <w:rPr>
          <w:color w:val="FF0000"/>
        </w:rPr>
        <w:t>pprov</w:t>
      </w:r>
      <w:r w:rsidRPr="00B30893">
        <w:rPr>
          <w:color w:val="FF0000"/>
        </w:rPr>
        <w:t>ed</w:t>
      </w:r>
      <w:r>
        <w:t>.</w:t>
      </w:r>
    </w:p>
    <w:p w14:paraId="1B1E9A6A" w14:textId="77777777" w:rsidR="00A37FA5" w:rsidRPr="00EB0339" w:rsidRDefault="00A37FA5" w:rsidP="00A37FA5">
      <w:r w:rsidRPr="005B25A1">
        <w:rPr>
          <w:b/>
          <w:bCs/>
        </w:rPr>
        <w:t>Status:</w:t>
      </w:r>
      <w:r>
        <w:t xml:space="preserve"> </w:t>
      </w:r>
      <w:r w:rsidRPr="00C3284B">
        <w:rPr>
          <w:color w:val="FF0000"/>
          <w:lang w:eastAsia="en-US"/>
        </w:rPr>
        <w:t>Approved</w:t>
      </w:r>
      <w:r>
        <w:t>.</w:t>
      </w:r>
    </w:p>
    <w:p w14:paraId="51CBD42D" w14:textId="77777777" w:rsidR="00E00DA6" w:rsidRDefault="007615D6" w:rsidP="000A3FBD">
      <w:pPr>
        <w:pStyle w:val="NormTop"/>
      </w:pPr>
      <w:r>
        <w:rPr>
          <w:color w:val="0000FF"/>
        </w:rPr>
        <w:t>S2-2509244</w:t>
      </w:r>
      <w:r w:rsidRPr="00D53282">
        <w:t xml:space="preserve"> </w:t>
      </w:r>
      <w:r>
        <w:t>(CR) 23.501 CR6465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1397A99A" w14:textId="77777777" w:rsidR="007615D6" w:rsidRPr="005B25A1" w:rsidRDefault="007615D6" w:rsidP="007615D6">
      <w:pPr>
        <w:keepNext/>
        <w:keepLines/>
        <w:rPr>
          <w:b/>
          <w:bCs/>
        </w:rPr>
      </w:pPr>
      <w:r w:rsidRPr="005B25A1">
        <w:rPr>
          <w:b/>
          <w:bCs/>
        </w:rPr>
        <w:t>Parallel discussion:</w:t>
      </w:r>
    </w:p>
    <w:p w14:paraId="188919B0" w14:textId="6DA3A6B4" w:rsidR="009B2310" w:rsidRDefault="009B2310" w:rsidP="009B2310">
      <w:pPr>
        <w:keepNext/>
        <w:keepLines/>
      </w:pPr>
      <w:r>
        <w:t xml:space="preserve">This was left for off-line discussion and revised to </w:t>
      </w:r>
      <w:r w:rsidRPr="00497EE3">
        <w:rPr>
          <w:color w:val="0000FF"/>
        </w:rPr>
        <w:t>S2-250</w:t>
      </w:r>
      <w:r>
        <w:rPr>
          <w:color w:val="0000FF"/>
        </w:rPr>
        <w:t>9724</w:t>
      </w:r>
      <w:r>
        <w:t>.</w:t>
      </w:r>
      <w:r w:rsidRPr="00437C14">
        <w:t xml:space="preserve"> </w:t>
      </w:r>
    </w:p>
    <w:p w14:paraId="2930009C" w14:textId="1969A528" w:rsidR="008504F3" w:rsidRDefault="008504F3" w:rsidP="009B2310">
      <w:pPr>
        <w:keepNext/>
        <w:keepLines/>
      </w:pPr>
      <w:r>
        <w:t xml:space="preserve">Vodafone commented that this is mainly EPS related and asked whether it is needed for TS 23.501. This was left for off-line discussion and revised to </w:t>
      </w:r>
      <w:r w:rsidRPr="00497EE3">
        <w:rPr>
          <w:color w:val="0000FF"/>
        </w:rPr>
        <w:t>S2-250</w:t>
      </w:r>
      <w:r>
        <w:rPr>
          <w:color w:val="0000FF"/>
        </w:rPr>
        <w:t>9761</w:t>
      </w:r>
      <w:r>
        <w:t>.</w:t>
      </w:r>
      <w:r w:rsidRPr="00437C14">
        <w:t xml:space="preserve"> </w:t>
      </w:r>
    </w:p>
    <w:p w14:paraId="1905CDBC" w14:textId="7619CF96" w:rsidR="00B10C9A" w:rsidRPr="009B2310" w:rsidRDefault="00B44884" w:rsidP="009B2310">
      <w:pPr>
        <w:keepNext/>
        <w:keepLines/>
      </w:pPr>
      <w:r>
        <w:t xml:space="preserve">Clause references should be corrected to 4.X, etc. and some modifications were requested. This was revised to </w:t>
      </w:r>
      <w:r w:rsidRPr="00CE3EC0">
        <w:rPr>
          <w:color w:val="0000FF"/>
        </w:rPr>
        <w:t>S2-2</w:t>
      </w:r>
      <w:r>
        <w:rPr>
          <w:color w:val="0000FF"/>
        </w:rPr>
        <w:t>509809</w:t>
      </w:r>
      <w:r>
        <w:t>.</w:t>
      </w:r>
      <w:r w:rsidRPr="00375008">
        <w:t xml:space="preserve"> </w:t>
      </w:r>
    </w:p>
    <w:p w14:paraId="55461D39" w14:textId="77777777" w:rsidR="00B44884" w:rsidRPr="009B2310" w:rsidRDefault="00B44884" w:rsidP="00B44884">
      <w:pPr>
        <w:keepNext/>
        <w:keepLines/>
      </w:pPr>
      <w:r>
        <w:t xml:space="preserve">This was </w:t>
      </w:r>
      <w:r w:rsidRPr="00B30893">
        <w:rPr>
          <w:color w:val="FF0000"/>
        </w:rPr>
        <w:t>agreed</w:t>
      </w:r>
      <w:r>
        <w:t xml:space="preserve"> in parallel session.</w:t>
      </w:r>
    </w:p>
    <w:p w14:paraId="0026A53E" w14:textId="77777777" w:rsidR="009E42E4" w:rsidRPr="005B25A1" w:rsidRDefault="009E42E4" w:rsidP="009E42E4">
      <w:pPr>
        <w:keepNext/>
        <w:keepLines/>
        <w:rPr>
          <w:b/>
          <w:bCs/>
        </w:rPr>
      </w:pPr>
      <w:r w:rsidRPr="005B25A1">
        <w:rPr>
          <w:b/>
          <w:bCs/>
        </w:rPr>
        <w:t>Plenary Discussion:</w:t>
      </w:r>
    </w:p>
    <w:p w14:paraId="659DDF9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4967F5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F8B95D8" w14:textId="0A086C12" w:rsidR="00E00DA6" w:rsidRDefault="009E42E4" w:rsidP="000A3FBD">
      <w:pPr>
        <w:pStyle w:val="NormTop"/>
      </w:pPr>
      <w:r>
        <w:rPr>
          <w:b/>
          <w:bCs/>
        </w:rPr>
        <w:t xml:space="preserve"> </w:t>
      </w:r>
      <w:r w:rsidR="007615D6">
        <w:rPr>
          <w:color w:val="0000FF"/>
        </w:rPr>
        <w:t>S2-2509246</w:t>
      </w:r>
      <w:r w:rsidR="007615D6" w:rsidRPr="00D53282">
        <w:t xml:space="preserve"> </w:t>
      </w:r>
      <w:r w:rsidR="007615D6">
        <w:t>(CR) 23.502 CR5606 (Rel-19, 'B'): Introduction of Disaster roaming support in EPS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Disaster roaming support in EPS.</w:t>
      </w:r>
    </w:p>
    <w:p w14:paraId="39006453" w14:textId="77777777" w:rsidR="007615D6" w:rsidRPr="005B25A1" w:rsidRDefault="007615D6" w:rsidP="007615D6">
      <w:pPr>
        <w:keepNext/>
        <w:keepLines/>
        <w:rPr>
          <w:b/>
          <w:bCs/>
        </w:rPr>
      </w:pPr>
      <w:r w:rsidRPr="005B25A1">
        <w:rPr>
          <w:b/>
          <w:bCs/>
        </w:rPr>
        <w:t>Parallel discussion:</w:t>
      </w:r>
    </w:p>
    <w:p w14:paraId="55BB436C" w14:textId="77777777" w:rsidR="008504F3" w:rsidRDefault="009B2310" w:rsidP="009B2310">
      <w:pPr>
        <w:keepNext/>
        <w:keepLines/>
      </w:pPr>
      <w:r>
        <w:t xml:space="preserve">This was left for off-line discussion and revised to </w:t>
      </w:r>
      <w:r w:rsidRPr="00497EE3">
        <w:rPr>
          <w:color w:val="0000FF"/>
        </w:rPr>
        <w:t>S2-250</w:t>
      </w:r>
      <w:r>
        <w:rPr>
          <w:color w:val="0000FF"/>
        </w:rPr>
        <w:t>9725</w:t>
      </w:r>
      <w:r>
        <w:t>.</w:t>
      </w:r>
    </w:p>
    <w:p w14:paraId="012EB532" w14:textId="5E51F721" w:rsidR="009B2310" w:rsidRDefault="008504F3" w:rsidP="009B2310">
      <w:pPr>
        <w:keepNext/>
        <w:keepLines/>
      </w:pPr>
      <w:r>
        <w:t xml:space="preserve">This was reviewed and left for off-line discussion and revised to </w:t>
      </w:r>
      <w:r w:rsidRPr="00497EE3">
        <w:rPr>
          <w:color w:val="0000FF"/>
        </w:rPr>
        <w:t>S2-250</w:t>
      </w:r>
      <w:r>
        <w:rPr>
          <w:color w:val="0000FF"/>
        </w:rPr>
        <w:t>9762</w:t>
      </w:r>
      <w:r>
        <w:t>.</w:t>
      </w:r>
    </w:p>
    <w:p w14:paraId="72F5845F" w14:textId="6FF35074" w:rsidR="00B44884" w:rsidRDefault="00B44884" w:rsidP="009B2310">
      <w:pPr>
        <w:keepNext/>
        <w:keepLines/>
      </w:pPr>
      <w:r>
        <w:t xml:space="preserve">This was reviewed and </w:t>
      </w:r>
      <w:r w:rsidRPr="00B30893">
        <w:rPr>
          <w:color w:val="FF0000"/>
        </w:rPr>
        <w:t>agreed</w:t>
      </w:r>
      <w:r>
        <w:t xml:space="preserve"> in parallel session.</w:t>
      </w:r>
    </w:p>
    <w:p w14:paraId="0CBA4414" w14:textId="77777777" w:rsidR="009E42E4" w:rsidRPr="005B25A1" w:rsidRDefault="009E42E4" w:rsidP="009E42E4">
      <w:pPr>
        <w:keepNext/>
        <w:keepLines/>
        <w:rPr>
          <w:b/>
          <w:bCs/>
        </w:rPr>
      </w:pPr>
      <w:r w:rsidRPr="005B25A1">
        <w:rPr>
          <w:b/>
          <w:bCs/>
        </w:rPr>
        <w:t>Plenary Discussion:</w:t>
      </w:r>
    </w:p>
    <w:p w14:paraId="60D26A9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34EF21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9AF128A" w14:textId="4C9F0CC8" w:rsidR="007615D6" w:rsidRDefault="009E42E4" w:rsidP="007615D6">
      <w:pPr>
        <w:pStyle w:val="H6"/>
        <w:pBdr>
          <w:top w:val="single" w:sz="4" w:space="1" w:color="auto"/>
          <w:left w:val="single" w:sz="4" w:space="4" w:color="auto"/>
          <w:bottom w:val="single" w:sz="4" w:space="1" w:color="auto"/>
          <w:right w:val="single" w:sz="4" w:space="4" w:color="auto"/>
        </w:pBdr>
        <w:rPr>
          <w:color w:val="0000FF"/>
        </w:rPr>
      </w:pPr>
      <w:r>
        <w:rPr>
          <w:b/>
          <w:bCs/>
        </w:rPr>
        <w:t xml:space="preserve"> </w:t>
      </w:r>
      <w:r w:rsidR="007615D6">
        <w:rPr>
          <w:color w:val="0000FF"/>
        </w:rPr>
        <w:t>EDGEAPP</w:t>
      </w:r>
    </w:p>
    <w:p w14:paraId="0C670769" w14:textId="77777777" w:rsidR="00E00DA6" w:rsidRDefault="007615D6" w:rsidP="000A3FBD">
      <w:pPr>
        <w:pStyle w:val="NormTop"/>
      </w:pPr>
      <w:r>
        <w:rPr>
          <w:color w:val="0000FF"/>
        </w:rPr>
        <w:t>S2-2508505</w:t>
      </w:r>
      <w:r w:rsidRPr="00D53282">
        <w:t xml:space="preserve"> </w:t>
      </w:r>
      <w:r>
        <w:t>(CR) 23.501 CR6344R2 (Rel-19, 'F'): Storing in UDR the AF specific UE identifier generated by the UDM (Source: Nokia, ATT,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dynamically generated AF specific UE identifier can be stored in UDR if furthermore required by local </w:t>
      </w:r>
      <w:proofErr w:type="spellStart"/>
      <w:r>
        <w:t>local</w:t>
      </w:r>
      <w:proofErr w:type="spellEnd"/>
      <w:r>
        <w:t xml:space="preserve"> policies It is also clarified how the operator can trigger the refresh of the AF Specific UE identifier for a UE, how the use of previously generated AF specific UE identifiers is managed and when the new AF specific UE identifier is provided to the AF.</w:t>
      </w:r>
    </w:p>
    <w:p w14:paraId="679401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S2-2507935</w:t>
      </w:r>
      <w:r>
        <w:t>.</w:t>
      </w:r>
    </w:p>
    <w:p w14:paraId="34052BCC" w14:textId="77777777" w:rsidR="007615D6" w:rsidRPr="005B25A1" w:rsidRDefault="007615D6" w:rsidP="007615D6">
      <w:pPr>
        <w:keepNext/>
        <w:keepLines/>
        <w:rPr>
          <w:b/>
          <w:bCs/>
        </w:rPr>
      </w:pPr>
      <w:r w:rsidRPr="005B25A1">
        <w:rPr>
          <w:b/>
          <w:bCs/>
        </w:rPr>
        <w:t>Parallel discussion:</w:t>
      </w:r>
    </w:p>
    <w:p w14:paraId="62FA1A53" w14:textId="1FFD0CDD" w:rsidR="009B2310" w:rsidRDefault="009B2310" w:rsidP="009B2310">
      <w:pPr>
        <w:keepNext/>
        <w:keepLines/>
      </w:pPr>
      <w:r>
        <w:t xml:space="preserve">Samsung asked to be added to the sources. This was revised to </w:t>
      </w:r>
      <w:r w:rsidRPr="00497EE3">
        <w:rPr>
          <w:color w:val="0000FF"/>
        </w:rPr>
        <w:t>S2-250</w:t>
      </w:r>
      <w:r>
        <w:rPr>
          <w:color w:val="0000FF"/>
        </w:rPr>
        <w:t>9726</w:t>
      </w:r>
      <w:r>
        <w:t>.</w:t>
      </w:r>
      <w:r w:rsidRPr="00437C14">
        <w:t xml:space="preserve"> </w:t>
      </w:r>
    </w:p>
    <w:p w14:paraId="2C7636F8" w14:textId="1222A0F2" w:rsidR="009B2310" w:rsidRPr="009B2310" w:rsidRDefault="009B2310" w:rsidP="009B2310">
      <w:pPr>
        <w:keepNext/>
        <w:keepLines/>
      </w:pPr>
      <w:r>
        <w:t xml:space="preserve">This was </w:t>
      </w:r>
      <w:r w:rsidRPr="00B30893">
        <w:rPr>
          <w:color w:val="FF0000"/>
        </w:rPr>
        <w:t>agreed</w:t>
      </w:r>
      <w:r>
        <w:t xml:space="preserve"> in parallel session.</w:t>
      </w:r>
    </w:p>
    <w:p w14:paraId="595BA7A7" w14:textId="77777777" w:rsidR="009E42E4" w:rsidRPr="005B25A1" w:rsidRDefault="009E42E4" w:rsidP="009E42E4">
      <w:pPr>
        <w:keepNext/>
        <w:keepLines/>
        <w:rPr>
          <w:b/>
          <w:bCs/>
        </w:rPr>
      </w:pPr>
      <w:r w:rsidRPr="005B25A1">
        <w:rPr>
          <w:b/>
          <w:bCs/>
        </w:rPr>
        <w:t>Plenary Discussion:</w:t>
      </w:r>
    </w:p>
    <w:p w14:paraId="2C3BA0A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68E0B6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2CE3FAD" w14:textId="06AA967B" w:rsidR="007615D6" w:rsidRDefault="009E42E4" w:rsidP="007615D6">
      <w:pPr>
        <w:pStyle w:val="H6"/>
        <w:pBdr>
          <w:top w:val="single" w:sz="4" w:space="1" w:color="auto"/>
          <w:left w:val="single" w:sz="4" w:space="4" w:color="auto"/>
          <w:bottom w:val="single" w:sz="4" w:space="1" w:color="auto"/>
          <w:right w:val="single" w:sz="4" w:space="4" w:color="auto"/>
        </w:pBdr>
        <w:rPr>
          <w:color w:val="0000FF"/>
        </w:rPr>
      </w:pPr>
      <w:r>
        <w:rPr>
          <w:b/>
          <w:bCs/>
        </w:rPr>
        <w:t xml:space="preserve"> </w:t>
      </w:r>
      <w:r w:rsidR="007615D6">
        <w:rPr>
          <w:color w:val="0000FF"/>
        </w:rPr>
        <w:t>NR_NTN_Ph3-Core</w:t>
      </w:r>
    </w:p>
    <w:p w14:paraId="2D6D9888" w14:textId="77777777" w:rsidR="00E00DA6" w:rsidRDefault="007615D6" w:rsidP="000A3FBD">
      <w:pPr>
        <w:pStyle w:val="NormTop"/>
      </w:pPr>
      <w:r>
        <w:rPr>
          <w:color w:val="0000FF"/>
        </w:rPr>
        <w:t>S2-2508645</w:t>
      </w:r>
      <w:r w:rsidRPr="00D53282">
        <w:t xml:space="preserve"> </w:t>
      </w:r>
      <w:r>
        <w:t>(CR) 23.247 CR0388 (Rel-19, 'B'): MBS broadcast support for NTN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'NR NTN Intended Service Area' denotes the MBS Intended Service Area List as defined in TS 38.413 and 38.331.</w:t>
      </w:r>
    </w:p>
    <w:p w14:paraId="60815439" w14:textId="77777777" w:rsidR="007615D6" w:rsidRPr="005B25A1" w:rsidRDefault="007615D6" w:rsidP="007615D6">
      <w:pPr>
        <w:keepNext/>
        <w:keepLines/>
        <w:rPr>
          <w:b/>
          <w:bCs/>
        </w:rPr>
      </w:pPr>
      <w:r w:rsidRPr="005B25A1">
        <w:rPr>
          <w:b/>
          <w:bCs/>
        </w:rPr>
        <w:t>Parallel discussion:</w:t>
      </w:r>
    </w:p>
    <w:p w14:paraId="5C88FF19" w14:textId="77777777" w:rsidR="007615D6" w:rsidRPr="005B25A1" w:rsidRDefault="007615D6" w:rsidP="007615D6">
      <w:pPr>
        <w:keepNext/>
        <w:keepLines/>
      </w:pPr>
      <w:r w:rsidRPr="005B25A1">
        <w:t>-</w:t>
      </w:r>
    </w:p>
    <w:p w14:paraId="279381B0" w14:textId="77777777" w:rsidR="009E726A" w:rsidRPr="005B25A1" w:rsidRDefault="009E726A" w:rsidP="009E726A">
      <w:pPr>
        <w:keepNext/>
        <w:keepLines/>
      </w:pPr>
      <w:r>
        <w:rPr>
          <w:color w:val="FF0000"/>
        </w:rPr>
        <w:t>NO DISCUSSION RECORDED</w:t>
      </w:r>
    </w:p>
    <w:p w14:paraId="60E31234" w14:textId="77777777" w:rsidR="009E726A" w:rsidRPr="005B25A1" w:rsidRDefault="009E726A" w:rsidP="009E726A">
      <w:pPr>
        <w:keepNext/>
        <w:keepLines/>
        <w:rPr>
          <w:b/>
          <w:bCs/>
        </w:rPr>
      </w:pPr>
      <w:r w:rsidRPr="005B25A1">
        <w:rPr>
          <w:b/>
          <w:bCs/>
        </w:rPr>
        <w:t>Plenary Discussion:</w:t>
      </w:r>
    </w:p>
    <w:p w14:paraId="023E49DC" w14:textId="77777777" w:rsidR="009E726A" w:rsidRPr="009E726A" w:rsidRDefault="009E726A" w:rsidP="009E726A">
      <w:pPr>
        <w:keepNext/>
        <w:keepLines/>
      </w:pPr>
    </w:p>
    <w:p w14:paraId="36A5735E" w14:textId="77777777" w:rsidR="007615D6" w:rsidRPr="00EB0339" w:rsidRDefault="007615D6" w:rsidP="007615D6">
      <w:r w:rsidRPr="005B25A1">
        <w:rPr>
          <w:b/>
          <w:bCs/>
        </w:rPr>
        <w:t>Status:</w:t>
      </w:r>
      <w:r>
        <w:t xml:space="preserve"> </w:t>
      </w:r>
      <w:r>
        <w:rPr>
          <w:color w:val="0000FF"/>
        </w:rPr>
        <w:t>Not concluded</w:t>
      </w:r>
      <w:r>
        <w:t>.</w:t>
      </w:r>
    </w:p>
    <w:p w14:paraId="0447B7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NORDAT_CP</w:t>
      </w:r>
    </w:p>
    <w:p w14:paraId="4E499953" w14:textId="0B5115E3" w:rsidR="00E00DA6" w:rsidRDefault="007615D6" w:rsidP="000A3FBD">
      <w:pPr>
        <w:pStyle w:val="NormTop"/>
      </w:pPr>
      <w:r>
        <w:rPr>
          <w:color w:val="0000FF"/>
        </w:rPr>
        <w:t>S2-2508173</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rsidRPr="00D53282">
        <w:t xml:space="preserve"> </w:t>
      </w:r>
      <w:r>
        <w:br/>
        <w:t xml:space="preserve">In Rel-19, CT WG1 has agreed on a new message for data transfer using control plane CIoT optimization with reduced overhead. The new EMM TRANSPORT message represents a new option for transporting data over NAS in idle mode or in connected mode. The new message is used in the same way as the CONTROL PLANE SERVICE REQUEST message in idle mode, and the ESM DATA TRANSPORT message in connected mode, except that it does not include: - any information elements except the Data container IE, which includes the data being transferred; and - the </w:t>
      </w:r>
      <w:proofErr w:type="spellStart"/>
      <w:r>
        <w:t>eKSI</w:t>
      </w:r>
      <w:proofErr w:type="spellEnd"/>
      <w:r>
        <w:t xml:space="preserve"> field. More details about the new EMM TRANSPORT message can be found in TS 24.301. The CONTROL PLANE SERVICE REQUEST message and the ESM DATA TRANSPORT message continue to be used. Since SA WG2 and SA WG3 specifications refer to the CONTROL PLANE SERVICE REQUEST message and the ESM DATA TRANSPORT message, CT WG1 kindly ask SA WG2 and SA WG3 to align their specifications to include the new EMM TRANSPORT message.</w:t>
      </w:r>
      <w:r w:rsidR="00705A89">
        <w:br/>
      </w:r>
      <w:r w:rsidR="00705A89" w:rsidRPr="00705A89">
        <w:rPr>
          <w:b/>
          <w:bCs/>
        </w:rPr>
        <w:t xml:space="preserve">Action: </w:t>
      </w:r>
      <w:r>
        <w:t>CT WG1 kindly asks SA WG2 and SA WG3 to take the above into account and update their specifications accordingly.</w:t>
      </w:r>
    </w:p>
    <w:p w14:paraId="788BD64C" w14:textId="77777777" w:rsidR="007615D6" w:rsidRPr="005B25A1" w:rsidRDefault="007615D6" w:rsidP="007615D6">
      <w:pPr>
        <w:keepNext/>
        <w:keepLines/>
        <w:rPr>
          <w:b/>
          <w:bCs/>
        </w:rPr>
      </w:pPr>
      <w:r w:rsidRPr="005B25A1">
        <w:rPr>
          <w:b/>
          <w:bCs/>
        </w:rPr>
        <w:t>Parallel discussion:</w:t>
      </w:r>
    </w:p>
    <w:p w14:paraId="27A916F3" w14:textId="77777777" w:rsidR="007615D6" w:rsidRPr="005B25A1" w:rsidRDefault="007615D6" w:rsidP="007615D6">
      <w:pPr>
        <w:keepNext/>
        <w:keepLines/>
      </w:pPr>
      <w:r w:rsidRPr="005B25A1">
        <w:t>-</w:t>
      </w:r>
    </w:p>
    <w:p w14:paraId="2AA41ECB" w14:textId="77777777" w:rsidR="009E726A" w:rsidRPr="005B25A1" w:rsidRDefault="009E726A" w:rsidP="009E726A">
      <w:pPr>
        <w:keepNext/>
        <w:keepLines/>
      </w:pPr>
      <w:r>
        <w:rPr>
          <w:color w:val="FF0000"/>
        </w:rPr>
        <w:t>NO DISCUSSION RECORDED</w:t>
      </w:r>
    </w:p>
    <w:p w14:paraId="753E091E" w14:textId="77777777" w:rsidR="009E726A" w:rsidRPr="005B25A1" w:rsidRDefault="009E726A" w:rsidP="009E726A">
      <w:pPr>
        <w:keepNext/>
        <w:keepLines/>
        <w:rPr>
          <w:b/>
          <w:bCs/>
        </w:rPr>
      </w:pPr>
      <w:r w:rsidRPr="005B25A1">
        <w:rPr>
          <w:b/>
          <w:bCs/>
        </w:rPr>
        <w:t>Plenary Discussion:</w:t>
      </w:r>
    </w:p>
    <w:p w14:paraId="67F0BDA8" w14:textId="77777777" w:rsidR="009E726A" w:rsidRPr="009E726A" w:rsidRDefault="009E726A" w:rsidP="009E726A">
      <w:pPr>
        <w:keepNext/>
        <w:keepLines/>
      </w:pPr>
    </w:p>
    <w:p w14:paraId="5BA8CB0B" w14:textId="77777777" w:rsidR="007615D6" w:rsidRPr="00EB0339" w:rsidRDefault="007615D6" w:rsidP="007615D6">
      <w:r w:rsidRPr="005B25A1">
        <w:rPr>
          <w:b/>
          <w:bCs/>
        </w:rPr>
        <w:t>Status:</w:t>
      </w:r>
      <w:r>
        <w:t xml:space="preserve"> </w:t>
      </w:r>
      <w:r>
        <w:rPr>
          <w:color w:val="0000FF"/>
        </w:rPr>
        <w:t>Not concluded</w:t>
      </w:r>
      <w:r>
        <w:t>.</w:t>
      </w:r>
    </w:p>
    <w:p w14:paraId="75823D69" w14:textId="77777777" w:rsidR="00E00DA6" w:rsidRDefault="007615D6" w:rsidP="000A3FBD">
      <w:pPr>
        <w:pStyle w:val="NormTop"/>
      </w:pPr>
      <w:r>
        <w:rPr>
          <w:color w:val="0000FF"/>
        </w:rPr>
        <w:t>S2-2509022</w:t>
      </w:r>
      <w:r w:rsidRPr="00D53282">
        <w:t xml:space="preserve"> </w:t>
      </w:r>
      <w:r>
        <w:t xml:space="preserve">(CR) 23.401 CR3941 (Rel-19, 'F'): Alignment of Control Plane CIoT NAS message with overhead reduction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Control Plane CIoT NAS message with overload reduction.</w:t>
      </w:r>
    </w:p>
    <w:p w14:paraId="207ACBE0" w14:textId="77777777" w:rsidR="007615D6" w:rsidRPr="005B25A1" w:rsidRDefault="007615D6" w:rsidP="007615D6">
      <w:pPr>
        <w:keepNext/>
        <w:keepLines/>
        <w:rPr>
          <w:b/>
          <w:bCs/>
        </w:rPr>
      </w:pPr>
      <w:r w:rsidRPr="005B25A1">
        <w:rPr>
          <w:b/>
          <w:bCs/>
        </w:rPr>
        <w:t>Parallel discussion:</w:t>
      </w:r>
    </w:p>
    <w:p w14:paraId="21EC050D" w14:textId="77777777" w:rsidR="007615D6" w:rsidRPr="005B25A1" w:rsidRDefault="007615D6" w:rsidP="007615D6">
      <w:pPr>
        <w:keepNext/>
        <w:keepLines/>
      </w:pPr>
      <w:r w:rsidRPr="005B25A1">
        <w:t>-</w:t>
      </w:r>
    </w:p>
    <w:p w14:paraId="19A8B651" w14:textId="77777777" w:rsidR="009E726A" w:rsidRPr="005B25A1" w:rsidRDefault="009E726A" w:rsidP="009E726A">
      <w:pPr>
        <w:keepNext/>
        <w:keepLines/>
      </w:pPr>
      <w:r>
        <w:rPr>
          <w:color w:val="FF0000"/>
        </w:rPr>
        <w:t>NO DISCUSSION RECORDED</w:t>
      </w:r>
    </w:p>
    <w:p w14:paraId="7867048F" w14:textId="77777777" w:rsidR="009E726A" w:rsidRPr="005B25A1" w:rsidRDefault="009E726A" w:rsidP="009E726A">
      <w:pPr>
        <w:keepNext/>
        <w:keepLines/>
        <w:rPr>
          <w:b/>
          <w:bCs/>
        </w:rPr>
      </w:pPr>
      <w:r w:rsidRPr="005B25A1">
        <w:rPr>
          <w:b/>
          <w:bCs/>
        </w:rPr>
        <w:t>Plenary Discussion:</w:t>
      </w:r>
    </w:p>
    <w:p w14:paraId="2326D890" w14:textId="77777777" w:rsidR="009E726A" w:rsidRPr="009E726A" w:rsidRDefault="009E726A" w:rsidP="009E726A">
      <w:pPr>
        <w:keepNext/>
        <w:keepLines/>
      </w:pPr>
    </w:p>
    <w:p w14:paraId="7C3EA22C" w14:textId="77777777" w:rsidR="007615D6" w:rsidRPr="00EB0339" w:rsidRDefault="007615D6" w:rsidP="007615D6">
      <w:r w:rsidRPr="005B25A1">
        <w:rPr>
          <w:b/>
          <w:bCs/>
        </w:rPr>
        <w:t>Status:</w:t>
      </w:r>
      <w:r>
        <w:t xml:space="preserve"> </w:t>
      </w:r>
      <w:r>
        <w:rPr>
          <w:color w:val="0000FF"/>
        </w:rPr>
        <w:t>Not concluded</w:t>
      </w:r>
      <w:r>
        <w:t>.</w:t>
      </w:r>
    </w:p>
    <w:p w14:paraId="09E07F74" w14:textId="77777777" w:rsidR="00E00DA6" w:rsidRDefault="007615D6" w:rsidP="000A3FBD">
      <w:pPr>
        <w:pStyle w:val="NormTop"/>
      </w:pPr>
      <w:r>
        <w:rPr>
          <w:color w:val="0000FF"/>
        </w:rPr>
        <w:t>S2-2508916</w:t>
      </w:r>
      <w:r w:rsidRPr="00D53282">
        <w:t xml:space="preserve"> </w:t>
      </w:r>
      <w:r>
        <w:t xml:space="preserve">(CR) 23.401 CR3940 (Rel-19, 'C'): Control plane CIoT with overhead reduction (Source: Qualcomm Incorporated, Thales, </w:t>
      </w:r>
      <w:proofErr w:type="spellStart"/>
      <w:r>
        <w:t>Sateliot</w:t>
      </w:r>
      <w:proofErr w:type="spellEnd"/>
      <w:r>
        <w:t xml:space="preserve">, </w:t>
      </w:r>
      <w:proofErr w:type="spellStart"/>
      <w:r>
        <w:t>Skylo</w:t>
      </w:r>
      <w:proofErr w:type="spellEnd"/>
      <w:r>
        <w:t xml:space="preserve">, Eutelsat Group, Iridium, </w:t>
      </w:r>
      <w:proofErr w:type="spellStart"/>
      <w:r>
        <w:t>viasat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UE capability negotiation for support of CIoT overhead reduction Description of UE using 'optimised' message for Control Plane Service Request 'EMM Transport' defined in TS 24.301.</w:t>
      </w:r>
    </w:p>
    <w:p w14:paraId="04863639" w14:textId="77777777" w:rsidR="007615D6" w:rsidRPr="005B25A1" w:rsidRDefault="007615D6" w:rsidP="007615D6">
      <w:pPr>
        <w:keepNext/>
        <w:keepLines/>
        <w:rPr>
          <w:b/>
          <w:bCs/>
        </w:rPr>
      </w:pPr>
      <w:r w:rsidRPr="005B25A1">
        <w:rPr>
          <w:b/>
          <w:bCs/>
        </w:rPr>
        <w:t>Parallel discussion:</w:t>
      </w:r>
    </w:p>
    <w:p w14:paraId="2BDADB36" w14:textId="77777777" w:rsidR="007615D6" w:rsidRPr="005B25A1" w:rsidRDefault="007615D6" w:rsidP="007615D6">
      <w:pPr>
        <w:keepNext/>
        <w:keepLines/>
      </w:pPr>
      <w:r w:rsidRPr="005B25A1">
        <w:t>-</w:t>
      </w:r>
    </w:p>
    <w:p w14:paraId="244ED478" w14:textId="77777777" w:rsidR="009E726A" w:rsidRPr="005B25A1" w:rsidRDefault="009E726A" w:rsidP="009E726A">
      <w:pPr>
        <w:keepNext/>
        <w:keepLines/>
      </w:pPr>
      <w:r>
        <w:rPr>
          <w:color w:val="FF0000"/>
        </w:rPr>
        <w:t>NO DISCUSSION RECORDED</w:t>
      </w:r>
    </w:p>
    <w:p w14:paraId="7F39D65B" w14:textId="77777777" w:rsidR="009E726A" w:rsidRPr="005B25A1" w:rsidRDefault="009E726A" w:rsidP="009E726A">
      <w:pPr>
        <w:keepNext/>
        <w:keepLines/>
        <w:rPr>
          <w:b/>
          <w:bCs/>
        </w:rPr>
      </w:pPr>
      <w:r w:rsidRPr="005B25A1">
        <w:rPr>
          <w:b/>
          <w:bCs/>
        </w:rPr>
        <w:t>Plenary Discussion:</w:t>
      </w:r>
    </w:p>
    <w:p w14:paraId="68E16E4C" w14:textId="77777777" w:rsidR="009E726A" w:rsidRPr="009E726A" w:rsidRDefault="009E726A" w:rsidP="009E726A">
      <w:pPr>
        <w:keepNext/>
        <w:keepLines/>
      </w:pPr>
    </w:p>
    <w:p w14:paraId="31552DE2" w14:textId="77777777" w:rsidR="007615D6" w:rsidRPr="00EB0339" w:rsidRDefault="007615D6" w:rsidP="007615D6">
      <w:r w:rsidRPr="005B25A1">
        <w:rPr>
          <w:b/>
          <w:bCs/>
        </w:rPr>
        <w:t>Status:</w:t>
      </w:r>
      <w:r>
        <w:t xml:space="preserve"> </w:t>
      </w:r>
      <w:r>
        <w:rPr>
          <w:color w:val="0000FF"/>
        </w:rPr>
        <w:t>Not concluded</w:t>
      </w:r>
      <w:r>
        <w:t>.</w:t>
      </w:r>
    </w:p>
    <w:p w14:paraId="2BCE0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AI/ML</w:t>
      </w:r>
    </w:p>
    <w:p w14:paraId="1A6FCA9B" w14:textId="798CC12E" w:rsidR="00E00DA6" w:rsidRDefault="007615D6" w:rsidP="000A3FBD">
      <w:pPr>
        <w:pStyle w:val="NormTop"/>
      </w:pPr>
      <w:r>
        <w:rPr>
          <w:color w:val="0000FF"/>
        </w:rPr>
        <w:t>S2-2508197</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rsidRPr="00D53282">
        <w:t xml:space="preserve"> </w:t>
      </w:r>
      <w:r>
        <w:br/>
        <w:t>SA WG4 has recently completed a Study on Artificial Intelligence and Machine learning in 5G media services documented in TR 26.927 and TR 26.847. Leading from this study, SA WG4 has started work on Media aspects for AI/ML in IMS services based on the approved work item description in SP-250878 at SA#108. 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 Whilst the progress of the work is expected to ensure minimal impact on existing architectures and protocols in order to provide flexible enablers supporting existing and new AI/ML technologies over already existing IMS services, SA WG4 would still like to inform SA WG2 of this work involving the use of the IMS DC architecture. During the course of the work item SA WG4 will also endeavour to contact SA WG2 if there are aspects related to SA WG2 specifications.</w:t>
      </w:r>
      <w:r w:rsidR="00705A89">
        <w:br/>
      </w:r>
      <w:r w:rsidR="00705A89" w:rsidRPr="00705A89">
        <w:rPr>
          <w:b/>
          <w:bCs/>
        </w:rPr>
        <w:t xml:space="preserve">Action: </w:t>
      </w:r>
      <w:r>
        <w:t>SA WG4 kindly asks SA WG2 to take into account the description above, and provide feedback, if any. Specifically, can SA WG2 confirm SA WG4's conclusion that the current IMS architecture specified by TS 23.228 can support the mentioned AI/ML stage-3 work with minimal impacts (e.g. to support AI/ML media processing in IMS based real-time media services).</w:t>
      </w:r>
    </w:p>
    <w:p w14:paraId="4DBC60B8" w14:textId="77777777" w:rsidR="007615D6" w:rsidRPr="005B25A1" w:rsidRDefault="007615D6" w:rsidP="007615D6">
      <w:pPr>
        <w:keepNext/>
        <w:keepLines/>
        <w:rPr>
          <w:b/>
          <w:bCs/>
        </w:rPr>
      </w:pPr>
      <w:r w:rsidRPr="005B25A1">
        <w:rPr>
          <w:b/>
          <w:bCs/>
        </w:rPr>
        <w:t>Parallel discussion:</w:t>
      </w:r>
    </w:p>
    <w:p w14:paraId="4ED74677" w14:textId="77777777" w:rsidR="007615D6" w:rsidRPr="005B25A1" w:rsidRDefault="007615D6" w:rsidP="007615D6">
      <w:pPr>
        <w:keepNext/>
        <w:keepLines/>
      </w:pPr>
      <w:r w:rsidRPr="005B25A1">
        <w:t>-</w:t>
      </w:r>
    </w:p>
    <w:p w14:paraId="2B514296" w14:textId="77777777" w:rsidR="009E726A" w:rsidRPr="005B25A1" w:rsidRDefault="009E726A" w:rsidP="009E726A">
      <w:pPr>
        <w:keepNext/>
        <w:keepLines/>
      </w:pPr>
      <w:r>
        <w:rPr>
          <w:color w:val="FF0000"/>
        </w:rPr>
        <w:t>NO DISCUSSION RECORDED</w:t>
      </w:r>
    </w:p>
    <w:p w14:paraId="67743A53" w14:textId="77777777" w:rsidR="009E726A" w:rsidRPr="005B25A1" w:rsidRDefault="009E726A" w:rsidP="009E726A">
      <w:pPr>
        <w:keepNext/>
        <w:keepLines/>
        <w:rPr>
          <w:b/>
          <w:bCs/>
        </w:rPr>
      </w:pPr>
      <w:r w:rsidRPr="005B25A1">
        <w:rPr>
          <w:b/>
          <w:bCs/>
        </w:rPr>
        <w:t>Plenary Discussion:</w:t>
      </w:r>
    </w:p>
    <w:p w14:paraId="70EE6714" w14:textId="77777777" w:rsidR="009E726A" w:rsidRPr="009E726A" w:rsidRDefault="009E726A" w:rsidP="009E726A">
      <w:pPr>
        <w:keepNext/>
        <w:keepLines/>
      </w:pPr>
    </w:p>
    <w:p w14:paraId="6AC97230" w14:textId="77777777" w:rsidR="007615D6" w:rsidRPr="00EB0339" w:rsidRDefault="007615D6" w:rsidP="007615D6">
      <w:r w:rsidRPr="005B25A1">
        <w:rPr>
          <w:b/>
          <w:bCs/>
        </w:rPr>
        <w:t>Status:</w:t>
      </w:r>
      <w:r>
        <w:t xml:space="preserve"> </w:t>
      </w:r>
      <w:r>
        <w:rPr>
          <w:color w:val="0000FF"/>
        </w:rPr>
        <w:t>Not concluded</w:t>
      </w:r>
      <w:r>
        <w:t>.</w:t>
      </w:r>
    </w:p>
    <w:p w14:paraId="4D2E7EF1" w14:textId="77777777" w:rsidR="007615D6" w:rsidRDefault="007615D6" w:rsidP="007615D6">
      <w:pPr>
        <w:pStyle w:val="Heading1"/>
      </w:pPr>
      <w:r>
        <w:t>20</w:t>
      </w:r>
      <w:r>
        <w:tab/>
        <w:t>Rel-20 SIDs and WIDs</w:t>
      </w:r>
    </w:p>
    <w:p w14:paraId="0BC8C5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DE23A" w14:textId="77777777" w:rsidR="002503EE" w:rsidRDefault="00000000" w:rsidP="002503EE">
      <w:r>
        <w:t>There were no contributions to this agenda item.</w:t>
      </w:r>
    </w:p>
    <w:p w14:paraId="74A732C6" w14:textId="77777777" w:rsidR="002A607B" w:rsidRDefault="002A607B" w:rsidP="002A607B">
      <w:pPr>
        <w:pStyle w:val="Heading3"/>
      </w:pPr>
      <w:r>
        <w:t>20.1.1</w:t>
      </w:r>
      <w:r>
        <w:tab/>
        <w:t>Study on Integration of satellite components in the 5G architecture Phase 4 (FS_5GSAT_Ph4_ARC)</w:t>
      </w:r>
    </w:p>
    <w:p w14:paraId="4D53C4C0" w14:textId="77777777" w:rsidR="002A607B" w:rsidRDefault="002A607B" w:rsidP="002A607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1AFC61B" w14:textId="77777777" w:rsidR="002A607B" w:rsidRDefault="002A607B" w:rsidP="002A607B"/>
    <w:p w14:paraId="6F4FB0CE" w14:textId="77777777" w:rsidR="002A607B" w:rsidRDefault="002A607B" w:rsidP="002A607B"/>
    <w:p w14:paraId="5F3EB51D"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3B6F121" w14:textId="77777777" w:rsidR="002A607B" w:rsidRDefault="002A607B" w:rsidP="002A607B">
      <w:pPr>
        <w:pStyle w:val="NormTop"/>
      </w:pPr>
      <w:r>
        <w:rPr>
          <w:color w:val="0000FF"/>
        </w:rPr>
        <w:t>S2-2508202</w:t>
      </w:r>
      <w:r w:rsidRPr="00D53282">
        <w:t xml:space="preserve"> </w:t>
      </w:r>
      <w:r>
        <w:t>(LS IN) LS from SA WG3: Reply LS on issues related to support of IMS voice over NB-IoT NTN connected to EPC (Source: SA WG3 (S3-253797))</w:t>
      </w:r>
      <w:r>
        <w:br/>
      </w:r>
      <w:r w:rsidRPr="00D53282">
        <w:rPr>
          <w:b/>
        </w:rPr>
        <w:t>Document for:</w:t>
      </w:r>
      <w:r w:rsidRPr="00D53282">
        <w:t xml:space="preserve"> </w:t>
      </w:r>
      <w:r>
        <w:t>Action</w:t>
      </w:r>
      <w:r>
        <w:br/>
      </w:r>
      <w:r w:rsidRPr="00D53282">
        <w:rPr>
          <w:b/>
        </w:rPr>
        <w:t>Abstract:</w:t>
      </w:r>
      <w:r w:rsidRPr="00D53282">
        <w:t xml:space="preserve"> </w:t>
      </w:r>
      <w:r>
        <w:br/>
        <w:t>SA WG3 thanks SA WG2 for the LS on issues related to support of IMS voice over NB-IoT NTN connected to EPC (S3-253118/S2-2507636). SA WG3 has discussed the following question: Question 7 (To SA WG3): Considering that 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Answer: The majority of companies in SA WG3 were not in favour of allowing non-integrity protected voice packets to be sent over NAS to the MME. Hence there was no consensus in SA WG3 to eliminate the 5 bytes of NAS layer security overhead. Action: SA WG3 kindly asks SA WG2 to take into account the above Information.</w:t>
      </w:r>
    </w:p>
    <w:p w14:paraId="1C4D3F6E" w14:textId="77777777" w:rsidR="002A607B" w:rsidRPr="00B81031" w:rsidRDefault="002A607B" w:rsidP="002A607B">
      <w:pPr>
        <w:keepNext/>
        <w:keepLines/>
        <w:rPr>
          <w:i/>
        </w:rPr>
      </w:pPr>
      <w:r w:rsidRPr="00B81031">
        <w:rPr>
          <w:b/>
          <w:bCs/>
          <w:i/>
        </w:rPr>
        <w:t>Comment:</w:t>
      </w:r>
      <w:r>
        <w:rPr>
          <w:i/>
        </w:rPr>
        <w:t xml:space="preserve"> Received at meeting.</w:t>
      </w:r>
    </w:p>
    <w:p w14:paraId="5A871A87" w14:textId="77777777" w:rsidR="002A607B" w:rsidRPr="005B25A1" w:rsidRDefault="002A607B" w:rsidP="002A607B">
      <w:pPr>
        <w:keepNext/>
        <w:keepLines/>
        <w:rPr>
          <w:b/>
          <w:bCs/>
        </w:rPr>
      </w:pPr>
      <w:r w:rsidRPr="005B25A1">
        <w:rPr>
          <w:b/>
          <w:bCs/>
        </w:rPr>
        <w:t>Plenary Discussion:</w:t>
      </w:r>
    </w:p>
    <w:p w14:paraId="0C119665" w14:textId="77777777" w:rsidR="002A607B" w:rsidRPr="005B25A1" w:rsidRDefault="002A607B" w:rsidP="002A607B">
      <w:pPr>
        <w:keepNext/>
        <w:keepLines/>
      </w:pPr>
      <w:r>
        <w:rPr>
          <w:color w:val="0000FF"/>
        </w:rPr>
        <w:t>Not handled</w:t>
      </w:r>
      <w:r>
        <w:t>.</w:t>
      </w:r>
    </w:p>
    <w:p w14:paraId="19C36301" w14:textId="77777777" w:rsidR="002A607B" w:rsidRPr="00EB0339" w:rsidRDefault="002A607B" w:rsidP="002A607B">
      <w:r w:rsidRPr="005B25A1">
        <w:rPr>
          <w:b/>
          <w:bCs/>
        </w:rPr>
        <w:t>Status:</w:t>
      </w:r>
      <w:r>
        <w:t xml:space="preserve"> </w:t>
      </w:r>
      <w:r>
        <w:rPr>
          <w:color w:val="0000FF"/>
        </w:rPr>
        <w:t>Not handled</w:t>
      </w:r>
      <w:r>
        <w:t>.</w:t>
      </w:r>
    </w:p>
    <w:p w14:paraId="77B9EDAF" w14:textId="77777777" w:rsidR="002A607B" w:rsidRPr="00EB0339" w:rsidRDefault="002A607B" w:rsidP="002A607B"/>
    <w:p w14:paraId="32E047FD" w14:textId="77777777" w:rsidR="002A607B" w:rsidRDefault="002A607B" w:rsidP="002A607B">
      <w:pPr>
        <w:pStyle w:val="NormTop"/>
      </w:pPr>
      <w:r>
        <w:rPr>
          <w:color w:val="0000FF"/>
        </w:rPr>
        <w:t>S2-2508174</w:t>
      </w:r>
      <w:r w:rsidRPr="00D53282">
        <w:t xml:space="preserve"> </w:t>
      </w:r>
      <w:r>
        <w:t>(LS IN) LS from CT WG1: Reply LS to SA WG4 on the RAN simulation assumptions for ULBC (Source: CT WG1 (C1-255650))</w:t>
      </w:r>
      <w:r>
        <w:br/>
      </w:r>
      <w:r w:rsidRPr="00D53282">
        <w:rPr>
          <w:b/>
        </w:rPr>
        <w:t>Document for:</w:t>
      </w:r>
      <w:r w:rsidRPr="00D53282">
        <w:t xml:space="preserve"> </w:t>
      </w:r>
      <w:r>
        <w:t>Information</w:t>
      </w:r>
      <w:r>
        <w:br/>
      </w:r>
      <w:r w:rsidRPr="00D53282">
        <w:rPr>
          <w:b/>
        </w:rPr>
        <w:t>Abstract:</w:t>
      </w:r>
      <w:r w:rsidRPr="00D53282">
        <w:t xml:space="preserve"> </w:t>
      </w:r>
      <w:r>
        <w:br/>
        <w:t>CT WG1 would like to thank SA WG4 on their LS on the simulation assumptions for ULBC. CT WG1 would like to clarify that 'Support for IMS voice call over NB-IoT NTN via GEO satellite connecting to EPC' is a work task in a Rel-20 study item in SA WG2. CT WG1 has not yet received any stage 3 requirements from SA WG2 stemming from this stage 2 work. Regarding the question directed at CT WG1: {. . .}.</w:t>
      </w:r>
    </w:p>
    <w:p w14:paraId="613680A9" w14:textId="77777777" w:rsidR="002A607B" w:rsidRPr="00B81031" w:rsidRDefault="002A607B" w:rsidP="002A607B">
      <w:pPr>
        <w:keepNext/>
        <w:keepLines/>
        <w:rPr>
          <w:i/>
        </w:rPr>
      </w:pPr>
      <w:r w:rsidRPr="00B81031">
        <w:rPr>
          <w:b/>
          <w:bCs/>
          <w:i/>
        </w:rPr>
        <w:t>Comment:</w:t>
      </w:r>
      <w:r>
        <w:rPr>
          <w:i/>
        </w:rPr>
        <w:t xml:space="preserve"> Noted in parallel session.</w:t>
      </w:r>
    </w:p>
    <w:p w14:paraId="02F2C5BD" w14:textId="77777777" w:rsidR="002A607B" w:rsidRPr="005B25A1" w:rsidRDefault="002A607B" w:rsidP="002A607B">
      <w:pPr>
        <w:keepNext/>
        <w:keepLines/>
        <w:rPr>
          <w:b/>
          <w:bCs/>
        </w:rPr>
      </w:pPr>
      <w:r w:rsidRPr="005B25A1">
        <w:rPr>
          <w:b/>
          <w:bCs/>
        </w:rPr>
        <w:t>Parallel discussion:</w:t>
      </w:r>
    </w:p>
    <w:p w14:paraId="36989E2E"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17F91F3C" w14:textId="77777777" w:rsidR="002A607B" w:rsidRPr="00EB0339" w:rsidRDefault="002A607B" w:rsidP="002A607B">
      <w:r w:rsidRPr="005B25A1">
        <w:rPr>
          <w:b/>
          <w:bCs/>
        </w:rPr>
        <w:t>Status:</w:t>
      </w:r>
      <w:r>
        <w:t xml:space="preserve"> </w:t>
      </w:r>
      <w:r>
        <w:rPr>
          <w:color w:val="0000FF"/>
        </w:rPr>
        <w:t>Noted</w:t>
      </w:r>
      <w:r>
        <w:t>.</w:t>
      </w:r>
    </w:p>
    <w:p w14:paraId="4B300714" w14:textId="77777777" w:rsidR="002A607B" w:rsidRPr="00EB0339" w:rsidRDefault="002A607B" w:rsidP="002A607B"/>
    <w:p w14:paraId="0C8C72A5" w14:textId="77777777" w:rsidR="002A607B" w:rsidRDefault="002A607B" w:rsidP="002A607B">
      <w:pPr>
        <w:pStyle w:val="NormTop"/>
      </w:pPr>
      <w:r>
        <w:rPr>
          <w:color w:val="0000FF"/>
        </w:rPr>
        <w:t>S2-2508181</w:t>
      </w:r>
      <w:r w:rsidRPr="00D53282">
        <w:t xml:space="preserve"> </w:t>
      </w:r>
      <w:r>
        <w:t>(LS IN) LS from RAN WG1: Reply LS on the RAN simulation assumptions for ULBC (Source: RAN WG1 (R1-2506541))</w:t>
      </w:r>
      <w:r>
        <w:br/>
      </w:r>
      <w:r w:rsidRPr="00D53282">
        <w:rPr>
          <w:b/>
        </w:rPr>
        <w:t>Document for:</w:t>
      </w:r>
      <w:r w:rsidRPr="00D53282">
        <w:t xml:space="preserve"> </w:t>
      </w:r>
      <w:r>
        <w:t>Information</w:t>
      </w:r>
      <w:r>
        <w:br/>
      </w:r>
      <w:r w:rsidRPr="00D53282">
        <w:rPr>
          <w:b/>
        </w:rPr>
        <w:t>Abstract:</w:t>
      </w:r>
      <w:r w:rsidRPr="00D53282">
        <w:t xml:space="preserve"> </w:t>
      </w:r>
      <w:r>
        <w:br/>
        <w:t>RAN WG1 has discussed the SA WG4 LS S4-251584 and would like to provide the following replies to SA WG4's questions: {. . .}.</w:t>
      </w:r>
    </w:p>
    <w:p w14:paraId="0316D865" w14:textId="77777777" w:rsidR="002A607B" w:rsidRPr="00B81031" w:rsidRDefault="002A607B" w:rsidP="002A607B">
      <w:pPr>
        <w:keepNext/>
        <w:keepLines/>
        <w:rPr>
          <w:i/>
        </w:rPr>
      </w:pPr>
      <w:r w:rsidRPr="00B81031">
        <w:rPr>
          <w:b/>
          <w:bCs/>
          <w:i/>
        </w:rPr>
        <w:t>Comment:</w:t>
      </w:r>
      <w:r>
        <w:rPr>
          <w:i/>
        </w:rPr>
        <w:t xml:space="preserve"> Noted in parallel session.</w:t>
      </w:r>
    </w:p>
    <w:p w14:paraId="1E7853DD" w14:textId="77777777" w:rsidR="002A607B" w:rsidRPr="005B25A1" w:rsidRDefault="002A607B" w:rsidP="002A607B">
      <w:pPr>
        <w:keepNext/>
        <w:keepLines/>
        <w:rPr>
          <w:b/>
          <w:bCs/>
        </w:rPr>
      </w:pPr>
      <w:r w:rsidRPr="005B25A1">
        <w:rPr>
          <w:b/>
          <w:bCs/>
        </w:rPr>
        <w:t>Parallel discussion:</w:t>
      </w:r>
    </w:p>
    <w:p w14:paraId="09360F78"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79FC3253" w14:textId="77777777" w:rsidR="002A607B" w:rsidRPr="00EB0339" w:rsidRDefault="002A607B" w:rsidP="002A607B">
      <w:r w:rsidRPr="005B25A1">
        <w:rPr>
          <w:b/>
          <w:bCs/>
        </w:rPr>
        <w:t>Status:</w:t>
      </w:r>
      <w:r>
        <w:t xml:space="preserve"> </w:t>
      </w:r>
      <w:r>
        <w:rPr>
          <w:color w:val="0000FF"/>
        </w:rPr>
        <w:t>Noted</w:t>
      </w:r>
      <w:r>
        <w:t>.</w:t>
      </w:r>
    </w:p>
    <w:p w14:paraId="5B23A225" w14:textId="77777777" w:rsidR="002A607B" w:rsidRPr="00EB0339" w:rsidRDefault="002A607B" w:rsidP="002A607B"/>
    <w:p w14:paraId="0110595C" w14:textId="77777777" w:rsidR="002A607B" w:rsidRDefault="002A607B" w:rsidP="002A607B">
      <w:pPr>
        <w:pStyle w:val="NormTop"/>
      </w:pPr>
      <w:r>
        <w:rPr>
          <w:color w:val="0000FF"/>
        </w:rPr>
        <w:t>S2-2508192</w:t>
      </w:r>
      <w:r w:rsidRPr="00D53282">
        <w:t xml:space="preserve"> </w:t>
      </w:r>
      <w:r>
        <w:t>(LS IN) LS from RAN WG4: Response LS on the RAN simulation assumptions for ULBC (Source: RAN WG4 (R4-2511782))</w:t>
      </w:r>
      <w:r>
        <w:br/>
      </w:r>
      <w:r w:rsidRPr="00D53282">
        <w:rPr>
          <w:b/>
        </w:rPr>
        <w:t>Document for:</w:t>
      </w:r>
      <w:r w:rsidRPr="00D53282">
        <w:t xml:space="preserve"> </w:t>
      </w:r>
      <w:r>
        <w:t>Information</w:t>
      </w:r>
      <w:r>
        <w:br/>
      </w:r>
      <w:r w:rsidRPr="00D53282">
        <w:rPr>
          <w:b/>
        </w:rPr>
        <w:t>Abstract:</w:t>
      </w:r>
      <w:r w:rsidRPr="00D53282">
        <w:t xml:space="preserve"> </w:t>
      </w:r>
      <w:r>
        <w:br/>
        <w:t>RAN WG4 would like to thank for the LS from SA in R4-2509024. RAN WG4 would like to provide the following response to the question. Question from SA WG4: What are the supported power classes for UE and HPUE for NB-IoT NTN in the current release, and if any updates are expected from future releases, and in which band(s)? Answer from RAN WG4: From Rel-18 onwards, PC3 (23dBm) and PC5 (20 dBm) are supported for NB-IoT NTN UE on bands 256, 255, 254 and 253, and from Rel-19 onwards on band 252. In Rel-19, RAN WG4 are introducing new power classes for NB-IoT NTN UE including PC1 (31dBm) and PC2 (26dBm) for bands 256, and 255. The target device types include both hand-held and non-handheld device types. In Rel-20, RAN WG4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study and this work has not been started yet. There are also no designated bands yet for this higher than PC1 study.</w:t>
      </w:r>
    </w:p>
    <w:p w14:paraId="6B40D1D2" w14:textId="77777777" w:rsidR="002A607B" w:rsidRPr="00B81031" w:rsidRDefault="002A607B" w:rsidP="002A607B">
      <w:pPr>
        <w:keepNext/>
        <w:keepLines/>
        <w:rPr>
          <w:i/>
        </w:rPr>
      </w:pPr>
      <w:r w:rsidRPr="00B81031">
        <w:rPr>
          <w:b/>
          <w:bCs/>
          <w:i/>
        </w:rPr>
        <w:t>Comment:</w:t>
      </w:r>
      <w:r>
        <w:rPr>
          <w:i/>
        </w:rPr>
        <w:t xml:space="preserve"> Noted in parallel session.</w:t>
      </w:r>
    </w:p>
    <w:p w14:paraId="30BE565C" w14:textId="77777777" w:rsidR="002A607B" w:rsidRPr="005B25A1" w:rsidRDefault="002A607B" w:rsidP="002A607B">
      <w:pPr>
        <w:keepNext/>
        <w:keepLines/>
        <w:rPr>
          <w:b/>
          <w:bCs/>
        </w:rPr>
      </w:pPr>
      <w:r w:rsidRPr="005B25A1">
        <w:rPr>
          <w:b/>
          <w:bCs/>
        </w:rPr>
        <w:t>Parallel discussion:</w:t>
      </w:r>
    </w:p>
    <w:p w14:paraId="1103CA30"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597040D8" w14:textId="77777777" w:rsidR="002A607B" w:rsidRPr="00EB0339" w:rsidRDefault="002A607B" w:rsidP="002A607B">
      <w:r w:rsidRPr="005B25A1">
        <w:rPr>
          <w:b/>
          <w:bCs/>
        </w:rPr>
        <w:t>Status:</w:t>
      </w:r>
      <w:r>
        <w:t xml:space="preserve"> </w:t>
      </w:r>
      <w:r>
        <w:rPr>
          <w:color w:val="0000FF"/>
        </w:rPr>
        <w:t>Noted</w:t>
      </w:r>
      <w:r>
        <w:t>.</w:t>
      </w:r>
    </w:p>
    <w:p w14:paraId="42747B28" w14:textId="77777777" w:rsidR="002A607B" w:rsidRPr="00EB0339" w:rsidRDefault="002A607B" w:rsidP="002A607B"/>
    <w:p w14:paraId="09A57B76" w14:textId="77777777" w:rsidR="002A607B" w:rsidRDefault="002A607B" w:rsidP="002A607B">
      <w:pPr>
        <w:pStyle w:val="NormTop"/>
      </w:pPr>
      <w:r>
        <w:rPr>
          <w:color w:val="0000FF"/>
        </w:rPr>
        <w:t>S2-2509144</w:t>
      </w:r>
      <w:r w:rsidRPr="00D53282">
        <w:t xml:space="preserve"> </w:t>
      </w:r>
      <w:r>
        <w:t xml:space="preserve">(DISCUSSION) Update on </w:t>
      </w:r>
      <w:proofErr w:type="spellStart"/>
      <w:r>
        <w:t>RoHC</w:t>
      </w:r>
      <w:proofErr w:type="spellEnd"/>
      <w:r>
        <w:t xml:space="preserve"> Issues (Source: Qualcomm)</w:t>
      </w:r>
      <w:r>
        <w:br/>
      </w:r>
      <w:r w:rsidRPr="00D53282">
        <w:rPr>
          <w:b/>
        </w:rPr>
        <w:t>Document for:</w:t>
      </w:r>
      <w:r w:rsidRPr="00D53282">
        <w:t xml:space="preserve"> </w:t>
      </w:r>
      <w:r>
        <w:t>Discussion</w:t>
      </w:r>
      <w:r>
        <w:br/>
      </w:r>
      <w:r w:rsidRPr="00D53282">
        <w:rPr>
          <w:b/>
        </w:rPr>
        <w:t>Abstract:</w:t>
      </w:r>
      <w:r w:rsidRPr="00D53282">
        <w:t xml:space="preserve"> </w:t>
      </w:r>
      <w:r>
        <w:br/>
        <w:t xml:space="preserve">Discusses </w:t>
      </w:r>
      <w:proofErr w:type="spellStart"/>
      <w:r>
        <w:t>RoHC</w:t>
      </w:r>
      <w:proofErr w:type="spellEnd"/>
      <w:r>
        <w:t xml:space="preserve"> issues identified in previous meetings.</w:t>
      </w:r>
    </w:p>
    <w:p w14:paraId="2C7E0DBF" w14:textId="77777777" w:rsidR="002A607B" w:rsidRPr="00B81031" w:rsidRDefault="002A607B" w:rsidP="002A607B">
      <w:pPr>
        <w:keepNext/>
        <w:keepLines/>
        <w:rPr>
          <w:i/>
        </w:rPr>
      </w:pPr>
      <w:r w:rsidRPr="00B81031">
        <w:rPr>
          <w:b/>
          <w:bCs/>
          <w:i/>
        </w:rPr>
        <w:t>Comment:</w:t>
      </w:r>
      <w:r>
        <w:rPr>
          <w:i/>
        </w:rPr>
        <w:t xml:space="preserve"> Noted in parallel session.</w:t>
      </w:r>
    </w:p>
    <w:p w14:paraId="7AE234D8" w14:textId="77777777" w:rsidR="002A607B" w:rsidRPr="005B25A1" w:rsidRDefault="002A607B" w:rsidP="002A607B">
      <w:pPr>
        <w:keepNext/>
        <w:keepLines/>
        <w:rPr>
          <w:b/>
          <w:bCs/>
        </w:rPr>
      </w:pPr>
      <w:r w:rsidRPr="005B25A1">
        <w:rPr>
          <w:b/>
          <w:bCs/>
        </w:rPr>
        <w:t>Parallel discussion:</w:t>
      </w:r>
    </w:p>
    <w:p w14:paraId="53124837"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7F6948A8" w14:textId="77777777" w:rsidR="002A607B" w:rsidRPr="00EB0339" w:rsidRDefault="002A607B" w:rsidP="002A607B">
      <w:r w:rsidRPr="005B25A1">
        <w:rPr>
          <w:b/>
          <w:bCs/>
        </w:rPr>
        <w:t>Status:</w:t>
      </w:r>
      <w:r>
        <w:t xml:space="preserve"> </w:t>
      </w:r>
      <w:r>
        <w:rPr>
          <w:color w:val="0000FF"/>
        </w:rPr>
        <w:t>Noted</w:t>
      </w:r>
      <w:r>
        <w:t>.</w:t>
      </w:r>
    </w:p>
    <w:p w14:paraId="05155DB4" w14:textId="77777777" w:rsidR="002A607B" w:rsidRPr="00EB0339" w:rsidRDefault="002A607B" w:rsidP="002A607B"/>
    <w:p w14:paraId="1FB881DB"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 - Solutions</w:t>
      </w:r>
    </w:p>
    <w:p w14:paraId="045A82A2" w14:textId="77777777" w:rsidR="002A607B" w:rsidRDefault="002A607B" w:rsidP="002A607B">
      <w:pPr>
        <w:pStyle w:val="NormTop"/>
      </w:pPr>
      <w:r>
        <w:rPr>
          <w:color w:val="0000FF"/>
        </w:rPr>
        <w:t>S2-2508927</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1F522CB0"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S2-2507396</w:t>
      </w:r>
      <w:r>
        <w:t>.</w:t>
      </w:r>
    </w:p>
    <w:p w14:paraId="2E891961" w14:textId="77777777" w:rsidR="002A607B" w:rsidRPr="005B25A1" w:rsidRDefault="002A607B" w:rsidP="002A607B">
      <w:pPr>
        <w:keepNext/>
        <w:keepLines/>
        <w:rPr>
          <w:b/>
          <w:bCs/>
        </w:rPr>
      </w:pPr>
      <w:r w:rsidRPr="005B25A1">
        <w:rPr>
          <w:b/>
          <w:bCs/>
        </w:rPr>
        <w:t>Convenor comment:</w:t>
      </w:r>
    </w:p>
    <w:p w14:paraId="5C9F75FA" w14:textId="77777777" w:rsidR="002A607B" w:rsidRPr="005B25A1" w:rsidRDefault="002A607B" w:rsidP="002A607B">
      <w:pPr>
        <w:keepNext/>
        <w:keepLines/>
      </w:pPr>
      <w:r w:rsidRPr="005B25A1">
        <w:t>Handle. Baseline for UE detectable IMS emergency session. Perform domain selection. broadcast indicator is related to different PLMN.</w:t>
      </w:r>
    </w:p>
    <w:p w14:paraId="6C7DEC8E" w14:textId="77777777" w:rsidR="002A607B" w:rsidRPr="005B25A1" w:rsidRDefault="002A607B" w:rsidP="002A607B">
      <w:pPr>
        <w:keepNext/>
        <w:keepLines/>
        <w:rPr>
          <w:b/>
          <w:bCs/>
        </w:rPr>
      </w:pPr>
      <w:r w:rsidRPr="005B25A1">
        <w:rPr>
          <w:b/>
          <w:bCs/>
        </w:rPr>
        <w:t>Parallel discussion:</w:t>
      </w:r>
    </w:p>
    <w:p w14:paraId="35E903A4" w14:textId="77777777" w:rsidR="002A607B" w:rsidRPr="005B25A1" w:rsidRDefault="002A607B" w:rsidP="002A607B">
      <w:pPr>
        <w:keepNext/>
        <w:keepLines/>
      </w:pPr>
      <w:r w:rsidRPr="005B25A1">
        <w:t>Revised in parallel session to</w:t>
      </w:r>
      <w:r>
        <w:rPr>
          <w:color w:val="0000FF"/>
        </w:rPr>
        <w:t xml:space="preserve"> S2-2509281</w:t>
      </w:r>
      <w:r>
        <w:t>.</w:t>
      </w:r>
    </w:p>
    <w:p w14:paraId="473D6E63"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4C6EC95" w14:textId="77777777" w:rsidR="009E42E4" w:rsidRPr="005B25A1" w:rsidRDefault="009E42E4" w:rsidP="009E42E4">
      <w:pPr>
        <w:keepNext/>
        <w:keepLines/>
        <w:rPr>
          <w:b/>
          <w:bCs/>
        </w:rPr>
      </w:pPr>
      <w:r w:rsidRPr="005B25A1">
        <w:rPr>
          <w:b/>
          <w:bCs/>
        </w:rPr>
        <w:t>Plenary Discussion:</w:t>
      </w:r>
    </w:p>
    <w:p w14:paraId="0E6F06E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4682EE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7FD20B8" w14:textId="1258D3ED" w:rsidR="002A607B" w:rsidRPr="00EB0339" w:rsidRDefault="009E42E4" w:rsidP="002A607B">
      <w:r>
        <w:rPr>
          <w:b/>
          <w:bCs/>
        </w:rPr>
        <w:t xml:space="preserve"> </w:t>
      </w:r>
    </w:p>
    <w:p w14:paraId="04DD0951" w14:textId="77777777" w:rsidR="002A607B" w:rsidRDefault="002A607B" w:rsidP="002A607B">
      <w:pPr>
        <w:pStyle w:val="NormTop"/>
      </w:pPr>
      <w:r>
        <w:rPr>
          <w:color w:val="0000FF"/>
        </w:rPr>
        <w:t>S2-2508335</w:t>
      </w:r>
      <w:r w:rsidRPr="00D53282">
        <w:t xml:space="preserve"> </w:t>
      </w:r>
      <w:r>
        <w:t>(P-CR) 23.700-19: New Solution for UE detectable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2EBB0D11" w14:textId="77777777" w:rsidR="002A607B" w:rsidRPr="005B25A1" w:rsidRDefault="002A607B" w:rsidP="002A607B">
      <w:pPr>
        <w:keepNext/>
        <w:keepLines/>
        <w:rPr>
          <w:b/>
          <w:bCs/>
        </w:rPr>
      </w:pPr>
      <w:r w:rsidRPr="005B25A1">
        <w:rPr>
          <w:b/>
          <w:bCs/>
        </w:rPr>
        <w:t>Convenor comment:</w:t>
      </w:r>
    </w:p>
    <w:p w14:paraId="58F11832" w14:textId="77777777" w:rsidR="002A607B" w:rsidRPr="005B25A1" w:rsidRDefault="002A607B" w:rsidP="002A607B">
      <w:pPr>
        <w:keepNext/>
        <w:keepLines/>
      </w:pPr>
      <w:r w:rsidRPr="005B25A1">
        <w:t>Handle. Skip the IMS emergency registration.</w:t>
      </w:r>
    </w:p>
    <w:p w14:paraId="343A19E5" w14:textId="77777777" w:rsidR="002A607B" w:rsidRPr="005B25A1" w:rsidRDefault="002A607B" w:rsidP="002A607B">
      <w:pPr>
        <w:keepNext/>
        <w:keepLines/>
        <w:rPr>
          <w:b/>
          <w:bCs/>
        </w:rPr>
      </w:pPr>
      <w:r w:rsidRPr="005B25A1">
        <w:rPr>
          <w:b/>
          <w:bCs/>
        </w:rPr>
        <w:t>Parallel discussion:</w:t>
      </w:r>
    </w:p>
    <w:p w14:paraId="340036F7" w14:textId="77777777" w:rsidR="002A607B" w:rsidRPr="005B25A1" w:rsidRDefault="002A607B" w:rsidP="002A607B">
      <w:pPr>
        <w:keepNext/>
        <w:keepLines/>
      </w:pPr>
      <w:r w:rsidRPr="005B25A1">
        <w:t>Add 'principles' clause in 6.x.0. Revised in parallel session to</w:t>
      </w:r>
      <w:r>
        <w:rPr>
          <w:color w:val="0000FF"/>
        </w:rPr>
        <w:t xml:space="preserve"> S2-2509285</w:t>
      </w:r>
      <w:r>
        <w:t>.</w:t>
      </w:r>
    </w:p>
    <w:p w14:paraId="0749743B" w14:textId="77777777" w:rsidR="002A607B" w:rsidRPr="005B25A1" w:rsidRDefault="002A607B" w:rsidP="002A607B">
      <w:pPr>
        <w:keepNext/>
        <w:keepLines/>
      </w:pPr>
      <w:r w:rsidRPr="005B25A1">
        <w:t>Revised in parallel session to</w:t>
      </w:r>
      <w:r>
        <w:rPr>
          <w:color w:val="0000FF"/>
        </w:rPr>
        <w:t xml:space="preserve"> S2-2509551</w:t>
      </w:r>
      <w:r>
        <w:t>.</w:t>
      </w:r>
    </w:p>
    <w:p w14:paraId="27FCAE63"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23E0E59B" w14:textId="77777777" w:rsidR="009E42E4" w:rsidRPr="005B25A1" w:rsidRDefault="009E42E4" w:rsidP="009E42E4">
      <w:pPr>
        <w:keepNext/>
        <w:keepLines/>
        <w:rPr>
          <w:b/>
          <w:bCs/>
        </w:rPr>
      </w:pPr>
      <w:r w:rsidRPr="005B25A1">
        <w:rPr>
          <w:b/>
          <w:bCs/>
        </w:rPr>
        <w:t>Plenary Discussion:</w:t>
      </w:r>
    </w:p>
    <w:p w14:paraId="05D526C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D3E68D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B38F656" w14:textId="3BDCE243" w:rsidR="002A607B" w:rsidRPr="00EB0339" w:rsidRDefault="009E42E4" w:rsidP="002A607B">
      <w:r>
        <w:rPr>
          <w:b/>
          <w:bCs/>
        </w:rPr>
        <w:t xml:space="preserve"> </w:t>
      </w:r>
    </w:p>
    <w:p w14:paraId="034F2A5F" w14:textId="77777777" w:rsidR="002A607B" w:rsidRDefault="002A607B" w:rsidP="002A607B">
      <w:pPr>
        <w:pStyle w:val="NormTop"/>
      </w:pPr>
      <w:r>
        <w:rPr>
          <w:color w:val="0000FF"/>
        </w:rPr>
        <w:t>S2-2508990</w:t>
      </w:r>
      <w:r w:rsidRPr="00D53282">
        <w:t xml:space="preserve"> </w:t>
      </w:r>
      <w:r>
        <w:t xml:space="preserve">(P-CR) 23.700-19: KI#3: New Sol: Support for </w:t>
      </w:r>
      <w:proofErr w:type="spellStart"/>
      <w:r>
        <w:t>eCall</w:t>
      </w:r>
      <w:proofErr w:type="spellEnd"/>
      <w:r>
        <w:t xml:space="preserve">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r>
        <w:br/>
        <w:t xml:space="preserve">Solution to address the support for </w:t>
      </w:r>
      <w:proofErr w:type="spellStart"/>
      <w:r>
        <w:t>eCall</w:t>
      </w:r>
      <w:proofErr w:type="spellEnd"/>
      <w:r>
        <w:t xml:space="preserve"> over NB-IoT NTN.</w:t>
      </w:r>
    </w:p>
    <w:p w14:paraId="0F192BFF"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S2-2506464</w:t>
      </w:r>
      <w:r>
        <w:t>. Noted in parallel session.</w:t>
      </w:r>
    </w:p>
    <w:p w14:paraId="53B992EE" w14:textId="77777777" w:rsidR="002A607B" w:rsidRPr="005B25A1" w:rsidRDefault="002A607B" w:rsidP="002A607B">
      <w:pPr>
        <w:keepNext/>
        <w:keepLines/>
        <w:rPr>
          <w:b/>
          <w:bCs/>
        </w:rPr>
      </w:pPr>
      <w:r w:rsidRPr="005B25A1">
        <w:rPr>
          <w:b/>
          <w:bCs/>
        </w:rPr>
        <w:t>Parallel discussion:</w:t>
      </w:r>
    </w:p>
    <w:p w14:paraId="11469545" w14:textId="77777777" w:rsidR="002A607B" w:rsidRPr="005B25A1" w:rsidRDefault="002A607B" w:rsidP="002A607B">
      <w:pPr>
        <w:keepNext/>
        <w:keepLines/>
      </w:pPr>
      <w:r w:rsidRPr="005B25A1">
        <w:t>Check offline on regulatory requirement for NTN.</w:t>
      </w:r>
    </w:p>
    <w:p w14:paraId="5BD9459E" w14:textId="77777777" w:rsidR="002A607B" w:rsidRPr="005B25A1" w:rsidRDefault="002A607B" w:rsidP="002A607B">
      <w:pPr>
        <w:keepNext/>
        <w:keepLines/>
        <w:rPr>
          <w:b/>
          <w:bCs/>
        </w:rPr>
      </w:pPr>
      <w:r w:rsidRPr="005B25A1">
        <w:rPr>
          <w:b/>
          <w:bCs/>
        </w:rPr>
        <w:t>Plenary Discussion:</w:t>
      </w:r>
    </w:p>
    <w:p w14:paraId="3950982A" w14:textId="77777777" w:rsidR="002A607B" w:rsidRPr="005B25A1" w:rsidRDefault="002A607B" w:rsidP="002A607B">
      <w:pPr>
        <w:keepNext/>
        <w:keepLines/>
      </w:pPr>
      <w:r w:rsidRPr="005B25A1">
        <w:t>Noted.</w:t>
      </w:r>
    </w:p>
    <w:p w14:paraId="63EA4DF6" w14:textId="77777777" w:rsidR="002A607B" w:rsidRPr="00EB0339" w:rsidRDefault="002A607B" w:rsidP="002A607B">
      <w:r w:rsidRPr="005B25A1">
        <w:rPr>
          <w:b/>
          <w:bCs/>
        </w:rPr>
        <w:t>Status:</w:t>
      </w:r>
      <w:r>
        <w:t xml:space="preserve"> </w:t>
      </w:r>
      <w:r>
        <w:rPr>
          <w:color w:val="0000FF"/>
        </w:rPr>
        <w:t>Noted</w:t>
      </w:r>
      <w:r>
        <w:t>.</w:t>
      </w:r>
    </w:p>
    <w:p w14:paraId="2EBDB3E1" w14:textId="77777777" w:rsidR="002A607B" w:rsidRDefault="002A607B" w:rsidP="002A607B">
      <w:pPr>
        <w:pStyle w:val="NormTop"/>
      </w:pPr>
      <w:r>
        <w:rPr>
          <w:color w:val="0000FF"/>
        </w:rPr>
        <w:t>S2-2508489</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3EAA8C97" w14:textId="77777777" w:rsidR="002A607B" w:rsidRPr="005B25A1" w:rsidRDefault="002A607B" w:rsidP="002A607B">
      <w:pPr>
        <w:keepNext/>
        <w:keepLines/>
        <w:rPr>
          <w:b/>
          <w:bCs/>
        </w:rPr>
      </w:pPr>
      <w:r w:rsidRPr="005B25A1">
        <w:rPr>
          <w:b/>
          <w:bCs/>
        </w:rPr>
        <w:t>Convenor comment:</w:t>
      </w:r>
    </w:p>
    <w:p w14:paraId="2FE04C22" w14:textId="77777777" w:rsidR="002A607B" w:rsidRPr="005B25A1" w:rsidRDefault="002A607B" w:rsidP="002A607B">
      <w:pPr>
        <w:keepNext/>
        <w:keepLines/>
      </w:pPr>
      <w:r w:rsidRPr="005B25A1">
        <w:t>Handle. Baseline for non-UE detectable IMS Emergency Session? The part for UE detectable IMS Emergency Session could be merged into S2-2508927.</w:t>
      </w:r>
    </w:p>
    <w:p w14:paraId="4AD56E92" w14:textId="77777777" w:rsidR="002A607B" w:rsidRPr="005B25A1" w:rsidRDefault="002A607B" w:rsidP="002A607B">
      <w:pPr>
        <w:keepNext/>
        <w:keepLines/>
        <w:rPr>
          <w:b/>
          <w:bCs/>
        </w:rPr>
      </w:pPr>
      <w:r w:rsidRPr="005B25A1">
        <w:rPr>
          <w:b/>
          <w:bCs/>
        </w:rPr>
        <w:t>Parallel discussion:</w:t>
      </w:r>
    </w:p>
    <w:p w14:paraId="78FFB60C" w14:textId="77777777" w:rsidR="002A607B" w:rsidRPr="005B25A1" w:rsidRDefault="002A607B" w:rsidP="002A607B">
      <w:pPr>
        <w:keepNext/>
        <w:keepLines/>
      </w:pPr>
      <w:r w:rsidRPr="005B25A1">
        <w:t>Revised in parallel session to</w:t>
      </w:r>
      <w:r>
        <w:rPr>
          <w:color w:val="0000FF"/>
        </w:rPr>
        <w:t xml:space="preserve"> S2-2509282</w:t>
      </w:r>
      <w:r>
        <w:t>.</w:t>
      </w:r>
    </w:p>
    <w:p w14:paraId="04F7D07E" w14:textId="77777777" w:rsidR="002A607B" w:rsidRPr="005B25A1" w:rsidRDefault="002A607B" w:rsidP="002A607B">
      <w:pPr>
        <w:keepNext/>
        <w:keepLines/>
      </w:pPr>
      <w:r w:rsidRPr="005B25A1">
        <w:t>Revised in parallel session to</w:t>
      </w:r>
      <w:r>
        <w:rPr>
          <w:color w:val="0000FF"/>
        </w:rPr>
        <w:t xml:space="preserve"> S2-2509602</w:t>
      </w:r>
      <w:r>
        <w:t>.</w:t>
      </w:r>
    </w:p>
    <w:p w14:paraId="32061511" w14:textId="77777777" w:rsidR="002A607B" w:rsidRPr="005B25A1" w:rsidRDefault="002A607B" w:rsidP="002A607B">
      <w:pPr>
        <w:keepNext/>
        <w:keepLines/>
      </w:pPr>
      <w:r w:rsidRPr="005B25A1">
        <w:t>Revised in parallel session to</w:t>
      </w:r>
      <w:r>
        <w:rPr>
          <w:color w:val="0000FF"/>
        </w:rPr>
        <w:t xml:space="preserve"> S2-2509610</w:t>
      </w:r>
      <w:r>
        <w:t>.</w:t>
      </w:r>
    </w:p>
    <w:p w14:paraId="2E62F5DC"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FF46339" w14:textId="77777777" w:rsidR="009E42E4" w:rsidRPr="005B25A1" w:rsidRDefault="009E42E4" w:rsidP="009E42E4">
      <w:pPr>
        <w:keepNext/>
        <w:keepLines/>
        <w:rPr>
          <w:b/>
          <w:bCs/>
        </w:rPr>
      </w:pPr>
      <w:r w:rsidRPr="005B25A1">
        <w:rPr>
          <w:b/>
          <w:bCs/>
        </w:rPr>
        <w:t>Plenary Discussion:</w:t>
      </w:r>
    </w:p>
    <w:p w14:paraId="7D8F544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EA1081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B9EFD77" w14:textId="3E495FFE" w:rsidR="002A607B" w:rsidRPr="00EB0339" w:rsidRDefault="009E42E4" w:rsidP="002A607B">
      <w:r>
        <w:rPr>
          <w:b/>
          <w:bCs/>
        </w:rPr>
        <w:t xml:space="preserve"> </w:t>
      </w:r>
    </w:p>
    <w:p w14:paraId="0D6E8A23" w14:textId="77777777" w:rsidR="002A607B" w:rsidRDefault="002A607B" w:rsidP="002A607B">
      <w:pPr>
        <w:pStyle w:val="NormTop"/>
      </w:pPr>
      <w:r>
        <w:rPr>
          <w:color w:val="0000FF"/>
        </w:rPr>
        <w:t>S2-2508411</w:t>
      </w:r>
      <w:r w:rsidRPr="00D53282">
        <w:t xml:space="preserve"> </w:t>
      </w:r>
      <w:r>
        <w:t>(P-CR) 23.700-19: KI #3, New Sol: IMS Emergency Service for UE access to NB IoT GEO.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64B61443" w14:textId="77777777" w:rsidR="002A607B" w:rsidRPr="005B25A1" w:rsidRDefault="002A607B" w:rsidP="002A607B">
      <w:pPr>
        <w:keepNext/>
        <w:keepLines/>
        <w:rPr>
          <w:b/>
          <w:bCs/>
        </w:rPr>
      </w:pPr>
      <w:r w:rsidRPr="005B25A1">
        <w:rPr>
          <w:b/>
          <w:bCs/>
        </w:rPr>
        <w:t>Convenor comment:</w:t>
      </w:r>
    </w:p>
    <w:p w14:paraId="38344D58" w14:textId="77777777" w:rsidR="002A607B" w:rsidRPr="005B25A1" w:rsidRDefault="002A607B" w:rsidP="002A607B">
      <w:pPr>
        <w:keepNext/>
        <w:keepLines/>
      </w:pPr>
      <w:r w:rsidRPr="005B25A1">
        <w:t>Merge into S2-2508927 and S2-2508489.</w:t>
      </w:r>
    </w:p>
    <w:p w14:paraId="4987FE3D" w14:textId="77777777" w:rsidR="002A607B" w:rsidRPr="005B25A1" w:rsidRDefault="002A607B" w:rsidP="002A607B">
      <w:pPr>
        <w:keepNext/>
        <w:keepLines/>
        <w:rPr>
          <w:b/>
          <w:bCs/>
        </w:rPr>
      </w:pPr>
      <w:r w:rsidRPr="005B25A1">
        <w:rPr>
          <w:b/>
          <w:bCs/>
        </w:rPr>
        <w:t>Plenary Discussion:</w:t>
      </w:r>
    </w:p>
    <w:p w14:paraId="013138C4" w14:textId="77777777" w:rsidR="002A607B" w:rsidRPr="005B25A1" w:rsidRDefault="002A607B" w:rsidP="002A607B">
      <w:pPr>
        <w:keepNext/>
        <w:keepLines/>
      </w:pPr>
      <w:r>
        <w:rPr>
          <w:color w:val="0000FF"/>
        </w:rPr>
        <w:t>Not handled</w:t>
      </w:r>
      <w:r>
        <w:t>.</w:t>
      </w:r>
    </w:p>
    <w:p w14:paraId="585B5912" w14:textId="77777777" w:rsidR="002A607B" w:rsidRPr="00EB0339" w:rsidRDefault="002A607B" w:rsidP="002A607B">
      <w:r w:rsidRPr="005B25A1">
        <w:rPr>
          <w:b/>
          <w:bCs/>
        </w:rPr>
        <w:t>Status:</w:t>
      </w:r>
      <w:r>
        <w:t xml:space="preserve"> </w:t>
      </w:r>
      <w:r>
        <w:rPr>
          <w:color w:val="0000FF"/>
        </w:rPr>
        <w:t>Not handled</w:t>
      </w:r>
      <w:r>
        <w:t>.</w:t>
      </w:r>
    </w:p>
    <w:p w14:paraId="4374E547" w14:textId="77777777" w:rsidR="002A607B" w:rsidRPr="00EB0339" w:rsidRDefault="002A607B" w:rsidP="002A607B"/>
    <w:p w14:paraId="768C9CA5" w14:textId="77777777" w:rsidR="002A607B" w:rsidRDefault="002A607B" w:rsidP="002A607B">
      <w:pPr>
        <w:pStyle w:val="NormTop"/>
      </w:pPr>
      <w:r>
        <w:rPr>
          <w:color w:val="0000FF"/>
        </w:rPr>
        <w:t>S2-2509079</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0B626D91"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S2-2507233</w:t>
      </w:r>
      <w:r>
        <w:t>.</w:t>
      </w:r>
    </w:p>
    <w:p w14:paraId="5A11FE75" w14:textId="77777777" w:rsidR="002A607B" w:rsidRPr="005B25A1" w:rsidRDefault="002A607B" w:rsidP="002A607B">
      <w:pPr>
        <w:keepNext/>
        <w:keepLines/>
        <w:rPr>
          <w:b/>
          <w:bCs/>
        </w:rPr>
      </w:pPr>
      <w:r w:rsidRPr="005B25A1">
        <w:rPr>
          <w:b/>
          <w:bCs/>
        </w:rPr>
        <w:t>Convenor comment:</w:t>
      </w:r>
    </w:p>
    <w:p w14:paraId="7F5BC3D7" w14:textId="77777777" w:rsidR="002A607B" w:rsidRPr="005B25A1" w:rsidRDefault="002A607B" w:rsidP="002A607B">
      <w:pPr>
        <w:keepNext/>
        <w:keepLines/>
      </w:pPr>
      <w:r w:rsidRPr="005B25A1">
        <w:t>Merge into S2-2508927 and S2-2508489.</w:t>
      </w:r>
    </w:p>
    <w:p w14:paraId="7E74FA2D" w14:textId="77777777" w:rsidR="002A607B" w:rsidRPr="005B25A1" w:rsidRDefault="002A607B" w:rsidP="002A607B">
      <w:pPr>
        <w:keepNext/>
        <w:keepLines/>
        <w:rPr>
          <w:b/>
          <w:bCs/>
        </w:rPr>
      </w:pPr>
      <w:r w:rsidRPr="005B25A1">
        <w:rPr>
          <w:b/>
          <w:bCs/>
        </w:rPr>
        <w:t>Plenary Discussion:</w:t>
      </w:r>
    </w:p>
    <w:p w14:paraId="68AE7FEA" w14:textId="77777777" w:rsidR="002A607B" w:rsidRPr="005B25A1" w:rsidRDefault="002A607B" w:rsidP="002A607B">
      <w:pPr>
        <w:keepNext/>
        <w:keepLines/>
      </w:pPr>
      <w:r>
        <w:rPr>
          <w:color w:val="0000FF"/>
        </w:rPr>
        <w:t>Not handled</w:t>
      </w:r>
      <w:r>
        <w:t>.</w:t>
      </w:r>
    </w:p>
    <w:p w14:paraId="096E1FAF" w14:textId="77777777" w:rsidR="002A607B" w:rsidRPr="00EB0339" w:rsidRDefault="002A607B" w:rsidP="002A607B">
      <w:r w:rsidRPr="005B25A1">
        <w:rPr>
          <w:b/>
          <w:bCs/>
        </w:rPr>
        <w:t>Status:</w:t>
      </w:r>
      <w:r>
        <w:t xml:space="preserve"> </w:t>
      </w:r>
      <w:r>
        <w:rPr>
          <w:color w:val="0000FF"/>
        </w:rPr>
        <w:t>Not handled</w:t>
      </w:r>
      <w:r>
        <w:t>.</w:t>
      </w:r>
    </w:p>
    <w:p w14:paraId="60C230B9" w14:textId="77777777" w:rsidR="002A607B" w:rsidRPr="00EB0339" w:rsidRDefault="002A607B" w:rsidP="002A607B"/>
    <w:p w14:paraId="14D4133C" w14:textId="77777777" w:rsidR="002A607B" w:rsidRDefault="002A607B" w:rsidP="002A607B">
      <w:pPr>
        <w:pStyle w:val="NormTop"/>
      </w:pPr>
      <w:r>
        <w:rPr>
          <w:color w:val="0000FF"/>
        </w:rPr>
        <w:t>S2-2508752</w:t>
      </w:r>
      <w:r w:rsidRPr="00D53282">
        <w:t xml:space="preserve"> </w:t>
      </w:r>
      <w:r>
        <w:t>(P-CR) 23.700-19: KI#3: Support of IMS Emergency Call over GEO.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how IMS emergency calls could be supported over NB-IoT NTN via GEO satellite for FS_5GSAT_Ph4_ARC.</w:t>
      </w:r>
    </w:p>
    <w:p w14:paraId="26F29919" w14:textId="77777777" w:rsidR="002A607B" w:rsidRPr="005B25A1" w:rsidRDefault="002A607B" w:rsidP="002A607B">
      <w:pPr>
        <w:keepNext/>
        <w:keepLines/>
        <w:rPr>
          <w:b/>
          <w:bCs/>
        </w:rPr>
      </w:pPr>
      <w:r w:rsidRPr="005B25A1">
        <w:rPr>
          <w:b/>
          <w:bCs/>
        </w:rPr>
        <w:t>Convenor comment:</w:t>
      </w:r>
    </w:p>
    <w:p w14:paraId="43E825AE" w14:textId="77777777" w:rsidR="002A607B" w:rsidRPr="005B25A1" w:rsidRDefault="002A607B" w:rsidP="002A607B">
      <w:pPr>
        <w:keepNext/>
        <w:keepLines/>
      </w:pPr>
      <w:r w:rsidRPr="005B25A1">
        <w:t>Handle. The part for enhanced interface Gm* should be postponed?</w:t>
      </w:r>
    </w:p>
    <w:p w14:paraId="3BFA56A2" w14:textId="77777777" w:rsidR="002A607B" w:rsidRPr="005B25A1" w:rsidRDefault="002A607B" w:rsidP="002A607B">
      <w:pPr>
        <w:keepNext/>
        <w:keepLines/>
        <w:rPr>
          <w:b/>
          <w:bCs/>
        </w:rPr>
      </w:pPr>
      <w:r w:rsidRPr="005B25A1">
        <w:rPr>
          <w:b/>
          <w:bCs/>
        </w:rPr>
        <w:t>Parallel discussion:</w:t>
      </w:r>
    </w:p>
    <w:p w14:paraId="0DDA5733" w14:textId="77777777" w:rsidR="002A607B" w:rsidRPr="005B25A1" w:rsidRDefault="002A607B" w:rsidP="002A607B">
      <w:pPr>
        <w:keepNext/>
        <w:keepLines/>
      </w:pPr>
      <w:r w:rsidRPr="005B25A1">
        <w:t>Revised in parallel session to</w:t>
      </w:r>
      <w:r>
        <w:rPr>
          <w:color w:val="0000FF"/>
        </w:rPr>
        <w:t xml:space="preserve"> S2-2509286</w:t>
      </w:r>
      <w:r>
        <w:t>.</w:t>
      </w:r>
    </w:p>
    <w:p w14:paraId="0C500AE9"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DFBE19D" w14:textId="77777777" w:rsidR="009E42E4" w:rsidRPr="005B25A1" w:rsidRDefault="009E42E4" w:rsidP="009E42E4">
      <w:pPr>
        <w:keepNext/>
        <w:keepLines/>
        <w:rPr>
          <w:b/>
          <w:bCs/>
        </w:rPr>
      </w:pPr>
      <w:r w:rsidRPr="005B25A1">
        <w:rPr>
          <w:b/>
          <w:bCs/>
        </w:rPr>
        <w:t>Plenary Discussion:</w:t>
      </w:r>
    </w:p>
    <w:p w14:paraId="130B0EF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A49FCC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36B783A" w14:textId="02BFAA7B" w:rsidR="002A607B" w:rsidRPr="00EB0339" w:rsidRDefault="009E42E4" w:rsidP="002A607B">
      <w:r>
        <w:rPr>
          <w:b/>
          <w:bCs/>
        </w:rPr>
        <w:t xml:space="preserve"> </w:t>
      </w:r>
    </w:p>
    <w:p w14:paraId="1CF0083D" w14:textId="77777777" w:rsidR="002A607B" w:rsidRDefault="002A607B" w:rsidP="002A607B">
      <w:pPr>
        <w:pStyle w:val="NormTop"/>
      </w:pPr>
      <w:r>
        <w:rPr>
          <w:color w:val="0000FF"/>
        </w:rPr>
        <w:t>S2-2509043</w:t>
      </w:r>
      <w:r w:rsidRPr="00D53282">
        <w:t xml:space="preserve"> </w:t>
      </w:r>
      <w:r>
        <w:t xml:space="preserve">(P-CR) 23.700-19: [KI#3&amp;4, New Sol] Emergency number provision for UE access to NB-IoT GEO based on UE location. (Source: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3F78C45B"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S2-2507288</w:t>
      </w:r>
      <w:r>
        <w:t>.</w:t>
      </w:r>
    </w:p>
    <w:p w14:paraId="1711B9BE" w14:textId="77777777" w:rsidR="002A607B" w:rsidRPr="005B25A1" w:rsidRDefault="002A607B" w:rsidP="002A607B">
      <w:pPr>
        <w:keepNext/>
        <w:keepLines/>
        <w:rPr>
          <w:b/>
          <w:bCs/>
        </w:rPr>
      </w:pPr>
      <w:r w:rsidRPr="005B25A1">
        <w:rPr>
          <w:b/>
          <w:bCs/>
        </w:rPr>
        <w:t>Convenor comment:</w:t>
      </w:r>
    </w:p>
    <w:p w14:paraId="1E0F69F8" w14:textId="77777777" w:rsidR="002A607B" w:rsidRPr="005B25A1" w:rsidRDefault="002A607B" w:rsidP="002A607B">
      <w:pPr>
        <w:keepNext/>
        <w:keepLines/>
      </w:pPr>
      <w:r w:rsidRPr="005B25A1">
        <w:t>Handle. Emergency number provision after location verification.</w:t>
      </w:r>
    </w:p>
    <w:p w14:paraId="50610E8F" w14:textId="77777777" w:rsidR="002A607B" w:rsidRPr="005B25A1" w:rsidRDefault="002A607B" w:rsidP="002A607B">
      <w:pPr>
        <w:keepNext/>
        <w:keepLines/>
        <w:rPr>
          <w:b/>
          <w:bCs/>
        </w:rPr>
      </w:pPr>
      <w:r w:rsidRPr="005B25A1">
        <w:rPr>
          <w:b/>
          <w:bCs/>
        </w:rPr>
        <w:t>Parallel discussion:</w:t>
      </w:r>
    </w:p>
    <w:p w14:paraId="36785805" w14:textId="77777777" w:rsidR="002A607B" w:rsidRPr="005B25A1" w:rsidRDefault="002A607B" w:rsidP="002A607B">
      <w:pPr>
        <w:keepNext/>
        <w:keepLines/>
      </w:pPr>
      <w:r w:rsidRPr="005B25A1">
        <w:t>Revised in parallel session to</w:t>
      </w:r>
      <w:r>
        <w:rPr>
          <w:color w:val="0000FF"/>
        </w:rPr>
        <w:t xml:space="preserve"> S2-2509283</w:t>
      </w:r>
      <w:r>
        <w:t>.</w:t>
      </w:r>
    </w:p>
    <w:p w14:paraId="41D58A03"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27A750F" w14:textId="77777777" w:rsidR="009E42E4" w:rsidRPr="005B25A1" w:rsidRDefault="009E42E4" w:rsidP="009E42E4">
      <w:pPr>
        <w:keepNext/>
        <w:keepLines/>
        <w:rPr>
          <w:b/>
          <w:bCs/>
        </w:rPr>
      </w:pPr>
      <w:r w:rsidRPr="005B25A1">
        <w:rPr>
          <w:b/>
          <w:bCs/>
        </w:rPr>
        <w:t>Plenary Discussion:</w:t>
      </w:r>
    </w:p>
    <w:p w14:paraId="1EE9966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23B614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2350137" w14:textId="737389CD" w:rsidR="002A607B" w:rsidRPr="00EB0339" w:rsidRDefault="009E42E4" w:rsidP="002A607B">
      <w:r>
        <w:rPr>
          <w:b/>
          <w:bCs/>
        </w:rPr>
        <w:t xml:space="preserve"> </w:t>
      </w:r>
    </w:p>
    <w:p w14:paraId="767C8513" w14:textId="77777777" w:rsidR="002A607B" w:rsidRDefault="002A607B" w:rsidP="002A607B">
      <w:pPr>
        <w:pStyle w:val="NormTop"/>
      </w:pPr>
      <w:r>
        <w:rPr>
          <w:color w:val="0000FF"/>
        </w:rPr>
        <w:t>S2-2509174</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220A31E6" w14:textId="77777777" w:rsidR="002A607B" w:rsidRPr="005B25A1" w:rsidRDefault="002A607B" w:rsidP="002A607B">
      <w:pPr>
        <w:keepNext/>
        <w:keepLines/>
        <w:rPr>
          <w:b/>
          <w:bCs/>
        </w:rPr>
      </w:pPr>
      <w:r w:rsidRPr="005B25A1">
        <w:rPr>
          <w:b/>
          <w:bCs/>
        </w:rPr>
        <w:t>Convenor comment:</w:t>
      </w:r>
    </w:p>
    <w:p w14:paraId="7C29121A" w14:textId="77777777" w:rsidR="002A607B" w:rsidRPr="005B25A1" w:rsidRDefault="002A607B" w:rsidP="002A607B">
      <w:pPr>
        <w:keepNext/>
        <w:keepLines/>
      </w:pPr>
      <w:r w:rsidRPr="005B25A1">
        <w:t>Postpone? IMS signalling over CP &amp; media over UP. skipping establishment of Emergency PDN connection.</w:t>
      </w:r>
    </w:p>
    <w:p w14:paraId="4EA86F92" w14:textId="77777777" w:rsidR="002A607B" w:rsidRPr="005B25A1" w:rsidRDefault="002A607B" w:rsidP="002A607B">
      <w:pPr>
        <w:keepNext/>
        <w:keepLines/>
        <w:rPr>
          <w:b/>
          <w:bCs/>
        </w:rPr>
      </w:pPr>
      <w:r w:rsidRPr="005B25A1">
        <w:rPr>
          <w:b/>
          <w:bCs/>
        </w:rPr>
        <w:t>Plenary Discussion:</w:t>
      </w:r>
    </w:p>
    <w:p w14:paraId="2ECD2542" w14:textId="77777777" w:rsidR="002A607B" w:rsidRPr="005B25A1" w:rsidRDefault="002A607B" w:rsidP="002A607B">
      <w:pPr>
        <w:keepNext/>
        <w:keepLines/>
      </w:pPr>
      <w:r>
        <w:rPr>
          <w:color w:val="0000FF"/>
        </w:rPr>
        <w:t>Not handled</w:t>
      </w:r>
      <w:r>
        <w:t>.</w:t>
      </w:r>
    </w:p>
    <w:p w14:paraId="0F1B1A10" w14:textId="77777777" w:rsidR="002A607B" w:rsidRPr="00EB0339" w:rsidRDefault="002A607B" w:rsidP="002A607B">
      <w:r w:rsidRPr="005B25A1">
        <w:rPr>
          <w:b/>
          <w:bCs/>
        </w:rPr>
        <w:t>Status:</w:t>
      </w:r>
      <w:r>
        <w:t xml:space="preserve"> </w:t>
      </w:r>
      <w:r>
        <w:rPr>
          <w:color w:val="0000FF"/>
        </w:rPr>
        <w:t>Not handled</w:t>
      </w:r>
      <w:r>
        <w:t>.</w:t>
      </w:r>
    </w:p>
    <w:p w14:paraId="1DC39D6C" w14:textId="77777777" w:rsidR="002A607B" w:rsidRPr="00EB0339" w:rsidRDefault="002A607B" w:rsidP="002A607B"/>
    <w:p w14:paraId="747B0841" w14:textId="77777777" w:rsidR="002A607B" w:rsidRDefault="002A607B" w:rsidP="002A607B">
      <w:pPr>
        <w:pStyle w:val="NormTop"/>
      </w:pPr>
      <w:r>
        <w:rPr>
          <w:color w:val="0000FF"/>
        </w:rPr>
        <w:t>S2-2508306</w:t>
      </w:r>
      <w:r w:rsidRPr="00D53282">
        <w:t xml:space="preserve"> </w:t>
      </w:r>
      <w:r>
        <w:t xml:space="preserve">(P-CR) 23.700-19: New solution: Emergency QoS awareness at </w:t>
      </w:r>
      <w:proofErr w:type="spellStart"/>
      <w:r>
        <w:t>eNB</w:t>
      </w:r>
      <w:proofErr w:type="spellEnd"/>
      <w:r>
        <w:t xml:space="preserve">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support Emergency QoS awareness at </w:t>
      </w:r>
      <w:proofErr w:type="spellStart"/>
      <w:r>
        <w:t>eNB</w:t>
      </w:r>
      <w:proofErr w:type="spellEnd"/>
      <w:r>
        <w:t xml:space="preserve"> for IMS Emergency Call via Control Plane.</w:t>
      </w:r>
    </w:p>
    <w:p w14:paraId="2EF8A584"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S2-2506273</w:t>
      </w:r>
      <w:r>
        <w:t>.</w:t>
      </w:r>
    </w:p>
    <w:p w14:paraId="13F29531" w14:textId="77777777" w:rsidR="002A607B" w:rsidRPr="005B25A1" w:rsidRDefault="002A607B" w:rsidP="002A607B">
      <w:pPr>
        <w:keepNext/>
        <w:keepLines/>
        <w:rPr>
          <w:b/>
          <w:bCs/>
        </w:rPr>
      </w:pPr>
      <w:r w:rsidRPr="005B25A1">
        <w:rPr>
          <w:b/>
          <w:bCs/>
        </w:rPr>
        <w:t>Convenor comment:</w:t>
      </w:r>
    </w:p>
    <w:p w14:paraId="5C524347" w14:textId="77777777" w:rsidR="002A607B" w:rsidRPr="005B25A1" w:rsidRDefault="002A607B" w:rsidP="002A607B">
      <w:pPr>
        <w:keepNext/>
        <w:keepLines/>
      </w:pPr>
      <w:r w:rsidRPr="005B25A1">
        <w:t>Postpone? IMS signalling &amp; media are over CP.</w:t>
      </w:r>
    </w:p>
    <w:p w14:paraId="5AEBE9C3" w14:textId="77777777" w:rsidR="002A607B" w:rsidRPr="005B25A1" w:rsidRDefault="002A607B" w:rsidP="002A607B">
      <w:pPr>
        <w:keepNext/>
        <w:keepLines/>
        <w:rPr>
          <w:b/>
          <w:bCs/>
        </w:rPr>
      </w:pPr>
      <w:r w:rsidRPr="005B25A1">
        <w:rPr>
          <w:b/>
          <w:bCs/>
        </w:rPr>
        <w:t>Plenary Discussion:</w:t>
      </w:r>
    </w:p>
    <w:p w14:paraId="2773B80E" w14:textId="77777777" w:rsidR="002A607B" w:rsidRPr="005B25A1" w:rsidRDefault="002A607B" w:rsidP="002A607B">
      <w:pPr>
        <w:keepNext/>
        <w:keepLines/>
      </w:pPr>
      <w:r>
        <w:rPr>
          <w:color w:val="0000FF"/>
        </w:rPr>
        <w:t>Not handled</w:t>
      </w:r>
      <w:r>
        <w:t>.</w:t>
      </w:r>
    </w:p>
    <w:p w14:paraId="1D68BF3D" w14:textId="77777777" w:rsidR="002A607B" w:rsidRPr="00EB0339" w:rsidRDefault="002A607B" w:rsidP="002A607B">
      <w:r w:rsidRPr="005B25A1">
        <w:rPr>
          <w:b/>
          <w:bCs/>
        </w:rPr>
        <w:t>Status:</w:t>
      </w:r>
      <w:r>
        <w:t xml:space="preserve"> </w:t>
      </w:r>
      <w:r>
        <w:rPr>
          <w:color w:val="0000FF"/>
        </w:rPr>
        <w:t>Not handled</w:t>
      </w:r>
      <w:r>
        <w:t>.</w:t>
      </w:r>
    </w:p>
    <w:p w14:paraId="567D4BF1" w14:textId="77777777" w:rsidR="002A607B" w:rsidRPr="00EB0339" w:rsidRDefault="002A607B" w:rsidP="002A607B"/>
    <w:p w14:paraId="1FD75304" w14:textId="77777777" w:rsidR="002A607B" w:rsidRDefault="002A607B" w:rsidP="002A607B">
      <w:pPr>
        <w:pStyle w:val="NormTop"/>
      </w:pPr>
      <w:r>
        <w:rPr>
          <w:color w:val="0000FF"/>
        </w:rPr>
        <w:t>S2-2509007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22987A99"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S2-2507437</w:t>
      </w:r>
      <w:r>
        <w:t>.</w:t>
      </w:r>
    </w:p>
    <w:p w14:paraId="4EA4179F" w14:textId="77777777" w:rsidR="002A607B" w:rsidRPr="005B25A1" w:rsidRDefault="002A607B" w:rsidP="002A607B">
      <w:pPr>
        <w:keepNext/>
        <w:keepLines/>
        <w:rPr>
          <w:b/>
          <w:bCs/>
        </w:rPr>
      </w:pPr>
      <w:r w:rsidRPr="005B25A1">
        <w:rPr>
          <w:b/>
          <w:bCs/>
        </w:rPr>
        <w:t>Convenor comment:</w:t>
      </w:r>
    </w:p>
    <w:p w14:paraId="082B1904" w14:textId="77777777" w:rsidR="002A607B" w:rsidRPr="005B25A1" w:rsidRDefault="002A607B" w:rsidP="002A607B">
      <w:pPr>
        <w:keepNext/>
        <w:keepLines/>
      </w:pPr>
      <w:r w:rsidRPr="005B25A1">
        <w:t>Postpone? IMS signalling over CP.</w:t>
      </w:r>
    </w:p>
    <w:p w14:paraId="786B514B" w14:textId="77777777" w:rsidR="002A607B" w:rsidRPr="005B25A1" w:rsidRDefault="002A607B" w:rsidP="002A607B">
      <w:pPr>
        <w:keepNext/>
        <w:keepLines/>
        <w:rPr>
          <w:b/>
          <w:bCs/>
        </w:rPr>
      </w:pPr>
      <w:r w:rsidRPr="005B25A1">
        <w:rPr>
          <w:b/>
          <w:bCs/>
        </w:rPr>
        <w:t>Plenary Discussion:</w:t>
      </w:r>
    </w:p>
    <w:p w14:paraId="481A95D8" w14:textId="77777777" w:rsidR="002A607B" w:rsidRPr="005B25A1" w:rsidRDefault="002A607B" w:rsidP="002A607B">
      <w:pPr>
        <w:keepNext/>
        <w:keepLines/>
      </w:pPr>
      <w:r>
        <w:rPr>
          <w:color w:val="0000FF"/>
        </w:rPr>
        <w:t>Not handled</w:t>
      </w:r>
      <w:r>
        <w:t>.</w:t>
      </w:r>
    </w:p>
    <w:p w14:paraId="3EF35304" w14:textId="77777777" w:rsidR="002A607B" w:rsidRPr="00EB0339" w:rsidRDefault="002A607B" w:rsidP="002A607B">
      <w:r w:rsidRPr="005B25A1">
        <w:rPr>
          <w:b/>
          <w:bCs/>
        </w:rPr>
        <w:t>Status:</w:t>
      </w:r>
      <w:r>
        <w:t xml:space="preserve"> </w:t>
      </w:r>
      <w:r>
        <w:rPr>
          <w:color w:val="0000FF"/>
        </w:rPr>
        <w:t>Not handled</w:t>
      </w:r>
      <w:r>
        <w:t>.</w:t>
      </w:r>
    </w:p>
    <w:p w14:paraId="17C4883D" w14:textId="77777777" w:rsidR="002A607B" w:rsidRPr="00EB0339" w:rsidRDefault="002A607B" w:rsidP="002A607B"/>
    <w:p w14:paraId="69AB4015" w14:textId="77777777" w:rsidR="002A607B" w:rsidRDefault="002A607B" w:rsidP="002A607B">
      <w:pPr>
        <w:pStyle w:val="NormTop"/>
      </w:pPr>
      <w:r>
        <w:rPr>
          <w:color w:val="0000FF"/>
        </w:rPr>
        <w:t>S2-2509220</w:t>
      </w:r>
      <w:r w:rsidRPr="00D53282">
        <w:t xml:space="preserve"> </w:t>
      </w:r>
      <w:r>
        <w:t>(P-CR) 23.700-19: 23.700-19 KI#3: New Solution on pre-caching of emergency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 that introduces pre-caching of emergency-related information to allow efficient emergency service at network and most importantly PSAP.</w:t>
      </w:r>
    </w:p>
    <w:p w14:paraId="69C6611C" w14:textId="77777777" w:rsidR="002A607B" w:rsidRPr="00B81031" w:rsidRDefault="002A607B" w:rsidP="002A607B">
      <w:pPr>
        <w:keepNext/>
        <w:keepLines/>
        <w:rPr>
          <w:i/>
        </w:rPr>
      </w:pPr>
      <w:r w:rsidRPr="00B81031">
        <w:rPr>
          <w:b/>
          <w:bCs/>
          <w:i/>
        </w:rPr>
        <w:t>Comment:</w:t>
      </w:r>
      <w:r>
        <w:rPr>
          <w:i/>
        </w:rPr>
        <w:t xml:space="preserve"> Corrupt docx file. Replaced on FTP. Noted in parallel session.</w:t>
      </w:r>
    </w:p>
    <w:p w14:paraId="7A885632" w14:textId="77777777" w:rsidR="002A607B" w:rsidRPr="005B25A1" w:rsidRDefault="002A607B" w:rsidP="002A607B">
      <w:pPr>
        <w:keepNext/>
        <w:keepLines/>
        <w:rPr>
          <w:b/>
          <w:bCs/>
        </w:rPr>
      </w:pPr>
      <w:r w:rsidRPr="005B25A1">
        <w:rPr>
          <w:b/>
          <w:bCs/>
        </w:rPr>
        <w:t>Parallel discussion:</w:t>
      </w:r>
    </w:p>
    <w:p w14:paraId="5B5FB300"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0162E424" w14:textId="77777777" w:rsidR="002A607B" w:rsidRPr="00EB0339" w:rsidRDefault="002A607B" w:rsidP="002A607B">
      <w:r w:rsidRPr="005B25A1">
        <w:rPr>
          <w:b/>
          <w:bCs/>
        </w:rPr>
        <w:t>Status:</w:t>
      </w:r>
      <w:r>
        <w:t xml:space="preserve"> </w:t>
      </w:r>
      <w:r>
        <w:rPr>
          <w:color w:val="0000FF"/>
        </w:rPr>
        <w:t>Noted</w:t>
      </w:r>
      <w:r>
        <w:t>.</w:t>
      </w:r>
    </w:p>
    <w:p w14:paraId="49D6E416" w14:textId="77777777" w:rsidR="002A607B" w:rsidRPr="00EB0339" w:rsidRDefault="002A607B" w:rsidP="002A607B"/>
    <w:p w14:paraId="53F903DF"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 - Solutions</w:t>
      </w:r>
    </w:p>
    <w:p w14:paraId="13166C30" w14:textId="77777777" w:rsidR="002A607B" w:rsidRDefault="002A607B" w:rsidP="002A607B">
      <w:pPr>
        <w:pStyle w:val="NormTop"/>
      </w:pPr>
      <w:r>
        <w:rPr>
          <w:color w:val="0000FF"/>
        </w:rPr>
        <w:t>S2-2508787</w:t>
      </w:r>
      <w:r w:rsidRPr="00D53282">
        <w:t xml:space="preserve"> </w:t>
      </w:r>
      <w:r>
        <w:t>(P-CR) 23.700-19: KI#4: Support for location information for emergency calls over NB-IoT NTN. (Source: Qualcomm Incorporated, Huawei)</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5E412FAC"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S2-2506915</w:t>
      </w:r>
      <w:r>
        <w:t>.</w:t>
      </w:r>
    </w:p>
    <w:p w14:paraId="05CEC935" w14:textId="77777777" w:rsidR="002A607B" w:rsidRPr="005B25A1" w:rsidRDefault="002A607B" w:rsidP="002A607B">
      <w:pPr>
        <w:keepNext/>
        <w:keepLines/>
        <w:rPr>
          <w:b/>
          <w:bCs/>
        </w:rPr>
      </w:pPr>
      <w:r w:rsidRPr="005B25A1">
        <w:rPr>
          <w:b/>
          <w:bCs/>
        </w:rPr>
        <w:t>Convenor comment:</w:t>
      </w:r>
    </w:p>
    <w:p w14:paraId="6909A30F" w14:textId="77777777" w:rsidR="002A607B" w:rsidRPr="005B25A1" w:rsidRDefault="002A607B" w:rsidP="002A607B">
      <w:pPr>
        <w:keepNext/>
        <w:keepLines/>
      </w:pPr>
      <w:r w:rsidRPr="005B25A1">
        <w:t>Handle. Baseline for solutions which get UE location info ready first.</w:t>
      </w:r>
    </w:p>
    <w:p w14:paraId="31C1681E" w14:textId="77777777" w:rsidR="002A607B" w:rsidRPr="005B25A1" w:rsidRDefault="002A607B" w:rsidP="002A607B">
      <w:pPr>
        <w:keepNext/>
        <w:keepLines/>
        <w:rPr>
          <w:b/>
          <w:bCs/>
        </w:rPr>
      </w:pPr>
      <w:r w:rsidRPr="005B25A1">
        <w:rPr>
          <w:b/>
          <w:bCs/>
        </w:rPr>
        <w:t>Parallel discussion:</w:t>
      </w:r>
    </w:p>
    <w:p w14:paraId="63C40F6D" w14:textId="77777777" w:rsidR="002A607B" w:rsidRPr="005B25A1" w:rsidRDefault="002A607B" w:rsidP="002A607B">
      <w:pPr>
        <w:keepNext/>
        <w:keepLines/>
      </w:pPr>
      <w:r w:rsidRPr="005B25A1">
        <w:t>Revised in parallel session to</w:t>
      </w:r>
      <w:r>
        <w:rPr>
          <w:color w:val="0000FF"/>
        </w:rPr>
        <w:t xml:space="preserve"> S2-2509284</w:t>
      </w:r>
      <w:r>
        <w:t>.</w:t>
      </w:r>
    </w:p>
    <w:p w14:paraId="7390C234" w14:textId="77777777" w:rsidR="002A607B" w:rsidRPr="005B25A1" w:rsidRDefault="002A607B" w:rsidP="002A607B">
      <w:pPr>
        <w:keepNext/>
        <w:keepLines/>
      </w:pPr>
      <w:r w:rsidRPr="005B25A1">
        <w:t>Add 'and CT WG1' in the editor's note. Revised in parallel session to</w:t>
      </w:r>
      <w:r>
        <w:rPr>
          <w:color w:val="0000FF"/>
        </w:rPr>
        <w:t xml:space="preserve"> S2-2509549</w:t>
      </w:r>
      <w:r>
        <w:t>.</w:t>
      </w:r>
    </w:p>
    <w:p w14:paraId="13773D87"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68C4C480" w14:textId="77777777" w:rsidR="009E42E4" w:rsidRPr="005B25A1" w:rsidRDefault="009E42E4" w:rsidP="009E42E4">
      <w:pPr>
        <w:keepNext/>
        <w:keepLines/>
        <w:rPr>
          <w:b/>
          <w:bCs/>
        </w:rPr>
      </w:pPr>
      <w:r w:rsidRPr="005B25A1">
        <w:rPr>
          <w:b/>
          <w:bCs/>
        </w:rPr>
        <w:t>Plenary Discussion:</w:t>
      </w:r>
    </w:p>
    <w:p w14:paraId="5FB362E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FE704A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9A4076D" w14:textId="3B0FD0A9" w:rsidR="002A607B" w:rsidRPr="00EB0339" w:rsidRDefault="009E42E4" w:rsidP="002A607B">
      <w:r>
        <w:rPr>
          <w:b/>
          <w:bCs/>
        </w:rPr>
        <w:t xml:space="preserve"> </w:t>
      </w:r>
    </w:p>
    <w:p w14:paraId="04BDD56A" w14:textId="77777777" w:rsidR="002A607B" w:rsidRDefault="002A607B" w:rsidP="002A607B">
      <w:pPr>
        <w:pStyle w:val="NormTop"/>
      </w:pPr>
      <w:r>
        <w:rPr>
          <w:color w:val="0000FF"/>
        </w:rPr>
        <w:t>S2-2509156</w:t>
      </w:r>
      <w:r w:rsidRPr="00D53282">
        <w:t xml:space="preserve"> </w:t>
      </w:r>
      <w:r>
        <w:t>(P-CR) 23.700-19: KI#4, New Sol: UE Geolocation in SIP INVITE for PSAP selection .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address the PSAP selection for IMS emergency over NB-IoT GEO satellite.</w:t>
      </w:r>
    </w:p>
    <w:p w14:paraId="01B0FDCE" w14:textId="77777777" w:rsidR="002A607B" w:rsidRPr="005B25A1" w:rsidRDefault="002A607B" w:rsidP="002A607B">
      <w:pPr>
        <w:keepNext/>
        <w:keepLines/>
        <w:rPr>
          <w:b/>
          <w:bCs/>
        </w:rPr>
      </w:pPr>
      <w:r w:rsidRPr="005B25A1">
        <w:rPr>
          <w:b/>
          <w:bCs/>
        </w:rPr>
        <w:t>Convenor comment:</w:t>
      </w:r>
    </w:p>
    <w:p w14:paraId="7E058772" w14:textId="77777777" w:rsidR="002A607B" w:rsidRPr="005B25A1" w:rsidRDefault="002A607B" w:rsidP="002A607B">
      <w:pPr>
        <w:keepNext/>
        <w:keepLines/>
      </w:pPr>
      <w:r w:rsidRPr="005B25A1">
        <w:t>Merge into S2-2508787. Focusing the use of ECGI based location info.</w:t>
      </w:r>
    </w:p>
    <w:p w14:paraId="352A28C9" w14:textId="77777777" w:rsidR="002A607B" w:rsidRPr="005B25A1" w:rsidRDefault="002A607B" w:rsidP="002A607B">
      <w:pPr>
        <w:keepNext/>
        <w:keepLines/>
        <w:rPr>
          <w:b/>
          <w:bCs/>
        </w:rPr>
      </w:pPr>
      <w:r w:rsidRPr="005B25A1">
        <w:rPr>
          <w:b/>
          <w:bCs/>
        </w:rPr>
        <w:t>Plenary Discussion:</w:t>
      </w:r>
    </w:p>
    <w:p w14:paraId="2D6B880E" w14:textId="77777777" w:rsidR="002A607B" w:rsidRPr="005B25A1" w:rsidRDefault="002A607B" w:rsidP="002A607B">
      <w:pPr>
        <w:keepNext/>
        <w:keepLines/>
      </w:pPr>
      <w:r>
        <w:rPr>
          <w:color w:val="0000FF"/>
        </w:rPr>
        <w:t>Not handled</w:t>
      </w:r>
      <w:r>
        <w:t>.</w:t>
      </w:r>
    </w:p>
    <w:p w14:paraId="114F3D2E" w14:textId="77777777" w:rsidR="002A607B" w:rsidRPr="00EB0339" w:rsidRDefault="002A607B" w:rsidP="002A607B">
      <w:r w:rsidRPr="005B25A1">
        <w:rPr>
          <w:b/>
          <w:bCs/>
        </w:rPr>
        <w:t>Status:</w:t>
      </w:r>
      <w:r>
        <w:t xml:space="preserve"> </w:t>
      </w:r>
      <w:r>
        <w:rPr>
          <w:color w:val="0000FF"/>
        </w:rPr>
        <w:t>Not handled</w:t>
      </w:r>
      <w:r>
        <w:t>.</w:t>
      </w:r>
    </w:p>
    <w:p w14:paraId="27EADB1D" w14:textId="77777777" w:rsidR="002A607B" w:rsidRPr="00EB0339" w:rsidRDefault="002A607B" w:rsidP="002A607B"/>
    <w:p w14:paraId="77E4B35C" w14:textId="77777777" w:rsidR="002A607B" w:rsidRDefault="002A607B" w:rsidP="002A607B">
      <w:pPr>
        <w:pStyle w:val="NormTop"/>
      </w:pPr>
      <w:r>
        <w:rPr>
          <w:color w:val="0000FF"/>
        </w:rPr>
        <w:t>S2-2508412</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1BC1C9BC" w14:textId="77777777" w:rsidR="002A607B" w:rsidRPr="005B25A1" w:rsidRDefault="002A607B" w:rsidP="002A607B">
      <w:pPr>
        <w:keepNext/>
        <w:keepLines/>
        <w:rPr>
          <w:b/>
          <w:bCs/>
        </w:rPr>
      </w:pPr>
      <w:r w:rsidRPr="005B25A1">
        <w:rPr>
          <w:b/>
          <w:bCs/>
        </w:rPr>
        <w:t>Convenor comment:</w:t>
      </w:r>
    </w:p>
    <w:p w14:paraId="7464E7C4" w14:textId="77777777" w:rsidR="002A607B" w:rsidRPr="005B25A1" w:rsidRDefault="002A607B" w:rsidP="002A607B">
      <w:pPr>
        <w:keepNext/>
        <w:keepLines/>
      </w:pPr>
      <w:r w:rsidRPr="005B25A1">
        <w:t>Merge into S2-2508787.</w:t>
      </w:r>
    </w:p>
    <w:p w14:paraId="5E1C4C6D" w14:textId="77777777" w:rsidR="002A607B" w:rsidRPr="005B25A1" w:rsidRDefault="002A607B" w:rsidP="002A607B">
      <w:pPr>
        <w:keepNext/>
        <w:keepLines/>
        <w:rPr>
          <w:b/>
          <w:bCs/>
        </w:rPr>
      </w:pPr>
      <w:r w:rsidRPr="005B25A1">
        <w:rPr>
          <w:b/>
          <w:bCs/>
        </w:rPr>
        <w:t>Plenary Discussion:</w:t>
      </w:r>
    </w:p>
    <w:p w14:paraId="7EACE61C" w14:textId="77777777" w:rsidR="002A607B" w:rsidRPr="005B25A1" w:rsidRDefault="002A607B" w:rsidP="002A607B">
      <w:pPr>
        <w:keepNext/>
        <w:keepLines/>
      </w:pPr>
      <w:r>
        <w:rPr>
          <w:color w:val="0000FF"/>
        </w:rPr>
        <w:t>Not handled</w:t>
      </w:r>
      <w:r>
        <w:t>.</w:t>
      </w:r>
    </w:p>
    <w:p w14:paraId="4A04AB52" w14:textId="77777777" w:rsidR="002A607B" w:rsidRPr="00EB0339" w:rsidRDefault="002A607B" w:rsidP="002A607B">
      <w:r w:rsidRPr="005B25A1">
        <w:rPr>
          <w:b/>
          <w:bCs/>
        </w:rPr>
        <w:t>Status:</w:t>
      </w:r>
      <w:r>
        <w:t xml:space="preserve"> </w:t>
      </w:r>
      <w:r>
        <w:rPr>
          <w:color w:val="0000FF"/>
        </w:rPr>
        <w:t>Not handled</w:t>
      </w:r>
      <w:r>
        <w:t>.</w:t>
      </w:r>
    </w:p>
    <w:p w14:paraId="302D390A" w14:textId="77777777" w:rsidR="002A607B" w:rsidRPr="00EB0339" w:rsidRDefault="002A607B" w:rsidP="002A607B"/>
    <w:p w14:paraId="51F1FCB7" w14:textId="77777777" w:rsidR="002A607B" w:rsidRDefault="002A607B" w:rsidP="002A607B">
      <w:pPr>
        <w:pStyle w:val="NormTop"/>
      </w:pPr>
      <w:r>
        <w:rPr>
          <w:color w:val="0000FF"/>
        </w:rPr>
        <w:t>S2-2508491</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4B78C847" w14:textId="77777777" w:rsidR="002A607B" w:rsidRPr="005B25A1" w:rsidRDefault="002A607B" w:rsidP="002A607B">
      <w:pPr>
        <w:keepNext/>
        <w:keepLines/>
        <w:rPr>
          <w:b/>
          <w:bCs/>
        </w:rPr>
      </w:pPr>
      <w:r w:rsidRPr="005B25A1">
        <w:rPr>
          <w:b/>
          <w:bCs/>
        </w:rPr>
        <w:t>Convenor comment:</w:t>
      </w:r>
    </w:p>
    <w:p w14:paraId="73A836CA" w14:textId="77777777" w:rsidR="002A607B" w:rsidRPr="005B25A1" w:rsidRDefault="002A607B" w:rsidP="002A607B">
      <w:pPr>
        <w:keepNext/>
        <w:keepLines/>
      </w:pPr>
      <w:r w:rsidRPr="005B25A1">
        <w:t>Handle. Baseline for solutions getting UE location info on demand.</w:t>
      </w:r>
    </w:p>
    <w:p w14:paraId="174ACBE9" w14:textId="77777777" w:rsidR="002A607B" w:rsidRPr="005B25A1" w:rsidRDefault="002A607B" w:rsidP="002A607B">
      <w:pPr>
        <w:keepNext/>
        <w:keepLines/>
        <w:rPr>
          <w:b/>
          <w:bCs/>
        </w:rPr>
      </w:pPr>
      <w:r w:rsidRPr="005B25A1">
        <w:rPr>
          <w:b/>
          <w:bCs/>
        </w:rPr>
        <w:t>Parallel discussion:</w:t>
      </w:r>
    </w:p>
    <w:p w14:paraId="2B7D6C1C" w14:textId="77777777" w:rsidR="002A607B" w:rsidRPr="005B25A1" w:rsidRDefault="002A607B" w:rsidP="002A607B">
      <w:pPr>
        <w:keepNext/>
        <w:keepLines/>
      </w:pPr>
      <w:r w:rsidRPr="005B25A1">
        <w:t>Revised in parallel session to</w:t>
      </w:r>
      <w:r>
        <w:rPr>
          <w:color w:val="0000FF"/>
        </w:rPr>
        <w:t xml:space="preserve"> S2-2509287</w:t>
      </w:r>
      <w:r>
        <w:t>.</w:t>
      </w:r>
    </w:p>
    <w:p w14:paraId="05A92613" w14:textId="77777777" w:rsidR="002A607B" w:rsidRPr="005B25A1" w:rsidRDefault="002A607B" w:rsidP="002A607B">
      <w:pPr>
        <w:keepNext/>
        <w:keepLines/>
        <w:rPr>
          <w:b/>
          <w:bCs/>
        </w:rPr>
      </w:pPr>
      <w:r w:rsidRPr="005B25A1">
        <w:rPr>
          <w:b/>
          <w:bCs/>
        </w:rPr>
        <w:t>Plenary Discussion:</w:t>
      </w:r>
    </w:p>
    <w:p w14:paraId="45264759" w14:textId="77777777" w:rsidR="002A607B" w:rsidRPr="005B25A1" w:rsidRDefault="002A607B" w:rsidP="002A607B">
      <w:pPr>
        <w:keepNext/>
        <w:keepLines/>
      </w:pPr>
      <w:r w:rsidRPr="005B25A1">
        <w:t>Merged.</w:t>
      </w:r>
    </w:p>
    <w:p w14:paraId="688BEDC2" w14:textId="77777777" w:rsidR="002A607B" w:rsidRPr="00EB0339" w:rsidRDefault="002A607B" w:rsidP="002A607B">
      <w:r w:rsidRPr="005B25A1">
        <w:rPr>
          <w:b/>
          <w:bCs/>
        </w:rPr>
        <w:t>Status:</w:t>
      </w:r>
      <w:r>
        <w:t xml:space="preserve"> </w:t>
      </w:r>
      <w:r>
        <w:rPr>
          <w:color w:val="0000FF"/>
        </w:rPr>
        <w:t>Merged</w:t>
      </w:r>
      <w:r>
        <w:t>.</w:t>
      </w:r>
    </w:p>
    <w:p w14:paraId="5B2D0FCE" w14:textId="77777777" w:rsidR="002A607B" w:rsidRDefault="002A607B" w:rsidP="002A607B">
      <w:pPr>
        <w:pStyle w:val="NormTop"/>
      </w:pPr>
      <w:r>
        <w:rPr>
          <w:color w:val="0000FF"/>
        </w:rPr>
        <w:t>S2-2508337</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6AC433FD"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S2-2507036</w:t>
      </w:r>
      <w:r>
        <w:t>.</w:t>
      </w:r>
    </w:p>
    <w:p w14:paraId="040B6F2B" w14:textId="77777777" w:rsidR="002A607B" w:rsidRPr="005B25A1" w:rsidRDefault="002A607B" w:rsidP="002A607B">
      <w:pPr>
        <w:keepNext/>
        <w:keepLines/>
        <w:rPr>
          <w:b/>
          <w:bCs/>
        </w:rPr>
      </w:pPr>
      <w:r w:rsidRPr="005B25A1">
        <w:rPr>
          <w:b/>
          <w:bCs/>
        </w:rPr>
        <w:t>Convenor comment:</w:t>
      </w:r>
    </w:p>
    <w:p w14:paraId="45B47AA5" w14:textId="77777777" w:rsidR="002A607B" w:rsidRPr="005B25A1" w:rsidRDefault="002A607B" w:rsidP="002A607B">
      <w:pPr>
        <w:keepNext/>
        <w:keepLines/>
      </w:pPr>
      <w:r w:rsidRPr="005B25A1">
        <w:t>Merge into S2-2508491. Focusing on the use of ULI based UE location.</w:t>
      </w:r>
    </w:p>
    <w:p w14:paraId="37D1E45C" w14:textId="77777777" w:rsidR="002A607B" w:rsidRPr="005B25A1" w:rsidRDefault="002A607B" w:rsidP="002A607B">
      <w:pPr>
        <w:keepNext/>
        <w:keepLines/>
        <w:rPr>
          <w:b/>
          <w:bCs/>
        </w:rPr>
      </w:pPr>
      <w:r w:rsidRPr="005B25A1">
        <w:rPr>
          <w:b/>
          <w:bCs/>
        </w:rPr>
        <w:t>Plenary Discussion:</w:t>
      </w:r>
    </w:p>
    <w:p w14:paraId="0A325DCA" w14:textId="77777777" w:rsidR="002A607B" w:rsidRPr="005B25A1" w:rsidRDefault="002A607B" w:rsidP="002A607B">
      <w:pPr>
        <w:keepNext/>
        <w:keepLines/>
      </w:pPr>
      <w:r>
        <w:rPr>
          <w:color w:val="0000FF"/>
        </w:rPr>
        <w:t>Not handled</w:t>
      </w:r>
      <w:r>
        <w:t>.</w:t>
      </w:r>
    </w:p>
    <w:p w14:paraId="4944C2FB" w14:textId="77777777" w:rsidR="002A607B" w:rsidRPr="00EB0339" w:rsidRDefault="002A607B" w:rsidP="002A607B">
      <w:r w:rsidRPr="005B25A1">
        <w:rPr>
          <w:b/>
          <w:bCs/>
        </w:rPr>
        <w:t>Status:</w:t>
      </w:r>
      <w:r>
        <w:t xml:space="preserve"> </w:t>
      </w:r>
      <w:r>
        <w:rPr>
          <w:color w:val="0000FF"/>
        </w:rPr>
        <w:t>Not handled</w:t>
      </w:r>
      <w:r>
        <w:t>.</w:t>
      </w:r>
    </w:p>
    <w:p w14:paraId="6DF904A7" w14:textId="77777777" w:rsidR="002A607B" w:rsidRPr="00EB0339" w:rsidRDefault="002A607B" w:rsidP="002A607B"/>
    <w:p w14:paraId="053462F9" w14:textId="77777777" w:rsidR="002A607B" w:rsidRDefault="002A607B" w:rsidP="002A607B">
      <w:pPr>
        <w:pStyle w:val="NormTop"/>
      </w:pPr>
      <w:r>
        <w:rPr>
          <w:color w:val="0000FF"/>
        </w:rPr>
        <w:t>S2-2509080</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45C597F0"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S2-2507234</w:t>
      </w:r>
      <w:r>
        <w:t>.</w:t>
      </w:r>
    </w:p>
    <w:p w14:paraId="4862B5D8" w14:textId="77777777" w:rsidR="002A607B" w:rsidRPr="005B25A1" w:rsidRDefault="002A607B" w:rsidP="002A607B">
      <w:pPr>
        <w:keepNext/>
        <w:keepLines/>
        <w:rPr>
          <w:b/>
          <w:bCs/>
        </w:rPr>
      </w:pPr>
      <w:r w:rsidRPr="005B25A1">
        <w:rPr>
          <w:b/>
          <w:bCs/>
        </w:rPr>
        <w:t>Convenor comment:</w:t>
      </w:r>
    </w:p>
    <w:p w14:paraId="0DE6E947" w14:textId="77777777" w:rsidR="002A607B" w:rsidRPr="005B25A1" w:rsidRDefault="002A607B" w:rsidP="002A607B">
      <w:pPr>
        <w:keepNext/>
        <w:keepLines/>
      </w:pPr>
      <w:r w:rsidRPr="005B25A1">
        <w:t>Merge into S2-2508491.</w:t>
      </w:r>
    </w:p>
    <w:p w14:paraId="6E8FF90B" w14:textId="77777777" w:rsidR="002A607B" w:rsidRPr="005B25A1" w:rsidRDefault="002A607B" w:rsidP="002A607B">
      <w:pPr>
        <w:keepNext/>
        <w:keepLines/>
        <w:rPr>
          <w:b/>
          <w:bCs/>
        </w:rPr>
      </w:pPr>
      <w:r w:rsidRPr="005B25A1">
        <w:rPr>
          <w:b/>
          <w:bCs/>
        </w:rPr>
        <w:t>Plenary Discussion:</w:t>
      </w:r>
    </w:p>
    <w:p w14:paraId="24521A4D" w14:textId="77777777" w:rsidR="002A607B" w:rsidRPr="005B25A1" w:rsidRDefault="002A607B" w:rsidP="002A607B">
      <w:pPr>
        <w:keepNext/>
        <w:keepLines/>
      </w:pPr>
      <w:r>
        <w:rPr>
          <w:color w:val="0000FF"/>
        </w:rPr>
        <w:t>Not handled</w:t>
      </w:r>
      <w:r>
        <w:t>.</w:t>
      </w:r>
    </w:p>
    <w:p w14:paraId="7CC7C6D3" w14:textId="77777777" w:rsidR="002A607B" w:rsidRPr="00EB0339" w:rsidRDefault="002A607B" w:rsidP="002A607B">
      <w:r w:rsidRPr="005B25A1">
        <w:rPr>
          <w:b/>
          <w:bCs/>
        </w:rPr>
        <w:t>Status:</w:t>
      </w:r>
      <w:r>
        <w:t xml:space="preserve"> </w:t>
      </w:r>
      <w:r>
        <w:rPr>
          <w:color w:val="0000FF"/>
        </w:rPr>
        <w:t>Not handled</w:t>
      </w:r>
      <w:r>
        <w:t>.</w:t>
      </w:r>
    </w:p>
    <w:p w14:paraId="1723781A" w14:textId="77777777" w:rsidR="002A607B" w:rsidRPr="00EB0339" w:rsidRDefault="002A607B" w:rsidP="002A607B"/>
    <w:p w14:paraId="46C34334"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KI#1: IMS call via NB-IoT NTN GEO satellite connected to EPC- Solutions</w:t>
      </w:r>
    </w:p>
    <w:p w14:paraId="4BF5FFDA" w14:textId="77777777" w:rsidR="002A607B" w:rsidRDefault="002A607B" w:rsidP="002A607B">
      <w:pPr>
        <w:pStyle w:val="NormTop"/>
      </w:pPr>
      <w:r>
        <w:rPr>
          <w:color w:val="0000FF"/>
        </w:rPr>
        <w:t>S2-2508244</w:t>
      </w:r>
      <w:r w:rsidRPr="00D53282">
        <w:t xml:space="preserve"> </w:t>
      </w:r>
      <w:r>
        <w:t>(P-CR) 23.700-19: 23.700-19: KI#1 Solution to support reselection of P-CSCF for GEO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solution to support P-CSCF reselection in case the P-CSCF for GEO access is different from other access.</w:t>
      </w:r>
    </w:p>
    <w:p w14:paraId="37651F7E" w14:textId="77777777" w:rsidR="002A607B" w:rsidRPr="005B25A1" w:rsidRDefault="002A607B" w:rsidP="002A607B">
      <w:pPr>
        <w:keepNext/>
        <w:keepLines/>
        <w:rPr>
          <w:b/>
          <w:bCs/>
        </w:rPr>
      </w:pPr>
      <w:r w:rsidRPr="005B25A1">
        <w:rPr>
          <w:b/>
          <w:bCs/>
        </w:rPr>
        <w:t>Parallel discussion:</w:t>
      </w:r>
    </w:p>
    <w:p w14:paraId="3D7601AF" w14:textId="77777777" w:rsidR="002A607B" w:rsidRPr="005B25A1" w:rsidRDefault="002A607B" w:rsidP="002A607B">
      <w:pPr>
        <w:keepNext/>
        <w:keepLines/>
      </w:pPr>
      <w:r w:rsidRPr="005B25A1">
        <w:t>Clarify offline if it is scope of study. Revised in parallel session to</w:t>
      </w:r>
      <w:r>
        <w:rPr>
          <w:color w:val="0000FF"/>
        </w:rPr>
        <w:t xml:space="preserve"> S2-2509557</w:t>
      </w:r>
      <w:r>
        <w:t>.</w:t>
      </w:r>
    </w:p>
    <w:p w14:paraId="732B7967" w14:textId="77777777" w:rsidR="002A607B" w:rsidRPr="005B25A1" w:rsidRDefault="002A607B" w:rsidP="002A607B">
      <w:pPr>
        <w:keepNext/>
        <w:keepLines/>
      </w:pPr>
      <w:r w:rsidRPr="005B25A1">
        <w:t>Replace editor's note with:  Editor's Note: Whether this solution works with existing mobility for NB-IoT NTN is FFS. Revised in parallel session to</w:t>
      </w:r>
      <w:r>
        <w:rPr>
          <w:color w:val="0000FF"/>
        </w:rPr>
        <w:t xml:space="preserve"> S2-2509605</w:t>
      </w:r>
      <w:r>
        <w:t>.</w:t>
      </w:r>
    </w:p>
    <w:p w14:paraId="65DD54A9"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2E0BB9BA" w14:textId="77777777" w:rsidR="009E42E4" w:rsidRPr="005B25A1" w:rsidRDefault="009E42E4" w:rsidP="009E42E4">
      <w:pPr>
        <w:keepNext/>
        <w:keepLines/>
        <w:rPr>
          <w:b/>
          <w:bCs/>
        </w:rPr>
      </w:pPr>
      <w:r w:rsidRPr="005B25A1">
        <w:rPr>
          <w:b/>
          <w:bCs/>
        </w:rPr>
        <w:t>Plenary Discussion:</w:t>
      </w:r>
    </w:p>
    <w:p w14:paraId="12E0D5C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6754E5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BBA9C0F" w14:textId="5CAB2DDF" w:rsidR="002A607B" w:rsidRPr="00EB0339" w:rsidRDefault="009E42E4" w:rsidP="002A607B">
      <w:r>
        <w:rPr>
          <w:b/>
          <w:bCs/>
        </w:rPr>
        <w:t xml:space="preserve"> </w:t>
      </w:r>
    </w:p>
    <w:p w14:paraId="3101B7A7" w14:textId="77777777" w:rsidR="002A607B" w:rsidRDefault="002A607B" w:rsidP="002A607B">
      <w:pPr>
        <w:pStyle w:val="NormTop"/>
      </w:pPr>
      <w:r>
        <w:rPr>
          <w:color w:val="0000FF"/>
        </w:rPr>
        <w:t>S2-2508405</w:t>
      </w:r>
      <w:r w:rsidRPr="00D53282">
        <w:t xml:space="preserve"> </w:t>
      </w:r>
      <w:r>
        <w:t>(P-CR) 23.700-19: KI #1 New solution: Support QoS differentiation for UP based IMS voice service over NB-IoT NTN. (Source: CATT, China Telecom, CENC)</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29EF5118" w14:textId="77777777" w:rsidR="002A607B" w:rsidRPr="00B81031" w:rsidRDefault="002A607B" w:rsidP="002A607B">
      <w:pPr>
        <w:keepNext/>
        <w:keepLines/>
        <w:rPr>
          <w:i/>
        </w:rPr>
      </w:pPr>
      <w:r w:rsidRPr="00B81031">
        <w:rPr>
          <w:b/>
          <w:bCs/>
          <w:i/>
        </w:rPr>
        <w:t>Comment:</w:t>
      </w:r>
      <w:r>
        <w:rPr>
          <w:i/>
        </w:rPr>
        <w:t xml:space="preserve"> Noted in parallel session.</w:t>
      </w:r>
    </w:p>
    <w:p w14:paraId="5D06CDE0" w14:textId="77777777" w:rsidR="002A607B" w:rsidRPr="005B25A1" w:rsidRDefault="002A607B" w:rsidP="002A607B">
      <w:pPr>
        <w:keepNext/>
        <w:keepLines/>
        <w:rPr>
          <w:b/>
          <w:bCs/>
        </w:rPr>
      </w:pPr>
      <w:r w:rsidRPr="005B25A1">
        <w:rPr>
          <w:b/>
          <w:bCs/>
        </w:rPr>
        <w:t>Parallel discussion:</w:t>
      </w:r>
    </w:p>
    <w:p w14:paraId="6914E124"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610E08F4" w14:textId="77777777" w:rsidR="002A607B" w:rsidRPr="00EB0339" w:rsidRDefault="002A607B" w:rsidP="002A607B">
      <w:r w:rsidRPr="005B25A1">
        <w:rPr>
          <w:b/>
          <w:bCs/>
        </w:rPr>
        <w:t>Status:</w:t>
      </w:r>
      <w:r>
        <w:t xml:space="preserve"> </w:t>
      </w:r>
      <w:r>
        <w:rPr>
          <w:color w:val="0000FF"/>
        </w:rPr>
        <w:t>Noted</w:t>
      </w:r>
      <w:r>
        <w:t>.</w:t>
      </w:r>
    </w:p>
    <w:p w14:paraId="727A618A" w14:textId="77777777" w:rsidR="002A607B" w:rsidRPr="00EB0339" w:rsidRDefault="002A607B" w:rsidP="002A607B"/>
    <w:p w14:paraId="5BFCD05C" w14:textId="77777777" w:rsidR="002A607B" w:rsidRDefault="002A607B" w:rsidP="002A607B">
      <w:pPr>
        <w:pStyle w:val="NormTop"/>
      </w:pPr>
      <w:r>
        <w:rPr>
          <w:color w:val="0000FF"/>
        </w:rPr>
        <w:t>S2-2508687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0CD2428D" w14:textId="77777777" w:rsidR="002A607B" w:rsidRPr="005B25A1" w:rsidRDefault="002A607B" w:rsidP="002A607B">
      <w:pPr>
        <w:keepNext/>
        <w:keepLines/>
        <w:rPr>
          <w:b/>
          <w:bCs/>
        </w:rPr>
      </w:pPr>
      <w:r w:rsidRPr="005B25A1">
        <w:rPr>
          <w:b/>
          <w:bCs/>
        </w:rPr>
        <w:t>Convenor comment:</w:t>
      </w:r>
    </w:p>
    <w:p w14:paraId="794FC8A0" w14:textId="77777777" w:rsidR="002A607B" w:rsidRPr="005B25A1" w:rsidRDefault="002A607B" w:rsidP="002A607B">
      <w:pPr>
        <w:keepNext/>
        <w:keepLines/>
      </w:pPr>
      <w:r w:rsidRPr="005B25A1">
        <w:t>Handle. Non-IP.</w:t>
      </w:r>
    </w:p>
    <w:p w14:paraId="04D0A52E" w14:textId="77777777" w:rsidR="002A607B" w:rsidRPr="005B25A1" w:rsidRDefault="002A607B" w:rsidP="002A607B">
      <w:pPr>
        <w:keepNext/>
        <w:keepLines/>
        <w:rPr>
          <w:b/>
          <w:bCs/>
        </w:rPr>
      </w:pPr>
      <w:r w:rsidRPr="005B25A1">
        <w:rPr>
          <w:b/>
          <w:bCs/>
        </w:rPr>
        <w:t>Parallel discussion:</w:t>
      </w:r>
    </w:p>
    <w:p w14:paraId="535D7D59" w14:textId="77777777" w:rsidR="002A607B" w:rsidRPr="005B25A1" w:rsidRDefault="002A607B" w:rsidP="002A607B">
      <w:pPr>
        <w:keepNext/>
        <w:keepLines/>
      </w:pPr>
      <w:r w:rsidRPr="005B25A1">
        <w:t>Revised in parallel session to</w:t>
      </w:r>
      <w:r>
        <w:rPr>
          <w:color w:val="0000FF"/>
        </w:rPr>
        <w:t xml:space="preserve"> S2-2509289</w:t>
      </w:r>
      <w:r>
        <w:t>.</w:t>
      </w:r>
    </w:p>
    <w:p w14:paraId="449E9C8B" w14:textId="77777777" w:rsidR="002A607B" w:rsidRPr="005B25A1" w:rsidRDefault="002A607B" w:rsidP="002A607B">
      <w:pPr>
        <w:keepNext/>
        <w:keepLines/>
      </w:pPr>
      <w:r w:rsidRPr="005B25A1">
        <w:t>Revised in parallel session to</w:t>
      </w:r>
      <w:r>
        <w:rPr>
          <w:color w:val="0000FF"/>
        </w:rPr>
        <w:t xml:space="preserve"> S2-2509552</w:t>
      </w:r>
      <w:r>
        <w:t>.</w:t>
      </w:r>
    </w:p>
    <w:p w14:paraId="13E858D7"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E4BD8F1" w14:textId="77777777" w:rsidR="009E42E4" w:rsidRPr="005B25A1" w:rsidRDefault="009E42E4" w:rsidP="009E42E4">
      <w:pPr>
        <w:keepNext/>
        <w:keepLines/>
        <w:rPr>
          <w:b/>
          <w:bCs/>
        </w:rPr>
      </w:pPr>
      <w:r w:rsidRPr="005B25A1">
        <w:rPr>
          <w:b/>
          <w:bCs/>
        </w:rPr>
        <w:t>Plenary Discussion:</w:t>
      </w:r>
    </w:p>
    <w:p w14:paraId="5ECE691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FA2ABD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E8DD587" w14:textId="6D4C2C49" w:rsidR="002A607B" w:rsidRPr="00EB0339" w:rsidRDefault="009E42E4" w:rsidP="002A607B">
      <w:r>
        <w:rPr>
          <w:b/>
          <w:bCs/>
        </w:rPr>
        <w:t xml:space="preserve"> </w:t>
      </w:r>
    </w:p>
    <w:p w14:paraId="02458492" w14:textId="77777777" w:rsidR="002A607B" w:rsidRDefault="002A607B" w:rsidP="002A607B">
      <w:pPr>
        <w:pStyle w:val="NormTop"/>
      </w:pPr>
      <w:r>
        <w:rPr>
          <w:color w:val="0000FF"/>
        </w:rPr>
        <w:t>S2-2509172</w:t>
      </w:r>
      <w:r w:rsidRPr="00D53282">
        <w:t xml:space="preserve"> </w:t>
      </w:r>
      <w:r>
        <w:t xml:space="preserve">(P-CR) 23.700-19: KI#1: New Sol: Non-IP transfer of </w:t>
      </w:r>
      <w:proofErr w:type="spellStart"/>
      <w:r>
        <w:t>signaling</w:t>
      </w:r>
      <w:proofErr w:type="spellEnd"/>
      <w:r>
        <w:t xml:space="preserve"> and of voice media with a reduced RTP header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3FFB976D" w14:textId="77777777" w:rsidR="002A607B" w:rsidRPr="005B25A1" w:rsidRDefault="002A607B" w:rsidP="002A607B">
      <w:pPr>
        <w:keepNext/>
        <w:keepLines/>
        <w:rPr>
          <w:b/>
          <w:bCs/>
        </w:rPr>
      </w:pPr>
      <w:r w:rsidRPr="005B25A1">
        <w:rPr>
          <w:b/>
          <w:bCs/>
        </w:rPr>
        <w:t>Convenor comment:</w:t>
      </w:r>
    </w:p>
    <w:p w14:paraId="31ED07E5" w14:textId="77777777" w:rsidR="002A607B" w:rsidRPr="005B25A1" w:rsidRDefault="002A607B" w:rsidP="002A607B">
      <w:pPr>
        <w:keepNext/>
        <w:keepLines/>
      </w:pPr>
      <w:r w:rsidRPr="005B25A1">
        <w:t>Handle. Non-IP.</w:t>
      </w:r>
    </w:p>
    <w:p w14:paraId="6D5497C2" w14:textId="77777777" w:rsidR="002A607B" w:rsidRPr="005B25A1" w:rsidRDefault="002A607B" w:rsidP="002A607B">
      <w:pPr>
        <w:keepNext/>
        <w:keepLines/>
        <w:rPr>
          <w:b/>
          <w:bCs/>
        </w:rPr>
      </w:pPr>
      <w:r w:rsidRPr="005B25A1">
        <w:rPr>
          <w:b/>
          <w:bCs/>
        </w:rPr>
        <w:t>Parallel discussion:</w:t>
      </w:r>
    </w:p>
    <w:p w14:paraId="614ED6D3" w14:textId="77777777" w:rsidR="002A607B" w:rsidRPr="005B25A1" w:rsidRDefault="002A607B" w:rsidP="002A607B">
      <w:pPr>
        <w:keepNext/>
        <w:keepLines/>
      </w:pPr>
      <w:r w:rsidRPr="005B25A1">
        <w:t>Revised in parallel session to</w:t>
      </w:r>
      <w:r>
        <w:rPr>
          <w:color w:val="0000FF"/>
        </w:rPr>
        <w:t xml:space="preserve"> S2-2509288</w:t>
      </w:r>
      <w:r>
        <w:t>.</w:t>
      </w:r>
    </w:p>
    <w:p w14:paraId="2894457B"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619D3785" w14:textId="77777777" w:rsidR="009E42E4" w:rsidRPr="005B25A1" w:rsidRDefault="009E42E4" w:rsidP="009E42E4">
      <w:pPr>
        <w:keepNext/>
        <w:keepLines/>
        <w:rPr>
          <w:b/>
          <w:bCs/>
        </w:rPr>
      </w:pPr>
      <w:r w:rsidRPr="005B25A1">
        <w:rPr>
          <w:b/>
          <w:bCs/>
        </w:rPr>
        <w:t>Plenary Discussion:</w:t>
      </w:r>
    </w:p>
    <w:p w14:paraId="6767D057"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4B0907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FA9BF5D" w14:textId="0EA81794" w:rsidR="002A607B" w:rsidRPr="00EB0339" w:rsidRDefault="009E42E4" w:rsidP="002A607B">
      <w:r>
        <w:rPr>
          <w:b/>
          <w:bCs/>
        </w:rPr>
        <w:t xml:space="preserve"> </w:t>
      </w:r>
    </w:p>
    <w:p w14:paraId="5E1F34F1" w14:textId="77777777" w:rsidR="002A607B" w:rsidRDefault="002A607B" w:rsidP="002A607B">
      <w:pPr>
        <w:pStyle w:val="NormTop"/>
      </w:pPr>
      <w:r>
        <w:rPr>
          <w:color w:val="0000FF"/>
        </w:rPr>
        <w:t>S2-2509173</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E3ED997" w14:textId="77777777" w:rsidR="002A607B" w:rsidRPr="005B25A1" w:rsidRDefault="002A607B" w:rsidP="002A607B">
      <w:pPr>
        <w:keepNext/>
        <w:keepLines/>
        <w:rPr>
          <w:b/>
          <w:bCs/>
        </w:rPr>
      </w:pPr>
      <w:r w:rsidRPr="005B25A1">
        <w:rPr>
          <w:b/>
          <w:bCs/>
        </w:rPr>
        <w:t>Convenor comment:</w:t>
      </w:r>
    </w:p>
    <w:p w14:paraId="7C2E601A" w14:textId="77777777" w:rsidR="002A607B" w:rsidRPr="005B25A1" w:rsidRDefault="002A607B" w:rsidP="002A607B">
      <w:pPr>
        <w:keepNext/>
        <w:keepLines/>
      </w:pPr>
      <w:r w:rsidRPr="005B25A1">
        <w:t>idle mode using suspend-resume.</w:t>
      </w:r>
    </w:p>
    <w:p w14:paraId="1A29B52B" w14:textId="77777777" w:rsidR="002A607B" w:rsidRPr="005B25A1" w:rsidRDefault="002A607B" w:rsidP="002A607B">
      <w:pPr>
        <w:keepNext/>
        <w:keepLines/>
        <w:rPr>
          <w:b/>
          <w:bCs/>
        </w:rPr>
      </w:pPr>
      <w:r w:rsidRPr="005B25A1">
        <w:rPr>
          <w:b/>
          <w:bCs/>
        </w:rPr>
        <w:t>Plenary Discussion:</w:t>
      </w:r>
    </w:p>
    <w:p w14:paraId="4D17DF81" w14:textId="77777777" w:rsidR="002A607B" w:rsidRPr="005B25A1" w:rsidRDefault="002A607B" w:rsidP="002A607B">
      <w:pPr>
        <w:keepNext/>
        <w:keepLines/>
      </w:pPr>
      <w:r>
        <w:rPr>
          <w:color w:val="0000FF"/>
        </w:rPr>
        <w:t>Not handled</w:t>
      </w:r>
      <w:r>
        <w:t>.</w:t>
      </w:r>
    </w:p>
    <w:p w14:paraId="27E62A23" w14:textId="77777777" w:rsidR="002A607B" w:rsidRPr="00EB0339" w:rsidRDefault="002A607B" w:rsidP="002A607B">
      <w:r w:rsidRPr="005B25A1">
        <w:rPr>
          <w:b/>
          <w:bCs/>
        </w:rPr>
        <w:t>Status:</w:t>
      </w:r>
      <w:r>
        <w:t xml:space="preserve"> </w:t>
      </w:r>
      <w:r>
        <w:rPr>
          <w:color w:val="0000FF"/>
        </w:rPr>
        <w:t>Not handled</w:t>
      </w:r>
      <w:r>
        <w:t>.</w:t>
      </w:r>
    </w:p>
    <w:p w14:paraId="43EB4520" w14:textId="77777777" w:rsidR="002A607B" w:rsidRPr="00EB0339" w:rsidRDefault="002A607B" w:rsidP="002A607B"/>
    <w:p w14:paraId="33C7B03F" w14:textId="77777777" w:rsidR="002A607B" w:rsidRDefault="002A607B" w:rsidP="002A607B">
      <w:pPr>
        <w:pStyle w:val="NormTop"/>
      </w:pPr>
      <w:r>
        <w:rPr>
          <w:color w:val="0000FF"/>
        </w:rPr>
        <w:t>S2-2508290</w:t>
      </w:r>
      <w:r w:rsidRPr="00D53282">
        <w:t xml:space="preserve"> </w:t>
      </w:r>
      <w:r>
        <w:t xml:space="preserve">(P-CR) 23.700-19: Sol#4 updates to resolve </w:t>
      </w:r>
      <w:proofErr w:type="spellStart"/>
      <w:r>
        <w:t>ENs.</w:t>
      </w:r>
      <w:proofErr w:type="spellEnd"/>
      <w:r>
        <w:t xml:space="preserve"> (Source: </w:t>
      </w:r>
      <w:proofErr w:type="spellStart"/>
      <w:r>
        <w:t>Skylo</w:t>
      </w:r>
      <w:proofErr w:type="spellEnd"/>
      <w:r>
        <w:t xml:space="preserve"> Technologies, Boost Mobile Network, EchoStar, ViaSat, </w:t>
      </w:r>
      <w:proofErr w:type="spellStart"/>
      <w:r>
        <w:t>Sateliot</w:t>
      </w:r>
      <w:proofErr w:type="spellEnd"/>
      <w:r>
        <w:t>, Verizon)</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updates Sol#4 to resolve </w:t>
      </w:r>
      <w:proofErr w:type="spellStart"/>
      <w:r>
        <w:t>ENs.</w:t>
      </w:r>
      <w:proofErr w:type="spellEnd"/>
    </w:p>
    <w:p w14:paraId="0EC12FA4"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S2-2506976</w:t>
      </w:r>
      <w:r>
        <w:t>.</w:t>
      </w:r>
    </w:p>
    <w:p w14:paraId="244D5662" w14:textId="77777777" w:rsidR="002A607B" w:rsidRPr="005B25A1" w:rsidRDefault="002A607B" w:rsidP="002A607B">
      <w:pPr>
        <w:keepNext/>
        <w:keepLines/>
        <w:rPr>
          <w:b/>
          <w:bCs/>
        </w:rPr>
      </w:pPr>
      <w:r w:rsidRPr="005B25A1">
        <w:rPr>
          <w:b/>
          <w:bCs/>
        </w:rPr>
        <w:t>Convenor comment:</w:t>
      </w:r>
    </w:p>
    <w:p w14:paraId="45F7C318" w14:textId="77777777" w:rsidR="002A607B" w:rsidRPr="005B25A1" w:rsidRDefault="002A607B" w:rsidP="002A607B">
      <w:pPr>
        <w:keepNext/>
        <w:keepLines/>
      </w:pPr>
      <w:r w:rsidRPr="005B25A1">
        <w:t>Handle. Update of sol#4.</w:t>
      </w:r>
    </w:p>
    <w:p w14:paraId="4D045339" w14:textId="77777777" w:rsidR="002A607B" w:rsidRPr="005B25A1" w:rsidRDefault="002A607B" w:rsidP="002A607B">
      <w:pPr>
        <w:keepNext/>
        <w:keepLines/>
        <w:rPr>
          <w:b/>
          <w:bCs/>
        </w:rPr>
      </w:pPr>
      <w:r w:rsidRPr="005B25A1">
        <w:rPr>
          <w:b/>
          <w:bCs/>
        </w:rPr>
        <w:t>Parallel discussion:</w:t>
      </w:r>
    </w:p>
    <w:p w14:paraId="39F993F0" w14:textId="77777777" w:rsidR="002A607B" w:rsidRPr="005B25A1" w:rsidRDefault="002A607B" w:rsidP="002A607B">
      <w:pPr>
        <w:keepNext/>
        <w:keepLines/>
      </w:pPr>
      <w:r w:rsidRPr="005B25A1">
        <w:t>Revised in parallel session to</w:t>
      </w:r>
      <w:r>
        <w:rPr>
          <w:color w:val="0000FF"/>
        </w:rPr>
        <w:t xml:space="preserve"> S2-2509290</w:t>
      </w:r>
      <w:r>
        <w:t>.</w:t>
      </w:r>
    </w:p>
    <w:p w14:paraId="36AD3D0C" w14:textId="77777777" w:rsidR="002A607B" w:rsidRPr="005B25A1" w:rsidRDefault="002A607B" w:rsidP="002A607B">
      <w:pPr>
        <w:keepNext/>
        <w:keepLines/>
      </w:pPr>
      <w:r w:rsidRPr="005B25A1">
        <w:t>Revised in parallel session to</w:t>
      </w:r>
      <w:r>
        <w:rPr>
          <w:color w:val="0000FF"/>
        </w:rPr>
        <w:t xml:space="preserve"> S2-2509550</w:t>
      </w:r>
      <w:r>
        <w:t>.</w:t>
      </w:r>
    </w:p>
    <w:p w14:paraId="2F0BCD8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6A1A6F11" w14:textId="77777777" w:rsidR="009E42E4" w:rsidRPr="005B25A1" w:rsidRDefault="009E42E4" w:rsidP="009E42E4">
      <w:pPr>
        <w:keepNext/>
        <w:keepLines/>
        <w:rPr>
          <w:b/>
          <w:bCs/>
        </w:rPr>
      </w:pPr>
      <w:r w:rsidRPr="005B25A1">
        <w:rPr>
          <w:b/>
          <w:bCs/>
        </w:rPr>
        <w:t>Plenary Discussion:</w:t>
      </w:r>
    </w:p>
    <w:p w14:paraId="1323CB4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F3B009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F665A15" w14:textId="54A21C09" w:rsidR="002A607B" w:rsidRPr="00EB0339" w:rsidRDefault="009E42E4" w:rsidP="002A607B">
      <w:r>
        <w:rPr>
          <w:b/>
          <w:bCs/>
        </w:rPr>
        <w:t xml:space="preserve"> </w:t>
      </w:r>
    </w:p>
    <w:p w14:paraId="149AE52C" w14:textId="77777777" w:rsidR="002A607B" w:rsidRDefault="002A607B" w:rsidP="002A607B">
      <w:pPr>
        <w:pStyle w:val="NormTop"/>
      </w:pPr>
      <w:r>
        <w:rPr>
          <w:color w:val="0000FF"/>
        </w:rPr>
        <w:t>S2-2508336</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6.2 to delete EN.</w:t>
      </w:r>
    </w:p>
    <w:p w14:paraId="1556811C"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S2-2507035</w:t>
      </w:r>
      <w:r>
        <w:t>.</w:t>
      </w:r>
    </w:p>
    <w:p w14:paraId="32A3C486" w14:textId="77777777" w:rsidR="002A607B" w:rsidRPr="005B25A1" w:rsidRDefault="002A607B" w:rsidP="002A607B">
      <w:pPr>
        <w:keepNext/>
        <w:keepLines/>
        <w:rPr>
          <w:b/>
          <w:bCs/>
        </w:rPr>
      </w:pPr>
      <w:r w:rsidRPr="005B25A1">
        <w:rPr>
          <w:b/>
          <w:bCs/>
        </w:rPr>
        <w:t>Convenor comment:</w:t>
      </w:r>
    </w:p>
    <w:p w14:paraId="4FB708BE" w14:textId="77777777" w:rsidR="002A607B" w:rsidRPr="005B25A1" w:rsidRDefault="002A607B" w:rsidP="002A607B">
      <w:pPr>
        <w:keepNext/>
        <w:keepLines/>
      </w:pPr>
      <w:r w:rsidRPr="005B25A1">
        <w:t>Update of sol#2.</w:t>
      </w:r>
    </w:p>
    <w:p w14:paraId="3BD7467A" w14:textId="77777777" w:rsidR="002A607B" w:rsidRPr="005B25A1" w:rsidRDefault="002A607B" w:rsidP="002A607B">
      <w:pPr>
        <w:keepNext/>
        <w:keepLines/>
        <w:rPr>
          <w:b/>
          <w:bCs/>
        </w:rPr>
      </w:pPr>
      <w:r w:rsidRPr="005B25A1">
        <w:rPr>
          <w:b/>
          <w:bCs/>
        </w:rPr>
        <w:t>Plenary Discussion:</w:t>
      </w:r>
    </w:p>
    <w:p w14:paraId="4CB78DE9" w14:textId="77777777" w:rsidR="002A607B" w:rsidRPr="005B25A1" w:rsidRDefault="002A607B" w:rsidP="002A607B">
      <w:pPr>
        <w:keepNext/>
        <w:keepLines/>
      </w:pPr>
      <w:r>
        <w:rPr>
          <w:color w:val="0000FF"/>
        </w:rPr>
        <w:t>Not handled</w:t>
      </w:r>
      <w:r>
        <w:t>.</w:t>
      </w:r>
    </w:p>
    <w:p w14:paraId="38CC0A72" w14:textId="77777777" w:rsidR="002A607B" w:rsidRPr="00EB0339" w:rsidRDefault="002A607B" w:rsidP="002A607B">
      <w:r w:rsidRPr="005B25A1">
        <w:rPr>
          <w:b/>
          <w:bCs/>
        </w:rPr>
        <w:t>Status:</w:t>
      </w:r>
      <w:r>
        <w:t xml:space="preserve"> </w:t>
      </w:r>
      <w:r>
        <w:rPr>
          <w:color w:val="0000FF"/>
        </w:rPr>
        <w:t>Not handled</w:t>
      </w:r>
      <w:r>
        <w:t>.</w:t>
      </w:r>
    </w:p>
    <w:p w14:paraId="06B99959" w14:textId="77777777" w:rsidR="002A607B" w:rsidRPr="00EB0339" w:rsidRDefault="002A607B" w:rsidP="002A607B"/>
    <w:p w14:paraId="193CAE52" w14:textId="77777777" w:rsidR="002A607B" w:rsidRDefault="002A607B" w:rsidP="002A607B">
      <w:pPr>
        <w:pStyle w:val="NormTop"/>
      </w:pPr>
      <w:r>
        <w:rPr>
          <w:color w:val="0000FF"/>
        </w:rPr>
        <w:t>S2-2508429</w:t>
      </w:r>
      <w:r w:rsidRPr="00D53282">
        <w:t xml:space="preserve"> </w:t>
      </w:r>
      <w:r>
        <w:t>(P-CR) 23.700-19: Solution #2 update to remove Editor s note.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47F8421A" w14:textId="77777777" w:rsidR="002A607B" w:rsidRPr="005B25A1" w:rsidRDefault="002A607B" w:rsidP="002A607B">
      <w:pPr>
        <w:keepNext/>
        <w:keepLines/>
        <w:rPr>
          <w:b/>
          <w:bCs/>
        </w:rPr>
      </w:pPr>
      <w:r w:rsidRPr="005B25A1">
        <w:rPr>
          <w:b/>
          <w:bCs/>
        </w:rPr>
        <w:t>Convenor comment:</w:t>
      </w:r>
    </w:p>
    <w:p w14:paraId="1A0CAFC5" w14:textId="77777777" w:rsidR="002A607B" w:rsidRPr="005B25A1" w:rsidRDefault="002A607B" w:rsidP="002A607B">
      <w:pPr>
        <w:keepNext/>
        <w:keepLines/>
      </w:pPr>
      <w:r w:rsidRPr="005B25A1">
        <w:t>Update of sol#2.</w:t>
      </w:r>
    </w:p>
    <w:p w14:paraId="73BFE79D" w14:textId="77777777" w:rsidR="002A607B" w:rsidRPr="005B25A1" w:rsidRDefault="002A607B" w:rsidP="002A607B">
      <w:pPr>
        <w:keepNext/>
        <w:keepLines/>
        <w:rPr>
          <w:b/>
          <w:bCs/>
        </w:rPr>
      </w:pPr>
      <w:r w:rsidRPr="005B25A1">
        <w:rPr>
          <w:b/>
          <w:bCs/>
        </w:rPr>
        <w:t>Plenary Discussion:</w:t>
      </w:r>
    </w:p>
    <w:p w14:paraId="24256414" w14:textId="77777777" w:rsidR="002A607B" w:rsidRPr="005B25A1" w:rsidRDefault="002A607B" w:rsidP="002A607B">
      <w:pPr>
        <w:keepNext/>
        <w:keepLines/>
      </w:pPr>
      <w:r>
        <w:rPr>
          <w:color w:val="0000FF"/>
        </w:rPr>
        <w:t>Not handled</w:t>
      </w:r>
      <w:r>
        <w:t>.</w:t>
      </w:r>
    </w:p>
    <w:p w14:paraId="497D186D" w14:textId="77777777" w:rsidR="002A607B" w:rsidRPr="00EB0339" w:rsidRDefault="002A607B" w:rsidP="002A607B">
      <w:r w:rsidRPr="005B25A1">
        <w:rPr>
          <w:b/>
          <w:bCs/>
        </w:rPr>
        <w:t>Status:</w:t>
      </w:r>
      <w:r>
        <w:t xml:space="preserve"> </w:t>
      </w:r>
      <w:r>
        <w:rPr>
          <w:color w:val="0000FF"/>
        </w:rPr>
        <w:t>Not handled</w:t>
      </w:r>
      <w:r>
        <w:t>.</w:t>
      </w:r>
    </w:p>
    <w:p w14:paraId="5F1EDA2C" w14:textId="77777777" w:rsidR="002A607B" w:rsidRPr="00EB0339" w:rsidRDefault="002A607B" w:rsidP="002A607B"/>
    <w:p w14:paraId="3DA4BC40" w14:textId="77777777" w:rsidR="002A607B" w:rsidRDefault="002A607B" w:rsidP="002A607B">
      <w:pPr>
        <w:pStyle w:val="NormTop"/>
      </w:pPr>
      <w:r>
        <w:rPr>
          <w:color w:val="0000FF"/>
        </w:rPr>
        <w:t>S2-2508514</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 for KI#1.</w:t>
      </w:r>
    </w:p>
    <w:p w14:paraId="73D6BD29" w14:textId="77777777" w:rsidR="002A607B" w:rsidRPr="005B25A1" w:rsidRDefault="002A607B" w:rsidP="002A607B">
      <w:pPr>
        <w:keepNext/>
        <w:keepLines/>
        <w:rPr>
          <w:b/>
          <w:bCs/>
        </w:rPr>
      </w:pPr>
      <w:r w:rsidRPr="005B25A1">
        <w:rPr>
          <w:b/>
          <w:bCs/>
        </w:rPr>
        <w:t>Convenor comment:</w:t>
      </w:r>
    </w:p>
    <w:p w14:paraId="1023CCE7" w14:textId="77777777" w:rsidR="002A607B" w:rsidRPr="005B25A1" w:rsidRDefault="002A607B" w:rsidP="002A607B">
      <w:pPr>
        <w:keepNext/>
        <w:keepLines/>
      </w:pPr>
      <w:r w:rsidRPr="005B25A1">
        <w:t>Update of sol#2.</w:t>
      </w:r>
    </w:p>
    <w:p w14:paraId="487868E6" w14:textId="77777777" w:rsidR="002A607B" w:rsidRPr="005B25A1" w:rsidRDefault="002A607B" w:rsidP="002A607B">
      <w:pPr>
        <w:keepNext/>
        <w:keepLines/>
        <w:rPr>
          <w:b/>
          <w:bCs/>
        </w:rPr>
      </w:pPr>
      <w:r w:rsidRPr="005B25A1">
        <w:rPr>
          <w:b/>
          <w:bCs/>
        </w:rPr>
        <w:t>Plenary Discussion:</w:t>
      </w:r>
    </w:p>
    <w:p w14:paraId="4E5D151F" w14:textId="77777777" w:rsidR="002A607B" w:rsidRPr="005B25A1" w:rsidRDefault="002A607B" w:rsidP="002A607B">
      <w:pPr>
        <w:keepNext/>
        <w:keepLines/>
      </w:pPr>
      <w:r>
        <w:rPr>
          <w:color w:val="0000FF"/>
        </w:rPr>
        <w:t>Not handled</w:t>
      </w:r>
      <w:r>
        <w:t>.</w:t>
      </w:r>
    </w:p>
    <w:p w14:paraId="640030BC" w14:textId="77777777" w:rsidR="002A607B" w:rsidRPr="00EB0339" w:rsidRDefault="002A607B" w:rsidP="002A607B">
      <w:r w:rsidRPr="005B25A1">
        <w:rPr>
          <w:b/>
          <w:bCs/>
        </w:rPr>
        <w:t>Status:</w:t>
      </w:r>
      <w:r>
        <w:t xml:space="preserve"> </w:t>
      </w:r>
      <w:r>
        <w:rPr>
          <w:color w:val="0000FF"/>
        </w:rPr>
        <w:t>Not handled</w:t>
      </w:r>
      <w:r>
        <w:t>.</w:t>
      </w:r>
    </w:p>
    <w:p w14:paraId="765A7A67" w14:textId="77777777" w:rsidR="002A607B" w:rsidRPr="00EB0339" w:rsidRDefault="002A607B" w:rsidP="002A607B"/>
    <w:p w14:paraId="0816C705" w14:textId="77777777" w:rsidR="002A607B" w:rsidRDefault="002A607B" w:rsidP="002A607B">
      <w:pPr>
        <w:pStyle w:val="NormTop"/>
      </w:pPr>
      <w:r>
        <w:rPr>
          <w:color w:val="0000FF"/>
        </w:rPr>
        <w:t>S2-2508691</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6CDDB932"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S2-2506602</w:t>
      </w:r>
      <w:r>
        <w:t>. Agreed in parallel session.</w:t>
      </w:r>
    </w:p>
    <w:p w14:paraId="11169DB7" w14:textId="77777777" w:rsidR="002A607B" w:rsidRPr="005B25A1" w:rsidRDefault="002A607B" w:rsidP="002A607B">
      <w:pPr>
        <w:keepNext/>
        <w:keepLines/>
        <w:rPr>
          <w:b/>
          <w:bCs/>
        </w:rPr>
      </w:pPr>
      <w:r w:rsidRPr="005B25A1">
        <w:rPr>
          <w:b/>
          <w:bCs/>
        </w:rPr>
        <w:t>Parallel discussion:</w:t>
      </w:r>
    </w:p>
    <w:p w14:paraId="2BAD3459" w14:textId="77777777" w:rsidR="002A607B" w:rsidRPr="005B25A1" w:rsidRDefault="002A607B" w:rsidP="002A607B">
      <w:pPr>
        <w:keepNext/>
        <w:keepLines/>
      </w:pPr>
      <w:r w:rsidRPr="005B25A1">
        <w:t>-</w:t>
      </w:r>
    </w:p>
    <w:p w14:paraId="2EBDFD05"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1736A27" w14:textId="77777777" w:rsidR="009E42E4" w:rsidRPr="005B25A1" w:rsidRDefault="009E42E4" w:rsidP="009E42E4">
      <w:pPr>
        <w:keepNext/>
        <w:keepLines/>
        <w:rPr>
          <w:b/>
          <w:bCs/>
        </w:rPr>
      </w:pPr>
      <w:r w:rsidRPr="005B25A1">
        <w:rPr>
          <w:b/>
          <w:bCs/>
        </w:rPr>
        <w:t>Plenary Discussion:</w:t>
      </w:r>
    </w:p>
    <w:p w14:paraId="73BC3CF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77CF2F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EFC8599" w14:textId="7591B255" w:rsidR="002A607B" w:rsidRPr="00EB0339" w:rsidRDefault="009E42E4" w:rsidP="002A607B">
      <w:r>
        <w:rPr>
          <w:b/>
          <w:bCs/>
        </w:rPr>
        <w:t xml:space="preserve"> </w:t>
      </w:r>
    </w:p>
    <w:p w14:paraId="389E2FCD" w14:textId="77777777" w:rsidR="002A607B" w:rsidRDefault="002A607B" w:rsidP="002A607B">
      <w:pPr>
        <w:pStyle w:val="NormTop"/>
      </w:pPr>
      <w:r>
        <w:rPr>
          <w:color w:val="0000FF"/>
        </w:rPr>
        <w:t>S2-2508918</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279C90A2" w14:textId="77777777" w:rsidR="002A607B" w:rsidRPr="005B25A1" w:rsidRDefault="002A607B" w:rsidP="002A607B">
      <w:pPr>
        <w:keepNext/>
        <w:keepLines/>
        <w:rPr>
          <w:b/>
          <w:bCs/>
        </w:rPr>
      </w:pPr>
      <w:r w:rsidRPr="005B25A1">
        <w:rPr>
          <w:b/>
          <w:bCs/>
        </w:rPr>
        <w:t>Convenor comment:</w:t>
      </w:r>
    </w:p>
    <w:p w14:paraId="3C65636E" w14:textId="77777777" w:rsidR="002A607B" w:rsidRPr="005B25A1" w:rsidRDefault="002A607B" w:rsidP="002A607B">
      <w:pPr>
        <w:keepNext/>
        <w:keepLines/>
      </w:pPr>
      <w:r w:rsidRPr="005B25A1">
        <w:t>Handle. Update of sol#5.</w:t>
      </w:r>
    </w:p>
    <w:p w14:paraId="18A43EDE" w14:textId="77777777" w:rsidR="002A607B" w:rsidRPr="005B25A1" w:rsidRDefault="002A607B" w:rsidP="002A607B">
      <w:pPr>
        <w:keepNext/>
        <w:keepLines/>
        <w:rPr>
          <w:b/>
          <w:bCs/>
        </w:rPr>
      </w:pPr>
      <w:r w:rsidRPr="005B25A1">
        <w:rPr>
          <w:b/>
          <w:bCs/>
        </w:rPr>
        <w:t>Parallel discussion:</w:t>
      </w:r>
    </w:p>
    <w:p w14:paraId="700C7E32" w14:textId="77777777" w:rsidR="002A607B" w:rsidRPr="005B25A1" w:rsidRDefault="002A607B" w:rsidP="002A607B">
      <w:pPr>
        <w:keepNext/>
        <w:keepLines/>
      </w:pPr>
      <w:r w:rsidRPr="005B25A1">
        <w:t>Revised in parallel session to</w:t>
      </w:r>
      <w:r>
        <w:rPr>
          <w:color w:val="0000FF"/>
        </w:rPr>
        <w:t xml:space="preserve"> S2-2509291</w:t>
      </w:r>
      <w:r>
        <w:t>.</w:t>
      </w:r>
    </w:p>
    <w:p w14:paraId="2A52432B" w14:textId="77777777" w:rsidR="002A607B" w:rsidRPr="005B25A1" w:rsidRDefault="002A607B" w:rsidP="002A607B">
      <w:pPr>
        <w:keepNext/>
        <w:keepLines/>
      </w:pPr>
      <w:r w:rsidRPr="005B25A1">
        <w:t>Reinstate: Editor's note: The protocol stack for the IMS signalling flow for this case is FFS. 'NOTE: Whether there' To 'NOTE: Whether there is'. Revised in parallel session to</w:t>
      </w:r>
      <w:r>
        <w:rPr>
          <w:color w:val="0000FF"/>
        </w:rPr>
        <w:t xml:space="preserve"> S2-2509603</w:t>
      </w:r>
      <w:r>
        <w:t>.</w:t>
      </w:r>
    </w:p>
    <w:p w14:paraId="30E79DF7"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130B1BC" w14:textId="77777777" w:rsidR="009E42E4" w:rsidRPr="005B25A1" w:rsidRDefault="009E42E4" w:rsidP="009E42E4">
      <w:pPr>
        <w:keepNext/>
        <w:keepLines/>
        <w:rPr>
          <w:b/>
          <w:bCs/>
        </w:rPr>
      </w:pPr>
      <w:r w:rsidRPr="005B25A1">
        <w:rPr>
          <w:b/>
          <w:bCs/>
        </w:rPr>
        <w:t>Plenary Discussion:</w:t>
      </w:r>
    </w:p>
    <w:p w14:paraId="141F40B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E02173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BDAF0E5" w14:textId="2F815F45" w:rsidR="002A607B" w:rsidRPr="00EB0339" w:rsidRDefault="009E42E4" w:rsidP="002A607B">
      <w:r>
        <w:rPr>
          <w:b/>
          <w:bCs/>
        </w:rPr>
        <w:t xml:space="preserve"> </w:t>
      </w:r>
    </w:p>
    <w:p w14:paraId="295855F0" w14:textId="77777777" w:rsidR="002A607B" w:rsidRDefault="002A607B" w:rsidP="002A607B">
      <w:pPr>
        <w:pStyle w:val="NormTop"/>
      </w:pPr>
      <w:r>
        <w:rPr>
          <w:color w:val="0000FF"/>
        </w:rPr>
        <w:t>S2-2509031</w:t>
      </w:r>
      <w:r w:rsidRPr="00D53282">
        <w:t xml:space="preserve"> </w:t>
      </w:r>
      <w:r>
        <w:t xml:space="preserve">(P-CR) 23.700-19: Solution#5 Update: Addressing </w:t>
      </w:r>
      <w:proofErr w:type="spellStart"/>
      <w:r>
        <w:t>ENs.</w:t>
      </w:r>
      <w:proofErr w:type="spellEnd"/>
      <w:r>
        <w:t xml:space="preserve"> .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#5 by addressing </w:t>
      </w:r>
      <w:proofErr w:type="spellStart"/>
      <w:r>
        <w:t>ENs.</w:t>
      </w:r>
      <w:proofErr w:type="spellEnd"/>
    </w:p>
    <w:p w14:paraId="3CE59C5F"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S2-2507134</w:t>
      </w:r>
      <w:r>
        <w:t>.</w:t>
      </w:r>
    </w:p>
    <w:p w14:paraId="4FACCD97" w14:textId="77777777" w:rsidR="002A607B" w:rsidRPr="005B25A1" w:rsidRDefault="002A607B" w:rsidP="002A607B">
      <w:pPr>
        <w:keepNext/>
        <w:keepLines/>
        <w:rPr>
          <w:b/>
          <w:bCs/>
        </w:rPr>
      </w:pPr>
      <w:r w:rsidRPr="005B25A1">
        <w:rPr>
          <w:b/>
          <w:bCs/>
        </w:rPr>
        <w:t>Convenor comment:</w:t>
      </w:r>
    </w:p>
    <w:p w14:paraId="3357F4F8" w14:textId="77777777" w:rsidR="002A607B" w:rsidRPr="005B25A1" w:rsidRDefault="002A607B" w:rsidP="002A607B">
      <w:pPr>
        <w:keepNext/>
        <w:keepLines/>
      </w:pPr>
      <w:r w:rsidRPr="005B25A1">
        <w:t>Update of sol#5.</w:t>
      </w:r>
    </w:p>
    <w:p w14:paraId="505DA323" w14:textId="77777777" w:rsidR="002A607B" w:rsidRPr="005B25A1" w:rsidRDefault="002A607B" w:rsidP="002A607B">
      <w:pPr>
        <w:keepNext/>
        <w:keepLines/>
        <w:rPr>
          <w:b/>
          <w:bCs/>
        </w:rPr>
      </w:pPr>
      <w:r w:rsidRPr="005B25A1">
        <w:rPr>
          <w:b/>
          <w:bCs/>
        </w:rPr>
        <w:t>Plenary Discussion:</w:t>
      </w:r>
    </w:p>
    <w:p w14:paraId="334855C6" w14:textId="77777777" w:rsidR="002A607B" w:rsidRPr="005B25A1" w:rsidRDefault="002A607B" w:rsidP="002A607B">
      <w:pPr>
        <w:keepNext/>
        <w:keepLines/>
      </w:pPr>
      <w:r>
        <w:rPr>
          <w:color w:val="0000FF"/>
        </w:rPr>
        <w:t>Not handled</w:t>
      </w:r>
      <w:r>
        <w:t>.</w:t>
      </w:r>
    </w:p>
    <w:p w14:paraId="790F6185" w14:textId="77777777" w:rsidR="002A607B" w:rsidRPr="00EB0339" w:rsidRDefault="002A607B" w:rsidP="002A607B">
      <w:r w:rsidRPr="005B25A1">
        <w:rPr>
          <w:b/>
          <w:bCs/>
        </w:rPr>
        <w:t>Status:</w:t>
      </w:r>
      <w:r>
        <w:t xml:space="preserve"> </w:t>
      </w:r>
      <w:r>
        <w:rPr>
          <w:color w:val="0000FF"/>
        </w:rPr>
        <w:t>Not handled</w:t>
      </w:r>
      <w:r>
        <w:t>.</w:t>
      </w:r>
    </w:p>
    <w:p w14:paraId="5E1D2E4A" w14:textId="77777777" w:rsidR="002A607B" w:rsidRPr="00EB0339" w:rsidRDefault="002A607B" w:rsidP="002A607B"/>
    <w:p w14:paraId="2085BA35" w14:textId="77777777" w:rsidR="002A607B" w:rsidRDefault="002A607B" w:rsidP="002A607B">
      <w:pPr>
        <w:pStyle w:val="NormTop"/>
      </w:pPr>
      <w:r>
        <w:rPr>
          <w:color w:val="0000FF"/>
        </w:rPr>
        <w:t>S2-2509039</w:t>
      </w:r>
      <w:r w:rsidRPr="00D53282">
        <w:t xml:space="preserve"> </w:t>
      </w:r>
      <w:r>
        <w:t xml:space="preserve">(P-CR) 23.700-19: [Sol2 &amp; 6 update] IMS dedicated bearer pre-establishment.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45453741"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S2-2507290</w:t>
      </w:r>
      <w:r>
        <w:t>.</w:t>
      </w:r>
    </w:p>
    <w:p w14:paraId="0B6594B4" w14:textId="77777777" w:rsidR="002A607B" w:rsidRPr="005B25A1" w:rsidRDefault="002A607B" w:rsidP="002A607B">
      <w:pPr>
        <w:keepNext/>
        <w:keepLines/>
        <w:rPr>
          <w:b/>
          <w:bCs/>
        </w:rPr>
      </w:pPr>
      <w:r w:rsidRPr="005B25A1">
        <w:rPr>
          <w:b/>
          <w:bCs/>
        </w:rPr>
        <w:t>Convenor comment:</w:t>
      </w:r>
    </w:p>
    <w:p w14:paraId="530679EF" w14:textId="77777777" w:rsidR="002A607B" w:rsidRPr="005B25A1" w:rsidRDefault="002A607B" w:rsidP="002A607B">
      <w:pPr>
        <w:keepNext/>
        <w:keepLines/>
      </w:pPr>
      <w:r w:rsidRPr="005B25A1">
        <w:t>Handle. Update of sol#2 &amp; #6.</w:t>
      </w:r>
    </w:p>
    <w:p w14:paraId="3A8096AC" w14:textId="77777777" w:rsidR="002A607B" w:rsidRPr="005B25A1" w:rsidRDefault="002A607B" w:rsidP="002A607B">
      <w:pPr>
        <w:keepNext/>
        <w:keepLines/>
        <w:rPr>
          <w:b/>
          <w:bCs/>
        </w:rPr>
      </w:pPr>
      <w:r w:rsidRPr="005B25A1">
        <w:rPr>
          <w:b/>
          <w:bCs/>
        </w:rPr>
        <w:t>Parallel discussion:</w:t>
      </w:r>
    </w:p>
    <w:p w14:paraId="72211DF2" w14:textId="77777777" w:rsidR="002A607B" w:rsidRPr="005B25A1" w:rsidRDefault="002A607B" w:rsidP="002A607B">
      <w:pPr>
        <w:keepNext/>
        <w:keepLines/>
      </w:pPr>
      <w:r w:rsidRPr="005B25A1">
        <w:t>Revised in parallel session to</w:t>
      </w:r>
      <w:r>
        <w:rPr>
          <w:color w:val="0000FF"/>
        </w:rPr>
        <w:t xml:space="preserve"> S2-2509292</w:t>
      </w:r>
      <w:r>
        <w:t>.</w:t>
      </w:r>
    </w:p>
    <w:p w14:paraId="7B86C878" w14:textId="77777777" w:rsidR="002A607B" w:rsidRPr="005B25A1" w:rsidRDefault="002A607B" w:rsidP="002A607B">
      <w:pPr>
        <w:keepNext/>
        <w:keepLines/>
      </w:pPr>
      <w:r w:rsidRPr="005B25A1">
        <w:t>Revised in parallel session to</w:t>
      </w:r>
      <w:r>
        <w:rPr>
          <w:color w:val="0000FF"/>
        </w:rPr>
        <w:t xml:space="preserve"> S2-2509556</w:t>
      </w:r>
      <w:r>
        <w:t>.</w:t>
      </w:r>
    </w:p>
    <w:p w14:paraId="7CC591A9" w14:textId="77777777" w:rsidR="002A607B" w:rsidRPr="005B25A1" w:rsidRDefault="002A607B" w:rsidP="002A607B">
      <w:pPr>
        <w:keepNext/>
        <w:keepLines/>
      </w:pPr>
      <w:r w:rsidRPr="005B25A1">
        <w:t>In 6.6.3: Reinstate 5th bullet and remove 4th bullet. Revised in parallel session to</w:t>
      </w:r>
      <w:r>
        <w:rPr>
          <w:color w:val="0000FF"/>
        </w:rPr>
        <w:t xml:space="preserve"> S2-2509604</w:t>
      </w:r>
      <w:r>
        <w:t>.</w:t>
      </w:r>
    </w:p>
    <w:p w14:paraId="4271FA27"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2412168" w14:textId="77777777" w:rsidR="009E42E4" w:rsidRPr="005B25A1" w:rsidRDefault="009E42E4" w:rsidP="009E42E4">
      <w:pPr>
        <w:keepNext/>
        <w:keepLines/>
        <w:rPr>
          <w:b/>
          <w:bCs/>
        </w:rPr>
      </w:pPr>
      <w:r w:rsidRPr="005B25A1">
        <w:rPr>
          <w:b/>
          <w:bCs/>
        </w:rPr>
        <w:t>Plenary Discussion:</w:t>
      </w:r>
    </w:p>
    <w:p w14:paraId="07AB4E8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1EF60E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E885114" w14:textId="0140E941" w:rsidR="002A607B" w:rsidRPr="00EB0339" w:rsidRDefault="009E42E4" w:rsidP="002A607B">
      <w:r>
        <w:rPr>
          <w:b/>
          <w:bCs/>
        </w:rPr>
        <w:t xml:space="preserve"> </w:t>
      </w:r>
    </w:p>
    <w:p w14:paraId="0E9B3C11" w14:textId="77777777" w:rsidR="002A607B" w:rsidRDefault="002A607B" w:rsidP="002A607B">
      <w:pPr>
        <w:pStyle w:val="NormTop"/>
      </w:pPr>
      <w:r>
        <w:rPr>
          <w:color w:val="0000FF"/>
        </w:rPr>
        <w:t>S2-2509081</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745C1CCF"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S2-2507236</w:t>
      </w:r>
      <w:r>
        <w:t>. Noted in parallel session.</w:t>
      </w:r>
    </w:p>
    <w:p w14:paraId="0CCA19BA" w14:textId="77777777" w:rsidR="002A607B" w:rsidRPr="005B25A1" w:rsidRDefault="002A607B" w:rsidP="002A607B">
      <w:pPr>
        <w:keepNext/>
        <w:keepLines/>
        <w:rPr>
          <w:b/>
          <w:bCs/>
        </w:rPr>
      </w:pPr>
      <w:r w:rsidRPr="005B25A1">
        <w:rPr>
          <w:b/>
          <w:bCs/>
        </w:rPr>
        <w:t>Parallel discussion:</w:t>
      </w:r>
    </w:p>
    <w:p w14:paraId="4049B708"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66FF8C2A" w14:textId="77777777" w:rsidR="002A607B" w:rsidRPr="00EB0339" w:rsidRDefault="002A607B" w:rsidP="002A607B">
      <w:r w:rsidRPr="005B25A1">
        <w:rPr>
          <w:b/>
          <w:bCs/>
        </w:rPr>
        <w:t>Status:</w:t>
      </w:r>
      <w:r>
        <w:t xml:space="preserve"> </w:t>
      </w:r>
      <w:r>
        <w:rPr>
          <w:color w:val="0000FF"/>
        </w:rPr>
        <w:t>Noted</w:t>
      </w:r>
      <w:r>
        <w:t>.</w:t>
      </w:r>
    </w:p>
    <w:p w14:paraId="74B1146D" w14:textId="77777777" w:rsidR="002A607B" w:rsidRPr="00EB0339" w:rsidRDefault="002A607B" w:rsidP="002A607B"/>
    <w:p w14:paraId="48698C63"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KI#1: IMS call via NB-IoT NTN GEO satellite connected to EPC- Interim conclusions</w:t>
      </w:r>
    </w:p>
    <w:p w14:paraId="143B964C" w14:textId="77777777" w:rsidR="002A607B" w:rsidRDefault="002A607B" w:rsidP="002A607B">
      <w:pPr>
        <w:pStyle w:val="NormTop"/>
      </w:pPr>
      <w:r>
        <w:rPr>
          <w:color w:val="0000FF"/>
        </w:rPr>
        <w:t>S2-2508288</w:t>
      </w:r>
      <w:r w:rsidRPr="00D53282">
        <w:t xml:space="preserve"> </w:t>
      </w:r>
      <w:r>
        <w:t xml:space="preserve">(P-CR) 23.700-19: Interim Conclusion for KI#1.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w:t>
      </w:r>
    </w:p>
    <w:p w14:paraId="4D019D67" w14:textId="77777777" w:rsidR="002A607B" w:rsidRPr="005B25A1" w:rsidRDefault="002A607B" w:rsidP="002A607B">
      <w:pPr>
        <w:keepNext/>
        <w:keepLines/>
        <w:rPr>
          <w:b/>
          <w:bCs/>
        </w:rPr>
      </w:pPr>
      <w:r w:rsidRPr="005B25A1">
        <w:rPr>
          <w:b/>
          <w:bCs/>
        </w:rPr>
        <w:t>Convenor comment:</w:t>
      </w:r>
    </w:p>
    <w:p w14:paraId="5200504F" w14:textId="77777777" w:rsidR="002A607B" w:rsidRPr="005B25A1" w:rsidRDefault="002A607B" w:rsidP="002A607B">
      <w:pPr>
        <w:keepNext/>
        <w:keepLines/>
      </w:pPr>
      <w:r w:rsidRPr="005B25A1">
        <w:t>UP. Separate EPS bearers. Non-IP.</w:t>
      </w:r>
    </w:p>
    <w:p w14:paraId="7115C302" w14:textId="77777777" w:rsidR="002A607B" w:rsidRPr="005B25A1" w:rsidRDefault="002A607B" w:rsidP="002A607B">
      <w:pPr>
        <w:keepNext/>
        <w:keepLines/>
        <w:rPr>
          <w:b/>
          <w:bCs/>
        </w:rPr>
      </w:pPr>
      <w:r w:rsidRPr="005B25A1">
        <w:rPr>
          <w:b/>
          <w:bCs/>
        </w:rPr>
        <w:t>Plenary Discussion:</w:t>
      </w:r>
    </w:p>
    <w:p w14:paraId="6AE71B89" w14:textId="77777777" w:rsidR="002A607B" w:rsidRPr="005B25A1" w:rsidRDefault="002A607B" w:rsidP="002A607B">
      <w:pPr>
        <w:keepNext/>
        <w:keepLines/>
      </w:pPr>
      <w:r>
        <w:rPr>
          <w:color w:val="0000FF"/>
        </w:rPr>
        <w:t>Not handled</w:t>
      </w:r>
      <w:r>
        <w:t>.</w:t>
      </w:r>
    </w:p>
    <w:p w14:paraId="3F1841B1" w14:textId="77777777" w:rsidR="002A607B" w:rsidRPr="00EB0339" w:rsidRDefault="002A607B" w:rsidP="002A607B">
      <w:r w:rsidRPr="005B25A1">
        <w:rPr>
          <w:b/>
          <w:bCs/>
        </w:rPr>
        <w:t>Status:</w:t>
      </w:r>
      <w:r>
        <w:t xml:space="preserve"> </w:t>
      </w:r>
      <w:r>
        <w:rPr>
          <w:color w:val="0000FF"/>
        </w:rPr>
        <w:t>Not handled</w:t>
      </w:r>
      <w:r>
        <w:t>.</w:t>
      </w:r>
    </w:p>
    <w:p w14:paraId="209D04EF" w14:textId="77777777" w:rsidR="002A607B" w:rsidRPr="00EB0339" w:rsidRDefault="002A607B" w:rsidP="002A607B"/>
    <w:p w14:paraId="42D3124D" w14:textId="77777777" w:rsidR="002A607B" w:rsidRDefault="002A607B" w:rsidP="002A607B">
      <w:pPr>
        <w:pStyle w:val="NormTop"/>
      </w:pPr>
      <w:r>
        <w:rPr>
          <w:color w:val="0000FF"/>
        </w:rPr>
        <w:t>S2-2508245</w:t>
      </w:r>
      <w:r w:rsidRPr="00D53282">
        <w:t xml:space="preserve"> </w:t>
      </w:r>
      <w:r>
        <w:t xml:space="preserve">(P-CR) 23.700-19: Interim conclusions on KI#1 Support of Support of IMS voice call over NB-IoT NTN via GEO satellite connecting to EPC. (Source: Vivo, China Mobile, MediaTek Inc., ZTE, Verizon, Ericsson, CATT, Nokia, </w:t>
      </w:r>
      <w:proofErr w:type="spellStart"/>
      <w:r>
        <w:t>Skylo</w:t>
      </w:r>
      <w:proofErr w:type="spellEnd"/>
      <w:r>
        <w:t xml:space="preserve">, Thales, China Telecom, </w:t>
      </w:r>
      <w:proofErr w:type="spellStart"/>
      <w:r>
        <w:t>Spreadtrum</w:t>
      </w:r>
      <w:proofErr w:type="spellEnd"/>
      <w:r>
        <w:t>,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an interim conclusion of KI#1 Support of Support of IMS voice call over NB-IoT NTN via GEO satellite connecting to EPC.</w:t>
      </w:r>
    </w:p>
    <w:p w14:paraId="3671E6C5" w14:textId="77777777" w:rsidR="002A607B" w:rsidRPr="00B81031" w:rsidRDefault="002A607B" w:rsidP="002A607B">
      <w:pPr>
        <w:keepNext/>
        <w:keepLines/>
        <w:rPr>
          <w:i/>
        </w:rPr>
      </w:pPr>
      <w:r w:rsidRPr="00B81031">
        <w:rPr>
          <w:b/>
          <w:bCs/>
          <w:i/>
        </w:rPr>
        <w:t>Comment:</w:t>
      </w:r>
      <w:r>
        <w:rPr>
          <w:i/>
        </w:rPr>
        <w:t xml:space="preserve"> Revision of (Noted)</w:t>
      </w:r>
      <w:r>
        <w:rPr>
          <w:color w:val="0000FF"/>
        </w:rPr>
        <w:t xml:space="preserve"> S2-2507206</w:t>
      </w:r>
      <w:r>
        <w:t>.</w:t>
      </w:r>
    </w:p>
    <w:p w14:paraId="4AAEE264" w14:textId="77777777" w:rsidR="002A607B" w:rsidRPr="005B25A1" w:rsidRDefault="002A607B" w:rsidP="002A607B">
      <w:pPr>
        <w:keepNext/>
        <w:keepLines/>
        <w:rPr>
          <w:b/>
          <w:bCs/>
        </w:rPr>
      </w:pPr>
      <w:r w:rsidRPr="005B25A1">
        <w:rPr>
          <w:b/>
          <w:bCs/>
        </w:rPr>
        <w:t>Convenor comment:</w:t>
      </w:r>
    </w:p>
    <w:p w14:paraId="322FF377" w14:textId="77777777" w:rsidR="002A607B" w:rsidRPr="005B25A1" w:rsidRDefault="002A607B" w:rsidP="002A607B">
      <w:pPr>
        <w:keepNext/>
        <w:keepLines/>
      </w:pPr>
      <w:r w:rsidRPr="005B25A1">
        <w:t>Handle. UP.</w:t>
      </w:r>
    </w:p>
    <w:p w14:paraId="749BED9A" w14:textId="77777777" w:rsidR="002A607B" w:rsidRPr="005B25A1" w:rsidRDefault="002A607B" w:rsidP="002A607B">
      <w:pPr>
        <w:keepNext/>
        <w:keepLines/>
        <w:rPr>
          <w:b/>
          <w:bCs/>
        </w:rPr>
      </w:pPr>
      <w:r w:rsidRPr="005B25A1">
        <w:rPr>
          <w:b/>
          <w:bCs/>
        </w:rPr>
        <w:t>Parallel discussion:</w:t>
      </w:r>
    </w:p>
    <w:p w14:paraId="1CF710D4" w14:textId="77777777" w:rsidR="002A607B" w:rsidRPr="005B25A1" w:rsidRDefault="002A607B" w:rsidP="002A607B">
      <w:pPr>
        <w:keepNext/>
        <w:keepLines/>
      </w:pPr>
      <w:r w:rsidRPr="005B25A1">
        <w:t>Revised in parallel session to</w:t>
      </w:r>
      <w:r>
        <w:rPr>
          <w:color w:val="0000FF"/>
        </w:rPr>
        <w:t xml:space="preserve"> S2-2509293</w:t>
      </w:r>
      <w:r>
        <w:t>.</w:t>
      </w:r>
    </w:p>
    <w:p w14:paraId="4D4D4D70"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5D21F72" w14:textId="77777777" w:rsidR="009E42E4" w:rsidRPr="005B25A1" w:rsidRDefault="009E42E4" w:rsidP="009E42E4">
      <w:pPr>
        <w:keepNext/>
        <w:keepLines/>
        <w:rPr>
          <w:b/>
          <w:bCs/>
        </w:rPr>
      </w:pPr>
      <w:r w:rsidRPr="005B25A1">
        <w:rPr>
          <w:b/>
          <w:bCs/>
        </w:rPr>
        <w:t>Plenary Discussion:</w:t>
      </w:r>
    </w:p>
    <w:p w14:paraId="790D4A3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DE58FE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8CEB5EC" w14:textId="67662CD0" w:rsidR="002A607B" w:rsidRPr="00EB0339" w:rsidRDefault="009E42E4" w:rsidP="002A607B">
      <w:r>
        <w:rPr>
          <w:b/>
          <w:bCs/>
        </w:rPr>
        <w:t xml:space="preserve"> </w:t>
      </w:r>
    </w:p>
    <w:p w14:paraId="1D25D97B" w14:textId="77777777" w:rsidR="002A607B" w:rsidRDefault="002A607B" w:rsidP="002A607B">
      <w:pPr>
        <w:pStyle w:val="NormTop"/>
      </w:pPr>
      <w:r>
        <w:rPr>
          <w:color w:val="0000FF"/>
        </w:rPr>
        <w:t>S2-2508408</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501506BE" w14:textId="77777777" w:rsidR="002A607B" w:rsidRPr="005B25A1" w:rsidRDefault="002A607B" w:rsidP="002A607B">
      <w:pPr>
        <w:keepNext/>
        <w:keepLines/>
        <w:rPr>
          <w:b/>
          <w:bCs/>
        </w:rPr>
      </w:pPr>
      <w:r w:rsidRPr="005B25A1">
        <w:rPr>
          <w:b/>
          <w:bCs/>
        </w:rPr>
        <w:t>Convenor comment:</w:t>
      </w:r>
    </w:p>
    <w:p w14:paraId="51B096AA" w14:textId="77777777" w:rsidR="002A607B" w:rsidRPr="005B25A1" w:rsidRDefault="002A607B" w:rsidP="002A607B">
      <w:pPr>
        <w:keepNext/>
        <w:keepLines/>
      </w:pPr>
      <w:r w:rsidRPr="005B25A1">
        <w:t>UP+IP.</w:t>
      </w:r>
    </w:p>
    <w:p w14:paraId="7E90EA52" w14:textId="77777777" w:rsidR="002A607B" w:rsidRPr="005B25A1" w:rsidRDefault="002A607B" w:rsidP="002A607B">
      <w:pPr>
        <w:keepNext/>
        <w:keepLines/>
        <w:rPr>
          <w:b/>
          <w:bCs/>
        </w:rPr>
      </w:pPr>
      <w:r w:rsidRPr="005B25A1">
        <w:rPr>
          <w:b/>
          <w:bCs/>
        </w:rPr>
        <w:t>Plenary Discussion:</w:t>
      </w:r>
    </w:p>
    <w:p w14:paraId="187A4194" w14:textId="77777777" w:rsidR="002A607B" w:rsidRPr="005B25A1" w:rsidRDefault="002A607B" w:rsidP="002A607B">
      <w:pPr>
        <w:keepNext/>
        <w:keepLines/>
      </w:pPr>
      <w:r>
        <w:rPr>
          <w:color w:val="0000FF"/>
        </w:rPr>
        <w:t>Not handled</w:t>
      </w:r>
      <w:r>
        <w:t>.</w:t>
      </w:r>
    </w:p>
    <w:p w14:paraId="253292EC" w14:textId="77777777" w:rsidR="002A607B" w:rsidRPr="00EB0339" w:rsidRDefault="002A607B" w:rsidP="002A607B">
      <w:r w:rsidRPr="005B25A1">
        <w:rPr>
          <w:b/>
          <w:bCs/>
        </w:rPr>
        <w:t>Status:</w:t>
      </w:r>
      <w:r>
        <w:t xml:space="preserve"> </w:t>
      </w:r>
      <w:r>
        <w:rPr>
          <w:color w:val="0000FF"/>
        </w:rPr>
        <w:t>Not handled</w:t>
      </w:r>
      <w:r>
        <w:t>.</w:t>
      </w:r>
    </w:p>
    <w:p w14:paraId="203B3E81" w14:textId="77777777" w:rsidR="002A607B" w:rsidRPr="00EB0339" w:rsidRDefault="002A607B" w:rsidP="002A607B"/>
    <w:p w14:paraId="1BD99B61" w14:textId="77777777" w:rsidR="002A607B" w:rsidRDefault="002A607B" w:rsidP="002A607B">
      <w:pPr>
        <w:pStyle w:val="NormTop"/>
      </w:pPr>
      <w:r>
        <w:rPr>
          <w:color w:val="0000FF"/>
        </w:rPr>
        <w:t>S2-2508454</w:t>
      </w:r>
      <w:r w:rsidRPr="00D53282">
        <w:t xml:space="preserve"> </w:t>
      </w:r>
      <w:r>
        <w:t>(P-CR) 23.700-19: Interim conclusion for KI#1 in TR 23.700-19.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in TR 23.700-19 (FS_5GSAT_Ph4_ARC).</w:t>
      </w:r>
    </w:p>
    <w:p w14:paraId="062A9AC7" w14:textId="77777777" w:rsidR="002A607B" w:rsidRPr="00B81031" w:rsidRDefault="002A607B" w:rsidP="002A607B">
      <w:pPr>
        <w:keepNext/>
        <w:keepLines/>
        <w:rPr>
          <w:i/>
        </w:rPr>
      </w:pPr>
      <w:r w:rsidRPr="00B81031">
        <w:rPr>
          <w:b/>
          <w:bCs/>
          <w:i/>
        </w:rPr>
        <w:t>Comment:</w:t>
      </w:r>
      <w:r>
        <w:rPr>
          <w:i/>
        </w:rPr>
        <w:t xml:space="preserve"> Merged into</w:t>
      </w:r>
      <w:r>
        <w:rPr>
          <w:color w:val="0000FF"/>
        </w:rPr>
        <w:t xml:space="preserve"> S2-2509293</w:t>
      </w:r>
      <w:r>
        <w:t>.</w:t>
      </w:r>
    </w:p>
    <w:p w14:paraId="2B808329" w14:textId="77777777" w:rsidR="002A607B" w:rsidRPr="005B25A1" w:rsidRDefault="002A607B" w:rsidP="002A607B">
      <w:pPr>
        <w:keepNext/>
        <w:keepLines/>
        <w:rPr>
          <w:b/>
          <w:bCs/>
        </w:rPr>
      </w:pPr>
      <w:r w:rsidRPr="005B25A1">
        <w:rPr>
          <w:b/>
          <w:bCs/>
        </w:rPr>
        <w:t>Convenor comment:</w:t>
      </w:r>
    </w:p>
    <w:p w14:paraId="7C347E94" w14:textId="77777777" w:rsidR="002A607B" w:rsidRPr="005B25A1" w:rsidRDefault="002A607B" w:rsidP="002A607B">
      <w:pPr>
        <w:keepNext/>
        <w:keepLines/>
      </w:pPr>
      <w:r w:rsidRPr="005B25A1">
        <w:t>Handle. One PDU. IMS voice media with a new index/QoS. IP.</w:t>
      </w:r>
    </w:p>
    <w:p w14:paraId="04E8E6EF" w14:textId="77777777" w:rsidR="002A607B" w:rsidRPr="005B25A1" w:rsidRDefault="002A607B" w:rsidP="002A607B">
      <w:pPr>
        <w:keepNext/>
        <w:keepLines/>
        <w:rPr>
          <w:b/>
          <w:bCs/>
        </w:rPr>
      </w:pPr>
      <w:r w:rsidRPr="005B25A1">
        <w:rPr>
          <w:b/>
          <w:bCs/>
        </w:rPr>
        <w:t>Parallel discussion:</w:t>
      </w:r>
    </w:p>
    <w:p w14:paraId="75F01957" w14:textId="77777777" w:rsidR="002A607B" w:rsidRPr="005B25A1" w:rsidRDefault="002A607B" w:rsidP="002A607B">
      <w:pPr>
        <w:keepNext/>
        <w:keepLines/>
      </w:pPr>
      <w:r w:rsidRPr="005B25A1">
        <w:t>Merged.</w:t>
      </w:r>
    </w:p>
    <w:p w14:paraId="1709197E" w14:textId="77777777" w:rsidR="002A607B" w:rsidRPr="00EB0339" w:rsidRDefault="002A607B" w:rsidP="002A607B">
      <w:r w:rsidRPr="005B25A1">
        <w:rPr>
          <w:b/>
          <w:bCs/>
        </w:rPr>
        <w:t>Status:</w:t>
      </w:r>
      <w:r>
        <w:t xml:space="preserve"> </w:t>
      </w:r>
      <w:r>
        <w:rPr>
          <w:color w:val="0000FF"/>
        </w:rPr>
        <w:t>Merged</w:t>
      </w:r>
      <w:r>
        <w:t>.</w:t>
      </w:r>
    </w:p>
    <w:p w14:paraId="5323A60D" w14:textId="77777777" w:rsidR="002A607B" w:rsidRPr="00EB0339" w:rsidRDefault="002A607B" w:rsidP="002A607B"/>
    <w:p w14:paraId="19A6322B" w14:textId="77777777" w:rsidR="002A607B" w:rsidRDefault="002A607B" w:rsidP="002A607B">
      <w:pPr>
        <w:pStyle w:val="NormTop"/>
      </w:pPr>
      <w:r>
        <w:rPr>
          <w:color w:val="0000FF"/>
        </w:rPr>
        <w:t>S2-2508513</w:t>
      </w:r>
      <w:r w:rsidRPr="00D53282">
        <w:t xml:space="preserve"> </w:t>
      </w:r>
      <w:r>
        <w:t>(P-CR) 23.700-19: Interim conclusion for KI#1 and KI#2 of FS_5GSAT_Ph4_ARC. (Source: ZTE, CMCC)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and KI#2 of FS_5GSAT_Ph4_ARC regarding the evaluation of different PDN connection types and IMS optimization options.</w:t>
      </w:r>
    </w:p>
    <w:p w14:paraId="17DF4F40" w14:textId="77777777" w:rsidR="002A607B" w:rsidRPr="005B25A1" w:rsidRDefault="002A607B" w:rsidP="002A607B">
      <w:pPr>
        <w:keepNext/>
        <w:keepLines/>
        <w:rPr>
          <w:b/>
          <w:bCs/>
        </w:rPr>
      </w:pPr>
      <w:r w:rsidRPr="005B25A1">
        <w:rPr>
          <w:b/>
          <w:bCs/>
        </w:rPr>
        <w:t>Convenor comment:</w:t>
      </w:r>
    </w:p>
    <w:p w14:paraId="6CF0037E" w14:textId="77777777" w:rsidR="002A607B" w:rsidRPr="005B25A1" w:rsidRDefault="002A607B" w:rsidP="002A607B">
      <w:pPr>
        <w:keepNext/>
        <w:keepLines/>
      </w:pPr>
      <w:r w:rsidRPr="005B25A1">
        <w:t>Handle. UP. P. one PDN. text-based.</w:t>
      </w:r>
    </w:p>
    <w:p w14:paraId="4EC2F049" w14:textId="77777777" w:rsidR="002A607B" w:rsidRPr="005B25A1" w:rsidRDefault="002A607B" w:rsidP="002A607B">
      <w:pPr>
        <w:keepNext/>
        <w:keepLines/>
        <w:rPr>
          <w:b/>
          <w:bCs/>
        </w:rPr>
      </w:pPr>
      <w:r w:rsidRPr="005B25A1">
        <w:rPr>
          <w:b/>
          <w:bCs/>
        </w:rPr>
        <w:t>Plenary Discussion:</w:t>
      </w:r>
    </w:p>
    <w:p w14:paraId="2788EF92" w14:textId="77777777" w:rsidR="002A607B" w:rsidRPr="005B25A1" w:rsidRDefault="002A607B" w:rsidP="002A607B">
      <w:pPr>
        <w:keepNext/>
        <w:keepLines/>
      </w:pPr>
      <w:r>
        <w:rPr>
          <w:color w:val="0000FF"/>
        </w:rPr>
        <w:t>Not handled</w:t>
      </w:r>
      <w:r>
        <w:t>.</w:t>
      </w:r>
    </w:p>
    <w:p w14:paraId="4B5B7FB7" w14:textId="77777777" w:rsidR="002A607B" w:rsidRPr="00EB0339" w:rsidRDefault="002A607B" w:rsidP="002A607B">
      <w:r w:rsidRPr="005B25A1">
        <w:rPr>
          <w:b/>
          <w:bCs/>
        </w:rPr>
        <w:t>Status:</w:t>
      </w:r>
      <w:r>
        <w:t xml:space="preserve"> </w:t>
      </w:r>
      <w:r>
        <w:rPr>
          <w:color w:val="0000FF"/>
        </w:rPr>
        <w:t>Not handled</w:t>
      </w:r>
      <w:r>
        <w:t>.</w:t>
      </w:r>
    </w:p>
    <w:p w14:paraId="103F7ADB" w14:textId="77777777" w:rsidR="002A607B" w:rsidRPr="00EB0339" w:rsidRDefault="002A607B" w:rsidP="002A607B"/>
    <w:p w14:paraId="6E58E232" w14:textId="77777777" w:rsidR="002A607B" w:rsidRDefault="002A607B" w:rsidP="002A607B">
      <w:pPr>
        <w:pStyle w:val="NormTop"/>
      </w:pPr>
      <w:r>
        <w:rPr>
          <w:color w:val="0000FF"/>
        </w:rPr>
        <w:t>S2-2509082</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KI#1 of FS_5GSAT_Ph4-ARC.</w:t>
      </w:r>
    </w:p>
    <w:p w14:paraId="62EA92AC" w14:textId="77777777" w:rsidR="002A607B" w:rsidRPr="005B25A1" w:rsidRDefault="002A607B" w:rsidP="002A607B">
      <w:pPr>
        <w:keepNext/>
        <w:keepLines/>
        <w:rPr>
          <w:b/>
          <w:bCs/>
        </w:rPr>
      </w:pPr>
      <w:r w:rsidRPr="005B25A1">
        <w:rPr>
          <w:b/>
          <w:bCs/>
        </w:rPr>
        <w:t>Convenor comment:</w:t>
      </w:r>
    </w:p>
    <w:p w14:paraId="5C09A9B9" w14:textId="77777777" w:rsidR="002A607B" w:rsidRPr="005B25A1" w:rsidRDefault="002A607B" w:rsidP="002A607B">
      <w:pPr>
        <w:keepNext/>
        <w:keepLines/>
      </w:pPr>
      <w:r w:rsidRPr="005B25A1">
        <w:t>UP. IP. one PDN. with two bearers.</w:t>
      </w:r>
    </w:p>
    <w:p w14:paraId="79C104DB" w14:textId="77777777" w:rsidR="002A607B" w:rsidRPr="005B25A1" w:rsidRDefault="002A607B" w:rsidP="002A607B">
      <w:pPr>
        <w:keepNext/>
        <w:keepLines/>
        <w:rPr>
          <w:b/>
          <w:bCs/>
        </w:rPr>
      </w:pPr>
      <w:r w:rsidRPr="005B25A1">
        <w:rPr>
          <w:b/>
          <w:bCs/>
        </w:rPr>
        <w:t>Plenary Discussion:</w:t>
      </w:r>
    </w:p>
    <w:p w14:paraId="7CE43FEA" w14:textId="77777777" w:rsidR="002A607B" w:rsidRPr="005B25A1" w:rsidRDefault="002A607B" w:rsidP="002A607B">
      <w:pPr>
        <w:keepNext/>
        <w:keepLines/>
      </w:pPr>
      <w:r>
        <w:rPr>
          <w:color w:val="0000FF"/>
        </w:rPr>
        <w:t>Not handled</w:t>
      </w:r>
      <w:r>
        <w:t>.</w:t>
      </w:r>
    </w:p>
    <w:p w14:paraId="5B74E5AC" w14:textId="77777777" w:rsidR="002A607B" w:rsidRPr="00EB0339" w:rsidRDefault="002A607B" w:rsidP="002A607B">
      <w:r w:rsidRPr="005B25A1">
        <w:rPr>
          <w:b/>
          <w:bCs/>
        </w:rPr>
        <w:t>Status:</w:t>
      </w:r>
      <w:r>
        <w:t xml:space="preserve"> </w:t>
      </w:r>
      <w:r>
        <w:rPr>
          <w:color w:val="0000FF"/>
        </w:rPr>
        <w:t>Not handled</w:t>
      </w:r>
      <w:r>
        <w:t>.</w:t>
      </w:r>
    </w:p>
    <w:p w14:paraId="2E9BE674" w14:textId="77777777" w:rsidR="002A607B" w:rsidRPr="00EB0339" w:rsidRDefault="002A607B" w:rsidP="002A607B"/>
    <w:p w14:paraId="2DE4CA5B"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Solutions</w:t>
      </w:r>
    </w:p>
    <w:p w14:paraId="3D33D336" w14:textId="77777777" w:rsidR="002A607B" w:rsidRDefault="002A607B" w:rsidP="002A607B">
      <w:pPr>
        <w:pStyle w:val="NormTop"/>
      </w:pPr>
      <w:r>
        <w:rPr>
          <w:color w:val="0000FF"/>
        </w:rPr>
        <w:t>S2-2508424</w:t>
      </w:r>
      <w:r w:rsidRPr="00D53282">
        <w:t xml:space="preserve"> </w:t>
      </w:r>
      <w:r>
        <w:t xml:space="preserve">(P-CR) 23.700-19: KI#2: New solution: Suppression of CAT service for IMS voice call via NB-IoT GEO. (Source: China Telecom,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solution to optimize the IMS call setup procedure for voice over GEO satellite NTN, focusing on minimizing </w:t>
      </w:r>
      <w:proofErr w:type="spellStart"/>
      <w:r>
        <w:t>signaling</w:t>
      </w:r>
      <w:proofErr w:type="spellEnd"/>
      <w:r>
        <w:t xml:space="preserve"> and simplifying service interactions to reduce call setup time under low bitrate conditions.</w:t>
      </w:r>
    </w:p>
    <w:p w14:paraId="083A8368" w14:textId="77777777" w:rsidR="002A607B" w:rsidRPr="005B25A1" w:rsidRDefault="002A607B" w:rsidP="002A607B">
      <w:pPr>
        <w:keepNext/>
        <w:keepLines/>
        <w:rPr>
          <w:b/>
          <w:bCs/>
        </w:rPr>
      </w:pPr>
      <w:r w:rsidRPr="005B25A1">
        <w:rPr>
          <w:b/>
          <w:bCs/>
        </w:rPr>
        <w:t>Convenor comment:</w:t>
      </w:r>
    </w:p>
    <w:p w14:paraId="47CFD684" w14:textId="77777777" w:rsidR="002A607B" w:rsidRPr="005B25A1" w:rsidRDefault="002A607B" w:rsidP="002A607B">
      <w:pPr>
        <w:keepNext/>
        <w:keepLines/>
      </w:pPr>
      <w:r w:rsidRPr="005B25A1">
        <w:t>Suppression of CAT service.</w:t>
      </w:r>
    </w:p>
    <w:p w14:paraId="0B656677" w14:textId="77777777" w:rsidR="002A607B" w:rsidRPr="005B25A1" w:rsidRDefault="002A607B" w:rsidP="002A607B">
      <w:pPr>
        <w:keepNext/>
        <w:keepLines/>
        <w:rPr>
          <w:b/>
          <w:bCs/>
        </w:rPr>
      </w:pPr>
      <w:r w:rsidRPr="005B25A1">
        <w:rPr>
          <w:b/>
          <w:bCs/>
        </w:rPr>
        <w:t>Plenary Discussion:</w:t>
      </w:r>
    </w:p>
    <w:p w14:paraId="4C1894E8" w14:textId="77777777" w:rsidR="002A607B" w:rsidRPr="005B25A1" w:rsidRDefault="002A607B" w:rsidP="002A607B">
      <w:pPr>
        <w:keepNext/>
        <w:keepLines/>
      </w:pPr>
      <w:r>
        <w:rPr>
          <w:color w:val="0000FF"/>
        </w:rPr>
        <w:t>Not handled</w:t>
      </w:r>
      <w:r>
        <w:t>.</w:t>
      </w:r>
    </w:p>
    <w:p w14:paraId="66157287" w14:textId="77777777" w:rsidR="002A607B" w:rsidRPr="00EB0339" w:rsidRDefault="002A607B" w:rsidP="002A607B">
      <w:r w:rsidRPr="005B25A1">
        <w:rPr>
          <w:b/>
          <w:bCs/>
        </w:rPr>
        <w:t>Status:</w:t>
      </w:r>
      <w:r>
        <w:t xml:space="preserve"> </w:t>
      </w:r>
      <w:r>
        <w:rPr>
          <w:color w:val="0000FF"/>
        </w:rPr>
        <w:t>Not handled</w:t>
      </w:r>
      <w:r>
        <w:t>.</w:t>
      </w:r>
    </w:p>
    <w:p w14:paraId="5FD7949C" w14:textId="77777777" w:rsidR="002A607B" w:rsidRPr="00EB0339" w:rsidRDefault="002A607B" w:rsidP="002A607B"/>
    <w:p w14:paraId="6C6D1044" w14:textId="77777777" w:rsidR="002A607B" w:rsidRDefault="002A607B" w:rsidP="002A607B">
      <w:pPr>
        <w:pStyle w:val="NormTop"/>
      </w:pPr>
      <w:r>
        <w:rPr>
          <w:color w:val="0000FF"/>
        </w:rPr>
        <w:t>S2-2508777</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2F15FA9D" w14:textId="77777777" w:rsidR="002A607B" w:rsidRPr="005B25A1" w:rsidRDefault="002A607B" w:rsidP="002A607B">
      <w:pPr>
        <w:keepNext/>
        <w:keepLines/>
        <w:rPr>
          <w:b/>
          <w:bCs/>
        </w:rPr>
      </w:pPr>
      <w:r w:rsidRPr="005B25A1">
        <w:rPr>
          <w:b/>
          <w:bCs/>
        </w:rPr>
        <w:t>Convenor comment:</w:t>
      </w:r>
    </w:p>
    <w:p w14:paraId="793C20E3" w14:textId="77777777" w:rsidR="002A607B" w:rsidRPr="005B25A1" w:rsidRDefault="002A607B" w:rsidP="002A607B">
      <w:pPr>
        <w:keepNext/>
        <w:keepLines/>
      </w:pPr>
      <w:r w:rsidRPr="005B25A1">
        <w:t xml:space="preserve">Reducing SIP </w:t>
      </w:r>
      <w:proofErr w:type="spellStart"/>
      <w:r w:rsidRPr="005B25A1">
        <w:t>msg</w:t>
      </w:r>
      <w:proofErr w:type="spellEnd"/>
      <w:r w:rsidRPr="005B25A1">
        <w:t xml:space="preserve"> size through JSON-based.</w:t>
      </w:r>
    </w:p>
    <w:p w14:paraId="12C6AC17" w14:textId="77777777" w:rsidR="002A607B" w:rsidRPr="005B25A1" w:rsidRDefault="002A607B" w:rsidP="002A607B">
      <w:pPr>
        <w:keepNext/>
        <w:keepLines/>
        <w:rPr>
          <w:b/>
          <w:bCs/>
        </w:rPr>
      </w:pPr>
      <w:r w:rsidRPr="005B25A1">
        <w:rPr>
          <w:b/>
          <w:bCs/>
        </w:rPr>
        <w:t>Plenary Discussion:</w:t>
      </w:r>
    </w:p>
    <w:p w14:paraId="6AC49923" w14:textId="77777777" w:rsidR="002A607B" w:rsidRPr="005B25A1" w:rsidRDefault="002A607B" w:rsidP="002A607B">
      <w:pPr>
        <w:keepNext/>
        <w:keepLines/>
      </w:pPr>
      <w:r>
        <w:rPr>
          <w:color w:val="0000FF"/>
        </w:rPr>
        <w:t>Not handled</w:t>
      </w:r>
      <w:r>
        <w:t>.</w:t>
      </w:r>
    </w:p>
    <w:p w14:paraId="1333C90E" w14:textId="77777777" w:rsidR="002A607B" w:rsidRPr="00EB0339" w:rsidRDefault="002A607B" w:rsidP="002A607B">
      <w:r w:rsidRPr="005B25A1">
        <w:rPr>
          <w:b/>
          <w:bCs/>
        </w:rPr>
        <w:t>Status:</w:t>
      </w:r>
      <w:r>
        <w:t xml:space="preserve"> </w:t>
      </w:r>
      <w:r>
        <w:rPr>
          <w:color w:val="0000FF"/>
        </w:rPr>
        <w:t>Not handled</w:t>
      </w:r>
      <w:r>
        <w:t>.</w:t>
      </w:r>
    </w:p>
    <w:p w14:paraId="44B4E2CC" w14:textId="77777777" w:rsidR="002A607B" w:rsidRPr="00EB0339" w:rsidRDefault="002A607B" w:rsidP="002A607B"/>
    <w:p w14:paraId="6A6D753D" w14:textId="77777777" w:rsidR="002A607B" w:rsidRDefault="002A607B" w:rsidP="002A607B">
      <w:pPr>
        <w:pStyle w:val="NormTop"/>
      </w:pPr>
      <w:r>
        <w:rPr>
          <w:color w:val="0000FF"/>
        </w:rPr>
        <w:t>S2-2509040</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rsidRPr="00D53282">
        <w:t xml:space="preserve"> </w:t>
      </w:r>
      <w:r>
        <w:br/>
        <w:t>The contribution defines dedicated values for GEO access. Besides, the procedures for UEs and IMS elements to enable SIP timers base on RAT type is proposed.</w:t>
      </w:r>
    </w:p>
    <w:p w14:paraId="043789CB" w14:textId="77777777" w:rsidR="002A607B" w:rsidRPr="005B25A1" w:rsidRDefault="002A607B" w:rsidP="002A607B">
      <w:pPr>
        <w:keepNext/>
        <w:keepLines/>
        <w:rPr>
          <w:b/>
          <w:bCs/>
        </w:rPr>
      </w:pPr>
      <w:r w:rsidRPr="005B25A1">
        <w:rPr>
          <w:b/>
          <w:bCs/>
        </w:rPr>
        <w:t>Convenor comment:</w:t>
      </w:r>
    </w:p>
    <w:p w14:paraId="61ADE20C" w14:textId="77777777" w:rsidR="002A607B" w:rsidRPr="005B25A1" w:rsidRDefault="002A607B" w:rsidP="002A607B">
      <w:pPr>
        <w:keepNext/>
        <w:keepLines/>
      </w:pPr>
      <w:r w:rsidRPr="005B25A1">
        <w:t>SIP timers.</w:t>
      </w:r>
    </w:p>
    <w:p w14:paraId="66C5D421" w14:textId="77777777" w:rsidR="002A607B" w:rsidRPr="005B25A1" w:rsidRDefault="002A607B" w:rsidP="002A607B">
      <w:pPr>
        <w:keepNext/>
        <w:keepLines/>
        <w:rPr>
          <w:b/>
          <w:bCs/>
        </w:rPr>
      </w:pPr>
      <w:r w:rsidRPr="005B25A1">
        <w:rPr>
          <w:b/>
          <w:bCs/>
        </w:rPr>
        <w:t>Plenary Discussion:</w:t>
      </w:r>
    </w:p>
    <w:p w14:paraId="4E67D3CC" w14:textId="77777777" w:rsidR="002A607B" w:rsidRPr="005B25A1" w:rsidRDefault="002A607B" w:rsidP="002A607B">
      <w:pPr>
        <w:keepNext/>
        <w:keepLines/>
      </w:pPr>
      <w:r>
        <w:rPr>
          <w:color w:val="0000FF"/>
        </w:rPr>
        <w:t>Not handled</w:t>
      </w:r>
      <w:r>
        <w:t>.</w:t>
      </w:r>
    </w:p>
    <w:p w14:paraId="003522D6" w14:textId="77777777" w:rsidR="002A607B" w:rsidRPr="00EB0339" w:rsidRDefault="002A607B" w:rsidP="002A607B">
      <w:r w:rsidRPr="005B25A1">
        <w:rPr>
          <w:b/>
          <w:bCs/>
        </w:rPr>
        <w:t>Status:</w:t>
      </w:r>
      <w:r>
        <w:t xml:space="preserve"> </w:t>
      </w:r>
      <w:r>
        <w:rPr>
          <w:color w:val="0000FF"/>
        </w:rPr>
        <w:t>Not handled</w:t>
      </w:r>
      <w:r>
        <w:t>.</w:t>
      </w:r>
    </w:p>
    <w:p w14:paraId="11862A89" w14:textId="77777777" w:rsidR="002A607B" w:rsidRPr="00EB0339" w:rsidRDefault="002A607B" w:rsidP="002A607B"/>
    <w:p w14:paraId="631A857D" w14:textId="77777777" w:rsidR="002A607B" w:rsidRDefault="002A607B" w:rsidP="002A607B">
      <w:pPr>
        <w:pStyle w:val="NormTop"/>
      </w:pPr>
      <w:r>
        <w:rPr>
          <w:color w:val="0000FF"/>
        </w:rPr>
        <w:t>S2-2509041</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0B7FEBB4"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S2-2507291</w:t>
      </w:r>
      <w:r>
        <w:t>.</w:t>
      </w:r>
    </w:p>
    <w:p w14:paraId="45821588" w14:textId="77777777" w:rsidR="002A607B" w:rsidRPr="005B25A1" w:rsidRDefault="002A607B" w:rsidP="002A607B">
      <w:pPr>
        <w:keepNext/>
        <w:keepLines/>
        <w:rPr>
          <w:b/>
          <w:bCs/>
        </w:rPr>
      </w:pPr>
      <w:r w:rsidRPr="005B25A1">
        <w:rPr>
          <w:b/>
          <w:bCs/>
        </w:rPr>
        <w:t>Convenor comment:</w:t>
      </w:r>
    </w:p>
    <w:p w14:paraId="2A80E4A4" w14:textId="77777777" w:rsidR="002A607B" w:rsidRPr="005B25A1" w:rsidRDefault="002A607B" w:rsidP="002A607B">
      <w:pPr>
        <w:keepNext/>
        <w:keepLines/>
      </w:pPr>
      <w:r w:rsidRPr="005B25A1">
        <w:t>Alert caller user the call setup time.</w:t>
      </w:r>
    </w:p>
    <w:p w14:paraId="2DD02013" w14:textId="77777777" w:rsidR="002A607B" w:rsidRPr="005B25A1" w:rsidRDefault="002A607B" w:rsidP="002A607B">
      <w:pPr>
        <w:keepNext/>
        <w:keepLines/>
        <w:rPr>
          <w:b/>
          <w:bCs/>
        </w:rPr>
      </w:pPr>
      <w:r w:rsidRPr="005B25A1">
        <w:rPr>
          <w:b/>
          <w:bCs/>
        </w:rPr>
        <w:t>Plenary Discussion:</w:t>
      </w:r>
    </w:p>
    <w:p w14:paraId="246B5118" w14:textId="77777777" w:rsidR="002A607B" w:rsidRPr="005B25A1" w:rsidRDefault="002A607B" w:rsidP="002A607B">
      <w:pPr>
        <w:keepNext/>
        <w:keepLines/>
      </w:pPr>
      <w:r>
        <w:rPr>
          <w:color w:val="0000FF"/>
        </w:rPr>
        <w:t>Not handled</w:t>
      </w:r>
      <w:r>
        <w:t>.</w:t>
      </w:r>
    </w:p>
    <w:p w14:paraId="4412D78A" w14:textId="77777777" w:rsidR="002A607B" w:rsidRPr="00EB0339" w:rsidRDefault="002A607B" w:rsidP="002A607B">
      <w:r w:rsidRPr="005B25A1">
        <w:rPr>
          <w:b/>
          <w:bCs/>
        </w:rPr>
        <w:t>Status:</w:t>
      </w:r>
      <w:r>
        <w:t xml:space="preserve"> </w:t>
      </w:r>
      <w:r>
        <w:rPr>
          <w:color w:val="0000FF"/>
        </w:rPr>
        <w:t>Not handled</w:t>
      </w:r>
      <w:r>
        <w:t>.</w:t>
      </w:r>
    </w:p>
    <w:p w14:paraId="21E3B076" w14:textId="77777777" w:rsidR="002A607B" w:rsidRPr="00EB0339" w:rsidRDefault="002A607B" w:rsidP="002A607B"/>
    <w:p w14:paraId="36F564DA" w14:textId="77777777" w:rsidR="002A607B" w:rsidRDefault="002A607B" w:rsidP="002A607B">
      <w:pPr>
        <w:pStyle w:val="NormTop"/>
      </w:pPr>
      <w:r>
        <w:rPr>
          <w:color w:val="0000FF"/>
        </w:rPr>
        <w:t>S2-2508453</w:t>
      </w:r>
      <w:r w:rsidRPr="00D53282">
        <w:t xml:space="preserve"> </w:t>
      </w:r>
      <w:r>
        <w:t>(P-CR) 23.801-01: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 to make the description better organized and clearer.</w:t>
      </w:r>
    </w:p>
    <w:p w14:paraId="7F2ACBB2" w14:textId="77777777" w:rsidR="002A607B" w:rsidRPr="005B25A1" w:rsidRDefault="002A607B" w:rsidP="002A607B">
      <w:pPr>
        <w:keepNext/>
        <w:keepLines/>
        <w:rPr>
          <w:b/>
          <w:bCs/>
        </w:rPr>
      </w:pPr>
      <w:r w:rsidRPr="005B25A1">
        <w:rPr>
          <w:b/>
          <w:bCs/>
        </w:rPr>
        <w:t>Convenor comment:</w:t>
      </w:r>
    </w:p>
    <w:p w14:paraId="27D556F7" w14:textId="77777777" w:rsidR="002A607B" w:rsidRPr="005B25A1" w:rsidRDefault="002A607B" w:rsidP="002A607B">
      <w:pPr>
        <w:keepNext/>
        <w:keepLines/>
      </w:pPr>
      <w:r w:rsidRPr="005B25A1">
        <w:t>Update sol#13.</w:t>
      </w:r>
    </w:p>
    <w:p w14:paraId="3E75F967" w14:textId="77777777" w:rsidR="002A607B" w:rsidRPr="005B25A1" w:rsidRDefault="002A607B" w:rsidP="002A607B">
      <w:pPr>
        <w:keepNext/>
        <w:keepLines/>
        <w:rPr>
          <w:b/>
          <w:bCs/>
        </w:rPr>
      </w:pPr>
      <w:r w:rsidRPr="005B25A1">
        <w:rPr>
          <w:b/>
          <w:bCs/>
        </w:rPr>
        <w:t>Plenary Discussion:</w:t>
      </w:r>
    </w:p>
    <w:p w14:paraId="4EEDBCAF" w14:textId="77777777" w:rsidR="002A607B" w:rsidRPr="005B25A1" w:rsidRDefault="002A607B" w:rsidP="002A607B">
      <w:pPr>
        <w:keepNext/>
        <w:keepLines/>
      </w:pPr>
      <w:r>
        <w:rPr>
          <w:color w:val="0000FF"/>
        </w:rPr>
        <w:t>Not handled</w:t>
      </w:r>
      <w:r>
        <w:t>.</w:t>
      </w:r>
    </w:p>
    <w:p w14:paraId="116C5E5E" w14:textId="77777777" w:rsidR="002A607B" w:rsidRPr="00EB0339" w:rsidRDefault="002A607B" w:rsidP="002A607B">
      <w:r w:rsidRPr="005B25A1">
        <w:rPr>
          <w:b/>
          <w:bCs/>
        </w:rPr>
        <w:t>Status:</w:t>
      </w:r>
      <w:r>
        <w:t xml:space="preserve"> </w:t>
      </w:r>
      <w:r>
        <w:rPr>
          <w:color w:val="0000FF"/>
        </w:rPr>
        <w:t>Not handled</w:t>
      </w:r>
      <w:r>
        <w:t>.</w:t>
      </w:r>
    </w:p>
    <w:p w14:paraId="056CF8FE" w14:textId="77777777" w:rsidR="002A607B" w:rsidRPr="00EB0339" w:rsidRDefault="002A607B" w:rsidP="002A607B"/>
    <w:p w14:paraId="4098EEA2" w14:textId="77777777" w:rsidR="002A607B" w:rsidRDefault="002A607B" w:rsidP="002A607B">
      <w:pPr>
        <w:pStyle w:val="NormTop"/>
      </w:pPr>
      <w:r>
        <w:rPr>
          <w:color w:val="0000FF"/>
        </w:rPr>
        <w:t>S2-2508515</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#15 for KI#2.</w:t>
      </w:r>
    </w:p>
    <w:p w14:paraId="460785D5" w14:textId="77777777" w:rsidR="002A607B" w:rsidRPr="005B25A1" w:rsidRDefault="002A607B" w:rsidP="002A607B">
      <w:pPr>
        <w:keepNext/>
        <w:keepLines/>
        <w:rPr>
          <w:b/>
          <w:bCs/>
        </w:rPr>
      </w:pPr>
      <w:r w:rsidRPr="005B25A1">
        <w:rPr>
          <w:b/>
          <w:bCs/>
        </w:rPr>
        <w:t>Convenor comment:</w:t>
      </w:r>
    </w:p>
    <w:p w14:paraId="29A61313" w14:textId="77777777" w:rsidR="002A607B" w:rsidRPr="005B25A1" w:rsidRDefault="002A607B" w:rsidP="002A607B">
      <w:pPr>
        <w:keepNext/>
        <w:keepLines/>
      </w:pPr>
      <w:r w:rsidRPr="005B25A1">
        <w:t>Update sol#15.</w:t>
      </w:r>
    </w:p>
    <w:p w14:paraId="63367972" w14:textId="77777777" w:rsidR="002A607B" w:rsidRPr="005B25A1" w:rsidRDefault="002A607B" w:rsidP="002A607B">
      <w:pPr>
        <w:keepNext/>
        <w:keepLines/>
        <w:rPr>
          <w:b/>
          <w:bCs/>
        </w:rPr>
      </w:pPr>
      <w:r w:rsidRPr="005B25A1">
        <w:rPr>
          <w:b/>
          <w:bCs/>
        </w:rPr>
        <w:t>Plenary Discussion:</w:t>
      </w:r>
    </w:p>
    <w:p w14:paraId="3BDDF76F" w14:textId="77777777" w:rsidR="002A607B" w:rsidRPr="005B25A1" w:rsidRDefault="002A607B" w:rsidP="002A607B">
      <w:pPr>
        <w:keepNext/>
        <w:keepLines/>
      </w:pPr>
      <w:r>
        <w:rPr>
          <w:color w:val="0000FF"/>
        </w:rPr>
        <w:t>Not handled</w:t>
      </w:r>
      <w:r>
        <w:t>.</w:t>
      </w:r>
    </w:p>
    <w:p w14:paraId="4D6A422D" w14:textId="77777777" w:rsidR="002A607B" w:rsidRPr="00EB0339" w:rsidRDefault="002A607B" w:rsidP="002A607B">
      <w:r w:rsidRPr="005B25A1">
        <w:rPr>
          <w:b/>
          <w:bCs/>
        </w:rPr>
        <w:t>Status:</w:t>
      </w:r>
      <w:r>
        <w:t xml:space="preserve"> </w:t>
      </w:r>
      <w:r>
        <w:rPr>
          <w:color w:val="0000FF"/>
        </w:rPr>
        <w:t>Not handled</w:t>
      </w:r>
      <w:r>
        <w:t>.</w:t>
      </w:r>
    </w:p>
    <w:p w14:paraId="0079A4EC" w14:textId="77777777" w:rsidR="002A607B" w:rsidRPr="00EB0339" w:rsidRDefault="002A607B" w:rsidP="002A607B"/>
    <w:p w14:paraId="55B8ACC7" w14:textId="77777777" w:rsidR="002A607B" w:rsidRDefault="002A607B" w:rsidP="002A607B">
      <w:pPr>
        <w:pStyle w:val="NormTop"/>
      </w:pPr>
      <w:r>
        <w:rPr>
          <w:color w:val="0000FF"/>
        </w:rPr>
        <w:t>S2-2508516</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#20 for KI#2.</w:t>
      </w:r>
    </w:p>
    <w:p w14:paraId="28C92D3B" w14:textId="77777777" w:rsidR="002A607B" w:rsidRPr="005B25A1" w:rsidRDefault="002A607B" w:rsidP="002A607B">
      <w:pPr>
        <w:keepNext/>
        <w:keepLines/>
        <w:rPr>
          <w:b/>
          <w:bCs/>
        </w:rPr>
      </w:pPr>
      <w:r w:rsidRPr="005B25A1">
        <w:rPr>
          <w:b/>
          <w:bCs/>
        </w:rPr>
        <w:t>Convenor comment:</w:t>
      </w:r>
    </w:p>
    <w:p w14:paraId="48D8F4B1" w14:textId="77777777" w:rsidR="002A607B" w:rsidRPr="005B25A1" w:rsidRDefault="002A607B" w:rsidP="002A607B">
      <w:pPr>
        <w:keepNext/>
        <w:keepLines/>
      </w:pPr>
      <w:r w:rsidRPr="005B25A1">
        <w:t>Update sol#20.</w:t>
      </w:r>
    </w:p>
    <w:p w14:paraId="46301659" w14:textId="77777777" w:rsidR="002A607B" w:rsidRPr="005B25A1" w:rsidRDefault="002A607B" w:rsidP="002A607B">
      <w:pPr>
        <w:keepNext/>
        <w:keepLines/>
        <w:rPr>
          <w:b/>
          <w:bCs/>
        </w:rPr>
      </w:pPr>
      <w:r w:rsidRPr="005B25A1">
        <w:rPr>
          <w:b/>
          <w:bCs/>
        </w:rPr>
        <w:t>Plenary Discussion:</w:t>
      </w:r>
    </w:p>
    <w:p w14:paraId="3DD62B53" w14:textId="77777777" w:rsidR="002A607B" w:rsidRPr="005B25A1" w:rsidRDefault="002A607B" w:rsidP="002A607B">
      <w:pPr>
        <w:keepNext/>
        <w:keepLines/>
      </w:pPr>
      <w:r>
        <w:rPr>
          <w:color w:val="0000FF"/>
        </w:rPr>
        <w:t>Not handled</w:t>
      </w:r>
      <w:r>
        <w:t>.</w:t>
      </w:r>
    </w:p>
    <w:p w14:paraId="5C48E492" w14:textId="77777777" w:rsidR="002A607B" w:rsidRPr="00EB0339" w:rsidRDefault="002A607B" w:rsidP="002A607B">
      <w:r w:rsidRPr="005B25A1">
        <w:rPr>
          <w:b/>
          <w:bCs/>
        </w:rPr>
        <w:t>Status:</w:t>
      </w:r>
      <w:r>
        <w:t xml:space="preserve"> </w:t>
      </w:r>
      <w:r>
        <w:rPr>
          <w:color w:val="0000FF"/>
        </w:rPr>
        <w:t>Not handled</w:t>
      </w:r>
      <w:r>
        <w:t>.</w:t>
      </w:r>
    </w:p>
    <w:p w14:paraId="73759193" w14:textId="77777777" w:rsidR="002A607B" w:rsidRPr="00EB0339" w:rsidRDefault="002A607B" w:rsidP="002A607B"/>
    <w:p w14:paraId="005E9AC2" w14:textId="77777777" w:rsidR="002A607B" w:rsidRDefault="002A607B" w:rsidP="002A607B">
      <w:pPr>
        <w:pStyle w:val="NormTop"/>
      </w:pPr>
      <w:r>
        <w:rPr>
          <w:color w:val="0000FF"/>
        </w:rPr>
        <w:t>S2-2508688</w:t>
      </w:r>
      <w:r w:rsidRPr="00D53282">
        <w:t xml:space="preserve"> </w:t>
      </w:r>
      <w:r>
        <w:t>(P-CR) 23.700-19: KI#2: Update to Solution #20: Signalling Optimization via IWK in P-CSCF.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provides an update to Solution #20: Signalling Optimization via IWK in P-CSCF.</w:t>
      </w:r>
    </w:p>
    <w:p w14:paraId="4863BCBF" w14:textId="77777777" w:rsidR="002A607B" w:rsidRPr="005B25A1" w:rsidRDefault="002A607B" w:rsidP="002A607B">
      <w:pPr>
        <w:keepNext/>
        <w:keepLines/>
        <w:rPr>
          <w:b/>
          <w:bCs/>
        </w:rPr>
      </w:pPr>
      <w:r w:rsidRPr="005B25A1">
        <w:rPr>
          <w:b/>
          <w:bCs/>
        </w:rPr>
        <w:t>Convenor comment:</w:t>
      </w:r>
    </w:p>
    <w:p w14:paraId="354CD50A" w14:textId="77777777" w:rsidR="002A607B" w:rsidRPr="005B25A1" w:rsidRDefault="002A607B" w:rsidP="002A607B">
      <w:pPr>
        <w:keepNext/>
        <w:keepLines/>
      </w:pPr>
      <w:r w:rsidRPr="005B25A1">
        <w:t>Update sol#20.</w:t>
      </w:r>
    </w:p>
    <w:p w14:paraId="5F95A6D7" w14:textId="77777777" w:rsidR="002A607B" w:rsidRPr="005B25A1" w:rsidRDefault="002A607B" w:rsidP="002A607B">
      <w:pPr>
        <w:keepNext/>
        <w:keepLines/>
        <w:rPr>
          <w:b/>
          <w:bCs/>
        </w:rPr>
      </w:pPr>
      <w:r w:rsidRPr="005B25A1">
        <w:rPr>
          <w:b/>
          <w:bCs/>
        </w:rPr>
        <w:t>Plenary Discussion:</w:t>
      </w:r>
    </w:p>
    <w:p w14:paraId="0B2E6784" w14:textId="77777777" w:rsidR="002A607B" w:rsidRPr="005B25A1" w:rsidRDefault="002A607B" w:rsidP="002A607B">
      <w:pPr>
        <w:keepNext/>
        <w:keepLines/>
      </w:pPr>
      <w:r>
        <w:rPr>
          <w:color w:val="0000FF"/>
        </w:rPr>
        <w:t>Not handled</w:t>
      </w:r>
      <w:r>
        <w:t>.</w:t>
      </w:r>
    </w:p>
    <w:p w14:paraId="0E45EB87" w14:textId="77777777" w:rsidR="002A607B" w:rsidRPr="00EB0339" w:rsidRDefault="002A607B" w:rsidP="002A607B">
      <w:r w:rsidRPr="005B25A1">
        <w:rPr>
          <w:b/>
          <w:bCs/>
        </w:rPr>
        <w:t>Status:</w:t>
      </w:r>
      <w:r>
        <w:t xml:space="preserve"> </w:t>
      </w:r>
      <w:r>
        <w:rPr>
          <w:color w:val="0000FF"/>
        </w:rPr>
        <w:t>Not handled</w:t>
      </w:r>
      <w:r>
        <w:t>.</w:t>
      </w:r>
    </w:p>
    <w:p w14:paraId="2B6952D7" w14:textId="77777777" w:rsidR="002A607B" w:rsidRPr="00EB0339" w:rsidRDefault="002A607B" w:rsidP="002A607B"/>
    <w:p w14:paraId="029BCFCF" w14:textId="77777777" w:rsidR="002A607B" w:rsidRDefault="002A607B" w:rsidP="002A607B">
      <w:pPr>
        <w:pStyle w:val="NormTop"/>
      </w:pPr>
      <w:r>
        <w:rPr>
          <w:color w:val="0000FF"/>
        </w:rPr>
        <w:t>S2-2508731</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tries to resolve some existing editor s notes, which are about distinguishing b/w Gm and GEO Gm in P-CSCF and UE.</w:t>
      </w:r>
    </w:p>
    <w:p w14:paraId="2E7FF98A" w14:textId="77777777" w:rsidR="002A607B" w:rsidRPr="005B25A1" w:rsidRDefault="002A607B" w:rsidP="002A607B">
      <w:pPr>
        <w:keepNext/>
        <w:keepLines/>
        <w:rPr>
          <w:b/>
          <w:bCs/>
        </w:rPr>
      </w:pPr>
      <w:r w:rsidRPr="005B25A1">
        <w:rPr>
          <w:b/>
          <w:bCs/>
        </w:rPr>
        <w:t>Convenor comment:</w:t>
      </w:r>
    </w:p>
    <w:p w14:paraId="7E94E598" w14:textId="77777777" w:rsidR="002A607B" w:rsidRPr="005B25A1" w:rsidRDefault="002A607B" w:rsidP="002A607B">
      <w:pPr>
        <w:keepNext/>
        <w:keepLines/>
      </w:pPr>
      <w:r w:rsidRPr="005B25A1">
        <w:t>Update sol#20.</w:t>
      </w:r>
    </w:p>
    <w:p w14:paraId="3138ED7C" w14:textId="77777777" w:rsidR="002A607B" w:rsidRPr="005B25A1" w:rsidRDefault="002A607B" w:rsidP="002A607B">
      <w:pPr>
        <w:keepNext/>
        <w:keepLines/>
        <w:rPr>
          <w:b/>
          <w:bCs/>
        </w:rPr>
      </w:pPr>
      <w:r w:rsidRPr="005B25A1">
        <w:rPr>
          <w:b/>
          <w:bCs/>
        </w:rPr>
        <w:t>Plenary Discussion:</w:t>
      </w:r>
    </w:p>
    <w:p w14:paraId="6FFB6BDC" w14:textId="77777777" w:rsidR="002A607B" w:rsidRPr="005B25A1" w:rsidRDefault="002A607B" w:rsidP="002A607B">
      <w:pPr>
        <w:keepNext/>
        <w:keepLines/>
      </w:pPr>
      <w:r>
        <w:rPr>
          <w:color w:val="0000FF"/>
        </w:rPr>
        <w:t>Not handled</w:t>
      </w:r>
      <w:r>
        <w:t>.</w:t>
      </w:r>
    </w:p>
    <w:p w14:paraId="1B65D182" w14:textId="77777777" w:rsidR="002A607B" w:rsidRPr="00EB0339" w:rsidRDefault="002A607B" w:rsidP="002A607B">
      <w:r w:rsidRPr="005B25A1">
        <w:rPr>
          <w:b/>
          <w:bCs/>
        </w:rPr>
        <w:t>Status:</w:t>
      </w:r>
      <w:r>
        <w:t xml:space="preserve"> </w:t>
      </w:r>
      <w:r>
        <w:rPr>
          <w:color w:val="0000FF"/>
        </w:rPr>
        <w:t>Not handled</w:t>
      </w:r>
      <w:r>
        <w:t>.</w:t>
      </w:r>
    </w:p>
    <w:p w14:paraId="2C2321FF" w14:textId="77777777" w:rsidR="002A607B" w:rsidRPr="00EB0339" w:rsidRDefault="002A607B" w:rsidP="002A607B"/>
    <w:p w14:paraId="5ADC0F33" w14:textId="77777777" w:rsidR="002A607B" w:rsidRDefault="002A607B" w:rsidP="002A607B">
      <w:pPr>
        <w:pStyle w:val="NormTop"/>
      </w:pPr>
      <w:r>
        <w:rPr>
          <w:color w:val="0000FF"/>
        </w:rPr>
        <w:t>S2-2508957</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473FF004" w14:textId="77777777" w:rsidR="002A607B" w:rsidRPr="005B25A1" w:rsidRDefault="002A607B" w:rsidP="002A607B">
      <w:pPr>
        <w:keepNext/>
        <w:keepLines/>
        <w:rPr>
          <w:b/>
          <w:bCs/>
        </w:rPr>
      </w:pPr>
      <w:r w:rsidRPr="005B25A1">
        <w:rPr>
          <w:b/>
          <w:bCs/>
        </w:rPr>
        <w:t>Convenor comment:</w:t>
      </w:r>
    </w:p>
    <w:p w14:paraId="7AE7B725" w14:textId="77777777" w:rsidR="002A607B" w:rsidRPr="005B25A1" w:rsidRDefault="002A607B" w:rsidP="002A607B">
      <w:pPr>
        <w:keepNext/>
        <w:keepLines/>
      </w:pPr>
      <w:r w:rsidRPr="005B25A1">
        <w:t>Update sol#16.</w:t>
      </w:r>
    </w:p>
    <w:p w14:paraId="266A03A6" w14:textId="77777777" w:rsidR="002A607B" w:rsidRPr="005B25A1" w:rsidRDefault="002A607B" w:rsidP="002A607B">
      <w:pPr>
        <w:keepNext/>
        <w:keepLines/>
        <w:rPr>
          <w:b/>
          <w:bCs/>
        </w:rPr>
      </w:pPr>
      <w:r w:rsidRPr="005B25A1">
        <w:rPr>
          <w:b/>
          <w:bCs/>
        </w:rPr>
        <w:t>Plenary Discussion:</w:t>
      </w:r>
    </w:p>
    <w:p w14:paraId="4C1ABEDC" w14:textId="77777777" w:rsidR="002A607B" w:rsidRPr="005B25A1" w:rsidRDefault="002A607B" w:rsidP="002A607B">
      <w:pPr>
        <w:keepNext/>
        <w:keepLines/>
      </w:pPr>
      <w:r>
        <w:rPr>
          <w:color w:val="0000FF"/>
        </w:rPr>
        <w:t>Not handled</w:t>
      </w:r>
      <w:r>
        <w:t>.</w:t>
      </w:r>
    </w:p>
    <w:p w14:paraId="3918E9AB" w14:textId="77777777" w:rsidR="002A607B" w:rsidRPr="00EB0339" w:rsidRDefault="002A607B" w:rsidP="002A607B">
      <w:r w:rsidRPr="005B25A1">
        <w:rPr>
          <w:b/>
          <w:bCs/>
        </w:rPr>
        <w:t>Status:</w:t>
      </w:r>
      <w:r>
        <w:t xml:space="preserve"> </w:t>
      </w:r>
      <w:r>
        <w:rPr>
          <w:color w:val="0000FF"/>
        </w:rPr>
        <w:t>Not handled</w:t>
      </w:r>
      <w:r>
        <w:t>.</w:t>
      </w:r>
    </w:p>
    <w:p w14:paraId="0BC9269B" w14:textId="77777777" w:rsidR="002A607B" w:rsidRPr="00EB0339" w:rsidRDefault="002A607B" w:rsidP="002A607B"/>
    <w:p w14:paraId="3EDAC7D9" w14:textId="77777777" w:rsidR="002A607B" w:rsidRDefault="002A607B" w:rsidP="002A607B">
      <w:pPr>
        <w:pStyle w:val="NormTop"/>
      </w:pPr>
      <w:r>
        <w:rPr>
          <w:color w:val="0000FF"/>
        </w:rPr>
        <w:t>S2-2509042</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#14 for KI#2.</w:t>
      </w:r>
    </w:p>
    <w:p w14:paraId="6A31AADE" w14:textId="77777777" w:rsidR="002A607B" w:rsidRPr="005B25A1" w:rsidRDefault="002A607B" w:rsidP="002A607B">
      <w:pPr>
        <w:keepNext/>
        <w:keepLines/>
        <w:rPr>
          <w:b/>
          <w:bCs/>
        </w:rPr>
      </w:pPr>
      <w:r w:rsidRPr="005B25A1">
        <w:rPr>
          <w:b/>
          <w:bCs/>
        </w:rPr>
        <w:t>Convenor comment:</w:t>
      </w:r>
    </w:p>
    <w:p w14:paraId="0E74FB17" w14:textId="77777777" w:rsidR="002A607B" w:rsidRPr="005B25A1" w:rsidRDefault="002A607B" w:rsidP="002A607B">
      <w:pPr>
        <w:keepNext/>
        <w:keepLines/>
      </w:pPr>
      <w:r w:rsidRPr="005B25A1">
        <w:t>Update sol#14.</w:t>
      </w:r>
    </w:p>
    <w:p w14:paraId="38D15F2C" w14:textId="77777777" w:rsidR="002A607B" w:rsidRPr="005B25A1" w:rsidRDefault="002A607B" w:rsidP="002A607B">
      <w:pPr>
        <w:keepNext/>
        <w:keepLines/>
        <w:rPr>
          <w:b/>
          <w:bCs/>
        </w:rPr>
      </w:pPr>
      <w:r w:rsidRPr="005B25A1">
        <w:rPr>
          <w:b/>
          <w:bCs/>
        </w:rPr>
        <w:t>Plenary Discussion:</w:t>
      </w:r>
    </w:p>
    <w:p w14:paraId="533CEF34" w14:textId="77777777" w:rsidR="002A607B" w:rsidRPr="005B25A1" w:rsidRDefault="002A607B" w:rsidP="002A607B">
      <w:pPr>
        <w:keepNext/>
        <w:keepLines/>
      </w:pPr>
      <w:r>
        <w:rPr>
          <w:color w:val="0000FF"/>
        </w:rPr>
        <w:t>Not handled</w:t>
      </w:r>
      <w:r>
        <w:t>.</w:t>
      </w:r>
    </w:p>
    <w:p w14:paraId="63B17E06" w14:textId="77777777" w:rsidR="002A607B" w:rsidRPr="00EB0339" w:rsidRDefault="002A607B" w:rsidP="002A607B">
      <w:r w:rsidRPr="005B25A1">
        <w:rPr>
          <w:b/>
          <w:bCs/>
        </w:rPr>
        <w:t>Status:</w:t>
      </w:r>
      <w:r>
        <w:t xml:space="preserve"> </w:t>
      </w:r>
      <w:r>
        <w:rPr>
          <w:color w:val="0000FF"/>
        </w:rPr>
        <w:t>Not handled</w:t>
      </w:r>
      <w:r>
        <w:t>.</w:t>
      </w:r>
    </w:p>
    <w:p w14:paraId="2B3C87BE" w14:textId="77777777" w:rsidR="002A607B" w:rsidRPr="00EB0339" w:rsidRDefault="002A607B" w:rsidP="002A607B"/>
    <w:p w14:paraId="4C305C83"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Interim conclusions</w:t>
      </w:r>
    </w:p>
    <w:p w14:paraId="7659FB48" w14:textId="77777777" w:rsidR="002A607B" w:rsidRDefault="002A607B" w:rsidP="002A607B">
      <w:pPr>
        <w:pStyle w:val="NormTop"/>
      </w:pPr>
      <w:r>
        <w:rPr>
          <w:color w:val="0000FF"/>
        </w:rPr>
        <w:t>S2-2508341</w:t>
      </w:r>
      <w:r w:rsidRPr="00D53282">
        <w:t xml:space="preserve"> </w:t>
      </w:r>
      <w:r>
        <w:t>(DISCUSSION) Discussion on GEO voice signalling (Source: vivo)</w:t>
      </w:r>
      <w:r>
        <w:br/>
      </w:r>
      <w:r w:rsidRPr="00D53282">
        <w:rPr>
          <w:b/>
        </w:rPr>
        <w:t>Document for:</w:t>
      </w:r>
      <w:r w:rsidRPr="00D53282">
        <w:t xml:space="preserve"> </w:t>
      </w:r>
      <w:r>
        <w:t>Discussion</w:t>
      </w:r>
      <w:r>
        <w:br/>
      </w:r>
      <w:r w:rsidRPr="00D53282">
        <w:rPr>
          <w:b/>
        </w:rPr>
        <w:t>Abstract:</w:t>
      </w:r>
      <w:r w:rsidRPr="00D53282">
        <w:t xml:space="preserve"> </w:t>
      </w:r>
      <w:r>
        <w:br/>
        <w:t>Discussion on GEO voice signalling.</w:t>
      </w:r>
    </w:p>
    <w:p w14:paraId="7509F65C" w14:textId="77777777" w:rsidR="002A607B" w:rsidRPr="005B25A1" w:rsidRDefault="002A607B" w:rsidP="002A607B">
      <w:pPr>
        <w:keepNext/>
        <w:keepLines/>
        <w:rPr>
          <w:b/>
          <w:bCs/>
        </w:rPr>
      </w:pPr>
      <w:r w:rsidRPr="005B25A1">
        <w:rPr>
          <w:b/>
          <w:bCs/>
        </w:rPr>
        <w:t>Convenor comment:</w:t>
      </w:r>
    </w:p>
    <w:p w14:paraId="1A3D1558" w14:textId="77777777" w:rsidR="002A607B" w:rsidRPr="005B25A1" w:rsidRDefault="002A607B" w:rsidP="002A607B">
      <w:pPr>
        <w:keepNext/>
        <w:keepLines/>
      </w:pPr>
      <w:r w:rsidRPr="005B25A1">
        <w:t>Note?</w:t>
      </w:r>
    </w:p>
    <w:p w14:paraId="3468966E" w14:textId="77777777" w:rsidR="002A607B" w:rsidRPr="005B25A1" w:rsidRDefault="002A607B" w:rsidP="002A607B">
      <w:pPr>
        <w:keepNext/>
        <w:keepLines/>
        <w:rPr>
          <w:b/>
          <w:bCs/>
        </w:rPr>
      </w:pPr>
      <w:r w:rsidRPr="005B25A1">
        <w:rPr>
          <w:b/>
          <w:bCs/>
        </w:rPr>
        <w:t>Plenary Discussion:</w:t>
      </w:r>
    </w:p>
    <w:p w14:paraId="2B5FBC0D" w14:textId="77777777" w:rsidR="002A607B" w:rsidRPr="005B25A1" w:rsidRDefault="002A607B" w:rsidP="002A607B">
      <w:pPr>
        <w:keepNext/>
        <w:keepLines/>
      </w:pPr>
      <w:r>
        <w:rPr>
          <w:color w:val="0000FF"/>
        </w:rPr>
        <w:t>Not handled</w:t>
      </w:r>
      <w:r>
        <w:t>.</w:t>
      </w:r>
    </w:p>
    <w:p w14:paraId="12BDFA25" w14:textId="77777777" w:rsidR="002A607B" w:rsidRPr="00EB0339" w:rsidRDefault="002A607B" w:rsidP="002A607B">
      <w:r w:rsidRPr="005B25A1">
        <w:rPr>
          <w:b/>
          <w:bCs/>
        </w:rPr>
        <w:t>Status:</w:t>
      </w:r>
      <w:r>
        <w:t xml:space="preserve"> </w:t>
      </w:r>
      <w:r>
        <w:rPr>
          <w:color w:val="0000FF"/>
        </w:rPr>
        <w:t>Not handled</w:t>
      </w:r>
      <w:r>
        <w:t>.</w:t>
      </w:r>
    </w:p>
    <w:p w14:paraId="1D32127E" w14:textId="77777777" w:rsidR="002A607B" w:rsidRPr="00EB0339" w:rsidRDefault="002A607B" w:rsidP="002A607B"/>
    <w:p w14:paraId="24FC3654" w14:textId="77777777" w:rsidR="002A607B" w:rsidRDefault="002A607B" w:rsidP="002A607B">
      <w:pPr>
        <w:pStyle w:val="NormTop"/>
      </w:pPr>
      <w:r>
        <w:rPr>
          <w:color w:val="0000FF"/>
        </w:rPr>
        <w:t>S2-2508289</w:t>
      </w:r>
      <w:r w:rsidRPr="00D53282">
        <w:t xml:space="preserve"> </w:t>
      </w:r>
      <w:r>
        <w:t xml:space="preserve">(P-CR) 23.700-19: Interim Conclusion for KI#2.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7ABD0416" w14:textId="77777777" w:rsidR="002A607B" w:rsidRPr="005B25A1" w:rsidRDefault="002A607B" w:rsidP="002A607B">
      <w:pPr>
        <w:keepNext/>
        <w:keepLines/>
        <w:rPr>
          <w:b/>
          <w:bCs/>
        </w:rPr>
      </w:pPr>
      <w:r w:rsidRPr="005B25A1">
        <w:rPr>
          <w:b/>
          <w:bCs/>
        </w:rPr>
        <w:t>Convenor comment:</w:t>
      </w:r>
    </w:p>
    <w:p w14:paraId="4052BC73" w14:textId="77777777" w:rsidR="002A607B" w:rsidRPr="005B25A1" w:rsidRDefault="002A607B" w:rsidP="002A607B">
      <w:pPr>
        <w:keepNext/>
        <w:keepLines/>
      </w:pPr>
      <w:r w:rsidRPr="005B25A1">
        <w:t>UNI interface should be optimized. A binary-encoded optimized IMS protocol shall be used.</w:t>
      </w:r>
    </w:p>
    <w:p w14:paraId="41145661" w14:textId="77777777" w:rsidR="002A607B" w:rsidRPr="005B25A1" w:rsidRDefault="002A607B" w:rsidP="002A607B">
      <w:pPr>
        <w:keepNext/>
        <w:keepLines/>
        <w:rPr>
          <w:b/>
          <w:bCs/>
        </w:rPr>
      </w:pPr>
      <w:r w:rsidRPr="005B25A1">
        <w:rPr>
          <w:b/>
          <w:bCs/>
        </w:rPr>
        <w:t>Plenary Discussion:</w:t>
      </w:r>
    </w:p>
    <w:p w14:paraId="44428F78" w14:textId="77777777" w:rsidR="002A607B" w:rsidRPr="005B25A1" w:rsidRDefault="002A607B" w:rsidP="002A607B">
      <w:pPr>
        <w:keepNext/>
        <w:keepLines/>
      </w:pPr>
      <w:r>
        <w:rPr>
          <w:color w:val="0000FF"/>
        </w:rPr>
        <w:t>Not handled</w:t>
      </w:r>
      <w:r>
        <w:t>.</w:t>
      </w:r>
    </w:p>
    <w:p w14:paraId="4886CC54" w14:textId="77777777" w:rsidR="002A607B" w:rsidRPr="00EB0339" w:rsidRDefault="002A607B" w:rsidP="002A607B">
      <w:r w:rsidRPr="005B25A1">
        <w:rPr>
          <w:b/>
          <w:bCs/>
        </w:rPr>
        <w:t>Status:</w:t>
      </w:r>
      <w:r>
        <w:t xml:space="preserve"> </w:t>
      </w:r>
      <w:r>
        <w:rPr>
          <w:color w:val="0000FF"/>
        </w:rPr>
        <w:t>Not handled</w:t>
      </w:r>
      <w:r>
        <w:t>.</w:t>
      </w:r>
    </w:p>
    <w:p w14:paraId="76599545" w14:textId="77777777" w:rsidR="002A607B" w:rsidRPr="00EB0339" w:rsidRDefault="002A607B" w:rsidP="002A607B"/>
    <w:p w14:paraId="65C06157" w14:textId="77777777" w:rsidR="002A607B" w:rsidRDefault="002A607B" w:rsidP="002A607B">
      <w:pPr>
        <w:pStyle w:val="NormTop"/>
      </w:pPr>
      <w:r>
        <w:rPr>
          <w:color w:val="0000FF"/>
        </w:rPr>
        <w:t>S2-2508732</w:t>
      </w:r>
      <w:r w:rsidRPr="00D53282">
        <w:t xml:space="preserve"> </w:t>
      </w:r>
      <w:r>
        <w:t>(P-CR) 23.700-19: Interim conclusions on KI#2 IMS enhancement for GEO NB-IoT NTN access.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20632864" w14:textId="77777777" w:rsidR="002A607B" w:rsidRPr="005B25A1" w:rsidRDefault="002A607B" w:rsidP="002A607B">
      <w:pPr>
        <w:keepNext/>
        <w:keepLines/>
        <w:rPr>
          <w:b/>
          <w:bCs/>
        </w:rPr>
      </w:pPr>
      <w:r w:rsidRPr="005B25A1">
        <w:rPr>
          <w:b/>
          <w:bCs/>
        </w:rPr>
        <w:t>Convenor comment:</w:t>
      </w:r>
    </w:p>
    <w:p w14:paraId="17113961" w14:textId="77777777" w:rsidR="002A607B" w:rsidRPr="005B25A1" w:rsidRDefault="002A607B" w:rsidP="002A607B">
      <w:pPr>
        <w:keepNext/>
        <w:keepLines/>
      </w:pPr>
      <w:r w:rsidRPr="005B25A1">
        <w:t>Reservation. Binary code based.</w:t>
      </w:r>
    </w:p>
    <w:p w14:paraId="0AD308CC" w14:textId="77777777" w:rsidR="002A607B" w:rsidRPr="005B25A1" w:rsidRDefault="002A607B" w:rsidP="002A607B">
      <w:pPr>
        <w:keepNext/>
        <w:keepLines/>
        <w:rPr>
          <w:b/>
          <w:bCs/>
        </w:rPr>
      </w:pPr>
      <w:r w:rsidRPr="005B25A1">
        <w:rPr>
          <w:b/>
          <w:bCs/>
        </w:rPr>
        <w:t>Plenary Discussion:</w:t>
      </w:r>
    </w:p>
    <w:p w14:paraId="5D052352" w14:textId="77777777" w:rsidR="002A607B" w:rsidRPr="005B25A1" w:rsidRDefault="002A607B" w:rsidP="002A607B">
      <w:pPr>
        <w:keepNext/>
        <w:keepLines/>
      </w:pPr>
      <w:r>
        <w:rPr>
          <w:color w:val="0000FF"/>
        </w:rPr>
        <w:t>Not handled</w:t>
      </w:r>
      <w:r>
        <w:t>.</w:t>
      </w:r>
    </w:p>
    <w:p w14:paraId="2928D6E2" w14:textId="77777777" w:rsidR="002A607B" w:rsidRPr="00EB0339" w:rsidRDefault="002A607B" w:rsidP="002A607B">
      <w:r w:rsidRPr="005B25A1">
        <w:rPr>
          <w:b/>
          <w:bCs/>
        </w:rPr>
        <w:t>Status:</w:t>
      </w:r>
      <w:r>
        <w:t xml:space="preserve"> </w:t>
      </w:r>
      <w:r>
        <w:rPr>
          <w:color w:val="0000FF"/>
        </w:rPr>
        <w:t>Not handled</w:t>
      </w:r>
      <w:r>
        <w:t>.</w:t>
      </w:r>
    </w:p>
    <w:p w14:paraId="1EC86AA1" w14:textId="77777777" w:rsidR="002A607B" w:rsidRPr="00EB0339" w:rsidRDefault="002A607B" w:rsidP="002A607B"/>
    <w:p w14:paraId="09AF63C1" w14:textId="77777777" w:rsidR="002A607B" w:rsidRDefault="002A607B" w:rsidP="002A607B">
      <w:pPr>
        <w:pStyle w:val="NormTop"/>
      </w:pPr>
      <w:r>
        <w:rPr>
          <w:color w:val="0000FF"/>
        </w:rPr>
        <w:t>S2-2508234</w:t>
      </w:r>
      <w:r w:rsidRPr="00D53282">
        <w:t xml:space="preserve"> </w:t>
      </w:r>
      <w:r>
        <w:t>(P-CR) 23.700-19: Interim conclusions on KI#2 IMS enhancement for GEO NB-IoT NTN access. (Source: Vivo,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28929E9C" w14:textId="77777777" w:rsidR="002A607B" w:rsidRPr="005B25A1" w:rsidRDefault="002A607B" w:rsidP="002A607B">
      <w:pPr>
        <w:keepNext/>
        <w:keepLines/>
        <w:rPr>
          <w:b/>
          <w:bCs/>
        </w:rPr>
      </w:pPr>
      <w:r w:rsidRPr="005B25A1">
        <w:rPr>
          <w:b/>
          <w:bCs/>
        </w:rPr>
        <w:t>Plenary Discussion:</w:t>
      </w:r>
    </w:p>
    <w:p w14:paraId="1BDB82B1" w14:textId="77777777" w:rsidR="002A607B" w:rsidRPr="005B25A1" w:rsidRDefault="002A607B" w:rsidP="002A607B">
      <w:pPr>
        <w:keepNext/>
        <w:keepLines/>
      </w:pPr>
      <w:r>
        <w:rPr>
          <w:color w:val="0000FF"/>
        </w:rPr>
        <w:t>Not handled</w:t>
      </w:r>
      <w:r>
        <w:t>.</w:t>
      </w:r>
    </w:p>
    <w:p w14:paraId="4F3186BC" w14:textId="77777777" w:rsidR="002A607B" w:rsidRPr="00EB0339" w:rsidRDefault="002A607B" w:rsidP="002A607B">
      <w:r w:rsidRPr="005B25A1">
        <w:rPr>
          <w:b/>
          <w:bCs/>
        </w:rPr>
        <w:t>Status:</w:t>
      </w:r>
      <w:r>
        <w:t xml:space="preserve"> </w:t>
      </w:r>
      <w:r>
        <w:rPr>
          <w:color w:val="0000FF"/>
        </w:rPr>
        <w:t>Not handled</w:t>
      </w:r>
      <w:r>
        <w:t>.</w:t>
      </w:r>
    </w:p>
    <w:p w14:paraId="3A0AAA3F" w14:textId="77777777" w:rsidR="002A607B" w:rsidRPr="00EB0339" w:rsidRDefault="002A607B" w:rsidP="002A607B"/>
    <w:p w14:paraId="46320575" w14:textId="77777777" w:rsidR="002A607B" w:rsidRDefault="002A607B" w:rsidP="002A607B">
      <w:pPr>
        <w:pStyle w:val="NormTop"/>
      </w:pPr>
      <w:r>
        <w:rPr>
          <w:color w:val="0000FF"/>
        </w:rPr>
        <w:t>S2-2508788</w:t>
      </w:r>
      <w:r w:rsidRPr="00D53282">
        <w:t xml:space="preserve"> </w:t>
      </w:r>
      <w:r>
        <w:t>(P-CR) 23.700-19: KI#2: Evaluation and interim agreements.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interim agreements on KI#2: IMS enhancement for GEO NB-IoT NTN access.</w:t>
      </w:r>
    </w:p>
    <w:p w14:paraId="080839CA" w14:textId="77777777" w:rsidR="002A607B" w:rsidRPr="005B25A1" w:rsidRDefault="002A607B" w:rsidP="002A607B">
      <w:pPr>
        <w:keepNext/>
        <w:keepLines/>
        <w:rPr>
          <w:b/>
          <w:bCs/>
        </w:rPr>
      </w:pPr>
      <w:r w:rsidRPr="005B25A1">
        <w:rPr>
          <w:b/>
          <w:bCs/>
        </w:rPr>
        <w:t>Convenor comment:</w:t>
      </w:r>
    </w:p>
    <w:p w14:paraId="3E9DBD85" w14:textId="77777777" w:rsidR="002A607B" w:rsidRPr="005B25A1" w:rsidRDefault="002A607B" w:rsidP="002A607B">
      <w:pPr>
        <w:keepNext/>
        <w:keepLines/>
      </w:pPr>
      <w:r w:rsidRPr="005B25A1">
        <w:t>B2BUA. QoS authorization and resource reservation are either preconfigured or triggered upon receipt of a SIP INVITE. Proactive Media Transcoding.</w:t>
      </w:r>
    </w:p>
    <w:p w14:paraId="447C6791" w14:textId="77777777" w:rsidR="002A607B" w:rsidRPr="005B25A1" w:rsidRDefault="002A607B" w:rsidP="002A607B">
      <w:pPr>
        <w:keepNext/>
        <w:keepLines/>
        <w:rPr>
          <w:b/>
          <w:bCs/>
        </w:rPr>
      </w:pPr>
      <w:r w:rsidRPr="005B25A1">
        <w:rPr>
          <w:b/>
          <w:bCs/>
        </w:rPr>
        <w:t>Plenary Discussion:</w:t>
      </w:r>
    </w:p>
    <w:p w14:paraId="739DEDC1" w14:textId="77777777" w:rsidR="002A607B" w:rsidRPr="005B25A1" w:rsidRDefault="002A607B" w:rsidP="002A607B">
      <w:pPr>
        <w:keepNext/>
        <w:keepLines/>
      </w:pPr>
      <w:r>
        <w:rPr>
          <w:color w:val="0000FF"/>
        </w:rPr>
        <w:t>Not handled</w:t>
      </w:r>
      <w:r>
        <w:t>.</w:t>
      </w:r>
    </w:p>
    <w:p w14:paraId="0CB6FB47" w14:textId="77777777" w:rsidR="002A607B" w:rsidRPr="00EB0339" w:rsidRDefault="002A607B" w:rsidP="002A607B">
      <w:r w:rsidRPr="005B25A1">
        <w:rPr>
          <w:b/>
          <w:bCs/>
        </w:rPr>
        <w:t>Status:</w:t>
      </w:r>
      <w:r>
        <w:t xml:space="preserve"> </w:t>
      </w:r>
      <w:r>
        <w:rPr>
          <w:color w:val="0000FF"/>
        </w:rPr>
        <w:t>Not handled</w:t>
      </w:r>
      <w:r>
        <w:t>.</w:t>
      </w:r>
    </w:p>
    <w:p w14:paraId="62D29780" w14:textId="77777777" w:rsidR="002A607B" w:rsidRPr="00EB0339" w:rsidRDefault="002A607B" w:rsidP="002A607B"/>
    <w:p w14:paraId="440AF8FE" w14:textId="77777777" w:rsidR="002A607B" w:rsidRDefault="002A607B" w:rsidP="002A607B">
      <w:pPr>
        <w:pStyle w:val="NormTop"/>
      </w:pPr>
      <w:r>
        <w:rPr>
          <w:color w:val="0000FF"/>
        </w:rPr>
        <w:t>S2-2508955</w:t>
      </w:r>
      <w:r w:rsidRPr="00D53282">
        <w:t xml:space="preserve"> </w:t>
      </w:r>
      <w:r>
        <w:t>(DISCUSSION) Discussion on media parameter pre-configuration for NB-IoT NTN IMS call (Source: Shanghai Chen Si Electronics)</w:t>
      </w:r>
      <w:r>
        <w:br/>
      </w:r>
      <w:r w:rsidRPr="00D53282">
        <w:rPr>
          <w:b/>
        </w:rPr>
        <w:t>Document for:</w:t>
      </w:r>
      <w:r w:rsidRPr="00D53282">
        <w:t xml:space="preserve"> </w:t>
      </w:r>
      <w:r>
        <w:t>Discussion</w:t>
      </w:r>
      <w:r>
        <w:br/>
      </w:r>
      <w:r w:rsidRPr="00D53282">
        <w:rPr>
          <w:b/>
        </w:rPr>
        <w:t>Abstract:</w:t>
      </w:r>
      <w:r w:rsidRPr="00D53282">
        <w:t xml:space="preserve"> </w:t>
      </w:r>
      <w:r>
        <w:br/>
        <w:t>Discussion on media parameter pre-configuration for NB-IoT NTN IMS call.</w:t>
      </w:r>
    </w:p>
    <w:p w14:paraId="73FF0CE6" w14:textId="77777777" w:rsidR="002A607B" w:rsidRPr="005B25A1" w:rsidRDefault="002A607B" w:rsidP="002A607B">
      <w:pPr>
        <w:keepNext/>
        <w:keepLines/>
        <w:rPr>
          <w:b/>
          <w:bCs/>
        </w:rPr>
      </w:pPr>
      <w:r w:rsidRPr="005B25A1">
        <w:rPr>
          <w:b/>
          <w:bCs/>
        </w:rPr>
        <w:t>Plenary Discussion:</w:t>
      </w:r>
    </w:p>
    <w:p w14:paraId="1A9ED196" w14:textId="77777777" w:rsidR="002A607B" w:rsidRPr="005B25A1" w:rsidRDefault="002A607B" w:rsidP="002A607B">
      <w:pPr>
        <w:keepNext/>
        <w:keepLines/>
      </w:pPr>
      <w:r>
        <w:rPr>
          <w:color w:val="0000FF"/>
        </w:rPr>
        <w:t>Not handled</w:t>
      </w:r>
      <w:r>
        <w:t>.</w:t>
      </w:r>
    </w:p>
    <w:p w14:paraId="59DB2F0C" w14:textId="77777777" w:rsidR="002A607B" w:rsidRPr="00EB0339" w:rsidRDefault="002A607B" w:rsidP="002A607B">
      <w:r w:rsidRPr="005B25A1">
        <w:rPr>
          <w:b/>
          <w:bCs/>
        </w:rPr>
        <w:t>Status:</w:t>
      </w:r>
      <w:r>
        <w:t xml:space="preserve"> </w:t>
      </w:r>
      <w:r>
        <w:rPr>
          <w:color w:val="0000FF"/>
        </w:rPr>
        <w:t>Not handled</w:t>
      </w:r>
      <w:r>
        <w:t>.</w:t>
      </w:r>
    </w:p>
    <w:p w14:paraId="48A8CB1B" w14:textId="77777777" w:rsidR="002A607B" w:rsidRPr="00EB0339" w:rsidRDefault="002A607B" w:rsidP="002A607B"/>
    <w:p w14:paraId="0E84AC4B" w14:textId="77777777" w:rsidR="002A607B" w:rsidRDefault="002A607B" w:rsidP="002A607B">
      <w:pPr>
        <w:pStyle w:val="NormTop"/>
      </w:pPr>
      <w:r>
        <w:rPr>
          <w:color w:val="0000FF"/>
        </w:rPr>
        <w:t>S2-2508956</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12D278CA" w14:textId="77777777" w:rsidR="002A607B" w:rsidRPr="005B25A1" w:rsidRDefault="002A607B" w:rsidP="002A607B">
      <w:pPr>
        <w:keepNext/>
        <w:keepLines/>
        <w:rPr>
          <w:b/>
          <w:bCs/>
        </w:rPr>
      </w:pPr>
      <w:r w:rsidRPr="005B25A1">
        <w:rPr>
          <w:b/>
          <w:bCs/>
        </w:rPr>
        <w:t>Convenor comment:</w:t>
      </w:r>
    </w:p>
    <w:p w14:paraId="2F70920F" w14:textId="77777777" w:rsidR="002A607B" w:rsidRPr="005B25A1" w:rsidRDefault="002A607B" w:rsidP="002A607B">
      <w:pPr>
        <w:keepNext/>
        <w:keepLines/>
      </w:pPr>
      <w:r w:rsidRPr="005B25A1">
        <w:t>Parameters such as codec or port numbers for IMS voice call over NB-IoT NTN is pre-configured during IMS registration flow.</w:t>
      </w:r>
    </w:p>
    <w:p w14:paraId="0CA01787" w14:textId="77777777" w:rsidR="002A607B" w:rsidRPr="005B25A1" w:rsidRDefault="002A607B" w:rsidP="002A607B">
      <w:pPr>
        <w:keepNext/>
        <w:keepLines/>
        <w:rPr>
          <w:b/>
          <w:bCs/>
        </w:rPr>
      </w:pPr>
      <w:r w:rsidRPr="005B25A1">
        <w:rPr>
          <w:b/>
          <w:bCs/>
        </w:rPr>
        <w:t>Plenary Discussion:</w:t>
      </w:r>
    </w:p>
    <w:p w14:paraId="74B353DB" w14:textId="77777777" w:rsidR="002A607B" w:rsidRPr="005B25A1" w:rsidRDefault="002A607B" w:rsidP="002A607B">
      <w:pPr>
        <w:keepNext/>
        <w:keepLines/>
      </w:pPr>
      <w:r>
        <w:rPr>
          <w:color w:val="0000FF"/>
        </w:rPr>
        <w:t>Not handled</w:t>
      </w:r>
      <w:r>
        <w:t>.</w:t>
      </w:r>
    </w:p>
    <w:p w14:paraId="1EA4F325" w14:textId="77777777" w:rsidR="002A607B" w:rsidRPr="00EB0339" w:rsidRDefault="002A607B" w:rsidP="002A607B">
      <w:r w:rsidRPr="005B25A1">
        <w:rPr>
          <w:b/>
          <w:bCs/>
        </w:rPr>
        <w:t>Status:</w:t>
      </w:r>
      <w:r>
        <w:t xml:space="preserve"> </w:t>
      </w:r>
      <w:r>
        <w:rPr>
          <w:color w:val="0000FF"/>
        </w:rPr>
        <w:t>Not handled</w:t>
      </w:r>
      <w:r>
        <w:t>.</w:t>
      </w:r>
    </w:p>
    <w:p w14:paraId="39108C36" w14:textId="77777777" w:rsidR="002A607B" w:rsidRPr="00EB0339" w:rsidRDefault="002A607B" w:rsidP="002A607B"/>
    <w:p w14:paraId="4ADFCF2E" w14:textId="77777777" w:rsidR="002A607B" w:rsidRDefault="002A607B" w:rsidP="002A607B">
      <w:pPr>
        <w:pStyle w:val="NormTop"/>
      </w:pPr>
      <w:r>
        <w:rPr>
          <w:color w:val="0000FF"/>
        </w:rPr>
        <w:t>S2-2509155</w:t>
      </w:r>
      <w:r w:rsidRPr="00D53282">
        <w:t xml:space="preserve"> </w:t>
      </w:r>
      <w:r>
        <w:t>(P-CR) 23.700-19: Aspects to fulfil for conclusions on KI#2 IMS enhancement for GEO NB-IoT NTN access.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the consideration of both a prerequisite and an evaluation criterion when assessing the proposed solutions for KI#2 IMS enhancement in GEO NB-IoT NTN access. Furthermore, it proposes new text to be added to the Architectural Assumptions section.</w:t>
      </w:r>
    </w:p>
    <w:p w14:paraId="071BF034" w14:textId="77777777" w:rsidR="002A607B" w:rsidRPr="005B25A1" w:rsidRDefault="002A607B" w:rsidP="002A607B">
      <w:pPr>
        <w:keepNext/>
        <w:keepLines/>
        <w:rPr>
          <w:b/>
          <w:bCs/>
        </w:rPr>
      </w:pPr>
      <w:r w:rsidRPr="005B25A1">
        <w:rPr>
          <w:b/>
          <w:bCs/>
        </w:rPr>
        <w:t>Convenor comment:</w:t>
      </w:r>
    </w:p>
    <w:p w14:paraId="55DAC239" w14:textId="77777777" w:rsidR="002A607B" w:rsidRPr="005B25A1" w:rsidRDefault="002A607B" w:rsidP="002A607B">
      <w:pPr>
        <w:keepNext/>
        <w:keepLines/>
      </w:pPr>
      <w:r w:rsidRPr="005B25A1">
        <w:t>Architectural Assumptions.</w:t>
      </w:r>
    </w:p>
    <w:p w14:paraId="4459DB8D" w14:textId="77777777" w:rsidR="002A607B" w:rsidRPr="005B25A1" w:rsidRDefault="002A607B" w:rsidP="002A607B">
      <w:pPr>
        <w:keepNext/>
        <w:keepLines/>
        <w:rPr>
          <w:b/>
          <w:bCs/>
        </w:rPr>
      </w:pPr>
      <w:r w:rsidRPr="005B25A1">
        <w:rPr>
          <w:b/>
          <w:bCs/>
        </w:rPr>
        <w:t>Plenary Discussion:</w:t>
      </w:r>
    </w:p>
    <w:p w14:paraId="464877B4" w14:textId="77777777" w:rsidR="002A607B" w:rsidRPr="005B25A1" w:rsidRDefault="002A607B" w:rsidP="002A607B">
      <w:pPr>
        <w:keepNext/>
        <w:keepLines/>
      </w:pPr>
      <w:r>
        <w:rPr>
          <w:color w:val="0000FF"/>
        </w:rPr>
        <w:t>Not handled</w:t>
      </w:r>
      <w:r>
        <w:t>.</w:t>
      </w:r>
    </w:p>
    <w:p w14:paraId="6525192B" w14:textId="77777777" w:rsidR="002A607B" w:rsidRPr="00EB0339" w:rsidRDefault="002A607B" w:rsidP="002A607B">
      <w:r w:rsidRPr="005B25A1">
        <w:rPr>
          <w:b/>
          <w:bCs/>
        </w:rPr>
        <w:t>Status:</w:t>
      </w:r>
      <w:r>
        <w:t xml:space="preserve"> </w:t>
      </w:r>
      <w:r>
        <w:rPr>
          <w:color w:val="0000FF"/>
        </w:rPr>
        <w:t>Not handled</w:t>
      </w:r>
      <w:r>
        <w:t>.</w:t>
      </w:r>
    </w:p>
    <w:p w14:paraId="5B436C39" w14:textId="77777777" w:rsidR="002A607B" w:rsidRPr="00EB0339" w:rsidRDefault="002A607B" w:rsidP="002A607B"/>
    <w:p w14:paraId="449BAC3C"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w:t>
      </w:r>
    </w:p>
    <w:p w14:paraId="232B585C" w14:textId="77777777" w:rsidR="002A607B" w:rsidRDefault="002A607B" w:rsidP="002A607B">
      <w:pPr>
        <w:pStyle w:val="NormTop"/>
      </w:pPr>
      <w:r>
        <w:rPr>
          <w:color w:val="0000FF"/>
        </w:rPr>
        <w:t>S2-2509044</w:t>
      </w:r>
      <w:r w:rsidRPr="00D53282">
        <w:t xml:space="preserve"> </w:t>
      </w:r>
      <w:r>
        <w:t xml:space="preserve">(P-CR) 23.700-19: [KI#5 conclusion update] Clarify Service Continuity for SSC Mode 2 in UE-SAT-UE.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50E97DBD"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S2-2507292</w:t>
      </w:r>
      <w:r>
        <w:t>.</w:t>
      </w:r>
    </w:p>
    <w:p w14:paraId="28899DF8" w14:textId="77777777" w:rsidR="002A607B" w:rsidRPr="005B25A1" w:rsidRDefault="002A607B" w:rsidP="002A607B">
      <w:pPr>
        <w:keepNext/>
        <w:keepLines/>
        <w:rPr>
          <w:b/>
          <w:bCs/>
        </w:rPr>
      </w:pPr>
      <w:r w:rsidRPr="005B25A1">
        <w:rPr>
          <w:b/>
          <w:bCs/>
        </w:rPr>
        <w:t>Convenor comment:</w:t>
      </w:r>
    </w:p>
    <w:p w14:paraId="427DF28F" w14:textId="77777777" w:rsidR="002A607B" w:rsidRPr="005B25A1" w:rsidRDefault="002A607B" w:rsidP="002A607B">
      <w:pPr>
        <w:keepNext/>
        <w:keepLines/>
      </w:pPr>
      <w:r w:rsidRPr="005B25A1">
        <w:t>Revision of (Unhandled) S2-2507292.</w:t>
      </w:r>
    </w:p>
    <w:p w14:paraId="74CF2C04" w14:textId="77777777" w:rsidR="002A607B" w:rsidRPr="005B25A1" w:rsidRDefault="002A607B" w:rsidP="002A607B">
      <w:pPr>
        <w:keepNext/>
        <w:keepLines/>
        <w:rPr>
          <w:b/>
          <w:bCs/>
        </w:rPr>
      </w:pPr>
      <w:r w:rsidRPr="005B25A1">
        <w:rPr>
          <w:b/>
          <w:bCs/>
        </w:rPr>
        <w:t>Plenary Discussion:</w:t>
      </w:r>
    </w:p>
    <w:p w14:paraId="4AD88E03" w14:textId="77777777" w:rsidR="002A607B" w:rsidRPr="005B25A1" w:rsidRDefault="002A607B" w:rsidP="002A607B">
      <w:pPr>
        <w:keepNext/>
        <w:keepLines/>
      </w:pPr>
      <w:r>
        <w:rPr>
          <w:color w:val="0000FF"/>
        </w:rPr>
        <w:t>Not handled</w:t>
      </w:r>
      <w:r>
        <w:t>.</w:t>
      </w:r>
    </w:p>
    <w:p w14:paraId="70CCECF7" w14:textId="77777777" w:rsidR="002A607B" w:rsidRPr="00EB0339" w:rsidRDefault="002A607B" w:rsidP="002A607B">
      <w:r w:rsidRPr="005B25A1">
        <w:rPr>
          <w:b/>
          <w:bCs/>
        </w:rPr>
        <w:t>Status:</w:t>
      </w:r>
      <w:r>
        <w:t xml:space="preserve"> </w:t>
      </w:r>
      <w:r>
        <w:rPr>
          <w:color w:val="0000FF"/>
        </w:rPr>
        <w:t>Not handled</w:t>
      </w:r>
      <w:r>
        <w:t>.</w:t>
      </w:r>
    </w:p>
    <w:p w14:paraId="00ABC4CF" w14:textId="77777777" w:rsidR="002A607B" w:rsidRPr="00EB0339" w:rsidRDefault="002A607B" w:rsidP="002A607B"/>
    <w:p w14:paraId="796ADDD4" w14:textId="77777777" w:rsidR="00956219" w:rsidRDefault="00956219" w:rsidP="00956219">
      <w:pPr>
        <w:pStyle w:val="Heading3"/>
      </w:pPr>
      <w:r>
        <w:t>20.2.1</w:t>
      </w:r>
      <w:r>
        <w:tab/>
        <w:t>Study on Architecture Enhancement to support Integrated Sensing and Communication (</w:t>
      </w:r>
      <w:proofErr w:type="spellStart"/>
      <w:r>
        <w:t>FS_Sensing_ARC</w:t>
      </w:r>
      <w:proofErr w:type="spellEnd"/>
      <w:r>
        <w:t>)</w:t>
      </w:r>
    </w:p>
    <w:p w14:paraId="13CD13EA" w14:textId="77777777" w:rsidR="00956219" w:rsidRDefault="00956219" w:rsidP="0095621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81C243" w14:textId="77777777" w:rsidR="00956219" w:rsidRDefault="00956219" w:rsidP="00956219"/>
    <w:p w14:paraId="36065E68" w14:textId="77777777" w:rsidR="00956219" w:rsidRDefault="00956219" w:rsidP="00956219"/>
    <w:p w14:paraId="2D607BFF"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6981B2A9" w14:textId="77777777" w:rsidR="00956219" w:rsidRDefault="00956219" w:rsidP="00956219">
      <w:pPr>
        <w:pStyle w:val="NormTop"/>
      </w:pPr>
      <w:r>
        <w:rPr>
          <w:color w:val="0000FF"/>
        </w:rPr>
        <w:t>S2-2509118</w:t>
      </w:r>
      <w:r w:rsidRPr="00D53282">
        <w:t xml:space="preserve"> </w:t>
      </w:r>
      <w:r>
        <w:t>(P-CR) 23.700-14: Add a term for Sensing QoS.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a term for Sensing QoS.</w:t>
      </w:r>
    </w:p>
    <w:p w14:paraId="2FAFF31C" w14:textId="77777777" w:rsidR="00956219" w:rsidRPr="005B25A1" w:rsidRDefault="00956219" w:rsidP="00956219">
      <w:pPr>
        <w:keepNext/>
        <w:keepLines/>
        <w:rPr>
          <w:b/>
          <w:bCs/>
        </w:rPr>
      </w:pPr>
      <w:r w:rsidRPr="005B25A1">
        <w:rPr>
          <w:b/>
          <w:bCs/>
        </w:rPr>
        <w:t>Plenary Discussion:</w:t>
      </w:r>
    </w:p>
    <w:p w14:paraId="0C0E3A5D" w14:textId="77777777" w:rsidR="00956219" w:rsidRPr="005B25A1" w:rsidRDefault="00956219" w:rsidP="00956219">
      <w:pPr>
        <w:keepNext/>
        <w:keepLines/>
      </w:pPr>
      <w:r>
        <w:rPr>
          <w:color w:val="0000FF"/>
        </w:rPr>
        <w:t>Not handled</w:t>
      </w:r>
      <w:r>
        <w:t>.</w:t>
      </w:r>
    </w:p>
    <w:p w14:paraId="18E1B650" w14:textId="77777777" w:rsidR="00956219" w:rsidRPr="00EB0339" w:rsidRDefault="00956219" w:rsidP="00956219">
      <w:r w:rsidRPr="005B25A1">
        <w:rPr>
          <w:b/>
          <w:bCs/>
        </w:rPr>
        <w:t>Status:</w:t>
      </w:r>
      <w:r>
        <w:t xml:space="preserve"> </w:t>
      </w:r>
      <w:r>
        <w:rPr>
          <w:color w:val="0000FF"/>
        </w:rPr>
        <w:t>Not handled</w:t>
      </w:r>
      <w:r>
        <w:t>.</w:t>
      </w:r>
    </w:p>
    <w:p w14:paraId="261BDB34" w14:textId="77777777" w:rsidR="00956219" w:rsidRPr="00EB0339" w:rsidRDefault="00956219" w:rsidP="00956219"/>
    <w:p w14:paraId="15B51FF4"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out on SA WG2 </w:t>
      </w:r>
      <w:proofErr w:type="spellStart"/>
      <w:r>
        <w:rPr>
          <w:color w:val="0000FF"/>
        </w:rPr>
        <w:t>FS_Sensing_ARC</w:t>
      </w:r>
      <w:proofErr w:type="spellEnd"/>
      <w:r>
        <w:rPr>
          <w:color w:val="0000FF"/>
        </w:rPr>
        <w:t xml:space="preserve"> status</w:t>
      </w:r>
    </w:p>
    <w:p w14:paraId="609780BF" w14:textId="77777777" w:rsidR="00956219" w:rsidRDefault="00956219" w:rsidP="00956219">
      <w:pPr>
        <w:pStyle w:val="NormTop"/>
      </w:pPr>
      <w:r>
        <w:rPr>
          <w:color w:val="0000FF"/>
        </w:rPr>
        <w:t>S2-2508282</w:t>
      </w:r>
      <w:r w:rsidRPr="00D53282">
        <w:t xml:space="preserve"> </w:t>
      </w:r>
      <w:r>
        <w:t>(LS OUT) [DRAFT] LS on sensing data and the association information collection and transport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data and the association information collection and transport.</w:t>
      </w:r>
    </w:p>
    <w:p w14:paraId="2F330690" w14:textId="77777777" w:rsidR="00956219" w:rsidRPr="005B25A1" w:rsidRDefault="00956219" w:rsidP="00956219">
      <w:pPr>
        <w:keepNext/>
        <w:keepLines/>
        <w:rPr>
          <w:b/>
          <w:bCs/>
        </w:rPr>
      </w:pPr>
      <w:r w:rsidRPr="005B25A1">
        <w:rPr>
          <w:b/>
          <w:bCs/>
        </w:rPr>
        <w:t>Convenor comment:</w:t>
      </w:r>
    </w:p>
    <w:p w14:paraId="538FA0B9" w14:textId="77777777" w:rsidR="00956219" w:rsidRPr="005B25A1" w:rsidRDefault="00956219" w:rsidP="00956219">
      <w:pPr>
        <w:keepNext/>
        <w:keepLines/>
      </w:pPr>
      <w:r w:rsidRPr="005B25A1">
        <w:t>Handle as baseline. To capture all the possible content during the interim agreements discussion in SA2#171.</w:t>
      </w:r>
    </w:p>
    <w:p w14:paraId="4815ADF3" w14:textId="77777777" w:rsidR="00956219" w:rsidRPr="005B25A1" w:rsidRDefault="00956219" w:rsidP="00956219">
      <w:pPr>
        <w:keepNext/>
        <w:keepLines/>
        <w:rPr>
          <w:b/>
          <w:bCs/>
        </w:rPr>
      </w:pPr>
      <w:r w:rsidRPr="005B25A1">
        <w:rPr>
          <w:b/>
          <w:bCs/>
        </w:rPr>
        <w:t>Parallel discussion:</w:t>
      </w:r>
    </w:p>
    <w:p w14:paraId="02BF2DD4" w14:textId="77777777" w:rsidR="00956219" w:rsidRPr="005B25A1" w:rsidRDefault="00956219" w:rsidP="00956219">
      <w:pPr>
        <w:keepNext/>
        <w:keepLines/>
      </w:pPr>
      <w:r w:rsidRPr="005B25A1">
        <w:t>Revised in parallel session to</w:t>
      </w:r>
      <w:r>
        <w:rPr>
          <w:color w:val="0000FF"/>
        </w:rPr>
        <w:t xml:space="preserve"> S2-2509417</w:t>
      </w:r>
      <w:r>
        <w:t>.</w:t>
      </w:r>
    </w:p>
    <w:p w14:paraId="7B4DDCBA" w14:textId="77777777" w:rsidR="00956219" w:rsidRDefault="00956219" w:rsidP="00956219">
      <w:pPr>
        <w:keepNext/>
        <w:keepLines/>
        <w:rPr>
          <w:b/>
          <w:bCs/>
        </w:rPr>
      </w:pPr>
      <w:r>
        <w:rPr>
          <w:b/>
          <w:bCs/>
        </w:rPr>
        <w:t>Plenary Discussion:</w:t>
      </w:r>
    </w:p>
    <w:p w14:paraId="7519CD0C" w14:textId="77777777" w:rsidR="00956219" w:rsidRPr="004A1F45" w:rsidRDefault="00956219" w:rsidP="00956219">
      <w:pPr>
        <w:keepNext/>
        <w:keepLines/>
      </w:pPr>
      <w:r>
        <w:t xml:space="preserve">OPPO suggested to send this to RAN WG3 and copy the other WGs. It was commented that the discussions are incomplete in SA WG2 on this and did not see the use of sending a reply at this time. This was then </w:t>
      </w:r>
      <w:r w:rsidRPr="004A1F45">
        <w:rPr>
          <w:color w:val="3333FF"/>
        </w:rPr>
        <w:t>postponed</w:t>
      </w:r>
      <w:r>
        <w:t>.</w:t>
      </w:r>
    </w:p>
    <w:p w14:paraId="79DC317A" w14:textId="77777777" w:rsidR="00956219" w:rsidRDefault="00956219" w:rsidP="00956219">
      <w:r>
        <w:rPr>
          <w:b/>
          <w:bCs/>
        </w:rPr>
        <w:t>Status:</w:t>
      </w:r>
      <w:r>
        <w:t xml:space="preserve"> </w:t>
      </w:r>
      <w:r w:rsidRPr="004A1F45">
        <w:rPr>
          <w:color w:val="3333FF"/>
        </w:rPr>
        <w:t>Postponed</w:t>
      </w:r>
      <w:r>
        <w:t>.</w:t>
      </w:r>
    </w:p>
    <w:p w14:paraId="0F6319B9" w14:textId="77777777" w:rsidR="00956219" w:rsidRPr="00EB0339" w:rsidRDefault="00956219" w:rsidP="00956219"/>
    <w:p w14:paraId="67DE802F" w14:textId="77777777" w:rsidR="00956219" w:rsidRDefault="00956219" w:rsidP="00956219">
      <w:pPr>
        <w:pStyle w:val="NormTop"/>
      </w:pPr>
      <w:r>
        <w:rPr>
          <w:color w:val="0000FF"/>
        </w:rPr>
        <w:t>S2-2509261</w:t>
      </w:r>
      <w:r w:rsidRPr="00D53282">
        <w:t xml:space="preserve"> </w:t>
      </w:r>
      <w:r>
        <w:t>(LS OUT) [DRAFT] LS on SA WG2 interim agreements progress for Sensing study (Source: Beijing Xiaomi Electronics)</w:t>
      </w:r>
      <w:r>
        <w:br/>
      </w:r>
      <w:r w:rsidRPr="00D53282">
        <w:rPr>
          <w:b/>
        </w:rPr>
        <w:t>Document for:</w:t>
      </w:r>
      <w:r w:rsidRPr="00D53282">
        <w:t xml:space="preserve"> </w:t>
      </w:r>
      <w:r>
        <w:t>Approval</w:t>
      </w:r>
      <w:r>
        <w:br/>
      </w:r>
      <w:r w:rsidRPr="00D53282">
        <w:rPr>
          <w:b/>
        </w:rPr>
        <w:t>Abstract:</w:t>
      </w:r>
      <w:r w:rsidRPr="00D53282">
        <w:t xml:space="preserve"> </w:t>
      </w:r>
      <w:r>
        <w:br/>
        <w:t>To: RAN WG1, RAN WG3. CC: RAN WG2. Attachments: [agreed doc number for the interim agreement].</w:t>
      </w:r>
    </w:p>
    <w:p w14:paraId="5DE86AD5"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S2-2509417</w:t>
      </w:r>
      <w:r>
        <w:t>.</w:t>
      </w:r>
    </w:p>
    <w:p w14:paraId="38574C77" w14:textId="77777777" w:rsidR="00956219" w:rsidRPr="005B25A1" w:rsidRDefault="00956219" w:rsidP="00956219">
      <w:pPr>
        <w:keepNext/>
        <w:keepLines/>
        <w:rPr>
          <w:b/>
          <w:bCs/>
        </w:rPr>
      </w:pPr>
      <w:r w:rsidRPr="005B25A1">
        <w:rPr>
          <w:b/>
          <w:bCs/>
        </w:rPr>
        <w:t>Convenor comment:</w:t>
      </w:r>
    </w:p>
    <w:p w14:paraId="081D37F7" w14:textId="77777777" w:rsidR="00956219" w:rsidRPr="005B25A1" w:rsidRDefault="00956219" w:rsidP="00956219">
      <w:pPr>
        <w:keepNext/>
        <w:keepLines/>
      </w:pPr>
      <w:r w:rsidRPr="005B25A1">
        <w:t>Merge into S2-2508282.</w:t>
      </w:r>
    </w:p>
    <w:p w14:paraId="63F8C430" w14:textId="77777777" w:rsidR="00956219" w:rsidRPr="005B25A1" w:rsidRDefault="00956219" w:rsidP="00956219">
      <w:pPr>
        <w:keepNext/>
        <w:keepLines/>
        <w:rPr>
          <w:b/>
          <w:bCs/>
        </w:rPr>
      </w:pPr>
      <w:r w:rsidRPr="005B25A1">
        <w:rPr>
          <w:b/>
          <w:bCs/>
        </w:rPr>
        <w:t>Parallel discussion:</w:t>
      </w:r>
    </w:p>
    <w:p w14:paraId="598B4DE3" w14:textId="77777777" w:rsidR="00956219" w:rsidRPr="005B25A1" w:rsidRDefault="00956219" w:rsidP="00956219">
      <w:pPr>
        <w:keepNext/>
        <w:keepLines/>
      </w:pPr>
      <w:r w:rsidRPr="005B25A1">
        <w:t>Merged.</w:t>
      </w:r>
    </w:p>
    <w:p w14:paraId="5037DF3F" w14:textId="77777777" w:rsidR="00956219" w:rsidRPr="00EB0339" w:rsidRDefault="00956219" w:rsidP="00956219">
      <w:r w:rsidRPr="005B25A1">
        <w:rPr>
          <w:b/>
          <w:bCs/>
        </w:rPr>
        <w:t>Status:</w:t>
      </w:r>
      <w:r>
        <w:t xml:space="preserve"> </w:t>
      </w:r>
      <w:r>
        <w:rPr>
          <w:color w:val="0000FF"/>
        </w:rPr>
        <w:t>Merged</w:t>
      </w:r>
      <w:r>
        <w:t>.</w:t>
      </w:r>
    </w:p>
    <w:p w14:paraId="0A7C4F4E" w14:textId="77777777" w:rsidR="00956219" w:rsidRPr="00EB0339" w:rsidRDefault="00956219" w:rsidP="00956219"/>
    <w:p w14:paraId="5DFB0786" w14:textId="77777777" w:rsidR="00956219" w:rsidRDefault="00956219" w:rsidP="00956219">
      <w:pPr>
        <w:pStyle w:val="NormTop"/>
      </w:pPr>
      <w:r>
        <w:rPr>
          <w:color w:val="0000FF"/>
        </w:rPr>
        <w:t>S2-2508242</w:t>
      </w:r>
      <w:r w:rsidRPr="00D53282">
        <w:t xml:space="preserve"> </w:t>
      </w:r>
      <w:r>
        <w:t>(LS OUT) [DRAFT] LS on Status of Sensing study (Source: Huawei)</w:t>
      </w:r>
      <w:r>
        <w:br/>
      </w:r>
      <w:r w:rsidRPr="00D53282">
        <w:rPr>
          <w:b/>
        </w:rPr>
        <w:t>Document for:</w:t>
      </w:r>
      <w:r w:rsidRPr="00D53282">
        <w:t xml:space="preserve"> </w:t>
      </w:r>
      <w:r>
        <w:t>Approval</w:t>
      </w:r>
      <w:r>
        <w:br/>
      </w:r>
      <w:r w:rsidRPr="00D53282">
        <w:rPr>
          <w:b/>
        </w:rPr>
        <w:t>Abstract:</w:t>
      </w:r>
      <w:r w:rsidRPr="00D53282">
        <w:t xml:space="preserve"> </w:t>
      </w:r>
      <w:r>
        <w:br/>
        <w:t xml:space="preserve">Status of sensing study and request of </w:t>
      </w:r>
      <w:proofErr w:type="spellStart"/>
      <w:r>
        <w:t>claifications</w:t>
      </w:r>
      <w:proofErr w:type="spellEnd"/>
      <w:r>
        <w:t>.</w:t>
      </w:r>
    </w:p>
    <w:p w14:paraId="025C959F"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S2-2509417</w:t>
      </w:r>
      <w:r>
        <w:t>.</w:t>
      </w:r>
    </w:p>
    <w:p w14:paraId="34E4A47E" w14:textId="77777777" w:rsidR="00956219" w:rsidRPr="005B25A1" w:rsidRDefault="00956219" w:rsidP="00956219">
      <w:pPr>
        <w:keepNext/>
        <w:keepLines/>
        <w:rPr>
          <w:b/>
          <w:bCs/>
        </w:rPr>
      </w:pPr>
      <w:r w:rsidRPr="005B25A1">
        <w:rPr>
          <w:b/>
          <w:bCs/>
        </w:rPr>
        <w:t>Convenor comment:</w:t>
      </w:r>
    </w:p>
    <w:p w14:paraId="4287444D" w14:textId="77777777" w:rsidR="00956219" w:rsidRPr="005B25A1" w:rsidRDefault="00956219" w:rsidP="00956219">
      <w:pPr>
        <w:keepNext/>
        <w:keepLines/>
      </w:pPr>
      <w:r w:rsidRPr="005B25A1">
        <w:t>Merge into S2-2508282.</w:t>
      </w:r>
    </w:p>
    <w:p w14:paraId="5A54163D" w14:textId="77777777" w:rsidR="00956219" w:rsidRPr="005B25A1" w:rsidRDefault="00956219" w:rsidP="00956219">
      <w:pPr>
        <w:keepNext/>
        <w:keepLines/>
        <w:rPr>
          <w:b/>
          <w:bCs/>
        </w:rPr>
      </w:pPr>
      <w:r w:rsidRPr="005B25A1">
        <w:rPr>
          <w:b/>
          <w:bCs/>
        </w:rPr>
        <w:t>Parallel discussion:</w:t>
      </w:r>
    </w:p>
    <w:p w14:paraId="66E5FAF3" w14:textId="77777777" w:rsidR="00956219" w:rsidRPr="005B25A1" w:rsidRDefault="00956219" w:rsidP="00956219">
      <w:pPr>
        <w:keepNext/>
        <w:keepLines/>
      </w:pPr>
      <w:r w:rsidRPr="005B25A1">
        <w:t>Merged.</w:t>
      </w:r>
    </w:p>
    <w:p w14:paraId="1FD91F7C" w14:textId="77777777" w:rsidR="00956219" w:rsidRPr="00EB0339" w:rsidRDefault="00956219" w:rsidP="00956219">
      <w:r w:rsidRPr="005B25A1">
        <w:rPr>
          <w:b/>
          <w:bCs/>
        </w:rPr>
        <w:t>Status:</w:t>
      </w:r>
      <w:r>
        <w:t xml:space="preserve"> </w:t>
      </w:r>
      <w:r>
        <w:rPr>
          <w:color w:val="0000FF"/>
        </w:rPr>
        <w:t>Merged</w:t>
      </w:r>
      <w:r>
        <w:t>.</w:t>
      </w:r>
    </w:p>
    <w:p w14:paraId="67999E67" w14:textId="77777777" w:rsidR="00956219" w:rsidRPr="00EB0339" w:rsidRDefault="00956219" w:rsidP="00956219"/>
    <w:p w14:paraId="0B5EC4C4" w14:textId="77777777" w:rsidR="00956219" w:rsidRDefault="00956219" w:rsidP="00956219">
      <w:pPr>
        <w:pStyle w:val="NormTop"/>
      </w:pPr>
      <w:r>
        <w:rPr>
          <w:color w:val="0000FF"/>
        </w:rPr>
        <w:t>S2-2508850</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rsidRPr="00D53282">
        <w:t xml:space="preserve"> </w:t>
      </w:r>
      <w:r>
        <w:br/>
        <w:t>SA WG2 would like to request feedback on several aspects related to Sensing Work from RAN WG3.</w:t>
      </w:r>
    </w:p>
    <w:p w14:paraId="4DAF4388"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S2-2509417</w:t>
      </w:r>
      <w:r>
        <w:t>.</w:t>
      </w:r>
    </w:p>
    <w:p w14:paraId="57BE9850" w14:textId="77777777" w:rsidR="00956219" w:rsidRPr="005B25A1" w:rsidRDefault="00956219" w:rsidP="00956219">
      <w:pPr>
        <w:keepNext/>
        <w:keepLines/>
        <w:rPr>
          <w:b/>
          <w:bCs/>
        </w:rPr>
      </w:pPr>
      <w:r w:rsidRPr="005B25A1">
        <w:rPr>
          <w:b/>
          <w:bCs/>
        </w:rPr>
        <w:t>Convenor comment:</w:t>
      </w:r>
    </w:p>
    <w:p w14:paraId="45E62215" w14:textId="77777777" w:rsidR="00956219" w:rsidRPr="005B25A1" w:rsidRDefault="00956219" w:rsidP="00956219">
      <w:pPr>
        <w:keepNext/>
        <w:keepLines/>
      </w:pPr>
      <w:r w:rsidRPr="005B25A1">
        <w:t>Merge into S2-2508282.</w:t>
      </w:r>
    </w:p>
    <w:p w14:paraId="28B6647C" w14:textId="77777777" w:rsidR="00956219" w:rsidRPr="005B25A1" w:rsidRDefault="00956219" w:rsidP="00956219">
      <w:pPr>
        <w:keepNext/>
        <w:keepLines/>
        <w:rPr>
          <w:b/>
          <w:bCs/>
        </w:rPr>
      </w:pPr>
      <w:r w:rsidRPr="005B25A1">
        <w:rPr>
          <w:b/>
          <w:bCs/>
        </w:rPr>
        <w:t>Parallel discussion:</w:t>
      </w:r>
    </w:p>
    <w:p w14:paraId="7839AF40" w14:textId="77777777" w:rsidR="00956219" w:rsidRPr="005B25A1" w:rsidRDefault="00956219" w:rsidP="00956219">
      <w:pPr>
        <w:keepNext/>
        <w:keepLines/>
      </w:pPr>
      <w:r w:rsidRPr="005B25A1">
        <w:t>Merged.</w:t>
      </w:r>
    </w:p>
    <w:p w14:paraId="58053205" w14:textId="77777777" w:rsidR="00956219" w:rsidRPr="00EB0339" w:rsidRDefault="00956219" w:rsidP="00956219">
      <w:r w:rsidRPr="005B25A1">
        <w:rPr>
          <w:b/>
          <w:bCs/>
        </w:rPr>
        <w:t>Status:</w:t>
      </w:r>
      <w:r>
        <w:t xml:space="preserve"> </w:t>
      </w:r>
      <w:r>
        <w:rPr>
          <w:color w:val="0000FF"/>
        </w:rPr>
        <w:t>Merged</w:t>
      </w:r>
      <w:r>
        <w:t>.</w:t>
      </w:r>
    </w:p>
    <w:p w14:paraId="5A5CC8C0" w14:textId="77777777" w:rsidR="00956219" w:rsidRPr="00EB0339" w:rsidRDefault="00956219" w:rsidP="00956219"/>
    <w:p w14:paraId="348E4CE9"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KI#1</w:t>
      </w:r>
    </w:p>
    <w:p w14:paraId="52295458" w14:textId="77777777" w:rsidR="00956219" w:rsidRDefault="00956219" w:rsidP="00956219">
      <w:pPr>
        <w:pStyle w:val="NormTop"/>
      </w:pPr>
      <w:r>
        <w:rPr>
          <w:color w:val="0000FF"/>
        </w:rPr>
        <w:t>S2-2509241</w:t>
      </w:r>
      <w:r w:rsidRPr="00D53282">
        <w:t xml:space="preserve"> </w:t>
      </w:r>
      <w:r>
        <w:t>(P-CR) 23.700-14: Interim agreement/Conclusion for KI#1 System Architecture to Support Sensing.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KI#1 System Architecture to Support Sensing.</w:t>
      </w:r>
    </w:p>
    <w:p w14:paraId="16959BAC" w14:textId="77777777" w:rsidR="00956219" w:rsidRPr="005B25A1" w:rsidRDefault="00956219" w:rsidP="00956219">
      <w:pPr>
        <w:keepNext/>
        <w:keepLines/>
        <w:rPr>
          <w:b/>
          <w:bCs/>
        </w:rPr>
      </w:pPr>
      <w:r w:rsidRPr="005B25A1">
        <w:rPr>
          <w:b/>
          <w:bCs/>
        </w:rPr>
        <w:t>Convenor comment:</w:t>
      </w:r>
    </w:p>
    <w:p w14:paraId="0481D7F3" w14:textId="77777777" w:rsidR="00956219" w:rsidRPr="005B25A1" w:rsidRDefault="00956219" w:rsidP="00956219">
      <w:pPr>
        <w:keepNext/>
        <w:keepLines/>
      </w:pPr>
      <w:r w:rsidRPr="005B25A1">
        <w:t>Handle as baseline.</w:t>
      </w:r>
    </w:p>
    <w:p w14:paraId="04463D2E" w14:textId="77777777" w:rsidR="00956219" w:rsidRPr="005B25A1" w:rsidRDefault="00956219" w:rsidP="00956219">
      <w:pPr>
        <w:keepNext/>
        <w:keepLines/>
        <w:rPr>
          <w:b/>
          <w:bCs/>
        </w:rPr>
      </w:pPr>
      <w:r w:rsidRPr="005B25A1">
        <w:rPr>
          <w:b/>
          <w:bCs/>
        </w:rPr>
        <w:t>Parallel discussion:</w:t>
      </w:r>
    </w:p>
    <w:p w14:paraId="15A5AE28" w14:textId="77777777" w:rsidR="00956219" w:rsidRPr="005B25A1" w:rsidRDefault="00956219" w:rsidP="00956219">
      <w:pPr>
        <w:keepNext/>
        <w:keepLines/>
      </w:pPr>
      <w:r w:rsidRPr="005B25A1">
        <w:t>Revised in parallel session to</w:t>
      </w:r>
      <w:r>
        <w:rPr>
          <w:color w:val="0000FF"/>
        </w:rPr>
        <w:t xml:space="preserve"> S2-2509413</w:t>
      </w:r>
      <w:r>
        <w:t>.</w:t>
      </w:r>
    </w:p>
    <w:p w14:paraId="101700F6" w14:textId="77777777" w:rsidR="00956219" w:rsidRPr="005B25A1" w:rsidRDefault="00956219" w:rsidP="00956219">
      <w:pPr>
        <w:keepNext/>
        <w:keepLines/>
      </w:pPr>
      <w:r w:rsidRPr="005B25A1">
        <w:t>Revised in parallel session to</w:t>
      </w:r>
      <w:r>
        <w:rPr>
          <w:color w:val="0000FF"/>
        </w:rPr>
        <w:t xml:space="preserve"> S2-2509448</w:t>
      </w:r>
      <w:r>
        <w:t>.</w:t>
      </w:r>
    </w:p>
    <w:p w14:paraId="5D8C9B55" w14:textId="77777777" w:rsidR="00956219" w:rsidRPr="005B25A1" w:rsidRDefault="00956219" w:rsidP="00956219">
      <w:pPr>
        <w:keepNext/>
        <w:keepLines/>
      </w:pPr>
      <w:r w:rsidRPr="005B25A1">
        <w:t xml:space="preserve">Principle 1: one new Network Function (i.e., Sensing Function, SF) is defined to support Sensing Service. the SF may contain Sensing control functionality (SCF) and Sensing Processing functionality (SPF).NOTE 1:. There is no standardized interface between the SCF and SPF in Rel-20 5G-A. NOTE 2: How to capture The deployment options of SPF(s) functionality and SCF functionality of the same SF, e.g., co-located or separated can be discussed during the normative phase. NOTE 3: the final name and Acronym for Sensing Function may need further update if necessary. Principle 2: NO dedicated storage NF is needed to store the Sensing data and Sensing result. Principle 3: in this study, the </w:t>
      </w:r>
      <w:proofErr w:type="spellStart"/>
      <w:r w:rsidRPr="005B25A1">
        <w:t>gNB</w:t>
      </w:r>
      <w:proofErr w:type="spellEnd"/>
      <w:r w:rsidRPr="005B25A1">
        <w:t xml:space="preserve"> is the only entity that acts as the Sensing Entity (SE). NOTE4: Privacy protection and other security aspects will be coordinated with SA WG3, and the related impact to architecture enhancement will be based on SA WG3 during the normative phase. NOTE 5: other KI's interim conclusions will be aligned with KI#1 conclusions. Revised in parallel session to</w:t>
      </w:r>
      <w:r>
        <w:rPr>
          <w:color w:val="0000FF"/>
        </w:rPr>
        <w:t xml:space="preserve"> S2-2509659</w:t>
      </w:r>
      <w:r>
        <w:t>.</w:t>
      </w:r>
    </w:p>
    <w:p w14:paraId="762FEE08" w14:textId="77777777" w:rsidR="00956219" w:rsidRDefault="00956219" w:rsidP="00956219">
      <w:pPr>
        <w:keepNext/>
        <w:keepLines/>
        <w:rPr>
          <w:b/>
          <w:bCs/>
        </w:rPr>
      </w:pPr>
      <w:r>
        <w:rPr>
          <w:b/>
          <w:bCs/>
        </w:rPr>
        <w:t>Plenary Discussion:</w:t>
      </w:r>
    </w:p>
    <w:p w14:paraId="27CBA72A" w14:textId="77777777" w:rsidR="00956219" w:rsidRDefault="00956219" w:rsidP="00956219">
      <w:pPr>
        <w:keepNext/>
        <w:keepLines/>
      </w:pPr>
      <w:r>
        <w:t xml:space="preserve">  </w:t>
      </w:r>
      <w:r>
        <w:rPr>
          <w:color w:val="FF0000"/>
        </w:rPr>
        <w:t>&lt;RETURN - OPEN&gt;</w:t>
      </w:r>
    </w:p>
    <w:p w14:paraId="4AD8AC48" w14:textId="77777777" w:rsidR="00956219" w:rsidRDefault="00956219" w:rsidP="00956219">
      <w:r>
        <w:rPr>
          <w:b/>
          <w:bCs/>
        </w:rPr>
        <w:t>Status:</w:t>
      </w:r>
      <w:r>
        <w:t xml:space="preserve"> </w:t>
      </w:r>
      <w:r>
        <w:rPr>
          <w:color w:val="FF0000"/>
        </w:rPr>
        <w:t>OPEN</w:t>
      </w:r>
    </w:p>
    <w:p w14:paraId="75561E92" w14:textId="77777777" w:rsidR="00956219" w:rsidRPr="00EB0339" w:rsidRDefault="00956219" w:rsidP="00956219"/>
    <w:p w14:paraId="03DFADC5" w14:textId="77777777" w:rsidR="00956219" w:rsidRDefault="00956219" w:rsidP="00956219">
      <w:pPr>
        <w:pStyle w:val="NormTop"/>
      </w:pPr>
      <w:r>
        <w:rPr>
          <w:color w:val="0000FF"/>
        </w:rPr>
        <w:t>S2-2508362</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KI#1.</w:t>
      </w:r>
    </w:p>
    <w:p w14:paraId="371A133E" w14:textId="77777777" w:rsidR="00956219" w:rsidRPr="00B81031" w:rsidRDefault="00956219" w:rsidP="00956219">
      <w:pPr>
        <w:keepNext/>
        <w:keepLines/>
        <w:rPr>
          <w:i/>
        </w:rPr>
      </w:pPr>
      <w:r w:rsidRPr="00B81031">
        <w:rPr>
          <w:b/>
          <w:bCs/>
          <w:i/>
        </w:rPr>
        <w:t>Comment:</w:t>
      </w:r>
      <w:r>
        <w:rPr>
          <w:i/>
        </w:rPr>
        <w:t xml:space="preserve"> Revision of</w:t>
      </w:r>
      <w:r>
        <w:rPr>
          <w:color w:val="0000FF"/>
        </w:rPr>
        <w:t xml:space="preserve"> S2-2508339</w:t>
      </w:r>
      <w:r>
        <w:t>. Merged into</w:t>
      </w:r>
      <w:r>
        <w:rPr>
          <w:color w:val="0000FF"/>
        </w:rPr>
        <w:t xml:space="preserve"> S2-2509659</w:t>
      </w:r>
      <w:r>
        <w:t>.</w:t>
      </w:r>
    </w:p>
    <w:p w14:paraId="7E60FF98" w14:textId="77777777" w:rsidR="00956219" w:rsidRPr="005B25A1" w:rsidRDefault="00956219" w:rsidP="00956219">
      <w:pPr>
        <w:keepNext/>
        <w:keepLines/>
        <w:rPr>
          <w:b/>
          <w:bCs/>
        </w:rPr>
      </w:pPr>
      <w:r w:rsidRPr="005B25A1">
        <w:rPr>
          <w:b/>
          <w:bCs/>
        </w:rPr>
        <w:t>Convenor comment:</w:t>
      </w:r>
    </w:p>
    <w:p w14:paraId="6A3A74C2" w14:textId="77777777" w:rsidR="00956219" w:rsidRPr="005B25A1" w:rsidRDefault="00956219" w:rsidP="00956219">
      <w:pPr>
        <w:keepNext/>
        <w:keepLines/>
      </w:pPr>
      <w:r w:rsidRPr="005B25A1">
        <w:t>Merge into S2-2509241.</w:t>
      </w:r>
    </w:p>
    <w:p w14:paraId="5F9E3122" w14:textId="77777777" w:rsidR="00956219" w:rsidRPr="005B25A1" w:rsidRDefault="00956219" w:rsidP="00956219">
      <w:pPr>
        <w:keepNext/>
        <w:keepLines/>
        <w:rPr>
          <w:b/>
          <w:bCs/>
        </w:rPr>
      </w:pPr>
      <w:r w:rsidRPr="005B25A1">
        <w:rPr>
          <w:b/>
          <w:bCs/>
        </w:rPr>
        <w:t>Parallel discussion:</w:t>
      </w:r>
    </w:p>
    <w:p w14:paraId="52CFCC74" w14:textId="77777777" w:rsidR="00956219" w:rsidRPr="005B25A1" w:rsidRDefault="00956219" w:rsidP="00956219">
      <w:pPr>
        <w:keepNext/>
        <w:keepLines/>
      </w:pPr>
      <w:r w:rsidRPr="005B25A1">
        <w:t>Merged.</w:t>
      </w:r>
    </w:p>
    <w:p w14:paraId="08E35596" w14:textId="77777777" w:rsidR="00956219" w:rsidRPr="00EB0339" w:rsidRDefault="00956219" w:rsidP="00956219">
      <w:r w:rsidRPr="005B25A1">
        <w:rPr>
          <w:b/>
          <w:bCs/>
        </w:rPr>
        <w:t>Status:</w:t>
      </w:r>
      <w:r>
        <w:t xml:space="preserve"> </w:t>
      </w:r>
      <w:r>
        <w:rPr>
          <w:color w:val="0000FF"/>
        </w:rPr>
        <w:t>Merged</w:t>
      </w:r>
      <w:r>
        <w:t>.</w:t>
      </w:r>
    </w:p>
    <w:p w14:paraId="14570DFF" w14:textId="77777777" w:rsidR="00956219" w:rsidRPr="00EB0339" w:rsidRDefault="00956219" w:rsidP="00956219"/>
    <w:p w14:paraId="6AC0B372" w14:textId="77777777" w:rsidR="00956219" w:rsidRDefault="00956219" w:rsidP="00956219">
      <w:pPr>
        <w:pStyle w:val="NormTop"/>
      </w:pPr>
      <w:r>
        <w:rPr>
          <w:color w:val="0000FF"/>
        </w:rPr>
        <w:t>S2-2508235</w:t>
      </w:r>
      <w:r w:rsidRPr="00D53282">
        <w:t xml:space="preserve"> </w:t>
      </w:r>
      <w:r>
        <w:t xml:space="preserve">(DISCUSSION) On the open issues of sensing and way forward proposal. (Source: Huawei, </w:t>
      </w:r>
      <w:proofErr w:type="spellStart"/>
      <w:r>
        <w:t>HiSilicon</w:t>
      </w:r>
      <w:proofErr w:type="spellEnd"/>
      <w:r>
        <w:t>, China Telecom)</w:t>
      </w:r>
      <w:r>
        <w:br/>
      </w:r>
      <w:r w:rsidRPr="00D53282">
        <w:rPr>
          <w:b/>
        </w:rPr>
        <w:t>Document for:</w:t>
      </w:r>
      <w:r w:rsidRPr="00D53282">
        <w:t xml:space="preserve"> </w:t>
      </w:r>
      <w:r>
        <w:t>Agreement</w:t>
      </w:r>
      <w:r>
        <w:br/>
      </w:r>
      <w:r w:rsidRPr="00D53282">
        <w:rPr>
          <w:b/>
        </w:rPr>
        <w:t>Abstract:</w:t>
      </w:r>
      <w:r w:rsidRPr="00D53282">
        <w:t xml:space="preserve"> </w:t>
      </w:r>
      <w:r>
        <w:br/>
        <w:t>The paper discusses the open issues in the current specification and provide the proposals.</w:t>
      </w:r>
    </w:p>
    <w:p w14:paraId="7DB10503"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0B1A33D0" w14:textId="77777777" w:rsidR="00956219" w:rsidRPr="005B25A1" w:rsidRDefault="00956219" w:rsidP="00956219">
      <w:pPr>
        <w:keepNext/>
        <w:keepLines/>
        <w:rPr>
          <w:b/>
          <w:bCs/>
        </w:rPr>
      </w:pPr>
      <w:r w:rsidRPr="005B25A1">
        <w:rPr>
          <w:b/>
          <w:bCs/>
        </w:rPr>
        <w:t>Convenor comment:</w:t>
      </w:r>
    </w:p>
    <w:p w14:paraId="07425F73" w14:textId="77777777" w:rsidR="00956219" w:rsidRPr="005B25A1" w:rsidRDefault="00956219" w:rsidP="00956219">
      <w:pPr>
        <w:keepNext/>
        <w:keepLines/>
      </w:pPr>
      <w:r w:rsidRPr="005B25A1">
        <w:t>Merge into S2-2509241.</w:t>
      </w:r>
    </w:p>
    <w:p w14:paraId="18546AB0" w14:textId="77777777" w:rsidR="00956219" w:rsidRPr="005B25A1" w:rsidRDefault="00956219" w:rsidP="00956219">
      <w:pPr>
        <w:keepNext/>
        <w:keepLines/>
        <w:rPr>
          <w:b/>
          <w:bCs/>
        </w:rPr>
      </w:pPr>
      <w:r w:rsidRPr="005B25A1">
        <w:rPr>
          <w:b/>
          <w:bCs/>
        </w:rPr>
        <w:t>Parallel discussion:</w:t>
      </w:r>
    </w:p>
    <w:p w14:paraId="798DA658" w14:textId="77777777" w:rsidR="00956219" w:rsidRPr="005B25A1" w:rsidRDefault="00956219" w:rsidP="00956219">
      <w:pPr>
        <w:keepNext/>
        <w:keepLines/>
      </w:pPr>
      <w:r w:rsidRPr="005B25A1">
        <w:t>Merged.</w:t>
      </w:r>
    </w:p>
    <w:p w14:paraId="4A3377F4" w14:textId="77777777" w:rsidR="00956219" w:rsidRPr="00EB0339" w:rsidRDefault="00956219" w:rsidP="00956219">
      <w:r w:rsidRPr="005B25A1">
        <w:rPr>
          <w:b/>
          <w:bCs/>
        </w:rPr>
        <w:t>Status:</w:t>
      </w:r>
      <w:r>
        <w:t xml:space="preserve"> </w:t>
      </w:r>
      <w:r>
        <w:rPr>
          <w:color w:val="0000FF"/>
        </w:rPr>
        <w:t>Merged</w:t>
      </w:r>
      <w:r>
        <w:t>.</w:t>
      </w:r>
    </w:p>
    <w:p w14:paraId="338D9A64" w14:textId="77777777" w:rsidR="00956219" w:rsidRPr="00EB0339" w:rsidRDefault="00956219" w:rsidP="00956219"/>
    <w:p w14:paraId="5A68C47F" w14:textId="77777777" w:rsidR="00956219" w:rsidRDefault="00956219" w:rsidP="00956219">
      <w:pPr>
        <w:pStyle w:val="NormTop"/>
      </w:pPr>
      <w:r>
        <w:rPr>
          <w:color w:val="0000FF"/>
        </w:rPr>
        <w:t>S2-2508236</w:t>
      </w:r>
      <w:r w:rsidRPr="00D53282">
        <w:t xml:space="preserve"> </w:t>
      </w:r>
      <w:r>
        <w:t xml:space="preserve">(P-CR) 23.700-14: Conclusion for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KI#1 on System Architecture to Support Sensing.</w:t>
      </w:r>
    </w:p>
    <w:p w14:paraId="004711A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417C30FE" w14:textId="77777777" w:rsidR="00956219" w:rsidRPr="005B25A1" w:rsidRDefault="00956219" w:rsidP="00956219">
      <w:pPr>
        <w:keepNext/>
        <w:keepLines/>
        <w:rPr>
          <w:b/>
          <w:bCs/>
        </w:rPr>
      </w:pPr>
      <w:r w:rsidRPr="005B25A1">
        <w:rPr>
          <w:b/>
          <w:bCs/>
        </w:rPr>
        <w:t>Convenor comment:</w:t>
      </w:r>
    </w:p>
    <w:p w14:paraId="54706281" w14:textId="77777777" w:rsidR="00956219" w:rsidRPr="005B25A1" w:rsidRDefault="00956219" w:rsidP="00956219">
      <w:pPr>
        <w:keepNext/>
        <w:keepLines/>
      </w:pPr>
      <w:r w:rsidRPr="005B25A1">
        <w:t>Merge into S2-2509241.</w:t>
      </w:r>
    </w:p>
    <w:p w14:paraId="767FDC1B" w14:textId="77777777" w:rsidR="00956219" w:rsidRPr="005B25A1" w:rsidRDefault="00956219" w:rsidP="00956219">
      <w:pPr>
        <w:keepNext/>
        <w:keepLines/>
        <w:rPr>
          <w:b/>
          <w:bCs/>
        </w:rPr>
      </w:pPr>
      <w:r w:rsidRPr="005B25A1">
        <w:rPr>
          <w:b/>
          <w:bCs/>
        </w:rPr>
        <w:t>Parallel discussion:</w:t>
      </w:r>
    </w:p>
    <w:p w14:paraId="222BF192" w14:textId="77777777" w:rsidR="00956219" w:rsidRPr="005B25A1" w:rsidRDefault="00956219" w:rsidP="00956219">
      <w:pPr>
        <w:keepNext/>
        <w:keepLines/>
      </w:pPr>
      <w:r w:rsidRPr="005B25A1">
        <w:t>Merged.</w:t>
      </w:r>
    </w:p>
    <w:p w14:paraId="0ADF27F6" w14:textId="77777777" w:rsidR="00956219" w:rsidRPr="00EB0339" w:rsidRDefault="00956219" w:rsidP="00956219">
      <w:r w:rsidRPr="005B25A1">
        <w:rPr>
          <w:b/>
          <w:bCs/>
        </w:rPr>
        <w:t>Status:</w:t>
      </w:r>
      <w:r>
        <w:t xml:space="preserve"> </w:t>
      </w:r>
      <w:r>
        <w:rPr>
          <w:color w:val="0000FF"/>
        </w:rPr>
        <w:t>Merged</w:t>
      </w:r>
      <w:r>
        <w:t>.</w:t>
      </w:r>
    </w:p>
    <w:p w14:paraId="2E0CCB81" w14:textId="77777777" w:rsidR="00956219" w:rsidRPr="00EB0339" w:rsidRDefault="00956219" w:rsidP="00956219"/>
    <w:p w14:paraId="3BE7E41D" w14:textId="77777777" w:rsidR="00956219" w:rsidRDefault="00956219" w:rsidP="00956219">
      <w:pPr>
        <w:pStyle w:val="NormTop"/>
      </w:pPr>
      <w:r>
        <w:rPr>
          <w:color w:val="0000FF"/>
        </w:rPr>
        <w:t>S2-2508283</w:t>
      </w:r>
      <w:r w:rsidRPr="00D53282">
        <w:t xml:space="preserve"> </w:t>
      </w:r>
      <w:r>
        <w:t>(P-CR) 23.700-14: KI#1: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4A26F49E"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53832132" w14:textId="77777777" w:rsidR="00956219" w:rsidRPr="005B25A1" w:rsidRDefault="00956219" w:rsidP="00956219">
      <w:pPr>
        <w:keepNext/>
        <w:keepLines/>
        <w:rPr>
          <w:b/>
          <w:bCs/>
        </w:rPr>
      </w:pPr>
      <w:r w:rsidRPr="005B25A1">
        <w:rPr>
          <w:b/>
          <w:bCs/>
        </w:rPr>
        <w:t>Convenor comment:</w:t>
      </w:r>
    </w:p>
    <w:p w14:paraId="689D6629" w14:textId="77777777" w:rsidR="00956219" w:rsidRPr="005B25A1" w:rsidRDefault="00956219" w:rsidP="00956219">
      <w:pPr>
        <w:keepNext/>
        <w:keepLines/>
      </w:pPr>
      <w:r w:rsidRPr="005B25A1">
        <w:t>Merge into S2-2509241.</w:t>
      </w:r>
    </w:p>
    <w:p w14:paraId="79651B6B" w14:textId="77777777" w:rsidR="00956219" w:rsidRPr="005B25A1" w:rsidRDefault="00956219" w:rsidP="00956219">
      <w:pPr>
        <w:keepNext/>
        <w:keepLines/>
        <w:rPr>
          <w:b/>
          <w:bCs/>
        </w:rPr>
      </w:pPr>
      <w:r w:rsidRPr="005B25A1">
        <w:rPr>
          <w:b/>
          <w:bCs/>
        </w:rPr>
        <w:t>Parallel discussion:</w:t>
      </w:r>
    </w:p>
    <w:p w14:paraId="36D9C09F" w14:textId="77777777" w:rsidR="00956219" w:rsidRPr="005B25A1" w:rsidRDefault="00956219" w:rsidP="00956219">
      <w:pPr>
        <w:keepNext/>
        <w:keepLines/>
      </w:pPr>
      <w:r w:rsidRPr="005B25A1">
        <w:t>Merged.</w:t>
      </w:r>
    </w:p>
    <w:p w14:paraId="5ABF6B34" w14:textId="77777777" w:rsidR="00956219" w:rsidRPr="00EB0339" w:rsidRDefault="00956219" w:rsidP="00956219">
      <w:r w:rsidRPr="005B25A1">
        <w:rPr>
          <w:b/>
          <w:bCs/>
        </w:rPr>
        <w:t>Status:</w:t>
      </w:r>
      <w:r>
        <w:t xml:space="preserve"> </w:t>
      </w:r>
      <w:r>
        <w:rPr>
          <w:color w:val="0000FF"/>
        </w:rPr>
        <w:t>Merged</w:t>
      </w:r>
      <w:r>
        <w:t>.</w:t>
      </w:r>
    </w:p>
    <w:p w14:paraId="7C8082C1" w14:textId="77777777" w:rsidR="00956219" w:rsidRPr="00EB0339" w:rsidRDefault="00956219" w:rsidP="00956219"/>
    <w:p w14:paraId="69251049" w14:textId="77777777" w:rsidR="00956219" w:rsidRDefault="00956219" w:rsidP="00956219">
      <w:pPr>
        <w:pStyle w:val="NormTop"/>
      </w:pPr>
      <w:r>
        <w:rPr>
          <w:color w:val="0000FF"/>
        </w:rPr>
        <w:t>S2-2508292</w:t>
      </w:r>
      <w:r w:rsidRPr="00D53282">
        <w:t xml:space="preserve"> </w:t>
      </w:r>
      <w:r>
        <w:t>(P-CR) 23.700-14: Proposal on Interim agreements for KI#1.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KI#1 for the </w:t>
      </w:r>
      <w:proofErr w:type="spellStart"/>
      <w:r>
        <w:t>FS_Sensing_ARC</w:t>
      </w:r>
      <w:proofErr w:type="spellEnd"/>
      <w:r>
        <w:t xml:space="preserve"> TR 23.700-14.</w:t>
      </w:r>
    </w:p>
    <w:p w14:paraId="4DEEA93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57DDB37C" w14:textId="77777777" w:rsidR="00956219" w:rsidRPr="005B25A1" w:rsidRDefault="00956219" w:rsidP="00956219">
      <w:pPr>
        <w:keepNext/>
        <w:keepLines/>
        <w:rPr>
          <w:b/>
          <w:bCs/>
        </w:rPr>
      </w:pPr>
      <w:r w:rsidRPr="005B25A1">
        <w:rPr>
          <w:b/>
          <w:bCs/>
        </w:rPr>
        <w:t>Convenor comment:</w:t>
      </w:r>
    </w:p>
    <w:p w14:paraId="6F3B9175" w14:textId="77777777" w:rsidR="00956219" w:rsidRPr="005B25A1" w:rsidRDefault="00956219" w:rsidP="00956219">
      <w:pPr>
        <w:keepNext/>
        <w:keepLines/>
      </w:pPr>
      <w:r w:rsidRPr="005B25A1">
        <w:t>Merge into S2-2509241.</w:t>
      </w:r>
    </w:p>
    <w:p w14:paraId="5B48278B" w14:textId="77777777" w:rsidR="00956219" w:rsidRPr="005B25A1" w:rsidRDefault="00956219" w:rsidP="00956219">
      <w:pPr>
        <w:keepNext/>
        <w:keepLines/>
        <w:rPr>
          <w:b/>
          <w:bCs/>
        </w:rPr>
      </w:pPr>
      <w:r w:rsidRPr="005B25A1">
        <w:rPr>
          <w:b/>
          <w:bCs/>
        </w:rPr>
        <w:t>Parallel discussion:</w:t>
      </w:r>
    </w:p>
    <w:p w14:paraId="7A21EB04" w14:textId="77777777" w:rsidR="00956219" w:rsidRPr="005B25A1" w:rsidRDefault="00956219" w:rsidP="00956219">
      <w:pPr>
        <w:keepNext/>
        <w:keepLines/>
      </w:pPr>
      <w:r w:rsidRPr="005B25A1">
        <w:t>Merged.</w:t>
      </w:r>
    </w:p>
    <w:p w14:paraId="0241EB66" w14:textId="77777777" w:rsidR="00956219" w:rsidRPr="00EB0339" w:rsidRDefault="00956219" w:rsidP="00956219">
      <w:r w:rsidRPr="005B25A1">
        <w:rPr>
          <w:b/>
          <w:bCs/>
        </w:rPr>
        <w:t>Status:</w:t>
      </w:r>
      <w:r>
        <w:t xml:space="preserve"> </w:t>
      </w:r>
      <w:r>
        <w:rPr>
          <w:color w:val="0000FF"/>
        </w:rPr>
        <w:t>Merged</w:t>
      </w:r>
      <w:r>
        <w:t>.</w:t>
      </w:r>
    </w:p>
    <w:p w14:paraId="35F04DBF" w14:textId="77777777" w:rsidR="00956219" w:rsidRPr="00EB0339" w:rsidRDefault="00956219" w:rsidP="00956219"/>
    <w:p w14:paraId="5EE359E0" w14:textId="77777777" w:rsidR="00956219" w:rsidRDefault="00956219" w:rsidP="00956219">
      <w:pPr>
        <w:pStyle w:val="NormTop"/>
      </w:pPr>
      <w:r>
        <w:rPr>
          <w:color w:val="0000FF"/>
        </w:rPr>
        <w:t>S2-2508402</w:t>
      </w:r>
      <w:r w:rsidRPr="00D53282">
        <w:t xml:space="preserve"> </w:t>
      </w:r>
      <w:r>
        <w:t>(P-CR) 23.700-14: KI#1: Interim agreements for System Architecture to Support Sensing Service.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to address Sensing Service system architecture design.</w:t>
      </w:r>
    </w:p>
    <w:p w14:paraId="52FBCDC6"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2112183F" w14:textId="77777777" w:rsidR="00956219" w:rsidRPr="005B25A1" w:rsidRDefault="00956219" w:rsidP="00956219">
      <w:pPr>
        <w:keepNext/>
        <w:keepLines/>
        <w:rPr>
          <w:b/>
          <w:bCs/>
        </w:rPr>
      </w:pPr>
      <w:r w:rsidRPr="005B25A1">
        <w:rPr>
          <w:b/>
          <w:bCs/>
        </w:rPr>
        <w:t>Convenor comment:</w:t>
      </w:r>
    </w:p>
    <w:p w14:paraId="4E38F144" w14:textId="77777777" w:rsidR="00956219" w:rsidRPr="005B25A1" w:rsidRDefault="00956219" w:rsidP="00956219">
      <w:pPr>
        <w:keepNext/>
        <w:keepLines/>
      </w:pPr>
      <w:r w:rsidRPr="005B25A1">
        <w:t>Merge into S2-2509241.</w:t>
      </w:r>
    </w:p>
    <w:p w14:paraId="798CA95F" w14:textId="77777777" w:rsidR="00956219" w:rsidRPr="005B25A1" w:rsidRDefault="00956219" w:rsidP="00956219">
      <w:pPr>
        <w:keepNext/>
        <w:keepLines/>
        <w:rPr>
          <w:b/>
          <w:bCs/>
        </w:rPr>
      </w:pPr>
      <w:r w:rsidRPr="005B25A1">
        <w:rPr>
          <w:b/>
          <w:bCs/>
        </w:rPr>
        <w:t>Parallel discussion:</w:t>
      </w:r>
    </w:p>
    <w:p w14:paraId="244AA264" w14:textId="77777777" w:rsidR="00956219" w:rsidRPr="005B25A1" w:rsidRDefault="00956219" w:rsidP="00956219">
      <w:pPr>
        <w:keepNext/>
        <w:keepLines/>
      </w:pPr>
      <w:r w:rsidRPr="005B25A1">
        <w:t>Merged.</w:t>
      </w:r>
    </w:p>
    <w:p w14:paraId="5E4499FD" w14:textId="77777777" w:rsidR="00956219" w:rsidRPr="00EB0339" w:rsidRDefault="00956219" w:rsidP="00956219">
      <w:r w:rsidRPr="005B25A1">
        <w:rPr>
          <w:b/>
          <w:bCs/>
        </w:rPr>
        <w:t>Status:</w:t>
      </w:r>
      <w:r>
        <w:t xml:space="preserve"> </w:t>
      </w:r>
      <w:r>
        <w:rPr>
          <w:color w:val="0000FF"/>
        </w:rPr>
        <w:t>Merged</w:t>
      </w:r>
      <w:r>
        <w:t>.</w:t>
      </w:r>
    </w:p>
    <w:p w14:paraId="08D45994" w14:textId="77777777" w:rsidR="00956219" w:rsidRPr="00EB0339" w:rsidRDefault="00956219" w:rsidP="00956219"/>
    <w:p w14:paraId="557D2E00" w14:textId="77777777" w:rsidR="00956219" w:rsidRDefault="00956219" w:rsidP="00956219">
      <w:pPr>
        <w:pStyle w:val="NormTop"/>
      </w:pPr>
      <w:r>
        <w:rPr>
          <w:color w:val="0000FF"/>
        </w:rPr>
        <w:t>S2-2508414</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3E5A886C"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S2-2506610</w:t>
      </w:r>
      <w:r>
        <w:t>. Merged into</w:t>
      </w:r>
      <w:r>
        <w:rPr>
          <w:color w:val="0000FF"/>
        </w:rPr>
        <w:t xml:space="preserve"> S2-2509659</w:t>
      </w:r>
      <w:r>
        <w:t>.</w:t>
      </w:r>
    </w:p>
    <w:p w14:paraId="32306995" w14:textId="77777777" w:rsidR="00956219" w:rsidRPr="005B25A1" w:rsidRDefault="00956219" w:rsidP="00956219">
      <w:pPr>
        <w:keepNext/>
        <w:keepLines/>
        <w:rPr>
          <w:b/>
          <w:bCs/>
        </w:rPr>
      </w:pPr>
      <w:r w:rsidRPr="005B25A1">
        <w:rPr>
          <w:b/>
          <w:bCs/>
        </w:rPr>
        <w:t>Convenor comment:</w:t>
      </w:r>
    </w:p>
    <w:p w14:paraId="064F4483" w14:textId="77777777" w:rsidR="00956219" w:rsidRPr="005B25A1" w:rsidRDefault="00956219" w:rsidP="00956219">
      <w:pPr>
        <w:keepNext/>
        <w:keepLines/>
      </w:pPr>
      <w:r w:rsidRPr="005B25A1">
        <w:t>Merge into S2-2509241.</w:t>
      </w:r>
    </w:p>
    <w:p w14:paraId="2A03FEBA" w14:textId="77777777" w:rsidR="00956219" w:rsidRPr="005B25A1" w:rsidRDefault="00956219" w:rsidP="00956219">
      <w:pPr>
        <w:keepNext/>
        <w:keepLines/>
        <w:rPr>
          <w:b/>
          <w:bCs/>
        </w:rPr>
      </w:pPr>
      <w:r w:rsidRPr="005B25A1">
        <w:rPr>
          <w:b/>
          <w:bCs/>
        </w:rPr>
        <w:t>Parallel discussion:</w:t>
      </w:r>
    </w:p>
    <w:p w14:paraId="764FF4B1" w14:textId="77777777" w:rsidR="00956219" w:rsidRPr="005B25A1" w:rsidRDefault="00956219" w:rsidP="00956219">
      <w:pPr>
        <w:keepNext/>
        <w:keepLines/>
      </w:pPr>
      <w:r w:rsidRPr="005B25A1">
        <w:t>Merged.</w:t>
      </w:r>
    </w:p>
    <w:p w14:paraId="746B234F" w14:textId="77777777" w:rsidR="00956219" w:rsidRPr="00EB0339" w:rsidRDefault="00956219" w:rsidP="00956219">
      <w:r w:rsidRPr="005B25A1">
        <w:rPr>
          <w:b/>
          <w:bCs/>
        </w:rPr>
        <w:t>Status:</w:t>
      </w:r>
      <w:r>
        <w:t xml:space="preserve"> </w:t>
      </w:r>
      <w:r>
        <w:rPr>
          <w:color w:val="0000FF"/>
        </w:rPr>
        <w:t>Merged</w:t>
      </w:r>
      <w:r>
        <w:t>.</w:t>
      </w:r>
    </w:p>
    <w:p w14:paraId="4D367506" w14:textId="77777777" w:rsidR="00956219" w:rsidRPr="00EB0339" w:rsidRDefault="00956219" w:rsidP="00956219"/>
    <w:p w14:paraId="3D34539A" w14:textId="77777777" w:rsidR="00956219" w:rsidRDefault="00956219" w:rsidP="00956219">
      <w:pPr>
        <w:pStyle w:val="NormTop"/>
      </w:pPr>
      <w:r>
        <w:rPr>
          <w:color w:val="0000FF"/>
        </w:rPr>
        <w:t>S2-2508539</w:t>
      </w:r>
      <w:r w:rsidRPr="00D53282">
        <w:t xml:space="preserve"> </w:t>
      </w:r>
      <w:r>
        <w:t>(P-CR) 23.700-14: KI#1,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1B780E6B"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67CDDFAF" w14:textId="77777777" w:rsidR="00956219" w:rsidRPr="005B25A1" w:rsidRDefault="00956219" w:rsidP="00956219">
      <w:pPr>
        <w:keepNext/>
        <w:keepLines/>
        <w:rPr>
          <w:b/>
          <w:bCs/>
        </w:rPr>
      </w:pPr>
      <w:r w:rsidRPr="005B25A1">
        <w:rPr>
          <w:b/>
          <w:bCs/>
        </w:rPr>
        <w:t>Convenor comment:</w:t>
      </w:r>
    </w:p>
    <w:p w14:paraId="600B1AFB" w14:textId="77777777" w:rsidR="00956219" w:rsidRPr="005B25A1" w:rsidRDefault="00956219" w:rsidP="00956219">
      <w:pPr>
        <w:keepNext/>
        <w:keepLines/>
      </w:pPr>
      <w:r w:rsidRPr="005B25A1">
        <w:t>Merge into S2-2509241.</w:t>
      </w:r>
    </w:p>
    <w:p w14:paraId="25170A4B" w14:textId="77777777" w:rsidR="00956219" w:rsidRPr="005B25A1" w:rsidRDefault="00956219" w:rsidP="00956219">
      <w:pPr>
        <w:keepNext/>
        <w:keepLines/>
        <w:rPr>
          <w:b/>
          <w:bCs/>
        </w:rPr>
      </w:pPr>
      <w:r w:rsidRPr="005B25A1">
        <w:rPr>
          <w:b/>
          <w:bCs/>
        </w:rPr>
        <w:t>Parallel discussion:</w:t>
      </w:r>
    </w:p>
    <w:p w14:paraId="7FF2A36D" w14:textId="77777777" w:rsidR="00956219" w:rsidRPr="005B25A1" w:rsidRDefault="00956219" w:rsidP="00956219">
      <w:pPr>
        <w:keepNext/>
        <w:keepLines/>
      </w:pPr>
      <w:r w:rsidRPr="005B25A1">
        <w:t>Merged.</w:t>
      </w:r>
    </w:p>
    <w:p w14:paraId="1A74980B" w14:textId="77777777" w:rsidR="00956219" w:rsidRPr="00EB0339" w:rsidRDefault="00956219" w:rsidP="00956219">
      <w:r w:rsidRPr="005B25A1">
        <w:rPr>
          <w:b/>
          <w:bCs/>
        </w:rPr>
        <w:t>Status:</w:t>
      </w:r>
      <w:r>
        <w:t xml:space="preserve"> </w:t>
      </w:r>
      <w:r>
        <w:rPr>
          <w:color w:val="0000FF"/>
        </w:rPr>
        <w:t>Merged</w:t>
      </w:r>
      <w:r>
        <w:t>.</w:t>
      </w:r>
    </w:p>
    <w:p w14:paraId="05F992D3" w14:textId="77777777" w:rsidR="00956219" w:rsidRPr="00EB0339" w:rsidRDefault="00956219" w:rsidP="00956219"/>
    <w:p w14:paraId="52825E4D" w14:textId="77777777" w:rsidR="00956219" w:rsidRDefault="00956219" w:rsidP="00956219">
      <w:pPr>
        <w:pStyle w:val="NormTop"/>
      </w:pPr>
      <w:r>
        <w:rPr>
          <w:color w:val="0000FF"/>
        </w:rPr>
        <w:t>S2-2508604</w:t>
      </w:r>
      <w:r w:rsidRPr="00D53282">
        <w:t xml:space="preserve"> </w:t>
      </w:r>
      <w:r>
        <w:t xml:space="preserve">(P-CR) 23.700-14: Interim Agreement Proposals for </w:t>
      </w:r>
      <w:proofErr w:type="spellStart"/>
      <w:r>
        <w:t>FS_Sensing_ARC</w:t>
      </w:r>
      <w:proofErr w:type="spellEnd"/>
      <w:r>
        <w:t>.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Interim Agreement for </w:t>
      </w:r>
      <w:proofErr w:type="spellStart"/>
      <w:r>
        <w:t>FS_Sensing_ARC</w:t>
      </w:r>
      <w:proofErr w:type="spellEnd"/>
      <w:r>
        <w:t>.</w:t>
      </w:r>
    </w:p>
    <w:p w14:paraId="6E688BE8"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3BCC3E9D" w14:textId="77777777" w:rsidR="00956219" w:rsidRPr="005B25A1" w:rsidRDefault="00956219" w:rsidP="00956219">
      <w:pPr>
        <w:keepNext/>
        <w:keepLines/>
        <w:rPr>
          <w:b/>
          <w:bCs/>
        </w:rPr>
      </w:pPr>
      <w:r w:rsidRPr="005B25A1">
        <w:rPr>
          <w:b/>
          <w:bCs/>
        </w:rPr>
        <w:t>Convenor comment:</w:t>
      </w:r>
    </w:p>
    <w:p w14:paraId="258AE647" w14:textId="77777777" w:rsidR="00956219" w:rsidRPr="005B25A1" w:rsidRDefault="00956219" w:rsidP="00956219">
      <w:pPr>
        <w:keepNext/>
        <w:keepLines/>
      </w:pPr>
      <w:r w:rsidRPr="005B25A1">
        <w:t>Merge into S2-2509241.</w:t>
      </w:r>
    </w:p>
    <w:p w14:paraId="5CB0F214" w14:textId="77777777" w:rsidR="00956219" w:rsidRPr="005B25A1" w:rsidRDefault="00956219" w:rsidP="00956219">
      <w:pPr>
        <w:keepNext/>
        <w:keepLines/>
        <w:rPr>
          <w:b/>
          <w:bCs/>
        </w:rPr>
      </w:pPr>
      <w:r w:rsidRPr="005B25A1">
        <w:rPr>
          <w:b/>
          <w:bCs/>
        </w:rPr>
        <w:t>Parallel discussion:</w:t>
      </w:r>
    </w:p>
    <w:p w14:paraId="0B43E3A1" w14:textId="77777777" w:rsidR="00956219" w:rsidRPr="005B25A1" w:rsidRDefault="00956219" w:rsidP="00956219">
      <w:pPr>
        <w:keepNext/>
        <w:keepLines/>
      </w:pPr>
      <w:r w:rsidRPr="005B25A1">
        <w:t>Merged.</w:t>
      </w:r>
    </w:p>
    <w:p w14:paraId="46803C5A" w14:textId="77777777" w:rsidR="00956219" w:rsidRPr="00EB0339" w:rsidRDefault="00956219" w:rsidP="00956219">
      <w:r w:rsidRPr="005B25A1">
        <w:rPr>
          <w:b/>
          <w:bCs/>
        </w:rPr>
        <w:t>Status:</w:t>
      </w:r>
      <w:r>
        <w:t xml:space="preserve"> </w:t>
      </w:r>
      <w:r>
        <w:rPr>
          <w:color w:val="0000FF"/>
        </w:rPr>
        <w:t>Merged</w:t>
      </w:r>
      <w:r>
        <w:t>.</w:t>
      </w:r>
    </w:p>
    <w:p w14:paraId="4098309F" w14:textId="77777777" w:rsidR="00956219" w:rsidRPr="00EB0339" w:rsidRDefault="00956219" w:rsidP="00956219"/>
    <w:p w14:paraId="298E1B21" w14:textId="77777777" w:rsidR="00956219" w:rsidRDefault="00956219" w:rsidP="00956219">
      <w:pPr>
        <w:pStyle w:val="NormTop"/>
      </w:pPr>
      <w:r>
        <w:rPr>
          <w:color w:val="0000FF"/>
        </w:rPr>
        <w:t>S2-2508774</w:t>
      </w:r>
      <w:r w:rsidRPr="00D53282">
        <w:t xml:space="preserve"> </w:t>
      </w:r>
      <w:r>
        <w:t>(P-CR) 23.700-14: KI#1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4BB392E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4316D665" w14:textId="77777777" w:rsidR="00956219" w:rsidRPr="005B25A1" w:rsidRDefault="00956219" w:rsidP="00956219">
      <w:pPr>
        <w:keepNext/>
        <w:keepLines/>
        <w:rPr>
          <w:b/>
          <w:bCs/>
        </w:rPr>
      </w:pPr>
      <w:r w:rsidRPr="005B25A1">
        <w:rPr>
          <w:b/>
          <w:bCs/>
        </w:rPr>
        <w:t>Convenor comment:</w:t>
      </w:r>
    </w:p>
    <w:p w14:paraId="5E2BC8EA" w14:textId="77777777" w:rsidR="00956219" w:rsidRPr="005B25A1" w:rsidRDefault="00956219" w:rsidP="00956219">
      <w:pPr>
        <w:keepNext/>
        <w:keepLines/>
      </w:pPr>
      <w:r w:rsidRPr="005B25A1">
        <w:t>Merge into S2-2509241.</w:t>
      </w:r>
    </w:p>
    <w:p w14:paraId="50C7AC3F" w14:textId="77777777" w:rsidR="00956219" w:rsidRPr="005B25A1" w:rsidRDefault="00956219" w:rsidP="00956219">
      <w:pPr>
        <w:keepNext/>
        <w:keepLines/>
        <w:rPr>
          <w:b/>
          <w:bCs/>
        </w:rPr>
      </w:pPr>
      <w:r w:rsidRPr="005B25A1">
        <w:rPr>
          <w:b/>
          <w:bCs/>
        </w:rPr>
        <w:t>Parallel discussion:</w:t>
      </w:r>
    </w:p>
    <w:p w14:paraId="1727D4AA" w14:textId="77777777" w:rsidR="00956219" w:rsidRPr="005B25A1" w:rsidRDefault="00956219" w:rsidP="00956219">
      <w:pPr>
        <w:keepNext/>
        <w:keepLines/>
      </w:pPr>
      <w:r w:rsidRPr="005B25A1">
        <w:t>Merged.</w:t>
      </w:r>
    </w:p>
    <w:p w14:paraId="6E16472F" w14:textId="77777777" w:rsidR="00956219" w:rsidRPr="00EB0339" w:rsidRDefault="00956219" w:rsidP="00956219">
      <w:r w:rsidRPr="005B25A1">
        <w:rPr>
          <w:b/>
          <w:bCs/>
        </w:rPr>
        <w:t>Status:</w:t>
      </w:r>
      <w:r>
        <w:t xml:space="preserve"> </w:t>
      </w:r>
      <w:r>
        <w:rPr>
          <w:color w:val="0000FF"/>
        </w:rPr>
        <w:t>Merged</w:t>
      </w:r>
      <w:r>
        <w:t>.</w:t>
      </w:r>
    </w:p>
    <w:p w14:paraId="67B5D693" w14:textId="77777777" w:rsidR="00956219" w:rsidRPr="00EB0339" w:rsidRDefault="00956219" w:rsidP="00956219"/>
    <w:p w14:paraId="45F5B306" w14:textId="77777777" w:rsidR="00956219" w:rsidRDefault="00956219" w:rsidP="00956219">
      <w:pPr>
        <w:pStyle w:val="NormTop"/>
      </w:pPr>
      <w:r>
        <w:rPr>
          <w:color w:val="0000FF"/>
        </w:rPr>
        <w:t>S2-2508810</w:t>
      </w:r>
      <w:r w:rsidRPr="00D53282">
        <w:t xml:space="preserve"> </w:t>
      </w:r>
      <w:r>
        <w:t>(P-CR) 23.700-14: Proposal for Interim Agreements on KI#1.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KI#1.</w:t>
      </w:r>
    </w:p>
    <w:p w14:paraId="7DE1BD0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581E8DB0" w14:textId="77777777" w:rsidR="00956219" w:rsidRPr="005B25A1" w:rsidRDefault="00956219" w:rsidP="00956219">
      <w:pPr>
        <w:keepNext/>
        <w:keepLines/>
        <w:rPr>
          <w:b/>
          <w:bCs/>
        </w:rPr>
      </w:pPr>
      <w:r w:rsidRPr="005B25A1">
        <w:rPr>
          <w:b/>
          <w:bCs/>
        </w:rPr>
        <w:t>Convenor comment:</w:t>
      </w:r>
    </w:p>
    <w:p w14:paraId="272E7D6B" w14:textId="77777777" w:rsidR="00956219" w:rsidRPr="005B25A1" w:rsidRDefault="00956219" w:rsidP="00956219">
      <w:pPr>
        <w:keepNext/>
        <w:keepLines/>
      </w:pPr>
      <w:r w:rsidRPr="005B25A1">
        <w:t>Merge into S2-2509241.</w:t>
      </w:r>
    </w:p>
    <w:p w14:paraId="3D8E3B9A" w14:textId="77777777" w:rsidR="00956219" w:rsidRPr="005B25A1" w:rsidRDefault="00956219" w:rsidP="00956219">
      <w:pPr>
        <w:keepNext/>
        <w:keepLines/>
        <w:rPr>
          <w:b/>
          <w:bCs/>
        </w:rPr>
      </w:pPr>
      <w:r w:rsidRPr="005B25A1">
        <w:rPr>
          <w:b/>
          <w:bCs/>
        </w:rPr>
        <w:t>Parallel discussion:</w:t>
      </w:r>
    </w:p>
    <w:p w14:paraId="14915299" w14:textId="77777777" w:rsidR="00956219" w:rsidRPr="005B25A1" w:rsidRDefault="00956219" w:rsidP="00956219">
      <w:pPr>
        <w:keepNext/>
        <w:keepLines/>
      </w:pPr>
      <w:r w:rsidRPr="005B25A1">
        <w:t>Merged.</w:t>
      </w:r>
    </w:p>
    <w:p w14:paraId="261A6E48" w14:textId="77777777" w:rsidR="00956219" w:rsidRPr="00EB0339" w:rsidRDefault="00956219" w:rsidP="00956219">
      <w:r w:rsidRPr="005B25A1">
        <w:rPr>
          <w:b/>
          <w:bCs/>
        </w:rPr>
        <w:t>Status:</w:t>
      </w:r>
      <w:r>
        <w:t xml:space="preserve"> </w:t>
      </w:r>
      <w:r>
        <w:rPr>
          <w:color w:val="0000FF"/>
        </w:rPr>
        <w:t>Merged</w:t>
      </w:r>
      <w:r>
        <w:t>.</w:t>
      </w:r>
    </w:p>
    <w:p w14:paraId="5F058A8F" w14:textId="77777777" w:rsidR="00956219" w:rsidRPr="00EB0339" w:rsidRDefault="00956219" w:rsidP="00956219"/>
    <w:p w14:paraId="72A177F2" w14:textId="77777777" w:rsidR="00956219" w:rsidRDefault="00956219" w:rsidP="00956219">
      <w:pPr>
        <w:pStyle w:val="NormTop"/>
      </w:pPr>
      <w:r>
        <w:rPr>
          <w:color w:val="0000FF"/>
        </w:rPr>
        <w:t>S2-2508828</w:t>
      </w:r>
      <w:r w:rsidRPr="00D53282">
        <w:t xml:space="preserve"> </w:t>
      </w:r>
      <w:r>
        <w:t>(P-CR) 23.700-14: Interim conclusion proposal to KI#1 System Architecture to Support Sensing.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issue#1 System Architecture to Support Sensing and give an interim conclusion proposal.</w:t>
      </w:r>
    </w:p>
    <w:p w14:paraId="3783839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4B5CEBE3" w14:textId="77777777" w:rsidR="00956219" w:rsidRPr="005B25A1" w:rsidRDefault="00956219" w:rsidP="00956219">
      <w:pPr>
        <w:keepNext/>
        <w:keepLines/>
        <w:rPr>
          <w:b/>
          <w:bCs/>
        </w:rPr>
      </w:pPr>
      <w:r w:rsidRPr="005B25A1">
        <w:rPr>
          <w:b/>
          <w:bCs/>
        </w:rPr>
        <w:t>Convenor comment:</w:t>
      </w:r>
    </w:p>
    <w:p w14:paraId="46D232BD" w14:textId="77777777" w:rsidR="00956219" w:rsidRPr="005B25A1" w:rsidRDefault="00956219" w:rsidP="00956219">
      <w:pPr>
        <w:keepNext/>
        <w:keepLines/>
      </w:pPr>
      <w:r w:rsidRPr="005B25A1">
        <w:t>Merge into S2-2509241.</w:t>
      </w:r>
    </w:p>
    <w:p w14:paraId="08F15D3F" w14:textId="77777777" w:rsidR="00956219" w:rsidRPr="005B25A1" w:rsidRDefault="00956219" w:rsidP="00956219">
      <w:pPr>
        <w:keepNext/>
        <w:keepLines/>
        <w:rPr>
          <w:b/>
          <w:bCs/>
        </w:rPr>
      </w:pPr>
      <w:r w:rsidRPr="005B25A1">
        <w:rPr>
          <w:b/>
          <w:bCs/>
        </w:rPr>
        <w:t>Parallel discussion:</w:t>
      </w:r>
    </w:p>
    <w:p w14:paraId="2E92F289" w14:textId="77777777" w:rsidR="00956219" w:rsidRPr="005B25A1" w:rsidRDefault="00956219" w:rsidP="00956219">
      <w:pPr>
        <w:keepNext/>
        <w:keepLines/>
      </w:pPr>
      <w:r w:rsidRPr="005B25A1">
        <w:t>Merged.</w:t>
      </w:r>
    </w:p>
    <w:p w14:paraId="566F3188" w14:textId="77777777" w:rsidR="00956219" w:rsidRPr="00EB0339" w:rsidRDefault="00956219" w:rsidP="00956219">
      <w:r w:rsidRPr="005B25A1">
        <w:rPr>
          <w:b/>
          <w:bCs/>
        </w:rPr>
        <w:t>Status:</w:t>
      </w:r>
      <w:r>
        <w:t xml:space="preserve"> </w:t>
      </w:r>
      <w:r>
        <w:rPr>
          <w:color w:val="0000FF"/>
        </w:rPr>
        <w:t>Merged</w:t>
      </w:r>
      <w:r>
        <w:t>.</w:t>
      </w:r>
    </w:p>
    <w:p w14:paraId="02CC1E5A" w14:textId="77777777" w:rsidR="00956219" w:rsidRPr="00EB0339" w:rsidRDefault="00956219" w:rsidP="00956219"/>
    <w:p w14:paraId="6BB52468" w14:textId="77777777" w:rsidR="00956219" w:rsidRDefault="00956219" w:rsidP="00956219">
      <w:pPr>
        <w:pStyle w:val="NormTop"/>
      </w:pPr>
      <w:r>
        <w:rPr>
          <w:color w:val="0000FF"/>
        </w:rPr>
        <w:t>S2-2508854</w:t>
      </w:r>
      <w:r w:rsidRPr="00D53282">
        <w:t xml:space="preserve"> </w:t>
      </w:r>
      <w:r>
        <w:t>(P-CR) 23.700-14: Interim agreement for KI#1.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related to KI#1 for further consideration.</w:t>
      </w:r>
    </w:p>
    <w:p w14:paraId="1F428F17"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57781FB9" w14:textId="77777777" w:rsidR="00956219" w:rsidRPr="005B25A1" w:rsidRDefault="00956219" w:rsidP="00956219">
      <w:pPr>
        <w:keepNext/>
        <w:keepLines/>
        <w:rPr>
          <w:b/>
          <w:bCs/>
        </w:rPr>
      </w:pPr>
      <w:r w:rsidRPr="005B25A1">
        <w:rPr>
          <w:b/>
          <w:bCs/>
        </w:rPr>
        <w:t>Convenor comment:</w:t>
      </w:r>
    </w:p>
    <w:p w14:paraId="3665E927" w14:textId="77777777" w:rsidR="00956219" w:rsidRPr="005B25A1" w:rsidRDefault="00956219" w:rsidP="00956219">
      <w:pPr>
        <w:keepNext/>
        <w:keepLines/>
      </w:pPr>
      <w:r w:rsidRPr="005B25A1">
        <w:t>Merge into S2-2509241.</w:t>
      </w:r>
    </w:p>
    <w:p w14:paraId="7EAE5B0D" w14:textId="77777777" w:rsidR="00956219" w:rsidRPr="005B25A1" w:rsidRDefault="00956219" w:rsidP="00956219">
      <w:pPr>
        <w:keepNext/>
        <w:keepLines/>
        <w:rPr>
          <w:b/>
          <w:bCs/>
        </w:rPr>
      </w:pPr>
      <w:r w:rsidRPr="005B25A1">
        <w:rPr>
          <w:b/>
          <w:bCs/>
        </w:rPr>
        <w:t>Parallel discussion:</w:t>
      </w:r>
    </w:p>
    <w:p w14:paraId="01E7F26B" w14:textId="77777777" w:rsidR="00956219" w:rsidRPr="005B25A1" w:rsidRDefault="00956219" w:rsidP="00956219">
      <w:pPr>
        <w:keepNext/>
        <w:keepLines/>
      </w:pPr>
      <w:r w:rsidRPr="005B25A1">
        <w:t>Merged.</w:t>
      </w:r>
    </w:p>
    <w:p w14:paraId="3A4BAD8A" w14:textId="77777777" w:rsidR="00956219" w:rsidRPr="00EB0339" w:rsidRDefault="00956219" w:rsidP="00956219">
      <w:r w:rsidRPr="005B25A1">
        <w:rPr>
          <w:b/>
          <w:bCs/>
        </w:rPr>
        <w:t>Status:</w:t>
      </w:r>
      <w:r>
        <w:t xml:space="preserve"> </w:t>
      </w:r>
      <w:r>
        <w:rPr>
          <w:color w:val="0000FF"/>
        </w:rPr>
        <w:t>Merged</w:t>
      </w:r>
      <w:r>
        <w:t>.</w:t>
      </w:r>
    </w:p>
    <w:p w14:paraId="044D6998" w14:textId="77777777" w:rsidR="00956219" w:rsidRPr="00EB0339" w:rsidRDefault="00956219" w:rsidP="00956219"/>
    <w:p w14:paraId="28D8AA43" w14:textId="77777777" w:rsidR="00956219" w:rsidRDefault="00956219" w:rsidP="00956219">
      <w:pPr>
        <w:pStyle w:val="NormTop"/>
      </w:pPr>
      <w:r>
        <w:rPr>
          <w:color w:val="0000FF"/>
        </w:rPr>
        <w:t>S2-2509194</w:t>
      </w:r>
      <w:r w:rsidRPr="00D53282">
        <w:t xml:space="preserve"> </w:t>
      </w:r>
      <w:r>
        <w:t xml:space="preserve">(P-CR) 23.700-14: Interim agreements for </w:t>
      </w:r>
      <w:proofErr w:type="spellStart"/>
      <w:r>
        <w:t>FS_Sensing_ARC</w:t>
      </w:r>
      <w:proofErr w:type="spellEnd"/>
      <w:r>
        <w:t xml:space="preserve"> KI#1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KI#1 of ISAC study.</w:t>
      </w:r>
    </w:p>
    <w:p w14:paraId="1B088F1B"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S2-2509659</w:t>
      </w:r>
      <w:r>
        <w:t>.</w:t>
      </w:r>
    </w:p>
    <w:p w14:paraId="3266AC37" w14:textId="77777777" w:rsidR="00956219" w:rsidRPr="005B25A1" w:rsidRDefault="00956219" w:rsidP="00956219">
      <w:pPr>
        <w:keepNext/>
        <w:keepLines/>
        <w:rPr>
          <w:b/>
          <w:bCs/>
        </w:rPr>
      </w:pPr>
      <w:r w:rsidRPr="005B25A1">
        <w:rPr>
          <w:b/>
          <w:bCs/>
        </w:rPr>
        <w:t>Convenor comment:</w:t>
      </w:r>
    </w:p>
    <w:p w14:paraId="27E996AB" w14:textId="77777777" w:rsidR="00956219" w:rsidRPr="005B25A1" w:rsidRDefault="00956219" w:rsidP="00956219">
      <w:pPr>
        <w:keepNext/>
        <w:keepLines/>
      </w:pPr>
      <w:r w:rsidRPr="005B25A1">
        <w:t>Merge into S2-2509241.</w:t>
      </w:r>
    </w:p>
    <w:p w14:paraId="4745EC0C" w14:textId="77777777" w:rsidR="00956219" w:rsidRPr="005B25A1" w:rsidRDefault="00956219" w:rsidP="00956219">
      <w:pPr>
        <w:keepNext/>
        <w:keepLines/>
        <w:rPr>
          <w:b/>
          <w:bCs/>
        </w:rPr>
      </w:pPr>
      <w:r w:rsidRPr="005B25A1">
        <w:rPr>
          <w:b/>
          <w:bCs/>
        </w:rPr>
        <w:t>Parallel discussion:</w:t>
      </w:r>
    </w:p>
    <w:p w14:paraId="607D5E9A" w14:textId="77777777" w:rsidR="00956219" w:rsidRPr="005B25A1" w:rsidRDefault="00956219" w:rsidP="00956219">
      <w:pPr>
        <w:keepNext/>
        <w:keepLines/>
      </w:pPr>
      <w:r w:rsidRPr="005B25A1">
        <w:t>Merged.</w:t>
      </w:r>
    </w:p>
    <w:p w14:paraId="44A31668" w14:textId="77777777" w:rsidR="00956219" w:rsidRPr="00EB0339" w:rsidRDefault="00956219" w:rsidP="00956219">
      <w:r w:rsidRPr="005B25A1">
        <w:rPr>
          <w:b/>
          <w:bCs/>
        </w:rPr>
        <w:t>Status:</w:t>
      </w:r>
      <w:r>
        <w:t xml:space="preserve"> </w:t>
      </w:r>
      <w:r>
        <w:rPr>
          <w:color w:val="0000FF"/>
        </w:rPr>
        <w:t>Merged</w:t>
      </w:r>
      <w:r>
        <w:t>.</w:t>
      </w:r>
    </w:p>
    <w:p w14:paraId="3F9F732A" w14:textId="77777777" w:rsidR="00956219" w:rsidRPr="00EB0339" w:rsidRDefault="00956219" w:rsidP="00956219"/>
    <w:p w14:paraId="6311F4DD"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KI#2</w:t>
      </w:r>
    </w:p>
    <w:p w14:paraId="42EB9D9F" w14:textId="77777777" w:rsidR="00956219" w:rsidRDefault="00956219" w:rsidP="00956219">
      <w:pPr>
        <w:pStyle w:val="NormTop"/>
      </w:pPr>
      <w:r>
        <w:rPr>
          <w:color w:val="0000FF"/>
        </w:rPr>
        <w:t>S2-2508237</w:t>
      </w:r>
      <w:r w:rsidRPr="00D53282">
        <w:t xml:space="preserve"> </w:t>
      </w:r>
      <w:r>
        <w:t xml:space="preserve">(P-CR) 23.700-14: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KI#2 on authorization is proposed in this document.</w:t>
      </w:r>
    </w:p>
    <w:p w14:paraId="640AC6B5" w14:textId="77777777" w:rsidR="00956219" w:rsidRPr="005B25A1" w:rsidRDefault="00956219" w:rsidP="00956219">
      <w:pPr>
        <w:keepNext/>
        <w:keepLines/>
        <w:rPr>
          <w:b/>
          <w:bCs/>
        </w:rPr>
      </w:pPr>
      <w:r w:rsidRPr="005B25A1">
        <w:rPr>
          <w:b/>
          <w:bCs/>
        </w:rPr>
        <w:t>Convenor comment:</w:t>
      </w:r>
    </w:p>
    <w:p w14:paraId="0C7607D1" w14:textId="77777777" w:rsidR="00956219" w:rsidRPr="005B25A1" w:rsidRDefault="00956219" w:rsidP="00956219">
      <w:pPr>
        <w:keepNext/>
        <w:keepLines/>
      </w:pPr>
      <w:r w:rsidRPr="005B25A1">
        <w:t>Handle as baseline.</w:t>
      </w:r>
    </w:p>
    <w:p w14:paraId="27168C48" w14:textId="77777777" w:rsidR="00956219" w:rsidRPr="005B25A1" w:rsidRDefault="00956219" w:rsidP="00956219">
      <w:pPr>
        <w:keepNext/>
        <w:keepLines/>
        <w:rPr>
          <w:b/>
          <w:bCs/>
        </w:rPr>
      </w:pPr>
      <w:r w:rsidRPr="005B25A1">
        <w:rPr>
          <w:b/>
          <w:bCs/>
        </w:rPr>
        <w:t>Parallel discussion:</w:t>
      </w:r>
    </w:p>
    <w:p w14:paraId="27107834" w14:textId="77777777" w:rsidR="00956219" w:rsidRPr="005B25A1" w:rsidRDefault="00956219" w:rsidP="00956219">
      <w:pPr>
        <w:keepNext/>
        <w:keepLines/>
      </w:pPr>
      <w:r w:rsidRPr="005B25A1">
        <w:t>Revised in parallel session to</w:t>
      </w:r>
      <w:r>
        <w:rPr>
          <w:color w:val="0000FF"/>
        </w:rPr>
        <w:t xml:space="preserve"> S2-2509414</w:t>
      </w:r>
      <w:r>
        <w:t>.</w:t>
      </w:r>
    </w:p>
    <w:p w14:paraId="3DE038C2" w14:textId="77777777" w:rsidR="00956219" w:rsidRPr="005B25A1" w:rsidRDefault="00956219" w:rsidP="00956219">
      <w:pPr>
        <w:keepNext/>
        <w:keepLines/>
      </w:pPr>
      <w:r w:rsidRPr="005B25A1">
        <w:t>Revised in parallel session to</w:t>
      </w:r>
      <w:r>
        <w:rPr>
          <w:color w:val="0000FF"/>
        </w:rPr>
        <w:t xml:space="preserve"> S2-2509445</w:t>
      </w:r>
      <w:r>
        <w:t>.</w:t>
      </w:r>
    </w:p>
    <w:p w14:paraId="5DEE4A75" w14:textId="77777777" w:rsidR="00956219" w:rsidRDefault="00956219" w:rsidP="00956219">
      <w:pPr>
        <w:keepNext/>
        <w:keepLines/>
        <w:rPr>
          <w:b/>
          <w:bCs/>
        </w:rPr>
      </w:pPr>
      <w:r>
        <w:rPr>
          <w:b/>
          <w:bCs/>
        </w:rPr>
        <w:t>Plenary Discussion:</w:t>
      </w:r>
    </w:p>
    <w:p w14:paraId="19AB5E7F" w14:textId="77777777" w:rsidR="00956219" w:rsidRDefault="00956219" w:rsidP="00956219">
      <w:pPr>
        <w:keepNext/>
        <w:keepLines/>
      </w:pPr>
      <w:r>
        <w:t xml:space="preserve">This was revised, to add to the sources, to </w:t>
      </w:r>
      <w:r w:rsidRPr="00CE3EC0">
        <w:rPr>
          <w:color w:val="0000FF"/>
        </w:rPr>
        <w:t>S2-2</w:t>
      </w:r>
      <w:r>
        <w:rPr>
          <w:color w:val="0000FF"/>
        </w:rPr>
        <w:t>509824</w:t>
      </w:r>
      <w:r>
        <w:t>.</w:t>
      </w:r>
      <w:r w:rsidRPr="00375008">
        <w:t xml:space="preserve"> </w:t>
      </w:r>
    </w:p>
    <w:p w14:paraId="5E54E881" w14:textId="77777777" w:rsidR="00956219" w:rsidRPr="00D94732" w:rsidRDefault="00956219" w:rsidP="00956219">
      <w:pPr>
        <w:keepNext/>
        <w:keepLines/>
      </w:pPr>
      <w:r>
        <w:t xml:space="preserve">This was </w:t>
      </w:r>
      <w:r w:rsidRPr="00B30893">
        <w:rPr>
          <w:color w:val="FF0000"/>
        </w:rPr>
        <w:t>a</w:t>
      </w:r>
      <w:r>
        <w:rPr>
          <w:color w:val="FF0000"/>
        </w:rPr>
        <w:t>pprov</w:t>
      </w:r>
      <w:r w:rsidRPr="00B30893">
        <w:rPr>
          <w:color w:val="FF0000"/>
        </w:rPr>
        <w:t>ed</w:t>
      </w:r>
      <w:r>
        <w:t>.</w:t>
      </w:r>
    </w:p>
    <w:p w14:paraId="7A6889CE" w14:textId="77777777" w:rsidR="00956219" w:rsidRDefault="00956219" w:rsidP="00956219">
      <w:r>
        <w:rPr>
          <w:b/>
          <w:bCs/>
        </w:rPr>
        <w:t>Status:</w:t>
      </w:r>
      <w:r>
        <w:t xml:space="preserve"> </w:t>
      </w:r>
      <w:r w:rsidRPr="00B30893">
        <w:rPr>
          <w:color w:val="FF0000"/>
        </w:rPr>
        <w:t>A</w:t>
      </w:r>
      <w:r>
        <w:rPr>
          <w:color w:val="FF0000"/>
        </w:rPr>
        <w:t>pprov</w:t>
      </w:r>
      <w:r w:rsidRPr="00B30893">
        <w:rPr>
          <w:color w:val="FF0000"/>
        </w:rPr>
        <w:t>ed</w:t>
      </w:r>
      <w:r>
        <w:t>.</w:t>
      </w:r>
    </w:p>
    <w:p w14:paraId="177BA816" w14:textId="77777777" w:rsidR="00956219" w:rsidRPr="00EB0339" w:rsidRDefault="00956219" w:rsidP="00956219"/>
    <w:p w14:paraId="7DEC1E64" w14:textId="77777777" w:rsidR="00956219" w:rsidRDefault="00956219" w:rsidP="00956219">
      <w:pPr>
        <w:pStyle w:val="NormTop"/>
      </w:pPr>
      <w:r>
        <w:rPr>
          <w:color w:val="0000FF"/>
        </w:rPr>
        <w:t>S2-2508366</w:t>
      </w:r>
      <w:r w:rsidRPr="00D53282">
        <w:t xml:space="preserve"> </w:t>
      </w:r>
      <w:r>
        <w:t>(P-CR) 23.700-14: Proposed agreement of principles for Key Issues 2.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6656F0B1"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305C94A3" w14:textId="77777777" w:rsidR="00956219" w:rsidRPr="005B25A1" w:rsidRDefault="00956219" w:rsidP="00956219">
      <w:pPr>
        <w:keepNext/>
        <w:keepLines/>
        <w:rPr>
          <w:b/>
          <w:bCs/>
        </w:rPr>
      </w:pPr>
      <w:r w:rsidRPr="005B25A1">
        <w:rPr>
          <w:b/>
          <w:bCs/>
        </w:rPr>
        <w:t>Convenor comment:</w:t>
      </w:r>
    </w:p>
    <w:p w14:paraId="6ABEFEFD" w14:textId="77777777" w:rsidR="00956219" w:rsidRPr="005B25A1" w:rsidRDefault="00956219" w:rsidP="00956219">
      <w:pPr>
        <w:keepNext/>
        <w:keepLines/>
      </w:pPr>
      <w:r w:rsidRPr="005B25A1">
        <w:t>Merge into S2-2508237.</w:t>
      </w:r>
    </w:p>
    <w:p w14:paraId="3C491E94" w14:textId="77777777" w:rsidR="00956219" w:rsidRPr="005B25A1" w:rsidRDefault="00956219" w:rsidP="00956219">
      <w:pPr>
        <w:keepNext/>
        <w:keepLines/>
        <w:rPr>
          <w:b/>
          <w:bCs/>
        </w:rPr>
      </w:pPr>
      <w:r w:rsidRPr="005B25A1">
        <w:rPr>
          <w:b/>
          <w:bCs/>
        </w:rPr>
        <w:t>Parallel discussion:</w:t>
      </w:r>
    </w:p>
    <w:p w14:paraId="5C26F878" w14:textId="77777777" w:rsidR="00956219" w:rsidRPr="005B25A1" w:rsidRDefault="00956219" w:rsidP="00956219">
      <w:pPr>
        <w:keepNext/>
        <w:keepLines/>
      </w:pPr>
      <w:r w:rsidRPr="005B25A1">
        <w:t>Merged.</w:t>
      </w:r>
    </w:p>
    <w:p w14:paraId="5E16F23A" w14:textId="77777777" w:rsidR="00956219" w:rsidRPr="00EB0339" w:rsidRDefault="00956219" w:rsidP="00956219">
      <w:r w:rsidRPr="005B25A1">
        <w:rPr>
          <w:b/>
          <w:bCs/>
        </w:rPr>
        <w:t>Status:</w:t>
      </w:r>
      <w:r>
        <w:t xml:space="preserve"> </w:t>
      </w:r>
      <w:r>
        <w:rPr>
          <w:color w:val="0000FF"/>
        </w:rPr>
        <w:t>Merged</w:t>
      </w:r>
      <w:r>
        <w:t>.</w:t>
      </w:r>
    </w:p>
    <w:p w14:paraId="315784B8" w14:textId="77777777" w:rsidR="00956219" w:rsidRPr="00EB0339" w:rsidRDefault="00956219" w:rsidP="00956219"/>
    <w:p w14:paraId="058B6508" w14:textId="77777777" w:rsidR="00956219" w:rsidRDefault="00956219" w:rsidP="00956219">
      <w:pPr>
        <w:pStyle w:val="NormTop"/>
      </w:pPr>
      <w:r>
        <w:rPr>
          <w:color w:val="0000FF"/>
        </w:rPr>
        <w:t>S2-2508415</w:t>
      </w:r>
      <w:r w:rsidRPr="00D53282">
        <w:t xml:space="preserve"> </w:t>
      </w:r>
      <w:r>
        <w:t>(P-CR) 23.700-14: Interim agreements on KI#2: Authorization and Revocation to Support Sensing Service.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KI#2: Authorization and Revocation to Support Sensing Service.</w:t>
      </w:r>
    </w:p>
    <w:p w14:paraId="4FAFA3BF"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2029A6F0" w14:textId="77777777" w:rsidR="00956219" w:rsidRPr="005B25A1" w:rsidRDefault="00956219" w:rsidP="00956219">
      <w:pPr>
        <w:keepNext/>
        <w:keepLines/>
        <w:rPr>
          <w:b/>
          <w:bCs/>
        </w:rPr>
      </w:pPr>
      <w:r w:rsidRPr="005B25A1">
        <w:rPr>
          <w:b/>
          <w:bCs/>
        </w:rPr>
        <w:t>Convenor comment:</w:t>
      </w:r>
    </w:p>
    <w:p w14:paraId="78F602C7" w14:textId="77777777" w:rsidR="00956219" w:rsidRPr="005B25A1" w:rsidRDefault="00956219" w:rsidP="00956219">
      <w:pPr>
        <w:keepNext/>
        <w:keepLines/>
      </w:pPr>
      <w:r w:rsidRPr="005B25A1">
        <w:t>Merge into S2-2508237.</w:t>
      </w:r>
    </w:p>
    <w:p w14:paraId="10D571F9" w14:textId="77777777" w:rsidR="00956219" w:rsidRPr="005B25A1" w:rsidRDefault="00956219" w:rsidP="00956219">
      <w:pPr>
        <w:keepNext/>
        <w:keepLines/>
        <w:rPr>
          <w:b/>
          <w:bCs/>
        </w:rPr>
      </w:pPr>
      <w:r w:rsidRPr="005B25A1">
        <w:rPr>
          <w:b/>
          <w:bCs/>
        </w:rPr>
        <w:t>Parallel discussion:</w:t>
      </w:r>
    </w:p>
    <w:p w14:paraId="678223AA" w14:textId="77777777" w:rsidR="00956219" w:rsidRPr="005B25A1" w:rsidRDefault="00956219" w:rsidP="00956219">
      <w:pPr>
        <w:keepNext/>
        <w:keepLines/>
      </w:pPr>
      <w:r w:rsidRPr="005B25A1">
        <w:t>Merged.</w:t>
      </w:r>
    </w:p>
    <w:p w14:paraId="069F122B" w14:textId="77777777" w:rsidR="00956219" w:rsidRPr="00EB0339" w:rsidRDefault="00956219" w:rsidP="00956219">
      <w:r w:rsidRPr="005B25A1">
        <w:rPr>
          <w:b/>
          <w:bCs/>
        </w:rPr>
        <w:t>Status:</w:t>
      </w:r>
      <w:r>
        <w:t xml:space="preserve"> </w:t>
      </w:r>
      <w:r>
        <w:rPr>
          <w:color w:val="0000FF"/>
        </w:rPr>
        <w:t>Merged</w:t>
      </w:r>
      <w:r>
        <w:t>.</w:t>
      </w:r>
    </w:p>
    <w:p w14:paraId="1F88B432" w14:textId="77777777" w:rsidR="00956219" w:rsidRPr="00EB0339" w:rsidRDefault="00956219" w:rsidP="00956219"/>
    <w:p w14:paraId="5A759AF5" w14:textId="77777777" w:rsidR="00956219" w:rsidRDefault="00956219" w:rsidP="00956219">
      <w:pPr>
        <w:pStyle w:val="NormTop"/>
      </w:pPr>
      <w:r>
        <w:rPr>
          <w:color w:val="0000FF"/>
        </w:rPr>
        <w:t>S2-2508520</w:t>
      </w:r>
      <w:r w:rsidRPr="00D53282">
        <w:t xml:space="preserve"> </w:t>
      </w:r>
      <w:r>
        <w:t>(P-CR) 23.700-14: Evaluations and proposed Interim conclusion for KI#2.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KI#2 Authorization and Revocation to Support Sensing Service.</w:t>
      </w:r>
    </w:p>
    <w:p w14:paraId="6CC69D11"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1A847CE1" w14:textId="77777777" w:rsidR="00956219" w:rsidRPr="005B25A1" w:rsidRDefault="00956219" w:rsidP="00956219">
      <w:pPr>
        <w:keepNext/>
        <w:keepLines/>
        <w:rPr>
          <w:b/>
          <w:bCs/>
        </w:rPr>
      </w:pPr>
      <w:r w:rsidRPr="005B25A1">
        <w:rPr>
          <w:b/>
          <w:bCs/>
        </w:rPr>
        <w:t>Convenor comment:</w:t>
      </w:r>
    </w:p>
    <w:p w14:paraId="67B78633" w14:textId="77777777" w:rsidR="00956219" w:rsidRPr="005B25A1" w:rsidRDefault="00956219" w:rsidP="00956219">
      <w:pPr>
        <w:keepNext/>
        <w:keepLines/>
      </w:pPr>
      <w:r w:rsidRPr="005B25A1">
        <w:t>Merge into S2-2508237.</w:t>
      </w:r>
    </w:p>
    <w:p w14:paraId="06A430CA" w14:textId="77777777" w:rsidR="00956219" w:rsidRPr="005B25A1" w:rsidRDefault="00956219" w:rsidP="00956219">
      <w:pPr>
        <w:keepNext/>
        <w:keepLines/>
        <w:rPr>
          <w:b/>
          <w:bCs/>
        </w:rPr>
      </w:pPr>
      <w:r w:rsidRPr="005B25A1">
        <w:rPr>
          <w:b/>
          <w:bCs/>
        </w:rPr>
        <w:t>Parallel discussion:</w:t>
      </w:r>
    </w:p>
    <w:p w14:paraId="63F07C30" w14:textId="77777777" w:rsidR="00956219" w:rsidRPr="005B25A1" w:rsidRDefault="00956219" w:rsidP="00956219">
      <w:pPr>
        <w:keepNext/>
        <w:keepLines/>
      </w:pPr>
      <w:r w:rsidRPr="005B25A1">
        <w:t>Merged.</w:t>
      </w:r>
    </w:p>
    <w:p w14:paraId="1BD9303B" w14:textId="77777777" w:rsidR="00956219" w:rsidRPr="00EB0339" w:rsidRDefault="00956219" w:rsidP="00956219">
      <w:r w:rsidRPr="005B25A1">
        <w:rPr>
          <w:b/>
          <w:bCs/>
        </w:rPr>
        <w:t>Status:</w:t>
      </w:r>
      <w:r>
        <w:t xml:space="preserve"> </w:t>
      </w:r>
      <w:r>
        <w:rPr>
          <w:color w:val="0000FF"/>
        </w:rPr>
        <w:t>Merged</w:t>
      </w:r>
      <w:r>
        <w:t>.</w:t>
      </w:r>
    </w:p>
    <w:p w14:paraId="761C0565" w14:textId="77777777" w:rsidR="00956219" w:rsidRPr="00EB0339" w:rsidRDefault="00956219" w:rsidP="00956219"/>
    <w:p w14:paraId="2C07FC36" w14:textId="77777777" w:rsidR="00956219" w:rsidRDefault="00956219" w:rsidP="00956219">
      <w:pPr>
        <w:pStyle w:val="NormTop"/>
      </w:pPr>
      <w:r>
        <w:rPr>
          <w:color w:val="0000FF"/>
        </w:rPr>
        <w:t>S2-2508811</w:t>
      </w:r>
      <w:r w:rsidRPr="00D53282">
        <w:t xml:space="preserve"> </w:t>
      </w:r>
      <w:r>
        <w:t>(P-CR) 23.700-14: Proposal for Interim Agreements on KI#2.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KI#2.</w:t>
      </w:r>
    </w:p>
    <w:p w14:paraId="49637BA8"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088BC649" w14:textId="77777777" w:rsidR="00956219" w:rsidRPr="005B25A1" w:rsidRDefault="00956219" w:rsidP="00956219">
      <w:pPr>
        <w:keepNext/>
        <w:keepLines/>
        <w:rPr>
          <w:b/>
          <w:bCs/>
        </w:rPr>
      </w:pPr>
      <w:r w:rsidRPr="005B25A1">
        <w:rPr>
          <w:b/>
          <w:bCs/>
        </w:rPr>
        <w:t>Convenor comment:</w:t>
      </w:r>
    </w:p>
    <w:p w14:paraId="7542815C" w14:textId="77777777" w:rsidR="00956219" w:rsidRPr="005B25A1" w:rsidRDefault="00956219" w:rsidP="00956219">
      <w:pPr>
        <w:keepNext/>
        <w:keepLines/>
      </w:pPr>
      <w:r w:rsidRPr="005B25A1">
        <w:t>Merge into S2-2508237.</w:t>
      </w:r>
    </w:p>
    <w:p w14:paraId="13699206" w14:textId="77777777" w:rsidR="00956219" w:rsidRPr="005B25A1" w:rsidRDefault="00956219" w:rsidP="00956219">
      <w:pPr>
        <w:keepNext/>
        <w:keepLines/>
        <w:rPr>
          <w:b/>
          <w:bCs/>
        </w:rPr>
      </w:pPr>
      <w:r w:rsidRPr="005B25A1">
        <w:rPr>
          <w:b/>
          <w:bCs/>
        </w:rPr>
        <w:t>Parallel discussion:</w:t>
      </w:r>
    </w:p>
    <w:p w14:paraId="54139D5C" w14:textId="77777777" w:rsidR="00956219" w:rsidRPr="005B25A1" w:rsidRDefault="00956219" w:rsidP="00956219">
      <w:pPr>
        <w:keepNext/>
        <w:keepLines/>
      </w:pPr>
      <w:r w:rsidRPr="005B25A1">
        <w:t>Merged.</w:t>
      </w:r>
    </w:p>
    <w:p w14:paraId="0F88C092" w14:textId="77777777" w:rsidR="00956219" w:rsidRPr="00EB0339" w:rsidRDefault="00956219" w:rsidP="00956219">
      <w:r w:rsidRPr="005B25A1">
        <w:rPr>
          <w:b/>
          <w:bCs/>
        </w:rPr>
        <w:t>Status:</w:t>
      </w:r>
      <w:r>
        <w:t xml:space="preserve"> </w:t>
      </w:r>
      <w:r>
        <w:rPr>
          <w:color w:val="0000FF"/>
        </w:rPr>
        <w:t>Merged</w:t>
      </w:r>
      <w:r>
        <w:t>.</w:t>
      </w:r>
    </w:p>
    <w:p w14:paraId="0C5054F8" w14:textId="77777777" w:rsidR="00956219" w:rsidRPr="00EB0339" w:rsidRDefault="00956219" w:rsidP="00956219"/>
    <w:p w14:paraId="00D85CDA" w14:textId="77777777" w:rsidR="00956219" w:rsidRDefault="00956219" w:rsidP="00956219">
      <w:pPr>
        <w:pStyle w:val="NormTop"/>
      </w:pPr>
      <w:r>
        <w:rPr>
          <w:color w:val="0000FF"/>
        </w:rPr>
        <w:t>S2-2508829</w:t>
      </w:r>
      <w:r w:rsidRPr="00D53282">
        <w:t xml:space="preserve"> </w:t>
      </w:r>
      <w:r>
        <w:t>(P-CR) 23.700-14: Interim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issue#2 Authorization and Revocation to Support Sensing Service and give an interim conclusion proposal.</w:t>
      </w:r>
    </w:p>
    <w:p w14:paraId="076ED7D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425BE365" w14:textId="77777777" w:rsidR="00956219" w:rsidRPr="005B25A1" w:rsidRDefault="00956219" w:rsidP="00956219">
      <w:pPr>
        <w:keepNext/>
        <w:keepLines/>
        <w:rPr>
          <w:b/>
          <w:bCs/>
        </w:rPr>
      </w:pPr>
      <w:r w:rsidRPr="005B25A1">
        <w:rPr>
          <w:b/>
          <w:bCs/>
        </w:rPr>
        <w:t>Convenor comment:</w:t>
      </w:r>
    </w:p>
    <w:p w14:paraId="5A2F822D" w14:textId="77777777" w:rsidR="00956219" w:rsidRPr="005B25A1" w:rsidRDefault="00956219" w:rsidP="00956219">
      <w:pPr>
        <w:keepNext/>
        <w:keepLines/>
      </w:pPr>
      <w:r w:rsidRPr="005B25A1">
        <w:t>Merge into S2-2508237.</w:t>
      </w:r>
    </w:p>
    <w:p w14:paraId="6BA1F0D4" w14:textId="77777777" w:rsidR="00956219" w:rsidRPr="005B25A1" w:rsidRDefault="00956219" w:rsidP="00956219">
      <w:pPr>
        <w:keepNext/>
        <w:keepLines/>
        <w:rPr>
          <w:b/>
          <w:bCs/>
        </w:rPr>
      </w:pPr>
      <w:r w:rsidRPr="005B25A1">
        <w:rPr>
          <w:b/>
          <w:bCs/>
        </w:rPr>
        <w:t>Parallel discussion:</w:t>
      </w:r>
    </w:p>
    <w:p w14:paraId="3EA0F837" w14:textId="77777777" w:rsidR="00956219" w:rsidRPr="005B25A1" w:rsidRDefault="00956219" w:rsidP="00956219">
      <w:pPr>
        <w:keepNext/>
        <w:keepLines/>
      </w:pPr>
      <w:r w:rsidRPr="005B25A1">
        <w:t>Merged.</w:t>
      </w:r>
    </w:p>
    <w:p w14:paraId="405F31EB" w14:textId="77777777" w:rsidR="00956219" w:rsidRPr="00EB0339" w:rsidRDefault="00956219" w:rsidP="00956219">
      <w:r w:rsidRPr="005B25A1">
        <w:rPr>
          <w:b/>
          <w:bCs/>
        </w:rPr>
        <w:t>Status:</w:t>
      </w:r>
      <w:r>
        <w:t xml:space="preserve"> </w:t>
      </w:r>
      <w:r>
        <w:rPr>
          <w:color w:val="0000FF"/>
        </w:rPr>
        <w:t>Merged</w:t>
      </w:r>
      <w:r>
        <w:t>.</w:t>
      </w:r>
    </w:p>
    <w:p w14:paraId="1F0AD958" w14:textId="77777777" w:rsidR="00956219" w:rsidRPr="00EB0339" w:rsidRDefault="00956219" w:rsidP="00956219"/>
    <w:p w14:paraId="7E40B7B1" w14:textId="77777777" w:rsidR="00956219" w:rsidRDefault="00956219" w:rsidP="00956219">
      <w:pPr>
        <w:pStyle w:val="NormTop"/>
      </w:pPr>
      <w:r>
        <w:rPr>
          <w:color w:val="0000FF"/>
        </w:rPr>
        <w:t>S2-2508855</w:t>
      </w:r>
      <w:r w:rsidRPr="00D53282">
        <w:t xml:space="preserve"> </w:t>
      </w:r>
      <w:r>
        <w:t>(P-CR) 23.700-14: Interim agreement for KI#2.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KI#2.</w:t>
      </w:r>
    </w:p>
    <w:p w14:paraId="13D4006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471F657A" w14:textId="77777777" w:rsidR="00956219" w:rsidRPr="005B25A1" w:rsidRDefault="00956219" w:rsidP="00956219">
      <w:pPr>
        <w:keepNext/>
        <w:keepLines/>
        <w:rPr>
          <w:b/>
          <w:bCs/>
        </w:rPr>
      </w:pPr>
      <w:r w:rsidRPr="005B25A1">
        <w:rPr>
          <w:b/>
          <w:bCs/>
        </w:rPr>
        <w:t>Convenor comment:</w:t>
      </w:r>
    </w:p>
    <w:p w14:paraId="1A84C3CD" w14:textId="77777777" w:rsidR="00956219" w:rsidRPr="005B25A1" w:rsidRDefault="00956219" w:rsidP="00956219">
      <w:pPr>
        <w:keepNext/>
        <w:keepLines/>
      </w:pPr>
      <w:r w:rsidRPr="005B25A1">
        <w:t>Merge into S2-2508237.</w:t>
      </w:r>
    </w:p>
    <w:p w14:paraId="72585813" w14:textId="77777777" w:rsidR="00956219" w:rsidRPr="005B25A1" w:rsidRDefault="00956219" w:rsidP="00956219">
      <w:pPr>
        <w:keepNext/>
        <w:keepLines/>
        <w:rPr>
          <w:b/>
          <w:bCs/>
        </w:rPr>
      </w:pPr>
      <w:r w:rsidRPr="005B25A1">
        <w:rPr>
          <w:b/>
          <w:bCs/>
        </w:rPr>
        <w:t>Parallel discussion:</w:t>
      </w:r>
    </w:p>
    <w:p w14:paraId="4237D17B" w14:textId="77777777" w:rsidR="00956219" w:rsidRPr="005B25A1" w:rsidRDefault="00956219" w:rsidP="00956219">
      <w:pPr>
        <w:keepNext/>
        <w:keepLines/>
      </w:pPr>
      <w:r w:rsidRPr="005B25A1">
        <w:t>Merged.</w:t>
      </w:r>
    </w:p>
    <w:p w14:paraId="726C29D5" w14:textId="77777777" w:rsidR="00956219" w:rsidRPr="00EB0339" w:rsidRDefault="00956219" w:rsidP="00956219">
      <w:r w:rsidRPr="005B25A1">
        <w:rPr>
          <w:b/>
          <w:bCs/>
        </w:rPr>
        <w:t>Status:</w:t>
      </w:r>
      <w:r>
        <w:t xml:space="preserve"> </w:t>
      </w:r>
      <w:r>
        <w:rPr>
          <w:color w:val="0000FF"/>
        </w:rPr>
        <w:t>Merged</w:t>
      </w:r>
      <w:r>
        <w:t>.</w:t>
      </w:r>
    </w:p>
    <w:p w14:paraId="3A8DBB87" w14:textId="77777777" w:rsidR="00956219" w:rsidRPr="00EB0339" w:rsidRDefault="00956219" w:rsidP="00956219"/>
    <w:p w14:paraId="6A5FFA4A" w14:textId="77777777" w:rsidR="00956219" w:rsidRDefault="00956219" w:rsidP="00956219">
      <w:pPr>
        <w:pStyle w:val="NormTop"/>
      </w:pPr>
      <w:r>
        <w:rPr>
          <w:color w:val="0000FF"/>
        </w:rPr>
        <w:t>S2-2509099</w:t>
      </w:r>
      <w:r w:rsidRPr="00D53282">
        <w:t xml:space="preserve"> </w:t>
      </w:r>
      <w:r>
        <w:t>(P-CR) 23.700-14: Proposal on Interim agreements for KI#2.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KI#2 for the </w:t>
      </w:r>
      <w:proofErr w:type="spellStart"/>
      <w:r>
        <w:t>FS_Sensing_ARC</w:t>
      </w:r>
      <w:proofErr w:type="spellEnd"/>
      <w:r>
        <w:t>.</w:t>
      </w:r>
    </w:p>
    <w:p w14:paraId="7F11D753"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6A7E8150" w14:textId="77777777" w:rsidR="00956219" w:rsidRPr="005B25A1" w:rsidRDefault="00956219" w:rsidP="00956219">
      <w:pPr>
        <w:keepNext/>
        <w:keepLines/>
        <w:rPr>
          <w:b/>
          <w:bCs/>
        </w:rPr>
      </w:pPr>
      <w:r w:rsidRPr="005B25A1">
        <w:rPr>
          <w:b/>
          <w:bCs/>
        </w:rPr>
        <w:t>Convenor comment:</w:t>
      </w:r>
    </w:p>
    <w:p w14:paraId="1233C523" w14:textId="77777777" w:rsidR="00956219" w:rsidRPr="005B25A1" w:rsidRDefault="00956219" w:rsidP="00956219">
      <w:pPr>
        <w:keepNext/>
        <w:keepLines/>
      </w:pPr>
      <w:r w:rsidRPr="005B25A1">
        <w:t>Merge into S2-2508237.</w:t>
      </w:r>
    </w:p>
    <w:p w14:paraId="671E98D8" w14:textId="77777777" w:rsidR="00956219" w:rsidRPr="005B25A1" w:rsidRDefault="00956219" w:rsidP="00956219">
      <w:pPr>
        <w:keepNext/>
        <w:keepLines/>
        <w:rPr>
          <w:b/>
          <w:bCs/>
        </w:rPr>
      </w:pPr>
      <w:r w:rsidRPr="005B25A1">
        <w:rPr>
          <w:b/>
          <w:bCs/>
        </w:rPr>
        <w:t>Parallel discussion:</w:t>
      </w:r>
    </w:p>
    <w:p w14:paraId="1BDA7B1A" w14:textId="77777777" w:rsidR="00956219" w:rsidRPr="005B25A1" w:rsidRDefault="00956219" w:rsidP="00956219">
      <w:pPr>
        <w:keepNext/>
        <w:keepLines/>
      </w:pPr>
      <w:r w:rsidRPr="005B25A1">
        <w:t>Merged.</w:t>
      </w:r>
    </w:p>
    <w:p w14:paraId="27B145C0" w14:textId="77777777" w:rsidR="00956219" w:rsidRPr="00EB0339" w:rsidRDefault="00956219" w:rsidP="00956219">
      <w:r w:rsidRPr="005B25A1">
        <w:rPr>
          <w:b/>
          <w:bCs/>
        </w:rPr>
        <w:t>Status:</w:t>
      </w:r>
      <w:r>
        <w:t xml:space="preserve"> </w:t>
      </w:r>
      <w:r>
        <w:rPr>
          <w:color w:val="0000FF"/>
        </w:rPr>
        <w:t>Merged</w:t>
      </w:r>
      <w:r>
        <w:t>.</w:t>
      </w:r>
    </w:p>
    <w:p w14:paraId="56CD9E28" w14:textId="77777777" w:rsidR="00956219" w:rsidRPr="00EB0339" w:rsidRDefault="00956219" w:rsidP="00956219"/>
    <w:p w14:paraId="29394258" w14:textId="77777777" w:rsidR="00956219" w:rsidRDefault="00956219" w:rsidP="00956219">
      <w:pPr>
        <w:pStyle w:val="NormTop"/>
      </w:pPr>
      <w:r>
        <w:rPr>
          <w:color w:val="0000FF"/>
        </w:rPr>
        <w:t>S2-2509135</w:t>
      </w:r>
      <w:r w:rsidRPr="00D53282">
        <w:t xml:space="preserve"> </w:t>
      </w:r>
      <w:r>
        <w:t xml:space="preserve">(P-CR) 23.700-14: Interim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14B2ED55" w14:textId="77777777" w:rsidR="00956219" w:rsidRPr="00B81031" w:rsidRDefault="00956219" w:rsidP="00956219">
      <w:pPr>
        <w:keepNext/>
        <w:keepLines/>
        <w:rPr>
          <w:i/>
        </w:rPr>
      </w:pPr>
      <w:r w:rsidRPr="00B81031">
        <w:rPr>
          <w:b/>
          <w:bCs/>
          <w:i/>
        </w:rPr>
        <w:t>Comment:</w:t>
      </w:r>
      <w:r>
        <w:rPr>
          <w:i/>
        </w:rPr>
        <w:t xml:space="preserve"> LATE DOC: RX 04/10, 07:45. Merged into</w:t>
      </w:r>
      <w:r>
        <w:rPr>
          <w:color w:val="0000FF"/>
        </w:rPr>
        <w:t xml:space="preserve"> S2-2509445</w:t>
      </w:r>
      <w:r>
        <w:t>.</w:t>
      </w:r>
    </w:p>
    <w:p w14:paraId="2F4794AC" w14:textId="77777777" w:rsidR="00956219" w:rsidRPr="005B25A1" w:rsidRDefault="00956219" w:rsidP="00956219">
      <w:pPr>
        <w:keepNext/>
        <w:keepLines/>
        <w:rPr>
          <w:b/>
          <w:bCs/>
        </w:rPr>
      </w:pPr>
      <w:r w:rsidRPr="005B25A1">
        <w:rPr>
          <w:b/>
          <w:bCs/>
        </w:rPr>
        <w:t>Convenor comment:</w:t>
      </w:r>
    </w:p>
    <w:p w14:paraId="681F4633" w14:textId="77777777" w:rsidR="00956219" w:rsidRPr="005B25A1" w:rsidRDefault="00956219" w:rsidP="00956219">
      <w:pPr>
        <w:keepNext/>
        <w:keepLines/>
      </w:pPr>
      <w:r w:rsidRPr="005B25A1">
        <w:t>Merge into S2-2508237.</w:t>
      </w:r>
    </w:p>
    <w:p w14:paraId="12D509D1" w14:textId="77777777" w:rsidR="00956219" w:rsidRPr="005B25A1" w:rsidRDefault="00956219" w:rsidP="00956219">
      <w:pPr>
        <w:keepNext/>
        <w:keepLines/>
        <w:rPr>
          <w:b/>
          <w:bCs/>
        </w:rPr>
      </w:pPr>
      <w:r w:rsidRPr="005B25A1">
        <w:rPr>
          <w:b/>
          <w:bCs/>
        </w:rPr>
        <w:t>Parallel discussion:</w:t>
      </w:r>
    </w:p>
    <w:p w14:paraId="11E65100" w14:textId="77777777" w:rsidR="00956219" w:rsidRPr="005B25A1" w:rsidRDefault="00956219" w:rsidP="00956219">
      <w:pPr>
        <w:keepNext/>
        <w:keepLines/>
      </w:pPr>
      <w:r w:rsidRPr="005B25A1">
        <w:t>Merged.</w:t>
      </w:r>
    </w:p>
    <w:p w14:paraId="4BBE17B5" w14:textId="77777777" w:rsidR="00956219" w:rsidRPr="00EB0339" w:rsidRDefault="00956219" w:rsidP="00956219">
      <w:r w:rsidRPr="005B25A1">
        <w:rPr>
          <w:b/>
          <w:bCs/>
        </w:rPr>
        <w:t>Status:</w:t>
      </w:r>
      <w:r>
        <w:t xml:space="preserve"> </w:t>
      </w:r>
      <w:r>
        <w:rPr>
          <w:color w:val="0000FF"/>
        </w:rPr>
        <w:t>Merged</w:t>
      </w:r>
      <w:r>
        <w:t>.</w:t>
      </w:r>
    </w:p>
    <w:p w14:paraId="56A0691F" w14:textId="77777777" w:rsidR="00956219" w:rsidRPr="00EB0339" w:rsidRDefault="00956219" w:rsidP="00956219"/>
    <w:p w14:paraId="62EDB974" w14:textId="77777777" w:rsidR="00956219" w:rsidRDefault="00956219" w:rsidP="00956219">
      <w:pPr>
        <w:pStyle w:val="NormTop"/>
      </w:pPr>
      <w:r>
        <w:rPr>
          <w:color w:val="0000FF"/>
        </w:rPr>
        <w:t>S2-2509196</w:t>
      </w:r>
      <w:r w:rsidRPr="00D53282">
        <w:t xml:space="preserve"> </w:t>
      </w:r>
      <w:r>
        <w:t xml:space="preserve">(P-CR) 23.700-14: Interim agreements for </w:t>
      </w:r>
      <w:proofErr w:type="spellStart"/>
      <w:r>
        <w:t>FS_Sensing_ARC</w:t>
      </w:r>
      <w:proofErr w:type="spellEnd"/>
      <w:r>
        <w:t xml:space="preserve"> KI#2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KI#2 of ISAC study.</w:t>
      </w:r>
    </w:p>
    <w:p w14:paraId="54F0864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2A5B7A21" w14:textId="77777777" w:rsidR="00956219" w:rsidRPr="005B25A1" w:rsidRDefault="00956219" w:rsidP="00956219">
      <w:pPr>
        <w:keepNext/>
        <w:keepLines/>
        <w:rPr>
          <w:b/>
          <w:bCs/>
        </w:rPr>
      </w:pPr>
      <w:r w:rsidRPr="005B25A1">
        <w:rPr>
          <w:b/>
          <w:bCs/>
        </w:rPr>
        <w:t>Convenor comment:</w:t>
      </w:r>
    </w:p>
    <w:p w14:paraId="126909E6" w14:textId="77777777" w:rsidR="00956219" w:rsidRPr="005B25A1" w:rsidRDefault="00956219" w:rsidP="00956219">
      <w:pPr>
        <w:keepNext/>
        <w:keepLines/>
      </w:pPr>
      <w:r w:rsidRPr="005B25A1">
        <w:t>Merge into S2-2508237.</w:t>
      </w:r>
    </w:p>
    <w:p w14:paraId="62AD8216" w14:textId="77777777" w:rsidR="00956219" w:rsidRPr="005B25A1" w:rsidRDefault="00956219" w:rsidP="00956219">
      <w:pPr>
        <w:keepNext/>
        <w:keepLines/>
        <w:rPr>
          <w:b/>
          <w:bCs/>
        </w:rPr>
      </w:pPr>
      <w:r w:rsidRPr="005B25A1">
        <w:rPr>
          <w:b/>
          <w:bCs/>
        </w:rPr>
        <w:t>Parallel discussion:</w:t>
      </w:r>
    </w:p>
    <w:p w14:paraId="35647569" w14:textId="77777777" w:rsidR="00956219" w:rsidRPr="005B25A1" w:rsidRDefault="00956219" w:rsidP="00956219">
      <w:pPr>
        <w:keepNext/>
        <w:keepLines/>
      </w:pPr>
      <w:r w:rsidRPr="005B25A1">
        <w:t>Merged.</w:t>
      </w:r>
    </w:p>
    <w:p w14:paraId="69F91ACD" w14:textId="77777777" w:rsidR="00956219" w:rsidRPr="00EB0339" w:rsidRDefault="00956219" w:rsidP="00956219">
      <w:r w:rsidRPr="005B25A1">
        <w:rPr>
          <w:b/>
          <w:bCs/>
        </w:rPr>
        <w:t>Status:</w:t>
      </w:r>
      <w:r>
        <w:t xml:space="preserve"> </w:t>
      </w:r>
      <w:r>
        <w:rPr>
          <w:color w:val="0000FF"/>
        </w:rPr>
        <w:t>Merged</w:t>
      </w:r>
      <w:r>
        <w:t>.</w:t>
      </w:r>
    </w:p>
    <w:p w14:paraId="14862CA0" w14:textId="77777777" w:rsidR="00956219" w:rsidRPr="00EB0339" w:rsidRDefault="00956219" w:rsidP="00956219"/>
    <w:p w14:paraId="7A6ABD27" w14:textId="77777777" w:rsidR="00956219" w:rsidRDefault="00956219" w:rsidP="00956219">
      <w:pPr>
        <w:pStyle w:val="NormTop"/>
      </w:pPr>
      <w:r>
        <w:rPr>
          <w:color w:val="0000FF"/>
        </w:rPr>
        <w:t>S2-2509250</w:t>
      </w:r>
      <w:r w:rsidRPr="00D53282">
        <w:t xml:space="preserve"> </w:t>
      </w:r>
      <w:r>
        <w:t>(P-CR) 23.700-14: Interim agreement/Conclusion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KI#2 Authorization and Revocation to Support Sensing Service.</w:t>
      </w:r>
    </w:p>
    <w:p w14:paraId="6BE788DC"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S2-2509445</w:t>
      </w:r>
      <w:r>
        <w:t>.</w:t>
      </w:r>
    </w:p>
    <w:p w14:paraId="2C7A5E54" w14:textId="77777777" w:rsidR="00956219" w:rsidRPr="005B25A1" w:rsidRDefault="00956219" w:rsidP="00956219">
      <w:pPr>
        <w:keepNext/>
        <w:keepLines/>
        <w:rPr>
          <w:b/>
          <w:bCs/>
        </w:rPr>
      </w:pPr>
      <w:r w:rsidRPr="005B25A1">
        <w:rPr>
          <w:b/>
          <w:bCs/>
        </w:rPr>
        <w:t>Convenor comment:</w:t>
      </w:r>
    </w:p>
    <w:p w14:paraId="6D818079" w14:textId="77777777" w:rsidR="00956219" w:rsidRPr="005B25A1" w:rsidRDefault="00956219" w:rsidP="00956219">
      <w:pPr>
        <w:keepNext/>
        <w:keepLines/>
      </w:pPr>
      <w:r w:rsidRPr="005B25A1">
        <w:t>Merge into S2-2508237.</w:t>
      </w:r>
    </w:p>
    <w:p w14:paraId="1C2A987F" w14:textId="77777777" w:rsidR="00956219" w:rsidRPr="005B25A1" w:rsidRDefault="00956219" w:rsidP="00956219">
      <w:pPr>
        <w:keepNext/>
        <w:keepLines/>
        <w:rPr>
          <w:b/>
          <w:bCs/>
        </w:rPr>
      </w:pPr>
      <w:r w:rsidRPr="005B25A1">
        <w:rPr>
          <w:b/>
          <w:bCs/>
        </w:rPr>
        <w:t>Parallel discussion:</w:t>
      </w:r>
    </w:p>
    <w:p w14:paraId="29290167" w14:textId="77777777" w:rsidR="00956219" w:rsidRPr="005B25A1" w:rsidRDefault="00956219" w:rsidP="00956219">
      <w:pPr>
        <w:keepNext/>
        <w:keepLines/>
      </w:pPr>
      <w:r w:rsidRPr="005B25A1">
        <w:t>Merged.</w:t>
      </w:r>
    </w:p>
    <w:p w14:paraId="252787EA" w14:textId="77777777" w:rsidR="00956219" w:rsidRPr="00EB0339" w:rsidRDefault="00956219" w:rsidP="00956219">
      <w:r w:rsidRPr="005B25A1">
        <w:rPr>
          <w:b/>
          <w:bCs/>
        </w:rPr>
        <w:t>Status:</w:t>
      </w:r>
      <w:r>
        <w:t xml:space="preserve"> </w:t>
      </w:r>
      <w:r>
        <w:rPr>
          <w:color w:val="0000FF"/>
        </w:rPr>
        <w:t>Merged</w:t>
      </w:r>
      <w:r>
        <w:t>.</w:t>
      </w:r>
    </w:p>
    <w:p w14:paraId="7895D806" w14:textId="77777777" w:rsidR="00956219" w:rsidRPr="00EB0339" w:rsidRDefault="00956219" w:rsidP="00956219"/>
    <w:p w14:paraId="278D4AFA"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KI#3</w:t>
      </w:r>
    </w:p>
    <w:p w14:paraId="728228C4" w14:textId="77777777" w:rsidR="00956219" w:rsidRDefault="00956219" w:rsidP="00956219">
      <w:pPr>
        <w:pStyle w:val="NormTop"/>
      </w:pPr>
      <w:r>
        <w:rPr>
          <w:color w:val="0000FF"/>
        </w:rPr>
        <w:t>S2-2509197</w:t>
      </w:r>
      <w:r w:rsidRPr="00D53282">
        <w:t xml:space="preserve"> </w:t>
      </w:r>
      <w:r>
        <w:t xml:space="preserve">(P-CR) 23.700-14: Interim agreements for </w:t>
      </w:r>
      <w:proofErr w:type="spellStart"/>
      <w:r>
        <w:t>FS_Sensing_ARC</w:t>
      </w:r>
      <w:proofErr w:type="spellEnd"/>
      <w:r>
        <w:t xml:space="preserve"> KI#3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KI#3 of ISAC study.</w:t>
      </w:r>
    </w:p>
    <w:p w14:paraId="0662E024" w14:textId="77777777" w:rsidR="00956219" w:rsidRPr="005B25A1" w:rsidRDefault="00956219" w:rsidP="00956219">
      <w:pPr>
        <w:keepNext/>
        <w:keepLines/>
        <w:rPr>
          <w:b/>
          <w:bCs/>
        </w:rPr>
      </w:pPr>
      <w:r w:rsidRPr="005B25A1">
        <w:rPr>
          <w:b/>
          <w:bCs/>
        </w:rPr>
        <w:t>Convenor comment:</w:t>
      </w:r>
    </w:p>
    <w:p w14:paraId="1A3D7F26" w14:textId="77777777" w:rsidR="00956219" w:rsidRPr="005B25A1" w:rsidRDefault="00956219" w:rsidP="00956219">
      <w:pPr>
        <w:keepNext/>
        <w:keepLines/>
      </w:pPr>
      <w:r w:rsidRPr="005B25A1">
        <w:t>Handle as baseline.</w:t>
      </w:r>
    </w:p>
    <w:p w14:paraId="4443A5E1" w14:textId="77777777" w:rsidR="00956219" w:rsidRPr="005B25A1" w:rsidRDefault="00956219" w:rsidP="00956219">
      <w:pPr>
        <w:keepNext/>
        <w:keepLines/>
        <w:rPr>
          <w:b/>
          <w:bCs/>
        </w:rPr>
      </w:pPr>
      <w:r w:rsidRPr="005B25A1">
        <w:rPr>
          <w:b/>
          <w:bCs/>
        </w:rPr>
        <w:t>Parallel discussion:</w:t>
      </w:r>
    </w:p>
    <w:p w14:paraId="723F70BE" w14:textId="77777777" w:rsidR="00956219" w:rsidRPr="005B25A1" w:rsidRDefault="00956219" w:rsidP="00956219">
      <w:pPr>
        <w:keepNext/>
        <w:keepLines/>
      </w:pPr>
      <w:r w:rsidRPr="005B25A1">
        <w:t>Revised in parallel session to</w:t>
      </w:r>
      <w:r>
        <w:rPr>
          <w:color w:val="0000FF"/>
        </w:rPr>
        <w:t xml:space="preserve"> S2-2509415</w:t>
      </w:r>
      <w:r>
        <w:t>.</w:t>
      </w:r>
    </w:p>
    <w:p w14:paraId="06D51839" w14:textId="77777777" w:rsidR="00956219" w:rsidRPr="005B25A1" w:rsidRDefault="00956219" w:rsidP="00956219">
      <w:pPr>
        <w:keepNext/>
        <w:keepLines/>
      </w:pPr>
      <w:r w:rsidRPr="005B25A1">
        <w:t>Revised in parallel session to</w:t>
      </w:r>
      <w:r>
        <w:rPr>
          <w:color w:val="0000FF"/>
        </w:rPr>
        <w:t xml:space="preserve"> S2-2509446</w:t>
      </w:r>
      <w:r>
        <w:t>.</w:t>
      </w:r>
    </w:p>
    <w:p w14:paraId="380EE51A" w14:textId="77777777" w:rsidR="00956219" w:rsidRDefault="00956219" w:rsidP="00956219">
      <w:pPr>
        <w:keepNext/>
        <w:keepLines/>
        <w:rPr>
          <w:b/>
          <w:bCs/>
        </w:rPr>
      </w:pPr>
      <w:r>
        <w:rPr>
          <w:b/>
          <w:bCs/>
        </w:rPr>
        <w:t>Plenary Discussion:</w:t>
      </w:r>
    </w:p>
    <w:p w14:paraId="2E77D83C" w14:textId="77777777" w:rsidR="00956219" w:rsidRDefault="00956219" w:rsidP="00956219">
      <w:pPr>
        <w:keepNext/>
        <w:keepLines/>
      </w:pPr>
      <w:r>
        <w:t xml:space="preserve">This was revised, to add to the sources, to </w:t>
      </w:r>
      <w:r w:rsidRPr="00CE3EC0">
        <w:rPr>
          <w:color w:val="0000FF"/>
        </w:rPr>
        <w:t>S2-2</w:t>
      </w:r>
      <w:r>
        <w:rPr>
          <w:color w:val="0000FF"/>
        </w:rPr>
        <w:t>509825</w:t>
      </w:r>
      <w:r>
        <w:t>.</w:t>
      </w:r>
      <w:r w:rsidRPr="00375008">
        <w:t xml:space="preserve"> </w:t>
      </w:r>
    </w:p>
    <w:p w14:paraId="46AF3BB4" w14:textId="77777777" w:rsidR="00956219" w:rsidRPr="00D94732" w:rsidRDefault="00956219" w:rsidP="00956219">
      <w:pPr>
        <w:keepNext/>
        <w:keepLines/>
      </w:pPr>
      <w:r>
        <w:t xml:space="preserve">This was </w:t>
      </w:r>
      <w:r w:rsidRPr="00B30893">
        <w:rPr>
          <w:color w:val="FF0000"/>
        </w:rPr>
        <w:t>a</w:t>
      </w:r>
      <w:r>
        <w:rPr>
          <w:color w:val="FF0000"/>
        </w:rPr>
        <w:t>pprov</w:t>
      </w:r>
      <w:r w:rsidRPr="00B30893">
        <w:rPr>
          <w:color w:val="FF0000"/>
        </w:rPr>
        <w:t>ed</w:t>
      </w:r>
      <w:r>
        <w:t>.</w:t>
      </w:r>
    </w:p>
    <w:p w14:paraId="4B925449" w14:textId="77777777" w:rsidR="00956219" w:rsidRDefault="00956219" w:rsidP="00956219">
      <w:r>
        <w:rPr>
          <w:b/>
          <w:bCs/>
        </w:rPr>
        <w:t>Status:</w:t>
      </w:r>
      <w:r>
        <w:t xml:space="preserve"> </w:t>
      </w:r>
      <w:r w:rsidRPr="00B30893">
        <w:rPr>
          <w:color w:val="FF0000"/>
        </w:rPr>
        <w:t>A</w:t>
      </w:r>
      <w:r>
        <w:rPr>
          <w:color w:val="FF0000"/>
        </w:rPr>
        <w:t>pprov</w:t>
      </w:r>
      <w:r w:rsidRPr="00B30893">
        <w:rPr>
          <w:color w:val="FF0000"/>
        </w:rPr>
        <w:t>ed</w:t>
      </w:r>
      <w:r>
        <w:t>.</w:t>
      </w:r>
    </w:p>
    <w:p w14:paraId="47B863F0" w14:textId="77777777" w:rsidR="00956219" w:rsidRPr="00EB0339" w:rsidRDefault="00956219" w:rsidP="00956219"/>
    <w:p w14:paraId="07DECBDA" w14:textId="77777777" w:rsidR="00956219" w:rsidRDefault="00956219" w:rsidP="00956219">
      <w:pPr>
        <w:pStyle w:val="NormTop"/>
      </w:pPr>
      <w:r>
        <w:rPr>
          <w:color w:val="0000FF"/>
        </w:rPr>
        <w:t>S2-2508416</w:t>
      </w:r>
      <w:r w:rsidRPr="00D53282">
        <w:t xml:space="preserve"> </w:t>
      </w:r>
      <w:r>
        <w:t>(P-CR) 23.700-14: Interim agreements on KI#3: Sensing Entity and Sensing Function Discovery and (Re-)Selection.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KI#3: Sensing Entity and Sensing Function Discovery and (Re-)Selection.</w:t>
      </w:r>
    </w:p>
    <w:p w14:paraId="093F1F9F"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55ACDDCB" w14:textId="77777777" w:rsidR="00956219" w:rsidRPr="005B25A1" w:rsidRDefault="00956219" w:rsidP="00956219">
      <w:pPr>
        <w:keepNext/>
        <w:keepLines/>
        <w:rPr>
          <w:b/>
          <w:bCs/>
        </w:rPr>
      </w:pPr>
      <w:r w:rsidRPr="005B25A1">
        <w:rPr>
          <w:b/>
          <w:bCs/>
        </w:rPr>
        <w:t>Convenor comment:</w:t>
      </w:r>
    </w:p>
    <w:p w14:paraId="63C59613" w14:textId="77777777" w:rsidR="00956219" w:rsidRPr="005B25A1" w:rsidRDefault="00956219" w:rsidP="00956219">
      <w:pPr>
        <w:keepNext/>
        <w:keepLines/>
      </w:pPr>
      <w:r w:rsidRPr="005B25A1">
        <w:t>Merge into S2-2509197.</w:t>
      </w:r>
    </w:p>
    <w:p w14:paraId="2E1B553C" w14:textId="77777777" w:rsidR="00956219" w:rsidRPr="005B25A1" w:rsidRDefault="00956219" w:rsidP="00956219">
      <w:pPr>
        <w:keepNext/>
        <w:keepLines/>
        <w:rPr>
          <w:b/>
          <w:bCs/>
        </w:rPr>
      </w:pPr>
      <w:r w:rsidRPr="005B25A1">
        <w:rPr>
          <w:b/>
          <w:bCs/>
        </w:rPr>
        <w:t>Parallel discussion:</w:t>
      </w:r>
    </w:p>
    <w:p w14:paraId="69A19BB6" w14:textId="77777777" w:rsidR="00956219" w:rsidRPr="005B25A1" w:rsidRDefault="00956219" w:rsidP="00956219">
      <w:pPr>
        <w:keepNext/>
        <w:keepLines/>
      </w:pPr>
      <w:r w:rsidRPr="005B25A1">
        <w:t>Merged.</w:t>
      </w:r>
    </w:p>
    <w:p w14:paraId="77DF88CE" w14:textId="77777777" w:rsidR="00956219" w:rsidRPr="00EB0339" w:rsidRDefault="00956219" w:rsidP="00956219">
      <w:r w:rsidRPr="005B25A1">
        <w:rPr>
          <w:b/>
          <w:bCs/>
        </w:rPr>
        <w:t>Status:</w:t>
      </w:r>
      <w:r>
        <w:t xml:space="preserve"> </w:t>
      </w:r>
      <w:r>
        <w:rPr>
          <w:color w:val="0000FF"/>
        </w:rPr>
        <w:t>Merged</w:t>
      </w:r>
      <w:r>
        <w:t>.</w:t>
      </w:r>
    </w:p>
    <w:p w14:paraId="5590320F" w14:textId="77777777" w:rsidR="00956219" w:rsidRPr="00EB0339" w:rsidRDefault="00956219" w:rsidP="00956219"/>
    <w:p w14:paraId="17DD4098" w14:textId="77777777" w:rsidR="00956219" w:rsidRDefault="00956219" w:rsidP="00956219">
      <w:pPr>
        <w:pStyle w:val="NormTop"/>
      </w:pPr>
      <w:r>
        <w:rPr>
          <w:color w:val="0000FF"/>
        </w:rPr>
        <w:t>S2-2508238</w:t>
      </w:r>
      <w:r w:rsidRPr="00D53282">
        <w:t xml:space="preserve"> </w:t>
      </w:r>
      <w:r>
        <w:t xml:space="preserve">(P-CR) 23.700-14: KI#3: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KI#3 on authorization is proposed in this document.</w:t>
      </w:r>
    </w:p>
    <w:p w14:paraId="1E03C436"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118B1FEA" w14:textId="77777777" w:rsidR="00956219" w:rsidRPr="005B25A1" w:rsidRDefault="00956219" w:rsidP="00956219">
      <w:pPr>
        <w:keepNext/>
        <w:keepLines/>
        <w:rPr>
          <w:b/>
          <w:bCs/>
        </w:rPr>
      </w:pPr>
      <w:r w:rsidRPr="005B25A1">
        <w:rPr>
          <w:b/>
          <w:bCs/>
        </w:rPr>
        <w:t>Convenor comment:</w:t>
      </w:r>
    </w:p>
    <w:p w14:paraId="215414C0" w14:textId="77777777" w:rsidR="00956219" w:rsidRPr="005B25A1" w:rsidRDefault="00956219" w:rsidP="00956219">
      <w:pPr>
        <w:keepNext/>
        <w:keepLines/>
      </w:pPr>
      <w:r w:rsidRPr="005B25A1">
        <w:t>Merge into S2-2509197.</w:t>
      </w:r>
    </w:p>
    <w:p w14:paraId="31ACBAD4" w14:textId="77777777" w:rsidR="00956219" w:rsidRPr="005B25A1" w:rsidRDefault="00956219" w:rsidP="00956219">
      <w:pPr>
        <w:keepNext/>
        <w:keepLines/>
        <w:rPr>
          <w:b/>
          <w:bCs/>
        </w:rPr>
      </w:pPr>
      <w:r w:rsidRPr="005B25A1">
        <w:rPr>
          <w:b/>
          <w:bCs/>
        </w:rPr>
        <w:t>Parallel discussion:</w:t>
      </w:r>
    </w:p>
    <w:p w14:paraId="4A882FE1" w14:textId="77777777" w:rsidR="00956219" w:rsidRPr="005B25A1" w:rsidRDefault="00956219" w:rsidP="00956219">
      <w:pPr>
        <w:keepNext/>
        <w:keepLines/>
      </w:pPr>
      <w:r w:rsidRPr="005B25A1">
        <w:t>Merged.</w:t>
      </w:r>
    </w:p>
    <w:p w14:paraId="65A1B4E9" w14:textId="77777777" w:rsidR="00956219" w:rsidRPr="00EB0339" w:rsidRDefault="00956219" w:rsidP="00956219">
      <w:r w:rsidRPr="005B25A1">
        <w:rPr>
          <w:b/>
          <w:bCs/>
        </w:rPr>
        <w:t>Status:</w:t>
      </w:r>
      <w:r>
        <w:t xml:space="preserve"> </w:t>
      </w:r>
      <w:r>
        <w:rPr>
          <w:color w:val="0000FF"/>
        </w:rPr>
        <w:t>Merged</w:t>
      </w:r>
      <w:r>
        <w:t>.</w:t>
      </w:r>
    </w:p>
    <w:p w14:paraId="07A63740" w14:textId="77777777" w:rsidR="00956219" w:rsidRPr="00EB0339" w:rsidRDefault="00956219" w:rsidP="00956219"/>
    <w:p w14:paraId="0EA2353F" w14:textId="77777777" w:rsidR="00956219" w:rsidRDefault="00956219" w:rsidP="00956219">
      <w:pPr>
        <w:pStyle w:val="NormTop"/>
      </w:pPr>
      <w:r>
        <w:rPr>
          <w:color w:val="0000FF"/>
        </w:rPr>
        <w:t>S2-2508284</w:t>
      </w:r>
      <w:r w:rsidRPr="00D53282">
        <w:t xml:space="preserve"> </w:t>
      </w:r>
      <w:r>
        <w:t>(P-CR) 23.700-14: KI#3: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KI#3.</w:t>
      </w:r>
    </w:p>
    <w:p w14:paraId="7FE15EB1"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03FA9DF9" w14:textId="77777777" w:rsidR="00956219" w:rsidRPr="005B25A1" w:rsidRDefault="00956219" w:rsidP="00956219">
      <w:pPr>
        <w:keepNext/>
        <w:keepLines/>
        <w:rPr>
          <w:b/>
          <w:bCs/>
        </w:rPr>
      </w:pPr>
      <w:r w:rsidRPr="005B25A1">
        <w:rPr>
          <w:b/>
          <w:bCs/>
        </w:rPr>
        <w:t>Convenor comment:</w:t>
      </w:r>
    </w:p>
    <w:p w14:paraId="408AFBB3" w14:textId="77777777" w:rsidR="00956219" w:rsidRPr="005B25A1" w:rsidRDefault="00956219" w:rsidP="00956219">
      <w:pPr>
        <w:keepNext/>
        <w:keepLines/>
      </w:pPr>
      <w:r w:rsidRPr="005B25A1">
        <w:t>Merge into S2-2509197.</w:t>
      </w:r>
    </w:p>
    <w:p w14:paraId="2EE6DC3E" w14:textId="77777777" w:rsidR="00956219" w:rsidRPr="005B25A1" w:rsidRDefault="00956219" w:rsidP="00956219">
      <w:pPr>
        <w:keepNext/>
        <w:keepLines/>
        <w:rPr>
          <w:b/>
          <w:bCs/>
        </w:rPr>
      </w:pPr>
      <w:r w:rsidRPr="005B25A1">
        <w:rPr>
          <w:b/>
          <w:bCs/>
        </w:rPr>
        <w:t>Parallel discussion:</w:t>
      </w:r>
    </w:p>
    <w:p w14:paraId="699C04AC" w14:textId="77777777" w:rsidR="00956219" w:rsidRPr="005B25A1" w:rsidRDefault="00956219" w:rsidP="00956219">
      <w:pPr>
        <w:keepNext/>
        <w:keepLines/>
      </w:pPr>
      <w:r w:rsidRPr="005B25A1">
        <w:t>Merged.</w:t>
      </w:r>
    </w:p>
    <w:p w14:paraId="216C25A2" w14:textId="77777777" w:rsidR="00956219" w:rsidRPr="00EB0339" w:rsidRDefault="00956219" w:rsidP="00956219">
      <w:r w:rsidRPr="005B25A1">
        <w:rPr>
          <w:b/>
          <w:bCs/>
        </w:rPr>
        <w:t>Status:</w:t>
      </w:r>
      <w:r>
        <w:t xml:space="preserve"> </w:t>
      </w:r>
      <w:r>
        <w:rPr>
          <w:color w:val="0000FF"/>
        </w:rPr>
        <w:t>Merged</w:t>
      </w:r>
      <w:r>
        <w:t>.</w:t>
      </w:r>
    </w:p>
    <w:p w14:paraId="4CEC87F3" w14:textId="77777777" w:rsidR="00956219" w:rsidRPr="00EB0339" w:rsidRDefault="00956219" w:rsidP="00956219"/>
    <w:p w14:paraId="292855C9" w14:textId="77777777" w:rsidR="00956219" w:rsidRDefault="00956219" w:rsidP="00956219">
      <w:pPr>
        <w:pStyle w:val="NormTop"/>
      </w:pPr>
      <w:r>
        <w:rPr>
          <w:color w:val="0000FF"/>
        </w:rPr>
        <w:t>S2-2508293</w:t>
      </w:r>
      <w:r w:rsidRPr="00D53282">
        <w:t xml:space="preserve"> </w:t>
      </w:r>
      <w:r>
        <w:t>(P-CR) 23.700-14: Proposal on Interim agreements for KI#3.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KI#3 for the </w:t>
      </w:r>
      <w:proofErr w:type="spellStart"/>
      <w:r>
        <w:t>FS_Sensing_ARC</w:t>
      </w:r>
      <w:proofErr w:type="spellEnd"/>
      <w:r>
        <w:t xml:space="preserve"> TR 23.700-14.</w:t>
      </w:r>
    </w:p>
    <w:p w14:paraId="0B6FD810"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5CC0A1B2" w14:textId="77777777" w:rsidR="00956219" w:rsidRPr="005B25A1" w:rsidRDefault="00956219" w:rsidP="00956219">
      <w:pPr>
        <w:keepNext/>
        <w:keepLines/>
        <w:rPr>
          <w:b/>
          <w:bCs/>
        </w:rPr>
      </w:pPr>
      <w:r w:rsidRPr="005B25A1">
        <w:rPr>
          <w:b/>
          <w:bCs/>
        </w:rPr>
        <w:t>Convenor comment:</w:t>
      </w:r>
    </w:p>
    <w:p w14:paraId="6508193B" w14:textId="77777777" w:rsidR="00956219" w:rsidRPr="005B25A1" w:rsidRDefault="00956219" w:rsidP="00956219">
      <w:pPr>
        <w:keepNext/>
        <w:keepLines/>
      </w:pPr>
      <w:r w:rsidRPr="005B25A1">
        <w:t>Merge into S2-2509197.</w:t>
      </w:r>
    </w:p>
    <w:p w14:paraId="02BCD809" w14:textId="77777777" w:rsidR="00956219" w:rsidRPr="005B25A1" w:rsidRDefault="00956219" w:rsidP="00956219">
      <w:pPr>
        <w:keepNext/>
        <w:keepLines/>
        <w:rPr>
          <w:b/>
          <w:bCs/>
        </w:rPr>
      </w:pPr>
      <w:r w:rsidRPr="005B25A1">
        <w:rPr>
          <w:b/>
          <w:bCs/>
        </w:rPr>
        <w:t>Parallel discussion:</w:t>
      </w:r>
    </w:p>
    <w:p w14:paraId="21B87E74" w14:textId="77777777" w:rsidR="00956219" w:rsidRPr="005B25A1" w:rsidRDefault="00956219" w:rsidP="00956219">
      <w:pPr>
        <w:keepNext/>
        <w:keepLines/>
      </w:pPr>
      <w:r w:rsidRPr="005B25A1">
        <w:t>Merged.</w:t>
      </w:r>
    </w:p>
    <w:p w14:paraId="3DD7EFED" w14:textId="77777777" w:rsidR="00956219" w:rsidRPr="00EB0339" w:rsidRDefault="00956219" w:rsidP="00956219">
      <w:r w:rsidRPr="005B25A1">
        <w:rPr>
          <w:b/>
          <w:bCs/>
        </w:rPr>
        <w:t>Status:</w:t>
      </w:r>
      <w:r>
        <w:t xml:space="preserve"> </w:t>
      </w:r>
      <w:r>
        <w:rPr>
          <w:color w:val="0000FF"/>
        </w:rPr>
        <w:t>Merged</w:t>
      </w:r>
      <w:r>
        <w:t>.</w:t>
      </w:r>
    </w:p>
    <w:p w14:paraId="201C2207" w14:textId="77777777" w:rsidR="00956219" w:rsidRPr="00EB0339" w:rsidRDefault="00956219" w:rsidP="00956219"/>
    <w:p w14:paraId="72523298" w14:textId="77777777" w:rsidR="00956219" w:rsidRDefault="00956219" w:rsidP="00956219">
      <w:pPr>
        <w:pStyle w:val="NormTop"/>
      </w:pPr>
      <w:r>
        <w:rPr>
          <w:color w:val="0000FF"/>
        </w:rPr>
        <w:t>S2-2508775</w:t>
      </w:r>
      <w:r w:rsidRPr="00D53282">
        <w:t xml:space="preserve"> </w:t>
      </w:r>
      <w:r>
        <w:t>(P-CR) 23.700-14: KI#3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w:t>
      </w:r>
    </w:p>
    <w:p w14:paraId="566BD911"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02735817" w14:textId="77777777" w:rsidR="00956219" w:rsidRPr="005B25A1" w:rsidRDefault="00956219" w:rsidP="00956219">
      <w:pPr>
        <w:keepNext/>
        <w:keepLines/>
        <w:rPr>
          <w:b/>
          <w:bCs/>
        </w:rPr>
      </w:pPr>
      <w:r w:rsidRPr="005B25A1">
        <w:rPr>
          <w:b/>
          <w:bCs/>
        </w:rPr>
        <w:t>Convenor comment:</w:t>
      </w:r>
    </w:p>
    <w:p w14:paraId="1E0727F3" w14:textId="77777777" w:rsidR="00956219" w:rsidRPr="005B25A1" w:rsidRDefault="00956219" w:rsidP="00956219">
      <w:pPr>
        <w:keepNext/>
        <w:keepLines/>
      </w:pPr>
      <w:r w:rsidRPr="005B25A1">
        <w:t>Merge into S2-2509197.</w:t>
      </w:r>
    </w:p>
    <w:p w14:paraId="13945499" w14:textId="77777777" w:rsidR="00956219" w:rsidRPr="005B25A1" w:rsidRDefault="00956219" w:rsidP="00956219">
      <w:pPr>
        <w:keepNext/>
        <w:keepLines/>
        <w:rPr>
          <w:b/>
          <w:bCs/>
        </w:rPr>
      </w:pPr>
      <w:r w:rsidRPr="005B25A1">
        <w:rPr>
          <w:b/>
          <w:bCs/>
        </w:rPr>
        <w:t>Parallel discussion:</w:t>
      </w:r>
    </w:p>
    <w:p w14:paraId="3C7E285B" w14:textId="77777777" w:rsidR="00956219" w:rsidRPr="005B25A1" w:rsidRDefault="00956219" w:rsidP="00956219">
      <w:pPr>
        <w:keepNext/>
        <w:keepLines/>
      </w:pPr>
      <w:r w:rsidRPr="005B25A1">
        <w:t>Merged.</w:t>
      </w:r>
    </w:p>
    <w:p w14:paraId="4EDEFC6E" w14:textId="77777777" w:rsidR="00956219" w:rsidRPr="00EB0339" w:rsidRDefault="00956219" w:rsidP="00956219">
      <w:r w:rsidRPr="005B25A1">
        <w:rPr>
          <w:b/>
          <w:bCs/>
        </w:rPr>
        <w:t>Status:</w:t>
      </w:r>
      <w:r>
        <w:t xml:space="preserve"> </w:t>
      </w:r>
      <w:r>
        <w:rPr>
          <w:color w:val="0000FF"/>
        </w:rPr>
        <w:t>Merged</w:t>
      </w:r>
      <w:r>
        <w:t>.</w:t>
      </w:r>
    </w:p>
    <w:p w14:paraId="5B86EBD7" w14:textId="77777777" w:rsidR="00956219" w:rsidRPr="00EB0339" w:rsidRDefault="00956219" w:rsidP="00956219"/>
    <w:p w14:paraId="621275D0" w14:textId="77777777" w:rsidR="00956219" w:rsidRDefault="00956219" w:rsidP="00956219">
      <w:pPr>
        <w:pStyle w:val="NormTop"/>
      </w:pPr>
      <w:r>
        <w:rPr>
          <w:color w:val="0000FF"/>
        </w:rPr>
        <w:t>S2-2508813</w:t>
      </w:r>
      <w:r w:rsidRPr="00D53282">
        <w:t xml:space="preserve"> </w:t>
      </w:r>
      <w:r>
        <w:t>(P-CR) 23.700-14: Proposal for Interim Agreements on KI#3.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KI#3.</w:t>
      </w:r>
    </w:p>
    <w:p w14:paraId="793E9D2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7220C7C6" w14:textId="77777777" w:rsidR="00956219" w:rsidRPr="005B25A1" w:rsidRDefault="00956219" w:rsidP="00956219">
      <w:pPr>
        <w:keepNext/>
        <w:keepLines/>
        <w:rPr>
          <w:b/>
          <w:bCs/>
        </w:rPr>
      </w:pPr>
      <w:r w:rsidRPr="005B25A1">
        <w:rPr>
          <w:b/>
          <w:bCs/>
        </w:rPr>
        <w:t>Convenor comment:</w:t>
      </w:r>
    </w:p>
    <w:p w14:paraId="6E9CDDA7" w14:textId="77777777" w:rsidR="00956219" w:rsidRPr="005B25A1" w:rsidRDefault="00956219" w:rsidP="00956219">
      <w:pPr>
        <w:keepNext/>
        <w:keepLines/>
      </w:pPr>
      <w:r w:rsidRPr="005B25A1">
        <w:t>Merge into S2-2509197.</w:t>
      </w:r>
    </w:p>
    <w:p w14:paraId="12F05112" w14:textId="77777777" w:rsidR="00956219" w:rsidRPr="005B25A1" w:rsidRDefault="00956219" w:rsidP="00956219">
      <w:pPr>
        <w:keepNext/>
        <w:keepLines/>
        <w:rPr>
          <w:b/>
          <w:bCs/>
        </w:rPr>
      </w:pPr>
      <w:r w:rsidRPr="005B25A1">
        <w:rPr>
          <w:b/>
          <w:bCs/>
        </w:rPr>
        <w:t>Parallel discussion:</w:t>
      </w:r>
    </w:p>
    <w:p w14:paraId="2862EDB1" w14:textId="77777777" w:rsidR="00956219" w:rsidRPr="005B25A1" w:rsidRDefault="00956219" w:rsidP="00956219">
      <w:pPr>
        <w:keepNext/>
        <w:keepLines/>
      </w:pPr>
      <w:r w:rsidRPr="005B25A1">
        <w:t>Merged.</w:t>
      </w:r>
    </w:p>
    <w:p w14:paraId="76456415" w14:textId="77777777" w:rsidR="00956219" w:rsidRPr="00EB0339" w:rsidRDefault="00956219" w:rsidP="00956219">
      <w:r w:rsidRPr="005B25A1">
        <w:rPr>
          <w:b/>
          <w:bCs/>
        </w:rPr>
        <w:t>Status:</w:t>
      </w:r>
      <w:r>
        <w:t xml:space="preserve"> </w:t>
      </w:r>
      <w:r>
        <w:rPr>
          <w:color w:val="0000FF"/>
        </w:rPr>
        <w:t>Merged</w:t>
      </w:r>
      <w:r>
        <w:t>.</w:t>
      </w:r>
    </w:p>
    <w:p w14:paraId="5F1D7017" w14:textId="77777777" w:rsidR="00956219" w:rsidRPr="00EB0339" w:rsidRDefault="00956219" w:rsidP="00956219"/>
    <w:p w14:paraId="076202F1" w14:textId="77777777" w:rsidR="00956219" w:rsidRDefault="00956219" w:rsidP="00956219">
      <w:pPr>
        <w:pStyle w:val="NormTop"/>
      </w:pPr>
      <w:r>
        <w:rPr>
          <w:color w:val="0000FF"/>
        </w:rPr>
        <w:t>S2-2508830</w:t>
      </w:r>
      <w:r w:rsidRPr="00D53282">
        <w:t xml:space="preserve"> </w:t>
      </w:r>
      <w:r>
        <w:t>(P-CR) 23.700-14: KI#3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issue#3 Sensing Entity and Sensing Function Discovery and (Re-)Selection and give an interim conclusion proposal.</w:t>
      </w:r>
    </w:p>
    <w:p w14:paraId="5617903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6103B44A" w14:textId="77777777" w:rsidR="00956219" w:rsidRPr="005B25A1" w:rsidRDefault="00956219" w:rsidP="00956219">
      <w:pPr>
        <w:keepNext/>
        <w:keepLines/>
        <w:rPr>
          <w:b/>
          <w:bCs/>
        </w:rPr>
      </w:pPr>
      <w:r w:rsidRPr="005B25A1">
        <w:rPr>
          <w:b/>
          <w:bCs/>
        </w:rPr>
        <w:t>Convenor comment:</w:t>
      </w:r>
    </w:p>
    <w:p w14:paraId="66286AD3" w14:textId="77777777" w:rsidR="00956219" w:rsidRPr="005B25A1" w:rsidRDefault="00956219" w:rsidP="00956219">
      <w:pPr>
        <w:keepNext/>
        <w:keepLines/>
      </w:pPr>
      <w:r w:rsidRPr="005B25A1">
        <w:t>Merge into S2-2509197.</w:t>
      </w:r>
    </w:p>
    <w:p w14:paraId="379708BB" w14:textId="77777777" w:rsidR="00956219" w:rsidRPr="005B25A1" w:rsidRDefault="00956219" w:rsidP="00956219">
      <w:pPr>
        <w:keepNext/>
        <w:keepLines/>
        <w:rPr>
          <w:b/>
          <w:bCs/>
        </w:rPr>
      </w:pPr>
      <w:r w:rsidRPr="005B25A1">
        <w:rPr>
          <w:b/>
          <w:bCs/>
        </w:rPr>
        <w:t>Parallel discussion:</w:t>
      </w:r>
    </w:p>
    <w:p w14:paraId="3836ACE0" w14:textId="77777777" w:rsidR="00956219" w:rsidRPr="005B25A1" w:rsidRDefault="00956219" w:rsidP="00956219">
      <w:pPr>
        <w:keepNext/>
        <w:keepLines/>
      </w:pPr>
      <w:r w:rsidRPr="005B25A1">
        <w:t>Merged.</w:t>
      </w:r>
    </w:p>
    <w:p w14:paraId="2492D708" w14:textId="77777777" w:rsidR="00956219" w:rsidRPr="00EB0339" w:rsidRDefault="00956219" w:rsidP="00956219">
      <w:r w:rsidRPr="005B25A1">
        <w:rPr>
          <w:b/>
          <w:bCs/>
        </w:rPr>
        <w:t>Status:</w:t>
      </w:r>
      <w:r>
        <w:t xml:space="preserve"> </w:t>
      </w:r>
      <w:r>
        <w:rPr>
          <w:color w:val="0000FF"/>
        </w:rPr>
        <w:t>Merged</w:t>
      </w:r>
      <w:r>
        <w:t>.</w:t>
      </w:r>
    </w:p>
    <w:p w14:paraId="30501697" w14:textId="77777777" w:rsidR="00956219" w:rsidRPr="00EB0339" w:rsidRDefault="00956219" w:rsidP="00956219"/>
    <w:p w14:paraId="0B7F59AD" w14:textId="77777777" w:rsidR="00956219" w:rsidRDefault="00956219" w:rsidP="00956219">
      <w:pPr>
        <w:pStyle w:val="NormTop"/>
      </w:pPr>
      <w:r>
        <w:rPr>
          <w:color w:val="0000FF"/>
        </w:rPr>
        <w:t>S2-2508856</w:t>
      </w:r>
      <w:r w:rsidRPr="00D53282">
        <w:t xml:space="preserve"> </w:t>
      </w:r>
      <w:r>
        <w:t>(P-CR) 23.700-14: Interim agreement for KI#3.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KI#3.</w:t>
      </w:r>
    </w:p>
    <w:p w14:paraId="2FA00BE1"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29F47BE6" w14:textId="77777777" w:rsidR="00956219" w:rsidRPr="005B25A1" w:rsidRDefault="00956219" w:rsidP="00956219">
      <w:pPr>
        <w:keepNext/>
        <w:keepLines/>
        <w:rPr>
          <w:b/>
          <w:bCs/>
        </w:rPr>
      </w:pPr>
      <w:r w:rsidRPr="005B25A1">
        <w:rPr>
          <w:b/>
          <w:bCs/>
        </w:rPr>
        <w:t>Convenor comment:</w:t>
      </w:r>
    </w:p>
    <w:p w14:paraId="2341F322" w14:textId="77777777" w:rsidR="00956219" w:rsidRPr="005B25A1" w:rsidRDefault="00956219" w:rsidP="00956219">
      <w:pPr>
        <w:keepNext/>
        <w:keepLines/>
      </w:pPr>
      <w:r w:rsidRPr="005B25A1">
        <w:t>Merge into S2-2509197.</w:t>
      </w:r>
    </w:p>
    <w:p w14:paraId="34192B41" w14:textId="77777777" w:rsidR="00956219" w:rsidRPr="005B25A1" w:rsidRDefault="00956219" w:rsidP="00956219">
      <w:pPr>
        <w:keepNext/>
        <w:keepLines/>
        <w:rPr>
          <w:b/>
          <w:bCs/>
        </w:rPr>
      </w:pPr>
      <w:r w:rsidRPr="005B25A1">
        <w:rPr>
          <w:b/>
          <w:bCs/>
        </w:rPr>
        <w:t>Parallel discussion:</w:t>
      </w:r>
    </w:p>
    <w:p w14:paraId="449D3687" w14:textId="77777777" w:rsidR="00956219" w:rsidRPr="005B25A1" w:rsidRDefault="00956219" w:rsidP="00956219">
      <w:pPr>
        <w:keepNext/>
        <w:keepLines/>
      </w:pPr>
      <w:r w:rsidRPr="005B25A1">
        <w:t>Merged.</w:t>
      </w:r>
    </w:p>
    <w:p w14:paraId="5E41B1AE" w14:textId="77777777" w:rsidR="00956219" w:rsidRPr="00EB0339" w:rsidRDefault="00956219" w:rsidP="00956219">
      <w:r w:rsidRPr="005B25A1">
        <w:rPr>
          <w:b/>
          <w:bCs/>
        </w:rPr>
        <w:t>Status:</w:t>
      </w:r>
      <w:r>
        <w:t xml:space="preserve"> </w:t>
      </w:r>
      <w:r>
        <w:rPr>
          <w:color w:val="0000FF"/>
        </w:rPr>
        <w:t>Merged</w:t>
      </w:r>
      <w:r>
        <w:t>.</w:t>
      </w:r>
    </w:p>
    <w:p w14:paraId="194A5BD8" w14:textId="77777777" w:rsidR="00956219" w:rsidRPr="00EB0339" w:rsidRDefault="00956219" w:rsidP="00956219"/>
    <w:p w14:paraId="54B23C11" w14:textId="77777777" w:rsidR="00956219" w:rsidRDefault="00956219" w:rsidP="00956219">
      <w:pPr>
        <w:pStyle w:val="NormTop"/>
      </w:pPr>
      <w:r>
        <w:rPr>
          <w:color w:val="0000FF"/>
        </w:rPr>
        <w:t>S2-2509255</w:t>
      </w:r>
      <w:r w:rsidRPr="00D53282">
        <w:t xml:space="preserve"> </w:t>
      </w:r>
      <w:r>
        <w:t>(P-CR) 23.700-14: Interim agreement/Conclusion for KI#3 Sensing Entity and Sensing Function Discovery and (Re-)Selection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KI#3 Sensing Entity and Sensing Function Discovery and (Re-)Selection.</w:t>
      </w:r>
    </w:p>
    <w:p w14:paraId="54B746C5"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S2-2509446</w:t>
      </w:r>
      <w:r>
        <w:t>.</w:t>
      </w:r>
    </w:p>
    <w:p w14:paraId="1622D14E" w14:textId="77777777" w:rsidR="00956219" w:rsidRPr="005B25A1" w:rsidRDefault="00956219" w:rsidP="00956219">
      <w:pPr>
        <w:keepNext/>
        <w:keepLines/>
        <w:rPr>
          <w:b/>
          <w:bCs/>
        </w:rPr>
      </w:pPr>
      <w:r w:rsidRPr="005B25A1">
        <w:rPr>
          <w:b/>
          <w:bCs/>
        </w:rPr>
        <w:t>Convenor comment:</w:t>
      </w:r>
    </w:p>
    <w:p w14:paraId="50C459BA" w14:textId="77777777" w:rsidR="00956219" w:rsidRPr="005B25A1" w:rsidRDefault="00956219" w:rsidP="00956219">
      <w:pPr>
        <w:keepNext/>
        <w:keepLines/>
      </w:pPr>
      <w:r w:rsidRPr="005B25A1">
        <w:t>Merge into S2-2509197.</w:t>
      </w:r>
    </w:p>
    <w:p w14:paraId="17B31DD9" w14:textId="77777777" w:rsidR="00956219" w:rsidRPr="005B25A1" w:rsidRDefault="00956219" w:rsidP="00956219">
      <w:pPr>
        <w:keepNext/>
        <w:keepLines/>
        <w:rPr>
          <w:b/>
          <w:bCs/>
        </w:rPr>
      </w:pPr>
      <w:r w:rsidRPr="005B25A1">
        <w:rPr>
          <w:b/>
          <w:bCs/>
        </w:rPr>
        <w:t>Parallel discussion:</w:t>
      </w:r>
    </w:p>
    <w:p w14:paraId="4D8CC92D" w14:textId="77777777" w:rsidR="00956219" w:rsidRPr="005B25A1" w:rsidRDefault="00956219" w:rsidP="00956219">
      <w:pPr>
        <w:keepNext/>
        <w:keepLines/>
      </w:pPr>
      <w:r w:rsidRPr="005B25A1">
        <w:t>Merged.</w:t>
      </w:r>
    </w:p>
    <w:p w14:paraId="2D0E97CB" w14:textId="77777777" w:rsidR="00956219" w:rsidRPr="00EB0339" w:rsidRDefault="00956219" w:rsidP="00956219">
      <w:r w:rsidRPr="005B25A1">
        <w:rPr>
          <w:b/>
          <w:bCs/>
        </w:rPr>
        <w:t>Status:</w:t>
      </w:r>
      <w:r>
        <w:t xml:space="preserve"> </w:t>
      </w:r>
      <w:r>
        <w:rPr>
          <w:color w:val="0000FF"/>
        </w:rPr>
        <w:t>Merged</w:t>
      </w:r>
      <w:r>
        <w:t>.</w:t>
      </w:r>
    </w:p>
    <w:p w14:paraId="23E2156C" w14:textId="77777777" w:rsidR="00956219" w:rsidRPr="00EB0339" w:rsidRDefault="00956219" w:rsidP="00956219"/>
    <w:p w14:paraId="335C9F6F" w14:textId="77777777" w:rsidR="00956219" w:rsidRDefault="00956219" w:rsidP="00956219">
      <w:pPr>
        <w:pStyle w:val="NormTop"/>
      </w:pPr>
      <w:r>
        <w:rPr>
          <w:color w:val="0000FF"/>
        </w:rPr>
        <w:t>S2-2509136</w:t>
      </w:r>
      <w:r w:rsidRPr="00D53282">
        <w:t xml:space="preserve"> </w:t>
      </w:r>
      <w:r>
        <w:t xml:space="preserve">(P-CR) 23.700-14: Interim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035D3EF1" w14:textId="77777777" w:rsidR="00956219" w:rsidRPr="00B81031" w:rsidRDefault="00956219" w:rsidP="00956219">
      <w:pPr>
        <w:keepNext/>
        <w:keepLines/>
        <w:rPr>
          <w:i/>
        </w:rPr>
      </w:pPr>
      <w:r w:rsidRPr="00B81031">
        <w:rPr>
          <w:b/>
          <w:bCs/>
          <w:i/>
        </w:rPr>
        <w:t>Comment:</w:t>
      </w:r>
      <w:r>
        <w:rPr>
          <w:i/>
        </w:rPr>
        <w:t xml:space="preserve"> LATE DOC: RX 04/10, 07:45. Merged into</w:t>
      </w:r>
      <w:r>
        <w:rPr>
          <w:color w:val="0000FF"/>
        </w:rPr>
        <w:t xml:space="preserve"> S2-2509446</w:t>
      </w:r>
      <w:r>
        <w:t>.</w:t>
      </w:r>
    </w:p>
    <w:p w14:paraId="2B446052" w14:textId="77777777" w:rsidR="00956219" w:rsidRPr="005B25A1" w:rsidRDefault="00956219" w:rsidP="00956219">
      <w:pPr>
        <w:keepNext/>
        <w:keepLines/>
        <w:rPr>
          <w:b/>
          <w:bCs/>
        </w:rPr>
      </w:pPr>
      <w:r w:rsidRPr="005B25A1">
        <w:rPr>
          <w:b/>
          <w:bCs/>
        </w:rPr>
        <w:t>Convenor comment:</w:t>
      </w:r>
    </w:p>
    <w:p w14:paraId="792FE92D" w14:textId="77777777" w:rsidR="00956219" w:rsidRPr="005B25A1" w:rsidRDefault="00956219" w:rsidP="00956219">
      <w:pPr>
        <w:keepNext/>
        <w:keepLines/>
      </w:pPr>
      <w:r w:rsidRPr="005B25A1">
        <w:t>Merge into S2-2509197.</w:t>
      </w:r>
    </w:p>
    <w:p w14:paraId="3E1156D0" w14:textId="77777777" w:rsidR="00956219" w:rsidRPr="005B25A1" w:rsidRDefault="00956219" w:rsidP="00956219">
      <w:pPr>
        <w:keepNext/>
        <w:keepLines/>
        <w:rPr>
          <w:b/>
          <w:bCs/>
        </w:rPr>
      </w:pPr>
      <w:r w:rsidRPr="005B25A1">
        <w:rPr>
          <w:b/>
          <w:bCs/>
        </w:rPr>
        <w:t>Parallel discussion:</w:t>
      </w:r>
    </w:p>
    <w:p w14:paraId="3A3C3FF5" w14:textId="77777777" w:rsidR="00956219" w:rsidRPr="005B25A1" w:rsidRDefault="00956219" w:rsidP="00956219">
      <w:pPr>
        <w:keepNext/>
        <w:keepLines/>
      </w:pPr>
      <w:r w:rsidRPr="005B25A1">
        <w:t>Merged.</w:t>
      </w:r>
    </w:p>
    <w:p w14:paraId="346E5E0A" w14:textId="77777777" w:rsidR="00956219" w:rsidRPr="00EB0339" w:rsidRDefault="00956219" w:rsidP="00956219">
      <w:r w:rsidRPr="005B25A1">
        <w:rPr>
          <w:b/>
          <w:bCs/>
        </w:rPr>
        <w:t>Status:</w:t>
      </w:r>
      <w:r>
        <w:t xml:space="preserve"> </w:t>
      </w:r>
      <w:r>
        <w:rPr>
          <w:color w:val="0000FF"/>
        </w:rPr>
        <w:t>Merged</w:t>
      </w:r>
      <w:r>
        <w:t>.</w:t>
      </w:r>
    </w:p>
    <w:p w14:paraId="091A7CC7" w14:textId="77777777" w:rsidR="00956219" w:rsidRPr="00EB0339" w:rsidRDefault="00956219" w:rsidP="00956219"/>
    <w:p w14:paraId="58319B49"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KI#4</w:t>
      </w:r>
    </w:p>
    <w:p w14:paraId="021F13D1" w14:textId="77777777" w:rsidR="00956219" w:rsidRDefault="00956219" w:rsidP="00956219">
      <w:pPr>
        <w:pStyle w:val="NormTop"/>
      </w:pPr>
      <w:r>
        <w:rPr>
          <w:color w:val="0000FF"/>
        </w:rPr>
        <w:t>S2-2508857</w:t>
      </w:r>
      <w:r w:rsidRPr="00D53282">
        <w:t xml:space="preserve"> </w:t>
      </w:r>
      <w:r>
        <w:t>(P-CR) 23.700-14: Interim agreement for KI#4.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KI#4.</w:t>
      </w:r>
    </w:p>
    <w:p w14:paraId="7D47F9A9" w14:textId="77777777" w:rsidR="00956219" w:rsidRPr="005B25A1" w:rsidRDefault="00956219" w:rsidP="00956219">
      <w:pPr>
        <w:keepNext/>
        <w:keepLines/>
        <w:rPr>
          <w:b/>
          <w:bCs/>
        </w:rPr>
      </w:pPr>
      <w:r w:rsidRPr="005B25A1">
        <w:rPr>
          <w:b/>
          <w:bCs/>
        </w:rPr>
        <w:t>Convenor comment:</w:t>
      </w:r>
    </w:p>
    <w:p w14:paraId="4D41C633" w14:textId="77777777" w:rsidR="00956219" w:rsidRPr="005B25A1" w:rsidRDefault="00956219" w:rsidP="00956219">
      <w:pPr>
        <w:keepNext/>
        <w:keepLines/>
      </w:pPr>
      <w:r w:rsidRPr="005B25A1">
        <w:t>Handle as baseline.</w:t>
      </w:r>
    </w:p>
    <w:p w14:paraId="6F5D8265" w14:textId="77777777" w:rsidR="00956219" w:rsidRPr="005B25A1" w:rsidRDefault="00956219" w:rsidP="00956219">
      <w:pPr>
        <w:keepNext/>
        <w:keepLines/>
        <w:rPr>
          <w:b/>
          <w:bCs/>
        </w:rPr>
      </w:pPr>
      <w:r w:rsidRPr="005B25A1">
        <w:rPr>
          <w:b/>
          <w:bCs/>
        </w:rPr>
        <w:t>Parallel discussion:</w:t>
      </w:r>
    </w:p>
    <w:p w14:paraId="71603DCC" w14:textId="77777777" w:rsidR="00956219" w:rsidRPr="005B25A1" w:rsidRDefault="00956219" w:rsidP="00956219">
      <w:pPr>
        <w:keepNext/>
        <w:keepLines/>
      </w:pPr>
      <w:r w:rsidRPr="005B25A1">
        <w:t>Revised in parallel session to</w:t>
      </w:r>
      <w:r>
        <w:rPr>
          <w:color w:val="0000FF"/>
        </w:rPr>
        <w:t xml:space="preserve"> S2-2509416</w:t>
      </w:r>
      <w:r>
        <w:t>.</w:t>
      </w:r>
    </w:p>
    <w:p w14:paraId="142FA489" w14:textId="77777777" w:rsidR="00956219" w:rsidRPr="005B25A1" w:rsidRDefault="00956219" w:rsidP="00956219">
      <w:pPr>
        <w:keepNext/>
        <w:keepLines/>
      </w:pPr>
      <w:r w:rsidRPr="005B25A1">
        <w:t>Revised in parallel session to</w:t>
      </w:r>
      <w:r>
        <w:rPr>
          <w:color w:val="0000FF"/>
        </w:rPr>
        <w:t xml:space="preserve"> S2-2509447</w:t>
      </w:r>
      <w:r>
        <w:t>.</w:t>
      </w:r>
    </w:p>
    <w:p w14:paraId="02C7E521" w14:textId="77777777" w:rsidR="00956219" w:rsidRPr="005B25A1" w:rsidRDefault="00956219" w:rsidP="00956219">
      <w:pPr>
        <w:keepNext/>
        <w:keepLines/>
      </w:pPr>
      <w:r w:rsidRPr="005B25A1">
        <w:t>Revised in parallel session to</w:t>
      </w:r>
      <w:r>
        <w:rPr>
          <w:color w:val="0000FF"/>
        </w:rPr>
        <w:t xml:space="preserve"> S2-2509660</w:t>
      </w:r>
      <w:r>
        <w:t>.</w:t>
      </w:r>
    </w:p>
    <w:p w14:paraId="49ADCFCC" w14:textId="77777777" w:rsidR="00956219" w:rsidRDefault="00956219" w:rsidP="00956219">
      <w:pPr>
        <w:keepNext/>
        <w:keepLines/>
        <w:rPr>
          <w:b/>
          <w:bCs/>
        </w:rPr>
      </w:pPr>
      <w:r>
        <w:rPr>
          <w:b/>
          <w:bCs/>
        </w:rPr>
        <w:t>Plenary Discussion:</w:t>
      </w:r>
    </w:p>
    <w:p w14:paraId="2C09906B" w14:textId="77777777" w:rsidR="00956219" w:rsidRDefault="00956219" w:rsidP="00956219">
      <w:pPr>
        <w:keepNext/>
        <w:keepLines/>
      </w:pPr>
      <w:r w:rsidRPr="004A1F45">
        <w:t xml:space="preserve">It was decided to remove the first bullet. This was revised to </w:t>
      </w:r>
      <w:r w:rsidRPr="004A1F45">
        <w:rPr>
          <w:color w:val="0000FF"/>
        </w:rPr>
        <w:t>S2-250</w:t>
      </w:r>
      <w:r>
        <w:rPr>
          <w:color w:val="0000FF"/>
        </w:rPr>
        <w:t>9826</w:t>
      </w:r>
      <w:r>
        <w:t xml:space="preserve">. </w:t>
      </w:r>
    </w:p>
    <w:p w14:paraId="05F6120C" w14:textId="77777777" w:rsidR="00956219" w:rsidRPr="004A1F45" w:rsidRDefault="00956219" w:rsidP="00956219">
      <w:pPr>
        <w:keepNext/>
        <w:keepLines/>
      </w:pPr>
      <w:r>
        <w:t xml:space="preserve">This was </w:t>
      </w:r>
      <w:r w:rsidRPr="00B30893">
        <w:rPr>
          <w:color w:val="FF0000"/>
        </w:rPr>
        <w:t>a</w:t>
      </w:r>
      <w:r>
        <w:rPr>
          <w:color w:val="FF0000"/>
        </w:rPr>
        <w:t>pprov</w:t>
      </w:r>
      <w:r w:rsidRPr="00B30893">
        <w:rPr>
          <w:color w:val="FF0000"/>
        </w:rPr>
        <w:t>ed</w:t>
      </w:r>
      <w:r>
        <w:t>.</w:t>
      </w:r>
    </w:p>
    <w:p w14:paraId="4C1EFA2D" w14:textId="77777777" w:rsidR="00956219" w:rsidRDefault="00956219" w:rsidP="00956219">
      <w:r>
        <w:rPr>
          <w:b/>
          <w:bCs/>
        </w:rPr>
        <w:t>Status:</w:t>
      </w:r>
      <w:r>
        <w:t xml:space="preserve"> </w:t>
      </w:r>
      <w:r w:rsidRPr="00B30893">
        <w:rPr>
          <w:color w:val="FF0000"/>
        </w:rPr>
        <w:t>A</w:t>
      </w:r>
      <w:r>
        <w:rPr>
          <w:color w:val="FF0000"/>
        </w:rPr>
        <w:t>pprov</w:t>
      </w:r>
      <w:r w:rsidRPr="00B30893">
        <w:rPr>
          <w:color w:val="FF0000"/>
        </w:rPr>
        <w:t>ed</w:t>
      </w:r>
      <w:r>
        <w:t>.</w:t>
      </w:r>
    </w:p>
    <w:p w14:paraId="5B706371" w14:textId="77777777" w:rsidR="00956219" w:rsidRPr="00EB0339" w:rsidRDefault="00956219" w:rsidP="00956219"/>
    <w:p w14:paraId="01A3D0C1" w14:textId="77777777" w:rsidR="00956219" w:rsidRDefault="00956219" w:rsidP="00956219">
      <w:pPr>
        <w:pStyle w:val="NormTop"/>
      </w:pPr>
      <w:r>
        <w:rPr>
          <w:color w:val="0000FF"/>
        </w:rPr>
        <w:t>S2-2508239</w:t>
      </w:r>
      <w:r w:rsidRPr="00D53282">
        <w:t xml:space="preserve"> </w:t>
      </w:r>
      <w:r>
        <w:t xml:space="preserve">(P-CR) 23.700-14: KI#4: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KI#4 on authorization is proposed in this document.</w:t>
      </w:r>
    </w:p>
    <w:p w14:paraId="048C2268"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0F109C4B" w14:textId="77777777" w:rsidR="00956219" w:rsidRPr="005B25A1" w:rsidRDefault="00956219" w:rsidP="00956219">
      <w:pPr>
        <w:keepNext/>
        <w:keepLines/>
        <w:rPr>
          <w:b/>
          <w:bCs/>
        </w:rPr>
      </w:pPr>
      <w:r w:rsidRPr="005B25A1">
        <w:rPr>
          <w:b/>
          <w:bCs/>
        </w:rPr>
        <w:t>Convenor comment:</w:t>
      </w:r>
    </w:p>
    <w:p w14:paraId="0B48A42D" w14:textId="77777777" w:rsidR="00956219" w:rsidRPr="005B25A1" w:rsidRDefault="00956219" w:rsidP="00956219">
      <w:pPr>
        <w:keepNext/>
        <w:keepLines/>
      </w:pPr>
      <w:r w:rsidRPr="005B25A1">
        <w:t>Merge into S2-2508857.</w:t>
      </w:r>
    </w:p>
    <w:p w14:paraId="7CCF0C05" w14:textId="77777777" w:rsidR="00956219" w:rsidRPr="005B25A1" w:rsidRDefault="00956219" w:rsidP="00956219">
      <w:pPr>
        <w:keepNext/>
        <w:keepLines/>
        <w:rPr>
          <w:b/>
          <w:bCs/>
        </w:rPr>
      </w:pPr>
      <w:r w:rsidRPr="005B25A1">
        <w:rPr>
          <w:b/>
          <w:bCs/>
        </w:rPr>
        <w:t>Parallel discussion:</w:t>
      </w:r>
    </w:p>
    <w:p w14:paraId="2E0D1EA0" w14:textId="77777777" w:rsidR="00956219" w:rsidRPr="005B25A1" w:rsidRDefault="00956219" w:rsidP="00956219">
      <w:pPr>
        <w:keepNext/>
        <w:keepLines/>
      </w:pPr>
      <w:r w:rsidRPr="005B25A1">
        <w:t>Merged.</w:t>
      </w:r>
    </w:p>
    <w:p w14:paraId="485CA116" w14:textId="77777777" w:rsidR="00956219" w:rsidRPr="00EB0339" w:rsidRDefault="00956219" w:rsidP="00956219">
      <w:r w:rsidRPr="005B25A1">
        <w:rPr>
          <w:b/>
          <w:bCs/>
        </w:rPr>
        <w:t>Status:</w:t>
      </w:r>
      <w:r>
        <w:t xml:space="preserve"> </w:t>
      </w:r>
      <w:r>
        <w:rPr>
          <w:color w:val="0000FF"/>
        </w:rPr>
        <w:t>Merged</w:t>
      </w:r>
      <w:r>
        <w:t>.</w:t>
      </w:r>
    </w:p>
    <w:p w14:paraId="249CB557" w14:textId="77777777" w:rsidR="00956219" w:rsidRPr="00EB0339" w:rsidRDefault="00956219" w:rsidP="00956219"/>
    <w:p w14:paraId="2AE5971C" w14:textId="77777777" w:rsidR="00956219" w:rsidRDefault="00956219" w:rsidP="00956219">
      <w:pPr>
        <w:pStyle w:val="NormTop"/>
      </w:pPr>
      <w:r>
        <w:rPr>
          <w:color w:val="0000FF"/>
        </w:rPr>
        <w:t>S2-2508280</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44E2D21B"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S2-2506284</w:t>
      </w:r>
      <w:r>
        <w:t>. Merged into</w:t>
      </w:r>
      <w:r>
        <w:rPr>
          <w:color w:val="0000FF"/>
        </w:rPr>
        <w:t xml:space="preserve"> S2-2509416</w:t>
      </w:r>
      <w:r>
        <w:t>.</w:t>
      </w:r>
    </w:p>
    <w:p w14:paraId="4CA333D8" w14:textId="77777777" w:rsidR="00956219" w:rsidRPr="005B25A1" w:rsidRDefault="00956219" w:rsidP="00956219">
      <w:pPr>
        <w:keepNext/>
        <w:keepLines/>
        <w:rPr>
          <w:b/>
          <w:bCs/>
        </w:rPr>
      </w:pPr>
      <w:r w:rsidRPr="005B25A1">
        <w:rPr>
          <w:b/>
          <w:bCs/>
        </w:rPr>
        <w:t>Convenor comment:</w:t>
      </w:r>
    </w:p>
    <w:p w14:paraId="2C08BDBC" w14:textId="77777777" w:rsidR="00956219" w:rsidRPr="005B25A1" w:rsidRDefault="00956219" w:rsidP="00956219">
      <w:pPr>
        <w:keepNext/>
        <w:keepLines/>
      </w:pPr>
      <w:r w:rsidRPr="005B25A1">
        <w:t>Merge into S2-2508857.</w:t>
      </w:r>
    </w:p>
    <w:p w14:paraId="6663AE16" w14:textId="77777777" w:rsidR="00956219" w:rsidRPr="005B25A1" w:rsidRDefault="00956219" w:rsidP="00956219">
      <w:pPr>
        <w:keepNext/>
        <w:keepLines/>
        <w:rPr>
          <w:b/>
          <w:bCs/>
        </w:rPr>
      </w:pPr>
      <w:r w:rsidRPr="005B25A1">
        <w:rPr>
          <w:b/>
          <w:bCs/>
        </w:rPr>
        <w:t>Parallel discussion:</w:t>
      </w:r>
    </w:p>
    <w:p w14:paraId="191A6533" w14:textId="77777777" w:rsidR="00956219" w:rsidRPr="005B25A1" w:rsidRDefault="00956219" w:rsidP="00956219">
      <w:pPr>
        <w:keepNext/>
        <w:keepLines/>
      </w:pPr>
      <w:r w:rsidRPr="005B25A1">
        <w:t>Merged.</w:t>
      </w:r>
    </w:p>
    <w:p w14:paraId="24A91BE3" w14:textId="77777777" w:rsidR="00956219" w:rsidRPr="00EB0339" w:rsidRDefault="00956219" w:rsidP="00956219">
      <w:r w:rsidRPr="005B25A1">
        <w:rPr>
          <w:b/>
          <w:bCs/>
        </w:rPr>
        <w:t>Status:</w:t>
      </w:r>
      <w:r>
        <w:t xml:space="preserve"> </w:t>
      </w:r>
      <w:r>
        <w:rPr>
          <w:color w:val="0000FF"/>
        </w:rPr>
        <w:t>Merged</w:t>
      </w:r>
      <w:r>
        <w:t>.</w:t>
      </w:r>
    </w:p>
    <w:p w14:paraId="069F9C73" w14:textId="77777777" w:rsidR="00956219" w:rsidRPr="00EB0339" w:rsidRDefault="00956219" w:rsidP="00956219"/>
    <w:p w14:paraId="3441981B" w14:textId="77777777" w:rsidR="00956219" w:rsidRDefault="00956219" w:rsidP="00956219">
      <w:pPr>
        <w:pStyle w:val="NormTop"/>
      </w:pPr>
      <w:r>
        <w:rPr>
          <w:color w:val="0000FF"/>
        </w:rPr>
        <w:t>S2-2508285</w:t>
      </w:r>
      <w:r w:rsidRPr="00D53282">
        <w:t xml:space="preserve"> </w:t>
      </w:r>
      <w:r>
        <w:t>(P-CR) 23.700-14: KI#4: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w:t>
      </w:r>
    </w:p>
    <w:p w14:paraId="537523B7"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4FE81080" w14:textId="77777777" w:rsidR="00956219" w:rsidRPr="005B25A1" w:rsidRDefault="00956219" w:rsidP="00956219">
      <w:pPr>
        <w:keepNext/>
        <w:keepLines/>
        <w:rPr>
          <w:b/>
          <w:bCs/>
        </w:rPr>
      </w:pPr>
      <w:r w:rsidRPr="005B25A1">
        <w:rPr>
          <w:b/>
          <w:bCs/>
        </w:rPr>
        <w:t>Convenor comment:</w:t>
      </w:r>
    </w:p>
    <w:p w14:paraId="14CDE35B" w14:textId="77777777" w:rsidR="00956219" w:rsidRPr="005B25A1" w:rsidRDefault="00956219" w:rsidP="00956219">
      <w:pPr>
        <w:keepNext/>
        <w:keepLines/>
      </w:pPr>
      <w:r w:rsidRPr="005B25A1">
        <w:t>Merge into S2-2508857.</w:t>
      </w:r>
    </w:p>
    <w:p w14:paraId="3997E044" w14:textId="77777777" w:rsidR="00956219" w:rsidRPr="005B25A1" w:rsidRDefault="00956219" w:rsidP="00956219">
      <w:pPr>
        <w:keepNext/>
        <w:keepLines/>
        <w:rPr>
          <w:b/>
          <w:bCs/>
        </w:rPr>
      </w:pPr>
      <w:r w:rsidRPr="005B25A1">
        <w:rPr>
          <w:b/>
          <w:bCs/>
        </w:rPr>
        <w:t>Parallel discussion:</w:t>
      </w:r>
    </w:p>
    <w:p w14:paraId="1283721D" w14:textId="77777777" w:rsidR="00956219" w:rsidRPr="005B25A1" w:rsidRDefault="00956219" w:rsidP="00956219">
      <w:pPr>
        <w:keepNext/>
        <w:keepLines/>
      </w:pPr>
      <w:r w:rsidRPr="005B25A1">
        <w:t>Merged.</w:t>
      </w:r>
    </w:p>
    <w:p w14:paraId="57BD7B1B" w14:textId="77777777" w:rsidR="00956219" w:rsidRPr="00EB0339" w:rsidRDefault="00956219" w:rsidP="00956219">
      <w:r w:rsidRPr="005B25A1">
        <w:rPr>
          <w:b/>
          <w:bCs/>
        </w:rPr>
        <w:t>Status:</w:t>
      </w:r>
      <w:r>
        <w:t xml:space="preserve"> </w:t>
      </w:r>
      <w:r>
        <w:rPr>
          <w:color w:val="0000FF"/>
        </w:rPr>
        <w:t>Merged</w:t>
      </w:r>
      <w:r>
        <w:t>.</w:t>
      </w:r>
    </w:p>
    <w:p w14:paraId="1B2899F8" w14:textId="77777777" w:rsidR="00956219" w:rsidRPr="00EB0339" w:rsidRDefault="00956219" w:rsidP="00956219"/>
    <w:p w14:paraId="7FA78CCA" w14:textId="77777777" w:rsidR="00956219" w:rsidRDefault="00956219" w:rsidP="00956219">
      <w:pPr>
        <w:pStyle w:val="NormTop"/>
      </w:pPr>
      <w:r>
        <w:rPr>
          <w:color w:val="0000FF"/>
        </w:rPr>
        <w:t>S2-2508363</w:t>
      </w:r>
      <w:r w:rsidRPr="00D53282">
        <w:t xml:space="preserve"> </w:t>
      </w:r>
      <w:r>
        <w:t>(P-CR) 23.700-14: Proposed agreement of principles for Key Issues 4.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KI#4.</w:t>
      </w:r>
    </w:p>
    <w:p w14:paraId="59D12F7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4916113D" w14:textId="77777777" w:rsidR="00956219" w:rsidRPr="005B25A1" w:rsidRDefault="00956219" w:rsidP="00956219">
      <w:pPr>
        <w:keepNext/>
        <w:keepLines/>
        <w:rPr>
          <w:b/>
          <w:bCs/>
        </w:rPr>
      </w:pPr>
      <w:r w:rsidRPr="005B25A1">
        <w:rPr>
          <w:b/>
          <w:bCs/>
        </w:rPr>
        <w:t>Convenor comment:</w:t>
      </w:r>
    </w:p>
    <w:p w14:paraId="6EA02F6B" w14:textId="77777777" w:rsidR="00956219" w:rsidRPr="005B25A1" w:rsidRDefault="00956219" w:rsidP="00956219">
      <w:pPr>
        <w:keepNext/>
        <w:keepLines/>
      </w:pPr>
      <w:r w:rsidRPr="005B25A1">
        <w:t>Merge into S2-2508857.</w:t>
      </w:r>
    </w:p>
    <w:p w14:paraId="1248090B" w14:textId="77777777" w:rsidR="00956219" w:rsidRPr="005B25A1" w:rsidRDefault="00956219" w:rsidP="00956219">
      <w:pPr>
        <w:keepNext/>
        <w:keepLines/>
        <w:rPr>
          <w:b/>
          <w:bCs/>
        </w:rPr>
      </w:pPr>
      <w:r w:rsidRPr="005B25A1">
        <w:rPr>
          <w:b/>
          <w:bCs/>
        </w:rPr>
        <w:t>Parallel discussion:</w:t>
      </w:r>
    </w:p>
    <w:p w14:paraId="708FB77F" w14:textId="77777777" w:rsidR="00956219" w:rsidRPr="005B25A1" w:rsidRDefault="00956219" w:rsidP="00956219">
      <w:pPr>
        <w:keepNext/>
        <w:keepLines/>
      </w:pPr>
      <w:r w:rsidRPr="005B25A1">
        <w:t>Merged.</w:t>
      </w:r>
    </w:p>
    <w:p w14:paraId="547F6E6F" w14:textId="77777777" w:rsidR="00956219" w:rsidRPr="00EB0339" w:rsidRDefault="00956219" w:rsidP="00956219">
      <w:r w:rsidRPr="005B25A1">
        <w:rPr>
          <w:b/>
          <w:bCs/>
        </w:rPr>
        <w:t>Status:</w:t>
      </w:r>
      <w:r>
        <w:t xml:space="preserve"> </w:t>
      </w:r>
      <w:r>
        <w:rPr>
          <w:color w:val="0000FF"/>
        </w:rPr>
        <w:t>Merged</w:t>
      </w:r>
      <w:r>
        <w:t>.</w:t>
      </w:r>
    </w:p>
    <w:p w14:paraId="37BC765C" w14:textId="77777777" w:rsidR="00956219" w:rsidRPr="00EB0339" w:rsidRDefault="00956219" w:rsidP="00956219"/>
    <w:p w14:paraId="54157FB0" w14:textId="77777777" w:rsidR="00956219" w:rsidRDefault="00956219" w:rsidP="00956219">
      <w:pPr>
        <w:pStyle w:val="NormTop"/>
      </w:pPr>
      <w:r>
        <w:rPr>
          <w:color w:val="0000FF"/>
        </w:rPr>
        <w:t>S2-2508403</w:t>
      </w:r>
      <w:r w:rsidRPr="00D53282">
        <w:t xml:space="preserve"> </w:t>
      </w:r>
      <w:r>
        <w:t>(P-CR) 23.700-14: KI#4: Interim agreements for Sensing Data and the Associated Information Collection and Transport.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 Sensing Data and the Associated Information Collection and Transport.</w:t>
      </w:r>
    </w:p>
    <w:p w14:paraId="57D05BBA"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6F5BD1C6" w14:textId="77777777" w:rsidR="00956219" w:rsidRPr="005B25A1" w:rsidRDefault="00956219" w:rsidP="00956219">
      <w:pPr>
        <w:keepNext/>
        <w:keepLines/>
        <w:rPr>
          <w:b/>
          <w:bCs/>
        </w:rPr>
      </w:pPr>
      <w:r w:rsidRPr="005B25A1">
        <w:rPr>
          <w:b/>
          <w:bCs/>
        </w:rPr>
        <w:t>Convenor comment:</w:t>
      </w:r>
    </w:p>
    <w:p w14:paraId="308B85A7" w14:textId="77777777" w:rsidR="00956219" w:rsidRPr="005B25A1" w:rsidRDefault="00956219" w:rsidP="00956219">
      <w:pPr>
        <w:keepNext/>
        <w:keepLines/>
      </w:pPr>
      <w:r w:rsidRPr="005B25A1">
        <w:t>Merge into S2-2508857.</w:t>
      </w:r>
    </w:p>
    <w:p w14:paraId="739320B8" w14:textId="77777777" w:rsidR="00956219" w:rsidRPr="005B25A1" w:rsidRDefault="00956219" w:rsidP="00956219">
      <w:pPr>
        <w:keepNext/>
        <w:keepLines/>
        <w:rPr>
          <w:b/>
          <w:bCs/>
        </w:rPr>
      </w:pPr>
      <w:r w:rsidRPr="005B25A1">
        <w:rPr>
          <w:b/>
          <w:bCs/>
        </w:rPr>
        <w:t>Parallel discussion:</w:t>
      </w:r>
    </w:p>
    <w:p w14:paraId="6E5B36DD" w14:textId="77777777" w:rsidR="00956219" w:rsidRPr="005B25A1" w:rsidRDefault="00956219" w:rsidP="00956219">
      <w:pPr>
        <w:keepNext/>
        <w:keepLines/>
      </w:pPr>
      <w:r w:rsidRPr="005B25A1">
        <w:t>Merged.</w:t>
      </w:r>
    </w:p>
    <w:p w14:paraId="3C54BE96" w14:textId="77777777" w:rsidR="00956219" w:rsidRPr="00EB0339" w:rsidRDefault="00956219" w:rsidP="00956219">
      <w:r w:rsidRPr="005B25A1">
        <w:rPr>
          <w:b/>
          <w:bCs/>
        </w:rPr>
        <w:t>Status:</w:t>
      </w:r>
      <w:r>
        <w:t xml:space="preserve"> </w:t>
      </w:r>
      <w:r>
        <w:rPr>
          <w:color w:val="0000FF"/>
        </w:rPr>
        <w:t>Merged</w:t>
      </w:r>
      <w:r>
        <w:t>.</w:t>
      </w:r>
    </w:p>
    <w:p w14:paraId="1A20558A" w14:textId="77777777" w:rsidR="00956219" w:rsidRPr="00EB0339" w:rsidRDefault="00956219" w:rsidP="00956219"/>
    <w:p w14:paraId="657E48D3" w14:textId="77777777" w:rsidR="00956219" w:rsidRDefault="00956219" w:rsidP="00956219">
      <w:pPr>
        <w:pStyle w:val="NormTop"/>
      </w:pPr>
      <w:r>
        <w:rPr>
          <w:color w:val="0000FF"/>
        </w:rPr>
        <w:t>S2-2508417</w:t>
      </w:r>
      <w:r w:rsidRPr="00D53282">
        <w:t xml:space="preserve"> </w:t>
      </w:r>
      <w:r>
        <w:t>(P-CR) 23.700-14: Interim agreements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KI#4: Sensing Data and the Associated Information Collection and Transport.</w:t>
      </w:r>
    </w:p>
    <w:p w14:paraId="38BCC19C"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3C5C5A49" w14:textId="77777777" w:rsidR="00956219" w:rsidRPr="005B25A1" w:rsidRDefault="00956219" w:rsidP="00956219">
      <w:pPr>
        <w:keepNext/>
        <w:keepLines/>
        <w:rPr>
          <w:b/>
          <w:bCs/>
        </w:rPr>
      </w:pPr>
      <w:r w:rsidRPr="005B25A1">
        <w:rPr>
          <w:b/>
          <w:bCs/>
        </w:rPr>
        <w:t>Convenor comment:</w:t>
      </w:r>
    </w:p>
    <w:p w14:paraId="3E00697A" w14:textId="77777777" w:rsidR="00956219" w:rsidRPr="005B25A1" w:rsidRDefault="00956219" w:rsidP="00956219">
      <w:pPr>
        <w:keepNext/>
        <w:keepLines/>
      </w:pPr>
      <w:r w:rsidRPr="005B25A1">
        <w:t>Merge into S2-2508857.</w:t>
      </w:r>
    </w:p>
    <w:p w14:paraId="30DB47AF" w14:textId="77777777" w:rsidR="00956219" w:rsidRPr="005B25A1" w:rsidRDefault="00956219" w:rsidP="00956219">
      <w:pPr>
        <w:keepNext/>
        <w:keepLines/>
        <w:rPr>
          <w:b/>
          <w:bCs/>
        </w:rPr>
      </w:pPr>
      <w:r w:rsidRPr="005B25A1">
        <w:rPr>
          <w:b/>
          <w:bCs/>
        </w:rPr>
        <w:t>Parallel discussion:</w:t>
      </w:r>
    </w:p>
    <w:p w14:paraId="6759E0A9" w14:textId="77777777" w:rsidR="00956219" w:rsidRPr="005B25A1" w:rsidRDefault="00956219" w:rsidP="00956219">
      <w:pPr>
        <w:keepNext/>
        <w:keepLines/>
      </w:pPr>
      <w:r w:rsidRPr="005B25A1">
        <w:t>Merged.</w:t>
      </w:r>
    </w:p>
    <w:p w14:paraId="7E0C964C" w14:textId="77777777" w:rsidR="00956219" w:rsidRPr="00EB0339" w:rsidRDefault="00956219" w:rsidP="00956219">
      <w:r w:rsidRPr="005B25A1">
        <w:rPr>
          <w:b/>
          <w:bCs/>
        </w:rPr>
        <w:t>Status:</w:t>
      </w:r>
      <w:r>
        <w:t xml:space="preserve"> </w:t>
      </w:r>
      <w:r>
        <w:rPr>
          <w:color w:val="0000FF"/>
        </w:rPr>
        <w:t>Merged</w:t>
      </w:r>
      <w:r>
        <w:t>.</w:t>
      </w:r>
    </w:p>
    <w:p w14:paraId="43EED8D2" w14:textId="77777777" w:rsidR="00956219" w:rsidRPr="00EB0339" w:rsidRDefault="00956219" w:rsidP="00956219"/>
    <w:p w14:paraId="3D00C9D4" w14:textId="77777777" w:rsidR="00956219" w:rsidRDefault="00956219" w:rsidP="00956219">
      <w:pPr>
        <w:pStyle w:val="NormTop"/>
      </w:pPr>
      <w:r>
        <w:rPr>
          <w:color w:val="0000FF"/>
        </w:rPr>
        <w:t>S2-2508469</w:t>
      </w:r>
      <w:r w:rsidRPr="00D53282">
        <w:t xml:space="preserve"> </w:t>
      </w:r>
      <w:r>
        <w:t>(P-CR) 23.700-14: Proposal on Interim Agreements for KI#4.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624BA62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0B32F63A" w14:textId="77777777" w:rsidR="00956219" w:rsidRPr="005B25A1" w:rsidRDefault="00956219" w:rsidP="00956219">
      <w:pPr>
        <w:keepNext/>
        <w:keepLines/>
        <w:rPr>
          <w:b/>
          <w:bCs/>
        </w:rPr>
      </w:pPr>
      <w:r w:rsidRPr="005B25A1">
        <w:rPr>
          <w:b/>
          <w:bCs/>
        </w:rPr>
        <w:t>Convenor comment:</w:t>
      </w:r>
    </w:p>
    <w:p w14:paraId="3D1CB56F" w14:textId="77777777" w:rsidR="00956219" w:rsidRPr="005B25A1" w:rsidRDefault="00956219" w:rsidP="00956219">
      <w:pPr>
        <w:keepNext/>
        <w:keepLines/>
      </w:pPr>
      <w:r w:rsidRPr="005B25A1">
        <w:t>Merge into S2-2508857.</w:t>
      </w:r>
    </w:p>
    <w:p w14:paraId="11693D2B" w14:textId="77777777" w:rsidR="00956219" w:rsidRPr="005B25A1" w:rsidRDefault="00956219" w:rsidP="00956219">
      <w:pPr>
        <w:keepNext/>
        <w:keepLines/>
        <w:rPr>
          <w:b/>
          <w:bCs/>
        </w:rPr>
      </w:pPr>
      <w:r w:rsidRPr="005B25A1">
        <w:rPr>
          <w:b/>
          <w:bCs/>
        </w:rPr>
        <w:t>Parallel discussion:</w:t>
      </w:r>
    </w:p>
    <w:p w14:paraId="0D5C45EF" w14:textId="77777777" w:rsidR="00956219" w:rsidRPr="005B25A1" w:rsidRDefault="00956219" w:rsidP="00956219">
      <w:pPr>
        <w:keepNext/>
        <w:keepLines/>
      </w:pPr>
      <w:r w:rsidRPr="005B25A1">
        <w:t>Merged.</w:t>
      </w:r>
    </w:p>
    <w:p w14:paraId="27F394DA" w14:textId="77777777" w:rsidR="00956219" w:rsidRPr="00EB0339" w:rsidRDefault="00956219" w:rsidP="00956219">
      <w:r w:rsidRPr="005B25A1">
        <w:rPr>
          <w:b/>
          <w:bCs/>
        </w:rPr>
        <w:t>Status:</w:t>
      </w:r>
      <w:r>
        <w:t xml:space="preserve"> </w:t>
      </w:r>
      <w:r>
        <w:rPr>
          <w:color w:val="0000FF"/>
        </w:rPr>
        <w:t>Merged</w:t>
      </w:r>
      <w:r>
        <w:t>.</w:t>
      </w:r>
    </w:p>
    <w:p w14:paraId="46A23D6C" w14:textId="77777777" w:rsidR="00956219" w:rsidRPr="00EB0339" w:rsidRDefault="00956219" w:rsidP="00956219"/>
    <w:p w14:paraId="591B23FC" w14:textId="77777777" w:rsidR="00956219" w:rsidRDefault="00956219" w:rsidP="00956219">
      <w:pPr>
        <w:pStyle w:val="NormTop"/>
      </w:pPr>
      <w:r>
        <w:rPr>
          <w:color w:val="0000FF"/>
        </w:rPr>
        <w:t>S2-2508496</w:t>
      </w:r>
      <w:r w:rsidRPr="00D53282">
        <w:t xml:space="preserve"> </w:t>
      </w:r>
      <w:r>
        <w:t>(P-CR) 23.700-14: KI#4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potential interim agreements for </w:t>
      </w:r>
      <w:proofErr w:type="spellStart"/>
      <w:r>
        <w:t>FS_Sensing_ARC</w:t>
      </w:r>
      <w:proofErr w:type="spellEnd"/>
      <w:r>
        <w:t xml:space="preserve"> KI#4.</w:t>
      </w:r>
    </w:p>
    <w:p w14:paraId="01406CE4"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1F9E2159" w14:textId="77777777" w:rsidR="00956219" w:rsidRPr="005B25A1" w:rsidRDefault="00956219" w:rsidP="00956219">
      <w:pPr>
        <w:keepNext/>
        <w:keepLines/>
        <w:rPr>
          <w:b/>
          <w:bCs/>
        </w:rPr>
      </w:pPr>
      <w:r w:rsidRPr="005B25A1">
        <w:rPr>
          <w:b/>
          <w:bCs/>
        </w:rPr>
        <w:t>Convenor comment:</w:t>
      </w:r>
    </w:p>
    <w:p w14:paraId="107227DB" w14:textId="77777777" w:rsidR="00956219" w:rsidRPr="005B25A1" w:rsidRDefault="00956219" w:rsidP="00956219">
      <w:pPr>
        <w:keepNext/>
        <w:keepLines/>
      </w:pPr>
      <w:r w:rsidRPr="005B25A1">
        <w:t>Merge into S2-2508857.</w:t>
      </w:r>
    </w:p>
    <w:p w14:paraId="066FB758" w14:textId="77777777" w:rsidR="00956219" w:rsidRPr="005B25A1" w:rsidRDefault="00956219" w:rsidP="00956219">
      <w:pPr>
        <w:keepNext/>
        <w:keepLines/>
        <w:rPr>
          <w:b/>
          <w:bCs/>
        </w:rPr>
      </w:pPr>
      <w:r w:rsidRPr="005B25A1">
        <w:rPr>
          <w:b/>
          <w:bCs/>
        </w:rPr>
        <w:t>Parallel discussion:</w:t>
      </w:r>
    </w:p>
    <w:p w14:paraId="06D95E56" w14:textId="77777777" w:rsidR="00956219" w:rsidRPr="005B25A1" w:rsidRDefault="00956219" w:rsidP="00956219">
      <w:pPr>
        <w:keepNext/>
        <w:keepLines/>
      </w:pPr>
      <w:r w:rsidRPr="005B25A1">
        <w:t>Merged.</w:t>
      </w:r>
    </w:p>
    <w:p w14:paraId="5C04BD47" w14:textId="77777777" w:rsidR="00956219" w:rsidRPr="00EB0339" w:rsidRDefault="00956219" w:rsidP="00956219">
      <w:r w:rsidRPr="005B25A1">
        <w:rPr>
          <w:b/>
          <w:bCs/>
        </w:rPr>
        <w:t>Status:</w:t>
      </w:r>
      <w:r>
        <w:t xml:space="preserve"> </w:t>
      </w:r>
      <w:r>
        <w:rPr>
          <w:color w:val="0000FF"/>
        </w:rPr>
        <w:t>Merged</w:t>
      </w:r>
      <w:r>
        <w:t>.</w:t>
      </w:r>
    </w:p>
    <w:p w14:paraId="3CDE3F8C" w14:textId="77777777" w:rsidR="00956219" w:rsidRPr="00EB0339" w:rsidRDefault="00956219" w:rsidP="00956219"/>
    <w:p w14:paraId="3538AB7C" w14:textId="77777777" w:rsidR="00956219" w:rsidRDefault="00956219" w:rsidP="00956219">
      <w:pPr>
        <w:pStyle w:val="NormTop"/>
      </w:pPr>
      <w:r>
        <w:rPr>
          <w:color w:val="0000FF"/>
        </w:rPr>
        <w:t>S2-2508521</w:t>
      </w:r>
      <w:r w:rsidRPr="00D53282">
        <w:t xml:space="preserve"> </w:t>
      </w:r>
      <w:r>
        <w:t>(P-CR) 23.700-14: Evaluations and proposed Interim conclusion for KI#4.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KI#4 Sensing Data and the Associated Information Collection and Transport.</w:t>
      </w:r>
    </w:p>
    <w:p w14:paraId="5A1794C7"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55B3833D" w14:textId="77777777" w:rsidR="00956219" w:rsidRPr="005B25A1" w:rsidRDefault="00956219" w:rsidP="00956219">
      <w:pPr>
        <w:keepNext/>
        <w:keepLines/>
        <w:rPr>
          <w:b/>
          <w:bCs/>
        </w:rPr>
      </w:pPr>
      <w:r w:rsidRPr="005B25A1">
        <w:rPr>
          <w:b/>
          <w:bCs/>
        </w:rPr>
        <w:t>Convenor comment:</w:t>
      </w:r>
    </w:p>
    <w:p w14:paraId="62BE990B" w14:textId="77777777" w:rsidR="00956219" w:rsidRPr="005B25A1" w:rsidRDefault="00956219" w:rsidP="00956219">
      <w:pPr>
        <w:keepNext/>
        <w:keepLines/>
      </w:pPr>
      <w:r w:rsidRPr="005B25A1">
        <w:t>Merge into S2-2508857.</w:t>
      </w:r>
    </w:p>
    <w:p w14:paraId="45022BB0" w14:textId="77777777" w:rsidR="00956219" w:rsidRPr="005B25A1" w:rsidRDefault="00956219" w:rsidP="00956219">
      <w:pPr>
        <w:keepNext/>
        <w:keepLines/>
        <w:rPr>
          <w:b/>
          <w:bCs/>
        </w:rPr>
      </w:pPr>
      <w:r w:rsidRPr="005B25A1">
        <w:rPr>
          <w:b/>
          <w:bCs/>
        </w:rPr>
        <w:t>Parallel discussion:</w:t>
      </w:r>
    </w:p>
    <w:p w14:paraId="7F52DFF7" w14:textId="77777777" w:rsidR="00956219" w:rsidRPr="005B25A1" w:rsidRDefault="00956219" w:rsidP="00956219">
      <w:pPr>
        <w:keepNext/>
        <w:keepLines/>
      </w:pPr>
      <w:r w:rsidRPr="005B25A1">
        <w:t>Merged.</w:t>
      </w:r>
    </w:p>
    <w:p w14:paraId="29670F8D" w14:textId="77777777" w:rsidR="00956219" w:rsidRPr="00EB0339" w:rsidRDefault="00956219" w:rsidP="00956219">
      <w:r w:rsidRPr="005B25A1">
        <w:rPr>
          <w:b/>
          <w:bCs/>
        </w:rPr>
        <w:t>Status:</w:t>
      </w:r>
      <w:r>
        <w:t xml:space="preserve"> </w:t>
      </w:r>
      <w:r>
        <w:rPr>
          <w:color w:val="0000FF"/>
        </w:rPr>
        <w:t>Merged</w:t>
      </w:r>
      <w:r>
        <w:t>.</w:t>
      </w:r>
    </w:p>
    <w:p w14:paraId="71CC61C5" w14:textId="77777777" w:rsidR="00956219" w:rsidRPr="00EB0339" w:rsidRDefault="00956219" w:rsidP="00956219"/>
    <w:p w14:paraId="48CFC2B2" w14:textId="77777777" w:rsidR="00956219" w:rsidRDefault="00956219" w:rsidP="00956219">
      <w:pPr>
        <w:pStyle w:val="NormTop"/>
      </w:pPr>
      <w:r>
        <w:rPr>
          <w:color w:val="0000FF"/>
        </w:rPr>
        <w:t>S2-2508540</w:t>
      </w:r>
      <w:r w:rsidRPr="00D53282">
        <w:t xml:space="preserve"> </w:t>
      </w:r>
      <w:r>
        <w:t>(P-CR) 23.700-14: KI#4,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KI#4 Sensing Data and the Associated Information Collection and Transport is proposed.</w:t>
      </w:r>
    </w:p>
    <w:p w14:paraId="656CF184"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1F7A4067" w14:textId="77777777" w:rsidR="00956219" w:rsidRPr="005B25A1" w:rsidRDefault="00956219" w:rsidP="00956219">
      <w:pPr>
        <w:keepNext/>
        <w:keepLines/>
        <w:rPr>
          <w:b/>
          <w:bCs/>
        </w:rPr>
      </w:pPr>
      <w:r w:rsidRPr="005B25A1">
        <w:rPr>
          <w:b/>
          <w:bCs/>
        </w:rPr>
        <w:t>Convenor comment:</w:t>
      </w:r>
    </w:p>
    <w:p w14:paraId="30057507" w14:textId="77777777" w:rsidR="00956219" w:rsidRPr="005B25A1" w:rsidRDefault="00956219" w:rsidP="00956219">
      <w:pPr>
        <w:keepNext/>
        <w:keepLines/>
      </w:pPr>
      <w:r w:rsidRPr="005B25A1">
        <w:t>Merge into S2-2508857.</w:t>
      </w:r>
    </w:p>
    <w:p w14:paraId="5C675D91" w14:textId="77777777" w:rsidR="00956219" w:rsidRPr="005B25A1" w:rsidRDefault="00956219" w:rsidP="00956219">
      <w:pPr>
        <w:keepNext/>
        <w:keepLines/>
        <w:rPr>
          <w:b/>
          <w:bCs/>
        </w:rPr>
      </w:pPr>
      <w:r w:rsidRPr="005B25A1">
        <w:rPr>
          <w:b/>
          <w:bCs/>
        </w:rPr>
        <w:t>Parallel discussion:</w:t>
      </w:r>
    </w:p>
    <w:p w14:paraId="047D5D38" w14:textId="77777777" w:rsidR="00956219" w:rsidRPr="005B25A1" w:rsidRDefault="00956219" w:rsidP="00956219">
      <w:pPr>
        <w:keepNext/>
        <w:keepLines/>
      </w:pPr>
      <w:r w:rsidRPr="005B25A1">
        <w:t>Merged.</w:t>
      </w:r>
    </w:p>
    <w:p w14:paraId="586DE324" w14:textId="77777777" w:rsidR="00956219" w:rsidRPr="00EB0339" w:rsidRDefault="00956219" w:rsidP="00956219">
      <w:r w:rsidRPr="005B25A1">
        <w:rPr>
          <w:b/>
          <w:bCs/>
        </w:rPr>
        <w:t>Status:</w:t>
      </w:r>
      <w:r>
        <w:t xml:space="preserve"> </w:t>
      </w:r>
      <w:r>
        <w:rPr>
          <w:color w:val="0000FF"/>
        </w:rPr>
        <w:t>Merged</w:t>
      </w:r>
      <w:r>
        <w:t>.</w:t>
      </w:r>
    </w:p>
    <w:p w14:paraId="0AAFC5F5" w14:textId="77777777" w:rsidR="00956219" w:rsidRPr="00EB0339" w:rsidRDefault="00956219" w:rsidP="00956219"/>
    <w:p w14:paraId="1449EE5F" w14:textId="77777777" w:rsidR="00956219" w:rsidRDefault="00956219" w:rsidP="00956219">
      <w:pPr>
        <w:pStyle w:val="NormTop"/>
      </w:pPr>
      <w:r>
        <w:rPr>
          <w:color w:val="0000FF"/>
        </w:rPr>
        <w:t>S2-2508815</w:t>
      </w:r>
      <w:r w:rsidRPr="00D53282">
        <w:t xml:space="preserve"> </w:t>
      </w:r>
      <w:r>
        <w:t>(P-CR) 23.700-14: Proposal for Interim Agreements on KI#4.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KI#4.</w:t>
      </w:r>
    </w:p>
    <w:p w14:paraId="734A65FC"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08376C96" w14:textId="77777777" w:rsidR="00956219" w:rsidRPr="005B25A1" w:rsidRDefault="00956219" w:rsidP="00956219">
      <w:pPr>
        <w:keepNext/>
        <w:keepLines/>
        <w:rPr>
          <w:b/>
          <w:bCs/>
        </w:rPr>
      </w:pPr>
      <w:r w:rsidRPr="005B25A1">
        <w:rPr>
          <w:b/>
          <w:bCs/>
        </w:rPr>
        <w:t>Convenor comment:</w:t>
      </w:r>
    </w:p>
    <w:p w14:paraId="514D69AB" w14:textId="77777777" w:rsidR="00956219" w:rsidRPr="005B25A1" w:rsidRDefault="00956219" w:rsidP="00956219">
      <w:pPr>
        <w:keepNext/>
        <w:keepLines/>
      </w:pPr>
      <w:r w:rsidRPr="005B25A1">
        <w:t>Merge into S2-2508857.</w:t>
      </w:r>
    </w:p>
    <w:p w14:paraId="21DBA149" w14:textId="77777777" w:rsidR="00956219" w:rsidRPr="005B25A1" w:rsidRDefault="00956219" w:rsidP="00956219">
      <w:pPr>
        <w:keepNext/>
        <w:keepLines/>
        <w:rPr>
          <w:b/>
          <w:bCs/>
        </w:rPr>
      </w:pPr>
      <w:r w:rsidRPr="005B25A1">
        <w:rPr>
          <w:b/>
          <w:bCs/>
        </w:rPr>
        <w:t>Parallel discussion:</w:t>
      </w:r>
    </w:p>
    <w:p w14:paraId="01C73109" w14:textId="77777777" w:rsidR="00956219" w:rsidRPr="005B25A1" w:rsidRDefault="00956219" w:rsidP="00956219">
      <w:pPr>
        <w:keepNext/>
        <w:keepLines/>
      </w:pPr>
      <w:r w:rsidRPr="005B25A1">
        <w:t>Merged.</w:t>
      </w:r>
    </w:p>
    <w:p w14:paraId="51B0CCA2" w14:textId="77777777" w:rsidR="00956219" w:rsidRPr="00EB0339" w:rsidRDefault="00956219" w:rsidP="00956219">
      <w:r w:rsidRPr="005B25A1">
        <w:rPr>
          <w:b/>
          <w:bCs/>
        </w:rPr>
        <w:t>Status:</w:t>
      </w:r>
      <w:r>
        <w:t xml:space="preserve"> </w:t>
      </w:r>
      <w:r>
        <w:rPr>
          <w:color w:val="0000FF"/>
        </w:rPr>
        <w:t>Merged</w:t>
      </w:r>
      <w:r>
        <w:t>.</w:t>
      </w:r>
    </w:p>
    <w:p w14:paraId="06A73CB2" w14:textId="77777777" w:rsidR="00956219" w:rsidRPr="00EB0339" w:rsidRDefault="00956219" w:rsidP="00956219"/>
    <w:p w14:paraId="58D03AF9" w14:textId="77777777" w:rsidR="00956219" w:rsidRDefault="00956219" w:rsidP="00956219">
      <w:pPr>
        <w:pStyle w:val="NormTop"/>
      </w:pPr>
      <w:r>
        <w:rPr>
          <w:color w:val="0000FF"/>
        </w:rPr>
        <w:t>S2-2508831</w:t>
      </w:r>
      <w:r w:rsidRPr="00D53282">
        <w:t xml:space="preserve"> </w:t>
      </w:r>
      <w:r>
        <w:t>(P-CR) 23.700-14: KI#4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 an interim conclusion proposal to the key issue#4 Sensing Data and the Associated Information Collection and Transport.</w:t>
      </w:r>
    </w:p>
    <w:p w14:paraId="47735925"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2F2FAF7E" w14:textId="77777777" w:rsidR="00956219" w:rsidRPr="005B25A1" w:rsidRDefault="00956219" w:rsidP="00956219">
      <w:pPr>
        <w:keepNext/>
        <w:keepLines/>
        <w:rPr>
          <w:b/>
          <w:bCs/>
        </w:rPr>
      </w:pPr>
      <w:r w:rsidRPr="005B25A1">
        <w:rPr>
          <w:b/>
          <w:bCs/>
        </w:rPr>
        <w:t>Convenor comment:</w:t>
      </w:r>
    </w:p>
    <w:p w14:paraId="536C4073" w14:textId="77777777" w:rsidR="00956219" w:rsidRPr="005B25A1" w:rsidRDefault="00956219" w:rsidP="00956219">
      <w:pPr>
        <w:keepNext/>
        <w:keepLines/>
      </w:pPr>
      <w:r w:rsidRPr="005B25A1">
        <w:t>Merge into S2-2508857.</w:t>
      </w:r>
    </w:p>
    <w:p w14:paraId="7AF16725" w14:textId="77777777" w:rsidR="00956219" w:rsidRPr="005B25A1" w:rsidRDefault="00956219" w:rsidP="00956219">
      <w:pPr>
        <w:keepNext/>
        <w:keepLines/>
        <w:rPr>
          <w:b/>
          <w:bCs/>
        </w:rPr>
      </w:pPr>
      <w:r w:rsidRPr="005B25A1">
        <w:rPr>
          <w:b/>
          <w:bCs/>
        </w:rPr>
        <w:t>Parallel discussion:</w:t>
      </w:r>
    </w:p>
    <w:p w14:paraId="1A0F01D0" w14:textId="77777777" w:rsidR="00956219" w:rsidRPr="005B25A1" w:rsidRDefault="00956219" w:rsidP="00956219">
      <w:pPr>
        <w:keepNext/>
        <w:keepLines/>
      </w:pPr>
      <w:r w:rsidRPr="005B25A1">
        <w:t>Merged.</w:t>
      </w:r>
    </w:p>
    <w:p w14:paraId="4CC53658" w14:textId="77777777" w:rsidR="00956219" w:rsidRPr="00EB0339" w:rsidRDefault="00956219" w:rsidP="00956219">
      <w:r w:rsidRPr="005B25A1">
        <w:rPr>
          <w:b/>
          <w:bCs/>
        </w:rPr>
        <w:t>Status:</w:t>
      </w:r>
      <w:r>
        <w:t xml:space="preserve"> </w:t>
      </w:r>
      <w:r>
        <w:rPr>
          <w:color w:val="0000FF"/>
        </w:rPr>
        <w:t>Merged</w:t>
      </w:r>
      <w:r>
        <w:t>.</w:t>
      </w:r>
    </w:p>
    <w:p w14:paraId="44C2A722" w14:textId="77777777" w:rsidR="00956219" w:rsidRPr="00EB0339" w:rsidRDefault="00956219" w:rsidP="00956219"/>
    <w:p w14:paraId="7A92A308" w14:textId="77777777" w:rsidR="00956219" w:rsidRDefault="00956219" w:rsidP="00956219">
      <w:pPr>
        <w:pStyle w:val="NormTop"/>
      </w:pPr>
      <w:r>
        <w:rPr>
          <w:color w:val="0000FF"/>
        </w:rPr>
        <w:t>S2-2509119</w:t>
      </w:r>
      <w:r w:rsidRPr="00D53282">
        <w:t xml:space="preserve"> </w:t>
      </w:r>
      <w:r>
        <w:t>(P-CR) 23.700-14: Add interim agreements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interim conclusion for KI#4.</w:t>
      </w:r>
    </w:p>
    <w:p w14:paraId="6685686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270268D2" w14:textId="77777777" w:rsidR="00956219" w:rsidRPr="005B25A1" w:rsidRDefault="00956219" w:rsidP="00956219">
      <w:pPr>
        <w:keepNext/>
        <w:keepLines/>
        <w:rPr>
          <w:b/>
          <w:bCs/>
        </w:rPr>
      </w:pPr>
      <w:r w:rsidRPr="005B25A1">
        <w:rPr>
          <w:b/>
          <w:bCs/>
        </w:rPr>
        <w:t>Convenor comment:</w:t>
      </w:r>
    </w:p>
    <w:p w14:paraId="227C0560" w14:textId="77777777" w:rsidR="00956219" w:rsidRPr="005B25A1" w:rsidRDefault="00956219" w:rsidP="00956219">
      <w:pPr>
        <w:keepNext/>
        <w:keepLines/>
      </w:pPr>
      <w:r w:rsidRPr="005B25A1">
        <w:t>Merge into S2-2508857.</w:t>
      </w:r>
    </w:p>
    <w:p w14:paraId="0AE6F97D" w14:textId="77777777" w:rsidR="00956219" w:rsidRPr="005B25A1" w:rsidRDefault="00956219" w:rsidP="00956219">
      <w:pPr>
        <w:keepNext/>
        <w:keepLines/>
        <w:rPr>
          <w:b/>
          <w:bCs/>
        </w:rPr>
      </w:pPr>
      <w:r w:rsidRPr="005B25A1">
        <w:rPr>
          <w:b/>
          <w:bCs/>
        </w:rPr>
        <w:t>Parallel discussion:</w:t>
      </w:r>
    </w:p>
    <w:p w14:paraId="59FDDA12" w14:textId="77777777" w:rsidR="00956219" w:rsidRPr="005B25A1" w:rsidRDefault="00956219" w:rsidP="00956219">
      <w:pPr>
        <w:keepNext/>
        <w:keepLines/>
      </w:pPr>
      <w:r w:rsidRPr="005B25A1">
        <w:t>Merged.</w:t>
      </w:r>
    </w:p>
    <w:p w14:paraId="7AA3BE13" w14:textId="77777777" w:rsidR="00956219" w:rsidRPr="00EB0339" w:rsidRDefault="00956219" w:rsidP="00956219">
      <w:r w:rsidRPr="005B25A1">
        <w:rPr>
          <w:b/>
          <w:bCs/>
        </w:rPr>
        <w:t>Status:</w:t>
      </w:r>
      <w:r>
        <w:t xml:space="preserve"> </w:t>
      </w:r>
      <w:r>
        <w:rPr>
          <w:color w:val="0000FF"/>
        </w:rPr>
        <w:t>Merged</w:t>
      </w:r>
      <w:r>
        <w:t>.</w:t>
      </w:r>
    </w:p>
    <w:p w14:paraId="76BFE16D" w14:textId="77777777" w:rsidR="00956219" w:rsidRPr="00EB0339" w:rsidRDefault="00956219" w:rsidP="00956219"/>
    <w:p w14:paraId="3A37FC9F" w14:textId="77777777" w:rsidR="00956219" w:rsidRDefault="00956219" w:rsidP="00956219">
      <w:pPr>
        <w:pStyle w:val="NormTop"/>
      </w:pPr>
      <w:r>
        <w:rPr>
          <w:color w:val="0000FF"/>
        </w:rPr>
        <w:t>S2-2509178</w:t>
      </w:r>
      <w:r w:rsidRPr="00D53282">
        <w:t xml:space="preserve"> </w:t>
      </w:r>
      <w:r>
        <w:t>(P-CR) 23.700-14: Conclusions for KI#4 Sensing Data and the Associated Information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on KI#4: Sensing Data and the Associated Information Collection and Transport.</w:t>
      </w:r>
    </w:p>
    <w:p w14:paraId="10E33A81"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78481910" w14:textId="77777777" w:rsidR="00956219" w:rsidRPr="005B25A1" w:rsidRDefault="00956219" w:rsidP="00956219">
      <w:pPr>
        <w:keepNext/>
        <w:keepLines/>
        <w:rPr>
          <w:b/>
          <w:bCs/>
        </w:rPr>
      </w:pPr>
      <w:r w:rsidRPr="005B25A1">
        <w:rPr>
          <w:b/>
          <w:bCs/>
        </w:rPr>
        <w:t>Convenor comment:</w:t>
      </w:r>
    </w:p>
    <w:p w14:paraId="00F66F7B" w14:textId="77777777" w:rsidR="00956219" w:rsidRPr="005B25A1" w:rsidRDefault="00956219" w:rsidP="00956219">
      <w:pPr>
        <w:keepNext/>
        <w:keepLines/>
      </w:pPr>
      <w:r w:rsidRPr="005B25A1">
        <w:t>Merge into S2-2508857.</w:t>
      </w:r>
    </w:p>
    <w:p w14:paraId="091F6E1F" w14:textId="77777777" w:rsidR="00956219" w:rsidRPr="005B25A1" w:rsidRDefault="00956219" w:rsidP="00956219">
      <w:pPr>
        <w:keepNext/>
        <w:keepLines/>
        <w:rPr>
          <w:b/>
          <w:bCs/>
        </w:rPr>
      </w:pPr>
      <w:r w:rsidRPr="005B25A1">
        <w:rPr>
          <w:b/>
          <w:bCs/>
        </w:rPr>
        <w:t>Parallel discussion:</w:t>
      </w:r>
    </w:p>
    <w:p w14:paraId="15D043BA" w14:textId="77777777" w:rsidR="00956219" w:rsidRPr="005B25A1" w:rsidRDefault="00956219" w:rsidP="00956219">
      <w:pPr>
        <w:keepNext/>
        <w:keepLines/>
      </w:pPr>
      <w:r w:rsidRPr="005B25A1">
        <w:t>Merged.</w:t>
      </w:r>
    </w:p>
    <w:p w14:paraId="71C2F8D7" w14:textId="77777777" w:rsidR="00956219" w:rsidRPr="00EB0339" w:rsidRDefault="00956219" w:rsidP="00956219">
      <w:r w:rsidRPr="005B25A1">
        <w:rPr>
          <w:b/>
          <w:bCs/>
        </w:rPr>
        <w:t>Status:</w:t>
      </w:r>
      <w:r>
        <w:t xml:space="preserve"> </w:t>
      </w:r>
      <w:r>
        <w:rPr>
          <w:color w:val="0000FF"/>
        </w:rPr>
        <w:t>Merged</w:t>
      </w:r>
      <w:r>
        <w:t>.</w:t>
      </w:r>
    </w:p>
    <w:p w14:paraId="5FD1567D" w14:textId="77777777" w:rsidR="00956219" w:rsidRPr="00EB0339" w:rsidRDefault="00956219" w:rsidP="00956219"/>
    <w:p w14:paraId="7CEFDDBC" w14:textId="77777777" w:rsidR="00956219" w:rsidRDefault="00956219" w:rsidP="00956219">
      <w:pPr>
        <w:pStyle w:val="NormTop"/>
      </w:pPr>
      <w:r>
        <w:rPr>
          <w:color w:val="0000FF"/>
        </w:rPr>
        <w:t>S2-2509198</w:t>
      </w:r>
      <w:r w:rsidRPr="00D53282">
        <w:t xml:space="preserve"> </w:t>
      </w:r>
      <w:r>
        <w:t xml:space="preserve">(P-CR) 23.700-14: Interim agreements for </w:t>
      </w:r>
      <w:proofErr w:type="spellStart"/>
      <w:r>
        <w:t>FS_Sensing_ARC</w:t>
      </w:r>
      <w:proofErr w:type="spellEnd"/>
      <w:r>
        <w:t xml:space="preserve"> KI#4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KI#4 of ISAC study.</w:t>
      </w:r>
    </w:p>
    <w:p w14:paraId="191A7DD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S2-2509416</w:t>
      </w:r>
      <w:r>
        <w:t>.</w:t>
      </w:r>
    </w:p>
    <w:p w14:paraId="285992F8" w14:textId="77777777" w:rsidR="00956219" w:rsidRPr="005B25A1" w:rsidRDefault="00956219" w:rsidP="00956219">
      <w:pPr>
        <w:keepNext/>
        <w:keepLines/>
        <w:rPr>
          <w:b/>
          <w:bCs/>
        </w:rPr>
      </w:pPr>
      <w:r w:rsidRPr="005B25A1">
        <w:rPr>
          <w:b/>
          <w:bCs/>
        </w:rPr>
        <w:t>Convenor comment:</w:t>
      </w:r>
    </w:p>
    <w:p w14:paraId="0F67F7FB" w14:textId="77777777" w:rsidR="00956219" w:rsidRPr="005B25A1" w:rsidRDefault="00956219" w:rsidP="00956219">
      <w:pPr>
        <w:keepNext/>
        <w:keepLines/>
      </w:pPr>
      <w:r w:rsidRPr="005B25A1">
        <w:t>Merge into S2-2508857.</w:t>
      </w:r>
    </w:p>
    <w:p w14:paraId="22A12164" w14:textId="77777777" w:rsidR="00956219" w:rsidRPr="005B25A1" w:rsidRDefault="00956219" w:rsidP="00956219">
      <w:pPr>
        <w:keepNext/>
        <w:keepLines/>
        <w:rPr>
          <w:b/>
          <w:bCs/>
        </w:rPr>
      </w:pPr>
      <w:r w:rsidRPr="005B25A1">
        <w:rPr>
          <w:b/>
          <w:bCs/>
        </w:rPr>
        <w:t>Parallel discussion:</w:t>
      </w:r>
    </w:p>
    <w:p w14:paraId="1A8ABE91" w14:textId="77777777" w:rsidR="00956219" w:rsidRPr="005B25A1" w:rsidRDefault="00956219" w:rsidP="00956219">
      <w:pPr>
        <w:keepNext/>
        <w:keepLines/>
      </w:pPr>
      <w:r w:rsidRPr="005B25A1">
        <w:t>Merged.</w:t>
      </w:r>
    </w:p>
    <w:p w14:paraId="57BD6DDB" w14:textId="77777777" w:rsidR="00956219" w:rsidRPr="00EB0339" w:rsidRDefault="00956219" w:rsidP="00956219">
      <w:r w:rsidRPr="005B25A1">
        <w:rPr>
          <w:b/>
          <w:bCs/>
        </w:rPr>
        <w:t>Status:</w:t>
      </w:r>
      <w:r>
        <w:t xml:space="preserve"> </w:t>
      </w:r>
      <w:r>
        <w:rPr>
          <w:color w:val="0000FF"/>
        </w:rPr>
        <w:t>Merged</w:t>
      </w:r>
      <w:r>
        <w:t>.</w:t>
      </w:r>
    </w:p>
    <w:p w14:paraId="192C58B5" w14:textId="77777777" w:rsidR="00956219" w:rsidRPr="00EB0339" w:rsidRDefault="00956219" w:rsidP="00956219"/>
    <w:p w14:paraId="5553CBAE" w14:textId="77777777" w:rsidR="00956219" w:rsidRDefault="00956219" w:rsidP="00956219">
      <w:pPr>
        <w:pStyle w:val="NormTop"/>
      </w:pPr>
      <w:r>
        <w:rPr>
          <w:color w:val="0000FF"/>
        </w:rPr>
        <w:t>S2-2509138</w:t>
      </w:r>
      <w:r w:rsidRPr="00D53282">
        <w:t xml:space="preserve"> </w:t>
      </w:r>
      <w:r>
        <w:t xml:space="preserve">(P-CR) 23.700-14: Interim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0AB9A755" w14:textId="77777777" w:rsidR="00956219" w:rsidRPr="00B81031" w:rsidRDefault="00956219" w:rsidP="00956219">
      <w:pPr>
        <w:keepNext/>
        <w:keepLines/>
        <w:rPr>
          <w:i/>
        </w:rPr>
      </w:pPr>
      <w:r w:rsidRPr="00B81031">
        <w:rPr>
          <w:b/>
          <w:bCs/>
          <w:i/>
        </w:rPr>
        <w:t>Comment:</w:t>
      </w:r>
      <w:r>
        <w:rPr>
          <w:i/>
        </w:rPr>
        <w:t xml:space="preserve"> LATE DOC: RX 04/10, 07:45. Merged into</w:t>
      </w:r>
      <w:r>
        <w:rPr>
          <w:color w:val="0000FF"/>
        </w:rPr>
        <w:t xml:space="preserve"> S2-2509416</w:t>
      </w:r>
      <w:r>
        <w:t>.</w:t>
      </w:r>
    </w:p>
    <w:p w14:paraId="0F55288C" w14:textId="77777777" w:rsidR="00956219" w:rsidRPr="005B25A1" w:rsidRDefault="00956219" w:rsidP="00956219">
      <w:pPr>
        <w:keepNext/>
        <w:keepLines/>
        <w:rPr>
          <w:b/>
          <w:bCs/>
        </w:rPr>
      </w:pPr>
      <w:r w:rsidRPr="005B25A1">
        <w:rPr>
          <w:b/>
          <w:bCs/>
        </w:rPr>
        <w:t>Convenor comment:</w:t>
      </w:r>
    </w:p>
    <w:p w14:paraId="51012CF8" w14:textId="77777777" w:rsidR="00956219" w:rsidRPr="005B25A1" w:rsidRDefault="00956219" w:rsidP="00956219">
      <w:pPr>
        <w:keepNext/>
        <w:keepLines/>
      </w:pPr>
      <w:r w:rsidRPr="005B25A1">
        <w:t>Merge into S2-2508857.</w:t>
      </w:r>
    </w:p>
    <w:p w14:paraId="35270315" w14:textId="77777777" w:rsidR="00956219" w:rsidRPr="005B25A1" w:rsidRDefault="00956219" w:rsidP="00956219">
      <w:pPr>
        <w:keepNext/>
        <w:keepLines/>
        <w:rPr>
          <w:b/>
          <w:bCs/>
        </w:rPr>
      </w:pPr>
      <w:r w:rsidRPr="005B25A1">
        <w:rPr>
          <w:b/>
          <w:bCs/>
        </w:rPr>
        <w:t>Parallel discussion:</w:t>
      </w:r>
    </w:p>
    <w:p w14:paraId="34AE0011" w14:textId="77777777" w:rsidR="00956219" w:rsidRPr="005B25A1" w:rsidRDefault="00956219" w:rsidP="00956219">
      <w:pPr>
        <w:keepNext/>
        <w:keepLines/>
      </w:pPr>
      <w:r w:rsidRPr="005B25A1">
        <w:t>Merged.</w:t>
      </w:r>
    </w:p>
    <w:p w14:paraId="124551F0" w14:textId="77777777" w:rsidR="00956219" w:rsidRPr="00EB0339" w:rsidRDefault="00956219" w:rsidP="00956219">
      <w:r w:rsidRPr="005B25A1">
        <w:rPr>
          <w:b/>
          <w:bCs/>
        </w:rPr>
        <w:t>Status:</w:t>
      </w:r>
      <w:r>
        <w:t xml:space="preserve"> </w:t>
      </w:r>
      <w:r>
        <w:rPr>
          <w:color w:val="0000FF"/>
        </w:rPr>
        <w:t>Merged</w:t>
      </w:r>
      <w:r>
        <w:t>.</w:t>
      </w:r>
    </w:p>
    <w:p w14:paraId="08651BCA" w14:textId="77777777" w:rsidR="00956219" w:rsidRPr="00EB0339" w:rsidRDefault="00956219" w:rsidP="00956219"/>
    <w:p w14:paraId="29E7BF52"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KI#5</w:t>
      </w:r>
    </w:p>
    <w:p w14:paraId="3AA36356" w14:textId="77777777" w:rsidR="00956219" w:rsidRDefault="00956219" w:rsidP="00956219">
      <w:pPr>
        <w:pStyle w:val="NormTop"/>
      </w:pPr>
      <w:r>
        <w:rPr>
          <w:color w:val="0000FF"/>
        </w:rPr>
        <w:t>S2-2508364</w:t>
      </w:r>
      <w:r w:rsidRPr="00D53282">
        <w:t xml:space="preserve"> </w:t>
      </w:r>
      <w:r>
        <w:t>(P-CR) 23.700-14: Proposed agreement of principles for Key Issues 5.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KI#5.</w:t>
      </w:r>
    </w:p>
    <w:p w14:paraId="2926BD13" w14:textId="77777777" w:rsidR="00956219" w:rsidRPr="005B25A1" w:rsidRDefault="00956219" w:rsidP="00956219">
      <w:pPr>
        <w:keepNext/>
        <w:keepLines/>
        <w:rPr>
          <w:b/>
          <w:bCs/>
        </w:rPr>
      </w:pPr>
      <w:r w:rsidRPr="005B25A1">
        <w:rPr>
          <w:b/>
          <w:bCs/>
        </w:rPr>
        <w:t>Convenor comment:</w:t>
      </w:r>
    </w:p>
    <w:p w14:paraId="4E304BC8" w14:textId="77777777" w:rsidR="00956219" w:rsidRPr="005B25A1" w:rsidRDefault="00956219" w:rsidP="00956219">
      <w:pPr>
        <w:keepNext/>
        <w:keepLines/>
      </w:pPr>
      <w:r w:rsidRPr="005B25A1">
        <w:t>Handle.</w:t>
      </w:r>
    </w:p>
    <w:p w14:paraId="2DD8153E" w14:textId="77777777" w:rsidR="00956219" w:rsidRPr="005B25A1" w:rsidRDefault="00956219" w:rsidP="00956219">
      <w:pPr>
        <w:keepNext/>
        <w:keepLines/>
        <w:rPr>
          <w:b/>
          <w:bCs/>
        </w:rPr>
      </w:pPr>
      <w:r w:rsidRPr="005B25A1">
        <w:rPr>
          <w:b/>
          <w:bCs/>
        </w:rPr>
        <w:t>Plenary Discussion:</w:t>
      </w:r>
    </w:p>
    <w:p w14:paraId="55B3C057" w14:textId="77777777" w:rsidR="00956219" w:rsidRPr="005B25A1" w:rsidRDefault="00956219" w:rsidP="00956219">
      <w:pPr>
        <w:keepNext/>
        <w:keepLines/>
      </w:pPr>
      <w:r>
        <w:rPr>
          <w:color w:val="0000FF"/>
        </w:rPr>
        <w:t>Not handled</w:t>
      </w:r>
      <w:r>
        <w:t>.</w:t>
      </w:r>
    </w:p>
    <w:p w14:paraId="6BE6BB1F" w14:textId="77777777" w:rsidR="00956219" w:rsidRPr="00EB0339" w:rsidRDefault="00956219" w:rsidP="00956219">
      <w:r w:rsidRPr="005B25A1">
        <w:rPr>
          <w:b/>
          <w:bCs/>
        </w:rPr>
        <w:t>Status:</w:t>
      </w:r>
      <w:r>
        <w:t xml:space="preserve"> </w:t>
      </w:r>
      <w:r>
        <w:rPr>
          <w:color w:val="0000FF"/>
        </w:rPr>
        <w:t>Not handled</w:t>
      </w:r>
      <w:r>
        <w:t>.</w:t>
      </w:r>
    </w:p>
    <w:p w14:paraId="0DA57539" w14:textId="77777777" w:rsidR="00956219" w:rsidRPr="00EB0339" w:rsidRDefault="00956219" w:rsidP="00956219"/>
    <w:p w14:paraId="1F8EC0FC" w14:textId="77777777" w:rsidR="00956219" w:rsidRDefault="00956219" w:rsidP="00956219">
      <w:pPr>
        <w:pStyle w:val="NormTop"/>
      </w:pPr>
      <w:r>
        <w:rPr>
          <w:color w:val="0000FF"/>
        </w:rPr>
        <w:t>S2-2508240</w:t>
      </w:r>
      <w:r w:rsidRPr="00D53282">
        <w:t xml:space="preserve"> </w:t>
      </w:r>
      <w:r>
        <w:t xml:space="preserve">(P-CR) 23.700-14: KI#5: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KI#5 on Sensing Result Exposure is proposed in this document.</w:t>
      </w:r>
    </w:p>
    <w:p w14:paraId="428E3CA4" w14:textId="77777777" w:rsidR="00956219" w:rsidRPr="005B25A1" w:rsidRDefault="00956219" w:rsidP="00956219">
      <w:pPr>
        <w:keepNext/>
        <w:keepLines/>
        <w:rPr>
          <w:b/>
          <w:bCs/>
        </w:rPr>
      </w:pPr>
      <w:r w:rsidRPr="005B25A1">
        <w:rPr>
          <w:b/>
          <w:bCs/>
        </w:rPr>
        <w:t>Plenary Discussion:</w:t>
      </w:r>
    </w:p>
    <w:p w14:paraId="65B94926" w14:textId="77777777" w:rsidR="00956219" w:rsidRPr="005B25A1" w:rsidRDefault="00956219" w:rsidP="00956219">
      <w:pPr>
        <w:keepNext/>
        <w:keepLines/>
      </w:pPr>
      <w:r>
        <w:rPr>
          <w:color w:val="0000FF"/>
        </w:rPr>
        <w:t>Not handled</w:t>
      </w:r>
      <w:r>
        <w:t>.</w:t>
      </w:r>
    </w:p>
    <w:p w14:paraId="10383463" w14:textId="77777777" w:rsidR="00956219" w:rsidRPr="00EB0339" w:rsidRDefault="00956219" w:rsidP="00956219">
      <w:r w:rsidRPr="005B25A1">
        <w:rPr>
          <w:b/>
          <w:bCs/>
        </w:rPr>
        <w:t>Status:</w:t>
      </w:r>
      <w:r>
        <w:t xml:space="preserve"> </w:t>
      </w:r>
      <w:r>
        <w:rPr>
          <w:color w:val="0000FF"/>
        </w:rPr>
        <w:t>Not handled</w:t>
      </w:r>
      <w:r>
        <w:t>.</w:t>
      </w:r>
    </w:p>
    <w:p w14:paraId="573E7DEC" w14:textId="77777777" w:rsidR="00956219" w:rsidRPr="00EB0339" w:rsidRDefault="00956219" w:rsidP="00956219"/>
    <w:p w14:paraId="1371BD46" w14:textId="77777777" w:rsidR="00956219" w:rsidRDefault="00956219" w:rsidP="00956219">
      <w:pPr>
        <w:pStyle w:val="NormTop"/>
      </w:pPr>
      <w:r>
        <w:rPr>
          <w:color w:val="0000FF"/>
        </w:rPr>
        <w:t>S2-2508281</w:t>
      </w:r>
      <w:r w:rsidRPr="00D53282">
        <w:t xml:space="preserve"> </w:t>
      </w:r>
      <w:r>
        <w:t>(P-CR) 23.700-14: Proposal on Interim agreements for KI#5.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KI#5 for the </w:t>
      </w:r>
      <w:proofErr w:type="spellStart"/>
      <w:r>
        <w:t>FS_Sensing_ARC</w:t>
      </w:r>
      <w:proofErr w:type="spellEnd"/>
      <w:r>
        <w:t xml:space="preserve"> TR 23.700-14.</w:t>
      </w:r>
    </w:p>
    <w:p w14:paraId="0D76E78C" w14:textId="77777777" w:rsidR="00956219" w:rsidRPr="005B25A1" w:rsidRDefault="00956219" w:rsidP="00956219">
      <w:pPr>
        <w:keepNext/>
        <w:keepLines/>
        <w:rPr>
          <w:b/>
          <w:bCs/>
        </w:rPr>
      </w:pPr>
      <w:r w:rsidRPr="005B25A1">
        <w:rPr>
          <w:b/>
          <w:bCs/>
        </w:rPr>
        <w:t>Plenary Discussion:</w:t>
      </w:r>
    </w:p>
    <w:p w14:paraId="259D936B" w14:textId="77777777" w:rsidR="00956219" w:rsidRPr="005B25A1" w:rsidRDefault="00956219" w:rsidP="00956219">
      <w:pPr>
        <w:keepNext/>
        <w:keepLines/>
      </w:pPr>
      <w:r>
        <w:rPr>
          <w:color w:val="0000FF"/>
        </w:rPr>
        <w:t>Not handled</w:t>
      </w:r>
      <w:r>
        <w:t>.</w:t>
      </w:r>
    </w:p>
    <w:p w14:paraId="292D3422" w14:textId="77777777" w:rsidR="00956219" w:rsidRPr="00EB0339" w:rsidRDefault="00956219" w:rsidP="00956219">
      <w:r w:rsidRPr="005B25A1">
        <w:rPr>
          <w:b/>
          <w:bCs/>
        </w:rPr>
        <w:t>Status:</w:t>
      </w:r>
      <w:r>
        <w:t xml:space="preserve"> </w:t>
      </w:r>
      <w:r>
        <w:rPr>
          <w:color w:val="0000FF"/>
        </w:rPr>
        <w:t>Not handled</w:t>
      </w:r>
      <w:r>
        <w:t>.</w:t>
      </w:r>
    </w:p>
    <w:p w14:paraId="4635C209" w14:textId="77777777" w:rsidR="00956219" w:rsidRPr="00EB0339" w:rsidRDefault="00956219" w:rsidP="00956219"/>
    <w:p w14:paraId="1761AA44" w14:textId="77777777" w:rsidR="00956219" w:rsidRDefault="00956219" w:rsidP="00956219">
      <w:pPr>
        <w:pStyle w:val="NormTop"/>
      </w:pPr>
      <w:r>
        <w:rPr>
          <w:color w:val="0000FF"/>
        </w:rPr>
        <w:t>S2-2508286</w:t>
      </w:r>
      <w:r w:rsidRPr="00D53282">
        <w:t xml:space="preserve"> </w:t>
      </w:r>
      <w:r>
        <w:t>(P-CR) 23.700-14: KI#5: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KI#5.</w:t>
      </w:r>
    </w:p>
    <w:p w14:paraId="18CDA1C3" w14:textId="77777777" w:rsidR="00956219" w:rsidRPr="005B25A1" w:rsidRDefault="00956219" w:rsidP="00956219">
      <w:pPr>
        <w:keepNext/>
        <w:keepLines/>
        <w:rPr>
          <w:b/>
          <w:bCs/>
        </w:rPr>
      </w:pPr>
      <w:r w:rsidRPr="005B25A1">
        <w:rPr>
          <w:b/>
          <w:bCs/>
        </w:rPr>
        <w:t>Plenary Discussion:</w:t>
      </w:r>
    </w:p>
    <w:p w14:paraId="23C36C04" w14:textId="77777777" w:rsidR="00956219" w:rsidRPr="005B25A1" w:rsidRDefault="00956219" w:rsidP="00956219">
      <w:pPr>
        <w:keepNext/>
        <w:keepLines/>
      </w:pPr>
      <w:r>
        <w:rPr>
          <w:color w:val="0000FF"/>
        </w:rPr>
        <w:t>Not handled</w:t>
      </w:r>
      <w:r>
        <w:t>.</w:t>
      </w:r>
    </w:p>
    <w:p w14:paraId="1B139572" w14:textId="77777777" w:rsidR="00956219" w:rsidRPr="00EB0339" w:rsidRDefault="00956219" w:rsidP="00956219">
      <w:r w:rsidRPr="005B25A1">
        <w:rPr>
          <w:b/>
          <w:bCs/>
        </w:rPr>
        <w:t>Status:</w:t>
      </w:r>
      <w:r>
        <w:t xml:space="preserve"> </w:t>
      </w:r>
      <w:r>
        <w:rPr>
          <w:color w:val="0000FF"/>
        </w:rPr>
        <w:t>Not handled</w:t>
      </w:r>
      <w:r>
        <w:t>.</w:t>
      </w:r>
    </w:p>
    <w:p w14:paraId="5958EE89" w14:textId="77777777" w:rsidR="00956219" w:rsidRPr="00EB0339" w:rsidRDefault="00956219" w:rsidP="00956219"/>
    <w:p w14:paraId="43C3D97B" w14:textId="77777777" w:rsidR="00956219" w:rsidRDefault="00956219" w:rsidP="00956219">
      <w:pPr>
        <w:pStyle w:val="NormTop"/>
      </w:pPr>
      <w:r>
        <w:rPr>
          <w:color w:val="0000FF"/>
        </w:rPr>
        <w:t>S2-2508467</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interim agreements for </w:t>
      </w:r>
      <w:proofErr w:type="spellStart"/>
      <w:r>
        <w:t>Sensing_ARC</w:t>
      </w:r>
      <w:proofErr w:type="spellEnd"/>
      <w:r>
        <w:t xml:space="preserve"> / Rel-20.</w:t>
      </w:r>
    </w:p>
    <w:p w14:paraId="4B7B2A1C" w14:textId="77777777" w:rsidR="00956219" w:rsidRPr="005B25A1" w:rsidRDefault="00956219" w:rsidP="00956219">
      <w:pPr>
        <w:keepNext/>
        <w:keepLines/>
        <w:rPr>
          <w:b/>
          <w:bCs/>
        </w:rPr>
      </w:pPr>
      <w:r w:rsidRPr="005B25A1">
        <w:rPr>
          <w:b/>
          <w:bCs/>
        </w:rPr>
        <w:t>Plenary Discussion:</w:t>
      </w:r>
    </w:p>
    <w:p w14:paraId="4F0B59A0" w14:textId="77777777" w:rsidR="00956219" w:rsidRPr="005B25A1" w:rsidRDefault="00956219" w:rsidP="00956219">
      <w:pPr>
        <w:keepNext/>
        <w:keepLines/>
      </w:pPr>
      <w:r>
        <w:rPr>
          <w:color w:val="0000FF"/>
        </w:rPr>
        <w:t>Not handled</w:t>
      </w:r>
      <w:r>
        <w:t>.</w:t>
      </w:r>
    </w:p>
    <w:p w14:paraId="017A26B8" w14:textId="77777777" w:rsidR="00956219" w:rsidRPr="00EB0339" w:rsidRDefault="00956219" w:rsidP="00956219">
      <w:r w:rsidRPr="005B25A1">
        <w:rPr>
          <w:b/>
          <w:bCs/>
        </w:rPr>
        <w:t>Status:</w:t>
      </w:r>
      <w:r>
        <w:t xml:space="preserve"> </w:t>
      </w:r>
      <w:r>
        <w:rPr>
          <w:color w:val="0000FF"/>
        </w:rPr>
        <w:t>Not handled</w:t>
      </w:r>
      <w:r>
        <w:t>.</w:t>
      </w:r>
    </w:p>
    <w:p w14:paraId="462C2148" w14:textId="77777777" w:rsidR="00956219" w:rsidRPr="00EB0339" w:rsidRDefault="00956219" w:rsidP="00956219"/>
    <w:p w14:paraId="2605A917" w14:textId="77777777" w:rsidR="00956219" w:rsidRDefault="00956219" w:rsidP="00956219">
      <w:pPr>
        <w:pStyle w:val="NormTop"/>
      </w:pPr>
      <w:r>
        <w:rPr>
          <w:color w:val="0000FF"/>
        </w:rPr>
        <w:t>S2-2508768</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analyses candidate solutions for sensing result exposure (Sol#1, 2, 3, 19, 23, 27 33, 37) and proposes agreed principles for KI#5 in TR 23.700-14.</w:t>
      </w:r>
    </w:p>
    <w:p w14:paraId="4234A5CE" w14:textId="77777777" w:rsidR="00956219" w:rsidRPr="005B25A1" w:rsidRDefault="00956219" w:rsidP="00956219">
      <w:pPr>
        <w:keepNext/>
        <w:keepLines/>
        <w:rPr>
          <w:b/>
          <w:bCs/>
        </w:rPr>
      </w:pPr>
      <w:r w:rsidRPr="005B25A1">
        <w:rPr>
          <w:b/>
          <w:bCs/>
        </w:rPr>
        <w:t>Convenor comment:</w:t>
      </w:r>
    </w:p>
    <w:p w14:paraId="78C9B07E" w14:textId="77777777" w:rsidR="00956219" w:rsidRPr="005B25A1" w:rsidRDefault="00956219" w:rsidP="00956219">
      <w:pPr>
        <w:keepNext/>
        <w:keepLines/>
      </w:pPr>
      <w:r w:rsidRPr="005B25A1">
        <w:t>Merge into S2-2508364.</w:t>
      </w:r>
    </w:p>
    <w:p w14:paraId="6C84B7C0" w14:textId="77777777" w:rsidR="00956219" w:rsidRPr="005B25A1" w:rsidRDefault="00956219" w:rsidP="00956219">
      <w:pPr>
        <w:keepNext/>
        <w:keepLines/>
        <w:rPr>
          <w:b/>
          <w:bCs/>
        </w:rPr>
      </w:pPr>
      <w:r w:rsidRPr="005B25A1">
        <w:rPr>
          <w:b/>
          <w:bCs/>
        </w:rPr>
        <w:t>Plenary Discussion:</w:t>
      </w:r>
    </w:p>
    <w:p w14:paraId="3A8A22D5" w14:textId="77777777" w:rsidR="00956219" w:rsidRPr="005B25A1" w:rsidRDefault="00956219" w:rsidP="00956219">
      <w:pPr>
        <w:keepNext/>
        <w:keepLines/>
      </w:pPr>
      <w:r>
        <w:rPr>
          <w:color w:val="0000FF"/>
        </w:rPr>
        <w:t>Not handled</w:t>
      </w:r>
      <w:r>
        <w:t>.</w:t>
      </w:r>
    </w:p>
    <w:p w14:paraId="60671660" w14:textId="77777777" w:rsidR="00956219" w:rsidRPr="00EB0339" w:rsidRDefault="00956219" w:rsidP="00956219">
      <w:r w:rsidRPr="005B25A1">
        <w:rPr>
          <w:b/>
          <w:bCs/>
        </w:rPr>
        <w:t>Status:</w:t>
      </w:r>
      <w:r>
        <w:t xml:space="preserve"> </w:t>
      </w:r>
      <w:r>
        <w:rPr>
          <w:color w:val="0000FF"/>
        </w:rPr>
        <w:t>Not handled</w:t>
      </w:r>
      <w:r>
        <w:t>.</w:t>
      </w:r>
    </w:p>
    <w:p w14:paraId="6DD24846" w14:textId="77777777" w:rsidR="00956219" w:rsidRPr="00EB0339" w:rsidRDefault="00956219" w:rsidP="00956219"/>
    <w:p w14:paraId="372B98BF" w14:textId="77777777" w:rsidR="00956219" w:rsidRDefault="00956219" w:rsidP="00956219">
      <w:pPr>
        <w:pStyle w:val="NormTop"/>
      </w:pPr>
      <w:r>
        <w:rPr>
          <w:color w:val="0000FF"/>
        </w:rPr>
        <w:t>S2-2508816</w:t>
      </w:r>
      <w:r w:rsidRPr="00D53282">
        <w:t xml:space="preserve"> </w:t>
      </w:r>
      <w:r>
        <w:t>(P-CR) 23.700-14: Proposal for Interim Agreements on KI#5.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KI#5.</w:t>
      </w:r>
    </w:p>
    <w:p w14:paraId="1E8F9FD8" w14:textId="77777777" w:rsidR="00956219" w:rsidRPr="005B25A1" w:rsidRDefault="00956219" w:rsidP="00956219">
      <w:pPr>
        <w:keepNext/>
        <w:keepLines/>
        <w:rPr>
          <w:b/>
          <w:bCs/>
        </w:rPr>
      </w:pPr>
      <w:r w:rsidRPr="005B25A1">
        <w:rPr>
          <w:b/>
          <w:bCs/>
        </w:rPr>
        <w:t>Convenor comment:</w:t>
      </w:r>
    </w:p>
    <w:p w14:paraId="06F3EDC0" w14:textId="77777777" w:rsidR="00956219" w:rsidRPr="005B25A1" w:rsidRDefault="00956219" w:rsidP="00956219">
      <w:pPr>
        <w:keepNext/>
        <w:keepLines/>
      </w:pPr>
      <w:r w:rsidRPr="005B25A1">
        <w:t>Merge into S2-2508364.</w:t>
      </w:r>
    </w:p>
    <w:p w14:paraId="56F48EC7" w14:textId="77777777" w:rsidR="00956219" w:rsidRPr="005B25A1" w:rsidRDefault="00956219" w:rsidP="00956219">
      <w:pPr>
        <w:keepNext/>
        <w:keepLines/>
        <w:rPr>
          <w:b/>
          <w:bCs/>
        </w:rPr>
      </w:pPr>
      <w:r w:rsidRPr="005B25A1">
        <w:rPr>
          <w:b/>
          <w:bCs/>
        </w:rPr>
        <w:t>Plenary Discussion:</w:t>
      </w:r>
    </w:p>
    <w:p w14:paraId="7F1652B0" w14:textId="77777777" w:rsidR="00956219" w:rsidRPr="005B25A1" w:rsidRDefault="00956219" w:rsidP="00956219">
      <w:pPr>
        <w:keepNext/>
        <w:keepLines/>
      </w:pPr>
      <w:r>
        <w:rPr>
          <w:color w:val="0000FF"/>
        </w:rPr>
        <w:t>Not handled</w:t>
      </w:r>
      <w:r>
        <w:t>.</w:t>
      </w:r>
    </w:p>
    <w:p w14:paraId="166F2772" w14:textId="77777777" w:rsidR="00956219" w:rsidRPr="00EB0339" w:rsidRDefault="00956219" w:rsidP="00956219">
      <w:r w:rsidRPr="005B25A1">
        <w:rPr>
          <w:b/>
          <w:bCs/>
        </w:rPr>
        <w:t>Status:</w:t>
      </w:r>
      <w:r>
        <w:t xml:space="preserve"> </w:t>
      </w:r>
      <w:r>
        <w:rPr>
          <w:color w:val="0000FF"/>
        </w:rPr>
        <w:t>Not handled</w:t>
      </w:r>
      <w:r>
        <w:t>.</w:t>
      </w:r>
    </w:p>
    <w:p w14:paraId="4148FD7B" w14:textId="77777777" w:rsidR="00956219" w:rsidRPr="00EB0339" w:rsidRDefault="00956219" w:rsidP="00956219"/>
    <w:p w14:paraId="283132F3" w14:textId="77777777" w:rsidR="00956219" w:rsidRDefault="00956219" w:rsidP="00956219">
      <w:pPr>
        <w:pStyle w:val="NormTop"/>
      </w:pPr>
      <w:r>
        <w:rPr>
          <w:color w:val="0000FF"/>
        </w:rPr>
        <w:t>S2-2508832</w:t>
      </w:r>
      <w:r w:rsidRPr="00D53282">
        <w:t xml:space="preserve"> </w:t>
      </w:r>
      <w:r>
        <w:t>(P-CR) 23.700-14: KI#5 Sensing Result Exposure,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issue#5 and give an interim conclusion proposal.</w:t>
      </w:r>
    </w:p>
    <w:p w14:paraId="027C50E6" w14:textId="77777777" w:rsidR="00956219" w:rsidRPr="005B25A1" w:rsidRDefault="00956219" w:rsidP="00956219">
      <w:pPr>
        <w:keepNext/>
        <w:keepLines/>
        <w:rPr>
          <w:b/>
          <w:bCs/>
        </w:rPr>
      </w:pPr>
      <w:r w:rsidRPr="005B25A1">
        <w:rPr>
          <w:b/>
          <w:bCs/>
        </w:rPr>
        <w:t>Convenor comment:</w:t>
      </w:r>
    </w:p>
    <w:p w14:paraId="76383901" w14:textId="77777777" w:rsidR="00956219" w:rsidRPr="005B25A1" w:rsidRDefault="00956219" w:rsidP="00956219">
      <w:pPr>
        <w:keepNext/>
        <w:keepLines/>
      </w:pPr>
      <w:r w:rsidRPr="005B25A1">
        <w:t>Merge into S2-2508364.</w:t>
      </w:r>
    </w:p>
    <w:p w14:paraId="65EFD712" w14:textId="77777777" w:rsidR="00956219" w:rsidRPr="005B25A1" w:rsidRDefault="00956219" w:rsidP="00956219">
      <w:pPr>
        <w:keepNext/>
        <w:keepLines/>
        <w:rPr>
          <w:b/>
          <w:bCs/>
        </w:rPr>
      </w:pPr>
      <w:r w:rsidRPr="005B25A1">
        <w:rPr>
          <w:b/>
          <w:bCs/>
        </w:rPr>
        <w:t>Plenary Discussion:</w:t>
      </w:r>
    </w:p>
    <w:p w14:paraId="3D1ABA1C" w14:textId="77777777" w:rsidR="00956219" w:rsidRPr="005B25A1" w:rsidRDefault="00956219" w:rsidP="00956219">
      <w:pPr>
        <w:keepNext/>
        <w:keepLines/>
      </w:pPr>
      <w:r>
        <w:rPr>
          <w:color w:val="0000FF"/>
        </w:rPr>
        <w:t>Not handled</w:t>
      </w:r>
      <w:r>
        <w:t>.</w:t>
      </w:r>
    </w:p>
    <w:p w14:paraId="4562A594" w14:textId="77777777" w:rsidR="00956219" w:rsidRPr="00EB0339" w:rsidRDefault="00956219" w:rsidP="00956219">
      <w:r w:rsidRPr="005B25A1">
        <w:rPr>
          <w:b/>
          <w:bCs/>
        </w:rPr>
        <w:t>Status:</w:t>
      </w:r>
      <w:r>
        <w:t xml:space="preserve"> </w:t>
      </w:r>
      <w:r>
        <w:rPr>
          <w:color w:val="0000FF"/>
        </w:rPr>
        <w:t>Not handled</w:t>
      </w:r>
      <w:r>
        <w:t>.</w:t>
      </w:r>
    </w:p>
    <w:p w14:paraId="7476FDB2" w14:textId="77777777" w:rsidR="00956219" w:rsidRPr="00EB0339" w:rsidRDefault="00956219" w:rsidP="00956219"/>
    <w:p w14:paraId="13EF9B30" w14:textId="77777777" w:rsidR="00956219" w:rsidRDefault="00956219" w:rsidP="00956219">
      <w:pPr>
        <w:pStyle w:val="NormTop"/>
      </w:pPr>
      <w:r>
        <w:rPr>
          <w:color w:val="0000FF"/>
        </w:rPr>
        <w:t>S2-2508858</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the agreed principles and topics for further consideration for KI#5.</w:t>
      </w:r>
    </w:p>
    <w:p w14:paraId="6A214E49" w14:textId="77777777" w:rsidR="00956219" w:rsidRPr="005B25A1" w:rsidRDefault="00956219" w:rsidP="00956219">
      <w:pPr>
        <w:keepNext/>
        <w:keepLines/>
        <w:rPr>
          <w:b/>
          <w:bCs/>
        </w:rPr>
      </w:pPr>
      <w:r w:rsidRPr="005B25A1">
        <w:rPr>
          <w:b/>
          <w:bCs/>
        </w:rPr>
        <w:t>Convenor comment:</w:t>
      </w:r>
    </w:p>
    <w:p w14:paraId="1AC53C29" w14:textId="77777777" w:rsidR="00956219" w:rsidRPr="005B25A1" w:rsidRDefault="00956219" w:rsidP="00956219">
      <w:pPr>
        <w:keepNext/>
        <w:keepLines/>
      </w:pPr>
      <w:r w:rsidRPr="005B25A1">
        <w:t>Merge into S2-2508364.</w:t>
      </w:r>
    </w:p>
    <w:p w14:paraId="1BA1AB1E" w14:textId="77777777" w:rsidR="00956219" w:rsidRPr="005B25A1" w:rsidRDefault="00956219" w:rsidP="00956219">
      <w:pPr>
        <w:keepNext/>
        <w:keepLines/>
        <w:rPr>
          <w:b/>
          <w:bCs/>
        </w:rPr>
      </w:pPr>
      <w:r w:rsidRPr="005B25A1">
        <w:rPr>
          <w:b/>
          <w:bCs/>
        </w:rPr>
        <w:t>Plenary Discussion:</w:t>
      </w:r>
    </w:p>
    <w:p w14:paraId="242E568C" w14:textId="77777777" w:rsidR="00956219" w:rsidRPr="005B25A1" w:rsidRDefault="00956219" w:rsidP="00956219">
      <w:pPr>
        <w:keepNext/>
        <w:keepLines/>
      </w:pPr>
      <w:r>
        <w:rPr>
          <w:color w:val="0000FF"/>
        </w:rPr>
        <w:t>Not handled</w:t>
      </w:r>
      <w:r>
        <w:t>.</w:t>
      </w:r>
    </w:p>
    <w:p w14:paraId="20BAF8A0" w14:textId="77777777" w:rsidR="00956219" w:rsidRPr="00EB0339" w:rsidRDefault="00956219" w:rsidP="00956219">
      <w:r w:rsidRPr="005B25A1">
        <w:rPr>
          <w:b/>
          <w:bCs/>
        </w:rPr>
        <w:t>Status:</w:t>
      </w:r>
      <w:r>
        <w:t xml:space="preserve"> </w:t>
      </w:r>
      <w:r>
        <w:rPr>
          <w:color w:val="0000FF"/>
        </w:rPr>
        <w:t>Not handled</w:t>
      </w:r>
      <w:r>
        <w:t>.</w:t>
      </w:r>
    </w:p>
    <w:p w14:paraId="3FE0DBB4" w14:textId="77777777" w:rsidR="00956219" w:rsidRPr="00EB0339" w:rsidRDefault="00956219" w:rsidP="00956219"/>
    <w:p w14:paraId="30597078" w14:textId="77777777" w:rsidR="00956219" w:rsidRDefault="00956219" w:rsidP="00956219">
      <w:pPr>
        <w:pStyle w:val="NormTop"/>
      </w:pPr>
      <w:r>
        <w:rPr>
          <w:color w:val="0000FF"/>
        </w:rPr>
        <w:t>S2-2509148</w:t>
      </w:r>
      <w:r w:rsidRPr="00D53282">
        <w:t xml:space="preserve"> </w:t>
      </w:r>
      <w:r>
        <w:t>(P-CR) 23.700-14: Evaluations and proposed Interim conclusion for KI#5.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KI#5 Sensing Result Exposure.</w:t>
      </w:r>
    </w:p>
    <w:p w14:paraId="723C6A88" w14:textId="77777777" w:rsidR="00956219" w:rsidRPr="005B25A1" w:rsidRDefault="00956219" w:rsidP="00956219">
      <w:pPr>
        <w:keepNext/>
        <w:keepLines/>
        <w:rPr>
          <w:b/>
          <w:bCs/>
        </w:rPr>
      </w:pPr>
      <w:r w:rsidRPr="005B25A1">
        <w:rPr>
          <w:b/>
          <w:bCs/>
        </w:rPr>
        <w:t>Convenor comment:</w:t>
      </w:r>
    </w:p>
    <w:p w14:paraId="12CFD36D" w14:textId="77777777" w:rsidR="00956219" w:rsidRPr="005B25A1" w:rsidRDefault="00956219" w:rsidP="00956219">
      <w:pPr>
        <w:keepNext/>
        <w:keepLines/>
      </w:pPr>
      <w:r w:rsidRPr="005B25A1">
        <w:t>Merge into S2-2508364.</w:t>
      </w:r>
    </w:p>
    <w:p w14:paraId="49EEC55A" w14:textId="77777777" w:rsidR="00956219" w:rsidRPr="005B25A1" w:rsidRDefault="00956219" w:rsidP="00956219">
      <w:pPr>
        <w:keepNext/>
        <w:keepLines/>
        <w:rPr>
          <w:b/>
          <w:bCs/>
        </w:rPr>
      </w:pPr>
      <w:r w:rsidRPr="005B25A1">
        <w:rPr>
          <w:b/>
          <w:bCs/>
        </w:rPr>
        <w:t>Plenary Discussion:</w:t>
      </w:r>
    </w:p>
    <w:p w14:paraId="6815F5D8" w14:textId="77777777" w:rsidR="00956219" w:rsidRPr="005B25A1" w:rsidRDefault="00956219" w:rsidP="00956219">
      <w:pPr>
        <w:keepNext/>
        <w:keepLines/>
      </w:pPr>
      <w:r>
        <w:rPr>
          <w:color w:val="0000FF"/>
        </w:rPr>
        <w:t>Not handled</w:t>
      </w:r>
      <w:r>
        <w:t>.</w:t>
      </w:r>
    </w:p>
    <w:p w14:paraId="2D854BBE" w14:textId="77777777" w:rsidR="00956219" w:rsidRPr="00EB0339" w:rsidRDefault="00956219" w:rsidP="00956219">
      <w:r w:rsidRPr="005B25A1">
        <w:rPr>
          <w:b/>
          <w:bCs/>
        </w:rPr>
        <w:t>Status:</w:t>
      </w:r>
      <w:r>
        <w:t xml:space="preserve"> </w:t>
      </w:r>
      <w:r>
        <w:rPr>
          <w:color w:val="0000FF"/>
        </w:rPr>
        <w:t>Not handled</w:t>
      </w:r>
      <w:r>
        <w:t>.</w:t>
      </w:r>
    </w:p>
    <w:p w14:paraId="6DB77D8E" w14:textId="77777777" w:rsidR="00956219" w:rsidRPr="00EB0339" w:rsidRDefault="00956219" w:rsidP="00956219"/>
    <w:p w14:paraId="3358A001" w14:textId="77777777" w:rsidR="00956219" w:rsidRDefault="00956219" w:rsidP="00956219">
      <w:pPr>
        <w:pStyle w:val="NormTop"/>
      </w:pPr>
      <w:r>
        <w:rPr>
          <w:color w:val="0000FF"/>
        </w:rPr>
        <w:t>S2-2509139</w:t>
      </w:r>
      <w:r w:rsidRPr="00D53282">
        <w:t xml:space="preserve"> </w:t>
      </w:r>
      <w:r>
        <w:t xml:space="preserve">(P-CR) 23.700-14: Interim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69FF2419" w14:textId="77777777" w:rsidR="00956219" w:rsidRPr="00B81031" w:rsidRDefault="00956219" w:rsidP="00956219">
      <w:pPr>
        <w:keepNext/>
        <w:keepLines/>
        <w:rPr>
          <w:i/>
        </w:rPr>
      </w:pPr>
      <w:r w:rsidRPr="00B81031">
        <w:rPr>
          <w:b/>
          <w:bCs/>
          <w:i/>
        </w:rPr>
        <w:t>Comment:</w:t>
      </w:r>
      <w:r>
        <w:rPr>
          <w:i/>
        </w:rPr>
        <w:t xml:space="preserve"> LATE DOC: RX 04/10, 07:45.</w:t>
      </w:r>
    </w:p>
    <w:p w14:paraId="7C18B5D6" w14:textId="77777777" w:rsidR="00956219" w:rsidRPr="005B25A1" w:rsidRDefault="00956219" w:rsidP="00956219">
      <w:pPr>
        <w:keepNext/>
        <w:keepLines/>
        <w:rPr>
          <w:b/>
          <w:bCs/>
        </w:rPr>
      </w:pPr>
      <w:r w:rsidRPr="005B25A1">
        <w:rPr>
          <w:b/>
          <w:bCs/>
        </w:rPr>
        <w:t>Convenor comment:</w:t>
      </w:r>
    </w:p>
    <w:p w14:paraId="5B04BC04" w14:textId="77777777" w:rsidR="00956219" w:rsidRPr="005B25A1" w:rsidRDefault="00956219" w:rsidP="00956219">
      <w:pPr>
        <w:keepNext/>
        <w:keepLines/>
      </w:pPr>
      <w:r w:rsidRPr="005B25A1">
        <w:t>Merge into S2-2508364.</w:t>
      </w:r>
    </w:p>
    <w:p w14:paraId="5FADC73C" w14:textId="77777777" w:rsidR="00956219" w:rsidRPr="005B25A1" w:rsidRDefault="00956219" w:rsidP="00956219">
      <w:pPr>
        <w:keepNext/>
        <w:keepLines/>
        <w:rPr>
          <w:b/>
          <w:bCs/>
        </w:rPr>
      </w:pPr>
      <w:r w:rsidRPr="005B25A1">
        <w:rPr>
          <w:b/>
          <w:bCs/>
        </w:rPr>
        <w:t>Plenary Discussion:</w:t>
      </w:r>
    </w:p>
    <w:p w14:paraId="28C12436" w14:textId="77777777" w:rsidR="00956219" w:rsidRPr="005B25A1" w:rsidRDefault="00956219" w:rsidP="00956219">
      <w:pPr>
        <w:keepNext/>
        <w:keepLines/>
      </w:pPr>
      <w:r>
        <w:rPr>
          <w:color w:val="0000FF"/>
        </w:rPr>
        <w:t>Not handled</w:t>
      </w:r>
      <w:r>
        <w:t>.</w:t>
      </w:r>
    </w:p>
    <w:p w14:paraId="1496F62C" w14:textId="77777777" w:rsidR="00956219" w:rsidRPr="00EB0339" w:rsidRDefault="00956219" w:rsidP="00956219">
      <w:r w:rsidRPr="005B25A1">
        <w:rPr>
          <w:b/>
          <w:bCs/>
        </w:rPr>
        <w:t>Status:</w:t>
      </w:r>
      <w:r>
        <w:t xml:space="preserve"> </w:t>
      </w:r>
      <w:r>
        <w:rPr>
          <w:color w:val="0000FF"/>
        </w:rPr>
        <w:t>Not handled</w:t>
      </w:r>
      <w:r>
        <w:t>.</w:t>
      </w:r>
    </w:p>
    <w:p w14:paraId="7E6EC58E" w14:textId="77777777" w:rsidR="00956219" w:rsidRPr="00EB0339" w:rsidRDefault="00956219" w:rsidP="00956219"/>
    <w:p w14:paraId="7A9DD50A"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KI#6</w:t>
      </w:r>
    </w:p>
    <w:p w14:paraId="1402D599" w14:textId="77777777" w:rsidR="00956219" w:rsidRDefault="00956219" w:rsidP="00956219">
      <w:pPr>
        <w:pStyle w:val="NormTop"/>
      </w:pPr>
      <w:r>
        <w:rPr>
          <w:color w:val="0000FF"/>
        </w:rPr>
        <w:t>S2-2509100</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w:t>
      </w:r>
    </w:p>
    <w:p w14:paraId="4BC916E3" w14:textId="77777777" w:rsidR="00956219" w:rsidRPr="005B25A1" w:rsidRDefault="00956219" w:rsidP="00956219">
      <w:pPr>
        <w:keepNext/>
        <w:keepLines/>
        <w:rPr>
          <w:b/>
          <w:bCs/>
        </w:rPr>
      </w:pPr>
      <w:r w:rsidRPr="005B25A1">
        <w:rPr>
          <w:b/>
          <w:bCs/>
        </w:rPr>
        <w:t>Convenor comment:</w:t>
      </w:r>
    </w:p>
    <w:p w14:paraId="7C7FE72A" w14:textId="77777777" w:rsidR="00956219" w:rsidRPr="005B25A1" w:rsidRDefault="00956219" w:rsidP="00956219">
      <w:pPr>
        <w:keepNext/>
        <w:keepLines/>
      </w:pPr>
      <w:r w:rsidRPr="005B25A1">
        <w:t>Handle as baseline.</w:t>
      </w:r>
    </w:p>
    <w:p w14:paraId="51D43B41" w14:textId="77777777" w:rsidR="00956219" w:rsidRPr="005B25A1" w:rsidRDefault="00956219" w:rsidP="00956219">
      <w:pPr>
        <w:keepNext/>
        <w:keepLines/>
        <w:rPr>
          <w:b/>
          <w:bCs/>
        </w:rPr>
      </w:pPr>
      <w:r w:rsidRPr="005B25A1">
        <w:rPr>
          <w:b/>
          <w:bCs/>
        </w:rPr>
        <w:t>Plenary Discussion:</w:t>
      </w:r>
    </w:p>
    <w:p w14:paraId="55F21656" w14:textId="77777777" w:rsidR="00956219" w:rsidRPr="005B25A1" w:rsidRDefault="00956219" w:rsidP="00956219">
      <w:pPr>
        <w:keepNext/>
        <w:keepLines/>
      </w:pPr>
      <w:r>
        <w:rPr>
          <w:color w:val="0000FF"/>
        </w:rPr>
        <w:t>Not handled</w:t>
      </w:r>
      <w:r>
        <w:t>.</w:t>
      </w:r>
    </w:p>
    <w:p w14:paraId="434FC665" w14:textId="77777777" w:rsidR="00956219" w:rsidRPr="00EB0339" w:rsidRDefault="00956219" w:rsidP="00956219">
      <w:r w:rsidRPr="005B25A1">
        <w:rPr>
          <w:b/>
          <w:bCs/>
        </w:rPr>
        <w:t>Status:</w:t>
      </w:r>
      <w:r>
        <w:t xml:space="preserve"> </w:t>
      </w:r>
      <w:r>
        <w:rPr>
          <w:color w:val="0000FF"/>
        </w:rPr>
        <w:t>Not handled</w:t>
      </w:r>
      <w:r>
        <w:t>.</w:t>
      </w:r>
    </w:p>
    <w:p w14:paraId="667AF2C5" w14:textId="77777777" w:rsidR="00956219" w:rsidRPr="00EB0339" w:rsidRDefault="00956219" w:rsidP="00956219"/>
    <w:p w14:paraId="15C066DB" w14:textId="77777777" w:rsidR="00956219" w:rsidRDefault="00956219" w:rsidP="00956219">
      <w:pPr>
        <w:pStyle w:val="NormTop"/>
      </w:pPr>
      <w:r>
        <w:rPr>
          <w:color w:val="0000FF"/>
        </w:rPr>
        <w:t>S2-2508241</w:t>
      </w:r>
      <w:r w:rsidRPr="00D53282">
        <w:t xml:space="preserve"> </w:t>
      </w:r>
      <w:r>
        <w:t xml:space="preserve">(P-CR) 23.700-14: KI#6: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KI#6 on Configuration of Parameters for Sensing Entities.</w:t>
      </w:r>
    </w:p>
    <w:p w14:paraId="113699A2" w14:textId="77777777" w:rsidR="00956219" w:rsidRPr="005B25A1" w:rsidRDefault="00956219" w:rsidP="00956219">
      <w:pPr>
        <w:keepNext/>
        <w:keepLines/>
        <w:rPr>
          <w:b/>
          <w:bCs/>
        </w:rPr>
      </w:pPr>
      <w:r w:rsidRPr="005B25A1">
        <w:rPr>
          <w:b/>
          <w:bCs/>
        </w:rPr>
        <w:t>Convenor comment:</w:t>
      </w:r>
    </w:p>
    <w:p w14:paraId="76B0868F" w14:textId="77777777" w:rsidR="00956219" w:rsidRPr="005B25A1" w:rsidRDefault="00956219" w:rsidP="00956219">
      <w:pPr>
        <w:keepNext/>
        <w:keepLines/>
      </w:pPr>
      <w:r w:rsidRPr="005B25A1">
        <w:t>Merge into S2-2509100.</w:t>
      </w:r>
    </w:p>
    <w:p w14:paraId="6D270A51" w14:textId="77777777" w:rsidR="00956219" w:rsidRPr="005B25A1" w:rsidRDefault="00956219" w:rsidP="00956219">
      <w:pPr>
        <w:keepNext/>
        <w:keepLines/>
        <w:rPr>
          <w:b/>
          <w:bCs/>
        </w:rPr>
      </w:pPr>
      <w:r w:rsidRPr="005B25A1">
        <w:rPr>
          <w:b/>
          <w:bCs/>
        </w:rPr>
        <w:t>Plenary Discussion:</w:t>
      </w:r>
    </w:p>
    <w:p w14:paraId="0DC3B4B3" w14:textId="77777777" w:rsidR="00956219" w:rsidRPr="005B25A1" w:rsidRDefault="00956219" w:rsidP="00956219">
      <w:pPr>
        <w:keepNext/>
        <w:keepLines/>
      </w:pPr>
      <w:r>
        <w:rPr>
          <w:color w:val="0000FF"/>
        </w:rPr>
        <w:t>Not handled</w:t>
      </w:r>
      <w:r>
        <w:t>.</w:t>
      </w:r>
    </w:p>
    <w:p w14:paraId="27F7E077" w14:textId="77777777" w:rsidR="00956219" w:rsidRPr="00EB0339" w:rsidRDefault="00956219" w:rsidP="00956219">
      <w:r w:rsidRPr="005B25A1">
        <w:rPr>
          <w:b/>
          <w:bCs/>
        </w:rPr>
        <w:t>Status:</w:t>
      </w:r>
      <w:r>
        <w:t xml:space="preserve"> </w:t>
      </w:r>
      <w:r>
        <w:rPr>
          <w:color w:val="0000FF"/>
        </w:rPr>
        <w:t>Not handled</w:t>
      </w:r>
      <w:r>
        <w:t>.</w:t>
      </w:r>
    </w:p>
    <w:p w14:paraId="6B6AF9DD" w14:textId="77777777" w:rsidR="00956219" w:rsidRPr="00EB0339" w:rsidRDefault="00956219" w:rsidP="00956219"/>
    <w:p w14:paraId="02007BD0" w14:textId="77777777" w:rsidR="00956219" w:rsidRDefault="00956219" w:rsidP="00956219">
      <w:pPr>
        <w:pStyle w:val="NormTop"/>
      </w:pPr>
      <w:r>
        <w:rPr>
          <w:color w:val="0000FF"/>
        </w:rPr>
        <w:t>S2-2508287</w:t>
      </w:r>
      <w:r w:rsidRPr="00D53282">
        <w:t xml:space="preserve"> </w:t>
      </w:r>
      <w:r>
        <w:t>(P-CR) 23.700-14: KI#6: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KI#6.</w:t>
      </w:r>
    </w:p>
    <w:p w14:paraId="679A9D06" w14:textId="77777777" w:rsidR="00956219" w:rsidRPr="005B25A1" w:rsidRDefault="00956219" w:rsidP="00956219">
      <w:pPr>
        <w:keepNext/>
        <w:keepLines/>
        <w:rPr>
          <w:b/>
          <w:bCs/>
        </w:rPr>
      </w:pPr>
      <w:r w:rsidRPr="005B25A1">
        <w:rPr>
          <w:b/>
          <w:bCs/>
        </w:rPr>
        <w:t>Convenor comment:</w:t>
      </w:r>
    </w:p>
    <w:p w14:paraId="3186CD71" w14:textId="77777777" w:rsidR="00956219" w:rsidRPr="005B25A1" w:rsidRDefault="00956219" w:rsidP="00956219">
      <w:pPr>
        <w:keepNext/>
        <w:keepLines/>
      </w:pPr>
      <w:r w:rsidRPr="005B25A1">
        <w:t>Merge into S2-2509100.</w:t>
      </w:r>
    </w:p>
    <w:p w14:paraId="1B8445DD" w14:textId="77777777" w:rsidR="00956219" w:rsidRPr="005B25A1" w:rsidRDefault="00956219" w:rsidP="00956219">
      <w:pPr>
        <w:keepNext/>
        <w:keepLines/>
        <w:rPr>
          <w:b/>
          <w:bCs/>
        </w:rPr>
      </w:pPr>
      <w:r w:rsidRPr="005B25A1">
        <w:rPr>
          <w:b/>
          <w:bCs/>
        </w:rPr>
        <w:t>Plenary Discussion:</w:t>
      </w:r>
    </w:p>
    <w:p w14:paraId="3C78F2A5" w14:textId="77777777" w:rsidR="00956219" w:rsidRPr="005B25A1" w:rsidRDefault="00956219" w:rsidP="00956219">
      <w:pPr>
        <w:keepNext/>
        <w:keepLines/>
      </w:pPr>
      <w:r>
        <w:rPr>
          <w:color w:val="0000FF"/>
        </w:rPr>
        <w:t>Not handled</w:t>
      </w:r>
      <w:r>
        <w:t>.</w:t>
      </w:r>
    </w:p>
    <w:p w14:paraId="07018919" w14:textId="77777777" w:rsidR="00956219" w:rsidRPr="00EB0339" w:rsidRDefault="00956219" w:rsidP="00956219">
      <w:r w:rsidRPr="005B25A1">
        <w:rPr>
          <w:b/>
          <w:bCs/>
        </w:rPr>
        <w:t>Status:</w:t>
      </w:r>
      <w:r>
        <w:t xml:space="preserve"> </w:t>
      </w:r>
      <w:r>
        <w:rPr>
          <w:color w:val="0000FF"/>
        </w:rPr>
        <w:t>Not handled</w:t>
      </w:r>
      <w:r>
        <w:t>.</w:t>
      </w:r>
    </w:p>
    <w:p w14:paraId="60F53FCC" w14:textId="77777777" w:rsidR="00956219" w:rsidRPr="00EB0339" w:rsidRDefault="00956219" w:rsidP="00956219"/>
    <w:p w14:paraId="3B9D6C65" w14:textId="77777777" w:rsidR="00956219" w:rsidRDefault="00956219" w:rsidP="00956219">
      <w:pPr>
        <w:pStyle w:val="NormTop"/>
      </w:pPr>
      <w:r>
        <w:rPr>
          <w:color w:val="0000FF"/>
        </w:rPr>
        <w:t>S2-2508365</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KI#6.</w:t>
      </w:r>
    </w:p>
    <w:p w14:paraId="21543F20" w14:textId="77777777" w:rsidR="00956219" w:rsidRPr="005B25A1" w:rsidRDefault="00956219" w:rsidP="00956219">
      <w:pPr>
        <w:keepNext/>
        <w:keepLines/>
        <w:rPr>
          <w:b/>
          <w:bCs/>
        </w:rPr>
      </w:pPr>
      <w:r w:rsidRPr="005B25A1">
        <w:rPr>
          <w:b/>
          <w:bCs/>
        </w:rPr>
        <w:t>Convenor comment:</w:t>
      </w:r>
    </w:p>
    <w:p w14:paraId="38067FB3" w14:textId="77777777" w:rsidR="00956219" w:rsidRPr="005B25A1" w:rsidRDefault="00956219" w:rsidP="00956219">
      <w:pPr>
        <w:keepNext/>
        <w:keepLines/>
      </w:pPr>
      <w:r w:rsidRPr="005B25A1">
        <w:t>Merge into S2-2509100.</w:t>
      </w:r>
    </w:p>
    <w:p w14:paraId="6C5DBE08" w14:textId="77777777" w:rsidR="00956219" w:rsidRPr="005B25A1" w:rsidRDefault="00956219" w:rsidP="00956219">
      <w:pPr>
        <w:keepNext/>
        <w:keepLines/>
        <w:rPr>
          <w:b/>
          <w:bCs/>
        </w:rPr>
      </w:pPr>
      <w:r w:rsidRPr="005B25A1">
        <w:rPr>
          <w:b/>
          <w:bCs/>
        </w:rPr>
        <w:t>Plenary Discussion:</w:t>
      </w:r>
    </w:p>
    <w:p w14:paraId="63502819" w14:textId="77777777" w:rsidR="00956219" w:rsidRPr="005B25A1" w:rsidRDefault="00956219" w:rsidP="00956219">
      <w:pPr>
        <w:keepNext/>
        <w:keepLines/>
      </w:pPr>
      <w:r>
        <w:rPr>
          <w:color w:val="0000FF"/>
        </w:rPr>
        <w:t>Not handled</w:t>
      </w:r>
      <w:r>
        <w:t>.</w:t>
      </w:r>
    </w:p>
    <w:p w14:paraId="151F3634" w14:textId="77777777" w:rsidR="00956219" w:rsidRPr="00EB0339" w:rsidRDefault="00956219" w:rsidP="00956219">
      <w:r w:rsidRPr="005B25A1">
        <w:rPr>
          <w:b/>
          <w:bCs/>
        </w:rPr>
        <w:t>Status:</w:t>
      </w:r>
      <w:r>
        <w:t xml:space="preserve"> </w:t>
      </w:r>
      <w:r>
        <w:rPr>
          <w:color w:val="0000FF"/>
        </w:rPr>
        <w:t>Not handled</w:t>
      </w:r>
      <w:r>
        <w:t>.</w:t>
      </w:r>
    </w:p>
    <w:p w14:paraId="696F2AAD" w14:textId="77777777" w:rsidR="00956219" w:rsidRPr="00EB0339" w:rsidRDefault="00956219" w:rsidP="00956219"/>
    <w:p w14:paraId="68C51B1E" w14:textId="77777777" w:rsidR="00956219" w:rsidRDefault="00956219" w:rsidP="00956219">
      <w:pPr>
        <w:pStyle w:val="NormTop"/>
      </w:pPr>
      <w:r>
        <w:rPr>
          <w:color w:val="0000FF"/>
        </w:rPr>
        <w:t>S2-2508833</w:t>
      </w:r>
      <w:r w:rsidRPr="00D53282">
        <w:t xml:space="preserve"> </w:t>
      </w:r>
      <w:r>
        <w:t>(P-CR) 23.700-14: KI#6 Configuration of Parameters for Sensing Entities,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issue#6 and give an interim conclusion proposal.</w:t>
      </w:r>
    </w:p>
    <w:p w14:paraId="6CAE39CB" w14:textId="77777777" w:rsidR="00956219" w:rsidRPr="005B25A1" w:rsidRDefault="00956219" w:rsidP="00956219">
      <w:pPr>
        <w:keepNext/>
        <w:keepLines/>
        <w:rPr>
          <w:b/>
          <w:bCs/>
        </w:rPr>
      </w:pPr>
      <w:r w:rsidRPr="005B25A1">
        <w:rPr>
          <w:b/>
          <w:bCs/>
        </w:rPr>
        <w:t>Convenor comment:</w:t>
      </w:r>
    </w:p>
    <w:p w14:paraId="72EC1029" w14:textId="77777777" w:rsidR="00956219" w:rsidRPr="005B25A1" w:rsidRDefault="00956219" w:rsidP="00956219">
      <w:pPr>
        <w:keepNext/>
        <w:keepLines/>
      </w:pPr>
      <w:r w:rsidRPr="005B25A1">
        <w:t>Merge into S2-2509100.</w:t>
      </w:r>
    </w:p>
    <w:p w14:paraId="6534F8FE" w14:textId="77777777" w:rsidR="00956219" w:rsidRPr="005B25A1" w:rsidRDefault="00956219" w:rsidP="00956219">
      <w:pPr>
        <w:keepNext/>
        <w:keepLines/>
        <w:rPr>
          <w:b/>
          <w:bCs/>
        </w:rPr>
      </w:pPr>
      <w:r w:rsidRPr="005B25A1">
        <w:rPr>
          <w:b/>
          <w:bCs/>
        </w:rPr>
        <w:t>Plenary Discussion:</w:t>
      </w:r>
    </w:p>
    <w:p w14:paraId="3C410B1B" w14:textId="77777777" w:rsidR="00956219" w:rsidRPr="005B25A1" w:rsidRDefault="00956219" w:rsidP="00956219">
      <w:pPr>
        <w:keepNext/>
        <w:keepLines/>
      </w:pPr>
      <w:r>
        <w:rPr>
          <w:color w:val="0000FF"/>
        </w:rPr>
        <w:t>Not handled</w:t>
      </w:r>
      <w:r>
        <w:t>.</w:t>
      </w:r>
    </w:p>
    <w:p w14:paraId="2653D4B1" w14:textId="77777777" w:rsidR="00956219" w:rsidRPr="00EB0339" w:rsidRDefault="00956219" w:rsidP="00956219">
      <w:r w:rsidRPr="005B25A1">
        <w:rPr>
          <w:b/>
          <w:bCs/>
        </w:rPr>
        <w:t>Status:</w:t>
      </w:r>
      <w:r>
        <w:t xml:space="preserve"> </w:t>
      </w:r>
      <w:r>
        <w:rPr>
          <w:color w:val="0000FF"/>
        </w:rPr>
        <w:t>Not handled</w:t>
      </w:r>
      <w:r>
        <w:t>.</w:t>
      </w:r>
    </w:p>
    <w:p w14:paraId="79134185" w14:textId="77777777" w:rsidR="00956219" w:rsidRPr="00EB0339" w:rsidRDefault="00956219" w:rsidP="00956219"/>
    <w:p w14:paraId="72C5867F" w14:textId="77777777" w:rsidR="00956219" w:rsidRDefault="00956219" w:rsidP="00956219">
      <w:pPr>
        <w:pStyle w:val="NormTop"/>
      </w:pPr>
      <w:r>
        <w:rPr>
          <w:color w:val="0000FF"/>
        </w:rPr>
        <w:t>S2-2508859</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for KI#6.</w:t>
      </w:r>
    </w:p>
    <w:p w14:paraId="1EC5A7A8" w14:textId="77777777" w:rsidR="00956219" w:rsidRPr="005B25A1" w:rsidRDefault="00956219" w:rsidP="00956219">
      <w:pPr>
        <w:keepNext/>
        <w:keepLines/>
        <w:rPr>
          <w:b/>
          <w:bCs/>
        </w:rPr>
      </w:pPr>
      <w:r w:rsidRPr="005B25A1">
        <w:rPr>
          <w:b/>
          <w:bCs/>
        </w:rPr>
        <w:t>Convenor comment:</w:t>
      </w:r>
    </w:p>
    <w:p w14:paraId="1FBD92B4" w14:textId="77777777" w:rsidR="00956219" w:rsidRPr="005B25A1" w:rsidRDefault="00956219" w:rsidP="00956219">
      <w:pPr>
        <w:keepNext/>
        <w:keepLines/>
      </w:pPr>
      <w:r w:rsidRPr="005B25A1">
        <w:t>Merge into S2-2509100.</w:t>
      </w:r>
    </w:p>
    <w:p w14:paraId="46B1BF7C" w14:textId="77777777" w:rsidR="00956219" w:rsidRPr="005B25A1" w:rsidRDefault="00956219" w:rsidP="00956219">
      <w:pPr>
        <w:keepNext/>
        <w:keepLines/>
        <w:rPr>
          <w:b/>
          <w:bCs/>
        </w:rPr>
      </w:pPr>
      <w:r w:rsidRPr="005B25A1">
        <w:rPr>
          <w:b/>
          <w:bCs/>
        </w:rPr>
        <w:t>Plenary Discussion:</w:t>
      </w:r>
    </w:p>
    <w:p w14:paraId="2C0BC573" w14:textId="77777777" w:rsidR="00956219" w:rsidRPr="005B25A1" w:rsidRDefault="00956219" w:rsidP="00956219">
      <w:pPr>
        <w:keepNext/>
        <w:keepLines/>
      </w:pPr>
      <w:r>
        <w:rPr>
          <w:color w:val="0000FF"/>
        </w:rPr>
        <w:t>Not handled</w:t>
      </w:r>
      <w:r>
        <w:t>.</w:t>
      </w:r>
    </w:p>
    <w:p w14:paraId="5AA2989A" w14:textId="77777777" w:rsidR="00956219" w:rsidRPr="00EB0339" w:rsidRDefault="00956219" w:rsidP="00956219">
      <w:r w:rsidRPr="005B25A1">
        <w:rPr>
          <w:b/>
          <w:bCs/>
        </w:rPr>
        <w:t>Status:</w:t>
      </w:r>
      <w:r>
        <w:t xml:space="preserve"> </w:t>
      </w:r>
      <w:r>
        <w:rPr>
          <w:color w:val="0000FF"/>
        </w:rPr>
        <w:t>Not handled</w:t>
      </w:r>
      <w:r>
        <w:t>.</w:t>
      </w:r>
    </w:p>
    <w:p w14:paraId="2AC54541" w14:textId="77777777" w:rsidR="00956219" w:rsidRPr="00EB0339" w:rsidRDefault="00956219" w:rsidP="00956219"/>
    <w:p w14:paraId="6CFEAB5F" w14:textId="77777777" w:rsidR="00956219" w:rsidRDefault="00956219" w:rsidP="00956219">
      <w:pPr>
        <w:pStyle w:val="NormTop"/>
      </w:pPr>
      <w:r>
        <w:rPr>
          <w:color w:val="0000FF"/>
        </w:rPr>
        <w:t>S2-2509219</w:t>
      </w:r>
      <w:r w:rsidRPr="00D53282">
        <w:t xml:space="preserve"> </w:t>
      </w:r>
      <w:r>
        <w:t>(P-CR) 23.700-14: Proposal on Interim agreements for KI#6.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 xml:space="preserve"> TR 23.700-14.</w:t>
      </w:r>
    </w:p>
    <w:p w14:paraId="010156C6" w14:textId="77777777" w:rsidR="00956219" w:rsidRPr="005B25A1" w:rsidRDefault="00956219" w:rsidP="00956219">
      <w:pPr>
        <w:keepNext/>
        <w:keepLines/>
        <w:rPr>
          <w:b/>
          <w:bCs/>
        </w:rPr>
      </w:pPr>
      <w:r w:rsidRPr="005B25A1">
        <w:rPr>
          <w:b/>
          <w:bCs/>
        </w:rPr>
        <w:t>Convenor comment:</w:t>
      </w:r>
    </w:p>
    <w:p w14:paraId="2B6A95C4" w14:textId="77777777" w:rsidR="00956219" w:rsidRPr="005B25A1" w:rsidRDefault="00956219" w:rsidP="00956219">
      <w:pPr>
        <w:keepNext/>
        <w:keepLines/>
      </w:pPr>
      <w:r w:rsidRPr="005B25A1">
        <w:t>Merge into S2-2509100.</w:t>
      </w:r>
    </w:p>
    <w:p w14:paraId="33003DA6" w14:textId="77777777" w:rsidR="00956219" w:rsidRPr="005B25A1" w:rsidRDefault="00956219" w:rsidP="00956219">
      <w:pPr>
        <w:keepNext/>
        <w:keepLines/>
        <w:rPr>
          <w:b/>
          <w:bCs/>
        </w:rPr>
      </w:pPr>
      <w:r w:rsidRPr="005B25A1">
        <w:rPr>
          <w:b/>
          <w:bCs/>
        </w:rPr>
        <w:t>Plenary Discussion:</w:t>
      </w:r>
    </w:p>
    <w:p w14:paraId="2B49C62F" w14:textId="77777777" w:rsidR="00956219" w:rsidRPr="005B25A1" w:rsidRDefault="00956219" w:rsidP="00956219">
      <w:pPr>
        <w:keepNext/>
        <w:keepLines/>
      </w:pPr>
      <w:r>
        <w:rPr>
          <w:color w:val="0000FF"/>
        </w:rPr>
        <w:t>Not handled</w:t>
      </w:r>
      <w:r>
        <w:t>.</w:t>
      </w:r>
    </w:p>
    <w:p w14:paraId="4844D619" w14:textId="77777777" w:rsidR="00956219" w:rsidRPr="00EB0339" w:rsidRDefault="00956219" w:rsidP="00956219">
      <w:r w:rsidRPr="005B25A1">
        <w:rPr>
          <w:b/>
          <w:bCs/>
        </w:rPr>
        <w:t>Status:</w:t>
      </w:r>
      <w:r>
        <w:t xml:space="preserve"> </w:t>
      </w:r>
      <w:r>
        <w:rPr>
          <w:color w:val="0000FF"/>
        </w:rPr>
        <w:t>Not handled</w:t>
      </w:r>
      <w:r>
        <w:t>.</w:t>
      </w:r>
    </w:p>
    <w:p w14:paraId="13D65730" w14:textId="77777777" w:rsidR="00956219" w:rsidRPr="00EB0339" w:rsidRDefault="00956219" w:rsidP="00956219"/>
    <w:p w14:paraId="20DB7CFE"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Solutions updates</w:t>
      </w:r>
    </w:p>
    <w:p w14:paraId="1F56EABA" w14:textId="77777777" w:rsidR="00956219" w:rsidRDefault="00956219" w:rsidP="00956219">
      <w:pPr>
        <w:pStyle w:val="NormTop"/>
      </w:pPr>
      <w:r>
        <w:rPr>
          <w:color w:val="0000FF"/>
        </w:rPr>
        <w:t>S2-2508418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EN resolving and add the handling of the SE and SF discovery and selection in the direct architecture.</w:t>
      </w:r>
    </w:p>
    <w:p w14:paraId="64779BDD"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S2-2506608</w:t>
      </w:r>
      <w:r>
        <w:t>.</w:t>
      </w:r>
    </w:p>
    <w:p w14:paraId="5BA35343" w14:textId="77777777" w:rsidR="00956219" w:rsidRPr="005B25A1" w:rsidRDefault="00956219" w:rsidP="00956219">
      <w:pPr>
        <w:keepNext/>
        <w:keepLines/>
        <w:rPr>
          <w:b/>
          <w:bCs/>
        </w:rPr>
      </w:pPr>
      <w:r w:rsidRPr="005B25A1">
        <w:rPr>
          <w:b/>
          <w:bCs/>
        </w:rPr>
        <w:t>Convenor comment:</w:t>
      </w:r>
    </w:p>
    <w:p w14:paraId="23BE1359" w14:textId="77777777" w:rsidR="00956219" w:rsidRPr="005B25A1" w:rsidRDefault="00956219" w:rsidP="00956219">
      <w:pPr>
        <w:keepNext/>
        <w:keepLines/>
      </w:pPr>
      <w:r w:rsidRPr="005B25A1">
        <w:t>Handle.</w:t>
      </w:r>
    </w:p>
    <w:p w14:paraId="4DF90749" w14:textId="77777777" w:rsidR="00956219" w:rsidRPr="005B25A1" w:rsidRDefault="00956219" w:rsidP="00956219">
      <w:pPr>
        <w:keepNext/>
        <w:keepLines/>
        <w:rPr>
          <w:b/>
          <w:bCs/>
        </w:rPr>
      </w:pPr>
      <w:r w:rsidRPr="005B25A1">
        <w:rPr>
          <w:b/>
          <w:bCs/>
        </w:rPr>
        <w:t>Plenary Discussion:</w:t>
      </w:r>
    </w:p>
    <w:p w14:paraId="65996012" w14:textId="77777777" w:rsidR="00956219" w:rsidRPr="005B25A1" w:rsidRDefault="00956219" w:rsidP="00956219">
      <w:pPr>
        <w:keepNext/>
        <w:keepLines/>
      </w:pPr>
      <w:r>
        <w:rPr>
          <w:color w:val="0000FF"/>
        </w:rPr>
        <w:t>Not handled</w:t>
      </w:r>
      <w:r>
        <w:t>.</w:t>
      </w:r>
    </w:p>
    <w:p w14:paraId="4807899A" w14:textId="77777777" w:rsidR="00956219" w:rsidRPr="00EB0339" w:rsidRDefault="00956219" w:rsidP="00956219">
      <w:r w:rsidRPr="005B25A1">
        <w:rPr>
          <w:b/>
          <w:bCs/>
        </w:rPr>
        <w:t>Status:</w:t>
      </w:r>
      <w:r>
        <w:t xml:space="preserve"> </w:t>
      </w:r>
      <w:r>
        <w:rPr>
          <w:color w:val="0000FF"/>
        </w:rPr>
        <w:t>Not handled</w:t>
      </w:r>
      <w:r>
        <w:t>.</w:t>
      </w:r>
    </w:p>
    <w:p w14:paraId="6436A479" w14:textId="77777777" w:rsidR="00956219" w:rsidRPr="00EB0339" w:rsidRDefault="00956219" w:rsidP="00956219"/>
    <w:p w14:paraId="1F509365" w14:textId="77777777" w:rsidR="00956219" w:rsidRDefault="00956219" w:rsidP="00956219">
      <w:pPr>
        <w:pStyle w:val="NormTop"/>
      </w:pPr>
      <w:r>
        <w:rPr>
          <w:color w:val="0000FF"/>
        </w:rPr>
        <w:t>S2-2508538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71335092" w14:textId="77777777" w:rsidR="00956219" w:rsidRPr="005B25A1" w:rsidRDefault="00956219" w:rsidP="00956219">
      <w:pPr>
        <w:keepNext/>
        <w:keepLines/>
        <w:rPr>
          <w:b/>
          <w:bCs/>
        </w:rPr>
      </w:pPr>
      <w:r w:rsidRPr="005B25A1">
        <w:rPr>
          <w:b/>
          <w:bCs/>
        </w:rPr>
        <w:t>Convenor comment:</w:t>
      </w:r>
    </w:p>
    <w:p w14:paraId="58A6EACC" w14:textId="77777777" w:rsidR="00956219" w:rsidRPr="005B25A1" w:rsidRDefault="00956219" w:rsidP="00956219">
      <w:pPr>
        <w:keepNext/>
        <w:keepLines/>
      </w:pPr>
      <w:r w:rsidRPr="005B25A1">
        <w:t>Handle.</w:t>
      </w:r>
    </w:p>
    <w:p w14:paraId="168A7465" w14:textId="77777777" w:rsidR="00956219" w:rsidRPr="005B25A1" w:rsidRDefault="00956219" w:rsidP="00956219">
      <w:pPr>
        <w:keepNext/>
        <w:keepLines/>
        <w:rPr>
          <w:b/>
          <w:bCs/>
        </w:rPr>
      </w:pPr>
      <w:r w:rsidRPr="005B25A1">
        <w:rPr>
          <w:b/>
          <w:bCs/>
        </w:rPr>
        <w:t>Plenary Discussion:</w:t>
      </w:r>
    </w:p>
    <w:p w14:paraId="58A009D3" w14:textId="77777777" w:rsidR="00956219" w:rsidRPr="005B25A1" w:rsidRDefault="00956219" w:rsidP="00956219">
      <w:pPr>
        <w:keepNext/>
        <w:keepLines/>
      </w:pPr>
      <w:r>
        <w:rPr>
          <w:color w:val="0000FF"/>
        </w:rPr>
        <w:t>Not handled</w:t>
      </w:r>
      <w:r>
        <w:t>.</w:t>
      </w:r>
    </w:p>
    <w:p w14:paraId="0EA5DA44" w14:textId="77777777" w:rsidR="00956219" w:rsidRPr="00EB0339" w:rsidRDefault="00956219" w:rsidP="00956219">
      <w:r w:rsidRPr="005B25A1">
        <w:rPr>
          <w:b/>
          <w:bCs/>
        </w:rPr>
        <w:t>Status:</w:t>
      </w:r>
      <w:r>
        <w:t xml:space="preserve"> </w:t>
      </w:r>
      <w:r>
        <w:rPr>
          <w:color w:val="0000FF"/>
        </w:rPr>
        <w:t>Not handled</w:t>
      </w:r>
      <w:r>
        <w:t>.</w:t>
      </w:r>
    </w:p>
    <w:p w14:paraId="0BB32ACA" w14:textId="77777777" w:rsidR="00956219" w:rsidRPr="00EB0339" w:rsidRDefault="00956219" w:rsidP="00956219"/>
    <w:p w14:paraId="737D30D1" w14:textId="77777777" w:rsidR="00956219" w:rsidRDefault="00956219" w:rsidP="00956219">
      <w:pPr>
        <w:pStyle w:val="NormTop"/>
      </w:pPr>
      <w:r>
        <w:rPr>
          <w:color w:val="0000FF"/>
        </w:rPr>
        <w:t>S2-2508598</w:t>
      </w:r>
      <w:r w:rsidRPr="00D53282">
        <w:t xml:space="preserve"> </w:t>
      </w:r>
      <w:r>
        <w:t>(P-CR) 23.700-14: Solution #6 update - Update to Sensing Entity selection.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w:t>
      </w:r>
    </w:p>
    <w:p w14:paraId="24C6ACED" w14:textId="77777777" w:rsidR="00956219" w:rsidRPr="005B25A1" w:rsidRDefault="00956219" w:rsidP="00956219">
      <w:pPr>
        <w:keepNext/>
        <w:keepLines/>
        <w:rPr>
          <w:b/>
          <w:bCs/>
        </w:rPr>
      </w:pPr>
      <w:r w:rsidRPr="005B25A1">
        <w:rPr>
          <w:b/>
          <w:bCs/>
        </w:rPr>
        <w:t>Convenor comment:</w:t>
      </w:r>
    </w:p>
    <w:p w14:paraId="74E4C242" w14:textId="77777777" w:rsidR="00956219" w:rsidRPr="005B25A1" w:rsidRDefault="00956219" w:rsidP="00956219">
      <w:pPr>
        <w:keepNext/>
        <w:keepLines/>
      </w:pPr>
      <w:r w:rsidRPr="005B25A1">
        <w:t>Handle.</w:t>
      </w:r>
    </w:p>
    <w:p w14:paraId="06FD46BB" w14:textId="77777777" w:rsidR="00956219" w:rsidRPr="005B25A1" w:rsidRDefault="00956219" w:rsidP="00956219">
      <w:pPr>
        <w:keepNext/>
        <w:keepLines/>
        <w:rPr>
          <w:b/>
          <w:bCs/>
        </w:rPr>
      </w:pPr>
      <w:r w:rsidRPr="005B25A1">
        <w:rPr>
          <w:b/>
          <w:bCs/>
        </w:rPr>
        <w:t>Plenary Discussion:</w:t>
      </w:r>
    </w:p>
    <w:p w14:paraId="3D8F2503" w14:textId="77777777" w:rsidR="00956219" w:rsidRPr="005B25A1" w:rsidRDefault="00956219" w:rsidP="00956219">
      <w:pPr>
        <w:keepNext/>
        <w:keepLines/>
      </w:pPr>
      <w:r>
        <w:rPr>
          <w:color w:val="0000FF"/>
        </w:rPr>
        <w:t>Not handled</w:t>
      </w:r>
      <w:r>
        <w:t>.</w:t>
      </w:r>
    </w:p>
    <w:p w14:paraId="378BBCF5" w14:textId="77777777" w:rsidR="00956219" w:rsidRPr="00EB0339" w:rsidRDefault="00956219" w:rsidP="00956219">
      <w:r w:rsidRPr="005B25A1">
        <w:rPr>
          <w:b/>
          <w:bCs/>
        </w:rPr>
        <w:t>Status:</w:t>
      </w:r>
      <w:r>
        <w:t xml:space="preserve"> </w:t>
      </w:r>
      <w:r>
        <w:rPr>
          <w:color w:val="0000FF"/>
        </w:rPr>
        <w:t>Not handled</w:t>
      </w:r>
      <w:r>
        <w:t>.</w:t>
      </w:r>
    </w:p>
    <w:p w14:paraId="06DCC6D1" w14:textId="77777777" w:rsidR="00956219" w:rsidRPr="00EB0339" w:rsidRDefault="00956219" w:rsidP="00956219"/>
    <w:p w14:paraId="5EC40229" w14:textId="77777777" w:rsidR="00956219" w:rsidRDefault="00956219" w:rsidP="00956219">
      <w:pPr>
        <w:pStyle w:val="NormTop"/>
      </w:pPr>
      <w:r>
        <w:rPr>
          <w:color w:val="0000FF"/>
        </w:rPr>
        <w:t>S2-2508772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to KI#6 on Configuration Parameter Provisioning of Sensing Entities for the </w:t>
      </w:r>
      <w:proofErr w:type="spellStart"/>
      <w:r>
        <w:t>FS_Sensing_ARC</w:t>
      </w:r>
      <w:proofErr w:type="spellEnd"/>
      <w:r>
        <w:t xml:space="preserve"> TR 23.700-14.</w:t>
      </w:r>
    </w:p>
    <w:p w14:paraId="2093CE9D" w14:textId="77777777" w:rsidR="00956219" w:rsidRPr="005B25A1" w:rsidRDefault="00956219" w:rsidP="00956219">
      <w:pPr>
        <w:keepNext/>
        <w:keepLines/>
        <w:rPr>
          <w:b/>
          <w:bCs/>
        </w:rPr>
      </w:pPr>
      <w:r w:rsidRPr="005B25A1">
        <w:rPr>
          <w:b/>
          <w:bCs/>
        </w:rPr>
        <w:t>Convenor comment:</w:t>
      </w:r>
    </w:p>
    <w:p w14:paraId="616A3034" w14:textId="77777777" w:rsidR="00956219" w:rsidRPr="005B25A1" w:rsidRDefault="00956219" w:rsidP="00956219">
      <w:pPr>
        <w:keepNext/>
        <w:keepLines/>
      </w:pPr>
      <w:r w:rsidRPr="005B25A1">
        <w:t>Handle.</w:t>
      </w:r>
    </w:p>
    <w:p w14:paraId="41C82C8F" w14:textId="77777777" w:rsidR="00956219" w:rsidRPr="005B25A1" w:rsidRDefault="00956219" w:rsidP="00956219">
      <w:pPr>
        <w:keepNext/>
        <w:keepLines/>
        <w:rPr>
          <w:b/>
          <w:bCs/>
        </w:rPr>
      </w:pPr>
      <w:r w:rsidRPr="005B25A1">
        <w:rPr>
          <w:b/>
          <w:bCs/>
        </w:rPr>
        <w:t>Plenary Discussion:</w:t>
      </w:r>
    </w:p>
    <w:p w14:paraId="3762327B" w14:textId="77777777" w:rsidR="00956219" w:rsidRPr="005B25A1" w:rsidRDefault="00956219" w:rsidP="00956219">
      <w:pPr>
        <w:keepNext/>
        <w:keepLines/>
      </w:pPr>
      <w:r>
        <w:rPr>
          <w:color w:val="0000FF"/>
        </w:rPr>
        <w:t>Not handled</w:t>
      </w:r>
      <w:r>
        <w:t>.</w:t>
      </w:r>
    </w:p>
    <w:p w14:paraId="4D376BEE" w14:textId="77777777" w:rsidR="00956219" w:rsidRPr="00EB0339" w:rsidRDefault="00956219" w:rsidP="00956219">
      <w:r w:rsidRPr="005B25A1">
        <w:rPr>
          <w:b/>
          <w:bCs/>
        </w:rPr>
        <w:t>Status:</w:t>
      </w:r>
      <w:r>
        <w:t xml:space="preserve"> </w:t>
      </w:r>
      <w:r>
        <w:rPr>
          <w:color w:val="0000FF"/>
        </w:rPr>
        <w:t>Not handled</w:t>
      </w:r>
      <w:r>
        <w:t>.</w:t>
      </w:r>
    </w:p>
    <w:p w14:paraId="62345BBB" w14:textId="77777777" w:rsidR="00956219" w:rsidRPr="00EB0339" w:rsidRDefault="00956219" w:rsidP="00956219"/>
    <w:p w14:paraId="0DAFFFB6" w14:textId="77777777" w:rsidR="00956219" w:rsidRDefault="00956219" w:rsidP="00956219">
      <w:pPr>
        <w:pStyle w:val="NormTop"/>
      </w:pPr>
      <w:r>
        <w:rPr>
          <w:color w:val="0000FF"/>
        </w:rPr>
        <w:t>S2-2508603</w:t>
      </w:r>
      <w:r w:rsidRPr="00D53282">
        <w:t xml:space="preserve"> </w:t>
      </w:r>
      <w:r>
        <w:t>(P-CR) 23.700-14: [KI s #4, #5] Revision of Solution #23.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revision of Solution #23 to address </w:t>
      </w:r>
      <w:proofErr w:type="spellStart"/>
      <w:r>
        <w:t>ENs.</w:t>
      </w:r>
      <w:proofErr w:type="spellEnd"/>
    </w:p>
    <w:p w14:paraId="33F19660" w14:textId="77777777" w:rsidR="00956219" w:rsidRPr="005B25A1" w:rsidRDefault="00956219" w:rsidP="00956219">
      <w:pPr>
        <w:keepNext/>
        <w:keepLines/>
        <w:rPr>
          <w:b/>
          <w:bCs/>
        </w:rPr>
      </w:pPr>
      <w:r w:rsidRPr="005B25A1">
        <w:rPr>
          <w:b/>
          <w:bCs/>
        </w:rPr>
        <w:t>Convenor comment:</w:t>
      </w:r>
    </w:p>
    <w:p w14:paraId="5622AFA0" w14:textId="77777777" w:rsidR="00956219" w:rsidRPr="005B25A1" w:rsidRDefault="00956219" w:rsidP="00956219">
      <w:pPr>
        <w:keepNext/>
        <w:keepLines/>
      </w:pPr>
      <w:r w:rsidRPr="005B25A1">
        <w:t>Handle.</w:t>
      </w:r>
    </w:p>
    <w:p w14:paraId="0BB8634C" w14:textId="77777777" w:rsidR="00956219" w:rsidRPr="005B25A1" w:rsidRDefault="00956219" w:rsidP="00956219">
      <w:pPr>
        <w:keepNext/>
        <w:keepLines/>
        <w:rPr>
          <w:b/>
          <w:bCs/>
        </w:rPr>
      </w:pPr>
      <w:r w:rsidRPr="005B25A1">
        <w:rPr>
          <w:b/>
          <w:bCs/>
        </w:rPr>
        <w:t>Plenary Discussion:</w:t>
      </w:r>
    </w:p>
    <w:p w14:paraId="3BC609BD" w14:textId="77777777" w:rsidR="00956219" w:rsidRPr="005B25A1" w:rsidRDefault="00956219" w:rsidP="00956219">
      <w:pPr>
        <w:keepNext/>
        <w:keepLines/>
      </w:pPr>
      <w:r>
        <w:rPr>
          <w:color w:val="0000FF"/>
        </w:rPr>
        <w:t>Not handled</w:t>
      </w:r>
      <w:r>
        <w:t>.</w:t>
      </w:r>
    </w:p>
    <w:p w14:paraId="37707B2A" w14:textId="77777777" w:rsidR="00956219" w:rsidRPr="00EB0339" w:rsidRDefault="00956219" w:rsidP="00956219">
      <w:r w:rsidRPr="005B25A1">
        <w:rPr>
          <w:b/>
          <w:bCs/>
        </w:rPr>
        <w:t>Status:</w:t>
      </w:r>
      <w:r>
        <w:t xml:space="preserve"> </w:t>
      </w:r>
      <w:r>
        <w:rPr>
          <w:color w:val="0000FF"/>
        </w:rPr>
        <w:t>Not handled</w:t>
      </w:r>
      <w:r>
        <w:t>.</w:t>
      </w:r>
    </w:p>
    <w:p w14:paraId="7131DC7C" w14:textId="77777777" w:rsidR="00956219" w:rsidRPr="00EB0339" w:rsidRDefault="00956219" w:rsidP="00956219"/>
    <w:p w14:paraId="20E48646" w14:textId="77777777" w:rsidR="00956219" w:rsidRDefault="00956219" w:rsidP="00956219">
      <w:pPr>
        <w:pStyle w:val="NormTop"/>
      </w:pPr>
      <w:r>
        <w:rPr>
          <w:color w:val="0000FF"/>
        </w:rPr>
        <w:t>S2-2508826</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sub-solution on the sensing architecture and sensing entity discovery and selection procedure to sol#16.</w:t>
      </w:r>
    </w:p>
    <w:p w14:paraId="79FFDD67" w14:textId="77777777" w:rsidR="00956219" w:rsidRPr="005B25A1" w:rsidRDefault="00956219" w:rsidP="00956219">
      <w:pPr>
        <w:keepNext/>
        <w:keepLines/>
        <w:rPr>
          <w:b/>
          <w:bCs/>
        </w:rPr>
      </w:pPr>
      <w:r w:rsidRPr="005B25A1">
        <w:rPr>
          <w:b/>
          <w:bCs/>
        </w:rPr>
        <w:t>Convenor comment:</w:t>
      </w:r>
    </w:p>
    <w:p w14:paraId="67DDBE8A" w14:textId="77777777" w:rsidR="00956219" w:rsidRPr="005B25A1" w:rsidRDefault="00956219" w:rsidP="00956219">
      <w:pPr>
        <w:keepNext/>
        <w:keepLines/>
      </w:pPr>
      <w:r w:rsidRPr="005B25A1">
        <w:t>Handle.</w:t>
      </w:r>
    </w:p>
    <w:p w14:paraId="40E3935E" w14:textId="77777777" w:rsidR="00956219" w:rsidRPr="005B25A1" w:rsidRDefault="00956219" w:rsidP="00956219">
      <w:pPr>
        <w:keepNext/>
        <w:keepLines/>
        <w:rPr>
          <w:b/>
          <w:bCs/>
        </w:rPr>
      </w:pPr>
      <w:r w:rsidRPr="005B25A1">
        <w:rPr>
          <w:b/>
          <w:bCs/>
        </w:rPr>
        <w:t>Plenary Discussion:</w:t>
      </w:r>
    </w:p>
    <w:p w14:paraId="759951D1" w14:textId="77777777" w:rsidR="00956219" w:rsidRPr="005B25A1" w:rsidRDefault="00956219" w:rsidP="00956219">
      <w:pPr>
        <w:keepNext/>
        <w:keepLines/>
      </w:pPr>
      <w:r>
        <w:rPr>
          <w:color w:val="0000FF"/>
        </w:rPr>
        <w:t>Not handled</w:t>
      </w:r>
      <w:r>
        <w:t>.</w:t>
      </w:r>
    </w:p>
    <w:p w14:paraId="15E4A282" w14:textId="77777777" w:rsidR="00956219" w:rsidRPr="00EB0339" w:rsidRDefault="00956219" w:rsidP="00956219">
      <w:r w:rsidRPr="005B25A1">
        <w:rPr>
          <w:b/>
          <w:bCs/>
        </w:rPr>
        <w:t>Status:</w:t>
      </w:r>
      <w:r>
        <w:t xml:space="preserve"> </w:t>
      </w:r>
      <w:r>
        <w:rPr>
          <w:color w:val="0000FF"/>
        </w:rPr>
        <w:t>Not handled</w:t>
      </w:r>
      <w:r>
        <w:t>.</w:t>
      </w:r>
    </w:p>
    <w:p w14:paraId="7F3B1822" w14:textId="77777777" w:rsidR="00956219" w:rsidRPr="00EB0339" w:rsidRDefault="00956219" w:rsidP="00956219"/>
    <w:p w14:paraId="1919D86D" w14:textId="77777777" w:rsidR="00956219" w:rsidRDefault="00956219" w:rsidP="00956219">
      <w:pPr>
        <w:pStyle w:val="NormTop"/>
      </w:pPr>
      <w:r>
        <w:rPr>
          <w:color w:val="0000FF"/>
        </w:rPr>
        <w:t>S2-2509107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0F907BAF"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S2-2506838</w:t>
      </w:r>
      <w:r>
        <w:t>.</w:t>
      </w:r>
    </w:p>
    <w:p w14:paraId="34E590E3" w14:textId="77777777" w:rsidR="00956219" w:rsidRPr="005B25A1" w:rsidRDefault="00956219" w:rsidP="00956219">
      <w:pPr>
        <w:keepNext/>
        <w:keepLines/>
        <w:rPr>
          <w:b/>
          <w:bCs/>
        </w:rPr>
      </w:pPr>
      <w:r w:rsidRPr="005B25A1">
        <w:rPr>
          <w:b/>
          <w:bCs/>
        </w:rPr>
        <w:t>Convenor comment:</w:t>
      </w:r>
    </w:p>
    <w:p w14:paraId="65F423A9" w14:textId="77777777" w:rsidR="00956219" w:rsidRPr="005B25A1" w:rsidRDefault="00956219" w:rsidP="00956219">
      <w:pPr>
        <w:keepNext/>
        <w:keepLines/>
      </w:pPr>
      <w:r w:rsidRPr="005B25A1">
        <w:t>Handle.</w:t>
      </w:r>
    </w:p>
    <w:p w14:paraId="62090A5F" w14:textId="77777777" w:rsidR="00956219" w:rsidRPr="005B25A1" w:rsidRDefault="00956219" w:rsidP="00956219">
      <w:pPr>
        <w:keepNext/>
        <w:keepLines/>
        <w:rPr>
          <w:b/>
          <w:bCs/>
        </w:rPr>
      </w:pPr>
      <w:r w:rsidRPr="005B25A1">
        <w:rPr>
          <w:b/>
          <w:bCs/>
        </w:rPr>
        <w:t>Plenary Discussion:</w:t>
      </w:r>
    </w:p>
    <w:p w14:paraId="0FDFC1A5" w14:textId="77777777" w:rsidR="00956219" w:rsidRPr="005B25A1" w:rsidRDefault="00956219" w:rsidP="00956219">
      <w:pPr>
        <w:keepNext/>
        <w:keepLines/>
      </w:pPr>
      <w:r>
        <w:rPr>
          <w:color w:val="0000FF"/>
        </w:rPr>
        <w:t>Not handled</w:t>
      </w:r>
      <w:r>
        <w:t>.</w:t>
      </w:r>
    </w:p>
    <w:p w14:paraId="16149655" w14:textId="77777777" w:rsidR="00956219" w:rsidRPr="00EB0339" w:rsidRDefault="00956219" w:rsidP="00956219">
      <w:r w:rsidRPr="005B25A1">
        <w:rPr>
          <w:b/>
          <w:bCs/>
        </w:rPr>
        <w:t>Status:</w:t>
      </w:r>
      <w:r>
        <w:t xml:space="preserve"> </w:t>
      </w:r>
      <w:r>
        <w:rPr>
          <w:color w:val="0000FF"/>
        </w:rPr>
        <w:t>Not handled</w:t>
      </w:r>
      <w:r>
        <w:t>.</w:t>
      </w:r>
    </w:p>
    <w:p w14:paraId="2ED807FB" w14:textId="77777777" w:rsidR="00956219" w:rsidRPr="00EB0339" w:rsidRDefault="00956219" w:rsidP="00956219"/>
    <w:p w14:paraId="30B6FE81" w14:textId="77777777" w:rsidR="00956219" w:rsidRDefault="00956219" w:rsidP="00956219">
      <w:pPr>
        <w:pStyle w:val="NormTop"/>
      </w:pPr>
      <w:r>
        <w:rPr>
          <w:color w:val="0000FF"/>
        </w:rPr>
        <w:t>S2-2509066</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 and updating the procedure.</w:t>
      </w:r>
    </w:p>
    <w:p w14:paraId="774E57ED" w14:textId="77777777" w:rsidR="00956219" w:rsidRPr="005B25A1" w:rsidRDefault="00956219" w:rsidP="00956219">
      <w:pPr>
        <w:keepNext/>
        <w:keepLines/>
        <w:rPr>
          <w:b/>
          <w:bCs/>
        </w:rPr>
      </w:pPr>
      <w:r w:rsidRPr="005B25A1">
        <w:rPr>
          <w:b/>
          <w:bCs/>
        </w:rPr>
        <w:t>Convenor comment:</w:t>
      </w:r>
    </w:p>
    <w:p w14:paraId="139020BA" w14:textId="77777777" w:rsidR="00956219" w:rsidRPr="005B25A1" w:rsidRDefault="00956219" w:rsidP="00956219">
      <w:pPr>
        <w:keepNext/>
        <w:keepLines/>
      </w:pPr>
      <w:r w:rsidRPr="005B25A1">
        <w:t>Handle.</w:t>
      </w:r>
    </w:p>
    <w:p w14:paraId="1B443C57" w14:textId="77777777" w:rsidR="00956219" w:rsidRPr="005B25A1" w:rsidRDefault="00956219" w:rsidP="00956219">
      <w:pPr>
        <w:keepNext/>
        <w:keepLines/>
        <w:rPr>
          <w:b/>
          <w:bCs/>
        </w:rPr>
      </w:pPr>
      <w:r w:rsidRPr="005B25A1">
        <w:rPr>
          <w:b/>
          <w:bCs/>
        </w:rPr>
        <w:t>Plenary Discussion:</w:t>
      </w:r>
    </w:p>
    <w:p w14:paraId="23CB94FF" w14:textId="77777777" w:rsidR="00956219" w:rsidRPr="005B25A1" w:rsidRDefault="00956219" w:rsidP="00956219">
      <w:pPr>
        <w:keepNext/>
        <w:keepLines/>
      </w:pPr>
      <w:r>
        <w:rPr>
          <w:color w:val="0000FF"/>
        </w:rPr>
        <w:t>Not handled</w:t>
      </w:r>
      <w:r>
        <w:t>.</w:t>
      </w:r>
    </w:p>
    <w:p w14:paraId="541FC7BD" w14:textId="77777777" w:rsidR="00956219" w:rsidRPr="00EB0339" w:rsidRDefault="00956219" w:rsidP="00956219">
      <w:r w:rsidRPr="005B25A1">
        <w:rPr>
          <w:b/>
          <w:bCs/>
        </w:rPr>
        <w:t>Status:</w:t>
      </w:r>
      <w:r>
        <w:t xml:space="preserve"> </w:t>
      </w:r>
      <w:r>
        <w:rPr>
          <w:color w:val="0000FF"/>
        </w:rPr>
        <w:t>Not handled</w:t>
      </w:r>
      <w:r>
        <w:t>.</w:t>
      </w:r>
    </w:p>
    <w:p w14:paraId="623E73FA" w14:textId="77777777" w:rsidR="00956219" w:rsidRPr="00EB0339" w:rsidRDefault="00956219" w:rsidP="00956219"/>
    <w:p w14:paraId="10F42141" w14:textId="77777777" w:rsidR="00956219" w:rsidRDefault="00956219" w:rsidP="00956219">
      <w:pPr>
        <w:pStyle w:val="NormTop"/>
      </w:pPr>
      <w:r>
        <w:rPr>
          <w:color w:val="0000FF"/>
        </w:rPr>
        <w:t>S2-2508809</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r>
        <w:br/>
        <w:t>Update of solution #6 is proposed.</w:t>
      </w:r>
    </w:p>
    <w:p w14:paraId="00AC6F84"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S2-2506557</w:t>
      </w:r>
      <w:r>
        <w:t>.</w:t>
      </w:r>
    </w:p>
    <w:p w14:paraId="723ED791" w14:textId="77777777" w:rsidR="00956219" w:rsidRPr="005B25A1" w:rsidRDefault="00956219" w:rsidP="00956219">
      <w:pPr>
        <w:keepNext/>
        <w:keepLines/>
        <w:rPr>
          <w:b/>
          <w:bCs/>
        </w:rPr>
      </w:pPr>
      <w:r w:rsidRPr="005B25A1">
        <w:rPr>
          <w:b/>
          <w:bCs/>
        </w:rPr>
        <w:t>Convenor comment:</w:t>
      </w:r>
    </w:p>
    <w:p w14:paraId="6FE0D3DB" w14:textId="77777777" w:rsidR="00956219" w:rsidRPr="005B25A1" w:rsidRDefault="00956219" w:rsidP="00956219">
      <w:pPr>
        <w:keepNext/>
        <w:keepLines/>
      </w:pPr>
      <w:r w:rsidRPr="005B25A1">
        <w:t>Handle.</w:t>
      </w:r>
    </w:p>
    <w:p w14:paraId="1F2C5971" w14:textId="77777777" w:rsidR="00956219" w:rsidRPr="005B25A1" w:rsidRDefault="00956219" w:rsidP="00956219">
      <w:pPr>
        <w:keepNext/>
        <w:keepLines/>
        <w:rPr>
          <w:b/>
          <w:bCs/>
        </w:rPr>
      </w:pPr>
      <w:r w:rsidRPr="005B25A1">
        <w:rPr>
          <w:b/>
          <w:bCs/>
        </w:rPr>
        <w:t>Plenary Discussion:</w:t>
      </w:r>
    </w:p>
    <w:p w14:paraId="037018A6" w14:textId="77777777" w:rsidR="00956219" w:rsidRPr="005B25A1" w:rsidRDefault="00956219" w:rsidP="00956219">
      <w:pPr>
        <w:keepNext/>
        <w:keepLines/>
      </w:pPr>
      <w:r>
        <w:rPr>
          <w:color w:val="0000FF"/>
        </w:rPr>
        <w:t>Not handled</w:t>
      </w:r>
      <w:r>
        <w:t>.</w:t>
      </w:r>
    </w:p>
    <w:p w14:paraId="7E6E4E8D" w14:textId="77777777" w:rsidR="00956219" w:rsidRPr="00EB0339" w:rsidRDefault="00956219" w:rsidP="00956219">
      <w:r w:rsidRPr="005B25A1">
        <w:rPr>
          <w:b/>
          <w:bCs/>
        </w:rPr>
        <w:t>Status:</w:t>
      </w:r>
      <w:r>
        <w:t xml:space="preserve"> </w:t>
      </w:r>
      <w:r>
        <w:rPr>
          <w:color w:val="0000FF"/>
        </w:rPr>
        <w:t>Not handled</w:t>
      </w:r>
      <w:r>
        <w:t>.</w:t>
      </w:r>
    </w:p>
    <w:p w14:paraId="68C8648A" w14:textId="77777777" w:rsidR="00956219" w:rsidRPr="00EB0339" w:rsidRDefault="00956219" w:rsidP="00956219"/>
    <w:p w14:paraId="6AC602EF" w14:textId="77777777" w:rsidR="00956219" w:rsidRDefault="00956219" w:rsidP="00956219">
      <w:pPr>
        <w:pStyle w:val="NormTop"/>
      </w:pPr>
      <w:r>
        <w:rPr>
          <w:color w:val="0000FF"/>
        </w:rPr>
        <w:t>S2-2508911</w:t>
      </w:r>
      <w:r w:rsidRPr="00D53282">
        <w:t xml:space="preserve"> </w:t>
      </w:r>
      <w:r>
        <w:t xml:space="preserve">(P-CR) 23.700-14: Update solution #11 on clarifying temporary deactivation and re-authorization of sensing service for revocation.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solution #11 on temporary deactivation of sensing service for revocation.</w:t>
      </w:r>
    </w:p>
    <w:p w14:paraId="496B6DE1" w14:textId="77777777" w:rsidR="00956219" w:rsidRPr="005B25A1" w:rsidRDefault="00956219" w:rsidP="00956219">
      <w:pPr>
        <w:keepNext/>
        <w:keepLines/>
        <w:rPr>
          <w:b/>
          <w:bCs/>
        </w:rPr>
      </w:pPr>
      <w:r w:rsidRPr="005B25A1">
        <w:rPr>
          <w:b/>
          <w:bCs/>
        </w:rPr>
        <w:t>Convenor comment:</w:t>
      </w:r>
    </w:p>
    <w:p w14:paraId="39632FAC" w14:textId="77777777" w:rsidR="00956219" w:rsidRPr="005B25A1" w:rsidRDefault="00956219" w:rsidP="00956219">
      <w:pPr>
        <w:keepNext/>
        <w:keepLines/>
      </w:pPr>
      <w:r w:rsidRPr="005B25A1">
        <w:t>Handle.</w:t>
      </w:r>
    </w:p>
    <w:p w14:paraId="2D28B8A5" w14:textId="77777777" w:rsidR="00956219" w:rsidRPr="005B25A1" w:rsidRDefault="00956219" w:rsidP="00956219">
      <w:pPr>
        <w:keepNext/>
        <w:keepLines/>
        <w:rPr>
          <w:b/>
          <w:bCs/>
        </w:rPr>
      </w:pPr>
      <w:r w:rsidRPr="005B25A1">
        <w:rPr>
          <w:b/>
          <w:bCs/>
        </w:rPr>
        <w:t>Plenary Discussion:</w:t>
      </w:r>
    </w:p>
    <w:p w14:paraId="0E405FA5" w14:textId="77777777" w:rsidR="00956219" w:rsidRPr="005B25A1" w:rsidRDefault="00956219" w:rsidP="00956219">
      <w:pPr>
        <w:keepNext/>
        <w:keepLines/>
      </w:pPr>
      <w:r>
        <w:rPr>
          <w:color w:val="0000FF"/>
        </w:rPr>
        <w:t>Not handled</w:t>
      </w:r>
      <w:r>
        <w:t>.</w:t>
      </w:r>
    </w:p>
    <w:p w14:paraId="56A1FE47" w14:textId="77777777" w:rsidR="00956219" w:rsidRPr="00EB0339" w:rsidRDefault="00956219" w:rsidP="00956219">
      <w:r w:rsidRPr="005B25A1">
        <w:rPr>
          <w:b/>
          <w:bCs/>
        </w:rPr>
        <w:t>Status:</w:t>
      </w:r>
      <w:r>
        <w:t xml:space="preserve"> </w:t>
      </w:r>
      <w:r>
        <w:rPr>
          <w:color w:val="0000FF"/>
        </w:rPr>
        <w:t>Not handled</w:t>
      </w:r>
      <w:r>
        <w:t>.</w:t>
      </w:r>
    </w:p>
    <w:p w14:paraId="1FA4D29F" w14:textId="77777777" w:rsidR="00956219" w:rsidRPr="00EB0339" w:rsidRDefault="00956219" w:rsidP="00956219"/>
    <w:p w14:paraId="1130D5A9" w14:textId="77777777" w:rsidR="00956219" w:rsidRDefault="00956219" w:rsidP="00956219">
      <w:pPr>
        <w:pStyle w:val="NormTop"/>
      </w:pPr>
      <w:r>
        <w:rPr>
          <w:color w:val="0000FF"/>
        </w:rPr>
        <w:t>S2-2509183</w:t>
      </w:r>
      <w:r w:rsidRPr="00D53282">
        <w:t xml:space="preserve"> </w:t>
      </w:r>
      <w:r>
        <w:t>(P-CR) 23.700-14: KI#2, Update solution #38 to remove the EN. (Source: Toyota Motor Corporation, BUPT)</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Solution#38 in TR 23.700-14.</w:t>
      </w:r>
    </w:p>
    <w:p w14:paraId="19817B34" w14:textId="77777777" w:rsidR="00956219" w:rsidRPr="005B25A1" w:rsidRDefault="00956219" w:rsidP="00956219">
      <w:pPr>
        <w:keepNext/>
        <w:keepLines/>
        <w:rPr>
          <w:b/>
          <w:bCs/>
        </w:rPr>
      </w:pPr>
      <w:r w:rsidRPr="005B25A1">
        <w:rPr>
          <w:b/>
          <w:bCs/>
        </w:rPr>
        <w:t>Convenor comment:</w:t>
      </w:r>
    </w:p>
    <w:p w14:paraId="17604652" w14:textId="77777777" w:rsidR="00956219" w:rsidRPr="005B25A1" w:rsidRDefault="00956219" w:rsidP="00956219">
      <w:pPr>
        <w:keepNext/>
        <w:keepLines/>
      </w:pPr>
      <w:r w:rsidRPr="005B25A1">
        <w:t>Handle.</w:t>
      </w:r>
    </w:p>
    <w:p w14:paraId="637675C1" w14:textId="77777777" w:rsidR="00956219" w:rsidRPr="005B25A1" w:rsidRDefault="00956219" w:rsidP="00956219">
      <w:pPr>
        <w:keepNext/>
        <w:keepLines/>
        <w:rPr>
          <w:b/>
          <w:bCs/>
        </w:rPr>
      </w:pPr>
      <w:r w:rsidRPr="005B25A1">
        <w:rPr>
          <w:b/>
          <w:bCs/>
        </w:rPr>
        <w:t>Plenary Discussion:</w:t>
      </w:r>
    </w:p>
    <w:p w14:paraId="52904F45" w14:textId="77777777" w:rsidR="00956219" w:rsidRPr="005B25A1" w:rsidRDefault="00956219" w:rsidP="00956219">
      <w:pPr>
        <w:keepNext/>
        <w:keepLines/>
      </w:pPr>
      <w:r>
        <w:rPr>
          <w:color w:val="0000FF"/>
        </w:rPr>
        <w:t>Not handled</w:t>
      </w:r>
      <w:r>
        <w:t>.</w:t>
      </w:r>
    </w:p>
    <w:p w14:paraId="053DE1F6" w14:textId="77777777" w:rsidR="00956219" w:rsidRPr="00EB0339" w:rsidRDefault="00956219" w:rsidP="00956219">
      <w:r w:rsidRPr="005B25A1">
        <w:rPr>
          <w:b/>
          <w:bCs/>
        </w:rPr>
        <w:t>Status:</w:t>
      </w:r>
      <w:r>
        <w:t xml:space="preserve"> </w:t>
      </w:r>
      <w:r>
        <w:rPr>
          <w:color w:val="0000FF"/>
        </w:rPr>
        <w:t>Not handled</w:t>
      </w:r>
      <w:r>
        <w:t>.</w:t>
      </w:r>
    </w:p>
    <w:p w14:paraId="32125051" w14:textId="77777777" w:rsidR="00956219" w:rsidRPr="00EB0339" w:rsidRDefault="00956219" w:rsidP="00956219"/>
    <w:p w14:paraId="03A004E0" w14:textId="77777777" w:rsidR="00956219" w:rsidRDefault="00956219" w:rsidP="00956219">
      <w:pPr>
        <w:pStyle w:val="NormTop"/>
      </w:pPr>
      <w:r>
        <w:rPr>
          <w:color w:val="0000FF"/>
        </w:rPr>
        <w:t>S2-2508897</w:t>
      </w:r>
      <w:r w:rsidRPr="00D53282">
        <w:t xml:space="preserve"> </w:t>
      </w:r>
      <w:r>
        <w:t>(P-CR) 23.700-14: Update of solution #23: Selective data collection. (Source: Mitsubishi Electric)</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#23 to introduce selective data collection.</w:t>
      </w:r>
    </w:p>
    <w:p w14:paraId="2CE7C9DC" w14:textId="77777777" w:rsidR="00956219" w:rsidRPr="005B25A1" w:rsidRDefault="00956219" w:rsidP="00956219">
      <w:pPr>
        <w:keepNext/>
        <w:keepLines/>
        <w:rPr>
          <w:b/>
          <w:bCs/>
        </w:rPr>
      </w:pPr>
      <w:r w:rsidRPr="005B25A1">
        <w:rPr>
          <w:b/>
          <w:bCs/>
        </w:rPr>
        <w:t>Convenor comment:</w:t>
      </w:r>
    </w:p>
    <w:p w14:paraId="5337D782" w14:textId="77777777" w:rsidR="00956219" w:rsidRPr="005B25A1" w:rsidRDefault="00956219" w:rsidP="00956219">
      <w:pPr>
        <w:keepNext/>
        <w:keepLines/>
      </w:pPr>
      <w:r w:rsidRPr="005B25A1">
        <w:t>Handle.</w:t>
      </w:r>
    </w:p>
    <w:p w14:paraId="20538738" w14:textId="77777777" w:rsidR="00956219" w:rsidRPr="005B25A1" w:rsidRDefault="00956219" w:rsidP="00956219">
      <w:pPr>
        <w:keepNext/>
        <w:keepLines/>
        <w:rPr>
          <w:b/>
          <w:bCs/>
        </w:rPr>
      </w:pPr>
      <w:r w:rsidRPr="005B25A1">
        <w:rPr>
          <w:b/>
          <w:bCs/>
        </w:rPr>
        <w:t>Plenary Discussion:</w:t>
      </w:r>
    </w:p>
    <w:p w14:paraId="3F7745E3" w14:textId="77777777" w:rsidR="00956219" w:rsidRPr="005B25A1" w:rsidRDefault="00956219" w:rsidP="00956219">
      <w:pPr>
        <w:keepNext/>
        <w:keepLines/>
      </w:pPr>
      <w:r>
        <w:rPr>
          <w:color w:val="0000FF"/>
        </w:rPr>
        <w:t>Not handled</w:t>
      </w:r>
      <w:r>
        <w:t>.</w:t>
      </w:r>
    </w:p>
    <w:p w14:paraId="5DC0E76F" w14:textId="77777777" w:rsidR="00956219" w:rsidRPr="00EB0339" w:rsidRDefault="00956219" w:rsidP="00956219">
      <w:r w:rsidRPr="005B25A1">
        <w:rPr>
          <w:b/>
          <w:bCs/>
        </w:rPr>
        <w:t>Status:</w:t>
      </w:r>
      <w:r>
        <w:t xml:space="preserve"> </w:t>
      </w:r>
      <w:r>
        <w:rPr>
          <w:color w:val="0000FF"/>
        </w:rPr>
        <w:t>Not handled</w:t>
      </w:r>
      <w:r>
        <w:t>.</w:t>
      </w:r>
    </w:p>
    <w:p w14:paraId="4C7B8296" w14:textId="77777777" w:rsidR="00956219" w:rsidRPr="00EB0339" w:rsidRDefault="00956219" w:rsidP="00956219"/>
    <w:p w14:paraId="394D9899" w14:textId="77777777" w:rsidR="00956219" w:rsidRDefault="00956219" w:rsidP="00956219">
      <w:pPr>
        <w:pStyle w:val="NormTop"/>
      </w:pPr>
      <w:r>
        <w:rPr>
          <w:color w:val="0000FF"/>
        </w:rPr>
        <w:t>S2-2508989</w:t>
      </w:r>
      <w:r w:rsidRPr="00D53282">
        <w:t xml:space="preserve"> </w:t>
      </w:r>
      <w:r>
        <w:t>(P-CR) 23.700-14: P-CR: Update to Solution#12: Sensing service authorization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Solution#12 proposed for Key Issue#2: Authorization and Revocation to Support Sensing Service.</w:t>
      </w:r>
    </w:p>
    <w:p w14:paraId="70E3F2D5" w14:textId="77777777" w:rsidR="00956219" w:rsidRPr="005B25A1" w:rsidRDefault="00956219" w:rsidP="00956219">
      <w:pPr>
        <w:keepNext/>
        <w:keepLines/>
        <w:rPr>
          <w:b/>
          <w:bCs/>
        </w:rPr>
      </w:pPr>
      <w:r w:rsidRPr="005B25A1">
        <w:rPr>
          <w:b/>
          <w:bCs/>
        </w:rPr>
        <w:t>Convenor comment:</w:t>
      </w:r>
    </w:p>
    <w:p w14:paraId="73E7B9A1" w14:textId="77777777" w:rsidR="00956219" w:rsidRPr="005B25A1" w:rsidRDefault="00956219" w:rsidP="00956219">
      <w:pPr>
        <w:keepNext/>
        <w:keepLines/>
      </w:pPr>
      <w:r w:rsidRPr="005B25A1">
        <w:t>Handle.</w:t>
      </w:r>
    </w:p>
    <w:p w14:paraId="1BC95731" w14:textId="77777777" w:rsidR="00956219" w:rsidRPr="005B25A1" w:rsidRDefault="00956219" w:rsidP="00956219">
      <w:pPr>
        <w:keepNext/>
        <w:keepLines/>
        <w:rPr>
          <w:b/>
          <w:bCs/>
        </w:rPr>
      </w:pPr>
      <w:r w:rsidRPr="005B25A1">
        <w:rPr>
          <w:b/>
          <w:bCs/>
        </w:rPr>
        <w:t>Plenary Discussion:</w:t>
      </w:r>
    </w:p>
    <w:p w14:paraId="1622B677" w14:textId="77777777" w:rsidR="00956219" w:rsidRPr="005B25A1" w:rsidRDefault="00956219" w:rsidP="00956219">
      <w:pPr>
        <w:keepNext/>
        <w:keepLines/>
      </w:pPr>
      <w:r>
        <w:rPr>
          <w:color w:val="0000FF"/>
        </w:rPr>
        <w:t>Not handled</w:t>
      </w:r>
      <w:r>
        <w:t>.</w:t>
      </w:r>
    </w:p>
    <w:p w14:paraId="4CBEA788" w14:textId="77777777" w:rsidR="00956219" w:rsidRPr="00EB0339" w:rsidRDefault="00956219" w:rsidP="00956219">
      <w:r w:rsidRPr="005B25A1">
        <w:rPr>
          <w:b/>
          <w:bCs/>
        </w:rPr>
        <w:t>Status:</w:t>
      </w:r>
      <w:r>
        <w:t xml:space="preserve"> </w:t>
      </w:r>
      <w:r>
        <w:rPr>
          <w:color w:val="0000FF"/>
        </w:rPr>
        <w:t>Not handled</w:t>
      </w:r>
      <w:r>
        <w:t>.</w:t>
      </w:r>
    </w:p>
    <w:p w14:paraId="492DDE01" w14:textId="77777777" w:rsidR="00956219" w:rsidRPr="00EB0339" w:rsidRDefault="00956219" w:rsidP="00956219"/>
    <w:p w14:paraId="7FAA9EC8" w14:textId="77777777" w:rsidR="00956219" w:rsidRDefault="00956219" w:rsidP="00956219">
      <w:pPr>
        <w:pStyle w:val="NormTop"/>
      </w:pPr>
      <w:r>
        <w:rPr>
          <w:color w:val="0000FF"/>
        </w:rPr>
        <w:t>S2-2508586</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4F9A575D"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S2-2506984</w:t>
      </w:r>
      <w:r>
        <w:t>.</w:t>
      </w:r>
    </w:p>
    <w:p w14:paraId="6F167C99" w14:textId="77777777" w:rsidR="00956219" w:rsidRPr="005B25A1" w:rsidRDefault="00956219" w:rsidP="00956219">
      <w:pPr>
        <w:keepNext/>
        <w:keepLines/>
        <w:rPr>
          <w:b/>
          <w:bCs/>
        </w:rPr>
      </w:pPr>
      <w:r w:rsidRPr="005B25A1">
        <w:rPr>
          <w:b/>
          <w:bCs/>
        </w:rPr>
        <w:t>Convenor comment:</w:t>
      </w:r>
    </w:p>
    <w:p w14:paraId="4CB6F66A" w14:textId="77777777" w:rsidR="00956219" w:rsidRPr="005B25A1" w:rsidRDefault="00956219" w:rsidP="00956219">
      <w:pPr>
        <w:keepNext/>
        <w:keepLines/>
      </w:pPr>
      <w:r w:rsidRPr="005B25A1">
        <w:t>Handle.</w:t>
      </w:r>
    </w:p>
    <w:p w14:paraId="22180BAA" w14:textId="77777777" w:rsidR="00956219" w:rsidRPr="005B25A1" w:rsidRDefault="00956219" w:rsidP="00956219">
      <w:pPr>
        <w:keepNext/>
        <w:keepLines/>
        <w:rPr>
          <w:b/>
          <w:bCs/>
        </w:rPr>
      </w:pPr>
      <w:r w:rsidRPr="005B25A1">
        <w:rPr>
          <w:b/>
          <w:bCs/>
        </w:rPr>
        <w:t>Plenary Discussion:</w:t>
      </w:r>
    </w:p>
    <w:p w14:paraId="0F84335B" w14:textId="77777777" w:rsidR="00956219" w:rsidRPr="005B25A1" w:rsidRDefault="00956219" w:rsidP="00956219">
      <w:pPr>
        <w:keepNext/>
        <w:keepLines/>
      </w:pPr>
      <w:r>
        <w:rPr>
          <w:color w:val="0000FF"/>
        </w:rPr>
        <w:t>Not handled</w:t>
      </w:r>
      <w:r>
        <w:t>.</w:t>
      </w:r>
    </w:p>
    <w:p w14:paraId="5DB2DF2E" w14:textId="77777777" w:rsidR="00956219" w:rsidRPr="00EB0339" w:rsidRDefault="00956219" w:rsidP="00956219">
      <w:r w:rsidRPr="005B25A1">
        <w:rPr>
          <w:b/>
          <w:bCs/>
        </w:rPr>
        <w:t>Status:</w:t>
      </w:r>
      <w:r>
        <w:t xml:space="preserve"> </w:t>
      </w:r>
      <w:r>
        <w:rPr>
          <w:color w:val="0000FF"/>
        </w:rPr>
        <w:t>Not handled</w:t>
      </w:r>
      <w:r>
        <w:t>.</w:t>
      </w:r>
    </w:p>
    <w:p w14:paraId="3228DF99" w14:textId="77777777" w:rsidR="00956219" w:rsidRPr="00EB0339" w:rsidRDefault="00956219" w:rsidP="00956219"/>
    <w:p w14:paraId="6516BC08" w14:textId="77777777" w:rsidR="00956219" w:rsidRDefault="00956219" w:rsidP="00956219">
      <w:pPr>
        <w:pStyle w:val="NormTop"/>
      </w:pPr>
      <w:r>
        <w:rPr>
          <w:color w:val="0000FF"/>
        </w:rPr>
        <w:t>S2-2508852</w:t>
      </w:r>
      <w:r w:rsidRPr="00D53282">
        <w:t xml:space="preserve"> </w:t>
      </w:r>
      <w:r>
        <w:t>(P-CR) 23.700-14: Solution#36 updates on association procedures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Solution#36 by adding details and including complementary procedures related to sensing association.</w:t>
      </w:r>
    </w:p>
    <w:p w14:paraId="34387BBD" w14:textId="77777777" w:rsidR="00956219" w:rsidRPr="005B25A1" w:rsidRDefault="00956219" w:rsidP="00956219">
      <w:pPr>
        <w:keepNext/>
        <w:keepLines/>
        <w:rPr>
          <w:b/>
          <w:bCs/>
        </w:rPr>
      </w:pPr>
      <w:r w:rsidRPr="005B25A1">
        <w:rPr>
          <w:b/>
          <w:bCs/>
        </w:rPr>
        <w:t>Plenary Discussion:</w:t>
      </w:r>
    </w:p>
    <w:p w14:paraId="75EFCCA9" w14:textId="77777777" w:rsidR="00956219" w:rsidRPr="005B25A1" w:rsidRDefault="00956219" w:rsidP="00956219">
      <w:pPr>
        <w:keepNext/>
        <w:keepLines/>
      </w:pPr>
      <w:r>
        <w:rPr>
          <w:color w:val="0000FF"/>
        </w:rPr>
        <w:t>Not handled</w:t>
      </w:r>
      <w:r>
        <w:t>.</w:t>
      </w:r>
    </w:p>
    <w:p w14:paraId="0B8B68C8" w14:textId="77777777" w:rsidR="00956219" w:rsidRPr="00EB0339" w:rsidRDefault="00956219" w:rsidP="00956219">
      <w:r w:rsidRPr="005B25A1">
        <w:rPr>
          <w:b/>
          <w:bCs/>
        </w:rPr>
        <w:t>Status:</w:t>
      </w:r>
      <w:r>
        <w:t xml:space="preserve"> </w:t>
      </w:r>
      <w:r>
        <w:rPr>
          <w:color w:val="0000FF"/>
        </w:rPr>
        <w:t>Not handled</w:t>
      </w:r>
      <w:r>
        <w:t>.</w:t>
      </w:r>
    </w:p>
    <w:p w14:paraId="7E3F7E05" w14:textId="77777777" w:rsidR="00956219" w:rsidRPr="00EB0339" w:rsidRDefault="00956219" w:rsidP="00956219"/>
    <w:p w14:paraId="64D27CF3" w14:textId="77777777" w:rsidR="00956219" w:rsidRDefault="00956219" w:rsidP="00956219">
      <w:pPr>
        <w:pStyle w:val="NormTop"/>
      </w:pPr>
      <w:r>
        <w:rPr>
          <w:color w:val="0000FF"/>
        </w:rPr>
        <w:t>S2-2509120</w:t>
      </w:r>
      <w:r w:rsidRPr="00D53282">
        <w:t xml:space="preserve"> </w:t>
      </w:r>
      <w:r>
        <w:t>(P-CR) 23.700-14: KI#4, Sol#21: Update solution#21.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solution#21 to solve the editor s note.</w:t>
      </w:r>
    </w:p>
    <w:p w14:paraId="7A106F49" w14:textId="77777777" w:rsidR="00956219" w:rsidRPr="005B25A1" w:rsidRDefault="00956219" w:rsidP="00956219">
      <w:pPr>
        <w:keepNext/>
        <w:keepLines/>
        <w:rPr>
          <w:b/>
          <w:bCs/>
        </w:rPr>
      </w:pPr>
      <w:r w:rsidRPr="005B25A1">
        <w:rPr>
          <w:b/>
          <w:bCs/>
        </w:rPr>
        <w:t>Plenary Discussion:</w:t>
      </w:r>
    </w:p>
    <w:p w14:paraId="638A2AC5" w14:textId="77777777" w:rsidR="00956219" w:rsidRPr="005B25A1" w:rsidRDefault="00956219" w:rsidP="00956219">
      <w:pPr>
        <w:keepNext/>
        <w:keepLines/>
      </w:pPr>
      <w:r>
        <w:rPr>
          <w:color w:val="0000FF"/>
        </w:rPr>
        <w:t>Not handled</w:t>
      </w:r>
      <w:r>
        <w:t>.</w:t>
      </w:r>
    </w:p>
    <w:p w14:paraId="4697AD18" w14:textId="77777777" w:rsidR="00956219" w:rsidRPr="00EB0339" w:rsidRDefault="00956219" w:rsidP="00956219">
      <w:r w:rsidRPr="005B25A1">
        <w:rPr>
          <w:b/>
          <w:bCs/>
        </w:rPr>
        <w:t>Status:</w:t>
      </w:r>
      <w:r>
        <w:t xml:space="preserve"> </w:t>
      </w:r>
      <w:r>
        <w:rPr>
          <w:color w:val="0000FF"/>
        </w:rPr>
        <w:t>Not handled</w:t>
      </w:r>
      <w:r>
        <w:t>.</w:t>
      </w:r>
    </w:p>
    <w:p w14:paraId="43D85047" w14:textId="77777777" w:rsidR="00956219" w:rsidRPr="00EB0339" w:rsidRDefault="00956219" w:rsidP="00956219"/>
    <w:p w14:paraId="5C8C9679" w14:textId="77777777" w:rsidR="00956219" w:rsidRDefault="00956219" w:rsidP="00956219">
      <w:pPr>
        <w:pStyle w:val="NormTop"/>
      </w:pPr>
      <w:r>
        <w:rPr>
          <w:color w:val="0000FF"/>
        </w:rPr>
        <w:t>S2-2508419</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sol#22 and resolve </w:t>
      </w:r>
      <w:proofErr w:type="spellStart"/>
      <w:r>
        <w:t>ENs.</w:t>
      </w:r>
      <w:proofErr w:type="spellEnd"/>
    </w:p>
    <w:p w14:paraId="18758244" w14:textId="77777777" w:rsidR="00956219" w:rsidRPr="005B25A1" w:rsidRDefault="00956219" w:rsidP="00956219">
      <w:pPr>
        <w:keepNext/>
        <w:keepLines/>
        <w:rPr>
          <w:b/>
          <w:bCs/>
        </w:rPr>
      </w:pPr>
      <w:r w:rsidRPr="005B25A1">
        <w:rPr>
          <w:b/>
          <w:bCs/>
        </w:rPr>
        <w:t>Plenary Discussion:</w:t>
      </w:r>
    </w:p>
    <w:p w14:paraId="6F132A2A" w14:textId="77777777" w:rsidR="00956219" w:rsidRPr="005B25A1" w:rsidRDefault="00956219" w:rsidP="00956219">
      <w:pPr>
        <w:keepNext/>
        <w:keepLines/>
      </w:pPr>
      <w:r>
        <w:rPr>
          <w:color w:val="0000FF"/>
        </w:rPr>
        <w:t>Not handled</w:t>
      </w:r>
      <w:r>
        <w:t>.</w:t>
      </w:r>
    </w:p>
    <w:p w14:paraId="4D4587B1" w14:textId="77777777" w:rsidR="00956219" w:rsidRPr="00EB0339" w:rsidRDefault="00956219" w:rsidP="00956219">
      <w:r w:rsidRPr="005B25A1">
        <w:rPr>
          <w:b/>
          <w:bCs/>
        </w:rPr>
        <w:t>Status:</w:t>
      </w:r>
      <w:r>
        <w:t xml:space="preserve"> </w:t>
      </w:r>
      <w:r>
        <w:rPr>
          <w:color w:val="0000FF"/>
        </w:rPr>
        <w:t>Not handled</w:t>
      </w:r>
      <w:r>
        <w:t>.</w:t>
      </w:r>
    </w:p>
    <w:p w14:paraId="7F7363A5" w14:textId="77777777" w:rsidR="00956219" w:rsidRPr="00EB0339" w:rsidRDefault="00956219" w:rsidP="00956219"/>
    <w:p w14:paraId="08C2A2B0" w14:textId="77777777" w:rsidR="00956219" w:rsidRDefault="00956219" w:rsidP="00956219">
      <w:pPr>
        <w:pStyle w:val="NormTop"/>
      </w:pPr>
      <w:r>
        <w:rPr>
          <w:color w:val="0000FF"/>
        </w:rPr>
        <w:t>S2-2508463</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update is proposed for solution#8 on Service authorization and revocation for </w:t>
      </w:r>
      <w:proofErr w:type="spellStart"/>
      <w:r>
        <w:t>FS_Sensing_ARC</w:t>
      </w:r>
      <w:proofErr w:type="spellEnd"/>
      <w:r>
        <w:t>.</w:t>
      </w:r>
    </w:p>
    <w:p w14:paraId="2DE7E339"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S2-2506817</w:t>
      </w:r>
      <w:r>
        <w:t>.</w:t>
      </w:r>
    </w:p>
    <w:p w14:paraId="3404DEC5" w14:textId="77777777" w:rsidR="00956219" w:rsidRPr="005B25A1" w:rsidRDefault="00956219" w:rsidP="00956219">
      <w:pPr>
        <w:keepNext/>
        <w:keepLines/>
        <w:rPr>
          <w:b/>
          <w:bCs/>
        </w:rPr>
      </w:pPr>
      <w:r w:rsidRPr="005B25A1">
        <w:rPr>
          <w:b/>
          <w:bCs/>
        </w:rPr>
        <w:t>Plenary Discussion:</w:t>
      </w:r>
    </w:p>
    <w:p w14:paraId="39E2F5F9" w14:textId="77777777" w:rsidR="00956219" w:rsidRPr="005B25A1" w:rsidRDefault="00956219" w:rsidP="00956219">
      <w:pPr>
        <w:keepNext/>
        <w:keepLines/>
      </w:pPr>
      <w:r>
        <w:rPr>
          <w:color w:val="0000FF"/>
        </w:rPr>
        <w:t>Not handled</w:t>
      </w:r>
      <w:r>
        <w:t>.</w:t>
      </w:r>
    </w:p>
    <w:p w14:paraId="53031318" w14:textId="77777777" w:rsidR="00956219" w:rsidRPr="00EB0339" w:rsidRDefault="00956219" w:rsidP="00956219">
      <w:r w:rsidRPr="005B25A1">
        <w:rPr>
          <w:b/>
          <w:bCs/>
        </w:rPr>
        <w:t>Status:</w:t>
      </w:r>
      <w:r>
        <w:t xml:space="preserve"> </w:t>
      </w:r>
      <w:r>
        <w:rPr>
          <w:color w:val="0000FF"/>
        </w:rPr>
        <w:t>Not handled</w:t>
      </w:r>
      <w:r>
        <w:t>.</w:t>
      </w:r>
    </w:p>
    <w:p w14:paraId="38005E0E" w14:textId="77777777" w:rsidR="00956219" w:rsidRPr="00EB0339" w:rsidRDefault="00956219" w:rsidP="00956219"/>
    <w:p w14:paraId="01250CDE" w14:textId="77777777" w:rsidR="00956219" w:rsidRDefault="00956219" w:rsidP="00956219">
      <w:pPr>
        <w:pStyle w:val="NormTop"/>
      </w:pPr>
      <w:r>
        <w:rPr>
          <w:color w:val="0000FF"/>
        </w:rPr>
        <w:t>S2-2508468</w:t>
      </w:r>
      <w:r w:rsidRPr="00D53282">
        <w:t xml:space="preserve"> </w:t>
      </w:r>
      <w:r>
        <w:t>(P-CR) 23.700-14: Updates on solution 15.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updates on solution 15 for </w:t>
      </w:r>
      <w:proofErr w:type="spellStart"/>
      <w:r>
        <w:t>Sensing_ARC</w:t>
      </w:r>
      <w:proofErr w:type="spellEnd"/>
      <w:r>
        <w:t xml:space="preserve"> / Rel-20.</w:t>
      </w:r>
    </w:p>
    <w:p w14:paraId="056B4298" w14:textId="77777777" w:rsidR="00956219" w:rsidRPr="005B25A1" w:rsidRDefault="00956219" w:rsidP="00956219">
      <w:pPr>
        <w:keepNext/>
        <w:keepLines/>
        <w:rPr>
          <w:b/>
          <w:bCs/>
        </w:rPr>
      </w:pPr>
      <w:r w:rsidRPr="005B25A1">
        <w:rPr>
          <w:b/>
          <w:bCs/>
        </w:rPr>
        <w:t>Plenary Discussion:</w:t>
      </w:r>
    </w:p>
    <w:p w14:paraId="7EE67F8F" w14:textId="77777777" w:rsidR="00956219" w:rsidRPr="005B25A1" w:rsidRDefault="00956219" w:rsidP="00956219">
      <w:pPr>
        <w:keepNext/>
        <w:keepLines/>
      </w:pPr>
      <w:r>
        <w:rPr>
          <w:color w:val="0000FF"/>
        </w:rPr>
        <w:t>Not handled</w:t>
      </w:r>
      <w:r>
        <w:t>.</w:t>
      </w:r>
    </w:p>
    <w:p w14:paraId="6BB87B14" w14:textId="77777777" w:rsidR="00956219" w:rsidRPr="00EB0339" w:rsidRDefault="00956219" w:rsidP="00956219">
      <w:r w:rsidRPr="005B25A1">
        <w:rPr>
          <w:b/>
          <w:bCs/>
        </w:rPr>
        <w:t>Status:</w:t>
      </w:r>
      <w:r>
        <w:t xml:space="preserve"> </w:t>
      </w:r>
      <w:r>
        <w:rPr>
          <w:color w:val="0000FF"/>
        </w:rPr>
        <w:t>Not handled</w:t>
      </w:r>
      <w:r>
        <w:t>.</w:t>
      </w:r>
    </w:p>
    <w:p w14:paraId="1F569F09" w14:textId="77777777" w:rsidR="00956219" w:rsidRPr="00EB0339" w:rsidRDefault="00956219" w:rsidP="00956219"/>
    <w:p w14:paraId="591FDDFB" w14:textId="77777777" w:rsidR="00956219" w:rsidRDefault="00956219" w:rsidP="00956219">
      <w:pPr>
        <w:pStyle w:val="NormTop"/>
      </w:pPr>
      <w:r>
        <w:rPr>
          <w:color w:val="0000FF"/>
        </w:rPr>
        <w:t>S2-2508470</w:t>
      </w:r>
      <w:r w:rsidRPr="00D53282">
        <w:t xml:space="preserve"> </w:t>
      </w:r>
      <w:r>
        <w:t xml:space="preserve">(P-CR) 23.700-14: KI#3, Sol #16: Update to include the selection criteria.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3693CB7D"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S2-2506696</w:t>
      </w:r>
      <w:r>
        <w:t>.</w:t>
      </w:r>
    </w:p>
    <w:p w14:paraId="5EF24410" w14:textId="77777777" w:rsidR="00956219" w:rsidRPr="005B25A1" w:rsidRDefault="00956219" w:rsidP="00956219">
      <w:pPr>
        <w:keepNext/>
        <w:keepLines/>
        <w:rPr>
          <w:b/>
          <w:bCs/>
        </w:rPr>
      </w:pPr>
      <w:r w:rsidRPr="005B25A1">
        <w:rPr>
          <w:b/>
          <w:bCs/>
        </w:rPr>
        <w:t>Plenary Discussion:</w:t>
      </w:r>
    </w:p>
    <w:p w14:paraId="0F2A08DC" w14:textId="77777777" w:rsidR="00956219" w:rsidRPr="005B25A1" w:rsidRDefault="00956219" w:rsidP="00956219">
      <w:pPr>
        <w:keepNext/>
        <w:keepLines/>
      </w:pPr>
      <w:r>
        <w:rPr>
          <w:color w:val="0000FF"/>
        </w:rPr>
        <w:t>Not handled</w:t>
      </w:r>
      <w:r>
        <w:t>.</w:t>
      </w:r>
    </w:p>
    <w:p w14:paraId="5AA29ABD" w14:textId="77777777" w:rsidR="00956219" w:rsidRPr="00EB0339" w:rsidRDefault="00956219" w:rsidP="00956219">
      <w:r w:rsidRPr="005B25A1">
        <w:rPr>
          <w:b/>
          <w:bCs/>
        </w:rPr>
        <w:t>Status:</w:t>
      </w:r>
      <w:r>
        <w:t xml:space="preserve"> </w:t>
      </w:r>
      <w:r>
        <w:rPr>
          <w:color w:val="0000FF"/>
        </w:rPr>
        <w:t>Not handled</w:t>
      </w:r>
      <w:r>
        <w:t>.</w:t>
      </w:r>
    </w:p>
    <w:p w14:paraId="2B17350E" w14:textId="77777777" w:rsidR="00956219" w:rsidRPr="00EB0339" w:rsidRDefault="00956219" w:rsidP="00956219"/>
    <w:p w14:paraId="345B1F3F" w14:textId="77777777" w:rsidR="00956219" w:rsidRDefault="00956219" w:rsidP="00956219">
      <w:pPr>
        <w:pStyle w:val="NormTop"/>
      </w:pPr>
      <w:r>
        <w:rPr>
          <w:color w:val="0000FF"/>
        </w:rPr>
        <w:t>S2-2508471</w:t>
      </w:r>
      <w:r w:rsidRPr="00D53282">
        <w:t xml:space="preserve"> </w:t>
      </w:r>
      <w:r>
        <w:t xml:space="preserve">(P-CR) 23.700-14: KI#6, Sol #20: Update to focus on configuration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26CA8077"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S2-2506697</w:t>
      </w:r>
      <w:r>
        <w:t>.</w:t>
      </w:r>
    </w:p>
    <w:p w14:paraId="41AF2122" w14:textId="77777777" w:rsidR="00956219" w:rsidRPr="005B25A1" w:rsidRDefault="00956219" w:rsidP="00956219">
      <w:pPr>
        <w:keepNext/>
        <w:keepLines/>
        <w:rPr>
          <w:b/>
          <w:bCs/>
        </w:rPr>
      </w:pPr>
      <w:r w:rsidRPr="005B25A1">
        <w:rPr>
          <w:b/>
          <w:bCs/>
        </w:rPr>
        <w:t>Plenary Discussion:</w:t>
      </w:r>
    </w:p>
    <w:p w14:paraId="7696EF43" w14:textId="77777777" w:rsidR="00956219" w:rsidRPr="005B25A1" w:rsidRDefault="00956219" w:rsidP="00956219">
      <w:pPr>
        <w:keepNext/>
        <w:keepLines/>
      </w:pPr>
      <w:r>
        <w:rPr>
          <w:color w:val="0000FF"/>
        </w:rPr>
        <w:t>Not handled</w:t>
      </w:r>
      <w:r>
        <w:t>.</w:t>
      </w:r>
    </w:p>
    <w:p w14:paraId="1765DC59" w14:textId="77777777" w:rsidR="00956219" w:rsidRPr="00EB0339" w:rsidRDefault="00956219" w:rsidP="00956219">
      <w:r w:rsidRPr="005B25A1">
        <w:rPr>
          <w:b/>
          <w:bCs/>
        </w:rPr>
        <w:t>Status:</w:t>
      </w:r>
      <w:r>
        <w:t xml:space="preserve"> </w:t>
      </w:r>
      <w:r>
        <w:rPr>
          <w:color w:val="0000FF"/>
        </w:rPr>
        <w:t>Not handled</w:t>
      </w:r>
      <w:r>
        <w:t>.</w:t>
      </w:r>
    </w:p>
    <w:p w14:paraId="39C2F150" w14:textId="77777777" w:rsidR="00956219" w:rsidRPr="00EB0339" w:rsidRDefault="00956219" w:rsidP="00956219"/>
    <w:p w14:paraId="06B05FA2" w14:textId="77777777" w:rsidR="00956219" w:rsidRDefault="00956219" w:rsidP="00956219">
      <w:pPr>
        <w:pStyle w:val="NormTop"/>
      </w:pPr>
      <w:r>
        <w:rPr>
          <w:color w:val="0000FF"/>
        </w:rPr>
        <w:t>S2-2508294</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update to solution #18 on sensing data and the associated information transport for the </w:t>
      </w:r>
      <w:proofErr w:type="spellStart"/>
      <w:r>
        <w:t>FS_Sensing_ARC</w:t>
      </w:r>
      <w:proofErr w:type="spellEnd"/>
      <w:r>
        <w:t xml:space="preserve"> TR 23.700-14.</w:t>
      </w:r>
    </w:p>
    <w:p w14:paraId="37518DF6"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S2-2506291</w:t>
      </w:r>
      <w:r>
        <w:t>.</w:t>
      </w:r>
    </w:p>
    <w:p w14:paraId="4EBFF47A" w14:textId="77777777" w:rsidR="00956219" w:rsidRPr="005B25A1" w:rsidRDefault="00956219" w:rsidP="00956219">
      <w:pPr>
        <w:keepNext/>
        <w:keepLines/>
        <w:rPr>
          <w:b/>
          <w:bCs/>
        </w:rPr>
      </w:pPr>
      <w:r w:rsidRPr="005B25A1">
        <w:rPr>
          <w:b/>
          <w:bCs/>
        </w:rPr>
        <w:t>Plenary Discussion:</w:t>
      </w:r>
    </w:p>
    <w:p w14:paraId="3512CB8E" w14:textId="77777777" w:rsidR="00956219" w:rsidRPr="005B25A1" w:rsidRDefault="00956219" w:rsidP="00956219">
      <w:pPr>
        <w:keepNext/>
        <w:keepLines/>
      </w:pPr>
      <w:r>
        <w:rPr>
          <w:color w:val="0000FF"/>
        </w:rPr>
        <w:t>Not handled</w:t>
      </w:r>
      <w:r>
        <w:t>.</w:t>
      </w:r>
    </w:p>
    <w:p w14:paraId="2D17DB42" w14:textId="77777777" w:rsidR="00956219" w:rsidRPr="00EB0339" w:rsidRDefault="00956219" w:rsidP="00956219">
      <w:r w:rsidRPr="005B25A1">
        <w:rPr>
          <w:b/>
          <w:bCs/>
        </w:rPr>
        <w:t>Status:</w:t>
      </w:r>
      <w:r>
        <w:t xml:space="preserve"> </w:t>
      </w:r>
      <w:r>
        <w:rPr>
          <w:color w:val="0000FF"/>
        </w:rPr>
        <w:t>Not handled</w:t>
      </w:r>
      <w:r>
        <w:t>.</w:t>
      </w:r>
    </w:p>
    <w:p w14:paraId="07433032" w14:textId="77777777" w:rsidR="00956219" w:rsidRPr="00EB0339" w:rsidRDefault="00956219" w:rsidP="00956219"/>
    <w:p w14:paraId="379CB100" w14:textId="77777777" w:rsidR="00956219" w:rsidRDefault="00956219" w:rsidP="00956219">
      <w:pPr>
        <w:pStyle w:val="NormTop"/>
      </w:pPr>
      <w:r>
        <w:rPr>
          <w:color w:val="0000FF"/>
        </w:rPr>
        <w:t>S2-2508827</w:t>
      </w:r>
      <w:r w:rsidRPr="00D53282">
        <w:t xml:space="preserve"> </w:t>
      </w:r>
      <w:r>
        <w:t>(P-CR) 23.700-14: KI#1,4,6, update the solution #34 on the Parameter Configuration to sensing entity.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solution#34 for the Key issue #1,4 and 6 to resolve the </w:t>
      </w:r>
      <w:proofErr w:type="spellStart"/>
      <w:r>
        <w:t>ENs.</w:t>
      </w:r>
      <w:proofErr w:type="spellEnd"/>
    </w:p>
    <w:p w14:paraId="113F27BE" w14:textId="77777777" w:rsidR="00956219" w:rsidRPr="005B25A1" w:rsidRDefault="00956219" w:rsidP="00956219">
      <w:pPr>
        <w:keepNext/>
        <w:keepLines/>
        <w:rPr>
          <w:b/>
          <w:bCs/>
        </w:rPr>
      </w:pPr>
      <w:r w:rsidRPr="005B25A1">
        <w:rPr>
          <w:b/>
          <w:bCs/>
        </w:rPr>
        <w:t>Plenary Discussion:</w:t>
      </w:r>
    </w:p>
    <w:p w14:paraId="3EE4563A" w14:textId="77777777" w:rsidR="00956219" w:rsidRPr="005B25A1" w:rsidRDefault="00956219" w:rsidP="00956219">
      <w:pPr>
        <w:keepNext/>
        <w:keepLines/>
      </w:pPr>
      <w:r>
        <w:rPr>
          <w:color w:val="0000FF"/>
        </w:rPr>
        <w:t>Not handled</w:t>
      </w:r>
      <w:r>
        <w:t>.</w:t>
      </w:r>
    </w:p>
    <w:p w14:paraId="58CCBD5F" w14:textId="77777777" w:rsidR="00956219" w:rsidRPr="00EB0339" w:rsidRDefault="00956219" w:rsidP="00956219">
      <w:r w:rsidRPr="005B25A1">
        <w:rPr>
          <w:b/>
          <w:bCs/>
        </w:rPr>
        <w:t>Status:</w:t>
      </w:r>
      <w:r>
        <w:t xml:space="preserve"> </w:t>
      </w:r>
      <w:r>
        <w:rPr>
          <w:color w:val="0000FF"/>
        </w:rPr>
        <w:t>Not handled</w:t>
      </w:r>
      <w:r>
        <w:t>.</w:t>
      </w:r>
    </w:p>
    <w:p w14:paraId="4189B83C" w14:textId="77777777" w:rsidR="00956219" w:rsidRPr="00EB0339" w:rsidRDefault="00956219" w:rsidP="00956219"/>
    <w:p w14:paraId="5B6D9DA7" w14:textId="77777777" w:rsidR="00956219" w:rsidRDefault="00956219" w:rsidP="00956219">
      <w:pPr>
        <w:pStyle w:val="NormTop"/>
      </w:pPr>
      <w:r>
        <w:rPr>
          <w:color w:val="0000FF"/>
        </w:rPr>
        <w:t>S2-2508851</w:t>
      </w:r>
      <w:r w:rsidRPr="00D53282">
        <w:t xml:space="preserve"> </w:t>
      </w:r>
      <w:r>
        <w:t xml:space="preserve">(P-CR) 23.700-14: Sol#37 update: Adding authorization aspects to cover KI#2.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include authorizations aspects from S2-2506346 (not handled at SA WG2#170) that are missing in this solution and need to be further considered to reach agreements on authorization aspects for sensing services.</w:t>
      </w:r>
    </w:p>
    <w:p w14:paraId="1745F0ED" w14:textId="77777777" w:rsidR="00956219" w:rsidRPr="005B25A1" w:rsidRDefault="00956219" w:rsidP="00956219">
      <w:pPr>
        <w:keepNext/>
        <w:keepLines/>
        <w:rPr>
          <w:b/>
          <w:bCs/>
        </w:rPr>
      </w:pPr>
      <w:r w:rsidRPr="005B25A1">
        <w:rPr>
          <w:b/>
          <w:bCs/>
        </w:rPr>
        <w:t>Plenary Discussion:</w:t>
      </w:r>
    </w:p>
    <w:p w14:paraId="71388518" w14:textId="77777777" w:rsidR="00956219" w:rsidRPr="005B25A1" w:rsidRDefault="00956219" w:rsidP="00956219">
      <w:pPr>
        <w:keepNext/>
        <w:keepLines/>
      </w:pPr>
      <w:r>
        <w:rPr>
          <w:color w:val="0000FF"/>
        </w:rPr>
        <w:t>Not handled</w:t>
      </w:r>
      <w:r>
        <w:t>.</w:t>
      </w:r>
    </w:p>
    <w:p w14:paraId="2056D11F" w14:textId="77777777" w:rsidR="00956219" w:rsidRPr="00EB0339" w:rsidRDefault="00956219" w:rsidP="00956219">
      <w:r w:rsidRPr="005B25A1">
        <w:rPr>
          <w:b/>
          <w:bCs/>
        </w:rPr>
        <w:t>Status:</w:t>
      </w:r>
      <w:r>
        <w:t xml:space="preserve"> </w:t>
      </w:r>
      <w:r>
        <w:rPr>
          <w:color w:val="0000FF"/>
        </w:rPr>
        <w:t>Not handled</w:t>
      </w:r>
      <w:r>
        <w:t>.</w:t>
      </w:r>
    </w:p>
    <w:p w14:paraId="3DA15F37" w14:textId="77777777" w:rsidR="00956219" w:rsidRPr="00EB0339" w:rsidRDefault="00956219" w:rsidP="00956219"/>
    <w:p w14:paraId="72CE895C" w14:textId="77777777" w:rsidR="00956219" w:rsidRDefault="00956219" w:rsidP="00956219">
      <w:pPr>
        <w:pStyle w:val="NormTop"/>
      </w:pPr>
      <w:r>
        <w:rPr>
          <w:color w:val="0000FF"/>
        </w:rPr>
        <w:t>S2-2508853</w:t>
      </w:r>
      <w:r w:rsidRPr="00D53282">
        <w:t xml:space="preserve"> </w:t>
      </w:r>
      <w:r>
        <w:t>(P-CR) 23.700-14: K#5, Sol#28 update: Describing the Target Sensing Area concept. (Source: Ericsson)</w:t>
      </w:r>
      <w:r>
        <w:br/>
      </w:r>
      <w:r w:rsidRPr="00D53282">
        <w:rPr>
          <w:b/>
        </w:rPr>
        <w:t>Document for:</w:t>
      </w:r>
      <w:r w:rsidRPr="00D53282">
        <w:t xml:space="preserve"> </w:t>
      </w:r>
      <w:r>
        <w:t>Approval</w:t>
      </w:r>
      <w:r>
        <w:br/>
      </w:r>
      <w:r w:rsidRPr="00D53282">
        <w:rPr>
          <w:b/>
        </w:rPr>
        <w:t>Abstract:</w:t>
      </w:r>
      <w:r w:rsidRPr="00D53282">
        <w:t xml:space="preserve"> </w:t>
      </w:r>
      <w:r>
        <w:br/>
        <w:t>K#5, Sol#28 update: Describing the Target Sensing Area concept.</w:t>
      </w:r>
    </w:p>
    <w:p w14:paraId="78787A17" w14:textId="77777777" w:rsidR="00956219" w:rsidRPr="005B25A1" w:rsidRDefault="00956219" w:rsidP="00956219">
      <w:pPr>
        <w:keepNext/>
        <w:keepLines/>
        <w:rPr>
          <w:b/>
          <w:bCs/>
        </w:rPr>
      </w:pPr>
      <w:r w:rsidRPr="005B25A1">
        <w:rPr>
          <w:b/>
          <w:bCs/>
        </w:rPr>
        <w:t>Plenary Discussion:</w:t>
      </w:r>
    </w:p>
    <w:p w14:paraId="40F0C54F" w14:textId="77777777" w:rsidR="00956219" w:rsidRPr="005B25A1" w:rsidRDefault="00956219" w:rsidP="00956219">
      <w:pPr>
        <w:keepNext/>
        <w:keepLines/>
      </w:pPr>
      <w:r>
        <w:rPr>
          <w:color w:val="0000FF"/>
        </w:rPr>
        <w:t>Not handled</w:t>
      </w:r>
      <w:r>
        <w:t>.</w:t>
      </w:r>
    </w:p>
    <w:p w14:paraId="6FCE3266" w14:textId="77777777" w:rsidR="00956219" w:rsidRPr="00EB0339" w:rsidRDefault="00956219" w:rsidP="00956219">
      <w:r w:rsidRPr="005B25A1">
        <w:rPr>
          <w:b/>
          <w:bCs/>
        </w:rPr>
        <w:t>Status:</w:t>
      </w:r>
      <w:r>
        <w:t xml:space="preserve"> </w:t>
      </w:r>
      <w:r>
        <w:rPr>
          <w:color w:val="0000FF"/>
        </w:rPr>
        <w:t>Not handled</w:t>
      </w:r>
      <w:r>
        <w:t>.</w:t>
      </w:r>
    </w:p>
    <w:p w14:paraId="547076ED" w14:textId="77777777" w:rsidR="00956219" w:rsidRPr="00EB0339" w:rsidRDefault="00956219" w:rsidP="00956219"/>
    <w:p w14:paraId="798F564F" w14:textId="77777777" w:rsidR="00956219" w:rsidRDefault="00956219" w:rsidP="00956219">
      <w:pPr>
        <w:pStyle w:val="NormTop"/>
      </w:pPr>
      <w:r>
        <w:rPr>
          <w:color w:val="0000FF"/>
        </w:rPr>
        <w:t>S2-2509067</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#16 by Clarifying the procedure for selection of SE(s).</w:t>
      </w:r>
    </w:p>
    <w:p w14:paraId="0AEF0A57" w14:textId="77777777" w:rsidR="00956219" w:rsidRPr="005B25A1" w:rsidRDefault="00956219" w:rsidP="00956219">
      <w:pPr>
        <w:keepNext/>
        <w:keepLines/>
        <w:rPr>
          <w:b/>
          <w:bCs/>
        </w:rPr>
      </w:pPr>
      <w:r w:rsidRPr="005B25A1">
        <w:rPr>
          <w:b/>
          <w:bCs/>
        </w:rPr>
        <w:t>Plenary Discussion:</w:t>
      </w:r>
    </w:p>
    <w:p w14:paraId="0F6C65FA" w14:textId="77777777" w:rsidR="00956219" w:rsidRPr="005B25A1" w:rsidRDefault="00956219" w:rsidP="00956219">
      <w:pPr>
        <w:keepNext/>
        <w:keepLines/>
      </w:pPr>
      <w:r>
        <w:rPr>
          <w:color w:val="0000FF"/>
        </w:rPr>
        <w:t>Not handled</w:t>
      </w:r>
      <w:r>
        <w:t>.</w:t>
      </w:r>
    </w:p>
    <w:p w14:paraId="4C90EE67" w14:textId="77777777" w:rsidR="00956219" w:rsidRPr="00EB0339" w:rsidRDefault="00956219" w:rsidP="00956219">
      <w:r w:rsidRPr="005B25A1">
        <w:rPr>
          <w:b/>
          <w:bCs/>
        </w:rPr>
        <w:t>Status:</w:t>
      </w:r>
      <w:r>
        <w:t xml:space="preserve"> </w:t>
      </w:r>
      <w:r>
        <w:rPr>
          <w:color w:val="0000FF"/>
        </w:rPr>
        <w:t>Not handled</w:t>
      </w:r>
      <w:r>
        <w:t>.</w:t>
      </w:r>
    </w:p>
    <w:p w14:paraId="6F16C34D" w14:textId="77777777" w:rsidR="00956219" w:rsidRPr="00EB0339" w:rsidRDefault="00956219" w:rsidP="00956219"/>
    <w:p w14:paraId="574F51AA" w14:textId="77777777" w:rsidR="00956219" w:rsidRDefault="00956219" w:rsidP="00956219">
      <w:pPr>
        <w:pStyle w:val="NormTop"/>
      </w:pPr>
      <w:r>
        <w:rPr>
          <w:color w:val="0000FF"/>
        </w:rPr>
        <w:t>S2-2509096</w:t>
      </w:r>
      <w:r w:rsidRPr="00D53282">
        <w:t xml:space="preserve"> </w:t>
      </w:r>
      <w:r>
        <w:t>(P-CR) 23.700-14: Solution#31 update about sensing result reuse.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#31 about sensing result reuse.</w:t>
      </w:r>
    </w:p>
    <w:p w14:paraId="18FCC7CB" w14:textId="77777777" w:rsidR="00956219" w:rsidRPr="005B25A1" w:rsidRDefault="00956219" w:rsidP="00956219">
      <w:pPr>
        <w:keepNext/>
        <w:keepLines/>
        <w:rPr>
          <w:b/>
          <w:bCs/>
        </w:rPr>
      </w:pPr>
      <w:r w:rsidRPr="005B25A1">
        <w:rPr>
          <w:b/>
          <w:bCs/>
        </w:rPr>
        <w:t>Plenary Discussion:</w:t>
      </w:r>
    </w:p>
    <w:p w14:paraId="348972D7" w14:textId="77777777" w:rsidR="00956219" w:rsidRPr="005B25A1" w:rsidRDefault="00956219" w:rsidP="00956219">
      <w:pPr>
        <w:keepNext/>
        <w:keepLines/>
      </w:pPr>
      <w:r>
        <w:rPr>
          <w:color w:val="0000FF"/>
        </w:rPr>
        <w:t>Not handled</w:t>
      </w:r>
      <w:r>
        <w:t>.</w:t>
      </w:r>
    </w:p>
    <w:p w14:paraId="18076F82" w14:textId="77777777" w:rsidR="00956219" w:rsidRPr="00EB0339" w:rsidRDefault="00956219" w:rsidP="00956219">
      <w:r w:rsidRPr="005B25A1">
        <w:rPr>
          <w:b/>
          <w:bCs/>
        </w:rPr>
        <w:t>Status:</w:t>
      </w:r>
      <w:r>
        <w:t xml:space="preserve"> </w:t>
      </w:r>
      <w:r>
        <w:rPr>
          <w:color w:val="0000FF"/>
        </w:rPr>
        <w:t>Not handled</w:t>
      </w:r>
      <w:r>
        <w:t>.</w:t>
      </w:r>
    </w:p>
    <w:p w14:paraId="704D9A0D" w14:textId="77777777" w:rsidR="00956219" w:rsidRPr="00EB0339" w:rsidRDefault="00956219" w:rsidP="00956219"/>
    <w:p w14:paraId="6C1BDE07" w14:textId="77777777" w:rsidR="00956219" w:rsidRDefault="00956219" w:rsidP="00956219">
      <w:pPr>
        <w:pStyle w:val="NormTop"/>
      </w:pPr>
      <w:r>
        <w:rPr>
          <w:color w:val="0000FF"/>
        </w:rPr>
        <w:t>S2-2509097</w:t>
      </w:r>
      <w:r w:rsidRPr="00D53282">
        <w:t xml:space="preserve"> </w:t>
      </w:r>
      <w:r>
        <w:t>(P-CR) 23.700-14: 23.700-14: KI#2_Solution 9 update to address EN.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#9.</w:t>
      </w:r>
    </w:p>
    <w:p w14:paraId="0421B5BF" w14:textId="77777777" w:rsidR="00956219" w:rsidRPr="005B25A1" w:rsidRDefault="00956219" w:rsidP="00956219">
      <w:pPr>
        <w:keepNext/>
        <w:keepLines/>
        <w:rPr>
          <w:b/>
          <w:bCs/>
        </w:rPr>
      </w:pPr>
      <w:r w:rsidRPr="005B25A1">
        <w:rPr>
          <w:b/>
          <w:bCs/>
        </w:rPr>
        <w:t>Plenary Discussion:</w:t>
      </w:r>
    </w:p>
    <w:p w14:paraId="1C4615F7" w14:textId="77777777" w:rsidR="00956219" w:rsidRPr="005B25A1" w:rsidRDefault="00956219" w:rsidP="00956219">
      <w:pPr>
        <w:keepNext/>
        <w:keepLines/>
      </w:pPr>
      <w:r>
        <w:rPr>
          <w:color w:val="0000FF"/>
        </w:rPr>
        <w:t>Not handled</w:t>
      </w:r>
      <w:r>
        <w:t>.</w:t>
      </w:r>
    </w:p>
    <w:p w14:paraId="47C55356" w14:textId="77777777" w:rsidR="00956219" w:rsidRPr="00EB0339" w:rsidRDefault="00956219" w:rsidP="00956219">
      <w:r w:rsidRPr="005B25A1">
        <w:rPr>
          <w:b/>
          <w:bCs/>
        </w:rPr>
        <w:t>Status:</w:t>
      </w:r>
      <w:r>
        <w:t xml:space="preserve"> </w:t>
      </w:r>
      <w:r>
        <w:rPr>
          <w:color w:val="0000FF"/>
        </w:rPr>
        <w:t>Not handled</w:t>
      </w:r>
      <w:r>
        <w:t>.</w:t>
      </w:r>
    </w:p>
    <w:p w14:paraId="781AE354" w14:textId="77777777" w:rsidR="00956219" w:rsidRPr="00EB0339" w:rsidRDefault="00956219" w:rsidP="00956219"/>
    <w:p w14:paraId="3A900C98" w14:textId="77777777" w:rsidR="00956219" w:rsidRDefault="00956219" w:rsidP="00956219">
      <w:pPr>
        <w:pStyle w:val="NormTop"/>
      </w:pPr>
      <w:r>
        <w:rPr>
          <w:color w:val="0000FF"/>
        </w:rPr>
        <w:t>S2-2509098</w:t>
      </w:r>
      <w:r w:rsidRPr="00D53282">
        <w:t xml:space="preserve"> </w:t>
      </w:r>
      <w:r>
        <w:t xml:space="preserve">(P-CR) 23.700-14: 23.700-14: KI#6_Solution 35 update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#35.</w:t>
      </w:r>
    </w:p>
    <w:p w14:paraId="433FFF75" w14:textId="77777777" w:rsidR="00956219" w:rsidRPr="005B25A1" w:rsidRDefault="00956219" w:rsidP="00956219">
      <w:pPr>
        <w:keepNext/>
        <w:keepLines/>
        <w:rPr>
          <w:b/>
          <w:bCs/>
        </w:rPr>
      </w:pPr>
      <w:r w:rsidRPr="005B25A1">
        <w:rPr>
          <w:b/>
          <w:bCs/>
        </w:rPr>
        <w:t>Plenary Discussion:</w:t>
      </w:r>
    </w:p>
    <w:p w14:paraId="0937F5FC" w14:textId="77777777" w:rsidR="00956219" w:rsidRPr="005B25A1" w:rsidRDefault="00956219" w:rsidP="00956219">
      <w:pPr>
        <w:keepNext/>
        <w:keepLines/>
      </w:pPr>
      <w:r>
        <w:rPr>
          <w:color w:val="0000FF"/>
        </w:rPr>
        <w:t>Not handled</w:t>
      </w:r>
      <w:r>
        <w:t>.</w:t>
      </w:r>
    </w:p>
    <w:p w14:paraId="42E48D27" w14:textId="77777777" w:rsidR="00956219" w:rsidRPr="00EB0339" w:rsidRDefault="00956219" w:rsidP="00956219">
      <w:r w:rsidRPr="005B25A1">
        <w:rPr>
          <w:b/>
          <w:bCs/>
        </w:rPr>
        <w:t>Status:</w:t>
      </w:r>
      <w:r>
        <w:t xml:space="preserve"> </w:t>
      </w:r>
      <w:r>
        <w:rPr>
          <w:color w:val="0000FF"/>
        </w:rPr>
        <w:t>Not handled</w:t>
      </w:r>
      <w:r>
        <w:t>.</w:t>
      </w:r>
    </w:p>
    <w:p w14:paraId="5507EB61" w14:textId="77777777" w:rsidR="00956219" w:rsidRPr="00EB0339" w:rsidRDefault="00956219" w:rsidP="00956219"/>
    <w:p w14:paraId="2BDDDCC1" w14:textId="77777777" w:rsidR="00956219" w:rsidRDefault="00956219" w:rsidP="00956219">
      <w:pPr>
        <w:pStyle w:val="NormTop"/>
      </w:pPr>
      <w:r>
        <w:rPr>
          <w:color w:val="0000FF"/>
        </w:rPr>
        <w:t>S2-2509185</w:t>
      </w:r>
      <w:r w:rsidRPr="00D53282">
        <w:t xml:space="preserve"> </w:t>
      </w:r>
      <w:r>
        <w:t>(P-CR) 23.700-14: KI#4, Update solution #25 to remove the EN.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A direct connection mechanism initiated by </w:t>
      </w:r>
      <w:proofErr w:type="spellStart"/>
      <w:r>
        <w:t>gNB</w:t>
      </w:r>
      <w:proofErr w:type="spellEnd"/>
      <w:r>
        <w:t xml:space="preserve"> for sensing data collection and transport is proposed for </w:t>
      </w:r>
      <w:proofErr w:type="spellStart"/>
      <w:r>
        <w:t>FS_Sensing_ARC</w:t>
      </w:r>
      <w:proofErr w:type="spellEnd"/>
      <w:r>
        <w:t>.</w:t>
      </w:r>
    </w:p>
    <w:p w14:paraId="796A9CE5" w14:textId="77777777" w:rsidR="00956219" w:rsidRPr="005B25A1" w:rsidRDefault="00956219" w:rsidP="00956219">
      <w:pPr>
        <w:keepNext/>
        <w:keepLines/>
        <w:rPr>
          <w:b/>
          <w:bCs/>
        </w:rPr>
      </w:pPr>
      <w:r w:rsidRPr="005B25A1">
        <w:rPr>
          <w:b/>
          <w:bCs/>
        </w:rPr>
        <w:t>Plenary Discussion:</w:t>
      </w:r>
    </w:p>
    <w:p w14:paraId="0A11F3A8" w14:textId="77777777" w:rsidR="00956219" w:rsidRPr="005B25A1" w:rsidRDefault="00956219" w:rsidP="00956219">
      <w:pPr>
        <w:keepNext/>
        <w:keepLines/>
      </w:pPr>
      <w:r>
        <w:rPr>
          <w:color w:val="0000FF"/>
        </w:rPr>
        <w:t>Not handled</w:t>
      </w:r>
      <w:r>
        <w:t>.</w:t>
      </w:r>
    </w:p>
    <w:p w14:paraId="6DBD2E40" w14:textId="77777777" w:rsidR="00956219" w:rsidRPr="00EB0339" w:rsidRDefault="00956219" w:rsidP="00956219">
      <w:r w:rsidRPr="005B25A1">
        <w:rPr>
          <w:b/>
          <w:bCs/>
        </w:rPr>
        <w:t>Status:</w:t>
      </w:r>
      <w:r>
        <w:t xml:space="preserve"> </w:t>
      </w:r>
      <w:r>
        <w:rPr>
          <w:color w:val="0000FF"/>
        </w:rPr>
        <w:t>Not handled</w:t>
      </w:r>
      <w:r>
        <w:t>.</w:t>
      </w:r>
    </w:p>
    <w:p w14:paraId="0DA42C43" w14:textId="77777777" w:rsidR="00956219" w:rsidRPr="00EB0339" w:rsidRDefault="00956219" w:rsidP="00956219"/>
    <w:p w14:paraId="6E42C61A" w14:textId="77777777" w:rsidR="00956219" w:rsidRDefault="00956219" w:rsidP="00956219">
      <w:pPr>
        <w:pStyle w:val="NormTop"/>
      </w:pPr>
      <w:r>
        <w:rPr>
          <w:color w:val="0000FF"/>
        </w:rPr>
        <w:t>S2-2509223</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#24.</w:t>
      </w:r>
    </w:p>
    <w:p w14:paraId="12B6C364" w14:textId="77777777" w:rsidR="00956219" w:rsidRPr="005B25A1" w:rsidRDefault="00956219" w:rsidP="00956219">
      <w:pPr>
        <w:keepNext/>
        <w:keepLines/>
        <w:rPr>
          <w:b/>
          <w:bCs/>
        </w:rPr>
      </w:pPr>
      <w:r w:rsidRPr="005B25A1">
        <w:rPr>
          <w:b/>
          <w:bCs/>
        </w:rPr>
        <w:t>Plenary Discussion:</w:t>
      </w:r>
    </w:p>
    <w:p w14:paraId="08729532" w14:textId="77777777" w:rsidR="00956219" w:rsidRPr="005B25A1" w:rsidRDefault="00956219" w:rsidP="00956219">
      <w:pPr>
        <w:keepNext/>
        <w:keepLines/>
      </w:pPr>
      <w:r>
        <w:rPr>
          <w:color w:val="0000FF"/>
        </w:rPr>
        <w:t>Not handled</w:t>
      </w:r>
      <w:r>
        <w:t>.</w:t>
      </w:r>
    </w:p>
    <w:p w14:paraId="2ED245AE" w14:textId="77777777" w:rsidR="00956219" w:rsidRPr="00EB0339" w:rsidRDefault="00956219" w:rsidP="00956219">
      <w:r w:rsidRPr="005B25A1">
        <w:rPr>
          <w:b/>
          <w:bCs/>
        </w:rPr>
        <w:t>Status:</w:t>
      </w:r>
      <w:r>
        <w:t xml:space="preserve"> </w:t>
      </w:r>
      <w:r>
        <w:rPr>
          <w:color w:val="0000FF"/>
        </w:rPr>
        <w:t>Not handled</w:t>
      </w:r>
      <w:r>
        <w:t>.</w:t>
      </w:r>
    </w:p>
    <w:p w14:paraId="53C7E59F" w14:textId="77777777" w:rsidR="00956219" w:rsidRPr="00EB0339" w:rsidRDefault="00956219" w:rsidP="00956219"/>
    <w:p w14:paraId="36C0F48E"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372C5BA" w14:textId="77777777" w:rsidR="00956219" w:rsidRDefault="00956219" w:rsidP="00956219">
      <w:pPr>
        <w:pStyle w:val="NormTop"/>
      </w:pPr>
      <w:r>
        <w:rPr>
          <w:color w:val="0000FF"/>
        </w:rPr>
        <w:t>S2-2508420</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051837C2"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S2-2506607</w:t>
      </w:r>
      <w:r>
        <w:t>.</w:t>
      </w:r>
    </w:p>
    <w:p w14:paraId="0D1FB006" w14:textId="77777777" w:rsidR="00956219" w:rsidRPr="005B25A1" w:rsidRDefault="00956219" w:rsidP="00956219">
      <w:pPr>
        <w:keepNext/>
        <w:keepLines/>
        <w:rPr>
          <w:b/>
          <w:bCs/>
        </w:rPr>
      </w:pPr>
      <w:r w:rsidRPr="005B25A1">
        <w:rPr>
          <w:b/>
          <w:bCs/>
        </w:rPr>
        <w:t>Convenor comment:</w:t>
      </w:r>
    </w:p>
    <w:p w14:paraId="13B07F8B" w14:textId="77777777" w:rsidR="00956219" w:rsidRPr="005B25A1" w:rsidRDefault="00956219" w:rsidP="00956219">
      <w:pPr>
        <w:keepNext/>
        <w:keepLines/>
      </w:pPr>
      <w:r w:rsidRPr="005B25A1">
        <w:t>Not handle.</w:t>
      </w:r>
    </w:p>
    <w:p w14:paraId="7519B529" w14:textId="77777777" w:rsidR="00956219" w:rsidRPr="005B25A1" w:rsidRDefault="00956219" w:rsidP="00956219">
      <w:pPr>
        <w:keepNext/>
        <w:keepLines/>
        <w:rPr>
          <w:b/>
          <w:bCs/>
        </w:rPr>
      </w:pPr>
      <w:r w:rsidRPr="005B25A1">
        <w:rPr>
          <w:b/>
          <w:bCs/>
        </w:rPr>
        <w:t>Plenary Discussion:</w:t>
      </w:r>
    </w:p>
    <w:p w14:paraId="7647D28A" w14:textId="77777777" w:rsidR="00956219" w:rsidRPr="005B25A1" w:rsidRDefault="00956219" w:rsidP="00956219">
      <w:pPr>
        <w:keepNext/>
        <w:keepLines/>
      </w:pPr>
      <w:r>
        <w:rPr>
          <w:color w:val="0000FF"/>
        </w:rPr>
        <w:t>Not handled</w:t>
      </w:r>
      <w:r>
        <w:t>.</w:t>
      </w:r>
    </w:p>
    <w:p w14:paraId="3C64E0A9" w14:textId="77777777" w:rsidR="00956219" w:rsidRPr="00EB0339" w:rsidRDefault="00956219" w:rsidP="00956219">
      <w:r w:rsidRPr="005B25A1">
        <w:rPr>
          <w:b/>
          <w:bCs/>
        </w:rPr>
        <w:t>Status:</w:t>
      </w:r>
      <w:r>
        <w:t xml:space="preserve"> </w:t>
      </w:r>
      <w:r>
        <w:rPr>
          <w:color w:val="0000FF"/>
        </w:rPr>
        <w:t>Not handled</w:t>
      </w:r>
      <w:r>
        <w:t>.</w:t>
      </w:r>
    </w:p>
    <w:p w14:paraId="050B75DC" w14:textId="77777777" w:rsidR="00956219" w:rsidRPr="00EB0339" w:rsidRDefault="00956219" w:rsidP="00956219"/>
    <w:p w14:paraId="23B530D2" w14:textId="77777777" w:rsidR="00956219" w:rsidRDefault="00956219" w:rsidP="00956219">
      <w:pPr>
        <w:pStyle w:val="NormTop"/>
      </w:pPr>
      <w:r>
        <w:rPr>
          <w:color w:val="0000FF"/>
        </w:rPr>
        <w:t>S2-2508495</w:t>
      </w:r>
      <w:r w:rsidRPr="00D53282">
        <w:t xml:space="preserve"> </w:t>
      </w:r>
      <w:r>
        <w:t>(P-CR) 23.700-14: KI#4 New Sol: Sensing Data and the Associated Information Collection and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791EAF18"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S2-2506568</w:t>
      </w:r>
      <w:r>
        <w:t>.</w:t>
      </w:r>
    </w:p>
    <w:p w14:paraId="29301E83" w14:textId="77777777" w:rsidR="00956219" w:rsidRPr="005B25A1" w:rsidRDefault="00956219" w:rsidP="00956219">
      <w:pPr>
        <w:keepNext/>
        <w:keepLines/>
        <w:rPr>
          <w:b/>
          <w:bCs/>
        </w:rPr>
      </w:pPr>
      <w:r w:rsidRPr="005B25A1">
        <w:rPr>
          <w:b/>
          <w:bCs/>
        </w:rPr>
        <w:t>Convenor comment:</w:t>
      </w:r>
    </w:p>
    <w:p w14:paraId="360F458E" w14:textId="77777777" w:rsidR="00956219" w:rsidRPr="005B25A1" w:rsidRDefault="00956219" w:rsidP="00956219">
      <w:pPr>
        <w:keepNext/>
        <w:keepLines/>
      </w:pPr>
      <w:r w:rsidRPr="005B25A1">
        <w:t>Not handle.</w:t>
      </w:r>
    </w:p>
    <w:p w14:paraId="02EC3ABF" w14:textId="77777777" w:rsidR="00956219" w:rsidRPr="005B25A1" w:rsidRDefault="00956219" w:rsidP="00956219">
      <w:pPr>
        <w:keepNext/>
        <w:keepLines/>
        <w:rPr>
          <w:b/>
          <w:bCs/>
        </w:rPr>
      </w:pPr>
      <w:r w:rsidRPr="005B25A1">
        <w:rPr>
          <w:b/>
          <w:bCs/>
        </w:rPr>
        <w:t>Plenary Discussion:</w:t>
      </w:r>
    </w:p>
    <w:p w14:paraId="3B9662EA" w14:textId="77777777" w:rsidR="00956219" w:rsidRPr="005B25A1" w:rsidRDefault="00956219" w:rsidP="00956219">
      <w:pPr>
        <w:keepNext/>
        <w:keepLines/>
      </w:pPr>
      <w:r>
        <w:rPr>
          <w:color w:val="0000FF"/>
        </w:rPr>
        <w:t>Not handled</w:t>
      </w:r>
      <w:r>
        <w:t>.</w:t>
      </w:r>
    </w:p>
    <w:p w14:paraId="135D8753" w14:textId="77777777" w:rsidR="00956219" w:rsidRPr="00EB0339" w:rsidRDefault="00956219" w:rsidP="00956219">
      <w:r w:rsidRPr="005B25A1">
        <w:rPr>
          <w:b/>
          <w:bCs/>
        </w:rPr>
        <w:t>Status:</w:t>
      </w:r>
      <w:r>
        <w:t xml:space="preserve"> </w:t>
      </w:r>
      <w:r>
        <w:rPr>
          <w:color w:val="0000FF"/>
        </w:rPr>
        <w:t>Not handled</w:t>
      </w:r>
      <w:r>
        <w:t>.</w:t>
      </w:r>
    </w:p>
    <w:p w14:paraId="061D3D3E" w14:textId="77777777" w:rsidR="00956219" w:rsidRPr="00EB0339" w:rsidRDefault="00956219" w:rsidP="00956219"/>
    <w:p w14:paraId="3E1D03E9" w14:textId="77777777" w:rsidR="002A607B" w:rsidRDefault="002A607B" w:rsidP="002A607B">
      <w:pPr>
        <w:pStyle w:val="Heading3"/>
      </w:pPr>
      <w:r>
        <w:t>20.3.1</w:t>
      </w:r>
      <w:r>
        <w:tab/>
        <w:t>Study on Core Network Enhanced Support for Artificial Intelligence (AI)/Machine Learning (ML)_Ph2 (FS_AIML_CN_Ph2)</w:t>
      </w:r>
    </w:p>
    <w:p w14:paraId="7A2BC41A" w14:textId="77777777" w:rsidR="002A607B" w:rsidRDefault="002A607B" w:rsidP="002A607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0F1E11" w14:textId="77777777" w:rsidR="002A607B" w:rsidRDefault="002A607B" w:rsidP="002A607B"/>
    <w:p w14:paraId="6B015F7E" w14:textId="77777777" w:rsidR="002A607B" w:rsidRDefault="002A607B" w:rsidP="002A607B"/>
    <w:p w14:paraId="2EB96594"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General &amp; LS related</w:t>
      </w:r>
    </w:p>
    <w:p w14:paraId="197A9B89" w14:textId="77777777" w:rsidR="002A607B" w:rsidRDefault="002A607B" w:rsidP="002A607B">
      <w:pPr>
        <w:pStyle w:val="NormTop"/>
      </w:pPr>
      <w:r>
        <w:rPr>
          <w:color w:val="0000FF"/>
        </w:rPr>
        <w:t>S2-2508593</w:t>
      </w:r>
      <w:r w:rsidRPr="00D53282">
        <w:t xml:space="preserve"> </w:t>
      </w:r>
      <w:r>
        <w:t xml:space="preserve">(LS OUT) [DRAFT] LS on controllability of UE data collection client for UE data transfer over User Plane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SA WG2 would like to ask RAN WG2, SA WG3, CT WG1 about UE data collection client controllability and interface design between UE data collection client and AS layer.</w:t>
      </w:r>
    </w:p>
    <w:p w14:paraId="0FAD962A" w14:textId="77777777" w:rsidR="002A607B" w:rsidRPr="00B81031" w:rsidRDefault="002A607B" w:rsidP="002A607B">
      <w:pPr>
        <w:keepNext/>
        <w:keepLines/>
        <w:rPr>
          <w:i/>
        </w:rPr>
      </w:pPr>
      <w:r w:rsidRPr="00B81031">
        <w:rPr>
          <w:b/>
          <w:bCs/>
          <w:i/>
        </w:rPr>
        <w:t>Comment:</w:t>
      </w:r>
      <w:r>
        <w:rPr>
          <w:i/>
        </w:rPr>
        <w:t xml:space="preserve"> Noted in parallel session.</w:t>
      </w:r>
    </w:p>
    <w:p w14:paraId="11667000" w14:textId="77777777" w:rsidR="002A607B" w:rsidRPr="005B25A1" w:rsidRDefault="002A607B" w:rsidP="002A607B">
      <w:pPr>
        <w:keepNext/>
        <w:keepLines/>
        <w:rPr>
          <w:b/>
          <w:bCs/>
        </w:rPr>
      </w:pPr>
      <w:r w:rsidRPr="005B25A1">
        <w:rPr>
          <w:b/>
          <w:bCs/>
        </w:rPr>
        <w:t>Parallel discussion:</w:t>
      </w:r>
    </w:p>
    <w:p w14:paraId="21E35FF5" w14:textId="77777777" w:rsidR="002A607B" w:rsidRPr="00633844" w:rsidRDefault="002A607B" w:rsidP="002A607B">
      <w:pPr>
        <w:keepNext/>
        <w:keepLines/>
      </w:pPr>
      <w:r>
        <w:t xml:space="preserve">This was </w:t>
      </w:r>
      <w:r w:rsidRPr="00C3284B">
        <w:rPr>
          <w:color w:val="0000FF"/>
        </w:rPr>
        <w:t>noted</w:t>
      </w:r>
      <w:r>
        <w:t xml:space="preserve"> in parallel session.</w:t>
      </w:r>
    </w:p>
    <w:p w14:paraId="2AE4F712" w14:textId="77777777" w:rsidR="002A607B" w:rsidRPr="00EB0339" w:rsidRDefault="002A607B" w:rsidP="002A607B">
      <w:r w:rsidRPr="005B25A1">
        <w:rPr>
          <w:b/>
          <w:bCs/>
        </w:rPr>
        <w:t>Status:</w:t>
      </w:r>
      <w:r>
        <w:t xml:space="preserve"> </w:t>
      </w:r>
      <w:r>
        <w:rPr>
          <w:color w:val="0000FF"/>
        </w:rPr>
        <w:t>Noted</w:t>
      </w:r>
      <w:r>
        <w:t>.</w:t>
      </w:r>
    </w:p>
    <w:p w14:paraId="2CE748CE" w14:textId="77777777" w:rsidR="002A607B" w:rsidRPr="00EB0339" w:rsidRDefault="002A607B" w:rsidP="002A607B"/>
    <w:p w14:paraId="3FE0C374"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KI#1 Solutions Update</w:t>
      </w:r>
    </w:p>
    <w:p w14:paraId="2CB710F5" w14:textId="77777777" w:rsidR="002A607B" w:rsidRDefault="002A607B" w:rsidP="002A607B">
      <w:pPr>
        <w:pStyle w:val="NormTop"/>
      </w:pPr>
      <w:r>
        <w:rPr>
          <w:color w:val="0000FF"/>
        </w:rPr>
        <w:t>S2-2508206</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KI#1 solution 1 to address </w:t>
      </w:r>
      <w:proofErr w:type="spellStart"/>
      <w:r>
        <w:t>ENs.</w:t>
      </w:r>
      <w:proofErr w:type="spellEnd"/>
    </w:p>
    <w:p w14:paraId="06125C5A" w14:textId="77777777" w:rsidR="002A607B" w:rsidRPr="00B81031" w:rsidRDefault="002A607B" w:rsidP="002A607B">
      <w:pPr>
        <w:keepNext/>
        <w:keepLines/>
        <w:rPr>
          <w:i/>
        </w:rPr>
      </w:pPr>
      <w:r w:rsidRPr="00B81031">
        <w:rPr>
          <w:b/>
          <w:bCs/>
          <w:i/>
        </w:rPr>
        <w:t>Comment:</w:t>
      </w:r>
      <w:r>
        <w:rPr>
          <w:i/>
        </w:rPr>
        <w:t xml:space="preserve"> Corrupt ZIP file. Replaced on FTP.</w:t>
      </w:r>
    </w:p>
    <w:p w14:paraId="096D97E7" w14:textId="77777777" w:rsidR="002A607B" w:rsidRPr="005B25A1" w:rsidRDefault="002A607B" w:rsidP="002A607B">
      <w:pPr>
        <w:keepNext/>
        <w:keepLines/>
        <w:rPr>
          <w:b/>
          <w:bCs/>
        </w:rPr>
      </w:pPr>
      <w:r w:rsidRPr="005B25A1">
        <w:rPr>
          <w:b/>
          <w:bCs/>
        </w:rPr>
        <w:t>Plenary Discussion:</w:t>
      </w:r>
    </w:p>
    <w:p w14:paraId="4C693D07" w14:textId="77777777" w:rsidR="002A607B" w:rsidRPr="005B25A1" w:rsidRDefault="002A607B" w:rsidP="002A607B">
      <w:pPr>
        <w:keepNext/>
        <w:keepLines/>
      </w:pPr>
      <w:r>
        <w:rPr>
          <w:color w:val="0000FF"/>
        </w:rPr>
        <w:t>Not handled</w:t>
      </w:r>
      <w:r>
        <w:t>.</w:t>
      </w:r>
    </w:p>
    <w:p w14:paraId="7C5713A6" w14:textId="77777777" w:rsidR="002A607B" w:rsidRPr="00EB0339" w:rsidRDefault="002A607B" w:rsidP="002A607B">
      <w:r w:rsidRPr="005B25A1">
        <w:rPr>
          <w:b/>
          <w:bCs/>
        </w:rPr>
        <w:t>Status:</w:t>
      </w:r>
      <w:r>
        <w:t xml:space="preserve"> </w:t>
      </w:r>
      <w:r>
        <w:rPr>
          <w:color w:val="0000FF"/>
        </w:rPr>
        <w:t>Not handled</w:t>
      </w:r>
      <w:r>
        <w:t>.</w:t>
      </w:r>
    </w:p>
    <w:p w14:paraId="3399CCE7" w14:textId="77777777" w:rsidR="002A607B" w:rsidRPr="00EB0339" w:rsidRDefault="002A607B" w:rsidP="002A607B"/>
    <w:p w14:paraId="2E568EAA" w14:textId="77777777" w:rsidR="002A607B" w:rsidRDefault="002A607B" w:rsidP="002A607B">
      <w:pPr>
        <w:pStyle w:val="NormTop"/>
      </w:pPr>
      <w:r>
        <w:rPr>
          <w:color w:val="0000FF"/>
        </w:rPr>
        <w:t>S2-2508266</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solution#4 update.</w:t>
      </w:r>
    </w:p>
    <w:p w14:paraId="49ABD3F1" w14:textId="77777777" w:rsidR="002A607B" w:rsidRPr="005B25A1" w:rsidRDefault="002A607B" w:rsidP="002A607B">
      <w:pPr>
        <w:keepNext/>
        <w:keepLines/>
        <w:rPr>
          <w:b/>
          <w:bCs/>
        </w:rPr>
      </w:pPr>
      <w:r w:rsidRPr="005B25A1">
        <w:rPr>
          <w:b/>
          <w:bCs/>
        </w:rPr>
        <w:t>Convenor comment:</w:t>
      </w:r>
    </w:p>
    <w:p w14:paraId="5FEEA9A1" w14:textId="77777777" w:rsidR="002A607B" w:rsidRPr="005B25A1" w:rsidRDefault="002A607B" w:rsidP="002A607B">
      <w:pPr>
        <w:keepNext/>
        <w:keepLines/>
      </w:pPr>
      <w:r w:rsidRPr="005B25A1">
        <w:t>Handle.</w:t>
      </w:r>
    </w:p>
    <w:p w14:paraId="61EE6099" w14:textId="77777777" w:rsidR="002A607B" w:rsidRPr="005B25A1" w:rsidRDefault="002A607B" w:rsidP="002A607B">
      <w:pPr>
        <w:keepNext/>
        <w:keepLines/>
        <w:rPr>
          <w:b/>
          <w:bCs/>
        </w:rPr>
      </w:pPr>
      <w:r w:rsidRPr="005B25A1">
        <w:rPr>
          <w:b/>
          <w:bCs/>
        </w:rPr>
        <w:t>Parallel discussion:</w:t>
      </w:r>
    </w:p>
    <w:p w14:paraId="10FCC8FE" w14:textId="77777777" w:rsidR="002A607B" w:rsidRPr="005B25A1" w:rsidRDefault="002A607B" w:rsidP="002A607B">
      <w:pPr>
        <w:keepNext/>
        <w:keepLines/>
      </w:pPr>
      <w:r w:rsidRPr="005B25A1">
        <w:t>Revised in parallel session to</w:t>
      </w:r>
      <w:r>
        <w:rPr>
          <w:color w:val="0000FF"/>
        </w:rPr>
        <w:t xml:space="preserve"> S2-2509312</w:t>
      </w:r>
      <w:r>
        <w:t>.</w:t>
      </w:r>
    </w:p>
    <w:p w14:paraId="4CB771F8"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9AEFF80" w14:textId="77777777" w:rsidR="009E42E4" w:rsidRPr="005B25A1" w:rsidRDefault="009E42E4" w:rsidP="009E42E4">
      <w:pPr>
        <w:keepNext/>
        <w:keepLines/>
        <w:rPr>
          <w:b/>
          <w:bCs/>
        </w:rPr>
      </w:pPr>
      <w:r w:rsidRPr="005B25A1">
        <w:rPr>
          <w:b/>
          <w:bCs/>
        </w:rPr>
        <w:t>Plenary Discussion:</w:t>
      </w:r>
    </w:p>
    <w:p w14:paraId="698C869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F1579A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C935A14" w14:textId="3ACE5C12" w:rsidR="002A607B" w:rsidRPr="00EB0339" w:rsidRDefault="009E42E4" w:rsidP="002A607B">
      <w:r>
        <w:rPr>
          <w:b/>
          <w:bCs/>
        </w:rPr>
        <w:t xml:space="preserve"> </w:t>
      </w:r>
    </w:p>
    <w:p w14:paraId="0BF366FF" w14:textId="77777777" w:rsidR="002A607B" w:rsidRDefault="002A607B" w:rsidP="002A607B">
      <w:pPr>
        <w:pStyle w:val="NormTop"/>
      </w:pPr>
      <w:r>
        <w:rPr>
          <w:color w:val="0000FF"/>
        </w:rPr>
        <w:t>S2-2508358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#12 for KI#1 to transfer data from UE via UP where the data transfer is controlled via CP.</w:t>
      </w:r>
    </w:p>
    <w:p w14:paraId="13C2F1D0" w14:textId="77777777" w:rsidR="002A607B" w:rsidRPr="005B25A1" w:rsidRDefault="002A607B" w:rsidP="002A607B">
      <w:pPr>
        <w:keepNext/>
        <w:keepLines/>
        <w:rPr>
          <w:b/>
          <w:bCs/>
        </w:rPr>
      </w:pPr>
      <w:r w:rsidRPr="005B25A1">
        <w:rPr>
          <w:b/>
          <w:bCs/>
        </w:rPr>
        <w:t>Plenary Discussion:</w:t>
      </w:r>
    </w:p>
    <w:p w14:paraId="38C37116" w14:textId="77777777" w:rsidR="002A607B" w:rsidRPr="005B25A1" w:rsidRDefault="002A607B" w:rsidP="002A607B">
      <w:pPr>
        <w:keepNext/>
        <w:keepLines/>
      </w:pPr>
      <w:r>
        <w:rPr>
          <w:color w:val="0000FF"/>
        </w:rPr>
        <w:t>Not handled</w:t>
      </w:r>
      <w:r>
        <w:t>.</w:t>
      </w:r>
    </w:p>
    <w:p w14:paraId="3CD6389A" w14:textId="77777777" w:rsidR="002A607B" w:rsidRPr="00EB0339" w:rsidRDefault="002A607B" w:rsidP="002A607B">
      <w:r w:rsidRPr="005B25A1">
        <w:rPr>
          <w:b/>
          <w:bCs/>
        </w:rPr>
        <w:t>Status:</w:t>
      </w:r>
      <w:r>
        <w:t xml:space="preserve"> </w:t>
      </w:r>
      <w:r>
        <w:rPr>
          <w:color w:val="0000FF"/>
        </w:rPr>
        <w:t>Not handled</w:t>
      </w:r>
      <w:r>
        <w:t>.</w:t>
      </w:r>
    </w:p>
    <w:p w14:paraId="01463D19" w14:textId="77777777" w:rsidR="002A607B" w:rsidRPr="00EB0339" w:rsidRDefault="002A607B" w:rsidP="002A607B"/>
    <w:p w14:paraId="7EA290B1" w14:textId="77777777" w:rsidR="002A607B" w:rsidRDefault="002A607B" w:rsidP="002A607B">
      <w:pPr>
        <w:pStyle w:val="NormTop"/>
      </w:pPr>
      <w:r>
        <w:rPr>
          <w:color w:val="0000FF"/>
        </w:rPr>
        <w:t>S2-2508393</w:t>
      </w:r>
      <w:r w:rsidRPr="00D53282">
        <w:t xml:space="preserve"> </w:t>
      </w:r>
      <w:r>
        <w:t xml:space="preserve">(P-CR) 23.700-04: KI#1: Solution#11 Update: resolving some editor s notes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Solution#11 of TR 23.700-04.</w:t>
      </w:r>
    </w:p>
    <w:p w14:paraId="3D95C160" w14:textId="77777777" w:rsidR="002A607B" w:rsidRPr="005B25A1" w:rsidRDefault="002A607B" w:rsidP="002A607B">
      <w:pPr>
        <w:keepNext/>
        <w:keepLines/>
        <w:rPr>
          <w:b/>
          <w:bCs/>
        </w:rPr>
      </w:pPr>
      <w:r w:rsidRPr="005B25A1">
        <w:rPr>
          <w:b/>
          <w:bCs/>
        </w:rPr>
        <w:t>Convenor comment:</w:t>
      </w:r>
    </w:p>
    <w:p w14:paraId="3528549F" w14:textId="77777777" w:rsidR="002A607B" w:rsidRPr="005B25A1" w:rsidRDefault="002A607B" w:rsidP="002A607B">
      <w:pPr>
        <w:keepNext/>
        <w:keepLines/>
      </w:pPr>
      <w:r w:rsidRPr="005B25A1">
        <w:t>Handle.</w:t>
      </w:r>
    </w:p>
    <w:p w14:paraId="67431BF2" w14:textId="77777777" w:rsidR="002A607B" w:rsidRPr="005B25A1" w:rsidRDefault="002A607B" w:rsidP="002A607B">
      <w:pPr>
        <w:keepNext/>
        <w:keepLines/>
        <w:rPr>
          <w:b/>
          <w:bCs/>
        </w:rPr>
      </w:pPr>
      <w:r w:rsidRPr="005B25A1">
        <w:rPr>
          <w:b/>
          <w:bCs/>
        </w:rPr>
        <w:t>Parallel discussion:</w:t>
      </w:r>
    </w:p>
    <w:p w14:paraId="1493F7FF" w14:textId="77777777" w:rsidR="002A607B" w:rsidRPr="005B25A1" w:rsidRDefault="002A607B" w:rsidP="002A607B">
      <w:pPr>
        <w:keepNext/>
        <w:keepLines/>
      </w:pPr>
      <w:r w:rsidRPr="005B25A1">
        <w:t>Revised in parallel session to</w:t>
      </w:r>
      <w:r>
        <w:rPr>
          <w:color w:val="0000FF"/>
        </w:rPr>
        <w:t xml:space="preserve"> S2-2509313</w:t>
      </w:r>
      <w:r>
        <w:t>.</w:t>
      </w:r>
    </w:p>
    <w:p w14:paraId="0B9DA664" w14:textId="77777777" w:rsidR="002A607B" w:rsidRPr="005B25A1" w:rsidRDefault="002A607B" w:rsidP="002A607B">
      <w:pPr>
        <w:keepNext/>
        <w:keepLines/>
      </w:pPr>
      <w:r w:rsidRPr="005B25A1">
        <w:t>Mode --&gt; model in step 5. Revised in parallel session to</w:t>
      </w:r>
      <w:r>
        <w:rPr>
          <w:color w:val="0000FF"/>
        </w:rPr>
        <w:t xml:space="preserve"> S2-2509571</w:t>
      </w:r>
      <w:r>
        <w:t>.</w:t>
      </w:r>
    </w:p>
    <w:p w14:paraId="3A04F902"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486C08F2" w14:textId="77777777" w:rsidR="009E42E4" w:rsidRPr="005B25A1" w:rsidRDefault="009E42E4" w:rsidP="009E42E4">
      <w:pPr>
        <w:keepNext/>
        <w:keepLines/>
        <w:rPr>
          <w:b/>
          <w:bCs/>
        </w:rPr>
      </w:pPr>
      <w:r w:rsidRPr="005B25A1">
        <w:rPr>
          <w:b/>
          <w:bCs/>
        </w:rPr>
        <w:t>Plenary Discussion:</w:t>
      </w:r>
    </w:p>
    <w:p w14:paraId="739FF6E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AD0686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9126E22" w14:textId="05E8A0C3" w:rsidR="002A607B" w:rsidRPr="00EB0339" w:rsidRDefault="009E42E4" w:rsidP="002A607B">
      <w:r>
        <w:rPr>
          <w:b/>
          <w:bCs/>
        </w:rPr>
        <w:t xml:space="preserve"> </w:t>
      </w:r>
    </w:p>
    <w:p w14:paraId="6317E498" w14:textId="77777777" w:rsidR="002A607B" w:rsidRDefault="002A607B" w:rsidP="002A607B">
      <w:pPr>
        <w:pStyle w:val="NormTop"/>
      </w:pPr>
      <w:r>
        <w:rPr>
          <w:color w:val="0000FF"/>
        </w:rPr>
        <w:t>S2-2508413</w:t>
      </w:r>
      <w:r w:rsidRPr="00D53282">
        <w:t xml:space="preserve"> </w:t>
      </w:r>
      <w:r>
        <w:t>(P-CR) 23.700-04: [23.700-04]Solution #14 update on UE data collection over the user plane . (Source: Sony)</w:t>
      </w:r>
      <w:r>
        <w:br/>
      </w:r>
      <w:r w:rsidRPr="00D53282">
        <w:rPr>
          <w:b/>
        </w:rPr>
        <w:t>Document for:</w:t>
      </w:r>
      <w:r w:rsidRPr="00D53282">
        <w:t xml:space="preserve"> </w:t>
      </w:r>
      <w:r>
        <w:t>Approval</w:t>
      </w:r>
      <w:r>
        <w:br/>
      </w:r>
      <w:r w:rsidRPr="00D53282">
        <w:rPr>
          <w:b/>
        </w:rPr>
        <w:t>Abstract:</w:t>
      </w:r>
      <w:r w:rsidRPr="00D53282">
        <w:t xml:space="preserve"> </w:t>
      </w:r>
      <w:r>
        <w:br/>
        <w:t>Proposed the update for Solution #14: UE data collection over the user plane.</w:t>
      </w:r>
    </w:p>
    <w:p w14:paraId="26A977AF" w14:textId="77777777" w:rsidR="002A607B" w:rsidRPr="005B25A1" w:rsidRDefault="002A607B" w:rsidP="002A607B">
      <w:pPr>
        <w:keepNext/>
        <w:keepLines/>
        <w:rPr>
          <w:b/>
          <w:bCs/>
        </w:rPr>
      </w:pPr>
      <w:r w:rsidRPr="005B25A1">
        <w:rPr>
          <w:b/>
          <w:bCs/>
        </w:rPr>
        <w:t>Convenor comment:</w:t>
      </w:r>
    </w:p>
    <w:p w14:paraId="4E612D98" w14:textId="77777777" w:rsidR="002A607B" w:rsidRPr="005B25A1" w:rsidRDefault="002A607B" w:rsidP="002A607B">
      <w:pPr>
        <w:keepNext/>
        <w:keepLines/>
      </w:pPr>
      <w:r w:rsidRPr="005B25A1">
        <w:t>Handle.</w:t>
      </w:r>
    </w:p>
    <w:p w14:paraId="011F02D4" w14:textId="77777777" w:rsidR="002A607B" w:rsidRPr="005B25A1" w:rsidRDefault="002A607B" w:rsidP="002A607B">
      <w:pPr>
        <w:keepNext/>
        <w:keepLines/>
        <w:rPr>
          <w:b/>
          <w:bCs/>
        </w:rPr>
      </w:pPr>
      <w:r w:rsidRPr="005B25A1">
        <w:rPr>
          <w:b/>
          <w:bCs/>
        </w:rPr>
        <w:t>Parallel discussion:</w:t>
      </w:r>
    </w:p>
    <w:p w14:paraId="1DBC33FE" w14:textId="77777777" w:rsidR="002A607B" w:rsidRPr="005B25A1" w:rsidRDefault="002A607B" w:rsidP="002A607B">
      <w:pPr>
        <w:keepNext/>
        <w:keepLines/>
      </w:pPr>
      <w:r w:rsidRPr="005B25A1">
        <w:t>Revised in parallel session to</w:t>
      </w:r>
      <w:r>
        <w:rPr>
          <w:color w:val="0000FF"/>
        </w:rPr>
        <w:t xml:space="preserve"> S2-2509314</w:t>
      </w:r>
      <w:r>
        <w:t>.</w:t>
      </w:r>
    </w:p>
    <w:p w14:paraId="58235ADC"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9D91838" w14:textId="77777777" w:rsidR="009E42E4" w:rsidRPr="005B25A1" w:rsidRDefault="009E42E4" w:rsidP="009E42E4">
      <w:pPr>
        <w:keepNext/>
        <w:keepLines/>
        <w:rPr>
          <w:b/>
          <w:bCs/>
        </w:rPr>
      </w:pPr>
      <w:r w:rsidRPr="005B25A1">
        <w:rPr>
          <w:b/>
          <w:bCs/>
        </w:rPr>
        <w:t>Plenary Discussion:</w:t>
      </w:r>
    </w:p>
    <w:p w14:paraId="7883153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7D1453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2B1C1DB" w14:textId="0841A810" w:rsidR="002A607B" w:rsidRPr="00EB0339" w:rsidRDefault="009E42E4" w:rsidP="002A607B">
      <w:r>
        <w:rPr>
          <w:b/>
          <w:bCs/>
        </w:rPr>
        <w:t xml:space="preserve"> </w:t>
      </w:r>
    </w:p>
    <w:p w14:paraId="7866A4E1" w14:textId="77777777" w:rsidR="002A607B" w:rsidRDefault="002A607B" w:rsidP="002A607B">
      <w:pPr>
        <w:pStyle w:val="NormTop"/>
      </w:pPr>
      <w:r>
        <w:rPr>
          <w:color w:val="0000FF"/>
        </w:rPr>
        <w:t>S2-2508524</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to resolve FFS in Editor s Notes for KI#1 in TR23.700-04.</w:t>
      </w:r>
    </w:p>
    <w:p w14:paraId="14D04008"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S2-2506879</w:t>
      </w:r>
      <w:r>
        <w:t>.</w:t>
      </w:r>
    </w:p>
    <w:p w14:paraId="143539DE" w14:textId="77777777" w:rsidR="002A607B" w:rsidRPr="005B25A1" w:rsidRDefault="002A607B" w:rsidP="002A607B">
      <w:pPr>
        <w:keepNext/>
        <w:keepLines/>
        <w:rPr>
          <w:b/>
          <w:bCs/>
        </w:rPr>
      </w:pPr>
      <w:r w:rsidRPr="005B25A1">
        <w:rPr>
          <w:b/>
          <w:bCs/>
        </w:rPr>
        <w:t>Convenor comment:</w:t>
      </w:r>
    </w:p>
    <w:p w14:paraId="58F9ADA6" w14:textId="77777777" w:rsidR="002A607B" w:rsidRPr="005B25A1" w:rsidRDefault="002A607B" w:rsidP="002A607B">
      <w:pPr>
        <w:keepNext/>
        <w:keepLines/>
      </w:pPr>
      <w:r w:rsidRPr="005B25A1">
        <w:t>Handle with priority?</w:t>
      </w:r>
    </w:p>
    <w:p w14:paraId="7D879563" w14:textId="77777777" w:rsidR="002A607B" w:rsidRPr="005B25A1" w:rsidRDefault="002A607B" w:rsidP="002A607B">
      <w:pPr>
        <w:keepNext/>
        <w:keepLines/>
        <w:rPr>
          <w:b/>
          <w:bCs/>
        </w:rPr>
      </w:pPr>
      <w:r w:rsidRPr="005B25A1">
        <w:rPr>
          <w:b/>
          <w:bCs/>
        </w:rPr>
        <w:t>Parallel discussion:</w:t>
      </w:r>
    </w:p>
    <w:p w14:paraId="557B003C" w14:textId="77777777" w:rsidR="002A607B" w:rsidRPr="005B25A1" w:rsidRDefault="002A607B" w:rsidP="002A607B">
      <w:pPr>
        <w:keepNext/>
        <w:keepLines/>
      </w:pPr>
      <w:r w:rsidRPr="005B25A1">
        <w:t>Revised in parallel session to</w:t>
      </w:r>
      <w:r>
        <w:rPr>
          <w:color w:val="0000FF"/>
        </w:rPr>
        <w:t xml:space="preserve"> S2-2509310</w:t>
      </w:r>
      <w:r>
        <w:t>.</w:t>
      </w:r>
    </w:p>
    <w:p w14:paraId="6AC4CEA4" w14:textId="77777777" w:rsidR="002A607B" w:rsidRPr="005B25A1" w:rsidRDefault="002A607B" w:rsidP="002A607B">
      <w:pPr>
        <w:keepNext/>
        <w:keepLines/>
      </w:pPr>
      <w:r w:rsidRPr="005B25A1">
        <w:t>Revised in parallel session to</w:t>
      </w:r>
      <w:r>
        <w:rPr>
          <w:color w:val="0000FF"/>
        </w:rPr>
        <w:t xml:space="preserve"> S2-2509572</w:t>
      </w:r>
      <w:r>
        <w:t>.</w:t>
      </w:r>
    </w:p>
    <w:p w14:paraId="1B386969" w14:textId="77777777" w:rsidR="002A607B" w:rsidRPr="005B25A1" w:rsidRDefault="002A607B" w:rsidP="002A607B">
      <w:pPr>
        <w:keepNext/>
        <w:keepLines/>
      </w:pPr>
      <w:r w:rsidRPr="005B25A1">
        <w:t>Change 1st EN to: 'Editor's Note: Local AI/ML Operation Consent is FFS'. Change 3rd EN to: 'Editor's Note: It is FFS whether UP Data Collection Consent is needed and if so whether it is the same as the user consent for storing UE data in the core network'.</w:t>
      </w:r>
    </w:p>
    <w:p w14:paraId="5E309020"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3377676" w14:textId="77777777" w:rsidR="009E42E4" w:rsidRPr="005B25A1" w:rsidRDefault="009E42E4" w:rsidP="009E42E4">
      <w:pPr>
        <w:keepNext/>
        <w:keepLines/>
        <w:rPr>
          <w:b/>
          <w:bCs/>
        </w:rPr>
      </w:pPr>
      <w:r w:rsidRPr="005B25A1">
        <w:rPr>
          <w:b/>
          <w:bCs/>
        </w:rPr>
        <w:t>Plenary Discussion:</w:t>
      </w:r>
    </w:p>
    <w:p w14:paraId="31C87ED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3B695D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F77235E" w14:textId="1258C984" w:rsidR="002A607B" w:rsidRPr="00EB0339" w:rsidRDefault="009E42E4" w:rsidP="002A607B">
      <w:r>
        <w:rPr>
          <w:b/>
          <w:bCs/>
        </w:rPr>
        <w:t xml:space="preserve"> </w:t>
      </w:r>
    </w:p>
    <w:p w14:paraId="2894A1D2" w14:textId="77777777" w:rsidR="002A607B" w:rsidRDefault="002A607B" w:rsidP="002A607B">
      <w:pPr>
        <w:pStyle w:val="NormTop"/>
      </w:pPr>
      <w:r>
        <w:rPr>
          <w:color w:val="0000FF"/>
        </w:rPr>
        <w:t>S2-2508706</w:t>
      </w:r>
      <w:r w:rsidRPr="00D53282">
        <w:t xml:space="preserve"> </w:t>
      </w:r>
      <w:r>
        <w:t>(P-CR) 23.700-04: KI#1: Solution #18 update: resolving editor's note.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Solution #18 of TR 23.700-04.</w:t>
      </w:r>
    </w:p>
    <w:p w14:paraId="6910B281" w14:textId="77777777" w:rsidR="002A607B" w:rsidRPr="005B25A1" w:rsidRDefault="002A607B" w:rsidP="002A607B">
      <w:pPr>
        <w:keepNext/>
        <w:keepLines/>
        <w:rPr>
          <w:b/>
          <w:bCs/>
        </w:rPr>
      </w:pPr>
      <w:r w:rsidRPr="005B25A1">
        <w:rPr>
          <w:b/>
          <w:bCs/>
        </w:rPr>
        <w:t>Convenor comment:</w:t>
      </w:r>
    </w:p>
    <w:p w14:paraId="409CE810" w14:textId="77777777" w:rsidR="002A607B" w:rsidRPr="005B25A1" w:rsidRDefault="002A607B" w:rsidP="002A607B">
      <w:pPr>
        <w:keepNext/>
        <w:keepLines/>
      </w:pPr>
      <w:r w:rsidRPr="005B25A1">
        <w:t>Handle.</w:t>
      </w:r>
    </w:p>
    <w:p w14:paraId="5E7F888D" w14:textId="77777777" w:rsidR="002A607B" w:rsidRPr="005B25A1" w:rsidRDefault="002A607B" w:rsidP="002A607B">
      <w:pPr>
        <w:keepNext/>
        <w:keepLines/>
        <w:rPr>
          <w:b/>
          <w:bCs/>
        </w:rPr>
      </w:pPr>
      <w:r w:rsidRPr="005B25A1">
        <w:rPr>
          <w:b/>
          <w:bCs/>
        </w:rPr>
        <w:t>Plenary Discussion:</w:t>
      </w:r>
    </w:p>
    <w:p w14:paraId="5DA661C9" w14:textId="77777777" w:rsidR="002A607B" w:rsidRPr="005B25A1" w:rsidRDefault="002A607B" w:rsidP="002A607B">
      <w:pPr>
        <w:keepNext/>
        <w:keepLines/>
      </w:pPr>
      <w:r>
        <w:rPr>
          <w:color w:val="0000FF"/>
        </w:rPr>
        <w:t>Not handled</w:t>
      </w:r>
      <w:r>
        <w:t>.</w:t>
      </w:r>
    </w:p>
    <w:p w14:paraId="530250AF" w14:textId="77777777" w:rsidR="002A607B" w:rsidRPr="00EB0339" w:rsidRDefault="002A607B" w:rsidP="002A607B">
      <w:r w:rsidRPr="005B25A1">
        <w:rPr>
          <w:b/>
          <w:bCs/>
        </w:rPr>
        <w:t>Status:</w:t>
      </w:r>
      <w:r>
        <w:t xml:space="preserve"> </w:t>
      </w:r>
      <w:r>
        <w:rPr>
          <w:color w:val="0000FF"/>
        </w:rPr>
        <w:t>Not handled</w:t>
      </w:r>
      <w:r>
        <w:t>.</w:t>
      </w:r>
    </w:p>
    <w:p w14:paraId="1ADE1C4C" w14:textId="77777777" w:rsidR="002A607B" w:rsidRPr="00EB0339" w:rsidRDefault="002A607B" w:rsidP="002A607B"/>
    <w:p w14:paraId="55F05777" w14:textId="77777777" w:rsidR="002A607B" w:rsidRDefault="002A607B" w:rsidP="002A607B">
      <w:pPr>
        <w:pStyle w:val="NormTop"/>
      </w:pPr>
      <w:r>
        <w:rPr>
          <w:color w:val="0000FF"/>
        </w:rPr>
        <w:t>S2-2508778</w:t>
      </w:r>
      <w:r w:rsidRPr="00D53282">
        <w:t xml:space="preserve"> </w:t>
      </w:r>
      <w:r>
        <w:t>(P-CR) 23.700-04: [KI#1] Revision of Solution #8.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Solution #8.</w:t>
      </w:r>
    </w:p>
    <w:p w14:paraId="0058517E" w14:textId="77777777" w:rsidR="002A607B" w:rsidRPr="005B25A1" w:rsidRDefault="002A607B" w:rsidP="002A607B">
      <w:pPr>
        <w:keepNext/>
        <w:keepLines/>
        <w:rPr>
          <w:b/>
          <w:bCs/>
        </w:rPr>
      </w:pPr>
      <w:r w:rsidRPr="005B25A1">
        <w:rPr>
          <w:b/>
          <w:bCs/>
        </w:rPr>
        <w:t>Plenary Discussion:</w:t>
      </w:r>
    </w:p>
    <w:p w14:paraId="573AF968" w14:textId="77777777" w:rsidR="002A607B" w:rsidRPr="005B25A1" w:rsidRDefault="002A607B" w:rsidP="002A607B">
      <w:pPr>
        <w:keepNext/>
        <w:keepLines/>
      </w:pPr>
      <w:r>
        <w:rPr>
          <w:color w:val="0000FF"/>
        </w:rPr>
        <w:t>Not handled</w:t>
      </w:r>
      <w:r>
        <w:t>.</w:t>
      </w:r>
    </w:p>
    <w:p w14:paraId="0C7EF230" w14:textId="77777777" w:rsidR="002A607B" w:rsidRPr="00EB0339" w:rsidRDefault="002A607B" w:rsidP="002A607B">
      <w:r w:rsidRPr="005B25A1">
        <w:rPr>
          <w:b/>
          <w:bCs/>
        </w:rPr>
        <w:t>Status:</w:t>
      </w:r>
      <w:r>
        <w:t xml:space="preserve"> </w:t>
      </w:r>
      <w:r>
        <w:rPr>
          <w:color w:val="0000FF"/>
        </w:rPr>
        <w:t>Not handled</w:t>
      </w:r>
      <w:r>
        <w:t>.</w:t>
      </w:r>
    </w:p>
    <w:p w14:paraId="7D1DD069" w14:textId="77777777" w:rsidR="002A607B" w:rsidRPr="00EB0339" w:rsidRDefault="002A607B" w:rsidP="002A607B"/>
    <w:p w14:paraId="7BD13617" w14:textId="77777777" w:rsidR="002A607B" w:rsidRDefault="002A607B" w:rsidP="002A607B">
      <w:pPr>
        <w:pStyle w:val="NormTop"/>
      </w:pPr>
      <w:r>
        <w:rPr>
          <w:color w:val="0000FF"/>
        </w:rPr>
        <w:t>S2-2508934</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Editor's notes relevant to Sol#19, 'Standardized transfer of standardized data over UP for UE-side data collection'.</w:t>
      </w:r>
    </w:p>
    <w:p w14:paraId="24150A91" w14:textId="77777777" w:rsidR="002A607B" w:rsidRPr="005B25A1" w:rsidRDefault="002A607B" w:rsidP="002A607B">
      <w:pPr>
        <w:keepNext/>
        <w:keepLines/>
        <w:rPr>
          <w:b/>
          <w:bCs/>
        </w:rPr>
      </w:pPr>
      <w:r w:rsidRPr="005B25A1">
        <w:rPr>
          <w:b/>
          <w:bCs/>
        </w:rPr>
        <w:t>Convenor comment:</w:t>
      </w:r>
    </w:p>
    <w:p w14:paraId="56431A0B" w14:textId="77777777" w:rsidR="002A607B" w:rsidRPr="005B25A1" w:rsidRDefault="002A607B" w:rsidP="002A607B">
      <w:pPr>
        <w:keepNext/>
        <w:keepLines/>
      </w:pPr>
      <w:r w:rsidRPr="005B25A1">
        <w:t>Handle.</w:t>
      </w:r>
    </w:p>
    <w:p w14:paraId="674AE8C4" w14:textId="77777777" w:rsidR="002A607B" w:rsidRPr="005B25A1" w:rsidRDefault="002A607B" w:rsidP="002A607B">
      <w:pPr>
        <w:keepNext/>
        <w:keepLines/>
        <w:rPr>
          <w:b/>
          <w:bCs/>
        </w:rPr>
      </w:pPr>
      <w:r w:rsidRPr="005B25A1">
        <w:rPr>
          <w:b/>
          <w:bCs/>
        </w:rPr>
        <w:t>Plenary Discussion:</w:t>
      </w:r>
    </w:p>
    <w:p w14:paraId="3FD0A010" w14:textId="77777777" w:rsidR="002A607B" w:rsidRPr="005B25A1" w:rsidRDefault="002A607B" w:rsidP="002A607B">
      <w:pPr>
        <w:keepNext/>
        <w:keepLines/>
      </w:pPr>
      <w:r>
        <w:rPr>
          <w:color w:val="0000FF"/>
        </w:rPr>
        <w:t>Not handled</w:t>
      </w:r>
      <w:r>
        <w:t>.</w:t>
      </w:r>
    </w:p>
    <w:p w14:paraId="41995F21" w14:textId="77777777" w:rsidR="002A607B" w:rsidRPr="00EB0339" w:rsidRDefault="002A607B" w:rsidP="002A607B">
      <w:r w:rsidRPr="005B25A1">
        <w:rPr>
          <w:b/>
          <w:bCs/>
        </w:rPr>
        <w:t>Status:</w:t>
      </w:r>
      <w:r>
        <w:t xml:space="preserve"> </w:t>
      </w:r>
      <w:r>
        <w:rPr>
          <w:color w:val="0000FF"/>
        </w:rPr>
        <w:t>Not handled</w:t>
      </w:r>
      <w:r>
        <w:t>.</w:t>
      </w:r>
    </w:p>
    <w:p w14:paraId="33E33C3F" w14:textId="77777777" w:rsidR="002A607B" w:rsidRPr="00EB0339" w:rsidRDefault="002A607B" w:rsidP="002A607B"/>
    <w:p w14:paraId="2F8B0CC3" w14:textId="77777777" w:rsidR="002A607B" w:rsidRDefault="002A607B" w:rsidP="002A607B">
      <w:pPr>
        <w:pStyle w:val="NormTop"/>
      </w:pPr>
      <w:r>
        <w:rPr>
          <w:color w:val="0000FF"/>
        </w:rPr>
        <w:t>S2-2509085</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r>
        <w:br/>
        <w:t>Update Solution #20 UE data collection over UP.</w:t>
      </w:r>
    </w:p>
    <w:p w14:paraId="04756072"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S2-2507352</w:t>
      </w:r>
      <w:r>
        <w:t>.</w:t>
      </w:r>
    </w:p>
    <w:p w14:paraId="2601B375" w14:textId="77777777" w:rsidR="002A607B" w:rsidRPr="005B25A1" w:rsidRDefault="002A607B" w:rsidP="002A607B">
      <w:pPr>
        <w:keepNext/>
        <w:keepLines/>
        <w:rPr>
          <w:b/>
          <w:bCs/>
        </w:rPr>
      </w:pPr>
      <w:r w:rsidRPr="005B25A1">
        <w:rPr>
          <w:b/>
          <w:bCs/>
        </w:rPr>
        <w:t>Convenor comment:</w:t>
      </w:r>
    </w:p>
    <w:p w14:paraId="2A4E5244" w14:textId="77777777" w:rsidR="002A607B" w:rsidRPr="005B25A1" w:rsidRDefault="002A607B" w:rsidP="002A607B">
      <w:pPr>
        <w:keepNext/>
        <w:keepLines/>
      </w:pPr>
      <w:r w:rsidRPr="005B25A1">
        <w:t>Handle with priority.</w:t>
      </w:r>
    </w:p>
    <w:p w14:paraId="19B6CE7A" w14:textId="77777777" w:rsidR="002A607B" w:rsidRPr="005B25A1" w:rsidRDefault="002A607B" w:rsidP="002A607B">
      <w:pPr>
        <w:keepNext/>
        <w:keepLines/>
        <w:rPr>
          <w:b/>
          <w:bCs/>
        </w:rPr>
      </w:pPr>
      <w:r w:rsidRPr="005B25A1">
        <w:rPr>
          <w:b/>
          <w:bCs/>
        </w:rPr>
        <w:t>Parallel discussion:</w:t>
      </w:r>
    </w:p>
    <w:p w14:paraId="151BD4A5" w14:textId="77777777" w:rsidR="002A607B" w:rsidRPr="005B25A1" w:rsidRDefault="002A607B" w:rsidP="002A607B">
      <w:pPr>
        <w:keepNext/>
        <w:keepLines/>
      </w:pPr>
      <w:r w:rsidRPr="005B25A1">
        <w:t>Revised in parallel session to</w:t>
      </w:r>
      <w:r>
        <w:rPr>
          <w:color w:val="0000FF"/>
        </w:rPr>
        <w:t xml:space="preserve"> S2-2509311</w:t>
      </w:r>
      <w:r>
        <w:t>.</w:t>
      </w:r>
    </w:p>
    <w:p w14:paraId="67B98BD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6C6F052" w14:textId="77777777" w:rsidR="009E42E4" w:rsidRPr="005B25A1" w:rsidRDefault="009E42E4" w:rsidP="009E42E4">
      <w:pPr>
        <w:keepNext/>
        <w:keepLines/>
        <w:rPr>
          <w:b/>
          <w:bCs/>
        </w:rPr>
      </w:pPr>
      <w:r w:rsidRPr="005B25A1">
        <w:rPr>
          <w:b/>
          <w:bCs/>
        </w:rPr>
        <w:t>Plenary Discussion:</w:t>
      </w:r>
    </w:p>
    <w:p w14:paraId="68FE307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A96F5D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A04ED61" w14:textId="3E9FE2A7" w:rsidR="002A607B" w:rsidRPr="00EB0339" w:rsidRDefault="009E42E4" w:rsidP="002A607B">
      <w:r>
        <w:rPr>
          <w:b/>
          <w:bCs/>
        </w:rPr>
        <w:t xml:space="preserve"> </w:t>
      </w:r>
    </w:p>
    <w:p w14:paraId="2A13AAE9" w14:textId="77777777" w:rsidR="002A607B" w:rsidRDefault="002A607B" w:rsidP="002A607B">
      <w:pPr>
        <w:pStyle w:val="NormTop"/>
      </w:pPr>
      <w:r>
        <w:rPr>
          <w:color w:val="0000FF"/>
        </w:rPr>
        <w:t>S2-2509095</w:t>
      </w:r>
      <w:r w:rsidRPr="00D53282">
        <w:t xml:space="preserve"> </w:t>
      </w:r>
      <w:r>
        <w:t>(P-CR) 23.700-04: Solution#1 update about target UE selection for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target UE selection for data collection.</w:t>
      </w:r>
    </w:p>
    <w:p w14:paraId="4F906C1C" w14:textId="77777777" w:rsidR="002A607B" w:rsidRPr="005B25A1" w:rsidRDefault="002A607B" w:rsidP="002A607B">
      <w:pPr>
        <w:keepNext/>
        <w:keepLines/>
        <w:rPr>
          <w:b/>
          <w:bCs/>
        </w:rPr>
      </w:pPr>
      <w:r w:rsidRPr="005B25A1">
        <w:rPr>
          <w:b/>
          <w:bCs/>
        </w:rPr>
        <w:t>Convenor comment:</w:t>
      </w:r>
    </w:p>
    <w:p w14:paraId="7290423D" w14:textId="77777777" w:rsidR="002A607B" w:rsidRPr="005B25A1" w:rsidRDefault="002A607B" w:rsidP="002A607B">
      <w:pPr>
        <w:keepNext/>
        <w:keepLines/>
      </w:pPr>
      <w:r w:rsidRPr="005B25A1">
        <w:t>Handle.</w:t>
      </w:r>
    </w:p>
    <w:p w14:paraId="234A16B9" w14:textId="77777777" w:rsidR="002A607B" w:rsidRPr="005B25A1" w:rsidRDefault="002A607B" w:rsidP="002A607B">
      <w:pPr>
        <w:keepNext/>
        <w:keepLines/>
        <w:rPr>
          <w:b/>
          <w:bCs/>
        </w:rPr>
      </w:pPr>
      <w:r w:rsidRPr="005B25A1">
        <w:rPr>
          <w:b/>
          <w:bCs/>
        </w:rPr>
        <w:t>Plenary Discussion:</w:t>
      </w:r>
    </w:p>
    <w:p w14:paraId="6C5674B9" w14:textId="77777777" w:rsidR="002A607B" w:rsidRPr="005B25A1" w:rsidRDefault="002A607B" w:rsidP="002A607B">
      <w:pPr>
        <w:keepNext/>
        <w:keepLines/>
      </w:pPr>
      <w:r>
        <w:rPr>
          <w:color w:val="0000FF"/>
        </w:rPr>
        <w:t>Not handled</w:t>
      </w:r>
      <w:r>
        <w:t>.</w:t>
      </w:r>
    </w:p>
    <w:p w14:paraId="4BC8BBEA" w14:textId="77777777" w:rsidR="002A607B" w:rsidRPr="00EB0339" w:rsidRDefault="002A607B" w:rsidP="002A607B">
      <w:r w:rsidRPr="005B25A1">
        <w:rPr>
          <w:b/>
          <w:bCs/>
        </w:rPr>
        <w:t>Status:</w:t>
      </w:r>
      <w:r>
        <w:t xml:space="preserve"> </w:t>
      </w:r>
      <w:r>
        <w:rPr>
          <w:color w:val="0000FF"/>
        </w:rPr>
        <w:t>Not handled</w:t>
      </w:r>
      <w:r>
        <w:t>.</w:t>
      </w:r>
    </w:p>
    <w:p w14:paraId="6EDDF09F" w14:textId="77777777" w:rsidR="002A607B" w:rsidRPr="00EB0339" w:rsidRDefault="002A607B" w:rsidP="002A607B"/>
    <w:p w14:paraId="53650430" w14:textId="77777777" w:rsidR="002A607B" w:rsidRDefault="002A607B" w:rsidP="002A607B">
      <w:pPr>
        <w:pStyle w:val="NormTop"/>
      </w:pPr>
      <w:r>
        <w:rPr>
          <w:color w:val="0000FF"/>
        </w:rPr>
        <w:t>S2-2509152</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rsidRPr="00D53282">
        <w:t xml:space="preserve"> </w:t>
      </w:r>
      <w:r>
        <w:br/>
        <w:t xml:space="preserve">Following updates are made: - The UE establishes a session with the DCF once the UE is aware of the IP address of the Data Collection Function - If the UEs are in IDLE and need to receive configuration information from the DCF, the DCF pages such UEs by sending a </w:t>
      </w:r>
      <w:proofErr w:type="spellStart"/>
      <w:r>
        <w:t>donwlink</w:t>
      </w:r>
      <w:proofErr w:type="spellEnd"/>
      <w:r>
        <w:t xml:space="preserve"> message. - Removing the editor's note on visibility as per Interim conclusions proposed in S2-2508904.</w:t>
      </w:r>
    </w:p>
    <w:p w14:paraId="655E8C2A" w14:textId="77777777" w:rsidR="002A607B" w:rsidRPr="005B25A1" w:rsidRDefault="002A607B" w:rsidP="002A607B">
      <w:pPr>
        <w:keepNext/>
        <w:keepLines/>
        <w:rPr>
          <w:b/>
          <w:bCs/>
        </w:rPr>
      </w:pPr>
      <w:r w:rsidRPr="005B25A1">
        <w:rPr>
          <w:b/>
          <w:bCs/>
        </w:rPr>
        <w:t>Plenary Discussion:</w:t>
      </w:r>
    </w:p>
    <w:p w14:paraId="77340238" w14:textId="77777777" w:rsidR="002A607B" w:rsidRPr="005B25A1" w:rsidRDefault="002A607B" w:rsidP="002A607B">
      <w:pPr>
        <w:keepNext/>
        <w:keepLines/>
      </w:pPr>
      <w:r>
        <w:rPr>
          <w:color w:val="0000FF"/>
        </w:rPr>
        <w:t>Not handled</w:t>
      </w:r>
      <w:r>
        <w:t>.</w:t>
      </w:r>
    </w:p>
    <w:p w14:paraId="21460BD1" w14:textId="77777777" w:rsidR="002A607B" w:rsidRPr="00EB0339" w:rsidRDefault="002A607B" w:rsidP="002A607B">
      <w:r w:rsidRPr="005B25A1">
        <w:rPr>
          <w:b/>
          <w:bCs/>
        </w:rPr>
        <w:t>Status:</w:t>
      </w:r>
      <w:r>
        <w:t xml:space="preserve"> </w:t>
      </w:r>
      <w:r>
        <w:rPr>
          <w:color w:val="0000FF"/>
        </w:rPr>
        <w:t>Not handled</w:t>
      </w:r>
      <w:r>
        <w:t>.</w:t>
      </w:r>
    </w:p>
    <w:p w14:paraId="174012F1" w14:textId="77777777" w:rsidR="002A607B" w:rsidRPr="00EB0339" w:rsidRDefault="002A607B" w:rsidP="002A607B"/>
    <w:p w14:paraId="10235C01" w14:textId="77777777" w:rsidR="002A607B" w:rsidRDefault="002A607B" w:rsidP="002A607B">
      <w:pPr>
        <w:pStyle w:val="NormTop"/>
      </w:pPr>
      <w:r>
        <w:rPr>
          <w:color w:val="0000FF"/>
        </w:rPr>
        <w:t>S2-2509206</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#9 from TR 23.700-04, to address editor s note for step 0 and to add impacts to entities.</w:t>
      </w:r>
    </w:p>
    <w:p w14:paraId="378D4B89"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S2-2506223</w:t>
      </w:r>
      <w:r>
        <w:t>.</w:t>
      </w:r>
    </w:p>
    <w:p w14:paraId="429790F3" w14:textId="77777777" w:rsidR="002A607B" w:rsidRPr="005B25A1" w:rsidRDefault="002A607B" w:rsidP="002A607B">
      <w:pPr>
        <w:keepNext/>
        <w:keepLines/>
        <w:rPr>
          <w:b/>
          <w:bCs/>
        </w:rPr>
      </w:pPr>
      <w:r w:rsidRPr="005B25A1">
        <w:rPr>
          <w:b/>
          <w:bCs/>
        </w:rPr>
        <w:t>Plenary Discussion:</w:t>
      </w:r>
    </w:p>
    <w:p w14:paraId="4BA08D5F" w14:textId="77777777" w:rsidR="002A607B" w:rsidRPr="005B25A1" w:rsidRDefault="002A607B" w:rsidP="002A607B">
      <w:pPr>
        <w:keepNext/>
        <w:keepLines/>
      </w:pPr>
      <w:r>
        <w:rPr>
          <w:color w:val="0000FF"/>
        </w:rPr>
        <w:t>Not handled</w:t>
      </w:r>
      <w:r>
        <w:t>.</w:t>
      </w:r>
    </w:p>
    <w:p w14:paraId="695C6035" w14:textId="77777777" w:rsidR="002A607B" w:rsidRPr="00EB0339" w:rsidRDefault="002A607B" w:rsidP="002A607B">
      <w:r w:rsidRPr="005B25A1">
        <w:rPr>
          <w:b/>
          <w:bCs/>
        </w:rPr>
        <w:t>Status:</w:t>
      </w:r>
      <w:r>
        <w:t xml:space="preserve"> </w:t>
      </w:r>
      <w:r>
        <w:rPr>
          <w:color w:val="0000FF"/>
        </w:rPr>
        <w:t>Not handled</w:t>
      </w:r>
      <w:r>
        <w:t>.</w:t>
      </w:r>
    </w:p>
    <w:p w14:paraId="17E3C446" w14:textId="77777777" w:rsidR="002A607B" w:rsidRPr="00EB0339" w:rsidRDefault="002A607B" w:rsidP="002A607B"/>
    <w:p w14:paraId="17ED5DF1"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w:t>
      </w:r>
    </w:p>
    <w:p w14:paraId="083995FC" w14:textId="77777777" w:rsidR="002A607B" w:rsidRDefault="002A607B" w:rsidP="002A607B">
      <w:pPr>
        <w:pStyle w:val="NormTop"/>
      </w:pPr>
      <w:r>
        <w:rPr>
          <w:color w:val="0000FF"/>
        </w:rPr>
        <w:t>S2-2508207</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KI#1 interim conclusion.</w:t>
      </w:r>
    </w:p>
    <w:p w14:paraId="243B9733" w14:textId="77777777" w:rsidR="002A607B" w:rsidRPr="00B81031" w:rsidRDefault="002A607B" w:rsidP="002A607B">
      <w:pPr>
        <w:keepNext/>
        <w:keepLines/>
        <w:rPr>
          <w:i/>
        </w:rPr>
      </w:pPr>
      <w:r w:rsidRPr="00B81031">
        <w:rPr>
          <w:b/>
          <w:bCs/>
          <w:i/>
        </w:rPr>
        <w:t>Comment:</w:t>
      </w:r>
      <w:r>
        <w:rPr>
          <w:i/>
        </w:rPr>
        <w:t xml:space="preserve"> Corrupt ZIP file. Replaced on FTP.</w:t>
      </w:r>
    </w:p>
    <w:p w14:paraId="1D245147" w14:textId="77777777" w:rsidR="002A607B" w:rsidRPr="005B25A1" w:rsidRDefault="002A607B" w:rsidP="002A607B">
      <w:pPr>
        <w:keepNext/>
        <w:keepLines/>
        <w:rPr>
          <w:b/>
          <w:bCs/>
        </w:rPr>
      </w:pPr>
      <w:r w:rsidRPr="005B25A1">
        <w:rPr>
          <w:b/>
          <w:bCs/>
        </w:rPr>
        <w:t>Plenary Discussion:</w:t>
      </w:r>
    </w:p>
    <w:p w14:paraId="154ECACA" w14:textId="77777777" w:rsidR="002A607B" w:rsidRPr="005B25A1" w:rsidRDefault="002A607B" w:rsidP="002A607B">
      <w:pPr>
        <w:keepNext/>
        <w:keepLines/>
      </w:pPr>
      <w:r>
        <w:rPr>
          <w:color w:val="0000FF"/>
        </w:rPr>
        <w:t>Not handled</w:t>
      </w:r>
      <w:r>
        <w:t>.</w:t>
      </w:r>
    </w:p>
    <w:p w14:paraId="0AC6717E" w14:textId="77777777" w:rsidR="002A607B" w:rsidRPr="00EB0339" w:rsidRDefault="002A607B" w:rsidP="002A607B">
      <w:r w:rsidRPr="005B25A1">
        <w:rPr>
          <w:b/>
          <w:bCs/>
        </w:rPr>
        <w:t>Status:</w:t>
      </w:r>
      <w:r>
        <w:t xml:space="preserve"> </w:t>
      </w:r>
      <w:r>
        <w:rPr>
          <w:color w:val="0000FF"/>
        </w:rPr>
        <w:t>Not handled</w:t>
      </w:r>
      <w:r>
        <w:t>.</w:t>
      </w:r>
    </w:p>
    <w:p w14:paraId="79FC9489" w14:textId="77777777" w:rsidR="002A607B" w:rsidRPr="00EB0339" w:rsidRDefault="002A607B" w:rsidP="002A607B"/>
    <w:p w14:paraId="69DB3A96" w14:textId="77777777" w:rsidR="002A607B" w:rsidRDefault="002A607B" w:rsidP="002A607B">
      <w:pPr>
        <w:pStyle w:val="NormTop"/>
      </w:pPr>
      <w:r>
        <w:rPr>
          <w:color w:val="0000FF"/>
        </w:rPr>
        <w:t>S2-2508246</w:t>
      </w:r>
      <w:r w:rsidRPr="00D53282">
        <w:t xml:space="preserve"> </w:t>
      </w:r>
      <w:r>
        <w:t>(P-CR) 23.700-04: KI#1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KI#1.</w:t>
      </w:r>
    </w:p>
    <w:p w14:paraId="1A637F36" w14:textId="77777777" w:rsidR="002A607B" w:rsidRPr="005B25A1" w:rsidRDefault="002A607B" w:rsidP="002A607B">
      <w:pPr>
        <w:keepNext/>
        <w:keepLines/>
        <w:rPr>
          <w:b/>
          <w:bCs/>
        </w:rPr>
      </w:pPr>
      <w:r w:rsidRPr="005B25A1">
        <w:rPr>
          <w:b/>
          <w:bCs/>
        </w:rPr>
        <w:t>Plenary Discussion:</w:t>
      </w:r>
    </w:p>
    <w:p w14:paraId="7613F19D" w14:textId="77777777" w:rsidR="002A607B" w:rsidRPr="005B25A1" w:rsidRDefault="002A607B" w:rsidP="002A607B">
      <w:pPr>
        <w:keepNext/>
        <w:keepLines/>
      </w:pPr>
      <w:r>
        <w:rPr>
          <w:color w:val="0000FF"/>
        </w:rPr>
        <w:t>Not handled</w:t>
      </w:r>
      <w:r>
        <w:t>.</w:t>
      </w:r>
    </w:p>
    <w:p w14:paraId="7628FA4F" w14:textId="77777777" w:rsidR="002A607B" w:rsidRPr="00EB0339" w:rsidRDefault="002A607B" w:rsidP="002A607B">
      <w:r w:rsidRPr="005B25A1">
        <w:rPr>
          <w:b/>
          <w:bCs/>
        </w:rPr>
        <w:t>Status:</w:t>
      </w:r>
      <w:r>
        <w:t xml:space="preserve"> </w:t>
      </w:r>
      <w:r>
        <w:rPr>
          <w:color w:val="0000FF"/>
        </w:rPr>
        <w:t>Not handled</w:t>
      </w:r>
      <w:r>
        <w:t>.</w:t>
      </w:r>
    </w:p>
    <w:p w14:paraId="1D17A6A8" w14:textId="77777777" w:rsidR="002A607B" w:rsidRPr="00EB0339" w:rsidRDefault="002A607B" w:rsidP="002A607B"/>
    <w:p w14:paraId="2F613B8C" w14:textId="77777777" w:rsidR="002A607B" w:rsidRDefault="002A607B" w:rsidP="002A607B">
      <w:pPr>
        <w:pStyle w:val="NormTop"/>
      </w:pPr>
      <w:r>
        <w:rPr>
          <w:color w:val="0000FF"/>
        </w:rPr>
        <w:t>S2-2508247</w:t>
      </w:r>
      <w:r w:rsidRPr="00D53282">
        <w:t xml:space="preserve"> </w:t>
      </w:r>
      <w:r>
        <w:t>(P-CR) 23.700-04: KI#1 Terms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terminologies.</w:t>
      </w:r>
    </w:p>
    <w:p w14:paraId="40362C65"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S2-2507335</w:t>
      </w:r>
      <w:r>
        <w:t>.</w:t>
      </w:r>
    </w:p>
    <w:p w14:paraId="795203EB" w14:textId="77777777" w:rsidR="002A607B" w:rsidRPr="005B25A1" w:rsidRDefault="002A607B" w:rsidP="002A607B">
      <w:pPr>
        <w:keepNext/>
        <w:keepLines/>
        <w:rPr>
          <w:b/>
          <w:bCs/>
        </w:rPr>
      </w:pPr>
      <w:r w:rsidRPr="005B25A1">
        <w:rPr>
          <w:b/>
          <w:bCs/>
        </w:rPr>
        <w:t>Plenary Discussion:</w:t>
      </w:r>
    </w:p>
    <w:p w14:paraId="5A6D376B" w14:textId="77777777" w:rsidR="002A607B" w:rsidRPr="005B25A1" w:rsidRDefault="002A607B" w:rsidP="002A607B">
      <w:pPr>
        <w:keepNext/>
        <w:keepLines/>
      </w:pPr>
      <w:r>
        <w:rPr>
          <w:color w:val="0000FF"/>
        </w:rPr>
        <w:t>Not handled</w:t>
      </w:r>
      <w:r>
        <w:t>.</w:t>
      </w:r>
    </w:p>
    <w:p w14:paraId="2AF3F730" w14:textId="77777777" w:rsidR="002A607B" w:rsidRPr="00EB0339" w:rsidRDefault="002A607B" w:rsidP="002A607B">
      <w:r w:rsidRPr="005B25A1">
        <w:rPr>
          <w:b/>
          <w:bCs/>
        </w:rPr>
        <w:t>Status:</w:t>
      </w:r>
      <w:r>
        <w:t xml:space="preserve"> </w:t>
      </w:r>
      <w:r>
        <w:rPr>
          <w:color w:val="0000FF"/>
        </w:rPr>
        <w:t>Not handled</w:t>
      </w:r>
      <w:r>
        <w:t>.</w:t>
      </w:r>
    </w:p>
    <w:p w14:paraId="6C5EB4D1" w14:textId="77777777" w:rsidR="002A607B" w:rsidRPr="00EB0339" w:rsidRDefault="002A607B" w:rsidP="002A607B"/>
    <w:p w14:paraId="084BA19A" w14:textId="77777777" w:rsidR="002A607B" w:rsidRDefault="002A607B" w:rsidP="002A607B">
      <w:pPr>
        <w:pStyle w:val="NormTop"/>
      </w:pPr>
      <w:r>
        <w:rPr>
          <w:color w:val="0000FF"/>
        </w:rPr>
        <w:t>S2-2508273</w:t>
      </w:r>
      <w:r w:rsidRPr="00D53282">
        <w:t xml:space="preserve"> </w:t>
      </w:r>
      <w:r>
        <w:t>(P-CR) 23.700-04: Terminology definition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terminology definition for KI#1.</w:t>
      </w:r>
    </w:p>
    <w:p w14:paraId="5883452B" w14:textId="77777777" w:rsidR="002A607B" w:rsidRPr="005B25A1" w:rsidRDefault="002A607B" w:rsidP="002A607B">
      <w:pPr>
        <w:keepNext/>
        <w:keepLines/>
        <w:rPr>
          <w:b/>
          <w:bCs/>
        </w:rPr>
      </w:pPr>
      <w:r w:rsidRPr="005B25A1">
        <w:rPr>
          <w:b/>
          <w:bCs/>
        </w:rPr>
        <w:t>Convenor comment:</w:t>
      </w:r>
    </w:p>
    <w:p w14:paraId="3F01739D" w14:textId="77777777" w:rsidR="002A607B" w:rsidRPr="005B25A1" w:rsidRDefault="002A607B" w:rsidP="002A607B">
      <w:pPr>
        <w:keepNext/>
        <w:keepLines/>
      </w:pPr>
      <w:r w:rsidRPr="005B25A1">
        <w:t>Handle.</w:t>
      </w:r>
    </w:p>
    <w:p w14:paraId="35BD2494" w14:textId="77777777" w:rsidR="002A607B" w:rsidRPr="005B25A1" w:rsidRDefault="002A607B" w:rsidP="002A607B">
      <w:pPr>
        <w:keepNext/>
        <w:keepLines/>
        <w:rPr>
          <w:b/>
          <w:bCs/>
        </w:rPr>
      </w:pPr>
      <w:r w:rsidRPr="005B25A1">
        <w:rPr>
          <w:b/>
          <w:bCs/>
        </w:rPr>
        <w:t>Parallel discussion:</w:t>
      </w:r>
    </w:p>
    <w:p w14:paraId="343113BD" w14:textId="77777777" w:rsidR="002A607B" w:rsidRPr="005B25A1" w:rsidRDefault="002A607B" w:rsidP="002A607B">
      <w:pPr>
        <w:keepNext/>
        <w:keepLines/>
      </w:pPr>
      <w:r w:rsidRPr="005B25A1">
        <w:t>Revised in parallel session to</w:t>
      </w:r>
      <w:r>
        <w:rPr>
          <w:color w:val="0000FF"/>
        </w:rPr>
        <w:t xml:space="preserve"> S2-2509294</w:t>
      </w:r>
      <w:r>
        <w:t>.</w:t>
      </w:r>
    </w:p>
    <w:p w14:paraId="59CF088F" w14:textId="77777777" w:rsidR="002A607B" w:rsidRPr="005B25A1" w:rsidRDefault="002A607B" w:rsidP="002A607B">
      <w:pPr>
        <w:keepNext/>
        <w:keepLines/>
      </w:pPr>
      <w:r w:rsidRPr="005B25A1">
        <w:t>Revised in parallel session to</w:t>
      </w:r>
      <w:r>
        <w:rPr>
          <w:color w:val="0000FF"/>
        </w:rPr>
        <w:t xml:space="preserve"> S2-2509573</w:t>
      </w:r>
      <w:r>
        <w:t>.</w:t>
      </w:r>
    </w:p>
    <w:p w14:paraId="76883A0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35EB6A7" w14:textId="77777777" w:rsidR="009E42E4" w:rsidRPr="005B25A1" w:rsidRDefault="009E42E4" w:rsidP="009E42E4">
      <w:pPr>
        <w:keepNext/>
        <w:keepLines/>
        <w:rPr>
          <w:b/>
          <w:bCs/>
        </w:rPr>
      </w:pPr>
      <w:r w:rsidRPr="005B25A1">
        <w:rPr>
          <w:b/>
          <w:bCs/>
        </w:rPr>
        <w:t>Plenary Discussion:</w:t>
      </w:r>
    </w:p>
    <w:p w14:paraId="6391CC1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B4F09E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957440D" w14:textId="0C611491" w:rsidR="002A607B" w:rsidRPr="00EB0339" w:rsidRDefault="009E42E4" w:rsidP="002A607B">
      <w:r>
        <w:rPr>
          <w:b/>
          <w:bCs/>
        </w:rPr>
        <w:t xml:space="preserve"> </w:t>
      </w:r>
    </w:p>
    <w:p w14:paraId="23DAA966" w14:textId="77777777" w:rsidR="002A607B" w:rsidRDefault="002A607B" w:rsidP="002A607B">
      <w:pPr>
        <w:pStyle w:val="NormTop"/>
      </w:pPr>
      <w:r>
        <w:rPr>
          <w:color w:val="0000FF"/>
        </w:rPr>
        <w:t>S2-2508274</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agreed principles update for KI#1.</w:t>
      </w:r>
    </w:p>
    <w:p w14:paraId="16A17F81" w14:textId="77777777" w:rsidR="002A607B" w:rsidRPr="005B25A1" w:rsidRDefault="002A607B" w:rsidP="002A607B">
      <w:pPr>
        <w:keepNext/>
        <w:keepLines/>
        <w:rPr>
          <w:b/>
          <w:bCs/>
        </w:rPr>
      </w:pPr>
      <w:r w:rsidRPr="005B25A1">
        <w:rPr>
          <w:b/>
          <w:bCs/>
        </w:rPr>
        <w:t>Plenary Discussion:</w:t>
      </w:r>
    </w:p>
    <w:p w14:paraId="4CA53C59" w14:textId="77777777" w:rsidR="002A607B" w:rsidRPr="005B25A1" w:rsidRDefault="002A607B" w:rsidP="002A607B">
      <w:pPr>
        <w:keepNext/>
        <w:keepLines/>
      </w:pPr>
      <w:r>
        <w:rPr>
          <w:color w:val="0000FF"/>
        </w:rPr>
        <w:t>Not handled</w:t>
      </w:r>
      <w:r>
        <w:t>.</w:t>
      </w:r>
    </w:p>
    <w:p w14:paraId="7A08FCEB" w14:textId="77777777" w:rsidR="002A607B" w:rsidRPr="00EB0339" w:rsidRDefault="002A607B" w:rsidP="002A607B">
      <w:r w:rsidRPr="005B25A1">
        <w:rPr>
          <w:b/>
          <w:bCs/>
        </w:rPr>
        <w:t>Status:</w:t>
      </w:r>
      <w:r>
        <w:t xml:space="preserve"> </w:t>
      </w:r>
      <w:r>
        <w:rPr>
          <w:color w:val="0000FF"/>
        </w:rPr>
        <w:t>Not handled</w:t>
      </w:r>
      <w:r>
        <w:t>.</w:t>
      </w:r>
    </w:p>
    <w:p w14:paraId="45DBB45D" w14:textId="77777777" w:rsidR="002A607B" w:rsidRPr="00EB0339" w:rsidRDefault="002A607B" w:rsidP="002A607B"/>
    <w:p w14:paraId="18A32A54" w14:textId="77777777" w:rsidR="002A607B" w:rsidRDefault="002A607B" w:rsidP="002A607B">
      <w:pPr>
        <w:pStyle w:val="NormTop"/>
      </w:pPr>
      <w:r>
        <w:rPr>
          <w:color w:val="0000FF"/>
        </w:rPr>
        <w:t>S2-2508359</w:t>
      </w:r>
      <w:r w:rsidRPr="00D53282">
        <w:t xml:space="preserve"> </w:t>
      </w:r>
      <w:r>
        <w:t>(P-CR) 23.700-04: KI#1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interim agreements for KI#1 to transfer data from UE via UP.</w:t>
      </w:r>
    </w:p>
    <w:p w14:paraId="469BAA7D" w14:textId="77777777" w:rsidR="002A607B" w:rsidRPr="005B25A1" w:rsidRDefault="002A607B" w:rsidP="002A607B">
      <w:pPr>
        <w:keepNext/>
        <w:keepLines/>
        <w:rPr>
          <w:b/>
          <w:bCs/>
        </w:rPr>
      </w:pPr>
      <w:r w:rsidRPr="005B25A1">
        <w:rPr>
          <w:b/>
          <w:bCs/>
        </w:rPr>
        <w:t>Plenary Discussion:</w:t>
      </w:r>
    </w:p>
    <w:p w14:paraId="5CE84C4F" w14:textId="77777777" w:rsidR="002A607B" w:rsidRPr="005B25A1" w:rsidRDefault="002A607B" w:rsidP="002A607B">
      <w:pPr>
        <w:keepNext/>
        <w:keepLines/>
      </w:pPr>
      <w:r>
        <w:rPr>
          <w:color w:val="0000FF"/>
        </w:rPr>
        <w:t>Not handled</w:t>
      </w:r>
      <w:r>
        <w:t>.</w:t>
      </w:r>
    </w:p>
    <w:p w14:paraId="56C456CD" w14:textId="77777777" w:rsidR="002A607B" w:rsidRPr="00EB0339" w:rsidRDefault="002A607B" w:rsidP="002A607B">
      <w:r w:rsidRPr="005B25A1">
        <w:rPr>
          <w:b/>
          <w:bCs/>
        </w:rPr>
        <w:t>Status:</w:t>
      </w:r>
      <w:r>
        <w:t xml:space="preserve"> </w:t>
      </w:r>
      <w:r>
        <w:rPr>
          <w:color w:val="0000FF"/>
        </w:rPr>
        <w:t>Not handled</w:t>
      </w:r>
      <w:r>
        <w:t>.</w:t>
      </w:r>
    </w:p>
    <w:p w14:paraId="4542EA16" w14:textId="77777777" w:rsidR="002A607B" w:rsidRPr="00EB0339" w:rsidRDefault="002A607B" w:rsidP="002A607B"/>
    <w:p w14:paraId="331B323F" w14:textId="77777777" w:rsidR="002A607B" w:rsidRDefault="002A607B" w:rsidP="002A607B">
      <w:pPr>
        <w:pStyle w:val="NormTop"/>
      </w:pPr>
      <w:r>
        <w:rPr>
          <w:color w:val="0000FF"/>
        </w:rPr>
        <w:t>S2-2508384</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KI#1 Transfer of data over UP for UE data collection .</w:t>
      </w:r>
    </w:p>
    <w:p w14:paraId="35637613" w14:textId="77777777" w:rsidR="002A607B" w:rsidRPr="005B25A1" w:rsidRDefault="002A607B" w:rsidP="002A607B">
      <w:pPr>
        <w:keepNext/>
        <w:keepLines/>
        <w:rPr>
          <w:b/>
          <w:bCs/>
        </w:rPr>
      </w:pPr>
      <w:r w:rsidRPr="005B25A1">
        <w:rPr>
          <w:b/>
          <w:bCs/>
        </w:rPr>
        <w:t>Plenary Discussion:</w:t>
      </w:r>
    </w:p>
    <w:p w14:paraId="43B592EA" w14:textId="77777777" w:rsidR="002A607B" w:rsidRPr="005B25A1" w:rsidRDefault="002A607B" w:rsidP="002A607B">
      <w:pPr>
        <w:keepNext/>
        <w:keepLines/>
      </w:pPr>
      <w:r>
        <w:rPr>
          <w:color w:val="0000FF"/>
        </w:rPr>
        <w:t>Not handled</w:t>
      </w:r>
      <w:r>
        <w:t>.</w:t>
      </w:r>
    </w:p>
    <w:p w14:paraId="27D1F6F2" w14:textId="77777777" w:rsidR="002A607B" w:rsidRPr="00EB0339" w:rsidRDefault="002A607B" w:rsidP="002A607B">
      <w:r w:rsidRPr="005B25A1">
        <w:rPr>
          <w:b/>
          <w:bCs/>
        </w:rPr>
        <w:t>Status:</w:t>
      </w:r>
      <w:r>
        <w:t xml:space="preserve"> </w:t>
      </w:r>
      <w:r>
        <w:rPr>
          <w:color w:val="0000FF"/>
        </w:rPr>
        <w:t>Not handled</w:t>
      </w:r>
      <w:r>
        <w:t>.</w:t>
      </w:r>
    </w:p>
    <w:p w14:paraId="3CFB76E2" w14:textId="77777777" w:rsidR="002A607B" w:rsidRPr="00EB0339" w:rsidRDefault="002A607B" w:rsidP="002A607B"/>
    <w:p w14:paraId="160C9532" w14:textId="77777777" w:rsidR="002A607B" w:rsidRDefault="002A607B" w:rsidP="002A607B">
      <w:pPr>
        <w:pStyle w:val="NormTop"/>
      </w:pPr>
      <w:r>
        <w:rPr>
          <w:color w:val="0000FF"/>
        </w:rPr>
        <w:t>S2-2508427</w:t>
      </w:r>
      <w:r w:rsidRPr="00D53282">
        <w:t xml:space="preserve"> </w:t>
      </w:r>
      <w:r>
        <w:t>(P-CR) 23.700-04: TR 23.700-04: Update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interim conclusion for KI#1 Transfer of data over UP for UE data.</w:t>
      </w:r>
    </w:p>
    <w:p w14:paraId="7BC45183" w14:textId="77777777" w:rsidR="002A607B" w:rsidRPr="005B25A1" w:rsidRDefault="002A607B" w:rsidP="002A607B">
      <w:pPr>
        <w:keepNext/>
        <w:keepLines/>
        <w:rPr>
          <w:b/>
          <w:bCs/>
        </w:rPr>
      </w:pPr>
      <w:r w:rsidRPr="005B25A1">
        <w:rPr>
          <w:b/>
          <w:bCs/>
        </w:rPr>
        <w:t>Convenor comment:</w:t>
      </w:r>
    </w:p>
    <w:p w14:paraId="35781131" w14:textId="77777777" w:rsidR="002A607B" w:rsidRPr="005B25A1" w:rsidRDefault="002A607B" w:rsidP="002A607B">
      <w:pPr>
        <w:keepNext/>
        <w:keepLines/>
      </w:pPr>
      <w:r w:rsidRPr="005B25A1">
        <w:t>Handle.</w:t>
      </w:r>
    </w:p>
    <w:p w14:paraId="5A384F5A" w14:textId="77777777" w:rsidR="002A607B" w:rsidRPr="005B25A1" w:rsidRDefault="002A607B" w:rsidP="002A607B">
      <w:pPr>
        <w:keepNext/>
        <w:keepLines/>
        <w:rPr>
          <w:b/>
          <w:bCs/>
        </w:rPr>
      </w:pPr>
      <w:r w:rsidRPr="005B25A1">
        <w:rPr>
          <w:b/>
          <w:bCs/>
        </w:rPr>
        <w:t>Parallel discussion:</w:t>
      </w:r>
    </w:p>
    <w:p w14:paraId="3D4925A2" w14:textId="77777777" w:rsidR="002A607B" w:rsidRPr="005B25A1" w:rsidRDefault="002A607B" w:rsidP="002A607B">
      <w:pPr>
        <w:keepNext/>
        <w:keepLines/>
      </w:pPr>
      <w:r w:rsidRPr="005B25A1">
        <w:t>Revised in parallel session to</w:t>
      </w:r>
      <w:r>
        <w:rPr>
          <w:color w:val="0000FF"/>
        </w:rPr>
        <w:t xml:space="preserve"> S2-2509295</w:t>
      </w:r>
      <w:r>
        <w:t>.</w:t>
      </w:r>
    </w:p>
    <w:p w14:paraId="3A358DF2" w14:textId="77777777" w:rsidR="002A607B" w:rsidRPr="005B25A1" w:rsidRDefault="002A607B" w:rsidP="002A607B">
      <w:pPr>
        <w:keepNext/>
        <w:keepLines/>
        <w:rPr>
          <w:b/>
          <w:bCs/>
        </w:rPr>
      </w:pPr>
      <w:r w:rsidRPr="005B25A1">
        <w:rPr>
          <w:b/>
          <w:bCs/>
        </w:rPr>
        <w:t>Plenary Discussion:</w:t>
      </w:r>
    </w:p>
    <w:p w14:paraId="33934B71" w14:textId="77777777" w:rsidR="002A607B" w:rsidRPr="005B25A1" w:rsidRDefault="002A607B" w:rsidP="002A607B">
      <w:pPr>
        <w:keepNext/>
        <w:keepLines/>
      </w:pPr>
      <w:r w:rsidRPr="005B25A1">
        <w:t>Postponed.</w:t>
      </w:r>
    </w:p>
    <w:p w14:paraId="34C1EF50" w14:textId="77777777" w:rsidR="002A607B" w:rsidRPr="00EB0339" w:rsidRDefault="002A607B" w:rsidP="002A607B">
      <w:r w:rsidRPr="005B25A1">
        <w:rPr>
          <w:b/>
          <w:bCs/>
        </w:rPr>
        <w:t>Status:</w:t>
      </w:r>
      <w:r>
        <w:t xml:space="preserve"> </w:t>
      </w:r>
      <w:r>
        <w:rPr>
          <w:color w:val="0000FF"/>
        </w:rPr>
        <w:t>Postponed</w:t>
      </w:r>
      <w:r>
        <w:t>.</w:t>
      </w:r>
    </w:p>
    <w:p w14:paraId="0F06B1EC" w14:textId="77777777" w:rsidR="002A607B" w:rsidRDefault="002A607B" w:rsidP="002A607B">
      <w:pPr>
        <w:pStyle w:val="NormTop"/>
      </w:pPr>
      <w:r>
        <w:rPr>
          <w:color w:val="0000FF"/>
        </w:rPr>
        <w:t>S2-2508557</w:t>
      </w:r>
      <w:r w:rsidRPr="00D53282">
        <w:t xml:space="preserve"> </w:t>
      </w:r>
      <w:r>
        <w:t>(P-CR) 23.700-04: KI#1, Interim Agreements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interim agreements of KI#1 in TR 23.700-04. Especially it is proposed to focus on CN impacts at this meeting, while RAN related agreements still wait for feedback from RAN WGs.</w:t>
      </w:r>
    </w:p>
    <w:p w14:paraId="0EE466C1" w14:textId="77777777" w:rsidR="002A607B" w:rsidRPr="005B25A1" w:rsidRDefault="002A607B" w:rsidP="002A607B">
      <w:pPr>
        <w:keepNext/>
        <w:keepLines/>
        <w:rPr>
          <w:b/>
          <w:bCs/>
        </w:rPr>
      </w:pPr>
      <w:r w:rsidRPr="005B25A1">
        <w:rPr>
          <w:b/>
          <w:bCs/>
        </w:rPr>
        <w:t>Convenor comment:</w:t>
      </w:r>
    </w:p>
    <w:p w14:paraId="6B46C08B" w14:textId="77777777" w:rsidR="002A607B" w:rsidRPr="005B25A1" w:rsidRDefault="002A607B" w:rsidP="002A607B">
      <w:pPr>
        <w:keepNext/>
        <w:keepLines/>
      </w:pPr>
      <w:r w:rsidRPr="005B25A1">
        <w:t>Handle.</w:t>
      </w:r>
    </w:p>
    <w:p w14:paraId="14558AD0" w14:textId="77777777" w:rsidR="002A607B" w:rsidRPr="005B25A1" w:rsidRDefault="002A607B" w:rsidP="002A607B">
      <w:pPr>
        <w:keepNext/>
        <w:keepLines/>
        <w:rPr>
          <w:b/>
          <w:bCs/>
        </w:rPr>
      </w:pPr>
      <w:r w:rsidRPr="005B25A1">
        <w:rPr>
          <w:b/>
          <w:bCs/>
        </w:rPr>
        <w:t>Plenary Discussion:</w:t>
      </w:r>
    </w:p>
    <w:p w14:paraId="30BAF9D9" w14:textId="77777777" w:rsidR="002A607B" w:rsidRPr="005B25A1" w:rsidRDefault="002A607B" w:rsidP="002A607B">
      <w:pPr>
        <w:keepNext/>
        <w:keepLines/>
      </w:pPr>
      <w:r>
        <w:rPr>
          <w:color w:val="0000FF"/>
        </w:rPr>
        <w:t>Not handled</w:t>
      </w:r>
      <w:r>
        <w:t>.</w:t>
      </w:r>
    </w:p>
    <w:p w14:paraId="100FBAB9" w14:textId="77777777" w:rsidR="002A607B" w:rsidRPr="00EB0339" w:rsidRDefault="002A607B" w:rsidP="002A607B">
      <w:r w:rsidRPr="005B25A1">
        <w:rPr>
          <w:b/>
          <w:bCs/>
        </w:rPr>
        <w:t>Status:</w:t>
      </w:r>
      <w:r>
        <w:t xml:space="preserve"> </w:t>
      </w:r>
      <w:r>
        <w:rPr>
          <w:color w:val="0000FF"/>
        </w:rPr>
        <w:t>Not handled</w:t>
      </w:r>
      <w:r>
        <w:t>.</w:t>
      </w:r>
    </w:p>
    <w:p w14:paraId="467B0A39" w14:textId="77777777" w:rsidR="002A607B" w:rsidRPr="00EB0339" w:rsidRDefault="002A607B" w:rsidP="002A607B"/>
    <w:p w14:paraId="7943FD54" w14:textId="77777777" w:rsidR="002A607B" w:rsidRDefault="002A607B" w:rsidP="002A607B">
      <w:pPr>
        <w:pStyle w:val="NormTop"/>
      </w:pPr>
      <w:r>
        <w:rPr>
          <w:color w:val="0000FF"/>
        </w:rPr>
        <w:t>S2-2508594</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to the KI#1 interim conclusions are proposed to reflect the discussion about UE data collection client controllability and interoperability with AS layer.</w:t>
      </w:r>
    </w:p>
    <w:p w14:paraId="405A6A70" w14:textId="77777777" w:rsidR="002A607B" w:rsidRPr="005B25A1" w:rsidRDefault="002A607B" w:rsidP="002A607B">
      <w:pPr>
        <w:keepNext/>
        <w:keepLines/>
        <w:rPr>
          <w:b/>
          <w:bCs/>
        </w:rPr>
      </w:pPr>
      <w:r w:rsidRPr="005B25A1">
        <w:rPr>
          <w:b/>
          <w:bCs/>
        </w:rPr>
        <w:t>Plenary Discussion:</w:t>
      </w:r>
    </w:p>
    <w:p w14:paraId="67B22C51" w14:textId="77777777" w:rsidR="002A607B" w:rsidRPr="005B25A1" w:rsidRDefault="002A607B" w:rsidP="002A607B">
      <w:pPr>
        <w:keepNext/>
        <w:keepLines/>
      </w:pPr>
      <w:r>
        <w:rPr>
          <w:color w:val="0000FF"/>
        </w:rPr>
        <w:t>Not handled</w:t>
      </w:r>
      <w:r>
        <w:t>.</w:t>
      </w:r>
    </w:p>
    <w:p w14:paraId="395B1344" w14:textId="77777777" w:rsidR="002A607B" w:rsidRPr="00EB0339" w:rsidRDefault="002A607B" w:rsidP="002A607B">
      <w:r w:rsidRPr="005B25A1">
        <w:rPr>
          <w:b/>
          <w:bCs/>
        </w:rPr>
        <w:t>Status:</w:t>
      </w:r>
      <w:r>
        <w:t xml:space="preserve"> </w:t>
      </w:r>
      <w:r>
        <w:rPr>
          <w:color w:val="0000FF"/>
        </w:rPr>
        <w:t>Not handled</w:t>
      </w:r>
      <w:r>
        <w:t>.</w:t>
      </w:r>
    </w:p>
    <w:p w14:paraId="75FEEA7F" w14:textId="77777777" w:rsidR="002A607B" w:rsidRPr="00EB0339" w:rsidRDefault="002A607B" w:rsidP="002A607B"/>
    <w:p w14:paraId="4F76FF53" w14:textId="77777777" w:rsidR="002A607B" w:rsidRDefault="002A607B" w:rsidP="002A607B">
      <w:pPr>
        <w:pStyle w:val="NormTop"/>
      </w:pPr>
      <w:r>
        <w:rPr>
          <w:color w:val="0000FF"/>
        </w:rPr>
        <w:t>S2-2508707</w:t>
      </w:r>
      <w:r w:rsidRPr="00D53282">
        <w:t xml:space="preserve"> </w:t>
      </w:r>
      <w:r>
        <w:t>(P-CR) 23.700-04: KI#1: interim agreement update.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Agreed principles for KI#1 of TR 23.700-04.</w:t>
      </w:r>
    </w:p>
    <w:p w14:paraId="232DF04A" w14:textId="77777777" w:rsidR="002A607B" w:rsidRPr="005B25A1" w:rsidRDefault="002A607B" w:rsidP="002A607B">
      <w:pPr>
        <w:keepNext/>
        <w:keepLines/>
        <w:rPr>
          <w:b/>
          <w:bCs/>
        </w:rPr>
      </w:pPr>
      <w:r w:rsidRPr="005B25A1">
        <w:rPr>
          <w:b/>
          <w:bCs/>
        </w:rPr>
        <w:t>Plenary Discussion:</w:t>
      </w:r>
    </w:p>
    <w:p w14:paraId="34681842" w14:textId="77777777" w:rsidR="002A607B" w:rsidRPr="005B25A1" w:rsidRDefault="002A607B" w:rsidP="002A607B">
      <w:pPr>
        <w:keepNext/>
        <w:keepLines/>
      </w:pPr>
      <w:r>
        <w:rPr>
          <w:color w:val="0000FF"/>
        </w:rPr>
        <w:t>Not handled</w:t>
      </w:r>
      <w:r>
        <w:t>.</w:t>
      </w:r>
    </w:p>
    <w:p w14:paraId="1877597F" w14:textId="77777777" w:rsidR="002A607B" w:rsidRPr="00EB0339" w:rsidRDefault="002A607B" w:rsidP="002A607B">
      <w:r w:rsidRPr="005B25A1">
        <w:rPr>
          <w:b/>
          <w:bCs/>
        </w:rPr>
        <w:t>Status:</w:t>
      </w:r>
      <w:r>
        <w:t xml:space="preserve"> </w:t>
      </w:r>
      <w:r>
        <w:rPr>
          <w:color w:val="0000FF"/>
        </w:rPr>
        <w:t>Not handled</w:t>
      </w:r>
      <w:r>
        <w:t>.</w:t>
      </w:r>
    </w:p>
    <w:p w14:paraId="35B1157C" w14:textId="77777777" w:rsidR="002A607B" w:rsidRPr="00EB0339" w:rsidRDefault="002A607B" w:rsidP="002A607B"/>
    <w:p w14:paraId="6592004D" w14:textId="77777777" w:rsidR="002A607B" w:rsidRDefault="002A607B" w:rsidP="002A607B">
      <w:pPr>
        <w:pStyle w:val="NormTop"/>
      </w:pPr>
      <w:r>
        <w:rPr>
          <w:color w:val="0000FF"/>
        </w:rPr>
        <w:t>S2-2508781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KI#1 Interim Agreements.</w:t>
      </w:r>
    </w:p>
    <w:p w14:paraId="2D22640A" w14:textId="77777777" w:rsidR="002A607B" w:rsidRPr="005B25A1" w:rsidRDefault="002A607B" w:rsidP="002A607B">
      <w:pPr>
        <w:keepNext/>
        <w:keepLines/>
        <w:rPr>
          <w:b/>
          <w:bCs/>
        </w:rPr>
      </w:pPr>
      <w:r w:rsidRPr="005B25A1">
        <w:rPr>
          <w:b/>
          <w:bCs/>
        </w:rPr>
        <w:t>Convenor comment:</w:t>
      </w:r>
    </w:p>
    <w:p w14:paraId="1B6493D9" w14:textId="77777777" w:rsidR="002A607B" w:rsidRPr="005B25A1" w:rsidRDefault="002A607B" w:rsidP="002A607B">
      <w:pPr>
        <w:keepNext/>
        <w:keepLines/>
      </w:pPr>
      <w:r w:rsidRPr="005B25A1">
        <w:t>Handle.</w:t>
      </w:r>
    </w:p>
    <w:p w14:paraId="7C88B8DB" w14:textId="77777777" w:rsidR="002A607B" w:rsidRPr="005B25A1" w:rsidRDefault="002A607B" w:rsidP="002A607B">
      <w:pPr>
        <w:keepNext/>
        <w:keepLines/>
        <w:rPr>
          <w:b/>
          <w:bCs/>
        </w:rPr>
      </w:pPr>
      <w:r w:rsidRPr="005B25A1">
        <w:rPr>
          <w:b/>
          <w:bCs/>
        </w:rPr>
        <w:t>Plenary Discussion:</w:t>
      </w:r>
    </w:p>
    <w:p w14:paraId="24289F46" w14:textId="77777777" w:rsidR="002A607B" w:rsidRPr="005B25A1" w:rsidRDefault="002A607B" w:rsidP="002A607B">
      <w:pPr>
        <w:keepNext/>
        <w:keepLines/>
      </w:pPr>
      <w:r>
        <w:rPr>
          <w:color w:val="0000FF"/>
        </w:rPr>
        <w:t>Not handled</w:t>
      </w:r>
      <w:r>
        <w:t>.</w:t>
      </w:r>
    </w:p>
    <w:p w14:paraId="457301B1" w14:textId="77777777" w:rsidR="002A607B" w:rsidRPr="00EB0339" w:rsidRDefault="002A607B" w:rsidP="002A607B">
      <w:r w:rsidRPr="005B25A1">
        <w:rPr>
          <w:b/>
          <w:bCs/>
        </w:rPr>
        <w:t>Status:</w:t>
      </w:r>
      <w:r>
        <w:t xml:space="preserve"> </w:t>
      </w:r>
      <w:r>
        <w:rPr>
          <w:color w:val="0000FF"/>
        </w:rPr>
        <w:t>Not handled</w:t>
      </w:r>
      <w:r>
        <w:t>.</w:t>
      </w:r>
    </w:p>
    <w:p w14:paraId="6814C528" w14:textId="77777777" w:rsidR="002A607B" w:rsidRPr="00EB0339" w:rsidRDefault="002A607B" w:rsidP="002A607B"/>
    <w:p w14:paraId="7FDC71E9" w14:textId="77777777" w:rsidR="002A607B" w:rsidRDefault="002A607B" w:rsidP="002A607B">
      <w:pPr>
        <w:pStyle w:val="NormTop"/>
      </w:pPr>
      <w:r>
        <w:rPr>
          <w:color w:val="0000FF"/>
        </w:rPr>
        <w:t>S2-2508903</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update for KI#1, on UE data transfer over UP to address the remaining issues.</w:t>
      </w:r>
    </w:p>
    <w:p w14:paraId="470AE471" w14:textId="77777777" w:rsidR="002A607B" w:rsidRPr="005B25A1" w:rsidRDefault="002A607B" w:rsidP="002A607B">
      <w:pPr>
        <w:keepNext/>
        <w:keepLines/>
        <w:rPr>
          <w:b/>
          <w:bCs/>
        </w:rPr>
      </w:pPr>
      <w:r w:rsidRPr="005B25A1">
        <w:rPr>
          <w:b/>
          <w:bCs/>
        </w:rPr>
        <w:t>Convenor comment:</w:t>
      </w:r>
    </w:p>
    <w:p w14:paraId="07EA9301" w14:textId="77777777" w:rsidR="002A607B" w:rsidRPr="005B25A1" w:rsidRDefault="002A607B" w:rsidP="002A607B">
      <w:pPr>
        <w:keepNext/>
        <w:keepLines/>
      </w:pPr>
      <w:r w:rsidRPr="005B25A1">
        <w:t>Handle.</w:t>
      </w:r>
    </w:p>
    <w:p w14:paraId="4D163992" w14:textId="77777777" w:rsidR="002A607B" w:rsidRPr="005B25A1" w:rsidRDefault="002A607B" w:rsidP="002A607B">
      <w:pPr>
        <w:keepNext/>
        <w:keepLines/>
        <w:rPr>
          <w:b/>
          <w:bCs/>
        </w:rPr>
      </w:pPr>
      <w:r w:rsidRPr="005B25A1">
        <w:rPr>
          <w:b/>
          <w:bCs/>
        </w:rPr>
        <w:t>Plenary Discussion:</w:t>
      </w:r>
    </w:p>
    <w:p w14:paraId="68AB7652" w14:textId="77777777" w:rsidR="002A607B" w:rsidRPr="005B25A1" w:rsidRDefault="002A607B" w:rsidP="002A607B">
      <w:pPr>
        <w:keepNext/>
        <w:keepLines/>
      </w:pPr>
      <w:r>
        <w:rPr>
          <w:color w:val="0000FF"/>
        </w:rPr>
        <w:t>Not handled</w:t>
      </w:r>
      <w:r>
        <w:t>.</w:t>
      </w:r>
    </w:p>
    <w:p w14:paraId="14E7114B" w14:textId="77777777" w:rsidR="002A607B" w:rsidRPr="00EB0339" w:rsidRDefault="002A607B" w:rsidP="002A607B">
      <w:r w:rsidRPr="005B25A1">
        <w:rPr>
          <w:b/>
          <w:bCs/>
        </w:rPr>
        <w:t>Status:</w:t>
      </w:r>
      <w:r>
        <w:t xml:space="preserve"> </w:t>
      </w:r>
      <w:r>
        <w:rPr>
          <w:color w:val="0000FF"/>
        </w:rPr>
        <w:t>Not handled</w:t>
      </w:r>
      <w:r>
        <w:t>.</w:t>
      </w:r>
    </w:p>
    <w:p w14:paraId="7F8F1421" w14:textId="77777777" w:rsidR="002A607B" w:rsidRPr="00EB0339" w:rsidRDefault="002A607B" w:rsidP="002A607B"/>
    <w:p w14:paraId="2F04246F" w14:textId="77777777" w:rsidR="002A607B" w:rsidRDefault="002A607B" w:rsidP="002A607B">
      <w:pPr>
        <w:pStyle w:val="NormTop"/>
      </w:pPr>
      <w:r>
        <w:rPr>
          <w:color w:val="0000FF"/>
        </w:rPr>
        <w:t>S2-2508904</w:t>
      </w:r>
      <w:r w:rsidRPr="00D53282">
        <w:t xml:space="preserve"> </w:t>
      </w:r>
      <w:r>
        <w:t>(P-CR) 23.700-04: KI#1: Interim conclusions on controllability and visibility.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CF68646" w14:textId="77777777" w:rsidR="002A607B" w:rsidRPr="005B25A1" w:rsidRDefault="002A607B" w:rsidP="002A607B">
      <w:pPr>
        <w:keepNext/>
        <w:keepLines/>
        <w:rPr>
          <w:b/>
          <w:bCs/>
        </w:rPr>
      </w:pPr>
      <w:r w:rsidRPr="005B25A1">
        <w:rPr>
          <w:b/>
          <w:bCs/>
        </w:rPr>
        <w:t>Convenor comment:</w:t>
      </w:r>
    </w:p>
    <w:p w14:paraId="2889FE01" w14:textId="77777777" w:rsidR="002A607B" w:rsidRPr="005B25A1" w:rsidRDefault="002A607B" w:rsidP="002A607B">
      <w:pPr>
        <w:keepNext/>
        <w:keepLines/>
      </w:pPr>
      <w:r w:rsidRPr="005B25A1">
        <w:t>Handle.</w:t>
      </w:r>
    </w:p>
    <w:p w14:paraId="50E22648" w14:textId="77777777" w:rsidR="002A607B" w:rsidRPr="005B25A1" w:rsidRDefault="002A607B" w:rsidP="002A607B">
      <w:pPr>
        <w:keepNext/>
        <w:keepLines/>
        <w:rPr>
          <w:b/>
          <w:bCs/>
        </w:rPr>
      </w:pPr>
      <w:r w:rsidRPr="005B25A1">
        <w:rPr>
          <w:b/>
          <w:bCs/>
        </w:rPr>
        <w:t>Plenary Discussion:</w:t>
      </w:r>
    </w:p>
    <w:p w14:paraId="0EE381A9" w14:textId="77777777" w:rsidR="002A607B" w:rsidRPr="005B25A1" w:rsidRDefault="002A607B" w:rsidP="002A607B">
      <w:pPr>
        <w:keepNext/>
        <w:keepLines/>
      </w:pPr>
      <w:r>
        <w:rPr>
          <w:color w:val="0000FF"/>
        </w:rPr>
        <w:t>Not handled</w:t>
      </w:r>
      <w:r>
        <w:t>.</w:t>
      </w:r>
    </w:p>
    <w:p w14:paraId="48F1DA47" w14:textId="77777777" w:rsidR="002A607B" w:rsidRPr="00EB0339" w:rsidRDefault="002A607B" w:rsidP="002A607B">
      <w:r w:rsidRPr="005B25A1">
        <w:rPr>
          <w:b/>
          <w:bCs/>
        </w:rPr>
        <w:t>Status:</w:t>
      </w:r>
      <w:r>
        <w:t xml:space="preserve"> </w:t>
      </w:r>
      <w:r>
        <w:rPr>
          <w:color w:val="0000FF"/>
        </w:rPr>
        <w:t>Not handled</w:t>
      </w:r>
      <w:r>
        <w:t>.</w:t>
      </w:r>
    </w:p>
    <w:p w14:paraId="014FC43E" w14:textId="77777777" w:rsidR="002A607B" w:rsidRPr="00EB0339" w:rsidRDefault="002A607B" w:rsidP="002A607B"/>
    <w:p w14:paraId="6C2827F5" w14:textId="77777777" w:rsidR="002A607B" w:rsidRDefault="002A607B" w:rsidP="002A607B">
      <w:pPr>
        <w:pStyle w:val="NormTop"/>
      </w:pPr>
      <w:r>
        <w:rPr>
          <w:color w:val="0000FF"/>
        </w:rPr>
        <w:t>S2-2509129</w:t>
      </w:r>
      <w:r w:rsidRPr="00D53282">
        <w:t xml:space="preserve"> </w:t>
      </w:r>
      <w:r>
        <w:t>(P-CR) 23.700-04: KI#1 Interim agreement update.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interim agreement update on KI#1 for FS_AIML_CN_Ph2.</w:t>
      </w:r>
    </w:p>
    <w:p w14:paraId="5B91CD00" w14:textId="77777777" w:rsidR="002A607B" w:rsidRPr="005B25A1" w:rsidRDefault="002A607B" w:rsidP="002A607B">
      <w:pPr>
        <w:keepNext/>
        <w:keepLines/>
        <w:rPr>
          <w:b/>
          <w:bCs/>
        </w:rPr>
      </w:pPr>
      <w:r w:rsidRPr="005B25A1">
        <w:rPr>
          <w:b/>
          <w:bCs/>
        </w:rPr>
        <w:t>Plenary Discussion:</w:t>
      </w:r>
    </w:p>
    <w:p w14:paraId="03726D11" w14:textId="77777777" w:rsidR="002A607B" w:rsidRPr="005B25A1" w:rsidRDefault="002A607B" w:rsidP="002A607B">
      <w:pPr>
        <w:keepNext/>
        <w:keepLines/>
      </w:pPr>
      <w:r>
        <w:rPr>
          <w:color w:val="0000FF"/>
        </w:rPr>
        <w:t>Not handled</w:t>
      </w:r>
      <w:r>
        <w:t>.</w:t>
      </w:r>
    </w:p>
    <w:p w14:paraId="57CEE683" w14:textId="77777777" w:rsidR="002A607B" w:rsidRPr="00EB0339" w:rsidRDefault="002A607B" w:rsidP="002A607B">
      <w:r w:rsidRPr="005B25A1">
        <w:rPr>
          <w:b/>
          <w:bCs/>
        </w:rPr>
        <w:t>Status:</w:t>
      </w:r>
      <w:r>
        <w:t xml:space="preserve"> </w:t>
      </w:r>
      <w:r>
        <w:rPr>
          <w:color w:val="0000FF"/>
        </w:rPr>
        <w:t>Not handled</w:t>
      </w:r>
      <w:r>
        <w:t>.</w:t>
      </w:r>
    </w:p>
    <w:p w14:paraId="376E186A" w14:textId="77777777" w:rsidR="002A607B" w:rsidRPr="00EB0339" w:rsidRDefault="002A607B" w:rsidP="002A607B"/>
    <w:p w14:paraId="15AB78C5" w14:textId="77777777" w:rsidR="002A607B" w:rsidRDefault="002A607B" w:rsidP="002A607B">
      <w:pPr>
        <w:pStyle w:val="NormTop"/>
      </w:pPr>
      <w:r>
        <w:rPr>
          <w:color w:val="0000FF"/>
        </w:rPr>
        <w:t>S2-2509186</w:t>
      </w:r>
      <w:r w:rsidRPr="00D53282">
        <w:t xml:space="preserve"> </w:t>
      </w:r>
      <w:r>
        <w:t>(P-CR) 23.700-04: KI#1 Interim conclusion update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1.</w:t>
      </w:r>
    </w:p>
    <w:p w14:paraId="6E44E45F" w14:textId="77777777" w:rsidR="002A607B" w:rsidRPr="005B25A1" w:rsidRDefault="002A607B" w:rsidP="002A607B">
      <w:pPr>
        <w:keepNext/>
        <w:keepLines/>
        <w:rPr>
          <w:b/>
          <w:bCs/>
        </w:rPr>
      </w:pPr>
      <w:r w:rsidRPr="005B25A1">
        <w:rPr>
          <w:b/>
          <w:bCs/>
        </w:rPr>
        <w:t>Plenary Discussion:</w:t>
      </w:r>
    </w:p>
    <w:p w14:paraId="63FA034D" w14:textId="77777777" w:rsidR="002A607B" w:rsidRPr="005B25A1" w:rsidRDefault="002A607B" w:rsidP="002A607B">
      <w:pPr>
        <w:keepNext/>
        <w:keepLines/>
      </w:pPr>
      <w:r>
        <w:rPr>
          <w:color w:val="0000FF"/>
        </w:rPr>
        <w:t>Not handled</w:t>
      </w:r>
      <w:r>
        <w:t>.</w:t>
      </w:r>
    </w:p>
    <w:p w14:paraId="095D854E" w14:textId="77777777" w:rsidR="002A607B" w:rsidRPr="00EB0339" w:rsidRDefault="002A607B" w:rsidP="002A607B">
      <w:r w:rsidRPr="005B25A1">
        <w:rPr>
          <w:b/>
          <w:bCs/>
        </w:rPr>
        <w:t>Status:</w:t>
      </w:r>
      <w:r>
        <w:t xml:space="preserve"> </w:t>
      </w:r>
      <w:r>
        <w:rPr>
          <w:color w:val="0000FF"/>
        </w:rPr>
        <w:t>Not handled</w:t>
      </w:r>
      <w:r>
        <w:t>.</w:t>
      </w:r>
    </w:p>
    <w:p w14:paraId="63CFBD20" w14:textId="77777777" w:rsidR="002A607B" w:rsidRPr="00EB0339" w:rsidRDefault="002A607B" w:rsidP="002A607B"/>
    <w:p w14:paraId="339772E1"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Solutions Update &amp; others</w:t>
      </w:r>
    </w:p>
    <w:p w14:paraId="541EFE0D" w14:textId="77777777" w:rsidR="002A607B" w:rsidRDefault="002A607B" w:rsidP="002A607B">
      <w:pPr>
        <w:pStyle w:val="NormTop"/>
      </w:pPr>
      <w:r>
        <w:rPr>
          <w:color w:val="0000FF"/>
        </w:rPr>
        <w:t>S2-2508208</w:t>
      </w:r>
      <w:r w:rsidRPr="00D53282">
        <w:t xml:space="preserve"> </w:t>
      </w:r>
      <w:r>
        <w:t>(P-CR) 23.700-04: KI#2 Solution #24 updates and interim conclusion updates.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solution#24 to address ENs and interim conclusion update.</w:t>
      </w:r>
    </w:p>
    <w:p w14:paraId="44050A2B" w14:textId="77777777" w:rsidR="002A607B" w:rsidRPr="005B25A1" w:rsidRDefault="002A607B" w:rsidP="002A607B">
      <w:pPr>
        <w:keepNext/>
        <w:keepLines/>
        <w:rPr>
          <w:b/>
          <w:bCs/>
        </w:rPr>
      </w:pPr>
      <w:r w:rsidRPr="005B25A1">
        <w:rPr>
          <w:b/>
          <w:bCs/>
        </w:rPr>
        <w:t>Convenor comment:</w:t>
      </w:r>
    </w:p>
    <w:p w14:paraId="1063FE79" w14:textId="77777777" w:rsidR="002A607B" w:rsidRPr="005B25A1" w:rsidRDefault="002A607B" w:rsidP="002A607B">
      <w:pPr>
        <w:keepNext/>
        <w:keepLines/>
      </w:pPr>
      <w:r w:rsidRPr="005B25A1">
        <w:t>Handle.</w:t>
      </w:r>
    </w:p>
    <w:p w14:paraId="67261C2E" w14:textId="77777777" w:rsidR="002A607B" w:rsidRPr="005B25A1" w:rsidRDefault="002A607B" w:rsidP="002A607B">
      <w:pPr>
        <w:keepNext/>
        <w:keepLines/>
        <w:rPr>
          <w:b/>
          <w:bCs/>
        </w:rPr>
      </w:pPr>
      <w:r w:rsidRPr="005B25A1">
        <w:rPr>
          <w:b/>
          <w:bCs/>
        </w:rPr>
        <w:t>Parallel discussion:</w:t>
      </w:r>
    </w:p>
    <w:p w14:paraId="3C1401B4" w14:textId="77777777" w:rsidR="002A607B" w:rsidRPr="005B25A1" w:rsidRDefault="002A607B" w:rsidP="002A607B">
      <w:pPr>
        <w:keepNext/>
        <w:keepLines/>
      </w:pPr>
      <w:r w:rsidRPr="005B25A1">
        <w:t>Revised in parallel session to</w:t>
      </w:r>
      <w:r>
        <w:rPr>
          <w:color w:val="0000FF"/>
        </w:rPr>
        <w:t xml:space="preserve"> S2-2509315</w:t>
      </w:r>
      <w:r>
        <w:t>.</w:t>
      </w:r>
    </w:p>
    <w:p w14:paraId="66922CEE"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863EBAE" w14:textId="77777777" w:rsidR="009E42E4" w:rsidRPr="005B25A1" w:rsidRDefault="009E42E4" w:rsidP="009E42E4">
      <w:pPr>
        <w:keepNext/>
        <w:keepLines/>
        <w:rPr>
          <w:b/>
          <w:bCs/>
        </w:rPr>
      </w:pPr>
      <w:r w:rsidRPr="005B25A1">
        <w:rPr>
          <w:b/>
          <w:bCs/>
        </w:rPr>
        <w:t>Plenary Discussion:</w:t>
      </w:r>
    </w:p>
    <w:p w14:paraId="7C55357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BF2275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85067A1" w14:textId="523CFA87" w:rsidR="002A607B" w:rsidRPr="00EB0339" w:rsidRDefault="009E42E4" w:rsidP="002A607B">
      <w:r>
        <w:rPr>
          <w:b/>
          <w:bCs/>
        </w:rPr>
        <w:t xml:space="preserve"> </w:t>
      </w:r>
    </w:p>
    <w:p w14:paraId="7FA46FBE" w14:textId="77777777" w:rsidR="002A607B" w:rsidRDefault="002A607B" w:rsidP="002A607B">
      <w:pPr>
        <w:pStyle w:val="NormTop"/>
      </w:pPr>
      <w:r>
        <w:rPr>
          <w:color w:val="0000FF"/>
        </w:rPr>
        <w:t>S2-2508230</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625FB598"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S2-2507301</w:t>
      </w:r>
      <w:r>
        <w:t>.</w:t>
      </w:r>
    </w:p>
    <w:p w14:paraId="0CC685E0" w14:textId="77777777" w:rsidR="002A607B" w:rsidRPr="005B25A1" w:rsidRDefault="002A607B" w:rsidP="002A607B">
      <w:pPr>
        <w:keepNext/>
        <w:keepLines/>
        <w:rPr>
          <w:b/>
          <w:bCs/>
        </w:rPr>
      </w:pPr>
      <w:r w:rsidRPr="005B25A1">
        <w:rPr>
          <w:b/>
          <w:bCs/>
        </w:rPr>
        <w:t>Convenor comment:</w:t>
      </w:r>
    </w:p>
    <w:p w14:paraId="370AAD4E" w14:textId="77777777" w:rsidR="002A607B" w:rsidRPr="005B25A1" w:rsidRDefault="002A607B" w:rsidP="002A607B">
      <w:pPr>
        <w:keepNext/>
        <w:keepLines/>
      </w:pPr>
      <w:r w:rsidRPr="005B25A1">
        <w:t>Handle.</w:t>
      </w:r>
    </w:p>
    <w:p w14:paraId="2FA75564" w14:textId="77777777" w:rsidR="002A607B" w:rsidRPr="005B25A1" w:rsidRDefault="002A607B" w:rsidP="002A607B">
      <w:pPr>
        <w:keepNext/>
        <w:keepLines/>
        <w:rPr>
          <w:b/>
          <w:bCs/>
        </w:rPr>
      </w:pPr>
      <w:r w:rsidRPr="005B25A1">
        <w:rPr>
          <w:b/>
          <w:bCs/>
        </w:rPr>
        <w:t>Parallel discussion:</w:t>
      </w:r>
    </w:p>
    <w:p w14:paraId="41839ED1" w14:textId="77777777" w:rsidR="002A607B" w:rsidRPr="005B25A1" w:rsidRDefault="002A607B" w:rsidP="002A607B">
      <w:pPr>
        <w:keepNext/>
        <w:keepLines/>
      </w:pPr>
      <w:r w:rsidRPr="005B25A1">
        <w:t>Revised in parallel session to</w:t>
      </w:r>
      <w:r>
        <w:rPr>
          <w:color w:val="0000FF"/>
        </w:rPr>
        <w:t xml:space="preserve"> S2-2509316</w:t>
      </w:r>
      <w:r>
        <w:t>.</w:t>
      </w:r>
    </w:p>
    <w:p w14:paraId="71708852"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14172C4" w14:textId="77777777" w:rsidR="009E42E4" w:rsidRPr="005B25A1" w:rsidRDefault="009E42E4" w:rsidP="009E42E4">
      <w:pPr>
        <w:keepNext/>
        <w:keepLines/>
        <w:rPr>
          <w:b/>
          <w:bCs/>
        </w:rPr>
      </w:pPr>
      <w:r w:rsidRPr="005B25A1">
        <w:rPr>
          <w:b/>
          <w:bCs/>
        </w:rPr>
        <w:t>Plenary Discussion:</w:t>
      </w:r>
    </w:p>
    <w:p w14:paraId="56DCB00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B58F84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F372B38" w14:textId="43DB5B11" w:rsidR="002A607B" w:rsidRPr="00EB0339" w:rsidRDefault="009E42E4" w:rsidP="002A607B">
      <w:r>
        <w:rPr>
          <w:b/>
          <w:bCs/>
        </w:rPr>
        <w:t xml:space="preserve"> </w:t>
      </w:r>
    </w:p>
    <w:p w14:paraId="4281E93F" w14:textId="77777777" w:rsidR="002A607B" w:rsidRDefault="002A607B" w:rsidP="002A607B">
      <w:pPr>
        <w:pStyle w:val="NormTop"/>
      </w:pPr>
      <w:r>
        <w:rPr>
          <w:color w:val="0000FF"/>
        </w:rPr>
        <w:t>S2-2508232</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w:t>
      </w:r>
    </w:p>
    <w:p w14:paraId="0CDDF0EE" w14:textId="77777777" w:rsidR="002A607B" w:rsidRPr="005B25A1" w:rsidRDefault="002A607B" w:rsidP="002A607B">
      <w:pPr>
        <w:keepNext/>
        <w:keepLines/>
        <w:rPr>
          <w:b/>
          <w:bCs/>
        </w:rPr>
      </w:pPr>
      <w:r w:rsidRPr="005B25A1">
        <w:rPr>
          <w:b/>
          <w:bCs/>
        </w:rPr>
        <w:t>Parallel discussion:</w:t>
      </w:r>
    </w:p>
    <w:p w14:paraId="3970822C" w14:textId="77777777" w:rsidR="002A607B" w:rsidRPr="005B25A1" w:rsidRDefault="002A607B" w:rsidP="002A607B">
      <w:pPr>
        <w:keepNext/>
        <w:keepLines/>
      </w:pPr>
      <w:r w:rsidRPr="005B25A1">
        <w:t>Revised in parallel session to</w:t>
      </w:r>
      <w:r>
        <w:rPr>
          <w:color w:val="0000FF"/>
        </w:rPr>
        <w:t xml:space="preserve"> S2-2509356</w:t>
      </w:r>
      <w:r>
        <w:t>.</w:t>
      </w:r>
    </w:p>
    <w:p w14:paraId="2C3EB62A" w14:textId="77777777" w:rsidR="002A607B" w:rsidRPr="005B25A1" w:rsidRDefault="002A607B" w:rsidP="002A607B">
      <w:pPr>
        <w:keepNext/>
        <w:keepLines/>
      </w:pPr>
      <w:r w:rsidRPr="005B25A1">
        <w:t>Revised in parallel session to</w:t>
      </w:r>
      <w:r>
        <w:rPr>
          <w:color w:val="0000FF"/>
        </w:rPr>
        <w:t xml:space="preserve"> S2-2509577</w:t>
      </w:r>
      <w:r>
        <w:t>.</w:t>
      </w:r>
    </w:p>
    <w:p w14:paraId="7CDF3D79"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880360C" w14:textId="77777777" w:rsidR="009E42E4" w:rsidRPr="005B25A1" w:rsidRDefault="009E42E4" w:rsidP="009E42E4">
      <w:pPr>
        <w:keepNext/>
        <w:keepLines/>
        <w:rPr>
          <w:b/>
          <w:bCs/>
        </w:rPr>
      </w:pPr>
      <w:r w:rsidRPr="005B25A1">
        <w:rPr>
          <w:b/>
          <w:bCs/>
        </w:rPr>
        <w:t>Plenary Discussion:</w:t>
      </w:r>
    </w:p>
    <w:p w14:paraId="39A6224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57D04C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B60767A" w14:textId="4F3A3E98" w:rsidR="002A607B" w:rsidRPr="00EB0339" w:rsidRDefault="009E42E4" w:rsidP="002A607B">
      <w:r>
        <w:rPr>
          <w:b/>
          <w:bCs/>
        </w:rPr>
        <w:t xml:space="preserve"> </w:t>
      </w:r>
    </w:p>
    <w:p w14:paraId="2EADE51D" w14:textId="77777777" w:rsidR="002A607B" w:rsidRDefault="002A607B" w:rsidP="002A607B">
      <w:pPr>
        <w:pStyle w:val="NormTop"/>
      </w:pPr>
      <w:r>
        <w:rPr>
          <w:color w:val="0000FF"/>
        </w:rPr>
        <w:t>S2-2508265</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solution#33 update.</w:t>
      </w:r>
    </w:p>
    <w:p w14:paraId="603B4540" w14:textId="77777777" w:rsidR="002A607B" w:rsidRPr="005B25A1" w:rsidRDefault="002A607B" w:rsidP="002A607B">
      <w:pPr>
        <w:keepNext/>
        <w:keepLines/>
        <w:rPr>
          <w:b/>
          <w:bCs/>
        </w:rPr>
      </w:pPr>
      <w:r w:rsidRPr="005B25A1">
        <w:rPr>
          <w:b/>
          <w:bCs/>
        </w:rPr>
        <w:t>Plenary Discussion:</w:t>
      </w:r>
    </w:p>
    <w:p w14:paraId="5CDC9F89" w14:textId="77777777" w:rsidR="002A607B" w:rsidRPr="005B25A1" w:rsidRDefault="002A607B" w:rsidP="002A607B">
      <w:pPr>
        <w:keepNext/>
        <w:keepLines/>
      </w:pPr>
      <w:r>
        <w:rPr>
          <w:color w:val="0000FF"/>
        </w:rPr>
        <w:t>Not handled</w:t>
      </w:r>
      <w:r>
        <w:t>.</w:t>
      </w:r>
    </w:p>
    <w:p w14:paraId="16E12B34" w14:textId="77777777" w:rsidR="002A607B" w:rsidRPr="00EB0339" w:rsidRDefault="002A607B" w:rsidP="002A607B">
      <w:r w:rsidRPr="005B25A1">
        <w:rPr>
          <w:b/>
          <w:bCs/>
        </w:rPr>
        <w:t>Status:</w:t>
      </w:r>
      <w:r>
        <w:t xml:space="preserve"> </w:t>
      </w:r>
      <w:r>
        <w:rPr>
          <w:color w:val="0000FF"/>
        </w:rPr>
        <w:t>Not handled</w:t>
      </w:r>
      <w:r>
        <w:t>.</w:t>
      </w:r>
    </w:p>
    <w:p w14:paraId="57433AF6" w14:textId="77777777" w:rsidR="002A607B" w:rsidRPr="00EB0339" w:rsidRDefault="002A607B" w:rsidP="002A607B"/>
    <w:p w14:paraId="4939DDBC" w14:textId="77777777" w:rsidR="002A607B" w:rsidRDefault="002A607B" w:rsidP="002A607B">
      <w:pPr>
        <w:pStyle w:val="NormTop"/>
      </w:pPr>
      <w:r>
        <w:rPr>
          <w:color w:val="0000FF"/>
        </w:rPr>
        <w:t>S2-2508331</w:t>
      </w:r>
      <w:r w:rsidRPr="00D53282">
        <w:t xml:space="preserve"> </w:t>
      </w:r>
      <w:r>
        <w:t xml:space="preserve">(P-CR) 23.700-04: Update solution #23 to remove the EN. (Source: SK Telecom, China Mobile, ETRI, KDDI, Huawei, </w:t>
      </w:r>
      <w:proofErr w:type="spellStart"/>
      <w:r>
        <w:t>HiSilicon</w:t>
      </w:r>
      <w:proofErr w:type="spellEnd"/>
      <w:r>
        <w:t>, Samsung, Verizon,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 to support AI/ML-assisted UP traffic pattern and behaviour analysis.</w:t>
      </w:r>
    </w:p>
    <w:p w14:paraId="4BFC647D"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S2-2506798</w:t>
      </w:r>
      <w:r>
        <w:t>.</w:t>
      </w:r>
    </w:p>
    <w:p w14:paraId="2CA7FE88" w14:textId="77777777" w:rsidR="002A607B" w:rsidRPr="005B25A1" w:rsidRDefault="002A607B" w:rsidP="002A607B">
      <w:pPr>
        <w:keepNext/>
        <w:keepLines/>
        <w:rPr>
          <w:b/>
          <w:bCs/>
        </w:rPr>
      </w:pPr>
      <w:r w:rsidRPr="005B25A1">
        <w:rPr>
          <w:b/>
          <w:bCs/>
        </w:rPr>
        <w:t>Convenor comment:</w:t>
      </w:r>
    </w:p>
    <w:p w14:paraId="43DC6932" w14:textId="77777777" w:rsidR="002A607B" w:rsidRPr="005B25A1" w:rsidRDefault="002A607B" w:rsidP="002A607B">
      <w:pPr>
        <w:keepNext/>
        <w:keepLines/>
      </w:pPr>
      <w:r w:rsidRPr="005B25A1">
        <w:t>Handle.</w:t>
      </w:r>
    </w:p>
    <w:p w14:paraId="79BC6912" w14:textId="77777777" w:rsidR="002A607B" w:rsidRPr="005B25A1" w:rsidRDefault="002A607B" w:rsidP="002A607B">
      <w:pPr>
        <w:keepNext/>
        <w:keepLines/>
        <w:rPr>
          <w:b/>
          <w:bCs/>
        </w:rPr>
      </w:pPr>
      <w:r w:rsidRPr="005B25A1">
        <w:rPr>
          <w:b/>
          <w:bCs/>
        </w:rPr>
        <w:t>Parallel discussion:</w:t>
      </w:r>
    </w:p>
    <w:p w14:paraId="4C17C36F" w14:textId="77777777" w:rsidR="002A607B" w:rsidRPr="005B25A1" w:rsidRDefault="002A607B" w:rsidP="002A607B">
      <w:pPr>
        <w:keepNext/>
        <w:keepLines/>
      </w:pPr>
      <w:r w:rsidRPr="005B25A1">
        <w:t>Revised in parallel session to</w:t>
      </w:r>
      <w:r>
        <w:rPr>
          <w:color w:val="0000FF"/>
        </w:rPr>
        <w:t xml:space="preserve"> S2-2509317</w:t>
      </w:r>
      <w:r>
        <w:t>.</w:t>
      </w:r>
    </w:p>
    <w:p w14:paraId="46B168BE" w14:textId="77777777" w:rsidR="002A607B" w:rsidRPr="005B25A1" w:rsidRDefault="002A607B" w:rsidP="002A607B">
      <w:pPr>
        <w:keepNext/>
        <w:keepLines/>
      </w:pPr>
      <w:r w:rsidRPr="005B25A1">
        <w:t>Revised in parallel session to</w:t>
      </w:r>
      <w:r>
        <w:rPr>
          <w:color w:val="0000FF"/>
        </w:rPr>
        <w:t xml:space="preserve"> S2-2509576</w:t>
      </w:r>
      <w:r>
        <w:t>.</w:t>
      </w:r>
    </w:p>
    <w:p w14:paraId="1F0C1EB0"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FB37CBF" w14:textId="77777777" w:rsidR="009E42E4" w:rsidRPr="005B25A1" w:rsidRDefault="009E42E4" w:rsidP="009E42E4">
      <w:pPr>
        <w:keepNext/>
        <w:keepLines/>
        <w:rPr>
          <w:b/>
          <w:bCs/>
        </w:rPr>
      </w:pPr>
      <w:r w:rsidRPr="005B25A1">
        <w:rPr>
          <w:b/>
          <w:bCs/>
        </w:rPr>
        <w:t>Plenary Discussion:</w:t>
      </w:r>
    </w:p>
    <w:p w14:paraId="43C5672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714279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C301005" w14:textId="182D5F73" w:rsidR="002A607B" w:rsidRPr="00EB0339" w:rsidRDefault="009E42E4" w:rsidP="002A607B">
      <w:r>
        <w:rPr>
          <w:b/>
          <w:bCs/>
        </w:rPr>
        <w:t xml:space="preserve"> </w:t>
      </w:r>
    </w:p>
    <w:p w14:paraId="4AE353B3" w14:textId="77777777" w:rsidR="002A607B" w:rsidRDefault="002A607B" w:rsidP="002A607B">
      <w:pPr>
        <w:pStyle w:val="NormTop"/>
      </w:pPr>
      <w:r>
        <w:rPr>
          <w:color w:val="0000FF"/>
        </w:rPr>
        <w:t>S2-2508478</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0E0EE999" w14:textId="77777777" w:rsidR="002A607B" w:rsidRPr="00B81031" w:rsidRDefault="002A607B" w:rsidP="002A607B">
      <w:pPr>
        <w:keepNext/>
        <w:keepLines/>
        <w:rPr>
          <w:i/>
        </w:rPr>
      </w:pPr>
      <w:r w:rsidRPr="00B81031">
        <w:rPr>
          <w:b/>
          <w:bCs/>
          <w:i/>
        </w:rPr>
        <w:t>Comment:</w:t>
      </w:r>
      <w:r>
        <w:rPr>
          <w:i/>
        </w:rPr>
        <w:t xml:space="preserve"> Agreed in parallel session.</w:t>
      </w:r>
    </w:p>
    <w:p w14:paraId="6D2457D0" w14:textId="77777777" w:rsidR="002A607B" w:rsidRPr="005B25A1" w:rsidRDefault="002A607B" w:rsidP="002A607B">
      <w:pPr>
        <w:keepNext/>
        <w:keepLines/>
        <w:rPr>
          <w:b/>
          <w:bCs/>
        </w:rPr>
      </w:pPr>
      <w:r w:rsidRPr="005B25A1">
        <w:rPr>
          <w:b/>
          <w:bCs/>
        </w:rPr>
        <w:t>Parallel discussion:</w:t>
      </w:r>
    </w:p>
    <w:p w14:paraId="2649C079" w14:textId="77777777" w:rsidR="002A607B" w:rsidRPr="005B25A1" w:rsidRDefault="002A607B" w:rsidP="002A607B">
      <w:pPr>
        <w:keepNext/>
        <w:keepLines/>
      </w:pPr>
      <w:r w:rsidRPr="005B25A1">
        <w:t>-</w:t>
      </w:r>
    </w:p>
    <w:p w14:paraId="7669A9CF"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562846C" w14:textId="77777777" w:rsidR="009E42E4" w:rsidRPr="005B25A1" w:rsidRDefault="009E42E4" w:rsidP="009E42E4">
      <w:pPr>
        <w:keepNext/>
        <w:keepLines/>
        <w:rPr>
          <w:b/>
          <w:bCs/>
        </w:rPr>
      </w:pPr>
      <w:r w:rsidRPr="005B25A1">
        <w:rPr>
          <w:b/>
          <w:bCs/>
        </w:rPr>
        <w:t>Plenary Discussion:</w:t>
      </w:r>
    </w:p>
    <w:p w14:paraId="3F7F0E1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84C1639"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C789F77" w14:textId="2B401B42" w:rsidR="002A607B" w:rsidRPr="00EB0339" w:rsidRDefault="009E42E4" w:rsidP="002A607B">
      <w:r>
        <w:rPr>
          <w:b/>
          <w:bCs/>
        </w:rPr>
        <w:t xml:space="preserve"> </w:t>
      </w:r>
    </w:p>
    <w:p w14:paraId="3A8A87BA" w14:textId="77777777" w:rsidR="002A607B" w:rsidRDefault="002A607B" w:rsidP="002A607B">
      <w:pPr>
        <w:pStyle w:val="NormTop"/>
      </w:pPr>
      <w:r>
        <w:rPr>
          <w:color w:val="0000FF"/>
        </w:rPr>
        <w:t>S2-2508498</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sol#27 to remove </w:t>
      </w:r>
      <w:proofErr w:type="spellStart"/>
      <w:r>
        <w:t>ENs.</w:t>
      </w:r>
      <w:proofErr w:type="spellEnd"/>
    </w:p>
    <w:p w14:paraId="6F85BFE9"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S2-2506570</w:t>
      </w:r>
      <w:r>
        <w:t>.</w:t>
      </w:r>
    </w:p>
    <w:p w14:paraId="79204993" w14:textId="77777777" w:rsidR="002A607B" w:rsidRPr="005B25A1" w:rsidRDefault="002A607B" w:rsidP="002A607B">
      <w:pPr>
        <w:keepNext/>
        <w:keepLines/>
        <w:rPr>
          <w:b/>
          <w:bCs/>
        </w:rPr>
      </w:pPr>
      <w:r w:rsidRPr="005B25A1">
        <w:rPr>
          <w:b/>
          <w:bCs/>
        </w:rPr>
        <w:t>Plenary Discussion:</w:t>
      </w:r>
    </w:p>
    <w:p w14:paraId="66B37706" w14:textId="77777777" w:rsidR="002A607B" w:rsidRPr="005B25A1" w:rsidRDefault="002A607B" w:rsidP="002A607B">
      <w:pPr>
        <w:keepNext/>
        <w:keepLines/>
      </w:pPr>
      <w:r>
        <w:rPr>
          <w:color w:val="0000FF"/>
        </w:rPr>
        <w:t>Not handled</w:t>
      </w:r>
      <w:r>
        <w:t>.</w:t>
      </w:r>
    </w:p>
    <w:p w14:paraId="0DEA0D4E" w14:textId="77777777" w:rsidR="002A607B" w:rsidRPr="00EB0339" w:rsidRDefault="002A607B" w:rsidP="002A607B">
      <w:r w:rsidRPr="005B25A1">
        <w:rPr>
          <w:b/>
          <w:bCs/>
        </w:rPr>
        <w:t>Status:</w:t>
      </w:r>
      <w:r>
        <w:t xml:space="preserve"> </w:t>
      </w:r>
      <w:r>
        <w:rPr>
          <w:color w:val="0000FF"/>
        </w:rPr>
        <w:t>Not handled</w:t>
      </w:r>
      <w:r>
        <w:t>.</w:t>
      </w:r>
    </w:p>
    <w:p w14:paraId="670D20EE" w14:textId="77777777" w:rsidR="002A607B" w:rsidRPr="00EB0339" w:rsidRDefault="002A607B" w:rsidP="002A607B"/>
    <w:p w14:paraId="7DB5421E" w14:textId="77777777" w:rsidR="002A607B" w:rsidRDefault="002A607B" w:rsidP="002A607B">
      <w:pPr>
        <w:pStyle w:val="NormTop"/>
      </w:pPr>
      <w:r>
        <w:rPr>
          <w:color w:val="0000FF"/>
        </w:rPr>
        <w:t>S2-2508773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rsidRPr="00D53282">
        <w:t xml:space="preserve"> </w:t>
      </w:r>
      <w:r>
        <w:br/>
        <w:t>EN removal of Solution#27 on support of user plane management analytics.</w:t>
      </w:r>
    </w:p>
    <w:p w14:paraId="2DB67C2D" w14:textId="77777777" w:rsidR="002A607B" w:rsidRPr="005B25A1" w:rsidRDefault="002A607B" w:rsidP="002A607B">
      <w:pPr>
        <w:keepNext/>
        <w:keepLines/>
        <w:rPr>
          <w:b/>
          <w:bCs/>
        </w:rPr>
      </w:pPr>
      <w:r w:rsidRPr="005B25A1">
        <w:rPr>
          <w:b/>
          <w:bCs/>
        </w:rPr>
        <w:t>Plenary Discussion:</w:t>
      </w:r>
    </w:p>
    <w:p w14:paraId="4CC686D0" w14:textId="77777777" w:rsidR="002A607B" w:rsidRPr="005B25A1" w:rsidRDefault="002A607B" w:rsidP="002A607B">
      <w:pPr>
        <w:keepNext/>
        <w:keepLines/>
      </w:pPr>
      <w:r>
        <w:rPr>
          <w:color w:val="0000FF"/>
        </w:rPr>
        <w:t>Not handled</w:t>
      </w:r>
      <w:r>
        <w:t>.</w:t>
      </w:r>
    </w:p>
    <w:p w14:paraId="772EC9CD" w14:textId="77777777" w:rsidR="002A607B" w:rsidRPr="00EB0339" w:rsidRDefault="002A607B" w:rsidP="002A607B">
      <w:r w:rsidRPr="005B25A1">
        <w:rPr>
          <w:b/>
          <w:bCs/>
        </w:rPr>
        <w:t>Status:</w:t>
      </w:r>
      <w:r>
        <w:t xml:space="preserve"> </w:t>
      </w:r>
      <w:r>
        <w:rPr>
          <w:color w:val="0000FF"/>
        </w:rPr>
        <w:t>Not handled</w:t>
      </w:r>
      <w:r>
        <w:t>.</w:t>
      </w:r>
    </w:p>
    <w:p w14:paraId="5900C16C" w14:textId="77777777" w:rsidR="002A607B" w:rsidRPr="00EB0339" w:rsidRDefault="002A607B" w:rsidP="002A607B"/>
    <w:p w14:paraId="0D092122" w14:textId="77777777" w:rsidR="002A607B" w:rsidRDefault="002A607B" w:rsidP="002A607B">
      <w:pPr>
        <w:pStyle w:val="NormTop"/>
      </w:pPr>
      <w:r>
        <w:rPr>
          <w:color w:val="0000FF"/>
        </w:rPr>
        <w:t>S2-2508928</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3248C11C" w14:textId="77777777" w:rsidR="002A607B" w:rsidRPr="005B25A1" w:rsidRDefault="002A607B" w:rsidP="002A607B">
      <w:pPr>
        <w:keepNext/>
        <w:keepLines/>
        <w:rPr>
          <w:b/>
          <w:bCs/>
        </w:rPr>
      </w:pPr>
      <w:r w:rsidRPr="005B25A1">
        <w:rPr>
          <w:b/>
          <w:bCs/>
        </w:rPr>
        <w:t>Plenary Discussion:</w:t>
      </w:r>
    </w:p>
    <w:p w14:paraId="2C252C02" w14:textId="77777777" w:rsidR="002A607B" w:rsidRPr="005B25A1" w:rsidRDefault="002A607B" w:rsidP="002A607B">
      <w:pPr>
        <w:keepNext/>
        <w:keepLines/>
      </w:pPr>
      <w:r>
        <w:rPr>
          <w:color w:val="0000FF"/>
        </w:rPr>
        <w:t>Not handled</w:t>
      </w:r>
      <w:r>
        <w:t>.</w:t>
      </w:r>
    </w:p>
    <w:p w14:paraId="29162497" w14:textId="77777777" w:rsidR="002A607B" w:rsidRPr="00EB0339" w:rsidRDefault="002A607B" w:rsidP="002A607B">
      <w:r w:rsidRPr="005B25A1">
        <w:rPr>
          <w:b/>
          <w:bCs/>
        </w:rPr>
        <w:t>Status:</w:t>
      </w:r>
      <w:r>
        <w:t xml:space="preserve"> </w:t>
      </w:r>
      <w:r>
        <w:rPr>
          <w:color w:val="0000FF"/>
        </w:rPr>
        <w:t>Not handled</w:t>
      </w:r>
      <w:r>
        <w:t>.</w:t>
      </w:r>
    </w:p>
    <w:p w14:paraId="518682DB" w14:textId="77777777" w:rsidR="002A607B" w:rsidRPr="00EB0339" w:rsidRDefault="002A607B" w:rsidP="002A607B"/>
    <w:p w14:paraId="3056E8C5"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w:t>
      </w:r>
    </w:p>
    <w:p w14:paraId="112CA5E9" w14:textId="77777777" w:rsidR="002A607B" w:rsidRDefault="002A607B" w:rsidP="002A607B">
      <w:pPr>
        <w:pStyle w:val="NormTop"/>
      </w:pPr>
      <w:r>
        <w:rPr>
          <w:color w:val="0000FF"/>
        </w:rPr>
        <w:t>S2-2508371</w:t>
      </w:r>
      <w:r w:rsidRPr="00D53282">
        <w:t xml:space="preserve"> </w:t>
      </w:r>
      <w:r>
        <w:t>(P-CR) 23.700-04: Update for KI#2 Interim Agreements and Conclusions. (Source: China Mobile, ZTE,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and conclusions for AIML_CN KI#2.</w:t>
      </w:r>
    </w:p>
    <w:p w14:paraId="78E59509" w14:textId="77777777" w:rsidR="002A607B" w:rsidRPr="005B25A1" w:rsidRDefault="002A607B" w:rsidP="002A607B">
      <w:pPr>
        <w:keepNext/>
        <w:keepLines/>
        <w:rPr>
          <w:b/>
          <w:bCs/>
        </w:rPr>
      </w:pPr>
      <w:r w:rsidRPr="005B25A1">
        <w:rPr>
          <w:b/>
          <w:bCs/>
        </w:rPr>
        <w:t>Convenor comment:</w:t>
      </w:r>
    </w:p>
    <w:p w14:paraId="1A937FB8" w14:textId="77777777" w:rsidR="002A607B" w:rsidRPr="005B25A1" w:rsidRDefault="002A607B" w:rsidP="002A607B">
      <w:pPr>
        <w:keepNext/>
        <w:keepLines/>
      </w:pPr>
      <w:r w:rsidRPr="005B25A1">
        <w:t>Handle.</w:t>
      </w:r>
    </w:p>
    <w:p w14:paraId="27977CA7" w14:textId="77777777" w:rsidR="002A607B" w:rsidRPr="005B25A1" w:rsidRDefault="002A607B" w:rsidP="002A607B">
      <w:pPr>
        <w:keepNext/>
        <w:keepLines/>
        <w:rPr>
          <w:b/>
          <w:bCs/>
        </w:rPr>
      </w:pPr>
      <w:r w:rsidRPr="005B25A1">
        <w:rPr>
          <w:b/>
          <w:bCs/>
        </w:rPr>
        <w:t>Parallel discussion:</w:t>
      </w:r>
    </w:p>
    <w:p w14:paraId="7995DF17" w14:textId="77777777" w:rsidR="002A607B" w:rsidRPr="005B25A1" w:rsidRDefault="002A607B" w:rsidP="002A607B">
      <w:pPr>
        <w:keepNext/>
        <w:keepLines/>
      </w:pPr>
      <w:r w:rsidRPr="005B25A1">
        <w:t>Revised in parallel session to</w:t>
      </w:r>
      <w:r>
        <w:rPr>
          <w:color w:val="0000FF"/>
        </w:rPr>
        <w:t xml:space="preserve"> S2-2509296</w:t>
      </w:r>
      <w:r>
        <w:t>.</w:t>
      </w:r>
    </w:p>
    <w:p w14:paraId="059C800D" w14:textId="77777777" w:rsidR="002A607B" w:rsidRPr="005B25A1" w:rsidRDefault="002A607B" w:rsidP="002A607B">
      <w:pPr>
        <w:keepNext/>
        <w:keepLines/>
      </w:pPr>
      <w:r w:rsidRPr="005B25A1">
        <w:t>Revised in parallel session to</w:t>
      </w:r>
      <w:r>
        <w:rPr>
          <w:color w:val="0000FF"/>
        </w:rPr>
        <w:t xml:space="preserve"> S2-2509574</w:t>
      </w:r>
      <w:r>
        <w:t>.</w:t>
      </w:r>
    </w:p>
    <w:p w14:paraId="5FE92E97" w14:textId="77777777" w:rsidR="002A607B" w:rsidRPr="005B25A1" w:rsidRDefault="002A607B" w:rsidP="002A607B">
      <w:pPr>
        <w:keepNext/>
        <w:keepLines/>
      </w:pPr>
      <w:r w:rsidRPr="005B25A1">
        <w:t>Revised in parallel session to</w:t>
      </w:r>
      <w:r>
        <w:rPr>
          <w:color w:val="0000FF"/>
        </w:rPr>
        <w:t xml:space="preserve"> S2-2509607</w:t>
      </w:r>
      <w:r>
        <w:t>.</w:t>
      </w:r>
    </w:p>
    <w:p w14:paraId="0FAD35B8" w14:textId="77777777" w:rsidR="002A607B" w:rsidRPr="005B25A1" w:rsidRDefault="002A607B" w:rsidP="002A607B">
      <w:pPr>
        <w:keepNext/>
        <w:keepLines/>
      </w:pPr>
      <w:r w:rsidRPr="005B25A1">
        <w:t>4 changes: NOTEY -&gt; NOTE Y Traffic pattern -&gt; traffic descriptor; 7.2.2: For UC1, the input from AF, possibly via NEF, is FFS; Add: 'How the UPF subscribes to the new analytics is FFS'. Revised in parallel session to</w:t>
      </w:r>
      <w:r>
        <w:rPr>
          <w:color w:val="0000FF"/>
        </w:rPr>
        <w:t xml:space="preserve"> S2-2509613</w:t>
      </w:r>
      <w:r>
        <w:t>.</w:t>
      </w:r>
    </w:p>
    <w:p w14:paraId="02F285A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0B32300" w14:textId="77777777" w:rsidR="009E42E4" w:rsidRPr="005B25A1" w:rsidRDefault="009E42E4" w:rsidP="009E42E4">
      <w:pPr>
        <w:keepNext/>
        <w:keepLines/>
        <w:rPr>
          <w:b/>
          <w:bCs/>
        </w:rPr>
      </w:pPr>
      <w:r w:rsidRPr="005B25A1">
        <w:rPr>
          <w:b/>
          <w:bCs/>
        </w:rPr>
        <w:t>Plenary Discussion:</w:t>
      </w:r>
    </w:p>
    <w:p w14:paraId="635288F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05D875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1A6BCD2" w14:textId="69FD2CF8" w:rsidR="002A607B" w:rsidRPr="00EB0339" w:rsidRDefault="009E42E4" w:rsidP="002A607B">
      <w:r>
        <w:rPr>
          <w:b/>
          <w:bCs/>
        </w:rPr>
        <w:t xml:space="preserve"> </w:t>
      </w:r>
    </w:p>
    <w:p w14:paraId="04A6B06A" w14:textId="77777777" w:rsidR="002A607B" w:rsidRDefault="002A607B" w:rsidP="002A607B">
      <w:pPr>
        <w:pStyle w:val="NormTop"/>
      </w:pPr>
      <w:r>
        <w:rPr>
          <w:color w:val="0000FF"/>
        </w:rPr>
        <w:t>S2-2508479</w:t>
      </w:r>
      <w:r w:rsidRPr="00D53282">
        <w:t xml:space="preserve"> </w:t>
      </w:r>
      <w:r>
        <w:t>(P-CR) 23.700-04: Agreed principle and conclusion update on KI#2.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update the agreed principles and conclusions for KI#2.</w:t>
      </w:r>
    </w:p>
    <w:p w14:paraId="09CA8A1C" w14:textId="77777777" w:rsidR="002A607B" w:rsidRPr="005B25A1" w:rsidRDefault="002A607B" w:rsidP="002A607B">
      <w:pPr>
        <w:keepNext/>
        <w:keepLines/>
        <w:rPr>
          <w:b/>
          <w:bCs/>
        </w:rPr>
      </w:pPr>
      <w:r w:rsidRPr="005B25A1">
        <w:rPr>
          <w:b/>
          <w:bCs/>
        </w:rPr>
        <w:t>Plenary Discussion:</w:t>
      </w:r>
    </w:p>
    <w:p w14:paraId="3A20FF1B" w14:textId="77777777" w:rsidR="002A607B" w:rsidRPr="005B25A1" w:rsidRDefault="002A607B" w:rsidP="002A607B">
      <w:pPr>
        <w:keepNext/>
        <w:keepLines/>
      </w:pPr>
      <w:r>
        <w:rPr>
          <w:color w:val="0000FF"/>
        </w:rPr>
        <w:t>Not handled</w:t>
      </w:r>
      <w:r>
        <w:t>.</w:t>
      </w:r>
    </w:p>
    <w:p w14:paraId="1EE78BB9" w14:textId="77777777" w:rsidR="002A607B" w:rsidRPr="00EB0339" w:rsidRDefault="002A607B" w:rsidP="002A607B">
      <w:r w:rsidRPr="005B25A1">
        <w:rPr>
          <w:b/>
          <w:bCs/>
        </w:rPr>
        <w:t>Status:</w:t>
      </w:r>
      <w:r>
        <w:t xml:space="preserve"> </w:t>
      </w:r>
      <w:r>
        <w:rPr>
          <w:color w:val="0000FF"/>
        </w:rPr>
        <w:t>Not handled</w:t>
      </w:r>
      <w:r>
        <w:t>.</w:t>
      </w:r>
    </w:p>
    <w:p w14:paraId="33E7F4AD" w14:textId="77777777" w:rsidR="002A607B" w:rsidRPr="00EB0339" w:rsidRDefault="002A607B" w:rsidP="002A607B"/>
    <w:p w14:paraId="64A25ABA" w14:textId="77777777" w:rsidR="002A607B" w:rsidRDefault="002A607B" w:rsidP="002A607B">
      <w:pPr>
        <w:pStyle w:val="NormTop"/>
      </w:pPr>
      <w:r>
        <w:rPr>
          <w:color w:val="0000FF"/>
        </w:rPr>
        <w:t>S2-2508497</w:t>
      </w:r>
      <w:r w:rsidRPr="00D53282">
        <w:t xml:space="preserve"> </w:t>
      </w:r>
      <w:r>
        <w:t>(P-CR) 23.700-04: KI#2 Interim Agreements .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KI#2.</w:t>
      </w:r>
    </w:p>
    <w:p w14:paraId="437F6F28" w14:textId="77777777" w:rsidR="002A607B" w:rsidRPr="005B25A1" w:rsidRDefault="002A607B" w:rsidP="002A607B">
      <w:pPr>
        <w:keepNext/>
        <w:keepLines/>
        <w:rPr>
          <w:b/>
          <w:bCs/>
        </w:rPr>
      </w:pPr>
      <w:r w:rsidRPr="005B25A1">
        <w:rPr>
          <w:b/>
          <w:bCs/>
        </w:rPr>
        <w:t>Convenor comment:</w:t>
      </w:r>
    </w:p>
    <w:p w14:paraId="0AD8265B" w14:textId="77777777" w:rsidR="002A607B" w:rsidRPr="005B25A1" w:rsidRDefault="002A607B" w:rsidP="002A607B">
      <w:pPr>
        <w:keepNext/>
        <w:keepLines/>
      </w:pPr>
      <w:r w:rsidRPr="005B25A1">
        <w:t>Handle.</w:t>
      </w:r>
    </w:p>
    <w:p w14:paraId="214415DA" w14:textId="77777777" w:rsidR="002A607B" w:rsidRPr="005B25A1" w:rsidRDefault="002A607B" w:rsidP="002A607B">
      <w:pPr>
        <w:keepNext/>
        <w:keepLines/>
        <w:rPr>
          <w:b/>
          <w:bCs/>
        </w:rPr>
      </w:pPr>
      <w:r w:rsidRPr="005B25A1">
        <w:rPr>
          <w:b/>
          <w:bCs/>
        </w:rPr>
        <w:t>Parallel discussion:</w:t>
      </w:r>
    </w:p>
    <w:p w14:paraId="4C0706CA" w14:textId="77777777" w:rsidR="002A607B" w:rsidRPr="005B25A1" w:rsidRDefault="002A607B" w:rsidP="002A607B">
      <w:pPr>
        <w:keepNext/>
        <w:keepLines/>
      </w:pPr>
      <w:r w:rsidRPr="005B25A1">
        <w:t>Revised in parallel session to</w:t>
      </w:r>
      <w:r>
        <w:rPr>
          <w:color w:val="0000FF"/>
        </w:rPr>
        <w:t xml:space="preserve"> S2-2509297</w:t>
      </w:r>
      <w:r>
        <w:t>.</w:t>
      </w:r>
    </w:p>
    <w:p w14:paraId="449C4EDF" w14:textId="77777777" w:rsidR="002A607B" w:rsidRPr="005B25A1" w:rsidRDefault="002A607B" w:rsidP="002A607B">
      <w:pPr>
        <w:keepNext/>
        <w:keepLines/>
      </w:pPr>
      <w:r w:rsidRPr="005B25A1">
        <w:t>Revised in parallel session to</w:t>
      </w:r>
      <w:r>
        <w:rPr>
          <w:color w:val="0000FF"/>
        </w:rPr>
        <w:t xml:space="preserve"> S2-2509575</w:t>
      </w:r>
      <w:r>
        <w:t>.</w:t>
      </w:r>
    </w:p>
    <w:p w14:paraId="3B8A9289" w14:textId="77777777" w:rsidR="002A607B" w:rsidRPr="005B25A1" w:rsidRDefault="002A607B" w:rsidP="002A607B">
      <w:pPr>
        <w:keepNext/>
        <w:keepLines/>
      </w:pPr>
      <w:r w:rsidRPr="005B25A1">
        <w:t>Keep first bullet in 7.2. to  The need and details of type/identification of traffic pattern is FFS. Revised in parallel session to</w:t>
      </w:r>
      <w:r>
        <w:rPr>
          <w:color w:val="0000FF"/>
        </w:rPr>
        <w:t xml:space="preserve"> S2-2509606</w:t>
      </w:r>
      <w:r>
        <w:t>.</w:t>
      </w:r>
    </w:p>
    <w:p w14:paraId="4E245D39"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62DA2282" w14:textId="77777777" w:rsidR="009E42E4" w:rsidRPr="005B25A1" w:rsidRDefault="009E42E4" w:rsidP="009E42E4">
      <w:pPr>
        <w:keepNext/>
        <w:keepLines/>
        <w:rPr>
          <w:b/>
          <w:bCs/>
        </w:rPr>
      </w:pPr>
      <w:r w:rsidRPr="005B25A1">
        <w:rPr>
          <w:b/>
          <w:bCs/>
        </w:rPr>
        <w:t>Plenary Discussion:</w:t>
      </w:r>
    </w:p>
    <w:p w14:paraId="656AB97B"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A5A7ED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C3A6635" w14:textId="4F1E922A" w:rsidR="002A607B" w:rsidRPr="00EB0339" w:rsidRDefault="009E42E4" w:rsidP="002A607B">
      <w:r>
        <w:rPr>
          <w:b/>
          <w:bCs/>
        </w:rPr>
        <w:t xml:space="preserve"> </w:t>
      </w:r>
    </w:p>
    <w:p w14:paraId="676FF663" w14:textId="77777777" w:rsidR="002A607B" w:rsidRDefault="002A607B" w:rsidP="002A607B">
      <w:pPr>
        <w:pStyle w:val="NormTop"/>
      </w:pPr>
      <w:r>
        <w:rPr>
          <w:color w:val="0000FF"/>
        </w:rPr>
        <w:t>S2-2508569</w:t>
      </w:r>
      <w:r w:rsidRPr="00D53282">
        <w:t xml:space="preserve"> </w:t>
      </w:r>
      <w:r>
        <w:t xml:space="preserve">(P-CR) 23.700-04: Conclusion of KI#2.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conclusion of KI#2.</w:t>
      </w:r>
    </w:p>
    <w:p w14:paraId="4D4C2CF9" w14:textId="77777777" w:rsidR="002A607B" w:rsidRPr="005B25A1" w:rsidRDefault="002A607B" w:rsidP="002A607B">
      <w:pPr>
        <w:keepNext/>
        <w:keepLines/>
        <w:rPr>
          <w:b/>
          <w:bCs/>
        </w:rPr>
      </w:pPr>
      <w:r w:rsidRPr="005B25A1">
        <w:rPr>
          <w:b/>
          <w:bCs/>
        </w:rPr>
        <w:t>Plenary Discussion:</w:t>
      </w:r>
    </w:p>
    <w:p w14:paraId="7E6633B4" w14:textId="77777777" w:rsidR="002A607B" w:rsidRPr="005B25A1" w:rsidRDefault="002A607B" w:rsidP="002A607B">
      <w:pPr>
        <w:keepNext/>
        <w:keepLines/>
      </w:pPr>
      <w:r>
        <w:rPr>
          <w:color w:val="0000FF"/>
        </w:rPr>
        <w:t>Not handled</w:t>
      </w:r>
      <w:r>
        <w:t>.</w:t>
      </w:r>
    </w:p>
    <w:p w14:paraId="31DA8C22" w14:textId="77777777" w:rsidR="002A607B" w:rsidRPr="00EB0339" w:rsidRDefault="002A607B" w:rsidP="002A607B">
      <w:r w:rsidRPr="005B25A1">
        <w:rPr>
          <w:b/>
          <w:bCs/>
        </w:rPr>
        <w:t>Status:</w:t>
      </w:r>
      <w:r>
        <w:t xml:space="preserve"> </w:t>
      </w:r>
      <w:r>
        <w:rPr>
          <w:color w:val="0000FF"/>
        </w:rPr>
        <w:t>Not handled</w:t>
      </w:r>
      <w:r>
        <w:t>.</w:t>
      </w:r>
    </w:p>
    <w:p w14:paraId="283EC50D" w14:textId="77777777" w:rsidR="002A607B" w:rsidRPr="00EB0339" w:rsidRDefault="002A607B" w:rsidP="002A607B"/>
    <w:p w14:paraId="0B1A4F41" w14:textId="77777777" w:rsidR="002A607B" w:rsidRDefault="002A607B" w:rsidP="002A607B">
      <w:pPr>
        <w:pStyle w:val="NormTop"/>
      </w:pPr>
      <w:r>
        <w:rPr>
          <w:color w:val="0000FF"/>
        </w:rPr>
        <w:t>S2-2508582</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for the interim agreements and conclusions for KI#2.</w:t>
      </w:r>
    </w:p>
    <w:p w14:paraId="0B5F27B0" w14:textId="77777777" w:rsidR="002A607B" w:rsidRPr="00B81031" w:rsidRDefault="002A607B" w:rsidP="002A607B">
      <w:pPr>
        <w:keepNext/>
        <w:keepLines/>
        <w:rPr>
          <w:i/>
        </w:rPr>
      </w:pPr>
      <w:r w:rsidRPr="00B81031">
        <w:rPr>
          <w:b/>
          <w:bCs/>
          <w:i/>
        </w:rPr>
        <w:t>Comment:</w:t>
      </w:r>
      <w:r>
        <w:rPr>
          <w:i/>
        </w:rPr>
        <w:t xml:space="preserve"> Merged into</w:t>
      </w:r>
      <w:r>
        <w:rPr>
          <w:color w:val="0000FF"/>
        </w:rPr>
        <w:t xml:space="preserve"> S2-2509296 </w:t>
      </w:r>
      <w:r>
        <w:t>and</w:t>
      </w:r>
      <w:r>
        <w:rPr>
          <w:color w:val="0000FF"/>
        </w:rPr>
        <w:t xml:space="preserve"> S2-2509297</w:t>
      </w:r>
      <w:r>
        <w:t>.</w:t>
      </w:r>
    </w:p>
    <w:p w14:paraId="5C8251D1" w14:textId="77777777" w:rsidR="002A607B" w:rsidRPr="005B25A1" w:rsidRDefault="002A607B" w:rsidP="002A607B">
      <w:pPr>
        <w:keepNext/>
        <w:keepLines/>
        <w:rPr>
          <w:b/>
          <w:bCs/>
        </w:rPr>
      </w:pPr>
      <w:r w:rsidRPr="005B25A1">
        <w:rPr>
          <w:b/>
          <w:bCs/>
        </w:rPr>
        <w:t>Convenor comment:</w:t>
      </w:r>
    </w:p>
    <w:p w14:paraId="0E89B8B0" w14:textId="77777777" w:rsidR="002A607B" w:rsidRPr="005B25A1" w:rsidRDefault="002A607B" w:rsidP="002A607B">
      <w:pPr>
        <w:keepNext/>
        <w:keepLines/>
      </w:pPr>
      <w:r w:rsidRPr="005B25A1">
        <w:t>Handle.</w:t>
      </w:r>
    </w:p>
    <w:p w14:paraId="547EF1C8" w14:textId="77777777" w:rsidR="002A607B" w:rsidRPr="005B25A1" w:rsidRDefault="002A607B" w:rsidP="002A607B">
      <w:pPr>
        <w:keepNext/>
        <w:keepLines/>
        <w:rPr>
          <w:b/>
          <w:bCs/>
        </w:rPr>
      </w:pPr>
      <w:r w:rsidRPr="005B25A1">
        <w:rPr>
          <w:b/>
          <w:bCs/>
        </w:rPr>
        <w:t>Parallel discussion:</w:t>
      </w:r>
    </w:p>
    <w:p w14:paraId="250E6830" w14:textId="77777777" w:rsidR="002A607B" w:rsidRPr="005B25A1" w:rsidRDefault="002A607B" w:rsidP="002A607B">
      <w:pPr>
        <w:keepNext/>
        <w:keepLines/>
      </w:pPr>
      <w:r w:rsidRPr="005B25A1">
        <w:t>Merged.</w:t>
      </w:r>
    </w:p>
    <w:p w14:paraId="34BFCDCF" w14:textId="77777777" w:rsidR="002A607B" w:rsidRPr="00EB0339" w:rsidRDefault="002A607B" w:rsidP="002A607B">
      <w:r w:rsidRPr="005B25A1">
        <w:rPr>
          <w:b/>
          <w:bCs/>
        </w:rPr>
        <w:t>Status:</w:t>
      </w:r>
      <w:r>
        <w:t xml:space="preserve"> </w:t>
      </w:r>
      <w:r>
        <w:rPr>
          <w:color w:val="0000FF"/>
        </w:rPr>
        <w:t>Merged</w:t>
      </w:r>
      <w:r>
        <w:t>.</w:t>
      </w:r>
    </w:p>
    <w:p w14:paraId="3D4745E8" w14:textId="77777777" w:rsidR="002A607B" w:rsidRPr="00EB0339" w:rsidRDefault="002A607B" w:rsidP="002A607B"/>
    <w:p w14:paraId="7251A899" w14:textId="77777777" w:rsidR="002A607B" w:rsidRDefault="002A607B" w:rsidP="002A607B">
      <w:pPr>
        <w:pStyle w:val="NormTop"/>
      </w:pPr>
      <w:r>
        <w:rPr>
          <w:color w:val="0000FF"/>
        </w:rPr>
        <w:t>S2-2508929</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the interim agreements.</w:t>
      </w:r>
    </w:p>
    <w:p w14:paraId="41BDF52F" w14:textId="77777777" w:rsidR="002A607B" w:rsidRPr="00B81031" w:rsidRDefault="002A607B" w:rsidP="002A607B">
      <w:pPr>
        <w:keepNext/>
        <w:keepLines/>
        <w:rPr>
          <w:i/>
        </w:rPr>
      </w:pPr>
      <w:r w:rsidRPr="00B81031">
        <w:rPr>
          <w:b/>
          <w:bCs/>
          <w:i/>
        </w:rPr>
        <w:t>Comment:</w:t>
      </w:r>
      <w:r>
        <w:rPr>
          <w:i/>
        </w:rPr>
        <w:t xml:space="preserve"> Merged into</w:t>
      </w:r>
      <w:r>
        <w:rPr>
          <w:color w:val="0000FF"/>
        </w:rPr>
        <w:t xml:space="preserve"> S2-2509296 </w:t>
      </w:r>
      <w:r>
        <w:t>and</w:t>
      </w:r>
      <w:r>
        <w:rPr>
          <w:color w:val="0000FF"/>
        </w:rPr>
        <w:t xml:space="preserve"> S2-2509297</w:t>
      </w:r>
      <w:r>
        <w:t>.</w:t>
      </w:r>
    </w:p>
    <w:p w14:paraId="2F73F2CD" w14:textId="77777777" w:rsidR="002A607B" w:rsidRPr="005B25A1" w:rsidRDefault="002A607B" w:rsidP="002A607B">
      <w:pPr>
        <w:keepNext/>
        <w:keepLines/>
        <w:rPr>
          <w:b/>
          <w:bCs/>
        </w:rPr>
      </w:pPr>
      <w:r w:rsidRPr="005B25A1">
        <w:rPr>
          <w:b/>
          <w:bCs/>
        </w:rPr>
        <w:t>Convenor comment:</w:t>
      </w:r>
    </w:p>
    <w:p w14:paraId="0E367D70" w14:textId="77777777" w:rsidR="002A607B" w:rsidRPr="005B25A1" w:rsidRDefault="002A607B" w:rsidP="002A607B">
      <w:pPr>
        <w:keepNext/>
        <w:keepLines/>
      </w:pPr>
      <w:r w:rsidRPr="005B25A1">
        <w:t>Handle.</w:t>
      </w:r>
    </w:p>
    <w:p w14:paraId="5B76F8CB" w14:textId="77777777" w:rsidR="002A607B" w:rsidRPr="005B25A1" w:rsidRDefault="002A607B" w:rsidP="002A607B">
      <w:pPr>
        <w:keepNext/>
        <w:keepLines/>
        <w:rPr>
          <w:b/>
          <w:bCs/>
        </w:rPr>
      </w:pPr>
      <w:r w:rsidRPr="005B25A1">
        <w:rPr>
          <w:b/>
          <w:bCs/>
        </w:rPr>
        <w:t>Parallel discussion:</w:t>
      </w:r>
    </w:p>
    <w:p w14:paraId="7E336C0B" w14:textId="77777777" w:rsidR="002A607B" w:rsidRPr="005B25A1" w:rsidRDefault="002A607B" w:rsidP="002A607B">
      <w:pPr>
        <w:keepNext/>
        <w:keepLines/>
      </w:pPr>
      <w:r w:rsidRPr="005B25A1">
        <w:t>Merged.</w:t>
      </w:r>
    </w:p>
    <w:p w14:paraId="15C4DC35" w14:textId="77777777" w:rsidR="002A607B" w:rsidRPr="00EB0339" w:rsidRDefault="002A607B" w:rsidP="002A607B">
      <w:r w:rsidRPr="005B25A1">
        <w:rPr>
          <w:b/>
          <w:bCs/>
        </w:rPr>
        <w:t>Status:</w:t>
      </w:r>
      <w:r>
        <w:t xml:space="preserve"> </w:t>
      </w:r>
      <w:r>
        <w:rPr>
          <w:color w:val="0000FF"/>
        </w:rPr>
        <w:t>Merged</w:t>
      </w:r>
      <w:r>
        <w:t>.</w:t>
      </w:r>
    </w:p>
    <w:p w14:paraId="3C409A9F" w14:textId="77777777" w:rsidR="002A607B" w:rsidRPr="00EB0339" w:rsidRDefault="002A607B" w:rsidP="002A607B"/>
    <w:p w14:paraId="1578968A" w14:textId="77777777" w:rsidR="002A607B" w:rsidRDefault="002A607B" w:rsidP="002A607B">
      <w:pPr>
        <w:pStyle w:val="NormTop"/>
      </w:pPr>
      <w:r>
        <w:rPr>
          <w:color w:val="0000FF"/>
        </w:rPr>
        <w:t>S2-2508954</w:t>
      </w:r>
      <w:r w:rsidRPr="00D53282">
        <w:t xml:space="preserve"> </w:t>
      </w:r>
      <w:r>
        <w:t>(P-CR) 23.700-04: KI#2: Update Interim agreement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interim agreements for KI#2.</w:t>
      </w:r>
    </w:p>
    <w:p w14:paraId="4E33D844" w14:textId="77777777" w:rsidR="002A607B" w:rsidRPr="005B25A1" w:rsidRDefault="002A607B" w:rsidP="002A607B">
      <w:pPr>
        <w:keepNext/>
        <w:keepLines/>
        <w:rPr>
          <w:b/>
          <w:bCs/>
        </w:rPr>
      </w:pPr>
      <w:r w:rsidRPr="005B25A1">
        <w:rPr>
          <w:b/>
          <w:bCs/>
        </w:rPr>
        <w:t>Plenary Discussion:</w:t>
      </w:r>
    </w:p>
    <w:p w14:paraId="35FC8205" w14:textId="77777777" w:rsidR="002A607B" w:rsidRPr="005B25A1" w:rsidRDefault="002A607B" w:rsidP="002A607B">
      <w:pPr>
        <w:keepNext/>
        <w:keepLines/>
      </w:pPr>
      <w:r>
        <w:rPr>
          <w:color w:val="0000FF"/>
        </w:rPr>
        <w:t>Not handled</w:t>
      </w:r>
      <w:r>
        <w:t>.</w:t>
      </w:r>
    </w:p>
    <w:p w14:paraId="3314C113" w14:textId="77777777" w:rsidR="002A607B" w:rsidRPr="00EB0339" w:rsidRDefault="002A607B" w:rsidP="002A607B">
      <w:r w:rsidRPr="005B25A1">
        <w:rPr>
          <w:b/>
          <w:bCs/>
        </w:rPr>
        <w:t>Status:</w:t>
      </w:r>
      <w:r>
        <w:t xml:space="preserve"> </w:t>
      </w:r>
      <w:r>
        <w:rPr>
          <w:color w:val="0000FF"/>
        </w:rPr>
        <w:t>Not handled</w:t>
      </w:r>
      <w:r>
        <w:t>.</w:t>
      </w:r>
    </w:p>
    <w:p w14:paraId="3E3FC5C7" w14:textId="77777777" w:rsidR="002A607B" w:rsidRPr="00EB0339" w:rsidRDefault="002A607B" w:rsidP="002A607B"/>
    <w:p w14:paraId="516184D4" w14:textId="77777777" w:rsidR="00956219" w:rsidRDefault="00956219" w:rsidP="00956219">
      <w:pPr>
        <w:pStyle w:val="Heading3"/>
      </w:pPr>
      <w:r>
        <w:t>20.4.1</w:t>
      </w:r>
      <w:r>
        <w:tab/>
        <w:t>Study on Energy Efficiency and Energy Saving Phase 2 (FS_EnergySys_Ph2)</w:t>
      </w:r>
    </w:p>
    <w:p w14:paraId="2531975A" w14:textId="77777777" w:rsidR="00956219" w:rsidRDefault="00956219" w:rsidP="0095621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A882578" w14:textId="77777777" w:rsidR="00956219" w:rsidRDefault="00956219" w:rsidP="00956219"/>
    <w:p w14:paraId="54125B43" w14:textId="77777777" w:rsidR="00956219" w:rsidRDefault="00956219" w:rsidP="00956219"/>
    <w:p w14:paraId="5F43FE1E"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4E78AA80" w14:textId="77777777" w:rsidR="00956219" w:rsidRDefault="00956219" w:rsidP="00956219">
      <w:pPr>
        <w:pStyle w:val="NormTop"/>
      </w:pPr>
      <w:r>
        <w:rPr>
          <w:color w:val="0000FF"/>
        </w:rPr>
        <w:t>S2-2508761</w:t>
      </w:r>
      <w:r w:rsidRPr="00D53282">
        <w:t xml:space="preserve"> </w:t>
      </w:r>
      <w:r>
        <w:t>(P-CR) 23.700-67: [DRAFT] LS on Renewable energy support in R20. (Source: SA WG2)</w:t>
      </w:r>
      <w:r>
        <w:br/>
      </w:r>
      <w:r w:rsidRPr="00D53282">
        <w:rPr>
          <w:b/>
        </w:rPr>
        <w:t>Document for:</w:t>
      </w:r>
      <w:r w:rsidRPr="00D53282">
        <w:t xml:space="preserve"> </w:t>
      </w:r>
      <w:r>
        <w:t>Approval</w:t>
      </w:r>
      <w:r>
        <w:br/>
      </w:r>
      <w:r w:rsidRPr="00D53282">
        <w:rPr>
          <w:b/>
        </w:rPr>
        <w:t>Abstract:</w:t>
      </w:r>
      <w:r w:rsidRPr="00D53282">
        <w:t xml:space="preserve"> </w:t>
      </w:r>
      <w:r>
        <w:br/>
        <w:t>-</w:t>
      </w:r>
    </w:p>
    <w:p w14:paraId="0631D608" w14:textId="77777777" w:rsidR="00956219" w:rsidRPr="005B25A1" w:rsidRDefault="00956219" w:rsidP="00956219">
      <w:pPr>
        <w:keepNext/>
        <w:keepLines/>
        <w:rPr>
          <w:b/>
          <w:bCs/>
        </w:rPr>
      </w:pPr>
      <w:r w:rsidRPr="005B25A1">
        <w:rPr>
          <w:b/>
          <w:bCs/>
        </w:rPr>
        <w:t>Convenor comment:</w:t>
      </w:r>
    </w:p>
    <w:p w14:paraId="40ECA91A" w14:textId="77777777" w:rsidR="00956219" w:rsidRPr="005B25A1" w:rsidRDefault="00956219" w:rsidP="00956219">
      <w:pPr>
        <w:keepNext/>
        <w:keepLines/>
      </w:pPr>
      <w:r w:rsidRPr="005B25A1">
        <w:t>Handle.</w:t>
      </w:r>
    </w:p>
    <w:p w14:paraId="52202D20" w14:textId="77777777" w:rsidR="00956219" w:rsidRPr="005B25A1" w:rsidRDefault="00956219" w:rsidP="00956219">
      <w:pPr>
        <w:keepNext/>
        <w:keepLines/>
        <w:rPr>
          <w:b/>
          <w:bCs/>
        </w:rPr>
      </w:pPr>
      <w:r w:rsidRPr="005B25A1">
        <w:rPr>
          <w:b/>
          <w:bCs/>
        </w:rPr>
        <w:t>Parallel discussion:</w:t>
      </w:r>
    </w:p>
    <w:p w14:paraId="377006EF" w14:textId="77777777" w:rsidR="00956219" w:rsidRPr="005B25A1" w:rsidRDefault="00956219" w:rsidP="00956219">
      <w:pPr>
        <w:keepNext/>
        <w:keepLines/>
      </w:pPr>
      <w:r w:rsidRPr="005B25A1">
        <w:t>Revised in parallel session to</w:t>
      </w:r>
      <w:r>
        <w:rPr>
          <w:color w:val="0000FF"/>
        </w:rPr>
        <w:t xml:space="preserve"> S2-2509374</w:t>
      </w:r>
      <w:r>
        <w:t>.</w:t>
      </w:r>
    </w:p>
    <w:p w14:paraId="5FC6BE49" w14:textId="77777777" w:rsidR="00956219" w:rsidRPr="005B25A1" w:rsidRDefault="00956219" w:rsidP="00956219">
      <w:pPr>
        <w:keepNext/>
        <w:keepLines/>
      </w:pPr>
      <w:r w:rsidRPr="005B25A1">
        <w:t>Revised in parallel session to</w:t>
      </w:r>
      <w:r>
        <w:rPr>
          <w:color w:val="0000FF"/>
        </w:rPr>
        <w:t xml:space="preserve"> S2-2509651</w:t>
      </w:r>
      <w:r>
        <w:t>.</w:t>
      </w:r>
    </w:p>
    <w:p w14:paraId="667EF0F3" w14:textId="77777777" w:rsidR="00956219" w:rsidRDefault="00956219" w:rsidP="00956219">
      <w:pPr>
        <w:keepNext/>
        <w:keepLines/>
        <w:rPr>
          <w:b/>
          <w:bCs/>
        </w:rPr>
      </w:pPr>
      <w:r>
        <w:rPr>
          <w:b/>
          <w:bCs/>
        </w:rPr>
        <w:t>Plenary Discussion:</w:t>
      </w:r>
    </w:p>
    <w:p w14:paraId="2EEE92D7" w14:textId="77777777" w:rsidR="00956219" w:rsidRPr="0061435C" w:rsidRDefault="00956219" w:rsidP="00956219">
      <w:pPr>
        <w:keepNext/>
        <w:keepLines/>
        <w:rPr>
          <w:color w:val="3333FF"/>
        </w:rPr>
      </w:pPr>
      <w:r w:rsidRPr="0061435C">
        <w:rPr>
          <w:color w:val="3333FF"/>
        </w:rPr>
        <w:t xml:space="preserve">NOTE: This is an LS OUT, not a </w:t>
      </w:r>
      <w:proofErr w:type="spellStart"/>
      <w:r w:rsidRPr="0061435C">
        <w:rPr>
          <w:color w:val="3333FF"/>
        </w:rPr>
        <w:t>pCR</w:t>
      </w:r>
      <w:proofErr w:type="spellEnd"/>
      <w:r w:rsidRPr="0061435C">
        <w:rPr>
          <w:color w:val="3333FF"/>
        </w:rPr>
        <w:t>.</w:t>
      </w:r>
    </w:p>
    <w:p w14:paraId="1183FF8D" w14:textId="77777777" w:rsidR="00956219" w:rsidRDefault="00956219" w:rsidP="00956219">
      <w:pPr>
        <w:keepNext/>
        <w:keepLines/>
      </w:pPr>
      <w:r>
        <w:t xml:space="preserve">Some corrections were needed and this was revised, also to remove 'draft' and fix spellings, to </w:t>
      </w:r>
      <w:r w:rsidRPr="00CE3EC0">
        <w:rPr>
          <w:color w:val="0000FF"/>
        </w:rPr>
        <w:t>S2-2</w:t>
      </w:r>
      <w:r>
        <w:rPr>
          <w:color w:val="0000FF"/>
        </w:rPr>
        <w:t>509827</w:t>
      </w:r>
      <w:r>
        <w:t>.</w:t>
      </w:r>
    </w:p>
    <w:p w14:paraId="0FEF759B" w14:textId="77777777" w:rsidR="00956219" w:rsidRPr="0061435C" w:rsidRDefault="00956219" w:rsidP="00956219">
      <w:pPr>
        <w:keepNext/>
        <w:keepLines/>
      </w:pPr>
      <w:r>
        <w:t xml:space="preserve">This was </w:t>
      </w:r>
      <w:r w:rsidRPr="00C3284B">
        <w:rPr>
          <w:color w:val="FF0000"/>
          <w:lang w:eastAsia="en-US"/>
        </w:rPr>
        <w:t>approved</w:t>
      </w:r>
      <w:r>
        <w:t>.</w:t>
      </w:r>
    </w:p>
    <w:p w14:paraId="707F6351" w14:textId="77777777" w:rsidR="00956219" w:rsidRDefault="00956219" w:rsidP="00956219">
      <w:r>
        <w:rPr>
          <w:b/>
          <w:bCs/>
        </w:rPr>
        <w:t>Status:</w:t>
      </w:r>
      <w:r>
        <w:t xml:space="preserve"> </w:t>
      </w:r>
      <w:r w:rsidRPr="00B30893">
        <w:rPr>
          <w:color w:val="FF0000"/>
        </w:rPr>
        <w:t>A</w:t>
      </w:r>
      <w:r>
        <w:rPr>
          <w:color w:val="FF0000"/>
        </w:rPr>
        <w:t>pprov</w:t>
      </w:r>
      <w:r w:rsidRPr="00B30893">
        <w:rPr>
          <w:color w:val="FF0000"/>
        </w:rPr>
        <w:t>ed</w:t>
      </w:r>
      <w:r>
        <w:t>.</w:t>
      </w:r>
    </w:p>
    <w:p w14:paraId="62121A7A" w14:textId="77777777" w:rsidR="00956219" w:rsidRPr="00EB0339" w:rsidRDefault="00956219" w:rsidP="00956219"/>
    <w:p w14:paraId="6B8EA47E" w14:textId="77777777" w:rsidR="00956219" w:rsidRDefault="00956219" w:rsidP="00956219">
      <w:pPr>
        <w:pStyle w:val="NormTop"/>
      </w:pPr>
      <w:r>
        <w:rPr>
          <w:color w:val="0000FF"/>
        </w:rPr>
        <w:t>S2-2509193</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5A495E5F" w14:textId="77777777" w:rsidR="00956219" w:rsidRPr="005B25A1" w:rsidRDefault="00956219" w:rsidP="00956219">
      <w:pPr>
        <w:keepNext/>
        <w:keepLines/>
        <w:rPr>
          <w:b/>
          <w:bCs/>
        </w:rPr>
      </w:pPr>
      <w:r w:rsidRPr="005B25A1">
        <w:rPr>
          <w:b/>
          <w:bCs/>
        </w:rPr>
        <w:t>Convenor comment:</w:t>
      </w:r>
    </w:p>
    <w:p w14:paraId="4BB6523B" w14:textId="77777777" w:rsidR="00956219" w:rsidRPr="005B25A1" w:rsidRDefault="00956219" w:rsidP="00956219">
      <w:pPr>
        <w:keepNext/>
        <w:keepLines/>
      </w:pPr>
      <w:r w:rsidRPr="005B25A1">
        <w:t>Handle.</w:t>
      </w:r>
    </w:p>
    <w:p w14:paraId="2C7D749B" w14:textId="77777777" w:rsidR="00956219" w:rsidRPr="005B25A1" w:rsidRDefault="00956219" w:rsidP="00956219">
      <w:pPr>
        <w:keepNext/>
        <w:keepLines/>
        <w:rPr>
          <w:b/>
          <w:bCs/>
        </w:rPr>
      </w:pPr>
      <w:r w:rsidRPr="005B25A1">
        <w:rPr>
          <w:b/>
          <w:bCs/>
        </w:rPr>
        <w:t>Plenary Discussion:</w:t>
      </w:r>
    </w:p>
    <w:p w14:paraId="63EF299C" w14:textId="77777777" w:rsidR="00956219" w:rsidRPr="005B25A1" w:rsidRDefault="00956219" w:rsidP="00956219">
      <w:pPr>
        <w:keepNext/>
        <w:keepLines/>
      </w:pPr>
      <w:r>
        <w:rPr>
          <w:color w:val="0000FF"/>
        </w:rPr>
        <w:t>Not handled</w:t>
      </w:r>
      <w:r>
        <w:t>.</w:t>
      </w:r>
    </w:p>
    <w:p w14:paraId="691C3490" w14:textId="77777777" w:rsidR="00956219" w:rsidRPr="00EB0339" w:rsidRDefault="00956219" w:rsidP="00956219">
      <w:r w:rsidRPr="005B25A1">
        <w:rPr>
          <w:b/>
          <w:bCs/>
        </w:rPr>
        <w:t>Status:</w:t>
      </w:r>
      <w:r>
        <w:t xml:space="preserve"> </w:t>
      </w:r>
      <w:r>
        <w:rPr>
          <w:color w:val="0000FF"/>
        </w:rPr>
        <w:t>Not handled</w:t>
      </w:r>
      <w:r>
        <w:t>.</w:t>
      </w:r>
    </w:p>
    <w:p w14:paraId="7A1971EB" w14:textId="77777777" w:rsidR="00956219" w:rsidRPr="00EB0339" w:rsidRDefault="00956219" w:rsidP="00956219"/>
    <w:p w14:paraId="3D343D02"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18153A4A"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0169E415" w14:textId="77777777" w:rsidR="00956219" w:rsidRDefault="00956219" w:rsidP="00956219">
      <w:pPr>
        <w:pStyle w:val="NormTop"/>
      </w:pPr>
      <w:r>
        <w:rPr>
          <w:color w:val="0000FF"/>
        </w:rPr>
        <w:t>S2-2508825</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565F99C6" w14:textId="77777777" w:rsidR="00956219" w:rsidRPr="005B25A1" w:rsidRDefault="00956219" w:rsidP="00956219">
      <w:pPr>
        <w:keepNext/>
        <w:keepLines/>
        <w:rPr>
          <w:b/>
          <w:bCs/>
        </w:rPr>
      </w:pPr>
      <w:r w:rsidRPr="005B25A1">
        <w:rPr>
          <w:b/>
          <w:bCs/>
        </w:rPr>
        <w:t>Convenor comment:</w:t>
      </w:r>
    </w:p>
    <w:p w14:paraId="2C9B17D9" w14:textId="77777777" w:rsidR="00956219" w:rsidRPr="005B25A1" w:rsidRDefault="00956219" w:rsidP="00956219">
      <w:pPr>
        <w:keepNext/>
        <w:keepLines/>
      </w:pPr>
      <w:r w:rsidRPr="005B25A1">
        <w:t>Handle.</w:t>
      </w:r>
    </w:p>
    <w:p w14:paraId="54EEB9BF" w14:textId="77777777" w:rsidR="00956219" w:rsidRPr="005B25A1" w:rsidRDefault="00956219" w:rsidP="00956219">
      <w:pPr>
        <w:keepNext/>
        <w:keepLines/>
        <w:rPr>
          <w:b/>
          <w:bCs/>
        </w:rPr>
      </w:pPr>
      <w:r w:rsidRPr="005B25A1">
        <w:rPr>
          <w:b/>
          <w:bCs/>
        </w:rPr>
        <w:t>Plenary Discussion:</w:t>
      </w:r>
    </w:p>
    <w:p w14:paraId="6558AD06" w14:textId="77777777" w:rsidR="00956219" w:rsidRPr="005B25A1" w:rsidRDefault="00956219" w:rsidP="00956219">
      <w:pPr>
        <w:keepNext/>
        <w:keepLines/>
      </w:pPr>
      <w:r>
        <w:rPr>
          <w:color w:val="0000FF"/>
        </w:rPr>
        <w:t>Not handled</w:t>
      </w:r>
      <w:r>
        <w:t>.</w:t>
      </w:r>
    </w:p>
    <w:p w14:paraId="15F2BAD0" w14:textId="77777777" w:rsidR="00956219" w:rsidRPr="00EB0339" w:rsidRDefault="00956219" w:rsidP="00956219">
      <w:r w:rsidRPr="005B25A1">
        <w:rPr>
          <w:b/>
          <w:bCs/>
        </w:rPr>
        <w:t>Status:</w:t>
      </w:r>
      <w:r>
        <w:t xml:space="preserve"> </w:t>
      </w:r>
      <w:r>
        <w:rPr>
          <w:color w:val="0000FF"/>
        </w:rPr>
        <w:t>Not handled</w:t>
      </w:r>
      <w:r>
        <w:t>.</w:t>
      </w:r>
    </w:p>
    <w:p w14:paraId="1BF58C2A" w14:textId="77777777" w:rsidR="00956219" w:rsidRPr="00EB0339" w:rsidRDefault="00956219" w:rsidP="00956219"/>
    <w:p w14:paraId="360EEF7D" w14:textId="77777777" w:rsidR="00956219" w:rsidRDefault="00956219" w:rsidP="00956219">
      <w:pPr>
        <w:pStyle w:val="NormTop"/>
      </w:pPr>
      <w:r>
        <w:rPr>
          <w:color w:val="0000FF"/>
        </w:rPr>
        <w:t>S2-2508392</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76066C24"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S2-2507048</w:t>
      </w:r>
      <w:r>
        <w:t>.</w:t>
      </w:r>
    </w:p>
    <w:p w14:paraId="6F6FAA32" w14:textId="77777777" w:rsidR="00956219" w:rsidRPr="005B25A1" w:rsidRDefault="00956219" w:rsidP="00956219">
      <w:pPr>
        <w:keepNext/>
        <w:keepLines/>
        <w:rPr>
          <w:b/>
          <w:bCs/>
        </w:rPr>
      </w:pPr>
      <w:r w:rsidRPr="005B25A1">
        <w:rPr>
          <w:b/>
          <w:bCs/>
        </w:rPr>
        <w:t>Convenor comment:</w:t>
      </w:r>
    </w:p>
    <w:p w14:paraId="29E12997" w14:textId="77777777" w:rsidR="00956219" w:rsidRPr="005B25A1" w:rsidRDefault="00956219" w:rsidP="00956219">
      <w:pPr>
        <w:keepNext/>
        <w:keepLines/>
      </w:pPr>
      <w:r w:rsidRPr="005B25A1">
        <w:t>Handle (2nd round).</w:t>
      </w:r>
    </w:p>
    <w:p w14:paraId="3E054F36" w14:textId="77777777" w:rsidR="00956219" w:rsidRPr="005B25A1" w:rsidRDefault="00956219" w:rsidP="00956219">
      <w:pPr>
        <w:keepNext/>
        <w:keepLines/>
        <w:rPr>
          <w:b/>
          <w:bCs/>
        </w:rPr>
      </w:pPr>
      <w:r w:rsidRPr="005B25A1">
        <w:rPr>
          <w:b/>
          <w:bCs/>
        </w:rPr>
        <w:t>Plenary Discussion:</w:t>
      </w:r>
    </w:p>
    <w:p w14:paraId="6CBC9DC9" w14:textId="77777777" w:rsidR="00956219" w:rsidRPr="005B25A1" w:rsidRDefault="00956219" w:rsidP="00956219">
      <w:pPr>
        <w:keepNext/>
        <w:keepLines/>
      </w:pPr>
      <w:r>
        <w:rPr>
          <w:color w:val="0000FF"/>
        </w:rPr>
        <w:t>Not handled</w:t>
      </w:r>
      <w:r>
        <w:t>.</w:t>
      </w:r>
    </w:p>
    <w:p w14:paraId="1AFE19B0" w14:textId="77777777" w:rsidR="00956219" w:rsidRPr="00EB0339" w:rsidRDefault="00956219" w:rsidP="00956219">
      <w:r w:rsidRPr="005B25A1">
        <w:rPr>
          <w:b/>
          <w:bCs/>
        </w:rPr>
        <w:t>Status:</w:t>
      </w:r>
      <w:r>
        <w:t xml:space="preserve"> </w:t>
      </w:r>
      <w:r>
        <w:rPr>
          <w:color w:val="0000FF"/>
        </w:rPr>
        <w:t>Not handled</w:t>
      </w:r>
      <w:r>
        <w:t>.</w:t>
      </w:r>
    </w:p>
    <w:p w14:paraId="212C3D8C" w14:textId="77777777" w:rsidR="00956219" w:rsidRPr="00EB0339" w:rsidRDefault="00956219" w:rsidP="00956219"/>
    <w:p w14:paraId="3941D7B6" w14:textId="77777777" w:rsidR="00956219" w:rsidRDefault="00956219" w:rsidP="00956219">
      <w:pPr>
        <w:pStyle w:val="NormTop"/>
      </w:pPr>
      <w:r>
        <w:rPr>
          <w:color w:val="0000FF"/>
        </w:rPr>
        <w:t>S2-2508763</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where the estimation of the energy consumption by EIF considers the idle energy consumption of the node.</w:t>
      </w:r>
    </w:p>
    <w:p w14:paraId="2DFD2F45" w14:textId="77777777" w:rsidR="00956219" w:rsidRPr="005B25A1" w:rsidRDefault="00956219" w:rsidP="00956219">
      <w:pPr>
        <w:keepNext/>
        <w:keepLines/>
        <w:rPr>
          <w:b/>
          <w:bCs/>
        </w:rPr>
      </w:pPr>
      <w:r w:rsidRPr="005B25A1">
        <w:rPr>
          <w:b/>
          <w:bCs/>
        </w:rPr>
        <w:t>Convenor comment:</w:t>
      </w:r>
    </w:p>
    <w:p w14:paraId="650B2ED9" w14:textId="77777777" w:rsidR="00956219" w:rsidRPr="005B25A1" w:rsidRDefault="00956219" w:rsidP="00956219">
      <w:pPr>
        <w:keepNext/>
        <w:keepLines/>
      </w:pPr>
      <w:r w:rsidRPr="005B25A1">
        <w:t>Handle (2nd round).</w:t>
      </w:r>
    </w:p>
    <w:p w14:paraId="7911314A" w14:textId="77777777" w:rsidR="00956219" w:rsidRPr="005B25A1" w:rsidRDefault="00956219" w:rsidP="00956219">
      <w:pPr>
        <w:keepNext/>
        <w:keepLines/>
        <w:rPr>
          <w:b/>
          <w:bCs/>
        </w:rPr>
      </w:pPr>
      <w:r w:rsidRPr="005B25A1">
        <w:rPr>
          <w:b/>
          <w:bCs/>
        </w:rPr>
        <w:t>Plenary Discussion:</w:t>
      </w:r>
    </w:p>
    <w:p w14:paraId="239CEAC1" w14:textId="77777777" w:rsidR="00956219" w:rsidRPr="005B25A1" w:rsidRDefault="00956219" w:rsidP="00956219">
      <w:pPr>
        <w:keepNext/>
        <w:keepLines/>
      </w:pPr>
      <w:r>
        <w:rPr>
          <w:color w:val="0000FF"/>
        </w:rPr>
        <w:t>Not handled</w:t>
      </w:r>
      <w:r>
        <w:t>.</w:t>
      </w:r>
    </w:p>
    <w:p w14:paraId="55E6C627" w14:textId="77777777" w:rsidR="00956219" w:rsidRPr="00EB0339" w:rsidRDefault="00956219" w:rsidP="00956219">
      <w:r w:rsidRPr="005B25A1">
        <w:rPr>
          <w:b/>
          <w:bCs/>
        </w:rPr>
        <w:t>Status:</w:t>
      </w:r>
      <w:r>
        <w:t xml:space="preserve"> </w:t>
      </w:r>
      <w:r>
        <w:rPr>
          <w:color w:val="0000FF"/>
        </w:rPr>
        <w:t>Not handled</w:t>
      </w:r>
      <w:r>
        <w:t>.</w:t>
      </w:r>
    </w:p>
    <w:p w14:paraId="114CB06B" w14:textId="77777777" w:rsidR="00956219" w:rsidRPr="00EB0339" w:rsidRDefault="00956219" w:rsidP="00956219"/>
    <w:p w14:paraId="4618C213"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3EDA3E80" w14:textId="77777777" w:rsidR="00956219" w:rsidRDefault="00956219" w:rsidP="00956219">
      <w:pPr>
        <w:pStyle w:val="NormTop"/>
      </w:pPr>
      <w:r>
        <w:rPr>
          <w:color w:val="0000FF"/>
        </w:rPr>
        <w:t>S2-2508739</w:t>
      </w:r>
      <w:r w:rsidRPr="00D53282">
        <w:t xml:space="preserve"> </w:t>
      </w:r>
      <w:r>
        <w:t>(P-CR) 23.700-67: KI#1: Interim agreements. (Source: LG Electronics, Nokia, Lenovo)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59C880B" w14:textId="77777777" w:rsidR="00956219" w:rsidRPr="005B25A1" w:rsidRDefault="00956219" w:rsidP="00956219">
      <w:pPr>
        <w:keepNext/>
        <w:keepLines/>
        <w:rPr>
          <w:b/>
          <w:bCs/>
        </w:rPr>
      </w:pPr>
      <w:r w:rsidRPr="005B25A1">
        <w:rPr>
          <w:b/>
          <w:bCs/>
        </w:rPr>
        <w:t>Convenor comment:</w:t>
      </w:r>
    </w:p>
    <w:p w14:paraId="711BFC23" w14:textId="77777777" w:rsidR="00956219" w:rsidRPr="005B25A1" w:rsidRDefault="00956219" w:rsidP="00956219">
      <w:pPr>
        <w:keepNext/>
        <w:keepLines/>
      </w:pPr>
      <w:r w:rsidRPr="005B25A1">
        <w:t>Handle (Baseline).</w:t>
      </w:r>
    </w:p>
    <w:p w14:paraId="59A4CB5E" w14:textId="77777777" w:rsidR="00956219" w:rsidRPr="005B25A1" w:rsidRDefault="00956219" w:rsidP="00956219">
      <w:pPr>
        <w:keepNext/>
        <w:keepLines/>
        <w:rPr>
          <w:b/>
          <w:bCs/>
        </w:rPr>
      </w:pPr>
      <w:r w:rsidRPr="005B25A1">
        <w:rPr>
          <w:b/>
          <w:bCs/>
        </w:rPr>
        <w:t>Parallel discussion:</w:t>
      </w:r>
    </w:p>
    <w:p w14:paraId="221AAA58" w14:textId="77777777" w:rsidR="00956219" w:rsidRPr="005B25A1" w:rsidRDefault="00956219" w:rsidP="00956219">
      <w:pPr>
        <w:keepNext/>
        <w:keepLines/>
      </w:pPr>
      <w:r w:rsidRPr="005B25A1">
        <w:t>Revised in parallel session to</w:t>
      </w:r>
      <w:r>
        <w:rPr>
          <w:color w:val="0000FF"/>
        </w:rPr>
        <w:t xml:space="preserve"> S2-2509375</w:t>
      </w:r>
      <w:r>
        <w:t>.</w:t>
      </w:r>
    </w:p>
    <w:p w14:paraId="7405B999" w14:textId="77777777" w:rsidR="00956219" w:rsidRPr="005B25A1" w:rsidRDefault="00956219" w:rsidP="00956219">
      <w:pPr>
        <w:keepNext/>
        <w:keepLines/>
      </w:pPr>
      <w:r w:rsidRPr="005B25A1">
        <w:t xml:space="preserve">2) Renewable energy aspect is taken into account for collecting, calculating and exposing energy consumption information by EIF depending on SA WG5 feedback. 3) New formulas taking idle energy consumption into account will be discussed in SA WG2#172. </w:t>
      </w:r>
      <w:proofErr w:type="spellStart"/>
      <w:r w:rsidRPr="005B25A1">
        <w:t>B.a</w:t>
      </w:r>
      <w:proofErr w:type="spellEnd"/>
      <w:r w:rsidRPr="005B25A1">
        <w:t>:</w:t>
      </w:r>
    </w:p>
    <w:p w14:paraId="1AAE154D"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0B7A7B1F" w14:textId="77777777" w:rsidR="009E42E4" w:rsidRPr="005B25A1" w:rsidRDefault="009E42E4" w:rsidP="009E42E4">
      <w:pPr>
        <w:keepNext/>
        <w:keepLines/>
        <w:rPr>
          <w:b/>
          <w:bCs/>
        </w:rPr>
      </w:pPr>
      <w:r w:rsidRPr="005B25A1">
        <w:rPr>
          <w:b/>
          <w:bCs/>
        </w:rPr>
        <w:t>Plenary Discussion:</w:t>
      </w:r>
    </w:p>
    <w:p w14:paraId="74D202D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7C4D7B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8527594" w14:textId="0CC20D07" w:rsidR="00956219" w:rsidRPr="00EB0339" w:rsidRDefault="009E42E4" w:rsidP="00956219">
      <w:r>
        <w:rPr>
          <w:b/>
          <w:bCs/>
        </w:rPr>
        <w:t xml:space="preserve"> </w:t>
      </w:r>
    </w:p>
    <w:p w14:paraId="3E75914C" w14:textId="77777777" w:rsidR="00956219" w:rsidRDefault="00956219" w:rsidP="00956219">
      <w:pPr>
        <w:pStyle w:val="NormTop"/>
      </w:pPr>
      <w:r>
        <w:rPr>
          <w:color w:val="0000FF"/>
        </w:rPr>
        <w:t>S2-2508493</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3F53E4FB"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S2-2507047</w:t>
      </w:r>
      <w:r>
        <w:t>. Merged into</w:t>
      </w:r>
      <w:r>
        <w:rPr>
          <w:color w:val="0000FF"/>
        </w:rPr>
        <w:t xml:space="preserve"> S2-2509649</w:t>
      </w:r>
      <w:r>
        <w:t>.</w:t>
      </w:r>
    </w:p>
    <w:p w14:paraId="108438E5" w14:textId="77777777" w:rsidR="00956219" w:rsidRPr="005B25A1" w:rsidRDefault="00956219" w:rsidP="00956219">
      <w:pPr>
        <w:keepNext/>
        <w:keepLines/>
        <w:rPr>
          <w:b/>
          <w:bCs/>
        </w:rPr>
      </w:pPr>
      <w:r w:rsidRPr="005B25A1">
        <w:rPr>
          <w:b/>
          <w:bCs/>
        </w:rPr>
        <w:t>Convenor comment:</w:t>
      </w:r>
    </w:p>
    <w:p w14:paraId="3B875626" w14:textId="77777777" w:rsidR="00956219" w:rsidRPr="005B25A1" w:rsidRDefault="00956219" w:rsidP="00956219">
      <w:pPr>
        <w:keepNext/>
        <w:keepLines/>
      </w:pPr>
      <w:r w:rsidRPr="005B25A1">
        <w:t>Merge into S2-2508739.</w:t>
      </w:r>
    </w:p>
    <w:p w14:paraId="5200C90B" w14:textId="77777777" w:rsidR="00956219" w:rsidRPr="005B25A1" w:rsidRDefault="00956219" w:rsidP="00956219">
      <w:pPr>
        <w:keepNext/>
        <w:keepLines/>
        <w:rPr>
          <w:b/>
          <w:bCs/>
        </w:rPr>
      </w:pPr>
      <w:r w:rsidRPr="005B25A1">
        <w:rPr>
          <w:b/>
          <w:bCs/>
        </w:rPr>
        <w:t>Parallel discussion:</w:t>
      </w:r>
    </w:p>
    <w:p w14:paraId="032D91A7" w14:textId="77777777" w:rsidR="00956219" w:rsidRPr="005B25A1" w:rsidRDefault="00956219" w:rsidP="00956219">
      <w:pPr>
        <w:keepNext/>
        <w:keepLines/>
      </w:pPr>
      <w:r w:rsidRPr="005B25A1">
        <w:t>Merged.</w:t>
      </w:r>
    </w:p>
    <w:p w14:paraId="0639614E" w14:textId="77777777" w:rsidR="00956219" w:rsidRPr="00EB0339" w:rsidRDefault="00956219" w:rsidP="00956219">
      <w:r w:rsidRPr="005B25A1">
        <w:rPr>
          <w:b/>
          <w:bCs/>
        </w:rPr>
        <w:t>Status:</w:t>
      </w:r>
      <w:r>
        <w:t xml:space="preserve"> </w:t>
      </w:r>
      <w:r>
        <w:rPr>
          <w:color w:val="0000FF"/>
        </w:rPr>
        <w:t>Merged</w:t>
      </w:r>
      <w:r>
        <w:t>.</w:t>
      </w:r>
    </w:p>
    <w:p w14:paraId="62569234" w14:textId="77777777" w:rsidR="00956219" w:rsidRPr="00EB0339" w:rsidRDefault="00956219" w:rsidP="00956219"/>
    <w:p w14:paraId="2E33AD73" w14:textId="77777777" w:rsidR="00956219" w:rsidRDefault="00956219" w:rsidP="00956219">
      <w:pPr>
        <w:pStyle w:val="NormTop"/>
      </w:pPr>
      <w:r>
        <w:rPr>
          <w:color w:val="0000FF"/>
        </w:rPr>
        <w:t>S2-2508758</w:t>
      </w:r>
      <w:r w:rsidRPr="00D53282">
        <w:t xml:space="preserve"> </w:t>
      </w:r>
      <w:r>
        <w:t xml:space="preserve">(P-CR) 23.700-67: KI#1: Consideration on Accuracy evaluation of estimation.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w:r>
    </w:p>
    <w:p w14:paraId="0F91D3CC"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S2-2509649</w:t>
      </w:r>
      <w:r>
        <w:t>.</w:t>
      </w:r>
    </w:p>
    <w:p w14:paraId="6876E35E" w14:textId="77777777" w:rsidR="00956219" w:rsidRPr="005B25A1" w:rsidRDefault="00956219" w:rsidP="00956219">
      <w:pPr>
        <w:keepNext/>
        <w:keepLines/>
        <w:rPr>
          <w:b/>
          <w:bCs/>
        </w:rPr>
      </w:pPr>
      <w:r w:rsidRPr="005B25A1">
        <w:rPr>
          <w:b/>
          <w:bCs/>
        </w:rPr>
        <w:t>Convenor comment:</w:t>
      </w:r>
    </w:p>
    <w:p w14:paraId="33FD7812" w14:textId="77777777" w:rsidR="00956219" w:rsidRPr="005B25A1" w:rsidRDefault="00956219" w:rsidP="00956219">
      <w:pPr>
        <w:keepNext/>
        <w:keepLines/>
      </w:pPr>
      <w:r w:rsidRPr="005B25A1">
        <w:t>Merge into S2-2508739.</w:t>
      </w:r>
    </w:p>
    <w:p w14:paraId="1DF42C19" w14:textId="77777777" w:rsidR="00956219" w:rsidRPr="005B25A1" w:rsidRDefault="00956219" w:rsidP="00956219">
      <w:pPr>
        <w:keepNext/>
        <w:keepLines/>
        <w:rPr>
          <w:b/>
          <w:bCs/>
        </w:rPr>
      </w:pPr>
      <w:r w:rsidRPr="005B25A1">
        <w:rPr>
          <w:b/>
          <w:bCs/>
        </w:rPr>
        <w:t>Parallel discussion:</w:t>
      </w:r>
    </w:p>
    <w:p w14:paraId="3B4C8197" w14:textId="77777777" w:rsidR="00956219" w:rsidRPr="005B25A1" w:rsidRDefault="00956219" w:rsidP="00956219">
      <w:pPr>
        <w:keepNext/>
        <w:keepLines/>
      </w:pPr>
      <w:r w:rsidRPr="005B25A1">
        <w:t>Merged.</w:t>
      </w:r>
    </w:p>
    <w:p w14:paraId="011454C7" w14:textId="77777777" w:rsidR="00956219" w:rsidRPr="00EB0339" w:rsidRDefault="00956219" w:rsidP="00956219">
      <w:r w:rsidRPr="005B25A1">
        <w:rPr>
          <w:b/>
          <w:bCs/>
        </w:rPr>
        <w:t>Status:</w:t>
      </w:r>
      <w:r>
        <w:t xml:space="preserve"> </w:t>
      </w:r>
      <w:r>
        <w:rPr>
          <w:color w:val="0000FF"/>
        </w:rPr>
        <w:t>Merged</w:t>
      </w:r>
      <w:r>
        <w:t>.</w:t>
      </w:r>
    </w:p>
    <w:p w14:paraId="0404FE62" w14:textId="77777777" w:rsidR="00956219" w:rsidRPr="00EB0339" w:rsidRDefault="00956219" w:rsidP="00956219"/>
    <w:p w14:paraId="4E9FAFE5" w14:textId="77777777" w:rsidR="00956219" w:rsidRDefault="00956219" w:rsidP="00956219">
      <w:pPr>
        <w:pStyle w:val="NormTop"/>
      </w:pPr>
      <w:r>
        <w:rPr>
          <w:color w:val="0000FF"/>
        </w:rPr>
        <w:t>S2-2508764</w:t>
      </w:r>
      <w:r w:rsidRPr="00D53282">
        <w:t xml:space="preserve"> </w:t>
      </w:r>
      <w:r>
        <w:t>(P-CR) 23.700-67: KI#1: Interim agreements. (Source: [LG Electronics, Toyota, NEC] NTT DOCOMO)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F2BD5AA"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S2-2509649</w:t>
      </w:r>
      <w:r>
        <w:t>.</w:t>
      </w:r>
    </w:p>
    <w:p w14:paraId="2FB0C3CF" w14:textId="77777777" w:rsidR="00956219" w:rsidRPr="005B25A1" w:rsidRDefault="00956219" w:rsidP="00956219">
      <w:pPr>
        <w:keepNext/>
        <w:keepLines/>
        <w:rPr>
          <w:b/>
          <w:bCs/>
        </w:rPr>
      </w:pPr>
      <w:r w:rsidRPr="005B25A1">
        <w:rPr>
          <w:b/>
          <w:bCs/>
        </w:rPr>
        <w:t>Convenor comment:</w:t>
      </w:r>
    </w:p>
    <w:p w14:paraId="2B54A901" w14:textId="77777777" w:rsidR="00956219" w:rsidRPr="005B25A1" w:rsidRDefault="00956219" w:rsidP="00956219">
      <w:pPr>
        <w:keepNext/>
        <w:keepLines/>
      </w:pPr>
      <w:r w:rsidRPr="005B25A1">
        <w:t>Merge into S2-2508739.</w:t>
      </w:r>
    </w:p>
    <w:p w14:paraId="69E445CE" w14:textId="77777777" w:rsidR="00956219" w:rsidRPr="005B25A1" w:rsidRDefault="00956219" w:rsidP="00956219">
      <w:pPr>
        <w:keepNext/>
        <w:keepLines/>
        <w:rPr>
          <w:b/>
          <w:bCs/>
        </w:rPr>
      </w:pPr>
      <w:r w:rsidRPr="005B25A1">
        <w:rPr>
          <w:b/>
          <w:bCs/>
        </w:rPr>
        <w:t>Parallel discussion:</w:t>
      </w:r>
    </w:p>
    <w:p w14:paraId="7556E3BF" w14:textId="77777777" w:rsidR="00956219" w:rsidRPr="005B25A1" w:rsidRDefault="00956219" w:rsidP="00956219">
      <w:pPr>
        <w:keepNext/>
        <w:keepLines/>
      </w:pPr>
      <w:r w:rsidRPr="005B25A1">
        <w:t>Merged.</w:t>
      </w:r>
    </w:p>
    <w:p w14:paraId="216C1684" w14:textId="77777777" w:rsidR="00956219" w:rsidRPr="00EB0339" w:rsidRDefault="00956219" w:rsidP="00956219">
      <w:r w:rsidRPr="005B25A1">
        <w:rPr>
          <w:b/>
          <w:bCs/>
        </w:rPr>
        <w:t>Status:</w:t>
      </w:r>
      <w:r>
        <w:t xml:space="preserve"> </w:t>
      </w:r>
      <w:r>
        <w:rPr>
          <w:color w:val="0000FF"/>
        </w:rPr>
        <w:t>Merged</w:t>
      </w:r>
      <w:r>
        <w:t>.</w:t>
      </w:r>
    </w:p>
    <w:p w14:paraId="4AA890CE" w14:textId="77777777" w:rsidR="00956219" w:rsidRPr="00EB0339" w:rsidRDefault="00956219" w:rsidP="00956219"/>
    <w:p w14:paraId="3FC81A49" w14:textId="77777777" w:rsidR="00956219" w:rsidRDefault="00956219" w:rsidP="00956219">
      <w:pPr>
        <w:pStyle w:val="NormTop"/>
      </w:pPr>
      <w:r>
        <w:rPr>
          <w:color w:val="0000FF"/>
        </w:rPr>
        <w:t>S2-2508822</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7AA52820"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S2-2509649</w:t>
      </w:r>
      <w:r>
        <w:t>.</w:t>
      </w:r>
    </w:p>
    <w:p w14:paraId="2D014A03" w14:textId="77777777" w:rsidR="00956219" w:rsidRPr="005B25A1" w:rsidRDefault="00956219" w:rsidP="00956219">
      <w:pPr>
        <w:keepNext/>
        <w:keepLines/>
        <w:rPr>
          <w:b/>
          <w:bCs/>
        </w:rPr>
      </w:pPr>
      <w:r w:rsidRPr="005B25A1">
        <w:rPr>
          <w:b/>
          <w:bCs/>
        </w:rPr>
        <w:t>Convenor comment:</w:t>
      </w:r>
    </w:p>
    <w:p w14:paraId="25812EA2" w14:textId="77777777" w:rsidR="00956219" w:rsidRPr="005B25A1" w:rsidRDefault="00956219" w:rsidP="00956219">
      <w:pPr>
        <w:keepNext/>
        <w:keepLines/>
      </w:pPr>
      <w:r w:rsidRPr="005B25A1">
        <w:t>Merge into S2-2508739.</w:t>
      </w:r>
    </w:p>
    <w:p w14:paraId="67E6B2A6" w14:textId="77777777" w:rsidR="00956219" w:rsidRPr="005B25A1" w:rsidRDefault="00956219" w:rsidP="00956219">
      <w:pPr>
        <w:keepNext/>
        <w:keepLines/>
        <w:rPr>
          <w:b/>
          <w:bCs/>
        </w:rPr>
      </w:pPr>
      <w:r w:rsidRPr="005B25A1">
        <w:rPr>
          <w:b/>
          <w:bCs/>
        </w:rPr>
        <w:t>Parallel discussion:</w:t>
      </w:r>
    </w:p>
    <w:p w14:paraId="1860742E" w14:textId="77777777" w:rsidR="00956219" w:rsidRPr="005B25A1" w:rsidRDefault="00956219" w:rsidP="00956219">
      <w:pPr>
        <w:keepNext/>
        <w:keepLines/>
      </w:pPr>
      <w:r w:rsidRPr="005B25A1">
        <w:t>Merged.</w:t>
      </w:r>
    </w:p>
    <w:p w14:paraId="4755D570" w14:textId="77777777" w:rsidR="00956219" w:rsidRPr="00EB0339" w:rsidRDefault="00956219" w:rsidP="00956219">
      <w:r w:rsidRPr="005B25A1">
        <w:rPr>
          <w:b/>
          <w:bCs/>
        </w:rPr>
        <w:t>Status:</w:t>
      </w:r>
      <w:r>
        <w:t xml:space="preserve"> </w:t>
      </w:r>
      <w:r>
        <w:rPr>
          <w:color w:val="0000FF"/>
        </w:rPr>
        <w:t>Merged</w:t>
      </w:r>
      <w:r>
        <w:t>.</w:t>
      </w:r>
    </w:p>
    <w:p w14:paraId="42EA0387" w14:textId="77777777" w:rsidR="00956219" w:rsidRPr="00EB0339" w:rsidRDefault="00956219" w:rsidP="00956219"/>
    <w:p w14:paraId="269623B7" w14:textId="77777777" w:rsidR="00956219" w:rsidRDefault="00956219" w:rsidP="00956219">
      <w:pPr>
        <w:pStyle w:val="NormTop"/>
      </w:pPr>
      <w:r>
        <w:rPr>
          <w:color w:val="0000FF"/>
        </w:rPr>
        <w:t>S2-2508841</w:t>
      </w:r>
      <w:r w:rsidRPr="00D53282">
        <w:t xml:space="preserve"> </w:t>
      </w:r>
      <w:r>
        <w:t>(P-CR) 23.700-67: KI#1: Interim agreements. (Source: NEC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based on the latest version of S2-2507663 as per the agreement at SA WG2#170 meeting in Gothenburg.</w:t>
      </w:r>
    </w:p>
    <w:p w14:paraId="68E4FCDE" w14:textId="77777777" w:rsidR="00956219" w:rsidRPr="00B81031" w:rsidRDefault="00956219" w:rsidP="00956219">
      <w:pPr>
        <w:keepNext/>
        <w:keepLines/>
        <w:rPr>
          <w:i/>
        </w:rPr>
      </w:pPr>
      <w:r w:rsidRPr="00B81031">
        <w:rPr>
          <w:b/>
          <w:bCs/>
          <w:i/>
        </w:rPr>
        <w:t>Comment:</w:t>
      </w:r>
      <w:r>
        <w:rPr>
          <w:i/>
        </w:rPr>
        <w:t xml:space="preserve"> Revision of  (Noted)</w:t>
      </w:r>
      <w:r>
        <w:rPr>
          <w:color w:val="0000FF"/>
        </w:rPr>
        <w:t xml:space="preserve"> S2-2507663</w:t>
      </w:r>
      <w:r>
        <w:t>. Merged into</w:t>
      </w:r>
      <w:r>
        <w:rPr>
          <w:color w:val="0000FF"/>
        </w:rPr>
        <w:t xml:space="preserve"> S2-2509649</w:t>
      </w:r>
      <w:r>
        <w:t>.</w:t>
      </w:r>
    </w:p>
    <w:p w14:paraId="33C5C53D" w14:textId="77777777" w:rsidR="00956219" w:rsidRPr="005B25A1" w:rsidRDefault="00956219" w:rsidP="00956219">
      <w:pPr>
        <w:keepNext/>
        <w:keepLines/>
        <w:rPr>
          <w:b/>
          <w:bCs/>
        </w:rPr>
      </w:pPr>
      <w:r w:rsidRPr="005B25A1">
        <w:rPr>
          <w:b/>
          <w:bCs/>
        </w:rPr>
        <w:t>Convenor comment:</w:t>
      </w:r>
    </w:p>
    <w:p w14:paraId="452C80EA" w14:textId="77777777" w:rsidR="00956219" w:rsidRPr="005B25A1" w:rsidRDefault="00956219" w:rsidP="00956219">
      <w:pPr>
        <w:keepNext/>
        <w:keepLines/>
      </w:pPr>
      <w:r w:rsidRPr="005B25A1">
        <w:t>Merge into S2-2508739.</w:t>
      </w:r>
    </w:p>
    <w:p w14:paraId="575A5CFC" w14:textId="77777777" w:rsidR="00956219" w:rsidRPr="005B25A1" w:rsidRDefault="00956219" w:rsidP="00956219">
      <w:pPr>
        <w:keepNext/>
        <w:keepLines/>
        <w:rPr>
          <w:b/>
          <w:bCs/>
        </w:rPr>
      </w:pPr>
      <w:r w:rsidRPr="005B25A1">
        <w:rPr>
          <w:b/>
          <w:bCs/>
        </w:rPr>
        <w:t>Parallel discussion:</w:t>
      </w:r>
    </w:p>
    <w:p w14:paraId="40AE106E" w14:textId="77777777" w:rsidR="00956219" w:rsidRPr="005B25A1" w:rsidRDefault="00956219" w:rsidP="00956219">
      <w:pPr>
        <w:keepNext/>
        <w:keepLines/>
      </w:pPr>
      <w:r w:rsidRPr="005B25A1">
        <w:t>Merged.</w:t>
      </w:r>
    </w:p>
    <w:p w14:paraId="70B9207A" w14:textId="77777777" w:rsidR="00956219" w:rsidRPr="00EB0339" w:rsidRDefault="00956219" w:rsidP="00956219">
      <w:r w:rsidRPr="005B25A1">
        <w:rPr>
          <w:b/>
          <w:bCs/>
        </w:rPr>
        <w:t>Status:</w:t>
      </w:r>
      <w:r>
        <w:t xml:space="preserve"> </w:t>
      </w:r>
      <w:r>
        <w:rPr>
          <w:color w:val="0000FF"/>
        </w:rPr>
        <w:t>Merged</w:t>
      </w:r>
      <w:r>
        <w:t>.</w:t>
      </w:r>
    </w:p>
    <w:p w14:paraId="091FE455" w14:textId="77777777" w:rsidR="00956219" w:rsidRPr="00EB0339" w:rsidRDefault="00956219" w:rsidP="00956219"/>
    <w:p w14:paraId="278735AC" w14:textId="77777777" w:rsidR="00956219" w:rsidRDefault="00956219" w:rsidP="00956219">
      <w:pPr>
        <w:pStyle w:val="NormTop"/>
      </w:pPr>
      <w:r>
        <w:rPr>
          <w:color w:val="0000FF"/>
        </w:rPr>
        <w:t>S2-2509262</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conclusion for KI#1.</w:t>
      </w:r>
    </w:p>
    <w:p w14:paraId="0922C215"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S2-2509649</w:t>
      </w:r>
      <w:r>
        <w:t>.</w:t>
      </w:r>
    </w:p>
    <w:p w14:paraId="157C54C2" w14:textId="77777777" w:rsidR="00956219" w:rsidRPr="005B25A1" w:rsidRDefault="00956219" w:rsidP="00956219">
      <w:pPr>
        <w:keepNext/>
        <w:keepLines/>
        <w:rPr>
          <w:b/>
          <w:bCs/>
        </w:rPr>
      </w:pPr>
      <w:r w:rsidRPr="005B25A1">
        <w:rPr>
          <w:b/>
          <w:bCs/>
        </w:rPr>
        <w:t>Convenor comment:</w:t>
      </w:r>
    </w:p>
    <w:p w14:paraId="5DCC41A2" w14:textId="77777777" w:rsidR="00956219" w:rsidRPr="005B25A1" w:rsidRDefault="00956219" w:rsidP="00956219">
      <w:pPr>
        <w:keepNext/>
        <w:keepLines/>
      </w:pPr>
      <w:r w:rsidRPr="005B25A1">
        <w:t>Merge into S2-2508739.</w:t>
      </w:r>
    </w:p>
    <w:p w14:paraId="7FFED5AA" w14:textId="77777777" w:rsidR="00956219" w:rsidRPr="005B25A1" w:rsidRDefault="00956219" w:rsidP="00956219">
      <w:pPr>
        <w:keepNext/>
        <w:keepLines/>
        <w:rPr>
          <w:b/>
          <w:bCs/>
        </w:rPr>
      </w:pPr>
      <w:r w:rsidRPr="005B25A1">
        <w:rPr>
          <w:b/>
          <w:bCs/>
        </w:rPr>
        <w:t>Parallel discussion:</w:t>
      </w:r>
    </w:p>
    <w:p w14:paraId="6E57D796" w14:textId="77777777" w:rsidR="00956219" w:rsidRPr="005B25A1" w:rsidRDefault="00956219" w:rsidP="00956219">
      <w:pPr>
        <w:keepNext/>
        <w:keepLines/>
      </w:pPr>
      <w:r w:rsidRPr="005B25A1">
        <w:t>Merged.</w:t>
      </w:r>
    </w:p>
    <w:p w14:paraId="3AF68702" w14:textId="77777777" w:rsidR="00956219" w:rsidRPr="00EB0339" w:rsidRDefault="00956219" w:rsidP="00956219">
      <w:r w:rsidRPr="005B25A1">
        <w:rPr>
          <w:b/>
          <w:bCs/>
        </w:rPr>
        <w:t>Status:</w:t>
      </w:r>
      <w:r>
        <w:t xml:space="preserve"> </w:t>
      </w:r>
      <w:r>
        <w:rPr>
          <w:color w:val="0000FF"/>
        </w:rPr>
        <w:t>Merged</w:t>
      </w:r>
      <w:r>
        <w:t>.</w:t>
      </w:r>
    </w:p>
    <w:p w14:paraId="1EA638C3" w14:textId="77777777" w:rsidR="00956219" w:rsidRPr="00EB0339" w:rsidRDefault="00956219" w:rsidP="00956219"/>
    <w:p w14:paraId="69DC4CEE"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43803A3A"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29468EE6" w14:textId="77777777" w:rsidR="00956219" w:rsidRDefault="00956219" w:rsidP="00956219">
      <w:pPr>
        <w:pStyle w:val="NormTop"/>
      </w:pPr>
      <w:r>
        <w:rPr>
          <w:color w:val="0000FF"/>
        </w:rPr>
        <w:t>S2-2508891</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12E4E081" w14:textId="77777777" w:rsidR="00956219" w:rsidRPr="005B25A1" w:rsidRDefault="00956219" w:rsidP="00956219">
      <w:pPr>
        <w:keepNext/>
        <w:keepLines/>
        <w:rPr>
          <w:b/>
          <w:bCs/>
        </w:rPr>
      </w:pPr>
      <w:r w:rsidRPr="005B25A1">
        <w:rPr>
          <w:b/>
          <w:bCs/>
        </w:rPr>
        <w:t>Convenor comment:</w:t>
      </w:r>
    </w:p>
    <w:p w14:paraId="71856B42" w14:textId="77777777" w:rsidR="00956219" w:rsidRPr="005B25A1" w:rsidRDefault="00956219" w:rsidP="00956219">
      <w:pPr>
        <w:keepNext/>
        <w:keepLines/>
      </w:pPr>
      <w:r w:rsidRPr="005B25A1">
        <w:t>Not in Agenda.</w:t>
      </w:r>
    </w:p>
    <w:p w14:paraId="2670BE3C" w14:textId="77777777" w:rsidR="00956219" w:rsidRPr="005B25A1" w:rsidRDefault="00956219" w:rsidP="00956219">
      <w:pPr>
        <w:keepNext/>
        <w:keepLines/>
        <w:rPr>
          <w:b/>
          <w:bCs/>
        </w:rPr>
      </w:pPr>
      <w:r w:rsidRPr="005B25A1">
        <w:rPr>
          <w:b/>
          <w:bCs/>
        </w:rPr>
        <w:t>Plenary Discussion:</w:t>
      </w:r>
    </w:p>
    <w:p w14:paraId="4E3ED5FE" w14:textId="77777777" w:rsidR="00956219" w:rsidRPr="005B25A1" w:rsidRDefault="00956219" w:rsidP="00956219">
      <w:pPr>
        <w:keepNext/>
        <w:keepLines/>
      </w:pPr>
      <w:r>
        <w:rPr>
          <w:color w:val="0000FF"/>
        </w:rPr>
        <w:t>Not handled</w:t>
      </w:r>
      <w:r>
        <w:t>.</w:t>
      </w:r>
    </w:p>
    <w:p w14:paraId="5BA45514" w14:textId="77777777" w:rsidR="00956219" w:rsidRPr="00EB0339" w:rsidRDefault="00956219" w:rsidP="00956219">
      <w:r w:rsidRPr="005B25A1">
        <w:rPr>
          <w:b/>
          <w:bCs/>
        </w:rPr>
        <w:t>Status:</w:t>
      </w:r>
      <w:r>
        <w:t xml:space="preserve"> </w:t>
      </w:r>
      <w:r>
        <w:rPr>
          <w:color w:val="0000FF"/>
        </w:rPr>
        <w:t>Not handled</w:t>
      </w:r>
      <w:r>
        <w:t>.</w:t>
      </w:r>
    </w:p>
    <w:p w14:paraId="4A60B802" w14:textId="77777777" w:rsidR="00956219" w:rsidRPr="00EB0339" w:rsidRDefault="00956219" w:rsidP="00956219"/>
    <w:p w14:paraId="7B7FF319" w14:textId="77777777" w:rsidR="00956219" w:rsidRDefault="00956219" w:rsidP="00956219">
      <w:pPr>
        <w:pStyle w:val="NormTop"/>
      </w:pPr>
      <w:r>
        <w:rPr>
          <w:color w:val="0000FF"/>
        </w:rPr>
        <w:t>S2-2509001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to the key issue for KI#2 on Support of policy adjustments.</w:t>
      </w:r>
    </w:p>
    <w:p w14:paraId="769E0622" w14:textId="77777777" w:rsidR="00956219" w:rsidRPr="005B25A1" w:rsidRDefault="00956219" w:rsidP="00956219">
      <w:pPr>
        <w:keepNext/>
        <w:keepLines/>
        <w:rPr>
          <w:b/>
          <w:bCs/>
        </w:rPr>
      </w:pPr>
      <w:r w:rsidRPr="005B25A1">
        <w:rPr>
          <w:b/>
          <w:bCs/>
        </w:rPr>
        <w:t>Convenor comment:</w:t>
      </w:r>
    </w:p>
    <w:p w14:paraId="275E3087" w14:textId="77777777" w:rsidR="00956219" w:rsidRPr="005B25A1" w:rsidRDefault="00956219" w:rsidP="00956219">
      <w:pPr>
        <w:keepNext/>
        <w:keepLines/>
      </w:pPr>
      <w:r w:rsidRPr="005B25A1">
        <w:t>Not in Agenda.</w:t>
      </w:r>
    </w:p>
    <w:p w14:paraId="63786D5A" w14:textId="77777777" w:rsidR="00956219" w:rsidRPr="005B25A1" w:rsidRDefault="00956219" w:rsidP="00956219">
      <w:pPr>
        <w:keepNext/>
        <w:keepLines/>
        <w:rPr>
          <w:b/>
          <w:bCs/>
        </w:rPr>
      </w:pPr>
      <w:r w:rsidRPr="005B25A1">
        <w:rPr>
          <w:b/>
          <w:bCs/>
        </w:rPr>
        <w:t>Plenary Discussion:</w:t>
      </w:r>
    </w:p>
    <w:p w14:paraId="1E080C62" w14:textId="77777777" w:rsidR="00956219" w:rsidRPr="005B25A1" w:rsidRDefault="00956219" w:rsidP="00956219">
      <w:pPr>
        <w:keepNext/>
        <w:keepLines/>
      </w:pPr>
      <w:r>
        <w:rPr>
          <w:color w:val="0000FF"/>
        </w:rPr>
        <w:t>Not handled</w:t>
      </w:r>
      <w:r>
        <w:t>.</w:t>
      </w:r>
    </w:p>
    <w:p w14:paraId="35CFDAA7" w14:textId="77777777" w:rsidR="00956219" w:rsidRPr="00EB0339" w:rsidRDefault="00956219" w:rsidP="00956219">
      <w:r w:rsidRPr="005B25A1">
        <w:rPr>
          <w:b/>
          <w:bCs/>
        </w:rPr>
        <w:t>Status:</w:t>
      </w:r>
      <w:r>
        <w:t xml:space="preserve"> </w:t>
      </w:r>
      <w:r>
        <w:rPr>
          <w:color w:val="0000FF"/>
        </w:rPr>
        <w:t>Not handled</w:t>
      </w:r>
      <w:r>
        <w:t>.</w:t>
      </w:r>
    </w:p>
    <w:p w14:paraId="0204045A" w14:textId="77777777" w:rsidR="00956219" w:rsidRPr="00EB0339" w:rsidRDefault="00956219" w:rsidP="00956219"/>
    <w:p w14:paraId="6F278F57" w14:textId="77777777" w:rsidR="00956219" w:rsidRDefault="00956219" w:rsidP="00956219">
      <w:pPr>
        <w:pStyle w:val="NormTop"/>
      </w:pPr>
      <w:r>
        <w:rPr>
          <w:color w:val="0000FF"/>
        </w:rPr>
        <w:t>S2-2509259</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 of the Rel-20 FS_EnergySys_Ph2 study. This is a revision of Postponed S2-2507670 without UE impact.</w:t>
      </w:r>
    </w:p>
    <w:p w14:paraId="5BB2E19C" w14:textId="77777777" w:rsidR="00956219" w:rsidRPr="00B81031" w:rsidRDefault="00956219" w:rsidP="00956219">
      <w:pPr>
        <w:keepNext/>
        <w:keepLines/>
        <w:rPr>
          <w:i/>
        </w:rPr>
      </w:pPr>
      <w:r w:rsidRPr="00B81031">
        <w:rPr>
          <w:b/>
          <w:bCs/>
          <w:i/>
        </w:rPr>
        <w:t>Comment:</w:t>
      </w:r>
      <w:r>
        <w:rPr>
          <w:i/>
        </w:rPr>
        <w:t xml:space="preserve"> Revision of  (Postponed)</w:t>
      </w:r>
      <w:r>
        <w:rPr>
          <w:color w:val="0000FF"/>
        </w:rPr>
        <w:t xml:space="preserve"> S2-2507670</w:t>
      </w:r>
      <w:r>
        <w:t>.</w:t>
      </w:r>
    </w:p>
    <w:p w14:paraId="788608E4" w14:textId="77777777" w:rsidR="00956219" w:rsidRPr="005B25A1" w:rsidRDefault="00956219" w:rsidP="00956219">
      <w:pPr>
        <w:keepNext/>
        <w:keepLines/>
        <w:rPr>
          <w:b/>
          <w:bCs/>
        </w:rPr>
      </w:pPr>
      <w:r w:rsidRPr="005B25A1">
        <w:rPr>
          <w:b/>
          <w:bCs/>
        </w:rPr>
        <w:t>Convenor comment:</w:t>
      </w:r>
    </w:p>
    <w:p w14:paraId="49101042" w14:textId="77777777" w:rsidR="00956219" w:rsidRPr="005B25A1" w:rsidRDefault="00956219" w:rsidP="00956219">
      <w:pPr>
        <w:keepNext/>
        <w:keepLines/>
      </w:pPr>
      <w:r w:rsidRPr="005B25A1">
        <w:t>Not in Agenda.</w:t>
      </w:r>
    </w:p>
    <w:p w14:paraId="084C9084" w14:textId="77777777" w:rsidR="00956219" w:rsidRPr="005B25A1" w:rsidRDefault="00956219" w:rsidP="00956219">
      <w:pPr>
        <w:keepNext/>
        <w:keepLines/>
        <w:rPr>
          <w:b/>
          <w:bCs/>
        </w:rPr>
      </w:pPr>
      <w:r w:rsidRPr="005B25A1">
        <w:rPr>
          <w:b/>
          <w:bCs/>
        </w:rPr>
        <w:t>Plenary Discussion:</w:t>
      </w:r>
    </w:p>
    <w:p w14:paraId="7C50D7F0" w14:textId="77777777" w:rsidR="00956219" w:rsidRPr="005B25A1" w:rsidRDefault="00956219" w:rsidP="00956219">
      <w:pPr>
        <w:keepNext/>
        <w:keepLines/>
      </w:pPr>
      <w:r>
        <w:rPr>
          <w:color w:val="0000FF"/>
        </w:rPr>
        <w:t>Not handled</w:t>
      </w:r>
      <w:r>
        <w:t>.</w:t>
      </w:r>
    </w:p>
    <w:p w14:paraId="44791709" w14:textId="77777777" w:rsidR="00956219" w:rsidRPr="00EB0339" w:rsidRDefault="00956219" w:rsidP="00956219">
      <w:r w:rsidRPr="005B25A1">
        <w:rPr>
          <w:b/>
          <w:bCs/>
        </w:rPr>
        <w:t>Status:</w:t>
      </w:r>
      <w:r>
        <w:t xml:space="preserve"> </w:t>
      </w:r>
      <w:r>
        <w:rPr>
          <w:color w:val="0000FF"/>
        </w:rPr>
        <w:t>Not handled</w:t>
      </w:r>
      <w:r>
        <w:t>.</w:t>
      </w:r>
    </w:p>
    <w:p w14:paraId="7475900E" w14:textId="77777777" w:rsidR="00956219" w:rsidRPr="00EB0339" w:rsidRDefault="00956219" w:rsidP="00956219"/>
    <w:p w14:paraId="5D24567B"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56168E04" w14:textId="77777777" w:rsidR="00956219" w:rsidRDefault="00956219" w:rsidP="00956219">
      <w:pPr>
        <w:pStyle w:val="NormTop"/>
      </w:pPr>
      <w:r>
        <w:rPr>
          <w:color w:val="0000FF"/>
        </w:rPr>
        <w:t>S2-2508378</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update Sol#16 for EN resolving.</w:t>
      </w:r>
    </w:p>
    <w:p w14:paraId="3A53076B"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S2-2507045</w:t>
      </w:r>
      <w:r>
        <w:t>.</w:t>
      </w:r>
    </w:p>
    <w:p w14:paraId="1E507727" w14:textId="77777777" w:rsidR="00956219" w:rsidRPr="005B25A1" w:rsidRDefault="00956219" w:rsidP="00956219">
      <w:pPr>
        <w:keepNext/>
        <w:keepLines/>
        <w:rPr>
          <w:b/>
          <w:bCs/>
        </w:rPr>
      </w:pPr>
      <w:r w:rsidRPr="005B25A1">
        <w:rPr>
          <w:b/>
          <w:bCs/>
        </w:rPr>
        <w:t>Convenor comment:</w:t>
      </w:r>
    </w:p>
    <w:p w14:paraId="0FF7E07F" w14:textId="77777777" w:rsidR="00956219" w:rsidRPr="005B25A1" w:rsidRDefault="00956219" w:rsidP="00956219">
      <w:pPr>
        <w:keepNext/>
        <w:keepLines/>
      </w:pPr>
      <w:r w:rsidRPr="005B25A1">
        <w:t>Handle.</w:t>
      </w:r>
    </w:p>
    <w:p w14:paraId="336C2CFF" w14:textId="77777777" w:rsidR="00956219" w:rsidRPr="005B25A1" w:rsidRDefault="00956219" w:rsidP="00956219">
      <w:pPr>
        <w:keepNext/>
        <w:keepLines/>
        <w:rPr>
          <w:b/>
          <w:bCs/>
        </w:rPr>
      </w:pPr>
      <w:r w:rsidRPr="005B25A1">
        <w:rPr>
          <w:b/>
          <w:bCs/>
        </w:rPr>
        <w:t>Plenary Discussion:</w:t>
      </w:r>
    </w:p>
    <w:p w14:paraId="580709B4" w14:textId="77777777" w:rsidR="00956219" w:rsidRPr="005B25A1" w:rsidRDefault="00956219" w:rsidP="00956219">
      <w:pPr>
        <w:keepNext/>
        <w:keepLines/>
      </w:pPr>
      <w:r>
        <w:rPr>
          <w:color w:val="0000FF"/>
        </w:rPr>
        <w:t>Not handled</w:t>
      </w:r>
      <w:r>
        <w:t>.</w:t>
      </w:r>
    </w:p>
    <w:p w14:paraId="210C1AC8" w14:textId="77777777" w:rsidR="00956219" w:rsidRPr="00EB0339" w:rsidRDefault="00956219" w:rsidP="00956219">
      <w:r w:rsidRPr="005B25A1">
        <w:rPr>
          <w:b/>
          <w:bCs/>
        </w:rPr>
        <w:t>Status:</w:t>
      </w:r>
      <w:r>
        <w:t xml:space="preserve"> </w:t>
      </w:r>
      <w:r>
        <w:rPr>
          <w:color w:val="0000FF"/>
        </w:rPr>
        <w:t>Not handled</w:t>
      </w:r>
      <w:r>
        <w:t>.</w:t>
      </w:r>
    </w:p>
    <w:p w14:paraId="686C1CB5" w14:textId="77777777" w:rsidR="00956219" w:rsidRPr="00EB0339" w:rsidRDefault="00956219" w:rsidP="00956219"/>
    <w:p w14:paraId="1696327C" w14:textId="77777777" w:rsidR="00956219" w:rsidRDefault="00956219" w:rsidP="00956219">
      <w:pPr>
        <w:pStyle w:val="NormTop"/>
      </w:pPr>
      <w:r>
        <w:rPr>
          <w:color w:val="0000FF"/>
        </w:rPr>
        <w:t>S2-2508388</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1B1B73A6"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S2-2506262</w:t>
      </w:r>
      <w:r>
        <w:t>.</w:t>
      </w:r>
    </w:p>
    <w:p w14:paraId="07306E6A" w14:textId="77777777" w:rsidR="00956219" w:rsidRPr="005B25A1" w:rsidRDefault="00956219" w:rsidP="00956219">
      <w:pPr>
        <w:keepNext/>
        <w:keepLines/>
        <w:rPr>
          <w:b/>
          <w:bCs/>
        </w:rPr>
      </w:pPr>
      <w:r w:rsidRPr="005B25A1">
        <w:rPr>
          <w:b/>
          <w:bCs/>
        </w:rPr>
        <w:t>Convenor comment:</w:t>
      </w:r>
    </w:p>
    <w:p w14:paraId="68089A71" w14:textId="77777777" w:rsidR="00956219" w:rsidRPr="005B25A1" w:rsidRDefault="00956219" w:rsidP="00956219">
      <w:pPr>
        <w:keepNext/>
        <w:keepLines/>
      </w:pPr>
      <w:r w:rsidRPr="005B25A1">
        <w:t>Handle.</w:t>
      </w:r>
    </w:p>
    <w:p w14:paraId="2D19DB43" w14:textId="77777777" w:rsidR="00956219" w:rsidRPr="005B25A1" w:rsidRDefault="00956219" w:rsidP="00956219">
      <w:pPr>
        <w:keepNext/>
        <w:keepLines/>
        <w:rPr>
          <w:b/>
          <w:bCs/>
        </w:rPr>
      </w:pPr>
      <w:r w:rsidRPr="005B25A1">
        <w:rPr>
          <w:b/>
          <w:bCs/>
        </w:rPr>
        <w:t>Plenary Discussion:</w:t>
      </w:r>
    </w:p>
    <w:p w14:paraId="53FD56A1" w14:textId="77777777" w:rsidR="00956219" w:rsidRPr="005B25A1" w:rsidRDefault="00956219" w:rsidP="00956219">
      <w:pPr>
        <w:keepNext/>
        <w:keepLines/>
      </w:pPr>
      <w:r>
        <w:rPr>
          <w:color w:val="0000FF"/>
        </w:rPr>
        <w:t>Not handled</w:t>
      </w:r>
      <w:r>
        <w:t>.</w:t>
      </w:r>
    </w:p>
    <w:p w14:paraId="38F14EA8" w14:textId="77777777" w:rsidR="00956219" w:rsidRPr="00EB0339" w:rsidRDefault="00956219" w:rsidP="00956219">
      <w:r w:rsidRPr="005B25A1">
        <w:rPr>
          <w:b/>
          <w:bCs/>
        </w:rPr>
        <w:t>Status:</w:t>
      </w:r>
      <w:r>
        <w:t xml:space="preserve"> </w:t>
      </w:r>
      <w:r>
        <w:rPr>
          <w:color w:val="0000FF"/>
        </w:rPr>
        <w:t>Not handled</w:t>
      </w:r>
      <w:r>
        <w:t>.</w:t>
      </w:r>
    </w:p>
    <w:p w14:paraId="1C6359A7" w14:textId="77777777" w:rsidR="00956219" w:rsidRPr="00EB0339" w:rsidRDefault="00956219" w:rsidP="00956219"/>
    <w:p w14:paraId="2A730E3F" w14:textId="77777777" w:rsidR="00956219" w:rsidRDefault="00956219" w:rsidP="00956219">
      <w:pPr>
        <w:pStyle w:val="NormTop"/>
      </w:pPr>
      <w:r>
        <w:rPr>
          <w:color w:val="0000FF"/>
        </w:rPr>
        <w:t>S2-2508766</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an update on Solution#5 in TR23.700-67 with adding notification from PCF to AF when negotiated energy saving behaviour is performed.</w:t>
      </w:r>
    </w:p>
    <w:p w14:paraId="1AF651AB"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S2-2506911</w:t>
      </w:r>
      <w:r>
        <w:t>.</w:t>
      </w:r>
    </w:p>
    <w:p w14:paraId="76A7CB3C" w14:textId="77777777" w:rsidR="00956219" w:rsidRPr="005B25A1" w:rsidRDefault="00956219" w:rsidP="00956219">
      <w:pPr>
        <w:keepNext/>
        <w:keepLines/>
        <w:rPr>
          <w:b/>
          <w:bCs/>
        </w:rPr>
      </w:pPr>
      <w:r w:rsidRPr="005B25A1">
        <w:rPr>
          <w:b/>
          <w:bCs/>
        </w:rPr>
        <w:t>Convenor comment:</w:t>
      </w:r>
    </w:p>
    <w:p w14:paraId="1E2CACE4" w14:textId="77777777" w:rsidR="00956219" w:rsidRPr="005B25A1" w:rsidRDefault="00956219" w:rsidP="00956219">
      <w:pPr>
        <w:keepNext/>
        <w:keepLines/>
      </w:pPr>
      <w:r w:rsidRPr="005B25A1">
        <w:t>Handle.</w:t>
      </w:r>
    </w:p>
    <w:p w14:paraId="32F1767A" w14:textId="77777777" w:rsidR="00956219" w:rsidRPr="005B25A1" w:rsidRDefault="00956219" w:rsidP="00956219">
      <w:pPr>
        <w:keepNext/>
        <w:keepLines/>
        <w:rPr>
          <w:b/>
          <w:bCs/>
        </w:rPr>
      </w:pPr>
      <w:r w:rsidRPr="005B25A1">
        <w:rPr>
          <w:b/>
          <w:bCs/>
        </w:rPr>
        <w:t>Plenary Discussion:</w:t>
      </w:r>
    </w:p>
    <w:p w14:paraId="745B0361" w14:textId="77777777" w:rsidR="00956219" w:rsidRPr="005B25A1" w:rsidRDefault="00956219" w:rsidP="00956219">
      <w:pPr>
        <w:keepNext/>
        <w:keepLines/>
      </w:pPr>
      <w:r>
        <w:rPr>
          <w:color w:val="0000FF"/>
        </w:rPr>
        <w:t>Not handled</w:t>
      </w:r>
      <w:r>
        <w:t>.</w:t>
      </w:r>
    </w:p>
    <w:p w14:paraId="629D9101" w14:textId="77777777" w:rsidR="00956219" w:rsidRPr="00EB0339" w:rsidRDefault="00956219" w:rsidP="00956219">
      <w:r w:rsidRPr="005B25A1">
        <w:rPr>
          <w:b/>
          <w:bCs/>
        </w:rPr>
        <w:t>Status:</w:t>
      </w:r>
      <w:r>
        <w:t xml:space="preserve"> </w:t>
      </w:r>
      <w:r>
        <w:rPr>
          <w:color w:val="0000FF"/>
        </w:rPr>
        <w:t>Not handled</w:t>
      </w:r>
      <w:r>
        <w:t>.</w:t>
      </w:r>
    </w:p>
    <w:p w14:paraId="51D0BB70" w14:textId="77777777" w:rsidR="00956219" w:rsidRPr="00EB0339" w:rsidRDefault="00956219" w:rsidP="00956219"/>
    <w:p w14:paraId="4FB39CFD" w14:textId="77777777" w:rsidR="00956219" w:rsidRDefault="00956219" w:rsidP="00956219">
      <w:pPr>
        <w:pStyle w:val="NormTop"/>
      </w:pPr>
      <w:r>
        <w:rPr>
          <w:color w:val="0000FF"/>
        </w:rPr>
        <w:t>S2-2508999</w:t>
      </w:r>
      <w:r w:rsidRPr="00D53282">
        <w:t xml:space="preserve"> </w:t>
      </w:r>
      <w:r>
        <w:t>(P-CR) 23.700-67: Solve ENs in solution 4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389A85EE" w14:textId="77777777" w:rsidR="00956219" w:rsidRPr="005B25A1" w:rsidRDefault="00956219" w:rsidP="00956219">
      <w:pPr>
        <w:keepNext/>
        <w:keepLines/>
        <w:rPr>
          <w:b/>
          <w:bCs/>
        </w:rPr>
      </w:pPr>
      <w:r w:rsidRPr="005B25A1">
        <w:rPr>
          <w:b/>
          <w:bCs/>
        </w:rPr>
        <w:t>Convenor comment:</w:t>
      </w:r>
    </w:p>
    <w:p w14:paraId="1B10C425" w14:textId="77777777" w:rsidR="00956219" w:rsidRPr="005B25A1" w:rsidRDefault="00956219" w:rsidP="00956219">
      <w:pPr>
        <w:keepNext/>
        <w:keepLines/>
      </w:pPr>
      <w:r w:rsidRPr="005B25A1">
        <w:t>Handle.</w:t>
      </w:r>
    </w:p>
    <w:p w14:paraId="6D417A42" w14:textId="77777777" w:rsidR="00956219" w:rsidRPr="005B25A1" w:rsidRDefault="00956219" w:rsidP="00956219">
      <w:pPr>
        <w:keepNext/>
        <w:keepLines/>
        <w:rPr>
          <w:b/>
          <w:bCs/>
        </w:rPr>
      </w:pPr>
      <w:r w:rsidRPr="005B25A1">
        <w:rPr>
          <w:b/>
          <w:bCs/>
        </w:rPr>
        <w:t>Plenary Discussion:</w:t>
      </w:r>
    </w:p>
    <w:p w14:paraId="03FC265F" w14:textId="77777777" w:rsidR="00956219" w:rsidRPr="005B25A1" w:rsidRDefault="00956219" w:rsidP="00956219">
      <w:pPr>
        <w:keepNext/>
        <w:keepLines/>
      </w:pPr>
      <w:r>
        <w:rPr>
          <w:color w:val="0000FF"/>
        </w:rPr>
        <w:t>Not handled</w:t>
      </w:r>
      <w:r>
        <w:t>.</w:t>
      </w:r>
    </w:p>
    <w:p w14:paraId="7B58CFAB" w14:textId="77777777" w:rsidR="00956219" w:rsidRPr="00EB0339" w:rsidRDefault="00956219" w:rsidP="00956219">
      <w:r w:rsidRPr="005B25A1">
        <w:rPr>
          <w:b/>
          <w:bCs/>
        </w:rPr>
        <w:t>Status:</w:t>
      </w:r>
      <w:r>
        <w:t xml:space="preserve"> </w:t>
      </w:r>
      <w:r>
        <w:rPr>
          <w:color w:val="0000FF"/>
        </w:rPr>
        <w:t>Not handled</w:t>
      </w:r>
      <w:r>
        <w:t>.</w:t>
      </w:r>
    </w:p>
    <w:p w14:paraId="1923C610" w14:textId="77777777" w:rsidR="00956219" w:rsidRPr="00EB0339" w:rsidRDefault="00956219" w:rsidP="00956219"/>
    <w:p w14:paraId="0C721FDE" w14:textId="77777777" w:rsidR="00956219" w:rsidRDefault="00956219" w:rsidP="00956219">
      <w:pPr>
        <w:pStyle w:val="NormTop"/>
      </w:pPr>
      <w:r>
        <w:rPr>
          <w:color w:val="0000FF"/>
        </w:rPr>
        <w:t>S2-2509254</w:t>
      </w:r>
      <w:r w:rsidRPr="00D53282">
        <w:t xml:space="preserve"> </w:t>
      </w:r>
      <w:r>
        <w:t>(P-CR) 23.700-67: KI#2: Update on solution #27 UE session control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on solution #27 on control of UE s sessions based on the notification from the EIF to resolve the remaining EN s.</w:t>
      </w:r>
    </w:p>
    <w:p w14:paraId="113D4924" w14:textId="77777777" w:rsidR="00956219" w:rsidRPr="005B25A1" w:rsidRDefault="00956219" w:rsidP="00956219">
      <w:pPr>
        <w:keepNext/>
        <w:keepLines/>
        <w:rPr>
          <w:b/>
          <w:bCs/>
        </w:rPr>
      </w:pPr>
      <w:r w:rsidRPr="005B25A1">
        <w:rPr>
          <w:b/>
          <w:bCs/>
        </w:rPr>
        <w:t>Convenor comment:</w:t>
      </w:r>
    </w:p>
    <w:p w14:paraId="772B941C" w14:textId="77777777" w:rsidR="00956219" w:rsidRPr="005B25A1" w:rsidRDefault="00956219" w:rsidP="00956219">
      <w:pPr>
        <w:keepNext/>
        <w:keepLines/>
      </w:pPr>
      <w:r w:rsidRPr="005B25A1">
        <w:t>Handle.</w:t>
      </w:r>
    </w:p>
    <w:p w14:paraId="5DDDF28D" w14:textId="77777777" w:rsidR="00956219" w:rsidRPr="005B25A1" w:rsidRDefault="00956219" w:rsidP="00956219">
      <w:pPr>
        <w:keepNext/>
        <w:keepLines/>
        <w:rPr>
          <w:b/>
          <w:bCs/>
        </w:rPr>
      </w:pPr>
      <w:r w:rsidRPr="005B25A1">
        <w:rPr>
          <w:b/>
          <w:bCs/>
        </w:rPr>
        <w:t>Plenary Discussion:</w:t>
      </w:r>
    </w:p>
    <w:p w14:paraId="26AEF925" w14:textId="77777777" w:rsidR="00956219" w:rsidRPr="005B25A1" w:rsidRDefault="00956219" w:rsidP="00956219">
      <w:pPr>
        <w:keepNext/>
        <w:keepLines/>
      </w:pPr>
      <w:r>
        <w:rPr>
          <w:color w:val="0000FF"/>
        </w:rPr>
        <w:t>Not handled</w:t>
      </w:r>
      <w:r>
        <w:t>.</w:t>
      </w:r>
    </w:p>
    <w:p w14:paraId="2198C5D4" w14:textId="77777777" w:rsidR="00956219" w:rsidRPr="00EB0339" w:rsidRDefault="00956219" w:rsidP="00956219">
      <w:r w:rsidRPr="005B25A1">
        <w:rPr>
          <w:b/>
          <w:bCs/>
        </w:rPr>
        <w:t>Status:</w:t>
      </w:r>
      <w:r>
        <w:t xml:space="preserve"> </w:t>
      </w:r>
      <w:r>
        <w:rPr>
          <w:color w:val="0000FF"/>
        </w:rPr>
        <w:t>Not handled</w:t>
      </w:r>
      <w:r>
        <w:t>.</w:t>
      </w:r>
    </w:p>
    <w:p w14:paraId="7CEA1121" w14:textId="77777777" w:rsidR="00956219" w:rsidRPr="00EB0339" w:rsidRDefault="00956219" w:rsidP="00956219"/>
    <w:p w14:paraId="3AA02B41" w14:textId="77777777" w:rsidR="00956219" w:rsidRDefault="00956219" w:rsidP="00956219">
      <w:pPr>
        <w:pStyle w:val="NormTop"/>
      </w:pPr>
      <w:r>
        <w:rPr>
          <w:color w:val="0000FF"/>
        </w:rPr>
        <w:t>S2-2508494</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2DA837A7"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S2-2507051</w:t>
      </w:r>
      <w:r>
        <w:t>.</w:t>
      </w:r>
    </w:p>
    <w:p w14:paraId="296BCFBF" w14:textId="77777777" w:rsidR="00956219" w:rsidRPr="005B25A1" w:rsidRDefault="00956219" w:rsidP="00956219">
      <w:pPr>
        <w:keepNext/>
        <w:keepLines/>
        <w:rPr>
          <w:b/>
          <w:bCs/>
        </w:rPr>
      </w:pPr>
      <w:r w:rsidRPr="005B25A1">
        <w:rPr>
          <w:b/>
          <w:bCs/>
        </w:rPr>
        <w:t>Convenor comment:</w:t>
      </w:r>
    </w:p>
    <w:p w14:paraId="280D9034" w14:textId="77777777" w:rsidR="00956219" w:rsidRPr="005B25A1" w:rsidRDefault="00956219" w:rsidP="00956219">
      <w:pPr>
        <w:keepNext/>
        <w:keepLines/>
      </w:pPr>
      <w:r w:rsidRPr="005B25A1">
        <w:t>Handle (2nd round).</w:t>
      </w:r>
    </w:p>
    <w:p w14:paraId="2B61EF1D" w14:textId="77777777" w:rsidR="00956219" w:rsidRPr="005B25A1" w:rsidRDefault="00956219" w:rsidP="00956219">
      <w:pPr>
        <w:keepNext/>
        <w:keepLines/>
        <w:rPr>
          <w:b/>
          <w:bCs/>
        </w:rPr>
      </w:pPr>
      <w:r w:rsidRPr="005B25A1">
        <w:rPr>
          <w:b/>
          <w:bCs/>
        </w:rPr>
        <w:t>Plenary Discussion:</w:t>
      </w:r>
    </w:p>
    <w:p w14:paraId="671EE54E" w14:textId="77777777" w:rsidR="00956219" w:rsidRPr="005B25A1" w:rsidRDefault="00956219" w:rsidP="00956219">
      <w:pPr>
        <w:keepNext/>
        <w:keepLines/>
      </w:pPr>
      <w:r>
        <w:rPr>
          <w:color w:val="0000FF"/>
        </w:rPr>
        <w:t>Not handled</w:t>
      </w:r>
      <w:r>
        <w:t>.</w:t>
      </w:r>
    </w:p>
    <w:p w14:paraId="274FBCE6" w14:textId="77777777" w:rsidR="00956219" w:rsidRPr="00EB0339" w:rsidRDefault="00956219" w:rsidP="00956219">
      <w:r w:rsidRPr="005B25A1">
        <w:rPr>
          <w:b/>
          <w:bCs/>
        </w:rPr>
        <w:t>Status:</w:t>
      </w:r>
      <w:r>
        <w:t xml:space="preserve"> </w:t>
      </w:r>
      <w:r>
        <w:rPr>
          <w:color w:val="0000FF"/>
        </w:rPr>
        <w:t>Not handled</w:t>
      </w:r>
      <w:r>
        <w:t>.</w:t>
      </w:r>
    </w:p>
    <w:p w14:paraId="390E9C0C" w14:textId="77777777" w:rsidR="00956219" w:rsidRPr="00EB0339" w:rsidRDefault="00956219" w:rsidP="00956219"/>
    <w:p w14:paraId="00853FB2"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and Principles</w:t>
      </w:r>
    </w:p>
    <w:p w14:paraId="12E94025" w14:textId="77777777" w:rsidR="00956219" w:rsidRDefault="00956219" w:rsidP="00956219">
      <w:pPr>
        <w:pStyle w:val="NormTop"/>
      </w:pPr>
      <w:r>
        <w:rPr>
          <w:color w:val="0000FF"/>
        </w:rPr>
        <w:t>S2-2508390</w:t>
      </w:r>
      <w:r w:rsidRPr="00D53282">
        <w:t xml:space="preserve"> </w:t>
      </w:r>
      <w:r>
        <w:t>(P-CR) 23.700-67: KI#2 interim agreements. (Source: CATT,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194E92ED" w14:textId="77777777" w:rsidR="00956219" w:rsidRPr="00B81031" w:rsidRDefault="00956219" w:rsidP="00956219">
      <w:pPr>
        <w:keepNext/>
        <w:keepLines/>
        <w:rPr>
          <w:i/>
        </w:rPr>
      </w:pPr>
      <w:r w:rsidRPr="00B81031">
        <w:rPr>
          <w:b/>
          <w:bCs/>
          <w:i/>
        </w:rPr>
        <w:t>Comment:</w:t>
      </w:r>
      <w:r>
        <w:rPr>
          <w:i/>
        </w:rPr>
        <w:t xml:space="preserve"> Revision of (Noted)</w:t>
      </w:r>
      <w:r>
        <w:rPr>
          <w:color w:val="0000FF"/>
        </w:rPr>
        <w:t xml:space="preserve"> S2-2507748</w:t>
      </w:r>
      <w:r>
        <w:t>.</w:t>
      </w:r>
    </w:p>
    <w:p w14:paraId="76675803" w14:textId="77777777" w:rsidR="00956219" w:rsidRPr="005B25A1" w:rsidRDefault="00956219" w:rsidP="00956219">
      <w:pPr>
        <w:keepNext/>
        <w:keepLines/>
        <w:rPr>
          <w:b/>
          <w:bCs/>
        </w:rPr>
      </w:pPr>
      <w:r w:rsidRPr="005B25A1">
        <w:rPr>
          <w:b/>
          <w:bCs/>
        </w:rPr>
        <w:t>Convenor comment:</w:t>
      </w:r>
    </w:p>
    <w:p w14:paraId="75A85F57" w14:textId="77777777" w:rsidR="00956219" w:rsidRPr="005B25A1" w:rsidRDefault="00956219" w:rsidP="00956219">
      <w:pPr>
        <w:keepNext/>
        <w:keepLines/>
      </w:pPr>
      <w:r w:rsidRPr="005B25A1">
        <w:t>Handle (Baseline).</w:t>
      </w:r>
    </w:p>
    <w:p w14:paraId="575E7295" w14:textId="77777777" w:rsidR="00956219" w:rsidRPr="005B25A1" w:rsidRDefault="00956219" w:rsidP="00956219">
      <w:pPr>
        <w:keepNext/>
        <w:keepLines/>
        <w:rPr>
          <w:b/>
          <w:bCs/>
        </w:rPr>
      </w:pPr>
      <w:r w:rsidRPr="005B25A1">
        <w:rPr>
          <w:b/>
          <w:bCs/>
        </w:rPr>
        <w:t>Parallel discussion:</w:t>
      </w:r>
    </w:p>
    <w:p w14:paraId="5D5EA035" w14:textId="77777777" w:rsidR="00956219" w:rsidRPr="005B25A1" w:rsidRDefault="00956219" w:rsidP="00956219">
      <w:pPr>
        <w:keepNext/>
        <w:keepLines/>
      </w:pPr>
      <w:r w:rsidRPr="005B25A1">
        <w:t>Revised in parallel session to</w:t>
      </w:r>
      <w:r>
        <w:rPr>
          <w:color w:val="0000FF"/>
        </w:rPr>
        <w:t xml:space="preserve"> S2-2509376</w:t>
      </w:r>
      <w:r>
        <w:t>.</w:t>
      </w:r>
    </w:p>
    <w:p w14:paraId="1235088B" w14:textId="77777777" w:rsidR="00956219" w:rsidRPr="005B25A1" w:rsidRDefault="00956219" w:rsidP="00956219">
      <w:pPr>
        <w:keepNext/>
        <w:keepLines/>
      </w:pPr>
      <w:r w:rsidRPr="005B25A1">
        <w:t>Revised in parallel session to</w:t>
      </w:r>
      <w:r>
        <w:rPr>
          <w:color w:val="0000FF"/>
        </w:rPr>
        <w:t xml:space="preserve"> S2-2509650</w:t>
      </w:r>
      <w:r>
        <w:t>.</w:t>
      </w:r>
    </w:p>
    <w:p w14:paraId="17957691" w14:textId="77777777" w:rsidR="00956219" w:rsidRDefault="00956219" w:rsidP="00956219">
      <w:pPr>
        <w:keepNext/>
        <w:keepLines/>
        <w:rPr>
          <w:b/>
          <w:bCs/>
        </w:rPr>
      </w:pPr>
      <w:r>
        <w:rPr>
          <w:b/>
          <w:bCs/>
        </w:rPr>
        <w:t>Plenary Discussion:</w:t>
      </w:r>
    </w:p>
    <w:p w14:paraId="5BF269BF" w14:textId="77777777" w:rsidR="00956219" w:rsidRDefault="00956219" w:rsidP="00956219">
      <w:pPr>
        <w:keepNext/>
        <w:keepLines/>
      </w:pPr>
      <w:r>
        <w:t xml:space="preserve">This was revised, to add to the sources, to </w:t>
      </w:r>
      <w:r w:rsidRPr="00CE3EC0">
        <w:rPr>
          <w:color w:val="0000FF"/>
        </w:rPr>
        <w:t>S2-2</w:t>
      </w:r>
      <w:r>
        <w:rPr>
          <w:color w:val="0000FF"/>
        </w:rPr>
        <w:t>509828</w:t>
      </w:r>
      <w:r>
        <w:t>.</w:t>
      </w:r>
      <w:r w:rsidRPr="00375008">
        <w:t xml:space="preserve"> </w:t>
      </w:r>
    </w:p>
    <w:p w14:paraId="7DCFB2C1" w14:textId="77777777" w:rsidR="00956219" w:rsidRPr="00D94732" w:rsidRDefault="00956219" w:rsidP="00956219">
      <w:pPr>
        <w:keepNext/>
        <w:keepLines/>
      </w:pPr>
      <w:r>
        <w:t xml:space="preserve">This was </w:t>
      </w:r>
      <w:r w:rsidRPr="00B30893">
        <w:rPr>
          <w:color w:val="FF0000"/>
        </w:rPr>
        <w:t>a</w:t>
      </w:r>
      <w:r>
        <w:rPr>
          <w:color w:val="FF0000"/>
        </w:rPr>
        <w:t>pprov</w:t>
      </w:r>
      <w:r w:rsidRPr="00B30893">
        <w:rPr>
          <w:color w:val="FF0000"/>
        </w:rPr>
        <w:t>ed</w:t>
      </w:r>
      <w:r>
        <w:t>.</w:t>
      </w:r>
    </w:p>
    <w:p w14:paraId="2409854F" w14:textId="77777777" w:rsidR="00956219" w:rsidRDefault="00956219" w:rsidP="00956219">
      <w:r>
        <w:rPr>
          <w:b/>
          <w:bCs/>
        </w:rPr>
        <w:t>Status:</w:t>
      </w:r>
      <w:r>
        <w:t xml:space="preserve"> </w:t>
      </w:r>
      <w:r w:rsidRPr="00B30893">
        <w:rPr>
          <w:color w:val="FF0000"/>
        </w:rPr>
        <w:t>A</w:t>
      </w:r>
      <w:r>
        <w:rPr>
          <w:color w:val="FF0000"/>
        </w:rPr>
        <w:t>pprov</w:t>
      </w:r>
      <w:r w:rsidRPr="00B30893">
        <w:rPr>
          <w:color w:val="FF0000"/>
        </w:rPr>
        <w:t>ed</w:t>
      </w:r>
      <w:r>
        <w:t>.</w:t>
      </w:r>
    </w:p>
    <w:p w14:paraId="1C4BF075" w14:textId="77777777" w:rsidR="00956219" w:rsidRPr="00EB0339" w:rsidRDefault="00956219" w:rsidP="00956219"/>
    <w:p w14:paraId="28547A4B" w14:textId="77777777" w:rsidR="00956219" w:rsidRDefault="00956219" w:rsidP="00956219">
      <w:pPr>
        <w:pStyle w:val="NormTop"/>
      </w:pPr>
      <w:r>
        <w:rPr>
          <w:color w:val="0000FF"/>
        </w:rPr>
        <w:t>S2-2508368</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4BE45527"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S2-2506172</w:t>
      </w:r>
      <w:r>
        <w:t>. Merged into</w:t>
      </w:r>
      <w:r>
        <w:rPr>
          <w:color w:val="0000FF"/>
        </w:rPr>
        <w:t xml:space="preserve"> S2-2509650</w:t>
      </w:r>
      <w:r>
        <w:t>.</w:t>
      </w:r>
    </w:p>
    <w:p w14:paraId="11A3A511" w14:textId="77777777" w:rsidR="00956219" w:rsidRPr="005B25A1" w:rsidRDefault="00956219" w:rsidP="00956219">
      <w:pPr>
        <w:keepNext/>
        <w:keepLines/>
        <w:rPr>
          <w:b/>
          <w:bCs/>
        </w:rPr>
      </w:pPr>
      <w:r w:rsidRPr="005B25A1">
        <w:rPr>
          <w:b/>
          <w:bCs/>
        </w:rPr>
        <w:t>Convenor comment:</w:t>
      </w:r>
    </w:p>
    <w:p w14:paraId="4E00463B" w14:textId="77777777" w:rsidR="00956219" w:rsidRPr="005B25A1" w:rsidRDefault="00956219" w:rsidP="00956219">
      <w:pPr>
        <w:keepNext/>
        <w:keepLines/>
      </w:pPr>
      <w:r w:rsidRPr="005B25A1">
        <w:t>Merge into S2-2508390.</w:t>
      </w:r>
    </w:p>
    <w:p w14:paraId="7B932317" w14:textId="77777777" w:rsidR="00956219" w:rsidRPr="005B25A1" w:rsidRDefault="00956219" w:rsidP="00956219">
      <w:pPr>
        <w:keepNext/>
        <w:keepLines/>
        <w:rPr>
          <w:b/>
          <w:bCs/>
        </w:rPr>
      </w:pPr>
      <w:r w:rsidRPr="005B25A1">
        <w:rPr>
          <w:b/>
          <w:bCs/>
        </w:rPr>
        <w:t>Parallel discussion:</w:t>
      </w:r>
    </w:p>
    <w:p w14:paraId="56B62B81" w14:textId="77777777" w:rsidR="00956219" w:rsidRPr="005B25A1" w:rsidRDefault="00956219" w:rsidP="00956219">
      <w:pPr>
        <w:keepNext/>
        <w:keepLines/>
      </w:pPr>
      <w:r w:rsidRPr="005B25A1">
        <w:t>Merged.</w:t>
      </w:r>
    </w:p>
    <w:p w14:paraId="25AFE156" w14:textId="77777777" w:rsidR="00956219" w:rsidRPr="00EB0339" w:rsidRDefault="00956219" w:rsidP="00956219">
      <w:r w:rsidRPr="005B25A1">
        <w:rPr>
          <w:b/>
          <w:bCs/>
        </w:rPr>
        <w:t>Status:</w:t>
      </w:r>
      <w:r>
        <w:t xml:space="preserve"> </w:t>
      </w:r>
      <w:r>
        <w:rPr>
          <w:color w:val="0000FF"/>
        </w:rPr>
        <w:t>Merged</w:t>
      </w:r>
      <w:r>
        <w:t>.</w:t>
      </w:r>
    </w:p>
    <w:p w14:paraId="6764622D" w14:textId="77777777" w:rsidR="00956219" w:rsidRPr="00EB0339" w:rsidRDefault="00956219" w:rsidP="00956219"/>
    <w:p w14:paraId="1117528F" w14:textId="77777777" w:rsidR="00956219" w:rsidRDefault="00956219" w:rsidP="00956219">
      <w:pPr>
        <w:pStyle w:val="NormTop"/>
      </w:pPr>
      <w:r>
        <w:rPr>
          <w:color w:val="0000FF"/>
        </w:rPr>
        <w:t>S2-2508428</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agreement for KI#2 in TR 23.700-67.</w:t>
      </w:r>
    </w:p>
    <w:p w14:paraId="46C6F53E"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S2-2506319</w:t>
      </w:r>
      <w:r>
        <w:t>. Merged into</w:t>
      </w:r>
      <w:r>
        <w:rPr>
          <w:color w:val="0000FF"/>
        </w:rPr>
        <w:t xml:space="preserve"> S2-2509650</w:t>
      </w:r>
      <w:r>
        <w:t>.</w:t>
      </w:r>
    </w:p>
    <w:p w14:paraId="59BB1554" w14:textId="77777777" w:rsidR="00956219" w:rsidRPr="005B25A1" w:rsidRDefault="00956219" w:rsidP="00956219">
      <w:pPr>
        <w:keepNext/>
        <w:keepLines/>
        <w:rPr>
          <w:b/>
          <w:bCs/>
        </w:rPr>
      </w:pPr>
      <w:r w:rsidRPr="005B25A1">
        <w:rPr>
          <w:b/>
          <w:bCs/>
        </w:rPr>
        <w:t>Convenor comment:</w:t>
      </w:r>
    </w:p>
    <w:p w14:paraId="792E0E21" w14:textId="77777777" w:rsidR="00956219" w:rsidRPr="005B25A1" w:rsidRDefault="00956219" w:rsidP="00956219">
      <w:pPr>
        <w:keepNext/>
        <w:keepLines/>
      </w:pPr>
      <w:r w:rsidRPr="005B25A1">
        <w:t>Merge into S2-2508390.</w:t>
      </w:r>
    </w:p>
    <w:p w14:paraId="76E1074A" w14:textId="77777777" w:rsidR="00956219" w:rsidRPr="005B25A1" w:rsidRDefault="00956219" w:rsidP="00956219">
      <w:pPr>
        <w:keepNext/>
        <w:keepLines/>
        <w:rPr>
          <w:b/>
          <w:bCs/>
        </w:rPr>
      </w:pPr>
      <w:r w:rsidRPr="005B25A1">
        <w:rPr>
          <w:b/>
          <w:bCs/>
        </w:rPr>
        <w:t>Parallel discussion:</w:t>
      </w:r>
    </w:p>
    <w:p w14:paraId="31E1931A" w14:textId="77777777" w:rsidR="00956219" w:rsidRPr="005B25A1" w:rsidRDefault="00956219" w:rsidP="00956219">
      <w:pPr>
        <w:keepNext/>
        <w:keepLines/>
      </w:pPr>
      <w:r w:rsidRPr="005B25A1">
        <w:t>Merged.</w:t>
      </w:r>
    </w:p>
    <w:p w14:paraId="35D5119B" w14:textId="77777777" w:rsidR="00956219" w:rsidRPr="00EB0339" w:rsidRDefault="00956219" w:rsidP="00956219">
      <w:r w:rsidRPr="005B25A1">
        <w:rPr>
          <w:b/>
          <w:bCs/>
        </w:rPr>
        <w:t>Status:</w:t>
      </w:r>
      <w:r>
        <w:t xml:space="preserve"> </w:t>
      </w:r>
      <w:r>
        <w:rPr>
          <w:color w:val="0000FF"/>
        </w:rPr>
        <w:t>Merged</w:t>
      </w:r>
      <w:r>
        <w:t>.</w:t>
      </w:r>
    </w:p>
    <w:p w14:paraId="4A1133E3" w14:textId="77777777" w:rsidR="00956219" w:rsidRPr="00EB0339" w:rsidRDefault="00956219" w:rsidP="00956219"/>
    <w:p w14:paraId="1100575F" w14:textId="77777777" w:rsidR="00956219" w:rsidRDefault="00956219" w:rsidP="00956219">
      <w:pPr>
        <w:pStyle w:val="NormTop"/>
      </w:pPr>
      <w:r>
        <w:rPr>
          <w:color w:val="0000FF"/>
        </w:rPr>
        <w:t>S2-2508492</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55248B10"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S2-2507043</w:t>
      </w:r>
      <w:r>
        <w:t>. Merged into</w:t>
      </w:r>
      <w:r>
        <w:rPr>
          <w:color w:val="0000FF"/>
        </w:rPr>
        <w:t xml:space="preserve"> S2-2509650</w:t>
      </w:r>
      <w:r>
        <w:t>.</w:t>
      </w:r>
    </w:p>
    <w:p w14:paraId="75F7BD73" w14:textId="77777777" w:rsidR="00956219" w:rsidRPr="005B25A1" w:rsidRDefault="00956219" w:rsidP="00956219">
      <w:pPr>
        <w:keepNext/>
        <w:keepLines/>
        <w:rPr>
          <w:b/>
          <w:bCs/>
        </w:rPr>
      </w:pPr>
      <w:r w:rsidRPr="005B25A1">
        <w:rPr>
          <w:b/>
          <w:bCs/>
        </w:rPr>
        <w:t>Convenor comment:</w:t>
      </w:r>
    </w:p>
    <w:p w14:paraId="3C2BE069" w14:textId="77777777" w:rsidR="00956219" w:rsidRPr="005B25A1" w:rsidRDefault="00956219" w:rsidP="00956219">
      <w:pPr>
        <w:keepNext/>
        <w:keepLines/>
      </w:pPr>
      <w:r w:rsidRPr="005B25A1">
        <w:t>Merge into S2-2508390.</w:t>
      </w:r>
    </w:p>
    <w:p w14:paraId="7A4CEAE4" w14:textId="77777777" w:rsidR="00956219" w:rsidRPr="005B25A1" w:rsidRDefault="00956219" w:rsidP="00956219">
      <w:pPr>
        <w:keepNext/>
        <w:keepLines/>
        <w:rPr>
          <w:b/>
          <w:bCs/>
        </w:rPr>
      </w:pPr>
      <w:r w:rsidRPr="005B25A1">
        <w:rPr>
          <w:b/>
          <w:bCs/>
        </w:rPr>
        <w:t>Parallel discussion:</w:t>
      </w:r>
    </w:p>
    <w:p w14:paraId="73DC295B" w14:textId="77777777" w:rsidR="00956219" w:rsidRPr="005B25A1" w:rsidRDefault="00956219" w:rsidP="00956219">
      <w:pPr>
        <w:keepNext/>
        <w:keepLines/>
      </w:pPr>
      <w:r w:rsidRPr="005B25A1">
        <w:t>Merged.</w:t>
      </w:r>
    </w:p>
    <w:p w14:paraId="602B8410" w14:textId="77777777" w:rsidR="00956219" w:rsidRPr="00EB0339" w:rsidRDefault="00956219" w:rsidP="00956219">
      <w:r w:rsidRPr="005B25A1">
        <w:rPr>
          <w:b/>
          <w:bCs/>
        </w:rPr>
        <w:t>Status:</w:t>
      </w:r>
      <w:r>
        <w:t xml:space="preserve"> </w:t>
      </w:r>
      <w:r>
        <w:rPr>
          <w:color w:val="0000FF"/>
        </w:rPr>
        <w:t>Merged</w:t>
      </w:r>
      <w:r>
        <w:t>.</w:t>
      </w:r>
    </w:p>
    <w:p w14:paraId="00764B55" w14:textId="77777777" w:rsidR="00956219" w:rsidRPr="00EB0339" w:rsidRDefault="00956219" w:rsidP="00956219"/>
    <w:p w14:paraId="5534B679" w14:textId="77777777" w:rsidR="00956219" w:rsidRDefault="00956219" w:rsidP="00956219">
      <w:pPr>
        <w:pStyle w:val="NormTop"/>
      </w:pPr>
      <w:r>
        <w:rPr>
          <w:color w:val="0000FF"/>
        </w:rPr>
        <w:t>S2-2508614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62491B72"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S2-2507154</w:t>
      </w:r>
      <w:r>
        <w:t>. Merged into</w:t>
      </w:r>
      <w:r>
        <w:rPr>
          <w:color w:val="0000FF"/>
        </w:rPr>
        <w:t xml:space="preserve"> S2-2509650</w:t>
      </w:r>
      <w:r>
        <w:t>.</w:t>
      </w:r>
    </w:p>
    <w:p w14:paraId="29AEC167" w14:textId="77777777" w:rsidR="00956219" w:rsidRPr="005B25A1" w:rsidRDefault="00956219" w:rsidP="00956219">
      <w:pPr>
        <w:keepNext/>
        <w:keepLines/>
        <w:rPr>
          <w:b/>
          <w:bCs/>
        </w:rPr>
      </w:pPr>
      <w:r w:rsidRPr="005B25A1">
        <w:rPr>
          <w:b/>
          <w:bCs/>
        </w:rPr>
        <w:t>Convenor comment:</w:t>
      </w:r>
    </w:p>
    <w:p w14:paraId="303E4FDB" w14:textId="77777777" w:rsidR="00956219" w:rsidRPr="005B25A1" w:rsidRDefault="00956219" w:rsidP="00956219">
      <w:pPr>
        <w:keepNext/>
        <w:keepLines/>
      </w:pPr>
      <w:r w:rsidRPr="005B25A1">
        <w:t>Merge into S2-2508390.</w:t>
      </w:r>
    </w:p>
    <w:p w14:paraId="618A4A51" w14:textId="77777777" w:rsidR="00956219" w:rsidRPr="005B25A1" w:rsidRDefault="00956219" w:rsidP="00956219">
      <w:pPr>
        <w:keepNext/>
        <w:keepLines/>
        <w:rPr>
          <w:b/>
          <w:bCs/>
        </w:rPr>
      </w:pPr>
      <w:r w:rsidRPr="005B25A1">
        <w:rPr>
          <w:b/>
          <w:bCs/>
        </w:rPr>
        <w:t>Parallel discussion:</w:t>
      </w:r>
    </w:p>
    <w:p w14:paraId="1151E364" w14:textId="77777777" w:rsidR="00956219" w:rsidRPr="005B25A1" w:rsidRDefault="00956219" w:rsidP="00956219">
      <w:pPr>
        <w:keepNext/>
        <w:keepLines/>
      </w:pPr>
      <w:r w:rsidRPr="005B25A1">
        <w:t>Merged.</w:t>
      </w:r>
    </w:p>
    <w:p w14:paraId="0D8D1E44" w14:textId="77777777" w:rsidR="00956219" w:rsidRPr="00EB0339" w:rsidRDefault="00956219" w:rsidP="00956219">
      <w:r w:rsidRPr="005B25A1">
        <w:rPr>
          <w:b/>
          <w:bCs/>
        </w:rPr>
        <w:t>Status:</w:t>
      </w:r>
      <w:r>
        <w:t xml:space="preserve"> </w:t>
      </w:r>
      <w:r>
        <w:rPr>
          <w:color w:val="0000FF"/>
        </w:rPr>
        <w:t>Merged</w:t>
      </w:r>
      <w:r>
        <w:t>.</w:t>
      </w:r>
    </w:p>
    <w:p w14:paraId="79CECD3F" w14:textId="77777777" w:rsidR="00956219" w:rsidRPr="00EB0339" w:rsidRDefault="00956219" w:rsidP="00956219"/>
    <w:p w14:paraId="0DA4F315" w14:textId="77777777" w:rsidR="00956219" w:rsidRDefault="00956219" w:rsidP="00956219">
      <w:pPr>
        <w:pStyle w:val="NormTop"/>
      </w:pPr>
      <w:r>
        <w:rPr>
          <w:color w:val="0000FF"/>
        </w:rPr>
        <w:t>S2-2508767</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agreements on KI#1 in TR23.700-67.</w:t>
      </w:r>
    </w:p>
    <w:p w14:paraId="0C0E3696"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S2-2507338</w:t>
      </w:r>
      <w:r>
        <w:t>. Merged into</w:t>
      </w:r>
      <w:r>
        <w:rPr>
          <w:color w:val="0000FF"/>
        </w:rPr>
        <w:t xml:space="preserve"> S2-2509650</w:t>
      </w:r>
      <w:r>
        <w:t>.</w:t>
      </w:r>
    </w:p>
    <w:p w14:paraId="1850D6AF" w14:textId="77777777" w:rsidR="00956219" w:rsidRPr="005B25A1" w:rsidRDefault="00956219" w:rsidP="00956219">
      <w:pPr>
        <w:keepNext/>
        <w:keepLines/>
        <w:rPr>
          <w:b/>
          <w:bCs/>
        </w:rPr>
      </w:pPr>
      <w:r w:rsidRPr="005B25A1">
        <w:rPr>
          <w:b/>
          <w:bCs/>
        </w:rPr>
        <w:t>Convenor comment:</w:t>
      </w:r>
    </w:p>
    <w:p w14:paraId="7048C845" w14:textId="77777777" w:rsidR="00956219" w:rsidRPr="005B25A1" w:rsidRDefault="00956219" w:rsidP="00956219">
      <w:pPr>
        <w:keepNext/>
        <w:keepLines/>
      </w:pPr>
      <w:r w:rsidRPr="005B25A1">
        <w:t>Merge into S2-2508390.</w:t>
      </w:r>
    </w:p>
    <w:p w14:paraId="3337F0F5" w14:textId="77777777" w:rsidR="00956219" w:rsidRPr="005B25A1" w:rsidRDefault="00956219" w:rsidP="00956219">
      <w:pPr>
        <w:keepNext/>
        <w:keepLines/>
        <w:rPr>
          <w:b/>
          <w:bCs/>
        </w:rPr>
      </w:pPr>
      <w:r w:rsidRPr="005B25A1">
        <w:rPr>
          <w:b/>
          <w:bCs/>
        </w:rPr>
        <w:t>Parallel discussion:</w:t>
      </w:r>
    </w:p>
    <w:p w14:paraId="0423C472" w14:textId="77777777" w:rsidR="00956219" w:rsidRPr="005B25A1" w:rsidRDefault="00956219" w:rsidP="00956219">
      <w:pPr>
        <w:keepNext/>
        <w:keepLines/>
      </w:pPr>
      <w:r w:rsidRPr="005B25A1">
        <w:t>Merged.</w:t>
      </w:r>
    </w:p>
    <w:p w14:paraId="6B33E9EE" w14:textId="77777777" w:rsidR="00956219" w:rsidRPr="00EB0339" w:rsidRDefault="00956219" w:rsidP="00956219">
      <w:r w:rsidRPr="005B25A1">
        <w:rPr>
          <w:b/>
          <w:bCs/>
        </w:rPr>
        <w:t>Status:</w:t>
      </w:r>
      <w:r>
        <w:t xml:space="preserve"> </w:t>
      </w:r>
      <w:r>
        <w:rPr>
          <w:color w:val="0000FF"/>
        </w:rPr>
        <w:t>Merged</w:t>
      </w:r>
      <w:r>
        <w:t>.</w:t>
      </w:r>
    </w:p>
    <w:p w14:paraId="41A24938" w14:textId="77777777" w:rsidR="00956219" w:rsidRPr="00EB0339" w:rsidRDefault="00956219" w:rsidP="00956219"/>
    <w:p w14:paraId="09DFC9A1" w14:textId="77777777" w:rsidR="00956219" w:rsidRDefault="00956219" w:rsidP="00956219">
      <w:pPr>
        <w:pStyle w:val="NormTop"/>
      </w:pPr>
      <w:r>
        <w:rPr>
          <w:color w:val="0000FF"/>
        </w:rPr>
        <w:t>S2-2508823</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6946E89F"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S2-2509650</w:t>
      </w:r>
      <w:r>
        <w:t>.</w:t>
      </w:r>
    </w:p>
    <w:p w14:paraId="6057125F" w14:textId="77777777" w:rsidR="00956219" w:rsidRPr="005B25A1" w:rsidRDefault="00956219" w:rsidP="00956219">
      <w:pPr>
        <w:keepNext/>
        <w:keepLines/>
        <w:rPr>
          <w:b/>
          <w:bCs/>
        </w:rPr>
      </w:pPr>
      <w:r w:rsidRPr="005B25A1">
        <w:rPr>
          <w:b/>
          <w:bCs/>
        </w:rPr>
        <w:t>Convenor comment:</w:t>
      </w:r>
    </w:p>
    <w:p w14:paraId="0768B4F6" w14:textId="77777777" w:rsidR="00956219" w:rsidRPr="005B25A1" w:rsidRDefault="00956219" w:rsidP="00956219">
      <w:pPr>
        <w:keepNext/>
        <w:keepLines/>
      </w:pPr>
      <w:r w:rsidRPr="005B25A1">
        <w:t>Merge into S2-2508390.</w:t>
      </w:r>
    </w:p>
    <w:p w14:paraId="56F2EACD" w14:textId="77777777" w:rsidR="00956219" w:rsidRPr="005B25A1" w:rsidRDefault="00956219" w:rsidP="00956219">
      <w:pPr>
        <w:keepNext/>
        <w:keepLines/>
        <w:rPr>
          <w:b/>
          <w:bCs/>
        </w:rPr>
      </w:pPr>
      <w:r w:rsidRPr="005B25A1">
        <w:rPr>
          <w:b/>
          <w:bCs/>
        </w:rPr>
        <w:t>Parallel discussion:</w:t>
      </w:r>
    </w:p>
    <w:p w14:paraId="4026A578" w14:textId="77777777" w:rsidR="00956219" w:rsidRPr="005B25A1" w:rsidRDefault="00956219" w:rsidP="00956219">
      <w:pPr>
        <w:keepNext/>
        <w:keepLines/>
      </w:pPr>
      <w:r w:rsidRPr="005B25A1">
        <w:t>Merged.</w:t>
      </w:r>
    </w:p>
    <w:p w14:paraId="25A6D51F" w14:textId="77777777" w:rsidR="00956219" w:rsidRPr="00EB0339" w:rsidRDefault="00956219" w:rsidP="00956219">
      <w:r w:rsidRPr="005B25A1">
        <w:rPr>
          <w:b/>
          <w:bCs/>
        </w:rPr>
        <w:t>Status:</w:t>
      </w:r>
      <w:r>
        <w:t xml:space="preserve"> </w:t>
      </w:r>
      <w:r>
        <w:rPr>
          <w:color w:val="0000FF"/>
        </w:rPr>
        <w:t>Merged</w:t>
      </w:r>
      <w:r>
        <w:t>.</w:t>
      </w:r>
    </w:p>
    <w:p w14:paraId="0C4AC8A7" w14:textId="77777777" w:rsidR="00956219" w:rsidRPr="00EB0339" w:rsidRDefault="00956219" w:rsidP="00956219"/>
    <w:p w14:paraId="2C005F99" w14:textId="77777777" w:rsidR="00956219" w:rsidRDefault="00956219" w:rsidP="00956219">
      <w:pPr>
        <w:pStyle w:val="NormTop"/>
      </w:pPr>
      <w:r>
        <w:rPr>
          <w:color w:val="0000FF"/>
        </w:rPr>
        <w:t>S2-2508842</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 It was unhandled at SA WG2#170.</w:t>
      </w:r>
    </w:p>
    <w:p w14:paraId="25603B83"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S2-2506894</w:t>
      </w:r>
      <w:r>
        <w:t>. Merged into</w:t>
      </w:r>
      <w:r>
        <w:rPr>
          <w:color w:val="0000FF"/>
        </w:rPr>
        <w:t xml:space="preserve"> S2-2509650</w:t>
      </w:r>
      <w:r>
        <w:t>.</w:t>
      </w:r>
    </w:p>
    <w:p w14:paraId="77D7DCA4" w14:textId="77777777" w:rsidR="00956219" w:rsidRPr="005B25A1" w:rsidRDefault="00956219" w:rsidP="00956219">
      <w:pPr>
        <w:keepNext/>
        <w:keepLines/>
        <w:rPr>
          <w:b/>
          <w:bCs/>
        </w:rPr>
      </w:pPr>
      <w:r w:rsidRPr="005B25A1">
        <w:rPr>
          <w:b/>
          <w:bCs/>
        </w:rPr>
        <w:t>Convenor comment:</w:t>
      </w:r>
    </w:p>
    <w:p w14:paraId="2F38676E" w14:textId="77777777" w:rsidR="00956219" w:rsidRPr="005B25A1" w:rsidRDefault="00956219" w:rsidP="00956219">
      <w:pPr>
        <w:keepNext/>
        <w:keepLines/>
      </w:pPr>
      <w:r w:rsidRPr="005B25A1">
        <w:t>Merge into S2-2508390.</w:t>
      </w:r>
    </w:p>
    <w:p w14:paraId="21E4B783" w14:textId="77777777" w:rsidR="00956219" w:rsidRPr="005B25A1" w:rsidRDefault="00956219" w:rsidP="00956219">
      <w:pPr>
        <w:keepNext/>
        <w:keepLines/>
        <w:rPr>
          <w:b/>
          <w:bCs/>
        </w:rPr>
      </w:pPr>
      <w:r w:rsidRPr="005B25A1">
        <w:rPr>
          <w:b/>
          <w:bCs/>
        </w:rPr>
        <w:t>Parallel discussion:</w:t>
      </w:r>
    </w:p>
    <w:p w14:paraId="5E60DA2E" w14:textId="77777777" w:rsidR="00956219" w:rsidRPr="005B25A1" w:rsidRDefault="00956219" w:rsidP="00956219">
      <w:pPr>
        <w:keepNext/>
        <w:keepLines/>
      </w:pPr>
      <w:r w:rsidRPr="005B25A1">
        <w:t>Merged.</w:t>
      </w:r>
    </w:p>
    <w:p w14:paraId="449EFC64" w14:textId="77777777" w:rsidR="00956219" w:rsidRPr="00EB0339" w:rsidRDefault="00956219" w:rsidP="00956219">
      <w:r w:rsidRPr="005B25A1">
        <w:rPr>
          <w:b/>
          <w:bCs/>
        </w:rPr>
        <w:t>Status:</w:t>
      </w:r>
      <w:r>
        <w:t xml:space="preserve"> </w:t>
      </w:r>
      <w:r>
        <w:rPr>
          <w:color w:val="0000FF"/>
        </w:rPr>
        <w:t>Merged</w:t>
      </w:r>
      <w:r>
        <w:t>.</w:t>
      </w:r>
    </w:p>
    <w:p w14:paraId="22454E77" w14:textId="77777777" w:rsidR="00956219" w:rsidRPr="00EB0339" w:rsidRDefault="00956219" w:rsidP="00956219"/>
    <w:p w14:paraId="57DFDF4E" w14:textId="77777777" w:rsidR="00956219" w:rsidRDefault="00956219" w:rsidP="00956219">
      <w:pPr>
        <w:pStyle w:val="NormTop"/>
      </w:pPr>
      <w:r>
        <w:rPr>
          <w:color w:val="0000FF"/>
        </w:rPr>
        <w:t>S2-2508892</w:t>
      </w:r>
      <w:r w:rsidRPr="00D53282">
        <w:t xml:space="preserve"> </w:t>
      </w:r>
      <w:r>
        <w:t>(P-CR) 23.700-67: KI#2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42869664"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S2-2509650</w:t>
      </w:r>
      <w:r>
        <w:t>.</w:t>
      </w:r>
    </w:p>
    <w:p w14:paraId="4044591D" w14:textId="77777777" w:rsidR="00956219" w:rsidRPr="005B25A1" w:rsidRDefault="00956219" w:rsidP="00956219">
      <w:pPr>
        <w:keepNext/>
        <w:keepLines/>
        <w:rPr>
          <w:b/>
          <w:bCs/>
        </w:rPr>
      </w:pPr>
      <w:r w:rsidRPr="005B25A1">
        <w:rPr>
          <w:b/>
          <w:bCs/>
        </w:rPr>
        <w:t>Convenor comment:</w:t>
      </w:r>
    </w:p>
    <w:p w14:paraId="191B7EC3" w14:textId="77777777" w:rsidR="00956219" w:rsidRPr="005B25A1" w:rsidRDefault="00956219" w:rsidP="00956219">
      <w:pPr>
        <w:keepNext/>
        <w:keepLines/>
      </w:pPr>
      <w:r w:rsidRPr="005B25A1">
        <w:t>Merge into S2-2508390.</w:t>
      </w:r>
    </w:p>
    <w:p w14:paraId="4EDAAE6B" w14:textId="77777777" w:rsidR="00956219" w:rsidRPr="005B25A1" w:rsidRDefault="00956219" w:rsidP="00956219">
      <w:pPr>
        <w:keepNext/>
        <w:keepLines/>
        <w:rPr>
          <w:b/>
          <w:bCs/>
        </w:rPr>
      </w:pPr>
      <w:r w:rsidRPr="005B25A1">
        <w:rPr>
          <w:b/>
          <w:bCs/>
        </w:rPr>
        <w:t>Parallel discussion:</w:t>
      </w:r>
    </w:p>
    <w:p w14:paraId="366225D3" w14:textId="77777777" w:rsidR="00956219" w:rsidRPr="005B25A1" w:rsidRDefault="00956219" w:rsidP="00956219">
      <w:pPr>
        <w:keepNext/>
        <w:keepLines/>
      </w:pPr>
      <w:r w:rsidRPr="005B25A1">
        <w:t>Merged.</w:t>
      </w:r>
    </w:p>
    <w:p w14:paraId="6E51D928" w14:textId="77777777" w:rsidR="00956219" w:rsidRPr="00EB0339" w:rsidRDefault="00956219" w:rsidP="00956219">
      <w:r w:rsidRPr="005B25A1">
        <w:rPr>
          <w:b/>
          <w:bCs/>
        </w:rPr>
        <w:t>Status:</w:t>
      </w:r>
      <w:r>
        <w:t xml:space="preserve"> </w:t>
      </w:r>
      <w:r>
        <w:rPr>
          <w:color w:val="0000FF"/>
        </w:rPr>
        <w:t>Merged</w:t>
      </w:r>
      <w:r>
        <w:t>.</w:t>
      </w:r>
    </w:p>
    <w:p w14:paraId="5504B4A3" w14:textId="77777777" w:rsidR="00956219" w:rsidRPr="00EB0339" w:rsidRDefault="00956219" w:rsidP="00956219"/>
    <w:p w14:paraId="3092BAA4" w14:textId="77777777" w:rsidR="00956219" w:rsidRDefault="00956219" w:rsidP="00956219">
      <w:pPr>
        <w:pStyle w:val="NormTop"/>
      </w:pPr>
      <w:r>
        <w:rPr>
          <w:color w:val="0000FF"/>
        </w:rPr>
        <w:t>S2-2509002</w:t>
      </w:r>
      <w:r w:rsidRPr="00D53282">
        <w:t xml:space="preserve"> </w:t>
      </w:r>
      <w:r>
        <w:t>(P-CR) 23.700-67: Interim agreements for KI#2.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KI#2.</w:t>
      </w:r>
    </w:p>
    <w:p w14:paraId="080EEED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S2-2509650</w:t>
      </w:r>
      <w:r>
        <w:t>.</w:t>
      </w:r>
    </w:p>
    <w:p w14:paraId="3FEE3A20" w14:textId="77777777" w:rsidR="00956219" w:rsidRPr="005B25A1" w:rsidRDefault="00956219" w:rsidP="00956219">
      <w:pPr>
        <w:keepNext/>
        <w:keepLines/>
        <w:rPr>
          <w:b/>
          <w:bCs/>
        </w:rPr>
      </w:pPr>
      <w:r w:rsidRPr="005B25A1">
        <w:rPr>
          <w:b/>
          <w:bCs/>
        </w:rPr>
        <w:t>Convenor comment:</w:t>
      </w:r>
    </w:p>
    <w:p w14:paraId="3138AD0D" w14:textId="77777777" w:rsidR="00956219" w:rsidRPr="005B25A1" w:rsidRDefault="00956219" w:rsidP="00956219">
      <w:pPr>
        <w:keepNext/>
        <w:keepLines/>
      </w:pPr>
      <w:r w:rsidRPr="005B25A1">
        <w:t>Merge into S2-2508390.</w:t>
      </w:r>
    </w:p>
    <w:p w14:paraId="665393E0" w14:textId="77777777" w:rsidR="00956219" w:rsidRPr="005B25A1" w:rsidRDefault="00956219" w:rsidP="00956219">
      <w:pPr>
        <w:keepNext/>
        <w:keepLines/>
        <w:rPr>
          <w:b/>
          <w:bCs/>
        </w:rPr>
      </w:pPr>
      <w:r w:rsidRPr="005B25A1">
        <w:rPr>
          <w:b/>
          <w:bCs/>
        </w:rPr>
        <w:t>Parallel discussion:</w:t>
      </w:r>
    </w:p>
    <w:p w14:paraId="2F5CF582" w14:textId="77777777" w:rsidR="00956219" w:rsidRPr="005B25A1" w:rsidRDefault="00956219" w:rsidP="00956219">
      <w:pPr>
        <w:keepNext/>
        <w:keepLines/>
      </w:pPr>
      <w:r w:rsidRPr="005B25A1">
        <w:t>Merged.</w:t>
      </w:r>
    </w:p>
    <w:p w14:paraId="1C433CBE" w14:textId="77777777" w:rsidR="00956219" w:rsidRPr="00EB0339" w:rsidRDefault="00956219" w:rsidP="00956219">
      <w:r w:rsidRPr="005B25A1">
        <w:rPr>
          <w:b/>
          <w:bCs/>
        </w:rPr>
        <w:t>Status:</w:t>
      </w:r>
      <w:r>
        <w:t xml:space="preserve"> </w:t>
      </w:r>
      <w:r>
        <w:rPr>
          <w:color w:val="0000FF"/>
        </w:rPr>
        <w:t>Merged</w:t>
      </w:r>
      <w:r>
        <w:t>.</w:t>
      </w:r>
    </w:p>
    <w:p w14:paraId="5A7E078F" w14:textId="77777777" w:rsidR="00956219" w:rsidRPr="00EB0339" w:rsidRDefault="00956219" w:rsidP="00956219"/>
    <w:p w14:paraId="2FF4DE2E" w14:textId="77777777" w:rsidR="00956219" w:rsidRDefault="00956219" w:rsidP="00956219">
      <w:pPr>
        <w:pStyle w:val="NormTop"/>
      </w:pPr>
      <w:r>
        <w:rPr>
          <w:color w:val="0000FF"/>
        </w:rPr>
        <w:t>S2-2509090</w:t>
      </w:r>
      <w:r w:rsidRPr="00D53282">
        <w:t xml:space="preserve"> </w:t>
      </w:r>
      <w:r>
        <w:t>(P-CR) 23.700-67: KI#2 conclusion principles. (Source: Apple)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KI#2.</w:t>
      </w:r>
    </w:p>
    <w:p w14:paraId="5FFC4D65"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S2-2509650</w:t>
      </w:r>
      <w:r>
        <w:t>.</w:t>
      </w:r>
    </w:p>
    <w:p w14:paraId="6D320EDB" w14:textId="77777777" w:rsidR="00956219" w:rsidRPr="005B25A1" w:rsidRDefault="00956219" w:rsidP="00956219">
      <w:pPr>
        <w:keepNext/>
        <w:keepLines/>
        <w:rPr>
          <w:b/>
          <w:bCs/>
        </w:rPr>
      </w:pPr>
      <w:r w:rsidRPr="005B25A1">
        <w:rPr>
          <w:b/>
          <w:bCs/>
        </w:rPr>
        <w:t>Convenor comment:</w:t>
      </w:r>
    </w:p>
    <w:p w14:paraId="3470C85E" w14:textId="77777777" w:rsidR="00956219" w:rsidRPr="005B25A1" w:rsidRDefault="00956219" w:rsidP="00956219">
      <w:pPr>
        <w:keepNext/>
        <w:keepLines/>
      </w:pPr>
      <w:r w:rsidRPr="005B25A1">
        <w:t>Merge into S2-2508390.</w:t>
      </w:r>
    </w:p>
    <w:p w14:paraId="65C38BB2" w14:textId="77777777" w:rsidR="00956219" w:rsidRPr="005B25A1" w:rsidRDefault="00956219" w:rsidP="00956219">
      <w:pPr>
        <w:keepNext/>
        <w:keepLines/>
        <w:rPr>
          <w:b/>
          <w:bCs/>
        </w:rPr>
      </w:pPr>
      <w:r w:rsidRPr="005B25A1">
        <w:rPr>
          <w:b/>
          <w:bCs/>
        </w:rPr>
        <w:t>Parallel discussion:</w:t>
      </w:r>
    </w:p>
    <w:p w14:paraId="19D32BCB" w14:textId="77777777" w:rsidR="00956219" w:rsidRPr="005B25A1" w:rsidRDefault="00956219" w:rsidP="00956219">
      <w:pPr>
        <w:keepNext/>
        <w:keepLines/>
      </w:pPr>
      <w:r w:rsidRPr="005B25A1">
        <w:t>Merged.</w:t>
      </w:r>
    </w:p>
    <w:p w14:paraId="5543D573" w14:textId="77777777" w:rsidR="00956219" w:rsidRPr="00EB0339" w:rsidRDefault="00956219" w:rsidP="00956219">
      <w:r w:rsidRPr="005B25A1">
        <w:rPr>
          <w:b/>
          <w:bCs/>
        </w:rPr>
        <w:t>Status:</w:t>
      </w:r>
      <w:r>
        <w:t xml:space="preserve"> </w:t>
      </w:r>
      <w:r>
        <w:rPr>
          <w:color w:val="0000FF"/>
        </w:rPr>
        <w:t>Merged</w:t>
      </w:r>
      <w:r>
        <w:t>.</w:t>
      </w:r>
    </w:p>
    <w:p w14:paraId="26607A4A" w14:textId="77777777" w:rsidR="00956219" w:rsidRPr="00EB0339" w:rsidRDefault="00956219" w:rsidP="00956219"/>
    <w:p w14:paraId="5E4036BB"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60809992"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4090569F" w14:textId="77777777" w:rsidR="00956219" w:rsidRDefault="00956219" w:rsidP="00956219">
      <w:pPr>
        <w:pStyle w:val="NormTop"/>
      </w:pPr>
      <w:r>
        <w:rPr>
          <w:color w:val="0000FF"/>
        </w:rPr>
        <w:t>S2-2508615</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7C57F0C4"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S2-2507152</w:t>
      </w:r>
      <w:r>
        <w:t>.</w:t>
      </w:r>
    </w:p>
    <w:p w14:paraId="54BC9BB1" w14:textId="77777777" w:rsidR="00956219" w:rsidRPr="005B25A1" w:rsidRDefault="00956219" w:rsidP="00956219">
      <w:pPr>
        <w:keepNext/>
        <w:keepLines/>
        <w:rPr>
          <w:b/>
          <w:bCs/>
        </w:rPr>
      </w:pPr>
      <w:r w:rsidRPr="005B25A1">
        <w:rPr>
          <w:b/>
          <w:bCs/>
        </w:rPr>
        <w:t>Convenor comment:</w:t>
      </w:r>
    </w:p>
    <w:p w14:paraId="62ADC551" w14:textId="77777777" w:rsidR="00956219" w:rsidRPr="005B25A1" w:rsidRDefault="00956219" w:rsidP="00956219">
      <w:pPr>
        <w:keepNext/>
        <w:keepLines/>
      </w:pPr>
      <w:r w:rsidRPr="005B25A1">
        <w:t>Handle.</w:t>
      </w:r>
    </w:p>
    <w:p w14:paraId="3F77A378" w14:textId="77777777" w:rsidR="00956219" w:rsidRPr="005B25A1" w:rsidRDefault="00956219" w:rsidP="00956219">
      <w:pPr>
        <w:keepNext/>
        <w:keepLines/>
        <w:rPr>
          <w:b/>
          <w:bCs/>
        </w:rPr>
      </w:pPr>
      <w:r w:rsidRPr="005B25A1">
        <w:rPr>
          <w:b/>
          <w:bCs/>
        </w:rPr>
        <w:t>Plenary Discussion:</w:t>
      </w:r>
    </w:p>
    <w:p w14:paraId="6BC713C6" w14:textId="77777777" w:rsidR="00956219" w:rsidRPr="005B25A1" w:rsidRDefault="00956219" w:rsidP="00956219">
      <w:pPr>
        <w:keepNext/>
        <w:keepLines/>
      </w:pPr>
      <w:r>
        <w:rPr>
          <w:color w:val="0000FF"/>
        </w:rPr>
        <w:t>Not handled</w:t>
      </w:r>
      <w:r>
        <w:t>.</w:t>
      </w:r>
    </w:p>
    <w:p w14:paraId="4F4E8352" w14:textId="77777777" w:rsidR="00956219" w:rsidRPr="00EB0339" w:rsidRDefault="00956219" w:rsidP="00956219">
      <w:r w:rsidRPr="005B25A1">
        <w:rPr>
          <w:b/>
          <w:bCs/>
        </w:rPr>
        <w:t>Status:</w:t>
      </w:r>
      <w:r>
        <w:t xml:space="preserve"> </w:t>
      </w:r>
      <w:r>
        <w:rPr>
          <w:color w:val="0000FF"/>
        </w:rPr>
        <w:t>Not handled</w:t>
      </w:r>
      <w:r>
        <w:t>.</w:t>
      </w:r>
    </w:p>
    <w:p w14:paraId="1210CC50" w14:textId="77777777" w:rsidR="00956219" w:rsidRPr="00EB0339" w:rsidRDefault="00956219" w:rsidP="00956219"/>
    <w:p w14:paraId="297AE5A4" w14:textId="77777777" w:rsidR="00956219" w:rsidRDefault="00956219" w:rsidP="00956219">
      <w:pPr>
        <w:pStyle w:val="NormTop"/>
      </w:pPr>
      <w:r>
        <w:rPr>
          <w:color w:val="0000FF"/>
        </w:rPr>
        <w:t>S2-2508694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is a Key Issue #3 solution update for solution #29 for N3IWF and TNGF Reselection to add that Energy Saving State and Schedule of Energy Savings State can be considered for reselection. The solution update also clarifies how N3IWF and TNGF profiles can be provisioned in the NRF.</w:t>
      </w:r>
    </w:p>
    <w:p w14:paraId="6AC8907A" w14:textId="77777777" w:rsidR="00956219" w:rsidRPr="005B25A1" w:rsidRDefault="00956219" w:rsidP="00956219">
      <w:pPr>
        <w:keepNext/>
        <w:keepLines/>
        <w:rPr>
          <w:b/>
          <w:bCs/>
        </w:rPr>
      </w:pPr>
      <w:r w:rsidRPr="005B25A1">
        <w:rPr>
          <w:b/>
          <w:bCs/>
        </w:rPr>
        <w:t>Convenor comment:</w:t>
      </w:r>
    </w:p>
    <w:p w14:paraId="2B5B9899" w14:textId="77777777" w:rsidR="00956219" w:rsidRPr="005B25A1" w:rsidRDefault="00956219" w:rsidP="00956219">
      <w:pPr>
        <w:keepNext/>
        <w:keepLines/>
      </w:pPr>
      <w:r w:rsidRPr="005B25A1">
        <w:t>Handle.</w:t>
      </w:r>
    </w:p>
    <w:p w14:paraId="73F9FE38" w14:textId="77777777" w:rsidR="00956219" w:rsidRPr="005B25A1" w:rsidRDefault="00956219" w:rsidP="00956219">
      <w:pPr>
        <w:keepNext/>
        <w:keepLines/>
        <w:rPr>
          <w:b/>
          <w:bCs/>
        </w:rPr>
      </w:pPr>
      <w:r w:rsidRPr="005B25A1">
        <w:rPr>
          <w:b/>
          <w:bCs/>
        </w:rPr>
        <w:t>Plenary Discussion:</w:t>
      </w:r>
    </w:p>
    <w:p w14:paraId="589AA5F9" w14:textId="77777777" w:rsidR="00956219" w:rsidRPr="005B25A1" w:rsidRDefault="00956219" w:rsidP="00956219">
      <w:pPr>
        <w:keepNext/>
        <w:keepLines/>
      </w:pPr>
      <w:r>
        <w:rPr>
          <w:color w:val="0000FF"/>
        </w:rPr>
        <w:t>Not handled</w:t>
      </w:r>
      <w:r>
        <w:t>.</w:t>
      </w:r>
    </w:p>
    <w:p w14:paraId="3FDE3692" w14:textId="77777777" w:rsidR="00956219" w:rsidRPr="00EB0339" w:rsidRDefault="00956219" w:rsidP="00956219">
      <w:r w:rsidRPr="005B25A1">
        <w:rPr>
          <w:b/>
          <w:bCs/>
        </w:rPr>
        <w:t>Status:</w:t>
      </w:r>
      <w:r>
        <w:t xml:space="preserve"> </w:t>
      </w:r>
      <w:r>
        <w:rPr>
          <w:color w:val="0000FF"/>
        </w:rPr>
        <w:t>Not handled</w:t>
      </w:r>
      <w:r>
        <w:t>.</w:t>
      </w:r>
    </w:p>
    <w:p w14:paraId="4AE05535" w14:textId="77777777" w:rsidR="00956219" w:rsidRPr="00EB0339" w:rsidRDefault="00956219" w:rsidP="00956219"/>
    <w:p w14:paraId="1B31A7C0" w14:textId="77777777" w:rsidR="00956219" w:rsidRDefault="00956219" w:rsidP="00956219">
      <w:pPr>
        <w:pStyle w:val="NormTop"/>
      </w:pPr>
      <w:r>
        <w:rPr>
          <w:color w:val="0000FF"/>
        </w:rPr>
        <w:t>S2-2509249</w:t>
      </w:r>
      <w:r w:rsidRPr="00D53282">
        <w:t xml:space="preserve"> </w:t>
      </w:r>
      <w:r>
        <w:t>(P-CR) 23.700-67: Update solution 30 to reflect changes in heart-beat timerS2-2509249.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30 related to heartbeat timer.</w:t>
      </w:r>
    </w:p>
    <w:p w14:paraId="5AFD2DE4" w14:textId="77777777" w:rsidR="00956219" w:rsidRPr="005B25A1" w:rsidRDefault="00956219" w:rsidP="00956219">
      <w:pPr>
        <w:keepNext/>
        <w:keepLines/>
        <w:rPr>
          <w:b/>
          <w:bCs/>
        </w:rPr>
      </w:pPr>
      <w:r w:rsidRPr="005B25A1">
        <w:rPr>
          <w:b/>
          <w:bCs/>
        </w:rPr>
        <w:t>Convenor comment:</w:t>
      </w:r>
    </w:p>
    <w:p w14:paraId="3DD6660F" w14:textId="77777777" w:rsidR="00956219" w:rsidRPr="005B25A1" w:rsidRDefault="00956219" w:rsidP="00956219">
      <w:pPr>
        <w:keepNext/>
        <w:keepLines/>
      </w:pPr>
      <w:r w:rsidRPr="005B25A1">
        <w:t>Handle.</w:t>
      </w:r>
    </w:p>
    <w:p w14:paraId="65162C4E" w14:textId="77777777" w:rsidR="00956219" w:rsidRPr="005B25A1" w:rsidRDefault="00956219" w:rsidP="00956219">
      <w:pPr>
        <w:keepNext/>
        <w:keepLines/>
        <w:rPr>
          <w:b/>
          <w:bCs/>
        </w:rPr>
      </w:pPr>
      <w:r w:rsidRPr="005B25A1">
        <w:rPr>
          <w:b/>
          <w:bCs/>
        </w:rPr>
        <w:t>Plenary Discussion:</w:t>
      </w:r>
    </w:p>
    <w:p w14:paraId="1EAEAAE4" w14:textId="77777777" w:rsidR="00956219" w:rsidRPr="005B25A1" w:rsidRDefault="00956219" w:rsidP="00956219">
      <w:pPr>
        <w:keepNext/>
        <w:keepLines/>
      </w:pPr>
      <w:r>
        <w:rPr>
          <w:color w:val="0000FF"/>
        </w:rPr>
        <w:t>Not handled</w:t>
      </w:r>
      <w:r>
        <w:t>.</w:t>
      </w:r>
    </w:p>
    <w:p w14:paraId="2DDEBEA7" w14:textId="77777777" w:rsidR="00956219" w:rsidRPr="00EB0339" w:rsidRDefault="00956219" w:rsidP="00956219">
      <w:r w:rsidRPr="005B25A1">
        <w:rPr>
          <w:b/>
          <w:bCs/>
        </w:rPr>
        <w:t>Status:</w:t>
      </w:r>
      <w:r>
        <w:t xml:space="preserve"> </w:t>
      </w:r>
      <w:r>
        <w:rPr>
          <w:color w:val="0000FF"/>
        </w:rPr>
        <w:t>Not handled</w:t>
      </w:r>
      <w:r>
        <w:t>.</w:t>
      </w:r>
    </w:p>
    <w:p w14:paraId="5544CDA1" w14:textId="77777777" w:rsidR="00956219" w:rsidRPr="00EB0339" w:rsidRDefault="00956219" w:rsidP="00956219"/>
    <w:p w14:paraId="4B9185D6" w14:textId="77777777" w:rsidR="00956219" w:rsidRDefault="00956219" w:rsidP="00956219">
      <w:pPr>
        <w:pStyle w:val="NormTop"/>
      </w:pPr>
      <w:r>
        <w:rPr>
          <w:color w:val="0000FF"/>
        </w:rPr>
        <w:t>S2-2508389</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28C82F3F"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S2-2506263</w:t>
      </w:r>
      <w:r>
        <w:t>.</w:t>
      </w:r>
    </w:p>
    <w:p w14:paraId="22C948D3" w14:textId="77777777" w:rsidR="00956219" w:rsidRPr="005B25A1" w:rsidRDefault="00956219" w:rsidP="00956219">
      <w:pPr>
        <w:keepNext/>
        <w:keepLines/>
        <w:rPr>
          <w:b/>
          <w:bCs/>
        </w:rPr>
      </w:pPr>
      <w:r w:rsidRPr="005B25A1">
        <w:rPr>
          <w:b/>
          <w:bCs/>
        </w:rPr>
        <w:t>Convenor comment:</w:t>
      </w:r>
    </w:p>
    <w:p w14:paraId="1EFB7E54" w14:textId="77777777" w:rsidR="00956219" w:rsidRPr="005B25A1" w:rsidRDefault="00956219" w:rsidP="00956219">
      <w:pPr>
        <w:keepNext/>
        <w:keepLines/>
      </w:pPr>
      <w:r w:rsidRPr="005B25A1">
        <w:t>Handle (2nd round).</w:t>
      </w:r>
    </w:p>
    <w:p w14:paraId="312A0E6B" w14:textId="77777777" w:rsidR="00956219" w:rsidRPr="005B25A1" w:rsidRDefault="00956219" w:rsidP="00956219">
      <w:pPr>
        <w:keepNext/>
        <w:keepLines/>
        <w:rPr>
          <w:b/>
          <w:bCs/>
        </w:rPr>
      </w:pPr>
      <w:r w:rsidRPr="005B25A1">
        <w:rPr>
          <w:b/>
          <w:bCs/>
        </w:rPr>
        <w:t>Plenary Discussion:</w:t>
      </w:r>
    </w:p>
    <w:p w14:paraId="3577F7A9" w14:textId="77777777" w:rsidR="00956219" w:rsidRPr="005B25A1" w:rsidRDefault="00956219" w:rsidP="00956219">
      <w:pPr>
        <w:keepNext/>
        <w:keepLines/>
      </w:pPr>
      <w:r>
        <w:rPr>
          <w:color w:val="0000FF"/>
        </w:rPr>
        <w:t>Not handled</w:t>
      </w:r>
      <w:r>
        <w:t>.</w:t>
      </w:r>
    </w:p>
    <w:p w14:paraId="5664F199" w14:textId="77777777" w:rsidR="00956219" w:rsidRPr="00EB0339" w:rsidRDefault="00956219" w:rsidP="00956219">
      <w:r w:rsidRPr="005B25A1">
        <w:rPr>
          <w:b/>
          <w:bCs/>
        </w:rPr>
        <w:t>Status:</w:t>
      </w:r>
      <w:r>
        <w:t xml:space="preserve"> </w:t>
      </w:r>
      <w:r>
        <w:rPr>
          <w:color w:val="0000FF"/>
        </w:rPr>
        <w:t>Not handled</w:t>
      </w:r>
      <w:r>
        <w:t>.</w:t>
      </w:r>
    </w:p>
    <w:p w14:paraId="7995674D" w14:textId="77777777" w:rsidR="00956219" w:rsidRPr="00EB0339" w:rsidRDefault="00956219" w:rsidP="00956219"/>
    <w:p w14:paraId="73A8E450" w14:textId="77777777" w:rsidR="00956219" w:rsidRDefault="00956219" w:rsidP="00956219">
      <w:pPr>
        <w:pStyle w:val="NormTop"/>
      </w:pPr>
      <w:r>
        <w:rPr>
          <w:color w:val="0000FF"/>
        </w:rPr>
        <w:t>S2-2509117</w:t>
      </w:r>
      <w:r w:rsidRPr="00D53282">
        <w:t xml:space="preserve"> </w:t>
      </w:r>
      <w:r>
        <w:t>(P-CR) 23.700-67: Delete NOTE 1 and NOTE 2 from Solution 20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delete NOTE1 and NOTE2 since the information that they provide is wrong and misleading.</w:t>
      </w:r>
    </w:p>
    <w:p w14:paraId="314BCE45"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S2-2507401</w:t>
      </w:r>
      <w:r>
        <w:t>.</w:t>
      </w:r>
    </w:p>
    <w:p w14:paraId="4434F49F" w14:textId="77777777" w:rsidR="00956219" w:rsidRPr="005B25A1" w:rsidRDefault="00956219" w:rsidP="00956219">
      <w:pPr>
        <w:keepNext/>
        <w:keepLines/>
        <w:rPr>
          <w:b/>
          <w:bCs/>
        </w:rPr>
      </w:pPr>
      <w:r w:rsidRPr="005B25A1">
        <w:rPr>
          <w:b/>
          <w:bCs/>
        </w:rPr>
        <w:t>Convenor comment:</w:t>
      </w:r>
    </w:p>
    <w:p w14:paraId="3E996382" w14:textId="77777777" w:rsidR="00956219" w:rsidRPr="005B25A1" w:rsidRDefault="00956219" w:rsidP="00956219">
      <w:pPr>
        <w:keepNext/>
        <w:keepLines/>
      </w:pPr>
      <w:r w:rsidRPr="005B25A1">
        <w:t>Handle (2nd round).</w:t>
      </w:r>
    </w:p>
    <w:p w14:paraId="1D8B53B6" w14:textId="77777777" w:rsidR="00956219" w:rsidRPr="005B25A1" w:rsidRDefault="00956219" w:rsidP="00956219">
      <w:pPr>
        <w:keepNext/>
        <w:keepLines/>
        <w:rPr>
          <w:b/>
          <w:bCs/>
        </w:rPr>
      </w:pPr>
      <w:r w:rsidRPr="005B25A1">
        <w:rPr>
          <w:b/>
          <w:bCs/>
        </w:rPr>
        <w:t>Plenary Discussion:</w:t>
      </w:r>
    </w:p>
    <w:p w14:paraId="05172CA9" w14:textId="77777777" w:rsidR="00956219" w:rsidRPr="005B25A1" w:rsidRDefault="00956219" w:rsidP="00956219">
      <w:pPr>
        <w:keepNext/>
        <w:keepLines/>
      </w:pPr>
      <w:r>
        <w:rPr>
          <w:color w:val="0000FF"/>
        </w:rPr>
        <w:t>Not handled</w:t>
      </w:r>
      <w:r>
        <w:t>.</w:t>
      </w:r>
    </w:p>
    <w:p w14:paraId="65190411" w14:textId="77777777" w:rsidR="00956219" w:rsidRPr="00EB0339" w:rsidRDefault="00956219" w:rsidP="00956219">
      <w:r w:rsidRPr="005B25A1">
        <w:rPr>
          <w:b/>
          <w:bCs/>
        </w:rPr>
        <w:t>Status:</w:t>
      </w:r>
      <w:r>
        <w:t xml:space="preserve"> </w:t>
      </w:r>
      <w:r>
        <w:rPr>
          <w:color w:val="0000FF"/>
        </w:rPr>
        <w:t>Not handled</w:t>
      </w:r>
      <w:r>
        <w:t>.</w:t>
      </w:r>
    </w:p>
    <w:p w14:paraId="0BBDF49E" w14:textId="77777777" w:rsidR="00956219" w:rsidRPr="00EB0339" w:rsidRDefault="00956219" w:rsidP="00956219"/>
    <w:p w14:paraId="115E0F38"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607A8533" w14:textId="77777777" w:rsidR="00956219" w:rsidRDefault="00956219" w:rsidP="00956219">
      <w:pPr>
        <w:pStyle w:val="NormTop"/>
      </w:pPr>
      <w:r>
        <w:rPr>
          <w:color w:val="0000FF"/>
        </w:rPr>
        <w:t>S2-2508639</w:t>
      </w:r>
      <w:r w:rsidRPr="00D53282">
        <w:t xml:space="preserve"> </w:t>
      </w:r>
      <w:r>
        <w:t xml:space="preserve">(DISCUSSION) KI#3: discussion paper on rationale for inclusion of energy state and schedule of energy state/energy priority. (Source: Nokia, </w:t>
      </w:r>
      <w:proofErr w:type="spellStart"/>
      <w:r>
        <w:t>InterDigital</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provides information on how the energy state parameter is used.</w:t>
      </w:r>
    </w:p>
    <w:p w14:paraId="5754D5A9" w14:textId="77777777" w:rsidR="00956219" w:rsidRPr="005B25A1" w:rsidRDefault="00956219" w:rsidP="00956219">
      <w:pPr>
        <w:keepNext/>
        <w:keepLines/>
        <w:rPr>
          <w:b/>
          <w:bCs/>
        </w:rPr>
      </w:pPr>
      <w:r w:rsidRPr="005B25A1">
        <w:rPr>
          <w:b/>
          <w:bCs/>
        </w:rPr>
        <w:t>Convenor comment:</w:t>
      </w:r>
    </w:p>
    <w:p w14:paraId="6C958FF4" w14:textId="77777777" w:rsidR="00956219" w:rsidRPr="005B25A1" w:rsidRDefault="00956219" w:rsidP="00956219">
      <w:pPr>
        <w:keepNext/>
        <w:keepLines/>
      </w:pPr>
      <w:r w:rsidRPr="005B25A1">
        <w:t>Handle.</w:t>
      </w:r>
    </w:p>
    <w:p w14:paraId="40C0827F" w14:textId="77777777" w:rsidR="00956219" w:rsidRPr="005B25A1" w:rsidRDefault="00956219" w:rsidP="00956219">
      <w:pPr>
        <w:keepNext/>
        <w:keepLines/>
        <w:rPr>
          <w:b/>
          <w:bCs/>
        </w:rPr>
      </w:pPr>
      <w:r w:rsidRPr="005B25A1">
        <w:rPr>
          <w:b/>
          <w:bCs/>
        </w:rPr>
        <w:t>Plenary Discussion:</w:t>
      </w:r>
    </w:p>
    <w:p w14:paraId="345B098B" w14:textId="77777777" w:rsidR="00956219" w:rsidRPr="005B25A1" w:rsidRDefault="00956219" w:rsidP="00956219">
      <w:pPr>
        <w:keepNext/>
        <w:keepLines/>
      </w:pPr>
      <w:r>
        <w:rPr>
          <w:color w:val="0000FF"/>
        </w:rPr>
        <w:t>Not handled</w:t>
      </w:r>
      <w:r>
        <w:t>.</w:t>
      </w:r>
    </w:p>
    <w:p w14:paraId="2389F74F" w14:textId="77777777" w:rsidR="00956219" w:rsidRPr="00EB0339" w:rsidRDefault="00956219" w:rsidP="00956219">
      <w:r w:rsidRPr="005B25A1">
        <w:rPr>
          <w:b/>
          <w:bCs/>
        </w:rPr>
        <w:t>Status:</w:t>
      </w:r>
      <w:r>
        <w:t xml:space="preserve"> </w:t>
      </w:r>
      <w:r>
        <w:rPr>
          <w:color w:val="0000FF"/>
        </w:rPr>
        <w:t>Not handled</w:t>
      </w:r>
      <w:r>
        <w:t>.</w:t>
      </w:r>
    </w:p>
    <w:p w14:paraId="7EE1550E" w14:textId="77777777" w:rsidR="00956219" w:rsidRPr="00EB0339" w:rsidRDefault="00956219" w:rsidP="00956219"/>
    <w:p w14:paraId="2589059B" w14:textId="77777777" w:rsidR="00956219" w:rsidRDefault="00956219" w:rsidP="00956219">
      <w:pPr>
        <w:pStyle w:val="NormTop"/>
      </w:pPr>
      <w:r>
        <w:rPr>
          <w:color w:val="0000FF"/>
        </w:rPr>
        <w:t>S2-2508642</w:t>
      </w:r>
      <w:r w:rsidRPr="00D53282">
        <w:t xml:space="preserve"> </w:t>
      </w:r>
      <w:r>
        <w:t>(P-CR) 23.700-67: KI#3: proposed agreement of principles. (Source: Nokia, Lenovo)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4A8C72E" w14:textId="77777777" w:rsidR="00956219" w:rsidRPr="005B25A1" w:rsidRDefault="00956219" w:rsidP="00956219">
      <w:pPr>
        <w:keepNext/>
        <w:keepLines/>
        <w:rPr>
          <w:b/>
          <w:bCs/>
        </w:rPr>
      </w:pPr>
      <w:r w:rsidRPr="005B25A1">
        <w:rPr>
          <w:b/>
          <w:bCs/>
        </w:rPr>
        <w:t>Convenor comment:</w:t>
      </w:r>
    </w:p>
    <w:p w14:paraId="29EDE835" w14:textId="77777777" w:rsidR="00956219" w:rsidRPr="005B25A1" w:rsidRDefault="00956219" w:rsidP="00956219">
      <w:pPr>
        <w:keepNext/>
        <w:keepLines/>
      </w:pPr>
      <w:r w:rsidRPr="005B25A1">
        <w:t>Handle (Baseline).</w:t>
      </w:r>
    </w:p>
    <w:p w14:paraId="26F21172" w14:textId="77777777" w:rsidR="00956219" w:rsidRPr="005B25A1" w:rsidRDefault="00956219" w:rsidP="00956219">
      <w:pPr>
        <w:keepNext/>
        <w:keepLines/>
        <w:rPr>
          <w:b/>
          <w:bCs/>
        </w:rPr>
      </w:pPr>
      <w:r w:rsidRPr="005B25A1">
        <w:rPr>
          <w:b/>
          <w:bCs/>
        </w:rPr>
        <w:t>Parallel discussion:</w:t>
      </w:r>
    </w:p>
    <w:p w14:paraId="2F94143D" w14:textId="77777777" w:rsidR="00956219" w:rsidRPr="005B25A1" w:rsidRDefault="00956219" w:rsidP="00956219">
      <w:pPr>
        <w:keepNext/>
        <w:keepLines/>
      </w:pPr>
      <w:r w:rsidRPr="005B25A1">
        <w:t>Revised in parallel session to</w:t>
      </w:r>
      <w:r>
        <w:rPr>
          <w:color w:val="0000FF"/>
        </w:rPr>
        <w:t xml:space="preserve"> S2-2509377</w:t>
      </w:r>
      <w:r>
        <w:t>.</w:t>
      </w:r>
    </w:p>
    <w:p w14:paraId="5ED9291F"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ABC8CFC" w14:textId="77777777" w:rsidR="009E42E4" w:rsidRPr="005B25A1" w:rsidRDefault="009E42E4" w:rsidP="009E42E4">
      <w:pPr>
        <w:keepNext/>
        <w:keepLines/>
        <w:rPr>
          <w:b/>
          <w:bCs/>
        </w:rPr>
      </w:pPr>
      <w:r w:rsidRPr="005B25A1">
        <w:rPr>
          <w:b/>
          <w:bCs/>
        </w:rPr>
        <w:t>Plenary Discussion:</w:t>
      </w:r>
    </w:p>
    <w:p w14:paraId="4E7965E7"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2473E4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0A9E232" w14:textId="15954674" w:rsidR="00956219" w:rsidRPr="00EB0339" w:rsidRDefault="009E42E4" w:rsidP="00956219">
      <w:r>
        <w:rPr>
          <w:b/>
          <w:bCs/>
        </w:rPr>
        <w:t xml:space="preserve"> </w:t>
      </w:r>
    </w:p>
    <w:p w14:paraId="30574A11" w14:textId="77777777" w:rsidR="00956219" w:rsidRDefault="00956219" w:rsidP="00956219">
      <w:pPr>
        <w:pStyle w:val="NormTop"/>
      </w:pPr>
      <w:r>
        <w:rPr>
          <w:color w:val="0000FF"/>
        </w:rPr>
        <w:t>S2-2508377</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provide the interim principles for KI3.</w:t>
      </w:r>
    </w:p>
    <w:p w14:paraId="1FC146F8"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S2-2507044</w:t>
      </w:r>
      <w:r>
        <w:t>. Merged into</w:t>
      </w:r>
      <w:r>
        <w:rPr>
          <w:color w:val="0000FF"/>
        </w:rPr>
        <w:t xml:space="preserve"> S2-2509428</w:t>
      </w:r>
      <w:r>
        <w:t>.</w:t>
      </w:r>
    </w:p>
    <w:p w14:paraId="54CC54EF" w14:textId="77777777" w:rsidR="00956219" w:rsidRPr="005B25A1" w:rsidRDefault="00956219" w:rsidP="00956219">
      <w:pPr>
        <w:keepNext/>
        <w:keepLines/>
        <w:rPr>
          <w:b/>
          <w:bCs/>
        </w:rPr>
      </w:pPr>
      <w:r w:rsidRPr="005B25A1">
        <w:rPr>
          <w:b/>
          <w:bCs/>
        </w:rPr>
        <w:t>Convenor comment:</w:t>
      </w:r>
    </w:p>
    <w:p w14:paraId="3DE3418C" w14:textId="77777777" w:rsidR="00956219" w:rsidRPr="005B25A1" w:rsidRDefault="00956219" w:rsidP="00956219">
      <w:pPr>
        <w:keepNext/>
        <w:keepLines/>
      </w:pPr>
      <w:r w:rsidRPr="005B25A1">
        <w:t>Merge into S2-2508642.</w:t>
      </w:r>
    </w:p>
    <w:p w14:paraId="525660D7" w14:textId="77777777" w:rsidR="00956219" w:rsidRPr="005B25A1" w:rsidRDefault="00956219" w:rsidP="00956219">
      <w:pPr>
        <w:keepNext/>
        <w:keepLines/>
        <w:rPr>
          <w:b/>
          <w:bCs/>
        </w:rPr>
      </w:pPr>
      <w:r w:rsidRPr="005B25A1">
        <w:rPr>
          <w:b/>
          <w:bCs/>
        </w:rPr>
        <w:t>Parallel discussion:</w:t>
      </w:r>
    </w:p>
    <w:p w14:paraId="56CDEECC" w14:textId="77777777" w:rsidR="00956219" w:rsidRPr="005B25A1" w:rsidRDefault="00956219" w:rsidP="00956219">
      <w:pPr>
        <w:keepNext/>
        <w:keepLines/>
      </w:pPr>
      <w:r w:rsidRPr="005B25A1">
        <w:t>Merged.</w:t>
      </w:r>
    </w:p>
    <w:p w14:paraId="354EE805" w14:textId="77777777" w:rsidR="00956219" w:rsidRPr="00EB0339" w:rsidRDefault="00956219" w:rsidP="00956219">
      <w:r w:rsidRPr="005B25A1">
        <w:rPr>
          <w:b/>
          <w:bCs/>
        </w:rPr>
        <w:t>Status:</w:t>
      </w:r>
      <w:r>
        <w:t xml:space="preserve"> </w:t>
      </w:r>
      <w:r>
        <w:rPr>
          <w:color w:val="0000FF"/>
        </w:rPr>
        <w:t>Merged</w:t>
      </w:r>
      <w:r>
        <w:t>.</w:t>
      </w:r>
    </w:p>
    <w:p w14:paraId="2F27CE7A" w14:textId="77777777" w:rsidR="00956219" w:rsidRPr="00EB0339" w:rsidRDefault="00956219" w:rsidP="00956219"/>
    <w:p w14:paraId="2528DCD0" w14:textId="77777777" w:rsidR="00956219" w:rsidRDefault="00956219" w:rsidP="00956219">
      <w:pPr>
        <w:pStyle w:val="NormTop"/>
      </w:pPr>
      <w:r>
        <w:rPr>
          <w:color w:val="0000FF"/>
        </w:rPr>
        <w:t>S2-2508391</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2BABDDC6" w14:textId="77777777" w:rsidR="00956219" w:rsidRPr="00B81031" w:rsidRDefault="00956219" w:rsidP="00956219">
      <w:pPr>
        <w:keepNext/>
        <w:keepLines/>
        <w:rPr>
          <w:i/>
        </w:rPr>
      </w:pPr>
      <w:r w:rsidRPr="00B81031">
        <w:rPr>
          <w:b/>
          <w:bCs/>
          <w:i/>
        </w:rPr>
        <w:t>Comment:</w:t>
      </w:r>
      <w:r>
        <w:rPr>
          <w:i/>
        </w:rPr>
        <w:t xml:space="preserve"> Revision of (Noted)</w:t>
      </w:r>
      <w:r>
        <w:rPr>
          <w:color w:val="0000FF"/>
        </w:rPr>
        <w:t xml:space="preserve"> S2-2507677</w:t>
      </w:r>
      <w:r>
        <w:t>. Merged into</w:t>
      </w:r>
      <w:r>
        <w:rPr>
          <w:color w:val="0000FF"/>
        </w:rPr>
        <w:t xml:space="preserve"> S2-2509428</w:t>
      </w:r>
      <w:r>
        <w:t>.</w:t>
      </w:r>
    </w:p>
    <w:p w14:paraId="7B67AFF8" w14:textId="77777777" w:rsidR="00956219" w:rsidRPr="005B25A1" w:rsidRDefault="00956219" w:rsidP="00956219">
      <w:pPr>
        <w:keepNext/>
        <w:keepLines/>
        <w:rPr>
          <w:b/>
          <w:bCs/>
        </w:rPr>
      </w:pPr>
      <w:r w:rsidRPr="005B25A1">
        <w:rPr>
          <w:b/>
          <w:bCs/>
        </w:rPr>
        <w:t>Convenor comment:</w:t>
      </w:r>
    </w:p>
    <w:p w14:paraId="53D6C264" w14:textId="77777777" w:rsidR="00956219" w:rsidRPr="005B25A1" w:rsidRDefault="00956219" w:rsidP="00956219">
      <w:pPr>
        <w:keepNext/>
        <w:keepLines/>
      </w:pPr>
      <w:r w:rsidRPr="005B25A1">
        <w:t>Merge into S2-2508642.</w:t>
      </w:r>
    </w:p>
    <w:p w14:paraId="70EC558F" w14:textId="77777777" w:rsidR="00956219" w:rsidRPr="005B25A1" w:rsidRDefault="00956219" w:rsidP="00956219">
      <w:pPr>
        <w:keepNext/>
        <w:keepLines/>
        <w:rPr>
          <w:b/>
          <w:bCs/>
        </w:rPr>
      </w:pPr>
      <w:r w:rsidRPr="005B25A1">
        <w:rPr>
          <w:b/>
          <w:bCs/>
        </w:rPr>
        <w:t>Parallel discussion:</w:t>
      </w:r>
    </w:p>
    <w:p w14:paraId="359B49FC" w14:textId="77777777" w:rsidR="00956219" w:rsidRPr="005B25A1" w:rsidRDefault="00956219" w:rsidP="00956219">
      <w:pPr>
        <w:keepNext/>
        <w:keepLines/>
      </w:pPr>
      <w:r w:rsidRPr="005B25A1">
        <w:t>Merged.</w:t>
      </w:r>
    </w:p>
    <w:p w14:paraId="217205EA" w14:textId="77777777" w:rsidR="00956219" w:rsidRPr="00EB0339" w:rsidRDefault="00956219" w:rsidP="00956219">
      <w:r w:rsidRPr="005B25A1">
        <w:rPr>
          <w:b/>
          <w:bCs/>
        </w:rPr>
        <w:t>Status:</w:t>
      </w:r>
      <w:r>
        <w:t xml:space="preserve"> </w:t>
      </w:r>
      <w:r>
        <w:rPr>
          <w:color w:val="0000FF"/>
        </w:rPr>
        <w:t>Merged</w:t>
      </w:r>
      <w:r>
        <w:t>.</w:t>
      </w:r>
    </w:p>
    <w:p w14:paraId="2E59B2C8" w14:textId="77777777" w:rsidR="00956219" w:rsidRPr="00EB0339" w:rsidRDefault="00956219" w:rsidP="00956219"/>
    <w:p w14:paraId="422C7527" w14:textId="77777777" w:rsidR="00956219" w:rsidRDefault="00956219" w:rsidP="00956219">
      <w:pPr>
        <w:pStyle w:val="NormTop"/>
      </w:pPr>
      <w:r>
        <w:rPr>
          <w:color w:val="0000FF"/>
        </w:rPr>
        <w:t>S2-2508616</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3E97327C"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S2-2507147</w:t>
      </w:r>
      <w:r>
        <w:t>. Merged into</w:t>
      </w:r>
      <w:r>
        <w:rPr>
          <w:color w:val="0000FF"/>
        </w:rPr>
        <w:t xml:space="preserve"> S2-2509428</w:t>
      </w:r>
      <w:r>
        <w:t>.</w:t>
      </w:r>
    </w:p>
    <w:p w14:paraId="4978864E" w14:textId="77777777" w:rsidR="00956219" w:rsidRPr="005B25A1" w:rsidRDefault="00956219" w:rsidP="00956219">
      <w:pPr>
        <w:keepNext/>
        <w:keepLines/>
        <w:rPr>
          <w:b/>
          <w:bCs/>
        </w:rPr>
      </w:pPr>
      <w:r w:rsidRPr="005B25A1">
        <w:rPr>
          <w:b/>
          <w:bCs/>
        </w:rPr>
        <w:t>Convenor comment:</w:t>
      </w:r>
    </w:p>
    <w:p w14:paraId="2FC52E36" w14:textId="77777777" w:rsidR="00956219" w:rsidRPr="005B25A1" w:rsidRDefault="00956219" w:rsidP="00956219">
      <w:pPr>
        <w:keepNext/>
        <w:keepLines/>
      </w:pPr>
      <w:r w:rsidRPr="005B25A1">
        <w:t>Merge into S2-2508642.</w:t>
      </w:r>
    </w:p>
    <w:p w14:paraId="3A8A9938" w14:textId="77777777" w:rsidR="00956219" w:rsidRPr="005B25A1" w:rsidRDefault="00956219" w:rsidP="00956219">
      <w:pPr>
        <w:keepNext/>
        <w:keepLines/>
        <w:rPr>
          <w:b/>
          <w:bCs/>
        </w:rPr>
      </w:pPr>
      <w:r w:rsidRPr="005B25A1">
        <w:rPr>
          <w:b/>
          <w:bCs/>
        </w:rPr>
        <w:t>Parallel discussion:</w:t>
      </w:r>
    </w:p>
    <w:p w14:paraId="7224DDBF" w14:textId="77777777" w:rsidR="00956219" w:rsidRPr="005B25A1" w:rsidRDefault="00956219" w:rsidP="00956219">
      <w:pPr>
        <w:keepNext/>
        <w:keepLines/>
      </w:pPr>
      <w:r w:rsidRPr="005B25A1">
        <w:t>Merged.</w:t>
      </w:r>
    </w:p>
    <w:p w14:paraId="0B5BD184" w14:textId="77777777" w:rsidR="00956219" w:rsidRPr="00EB0339" w:rsidRDefault="00956219" w:rsidP="00956219">
      <w:r w:rsidRPr="005B25A1">
        <w:rPr>
          <w:b/>
          <w:bCs/>
        </w:rPr>
        <w:t>Status:</w:t>
      </w:r>
      <w:r>
        <w:t xml:space="preserve"> </w:t>
      </w:r>
      <w:r>
        <w:rPr>
          <w:color w:val="0000FF"/>
        </w:rPr>
        <w:t>Merged</w:t>
      </w:r>
      <w:r>
        <w:t>.</w:t>
      </w:r>
    </w:p>
    <w:p w14:paraId="5C81626F" w14:textId="77777777" w:rsidR="00956219" w:rsidRPr="00EB0339" w:rsidRDefault="00956219" w:rsidP="00956219"/>
    <w:p w14:paraId="6AAA1FFA" w14:textId="77777777" w:rsidR="00956219" w:rsidRDefault="00956219" w:rsidP="00956219">
      <w:pPr>
        <w:pStyle w:val="NormTop"/>
      </w:pPr>
      <w:r>
        <w:rPr>
          <w:color w:val="0000FF"/>
        </w:rPr>
        <w:t>S2-2508695</w:t>
      </w:r>
      <w:r w:rsidRPr="00D53282">
        <w:t xml:space="preserve"> </w:t>
      </w:r>
      <w:r>
        <w:t xml:space="preserve">(P-CR) 23.700-67: KI #3, New Agreed Principles: Agreed Principle for Key Issue #3.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document proposes principles for KI#3.</w:t>
      </w:r>
    </w:p>
    <w:p w14:paraId="1B99A9FE"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S2-2509428</w:t>
      </w:r>
      <w:r>
        <w:t>.</w:t>
      </w:r>
    </w:p>
    <w:p w14:paraId="711B2586" w14:textId="77777777" w:rsidR="00956219" w:rsidRPr="005B25A1" w:rsidRDefault="00956219" w:rsidP="00956219">
      <w:pPr>
        <w:keepNext/>
        <w:keepLines/>
        <w:rPr>
          <w:b/>
          <w:bCs/>
        </w:rPr>
      </w:pPr>
      <w:r w:rsidRPr="005B25A1">
        <w:rPr>
          <w:b/>
          <w:bCs/>
        </w:rPr>
        <w:t>Convenor comment:</w:t>
      </w:r>
    </w:p>
    <w:p w14:paraId="397B84FC" w14:textId="77777777" w:rsidR="00956219" w:rsidRPr="005B25A1" w:rsidRDefault="00956219" w:rsidP="00956219">
      <w:pPr>
        <w:keepNext/>
        <w:keepLines/>
      </w:pPr>
      <w:r w:rsidRPr="005B25A1">
        <w:t>Merge into S2-2508642.</w:t>
      </w:r>
    </w:p>
    <w:p w14:paraId="52A98266" w14:textId="77777777" w:rsidR="00956219" w:rsidRPr="005B25A1" w:rsidRDefault="00956219" w:rsidP="00956219">
      <w:pPr>
        <w:keepNext/>
        <w:keepLines/>
        <w:rPr>
          <w:b/>
          <w:bCs/>
        </w:rPr>
      </w:pPr>
      <w:r w:rsidRPr="005B25A1">
        <w:rPr>
          <w:b/>
          <w:bCs/>
        </w:rPr>
        <w:t>Parallel discussion:</w:t>
      </w:r>
    </w:p>
    <w:p w14:paraId="4BFC6E80" w14:textId="77777777" w:rsidR="00956219" w:rsidRPr="005B25A1" w:rsidRDefault="00956219" w:rsidP="00956219">
      <w:pPr>
        <w:keepNext/>
        <w:keepLines/>
      </w:pPr>
      <w:r w:rsidRPr="005B25A1">
        <w:t>Merged.</w:t>
      </w:r>
    </w:p>
    <w:p w14:paraId="2E281079" w14:textId="77777777" w:rsidR="00956219" w:rsidRPr="00EB0339" w:rsidRDefault="00956219" w:rsidP="00956219">
      <w:r w:rsidRPr="005B25A1">
        <w:rPr>
          <w:b/>
          <w:bCs/>
        </w:rPr>
        <w:t>Status:</w:t>
      </w:r>
      <w:r>
        <w:t xml:space="preserve"> </w:t>
      </w:r>
      <w:r>
        <w:rPr>
          <w:color w:val="0000FF"/>
        </w:rPr>
        <w:t>Merged</w:t>
      </w:r>
      <w:r>
        <w:t>.</w:t>
      </w:r>
    </w:p>
    <w:p w14:paraId="520CC1FB" w14:textId="77777777" w:rsidR="00956219" w:rsidRPr="00EB0339" w:rsidRDefault="00956219" w:rsidP="00956219"/>
    <w:p w14:paraId="4E7A93B9" w14:textId="77777777" w:rsidR="00956219" w:rsidRDefault="00956219" w:rsidP="00956219">
      <w:pPr>
        <w:pStyle w:val="NormTop"/>
      </w:pPr>
      <w:r>
        <w:rPr>
          <w:color w:val="0000FF"/>
        </w:rPr>
        <w:t>S2-2508760</w:t>
      </w:r>
      <w:r w:rsidRPr="00D53282">
        <w:t xml:space="preserve"> </w:t>
      </w:r>
      <w:r>
        <w:t xml:space="preserve">(P-CR) 23.700-67: WT#3: conclusion and agreement.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summary of what this is about. Don t start it with This contribution.</w:t>
      </w:r>
    </w:p>
    <w:p w14:paraId="4F81FC5E"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S2-2509428</w:t>
      </w:r>
      <w:r>
        <w:t>.</w:t>
      </w:r>
    </w:p>
    <w:p w14:paraId="48BB8C06" w14:textId="77777777" w:rsidR="00956219" w:rsidRPr="005B25A1" w:rsidRDefault="00956219" w:rsidP="00956219">
      <w:pPr>
        <w:keepNext/>
        <w:keepLines/>
        <w:rPr>
          <w:b/>
          <w:bCs/>
        </w:rPr>
      </w:pPr>
      <w:r w:rsidRPr="005B25A1">
        <w:rPr>
          <w:b/>
          <w:bCs/>
        </w:rPr>
        <w:t>Convenor comment:</w:t>
      </w:r>
    </w:p>
    <w:p w14:paraId="5DF78EE8" w14:textId="77777777" w:rsidR="00956219" w:rsidRPr="005B25A1" w:rsidRDefault="00956219" w:rsidP="00956219">
      <w:pPr>
        <w:keepNext/>
        <w:keepLines/>
      </w:pPr>
      <w:r w:rsidRPr="005B25A1">
        <w:t>Merge into S2-2508642.</w:t>
      </w:r>
    </w:p>
    <w:p w14:paraId="7D32341E" w14:textId="77777777" w:rsidR="00956219" w:rsidRPr="005B25A1" w:rsidRDefault="00956219" w:rsidP="00956219">
      <w:pPr>
        <w:keepNext/>
        <w:keepLines/>
        <w:rPr>
          <w:b/>
          <w:bCs/>
        </w:rPr>
      </w:pPr>
      <w:r w:rsidRPr="005B25A1">
        <w:rPr>
          <w:b/>
          <w:bCs/>
        </w:rPr>
        <w:t>Parallel discussion:</w:t>
      </w:r>
    </w:p>
    <w:p w14:paraId="0A065AF0" w14:textId="77777777" w:rsidR="00956219" w:rsidRPr="005B25A1" w:rsidRDefault="00956219" w:rsidP="00956219">
      <w:pPr>
        <w:keepNext/>
        <w:keepLines/>
      </w:pPr>
      <w:r w:rsidRPr="005B25A1">
        <w:t>Merged.</w:t>
      </w:r>
    </w:p>
    <w:p w14:paraId="30DB5C5D" w14:textId="77777777" w:rsidR="00956219" w:rsidRPr="00EB0339" w:rsidRDefault="00956219" w:rsidP="00956219">
      <w:r w:rsidRPr="005B25A1">
        <w:rPr>
          <w:b/>
          <w:bCs/>
        </w:rPr>
        <w:t>Status:</w:t>
      </w:r>
      <w:r>
        <w:t xml:space="preserve"> </w:t>
      </w:r>
      <w:r>
        <w:rPr>
          <w:color w:val="0000FF"/>
        </w:rPr>
        <w:t>Merged</w:t>
      </w:r>
      <w:r>
        <w:t>.</w:t>
      </w:r>
    </w:p>
    <w:p w14:paraId="6A7337F2" w14:textId="77777777" w:rsidR="00956219" w:rsidRPr="00EB0339" w:rsidRDefault="00956219" w:rsidP="00956219"/>
    <w:p w14:paraId="613628C9" w14:textId="77777777" w:rsidR="00956219" w:rsidRDefault="00956219" w:rsidP="00956219">
      <w:pPr>
        <w:pStyle w:val="NormTop"/>
      </w:pPr>
      <w:r>
        <w:rPr>
          <w:color w:val="0000FF"/>
        </w:rPr>
        <w:t>S2-2508765</w:t>
      </w:r>
      <w:r w:rsidRPr="00D53282">
        <w:t xml:space="preserve"> </w:t>
      </w:r>
      <w:r>
        <w:t>(P-CR) 23.700-67: [KI#3] proposed agreement of principles. (Source: [Nokia]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75C79A1B"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S2-2509428</w:t>
      </w:r>
      <w:r>
        <w:t>.</w:t>
      </w:r>
    </w:p>
    <w:p w14:paraId="056FFE04" w14:textId="77777777" w:rsidR="00956219" w:rsidRPr="005B25A1" w:rsidRDefault="00956219" w:rsidP="00956219">
      <w:pPr>
        <w:keepNext/>
        <w:keepLines/>
        <w:rPr>
          <w:b/>
          <w:bCs/>
        </w:rPr>
      </w:pPr>
      <w:r w:rsidRPr="005B25A1">
        <w:rPr>
          <w:b/>
          <w:bCs/>
        </w:rPr>
        <w:t>Convenor comment:</w:t>
      </w:r>
    </w:p>
    <w:p w14:paraId="34708AD6" w14:textId="77777777" w:rsidR="00956219" w:rsidRPr="005B25A1" w:rsidRDefault="00956219" w:rsidP="00956219">
      <w:pPr>
        <w:keepNext/>
        <w:keepLines/>
      </w:pPr>
      <w:r w:rsidRPr="005B25A1">
        <w:t>Merge into S2-2508642.</w:t>
      </w:r>
    </w:p>
    <w:p w14:paraId="5C8B1419" w14:textId="77777777" w:rsidR="00956219" w:rsidRPr="005B25A1" w:rsidRDefault="00956219" w:rsidP="00956219">
      <w:pPr>
        <w:keepNext/>
        <w:keepLines/>
        <w:rPr>
          <w:b/>
          <w:bCs/>
        </w:rPr>
      </w:pPr>
      <w:r w:rsidRPr="005B25A1">
        <w:rPr>
          <w:b/>
          <w:bCs/>
        </w:rPr>
        <w:t>Parallel discussion:</w:t>
      </w:r>
    </w:p>
    <w:p w14:paraId="5E8EF38C" w14:textId="77777777" w:rsidR="00956219" w:rsidRPr="005B25A1" w:rsidRDefault="00956219" w:rsidP="00956219">
      <w:pPr>
        <w:keepNext/>
        <w:keepLines/>
      </w:pPr>
      <w:r w:rsidRPr="005B25A1">
        <w:t>Merged.</w:t>
      </w:r>
    </w:p>
    <w:p w14:paraId="2D22345A" w14:textId="77777777" w:rsidR="00956219" w:rsidRPr="00EB0339" w:rsidRDefault="00956219" w:rsidP="00956219">
      <w:r w:rsidRPr="005B25A1">
        <w:rPr>
          <w:b/>
          <w:bCs/>
        </w:rPr>
        <w:t>Status:</w:t>
      </w:r>
      <w:r>
        <w:t xml:space="preserve"> </w:t>
      </w:r>
      <w:r>
        <w:rPr>
          <w:color w:val="0000FF"/>
        </w:rPr>
        <w:t>Merged</w:t>
      </w:r>
      <w:r>
        <w:t>.</w:t>
      </w:r>
    </w:p>
    <w:p w14:paraId="143F2927" w14:textId="77777777" w:rsidR="00956219" w:rsidRPr="00EB0339" w:rsidRDefault="00956219" w:rsidP="00956219"/>
    <w:p w14:paraId="561A8972" w14:textId="77777777" w:rsidR="00956219" w:rsidRDefault="00956219" w:rsidP="00956219">
      <w:pPr>
        <w:pStyle w:val="NormTop"/>
      </w:pPr>
      <w:r>
        <w:rPr>
          <w:color w:val="0000FF"/>
        </w:rPr>
        <w:t>S2-2508824</w:t>
      </w:r>
      <w:r w:rsidRPr="00D53282">
        <w:t xml:space="preserve"> </w:t>
      </w:r>
      <w:r>
        <w:t>(P-CR) 23.700-67: Key issue#3, the analysis and interim agreement .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5317B0CE"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S2-2509428</w:t>
      </w:r>
      <w:r>
        <w:t>.</w:t>
      </w:r>
    </w:p>
    <w:p w14:paraId="4EE6B93C" w14:textId="77777777" w:rsidR="00956219" w:rsidRPr="005B25A1" w:rsidRDefault="00956219" w:rsidP="00956219">
      <w:pPr>
        <w:keepNext/>
        <w:keepLines/>
        <w:rPr>
          <w:b/>
          <w:bCs/>
        </w:rPr>
      </w:pPr>
      <w:r w:rsidRPr="005B25A1">
        <w:rPr>
          <w:b/>
          <w:bCs/>
        </w:rPr>
        <w:t>Convenor comment:</w:t>
      </w:r>
    </w:p>
    <w:p w14:paraId="045D09F1" w14:textId="77777777" w:rsidR="00956219" w:rsidRPr="005B25A1" w:rsidRDefault="00956219" w:rsidP="00956219">
      <w:pPr>
        <w:keepNext/>
        <w:keepLines/>
      </w:pPr>
      <w:r w:rsidRPr="005B25A1">
        <w:t>Merge into S2-2508642.</w:t>
      </w:r>
    </w:p>
    <w:p w14:paraId="00531F8C" w14:textId="77777777" w:rsidR="00956219" w:rsidRPr="005B25A1" w:rsidRDefault="00956219" w:rsidP="00956219">
      <w:pPr>
        <w:keepNext/>
        <w:keepLines/>
        <w:rPr>
          <w:b/>
          <w:bCs/>
        </w:rPr>
      </w:pPr>
      <w:r w:rsidRPr="005B25A1">
        <w:rPr>
          <w:b/>
          <w:bCs/>
        </w:rPr>
        <w:t>Parallel discussion:</w:t>
      </w:r>
    </w:p>
    <w:p w14:paraId="0FEDEBCB" w14:textId="77777777" w:rsidR="00956219" w:rsidRPr="005B25A1" w:rsidRDefault="00956219" w:rsidP="00956219">
      <w:pPr>
        <w:keepNext/>
        <w:keepLines/>
      </w:pPr>
      <w:r w:rsidRPr="005B25A1">
        <w:t>Merged.</w:t>
      </w:r>
    </w:p>
    <w:p w14:paraId="357B8B7D" w14:textId="77777777" w:rsidR="00956219" w:rsidRPr="00EB0339" w:rsidRDefault="00956219" w:rsidP="00956219">
      <w:r w:rsidRPr="005B25A1">
        <w:rPr>
          <w:b/>
          <w:bCs/>
        </w:rPr>
        <w:t>Status:</w:t>
      </w:r>
      <w:r>
        <w:t xml:space="preserve"> </w:t>
      </w:r>
      <w:r>
        <w:rPr>
          <w:color w:val="0000FF"/>
        </w:rPr>
        <w:t>Merged</w:t>
      </w:r>
      <w:r>
        <w:t>.</w:t>
      </w:r>
    </w:p>
    <w:p w14:paraId="5FA2F9DB" w14:textId="77777777" w:rsidR="00956219" w:rsidRPr="00EB0339" w:rsidRDefault="00956219" w:rsidP="00956219"/>
    <w:p w14:paraId="0A582280" w14:textId="77777777" w:rsidR="00956219" w:rsidRDefault="00956219" w:rsidP="00956219">
      <w:pPr>
        <w:pStyle w:val="NormTop"/>
      </w:pPr>
      <w:r>
        <w:rPr>
          <w:color w:val="0000FF"/>
        </w:rPr>
        <w:t>S2-2508893</w:t>
      </w:r>
      <w:r w:rsidRPr="00D53282">
        <w:t xml:space="preserve"> </w:t>
      </w:r>
      <w:r>
        <w:t>(P-CR) 23.700-67: KI#3: proposed agreement of principles.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7230371A"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S2-2509428</w:t>
      </w:r>
      <w:r>
        <w:t>.</w:t>
      </w:r>
    </w:p>
    <w:p w14:paraId="3EBEDFE6" w14:textId="77777777" w:rsidR="00956219" w:rsidRPr="005B25A1" w:rsidRDefault="00956219" w:rsidP="00956219">
      <w:pPr>
        <w:keepNext/>
        <w:keepLines/>
        <w:rPr>
          <w:b/>
          <w:bCs/>
        </w:rPr>
      </w:pPr>
      <w:r w:rsidRPr="005B25A1">
        <w:rPr>
          <w:b/>
          <w:bCs/>
        </w:rPr>
        <w:t>Convenor comment:</w:t>
      </w:r>
    </w:p>
    <w:p w14:paraId="3BA05358" w14:textId="77777777" w:rsidR="00956219" w:rsidRPr="005B25A1" w:rsidRDefault="00956219" w:rsidP="00956219">
      <w:pPr>
        <w:keepNext/>
        <w:keepLines/>
      </w:pPr>
      <w:r w:rsidRPr="005B25A1">
        <w:t>Merge into S2-2508642.</w:t>
      </w:r>
    </w:p>
    <w:p w14:paraId="10AA3A2D" w14:textId="77777777" w:rsidR="00956219" w:rsidRPr="005B25A1" w:rsidRDefault="00956219" w:rsidP="00956219">
      <w:pPr>
        <w:keepNext/>
        <w:keepLines/>
        <w:rPr>
          <w:b/>
          <w:bCs/>
        </w:rPr>
      </w:pPr>
      <w:r w:rsidRPr="005B25A1">
        <w:rPr>
          <w:b/>
          <w:bCs/>
        </w:rPr>
        <w:t>Parallel discussion:</w:t>
      </w:r>
    </w:p>
    <w:p w14:paraId="6D8696B4" w14:textId="77777777" w:rsidR="00956219" w:rsidRPr="005B25A1" w:rsidRDefault="00956219" w:rsidP="00956219">
      <w:pPr>
        <w:keepNext/>
        <w:keepLines/>
      </w:pPr>
      <w:r w:rsidRPr="005B25A1">
        <w:t>Merged.</w:t>
      </w:r>
    </w:p>
    <w:p w14:paraId="5F5066BC" w14:textId="77777777" w:rsidR="00956219" w:rsidRPr="00EB0339" w:rsidRDefault="00956219" w:rsidP="00956219">
      <w:r w:rsidRPr="005B25A1">
        <w:rPr>
          <w:b/>
          <w:bCs/>
        </w:rPr>
        <w:t>Status:</w:t>
      </w:r>
      <w:r>
        <w:t xml:space="preserve"> </w:t>
      </w:r>
      <w:r>
        <w:rPr>
          <w:color w:val="0000FF"/>
        </w:rPr>
        <w:t>Merged</w:t>
      </w:r>
      <w:r>
        <w:t>.</w:t>
      </w:r>
    </w:p>
    <w:p w14:paraId="2A821124" w14:textId="77777777" w:rsidR="00956219" w:rsidRPr="00EB0339" w:rsidRDefault="00956219" w:rsidP="00956219"/>
    <w:p w14:paraId="5AD8598F" w14:textId="77777777" w:rsidR="00956219" w:rsidRDefault="00956219" w:rsidP="00956219">
      <w:pPr>
        <w:pStyle w:val="NormTop"/>
      </w:pPr>
      <w:r>
        <w:rPr>
          <w:color w:val="0000FF"/>
        </w:rPr>
        <w:t>S2-2509003</w:t>
      </w:r>
      <w:r w:rsidRPr="00D53282">
        <w:t xml:space="preserve"> </w:t>
      </w:r>
      <w:r>
        <w:t>(P-CR) 23.700-67: Interim agreements for KI#3.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KI#3.</w:t>
      </w:r>
    </w:p>
    <w:p w14:paraId="38F0A7BB"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S2-2509428</w:t>
      </w:r>
      <w:r>
        <w:t>.</w:t>
      </w:r>
    </w:p>
    <w:p w14:paraId="035F702D" w14:textId="77777777" w:rsidR="00956219" w:rsidRPr="005B25A1" w:rsidRDefault="00956219" w:rsidP="00956219">
      <w:pPr>
        <w:keepNext/>
        <w:keepLines/>
        <w:rPr>
          <w:b/>
          <w:bCs/>
        </w:rPr>
      </w:pPr>
      <w:r w:rsidRPr="005B25A1">
        <w:rPr>
          <w:b/>
          <w:bCs/>
        </w:rPr>
        <w:t>Convenor comment:</w:t>
      </w:r>
    </w:p>
    <w:p w14:paraId="7F5F2D82" w14:textId="77777777" w:rsidR="00956219" w:rsidRPr="005B25A1" w:rsidRDefault="00956219" w:rsidP="00956219">
      <w:pPr>
        <w:keepNext/>
        <w:keepLines/>
      </w:pPr>
      <w:r w:rsidRPr="005B25A1">
        <w:t>Merge into S2-2508642.</w:t>
      </w:r>
    </w:p>
    <w:p w14:paraId="0161D927" w14:textId="77777777" w:rsidR="00956219" w:rsidRPr="005B25A1" w:rsidRDefault="00956219" w:rsidP="00956219">
      <w:pPr>
        <w:keepNext/>
        <w:keepLines/>
        <w:rPr>
          <w:b/>
          <w:bCs/>
        </w:rPr>
      </w:pPr>
      <w:r w:rsidRPr="005B25A1">
        <w:rPr>
          <w:b/>
          <w:bCs/>
        </w:rPr>
        <w:t>Parallel discussion:</w:t>
      </w:r>
    </w:p>
    <w:p w14:paraId="21D469A3" w14:textId="77777777" w:rsidR="00956219" w:rsidRPr="005B25A1" w:rsidRDefault="00956219" w:rsidP="00956219">
      <w:pPr>
        <w:keepNext/>
        <w:keepLines/>
      </w:pPr>
      <w:r w:rsidRPr="005B25A1">
        <w:t>Merged.</w:t>
      </w:r>
    </w:p>
    <w:p w14:paraId="6CE55C18" w14:textId="77777777" w:rsidR="00956219" w:rsidRPr="00EB0339" w:rsidRDefault="00956219" w:rsidP="00956219">
      <w:r w:rsidRPr="005B25A1">
        <w:rPr>
          <w:b/>
          <w:bCs/>
        </w:rPr>
        <w:t>Status:</w:t>
      </w:r>
      <w:r>
        <w:t xml:space="preserve"> </w:t>
      </w:r>
      <w:r>
        <w:rPr>
          <w:color w:val="0000FF"/>
        </w:rPr>
        <w:t>Merged</w:t>
      </w:r>
      <w:r>
        <w:t>.</w:t>
      </w:r>
    </w:p>
    <w:p w14:paraId="360AEDCE" w14:textId="77777777" w:rsidR="00956219" w:rsidRPr="00EB0339" w:rsidRDefault="00956219" w:rsidP="00956219"/>
    <w:p w14:paraId="5C51DB6A" w14:textId="77777777" w:rsidR="00956219" w:rsidRDefault="00956219" w:rsidP="00956219">
      <w:pPr>
        <w:pStyle w:val="NormTop"/>
      </w:pPr>
      <w:r>
        <w:rPr>
          <w:color w:val="0000FF"/>
        </w:rPr>
        <w:t>S2-2509091</w:t>
      </w:r>
      <w:r w:rsidRPr="00D53282">
        <w:t xml:space="preserve"> </w:t>
      </w:r>
      <w:r>
        <w:t>(P-CR) 23.700-67: KI#3: Proposal for agreements and conclusion. (Source: Apple)</w:t>
      </w:r>
      <w:r>
        <w:br/>
      </w:r>
      <w:r w:rsidRPr="00D53282">
        <w:rPr>
          <w:b/>
        </w:rPr>
        <w:t>Document for:</w:t>
      </w:r>
      <w:r w:rsidRPr="00D53282">
        <w:t xml:space="preserve"> </w:t>
      </w:r>
      <w:r>
        <w:t>Approval</w:t>
      </w:r>
      <w:r>
        <w:br/>
      </w:r>
      <w:r w:rsidRPr="00D53282">
        <w:rPr>
          <w:b/>
        </w:rPr>
        <w:t>Abstract:</w:t>
      </w:r>
      <w:r w:rsidRPr="00D53282">
        <w:t xml:space="preserve"> </w:t>
      </w:r>
      <w:r>
        <w:br/>
        <w:t>This document proposes modifications to the interim agreements and conclusions for KI#3.</w:t>
      </w:r>
    </w:p>
    <w:p w14:paraId="4B5B5AB5"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S2-2509428</w:t>
      </w:r>
      <w:r>
        <w:t>.</w:t>
      </w:r>
    </w:p>
    <w:p w14:paraId="0AB3AC7F" w14:textId="77777777" w:rsidR="00956219" w:rsidRPr="005B25A1" w:rsidRDefault="00956219" w:rsidP="00956219">
      <w:pPr>
        <w:keepNext/>
        <w:keepLines/>
        <w:rPr>
          <w:b/>
          <w:bCs/>
        </w:rPr>
      </w:pPr>
      <w:r w:rsidRPr="005B25A1">
        <w:rPr>
          <w:b/>
          <w:bCs/>
        </w:rPr>
        <w:t>Convenor comment:</w:t>
      </w:r>
    </w:p>
    <w:p w14:paraId="29ED3657" w14:textId="77777777" w:rsidR="00956219" w:rsidRPr="005B25A1" w:rsidRDefault="00956219" w:rsidP="00956219">
      <w:pPr>
        <w:keepNext/>
        <w:keepLines/>
      </w:pPr>
      <w:r w:rsidRPr="005B25A1">
        <w:t>Merge into S2-2508642.</w:t>
      </w:r>
    </w:p>
    <w:p w14:paraId="0C4A75E9" w14:textId="77777777" w:rsidR="00956219" w:rsidRPr="005B25A1" w:rsidRDefault="00956219" w:rsidP="00956219">
      <w:pPr>
        <w:keepNext/>
        <w:keepLines/>
        <w:rPr>
          <w:b/>
          <w:bCs/>
        </w:rPr>
      </w:pPr>
      <w:r w:rsidRPr="005B25A1">
        <w:rPr>
          <w:b/>
          <w:bCs/>
        </w:rPr>
        <w:t>Parallel discussion:</w:t>
      </w:r>
    </w:p>
    <w:p w14:paraId="1F9A1801" w14:textId="77777777" w:rsidR="00956219" w:rsidRPr="005B25A1" w:rsidRDefault="00956219" w:rsidP="00956219">
      <w:pPr>
        <w:keepNext/>
        <w:keepLines/>
      </w:pPr>
      <w:r w:rsidRPr="005B25A1">
        <w:t>Merged.</w:t>
      </w:r>
    </w:p>
    <w:p w14:paraId="7597A637" w14:textId="77777777" w:rsidR="00956219" w:rsidRPr="00EB0339" w:rsidRDefault="00956219" w:rsidP="00956219">
      <w:r w:rsidRPr="005B25A1">
        <w:rPr>
          <w:b/>
          <w:bCs/>
        </w:rPr>
        <w:t>Status:</w:t>
      </w:r>
      <w:r>
        <w:t xml:space="preserve"> </w:t>
      </w:r>
      <w:r>
        <w:rPr>
          <w:color w:val="0000FF"/>
        </w:rPr>
        <w:t>Merged</w:t>
      </w:r>
      <w:r>
        <w:t>.</w:t>
      </w:r>
    </w:p>
    <w:p w14:paraId="55D0939A" w14:textId="77777777" w:rsidR="00956219" w:rsidRPr="00EB0339" w:rsidRDefault="00956219" w:rsidP="00956219"/>
    <w:p w14:paraId="31AECA8E" w14:textId="77777777" w:rsidR="00956219" w:rsidRDefault="00956219" w:rsidP="00956219">
      <w:pPr>
        <w:pStyle w:val="Heading3"/>
      </w:pPr>
      <w:r>
        <w:t>20.5.1</w:t>
      </w:r>
      <w:r>
        <w:tab/>
        <w:t>Study on Architecture support of Ambient power-enabled Internet of Things - Phase 2 (FS_AmbientIoT_Ph2_ARC)</w:t>
      </w:r>
    </w:p>
    <w:p w14:paraId="199D72CB" w14:textId="77777777" w:rsidR="00956219" w:rsidRDefault="00956219" w:rsidP="0095621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8499AFB" w14:textId="77777777" w:rsidR="00956219" w:rsidRDefault="00956219" w:rsidP="00956219">
      <w:pPr>
        <w:pStyle w:val="NormTop"/>
      </w:pPr>
      <w:r>
        <w:rPr>
          <w:color w:val="0000FF"/>
        </w:rPr>
        <w:t>S2-2508303</w:t>
      </w:r>
      <w:r w:rsidRPr="00D53282">
        <w:t xml:space="preserve"> </w:t>
      </w:r>
      <w:r>
        <w:t xml:space="preserve">(P-CR) 23.700-30: Conclusion update for KI#1: Authorization to UE as an </w:t>
      </w:r>
      <w:proofErr w:type="spellStart"/>
      <w:r>
        <w:t>AIoT</w:t>
      </w:r>
      <w:proofErr w:type="spellEnd"/>
      <w:r>
        <w:t xml:space="preserve"> Reader .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the conclusion for KI#1 on Authorization to UE as an </w:t>
      </w:r>
      <w:proofErr w:type="spellStart"/>
      <w:r>
        <w:t>AIoT</w:t>
      </w:r>
      <w:proofErr w:type="spellEnd"/>
      <w:r>
        <w:t xml:space="preserve"> Reader.</w:t>
      </w:r>
    </w:p>
    <w:p w14:paraId="4ACB62BA" w14:textId="77777777" w:rsidR="00956219" w:rsidRPr="005B25A1" w:rsidRDefault="00956219" w:rsidP="00956219">
      <w:pPr>
        <w:keepNext/>
        <w:keepLines/>
        <w:rPr>
          <w:b/>
          <w:bCs/>
        </w:rPr>
      </w:pPr>
      <w:r w:rsidRPr="005B25A1">
        <w:rPr>
          <w:b/>
          <w:bCs/>
        </w:rPr>
        <w:t>Convenor comment:</w:t>
      </w:r>
    </w:p>
    <w:p w14:paraId="779767B6" w14:textId="77777777" w:rsidR="00956219" w:rsidRPr="005B25A1" w:rsidRDefault="00956219" w:rsidP="00956219">
      <w:pPr>
        <w:keepNext/>
        <w:keepLines/>
      </w:pPr>
      <w:r w:rsidRPr="005B25A1">
        <w:t>Pen-holder of key issue 1 conclusion. Using drafting session to discuss all inputs for key issue 1 conclusion as well as the way forward.</w:t>
      </w:r>
    </w:p>
    <w:p w14:paraId="0672B1C6" w14:textId="77777777" w:rsidR="00956219" w:rsidRPr="005B25A1" w:rsidRDefault="00956219" w:rsidP="00956219">
      <w:pPr>
        <w:keepNext/>
        <w:keepLines/>
        <w:rPr>
          <w:b/>
          <w:bCs/>
        </w:rPr>
      </w:pPr>
      <w:r w:rsidRPr="005B25A1">
        <w:rPr>
          <w:b/>
          <w:bCs/>
        </w:rPr>
        <w:t>Plenary Discussion:</w:t>
      </w:r>
    </w:p>
    <w:p w14:paraId="791AA7C2" w14:textId="77777777" w:rsidR="00956219" w:rsidRPr="005B25A1" w:rsidRDefault="00956219" w:rsidP="00956219">
      <w:pPr>
        <w:keepNext/>
        <w:keepLines/>
      </w:pPr>
      <w:r>
        <w:rPr>
          <w:color w:val="0000FF"/>
        </w:rPr>
        <w:t>Not handled</w:t>
      </w:r>
      <w:r>
        <w:t>.</w:t>
      </w:r>
    </w:p>
    <w:p w14:paraId="0EA2AB7A" w14:textId="77777777" w:rsidR="00956219" w:rsidRPr="00EB0339" w:rsidRDefault="00956219" w:rsidP="00956219">
      <w:r w:rsidRPr="005B25A1">
        <w:rPr>
          <w:b/>
          <w:bCs/>
        </w:rPr>
        <w:t>Status:</w:t>
      </w:r>
      <w:r>
        <w:t xml:space="preserve"> </w:t>
      </w:r>
      <w:r>
        <w:rPr>
          <w:color w:val="0000FF"/>
        </w:rPr>
        <w:t>Not handled</w:t>
      </w:r>
      <w:r>
        <w:t>.</w:t>
      </w:r>
    </w:p>
    <w:p w14:paraId="11990D50" w14:textId="77777777" w:rsidR="00956219" w:rsidRPr="00EB0339" w:rsidRDefault="00956219" w:rsidP="00956219"/>
    <w:p w14:paraId="37A06D10" w14:textId="77777777" w:rsidR="00956219" w:rsidRDefault="00956219" w:rsidP="00956219"/>
    <w:p w14:paraId="2084BEBB" w14:textId="77777777" w:rsidR="00956219" w:rsidRDefault="00956219" w:rsidP="00956219"/>
    <w:p w14:paraId="1F95BD17"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Key issue 1 interim conclusions (30 mins of </w:t>
      </w:r>
      <w:proofErr w:type="spellStart"/>
      <w:r>
        <w:rPr>
          <w:color w:val="0000FF"/>
        </w:rPr>
        <w:t>AIoT</w:t>
      </w:r>
      <w:proofErr w:type="spellEnd"/>
      <w:r>
        <w:rPr>
          <w:color w:val="0000FF"/>
        </w:rPr>
        <w:t xml:space="preserve"> formal session)</w:t>
      </w:r>
    </w:p>
    <w:p w14:paraId="4E83D4D3" w14:textId="77777777" w:rsidR="00956219" w:rsidRDefault="00956219" w:rsidP="00956219">
      <w:pPr>
        <w:pStyle w:val="NormTop"/>
      </w:pPr>
      <w:r>
        <w:rPr>
          <w:color w:val="0000FF"/>
        </w:rPr>
        <w:t>S2-2508317</w:t>
      </w:r>
      <w:r w:rsidRPr="00D53282">
        <w:t xml:space="preserve"> </w:t>
      </w:r>
      <w:r>
        <w:t>(P-CR) 23.700-30: Interim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KI#1.</w:t>
      </w:r>
    </w:p>
    <w:p w14:paraId="328888B5" w14:textId="77777777" w:rsidR="00956219" w:rsidRPr="005B25A1" w:rsidRDefault="00956219" w:rsidP="00956219">
      <w:pPr>
        <w:keepNext/>
        <w:keepLines/>
        <w:rPr>
          <w:b/>
          <w:bCs/>
        </w:rPr>
      </w:pPr>
      <w:r w:rsidRPr="005B25A1">
        <w:rPr>
          <w:b/>
          <w:bCs/>
        </w:rPr>
        <w:t>Plenary Discussion:</w:t>
      </w:r>
    </w:p>
    <w:p w14:paraId="3AF14A5E" w14:textId="77777777" w:rsidR="00956219" w:rsidRPr="005B25A1" w:rsidRDefault="00956219" w:rsidP="00956219">
      <w:pPr>
        <w:keepNext/>
        <w:keepLines/>
      </w:pPr>
      <w:r>
        <w:rPr>
          <w:color w:val="0000FF"/>
        </w:rPr>
        <w:t>Not handled</w:t>
      </w:r>
      <w:r>
        <w:t>.</w:t>
      </w:r>
    </w:p>
    <w:p w14:paraId="55BEBDFB" w14:textId="77777777" w:rsidR="00956219" w:rsidRPr="00EB0339" w:rsidRDefault="00956219" w:rsidP="00956219">
      <w:r w:rsidRPr="005B25A1">
        <w:rPr>
          <w:b/>
          <w:bCs/>
        </w:rPr>
        <w:t>Status:</w:t>
      </w:r>
      <w:r>
        <w:t xml:space="preserve"> </w:t>
      </w:r>
      <w:r>
        <w:rPr>
          <w:color w:val="0000FF"/>
        </w:rPr>
        <w:t>Not handled</w:t>
      </w:r>
      <w:r>
        <w:t>.</w:t>
      </w:r>
    </w:p>
    <w:p w14:paraId="118B2B1D" w14:textId="77777777" w:rsidR="00956219" w:rsidRPr="00EB0339" w:rsidRDefault="00956219" w:rsidP="00956219"/>
    <w:p w14:paraId="2301C4B7" w14:textId="77777777" w:rsidR="00956219" w:rsidRDefault="00956219" w:rsidP="00956219">
      <w:pPr>
        <w:pStyle w:val="NormTop"/>
      </w:pPr>
      <w:r>
        <w:rPr>
          <w:color w:val="0000FF"/>
        </w:rPr>
        <w:t>S2-2508398</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15E45768" w14:textId="77777777" w:rsidR="00956219" w:rsidRPr="005B25A1" w:rsidRDefault="00956219" w:rsidP="00956219">
      <w:pPr>
        <w:keepNext/>
        <w:keepLines/>
        <w:rPr>
          <w:b/>
          <w:bCs/>
        </w:rPr>
      </w:pPr>
      <w:r w:rsidRPr="005B25A1">
        <w:rPr>
          <w:b/>
          <w:bCs/>
        </w:rPr>
        <w:t>Plenary Discussion:</w:t>
      </w:r>
    </w:p>
    <w:p w14:paraId="73F9E9B9" w14:textId="77777777" w:rsidR="00956219" w:rsidRPr="005B25A1" w:rsidRDefault="00956219" w:rsidP="00956219">
      <w:pPr>
        <w:keepNext/>
        <w:keepLines/>
      </w:pPr>
      <w:r>
        <w:rPr>
          <w:color w:val="0000FF"/>
        </w:rPr>
        <w:t>Not handled</w:t>
      </w:r>
      <w:r>
        <w:t>.</w:t>
      </w:r>
    </w:p>
    <w:p w14:paraId="55886035" w14:textId="77777777" w:rsidR="00956219" w:rsidRPr="00EB0339" w:rsidRDefault="00956219" w:rsidP="00956219">
      <w:r w:rsidRPr="005B25A1">
        <w:rPr>
          <w:b/>
          <w:bCs/>
        </w:rPr>
        <w:t>Status:</w:t>
      </w:r>
      <w:r>
        <w:t xml:space="preserve"> </w:t>
      </w:r>
      <w:r>
        <w:rPr>
          <w:color w:val="0000FF"/>
        </w:rPr>
        <w:t>Not handled</w:t>
      </w:r>
      <w:r>
        <w:t>.</w:t>
      </w:r>
    </w:p>
    <w:p w14:paraId="6BDFB0C9" w14:textId="77777777" w:rsidR="00956219" w:rsidRPr="00EB0339" w:rsidRDefault="00956219" w:rsidP="00956219"/>
    <w:p w14:paraId="7F8DFF8F" w14:textId="77777777" w:rsidR="00956219" w:rsidRDefault="00956219" w:rsidP="00956219">
      <w:pPr>
        <w:pStyle w:val="NormTop"/>
      </w:pPr>
      <w:r>
        <w:rPr>
          <w:color w:val="0000FF"/>
        </w:rPr>
        <w:t>S2-2508437</w:t>
      </w:r>
      <w:r w:rsidRPr="00D53282">
        <w:t xml:space="preserve"> </w:t>
      </w:r>
      <w:r>
        <w:t>(P-CR) 23.700-30: Interim Agreement for Service Operation Aggregation. (Source: ZTE)</w:t>
      </w:r>
      <w:r>
        <w:br/>
      </w:r>
      <w:r w:rsidRPr="00D53282">
        <w:rPr>
          <w:b/>
        </w:rPr>
        <w:t>Document for:</w:t>
      </w:r>
      <w:r w:rsidRPr="00D53282">
        <w:t xml:space="preserve"> </w:t>
      </w:r>
      <w:r>
        <w:t>Approval</w:t>
      </w:r>
      <w:r>
        <w:br/>
      </w:r>
      <w:r w:rsidRPr="00D53282">
        <w:rPr>
          <w:b/>
        </w:rPr>
        <w:t>Abstract:</w:t>
      </w:r>
      <w:r w:rsidRPr="00D53282">
        <w:t xml:space="preserve"> </w:t>
      </w:r>
      <w:r>
        <w:br/>
        <w:t>The paper adds Interim agreement for service operation aggregation for hybrid deployment of Topology 1 and 2 in TR 23.700-30.</w:t>
      </w:r>
    </w:p>
    <w:p w14:paraId="05920A90" w14:textId="77777777" w:rsidR="00956219" w:rsidRPr="005B25A1" w:rsidRDefault="00956219" w:rsidP="00956219">
      <w:pPr>
        <w:keepNext/>
        <w:keepLines/>
        <w:rPr>
          <w:b/>
          <w:bCs/>
        </w:rPr>
      </w:pPr>
      <w:r w:rsidRPr="005B25A1">
        <w:rPr>
          <w:b/>
          <w:bCs/>
        </w:rPr>
        <w:t>Plenary Discussion:</w:t>
      </w:r>
    </w:p>
    <w:p w14:paraId="4EABE24B" w14:textId="77777777" w:rsidR="00956219" w:rsidRPr="005B25A1" w:rsidRDefault="00956219" w:rsidP="00956219">
      <w:pPr>
        <w:keepNext/>
        <w:keepLines/>
      </w:pPr>
      <w:r>
        <w:rPr>
          <w:color w:val="0000FF"/>
        </w:rPr>
        <w:t>Not handled</w:t>
      </w:r>
      <w:r>
        <w:t>.</w:t>
      </w:r>
    </w:p>
    <w:p w14:paraId="331548FD" w14:textId="77777777" w:rsidR="00956219" w:rsidRPr="00EB0339" w:rsidRDefault="00956219" w:rsidP="00956219">
      <w:r w:rsidRPr="005B25A1">
        <w:rPr>
          <w:b/>
          <w:bCs/>
        </w:rPr>
        <w:t>Status:</w:t>
      </w:r>
      <w:r>
        <w:t xml:space="preserve"> </w:t>
      </w:r>
      <w:r>
        <w:rPr>
          <w:color w:val="0000FF"/>
        </w:rPr>
        <w:t>Not handled</w:t>
      </w:r>
      <w:r>
        <w:t>.</w:t>
      </w:r>
    </w:p>
    <w:p w14:paraId="529DE169" w14:textId="77777777" w:rsidR="00956219" w:rsidRPr="00EB0339" w:rsidRDefault="00956219" w:rsidP="00956219"/>
    <w:p w14:paraId="0DDD4846" w14:textId="77777777" w:rsidR="00956219" w:rsidRDefault="00956219" w:rsidP="00956219">
      <w:pPr>
        <w:pStyle w:val="NormTop"/>
      </w:pPr>
      <w:r>
        <w:rPr>
          <w:color w:val="0000FF"/>
        </w:rPr>
        <w:t>S2-2508487</w:t>
      </w:r>
      <w:r w:rsidRPr="00D53282">
        <w:t xml:space="preserve"> </w:t>
      </w:r>
      <w:r>
        <w:t>(P-CR) 23.700-30: Interim Agreement for KI#1.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7D2A51B5" w14:textId="77777777" w:rsidR="00956219" w:rsidRPr="005B25A1" w:rsidRDefault="00956219" w:rsidP="00956219">
      <w:pPr>
        <w:keepNext/>
        <w:keepLines/>
        <w:rPr>
          <w:b/>
          <w:bCs/>
        </w:rPr>
      </w:pPr>
      <w:r w:rsidRPr="005B25A1">
        <w:rPr>
          <w:b/>
          <w:bCs/>
        </w:rPr>
        <w:t>Parallel discussion:</w:t>
      </w:r>
    </w:p>
    <w:p w14:paraId="5B8D9A5E" w14:textId="77777777" w:rsidR="00956219" w:rsidRPr="005B25A1" w:rsidRDefault="00956219" w:rsidP="00956219">
      <w:pPr>
        <w:keepNext/>
        <w:keepLines/>
      </w:pPr>
      <w:r w:rsidRPr="005B25A1">
        <w:t>Revised in parallel session to</w:t>
      </w:r>
      <w:r>
        <w:rPr>
          <w:color w:val="0000FF"/>
        </w:rPr>
        <w:t xml:space="preserve"> S2-2509403</w:t>
      </w:r>
      <w:r>
        <w:t>.</w:t>
      </w:r>
    </w:p>
    <w:p w14:paraId="6267EDAD" w14:textId="77777777" w:rsidR="00956219" w:rsidRPr="005B25A1" w:rsidRDefault="00956219" w:rsidP="00956219">
      <w:pPr>
        <w:keepNext/>
        <w:keepLines/>
      </w:pPr>
      <w:r w:rsidRPr="005B25A1">
        <w:t>Revised in parallel session to</w:t>
      </w:r>
      <w:r>
        <w:rPr>
          <w:color w:val="0000FF"/>
        </w:rPr>
        <w:t xml:space="preserve"> S2-2509443</w:t>
      </w:r>
      <w:r>
        <w:t>.</w:t>
      </w:r>
    </w:p>
    <w:p w14:paraId="4815E468" w14:textId="77777777" w:rsidR="00956219" w:rsidRPr="005B25A1" w:rsidRDefault="00956219" w:rsidP="00956219">
      <w:pPr>
        <w:keepNext/>
        <w:keepLines/>
      </w:pPr>
      <w:r w:rsidRPr="005B25A1">
        <w:t>Revised in parallel session to</w:t>
      </w:r>
      <w:r>
        <w:rPr>
          <w:color w:val="0000FF"/>
        </w:rPr>
        <w:t xml:space="preserve"> S2-2509656</w:t>
      </w:r>
      <w:r>
        <w:t>.</w:t>
      </w:r>
    </w:p>
    <w:p w14:paraId="0AE84C77" w14:textId="77777777" w:rsidR="00956219" w:rsidRDefault="00956219" w:rsidP="00956219">
      <w:pPr>
        <w:keepNext/>
        <w:keepLines/>
        <w:rPr>
          <w:b/>
          <w:bCs/>
        </w:rPr>
      </w:pPr>
      <w:r>
        <w:rPr>
          <w:b/>
          <w:bCs/>
        </w:rPr>
        <w:t>Plenary Discussion:</w:t>
      </w:r>
    </w:p>
    <w:p w14:paraId="0CCA2D2D" w14:textId="77777777" w:rsidR="00956219" w:rsidRDefault="00956219" w:rsidP="00956219">
      <w:pPr>
        <w:keepNext/>
        <w:keepLines/>
      </w:pPr>
      <w:r>
        <w:t xml:space="preserve">Some changes were made and this was revised to </w:t>
      </w:r>
      <w:r w:rsidRPr="00CE3EC0">
        <w:rPr>
          <w:color w:val="0000FF"/>
        </w:rPr>
        <w:t>S2-2</w:t>
      </w:r>
      <w:r>
        <w:rPr>
          <w:color w:val="0000FF"/>
        </w:rPr>
        <w:t>509829</w:t>
      </w:r>
      <w:r>
        <w:t>.</w:t>
      </w:r>
      <w:r w:rsidRPr="00375008">
        <w:t xml:space="preserve"> </w:t>
      </w:r>
    </w:p>
    <w:p w14:paraId="4333D6D0" w14:textId="77777777" w:rsidR="00956219" w:rsidRPr="00192FDB" w:rsidRDefault="00956219" w:rsidP="00956219">
      <w:pPr>
        <w:keepNext/>
        <w:keepLines/>
      </w:pPr>
      <w:r>
        <w:t xml:space="preserve">This was </w:t>
      </w:r>
      <w:r w:rsidRPr="00C3284B">
        <w:rPr>
          <w:color w:val="FF0000"/>
          <w:lang w:eastAsia="en-US"/>
        </w:rPr>
        <w:t>approved</w:t>
      </w:r>
      <w:r>
        <w:t>.</w:t>
      </w:r>
    </w:p>
    <w:p w14:paraId="36C4BDA2" w14:textId="77777777" w:rsidR="00956219" w:rsidRDefault="00956219" w:rsidP="00956219">
      <w:r>
        <w:rPr>
          <w:b/>
          <w:bCs/>
        </w:rPr>
        <w:t>Status:</w:t>
      </w:r>
      <w:r>
        <w:t xml:space="preserve"> </w:t>
      </w:r>
      <w:r w:rsidRPr="00C3284B">
        <w:rPr>
          <w:color w:val="FF0000"/>
          <w:lang w:eastAsia="en-US"/>
        </w:rPr>
        <w:t>Approved</w:t>
      </w:r>
      <w:r>
        <w:t>.</w:t>
      </w:r>
    </w:p>
    <w:p w14:paraId="34ABC20D" w14:textId="77777777" w:rsidR="00956219" w:rsidRPr="00EB0339" w:rsidRDefault="00956219" w:rsidP="00956219"/>
    <w:p w14:paraId="3C402A2A" w14:textId="77777777" w:rsidR="00956219" w:rsidRDefault="00956219" w:rsidP="00956219">
      <w:pPr>
        <w:pStyle w:val="NormTop"/>
      </w:pPr>
      <w:r>
        <w:rPr>
          <w:color w:val="0000FF"/>
        </w:rPr>
        <w:t>S2-2509444</w:t>
      </w:r>
      <w:r w:rsidRPr="00D53282">
        <w:t xml:space="preserve"> </w:t>
      </w:r>
      <w:r>
        <w:t xml:space="preserve">(LS OUT) [DRAFT] LS on UE reader capabilities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w:r>
    </w:p>
    <w:p w14:paraId="049E6501" w14:textId="77777777" w:rsidR="00956219" w:rsidRPr="00B81031" w:rsidRDefault="00956219" w:rsidP="00956219">
      <w:pPr>
        <w:keepNext/>
        <w:keepLines/>
        <w:rPr>
          <w:i/>
        </w:rPr>
      </w:pPr>
      <w:r w:rsidRPr="00B81031">
        <w:rPr>
          <w:b/>
          <w:bCs/>
          <w:i/>
        </w:rPr>
        <w:t>Comment:</w:t>
      </w:r>
      <w:r>
        <w:rPr>
          <w:i/>
        </w:rPr>
        <w:t xml:space="preserve"> Created in parallel session.</w:t>
      </w:r>
    </w:p>
    <w:p w14:paraId="4B957F60" w14:textId="77777777" w:rsidR="00956219" w:rsidRPr="005B25A1" w:rsidRDefault="00956219" w:rsidP="00956219">
      <w:pPr>
        <w:keepNext/>
        <w:keepLines/>
        <w:rPr>
          <w:b/>
          <w:bCs/>
        </w:rPr>
      </w:pPr>
      <w:r w:rsidRPr="005B25A1">
        <w:rPr>
          <w:b/>
          <w:bCs/>
        </w:rPr>
        <w:t>Parallel discussion:</w:t>
      </w:r>
    </w:p>
    <w:p w14:paraId="41445F90" w14:textId="77777777" w:rsidR="00956219" w:rsidRPr="005B25A1" w:rsidRDefault="00956219" w:rsidP="00956219">
      <w:pPr>
        <w:keepNext/>
        <w:keepLines/>
      </w:pPr>
      <w:r w:rsidRPr="005B25A1">
        <w:t>Revised in parallel session to</w:t>
      </w:r>
      <w:r>
        <w:rPr>
          <w:color w:val="0000FF"/>
        </w:rPr>
        <w:t xml:space="preserve"> S2-2509460</w:t>
      </w:r>
      <w:r>
        <w:t>.</w:t>
      </w:r>
    </w:p>
    <w:p w14:paraId="77130168" w14:textId="77777777" w:rsidR="00956219" w:rsidRPr="005B25A1" w:rsidRDefault="00956219" w:rsidP="00956219">
      <w:pPr>
        <w:keepNext/>
        <w:keepLines/>
      </w:pPr>
      <w:r w:rsidRPr="005B25A1">
        <w:t>Revised in parallel session to</w:t>
      </w:r>
      <w:r>
        <w:rPr>
          <w:color w:val="0000FF"/>
        </w:rPr>
        <w:t xml:space="preserve"> S2-2509657</w:t>
      </w:r>
      <w:r>
        <w:t>.</w:t>
      </w:r>
    </w:p>
    <w:p w14:paraId="2F29FAC7" w14:textId="77777777" w:rsidR="00956219" w:rsidRDefault="00956219" w:rsidP="00956219">
      <w:pPr>
        <w:keepNext/>
        <w:keepLines/>
        <w:rPr>
          <w:b/>
          <w:bCs/>
        </w:rPr>
      </w:pPr>
      <w:r>
        <w:rPr>
          <w:b/>
          <w:bCs/>
        </w:rPr>
        <w:t>Plenary Discussion:</w:t>
      </w:r>
    </w:p>
    <w:p w14:paraId="788671D7" w14:textId="18E4DFC8" w:rsidR="00956219" w:rsidRPr="00956219" w:rsidRDefault="00956219" w:rsidP="00956219">
      <w:pPr>
        <w:keepNext/>
        <w:keepLines/>
      </w:pPr>
      <w:r>
        <w:t xml:space="preserve">There were issues raised and this was </w:t>
      </w:r>
      <w:r w:rsidRPr="00956219">
        <w:rPr>
          <w:color w:val="3333FF"/>
        </w:rPr>
        <w:t>postponed</w:t>
      </w:r>
      <w:r>
        <w:t>.</w:t>
      </w:r>
    </w:p>
    <w:p w14:paraId="58CA453B" w14:textId="278DAB6B" w:rsidR="00956219" w:rsidRDefault="00956219" w:rsidP="00956219">
      <w:r>
        <w:rPr>
          <w:b/>
          <w:bCs/>
        </w:rPr>
        <w:t>Status:</w:t>
      </w:r>
      <w:r>
        <w:t xml:space="preserve"> </w:t>
      </w:r>
      <w:r w:rsidRPr="00956219">
        <w:rPr>
          <w:color w:val="3333FF"/>
        </w:rPr>
        <w:t>Postponed</w:t>
      </w:r>
      <w:r>
        <w:t>.</w:t>
      </w:r>
    </w:p>
    <w:p w14:paraId="62CED9A6" w14:textId="77777777" w:rsidR="00956219" w:rsidRPr="00EB0339" w:rsidRDefault="00956219" w:rsidP="00956219"/>
    <w:p w14:paraId="3480A0C1" w14:textId="77777777" w:rsidR="00956219" w:rsidRDefault="00956219" w:rsidP="00956219">
      <w:pPr>
        <w:pStyle w:val="NormTop"/>
      </w:pPr>
      <w:r>
        <w:rPr>
          <w:color w:val="0000FF"/>
        </w:rPr>
        <w:t>S2-2508660</w:t>
      </w:r>
      <w:r w:rsidRPr="00D53282">
        <w:t xml:space="preserve"> </w:t>
      </w:r>
      <w:r>
        <w:t>(P-CR) 23.700-30: Interim Agreements for KI#1.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45A3D1B9"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38B1763B" w14:textId="77777777" w:rsidR="00956219" w:rsidRPr="005B25A1" w:rsidRDefault="00956219" w:rsidP="00956219">
      <w:pPr>
        <w:keepNext/>
        <w:keepLines/>
        <w:rPr>
          <w:b/>
          <w:bCs/>
        </w:rPr>
      </w:pPr>
      <w:r w:rsidRPr="005B25A1">
        <w:rPr>
          <w:b/>
          <w:bCs/>
        </w:rPr>
        <w:t>Parallel discussion:</w:t>
      </w:r>
    </w:p>
    <w:p w14:paraId="0B118EFA" w14:textId="77777777" w:rsidR="00956219" w:rsidRPr="005B25A1" w:rsidRDefault="00956219" w:rsidP="00956219">
      <w:pPr>
        <w:keepNext/>
        <w:keepLines/>
      </w:pPr>
      <w:r w:rsidRPr="005B25A1">
        <w:t>Merged.</w:t>
      </w:r>
    </w:p>
    <w:p w14:paraId="3BA6C29F" w14:textId="77777777" w:rsidR="00956219" w:rsidRPr="00EB0339" w:rsidRDefault="00956219" w:rsidP="00956219">
      <w:r w:rsidRPr="005B25A1">
        <w:rPr>
          <w:b/>
          <w:bCs/>
        </w:rPr>
        <w:t>Status:</w:t>
      </w:r>
      <w:r>
        <w:t xml:space="preserve"> </w:t>
      </w:r>
      <w:r>
        <w:rPr>
          <w:color w:val="0000FF"/>
        </w:rPr>
        <w:t>Merged</w:t>
      </w:r>
      <w:r>
        <w:t>.</w:t>
      </w:r>
    </w:p>
    <w:p w14:paraId="07851147" w14:textId="77777777" w:rsidR="00956219" w:rsidRPr="00EB0339" w:rsidRDefault="00956219" w:rsidP="00956219"/>
    <w:p w14:paraId="16F47729" w14:textId="77777777" w:rsidR="00956219" w:rsidRDefault="00956219" w:rsidP="00956219">
      <w:pPr>
        <w:pStyle w:val="NormTop"/>
      </w:pPr>
      <w:r>
        <w:rPr>
          <w:color w:val="0000FF"/>
        </w:rPr>
        <w:t>S2-2508700</w:t>
      </w:r>
      <w:r w:rsidRPr="00D53282">
        <w:t xml:space="preserve"> </w:t>
      </w:r>
      <w:r>
        <w:t>(P-CR) 23.700-30: KI#1 Interim Agreements on UE reader authorization and revocation.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especially on UE reader authorization and revocation.</w:t>
      </w:r>
    </w:p>
    <w:p w14:paraId="3B8C135F"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07CFF530" w14:textId="77777777" w:rsidR="00956219" w:rsidRPr="005B25A1" w:rsidRDefault="00956219" w:rsidP="00956219">
      <w:pPr>
        <w:keepNext/>
        <w:keepLines/>
        <w:rPr>
          <w:b/>
          <w:bCs/>
        </w:rPr>
      </w:pPr>
      <w:r w:rsidRPr="005B25A1">
        <w:rPr>
          <w:b/>
          <w:bCs/>
        </w:rPr>
        <w:t>Parallel discussion:</w:t>
      </w:r>
    </w:p>
    <w:p w14:paraId="4FFDE577" w14:textId="77777777" w:rsidR="00956219" w:rsidRPr="005B25A1" w:rsidRDefault="00956219" w:rsidP="00956219">
      <w:pPr>
        <w:keepNext/>
        <w:keepLines/>
      </w:pPr>
      <w:r w:rsidRPr="005B25A1">
        <w:t>Merged.</w:t>
      </w:r>
    </w:p>
    <w:p w14:paraId="5A58D474" w14:textId="77777777" w:rsidR="00956219" w:rsidRPr="00EB0339" w:rsidRDefault="00956219" w:rsidP="00956219">
      <w:r w:rsidRPr="005B25A1">
        <w:rPr>
          <w:b/>
          <w:bCs/>
        </w:rPr>
        <w:t>Status:</w:t>
      </w:r>
      <w:r>
        <w:t xml:space="preserve"> </w:t>
      </w:r>
      <w:r>
        <w:rPr>
          <w:color w:val="0000FF"/>
        </w:rPr>
        <w:t>Merged</w:t>
      </w:r>
      <w:r>
        <w:t>.</w:t>
      </w:r>
    </w:p>
    <w:p w14:paraId="1CDB5842" w14:textId="77777777" w:rsidR="00956219" w:rsidRPr="00EB0339" w:rsidRDefault="00956219" w:rsidP="00956219"/>
    <w:p w14:paraId="25D5A7F5" w14:textId="77777777" w:rsidR="00956219" w:rsidRDefault="00956219" w:rsidP="00956219">
      <w:pPr>
        <w:pStyle w:val="NormTop"/>
      </w:pPr>
      <w:r>
        <w:rPr>
          <w:color w:val="0000FF"/>
        </w:rPr>
        <w:t>S2-2508701</w:t>
      </w:r>
      <w:r w:rsidRPr="00D53282">
        <w:t xml:space="preserve"> </w:t>
      </w:r>
      <w:r>
        <w:t>(P-CR) 23.700-30: KI#1 Interim Agreements on UE reader selection (AF requesting UE case).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UE reader selection, especially on the AF requesting specific UE reader case.</w:t>
      </w:r>
    </w:p>
    <w:p w14:paraId="10991C87"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5CE81533" w14:textId="77777777" w:rsidR="00956219" w:rsidRPr="005B25A1" w:rsidRDefault="00956219" w:rsidP="00956219">
      <w:pPr>
        <w:keepNext/>
        <w:keepLines/>
        <w:rPr>
          <w:b/>
          <w:bCs/>
        </w:rPr>
      </w:pPr>
      <w:r w:rsidRPr="005B25A1">
        <w:rPr>
          <w:b/>
          <w:bCs/>
        </w:rPr>
        <w:t>Parallel discussion:</w:t>
      </w:r>
    </w:p>
    <w:p w14:paraId="4E821B2B" w14:textId="77777777" w:rsidR="00956219" w:rsidRPr="005B25A1" w:rsidRDefault="00956219" w:rsidP="00956219">
      <w:pPr>
        <w:keepNext/>
        <w:keepLines/>
      </w:pPr>
      <w:r w:rsidRPr="005B25A1">
        <w:t>Merged.</w:t>
      </w:r>
    </w:p>
    <w:p w14:paraId="7059320F" w14:textId="77777777" w:rsidR="00956219" w:rsidRPr="00EB0339" w:rsidRDefault="00956219" w:rsidP="00956219">
      <w:r w:rsidRPr="005B25A1">
        <w:rPr>
          <w:b/>
          <w:bCs/>
        </w:rPr>
        <w:t>Status:</w:t>
      </w:r>
      <w:r>
        <w:t xml:space="preserve"> </w:t>
      </w:r>
      <w:r>
        <w:rPr>
          <w:color w:val="0000FF"/>
        </w:rPr>
        <w:t>Merged</w:t>
      </w:r>
      <w:r>
        <w:t>.</w:t>
      </w:r>
    </w:p>
    <w:p w14:paraId="28E269CE" w14:textId="77777777" w:rsidR="00956219" w:rsidRPr="00EB0339" w:rsidRDefault="00956219" w:rsidP="00956219"/>
    <w:p w14:paraId="1101BD29" w14:textId="77777777" w:rsidR="00956219" w:rsidRDefault="00956219" w:rsidP="00956219">
      <w:pPr>
        <w:pStyle w:val="NormTop"/>
      </w:pPr>
      <w:r>
        <w:rPr>
          <w:color w:val="0000FF"/>
        </w:rPr>
        <w:t>S2-2508714</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0AC27FA7"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62A7CE28" w14:textId="77777777" w:rsidR="00956219" w:rsidRPr="005B25A1" w:rsidRDefault="00956219" w:rsidP="00956219">
      <w:pPr>
        <w:keepNext/>
        <w:keepLines/>
        <w:rPr>
          <w:b/>
          <w:bCs/>
        </w:rPr>
      </w:pPr>
      <w:r w:rsidRPr="005B25A1">
        <w:rPr>
          <w:b/>
          <w:bCs/>
        </w:rPr>
        <w:t>Parallel discussion:</w:t>
      </w:r>
    </w:p>
    <w:p w14:paraId="5A9CBFFA" w14:textId="77777777" w:rsidR="00956219" w:rsidRPr="005B25A1" w:rsidRDefault="00956219" w:rsidP="00956219">
      <w:pPr>
        <w:keepNext/>
        <w:keepLines/>
      </w:pPr>
      <w:r w:rsidRPr="005B25A1">
        <w:t>Merged.</w:t>
      </w:r>
    </w:p>
    <w:p w14:paraId="4A7DC5CB" w14:textId="77777777" w:rsidR="00956219" w:rsidRPr="00EB0339" w:rsidRDefault="00956219" w:rsidP="00956219">
      <w:r w:rsidRPr="005B25A1">
        <w:rPr>
          <w:b/>
          <w:bCs/>
        </w:rPr>
        <w:t>Status:</w:t>
      </w:r>
      <w:r>
        <w:t xml:space="preserve"> </w:t>
      </w:r>
      <w:r>
        <w:rPr>
          <w:color w:val="0000FF"/>
        </w:rPr>
        <w:t>Merged</w:t>
      </w:r>
      <w:r>
        <w:t>.</w:t>
      </w:r>
    </w:p>
    <w:p w14:paraId="5619CCC5" w14:textId="77777777" w:rsidR="00956219" w:rsidRPr="00EB0339" w:rsidRDefault="00956219" w:rsidP="00956219"/>
    <w:p w14:paraId="36D17B1B" w14:textId="77777777" w:rsidR="00956219" w:rsidRDefault="00956219" w:rsidP="00956219">
      <w:pPr>
        <w:pStyle w:val="NormTop"/>
      </w:pPr>
      <w:r>
        <w:rPr>
          <w:color w:val="0000FF"/>
        </w:rPr>
        <w:t>S2-2508720</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1D6C96F9"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69E891F7" w14:textId="77777777" w:rsidR="00956219" w:rsidRPr="005B25A1" w:rsidRDefault="00956219" w:rsidP="00956219">
      <w:pPr>
        <w:keepNext/>
        <w:keepLines/>
        <w:rPr>
          <w:b/>
          <w:bCs/>
        </w:rPr>
      </w:pPr>
      <w:r w:rsidRPr="005B25A1">
        <w:rPr>
          <w:b/>
          <w:bCs/>
        </w:rPr>
        <w:t>Parallel discussion:</w:t>
      </w:r>
    </w:p>
    <w:p w14:paraId="1A34A3D3" w14:textId="77777777" w:rsidR="00956219" w:rsidRPr="005B25A1" w:rsidRDefault="00956219" w:rsidP="00956219">
      <w:pPr>
        <w:keepNext/>
        <w:keepLines/>
      </w:pPr>
      <w:r w:rsidRPr="005B25A1">
        <w:t>Merged.</w:t>
      </w:r>
    </w:p>
    <w:p w14:paraId="707D8920" w14:textId="77777777" w:rsidR="00956219" w:rsidRPr="00EB0339" w:rsidRDefault="00956219" w:rsidP="00956219">
      <w:r w:rsidRPr="005B25A1">
        <w:rPr>
          <w:b/>
          <w:bCs/>
        </w:rPr>
        <w:t>Status:</w:t>
      </w:r>
      <w:r>
        <w:t xml:space="preserve"> </w:t>
      </w:r>
      <w:r>
        <w:rPr>
          <w:color w:val="0000FF"/>
        </w:rPr>
        <w:t>Merged</w:t>
      </w:r>
      <w:r>
        <w:t>.</w:t>
      </w:r>
    </w:p>
    <w:p w14:paraId="1B0288AA" w14:textId="77777777" w:rsidR="00956219" w:rsidRPr="00EB0339" w:rsidRDefault="00956219" w:rsidP="00956219"/>
    <w:p w14:paraId="4B4194EF" w14:textId="77777777" w:rsidR="00956219" w:rsidRDefault="00956219" w:rsidP="00956219">
      <w:pPr>
        <w:pStyle w:val="NormTop"/>
      </w:pPr>
      <w:r>
        <w:rPr>
          <w:color w:val="0000FF"/>
        </w:rPr>
        <w:t>S2-2508747</w:t>
      </w:r>
      <w:r w:rsidRPr="00D53282">
        <w:t xml:space="preserve"> </w:t>
      </w:r>
      <w:r>
        <w:t>(P-CR) 23.700-30: [KI#1, New Solution] UE Reader Selection.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for UE Reader selection.</w:t>
      </w:r>
    </w:p>
    <w:p w14:paraId="2DFB70FD"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222A5D6C" w14:textId="77777777" w:rsidR="00956219" w:rsidRPr="005B25A1" w:rsidRDefault="00956219" w:rsidP="00956219">
      <w:pPr>
        <w:keepNext/>
        <w:keepLines/>
        <w:rPr>
          <w:b/>
          <w:bCs/>
        </w:rPr>
      </w:pPr>
      <w:r w:rsidRPr="005B25A1">
        <w:rPr>
          <w:b/>
          <w:bCs/>
        </w:rPr>
        <w:t>Parallel discussion:</w:t>
      </w:r>
    </w:p>
    <w:p w14:paraId="4E4EC4F6" w14:textId="77777777" w:rsidR="00956219" w:rsidRPr="005B25A1" w:rsidRDefault="00956219" w:rsidP="00956219">
      <w:pPr>
        <w:keepNext/>
        <w:keepLines/>
      </w:pPr>
      <w:r w:rsidRPr="005B25A1">
        <w:t>Merged.</w:t>
      </w:r>
    </w:p>
    <w:p w14:paraId="3EE6EB35" w14:textId="77777777" w:rsidR="00956219" w:rsidRPr="00EB0339" w:rsidRDefault="00956219" w:rsidP="00956219">
      <w:r w:rsidRPr="005B25A1">
        <w:rPr>
          <w:b/>
          <w:bCs/>
        </w:rPr>
        <w:t>Status:</w:t>
      </w:r>
      <w:r>
        <w:t xml:space="preserve"> </w:t>
      </w:r>
      <w:r>
        <w:rPr>
          <w:color w:val="0000FF"/>
        </w:rPr>
        <w:t>Merged</w:t>
      </w:r>
      <w:r>
        <w:t>.</w:t>
      </w:r>
    </w:p>
    <w:p w14:paraId="3BDA21ED" w14:textId="77777777" w:rsidR="00956219" w:rsidRPr="00EB0339" w:rsidRDefault="00956219" w:rsidP="00956219"/>
    <w:p w14:paraId="3A545A7D" w14:textId="77777777" w:rsidR="00956219" w:rsidRDefault="00956219" w:rsidP="00956219">
      <w:pPr>
        <w:pStyle w:val="NormTop"/>
      </w:pPr>
      <w:r>
        <w:rPr>
          <w:color w:val="0000FF"/>
        </w:rPr>
        <w:t>S2-2508878</w:t>
      </w:r>
      <w:r w:rsidRPr="00D53282">
        <w:t xml:space="preserve"> </w:t>
      </w:r>
      <w:r>
        <w:t>(P-CR) 23.700-30: Interim Agreement for KI#1: UE reader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51203BA2"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5C9CA7F7" w14:textId="77777777" w:rsidR="00956219" w:rsidRPr="005B25A1" w:rsidRDefault="00956219" w:rsidP="00956219">
      <w:pPr>
        <w:keepNext/>
        <w:keepLines/>
        <w:rPr>
          <w:b/>
          <w:bCs/>
        </w:rPr>
      </w:pPr>
      <w:r w:rsidRPr="005B25A1">
        <w:rPr>
          <w:b/>
          <w:bCs/>
        </w:rPr>
        <w:t>Parallel discussion:</w:t>
      </w:r>
    </w:p>
    <w:p w14:paraId="00E4A113" w14:textId="77777777" w:rsidR="00956219" w:rsidRPr="005B25A1" w:rsidRDefault="00956219" w:rsidP="00956219">
      <w:pPr>
        <w:keepNext/>
        <w:keepLines/>
      </w:pPr>
      <w:r w:rsidRPr="005B25A1">
        <w:t>Merged.</w:t>
      </w:r>
    </w:p>
    <w:p w14:paraId="5E04106B" w14:textId="77777777" w:rsidR="00956219" w:rsidRPr="00EB0339" w:rsidRDefault="00956219" w:rsidP="00956219">
      <w:r w:rsidRPr="005B25A1">
        <w:rPr>
          <w:b/>
          <w:bCs/>
        </w:rPr>
        <w:t>Status:</w:t>
      </w:r>
      <w:r>
        <w:t xml:space="preserve"> </w:t>
      </w:r>
      <w:r>
        <w:rPr>
          <w:color w:val="0000FF"/>
        </w:rPr>
        <w:t>Merged</w:t>
      </w:r>
      <w:r>
        <w:t>.</w:t>
      </w:r>
    </w:p>
    <w:p w14:paraId="5CF6D3C1" w14:textId="77777777" w:rsidR="00956219" w:rsidRPr="00EB0339" w:rsidRDefault="00956219" w:rsidP="00956219"/>
    <w:p w14:paraId="04267439" w14:textId="77777777" w:rsidR="00956219" w:rsidRDefault="00956219" w:rsidP="00956219">
      <w:pPr>
        <w:pStyle w:val="NormTop"/>
      </w:pPr>
      <w:r>
        <w:rPr>
          <w:color w:val="0000FF"/>
        </w:rPr>
        <w:t>S2-2508879</w:t>
      </w:r>
      <w:r w:rsidRPr="00D53282">
        <w:t xml:space="preserve"> </w:t>
      </w:r>
      <w:r>
        <w:t>(P-CR) 23.700-30: Interim Agreement for KI#1: AIOTF Discovery and Selection.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524571C4"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4D2A5BD9" w14:textId="77777777" w:rsidR="00956219" w:rsidRPr="005B25A1" w:rsidRDefault="00956219" w:rsidP="00956219">
      <w:pPr>
        <w:keepNext/>
        <w:keepLines/>
        <w:rPr>
          <w:b/>
          <w:bCs/>
        </w:rPr>
      </w:pPr>
      <w:r w:rsidRPr="005B25A1">
        <w:rPr>
          <w:b/>
          <w:bCs/>
        </w:rPr>
        <w:t>Parallel discussion:</w:t>
      </w:r>
    </w:p>
    <w:p w14:paraId="6D126008" w14:textId="77777777" w:rsidR="00956219" w:rsidRPr="005B25A1" w:rsidRDefault="00956219" w:rsidP="00956219">
      <w:pPr>
        <w:keepNext/>
        <w:keepLines/>
      </w:pPr>
      <w:r w:rsidRPr="005B25A1">
        <w:t>Merged.</w:t>
      </w:r>
    </w:p>
    <w:p w14:paraId="74FB08B1" w14:textId="77777777" w:rsidR="00956219" w:rsidRPr="00EB0339" w:rsidRDefault="00956219" w:rsidP="00956219">
      <w:r w:rsidRPr="005B25A1">
        <w:rPr>
          <w:b/>
          <w:bCs/>
        </w:rPr>
        <w:t>Status:</w:t>
      </w:r>
      <w:r>
        <w:t xml:space="preserve"> </w:t>
      </w:r>
      <w:r>
        <w:rPr>
          <w:color w:val="0000FF"/>
        </w:rPr>
        <w:t>Merged</w:t>
      </w:r>
      <w:r>
        <w:t>.</w:t>
      </w:r>
    </w:p>
    <w:p w14:paraId="5D895CD2" w14:textId="77777777" w:rsidR="00956219" w:rsidRPr="00EB0339" w:rsidRDefault="00956219" w:rsidP="00956219"/>
    <w:p w14:paraId="79BABB21" w14:textId="77777777" w:rsidR="00956219" w:rsidRDefault="00956219" w:rsidP="00956219">
      <w:pPr>
        <w:pStyle w:val="NormTop"/>
      </w:pPr>
      <w:r>
        <w:rPr>
          <w:color w:val="0000FF"/>
        </w:rPr>
        <w:t>S2-2509062</w:t>
      </w:r>
      <w:r w:rsidRPr="00D53282">
        <w:t xml:space="preserve"> </w:t>
      </w:r>
      <w:r>
        <w:t xml:space="preserve">(P-CR) 23.700-30: KI1 Interim Agreement: Topology 2 Interim Agreements.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 these are converted to interim agreements in Rel-20.</w:t>
      </w:r>
    </w:p>
    <w:p w14:paraId="0BA9CED6"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0C70A650" w14:textId="77777777" w:rsidR="00956219" w:rsidRPr="005B25A1" w:rsidRDefault="00956219" w:rsidP="00956219">
      <w:pPr>
        <w:keepNext/>
        <w:keepLines/>
        <w:rPr>
          <w:b/>
          <w:bCs/>
        </w:rPr>
      </w:pPr>
      <w:r w:rsidRPr="005B25A1">
        <w:rPr>
          <w:b/>
          <w:bCs/>
        </w:rPr>
        <w:t>Parallel discussion:</w:t>
      </w:r>
    </w:p>
    <w:p w14:paraId="58A8F1E0" w14:textId="77777777" w:rsidR="00956219" w:rsidRPr="005B25A1" w:rsidRDefault="00956219" w:rsidP="00956219">
      <w:pPr>
        <w:keepNext/>
        <w:keepLines/>
      </w:pPr>
      <w:r w:rsidRPr="005B25A1">
        <w:t>Merged.</w:t>
      </w:r>
    </w:p>
    <w:p w14:paraId="6453FBA9" w14:textId="77777777" w:rsidR="00956219" w:rsidRPr="00EB0339" w:rsidRDefault="00956219" w:rsidP="00956219">
      <w:r w:rsidRPr="005B25A1">
        <w:rPr>
          <w:b/>
          <w:bCs/>
        </w:rPr>
        <w:t>Status:</w:t>
      </w:r>
      <w:r>
        <w:t xml:space="preserve"> </w:t>
      </w:r>
      <w:r>
        <w:rPr>
          <w:color w:val="0000FF"/>
        </w:rPr>
        <w:t>Merged</w:t>
      </w:r>
      <w:r>
        <w:t>.</w:t>
      </w:r>
    </w:p>
    <w:p w14:paraId="04EA61B5" w14:textId="77777777" w:rsidR="00956219" w:rsidRPr="00EB0339" w:rsidRDefault="00956219" w:rsidP="00956219"/>
    <w:p w14:paraId="2EB31208" w14:textId="77777777" w:rsidR="00956219" w:rsidRDefault="00956219" w:rsidP="00956219">
      <w:pPr>
        <w:pStyle w:val="NormTop"/>
      </w:pPr>
      <w:r>
        <w:rPr>
          <w:color w:val="0000FF"/>
        </w:rPr>
        <w:t>S2-2508951</w:t>
      </w:r>
      <w:r w:rsidRPr="00D53282">
        <w:t xml:space="preserve"> </w:t>
      </w:r>
      <w:r>
        <w:t xml:space="preserve">(P-CR) 23.700-30: New interim agreement proposal for KI#1.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26C77601" w14:textId="77777777" w:rsidR="00956219" w:rsidRPr="00B81031" w:rsidRDefault="00956219" w:rsidP="00956219">
      <w:pPr>
        <w:keepNext/>
        <w:keepLines/>
        <w:rPr>
          <w:i/>
        </w:rPr>
      </w:pPr>
      <w:r w:rsidRPr="00B81031">
        <w:rPr>
          <w:b/>
          <w:bCs/>
          <w:i/>
        </w:rPr>
        <w:t>Comment:</w:t>
      </w:r>
      <w:r>
        <w:rPr>
          <w:i/>
        </w:rPr>
        <w:t xml:space="preserve"> Merged into</w:t>
      </w:r>
      <w:r>
        <w:rPr>
          <w:color w:val="0000FF"/>
        </w:rPr>
        <w:t xml:space="preserve"> S2-2509656</w:t>
      </w:r>
      <w:r>
        <w:t>.</w:t>
      </w:r>
    </w:p>
    <w:p w14:paraId="4D06C793" w14:textId="77777777" w:rsidR="00956219" w:rsidRPr="005B25A1" w:rsidRDefault="00956219" w:rsidP="00956219">
      <w:pPr>
        <w:keepNext/>
        <w:keepLines/>
        <w:rPr>
          <w:b/>
          <w:bCs/>
        </w:rPr>
      </w:pPr>
      <w:r w:rsidRPr="005B25A1">
        <w:rPr>
          <w:b/>
          <w:bCs/>
        </w:rPr>
        <w:t>Parallel discussion:</w:t>
      </w:r>
    </w:p>
    <w:p w14:paraId="1823299F" w14:textId="77777777" w:rsidR="00956219" w:rsidRPr="005B25A1" w:rsidRDefault="00956219" w:rsidP="00956219">
      <w:pPr>
        <w:keepNext/>
        <w:keepLines/>
      </w:pPr>
      <w:r w:rsidRPr="005B25A1">
        <w:t>Merged.</w:t>
      </w:r>
    </w:p>
    <w:p w14:paraId="18007CB9" w14:textId="77777777" w:rsidR="00956219" w:rsidRPr="00EB0339" w:rsidRDefault="00956219" w:rsidP="00956219">
      <w:r w:rsidRPr="005B25A1">
        <w:rPr>
          <w:b/>
          <w:bCs/>
        </w:rPr>
        <w:t>Status:</w:t>
      </w:r>
      <w:r>
        <w:t xml:space="preserve"> </w:t>
      </w:r>
      <w:r>
        <w:rPr>
          <w:color w:val="0000FF"/>
        </w:rPr>
        <w:t>Merged</w:t>
      </w:r>
      <w:r>
        <w:t>.</w:t>
      </w:r>
    </w:p>
    <w:p w14:paraId="65BD9561" w14:textId="77777777" w:rsidR="00956219" w:rsidRPr="00EB0339" w:rsidRDefault="00956219" w:rsidP="00956219"/>
    <w:p w14:paraId="351891B7"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Key issue 1 new solutions (for info only)</w:t>
      </w:r>
    </w:p>
    <w:p w14:paraId="0A9AED67" w14:textId="77777777" w:rsidR="00956219" w:rsidRDefault="00956219" w:rsidP="00956219">
      <w:pPr>
        <w:pStyle w:val="NormTop"/>
      </w:pPr>
      <w:r>
        <w:rPr>
          <w:color w:val="0000FF"/>
        </w:rPr>
        <w:t>S2-2508436</w:t>
      </w:r>
      <w:r w:rsidRPr="00D53282">
        <w:t xml:space="preserve"> </w:t>
      </w:r>
      <w:r>
        <w:t>(P-CR) 23.700-30: KI#1,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adds new solution for supporting service operation aggregation for Topology 1 and Topology 2.</w:t>
      </w:r>
    </w:p>
    <w:p w14:paraId="74924CAD" w14:textId="77777777" w:rsidR="00956219" w:rsidRPr="005B25A1" w:rsidRDefault="00956219" w:rsidP="00956219">
      <w:pPr>
        <w:keepNext/>
        <w:keepLines/>
        <w:rPr>
          <w:b/>
          <w:bCs/>
        </w:rPr>
      </w:pPr>
      <w:r w:rsidRPr="005B25A1">
        <w:rPr>
          <w:b/>
          <w:bCs/>
        </w:rPr>
        <w:t>Plenary Discussion:</w:t>
      </w:r>
    </w:p>
    <w:p w14:paraId="2B9474E5" w14:textId="77777777" w:rsidR="00956219" w:rsidRPr="005B25A1" w:rsidRDefault="00956219" w:rsidP="00956219">
      <w:pPr>
        <w:keepNext/>
        <w:keepLines/>
      </w:pPr>
      <w:r>
        <w:rPr>
          <w:color w:val="0000FF"/>
        </w:rPr>
        <w:t>Not handled</w:t>
      </w:r>
      <w:r>
        <w:t>.</w:t>
      </w:r>
    </w:p>
    <w:p w14:paraId="79554C54" w14:textId="77777777" w:rsidR="00956219" w:rsidRPr="00EB0339" w:rsidRDefault="00956219" w:rsidP="00956219">
      <w:r w:rsidRPr="005B25A1">
        <w:rPr>
          <w:b/>
          <w:bCs/>
        </w:rPr>
        <w:t>Status:</w:t>
      </w:r>
      <w:r>
        <w:t xml:space="preserve"> </w:t>
      </w:r>
      <w:r>
        <w:rPr>
          <w:color w:val="0000FF"/>
        </w:rPr>
        <w:t>Not handled</w:t>
      </w:r>
      <w:r>
        <w:t>.</w:t>
      </w:r>
    </w:p>
    <w:p w14:paraId="585E3C3C" w14:textId="77777777" w:rsidR="00956219" w:rsidRPr="00EB0339" w:rsidRDefault="00956219" w:rsidP="00956219"/>
    <w:p w14:paraId="32399E3E" w14:textId="77777777" w:rsidR="00956219" w:rsidRDefault="00956219" w:rsidP="00956219">
      <w:pPr>
        <w:pStyle w:val="NormTop"/>
      </w:pPr>
      <w:r>
        <w:rPr>
          <w:color w:val="0000FF"/>
        </w:rPr>
        <w:t>S2-2508697</w:t>
      </w:r>
      <w:r w:rsidRPr="00D53282">
        <w:t xml:space="preserve"> </w:t>
      </w:r>
      <w:r>
        <w:t>(P-CR) 23.700-30: KI#1 New Solution: UE reader revocation .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on how to support the UE reader revocation.</w:t>
      </w:r>
    </w:p>
    <w:p w14:paraId="67787F32"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S2-2506923</w:t>
      </w:r>
      <w:r>
        <w:t>.</w:t>
      </w:r>
    </w:p>
    <w:p w14:paraId="14B496BB" w14:textId="77777777" w:rsidR="00956219" w:rsidRPr="005B25A1" w:rsidRDefault="00956219" w:rsidP="00956219">
      <w:pPr>
        <w:keepNext/>
        <w:keepLines/>
        <w:rPr>
          <w:b/>
          <w:bCs/>
        </w:rPr>
      </w:pPr>
      <w:r w:rsidRPr="005B25A1">
        <w:rPr>
          <w:b/>
          <w:bCs/>
        </w:rPr>
        <w:t>Plenary Discussion:</w:t>
      </w:r>
    </w:p>
    <w:p w14:paraId="6F07372F" w14:textId="77777777" w:rsidR="00956219" w:rsidRPr="005B25A1" w:rsidRDefault="00956219" w:rsidP="00956219">
      <w:pPr>
        <w:keepNext/>
        <w:keepLines/>
      </w:pPr>
      <w:r>
        <w:rPr>
          <w:color w:val="0000FF"/>
        </w:rPr>
        <w:t>Not handled</w:t>
      </w:r>
      <w:r>
        <w:t>.</w:t>
      </w:r>
    </w:p>
    <w:p w14:paraId="02DCE935" w14:textId="77777777" w:rsidR="00956219" w:rsidRPr="00EB0339" w:rsidRDefault="00956219" w:rsidP="00956219">
      <w:r w:rsidRPr="005B25A1">
        <w:rPr>
          <w:b/>
          <w:bCs/>
        </w:rPr>
        <w:t>Status:</w:t>
      </w:r>
      <w:r>
        <w:t xml:space="preserve"> </w:t>
      </w:r>
      <w:r>
        <w:rPr>
          <w:color w:val="0000FF"/>
        </w:rPr>
        <w:t>Not handled</w:t>
      </w:r>
      <w:r>
        <w:t>.</w:t>
      </w:r>
    </w:p>
    <w:p w14:paraId="6FEB55B7" w14:textId="77777777" w:rsidR="00956219" w:rsidRPr="00EB0339" w:rsidRDefault="00956219" w:rsidP="00956219"/>
    <w:p w14:paraId="324447EB" w14:textId="77777777" w:rsidR="00956219" w:rsidRDefault="00956219" w:rsidP="00956219">
      <w:pPr>
        <w:pStyle w:val="NormTop"/>
      </w:pPr>
      <w:r>
        <w:rPr>
          <w:color w:val="0000FF"/>
        </w:rPr>
        <w:t>S2-2508699</w:t>
      </w:r>
      <w:r w:rsidRPr="00D53282">
        <w:t xml:space="preserve"> </w:t>
      </w:r>
      <w:r>
        <w:t xml:space="preserve">(P-CR) 23.700-30: KI#1 New Solution: AF requesting specific UE reader for </w:t>
      </w:r>
      <w:proofErr w:type="spellStart"/>
      <w:r>
        <w:t>AIoT</w:t>
      </w:r>
      <w:proofErr w:type="spellEnd"/>
      <w:r>
        <w:t xml:space="preserve"> service operation.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AF requesting specific UE(s) to perform the </w:t>
      </w:r>
      <w:proofErr w:type="spellStart"/>
      <w:r>
        <w:t>AIoT</w:t>
      </w:r>
      <w:proofErr w:type="spellEnd"/>
      <w:r>
        <w:t xml:space="preserve"> service operations.</w:t>
      </w:r>
    </w:p>
    <w:p w14:paraId="0087C549" w14:textId="77777777" w:rsidR="00956219" w:rsidRPr="005B25A1" w:rsidRDefault="00956219" w:rsidP="00956219">
      <w:pPr>
        <w:keepNext/>
        <w:keepLines/>
        <w:rPr>
          <w:b/>
          <w:bCs/>
        </w:rPr>
      </w:pPr>
      <w:r w:rsidRPr="005B25A1">
        <w:rPr>
          <w:b/>
          <w:bCs/>
        </w:rPr>
        <w:t>Plenary Discussion:</w:t>
      </w:r>
    </w:p>
    <w:p w14:paraId="73A83CDC" w14:textId="77777777" w:rsidR="00956219" w:rsidRPr="005B25A1" w:rsidRDefault="00956219" w:rsidP="00956219">
      <w:pPr>
        <w:keepNext/>
        <w:keepLines/>
      </w:pPr>
      <w:r>
        <w:rPr>
          <w:color w:val="0000FF"/>
        </w:rPr>
        <w:t>Not handled</w:t>
      </w:r>
      <w:r>
        <w:t>.</w:t>
      </w:r>
    </w:p>
    <w:p w14:paraId="1833BEBC" w14:textId="77777777" w:rsidR="00956219" w:rsidRPr="00EB0339" w:rsidRDefault="00956219" w:rsidP="00956219">
      <w:r w:rsidRPr="005B25A1">
        <w:rPr>
          <w:b/>
          <w:bCs/>
        </w:rPr>
        <w:t>Status:</w:t>
      </w:r>
      <w:r>
        <w:t xml:space="preserve"> </w:t>
      </w:r>
      <w:r>
        <w:rPr>
          <w:color w:val="0000FF"/>
        </w:rPr>
        <w:t>Not handled</w:t>
      </w:r>
      <w:r>
        <w:t>.</w:t>
      </w:r>
    </w:p>
    <w:p w14:paraId="1428E63A" w14:textId="77777777" w:rsidR="00956219" w:rsidRPr="00EB0339" w:rsidRDefault="00956219" w:rsidP="00956219"/>
    <w:p w14:paraId="0014EDD4" w14:textId="77777777" w:rsidR="00956219" w:rsidRDefault="00956219" w:rsidP="00956219">
      <w:pPr>
        <w:pStyle w:val="NormTop"/>
      </w:pPr>
      <w:r>
        <w:rPr>
          <w:color w:val="0000FF"/>
        </w:rPr>
        <w:t>S2-2508716</w:t>
      </w:r>
      <w:r w:rsidRPr="00D53282">
        <w:t xml:space="preserve"> </w:t>
      </w:r>
      <w:r>
        <w:t xml:space="preserve">(P-CR) 23.700-30: New solution: </w:t>
      </w:r>
      <w:proofErr w:type="spellStart"/>
      <w:r>
        <w:t>AIoT</w:t>
      </w:r>
      <w:proofErr w:type="spellEnd"/>
      <w:r>
        <w:t xml:space="preserve"> Reader selection . (Source: Nokia)</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w:t>
      </w:r>
      <w:proofErr w:type="spellStart"/>
      <w:r>
        <w:t>AIoT</w:t>
      </w:r>
      <w:proofErr w:type="spellEnd"/>
      <w:r>
        <w:t xml:space="preserve"> reader selection is proposed.</w:t>
      </w:r>
    </w:p>
    <w:p w14:paraId="3DF49EAE" w14:textId="77777777" w:rsidR="00956219" w:rsidRPr="005B25A1" w:rsidRDefault="00956219" w:rsidP="00956219">
      <w:pPr>
        <w:keepNext/>
        <w:keepLines/>
        <w:rPr>
          <w:b/>
          <w:bCs/>
        </w:rPr>
      </w:pPr>
      <w:r w:rsidRPr="005B25A1">
        <w:rPr>
          <w:b/>
          <w:bCs/>
        </w:rPr>
        <w:t>Plenary Discussion:</w:t>
      </w:r>
    </w:p>
    <w:p w14:paraId="6C7849AF" w14:textId="77777777" w:rsidR="00956219" w:rsidRPr="005B25A1" w:rsidRDefault="00956219" w:rsidP="00956219">
      <w:pPr>
        <w:keepNext/>
        <w:keepLines/>
      </w:pPr>
      <w:r>
        <w:rPr>
          <w:color w:val="0000FF"/>
        </w:rPr>
        <w:t>Not handled</w:t>
      </w:r>
      <w:r>
        <w:t>.</w:t>
      </w:r>
    </w:p>
    <w:p w14:paraId="5DAFA932" w14:textId="77777777" w:rsidR="00956219" w:rsidRPr="00EB0339" w:rsidRDefault="00956219" w:rsidP="00956219">
      <w:r w:rsidRPr="005B25A1">
        <w:rPr>
          <w:b/>
          <w:bCs/>
        </w:rPr>
        <w:t>Status:</w:t>
      </w:r>
      <w:r>
        <w:t xml:space="preserve"> </w:t>
      </w:r>
      <w:r>
        <w:rPr>
          <w:color w:val="0000FF"/>
        </w:rPr>
        <w:t>Not handled</w:t>
      </w:r>
      <w:r>
        <w:t>.</w:t>
      </w:r>
    </w:p>
    <w:p w14:paraId="36FACF49" w14:textId="77777777" w:rsidR="00956219" w:rsidRPr="00EB0339" w:rsidRDefault="00956219" w:rsidP="00956219"/>
    <w:p w14:paraId="4EEF017B" w14:textId="77777777" w:rsidR="00956219" w:rsidRDefault="00956219" w:rsidP="00956219">
      <w:pPr>
        <w:pStyle w:val="NormTop"/>
      </w:pPr>
      <w:r>
        <w:rPr>
          <w:color w:val="0000FF"/>
        </w:rPr>
        <w:t>S2-2508950</w:t>
      </w:r>
      <w:r w:rsidRPr="00D53282">
        <w:t xml:space="preserve"> </w:t>
      </w:r>
      <w:r>
        <w:t xml:space="preserve">(P-CR) 23.700-30: KI#1, New Solution, UE Reader 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KI#1 UE Reader selection aspects.</w:t>
      </w:r>
    </w:p>
    <w:p w14:paraId="42189CFB" w14:textId="77777777" w:rsidR="00956219" w:rsidRPr="005B25A1" w:rsidRDefault="00956219" w:rsidP="00956219">
      <w:pPr>
        <w:keepNext/>
        <w:keepLines/>
        <w:rPr>
          <w:b/>
          <w:bCs/>
        </w:rPr>
      </w:pPr>
      <w:r w:rsidRPr="005B25A1">
        <w:rPr>
          <w:b/>
          <w:bCs/>
        </w:rPr>
        <w:t>Plenary Discussion:</w:t>
      </w:r>
    </w:p>
    <w:p w14:paraId="454B2618" w14:textId="77777777" w:rsidR="00956219" w:rsidRPr="005B25A1" w:rsidRDefault="00956219" w:rsidP="00956219">
      <w:pPr>
        <w:keepNext/>
        <w:keepLines/>
      </w:pPr>
      <w:r>
        <w:rPr>
          <w:color w:val="0000FF"/>
        </w:rPr>
        <w:t>Not handled</w:t>
      </w:r>
      <w:r>
        <w:t>.</w:t>
      </w:r>
    </w:p>
    <w:p w14:paraId="6F01498C" w14:textId="77777777" w:rsidR="00956219" w:rsidRPr="00EB0339" w:rsidRDefault="00956219" w:rsidP="00956219">
      <w:r w:rsidRPr="005B25A1">
        <w:rPr>
          <w:b/>
          <w:bCs/>
        </w:rPr>
        <w:t>Status:</w:t>
      </w:r>
      <w:r>
        <w:t xml:space="preserve"> </w:t>
      </w:r>
      <w:r>
        <w:rPr>
          <w:color w:val="0000FF"/>
        </w:rPr>
        <w:t>Not handled</w:t>
      </w:r>
      <w:r>
        <w:t>.</w:t>
      </w:r>
    </w:p>
    <w:p w14:paraId="1F6F701B" w14:textId="77777777" w:rsidR="00956219" w:rsidRPr="00EB0339" w:rsidRDefault="00956219" w:rsidP="00956219"/>
    <w:p w14:paraId="112C732F" w14:textId="77777777" w:rsidR="00956219" w:rsidRDefault="00956219" w:rsidP="00956219">
      <w:pPr>
        <w:pStyle w:val="NormTop"/>
      </w:pPr>
      <w:r>
        <w:rPr>
          <w:color w:val="0000FF"/>
        </w:rPr>
        <w:t>S2-2509061</w:t>
      </w:r>
      <w:r w:rsidRPr="00D53282">
        <w:t xml:space="preserve"> </w:t>
      </w:r>
      <w:r>
        <w:t xml:space="preserve">(P-CR) 23.700-30: KI1 New Sol: Topology 2 RRC-based option baseline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w:t>
      </w:r>
    </w:p>
    <w:p w14:paraId="714B8E77" w14:textId="77777777" w:rsidR="00956219" w:rsidRPr="005B25A1" w:rsidRDefault="00956219" w:rsidP="00956219">
      <w:pPr>
        <w:keepNext/>
        <w:keepLines/>
        <w:rPr>
          <w:b/>
          <w:bCs/>
        </w:rPr>
      </w:pPr>
      <w:r w:rsidRPr="005B25A1">
        <w:rPr>
          <w:b/>
          <w:bCs/>
        </w:rPr>
        <w:t>Plenary Discussion:</w:t>
      </w:r>
    </w:p>
    <w:p w14:paraId="7AA55480" w14:textId="77777777" w:rsidR="00956219" w:rsidRPr="005B25A1" w:rsidRDefault="00956219" w:rsidP="00956219">
      <w:pPr>
        <w:keepNext/>
        <w:keepLines/>
      </w:pPr>
      <w:r>
        <w:rPr>
          <w:color w:val="0000FF"/>
        </w:rPr>
        <w:t>Not handled</w:t>
      </w:r>
      <w:r>
        <w:t>.</w:t>
      </w:r>
    </w:p>
    <w:p w14:paraId="33A7BAA5" w14:textId="77777777" w:rsidR="00956219" w:rsidRPr="00EB0339" w:rsidRDefault="00956219" w:rsidP="00956219">
      <w:r w:rsidRPr="005B25A1">
        <w:rPr>
          <w:b/>
          <w:bCs/>
        </w:rPr>
        <w:t>Status:</w:t>
      </w:r>
      <w:r>
        <w:t xml:space="preserve"> </w:t>
      </w:r>
      <w:r>
        <w:rPr>
          <w:color w:val="0000FF"/>
        </w:rPr>
        <w:t>Not handled</w:t>
      </w:r>
      <w:r>
        <w:t>.</w:t>
      </w:r>
    </w:p>
    <w:p w14:paraId="44B0276E" w14:textId="77777777" w:rsidR="00956219" w:rsidRPr="00EB0339" w:rsidRDefault="00956219" w:rsidP="00956219"/>
    <w:p w14:paraId="34E5787C" w14:textId="77777777" w:rsidR="00956219" w:rsidRDefault="00956219" w:rsidP="00956219">
      <w:pPr>
        <w:pStyle w:val="NormTop"/>
      </w:pPr>
      <w:r>
        <w:rPr>
          <w:color w:val="0000FF"/>
        </w:rPr>
        <w:t>S2-2509063</w:t>
      </w:r>
      <w:r w:rsidRPr="00D53282">
        <w:t xml:space="preserve"> </w:t>
      </w:r>
      <w:r>
        <w:t xml:space="preserve">(P-CR) 23.700-30: KI1 New Solution: UE Reader Identification and Reader Selection by RAN, CN and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UE Reader selection supporting AF requests for operations within an area or towards a specific UE.</w:t>
      </w:r>
    </w:p>
    <w:p w14:paraId="624BF87F" w14:textId="77777777" w:rsidR="00956219" w:rsidRPr="005B25A1" w:rsidRDefault="00956219" w:rsidP="00956219">
      <w:pPr>
        <w:keepNext/>
        <w:keepLines/>
        <w:rPr>
          <w:b/>
          <w:bCs/>
        </w:rPr>
      </w:pPr>
      <w:r w:rsidRPr="005B25A1">
        <w:rPr>
          <w:b/>
          <w:bCs/>
        </w:rPr>
        <w:t>Plenary Discussion:</w:t>
      </w:r>
    </w:p>
    <w:p w14:paraId="17891CF8" w14:textId="77777777" w:rsidR="00956219" w:rsidRPr="005B25A1" w:rsidRDefault="00956219" w:rsidP="00956219">
      <w:pPr>
        <w:keepNext/>
        <w:keepLines/>
      </w:pPr>
      <w:r>
        <w:rPr>
          <w:color w:val="0000FF"/>
        </w:rPr>
        <w:t>Not handled</w:t>
      </w:r>
      <w:r>
        <w:t>.</w:t>
      </w:r>
    </w:p>
    <w:p w14:paraId="0229211A" w14:textId="77777777" w:rsidR="00956219" w:rsidRPr="00EB0339" w:rsidRDefault="00956219" w:rsidP="00956219">
      <w:r w:rsidRPr="005B25A1">
        <w:rPr>
          <w:b/>
          <w:bCs/>
        </w:rPr>
        <w:t>Status:</w:t>
      </w:r>
      <w:r>
        <w:t xml:space="preserve"> </w:t>
      </w:r>
      <w:r>
        <w:rPr>
          <w:color w:val="0000FF"/>
        </w:rPr>
        <w:t>Not handled</w:t>
      </w:r>
      <w:r>
        <w:t>.</w:t>
      </w:r>
    </w:p>
    <w:p w14:paraId="7EE78F19" w14:textId="77777777" w:rsidR="00956219" w:rsidRPr="00EB0339" w:rsidRDefault="00956219" w:rsidP="00956219"/>
    <w:p w14:paraId="1469BC2E"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Key issue 2 new solutions</w:t>
      </w:r>
    </w:p>
    <w:p w14:paraId="3764F220"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First round papers</w:t>
      </w:r>
    </w:p>
    <w:p w14:paraId="36A97F0E" w14:textId="77777777" w:rsidR="00956219" w:rsidRDefault="00956219" w:rsidP="00956219">
      <w:pPr>
        <w:pStyle w:val="NormTop"/>
      </w:pPr>
      <w:r>
        <w:rPr>
          <w:color w:val="0000FF"/>
        </w:rPr>
        <w:t>S2-2508296</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1F7C163A"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S2-2506604</w:t>
      </w:r>
      <w:r>
        <w:t>.</w:t>
      </w:r>
    </w:p>
    <w:p w14:paraId="766D7640" w14:textId="77777777" w:rsidR="00956219" w:rsidRPr="005B25A1" w:rsidRDefault="00956219" w:rsidP="00956219">
      <w:pPr>
        <w:keepNext/>
        <w:keepLines/>
        <w:rPr>
          <w:b/>
          <w:bCs/>
        </w:rPr>
      </w:pPr>
      <w:r w:rsidRPr="005B25A1">
        <w:rPr>
          <w:b/>
          <w:bCs/>
        </w:rPr>
        <w:t>Parallel discussion:</w:t>
      </w:r>
    </w:p>
    <w:p w14:paraId="605E6484" w14:textId="77777777" w:rsidR="00956219" w:rsidRPr="005B25A1" w:rsidRDefault="00956219" w:rsidP="00956219">
      <w:pPr>
        <w:keepNext/>
        <w:keepLines/>
      </w:pPr>
      <w:r w:rsidRPr="005B25A1">
        <w:t>Revised in parallel session to</w:t>
      </w:r>
      <w:r>
        <w:rPr>
          <w:color w:val="0000FF"/>
        </w:rPr>
        <w:t xml:space="preserve"> S2-2509385</w:t>
      </w:r>
      <w:r>
        <w:t>.</w:t>
      </w:r>
    </w:p>
    <w:p w14:paraId="2043121E" w14:textId="77777777" w:rsidR="00956219" w:rsidRPr="005B25A1" w:rsidRDefault="00956219" w:rsidP="00956219">
      <w:pPr>
        <w:keepNext/>
        <w:keepLines/>
      </w:pPr>
      <w:r w:rsidRPr="005B25A1">
        <w:t xml:space="preserve">4) AF subscribes to the DO-A Data notify by sending a Subscribe Request to the AIOTF (optionally via the NEF). AIOTF updates </w:t>
      </w:r>
      <w:proofErr w:type="spellStart"/>
      <w:r w:rsidRPr="005B25A1">
        <w:t>AIoT</w:t>
      </w:r>
      <w:proofErr w:type="spellEnd"/>
      <w:r w:rsidRPr="005B25A1">
        <w:t xml:space="preserve"> DO-A Profile in ADM with the associated AF subscription. Revised in parallel session to</w:t>
      </w:r>
      <w:r>
        <w:rPr>
          <w:color w:val="0000FF"/>
        </w:rPr>
        <w:t xml:space="preserve"> S2-2509450</w:t>
      </w:r>
      <w:r>
        <w:t>.</w:t>
      </w:r>
    </w:p>
    <w:p w14:paraId="481ACD88"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C797DD1" w14:textId="77777777" w:rsidR="009E42E4" w:rsidRPr="005B25A1" w:rsidRDefault="009E42E4" w:rsidP="009E42E4">
      <w:pPr>
        <w:keepNext/>
        <w:keepLines/>
        <w:rPr>
          <w:b/>
          <w:bCs/>
        </w:rPr>
      </w:pPr>
      <w:r w:rsidRPr="005B25A1">
        <w:rPr>
          <w:b/>
          <w:bCs/>
        </w:rPr>
        <w:t>Plenary Discussion:</w:t>
      </w:r>
    </w:p>
    <w:p w14:paraId="7BDC819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56415F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9D36092" w14:textId="222C6709" w:rsidR="00956219" w:rsidRPr="00EB0339" w:rsidRDefault="009E42E4" w:rsidP="00956219">
      <w:r>
        <w:rPr>
          <w:b/>
          <w:bCs/>
        </w:rPr>
        <w:t xml:space="preserve"> </w:t>
      </w:r>
    </w:p>
    <w:p w14:paraId="6D2CB374" w14:textId="77777777" w:rsidR="00956219" w:rsidRDefault="00956219" w:rsidP="00956219">
      <w:pPr>
        <w:pStyle w:val="NormTop"/>
      </w:pPr>
      <w:r>
        <w:rPr>
          <w:color w:val="0000FF"/>
        </w:rPr>
        <w:t>S2-2508334</w:t>
      </w:r>
      <w:r w:rsidRPr="00D53282">
        <w:t xml:space="preserve"> </w:t>
      </w:r>
      <w:r>
        <w:t>(P-CR) 23.700-30: New Solution: Support Report operator for DOA device.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new solution for KI#2 for </w:t>
      </w:r>
      <w:proofErr w:type="spellStart"/>
      <w:r>
        <w:t>fupporting</w:t>
      </w:r>
      <w:proofErr w:type="spellEnd"/>
      <w:r>
        <w:t xml:space="preserve"> DOA capable device.</w:t>
      </w:r>
    </w:p>
    <w:p w14:paraId="66ED50FD" w14:textId="77777777" w:rsidR="00956219" w:rsidRPr="005B25A1" w:rsidRDefault="00956219" w:rsidP="00956219">
      <w:pPr>
        <w:keepNext/>
        <w:keepLines/>
        <w:rPr>
          <w:b/>
          <w:bCs/>
        </w:rPr>
      </w:pPr>
      <w:r w:rsidRPr="005B25A1">
        <w:rPr>
          <w:b/>
          <w:bCs/>
        </w:rPr>
        <w:t>Parallel discussion:</w:t>
      </w:r>
    </w:p>
    <w:p w14:paraId="3948F0D2" w14:textId="77777777" w:rsidR="00956219" w:rsidRPr="005B25A1" w:rsidRDefault="00956219" w:rsidP="00956219">
      <w:pPr>
        <w:keepNext/>
        <w:keepLines/>
      </w:pPr>
      <w:r w:rsidRPr="005B25A1">
        <w:t>Revised in parallel session to</w:t>
      </w:r>
      <w:r>
        <w:rPr>
          <w:color w:val="0000FF"/>
        </w:rPr>
        <w:t xml:space="preserve"> S2-2509386</w:t>
      </w:r>
      <w:r>
        <w:t>.</w:t>
      </w:r>
    </w:p>
    <w:p w14:paraId="3E4B8C3E"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6F6CF44" w14:textId="77777777" w:rsidR="009E42E4" w:rsidRPr="005B25A1" w:rsidRDefault="009E42E4" w:rsidP="009E42E4">
      <w:pPr>
        <w:keepNext/>
        <w:keepLines/>
        <w:rPr>
          <w:b/>
          <w:bCs/>
        </w:rPr>
      </w:pPr>
      <w:r w:rsidRPr="005B25A1">
        <w:rPr>
          <w:b/>
          <w:bCs/>
        </w:rPr>
        <w:t>Plenary Discussion:</w:t>
      </w:r>
    </w:p>
    <w:p w14:paraId="157A142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765168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8C66574" w14:textId="7BAC2AE7" w:rsidR="00956219" w:rsidRPr="00EB0339" w:rsidRDefault="009E42E4" w:rsidP="00956219">
      <w:r>
        <w:rPr>
          <w:b/>
          <w:bCs/>
        </w:rPr>
        <w:t xml:space="preserve"> </w:t>
      </w:r>
    </w:p>
    <w:p w14:paraId="7E2EF1EC" w14:textId="77777777" w:rsidR="00956219" w:rsidRDefault="00956219" w:rsidP="00956219">
      <w:pPr>
        <w:pStyle w:val="NormTop"/>
      </w:pPr>
      <w:r>
        <w:rPr>
          <w:color w:val="0000FF"/>
        </w:rPr>
        <w:t>S2-2508396</w:t>
      </w:r>
      <w:r w:rsidRPr="00D53282">
        <w:t xml:space="preserve"> </w:t>
      </w:r>
      <w:r>
        <w:t xml:space="preserve">(P-CR) 23.700-30: 23.700-30: New Solution of DO-A procedure for DO-A Capable </w:t>
      </w:r>
      <w:proofErr w:type="spellStart"/>
      <w:r>
        <w:t>AIoT</w:t>
      </w:r>
      <w:proofErr w:type="spellEnd"/>
      <w:r>
        <w:t xml:space="preserve">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6A03E251"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S2-2506681</w:t>
      </w:r>
      <w:r>
        <w:t>.</w:t>
      </w:r>
    </w:p>
    <w:p w14:paraId="320E39BC" w14:textId="77777777" w:rsidR="00956219" w:rsidRPr="005B25A1" w:rsidRDefault="00956219" w:rsidP="00956219">
      <w:pPr>
        <w:keepNext/>
        <w:keepLines/>
        <w:rPr>
          <w:b/>
          <w:bCs/>
        </w:rPr>
      </w:pPr>
      <w:r w:rsidRPr="005B25A1">
        <w:rPr>
          <w:b/>
          <w:bCs/>
        </w:rPr>
        <w:t>Parallel discussion:</w:t>
      </w:r>
    </w:p>
    <w:p w14:paraId="66C9A1E2" w14:textId="77777777" w:rsidR="00956219" w:rsidRPr="005B25A1" w:rsidRDefault="00956219" w:rsidP="00956219">
      <w:pPr>
        <w:keepNext/>
        <w:keepLines/>
      </w:pPr>
      <w:r w:rsidRPr="005B25A1">
        <w:t>Revised in parallel session to</w:t>
      </w:r>
      <w:r>
        <w:rPr>
          <w:color w:val="0000FF"/>
        </w:rPr>
        <w:t xml:space="preserve"> S2-2509387</w:t>
      </w:r>
      <w:r>
        <w:t>.</w:t>
      </w:r>
    </w:p>
    <w:p w14:paraId="60544AF8"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62A91763" w14:textId="77777777" w:rsidR="009E42E4" w:rsidRPr="005B25A1" w:rsidRDefault="009E42E4" w:rsidP="009E42E4">
      <w:pPr>
        <w:keepNext/>
        <w:keepLines/>
        <w:rPr>
          <w:b/>
          <w:bCs/>
        </w:rPr>
      </w:pPr>
      <w:r w:rsidRPr="005B25A1">
        <w:rPr>
          <w:b/>
          <w:bCs/>
        </w:rPr>
        <w:t>Plenary Discussion:</w:t>
      </w:r>
    </w:p>
    <w:p w14:paraId="0BF3167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7B2BE5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1B7D515" w14:textId="4C1F2A5D" w:rsidR="00956219" w:rsidRPr="00EB0339" w:rsidRDefault="009E42E4" w:rsidP="00956219">
      <w:r>
        <w:rPr>
          <w:b/>
          <w:bCs/>
        </w:rPr>
        <w:t xml:space="preserve"> </w:t>
      </w:r>
    </w:p>
    <w:p w14:paraId="34768A5B" w14:textId="77777777" w:rsidR="00956219" w:rsidRDefault="00956219" w:rsidP="00956219">
      <w:pPr>
        <w:pStyle w:val="NormTop"/>
      </w:pPr>
      <w:r>
        <w:rPr>
          <w:color w:val="0000FF"/>
        </w:rPr>
        <w:t>S2-2508435</w:t>
      </w:r>
      <w:r w:rsidRPr="00D53282">
        <w:t xml:space="preserve"> </w:t>
      </w:r>
      <w:r>
        <w:t xml:space="preserve">(P-CR) 23.700-30: KI#2, New Sol: Service Procedure for DO-A Capable </w:t>
      </w:r>
      <w:proofErr w:type="spellStart"/>
      <w:r>
        <w:t>AIoT</w:t>
      </w:r>
      <w:proofErr w:type="spellEnd"/>
      <w:r>
        <w:t xml:space="preserve"> Devices.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new solution for key issue of supporting DO-A capable </w:t>
      </w:r>
      <w:proofErr w:type="spellStart"/>
      <w:r>
        <w:t>AIoT</w:t>
      </w:r>
      <w:proofErr w:type="spellEnd"/>
      <w:r>
        <w:t xml:space="preserve"> devices in TR 23.700-30.</w:t>
      </w:r>
    </w:p>
    <w:p w14:paraId="42A6851F" w14:textId="77777777" w:rsidR="00956219" w:rsidRPr="005B25A1" w:rsidRDefault="00956219" w:rsidP="00956219">
      <w:pPr>
        <w:keepNext/>
        <w:keepLines/>
        <w:rPr>
          <w:b/>
          <w:bCs/>
        </w:rPr>
      </w:pPr>
      <w:r w:rsidRPr="005B25A1">
        <w:rPr>
          <w:b/>
          <w:bCs/>
        </w:rPr>
        <w:t>Parallel discussion:</w:t>
      </w:r>
    </w:p>
    <w:p w14:paraId="094DDBB8" w14:textId="77777777" w:rsidR="00956219" w:rsidRPr="005B25A1" w:rsidRDefault="00956219" w:rsidP="00956219">
      <w:pPr>
        <w:keepNext/>
        <w:keepLines/>
      </w:pPr>
      <w:r w:rsidRPr="005B25A1">
        <w:t>Revised in parallel session to</w:t>
      </w:r>
      <w:r>
        <w:rPr>
          <w:color w:val="0000FF"/>
        </w:rPr>
        <w:t xml:space="preserve"> S2-2509388</w:t>
      </w:r>
      <w:r>
        <w:t>.</w:t>
      </w:r>
    </w:p>
    <w:p w14:paraId="0AF2D313" w14:textId="77777777" w:rsidR="00956219" w:rsidRPr="005B25A1" w:rsidRDefault="00956219" w:rsidP="00956219">
      <w:pPr>
        <w:keepNext/>
        <w:keepLines/>
      </w:pPr>
      <w:r w:rsidRPr="005B25A1">
        <w:t xml:space="preserve">Editor's note: The details of </w:t>
      </w:r>
      <w:proofErr w:type="spellStart"/>
      <w:r w:rsidRPr="005B25A1">
        <w:t>AIoT</w:t>
      </w:r>
      <w:proofErr w:type="spellEnd"/>
      <w:r w:rsidRPr="005B25A1">
        <w:t xml:space="preserve"> Device or Temporary ID used in the initiating request/response message is FSS. Revised in parallel session to</w:t>
      </w:r>
      <w:r>
        <w:rPr>
          <w:color w:val="0000FF"/>
        </w:rPr>
        <w:t xml:space="preserve"> S2-2509451</w:t>
      </w:r>
      <w:r>
        <w:t>.</w:t>
      </w:r>
    </w:p>
    <w:p w14:paraId="20984058"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04A84142" w14:textId="77777777" w:rsidR="009E42E4" w:rsidRPr="005B25A1" w:rsidRDefault="009E42E4" w:rsidP="009E42E4">
      <w:pPr>
        <w:keepNext/>
        <w:keepLines/>
        <w:rPr>
          <w:b/>
          <w:bCs/>
        </w:rPr>
      </w:pPr>
      <w:r w:rsidRPr="005B25A1">
        <w:rPr>
          <w:b/>
          <w:bCs/>
        </w:rPr>
        <w:t>Plenary Discussion:</w:t>
      </w:r>
    </w:p>
    <w:p w14:paraId="45DC407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DA1031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893D2BA" w14:textId="6F3CA58F" w:rsidR="00956219" w:rsidRPr="00EB0339" w:rsidRDefault="009E42E4" w:rsidP="00956219">
      <w:r>
        <w:rPr>
          <w:b/>
          <w:bCs/>
        </w:rPr>
        <w:t xml:space="preserve"> </w:t>
      </w:r>
    </w:p>
    <w:p w14:paraId="4A07F89F" w14:textId="77777777" w:rsidR="00956219" w:rsidRDefault="00956219" w:rsidP="00956219">
      <w:pPr>
        <w:pStyle w:val="NormTop"/>
      </w:pPr>
      <w:r>
        <w:rPr>
          <w:color w:val="0000FF"/>
        </w:rPr>
        <w:t>S2-2508583</w:t>
      </w:r>
      <w:r w:rsidRPr="00D53282">
        <w:t xml:space="preserve"> </w:t>
      </w:r>
      <w:r>
        <w:t xml:space="preserve">(P-CR) 23.700-30: KI#2: New Sol: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 to TR 23.700-30.</w:t>
      </w:r>
    </w:p>
    <w:p w14:paraId="2ED9C2F1" w14:textId="77777777" w:rsidR="00956219" w:rsidRPr="00B81031" w:rsidRDefault="00956219" w:rsidP="00956219">
      <w:pPr>
        <w:keepNext/>
        <w:keepLines/>
        <w:rPr>
          <w:i/>
        </w:rPr>
      </w:pPr>
      <w:r w:rsidRPr="00B81031">
        <w:rPr>
          <w:b/>
          <w:bCs/>
          <w:i/>
        </w:rPr>
        <w:t>Comment:</w:t>
      </w:r>
      <w:r>
        <w:rPr>
          <w:i/>
        </w:rPr>
        <w:t xml:space="preserve"> Revision of  (Unhandled)</w:t>
      </w:r>
      <w:r>
        <w:rPr>
          <w:color w:val="0000FF"/>
        </w:rPr>
        <w:t xml:space="preserve"> S2-2507042</w:t>
      </w:r>
      <w:r>
        <w:t>.</w:t>
      </w:r>
    </w:p>
    <w:p w14:paraId="73186B2B" w14:textId="77777777" w:rsidR="00956219" w:rsidRPr="005B25A1" w:rsidRDefault="00956219" w:rsidP="00956219">
      <w:pPr>
        <w:keepNext/>
        <w:keepLines/>
        <w:rPr>
          <w:b/>
          <w:bCs/>
        </w:rPr>
      </w:pPr>
      <w:r w:rsidRPr="005B25A1">
        <w:rPr>
          <w:b/>
          <w:bCs/>
        </w:rPr>
        <w:t>Parallel discussion:</w:t>
      </w:r>
    </w:p>
    <w:p w14:paraId="0AD445BD" w14:textId="77777777" w:rsidR="00956219" w:rsidRPr="005B25A1" w:rsidRDefault="00956219" w:rsidP="00956219">
      <w:pPr>
        <w:keepNext/>
        <w:keepLines/>
      </w:pPr>
      <w:r w:rsidRPr="005B25A1">
        <w:t>Revised in parallel session to</w:t>
      </w:r>
      <w:r>
        <w:rPr>
          <w:color w:val="0000FF"/>
        </w:rPr>
        <w:t xml:space="preserve"> S2-2509389</w:t>
      </w:r>
      <w:r>
        <w:t>.</w:t>
      </w:r>
    </w:p>
    <w:p w14:paraId="0C84138B" w14:textId="77777777" w:rsidR="00956219" w:rsidRPr="005B25A1" w:rsidRDefault="00956219" w:rsidP="00956219">
      <w:pPr>
        <w:keepNext/>
        <w:keepLines/>
      </w:pPr>
      <w:r w:rsidRPr="005B25A1">
        <w:t>Revised in parallel session to</w:t>
      </w:r>
      <w:r>
        <w:rPr>
          <w:color w:val="0000FF"/>
        </w:rPr>
        <w:t xml:space="preserve"> S2-2509452</w:t>
      </w:r>
      <w:r>
        <w:t>.</w:t>
      </w:r>
    </w:p>
    <w:p w14:paraId="41EE7198" w14:textId="77777777" w:rsidR="00956219" w:rsidRPr="005B25A1" w:rsidRDefault="00956219" w:rsidP="00956219">
      <w:pPr>
        <w:keepNext/>
        <w:keepLines/>
      </w:pPr>
      <w:r w:rsidRPr="005B25A1">
        <w:t>Editor's note: How the AIOTF gets the RAN UE NGAP ID(s) is FFS. Revised in parallel session to</w:t>
      </w:r>
      <w:r>
        <w:rPr>
          <w:color w:val="0000FF"/>
        </w:rPr>
        <w:t xml:space="preserve"> S2-2509658</w:t>
      </w:r>
      <w:r>
        <w:t>.</w:t>
      </w:r>
    </w:p>
    <w:p w14:paraId="7388B39A"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77C3024E" w14:textId="77777777" w:rsidR="009E42E4" w:rsidRPr="005B25A1" w:rsidRDefault="009E42E4" w:rsidP="009E42E4">
      <w:pPr>
        <w:keepNext/>
        <w:keepLines/>
        <w:rPr>
          <w:b/>
          <w:bCs/>
        </w:rPr>
      </w:pPr>
      <w:r w:rsidRPr="005B25A1">
        <w:rPr>
          <w:b/>
          <w:bCs/>
        </w:rPr>
        <w:t>Plenary Discussion:</w:t>
      </w:r>
    </w:p>
    <w:p w14:paraId="0F3C687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B7F858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CD0B367" w14:textId="15018E76" w:rsidR="00956219" w:rsidRPr="00EB0339" w:rsidRDefault="009E42E4" w:rsidP="00956219">
      <w:r>
        <w:rPr>
          <w:b/>
          <w:bCs/>
        </w:rPr>
        <w:t xml:space="preserve"> </w:t>
      </w:r>
    </w:p>
    <w:p w14:paraId="3D7F33C9" w14:textId="77777777" w:rsidR="00956219" w:rsidRDefault="00956219" w:rsidP="00956219">
      <w:pPr>
        <w:pStyle w:val="NormTop"/>
      </w:pPr>
      <w:r>
        <w:rPr>
          <w:color w:val="0000FF"/>
        </w:rPr>
        <w:t>S2-2508661</w:t>
      </w:r>
      <w:r w:rsidRPr="00D53282">
        <w:t xml:space="preserve"> </w:t>
      </w:r>
      <w:r>
        <w:t>(P-CR) 23.700-30: New Solution for DO-A Delivery.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DO-A Delivery.</w:t>
      </w:r>
    </w:p>
    <w:p w14:paraId="53F276CB" w14:textId="77777777" w:rsidR="00956219" w:rsidRPr="005B25A1" w:rsidRDefault="00956219" w:rsidP="00956219">
      <w:pPr>
        <w:keepNext/>
        <w:keepLines/>
        <w:rPr>
          <w:b/>
          <w:bCs/>
        </w:rPr>
      </w:pPr>
      <w:r w:rsidRPr="005B25A1">
        <w:rPr>
          <w:b/>
          <w:bCs/>
        </w:rPr>
        <w:t>Parallel discussion:</w:t>
      </w:r>
    </w:p>
    <w:p w14:paraId="17C41C3F" w14:textId="77777777" w:rsidR="00956219" w:rsidRPr="005B25A1" w:rsidRDefault="00956219" w:rsidP="00956219">
      <w:pPr>
        <w:keepNext/>
        <w:keepLines/>
      </w:pPr>
      <w:r w:rsidRPr="005B25A1">
        <w:t>Revised in parallel session to</w:t>
      </w:r>
      <w:r>
        <w:rPr>
          <w:color w:val="0000FF"/>
        </w:rPr>
        <w:t xml:space="preserve"> S2-2509390</w:t>
      </w:r>
      <w:r>
        <w:t>.</w:t>
      </w:r>
    </w:p>
    <w:p w14:paraId="597C4FD6" w14:textId="77777777" w:rsidR="00956219" w:rsidRPr="005B25A1" w:rsidRDefault="00956219" w:rsidP="00956219">
      <w:pPr>
        <w:keepNext/>
        <w:keepLines/>
      </w:pPr>
      <w:r w:rsidRPr="005B25A1">
        <w:t xml:space="preserve">NOTE 1: The details of </w:t>
      </w:r>
      <w:proofErr w:type="spellStart"/>
      <w:r w:rsidRPr="005B25A1">
        <w:t>AIoT</w:t>
      </w:r>
      <w:proofErr w:type="spellEnd"/>
      <w:r w:rsidRPr="005B25A1">
        <w:t xml:space="preserve"> Device ID and the security protection of the NAS DO-A Delivery Request/Response are to be addressed by SA WG3. EN: If the request is routed to a new AIOTF, how the new AIOTF fetches the </w:t>
      </w:r>
      <w:proofErr w:type="spellStart"/>
      <w:r w:rsidRPr="005B25A1">
        <w:t>AIoT</w:t>
      </w:r>
      <w:proofErr w:type="spellEnd"/>
      <w:r w:rsidRPr="005B25A1">
        <w:t xml:space="preserve"> device contexts from the old AIOTF i.</w:t>
      </w:r>
    </w:p>
    <w:p w14:paraId="110FB25E"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2F42C483" w14:textId="77777777" w:rsidR="009E42E4" w:rsidRPr="005B25A1" w:rsidRDefault="009E42E4" w:rsidP="009E42E4">
      <w:pPr>
        <w:keepNext/>
        <w:keepLines/>
        <w:rPr>
          <w:b/>
          <w:bCs/>
        </w:rPr>
      </w:pPr>
      <w:r w:rsidRPr="005B25A1">
        <w:rPr>
          <w:b/>
          <w:bCs/>
        </w:rPr>
        <w:t>Plenary Discussion:</w:t>
      </w:r>
    </w:p>
    <w:p w14:paraId="2F79913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5C574C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1E0D2C2" w14:textId="06316029" w:rsidR="00956219" w:rsidRPr="00EB0339" w:rsidRDefault="009E42E4" w:rsidP="00956219">
      <w:r>
        <w:rPr>
          <w:b/>
          <w:bCs/>
        </w:rPr>
        <w:t xml:space="preserve"> </w:t>
      </w:r>
    </w:p>
    <w:p w14:paraId="69023052" w14:textId="77777777" w:rsidR="00956219" w:rsidRDefault="00956219" w:rsidP="00956219">
      <w:pPr>
        <w:pStyle w:val="NormTop"/>
      </w:pPr>
      <w:r>
        <w:rPr>
          <w:color w:val="0000FF"/>
        </w:rPr>
        <w:t>S2-2508702</w:t>
      </w:r>
      <w:r w:rsidRPr="00D53282">
        <w:t xml:space="preserve"> </w:t>
      </w:r>
      <w:r>
        <w:t>(P-CR) 23.700-30: KI#2 New Solution: DO-A device registration and uplink data transmission.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DO-A capable </w:t>
      </w:r>
      <w:proofErr w:type="spellStart"/>
      <w:r>
        <w:t>AIoT</w:t>
      </w:r>
      <w:proofErr w:type="spellEnd"/>
      <w:r>
        <w:t xml:space="preserve"> Device register to the core network and perform uplink data transmission towards the AF, under topology 1.</w:t>
      </w:r>
    </w:p>
    <w:p w14:paraId="14049D72" w14:textId="77777777" w:rsidR="00956219" w:rsidRPr="005B25A1" w:rsidRDefault="00956219" w:rsidP="00956219">
      <w:pPr>
        <w:keepNext/>
        <w:keepLines/>
        <w:rPr>
          <w:b/>
          <w:bCs/>
        </w:rPr>
      </w:pPr>
      <w:r w:rsidRPr="005B25A1">
        <w:rPr>
          <w:b/>
          <w:bCs/>
        </w:rPr>
        <w:t>Parallel discussion:</w:t>
      </w:r>
    </w:p>
    <w:p w14:paraId="1018E839" w14:textId="77777777" w:rsidR="00956219" w:rsidRPr="005B25A1" w:rsidRDefault="00956219" w:rsidP="00956219">
      <w:pPr>
        <w:keepNext/>
        <w:keepLines/>
      </w:pPr>
      <w:r w:rsidRPr="005B25A1">
        <w:t>Revised in parallel session to</w:t>
      </w:r>
      <w:r>
        <w:rPr>
          <w:color w:val="0000FF"/>
        </w:rPr>
        <w:t xml:space="preserve"> S2-2509391</w:t>
      </w:r>
      <w:r>
        <w:t>.</w:t>
      </w:r>
    </w:p>
    <w:p w14:paraId="269182F6" w14:textId="77777777" w:rsidR="00956219" w:rsidRPr="005B25A1" w:rsidRDefault="00956219" w:rsidP="00956219">
      <w:pPr>
        <w:keepNext/>
        <w:keepLines/>
      </w:pPr>
      <w:r w:rsidRPr="005B25A1">
        <w:t xml:space="preserve">Editor's note: The details of the </w:t>
      </w:r>
      <w:proofErr w:type="spellStart"/>
      <w:r w:rsidRPr="005B25A1">
        <w:t>AIoT</w:t>
      </w:r>
      <w:proofErr w:type="spellEnd"/>
      <w:r w:rsidRPr="005B25A1">
        <w:t xml:space="preserve"> Device ID that is used in the registration request is FFS. Revised in parallel session to</w:t>
      </w:r>
      <w:r>
        <w:rPr>
          <w:color w:val="0000FF"/>
        </w:rPr>
        <w:t xml:space="preserve"> S2-2509454</w:t>
      </w:r>
      <w:r>
        <w:t>.</w:t>
      </w:r>
    </w:p>
    <w:p w14:paraId="3759F04F"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63235708" w14:textId="77777777" w:rsidR="009E42E4" w:rsidRPr="005B25A1" w:rsidRDefault="009E42E4" w:rsidP="009E42E4">
      <w:pPr>
        <w:keepNext/>
        <w:keepLines/>
        <w:rPr>
          <w:b/>
          <w:bCs/>
        </w:rPr>
      </w:pPr>
      <w:r w:rsidRPr="005B25A1">
        <w:rPr>
          <w:b/>
          <w:bCs/>
        </w:rPr>
        <w:t>Plenary Discussion:</w:t>
      </w:r>
    </w:p>
    <w:p w14:paraId="5DCEBFC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FA0D28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A64758A" w14:textId="631CCE4D" w:rsidR="00956219" w:rsidRPr="00EB0339" w:rsidRDefault="009E42E4" w:rsidP="00956219">
      <w:r>
        <w:rPr>
          <w:b/>
          <w:bCs/>
        </w:rPr>
        <w:t xml:space="preserve"> </w:t>
      </w:r>
    </w:p>
    <w:p w14:paraId="2AFE0C32" w14:textId="77777777" w:rsidR="00956219" w:rsidRDefault="00956219" w:rsidP="00956219">
      <w:pPr>
        <w:pStyle w:val="NormTop"/>
      </w:pPr>
      <w:r>
        <w:rPr>
          <w:color w:val="0000FF"/>
        </w:rPr>
        <w:t>S2-2508746</w:t>
      </w:r>
      <w:r w:rsidRPr="00D53282">
        <w:t xml:space="preserve"> </w:t>
      </w:r>
      <w:r>
        <w:t xml:space="preserve">(P-CR) 23.700-30: [KI#2, New Solution] </w:t>
      </w:r>
      <w:proofErr w:type="spellStart"/>
      <w:r>
        <w:t>AIoT</w:t>
      </w:r>
      <w:proofErr w:type="spellEnd"/>
      <w:r>
        <w:t xml:space="preserve"> Device Registration Procedure and Data Transmission.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6F26A491" w14:textId="77777777" w:rsidR="00956219" w:rsidRPr="005B25A1" w:rsidRDefault="00956219" w:rsidP="00956219">
      <w:pPr>
        <w:keepNext/>
        <w:keepLines/>
        <w:rPr>
          <w:b/>
          <w:bCs/>
        </w:rPr>
      </w:pPr>
      <w:r w:rsidRPr="005B25A1">
        <w:rPr>
          <w:b/>
          <w:bCs/>
        </w:rPr>
        <w:t>Parallel discussion:</w:t>
      </w:r>
    </w:p>
    <w:p w14:paraId="388436AD" w14:textId="77777777" w:rsidR="00956219" w:rsidRPr="005B25A1" w:rsidRDefault="00956219" w:rsidP="00956219">
      <w:pPr>
        <w:keepNext/>
        <w:keepLines/>
      </w:pPr>
      <w:r w:rsidRPr="005B25A1">
        <w:t>Revised in parallel session to</w:t>
      </w:r>
      <w:r>
        <w:rPr>
          <w:color w:val="0000FF"/>
        </w:rPr>
        <w:t xml:space="preserve"> S2-2509404</w:t>
      </w:r>
      <w:r>
        <w:t>.</w:t>
      </w:r>
    </w:p>
    <w:p w14:paraId="4332692F" w14:textId="77777777" w:rsidR="00956219" w:rsidRPr="005B25A1" w:rsidRDefault="00956219" w:rsidP="00956219">
      <w:pPr>
        <w:keepNext/>
        <w:keepLines/>
      </w:pPr>
      <w:r w:rsidRPr="005B25A1">
        <w:t>Withdrawn.</w:t>
      </w:r>
    </w:p>
    <w:p w14:paraId="7FF9FDD9" w14:textId="77777777" w:rsidR="00956219" w:rsidRPr="00EB0339" w:rsidRDefault="00956219" w:rsidP="00956219">
      <w:r w:rsidRPr="005B25A1">
        <w:rPr>
          <w:b/>
          <w:bCs/>
        </w:rPr>
        <w:t>Status:</w:t>
      </w:r>
      <w:r>
        <w:t xml:space="preserve"> </w:t>
      </w:r>
      <w:r>
        <w:rPr>
          <w:color w:val="FF0000"/>
        </w:rPr>
        <w:t>Withdrawn</w:t>
      </w:r>
      <w:r>
        <w:t>.</w:t>
      </w:r>
    </w:p>
    <w:p w14:paraId="348C5C81" w14:textId="77777777" w:rsidR="00956219" w:rsidRPr="00EB0339" w:rsidRDefault="00956219" w:rsidP="00956219"/>
    <w:p w14:paraId="07C57F48" w14:textId="77777777" w:rsidR="00956219" w:rsidRDefault="00956219" w:rsidP="00956219">
      <w:pPr>
        <w:pStyle w:val="NormTop"/>
      </w:pPr>
      <w:r>
        <w:rPr>
          <w:color w:val="0000FF"/>
        </w:rPr>
        <w:t>S2-2508791</w:t>
      </w:r>
      <w:r w:rsidRPr="00D53282">
        <w:t xml:space="preserve"> </w:t>
      </w:r>
      <w:r>
        <w:t xml:space="preserve">(P-CR) 23.700-30: New solution: Enable DO-A traffic with MICO like mechanism.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rsidRPr="00D53282">
        <w:t xml:space="preserve"> </w:t>
      </w:r>
      <w:r>
        <w:br/>
        <w:t>A new solution for 5GC to support transferring DO-A traffic type.</w:t>
      </w:r>
    </w:p>
    <w:p w14:paraId="3EB0AC65" w14:textId="77777777" w:rsidR="00956219" w:rsidRPr="005B25A1" w:rsidRDefault="00956219" w:rsidP="00956219">
      <w:pPr>
        <w:keepNext/>
        <w:keepLines/>
        <w:rPr>
          <w:b/>
          <w:bCs/>
        </w:rPr>
      </w:pPr>
      <w:r w:rsidRPr="005B25A1">
        <w:rPr>
          <w:b/>
          <w:bCs/>
        </w:rPr>
        <w:t>Parallel discussion:</w:t>
      </w:r>
    </w:p>
    <w:p w14:paraId="1AD28439" w14:textId="77777777" w:rsidR="00956219" w:rsidRPr="005B25A1" w:rsidRDefault="00956219" w:rsidP="00956219">
      <w:pPr>
        <w:keepNext/>
        <w:keepLines/>
      </w:pPr>
      <w:r w:rsidRPr="005B25A1">
        <w:t>Revised in parallel session to</w:t>
      </w:r>
      <w:r>
        <w:rPr>
          <w:color w:val="0000FF"/>
        </w:rPr>
        <w:t xml:space="preserve"> S2-2509405</w:t>
      </w:r>
      <w:r>
        <w:t>.</w:t>
      </w:r>
    </w:p>
    <w:p w14:paraId="192736E8"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77614B6A" w14:textId="77777777" w:rsidR="009E42E4" w:rsidRPr="005B25A1" w:rsidRDefault="009E42E4" w:rsidP="009E42E4">
      <w:pPr>
        <w:keepNext/>
        <w:keepLines/>
        <w:rPr>
          <w:b/>
          <w:bCs/>
        </w:rPr>
      </w:pPr>
      <w:r w:rsidRPr="005B25A1">
        <w:rPr>
          <w:b/>
          <w:bCs/>
        </w:rPr>
        <w:t>Plenary Discussion:</w:t>
      </w:r>
    </w:p>
    <w:p w14:paraId="6A97281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3E969C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57A3051" w14:textId="37BA0BBE" w:rsidR="00956219" w:rsidRPr="00EB0339" w:rsidRDefault="009E42E4" w:rsidP="00956219">
      <w:r>
        <w:rPr>
          <w:b/>
          <w:bCs/>
        </w:rPr>
        <w:t xml:space="preserve"> </w:t>
      </w:r>
    </w:p>
    <w:p w14:paraId="4B9C659F" w14:textId="77777777" w:rsidR="00956219" w:rsidRDefault="00956219" w:rsidP="00956219">
      <w:pPr>
        <w:pStyle w:val="NormTop"/>
      </w:pPr>
      <w:r>
        <w:rPr>
          <w:color w:val="0000FF"/>
        </w:rPr>
        <w:t>S2-2508792</w:t>
      </w:r>
      <w:r w:rsidRPr="00D53282">
        <w:t xml:space="preserve"> </w:t>
      </w:r>
      <w:r>
        <w:t>(P-CR) 23.700-30: [KI#2] New solution: Network Triggered Registration Procedure . (Source: Sony)</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5GC to support registration of </w:t>
      </w:r>
      <w:proofErr w:type="spellStart"/>
      <w:r>
        <w:t>AIoT</w:t>
      </w:r>
      <w:proofErr w:type="spellEnd"/>
      <w:r>
        <w:t xml:space="preserve"> devices.</w:t>
      </w:r>
    </w:p>
    <w:p w14:paraId="49F36891" w14:textId="77777777" w:rsidR="00956219" w:rsidRPr="005B25A1" w:rsidRDefault="00956219" w:rsidP="00956219">
      <w:pPr>
        <w:keepNext/>
        <w:keepLines/>
        <w:rPr>
          <w:b/>
          <w:bCs/>
        </w:rPr>
      </w:pPr>
      <w:r w:rsidRPr="005B25A1">
        <w:rPr>
          <w:b/>
          <w:bCs/>
        </w:rPr>
        <w:t>Parallel discussion:</w:t>
      </w:r>
    </w:p>
    <w:p w14:paraId="19FF5A6B" w14:textId="77777777" w:rsidR="00956219" w:rsidRPr="005B25A1" w:rsidRDefault="00956219" w:rsidP="00956219">
      <w:pPr>
        <w:keepNext/>
        <w:keepLines/>
      </w:pPr>
      <w:r w:rsidRPr="005B25A1">
        <w:t>Revised in parallel session to</w:t>
      </w:r>
      <w:r>
        <w:rPr>
          <w:color w:val="0000FF"/>
        </w:rPr>
        <w:t xml:space="preserve"> S2-2509406</w:t>
      </w:r>
      <w:r>
        <w:t>.</w:t>
      </w:r>
    </w:p>
    <w:p w14:paraId="743C893E" w14:textId="77777777" w:rsidR="00956219" w:rsidRPr="005B25A1" w:rsidRDefault="00956219" w:rsidP="00956219">
      <w:pPr>
        <w:keepNext/>
        <w:keepLines/>
      </w:pPr>
      <w:r w:rsidRPr="005B25A1">
        <w:t>Add source company. Revised in parallel session to</w:t>
      </w:r>
      <w:r>
        <w:rPr>
          <w:color w:val="0000FF"/>
        </w:rPr>
        <w:t xml:space="preserve"> S2-2509455</w:t>
      </w:r>
      <w:r>
        <w:t>.</w:t>
      </w:r>
    </w:p>
    <w:p w14:paraId="516A0F93"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66CFB563" w14:textId="77777777" w:rsidR="009E42E4" w:rsidRPr="005B25A1" w:rsidRDefault="009E42E4" w:rsidP="009E42E4">
      <w:pPr>
        <w:keepNext/>
        <w:keepLines/>
        <w:rPr>
          <w:b/>
          <w:bCs/>
        </w:rPr>
      </w:pPr>
      <w:r w:rsidRPr="005B25A1">
        <w:rPr>
          <w:b/>
          <w:bCs/>
        </w:rPr>
        <w:t>Plenary Discussion:</w:t>
      </w:r>
    </w:p>
    <w:p w14:paraId="496E90B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1B2E96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E899D03" w14:textId="6C8C8B7A" w:rsidR="00956219" w:rsidRPr="00EB0339" w:rsidRDefault="009E42E4" w:rsidP="00956219">
      <w:r>
        <w:rPr>
          <w:b/>
          <w:bCs/>
        </w:rPr>
        <w:t xml:space="preserve"> </w:t>
      </w:r>
    </w:p>
    <w:p w14:paraId="00596DC3" w14:textId="77777777" w:rsidR="00956219" w:rsidRDefault="00956219" w:rsidP="00956219">
      <w:pPr>
        <w:pStyle w:val="NormTop"/>
      </w:pPr>
      <w:r>
        <w:rPr>
          <w:color w:val="0000FF"/>
        </w:rPr>
        <w:t>S2-2508880</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01D47416" w14:textId="77777777" w:rsidR="00956219" w:rsidRPr="005B25A1" w:rsidRDefault="00956219" w:rsidP="00956219">
      <w:pPr>
        <w:keepNext/>
        <w:keepLines/>
        <w:rPr>
          <w:b/>
          <w:bCs/>
        </w:rPr>
      </w:pPr>
      <w:r w:rsidRPr="005B25A1">
        <w:rPr>
          <w:b/>
          <w:bCs/>
        </w:rPr>
        <w:t>Parallel discussion:</w:t>
      </w:r>
    </w:p>
    <w:p w14:paraId="4E7623D8" w14:textId="77777777" w:rsidR="00956219" w:rsidRPr="005B25A1" w:rsidRDefault="00956219" w:rsidP="00956219">
      <w:pPr>
        <w:keepNext/>
        <w:keepLines/>
      </w:pPr>
      <w:r w:rsidRPr="005B25A1">
        <w:t>Revised in parallel session to</w:t>
      </w:r>
      <w:r>
        <w:rPr>
          <w:color w:val="0000FF"/>
        </w:rPr>
        <w:t xml:space="preserve"> S2-2509407</w:t>
      </w:r>
      <w:r>
        <w:t>.</w:t>
      </w:r>
    </w:p>
    <w:p w14:paraId="2549F1FF"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2C3DD601" w14:textId="77777777" w:rsidR="009E42E4" w:rsidRPr="005B25A1" w:rsidRDefault="009E42E4" w:rsidP="009E42E4">
      <w:pPr>
        <w:keepNext/>
        <w:keepLines/>
        <w:rPr>
          <w:b/>
          <w:bCs/>
        </w:rPr>
      </w:pPr>
      <w:r w:rsidRPr="005B25A1">
        <w:rPr>
          <w:b/>
          <w:bCs/>
        </w:rPr>
        <w:t>Plenary Discussion:</w:t>
      </w:r>
    </w:p>
    <w:p w14:paraId="5B47AC11"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7A101D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262D93B" w14:textId="37B16A0A" w:rsidR="00956219" w:rsidRPr="00EB0339" w:rsidRDefault="009E42E4" w:rsidP="00956219">
      <w:r>
        <w:rPr>
          <w:b/>
          <w:bCs/>
        </w:rPr>
        <w:t xml:space="preserve"> </w:t>
      </w:r>
    </w:p>
    <w:p w14:paraId="55348E5D" w14:textId="77777777" w:rsidR="00956219" w:rsidRDefault="00956219" w:rsidP="00956219">
      <w:pPr>
        <w:pStyle w:val="NormTop"/>
      </w:pPr>
      <w:r>
        <w:rPr>
          <w:color w:val="0000FF"/>
        </w:rPr>
        <w:t>S2-2508905</w:t>
      </w:r>
      <w:r w:rsidRPr="00D53282">
        <w:t xml:space="preserve"> </w:t>
      </w:r>
      <w:r>
        <w:t xml:space="preserve">(P-CR) 23.700-30: New solution for KI#2: Support reliable time-based Data Collection of DO-A </w:t>
      </w:r>
      <w:proofErr w:type="spellStart"/>
      <w:r>
        <w:t>AIoT</w:t>
      </w:r>
      <w:proofErr w:type="spellEnd"/>
      <w:r>
        <w:t xml:space="preserve"> device Sensor with network trigger.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support DO_A </w:t>
      </w:r>
      <w:proofErr w:type="spellStart"/>
      <w:r>
        <w:t>AIoT</w:t>
      </w:r>
      <w:proofErr w:type="spellEnd"/>
      <w:r>
        <w:t xml:space="preserve"> sensor time-based data collection with network assistance regarding Key Issues for WT#2.</w:t>
      </w:r>
    </w:p>
    <w:p w14:paraId="5C466F35" w14:textId="77777777" w:rsidR="00956219" w:rsidRPr="005B25A1" w:rsidRDefault="00956219" w:rsidP="00956219">
      <w:pPr>
        <w:keepNext/>
        <w:keepLines/>
        <w:rPr>
          <w:b/>
          <w:bCs/>
        </w:rPr>
      </w:pPr>
      <w:r w:rsidRPr="005B25A1">
        <w:rPr>
          <w:b/>
          <w:bCs/>
        </w:rPr>
        <w:t>Parallel discussion:</w:t>
      </w:r>
    </w:p>
    <w:p w14:paraId="152533E6" w14:textId="77777777" w:rsidR="00956219" w:rsidRPr="005B25A1" w:rsidRDefault="00956219" w:rsidP="00956219">
      <w:pPr>
        <w:keepNext/>
        <w:keepLines/>
      </w:pPr>
      <w:r w:rsidRPr="005B25A1">
        <w:t>Revised in parallel session to</w:t>
      </w:r>
      <w:r>
        <w:rPr>
          <w:color w:val="0000FF"/>
        </w:rPr>
        <w:t xml:space="preserve"> S2-2509408</w:t>
      </w:r>
      <w:r>
        <w:t>.</w:t>
      </w:r>
    </w:p>
    <w:p w14:paraId="4F44CAC2" w14:textId="77777777" w:rsidR="00956219" w:rsidRPr="005B25A1" w:rsidRDefault="00956219" w:rsidP="00956219">
      <w:pPr>
        <w:keepNext/>
        <w:keepLines/>
      </w:pPr>
      <w:r w:rsidRPr="005B25A1">
        <w:t>Add source company. Revised in parallel session to</w:t>
      </w:r>
      <w:r>
        <w:rPr>
          <w:color w:val="0000FF"/>
        </w:rPr>
        <w:t xml:space="preserve"> S2-2509456</w:t>
      </w:r>
      <w:r>
        <w:t>.</w:t>
      </w:r>
    </w:p>
    <w:p w14:paraId="1D2343E7"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41E4C18C" w14:textId="77777777" w:rsidR="009E42E4" w:rsidRPr="005B25A1" w:rsidRDefault="009E42E4" w:rsidP="009E42E4">
      <w:pPr>
        <w:keepNext/>
        <w:keepLines/>
        <w:rPr>
          <w:b/>
          <w:bCs/>
        </w:rPr>
      </w:pPr>
      <w:r w:rsidRPr="005B25A1">
        <w:rPr>
          <w:b/>
          <w:bCs/>
        </w:rPr>
        <w:t>Plenary Discussion:</w:t>
      </w:r>
    </w:p>
    <w:p w14:paraId="7FE1EBD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921FBC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FFAA548" w14:textId="26D12E2A" w:rsidR="00956219" w:rsidRPr="00EB0339" w:rsidRDefault="009E42E4" w:rsidP="00956219">
      <w:r>
        <w:rPr>
          <w:b/>
          <w:bCs/>
        </w:rPr>
        <w:t xml:space="preserve"> </w:t>
      </w:r>
    </w:p>
    <w:p w14:paraId="1DA371C8" w14:textId="77777777" w:rsidR="00956219" w:rsidRDefault="00956219" w:rsidP="00956219">
      <w:pPr>
        <w:pStyle w:val="NormTop"/>
      </w:pPr>
      <w:r>
        <w:rPr>
          <w:color w:val="0000FF"/>
        </w:rPr>
        <w:t>S2-2508948</w:t>
      </w:r>
      <w:r w:rsidRPr="00D53282">
        <w:t xml:space="preserve"> </w:t>
      </w:r>
      <w:r>
        <w:t xml:space="preserve">(P-CR) 23.700-30: KI#2, New Solution, </w:t>
      </w:r>
      <w:proofErr w:type="spellStart"/>
      <w:r>
        <w:t>AIoT</w:t>
      </w:r>
      <w:proofErr w:type="spellEnd"/>
      <w:r>
        <w:t xml:space="preserve"> device DOA data detection and collection.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DOA traffic support.</w:t>
      </w:r>
    </w:p>
    <w:p w14:paraId="2250C918" w14:textId="77777777" w:rsidR="00956219" w:rsidRPr="005B25A1" w:rsidRDefault="00956219" w:rsidP="00956219">
      <w:pPr>
        <w:keepNext/>
        <w:keepLines/>
        <w:rPr>
          <w:b/>
          <w:bCs/>
        </w:rPr>
      </w:pPr>
      <w:r w:rsidRPr="005B25A1">
        <w:rPr>
          <w:b/>
          <w:bCs/>
        </w:rPr>
        <w:t>Parallel discussion:</w:t>
      </w:r>
    </w:p>
    <w:p w14:paraId="103F637B" w14:textId="77777777" w:rsidR="00956219" w:rsidRPr="005B25A1" w:rsidRDefault="00956219" w:rsidP="00956219">
      <w:pPr>
        <w:keepNext/>
        <w:keepLines/>
      </w:pPr>
      <w:r w:rsidRPr="005B25A1">
        <w:t>Revised in parallel session to</w:t>
      </w:r>
      <w:r>
        <w:rPr>
          <w:color w:val="0000FF"/>
        </w:rPr>
        <w:t xml:space="preserve"> S2-2509409</w:t>
      </w:r>
      <w:r>
        <w:t>.</w:t>
      </w:r>
    </w:p>
    <w:p w14:paraId="6AD81D47"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73B35C47" w14:textId="77777777" w:rsidR="009E42E4" w:rsidRPr="005B25A1" w:rsidRDefault="009E42E4" w:rsidP="009E42E4">
      <w:pPr>
        <w:keepNext/>
        <w:keepLines/>
        <w:rPr>
          <w:b/>
          <w:bCs/>
        </w:rPr>
      </w:pPr>
      <w:r w:rsidRPr="005B25A1">
        <w:rPr>
          <w:b/>
          <w:bCs/>
        </w:rPr>
        <w:t>Plenary Discussion:</w:t>
      </w:r>
    </w:p>
    <w:p w14:paraId="42E8080E"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A89C91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957E73A" w14:textId="47C535F2" w:rsidR="00956219" w:rsidRPr="00EB0339" w:rsidRDefault="009E42E4" w:rsidP="00956219">
      <w:r>
        <w:rPr>
          <w:b/>
          <w:bCs/>
        </w:rPr>
        <w:t xml:space="preserve"> </w:t>
      </w:r>
    </w:p>
    <w:p w14:paraId="7C4E75E8" w14:textId="77777777" w:rsidR="00956219" w:rsidRDefault="00956219" w:rsidP="00956219">
      <w:pPr>
        <w:pStyle w:val="NormTop"/>
      </w:pPr>
      <w:r>
        <w:rPr>
          <w:color w:val="0000FF"/>
        </w:rPr>
        <w:t>S2-2508987</w:t>
      </w:r>
      <w:r w:rsidRPr="00D53282">
        <w:t xml:space="preserve"> </w:t>
      </w:r>
      <w:r>
        <w:t>(P-CR) 23.700-30: PCR: Service aspects for Ambient 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the FS_AmbientIoT_Ph2_ARC work item to support DO-A as a service.</w:t>
      </w:r>
    </w:p>
    <w:p w14:paraId="690E3D50" w14:textId="77777777" w:rsidR="00956219" w:rsidRPr="005B25A1" w:rsidRDefault="00956219" w:rsidP="00956219">
      <w:pPr>
        <w:keepNext/>
        <w:keepLines/>
        <w:rPr>
          <w:b/>
          <w:bCs/>
        </w:rPr>
      </w:pPr>
      <w:r w:rsidRPr="005B25A1">
        <w:rPr>
          <w:b/>
          <w:bCs/>
        </w:rPr>
        <w:t>Parallel discussion:</w:t>
      </w:r>
    </w:p>
    <w:p w14:paraId="625325F7" w14:textId="77777777" w:rsidR="00956219" w:rsidRPr="005B25A1" w:rsidRDefault="00956219" w:rsidP="00956219">
      <w:pPr>
        <w:keepNext/>
        <w:keepLines/>
      </w:pPr>
      <w:r w:rsidRPr="005B25A1">
        <w:t>Revised in parallel session to</w:t>
      </w:r>
      <w:r>
        <w:rPr>
          <w:color w:val="0000FF"/>
        </w:rPr>
        <w:t xml:space="preserve"> S2-2509410</w:t>
      </w:r>
      <w:r>
        <w:t>.</w:t>
      </w:r>
    </w:p>
    <w:p w14:paraId="2AE450E5" w14:textId="77777777" w:rsidR="00956219" w:rsidRPr="005B25A1" w:rsidRDefault="00956219" w:rsidP="00956219">
      <w:pPr>
        <w:keepNext/>
        <w:keepLines/>
      </w:pPr>
      <w:r w:rsidRPr="005B25A1">
        <w:t>Revised in parallel session to</w:t>
      </w:r>
      <w:r>
        <w:rPr>
          <w:color w:val="0000FF"/>
        </w:rPr>
        <w:t xml:space="preserve"> S2-2509457</w:t>
      </w:r>
      <w:r>
        <w:t>.</w:t>
      </w:r>
    </w:p>
    <w:p w14:paraId="140024B4" w14:textId="77777777" w:rsidR="00956219" w:rsidRPr="005B25A1" w:rsidRDefault="00956219" w:rsidP="00956219">
      <w:pPr>
        <w:keepNext/>
        <w:keepLines/>
      </w:pPr>
      <w:r w:rsidRPr="005B25A1">
        <w:t>Revised in parallel session to</w:t>
      </w:r>
      <w:r>
        <w:rPr>
          <w:color w:val="0000FF"/>
        </w:rPr>
        <w:t xml:space="preserve"> S2-2509459</w:t>
      </w:r>
      <w:r>
        <w:t>.</w:t>
      </w:r>
    </w:p>
    <w:p w14:paraId="648CDA1E"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250EF7FB" w14:textId="77777777" w:rsidR="009E42E4" w:rsidRPr="005B25A1" w:rsidRDefault="009E42E4" w:rsidP="009E42E4">
      <w:pPr>
        <w:keepNext/>
        <w:keepLines/>
        <w:rPr>
          <w:b/>
          <w:bCs/>
        </w:rPr>
      </w:pPr>
      <w:r w:rsidRPr="005B25A1">
        <w:rPr>
          <w:b/>
          <w:bCs/>
        </w:rPr>
        <w:t>Plenary Discussion:</w:t>
      </w:r>
    </w:p>
    <w:p w14:paraId="4A4C1A0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4900B3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D52994A" w14:textId="72F4668C" w:rsidR="00956219" w:rsidRPr="00EB0339" w:rsidRDefault="009E42E4" w:rsidP="00956219">
      <w:r>
        <w:rPr>
          <w:b/>
          <w:bCs/>
        </w:rPr>
        <w:t xml:space="preserve"> </w:t>
      </w:r>
    </w:p>
    <w:p w14:paraId="14CF9E00" w14:textId="77777777" w:rsidR="00956219" w:rsidRDefault="00956219" w:rsidP="00956219">
      <w:pPr>
        <w:pStyle w:val="NormTop"/>
      </w:pPr>
      <w:r>
        <w:rPr>
          <w:color w:val="0000FF"/>
        </w:rPr>
        <w:t>S2-2509064</w:t>
      </w:r>
      <w:r w:rsidRPr="00D53282">
        <w:t xml:space="preserve"> </w:t>
      </w:r>
      <w:r>
        <w:t xml:space="preserve">(P-CR) 23.700-30: KI2, New Solution: </w:t>
      </w:r>
      <w:proofErr w:type="spellStart"/>
      <w:r>
        <w:t>AIoT</w:t>
      </w:r>
      <w:proofErr w:type="spellEnd"/>
      <w:r>
        <w:t xml:space="preserve"> Device Registration and data transmission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and data transmission procedure for the DO-A Capable </w:t>
      </w:r>
      <w:proofErr w:type="spellStart"/>
      <w:r>
        <w:t>AIoT</w:t>
      </w:r>
      <w:proofErr w:type="spellEnd"/>
      <w:r>
        <w:t xml:space="preserve"> device.</w:t>
      </w:r>
    </w:p>
    <w:p w14:paraId="7BED320D" w14:textId="77777777" w:rsidR="00956219" w:rsidRPr="005B25A1" w:rsidRDefault="00956219" w:rsidP="00956219">
      <w:pPr>
        <w:keepNext/>
        <w:keepLines/>
        <w:rPr>
          <w:b/>
          <w:bCs/>
        </w:rPr>
      </w:pPr>
      <w:r w:rsidRPr="005B25A1">
        <w:rPr>
          <w:b/>
          <w:bCs/>
        </w:rPr>
        <w:t>Parallel discussion:</w:t>
      </w:r>
    </w:p>
    <w:p w14:paraId="55A60493" w14:textId="77777777" w:rsidR="00956219" w:rsidRPr="005B25A1" w:rsidRDefault="00956219" w:rsidP="00956219">
      <w:pPr>
        <w:keepNext/>
        <w:keepLines/>
      </w:pPr>
      <w:r w:rsidRPr="005B25A1">
        <w:t>Revised in parallel session to</w:t>
      </w:r>
      <w:r>
        <w:rPr>
          <w:color w:val="0000FF"/>
        </w:rPr>
        <w:t xml:space="preserve"> S2-2509411</w:t>
      </w:r>
      <w:r>
        <w:t>.</w:t>
      </w:r>
    </w:p>
    <w:p w14:paraId="5D0A4BF3"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344CA4D5" w14:textId="77777777" w:rsidR="009E42E4" w:rsidRPr="005B25A1" w:rsidRDefault="009E42E4" w:rsidP="009E42E4">
      <w:pPr>
        <w:keepNext/>
        <w:keepLines/>
        <w:rPr>
          <w:b/>
          <w:bCs/>
        </w:rPr>
      </w:pPr>
      <w:r w:rsidRPr="005B25A1">
        <w:rPr>
          <w:b/>
          <w:bCs/>
        </w:rPr>
        <w:t>Plenary Discussion:</w:t>
      </w:r>
    </w:p>
    <w:p w14:paraId="7B5C598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0E30A8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EEA666F" w14:textId="050BE494" w:rsidR="00956219" w:rsidRPr="00EB0339" w:rsidRDefault="009E42E4" w:rsidP="00956219">
      <w:r>
        <w:rPr>
          <w:b/>
          <w:bCs/>
        </w:rPr>
        <w:t xml:space="preserve"> </w:t>
      </w:r>
    </w:p>
    <w:p w14:paraId="216868E6" w14:textId="77777777" w:rsidR="00956219" w:rsidRDefault="00956219" w:rsidP="00956219">
      <w:pPr>
        <w:pStyle w:val="NormTop"/>
      </w:pPr>
      <w:r>
        <w:rPr>
          <w:color w:val="0000FF"/>
        </w:rPr>
        <w:t>S2-2509195</w:t>
      </w:r>
      <w:r w:rsidRPr="00D53282">
        <w:t xml:space="preserve"> </w:t>
      </w:r>
      <w:r>
        <w:t xml:space="preserve">(P-CR) 23.700-30: KI#2 new solution: AF activates/deactivates the DO-A traffic to the </w:t>
      </w:r>
      <w:proofErr w:type="spellStart"/>
      <w:r>
        <w:t>AIoT</w:t>
      </w:r>
      <w:proofErr w:type="spellEnd"/>
      <w:r>
        <w:t xml:space="preserve"> device. (Source: HONOR)</w:t>
      </w:r>
      <w:r>
        <w:br/>
      </w:r>
      <w:r w:rsidRPr="00D53282">
        <w:rPr>
          <w:b/>
        </w:rPr>
        <w:t>Document for:</w:t>
      </w:r>
      <w:r w:rsidRPr="00D53282">
        <w:t xml:space="preserve"> </w:t>
      </w:r>
      <w:r>
        <w:t>Approval</w:t>
      </w:r>
      <w:r>
        <w:br/>
      </w:r>
      <w:r w:rsidRPr="00D53282">
        <w:rPr>
          <w:b/>
        </w:rPr>
        <w:t>Abstract:</w:t>
      </w:r>
      <w:r w:rsidRPr="00D53282">
        <w:t xml:space="preserve"> </w:t>
      </w:r>
      <w:r>
        <w:br/>
        <w:t>This solution proposes the DO-A traffic configuration procedure, as well as the activation/deactivation procedure for DO-A traffic.</w:t>
      </w:r>
    </w:p>
    <w:p w14:paraId="3D8CF85A" w14:textId="77777777" w:rsidR="00956219" w:rsidRPr="005B25A1" w:rsidRDefault="00956219" w:rsidP="00956219">
      <w:pPr>
        <w:keepNext/>
        <w:keepLines/>
        <w:rPr>
          <w:b/>
          <w:bCs/>
        </w:rPr>
      </w:pPr>
      <w:r w:rsidRPr="005B25A1">
        <w:rPr>
          <w:b/>
          <w:bCs/>
        </w:rPr>
        <w:t>Parallel discussion:</w:t>
      </w:r>
    </w:p>
    <w:p w14:paraId="64206265" w14:textId="77777777" w:rsidR="00956219" w:rsidRPr="005B25A1" w:rsidRDefault="00956219" w:rsidP="00956219">
      <w:pPr>
        <w:keepNext/>
        <w:keepLines/>
      </w:pPr>
      <w:r w:rsidRPr="005B25A1">
        <w:t>Revised in parallel session to</w:t>
      </w:r>
      <w:r>
        <w:rPr>
          <w:color w:val="0000FF"/>
        </w:rPr>
        <w:t xml:space="preserve"> S2-2509412</w:t>
      </w:r>
      <w:r>
        <w:t>.</w:t>
      </w:r>
    </w:p>
    <w:p w14:paraId="496BA464" w14:textId="77777777" w:rsidR="00956219" w:rsidRPr="005B25A1" w:rsidRDefault="00956219" w:rsidP="00956219">
      <w:pPr>
        <w:keepNext/>
        <w:keepLines/>
      </w:pPr>
      <w:r w:rsidRPr="005B25A1">
        <w:t>Add source company. Revised in parallel session to</w:t>
      </w:r>
      <w:r>
        <w:rPr>
          <w:color w:val="0000FF"/>
        </w:rPr>
        <w:t xml:space="preserve"> S2-2509458</w:t>
      </w:r>
      <w:r>
        <w:t>.</w:t>
      </w:r>
    </w:p>
    <w:p w14:paraId="418E7927" w14:textId="77777777" w:rsidR="00956219" w:rsidRPr="005B25A1" w:rsidRDefault="00956219" w:rsidP="00956219">
      <w:pPr>
        <w:keepNext/>
        <w:keepLines/>
      </w:pPr>
      <w:r>
        <w:t xml:space="preserve">This was </w:t>
      </w:r>
      <w:r w:rsidRPr="00B30893">
        <w:rPr>
          <w:color w:val="FF0000"/>
        </w:rPr>
        <w:t>agreed</w:t>
      </w:r>
      <w:r>
        <w:t xml:space="preserve"> in parallel session.</w:t>
      </w:r>
    </w:p>
    <w:p w14:paraId="1B0DBA40" w14:textId="77777777" w:rsidR="009E42E4" w:rsidRPr="005B25A1" w:rsidRDefault="009E42E4" w:rsidP="009E42E4">
      <w:pPr>
        <w:keepNext/>
        <w:keepLines/>
        <w:rPr>
          <w:b/>
          <w:bCs/>
        </w:rPr>
      </w:pPr>
      <w:r w:rsidRPr="005B25A1">
        <w:rPr>
          <w:b/>
          <w:bCs/>
        </w:rPr>
        <w:t>Plenary Discussion:</w:t>
      </w:r>
    </w:p>
    <w:p w14:paraId="78AEDEA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7A159E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2D88A9B" w14:textId="4116998E" w:rsidR="00956219" w:rsidRPr="00EB0339" w:rsidRDefault="009E42E4" w:rsidP="00956219">
      <w:r>
        <w:rPr>
          <w:b/>
          <w:bCs/>
        </w:rPr>
        <w:t xml:space="preserve"> </w:t>
      </w:r>
    </w:p>
    <w:p w14:paraId="484A182D" w14:textId="77777777" w:rsidR="00956219" w:rsidRDefault="00956219" w:rsidP="00956219">
      <w:pPr>
        <w:pStyle w:val="NormTop"/>
      </w:pPr>
      <w:r>
        <w:rPr>
          <w:color w:val="0000FF"/>
        </w:rPr>
        <w:t>S2-2508318</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5D8E5535" w14:textId="77777777" w:rsidR="00956219" w:rsidRPr="005B25A1" w:rsidRDefault="00956219" w:rsidP="00956219">
      <w:pPr>
        <w:keepNext/>
        <w:keepLines/>
        <w:rPr>
          <w:b/>
          <w:bCs/>
        </w:rPr>
      </w:pPr>
      <w:r w:rsidRPr="005B25A1">
        <w:rPr>
          <w:b/>
          <w:bCs/>
        </w:rPr>
        <w:t>Plenary Discussion:</w:t>
      </w:r>
    </w:p>
    <w:p w14:paraId="3867C173" w14:textId="77777777" w:rsidR="00956219" w:rsidRPr="005B25A1" w:rsidRDefault="00956219" w:rsidP="00956219">
      <w:pPr>
        <w:keepNext/>
        <w:keepLines/>
      </w:pPr>
      <w:r>
        <w:rPr>
          <w:color w:val="0000FF"/>
        </w:rPr>
        <w:t>Not handled</w:t>
      </w:r>
      <w:r>
        <w:t>.</w:t>
      </w:r>
    </w:p>
    <w:p w14:paraId="7F752187" w14:textId="77777777" w:rsidR="00956219" w:rsidRPr="00EB0339" w:rsidRDefault="00956219" w:rsidP="00956219">
      <w:r w:rsidRPr="005B25A1">
        <w:rPr>
          <w:b/>
          <w:bCs/>
        </w:rPr>
        <w:t>Status:</w:t>
      </w:r>
      <w:r>
        <w:t xml:space="preserve"> </w:t>
      </w:r>
      <w:r>
        <w:rPr>
          <w:color w:val="0000FF"/>
        </w:rPr>
        <w:t>Not handled</w:t>
      </w:r>
      <w:r>
        <w:t>.</w:t>
      </w:r>
    </w:p>
    <w:p w14:paraId="4B94468E" w14:textId="77777777" w:rsidR="00956219" w:rsidRPr="00EB0339" w:rsidRDefault="00956219" w:rsidP="00956219"/>
    <w:p w14:paraId="1263A203" w14:textId="77777777" w:rsidR="00956219" w:rsidRDefault="00956219" w:rsidP="00956219">
      <w:pPr>
        <w:pStyle w:val="NormTop"/>
      </w:pPr>
      <w:r>
        <w:rPr>
          <w:color w:val="0000FF"/>
        </w:rPr>
        <w:t>S2-2508719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 #2.</w:t>
      </w:r>
    </w:p>
    <w:p w14:paraId="134AFA33" w14:textId="77777777" w:rsidR="00956219" w:rsidRPr="005B25A1" w:rsidRDefault="00956219" w:rsidP="00956219">
      <w:pPr>
        <w:keepNext/>
        <w:keepLines/>
        <w:rPr>
          <w:b/>
          <w:bCs/>
        </w:rPr>
      </w:pPr>
      <w:r w:rsidRPr="005B25A1">
        <w:rPr>
          <w:b/>
          <w:bCs/>
        </w:rPr>
        <w:t>Plenary Discussion:</w:t>
      </w:r>
    </w:p>
    <w:p w14:paraId="3E6D3757" w14:textId="77777777" w:rsidR="00956219" w:rsidRPr="005B25A1" w:rsidRDefault="00956219" w:rsidP="00956219">
      <w:pPr>
        <w:keepNext/>
        <w:keepLines/>
      </w:pPr>
      <w:r>
        <w:rPr>
          <w:color w:val="0000FF"/>
        </w:rPr>
        <w:t>Not handled</w:t>
      </w:r>
      <w:r>
        <w:t>.</w:t>
      </w:r>
    </w:p>
    <w:p w14:paraId="7EF0E303" w14:textId="77777777" w:rsidR="00956219" w:rsidRPr="00EB0339" w:rsidRDefault="00956219" w:rsidP="00956219">
      <w:r w:rsidRPr="005B25A1">
        <w:rPr>
          <w:b/>
          <w:bCs/>
        </w:rPr>
        <w:t>Status:</w:t>
      </w:r>
      <w:r>
        <w:t xml:space="preserve"> </w:t>
      </w:r>
      <w:r>
        <w:rPr>
          <w:color w:val="0000FF"/>
        </w:rPr>
        <w:t>Not handled</w:t>
      </w:r>
      <w:r>
        <w:t>.</w:t>
      </w:r>
    </w:p>
    <w:p w14:paraId="7A41E532" w14:textId="77777777" w:rsidR="00956219" w:rsidRPr="00EB0339" w:rsidRDefault="00956219" w:rsidP="00956219"/>
    <w:p w14:paraId="4D0299C9" w14:textId="77777777" w:rsidR="00956219" w:rsidRDefault="00956219" w:rsidP="00956219">
      <w:pPr>
        <w:pStyle w:val="NormTop"/>
      </w:pPr>
      <w:r>
        <w:rPr>
          <w:color w:val="0000FF"/>
        </w:rPr>
        <w:t>S2-2509124</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77D2A023" w14:textId="77777777" w:rsidR="00956219" w:rsidRPr="005B25A1" w:rsidRDefault="00956219" w:rsidP="00956219">
      <w:pPr>
        <w:keepNext/>
        <w:keepLines/>
        <w:rPr>
          <w:b/>
          <w:bCs/>
        </w:rPr>
      </w:pPr>
      <w:r w:rsidRPr="005B25A1">
        <w:rPr>
          <w:b/>
          <w:bCs/>
        </w:rPr>
        <w:t>Plenary Discussion:</w:t>
      </w:r>
    </w:p>
    <w:p w14:paraId="66566309" w14:textId="77777777" w:rsidR="00956219" w:rsidRPr="005B25A1" w:rsidRDefault="00956219" w:rsidP="00956219">
      <w:pPr>
        <w:keepNext/>
        <w:keepLines/>
      </w:pPr>
      <w:r>
        <w:rPr>
          <w:color w:val="0000FF"/>
        </w:rPr>
        <w:t>Not handled</w:t>
      </w:r>
      <w:r>
        <w:t>.</w:t>
      </w:r>
    </w:p>
    <w:p w14:paraId="1B224815" w14:textId="77777777" w:rsidR="00956219" w:rsidRPr="00EB0339" w:rsidRDefault="00956219" w:rsidP="00956219">
      <w:r w:rsidRPr="005B25A1">
        <w:rPr>
          <w:b/>
          <w:bCs/>
        </w:rPr>
        <w:t>Status:</w:t>
      </w:r>
      <w:r>
        <w:t xml:space="preserve"> </w:t>
      </w:r>
      <w:r>
        <w:rPr>
          <w:color w:val="0000FF"/>
        </w:rPr>
        <w:t>Not handled</w:t>
      </w:r>
      <w:r>
        <w:t>.</w:t>
      </w:r>
    </w:p>
    <w:p w14:paraId="0D34121E" w14:textId="77777777" w:rsidR="00956219" w:rsidRPr="00EB0339" w:rsidRDefault="00956219" w:rsidP="00956219"/>
    <w:p w14:paraId="21A7BD20"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Second round papers</w:t>
      </w:r>
    </w:p>
    <w:p w14:paraId="3B0F3F41" w14:textId="77777777" w:rsidR="00956219" w:rsidRDefault="00956219" w:rsidP="00956219">
      <w:pPr>
        <w:pStyle w:val="NormTop"/>
      </w:pPr>
      <w:r>
        <w:rPr>
          <w:color w:val="0000FF"/>
        </w:rPr>
        <w:t>S2-2508319</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resolve the ENs for Solution#2.</w:t>
      </w:r>
    </w:p>
    <w:p w14:paraId="52FA7728" w14:textId="77777777" w:rsidR="00956219" w:rsidRPr="005B25A1" w:rsidRDefault="00956219" w:rsidP="00956219">
      <w:pPr>
        <w:keepNext/>
        <w:keepLines/>
        <w:rPr>
          <w:b/>
          <w:bCs/>
        </w:rPr>
      </w:pPr>
      <w:r w:rsidRPr="005B25A1">
        <w:rPr>
          <w:b/>
          <w:bCs/>
        </w:rPr>
        <w:t>Plenary Discussion:</w:t>
      </w:r>
    </w:p>
    <w:p w14:paraId="6DBA0B80" w14:textId="77777777" w:rsidR="00956219" w:rsidRPr="005B25A1" w:rsidRDefault="00956219" w:rsidP="00956219">
      <w:pPr>
        <w:keepNext/>
        <w:keepLines/>
      </w:pPr>
      <w:r>
        <w:rPr>
          <w:color w:val="0000FF"/>
        </w:rPr>
        <w:t>Not handled</w:t>
      </w:r>
      <w:r>
        <w:t>.</w:t>
      </w:r>
    </w:p>
    <w:p w14:paraId="155822C4" w14:textId="77777777" w:rsidR="00956219" w:rsidRPr="00EB0339" w:rsidRDefault="00956219" w:rsidP="00956219">
      <w:r w:rsidRPr="005B25A1">
        <w:rPr>
          <w:b/>
          <w:bCs/>
        </w:rPr>
        <w:t>Status:</w:t>
      </w:r>
      <w:r>
        <w:t xml:space="preserve"> </w:t>
      </w:r>
      <w:r>
        <w:rPr>
          <w:color w:val="0000FF"/>
        </w:rPr>
        <w:t>Not handled</w:t>
      </w:r>
      <w:r>
        <w:t>.</w:t>
      </w:r>
    </w:p>
    <w:p w14:paraId="713A7704" w14:textId="77777777" w:rsidR="00956219" w:rsidRPr="00EB0339" w:rsidRDefault="00956219" w:rsidP="00956219"/>
    <w:p w14:paraId="6AF4CF09" w14:textId="77777777" w:rsidR="00956219" w:rsidRDefault="00956219" w:rsidP="00956219">
      <w:pPr>
        <w:pStyle w:val="NormTop"/>
      </w:pPr>
      <w:r>
        <w:rPr>
          <w:color w:val="0000FF"/>
        </w:rPr>
        <w:t>S2-2508662</w:t>
      </w:r>
      <w:r w:rsidRPr="00D53282">
        <w:t xml:space="preserve"> </w:t>
      </w:r>
      <w:r>
        <w:t>(P-CR) 23.700-30: New Solution for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4CB76C67" w14:textId="77777777" w:rsidR="00956219" w:rsidRPr="005B25A1" w:rsidRDefault="00956219" w:rsidP="00956219">
      <w:pPr>
        <w:keepNext/>
        <w:keepLines/>
        <w:rPr>
          <w:b/>
          <w:bCs/>
        </w:rPr>
      </w:pPr>
      <w:r w:rsidRPr="005B25A1">
        <w:rPr>
          <w:b/>
          <w:bCs/>
        </w:rPr>
        <w:t>Plenary Discussion:</w:t>
      </w:r>
    </w:p>
    <w:p w14:paraId="33C6870E" w14:textId="77777777" w:rsidR="00956219" w:rsidRPr="005B25A1" w:rsidRDefault="00956219" w:rsidP="00956219">
      <w:pPr>
        <w:keepNext/>
        <w:keepLines/>
      </w:pPr>
      <w:r>
        <w:rPr>
          <w:color w:val="0000FF"/>
        </w:rPr>
        <w:t>Not handled</w:t>
      </w:r>
      <w:r>
        <w:t>.</w:t>
      </w:r>
    </w:p>
    <w:p w14:paraId="6238038B" w14:textId="77777777" w:rsidR="00956219" w:rsidRPr="00EB0339" w:rsidRDefault="00956219" w:rsidP="00956219">
      <w:r w:rsidRPr="005B25A1">
        <w:rPr>
          <w:b/>
          <w:bCs/>
        </w:rPr>
        <w:t>Status:</w:t>
      </w:r>
      <w:r>
        <w:t xml:space="preserve"> </w:t>
      </w:r>
      <w:r>
        <w:rPr>
          <w:color w:val="0000FF"/>
        </w:rPr>
        <w:t>Not handled</w:t>
      </w:r>
      <w:r>
        <w:t>.</w:t>
      </w:r>
    </w:p>
    <w:p w14:paraId="19ECD513" w14:textId="77777777" w:rsidR="00956219" w:rsidRPr="00EB0339" w:rsidRDefault="00956219" w:rsidP="00956219"/>
    <w:p w14:paraId="2DB6EAC2" w14:textId="77777777" w:rsidR="00956219" w:rsidRDefault="00956219" w:rsidP="00956219">
      <w:pPr>
        <w:pStyle w:val="NormTop"/>
      </w:pPr>
      <w:r>
        <w:rPr>
          <w:color w:val="0000FF"/>
        </w:rPr>
        <w:t>S2-2508709</w:t>
      </w:r>
      <w:r w:rsidRPr="00D53282">
        <w:t xml:space="preserve"> </w:t>
      </w:r>
      <w:r>
        <w:t xml:space="preserve">(P-CR) 23.700-30: New Solution: Support of DO-A capable </w:t>
      </w:r>
      <w:proofErr w:type="spellStart"/>
      <w:r>
        <w:t>AIoT</w:t>
      </w:r>
      <w:proofErr w:type="spellEnd"/>
      <w:r>
        <w:t xml:space="preserve"> Device for AIOTF selection and routing to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DO-A capable </w:t>
      </w:r>
      <w:proofErr w:type="spellStart"/>
      <w:r>
        <w:t>AIoT</w:t>
      </w:r>
      <w:proofErr w:type="spellEnd"/>
      <w:r>
        <w:t xml:space="preserve"> Device selecting or routing to the Serving AIOTF.</w:t>
      </w:r>
    </w:p>
    <w:p w14:paraId="5D58D86F" w14:textId="77777777" w:rsidR="00956219" w:rsidRPr="005B25A1" w:rsidRDefault="00956219" w:rsidP="00956219">
      <w:pPr>
        <w:keepNext/>
        <w:keepLines/>
        <w:rPr>
          <w:b/>
          <w:bCs/>
        </w:rPr>
      </w:pPr>
      <w:r w:rsidRPr="005B25A1">
        <w:rPr>
          <w:b/>
          <w:bCs/>
        </w:rPr>
        <w:t>Plenary Discussion:</w:t>
      </w:r>
    </w:p>
    <w:p w14:paraId="347410DD" w14:textId="77777777" w:rsidR="00956219" w:rsidRPr="005B25A1" w:rsidRDefault="00956219" w:rsidP="00956219">
      <w:pPr>
        <w:keepNext/>
        <w:keepLines/>
      </w:pPr>
      <w:r>
        <w:rPr>
          <w:color w:val="0000FF"/>
        </w:rPr>
        <w:t>Not handled</w:t>
      </w:r>
      <w:r>
        <w:t>.</w:t>
      </w:r>
    </w:p>
    <w:p w14:paraId="63B7AF65" w14:textId="77777777" w:rsidR="00956219" w:rsidRPr="00EB0339" w:rsidRDefault="00956219" w:rsidP="00956219">
      <w:r w:rsidRPr="005B25A1">
        <w:rPr>
          <w:b/>
          <w:bCs/>
        </w:rPr>
        <w:t>Status:</w:t>
      </w:r>
      <w:r>
        <w:t xml:space="preserve"> </w:t>
      </w:r>
      <w:r>
        <w:rPr>
          <w:color w:val="0000FF"/>
        </w:rPr>
        <w:t>Not handled</w:t>
      </w:r>
      <w:r>
        <w:t>.</w:t>
      </w:r>
    </w:p>
    <w:p w14:paraId="18D0AFFA" w14:textId="77777777" w:rsidR="00956219" w:rsidRPr="00EB0339" w:rsidRDefault="00956219" w:rsidP="00956219"/>
    <w:p w14:paraId="18FBCE15" w14:textId="77777777" w:rsidR="00956219" w:rsidRDefault="00956219" w:rsidP="00956219">
      <w:pPr>
        <w:pStyle w:val="NormTop"/>
      </w:pPr>
      <w:r>
        <w:rPr>
          <w:color w:val="0000FF"/>
        </w:rPr>
        <w:t>S2-2508949</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device registration aspects.</w:t>
      </w:r>
    </w:p>
    <w:p w14:paraId="0F1DC151" w14:textId="77777777" w:rsidR="00956219" w:rsidRPr="005B25A1" w:rsidRDefault="00956219" w:rsidP="00956219">
      <w:pPr>
        <w:keepNext/>
        <w:keepLines/>
        <w:rPr>
          <w:b/>
          <w:bCs/>
        </w:rPr>
      </w:pPr>
      <w:r w:rsidRPr="005B25A1">
        <w:rPr>
          <w:b/>
          <w:bCs/>
        </w:rPr>
        <w:t>Plenary Discussion:</w:t>
      </w:r>
    </w:p>
    <w:p w14:paraId="038DF10F" w14:textId="77777777" w:rsidR="00956219" w:rsidRPr="005B25A1" w:rsidRDefault="00956219" w:rsidP="00956219">
      <w:pPr>
        <w:keepNext/>
        <w:keepLines/>
      </w:pPr>
      <w:r>
        <w:rPr>
          <w:color w:val="0000FF"/>
        </w:rPr>
        <w:t>Not handled</w:t>
      </w:r>
      <w:r>
        <w:t>.</w:t>
      </w:r>
    </w:p>
    <w:p w14:paraId="77657B80" w14:textId="77777777" w:rsidR="00956219" w:rsidRPr="00EB0339" w:rsidRDefault="00956219" w:rsidP="00956219">
      <w:r w:rsidRPr="005B25A1">
        <w:rPr>
          <w:b/>
          <w:bCs/>
        </w:rPr>
        <w:t>Status:</w:t>
      </w:r>
      <w:r>
        <w:t xml:space="preserve"> </w:t>
      </w:r>
      <w:r>
        <w:rPr>
          <w:color w:val="0000FF"/>
        </w:rPr>
        <w:t>Not handled</w:t>
      </w:r>
      <w:r>
        <w:t>.</w:t>
      </w:r>
    </w:p>
    <w:p w14:paraId="0B3FE067" w14:textId="77777777" w:rsidR="00956219" w:rsidRPr="00EB0339" w:rsidRDefault="00956219" w:rsidP="00956219"/>
    <w:p w14:paraId="2C908F7C" w14:textId="77777777" w:rsidR="00956219" w:rsidRDefault="00956219" w:rsidP="00956219">
      <w:pPr>
        <w:pStyle w:val="NormTop"/>
      </w:pPr>
      <w:r>
        <w:rPr>
          <w:color w:val="0000FF"/>
        </w:rPr>
        <w:t>S2-2508397</w:t>
      </w:r>
      <w:r w:rsidRPr="00D53282">
        <w:t xml:space="preserve"> </w:t>
      </w:r>
      <w:r>
        <w:t xml:space="preserve">(P-CR) 23.700-30: 23.700-30: New Solution of </w:t>
      </w:r>
      <w:proofErr w:type="spellStart"/>
      <w:r>
        <w:t>AIoT</w:t>
      </w:r>
      <w:proofErr w:type="spellEnd"/>
      <w:r>
        <w:t xml:space="preserve"> Devices registration procedure for KI#2.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40DD4723" w14:textId="77777777" w:rsidR="00956219" w:rsidRPr="005B25A1" w:rsidRDefault="00956219" w:rsidP="00956219">
      <w:pPr>
        <w:keepNext/>
        <w:keepLines/>
        <w:rPr>
          <w:b/>
          <w:bCs/>
        </w:rPr>
      </w:pPr>
      <w:r w:rsidRPr="005B25A1">
        <w:rPr>
          <w:b/>
          <w:bCs/>
        </w:rPr>
        <w:t>Plenary Discussion:</w:t>
      </w:r>
    </w:p>
    <w:p w14:paraId="03FEE14F" w14:textId="77777777" w:rsidR="00956219" w:rsidRPr="005B25A1" w:rsidRDefault="00956219" w:rsidP="00956219">
      <w:pPr>
        <w:keepNext/>
        <w:keepLines/>
      </w:pPr>
      <w:r>
        <w:rPr>
          <w:color w:val="0000FF"/>
        </w:rPr>
        <w:t>Not handled</w:t>
      </w:r>
      <w:r>
        <w:t>.</w:t>
      </w:r>
    </w:p>
    <w:p w14:paraId="64165423" w14:textId="77777777" w:rsidR="00956219" w:rsidRPr="00EB0339" w:rsidRDefault="00956219" w:rsidP="00956219">
      <w:r w:rsidRPr="005B25A1">
        <w:rPr>
          <w:b/>
          <w:bCs/>
        </w:rPr>
        <w:t>Status:</w:t>
      </w:r>
      <w:r>
        <w:t xml:space="preserve"> </w:t>
      </w:r>
      <w:r>
        <w:rPr>
          <w:color w:val="0000FF"/>
        </w:rPr>
        <w:t>Not handled</w:t>
      </w:r>
      <w:r>
        <w:t>.</w:t>
      </w:r>
    </w:p>
    <w:p w14:paraId="47A6A4A5" w14:textId="77777777" w:rsidR="00956219" w:rsidRPr="00EB0339" w:rsidRDefault="00956219" w:rsidP="00956219"/>
    <w:p w14:paraId="5F07374A"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Key issue 2 interim conclusions</w:t>
      </w:r>
    </w:p>
    <w:p w14:paraId="32E0FA8F" w14:textId="77777777" w:rsidR="00956219" w:rsidRDefault="00956219" w:rsidP="00956219">
      <w:pPr>
        <w:pStyle w:val="NormTop"/>
      </w:pPr>
      <w:r>
        <w:rPr>
          <w:color w:val="0000FF"/>
        </w:rPr>
        <w:t>S2-2509065</w:t>
      </w:r>
      <w:r w:rsidRPr="00D53282">
        <w:t xml:space="preserve"> </w:t>
      </w:r>
      <w:r>
        <w:t xml:space="preserve">(P-CR) 23.700-30: Interim Agreements Proposal for Key Issue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discusses several essential aspects of Rel-20 Ambient IoT work, and proposes interim agreements accordingly.</w:t>
      </w:r>
    </w:p>
    <w:p w14:paraId="7BF91045" w14:textId="77777777" w:rsidR="00956219" w:rsidRPr="005B25A1" w:rsidRDefault="00956219" w:rsidP="00956219">
      <w:pPr>
        <w:keepNext/>
        <w:keepLines/>
        <w:rPr>
          <w:b/>
          <w:bCs/>
        </w:rPr>
      </w:pPr>
      <w:r w:rsidRPr="005B25A1">
        <w:rPr>
          <w:b/>
          <w:bCs/>
        </w:rPr>
        <w:t>Plenary Discussion:</w:t>
      </w:r>
    </w:p>
    <w:p w14:paraId="1CF21C7B" w14:textId="77777777" w:rsidR="00956219" w:rsidRPr="005B25A1" w:rsidRDefault="00956219" w:rsidP="00956219">
      <w:pPr>
        <w:keepNext/>
        <w:keepLines/>
      </w:pPr>
      <w:r>
        <w:rPr>
          <w:color w:val="0000FF"/>
        </w:rPr>
        <w:t>Not handled</w:t>
      </w:r>
      <w:r>
        <w:t>.</w:t>
      </w:r>
    </w:p>
    <w:p w14:paraId="0F3B6670" w14:textId="77777777" w:rsidR="00956219" w:rsidRPr="00EB0339" w:rsidRDefault="00956219" w:rsidP="00956219">
      <w:r w:rsidRPr="005B25A1">
        <w:rPr>
          <w:b/>
          <w:bCs/>
        </w:rPr>
        <w:t>Status:</w:t>
      </w:r>
      <w:r>
        <w:t xml:space="preserve"> </w:t>
      </w:r>
      <w:r>
        <w:rPr>
          <w:color w:val="0000FF"/>
        </w:rPr>
        <w:t>Not handled</w:t>
      </w:r>
      <w:r>
        <w:t>.</w:t>
      </w:r>
    </w:p>
    <w:p w14:paraId="74D5A2A9" w14:textId="77777777" w:rsidR="00956219" w:rsidRPr="00EB0339" w:rsidRDefault="00956219" w:rsidP="00956219"/>
    <w:p w14:paraId="42CE34A4" w14:textId="77777777" w:rsidR="00956219" w:rsidRDefault="00956219" w:rsidP="00956219">
      <w:pPr>
        <w:pStyle w:val="H6"/>
        <w:pBdr>
          <w:top w:val="single" w:sz="4" w:space="1" w:color="auto"/>
          <w:left w:val="single" w:sz="4" w:space="4" w:color="auto"/>
          <w:bottom w:val="single" w:sz="4" w:space="1" w:color="auto"/>
          <w:right w:val="single" w:sz="4" w:space="4" w:color="auto"/>
        </w:pBdr>
        <w:rPr>
          <w:color w:val="0000FF"/>
        </w:rPr>
      </w:pPr>
      <w:r>
        <w:rPr>
          <w:color w:val="0000FF"/>
        </w:rPr>
        <w:t>Other proposal</w:t>
      </w:r>
    </w:p>
    <w:p w14:paraId="7BC64C2B" w14:textId="77777777" w:rsidR="00956219" w:rsidRDefault="00956219" w:rsidP="00956219">
      <w:pPr>
        <w:pStyle w:val="NormTop"/>
      </w:pPr>
      <w:r>
        <w:rPr>
          <w:color w:val="0000FF"/>
        </w:rPr>
        <w:t>S2-2508715</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0165109A" w14:textId="77777777" w:rsidR="00956219" w:rsidRPr="005B25A1" w:rsidRDefault="00956219" w:rsidP="00956219">
      <w:pPr>
        <w:keepNext/>
        <w:keepLines/>
        <w:rPr>
          <w:b/>
          <w:bCs/>
        </w:rPr>
      </w:pPr>
      <w:r w:rsidRPr="005B25A1">
        <w:rPr>
          <w:b/>
          <w:bCs/>
        </w:rPr>
        <w:t>Convenor comment:</w:t>
      </w:r>
    </w:p>
    <w:p w14:paraId="1D3A848B" w14:textId="77777777" w:rsidR="00956219" w:rsidRPr="005B25A1" w:rsidRDefault="00956219" w:rsidP="00956219">
      <w:pPr>
        <w:keepNext/>
        <w:keepLines/>
      </w:pPr>
      <w:r w:rsidRPr="005B25A1">
        <w:t>key issue 1 update.</w:t>
      </w:r>
    </w:p>
    <w:p w14:paraId="68FB7C7F" w14:textId="77777777" w:rsidR="00956219" w:rsidRPr="005B25A1" w:rsidRDefault="00956219" w:rsidP="00956219">
      <w:pPr>
        <w:keepNext/>
        <w:keepLines/>
        <w:rPr>
          <w:b/>
          <w:bCs/>
        </w:rPr>
      </w:pPr>
      <w:r w:rsidRPr="005B25A1">
        <w:rPr>
          <w:b/>
          <w:bCs/>
        </w:rPr>
        <w:t>Plenary Discussion:</w:t>
      </w:r>
    </w:p>
    <w:p w14:paraId="12E3FBBA" w14:textId="77777777" w:rsidR="00956219" w:rsidRPr="005B25A1" w:rsidRDefault="00956219" w:rsidP="00956219">
      <w:pPr>
        <w:keepNext/>
        <w:keepLines/>
      </w:pPr>
      <w:r>
        <w:rPr>
          <w:color w:val="0000FF"/>
        </w:rPr>
        <w:t>Not handled</w:t>
      </w:r>
      <w:r>
        <w:t>.</w:t>
      </w:r>
    </w:p>
    <w:p w14:paraId="4F3CD9CC" w14:textId="77777777" w:rsidR="00956219" w:rsidRPr="00EB0339" w:rsidRDefault="00956219" w:rsidP="00956219">
      <w:r w:rsidRPr="005B25A1">
        <w:rPr>
          <w:b/>
          <w:bCs/>
        </w:rPr>
        <w:t>Status:</w:t>
      </w:r>
      <w:r>
        <w:t xml:space="preserve"> </w:t>
      </w:r>
      <w:r>
        <w:rPr>
          <w:color w:val="0000FF"/>
        </w:rPr>
        <w:t>Not handled</w:t>
      </w:r>
      <w:r>
        <w:t>.</w:t>
      </w:r>
    </w:p>
    <w:p w14:paraId="6C7C4F08" w14:textId="77777777" w:rsidR="00956219" w:rsidRPr="00EB0339" w:rsidRDefault="00956219" w:rsidP="00956219"/>
    <w:p w14:paraId="1818006D" w14:textId="77777777" w:rsidR="007615D6" w:rsidRDefault="007615D6" w:rsidP="005A50C0">
      <w:pPr>
        <w:pStyle w:val="Heading3"/>
      </w:pPr>
      <w:r>
        <w:t>20.6.0</w:t>
      </w:r>
      <w:r>
        <w:tab/>
        <w:t>Study on Architecture for 6G System (FS_6G_ARC) - General aspects</w:t>
      </w:r>
    </w:p>
    <w:p w14:paraId="6BD5019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AA7C81" w14:textId="77777777" w:rsidR="00E00DA6" w:rsidRDefault="007615D6" w:rsidP="000A3FBD">
      <w:pPr>
        <w:pStyle w:val="NormTop"/>
      </w:pPr>
      <w:r>
        <w:rPr>
          <w:color w:val="0000FF"/>
        </w:rPr>
        <w:t>S2-2508165</w:t>
      </w:r>
      <w:r w:rsidRPr="00D53282">
        <w:t xml:space="preserve"> </w:t>
      </w:r>
      <w:r>
        <w:t>(LS IN) LS from TSG RAN: LS on Early Alignment on Access Stratum security aspects (Source: TSG RAN (RP-252891))</w:t>
      </w:r>
      <w:r>
        <w:br/>
      </w:r>
      <w:r w:rsidRPr="00D53282">
        <w:rPr>
          <w:b/>
        </w:rPr>
        <w:t>Document for:</w:t>
      </w:r>
      <w:r w:rsidRPr="00D53282">
        <w:t xml:space="preserve"> </w:t>
      </w:r>
      <w:r>
        <w:t>Information</w:t>
      </w:r>
      <w:r>
        <w:br/>
      </w:r>
      <w:r w:rsidRPr="00D53282">
        <w:rPr>
          <w:b/>
        </w:rPr>
        <w:t>Abstract:</w:t>
      </w:r>
      <w:r w:rsidRPr="00D53282">
        <w:t xml:space="preserve"> </w:t>
      </w:r>
      <w:r>
        <w:br/>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t>signaling</w:t>
      </w:r>
      <w:proofErr w:type="spellEnd"/>
      <w:r>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w:t>
      </w:r>
    </w:p>
    <w:p w14:paraId="587756E0" w14:textId="77777777" w:rsidR="007615D6" w:rsidRPr="005B25A1" w:rsidRDefault="007615D6" w:rsidP="007615D6">
      <w:pPr>
        <w:keepNext/>
        <w:keepLines/>
        <w:rPr>
          <w:b/>
          <w:bCs/>
        </w:rPr>
      </w:pPr>
      <w:r w:rsidRPr="005B25A1">
        <w:rPr>
          <w:b/>
          <w:bCs/>
        </w:rPr>
        <w:t>Convenor comment:</w:t>
      </w:r>
    </w:p>
    <w:p w14:paraId="754CAC6F" w14:textId="77777777" w:rsidR="007615D6" w:rsidRPr="005B25A1" w:rsidRDefault="007615D6" w:rsidP="007615D6">
      <w:pPr>
        <w:keepNext/>
        <w:keepLines/>
      </w:pPr>
      <w:r w:rsidRPr="005B25A1">
        <w:t>NOTED?</w:t>
      </w:r>
    </w:p>
    <w:p w14:paraId="19800F18" w14:textId="77777777" w:rsidR="007615D6" w:rsidRPr="005B25A1" w:rsidRDefault="007615D6" w:rsidP="007615D6">
      <w:pPr>
        <w:keepNext/>
        <w:keepLines/>
        <w:rPr>
          <w:b/>
          <w:bCs/>
        </w:rPr>
      </w:pPr>
      <w:r w:rsidRPr="005B25A1">
        <w:rPr>
          <w:b/>
          <w:bCs/>
        </w:rPr>
        <w:t>Parallel discussion:</w:t>
      </w:r>
    </w:p>
    <w:p w14:paraId="60CFCD6E" w14:textId="0C489E3E" w:rsidR="007615D6" w:rsidRPr="005B25A1" w:rsidRDefault="00F94865" w:rsidP="007615D6">
      <w:pPr>
        <w:keepNext/>
        <w:keepLines/>
      </w:pPr>
      <w:r>
        <w:t xml:space="preserve">This was </w:t>
      </w:r>
      <w:r w:rsidRPr="00C3284B">
        <w:rPr>
          <w:color w:val="0000FF"/>
        </w:rPr>
        <w:t>noted</w:t>
      </w:r>
      <w:r>
        <w:t xml:space="preserve"> in parallel session.</w:t>
      </w:r>
    </w:p>
    <w:p w14:paraId="00860CE9" w14:textId="58EB6C04" w:rsidR="002503EE" w:rsidRDefault="007615D6" w:rsidP="002503EE">
      <w:r w:rsidRPr="005B25A1">
        <w:rPr>
          <w:b/>
          <w:bCs/>
        </w:rPr>
        <w:t>Status:</w:t>
      </w:r>
      <w:r>
        <w:t xml:space="preserve"> </w:t>
      </w:r>
      <w:r>
        <w:rPr>
          <w:color w:val="0000FF"/>
        </w:rPr>
        <w:t>Noted</w:t>
      </w:r>
      <w:r>
        <w:t>.</w:t>
      </w:r>
    </w:p>
    <w:p w14:paraId="71D5F179" w14:textId="31A9EAF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Assumptions</w:t>
      </w:r>
    </w:p>
    <w:p w14:paraId="379DA1F9" w14:textId="77777777" w:rsidR="00E00DA6" w:rsidRDefault="007615D6" w:rsidP="000A3FBD">
      <w:pPr>
        <w:pStyle w:val="NormTop"/>
      </w:pPr>
      <w:r>
        <w:rPr>
          <w:color w:val="0000FF"/>
        </w:rPr>
        <w:t>S2-2508297</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355BA067" w14:textId="77777777" w:rsidR="007615D6" w:rsidRPr="005B25A1" w:rsidRDefault="007615D6" w:rsidP="007615D6">
      <w:pPr>
        <w:keepNext/>
        <w:keepLines/>
        <w:rPr>
          <w:b/>
          <w:bCs/>
        </w:rPr>
      </w:pPr>
      <w:r w:rsidRPr="005B25A1">
        <w:rPr>
          <w:b/>
          <w:bCs/>
        </w:rPr>
        <w:t>Parallel discussion:</w:t>
      </w:r>
    </w:p>
    <w:p w14:paraId="17256C2F" w14:textId="77777777" w:rsidR="007615D6" w:rsidRPr="005B25A1" w:rsidRDefault="007615D6" w:rsidP="007615D6">
      <w:pPr>
        <w:keepNext/>
        <w:keepLines/>
      </w:pPr>
      <w:r w:rsidRPr="005B25A1">
        <w:t>-</w:t>
      </w:r>
    </w:p>
    <w:p w14:paraId="339F223E" w14:textId="77777777" w:rsidR="009E726A" w:rsidRPr="005B25A1" w:rsidRDefault="009E726A" w:rsidP="009E726A">
      <w:pPr>
        <w:keepNext/>
        <w:keepLines/>
      </w:pPr>
      <w:r>
        <w:rPr>
          <w:color w:val="FF0000"/>
        </w:rPr>
        <w:t>NO DISCUSSION RECORDED</w:t>
      </w:r>
    </w:p>
    <w:p w14:paraId="7AF17B10" w14:textId="77777777" w:rsidR="009E726A" w:rsidRPr="005B25A1" w:rsidRDefault="009E726A" w:rsidP="009E726A">
      <w:pPr>
        <w:keepNext/>
        <w:keepLines/>
        <w:rPr>
          <w:b/>
          <w:bCs/>
        </w:rPr>
      </w:pPr>
      <w:r w:rsidRPr="005B25A1">
        <w:rPr>
          <w:b/>
          <w:bCs/>
        </w:rPr>
        <w:t>Plenary Discussion:</w:t>
      </w:r>
    </w:p>
    <w:p w14:paraId="1D0B0D26" w14:textId="77777777" w:rsidR="009E726A" w:rsidRPr="009E726A" w:rsidRDefault="009E726A" w:rsidP="009E726A">
      <w:pPr>
        <w:keepNext/>
        <w:keepLines/>
      </w:pPr>
    </w:p>
    <w:p w14:paraId="5E2A11CC" w14:textId="77777777" w:rsidR="007615D6" w:rsidRPr="00EB0339" w:rsidRDefault="007615D6" w:rsidP="007615D6">
      <w:r w:rsidRPr="005B25A1">
        <w:rPr>
          <w:b/>
          <w:bCs/>
        </w:rPr>
        <w:t>Status:</w:t>
      </w:r>
      <w:r>
        <w:t xml:space="preserve"> </w:t>
      </w:r>
      <w:r>
        <w:rPr>
          <w:color w:val="0000FF"/>
        </w:rPr>
        <w:t>Not concluded</w:t>
      </w:r>
      <w:r>
        <w:t>.</w:t>
      </w:r>
    </w:p>
    <w:p w14:paraId="0EF99AFA" w14:textId="77777777" w:rsidR="00E00DA6" w:rsidRDefault="007615D6" w:rsidP="000A3FBD">
      <w:pPr>
        <w:pStyle w:val="NormTop"/>
      </w:pPr>
      <w:r>
        <w:rPr>
          <w:color w:val="0000FF"/>
        </w:rPr>
        <w:t>S2-2508320</w:t>
      </w:r>
      <w:r w:rsidRPr="00D53282">
        <w:t xml:space="preserve"> </w:t>
      </w:r>
      <w:r>
        <w:t>(P-CR) 23.801-01: [General aspects] Architectural Assumptions.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S2-2508110 on Architectural Assumptions.</w:t>
      </w:r>
    </w:p>
    <w:p w14:paraId="18BB10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5B7335B7" w14:textId="77777777" w:rsidR="007615D6" w:rsidRPr="005B25A1" w:rsidRDefault="007615D6" w:rsidP="007615D6">
      <w:pPr>
        <w:keepNext/>
        <w:keepLines/>
        <w:rPr>
          <w:b/>
          <w:bCs/>
        </w:rPr>
      </w:pPr>
      <w:r w:rsidRPr="005B25A1">
        <w:rPr>
          <w:b/>
          <w:bCs/>
        </w:rPr>
        <w:t>Parallel discussion:</w:t>
      </w:r>
    </w:p>
    <w:p w14:paraId="6DE085D2" w14:textId="77777777" w:rsidR="007615D6" w:rsidRPr="005B25A1" w:rsidRDefault="007615D6" w:rsidP="007615D6">
      <w:pPr>
        <w:keepNext/>
        <w:keepLines/>
      </w:pPr>
      <w:r w:rsidRPr="005B25A1">
        <w:t>-</w:t>
      </w:r>
    </w:p>
    <w:p w14:paraId="4C0439DB" w14:textId="77777777" w:rsidR="009E726A" w:rsidRPr="005B25A1" w:rsidRDefault="009E726A" w:rsidP="009E726A">
      <w:pPr>
        <w:keepNext/>
        <w:keepLines/>
      </w:pPr>
      <w:r>
        <w:rPr>
          <w:color w:val="FF0000"/>
        </w:rPr>
        <w:t>NO DISCUSSION RECORDED</w:t>
      </w:r>
    </w:p>
    <w:p w14:paraId="592C523C" w14:textId="77777777" w:rsidR="009E726A" w:rsidRPr="005B25A1" w:rsidRDefault="009E726A" w:rsidP="009E726A">
      <w:pPr>
        <w:keepNext/>
        <w:keepLines/>
        <w:rPr>
          <w:b/>
          <w:bCs/>
        </w:rPr>
      </w:pPr>
      <w:r w:rsidRPr="005B25A1">
        <w:rPr>
          <w:b/>
          <w:bCs/>
        </w:rPr>
        <w:t>Plenary Discussion:</w:t>
      </w:r>
    </w:p>
    <w:p w14:paraId="145BB32C" w14:textId="77777777" w:rsidR="009E726A" w:rsidRPr="009E726A" w:rsidRDefault="009E726A" w:rsidP="009E726A">
      <w:pPr>
        <w:keepNext/>
        <w:keepLines/>
      </w:pPr>
    </w:p>
    <w:p w14:paraId="03ED6BE4" w14:textId="77777777" w:rsidR="007615D6" w:rsidRPr="00EB0339" w:rsidRDefault="007615D6" w:rsidP="007615D6">
      <w:r w:rsidRPr="005B25A1">
        <w:rPr>
          <w:b/>
          <w:bCs/>
        </w:rPr>
        <w:t>Status:</w:t>
      </w:r>
      <w:r>
        <w:t xml:space="preserve"> </w:t>
      </w:r>
      <w:r>
        <w:rPr>
          <w:color w:val="0000FF"/>
        </w:rPr>
        <w:t>Not concluded</w:t>
      </w:r>
      <w:r>
        <w:t>.</w:t>
      </w:r>
    </w:p>
    <w:p w14:paraId="4650C70B" w14:textId="77777777" w:rsidR="00E00DA6" w:rsidRDefault="007615D6" w:rsidP="000A3FBD">
      <w:pPr>
        <w:pStyle w:val="NormTop"/>
      </w:pPr>
      <w:r>
        <w:rPr>
          <w:color w:val="0000FF"/>
        </w:rPr>
        <w:t>S2-2508704</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on top of the postponed the paper (S2-2508110).</w:t>
      </w:r>
    </w:p>
    <w:p w14:paraId="23F0DA33" w14:textId="77777777" w:rsidR="007615D6" w:rsidRPr="005B25A1" w:rsidRDefault="007615D6" w:rsidP="007615D6">
      <w:pPr>
        <w:keepNext/>
        <w:keepLines/>
        <w:rPr>
          <w:b/>
          <w:bCs/>
        </w:rPr>
      </w:pPr>
      <w:r w:rsidRPr="005B25A1">
        <w:rPr>
          <w:b/>
          <w:bCs/>
        </w:rPr>
        <w:t>Parallel discussion:</w:t>
      </w:r>
    </w:p>
    <w:p w14:paraId="69EF8AE6" w14:textId="77777777" w:rsidR="007615D6" w:rsidRPr="005B25A1" w:rsidRDefault="007615D6" w:rsidP="007615D6">
      <w:pPr>
        <w:keepNext/>
        <w:keepLines/>
      </w:pPr>
      <w:r w:rsidRPr="005B25A1">
        <w:t>-</w:t>
      </w:r>
    </w:p>
    <w:p w14:paraId="1CF55DA0" w14:textId="77777777" w:rsidR="009E726A" w:rsidRPr="005B25A1" w:rsidRDefault="009E726A" w:rsidP="009E726A">
      <w:pPr>
        <w:keepNext/>
        <w:keepLines/>
      </w:pPr>
      <w:r>
        <w:rPr>
          <w:color w:val="FF0000"/>
        </w:rPr>
        <w:t>NO DISCUSSION RECORDED</w:t>
      </w:r>
    </w:p>
    <w:p w14:paraId="0C159746" w14:textId="77777777" w:rsidR="009E726A" w:rsidRPr="005B25A1" w:rsidRDefault="009E726A" w:rsidP="009E726A">
      <w:pPr>
        <w:keepNext/>
        <w:keepLines/>
        <w:rPr>
          <w:b/>
          <w:bCs/>
        </w:rPr>
      </w:pPr>
      <w:r w:rsidRPr="005B25A1">
        <w:rPr>
          <w:b/>
          <w:bCs/>
        </w:rPr>
        <w:t>Plenary Discussion:</w:t>
      </w:r>
    </w:p>
    <w:p w14:paraId="33590B3B" w14:textId="77777777" w:rsidR="009E726A" w:rsidRPr="009E726A" w:rsidRDefault="009E726A" w:rsidP="009E726A">
      <w:pPr>
        <w:keepNext/>
        <w:keepLines/>
      </w:pPr>
    </w:p>
    <w:p w14:paraId="7E12780D" w14:textId="77777777" w:rsidR="007615D6" w:rsidRPr="00EB0339" w:rsidRDefault="007615D6" w:rsidP="007615D6">
      <w:r w:rsidRPr="005B25A1">
        <w:rPr>
          <w:b/>
          <w:bCs/>
        </w:rPr>
        <w:t>Status:</w:t>
      </w:r>
      <w:r>
        <w:t xml:space="preserve"> </w:t>
      </w:r>
      <w:r>
        <w:rPr>
          <w:color w:val="0000FF"/>
        </w:rPr>
        <w:t>Not concluded</w:t>
      </w:r>
      <w:r>
        <w:t>.</w:t>
      </w:r>
    </w:p>
    <w:p w14:paraId="259478F2" w14:textId="77777777" w:rsidR="00E00DA6" w:rsidRDefault="007615D6" w:rsidP="000A3FBD">
      <w:pPr>
        <w:pStyle w:val="NormTop"/>
      </w:pPr>
      <w:r>
        <w:rPr>
          <w:color w:val="0000FF"/>
        </w:rPr>
        <w:t>S2-2508790</w:t>
      </w:r>
      <w:r w:rsidRPr="00D53282">
        <w:t xml:space="preserve"> </w:t>
      </w:r>
      <w:r>
        <w:t>(P-CR) 23.801-01: [General aspects] Architectural Assumptions.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4BF0AD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6B48CC7E" w14:textId="77777777" w:rsidR="007615D6" w:rsidRPr="005B25A1" w:rsidRDefault="007615D6" w:rsidP="007615D6">
      <w:pPr>
        <w:keepNext/>
        <w:keepLines/>
        <w:rPr>
          <w:b/>
          <w:bCs/>
        </w:rPr>
      </w:pPr>
      <w:r w:rsidRPr="005B25A1">
        <w:rPr>
          <w:b/>
          <w:bCs/>
        </w:rPr>
        <w:t>Convenor comment:</w:t>
      </w:r>
    </w:p>
    <w:p w14:paraId="62D9E5FF" w14:textId="77777777" w:rsidR="007615D6" w:rsidRPr="005B25A1" w:rsidRDefault="007615D6" w:rsidP="007615D6">
      <w:pPr>
        <w:keepNext/>
        <w:keepLines/>
      </w:pPr>
      <w:r w:rsidRPr="005B25A1">
        <w:t>Handle.</w:t>
      </w:r>
    </w:p>
    <w:p w14:paraId="5C595AF3" w14:textId="77777777" w:rsidR="007615D6" w:rsidRPr="005B25A1" w:rsidRDefault="007615D6" w:rsidP="007615D6">
      <w:pPr>
        <w:keepNext/>
        <w:keepLines/>
        <w:rPr>
          <w:b/>
          <w:bCs/>
        </w:rPr>
      </w:pPr>
      <w:r w:rsidRPr="005B25A1">
        <w:rPr>
          <w:b/>
          <w:bCs/>
        </w:rPr>
        <w:t>Parallel discussion:</w:t>
      </w:r>
    </w:p>
    <w:p w14:paraId="2A59FBF0" w14:textId="77777777" w:rsidR="0020647A" w:rsidRDefault="0020647A" w:rsidP="00A120F3">
      <w:pPr>
        <w:keepNext/>
        <w:keepLines/>
      </w:pPr>
      <w:r>
        <w:t xml:space="preserve">Revised in drafting session to </w:t>
      </w:r>
      <w:r w:rsidRPr="0020647A">
        <w:rPr>
          <w:color w:val="3333FF"/>
        </w:rPr>
        <w:t>S2-2509502</w:t>
      </w:r>
      <w:r>
        <w:t>.</w:t>
      </w:r>
    </w:p>
    <w:p w14:paraId="40E33024" w14:textId="3FD76346" w:rsidR="00F94865" w:rsidRDefault="00DA1038" w:rsidP="00A120F3">
      <w:pPr>
        <w:keepNext/>
        <w:keepLines/>
      </w:pPr>
      <w:r>
        <w:t xml:space="preserve">There was some discussion and this was left for further off-line discussion and revised to </w:t>
      </w:r>
      <w:r w:rsidRPr="00CE3EC0">
        <w:rPr>
          <w:color w:val="0000FF"/>
        </w:rPr>
        <w:t>S2-2</w:t>
      </w:r>
      <w:r>
        <w:rPr>
          <w:color w:val="0000FF"/>
        </w:rPr>
        <w:t>509542</w:t>
      </w:r>
      <w:r>
        <w:t>.</w:t>
      </w:r>
      <w:r w:rsidRPr="00375008">
        <w:t xml:space="preserve"> </w:t>
      </w:r>
    </w:p>
    <w:p w14:paraId="0100627D" w14:textId="07FDDFB8" w:rsidR="00BA3569" w:rsidRDefault="00D91F96" w:rsidP="00A120F3">
      <w:pPr>
        <w:keepNext/>
        <w:keepLines/>
      </w:pPr>
      <w:r>
        <w:t xml:space="preserve">Further corrections were needed and this was left for off-line discussion and revised to </w:t>
      </w:r>
      <w:r w:rsidRPr="00497EE3">
        <w:rPr>
          <w:color w:val="0000FF"/>
        </w:rPr>
        <w:t>S2-250</w:t>
      </w:r>
      <w:r>
        <w:rPr>
          <w:color w:val="0000FF"/>
        </w:rPr>
        <w:t>9777</w:t>
      </w:r>
      <w:r>
        <w:t>.</w:t>
      </w:r>
      <w:r w:rsidRPr="00437C14">
        <w:t xml:space="preserve"> </w:t>
      </w:r>
    </w:p>
    <w:p w14:paraId="7205B532" w14:textId="3FBDD3AF" w:rsidR="00DF293A" w:rsidRDefault="00DF293A" w:rsidP="00DF293A">
      <w:pPr>
        <w:keepNext/>
        <w:keepLines/>
      </w:pPr>
      <w:r>
        <w:t xml:space="preserve">Some issues remained and were discussed. After some discussion this was </w:t>
      </w:r>
      <w:r w:rsidRPr="00151340">
        <w:rPr>
          <w:color w:val="0000FF"/>
        </w:rPr>
        <w:t>postponed</w:t>
      </w:r>
      <w:r>
        <w:t xml:space="preserve"> in parallel session.</w:t>
      </w:r>
    </w:p>
    <w:p w14:paraId="6005364C" w14:textId="77777777" w:rsidR="00DF293A" w:rsidRPr="00DF293A" w:rsidRDefault="00DF293A" w:rsidP="00DF293A">
      <w:r w:rsidRPr="005B25A1">
        <w:rPr>
          <w:b/>
          <w:bCs/>
        </w:rPr>
        <w:t>Status:</w:t>
      </w:r>
      <w:r>
        <w:t xml:space="preserve"> </w:t>
      </w:r>
      <w:r w:rsidRPr="00151340">
        <w:rPr>
          <w:color w:val="0000FF"/>
        </w:rPr>
        <w:t>Postponed</w:t>
      </w:r>
      <w:r>
        <w:t>.</w:t>
      </w:r>
    </w:p>
    <w:p w14:paraId="791950F9" w14:textId="77777777" w:rsidR="00E00DA6" w:rsidRDefault="007615D6" w:rsidP="000A3FBD">
      <w:pPr>
        <w:pStyle w:val="NormTop"/>
      </w:pPr>
      <w:r>
        <w:rPr>
          <w:color w:val="0000FF"/>
        </w:rPr>
        <w:t>S2-2508976</w:t>
      </w:r>
      <w:r w:rsidRPr="00D53282">
        <w:t xml:space="preserve"> </w:t>
      </w:r>
      <w:r>
        <w:t>(P-CR) 23.801-01: [General aspects] Architectural Assumptions.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5B445BA3" w14:textId="77777777" w:rsidR="007615D6" w:rsidRPr="005B25A1" w:rsidRDefault="007615D6" w:rsidP="007615D6">
      <w:pPr>
        <w:keepNext/>
        <w:keepLines/>
        <w:rPr>
          <w:b/>
          <w:bCs/>
        </w:rPr>
      </w:pPr>
      <w:r w:rsidRPr="005B25A1">
        <w:rPr>
          <w:b/>
          <w:bCs/>
        </w:rPr>
        <w:t>Parallel discussion:</w:t>
      </w:r>
    </w:p>
    <w:p w14:paraId="687C6DBB" w14:textId="77777777" w:rsidR="007615D6" w:rsidRPr="005B25A1" w:rsidRDefault="007615D6" w:rsidP="007615D6">
      <w:pPr>
        <w:keepNext/>
        <w:keepLines/>
      </w:pPr>
      <w:r w:rsidRPr="005B25A1">
        <w:t>-</w:t>
      </w:r>
    </w:p>
    <w:p w14:paraId="5529CCDB" w14:textId="77777777" w:rsidR="009E726A" w:rsidRPr="005B25A1" w:rsidRDefault="009E726A" w:rsidP="009E726A">
      <w:pPr>
        <w:keepNext/>
        <w:keepLines/>
      </w:pPr>
      <w:r>
        <w:rPr>
          <w:color w:val="FF0000"/>
        </w:rPr>
        <w:t>NO DISCUSSION RECORDED</w:t>
      </w:r>
    </w:p>
    <w:p w14:paraId="3FA4E093" w14:textId="77777777" w:rsidR="009E726A" w:rsidRPr="005B25A1" w:rsidRDefault="009E726A" w:rsidP="009E726A">
      <w:pPr>
        <w:keepNext/>
        <w:keepLines/>
        <w:rPr>
          <w:b/>
          <w:bCs/>
        </w:rPr>
      </w:pPr>
      <w:r w:rsidRPr="005B25A1">
        <w:rPr>
          <w:b/>
          <w:bCs/>
        </w:rPr>
        <w:t>Plenary Discussion:</w:t>
      </w:r>
    </w:p>
    <w:p w14:paraId="33483A46" w14:textId="77777777" w:rsidR="009E726A" w:rsidRPr="009E726A" w:rsidRDefault="009E726A" w:rsidP="009E726A">
      <w:pPr>
        <w:keepNext/>
        <w:keepLines/>
      </w:pPr>
    </w:p>
    <w:p w14:paraId="2B92D9F3" w14:textId="77777777" w:rsidR="007615D6" w:rsidRPr="00EB0339" w:rsidRDefault="007615D6" w:rsidP="007615D6">
      <w:r w:rsidRPr="005B25A1">
        <w:rPr>
          <w:b/>
          <w:bCs/>
        </w:rPr>
        <w:t>Status:</w:t>
      </w:r>
      <w:r>
        <w:t xml:space="preserve"> </w:t>
      </w:r>
      <w:r>
        <w:rPr>
          <w:color w:val="0000FF"/>
        </w:rPr>
        <w:t>Not concluded</w:t>
      </w:r>
      <w:r>
        <w:t>.</w:t>
      </w:r>
    </w:p>
    <w:p w14:paraId="3BC00ABB" w14:textId="77777777" w:rsidR="00E00DA6" w:rsidRDefault="007615D6" w:rsidP="000A3FBD">
      <w:pPr>
        <w:pStyle w:val="NormTop"/>
      </w:pPr>
      <w:r>
        <w:rPr>
          <w:color w:val="0000FF"/>
        </w:rPr>
        <w:t>S2-2508984</w:t>
      </w:r>
      <w:r w:rsidRPr="00D53282">
        <w:t xml:space="preserve"> </w:t>
      </w:r>
      <w:r>
        <w:t>(P-CR) 23.801-01: [General aspects] Architecture Assumptions for 6G. (Source: CSCN)</w:t>
      </w:r>
      <w:r>
        <w:br/>
      </w:r>
      <w:r w:rsidRPr="00D53282">
        <w:rPr>
          <w:b/>
        </w:rPr>
        <w:t>Document for:</w:t>
      </w:r>
      <w:r w:rsidRPr="00D53282">
        <w:t xml:space="preserve"> </w:t>
      </w:r>
      <w:r>
        <w:t>Approval</w:t>
      </w:r>
      <w:r>
        <w:br/>
      </w:r>
      <w:r w:rsidRPr="00D53282">
        <w:rPr>
          <w:b/>
        </w:rPr>
        <w:t>Abstract:</w:t>
      </w:r>
      <w:r w:rsidRPr="00D53282">
        <w:t xml:space="preserve"> </w:t>
      </w:r>
      <w:r>
        <w:br/>
        <w:t>This contribution puts forward the assumption of a 6G system with integrated design for both Terrestrial Networks (TN) and Non-Terrestrial Networks (NTN).</w:t>
      </w:r>
    </w:p>
    <w:p w14:paraId="51687E66" w14:textId="77777777" w:rsidR="007615D6" w:rsidRPr="005B25A1" w:rsidRDefault="007615D6" w:rsidP="007615D6">
      <w:pPr>
        <w:keepNext/>
        <w:keepLines/>
        <w:rPr>
          <w:b/>
          <w:bCs/>
        </w:rPr>
      </w:pPr>
      <w:r w:rsidRPr="005B25A1">
        <w:rPr>
          <w:b/>
          <w:bCs/>
        </w:rPr>
        <w:t>Parallel discussion:</w:t>
      </w:r>
    </w:p>
    <w:p w14:paraId="30C6006C" w14:textId="77777777" w:rsidR="007615D6" w:rsidRPr="005B25A1" w:rsidRDefault="007615D6" w:rsidP="007615D6">
      <w:pPr>
        <w:keepNext/>
        <w:keepLines/>
      </w:pPr>
      <w:r w:rsidRPr="005B25A1">
        <w:t>-</w:t>
      </w:r>
    </w:p>
    <w:p w14:paraId="74F06538" w14:textId="77777777" w:rsidR="009E726A" w:rsidRPr="005B25A1" w:rsidRDefault="009E726A" w:rsidP="009E726A">
      <w:pPr>
        <w:keepNext/>
        <w:keepLines/>
      </w:pPr>
      <w:r>
        <w:rPr>
          <w:color w:val="FF0000"/>
        </w:rPr>
        <w:t>NO DISCUSSION RECORDED</w:t>
      </w:r>
    </w:p>
    <w:p w14:paraId="456814B9" w14:textId="77777777" w:rsidR="009E726A" w:rsidRPr="005B25A1" w:rsidRDefault="009E726A" w:rsidP="009E726A">
      <w:pPr>
        <w:keepNext/>
        <w:keepLines/>
        <w:rPr>
          <w:b/>
          <w:bCs/>
        </w:rPr>
      </w:pPr>
      <w:r w:rsidRPr="005B25A1">
        <w:rPr>
          <w:b/>
          <w:bCs/>
        </w:rPr>
        <w:t>Plenary Discussion:</w:t>
      </w:r>
    </w:p>
    <w:p w14:paraId="44EFCEF4" w14:textId="77777777" w:rsidR="009E726A" w:rsidRPr="009E726A" w:rsidRDefault="009E726A" w:rsidP="009E726A">
      <w:pPr>
        <w:keepNext/>
        <w:keepLines/>
      </w:pPr>
    </w:p>
    <w:p w14:paraId="24570FBE" w14:textId="77777777" w:rsidR="007615D6" w:rsidRPr="00EB0339" w:rsidRDefault="007615D6" w:rsidP="007615D6">
      <w:r w:rsidRPr="005B25A1">
        <w:rPr>
          <w:b/>
          <w:bCs/>
        </w:rPr>
        <w:t>Status:</w:t>
      </w:r>
      <w:r>
        <w:t xml:space="preserve"> </w:t>
      </w:r>
      <w:r>
        <w:rPr>
          <w:color w:val="0000FF"/>
        </w:rPr>
        <w:t>Not concluded</w:t>
      </w:r>
      <w:r>
        <w:t>.</w:t>
      </w:r>
    </w:p>
    <w:p w14:paraId="3B03BE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9B0CDA2" w14:textId="77777777" w:rsidR="00E00DA6" w:rsidRDefault="007615D6" w:rsidP="000A3FBD">
      <w:pPr>
        <w:pStyle w:val="NormTop"/>
      </w:pPr>
      <w:r>
        <w:rPr>
          <w:color w:val="0000FF"/>
        </w:rPr>
        <w:t>S2-2508298</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2ECD871C" w14:textId="77777777" w:rsidR="007615D6" w:rsidRPr="005B25A1" w:rsidRDefault="007615D6" w:rsidP="007615D6">
      <w:pPr>
        <w:keepNext/>
        <w:keepLines/>
        <w:rPr>
          <w:b/>
          <w:bCs/>
        </w:rPr>
      </w:pPr>
      <w:r w:rsidRPr="005B25A1">
        <w:rPr>
          <w:b/>
          <w:bCs/>
        </w:rPr>
        <w:t>Parallel discussion:</w:t>
      </w:r>
    </w:p>
    <w:p w14:paraId="1DC50D0C" w14:textId="77777777" w:rsidR="007615D6" w:rsidRPr="005B25A1" w:rsidRDefault="007615D6" w:rsidP="007615D6">
      <w:pPr>
        <w:keepNext/>
        <w:keepLines/>
      </w:pPr>
      <w:r w:rsidRPr="005B25A1">
        <w:t>-</w:t>
      </w:r>
    </w:p>
    <w:p w14:paraId="3EE34700" w14:textId="77777777" w:rsidR="009E726A" w:rsidRPr="005B25A1" w:rsidRDefault="009E726A" w:rsidP="009E726A">
      <w:pPr>
        <w:keepNext/>
        <w:keepLines/>
      </w:pPr>
      <w:r>
        <w:rPr>
          <w:color w:val="FF0000"/>
        </w:rPr>
        <w:t>NO DISCUSSION RECORDED</w:t>
      </w:r>
    </w:p>
    <w:p w14:paraId="3027951B" w14:textId="77777777" w:rsidR="009E726A" w:rsidRPr="005B25A1" w:rsidRDefault="009E726A" w:rsidP="009E726A">
      <w:pPr>
        <w:keepNext/>
        <w:keepLines/>
        <w:rPr>
          <w:b/>
          <w:bCs/>
        </w:rPr>
      </w:pPr>
      <w:r w:rsidRPr="005B25A1">
        <w:rPr>
          <w:b/>
          <w:bCs/>
        </w:rPr>
        <w:t>Plenary Discussion:</w:t>
      </w:r>
    </w:p>
    <w:p w14:paraId="798FF8EF" w14:textId="77777777" w:rsidR="009E726A" w:rsidRPr="009E726A" w:rsidRDefault="009E726A" w:rsidP="009E726A">
      <w:pPr>
        <w:keepNext/>
        <w:keepLines/>
      </w:pPr>
    </w:p>
    <w:p w14:paraId="49D45BB1" w14:textId="77777777" w:rsidR="007615D6" w:rsidRPr="00EB0339" w:rsidRDefault="007615D6" w:rsidP="007615D6">
      <w:r w:rsidRPr="005B25A1">
        <w:rPr>
          <w:b/>
          <w:bCs/>
        </w:rPr>
        <w:t>Status:</w:t>
      </w:r>
      <w:r>
        <w:t xml:space="preserve"> </w:t>
      </w:r>
      <w:r>
        <w:rPr>
          <w:color w:val="0000FF"/>
        </w:rPr>
        <w:t>Not concluded</w:t>
      </w:r>
      <w:r>
        <w:t>.</w:t>
      </w:r>
    </w:p>
    <w:p w14:paraId="72CE6911" w14:textId="77777777" w:rsidR="00E00DA6" w:rsidRDefault="007615D6" w:rsidP="000A3FBD">
      <w:pPr>
        <w:pStyle w:val="NormTop"/>
      </w:pPr>
      <w:r>
        <w:rPr>
          <w:color w:val="0000FF"/>
        </w:rPr>
        <w:t>S2-2508321</w:t>
      </w:r>
      <w:r w:rsidRPr="00D53282">
        <w:t xml:space="preserve"> </w:t>
      </w:r>
      <w:r>
        <w:t>(P-CR) 23.801-01: [General aspects] Architecture Requirements for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S2-2508111 on Architectural Requirements.</w:t>
      </w:r>
    </w:p>
    <w:p w14:paraId="73A1B4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1D8BE313" w14:textId="77777777" w:rsidR="007615D6" w:rsidRPr="005B25A1" w:rsidRDefault="007615D6" w:rsidP="007615D6">
      <w:pPr>
        <w:keepNext/>
        <w:keepLines/>
        <w:rPr>
          <w:b/>
          <w:bCs/>
        </w:rPr>
      </w:pPr>
      <w:r w:rsidRPr="005B25A1">
        <w:rPr>
          <w:b/>
          <w:bCs/>
        </w:rPr>
        <w:t>Parallel discussion:</w:t>
      </w:r>
    </w:p>
    <w:p w14:paraId="1A9306D4" w14:textId="77777777" w:rsidR="007615D6" w:rsidRPr="005B25A1" w:rsidRDefault="007615D6" w:rsidP="007615D6">
      <w:pPr>
        <w:keepNext/>
        <w:keepLines/>
      </w:pPr>
      <w:r w:rsidRPr="005B25A1">
        <w:t>-</w:t>
      </w:r>
    </w:p>
    <w:p w14:paraId="234DD7A5" w14:textId="77777777" w:rsidR="009E726A" w:rsidRPr="005B25A1" w:rsidRDefault="009E726A" w:rsidP="009E726A">
      <w:pPr>
        <w:keepNext/>
        <w:keepLines/>
      </w:pPr>
      <w:r>
        <w:rPr>
          <w:color w:val="FF0000"/>
        </w:rPr>
        <w:t>NO DISCUSSION RECORDED</w:t>
      </w:r>
    </w:p>
    <w:p w14:paraId="7C56A14A" w14:textId="77777777" w:rsidR="009E726A" w:rsidRPr="005B25A1" w:rsidRDefault="009E726A" w:rsidP="009E726A">
      <w:pPr>
        <w:keepNext/>
        <w:keepLines/>
        <w:rPr>
          <w:b/>
          <w:bCs/>
        </w:rPr>
      </w:pPr>
      <w:r w:rsidRPr="005B25A1">
        <w:rPr>
          <w:b/>
          <w:bCs/>
        </w:rPr>
        <w:t>Plenary Discussion:</w:t>
      </w:r>
    </w:p>
    <w:p w14:paraId="2276979C" w14:textId="77777777" w:rsidR="009E726A" w:rsidRPr="009E726A" w:rsidRDefault="009E726A" w:rsidP="009E726A">
      <w:pPr>
        <w:keepNext/>
        <w:keepLines/>
      </w:pPr>
    </w:p>
    <w:p w14:paraId="22597DD3" w14:textId="77777777" w:rsidR="007615D6" w:rsidRPr="00EB0339" w:rsidRDefault="007615D6" w:rsidP="007615D6">
      <w:r w:rsidRPr="005B25A1">
        <w:rPr>
          <w:b/>
          <w:bCs/>
        </w:rPr>
        <w:t>Status:</w:t>
      </w:r>
      <w:r>
        <w:t xml:space="preserve"> </w:t>
      </w:r>
      <w:r>
        <w:rPr>
          <w:color w:val="0000FF"/>
        </w:rPr>
        <w:t>Not concluded</w:t>
      </w:r>
      <w:r>
        <w:t>.</w:t>
      </w:r>
    </w:p>
    <w:p w14:paraId="5E3CCB03" w14:textId="77777777" w:rsidR="00E00DA6" w:rsidRDefault="007615D6" w:rsidP="000A3FBD">
      <w:pPr>
        <w:pStyle w:val="NormTop"/>
      </w:pPr>
      <w:r>
        <w:rPr>
          <w:color w:val="0000FF"/>
        </w:rPr>
        <w:t>S2-2508548</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5D4517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3E99879B" w14:textId="77777777" w:rsidR="007615D6" w:rsidRPr="005B25A1" w:rsidRDefault="007615D6" w:rsidP="007615D6">
      <w:pPr>
        <w:keepNext/>
        <w:keepLines/>
        <w:rPr>
          <w:b/>
          <w:bCs/>
        </w:rPr>
      </w:pPr>
      <w:r w:rsidRPr="005B25A1">
        <w:rPr>
          <w:b/>
          <w:bCs/>
        </w:rPr>
        <w:t>Convenor comment:</w:t>
      </w:r>
    </w:p>
    <w:p w14:paraId="22F4163C" w14:textId="77777777" w:rsidR="007615D6" w:rsidRPr="005B25A1" w:rsidRDefault="007615D6" w:rsidP="007615D6">
      <w:pPr>
        <w:keepNext/>
        <w:keepLines/>
      </w:pPr>
      <w:r w:rsidRPr="005B25A1">
        <w:t>Handle.</w:t>
      </w:r>
    </w:p>
    <w:p w14:paraId="0905B5DF" w14:textId="77777777" w:rsidR="007615D6" w:rsidRPr="005B25A1" w:rsidRDefault="007615D6" w:rsidP="007615D6">
      <w:pPr>
        <w:keepNext/>
        <w:keepLines/>
        <w:rPr>
          <w:b/>
          <w:bCs/>
        </w:rPr>
      </w:pPr>
      <w:r w:rsidRPr="005B25A1">
        <w:rPr>
          <w:b/>
          <w:bCs/>
        </w:rPr>
        <w:t>Parallel discussion:</w:t>
      </w:r>
    </w:p>
    <w:p w14:paraId="69A013D1" w14:textId="52B6C3A4" w:rsidR="0020647A" w:rsidRDefault="0020647A" w:rsidP="0020647A">
      <w:pPr>
        <w:keepNext/>
        <w:keepLines/>
      </w:pPr>
      <w:r>
        <w:t xml:space="preserve">Revised in drafting session to </w:t>
      </w:r>
      <w:r w:rsidRPr="0020647A">
        <w:rPr>
          <w:color w:val="3333FF"/>
        </w:rPr>
        <w:t>S2-250950</w:t>
      </w:r>
      <w:r>
        <w:rPr>
          <w:color w:val="3333FF"/>
        </w:rPr>
        <w:t>3</w:t>
      </w:r>
      <w:r>
        <w:t>.</w:t>
      </w:r>
    </w:p>
    <w:p w14:paraId="3E214C98" w14:textId="4EA66278" w:rsidR="00D16DC0" w:rsidRDefault="00D16DC0" w:rsidP="00D16DC0">
      <w:pPr>
        <w:keepNext/>
        <w:keepLines/>
      </w:pPr>
      <w:r>
        <w:t xml:space="preserve">There was some discussion and this was left for further off-line discussion and revised to </w:t>
      </w:r>
      <w:r w:rsidRPr="00CE3EC0">
        <w:rPr>
          <w:color w:val="0000FF"/>
        </w:rPr>
        <w:t>S2-2</w:t>
      </w:r>
      <w:r>
        <w:rPr>
          <w:color w:val="0000FF"/>
        </w:rPr>
        <w:t>509543</w:t>
      </w:r>
      <w:r>
        <w:t>.</w:t>
      </w:r>
      <w:r w:rsidRPr="00375008">
        <w:t xml:space="preserve"> </w:t>
      </w:r>
    </w:p>
    <w:p w14:paraId="54660EE2" w14:textId="7A6E1556" w:rsidR="00795438" w:rsidRDefault="00795438" w:rsidP="00795438">
      <w:pPr>
        <w:keepNext/>
        <w:keepLines/>
      </w:pPr>
      <w:r>
        <w:t xml:space="preserve">Further corrections were needed and this was left for off-line discussion and revised to </w:t>
      </w:r>
      <w:r w:rsidRPr="00497EE3">
        <w:rPr>
          <w:color w:val="0000FF"/>
        </w:rPr>
        <w:t>S2-250</w:t>
      </w:r>
      <w:r>
        <w:rPr>
          <w:color w:val="0000FF"/>
        </w:rPr>
        <w:t>9778</w:t>
      </w:r>
      <w:r>
        <w:t>.</w:t>
      </w:r>
      <w:r w:rsidRPr="00437C14">
        <w:t xml:space="preserve"> </w:t>
      </w:r>
    </w:p>
    <w:p w14:paraId="28FA14BE" w14:textId="77777777" w:rsidR="00DF293A" w:rsidRDefault="00DF293A" w:rsidP="00DF293A">
      <w:pPr>
        <w:keepNext/>
        <w:keepLines/>
      </w:pPr>
      <w:r>
        <w:t xml:space="preserve">Some issues remained and were discussed. After some discussion this was </w:t>
      </w:r>
      <w:r w:rsidRPr="00151340">
        <w:rPr>
          <w:color w:val="0000FF"/>
        </w:rPr>
        <w:t>postponed</w:t>
      </w:r>
      <w:r>
        <w:t xml:space="preserve"> in parallel session.</w:t>
      </w:r>
    </w:p>
    <w:p w14:paraId="1CFA8BDA" w14:textId="77777777" w:rsidR="00DF293A" w:rsidRPr="00DF293A" w:rsidRDefault="00DF293A" w:rsidP="00DF293A">
      <w:r w:rsidRPr="005B25A1">
        <w:rPr>
          <w:b/>
          <w:bCs/>
        </w:rPr>
        <w:t>Status:</w:t>
      </w:r>
      <w:r>
        <w:t xml:space="preserve"> </w:t>
      </w:r>
      <w:r w:rsidRPr="00151340">
        <w:rPr>
          <w:color w:val="0000FF"/>
        </w:rPr>
        <w:t>Postponed</w:t>
      </w:r>
      <w:r>
        <w:t>.</w:t>
      </w:r>
    </w:p>
    <w:p w14:paraId="2F11A094" w14:textId="77777777" w:rsidR="00E00DA6" w:rsidRDefault="007615D6" w:rsidP="000A3FBD">
      <w:pPr>
        <w:pStyle w:val="NormTop"/>
      </w:pPr>
      <w:r>
        <w:rPr>
          <w:color w:val="0000FF"/>
        </w:rPr>
        <w:t>S2-2508725</w:t>
      </w:r>
      <w:r w:rsidRPr="00D53282">
        <w:t xml:space="preserve"> </w:t>
      </w:r>
      <w:r>
        <w:t>(P-CR) 23.801-01: [General aspects] Architecture Requirements for 6G.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 for 6G on top of the postponed paper (S2-2508111).</w:t>
      </w:r>
    </w:p>
    <w:p w14:paraId="524A13AC" w14:textId="77777777" w:rsidR="007615D6" w:rsidRPr="005B25A1" w:rsidRDefault="007615D6" w:rsidP="007615D6">
      <w:pPr>
        <w:keepNext/>
        <w:keepLines/>
        <w:rPr>
          <w:b/>
          <w:bCs/>
        </w:rPr>
      </w:pPr>
      <w:r w:rsidRPr="005B25A1">
        <w:rPr>
          <w:b/>
          <w:bCs/>
        </w:rPr>
        <w:t>Parallel discussion:</w:t>
      </w:r>
    </w:p>
    <w:p w14:paraId="7EE19961" w14:textId="77777777" w:rsidR="007615D6" w:rsidRPr="005B25A1" w:rsidRDefault="007615D6" w:rsidP="007615D6">
      <w:pPr>
        <w:keepNext/>
        <w:keepLines/>
      </w:pPr>
      <w:r w:rsidRPr="005B25A1">
        <w:t>-</w:t>
      </w:r>
    </w:p>
    <w:p w14:paraId="54983968" w14:textId="77777777" w:rsidR="009E726A" w:rsidRPr="005B25A1" w:rsidRDefault="009E726A" w:rsidP="009E726A">
      <w:pPr>
        <w:keepNext/>
        <w:keepLines/>
      </w:pPr>
      <w:r>
        <w:rPr>
          <w:color w:val="FF0000"/>
        </w:rPr>
        <w:t>NO DISCUSSION RECORDED</w:t>
      </w:r>
    </w:p>
    <w:p w14:paraId="6EDF2CB6" w14:textId="77777777" w:rsidR="009E726A" w:rsidRPr="005B25A1" w:rsidRDefault="009E726A" w:rsidP="009E726A">
      <w:pPr>
        <w:keepNext/>
        <w:keepLines/>
        <w:rPr>
          <w:b/>
          <w:bCs/>
        </w:rPr>
      </w:pPr>
      <w:r w:rsidRPr="005B25A1">
        <w:rPr>
          <w:b/>
          <w:bCs/>
        </w:rPr>
        <w:t>Plenary Discussion:</w:t>
      </w:r>
    </w:p>
    <w:p w14:paraId="02C32B78" w14:textId="77777777" w:rsidR="009E726A" w:rsidRPr="009E726A" w:rsidRDefault="009E726A" w:rsidP="009E726A">
      <w:pPr>
        <w:keepNext/>
        <w:keepLines/>
      </w:pPr>
    </w:p>
    <w:p w14:paraId="0A9118F6" w14:textId="77777777" w:rsidR="007615D6" w:rsidRPr="00EB0339" w:rsidRDefault="007615D6" w:rsidP="007615D6">
      <w:r w:rsidRPr="005B25A1">
        <w:rPr>
          <w:b/>
          <w:bCs/>
        </w:rPr>
        <w:t>Status:</w:t>
      </w:r>
      <w:r>
        <w:t xml:space="preserve"> </w:t>
      </w:r>
      <w:r>
        <w:rPr>
          <w:color w:val="0000FF"/>
        </w:rPr>
        <w:t>Not concluded</w:t>
      </w:r>
      <w:r>
        <w:t>.</w:t>
      </w:r>
    </w:p>
    <w:p w14:paraId="7B775846" w14:textId="77777777" w:rsidR="00E00DA6" w:rsidRDefault="007615D6" w:rsidP="000A3FBD">
      <w:pPr>
        <w:pStyle w:val="NormTop"/>
      </w:pPr>
      <w:r>
        <w:rPr>
          <w:color w:val="0000FF"/>
        </w:rPr>
        <w:t>S2-2508977</w:t>
      </w:r>
      <w:r w:rsidRPr="00D53282">
        <w:t xml:space="preserve"> </w:t>
      </w:r>
      <w:r>
        <w:t>(P-CR) 23.801-01: [General aspects] Architecture Requirements for 6G.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2C827D80" w14:textId="77777777" w:rsidR="007615D6" w:rsidRPr="005B25A1" w:rsidRDefault="007615D6" w:rsidP="007615D6">
      <w:pPr>
        <w:keepNext/>
        <w:keepLines/>
        <w:rPr>
          <w:b/>
          <w:bCs/>
        </w:rPr>
      </w:pPr>
      <w:r w:rsidRPr="005B25A1">
        <w:rPr>
          <w:b/>
          <w:bCs/>
        </w:rPr>
        <w:t>Parallel discussion:</w:t>
      </w:r>
    </w:p>
    <w:p w14:paraId="25156BF2" w14:textId="77777777" w:rsidR="007615D6" w:rsidRPr="005B25A1" w:rsidRDefault="007615D6" w:rsidP="007615D6">
      <w:pPr>
        <w:keepNext/>
        <w:keepLines/>
      </w:pPr>
      <w:r w:rsidRPr="005B25A1">
        <w:t>-</w:t>
      </w:r>
    </w:p>
    <w:p w14:paraId="14675D0F" w14:textId="77777777" w:rsidR="009E726A" w:rsidRPr="005B25A1" w:rsidRDefault="009E726A" w:rsidP="009E726A">
      <w:pPr>
        <w:keepNext/>
        <w:keepLines/>
      </w:pPr>
      <w:r>
        <w:rPr>
          <w:color w:val="FF0000"/>
        </w:rPr>
        <w:t>NO DISCUSSION RECORDED</w:t>
      </w:r>
    </w:p>
    <w:p w14:paraId="5C69C059" w14:textId="77777777" w:rsidR="009E726A" w:rsidRPr="005B25A1" w:rsidRDefault="009E726A" w:rsidP="009E726A">
      <w:pPr>
        <w:keepNext/>
        <w:keepLines/>
        <w:rPr>
          <w:b/>
          <w:bCs/>
        </w:rPr>
      </w:pPr>
      <w:r w:rsidRPr="005B25A1">
        <w:rPr>
          <w:b/>
          <w:bCs/>
        </w:rPr>
        <w:t>Plenary Discussion:</w:t>
      </w:r>
    </w:p>
    <w:p w14:paraId="6004F424" w14:textId="77777777" w:rsidR="009E726A" w:rsidRPr="009E726A" w:rsidRDefault="009E726A" w:rsidP="009E726A">
      <w:pPr>
        <w:keepNext/>
        <w:keepLines/>
      </w:pPr>
    </w:p>
    <w:p w14:paraId="6162DBB3" w14:textId="77777777" w:rsidR="007615D6" w:rsidRPr="00EB0339" w:rsidRDefault="007615D6" w:rsidP="007615D6">
      <w:r w:rsidRPr="005B25A1">
        <w:rPr>
          <w:b/>
          <w:bCs/>
        </w:rPr>
        <w:t>Status:</w:t>
      </w:r>
      <w:r>
        <w:t xml:space="preserve"> </w:t>
      </w:r>
      <w:r>
        <w:rPr>
          <w:color w:val="0000FF"/>
        </w:rPr>
        <w:t>Not concluded</w:t>
      </w:r>
      <w:r>
        <w:t>.</w:t>
      </w:r>
    </w:p>
    <w:p w14:paraId="28934529" w14:textId="77777777" w:rsidR="00E00DA6" w:rsidRDefault="007615D6" w:rsidP="000A3FBD">
      <w:pPr>
        <w:pStyle w:val="NormTop"/>
      </w:pPr>
      <w:r>
        <w:rPr>
          <w:color w:val="0000FF"/>
        </w:rPr>
        <w:t>S2-2508983</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34D0F549" w14:textId="77777777" w:rsidR="007615D6" w:rsidRPr="005B25A1" w:rsidRDefault="007615D6" w:rsidP="007615D6">
      <w:pPr>
        <w:keepNext/>
        <w:keepLines/>
        <w:rPr>
          <w:b/>
          <w:bCs/>
        </w:rPr>
      </w:pPr>
      <w:r w:rsidRPr="005B25A1">
        <w:rPr>
          <w:b/>
          <w:bCs/>
        </w:rPr>
        <w:t>Parallel discussion:</w:t>
      </w:r>
    </w:p>
    <w:p w14:paraId="4F5EBE9F" w14:textId="77777777" w:rsidR="007615D6" w:rsidRPr="005B25A1" w:rsidRDefault="007615D6" w:rsidP="007615D6">
      <w:pPr>
        <w:keepNext/>
        <w:keepLines/>
      </w:pPr>
      <w:r w:rsidRPr="005B25A1">
        <w:t>-</w:t>
      </w:r>
    </w:p>
    <w:p w14:paraId="3916F2CD" w14:textId="77777777" w:rsidR="009E726A" w:rsidRPr="005B25A1" w:rsidRDefault="009E726A" w:rsidP="009E726A">
      <w:pPr>
        <w:keepNext/>
        <w:keepLines/>
      </w:pPr>
      <w:r>
        <w:rPr>
          <w:color w:val="FF0000"/>
        </w:rPr>
        <w:t>NO DISCUSSION RECORDED</w:t>
      </w:r>
    </w:p>
    <w:p w14:paraId="406D87A0" w14:textId="77777777" w:rsidR="009E726A" w:rsidRPr="005B25A1" w:rsidRDefault="009E726A" w:rsidP="009E726A">
      <w:pPr>
        <w:keepNext/>
        <w:keepLines/>
        <w:rPr>
          <w:b/>
          <w:bCs/>
        </w:rPr>
      </w:pPr>
      <w:r w:rsidRPr="005B25A1">
        <w:rPr>
          <w:b/>
          <w:bCs/>
        </w:rPr>
        <w:t>Plenary Discussion:</w:t>
      </w:r>
    </w:p>
    <w:p w14:paraId="44F8E735" w14:textId="77777777" w:rsidR="009E726A" w:rsidRPr="009E726A" w:rsidRDefault="009E726A" w:rsidP="009E726A">
      <w:pPr>
        <w:keepNext/>
        <w:keepLines/>
      </w:pPr>
    </w:p>
    <w:p w14:paraId="2E0DD1EE" w14:textId="77777777" w:rsidR="007615D6" w:rsidRPr="00EB0339" w:rsidRDefault="007615D6" w:rsidP="007615D6">
      <w:r w:rsidRPr="005B25A1">
        <w:rPr>
          <w:b/>
          <w:bCs/>
        </w:rPr>
        <w:t>Status:</w:t>
      </w:r>
      <w:r>
        <w:t xml:space="preserve"> </w:t>
      </w:r>
      <w:r>
        <w:rPr>
          <w:color w:val="0000FF"/>
        </w:rPr>
        <w:t>Not concluded</w:t>
      </w:r>
      <w:r>
        <w:t>.</w:t>
      </w:r>
    </w:p>
    <w:p w14:paraId="633B5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WT</w:t>
      </w:r>
    </w:p>
    <w:p w14:paraId="77D0072A" w14:textId="77777777" w:rsidR="00E00DA6" w:rsidRDefault="007615D6" w:rsidP="000A3FBD">
      <w:pPr>
        <w:pStyle w:val="NormTop"/>
      </w:pPr>
      <w:r>
        <w:rPr>
          <w:color w:val="0000FF"/>
        </w:rPr>
        <w:t>S2-2508346</w:t>
      </w:r>
      <w:r w:rsidRPr="00D53282">
        <w:t xml:space="preserve"> </w:t>
      </w:r>
      <w:r>
        <w:t xml:space="preserve">(P-CR) 23.801-01: [WT#TBD, UE energy saving] UE energy saving . (Source: Vivo, Tencent, Meta, China Unicom, CAICT, China Mobile, China Telecom, </w:t>
      </w:r>
      <w:proofErr w:type="spellStart"/>
      <w:r>
        <w:t>Ofinno</w:t>
      </w:r>
      <w:proofErr w:type="spellEnd"/>
      <w:r>
        <w:t xml:space="preserve">,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include the UE energy saving related KI in the FS_6G_ARC study.</w:t>
      </w:r>
    </w:p>
    <w:p w14:paraId="02AFBD23" w14:textId="77777777" w:rsidR="007615D6" w:rsidRPr="005B25A1" w:rsidRDefault="007615D6" w:rsidP="007615D6">
      <w:pPr>
        <w:keepNext/>
        <w:keepLines/>
        <w:rPr>
          <w:b/>
          <w:bCs/>
        </w:rPr>
      </w:pPr>
      <w:r w:rsidRPr="005B25A1">
        <w:rPr>
          <w:b/>
          <w:bCs/>
        </w:rPr>
        <w:t>Convenor comment:</w:t>
      </w:r>
    </w:p>
    <w:p w14:paraId="2AF7AA54" w14:textId="77777777" w:rsidR="007615D6" w:rsidRPr="005B25A1" w:rsidRDefault="007615D6" w:rsidP="007615D6">
      <w:pPr>
        <w:keepNext/>
        <w:keepLines/>
      </w:pPr>
      <w:r w:rsidRPr="005B25A1">
        <w:t>QoS (X.1) -&gt; S2-2508914. Computing (X.2) -&gt; WT#6.</w:t>
      </w:r>
    </w:p>
    <w:p w14:paraId="7A4E1E59" w14:textId="77777777" w:rsidR="007615D6" w:rsidRPr="005B25A1" w:rsidRDefault="007615D6" w:rsidP="007615D6">
      <w:pPr>
        <w:keepNext/>
        <w:keepLines/>
        <w:rPr>
          <w:b/>
          <w:bCs/>
        </w:rPr>
      </w:pPr>
      <w:r w:rsidRPr="005B25A1">
        <w:rPr>
          <w:b/>
          <w:bCs/>
        </w:rPr>
        <w:t>Parallel discussion:</w:t>
      </w:r>
    </w:p>
    <w:p w14:paraId="21EF3844" w14:textId="77777777" w:rsidR="007615D6" w:rsidRPr="005B25A1" w:rsidRDefault="007615D6" w:rsidP="007615D6">
      <w:pPr>
        <w:keepNext/>
        <w:keepLines/>
      </w:pPr>
      <w:r w:rsidRPr="005B25A1">
        <w:t>-</w:t>
      </w:r>
    </w:p>
    <w:p w14:paraId="1BCAAD2E" w14:textId="77777777" w:rsidR="009E726A" w:rsidRPr="005B25A1" w:rsidRDefault="009E726A" w:rsidP="009E726A">
      <w:pPr>
        <w:keepNext/>
        <w:keepLines/>
      </w:pPr>
      <w:r>
        <w:rPr>
          <w:color w:val="FF0000"/>
        </w:rPr>
        <w:t>NO DISCUSSION RECORDED</w:t>
      </w:r>
    </w:p>
    <w:p w14:paraId="496277C8" w14:textId="77777777" w:rsidR="009E726A" w:rsidRPr="005B25A1" w:rsidRDefault="009E726A" w:rsidP="009E726A">
      <w:pPr>
        <w:keepNext/>
        <w:keepLines/>
        <w:rPr>
          <w:b/>
          <w:bCs/>
        </w:rPr>
      </w:pPr>
      <w:r w:rsidRPr="005B25A1">
        <w:rPr>
          <w:b/>
          <w:bCs/>
        </w:rPr>
        <w:t>Plenary Discussion:</w:t>
      </w:r>
    </w:p>
    <w:p w14:paraId="619A04BA" w14:textId="77777777" w:rsidR="009E726A" w:rsidRPr="009E726A" w:rsidRDefault="009E726A" w:rsidP="009E726A">
      <w:pPr>
        <w:keepNext/>
        <w:keepLines/>
      </w:pPr>
    </w:p>
    <w:p w14:paraId="589E6AA6" w14:textId="77777777" w:rsidR="007615D6" w:rsidRPr="00EB0339" w:rsidRDefault="007615D6" w:rsidP="007615D6">
      <w:r w:rsidRPr="005B25A1">
        <w:rPr>
          <w:b/>
          <w:bCs/>
        </w:rPr>
        <w:t>Status:</w:t>
      </w:r>
      <w:r>
        <w:t xml:space="preserve"> </w:t>
      </w:r>
      <w:r>
        <w:rPr>
          <w:color w:val="0000FF"/>
        </w:rPr>
        <w:t>Not concluded</w:t>
      </w:r>
      <w:r>
        <w:t>.</w:t>
      </w:r>
    </w:p>
    <w:p w14:paraId="506E45A9" w14:textId="77777777" w:rsidR="00E00DA6" w:rsidRDefault="007615D6" w:rsidP="000A3FBD">
      <w:pPr>
        <w:pStyle w:val="NormTop"/>
      </w:pPr>
      <w:r>
        <w:rPr>
          <w:color w:val="0000FF"/>
        </w:rPr>
        <w:t>S2-2508914</w:t>
      </w:r>
      <w:r w:rsidRPr="00D53282">
        <w:t xml:space="preserve"> </w:t>
      </w:r>
      <w:r>
        <w:t xml:space="preserve">(P-CR) 23.801-01: [WT#1.x] On energy-related aspects. (Source: Nokia, T-Mobile, Vivo,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Proposes that an extra WT/KI exists for energy related specific features not covered by other WT/KI.</w:t>
      </w:r>
    </w:p>
    <w:p w14:paraId="317338B1" w14:textId="77777777" w:rsidR="007615D6" w:rsidRPr="005B25A1" w:rsidRDefault="007615D6" w:rsidP="007615D6">
      <w:pPr>
        <w:keepNext/>
        <w:keepLines/>
        <w:rPr>
          <w:b/>
          <w:bCs/>
        </w:rPr>
      </w:pPr>
      <w:r w:rsidRPr="005B25A1">
        <w:rPr>
          <w:b/>
          <w:bCs/>
        </w:rPr>
        <w:t>Convenor comment:</w:t>
      </w:r>
    </w:p>
    <w:p w14:paraId="2C529F0A" w14:textId="77777777" w:rsidR="007615D6" w:rsidRPr="005B25A1" w:rsidRDefault="007615D6" w:rsidP="007615D6">
      <w:pPr>
        <w:keepNext/>
        <w:keepLines/>
      </w:pPr>
      <w:r w:rsidRPr="005B25A1">
        <w:t>Handle.</w:t>
      </w:r>
    </w:p>
    <w:p w14:paraId="78AC1A12" w14:textId="77777777" w:rsidR="007615D6" w:rsidRPr="005B25A1" w:rsidRDefault="007615D6" w:rsidP="007615D6">
      <w:pPr>
        <w:keepNext/>
        <w:keepLines/>
        <w:rPr>
          <w:b/>
          <w:bCs/>
        </w:rPr>
      </w:pPr>
      <w:r w:rsidRPr="005B25A1">
        <w:rPr>
          <w:b/>
          <w:bCs/>
        </w:rPr>
        <w:t>Parallel discussion:</w:t>
      </w:r>
    </w:p>
    <w:p w14:paraId="487C4CF5" w14:textId="5661384D" w:rsidR="0020647A" w:rsidRDefault="0020647A" w:rsidP="0020647A">
      <w:pPr>
        <w:keepNext/>
        <w:keepLines/>
      </w:pPr>
      <w:r>
        <w:t xml:space="preserve">Revised in drafting session to </w:t>
      </w:r>
      <w:r w:rsidRPr="0020647A">
        <w:rPr>
          <w:color w:val="3333FF"/>
        </w:rPr>
        <w:t>S2-250950</w:t>
      </w:r>
      <w:r>
        <w:rPr>
          <w:color w:val="3333FF"/>
        </w:rPr>
        <w:t>4</w:t>
      </w:r>
      <w:r>
        <w:t>.</w:t>
      </w:r>
    </w:p>
    <w:p w14:paraId="309569EE" w14:textId="75DAB20B" w:rsidR="005E2EF6" w:rsidRDefault="005E2EF6" w:rsidP="005E2EF6">
      <w:pPr>
        <w:keepNext/>
        <w:keepLines/>
      </w:pPr>
      <w:r>
        <w:t xml:space="preserve">There was some discussion and this was left for further off-line discussion and revised to </w:t>
      </w:r>
      <w:r w:rsidRPr="00CE3EC0">
        <w:rPr>
          <w:color w:val="0000FF"/>
        </w:rPr>
        <w:t>S2-2</w:t>
      </w:r>
      <w:r>
        <w:rPr>
          <w:color w:val="0000FF"/>
        </w:rPr>
        <w:t>509544</w:t>
      </w:r>
      <w:r>
        <w:t>.</w:t>
      </w:r>
      <w:r w:rsidRPr="00375008">
        <w:t xml:space="preserve"> </w:t>
      </w:r>
    </w:p>
    <w:p w14:paraId="444E2321" w14:textId="67149881" w:rsidR="00237C9D" w:rsidRDefault="00237C9D" w:rsidP="00237C9D">
      <w:pPr>
        <w:keepNext/>
        <w:keepLines/>
      </w:pPr>
      <w:r>
        <w:t xml:space="preserve">Further issues were raised and this was left for off-line discussion and revised to </w:t>
      </w:r>
      <w:r w:rsidRPr="00497EE3">
        <w:rPr>
          <w:color w:val="0000FF"/>
        </w:rPr>
        <w:t>S2-250</w:t>
      </w:r>
      <w:r>
        <w:rPr>
          <w:color w:val="0000FF"/>
        </w:rPr>
        <w:t>9779</w:t>
      </w:r>
      <w:r>
        <w:t>.</w:t>
      </w:r>
      <w:r w:rsidRPr="00437C14">
        <w:t xml:space="preserve"> </w:t>
      </w:r>
    </w:p>
    <w:p w14:paraId="0EBB46B3" w14:textId="6220C12A" w:rsidR="00B954D9" w:rsidRDefault="00B954D9" w:rsidP="00237C9D">
      <w:pPr>
        <w:keepNext/>
        <w:keepLines/>
      </w:pPr>
      <w:r>
        <w:t xml:space="preserve">Wrong document uploaded. Revised to </w:t>
      </w:r>
      <w:r w:rsidRPr="00B954D9">
        <w:rPr>
          <w:color w:val="3333FF"/>
        </w:rPr>
        <w:t>S2-2509806</w:t>
      </w:r>
      <w:r>
        <w:t xml:space="preserve">. </w:t>
      </w:r>
    </w:p>
    <w:p w14:paraId="1A00B28B" w14:textId="36C07396" w:rsidR="00C5488B" w:rsidRDefault="00C5488B" w:rsidP="00C5488B">
      <w:pPr>
        <w:keepNext/>
        <w:keepLines/>
      </w:pPr>
      <w:r>
        <w:t>Some issues remained and were discussed.</w:t>
      </w:r>
      <w:r>
        <w:t xml:space="preserve"> Ericsson commented that bullet 1 and note 2 were acceptable, but bullet 2 and note 1 were normal parts of the work and were not needed. </w:t>
      </w:r>
      <w:r w:rsidR="008E1030">
        <w:t>Huawei</w:t>
      </w:r>
      <w:r>
        <w:t xml:space="preserve"> did not agree with this WT</w:t>
      </w:r>
      <w:r w:rsidR="008E1030">
        <w:t>. The second sub-bullet of bullet 1 could also be removed. Huawei commented that this can be done as part of other WTs, e.g. QoS and objected to this WT.</w:t>
      </w:r>
      <w:r>
        <w:t xml:space="preserve"> </w:t>
      </w:r>
      <w:r w:rsidR="008E1030">
        <w:t>T</w:t>
      </w:r>
      <w:r>
        <w:t>his was</w:t>
      </w:r>
      <w:r w:rsidR="008E1030">
        <w:t xml:space="preserve"> then</w:t>
      </w:r>
      <w:r>
        <w:t xml:space="preserve"> </w:t>
      </w:r>
      <w:r w:rsidR="008E1030">
        <w:rPr>
          <w:color w:val="0000FF"/>
        </w:rPr>
        <w:t>not</w:t>
      </w:r>
      <w:r w:rsidRPr="00151340">
        <w:rPr>
          <w:color w:val="0000FF"/>
        </w:rPr>
        <w:t>ed</w:t>
      </w:r>
      <w:r>
        <w:t xml:space="preserve"> in parallel session.</w:t>
      </w:r>
    </w:p>
    <w:p w14:paraId="4F04A394" w14:textId="220A881C" w:rsidR="008E1030" w:rsidRDefault="008E1030" w:rsidP="008E1030">
      <w:pPr>
        <w:keepNext/>
        <w:keepLines/>
      </w:pPr>
      <w:r>
        <w:t xml:space="preserve">  </w:t>
      </w:r>
      <w:r w:rsidRPr="00380F14">
        <w:rPr>
          <w:color w:val="FF0000"/>
        </w:rPr>
        <w:t>&lt;</w:t>
      </w:r>
      <w:r>
        <w:rPr>
          <w:color w:val="FF0000"/>
        </w:rPr>
        <w:t>OBJECTION TEXT FROM HUAWEI</w:t>
      </w:r>
      <w:r w:rsidRPr="00380F14">
        <w:rPr>
          <w:color w:val="FF0000"/>
        </w:rPr>
        <w:t>&gt;</w:t>
      </w:r>
    </w:p>
    <w:p w14:paraId="27CE2FF3" w14:textId="533A1F73" w:rsidR="00C5488B" w:rsidRPr="00DF293A" w:rsidRDefault="00C5488B" w:rsidP="00C5488B">
      <w:r w:rsidRPr="005B25A1">
        <w:rPr>
          <w:b/>
          <w:bCs/>
        </w:rPr>
        <w:t>Status:</w:t>
      </w:r>
      <w:r>
        <w:t xml:space="preserve"> </w:t>
      </w:r>
      <w:r w:rsidR="008902EC">
        <w:rPr>
          <w:color w:val="0000FF"/>
        </w:rPr>
        <w:t>Not</w:t>
      </w:r>
      <w:r w:rsidRPr="00151340">
        <w:rPr>
          <w:color w:val="0000FF"/>
        </w:rPr>
        <w:t>ed</w:t>
      </w:r>
      <w:r>
        <w:t>.</w:t>
      </w:r>
    </w:p>
    <w:p w14:paraId="74F2BA2F" w14:textId="77777777" w:rsidR="00E00DA6" w:rsidRDefault="007615D6" w:rsidP="000A3FBD">
      <w:pPr>
        <w:pStyle w:val="NormTop"/>
      </w:pPr>
      <w:r>
        <w:rPr>
          <w:color w:val="0000FF"/>
        </w:rPr>
        <w:t>S2-2509143</w:t>
      </w:r>
      <w:r w:rsidRPr="00D53282">
        <w:t xml:space="preserve"> </w:t>
      </w:r>
      <w:r>
        <w:t xml:space="preserve">(P-CR) 23.801-01: [WT#1.x] Energy Efficiency for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Energy related contribution postponed in SA#169.</w:t>
      </w:r>
    </w:p>
    <w:p w14:paraId="1EDD83F4"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331BEA41" w14:textId="77777777" w:rsidR="007615D6" w:rsidRPr="005B25A1" w:rsidRDefault="007615D6" w:rsidP="007615D6">
      <w:pPr>
        <w:keepNext/>
        <w:keepLines/>
        <w:rPr>
          <w:b/>
          <w:bCs/>
        </w:rPr>
      </w:pPr>
      <w:r w:rsidRPr="005B25A1">
        <w:rPr>
          <w:b/>
          <w:bCs/>
        </w:rPr>
        <w:t>Convenor comment:</w:t>
      </w:r>
    </w:p>
    <w:p w14:paraId="50F68572" w14:textId="77777777" w:rsidR="007615D6" w:rsidRPr="005B25A1" w:rsidRDefault="007615D6" w:rsidP="007615D6">
      <w:pPr>
        <w:keepNext/>
        <w:keepLines/>
      </w:pPr>
      <w:r w:rsidRPr="005B25A1">
        <w:t>Merged into S2-2508914.</w:t>
      </w:r>
    </w:p>
    <w:p w14:paraId="1C6A4B58" w14:textId="77777777" w:rsidR="007615D6" w:rsidRPr="005B25A1" w:rsidRDefault="007615D6" w:rsidP="007615D6">
      <w:pPr>
        <w:keepNext/>
        <w:keepLines/>
        <w:rPr>
          <w:b/>
          <w:bCs/>
        </w:rPr>
      </w:pPr>
      <w:r w:rsidRPr="005B25A1">
        <w:rPr>
          <w:b/>
          <w:bCs/>
        </w:rPr>
        <w:t>Parallel discussion:</w:t>
      </w:r>
    </w:p>
    <w:p w14:paraId="34D93C25" w14:textId="77777777" w:rsidR="007615D6" w:rsidRPr="005B25A1" w:rsidRDefault="007615D6" w:rsidP="007615D6">
      <w:pPr>
        <w:keepNext/>
        <w:keepLines/>
      </w:pPr>
      <w:r w:rsidRPr="005B25A1">
        <w:t>-</w:t>
      </w:r>
    </w:p>
    <w:p w14:paraId="1A64FE36" w14:textId="77777777" w:rsidR="009E726A" w:rsidRPr="005B25A1" w:rsidRDefault="009E726A" w:rsidP="009E726A">
      <w:pPr>
        <w:keepNext/>
        <w:keepLines/>
      </w:pPr>
      <w:r>
        <w:rPr>
          <w:color w:val="FF0000"/>
        </w:rPr>
        <w:t>NO DISCUSSION RECORDED</w:t>
      </w:r>
    </w:p>
    <w:p w14:paraId="2F792387" w14:textId="77777777" w:rsidR="009E726A" w:rsidRPr="005B25A1" w:rsidRDefault="009E726A" w:rsidP="009E726A">
      <w:pPr>
        <w:keepNext/>
        <w:keepLines/>
        <w:rPr>
          <w:b/>
          <w:bCs/>
        </w:rPr>
      </w:pPr>
      <w:r w:rsidRPr="005B25A1">
        <w:rPr>
          <w:b/>
          <w:bCs/>
        </w:rPr>
        <w:t>Plenary Discussion:</w:t>
      </w:r>
    </w:p>
    <w:p w14:paraId="5554B793" w14:textId="77777777" w:rsidR="009E726A" w:rsidRPr="009E726A" w:rsidRDefault="009E726A" w:rsidP="009E726A">
      <w:pPr>
        <w:keepNext/>
        <w:keepLines/>
      </w:pPr>
    </w:p>
    <w:p w14:paraId="28896D61" w14:textId="77777777" w:rsidR="007615D6" w:rsidRPr="00EB0339" w:rsidRDefault="007615D6" w:rsidP="007615D6">
      <w:r w:rsidRPr="005B25A1">
        <w:rPr>
          <w:b/>
          <w:bCs/>
        </w:rPr>
        <w:t>Status:</w:t>
      </w:r>
      <w:r>
        <w:t xml:space="preserve"> </w:t>
      </w:r>
      <w:r>
        <w:rPr>
          <w:color w:val="0000FF"/>
        </w:rPr>
        <w:t>Not concluded</w:t>
      </w:r>
      <w:r>
        <w:t>.</w:t>
      </w:r>
    </w:p>
    <w:p w14:paraId="3B35DB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 feature list</w:t>
      </w:r>
    </w:p>
    <w:p w14:paraId="1C2C3575" w14:textId="77777777" w:rsidR="00E00DA6" w:rsidRDefault="007615D6" w:rsidP="000A3FBD">
      <w:pPr>
        <w:pStyle w:val="NormTop"/>
      </w:pPr>
      <w:r>
        <w:rPr>
          <w:color w:val="0000FF"/>
        </w:rPr>
        <w:t>S2-2508975</w:t>
      </w:r>
      <w:r w:rsidRPr="00D53282">
        <w:t xml:space="preserve"> </w:t>
      </w:r>
      <w:r>
        <w:t>(DISCUSSION) [General aspects] 5G feature table update proposal. (Source: Nokia)</w:t>
      </w:r>
      <w:r>
        <w:br/>
      </w:r>
      <w:r w:rsidRPr="00D53282">
        <w:rPr>
          <w:b/>
        </w:rPr>
        <w:t>Document for:</w:t>
      </w:r>
      <w:r w:rsidRPr="00D53282">
        <w:t xml:space="preserve"> </w:t>
      </w:r>
      <w:r>
        <w:t>Information</w:t>
      </w:r>
      <w:r>
        <w:br/>
      </w:r>
      <w:r w:rsidRPr="00D53282">
        <w:rPr>
          <w:b/>
        </w:rPr>
        <w:t>Abstract:</w:t>
      </w:r>
      <w:r w:rsidRPr="00D53282">
        <w:t xml:space="preserve"> </w:t>
      </w:r>
      <w:r>
        <w:br/>
        <w:t>This contribution proposes Nokia input for updating 5G feature table (step 1).</w:t>
      </w:r>
    </w:p>
    <w:p w14:paraId="670B7A5B" w14:textId="77777777" w:rsidR="007615D6" w:rsidRPr="005B25A1" w:rsidRDefault="007615D6" w:rsidP="007615D6">
      <w:pPr>
        <w:keepNext/>
        <w:keepLines/>
        <w:rPr>
          <w:b/>
          <w:bCs/>
        </w:rPr>
      </w:pPr>
      <w:r w:rsidRPr="005B25A1">
        <w:rPr>
          <w:b/>
          <w:bCs/>
        </w:rPr>
        <w:t>Parallel discussion:</w:t>
      </w:r>
    </w:p>
    <w:p w14:paraId="3E61DF62" w14:textId="77777777" w:rsidR="007615D6" w:rsidRPr="005B25A1" w:rsidRDefault="007615D6" w:rsidP="007615D6">
      <w:pPr>
        <w:keepNext/>
        <w:keepLines/>
      </w:pPr>
      <w:r w:rsidRPr="005B25A1">
        <w:t>-</w:t>
      </w:r>
    </w:p>
    <w:p w14:paraId="2E1371D2" w14:textId="77777777" w:rsidR="009E726A" w:rsidRPr="005B25A1" w:rsidRDefault="009E726A" w:rsidP="009E726A">
      <w:pPr>
        <w:keepNext/>
        <w:keepLines/>
      </w:pPr>
      <w:r>
        <w:rPr>
          <w:color w:val="FF0000"/>
        </w:rPr>
        <w:t>NO DISCUSSION RECORDED</w:t>
      </w:r>
    </w:p>
    <w:p w14:paraId="3B0262F3" w14:textId="77777777" w:rsidR="009E726A" w:rsidRPr="005B25A1" w:rsidRDefault="009E726A" w:rsidP="009E726A">
      <w:pPr>
        <w:keepNext/>
        <w:keepLines/>
        <w:rPr>
          <w:b/>
          <w:bCs/>
        </w:rPr>
      </w:pPr>
      <w:r w:rsidRPr="005B25A1">
        <w:rPr>
          <w:b/>
          <w:bCs/>
        </w:rPr>
        <w:t>Plenary Discussion:</w:t>
      </w:r>
    </w:p>
    <w:p w14:paraId="659AE010" w14:textId="77777777" w:rsidR="009E726A" w:rsidRPr="009E726A" w:rsidRDefault="009E726A" w:rsidP="009E726A">
      <w:pPr>
        <w:keepNext/>
        <w:keepLines/>
      </w:pPr>
    </w:p>
    <w:p w14:paraId="1CE0E2B4" w14:textId="77777777" w:rsidR="007615D6" w:rsidRPr="00EB0339" w:rsidRDefault="007615D6" w:rsidP="007615D6">
      <w:r w:rsidRPr="005B25A1">
        <w:rPr>
          <w:b/>
          <w:bCs/>
        </w:rPr>
        <w:t>Status:</w:t>
      </w:r>
      <w:r>
        <w:t xml:space="preserve"> </w:t>
      </w:r>
      <w:r>
        <w:rPr>
          <w:color w:val="0000FF"/>
        </w:rPr>
        <w:t>Not concluded</w:t>
      </w:r>
      <w:r>
        <w:t>.</w:t>
      </w:r>
    </w:p>
    <w:p w14:paraId="7A65D7A6" w14:textId="77777777" w:rsidR="00E00DA6" w:rsidRDefault="007615D6" w:rsidP="000A3FBD">
      <w:pPr>
        <w:pStyle w:val="NormTop"/>
      </w:pPr>
      <w:r>
        <w:rPr>
          <w:color w:val="0000FF"/>
        </w:rPr>
        <w:t>S2-2509204</w:t>
      </w:r>
      <w:r w:rsidRPr="00D53282">
        <w:t xml:space="preserve"> </w:t>
      </w:r>
      <w:r>
        <w:t>(DISCUSSION) Summary of e-mail discussion on 5G feature list and way forward. (Source: Qualcomm Incorporated (moderator))</w:t>
      </w:r>
      <w:r>
        <w:br/>
      </w:r>
      <w:r w:rsidRPr="00D53282">
        <w:rPr>
          <w:b/>
        </w:rPr>
        <w:t>Document for:</w:t>
      </w:r>
      <w:r w:rsidRPr="00D53282">
        <w:t xml:space="preserve"> </w:t>
      </w:r>
      <w:r>
        <w:t>Agreement</w:t>
      </w:r>
      <w:r>
        <w:br/>
      </w:r>
      <w:r w:rsidRPr="00D53282">
        <w:rPr>
          <w:b/>
        </w:rPr>
        <w:t>Abstract:</w:t>
      </w:r>
      <w:r w:rsidRPr="00D53282">
        <w:t xml:space="preserve"> </w:t>
      </w:r>
      <w:r>
        <w:br/>
        <w:t>This document summarizes and discusses the feedback that has been received on the 5G features table in S2-2507876 and proposes a way forward.</w:t>
      </w:r>
    </w:p>
    <w:p w14:paraId="300EE75A" w14:textId="77777777" w:rsidR="007615D6" w:rsidRPr="005B25A1" w:rsidRDefault="007615D6" w:rsidP="007615D6">
      <w:pPr>
        <w:keepNext/>
        <w:keepLines/>
        <w:rPr>
          <w:b/>
          <w:bCs/>
        </w:rPr>
      </w:pPr>
      <w:r w:rsidRPr="005B25A1">
        <w:rPr>
          <w:b/>
          <w:bCs/>
        </w:rPr>
        <w:t>Convenor comment:</w:t>
      </w:r>
    </w:p>
    <w:p w14:paraId="46CE3ED6" w14:textId="77777777" w:rsidR="007615D6" w:rsidRPr="005B25A1" w:rsidRDefault="007615D6" w:rsidP="007615D6">
      <w:pPr>
        <w:keepNext/>
        <w:keepLines/>
      </w:pPr>
      <w:r w:rsidRPr="005B25A1">
        <w:t>Handle.</w:t>
      </w:r>
    </w:p>
    <w:p w14:paraId="714D7B18" w14:textId="77777777" w:rsidR="007615D6" w:rsidRPr="005B25A1" w:rsidRDefault="007615D6" w:rsidP="007615D6">
      <w:pPr>
        <w:keepNext/>
        <w:keepLines/>
        <w:rPr>
          <w:b/>
          <w:bCs/>
        </w:rPr>
      </w:pPr>
      <w:r w:rsidRPr="005B25A1">
        <w:rPr>
          <w:b/>
          <w:bCs/>
        </w:rPr>
        <w:t>Parallel discussion:</w:t>
      </w:r>
    </w:p>
    <w:p w14:paraId="12CC54B4" w14:textId="23F36D6F"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509545</w:t>
      </w:r>
      <w:r>
        <w:t>.</w:t>
      </w:r>
      <w:r w:rsidRPr="00375008">
        <w:t xml:space="preserve"> </w:t>
      </w:r>
    </w:p>
    <w:p w14:paraId="3F9149B4" w14:textId="1005C401" w:rsidR="00171D84" w:rsidRDefault="00171D84" w:rsidP="00171D84">
      <w:pPr>
        <w:keepNext/>
        <w:keepLines/>
      </w:pPr>
      <w:r>
        <w:t xml:space="preserve">Further issues were raised and this was left for off-line discussion and revised to </w:t>
      </w:r>
      <w:r w:rsidRPr="00497EE3">
        <w:rPr>
          <w:color w:val="0000FF"/>
        </w:rPr>
        <w:t>S2-250</w:t>
      </w:r>
      <w:r>
        <w:rPr>
          <w:color w:val="0000FF"/>
        </w:rPr>
        <w:t>9780</w:t>
      </w:r>
      <w:r>
        <w:t>.</w:t>
      </w:r>
      <w:r w:rsidRPr="00437C14">
        <w:t xml:space="preserve"> </w:t>
      </w:r>
    </w:p>
    <w:p w14:paraId="29B4D77D" w14:textId="79D2E4E6" w:rsidR="00BC52BD" w:rsidRDefault="00E47898" w:rsidP="00171D84">
      <w:pPr>
        <w:keepNext/>
        <w:keepLines/>
      </w:pPr>
      <w:r>
        <w:t xml:space="preserve">This was updated to include the outstanding issues raised and was revised to </w:t>
      </w:r>
      <w:r w:rsidRPr="00CE3EC0">
        <w:rPr>
          <w:color w:val="0000FF"/>
        </w:rPr>
        <w:t>S2-2</w:t>
      </w:r>
      <w:r>
        <w:rPr>
          <w:color w:val="0000FF"/>
        </w:rPr>
        <w:t>509822</w:t>
      </w:r>
      <w:r>
        <w:t>.</w:t>
      </w:r>
      <w:r w:rsidRPr="00375008">
        <w:t xml:space="preserve"> </w:t>
      </w:r>
    </w:p>
    <w:p w14:paraId="73F1D995" w14:textId="77777777" w:rsidR="009E726A" w:rsidRPr="005B25A1" w:rsidRDefault="009E726A" w:rsidP="009E726A">
      <w:pPr>
        <w:keepNext/>
        <w:keepLines/>
        <w:rPr>
          <w:b/>
          <w:bCs/>
        </w:rPr>
      </w:pPr>
      <w:r w:rsidRPr="005B25A1">
        <w:rPr>
          <w:b/>
          <w:bCs/>
        </w:rPr>
        <w:t>Plenary Discussion:</w:t>
      </w:r>
    </w:p>
    <w:p w14:paraId="33EF32A4" w14:textId="65FB5EC1" w:rsidR="00A1227F" w:rsidRPr="009C20A3" w:rsidRDefault="009C20A3" w:rsidP="00A1227F">
      <w:pPr>
        <w:keepNext/>
        <w:keepLines/>
      </w:pPr>
      <w:r w:rsidRPr="009C20A3">
        <w:rPr>
          <w:b/>
          <w:bCs/>
        </w:rPr>
        <w:t xml:space="preserve">Proposal 4 was </w:t>
      </w:r>
      <w:r w:rsidRPr="009C20A3">
        <w:rPr>
          <w:b/>
          <w:bCs/>
          <w:color w:val="FF0000"/>
        </w:rPr>
        <w:t>endorsed</w:t>
      </w:r>
      <w:r w:rsidRPr="009C20A3">
        <w:rPr>
          <w:b/>
          <w:bCs/>
        </w:rPr>
        <w:t>.</w:t>
      </w:r>
    </w:p>
    <w:p w14:paraId="7A767ED6" w14:textId="06A0E845" w:rsidR="00A1227F" w:rsidRPr="00EB0339" w:rsidRDefault="00A1227F" w:rsidP="00A1227F">
      <w:r w:rsidRPr="005B25A1">
        <w:rPr>
          <w:b/>
          <w:bCs/>
        </w:rPr>
        <w:t>Status:</w:t>
      </w:r>
      <w:r>
        <w:t xml:space="preserve"> </w:t>
      </w:r>
      <w:r w:rsidR="009C20A3">
        <w:rPr>
          <w:color w:val="FF0000"/>
        </w:rPr>
        <w:t>Endorsed</w:t>
      </w:r>
      <w:r w:rsidR="009C20A3" w:rsidRPr="009C20A3">
        <w:t>.</w:t>
      </w:r>
    </w:p>
    <w:p w14:paraId="17C50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7D015AEE" w14:textId="77777777" w:rsidR="00E00DA6" w:rsidRDefault="007615D6" w:rsidP="000A3FBD">
      <w:pPr>
        <w:pStyle w:val="NormTop"/>
      </w:pPr>
      <w:r>
        <w:rPr>
          <w:color w:val="0000FF"/>
        </w:rPr>
        <w:t>S2-2509227</w:t>
      </w:r>
      <w:r w:rsidRPr="00D53282">
        <w:t xml:space="preserve"> </w:t>
      </w:r>
      <w:r>
        <w:t>(DISCUSSION) The challenge of 6G SID. (Source: Qualcomm Incorporated)</w:t>
      </w:r>
      <w:r>
        <w:br/>
      </w:r>
      <w:r w:rsidRPr="00D53282">
        <w:rPr>
          <w:b/>
        </w:rPr>
        <w:t>Document for:</w:t>
      </w:r>
      <w:r w:rsidRPr="00D53282">
        <w:t xml:space="preserve"> </w:t>
      </w:r>
      <w:r>
        <w:t>Agreement</w:t>
      </w:r>
      <w:r>
        <w:br/>
      </w:r>
      <w:r w:rsidRPr="00D53282">
        <w:rPr>
          <w:b/>
        </w:rPr>
        <w:t>Abstract:</w:t>
      </w:r>
      <w:r w:rsidRPr="00D53282">
        <w:t xml:space="preserve"> </w:t>
      </w:r>
      <w:r>
        <w:br/>
        <w:t>Discusses the challenges of 6G architecture and proposes a way forward.</w:t>
      </w:r>
    </w:p>
    <w:p w14:paraId="380A4583" w14:textId="77777777" w:rsidR="007615D6" w:rsidRPr="005B25A1" w:rsidRDefault="007615D6" w:rsidP="007615D6">
      <w:pPr>
        <w:keepNext/>
        <w:keepLines/>
        <w:rPr>
          <w:b/>
          <w:bCs/>
        </w:rPr>
      </w:pPr>
      <w:r w:rsidRPr="005B25A1">
        <w:rPr>
          <w:b/>
          <w:bCs/>
        </w:rPr>
        <w:t>Convenor comment:</w:t>
      </w:r>
    </w:p>
    <w:p w14:paraId="7D197F8A" w14:textId="77777777" w:rsidR="007615D6" w:rsidRPr="005B25A1" w:rsidRDefault="007615D6" w:rsidP="007615D6">
      <w:pPr>
        <w:keepNext/>
        <w:keepLines/>
      </w:pPr>
      <w:r w:rsidRPr="005B25A1">
        <w:t>Handle.</w:t>
      </w:r>
    </w:p>
    <w:p w14:paraId="563EBFE0" w14:textId="77777777" w:rsidR="007615D6" w:rsidRPr="005B25A1" w:rsidRDefault="007615D6" w:rsidP="007615D6">
      <w:pPr>
        <w:keepNext/>
        <w:keepLines/>
        <w:rPr>
          <w:b/>
          <w:bCs/>
        </w:rPr>
      </w:pPr>
      <w:r w:rsidRPr="005B25A1">
        <w:rPr>
          <w:b/>
          <w:bCs/>
        </w:rPr>
        <w:t>Parallel discussion:</w:t>
      </w:r>
    </w:p>
    <w:p w14:paraId="4053E032" w14:textId="77777777" w:rsidR="007615D6" w:rsidRPr="005B25A1" w:rsidRDefault="007615D6" w:rsidP="007615D6">
      <w:pPr>
        <w:keepNext/>
        <w:keepLines/>
      </w:pPr>
      <w:r w:rsidRPr="005B25A1">
        <w:t>-</w:t>
      </w:r>
    </w:p>
    <w:p w14:paraId="3237A253" w14:textId="77777777" w:rsidR="009E726A" w:rsidRPr="005B25A1" w:rsidRDefault="009E726A" w:rsidP="009E726A">
      <w:pPr>
        <w:keepNext/>
        <w:keepLines/>
      </w:pPr>
      <w:r>
        <w:rPr>
          <w:color w:val="FF0000"/>
        </w:rPr>
        <w:t>NO DISCUSSION RECORDED</w:t>
      </w:r>
    </w:p>
    <w:p w14:paraId="1B5B166F" w14:textId="77777777" w:rsidR="009E726A" w:rsidRPr="005B25A1" w:rsidRDefault="009E726A" w:rsidP="009E726A">
      <w:pPr>
        <w:keepNext/>
        <w:keepLines/>
        <w:rPr>
          <w:b/>
          <w:bCs/>
        </w:rPr>
      </w:pPr>
      <w:r w:rsidRPr="005B25A1">
        <w:rPr>
          <w:b/>
          <w:bCs/>
        </w:rPr>
        <w:t>Plenary Discussion:</w:t>
      </w:r>
    </w:p>
    <w:p w14:paraId="1078505B" w14:textId="77777777" w:rsidR="009E726A" w:rsidRPr="009E726A" w:rsidRDefault="009E726A" w:rsidP="009E726A">
      <w:pPr>
        <w:keepNext/>
        <w:keepLines/>
      </w:pPr>
    </w:p>
    <w:p w14:paraId="33CB6B6A" w14:textId="77777777" w:rsidR="007615D6" w:rsidRPr="00EB0339" w:rsidRDefault="007615D6" w:rsidP="007615D6">
      <w:r w:rsidRPr="005B25A1">
        <w:rPr>
          <w:b/>
          <w:bCs/>
        </w:rPr>
        <w:t>Status:</w:t>
      </w:r>
      <w:r>
        <w:t xml:space="preserve"> </w:t>
      </w:r>
      <w:r>
        <w:rPr>
          <w:color w:val="0000FF"/>
        </w:rPr>
        <w:t>Not concluded</w:t>
      </w:r>
      <w:r>
        <w:t>.</w:t>
      </w:r>
    </w:p>
    <w:p w14:paraId="1DE49308" w14:textId="77777777" w:rsidR="007615D6" w:rsidRDefault="007615D6" w:rsidP="00A553DC">
      <w:pPr>
        <w:pStyle w:val="Heading4"/>
      </w:pPr>
      <w:r>
        <w:t>20.6.1.1</w:t>
      </w:r>
      <w:r>
        <w:tab/>
        <w:t>Study on Architecture for 6G System (FS_6G_ARC) - WT#1.1</w:t>
      </w:r>
    </w:p>
    <w:p w14:paraId="64E965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E250E3" w14:textId="77777777" w:rsidR="00E00DA6" w:rsidRDefault="007615D6" w:rsidP="000A3FBD">
      <w:pPr>
        <w:pStyle w:val="NormTop"/>
      </w:pPr>
      <w:r>
        <w:rPr>
          <w:color w:val="0000FF"/>
        </w:rPr>
        <w:t>S2-2508299</w:t>
      </w:r>
      <w:r w:rsidRPr="00D53282">
        <w:t xml:space="preserve"> </w:t>
      </w:r>
      <w:r>
        <w:t>(P-CR) 23.801-01: [WT#1.1] Support for Control Signalling.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for control signalling aspect in 6G system.</w:t>
      </w:r>
    </w:p>
    <w:p w14:paraId="4D4605D5" w14:textId="77777777" w:rsidR="007615D6" w:rsidRPr="005B25A1" w:rsidRDefault="007615D6" w:rsidP="007615D6">
      <w:pPr>
        <w:keepNext/>
        <w:keepLines/>
        <w:rPr>
          <w:b/>
          <w:bCs/>
        </w:rPr>
      </w:pPr>
      <w:r w:rsidRPr="005B25A1">
        <w:rPr>
          <w:b/>
          <w:bCs/>
        </w:rPr>
        <w:t>Parallel discussion:</w:t>
      </w:r>
    </w:p>
    <w:p w14:paraId="125A8F67" w14:textId="77777777" w:rsidR="007615D6" w:rsidRPr="005B25A1" w:rsidRDefault="007615D6" w:rsidP="007615D6">
      <w:pPr>
        <w:keepNext/>
        <w:keepLines/>
      </w:pPr>
      <w:r w:rsidRPr="005B25A1">
        <w:t>-</w:t>
      </w:r>
    </w:p>
    <w:p w14:paraId="72AF7717" w14:textId="77777777" w:rsidR="009E726A" w:rsidRPr="005B25A1" w:rsidRDefault="009E726A" w:rsidP="009E726A">
      <w:pPr>
        <w:keepNext/>
        <w:keepLines/>
      </w:pPr>
      <w:r>
        <w:rPr>
          <w:color w:val="FF0000"/>
        </w:rPr>
        <w:t>NO DISCUSSION RECORDED</w:t>
      </w:r>
    </w:p>
    <w:p w14:paraId="5078AADC" w14:textId="77777777" w:rsidR="009E726A" w:rsidRPr="005B25A1" w:rsidRDefault="009E726A" w:rsidP="009E726A">
      <w:pPr>
        <w:keepNext/>
        <w:keepLines/>
        <w:rPr>
          <w:b/>
          <w:bCs/>
        </w:rPr>
      </w:pPr>
      <w:r w:rsidRPr="005B25A1">
        <w:rPr>
          <w:b/>
          <w:bCs/>
        </w:rPr>
        <w:t>Plenary Discussion:</w:t>
      </w:r>
    </w:p>
    <w:p w14:paraId="403F9D5A" w14:textId="77777777" w:rsidR="009E726A" w:rsidRPr="009E726A" w:rsidRDefault="009E726A" w:rsidP="009E726A">
      <w:pPr>
        <w:keepNext/>
        <w:keepLines/>
      </w:pPr>
    </w:p>
    <w:p w14:paraId="3B55683E" w14:textId="77777777" w:rsidR="007615D6" w:rsidRPr="00EB0339" w:rsidRDefault="007615D6" w:rsidP="007615D6">
      <w:r w:rsidRPr="005B25A1">
        <w:rPr>
          <w:b/>
          <w:bCs/>
        </w:rPr>
        <w:t>Status:</w:t>
      </w:r>
      <w:r>
        <w:t xml:space="preserve"> </w:t>
      </w:r>
      <w:r>
        <w:rPr>
          <w:color w:val="0000FF"/>
        </w:rPr>
        <w:t>Not concluded</w:t>
      </w:r>
      <w:r>
        <w:t>.</w:t>
      </w:r>
    </w:p>
    <w:p w14:paraId="568CEBD6" w14:textId="77777777" w:rsidR="00E00DA6" w:rsidRDefault="007615D6" w:rsidP="000A3FBD">
      <w:pPr>
        <w:pStyle w:val="NormTop"/>
      </w:pPr>
      <w:r>
        <w:rPr>
          <w:color w:val="0000FF"/>
        </w:rPr>
        <w:t>S2-2508325</w:t>
      </w:r>
      <w:r w:rsidRPr="00D53282">
        <w:t xml:space="preserve"> </w:t>
      </w:r>
      <w:r>
        <w:t>(P-CR) 23.801-01: [WT#1.1] Work task #1.1 Scope and Key Issue. (Source: TCL)</w:t>
      </w:r>
      <w:r>
        <w:br/>
      </w:r>
      <w:r w:rsidRPr="00D53282">
        <w:rPr>
          <w:b/>
        </w:rPr>
        <w:t>Document for:</w:t>
      </w:r>
      <w:r w:rsidRPr="00D53282">
        <w:t xml:space="preserve"> </w:t>
      </w:r>
      <w:r>
        <w:t>Approval</w:t>
      </w:r>
      <w:r>
        <w:br/>
      </w:r>
      <w:r w:rsidRPr="00D53282">
        <w:rPr>
          <w:b/>
        </w:rPr>
        <w:t>Abstract:</w:t>
      </w:r>
      <w:r w:rsidRPr="00D53282">
        <w:t xml:space="preserve"> </w:t>
      </w:r>
      <w:r>
        <w:br/>
        <w:t>Scope of Work task 1.1 and the related Key Issue.</w:t>
      </w:r>
    </w:p>
    <w:p w14:paraId="77405E5C" w14:textId="77777777" w:rsidR="007615D6" w:rsidRPr="005B25A1" w:rsidRDefault="007615D6" w:rsidP="007615D6">
      <w:pPr>
        <w:keepNext/>
        <w:keepLines/>
        <w:rPr>
          <w:b/>
          <w:bCs/>
        </w:rPr>
      </w:pPr>
      <w:r w:rsidRPr="005B25A1">
        <w:rPr>
          <w:b/>
          <w:bCs/>
        </w:rPr>
        <w:t>Parallel discussion:</w:t>
      </w:r>
    </w:p>
    <w:p w14:paraId="7B70E5A8" w14:textId="77777777" w:rsidR="007615D6" w:rsidRPr="005B25A1" w:rsidRDefault="007615D6" w:rsidP="007615D6">
      <w:pPr>
        <w:keepNext/>
        <w:keepLines/>
      </w:pPr>
      <w:r w:rsidRPr="005B25A1">
        <w:t>-</w:t>
      </w:r>
    </w:p>
    <w:p w14:paraId="638460F5" w14:textId="77777777" w:rsidR="009E726A" w:rsidRPr="005B25A1" w:rsidRDefault="009E726A" w:rsidP="009E726A">
      <w:pPr>
        <w:keepNext/>
        <w:keepLines/>
      </w:pPr>
      <w:r>
        <w:rPr>
          <w:color w:val="FF0000"/>
        </w:rPr>
        <w:t>NO DISCUSSION RECORDED</w:t>
      </w:r>
    </w:p>
    <w:p w14:paraId="688879FB" w14:textId="77777777" w:rsidR="009E726A" w:rsidRPr="005B25A1" w:rsidRDefault="009E726A" w:rsidP="009E726A">
      <w:pPr>
        <w:keepNext/>
        <w:keepLines/>
        <w:rPr>
          <w:b/>
          <w:bCs/>
        </w:rPr>
      </w:pPr>
      <w:r w:rsidRPr="005B25A1">
        <w:rPr>
          <w:b/>
          <w:bCs/>
        </w:rPr>
        <w:t>Plenary Discussion:</w:t>
      </w:r>
    </w:p>
    <w:p w14:paraId="56BC905D" w14:textId="77777777" w:rsidR="009E726A" w:rsidRPr="009E726A" w:rsidRDefault="009E726A" w:rsidP="009E726A">
      <w:pPr>
        <w:keepNext/>
        <w:keepLines/>
      </w:pPr>
    </w:p>
    <w:p w14:paraId="2160F269" w14:textId="77777777" w:rsidR="007615D6" w:rsidRPr="00EB0339" w:rsidRDefault="007615D6" w:rsidP="007615D6">
      <w:r w:rsidRPr="005B25A1">
        <w:rPr>
          <w:b/>
          <w:bCs/>
        </w:rPr>
        <w:t>Status:</w:t>
      </w:r>
      <w:r>
        <w:t xml:space="preserve"> </w:t>
      </w:r>
      <w:r>
        <w:rPr>
          <w:color w:val="0000FF"/>
        </w:rPr>
        <w:t>Not concluded</w:t>
      </w:r>
      <w:r>
        <w:t>.</w:t>
      </w:r>
    </w:p>
    <w:p w14:paraId="1F40768B" w14:textId="77777777" w:rsidR="00E00DA6" w:rsidRDefault="007615D6" w:rsidP="000A3FBD">
      <w:pPr>
        <w:pStyle w:val="NormTop"/>
      </w:pPr>
      <w:r>
        <w:rPr>
          <w:color w:val="0000FF"/>
        </w:rPr>
        <w:t>S2-2508379</w:t>
      </w:r>
      <w:r w:rsidRPr="00D53282">
        <w:t xml:space="preserve"> </w:t>
      </w:r>
      <w:r>
        <w:t xml:space="preserve">(P-CR) 23.801-01: [WT#1.1, all topics] Work task #1.1 Support of 6G Control signalling. (Source: Samsung,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WT#1.1 and also proposes the KI descriptions.</w:t>
      </w:r>
    </w:p>
    <w:p w14:paraId="07108884" w14:textId="77777777" w:rsidR="007615D6" w:rsidRPr="005B25A1" w:rsidRDefault="007615D6" w:rsidP="007615D6">
      <w:pPr>
        <w:keepNext/>
        <w:keepLines/>
        <w:rPr>
          <w:b/>
          <w:bCs/>
        </w:rPr>
      </w:pPr>
      <w:r w:rsidRPr="005B25A1">
        <w:rPr>
          <w:b/>
          <w:bCs/>
        </w:rPr>
        <w:t>Parallel discussion:</w:t>
      </w:r>
    </w:p>
    <w:p w14:paraId="2051F783" w14:textId="77777777" w:rsidR="007615D6" w:rsidRPr="005B25A1" w:rsidRDefault="007615D6" w:rsidP="007615D6">
      <w:pPr>
        <w:keepNext/>
        <w:keepLines/>
      </w:pPr>
      <w:r w:rsidRPr="005B25A1">
        <w:t>-</w:t>
      </w:r>
    </w:p>
    <w:p w14:paraId="1AFB1522" w14:textId="77777777" w:rsidR="009E726A" w:rsidRPr="005B25A1" w:rsidRDefault="009E726A" w:rsidP="009E726A">
      <w:pPr>
        <w:keepNext/>
        <w:keepLines/>
      </w:pPr>
      <w:r>
        <w:rPr>
          <w:color w:val="FF0000"/>
        </w:rPr>
        <w:t>NO DISCUSSION RECORDED</w:t>
      </w:r>
    </w:p>
    <w:p w14:paraId="2D66688F" w14:textId="77777777" w:rsidR="009E726A" w:rsidRPr="005B25A1" w:rsidRDefault="009E726A" w:rsidP="009E726A">
      <w:pPr>
        <w:keepNext/>
        <w:keepLines/>
        <w:rPr>
          <w:b/>
          <w:bCs/>
        </w:rPr>
      </w:pPr>
      <w:r w:rsidRPr="005B25A1">
        <w:rPr>
          <w:b/>
          <w:bCs/>
        </w:rPr>
        <w:t>Plenary Discussion:</w:t>
      </w:r>
    </w:p>
    <w:p w14:paraId="4CC5FA0F" w14:textId="77777777" w:rsidR="009E726A" w:rsidRPr="009E726A" w:rsidRDefault="009E726A" w:rsidP="009E726A">
      <w:pPr>
        <w:keepNext/>
        <w:keepLines/>
      </w:pPr>
    </w:p>
    <w:p w14:paraId="01029318" w14:textId="77777777" w:rsidR="007615D6" w:rsidRPr="00EB0339" w:rsidRDefault="007615D6" w:rsidP="007615D6">
      <w:r w:rsidRPr="005B25A1">
        <w:rPr>
          <w:b/>
          <w:bCs/>
        </w:rPr>
        <w:t>Status:</w:t>
      </w:r>
      <w:r>
        <w:t xml:space="preserve"> </w:t>
      </w:r>
      <w:r>
        <w:rPr>
          <w:color w:val="0000FF"/>
        </w:rPr>
        <w:t>Not concluded</w:t>
      </w:r>
      <w:r>
        <w:t>.</w:t>
      </w:r>
    </w:p>
    <w:p w14:paraId="5AD1B464" w14:textId="77777777" w:rsidR="00E00DA6" w:rsidRDefault="007615D6" w:rsidP="000A3FBD">
      <w:pPr>
        <w:pStyle w:val="NormTop"/>
      </w:pPr>
      <w:r>
        <w:rPr>
          <w:color w:val="0000FF"/>
        </w:rPr>
        <w:t>S2-2508421</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New NAS (i.e. WT#1.1) based on the baseline papers discussed in SA WG2#170 meeting.</w:t>
      </w:r>
    </w:p>
    <w:p w14:paraId="3A0254C5" w14:textId="77777777" w:rsidR="007615D6" w:rsidRPr="005B25A1" w:rsidRDefault="007615D6" w:rsidP="007615D6">
      <w:pPr>
        <w:keepNext/>
        <w:keepLines/>
        <w:rPr>
          <w:b/>
          <w:bCs/>
        </w:rPr>
      </w:pPr>
      <w:r w:rsidRPr="005B25A1">
        <w:rPr>
          <w:b/>
          <w:bCs/>
        </w:rPr>
        <w:t>Parallel discussion:</w:t>
      </w:r>
    </w:p>
    <w:p w14:paraId="067AD2DA" w14:textId="77777777" w:rsidR="007615D6" w:rsidRPr="005B25A1" w:rsidRDefault="007615D6" w:rsidP="007615D6">
      <w:pPr>
        <w:keepNext/>
        <w:keepLines/>
      </w:pPr>
      <w:r w:rsidRPr="005B25A1">
        <w:t>-</w:t>
      </w:r>
    </w:p>
    <w:p w14:paraId="6216EF8F" w14:textId="77777777" w:rsidR="009E726A" w:rsidRPr="005B25A1" w:rsidRDefault="009E726A" w:rsidP="009E726A">
      <w:pPr>
        <w:keepNext/>
        <w:keepLines/>
      </w:pPr>
      <w:r>
        <w:rPr>
          <w:color w:val="FF0000"/>
        </w:rPr>
        <w:t>NO DISCUSSION RECORDED</w:t>
      </w:r>
    </w:p>
    <w:p w14:paraId="24F1202F" w14:textId="77777777" w:rsidR="009E726A" w:rsidRPr="005B25A1" w:rsidRDefault="009E726A" w:rsidP="009E726A">
      <w:pPr>
        <w:keepNext/>
        <w:keepLines/>
        <w:rPr>
          <w:b/>
          <w:bCs/>
        </w:rPr>
      </w:pPr>
      <w:r w:rsidRPr="005B25A1">
        <w:rPr>
          <w:b/>
          <w:bCs/>
        </w:rPr>
        <w:t>Plenary Discussion:</w:t>
      </w:r>
    </w:p>
    <w:p w14:paraId="516C7FBE" w14:textId="77777777" w:rsidR="009E726A" w:rsidRPr="009E726A" w:rsidRDefault="009E726A" w:rsidP="009E726A">
      <w:pPr>
        <w:keepNext/>
        <w:keepLines/>
      </w:pPr>
    </w:p>
    <w:p w14:paraId="6E13AFD1" w14:textId="77777777" w:rsidR="007615D6" w:rsidRPr="00EB0339" w:rsidRDefault="007615D6" w:rsidP="007615D6">
      <w:r w:rsidRPr="005B25A1">
        <w:rPr>
          <w:b/>
          <w:bCs/>
        </w:rPr>
        <w:t>Status:</w:t>
      </w:r>
      <w:r>
        <w:t xml:space="preserve"> </w:t>
      </w:r>
      <w:r>
        <w:rPr>
          <w:color w:val="0000FF"/>
        </w:rPr>
        <w:t>Not concluded</w:t>
      </w:r>
      <w:r>
        <w:t>.</w:t>
      </w:r>
    </w:p>
    <w:p w14:paraId="044CE20F" w14:textId="77777777" w:rsidR="00E00DA6" w:rsidRDefault="007615D6" w:rsidP="000A3FBD">
      <w:pPr>
        <w:pStyle w:val="NormTop"/>
      </w:pPr>
      <w:r>
        <w:rPr>
          <w:color w:val="0000FF"/>
        </w:rPr>
        <w:t>S2-2508549</w:t>
      </w:r>
      <w:r w:rsidRPr="00D53282">
        <w:t xml:space="preserve"> </w:t>
      </w:r>
      <w:r>
        <w:t>(P-CR) 23.801-01: [WT#1.1, Migration and Interworking] Scope and New Key Issue for NAS.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WT#1.1 NAS aspects and new KIs for NAS.</w:t>
      </w:r>
    </w:p>
    <w:p w14:paraId="14891A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ABB9B02" w14:textId="77777777" w:rsidR="007615D6" w:rsidRPr="005B25A1" w:rsidRDefault="007615D6" w:rsidP="007615D6">
      <w:pPr>
        <w:keepNext/>
        <w:keepLines/>
        <w:rPr>
          <w:b/>
          <w:bCs/>
        </w:rPr>
      </w:pPr>
      <w:r w:rsidRPr="005B25A1">
        <w:rPr>
          <w:b/>
          <w:bCs/>
        </w:rPr>
        <w:t>Parallel discussion:</w:t>
      </w:r>
    </w:p>
    <w:p w14:paraId="3A3678B7" w14:textId="77777777" w:rsidR="007615D6" w:rsidRPr="005B25A1" w:rsidRDefault="007615D6" w:rsidP="007615D6">
      <w:pPr>
        <w:keepNext/>
        <w:keepLines/>
      </w:pPr>
      <w:r w:rsidRPr="005B25A1">
        <w:t>-</w:t>
      </w:r>
    </w:p>
    <w:p w14:paraId="4A6D7F9A" w14:textId="77777777" w:rsidR="009E726A" w:rsidRPr="005B25A1" w:rsidRDefault="009E726A" w:rsidP="009E726A">
      <w:pPr>
        <w:keepNext/>
        <w:keepLines/>
      </w:pPr>
      <w:r>
        <w:rPr>
          <w:color w:val="FF0000"/>
        </w:rPr>
        <w:t>NO DISCUSSION RECORDED</w:t>
      </w:r>
    </w:p>
    <w:p w14:paraId="65C52025" w14:textId="77777777" w:rsidR="009E726A" w:rsidRPr="005B25A1" w:rsidRDefault="009E726A" w:rsidP="009E726A">
      <w:pPr>
        <w:keepNext/>
        <w:keepLines/>
        <w:rPr>
          <w:b/>
          <w:bCs/>
        </w:rPr>
      </w:pPr>
      <w:r w:rsidRPr="005B25A1">
        <w:rPr>
          <w:b/>
          <w:bCs/>
        </w:rPr>
        <w:t>Plenary Discussion:</w:t>
      </w:r>
    </w:p>
    <w:p w14:paraId="566F062E" w14:textId="77777777" w:rsidR="009E726A" w:rsidRPr="009E726A" w:rsidRDefault="009E726A" w:rsidP="009E726A">
      <w:pPr>
        <w:keepNext/>
        <w:keepLines/>
      </w:pPr>
    </w:p>
    <w:p w14:paraId="421EF7F3" w14:textId="77777777" w:rsidR="007615D6" w:rsidRPr="00EB0339" w:rsidRDefault="007615D6" w:rsidP="007615D6">
      <w:r w:rsidRPr="005B25A1">
        <w:rPr>
          <w:b/>
          <w:bCs/>
        </w:rPr>
        <w:t>Status:</w:t>
      </w:r>
      <w:r>
        <w:t xml:space="preserve"> </w:t>
      </w:r>
      <w:r>
        <w:rPr>
          <w:color w:val="0000FF"/>
        </w:rPr>
        <w:t>Not concluded</w:t>
      </w:r>
      <w:r>
        <w:t>.</w:t>
      </w:r>
    </w:p>
    <w:p w14:paraId="391AF693" w14:textId="77777777" w:rsidR="00E00DA6" w:rsidRDefault="007615D6" w:rsidP="000A3FBD">
      <w:pPr>
        <w:pStyle w:val="NormTop"/>
      </w:pPr>
      <w:r>
        <w:rPr>
          <w:color w:val="0000FF"/>
        </w:rPr>
        <w:t>S2-2508559</w:t>
      </w:r>
      <w:r w:rsidRPr="00D53282">
        <w:t xml:space="preserve"> </w:t>
      </w:r>
      <w:r>
        <w:t xml:space="preserve">(P-CR) 23.801-01: [WT#1.1, NAS] Scope and single Key Issue proposal for support of 6G control plane </w:t>
      </w:r>
      <w:proofErr w:type="spellStart"/>
      <w:r>
        <w:t>signaling</w:t>
      </w:r>
      <w:proofErr w:type="spellEnd"/>
      <w:r>
        <w:t>.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1.1 NAS.</w:t>
      </w:r>
    </w:p>
    <w:p w14:paraId="5A7242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C66D9E4" w14:textId="77777777" w:rsidR="007615D6" w:rsidRPr="005B25A1" w:rsidRDefault="007615D6" w:rsidP="007615D6">
      <w:pPr>
        <w:keepNext/>
        <w:keepLines/>
        <w:rPr>
          <w:b/>
          <w:bCs/>
        </w:rPr>
      </w:pPr>
      <w:r w:rsidRPr="005B25A1">
        <w:rPr>
          <w:b/>
          <w:bCs/>
        </w:rPr>
        <w:t>Parallel discussion:</w:t>
      </w:r>
    </w:p>
    <w:p w14:paraId="40C1F012" w14:textId="77777777" w:rsidR="007615D6" w:rsidRPr="005B25A1" w:rsidRDefault="007615D6" w:rsidP="007615D6">
      <w:pPr>
        <w:keepNext/>
        <w:keepLines/>
      </w:pPr>
      <w:r w:rsidRPr="005B25A1">
        <w:t>-</w:t>
      </w:r>
    </w:p>
    <w:p w14:paraId="7C4CEB46" w14:textId="77777777" w:rsidR="009E726A" w:rsidRPr="005B25A1" w:rsidRDefault="009E726A" w:rsidP="009E726A">
      <w:pPr>
        <w:keepNext/>
        <w:keepLines/>
      </w:pPr>
      <w:r>
        <w:rPr>
          <w:color w:val="FF0000"/>
        </w:rPr>
        <w:t>NO DISCUSSION RECORDED</w:t>
      </w:r>
    </w:p>
    <w:p w14:paraId="2DEAD118" w14:textId="77777777" w:rsidR="009E726A" w:rsidRPr="005B25A1" w:rsidRDefault="009E726A" w:rsidP="009E726A">
      <w:pPr>
        <w:keepNext/>
        <w:keepLines/>
        <w:rPr>
          <w:b/>
          <w:bCs/>
        </w:rPr>
      </w:pPr>
      <w:r w:rsidRPr="005B25A1">
        <w:rPr>
          <w:b/>
          <w:bCs/>
        </w:rPr>
        <w:t>Plenary Discussion:</w:t>
      </w:r>
    </w:p>
    <w:p w14:paraId="24645884" w14:textId="77777777" w:rsidR="009E726A" w:rsidRPr="009E726A" w:rsidRDefault="009E726A" w:rsidP="009E726A">
      <w:pPr>
        <w:keepNext/>
        <w:keepLines/>
      </w:pPr>
    </w:p>
    <w:p w14:paraId="2EA39480" w14:textId="77777777" w:rsidR="007615D6" w:rsidRPr="00EB0339" w:rsidRDefault="007615D6" w:rsidP="007615D6">
      <w:r w:rsidRPr="005B25A1">
        <w:rPr>
          <w:b/>
          <w:bCs/>
        </w:rPr>
        <w:t>Status:</w:t>
      </w:r>
      <w:r>
        <w:t xml:space="preserve"> </w:t>
      </w:r>
      <w:r>
        <w:rPr>
          <w:color w:val="0000FF"/>
        </w:rPr>
        <w:t>Not concluded</w:t>
      </w:r>
      <w:r>
        <w:t>.</w:t>
      </w:r>
    </w:p>
    <w:p w14:paraId="5484BBC7" w14:textId="77777777" w:rsidR="00E00DA6" w:rsidRDefault="007615D6" w:rsidP="000A3FBD">
      <w:pPr>
        <w:pStyle w:val="NormTop"/>
      </w:pPr>
      <w:r>
        <w:rPr>
          <w:color w:val="0000FF"/>
        </w:rPr>
        <w:t>S2-2508570</w:t>
      </w:r>
      <w:r w:rsidRPr="00D53282">
        <w:t xml:space="preserve"> </w:t>
      </w:r>
      <w:r>
        <w:t xml:space="preserve">(P-CR) 23.801-01: [WT#1.1] WT and KI for NAS functionality and UE-CN control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NAS functionality and UE-CN control signalling.</w:t>
      </w:r>
    </w:p>
    <w:p w14:paraId="0324B3DD" w14:textId="77777777" w:rsidR="007615D6" w:rsidRPr="005B25A1" w:rsidRDefault="007615D6" w:rsidP="007615D6">
      <w:pPr>
        <w:keepNext/>
        <w:keepLines/>
        <w:rPr>
          <w:b/>
          <w:bCs/>
        </w:rPr>
      </w:pPr>
      <w:r w:rsidRPr="005B25A1">
        <w:rPr>
          <w:b/>
          <w:bCs/>
        </w:rPr>
        <w:t>Parallel discussion:</w:t>
      </w:r>
    </w:p>
    <w:p w14:paraId="3214CE59" w14:textId="77777777" w:rsidR="007615D6" w:rsidRPr="005B25A1" w:rsidRDefault="007615D6" w:rsidP="007615D6">
      <w:pPr>
        <w:keepNext/>
        <w:keepLines/>
      </w:pPr>
      <w:r w:rsidRPr="005B25A1">
        <w:t>-</w:t>
      </w:r>
    </w:p>
    <w:p w14:paraId="38A48EC7" w14:textId="77777777" w:rsidR="009E726A" w:rsidRPr="005B25A1" w:rsidRDefault="009E726A" w:rsidP="009E726A">
      <w:pPr>
        <w:keepNext/>
        <w:keepLines/>
      </w:pPr>
      <w:r>
        <w:rPr>
          <w:color w:val="FF0000"/>
        </w:rPr>
        <w:t>NO DISCUSSION RECORDED</w:t>
      </w:r>
    </w:p>
    <w:p w14:paraId="1C06456E" w14:textId="77777777" w:rsidR="009E726A" w:rsidRPr="005B25A1" w:rsidRDefault="009E726A" w:rsidP="009E726A">
      <w:pPr>
        <w:keepNext/>
        <w:keepLines/>
        <w:rPr>
          <w:b/>
          <w:bCs/>
        </w:rPr>
      </w:pPr>
      <w:r w:rsidRPr="005B25A1">
        <w:rPr>
          <w:b/>
          <w:bCs/>
        </w:rPr>
        <w:t>Plenary Discussion:</w:t>
      </w:r>
    </w:p>
    <w:p w14:paraId="37A25E55" w14:textId="77777777" w:rsidR="009E726A" w:rsidRPr="009E726A" w:rsidRDefault="009E726A" w:rsidP="009E726A">
      <w:pPr>
        <w:keepNext/>
        <w:keepLines/>
      </w:pPr>
    </w:p>
    <w:p w14:paraId="1FA9BB86" w14:textId="77777777" w:rsidR="007615D6" w:rsidRPr="00EB0339" w:rsidRDefault="007615D6" w:rsidP="007615D6">
      <w:r w:rsidRPr="005B25A1">
        <w:rPr>
          <w:b/>
          <w:bCs/>
        </w:rPr>
        <w:t>Status:</w:t>
      </w:r>
      <w:r>
        <w:t xml:space="preserve"> </w:t>
      </w:r>
      <w:r>
        <w:rPr>
          <w:color w:val="0000FF"/>
        </w:rPr>
        <w:t>Not concluded</w:t>
      </w:r>
      <w:r>
        <w:t>.</w:t>
      </w:r>
    </w:p>
    <w:p w14:paraId="4D8BC70A" w14:textId="77777777" w:rsidR="00E00DA6" w:rsidRDefault="007615D6" w:rsidP="000A3FBD">
      <w:pPr>
        <w:pStyle w:val="NormTop"/>
      </w:pPr>
      <w:r>
        <w:rPr>
          <w:color w:val="0000FF"/>
        </w:rPr>
        <w:t>S2-2508630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about the WT1.1 control signalling for 6G for connectivity services and/or beyond connectivity services.</w:t>
      </w:r>
    </w:p>
    <w:p w14:paraId="065FAFCA" w14:textId="77777777" w:rsidR="007615D6" w:rsidRPr="005B25A1" w:rsidRDefault="007615D6" w:rsidP="007615D6">
      <w:pPr>
        <w:keepNext/>
        <w:keepLines/>
        <w:rPr>
          <w:b/>
          <w:bCs/>
        </w:rPr>
      </w:pPr>
      <w:r w:rsidRPr="005B25A1">
        <w:rPr>
          <w:b/>
          <w:bCs/>
        </w:rPr>
        <w:t>Parallel discussion:</w:t>
      </w:r>
    </w:p>
    <w:p w14:paraId="1FE7941A" w14:textId="77777777" w:rsidR="007615D6" w:rsidRPr="005B25A1" w:rsidRDefault="007615D6" w:rsidP="007615D6">
      <w:pPr>
        <w:keepNext/>
        <w:keepLines/>
      </w:pPr>
      <w:r w:rsidRPr="005B25A1">
        <w:t>-</w:t>
      </w:r>
    </w:p>
    <w:p w14:paraId="6B09C6C2" w14:textId="77777777" w:rsidR="009E726A" w:rsidRPr="005B25A1" w:rsidRDefault="009E726A" w:rsidP="009E726A">
      <w:pPr>
        <w:keepNext/>
        <w:keepLines/>
      </w:pPr>
      <w:r>
        <w:rPr>
          <w:color w:val="FF0000"/>
        </w:rPr>
        <w:t>NO DISCUSSION RECORDED</w:t>
      </w:r>
    </w:p>
    <w:p w14:paraId="711ADF2F" w14:textId="77777777" w:rsidR="009E726A" w:rsidRPr="005B25A1" w:rsidRDefault="009E726A" w:rsidP="009E726A">
      <w:pPr>
        <w:keepNext/>
        <w:keepLines/>
        <w:rPr>
          <w:b/>
          <w:bCs/>
        </w:rPr>
      </w:pPr>
      <w:r w:rsidRPr="005B25A1">
        <w:rPr>
          <w:b/>
          <w:bCs/>
        </w:rPr>
        <w:t>Plenary Discussion:</w:t>
      </w:r>
    </w:p>
    <w:p w14:paraId="2EF0FEB1" w14:textId="77777777" w:rsidR="009E726A" w:rsidRPr="009E726A" w:rsidRDefault="009E726A" w:rsidP="009E726A">
      <w:pPr>
        <w:keepNext/>
        <w:keepLines/>
      </w:pPr>
    </w:p>
    <w:p w14:paraId="5C154D33" w14:textId="77777777" w:rsidR="007615D6" w:rsidRPr="00EB0339" w:rsidRDefault="007615D6" w:rsidP="007615D6">
      <w:r w:rsidRPr="005B25A1">
        <w:rPr>
          <w:b/>
          <w:bCs/>
        </w:rPr>
        <w:t>Status:</w:t>
      </w:r>
      <w:r>
        <w:t xml:space="preserve"> </w:t>
      </w:r>
      <w:r>
        <w:rPr>
          <w:color w:val="0000FF"/>
        </w:rPr>
        <w:t>Not concluded</w:t>
      </w:r>
      <w:r>
        <w:t>.</w:t>
      </w:r>
    </w:p>
    <w:p w14:paraId="383F8BE6" w14:textId="77777777" w:rsidR="00E00DA6" w:rsidRDefault="007615D6" w:rsidP="000A3FBD">
      <w:pPr>
        <w:pStyle w:val="NormTop"/>
      </w:pPr>
      <w:r>
        <w:rPr>
          <w:color w:val="0000FF"/>
        </w:rPr>
        <w:t>S2-2508682</w:t>
      </w:r>
      <w:r w:rsidRPr="00D53282">
        <w:t xml:space="preserve"> </w:t>
      </w:r>
      <w:r>
        <w:t xml:space="preserve">(P-CR) 23.801-01: [WT#1.1] Proposal for WT and KI for UE-CN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Scope and Key Issues of Work task 1.1.</w:t>
      </w:r>
    </w:p>
    <w:p w14:paraId="78E6BF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474901B8" w14:textId="77777777" w:rsidR="007615D6" w:rsidRPr="005B25A1" w:rsidRDefault="007615D6" w:rsidP="007615D6">
      <w:pPr>
        <w:keepNext/>
        <w:keepLines/>
        <w:rPr>
          <w:b/>
          <w:bCs/>
        </w:rPr>
      </w:pPr>
      <w:r w:rsidRPr="005B25A1">
        <w:rPr>
          <w:b/>
          <w:bCs/>
        </w:rPr>
        <w:t>Parallel discussion:</w:t>
      </w:r>
    </w:p>
    <w:p w14:paraId="56D3D811" w14:textId="77777777" w:rsidR="007615D6" w:rsidRPr="005B25A1" w:rsidRDefault="007615D6" w:rsidP="007615D6">
      <w:pPr>
        <w:keepNext/>
        <w:keepLines/>
      </w:pPr>
      <w:r w:rsidRPr="005B25A1">
        <w:t>-</w:t>
      </w:r>
    </w:p>
    <w:p w14:paraId="6E67A670" w14:textId="77777777" w:rsidR="009E726A" w:rsidRPr="005B25A1" w:rsidRDefault="009E726A" w:rsidP="009E726A">
      <w:pPr>
        <w:keepNext/>
        <w:keepLines/>
      </w:pPr>
      <w:r>
        <w:rPr>
          <w:color w:val="FF0000"/>
        </w:rPr>
        <w:t>NO DISCUSSION RECORDED</w:t>
      </w:r>
    </w:p>
    <w:p w14:paraId="1969043C" w14:textId="77777777" w:rsidR="009E726A" w:rsidRPr="005B25A1" w:rsidRDefault="009E726A" w:rsidP="009E726A">
      <w:pPr>
        <w:keepNext/>
        <w:keepLines/>
        <w:rPr>
          <w:b/>
          <w:bCs/>
        </w:rPr>
      </w:pPr>
      <w:r w:rsidRPr="005B25A1">
        <w:rPr>
          <w:b/>
          <w:bCs/>
        </w:rPr>
        <w:t>Plenary Discussion:</w:t>
      </w:r>
    </w:p>
    <w:p w14:paraId="6CD43AD9" w14:textId="77777777" w:rsidR="009E726A" w:rsidRPr="009E726A" w:rsidRDefault="009E726A" w:rsidP="009E726A">
      <w:pPr>
        <w:keepNext/>
        <w:keepLines/>
      </w:pPr>
    </w:p>
    <w:p w14:paraId="665A0AF2" w14:textId="77777777" w:rsidR="007615D6" w:rsidRPr="00EB0339" w:rsidRDefault="007615D6" w:rsidP="007615D6">
      <w:r w:rsidRPr="005B25A1">
        <w:rPr>
          <w:b/>
          <w:bCs/>
        </w:rPr>
        <w:t>Status:</w:t>
      </w:r>
      <w:r>
        <w:t xml:space="preserve"> </w:t>
      </w:r>
      <w:r>
        <w:rPr>
          <w:color w:val="0000FF"/>
        </w:rPr>
        <w:t>Not concluded</w:t>
      </w:r>
      <w:r>
        <w:t>.</w:t>
      </w:r>
    </w:p>
    <w:p w14:paraId="2762E66B" w14:textId="77777777" w:rsidR="00E00DA6" w:rsidRDefault="007615D6" w:rsidP="000A3FBD">
      <w:pPr>
        <w:pStyle w:val="NormTop"/>
      </w:pPr>
      <w:r>
        <w:rPr>
          <w:color w:val="0000FF"/>
        </w:rPr>
        <w:t>S2-2508901</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Work for task 1.1 and associated KI.</w:t>
      </w:r>
    </w:p>
    <w:p w14:paraId="182E5E0E" w14:textId="77777777" w:rsidR="007615D6" w:rsidRPr="005B25A1" w:rsidRDefault="007615D6" w:rsidP="007615D6">
      <w:pPr>
        <w:keepNext/>
        <w:keepLines/>
        <w:rPr>
          <w:b/>
          <w:bCs/>
        </w:rPr>
      </w:pPr>
      <w:r w:rsidRPr="005B25A1">
        <w:rPr>
          <w:b/>
          <w:bCs/>
        </w:rPr>
        <w:t>Parallel discussion:</w:t>
      </w:r>
    </w:p>
    <w:p w14:paraId="45DB07FE" w14:textId="77777777" w:rsidR="007615D6" w:rsidRPr="005B25A1" w:rsidRDefault="007615D6" w:rsidP="007615D6">
      <w:pPr>
        <w:keepNext/>
        <w:keepLines/>
      </w:pPr>
      <w:r w:rsidRPr="005B25A1">
        <w:t>-</w:t>
      </w:r>
    </w:p>
    <w:p w14:paraId="24E29ADC" w14:textId="77777777" w:rsidR="009E726A" w:rsidRPr="005B25A1" w:rsidRDefault="009E726A" w:rsidP="009E726A">
      <w:pPr>
        <w:keepNext/>
        <w:keepLines/>
      </w:pPr>
      <w:r>
        <w:rPr>
          <w:color w:val="FF0000"/>
        </w:rPr>
        <w:t>NO DISCUSSION RECORDED</w:t>
      </w:r>
    </w:p>
    <w:p w14:paraId="245B9F7F" w14:textId="77777777" w:rsidR="009E726A" w:rsidRPr="005B25A1" w:rsidRDefault="009E726A" w:rsidP="009E726A">
      <w:pPr>
        <w:keepNext/>
        <w:keepLines/>
        <w:rPr>
          <w:b/>
          <w:bCs/>
        </w:rPr>
      </w:pPr>
      <w:r w:rsidRPr="005B25A1">
        <w:rPr>
          <w:b/>
          <w:bCs/>
        </w:rPr>
        <w:t>Plenary Discussion:</w:t>
      </w:r>
    </w:p>
    <w:p w14:paraId="6A02A01A" w14:textId="77777777" w:rsidR="009E726A" w:rsidRPr="009E726A" w:rsidRDefault="009E726A" w:rsidP="009E726A">
      <w:pPr>
        <w:keepNext/>
        <w:keepLines/>
      </w:pPr>
    </w:p>
    <w:p w14:paraId="1CE6127B" w14:textId="77777777" w:rsidR="007615D6" w:rsidRPr="00EB0339" w:rsidRDefault="007615D6" w:rsidP="007615D6">
      <w:r w:rsidRPr="005B25A1">
        <w:rPr>
          <w:b/>
          <w:bCs/>
        </w:rPr>
        <w:t>Status:</w:t>
      </w:r>
      <w:r>
        <w:t xml:space="preserve"> </w:t>
      </w:r>
      <w:r>
        <w:rPr>
          <w:color w:val="0000FF"/>
        </w:rPr>
        <w:t>Not concluded</w:t>
      </w:r>
      <w:r>
        <w:t>.</w:t>
      </w:r>
    </w:p>
    <w:p w14:paraId="415FC1AA" w14:textId="77777777" w:rsidR="00E00DA6" w:rsidRDefault="007615D6" w:rsidP="000A3FBD">
      <w:pPr>
        <w:pStyle w:val="NormTop"/>
      </w:pPr>
      <w:r>
        <w:rPr>
          <w:color w:val="0000FF"/>
        </w:rPr>
        <w:t>S2-2508924</w:t>
      </w:r>
      <w:r w:rsidRPr="00D53282">
        <w:t xml:space="preserve"> </w:t>
      </w:r>
      <w:r>
        <w:t xml:space="preserve">(P-CR) 23.801-01: [WT#1.1, all topics] Work task #1.1 Support of 6G Control plane signalling.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Scope of Work task 1.1 and Key Issue #X.</w:t>
      </w:r>
    </w:p>
    <w:p w14:paraId="11956D7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2C94B4B0" w14:textId="77777777" w:rsidR="007615D6" w:rsidRPr="005B25A1" w:rsidRDefault="007615D6" w:rsidP="007615D6">
      <w:pPr>
        <w:keepNext/>
        <w:keepLines/>
        <w:rPr>
          <w:b/>
          <w:bCs/>
        </w:rPr>
      </w:pPr>
      <w:r w:rsidRPr="005B25A1">
        <w:rPr>
          <w:b/>
          <w:bCs/>
        </w:rPr>
        <w:t>Parallel discussion:</w:t>
      </w:r>
    </w:p>
    <w:p w14:paraId="5FE48A98" w14:textId="77777777" w:rsidR="007615D6" w:rsidRPr="005B25A1" w:rsidRDefault="007615D6" w:rsidP="007615D6">
      <w:pPr>
        <w:keepNext/>
        <w:keepLines/>
      </w:pPr>
      <w:r w:rsidRPr="005B25A1">
        <w:t>-</w:t>
      </w:r>
    </w:p>
    <w:p w14:paraId="01C504E7" w14:textId="77777777" w:rsidR="009E726A" w:rsidRPr="005B25A1" w:rsidRDefault="009E726A" w:rsidP="009E726A">
      <w:pPr>
        <w:keepNext/>
        <w:keepLines/>
      </w:pPr>
      <w:r>
        <w:rPr>
          <w:color w:val="FF0000"/>
        </w:rPr>
        <w:t>NO DISCUSSION RECORDED</w:t>
      </w:r>
    </w:p>
    <w:p w14:paraId="7E59C444" w14:textId="77777777" w:rsidR="009E726A" w:rsidRPr="005B25A1" w:rsidRDefault="009E726A" w:rsidP="009E726A">
      <w:pPr>
        <w:keepNext/>
        <w:keepLines/>
        <w:rPr>
          <w:b/>
          <w:bCs/>
        </w:rPr>
      </w:pPr>
      <w:r w:rsidRPr="005B25A1">
        <w:rPr>
          <w:b/>
          <w:bCs/>
        </w:rPr>
        <w:t>Plenary Discussion:</w:t>
      </w:r>
    </w:p>
    <w:p w14:paraId="54CB674E" w14:textId="77777777" w:rsidR="009E726A" w:rsidRPr="009E726A" w:rsidRDefault="009E726A" w:rsidP="009E726A">
      <w:pPr>
        <w:keepNext/>
        <w:keepLines/>
      </w:pPr>
    </w:p>
    <w:p w14:paraId="639C9494" w14:textId="77777777" w:rsidR="007615D6" w:rsidRPr="00EB0339" w:rsidRDefault="007615D6" w:rsidP="007615D6">
      <w:r w:rsidRPr="005B25A1">
        <w:rPr>
          <w:b/>
          <w:bCs/>
        </w:rPr>
        <w:t>Status:</w:t>
      </w:r>
      <w:r>
        <w:t xml:space="preserve"> </w:t>
      </w:r>
      <w:r>
        <w:rPr>
          <w:color w:val="0000FF"/>
        </w:rPr>
        <w:t>Not concluded</w:t>
      </w:r>
      <w:r>
        <w:t>.</w:t>
      </w:r>
    </w:p>
    <w:p w14:paraId="08FCD0B4" w14:textId="77777777" w:rsidR="00E00DA6" w:rsidRDefault="007615D6" w:rsidP="000A3FBD">
      <w:pPr>
        <w:pStyle w:val="NormTop"/>
      </w:pPr>
      <w:r>
        <w:rPr>
          <w:color w:val="0000FF"/>
        </w:rPr>
        <w:t>S2-2508935</w:t>
      </w:r>
      <w:r w:rsidRPr="00D53282">
        <w:t xml:space="preserve"> </w:t>
      </w:r>
      <w:r>
        <w:t>(P-CR) 23.801-01: [WT#1.1] Evolved NAS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update work task and key issue descriptions based on the progress made in SA WG2#170.</w:t>
      </w:r>
    </w:p>
    <w:p w14:paraId="65DF422F" w14:textId="77777777" w:rsidR="007615D6" w:rsidRPr="005B25A1" w:rsidRDefault="007615D6" w:rsidP="007615D6">
      <w:pPr>
        <w:keepNext/>
        <w:keepLines/>
        <w:rPr>
          <w:b/>
          <w:bCs/>
        </w:rPr>
      </w:pPr>
      <w:r w:rsidRPr="005B25A1">
        <w:rPr>
          <w:b/>
          <w:bCs/>
        </w:rPr>
        <w:t>Parallel discussion:</w:t>
      </w:r>
    </w:p>
    <w:p w14:paraId="40FAF923" w14:textId="77777777" w:rsidR="007615D6" w:rsidRPr="005B25A1" w:rsidRDefault="007615D6" w:rsidP="007615D6">
      <w:pPr>
        <w:keepNext/>
        <w:keepLines/>
      </w:pPr>
      <w:r w:rsidRPr="005B25A1">
        <w:t>-</w:t>
      </w:r>
    </w:p>
    <w:p w14:paraId="1A46FCD2" w14:textId="77777777" w:rsidR="009E726A" w:rsidRPr="005B25A1" w:rsidRDefault="009E726A" w:rsidP="009E726A">
      <w:pPr>
        <w:keepNext/>
        <w:keepLines/>
      </w:pPr>
      <w:r>
        <w:rPr>
          <w:color w:val="FF0000"/>
        </w:rPr>
        <w:t>NO DISCUSSION RECORDED</w:t>
      </w:r>
    </w:p>
    <w:p w14:paraId="305DC3D4" w14:textId="77777777" w:rsidR="009E726A" w:rsidRPr="005B25A1" w:rsidRDefault="009E726A" w:rsidP="009E726A">
      <w:pPr>
        <w:keepNext/>
        <w:keepLines/>
        <w:rPr>
          <w:b/>
          <w:bCs/>
        </w:rPr>
      </w:pPr>
      <w:r w:rsidRPr="005B25A1">
        <w:rPr>
          <w:b/>
          <w:bCs/>
        </w:rPr>
        <w:t>Plenary Discussion:</w:t>
      </w:r>
    </w:p>
    <w:p w14:paraId="182E770E" w14:textId="77777777" w:rsidR="009E726A" w:rsidRPr="009E726A" w:rsidRDefault="009E726A" w:rsidP="009E726A">
      <w:pPr>
        <w:keepNext/>
        <w:keepLines/>
      </w:pPr>
    </w:p>
    <w:p w14:paraId="4E6E0D37" w14:textId="77777777" w:rsidR="007615D6" w:rsidRPr="00EB0339" w:rsidRDefault="007615D6" w:rsidP="007615D6">
      <w:r w:rsidRPr="005B25A1">
        <w:rPr>
          <w:b/>
          <w:bCs/>
        </w:rPr>
        <w:t>Status:</w:t>
      </w:r>
      <w:r>
        <w:t xml:space="preserve"> </w:t>
      </w:r>
      <w:r>
        <w:rPr>
          <w:color w:val="0000FF"/>
        </w:rPr>
        <w:t>Not concluded</w:t>
      </w:r>
      <w:r>
        <w:t>.</w:t>
      </w:r>
    </w:p>
    <w:p w14:paraId="6EFDC4C1" w14:textId="77777777" w:rsidR="00E00DA6" w:rsidRDefault="007615D6" w:rsidP="000A3FBD">
      <w:pPr>
        <w:pStyle w:val="NormTop"/>
      </w:pPr>
      <w:r>
        <w:rPr>
          <w:color w:val="0000FF"/>
        </w:rPr>
        <w:t>S2-2508958</w:t>
      </w:r>
      <w:r w:rsidRPr="00D53282">
        <w:t xml:space="preserve"> </w:t>
      </w:r>
      <w:r>
        <w:t xml:space="preserve">(P-CR) 23.801-01: [WT#1.1, all topics] Work task #1.1 Support of 6G Control plane </w:t>
      </w:r>
      <w:proofErr w:type="spellStart"/>
      <w:r>
        <w:t>signaling</w:t>
      </w:r>
      <w:proofErr w:type="spellEnd"/>
      <w:r>
        <w:t>. (Source: ZTE)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18720EC9" w14:textId="77777777" w:rsidR="007615D6" w:rsidRPr="005B25A1" w:rsidRDefault="007615D6" w:rsidP="007615D6">
      <w:pPr>
        <w:keepNext/>
        <w:keepLines/>
        <w:rPr>
          <w:b/>
          <w:bCs/>
        </w:rPr>
      </w:pPr>
      <w:r w:rsidRPr="005B25A1">
        <w:rPr>
          <w:b/>
          <w:bCs/>
        </w:rPr>
        <w:t>Parallel discussion:</w:t>
      </w:r>
    </w:p>
    <w:p w14:paraId="6AADF36F" w14:textId="77777777" w:rsidR="007615D6" w:rsidRPr="005B25A1" w:rsidRDefault="007615D6" w:rsidP="007615D6">
      <w:pPr>
        <w:keepNext/>
        <w:keepLines/>
      </w:pPr>
      <w:r w:rsidRPr="005B25A1">
        <w:t>-</w:t>
      </w:r>
    </w:p>
    <w:p w14:paraId="499A2229" w14:textId="77777777" w:rsidR="009E726A" w:rsidRPr="005B25A1" w:rsidRDefault="009E726A" w:rsidP="009E726A">
      <w:pPr>
        <w:keepNext/>
        <w:keepLines/>
      </w:pPr>
      <w:r>
        <w:rPr>
          <w:color w:val="FF0000"/>
        </w:rPr>
        <w:t>NO DISCUSSION RECORDED</w:t>
      </w:r>
    </w:p>
    <w:p w14:paraId="391D6313" w14:textId="77777777" w:rsidR="009E726A" w:rsidRPr="005B25A1" w:rsidRDefault="009E726A" w:rsidP="009E726A">
      <w:pPr>
        <w:keepNext/>
        <w:keepLines/>
        <w:rPr>
          <w:b/>
          <w:bCs/>
        </w:rPr>
      </w:pPr>
      <w:r w:rsidRPr="005B25A1">
        <w:rPr>
          <w:b/>
          <w:bCs/>
        </w:rPr>
        <w:t>Plenary Discussion:</w:t>
      </w:r>
    </w:p>
    <w:p w14:paraId="376EA41F" w14:textId="77777777" w:rsidR="009E726A" w:rsidRPr="009E726A" w:rsidRDefault="009E726A" w:rsidP="009E726A">
      <w:pPr>
        <w:keepNext/>
        <w:keepLines/>
      </w:pPr>
    </w:p>
    <w:p w14:paraId="3F68BBAF" w14:textId="77777777" w:rsidR="007615D6" w:rsidRPr="00EB0339" w:rsidRDefault="007615D6" w:rsidP="007615D6">
      <w:r w:rsidRPr="005B25A1">
        <w:rPr>
          <w:b/>
          <w:bCs/>
        </w:rPr>
        <w:t>Status:</w:t>
      </w:r>
      <w:r>
        <w:t xml:space="preserve"> </w:t>
      </w:r>
      <w:r>
        <w:rPr>
          <w:color w:val="0000FF"/>
        </w:rPr>
        <w:t>Not concluded</w:t>
      </w:r>
      <w:r>
        <w:t>.</w:t>
      </w:r>
    </w:p>
    <w:p w14:paraId="2FF50B42" w14:textId="77777777" w:rsidR="00E00DA6" w:rsidRDefault="007615D6" w:rsidP="000A3FBD">
      <w:pPr>
        <w:pStyle w:val="NormTop"/>
      </w:pPr>
      <w:r>
        <w:rPr>
          <w:color w:val="0000FF"/>
        </w:rPr>
        <w:t>S2-2508978</w:t>
      </w:r>
      <w:r w:rsidRPr="00D53282">
        <w:t xml:space="preserve"> </w:t>
      </w:r>
      <w:r>
        <w:t>(P-CR) 23.801-01: [WT#1.1, all topics] Work task #1.1 Support of 6G Control signalling. (Source: Nokia, T-Mobile USA, Deutsche Telekom, ZTE, IIT Bombay, AT&amp;T)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6BD9E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13868334" w14:textId="77777777" w:rsidR="007615D6" w:rsidRPr="005B25A1" w:rsidRDefault="007615D6" w:rsidP="007615D6">
      <w:pPr>
        <w:keepNext/>
        <w:keepLines/>
        <w:rPr>
          <w:b/>
          <w:bCs/>
        </w:rPr>
      </w:pPr>
      <w:r w:rsidRPr="005B25A1">
        <w:rPr>
          <w:b/>
          <w:bCs/>
        </w:rPr>
        <w:t>Convenor comment:</w:t>
      </w:r>
    </w:p>
    <w:p w14:paraId="2A640F99" w14:textId="77777777" w:rsidR="007615D6" w:rsidRPr="005B25A1" w:rsidRDefault="007615D6" w:rsidP="007615D6">
      <w:pPr>
        <w:keepNext/>
        <w:keepLines/>
      </w:pPr>
      <w:r w:rsidRPr="005B25A1">
        <w:t>Handle.</w:t>
      </w:r>
    </w:p>
    <w:p w14:paraId="5BB732C7" w14:textId="77777777" w:rsidR="007615D6" w:rsidRPr="005B25A1" w:rsidRDefault="007615D6" w:rsidP="007615D6">
      <w:pPr>
        <w:keepNext/>
        <w:keepLines/>
        <w:rPr>
          <w:b/>
          <w:bCs/>
        </w:rPr>
      </w:pPr>
      <w:r w:rsidRPr="005B25A1">
        <w:rPr>
          <w:b/>
          <w:bCs/>
        </w:rPr>
        <w:t>Parallel discussion:</w:t>
      </w:r>
    </w:p>
    <w:p w14:paraId="4E7573D6" w14:textId="1A8FC592" w:rsidR="0020647A" w:rsidRDefault="0020647A" w:rsidP="0020647A">
      <w:pPr>
        <w:keepNext/>
        <w:keepLines/>
      </w:pPr>
      <w:r>
        <w:t xml:space="preserve">Revised in drafting session to </w:t>
      </w:r>
      <w:r w:rsidRPr="0020647A">
        <w:rPr>
          <w:color w:val="3333FF"/>
        </w:rPr>
        <w:t>S2-250950</w:t>
      </w:r>
      <w:r>
        <w:rPr>
          <w:color w:val="3333FF"/>
        </w:rPr>
        <w:t>5</w:t>
      </w:r>
      <w:r>
        <w:t>.</w:t>
      </w:r>
    </w:p>
    <w:p w14:paraId="601EC443" w14:textId="4534D612"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509546</w:t>
      </w:r>
      <w:r>
        <w:t>.</w:t>
      </w:r>
      <w:r w:rsidRPr="00375008">
        <w:t xml:space="preserve"> </w:t>
      </w:r>
    </w:p>
    <w:p w14:paraId="4E769408" w14:textId="73B4FA99" w:rsidR="00EA597C" w:rsidRDefault="00114C25" w:rsidP="00A1227F">
      <w:pPr>
        <w:keepNext/>
        <w:keepLines/>
      </w:pPr>
      <w:r>
        <w:t xml:space="preserve">Some remaining issues were discussed and this was left for further off-line discussion and revised to </w:t>
      </w:r>
      <w:r w:rsidRPr="00CE3EC0">
        <w:rPr>
          <w:color w:val="0000FF"/>
        </w:rPr>
        <w:t>S2-2</w:t>
      </w:r>
      <w:r>
        <w:rPr>
          <w:color w:val="0000FF"/>
        </w:rPr>
        <w:t>509730</w:t>
      </w:r>
      <w:r>
        <w:t>.</w:t>
      </w:r>
    </w:p>
    <w:p w14:paraId="0AE9CA1D" w14:textId="77777777" w:rsidR="0020647A" w:rsidRPr="005B25A1" w:rsidRDefault="0020647A" w:rsidP="0020647A">
      <w:pPr>
        <w:keepNext/>
        <w:keepLines/>
        <w:rPr>
          <w:b/>
          <w:bCs/>
        </w:rPr>
      </w:pPr>
      <w:r w:rsidRPr="005B25A1">
        <w:rPr>
          <w:b/>
          <w:bCs/>
        </w:rPr>
        <w:t>Plenary Discussion:</w:t>
      </w:r>
    </w:p>
    <w:p w14:paraId="357FB7ED" w14:textId="4986F0FD" w:rsidR="00E422A8" w:rsidRDefault="00E422A8" w:rsidP="0020647A">
      <w:pPr>
        <w:keepNext/>
        <w:keepLines/>
      </w:pPr>
      <w:r>
        <w:t xml:space="preserve">This was reviewed and was revised to </w:t>
      </w:r>
      <w:r w:rsidRPr="00497EE3">
        <w:rPr>
          <w:color w:val="0000FF"/>
        </w:rPr>
        <w:t>S2-250</w:t>
      </w:r>
      <w:r>
        <w:rPr>
          <w:color w:val="0000FF"/>
        </w:rPr>
        <w:t>9799</w:t>
      </w:r>
      <w:r>
        <w:t>.</w:t>
      </w:r>
      <w:r w:rsidRPr="00437C14">
        <w:t xml:space="preserve"> </w:t>
      </w:r>
    </w:p>
    <w:p w14:paraId="7038D836" w14:textId="1034450D" w:rsidR="00E422A8" w:rsidRDefault="00E422A8" w:rsidP="0020647A">
      <w:pPr>
        <w:keepNext/>
        <w:keepLines/>
      </w:pPr>
      <w:r>
        <w:t xml:space="preserve">Further issues were raised and this was left for off-line discussion and revised to </w:t>
      </w:r>
      <w:r w:rsidRPr="00497EE3">
        <w:rPr>
          <w:color w:val="0000FF"/>
        </w:rPr>
        <w:t>S2-250</w:t>
      </w:r>
      <w:r>
        <w:rPr>
          <w:color w:val="0000FF"/>
        </w:rPr>
        <w:t>9801</w:t>
      </w:r>
      <w:r>
        <w:t>.</w:t>
      </w:r>
      <w:r w:rsidRPr="00437C14">
        <w:t xml:space="preserve"> </w:t>
      </w:r>
    </w:p>
    <w:p w14:paraId="026700E3" w14:textId="4499B0D3" w:rsidR="00FD2840" w:rsidRDefault="00FD2840" w:rsidP="0020647A">
      <w:pPr>
        <w:keepNext/>
        <w:keepLines/>
      </w:pPr>
      <w:r>
        <w:t xml:space="preserve">Revised off-line to </w:t>
      </w:r>
      <w:r w:rsidRPr="00FD2840">
        <w:rPr>
          <w:color w:val="3333FF"/>
        </w:rPr>
        <w:t>S2-2509819</w:t>
      </w:r>
      <w:r>
        <w:t>.</w:t>
      </w:r>
    </w:p>
    <w:p w14:paraId="3E37C4EF" w14:textId="1A2AFDBC" w:rsidR="008902EC" w:rsidRDefault="008E1030" w:rsidP="008902EC">
      <w:pPr>
        <w:keepNext/>
        <w:keepLines/>
      </w:pPr>
      <w:r>
        <w:t xml:space="preserve">Some issues remained and were discussed. </w:t>
      </w:r>
      <w:r w:rsidR="008902EC">
        <w:t>CATT, China Mobile and Samsung objected to this WT.</w:t>
      </w:r>
      <w:r w:rsidR="008902EC" w:rsidRPr="008902EC">
        <w:t xml:space="preserve"> </w:t>
      </w:r>
      <w:r w:rsidR="008902EC">
        <w:t xml:space="preserve">This was then </w:t>
      </w:r>
      <w:r w:rsidR="008902EC">
        <w:rPr>
          <w:color w:val="0000FF"/>
        </w:rPr>
        <w:t>not</w:t>
      </w:r>
      <w:r w:rsidR="008902EC" w:rsidRPr="00151340">
        <w:rPr>
          <w:color w:val="0000FF"/>
        </w:rPr>
        <w:t>ed</w:t>
      </w:r>
      <w:r w:rsidR="008902EC">
        <w:t xml:space="preserve"> in parallel session.</w:t>
      </w:r>
    </w:p>
    <w:p w14:paraId="7C8AE075" w14:textId="58ED0DEC" w:rsidR="008902EC" w:rsidRDefault="008902EC" w:rsidP="008902EC">
      <w:pPr>
        <w:keepNext/>
        <w:keepLines/>
      </w:pPr>
      <w:r>
        <w:t xml:space="preserve">  </w:t>
      </w:r>
      <w:r w:rsidRPr="00380F14">
        <w:rPr>
          <w:color w:val="FF0000"/>
        </w:rPr>
        <w:t>&lt;</w:t>
      </w:r>
      <w:r>
        <w:rPr>
          <w:color w:val="FF0000"/>
        </w:rPr>
        <w:t xml:space="preserve">OBJECTION TEXT FROM </w:t>
      </w:r>
      <w:r>
        <w:rPr>
          <w:color w:val="FF0000"/>
        </w:rPr>
        <w:t>CATT, CHINA MOBILE, SAMSUNG</w:t>
      </w:r>
      <w:r w:rsidRPr="00380F14">
        <w:rPr>
          <w:color w:val="FF0000"/>
        </w:rPr>
        <w:t>&gt;</w:t>
      </w:r>
    </w:p>
    <w:p w14:paraId="76D1EE53" w14:textId="44FC11CA" w:rsidR="008902EC" w:rsidRPr="00DF293A" w:rsidRDefault="008902EC" w:rsidP="008902EC">
      <w:r w:rsidRPr="005B25A1">
        <w:rPr>
          <w:b/>
          <w:bCs/>
        </w:rPr>
        <w:t>Status:</w:t>
      </w:r>
      <w:r>
        <w:t xml:space="preserve"> </w:t>
      </w:r>
      <w:r>
        <w:rPr>
          <w:color w:val="0000FF"/>
        </w:rPr>
        <w:t>Not</w:t>
      </w:r>
      <w:r w:rsidRPr="00151340">
        <w:rPr>
          <w:color w:val="0000FF"/>
        </w:rPr>
        <w:t>ed</w:t>
      </w:r>
      <w:r>
        <w:t>.</w:t>
      </w:r>
    </w:p>
    <w:p w14:paraId="1D8DB289" w14:textId="77777777" w:rsidR="00E00DA6" w:rsidRDefault="007615D6" w:rsidP="000A3FBD">
      <w:pPr>
        <w:pStyle w:val="NormTop"/>
      </w:pPr>
      <w:r>
        <w:rPr>
          <w:color w:val="0000FF"/>
        </w:rPr>
        <w:t>S2-2508995</w:t>
      </w:r>
      <w:r w:rsidRPr="00D53282">
        <w:t xml:space="preserve"> </w:t>
      </w:r>
      <w:r>
        <w:t xml:space="preserve">(P-CR) 23.801-01: [WT#1.1, all topics] Work task #1.1 Support of 6G Control plane </w:t>
      </w:r>
      <w:proofErr w:type="spellStart"/>
      <w:r>
        <w:t>signaling</w:t>
      </w:r>
      <w:proofErr w:type="spellEnd"/>
      <w:r>
        <w:t>. (Source: Rakuten Mobile)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006E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04C0661D" w14:textId="77777777" w:rsidR="007615D6" w:rsidRPr="005B25A1" w:rsidRDefault="007615D6" w:rsidP="007615D6">
      <w:pPr>
        <w:keepNext/>
        <w:keepLines/>
        <w:rPr>
          <w:b/>
          <w:bCs/>
        </w:rPr>
      </w:pPr>
      <w:r w:rsidRPr="005B25A1">
        <w:rPr>
          <w:b/>
          <w:bCs/>
        </w:rPr>
        <w:t>Parallel discussion:</w:t>
      </w:r>
    </w:p>
    <w:p w14:paraId="641A12F7" w14:textId="77777777" w:rsidR="007615D6" w:rsidRPr="005B25A1" w:rsidRDefault="007615D6" w:rsidP="007615D6">
      <w:pPr>
        <w:keepNext/>
        <w:keepLines/>
      </w:pPr>
      <w:r w:rsidRPr="005B25A1">
        <w:t>-</w:t>
      </w:r>
    </w:p>
    <w:p w14:paraId="5D993C24" w14:textId="77777777" w:rsidR="009E726A" w:rsidRPr="005B25A1" w:rsidRDefault="009E726A" w:rsidP="009E726A">
      <w:pPr>
        <w:keepNext/>
        <w:keepLines/>
      </w:pPr>
      <w:r>
        <w:rPr>
          <w:color w:val="FF0000"/>
        </w:rPr>
        <w:t>NO DISCUSSION RECORDED</w:t>
      </w:r>
    </w:p>
    <w:p w14:paraId="5AA507EB" w14:textId="77777777" w:rsidR="009E726A" w:rsidRPr="005B25A1" w:rsidRDefault="009E726A" w:rsidP="009E726A">
      <w:pPr>
        <w:keepNext/>
        <w:keepLines/>
        <w:rPr>
          <w:b/>
          <w:bCs/>
        </w:rPr>
      </w:pPr>
      <w:r w:rsidRPr="005B25A1">
        <w:rPr>
          <w:b/>
          <w:bCs/>
        </w:rPr>
        <w:t>Plenary Discussion:</w:t>
      </w:r>
    </w:p>
    <w:p w14:paraId="082DB038" w14:textId="77777777" w:rsidR="009E726A" w:rsidRPr="009E726A" w:rsidRDefault="009E726A" w:rsidP="009E726A">
      <w:pPr>
        <w:keepNext/>
        <w:keepLines/>
      </w:pPr>
    </w:p>
    <w:p w14:paraId="0D75A29A" w14:textId="77777777" w:rsidR="007615D6" w:rsidRPr="00EB0339" w:rsidRDefault="007615D6" w:rsidP="007615D6">
      <w:r w:rsidRPr="005B25A1">
        <w:rPr>
          <w:b/>
          <w:bCs/>
        </w:rPr>
        <w:t>Status:</w:t>
      </w:r>
      <w:r>
        <w:t xml:space="preserve"> </w:t>
      </w:r>
      <w:r>
        <w:rPr>
          <w:color w:val="0000FF"/>
        </w:rPr>
        <w:t>Not concluded</w:t>
      </w:r>
      <w:r>
        <w:t>.</w:t>
      </w:r>
    </w:p>
    <w:p w14:paraId="74EBAB75" w14:textId="77777777" w:rsidR="00E00DA6" w:rsidRDefault="007615D6" w:rsidP="000A3FBD">
      <w:pPr>
        <w:pStyle w:val="NormTop"/>
      </w:pPr>
      <w:r>
        <w:rPr>
          <w:color w:val="0000FF"/>
        </w:rPr>
        <w:t>S2-2509086</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WT#1.1 on UE-CN interaction for control signalling for 6G.</w:t>
      </w:r>
    </w:p>
    <w:p w14:paraId="101DAC94" w14:textId="77777777" w:rsidR="007615D6" w:rsidRPr="005B25A1" w:rsidRDefault="007615D6" w:rsidP="007615D6">
      <w:pPr>
        <w:keepNext/>
        <w:keepLines/>
        <w:rPr>
          <w:b/>
          <w:bCs/>
        </w:rPr>
      </w:pPr>
      <w:r w:rsidRPr="005B25A1">
        <w:rPr>
          <w:b/>
          <w:bCs/>
        </w:rPr>
        <w:t>Parallel discussion:</w:t>
      </w:r>
    </w:p>
    <w:p w14:paraId="5D727405" w14:textId="77777777" w:rsidR="007615D6" w:rsidRPr="005B25A1" w:rsidRDefault="007615D6" w:rsidP="007615D6">
      <w:pPr>
        <w:keepNext/>
        <w:keepLines/>
      </w:pPr>
      <w:r w:rsidRPr="005B25A1">
        <w:t>-</w:t>
      </w:r>
    </w:p>
    <w:p w14:paraId="5BCE12C2" w14:textId="77777777" w:rsidR="009E726A" w:rsidRPr="005B25A1" w:rsidRDefault="009E726A" w:rsidP="009E726A">
      <w:pPr>
        <w:keepNext/>
        <w:keepLines/>
      </w:pPr>
      <w:r>
        <w:rPr>
          <w:color w:val="FF0000"/>
        </w:rPr>
        <w:t>NO DISCUSSION RECORDED</w:t>
      </w:r>
    </w:p>
    <w:p w14:paraId="0BB28215" w14:textId="77777777" w:rsidR="009E726A" w:rsidRPr="005B25A1" w:rsidRDefault="009E726A" w:rsidP="009E726A">
      <w:pPr>
        <w:keepNext/>
        <w:keepLines/>
        <w:rPr>
          <w:b/>
          <w:bCs/>
        </w:rPr>
      </w:pPr>
      <w:r w:rsidRPr="005B25A1">
        <w:rPr>
          <w:b/>
          <w:bCs/>
        </w:rPr>
        <w:t>Plenary Discussion:</w:t>
      </w:r>
    </w:p>
    <w:p w14:paraId="5A351ECB" w14:textId="77777777" w:rsidR="009E726A" w:rsidRPr="009E726A" w:rsidRDefault="009E726A" w:rsidP="009E726A">
      <w:pPr>
        <w:keepNext/>
        <w:keepLines/>
      </w:pPr>
    </w:p>
    <w:p w14:paraId="2EFABB74" w14:textId="77777777" w:rsidR="007615D6" w:rsidRPr="00EB0339" w:rsidRDefault="007615D6" w:rsidP="007615D6">
      <w:r w:rsidRPr="005B25A1">
        <w:rPr>
          <w:b/>
          <w:bCs/>
        </w:rPr>
        <w:t>Status:</w:t>
      </w:r>
      <w:r>
        <w:t xml:space="preserve"> </w:t>
      </w:r>
      <w:r>
        <w:rPr>
          <w:color w:val="0000FF"/>
        </w:rPr>
        <w:t>Not concluded</w:t>
      </w:r>
      <w:r>
        <w:t>.</w:t>
      </w:r>
    </w:p>
    <w:p w14:paraId="63F6207D" w14:textId="77777777" w:rsidR="00E00DA6" w:rsidRDefault="007615D6" w:rsidP="000A3FBD">
      <w:pPr>
        <w:pStyle w:val="NormTop"/>
      </w:pPr>
      <w:r>
        <w:rPr>
          <w:color w:val="0000FF"/>
        </w:rPr>
        <w:t>S2-2509121</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(S2-2508109) for scope of Work task 1.1 and to merge and update the baseline </w:t>
      </w:r>
      <w:proofErr w:type="spellStart"/>
      <w:r>
        <w:t>pCR</w:t>
      </w:r>
      <w:proofErr w:type="spellEnd"/>
      <w:r>
        <w:t xml:space="preserve"> for the related key issue.</w:t>
      </w:r>
    </w:p>
    <w:p w14:paraId="744942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399AB242" w14:textId="77777777" w:rsidR="007615D6" w:rsidRPr="005B25A1" w:rsidRDefault="007615D6" w:rsidP="007615D6">
      <w:pPr>
        <w:keepNext/>
        <w:keepLines/>
        <w:rPr>
          <w:b/>
          <w:bCs/>
        </w:rPr>
      </w:pPr>
      <w:r w:rsidRPr="005B25A1">
        <w:rPr>
          <w:b/>
          <w:bCs/>
        </w:rPr>
        <w:t>Parallel discussion:</w:t>
      </w:r>
    </w:p>
    <w:p w14:paraId="7EB54E30" w14:textId="77777777" w:rsidR="007615D6" w:rsidRPr="005B25A1" w:rsidRDefault="007615D6" w:rsidP="007615D6">
      <w:pPr>
        <w:keepNext/>
        <w:keepLines/>
      </w:pPr>
      <w:r w:rsidRPr="005B25A1">
        <w:t>-</w:t>
      </w:r>
    </w:p>
    <w:p w14:paraId="42EB304E" w14:textId="77777777" w:rsidR="009E726A" w:rsidRPr="005B25A1" w:rsidRDefault="009E726A" w:rsidP="009E726A">
      <w:pPr>
        <w:keepNext/>
        <w:keepLines/>
      </w:pPr>
      <w:r>
        <w:rPr>
          <w:color w:val="FF0000"/>
        </w:rPr>
        <w:t>NO DISCUSSION RECORDED</w:t>
      </w:r>
    </w:p>
    <w:p w14:paraId="53A90304" w14:textId="77777777" w:rsidR="009E726A" w:rsidRPr="005B25A1" w:rsidRDefault="009E726A" w:rsidP="009E726A">
      <w:pPr>
        <w:keepNext/>
        <w:keepLines/>
        <w:rPr>
          <w:b/>
          <w:bCs/>
        </w:rPr>
      </w:pPr>
      <w:r w:rsidRPr="005B25A1">
        <w:rPr>
          <w:b/>
          <w:bCs/>
        </w:rPr>
        <w:t>Plenary Discussion:</w:t>
      </w:r>
    </w:p>
    <w:p w14:paraId="15E592C3" w14:textId="77777777" w:rsidR="009E726A" w:rsidRPr="009E726A" w:rsidRDefault="009E726A" w:rsidP="009E726A">
      <w:pPr>
        <w:keepNext/>
        <w:keepLines/>
      </w:pPr>
    </w:p>
    <w:p w14:paraId="7E236555" w14:textId="77777777" w:rsidR="007615D6" w:rsidRPr="00EB0339" w:rsidRDefault="007615D6" w:rsidP="007615D6">
      <w:r w:rsidRPr="005B25A1">
        <w:rPr>
          <w:b/>
          <w:bCs/>
        </w:rPr>
        <w:t>Status:</w:t>
      </w:r>
      <w:r>
        <w:t xml:space="preserve"> </w:t>
      </w:r>
      <w:r>
        <w:rPr>
          <w:color w:val="0000FF"/>
        </w:rPr>
        <w:t>Not concluded</w:t>
      </w:r>
      <w:r>
        <w:t>.</w:t>
      </w:r>
    </w:p>
    <w:p w14:paraId="2EF36F48" w14:textId="77777777" w:rsidR="00E00DA6" w:rsidRDefault="007615D6" w:rsidP="000A3FBD">
      <w:pPr>
        <w:pStyle w:val="NormTop"/>
      </w:pPr>
      <w:r>
        <w:rPr>
          <w:color w:val="0000FF"/>
        </w:rPr>
        <w:t>S2-2509140</w:t>
      </w:r>
      <w:r w:rsidRPr="00D53282">
        <w:t xml:space="preserve"> </w:t>
      </w:r>
      <w:r>
        <w:t>(P-CR) 23.801-01: [WT#1.1, all topics]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Scope of WT1.1 and related Key Issue for generic mechanisms for UE-Core Network interaction to support operator services.</w:t>
      </w:r>
    </w:p>
    <w:p w14:paraId="4C00EB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5A4FFA7B" w14:textId="77777777" w:rsidR="007615D6" w:rsidRPr="005B25A1" w:rsidRDefault="007615D6" w:rsidP="007615D6">
      <w:pPr>
        <w:keepNext/>
        <w:keepLines/>
        <w:rPr>
          <w:b/>
          <w:bCs/>
        </w:rPr>
      </w:pPr>
      <w:r w:rsidRPr="005B25A1">
        <w:rPr>
          <w:b/>
          <w:bCs/>
        </w:rPr>
        <w:t>Parallel discussion:</w:t>
      </w:r>
    </w:p>
    <w:p w14:paraId="49493725" w14:textId="77777777" w:rsidR="007615D6" w:rsidRPr="005B25A1" w:rsidRDefault="007615D6" w:rsidP="007615D6">
      <w:pPr>
        <w:keepNext/>
        <w:keepLines/>
      </w:pPr>
      <w:r w:rsidRPr="005B25A1">
        <w:t>-</w:t>
      </w:r>
    </w:p>
    <w:p w14:paraId="233C024E" w14:textId="77777777" w:rsidR="009E726A" w:rsidRPr="005B25A1" w:rsidRDefault="009E726A" w:rsidP="009E726A">
      <w:pPr>
        <w:keepNext/>
        <w:keepLines/>
      </w:pPr>
      <w:r>
        <w:rPr>
          <w:color w:val="FF0000"/>
        </w:rPr>
        <w:t>NO DISCUSSION RECORDED</w:t>
      </w:r>
    </w:p>
    <w:p w14:paraId="50313E68" w14:textId="77777777" w:rsidR="009E726A" w:rsidRPr="005B25A1" w:rsidRDefault="009E726A" w:rsidP="009E726A">
      <w:pPr>
        <w:keepNext/>
        <w:keepLines/>
        <w:rPr>
          <w:b/>
          <w:bCs/>
        </w:rPr>
      </w:pPr>
      <w:r w:rsidRPr="005B25A1">
        <w:rPr>
          <w:b/>
          <w:bCs/>
        </w:rPr>
        <w:t>Plenary Discussion:</w:t>
      </w:r>
    </w:p>
    <w:p w14:paraId="0C33EDFB" w14:textId="77777777" w:rsidR="009E726A" w:rsidRPr="009E726A" w:rsidRDefault="009E726A" w:rsidP="009E726A">
      <w:pPr>
        <w:keepNext/>
        <w:keepLines/>
      </w:pPr>
    </w:p>
    <w:p w14:paraId="71A51DAC" w14:textId="77777777" w:rsidR="007615D6" w:rsidRPr="00EB0339" w:rsidRDefault="007615D6" w:rsidP="007615D6">
      <w:r w:rsidRPr="005B25A1">
        <w:rPr>
          <w:b/>
          <w:bCs/>
        </w:rPr>
        <w:t>Status:</w:t>
      </w:r>
      <w:r>
        <w:t xml:space="preserve"> </w:t>
      </w:r>
      <w:r>
        <w:rPr>
          <w:color w:val="0000FF"/>
        </w:rPr>
        <w:t>Not concluded</w:t>
      </w:r>
      <w:r>
        <w:t>.</w:t>
      </w:r>
    </w:p>
    <w:p w14:paraId="66703F0D" w14:textId="77777777" w:rsidR="00E00DA6" w:rsidRDefault="007615D6" w:rsidP="000A3FBD">
      <w:pPr>
        <w:pStyle w:val="NormTop"/>
      </w:pPr>
      <w:r>
        <w:rPr>
          <w:color w:val="0000FF"/>
        </w:rPr>
        <w:t>S2-2509157</w:t>
      </w:r>
      <w:r w:rsidRPr="00D53282">
        <w:t xml:space="preserve"> </w:t>
      </w:r>
      <w:r>
        <w:t xml:space="preserve">(P-CR) 23.801-01: [WT#1.1, all topics] Work task #1.1 Support of 6G Control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WT#1.1 to support control signalling for 6G.</w:t>
      </w:r>
    </w:p>
    <w:p w14:paraId="7B2FC1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721B1A34" w14:textId="77777777" w:rsidR="007615D6" w:rsidRPr="005B25A1" w:rsidRDefault="007615D6" w:rsidP="007615D6">
      <w:pPr>
        <w:keepNext/>
        <w:keepLines/>
        <w:rPr>
          <w:b/>
          <w:bCs/>
        </w:rPr>
      </w:pPr>
      <w:r w:rsidRPr="005B25A1">
        <w:rPr>
          <w:b/>
          <w:bCs/>
        </w:rPr>
        <w:t>Parallel discussion:</w:t>
      </w:r>
    </w:p>
    <w:p w14:paraId="14C926EB" w14:textId="77777777" w:rsidR="007615D6" w:rsidRPr="005B25A1" w:rsidRDefault="007615D6" w:rsidP="007615D6">
      <w:pPr>
        <w:keepNext/>
        <w:keepLines/>
      </w:pPr>
      <w:r w:rsidRPr="005B25A1">
        <w:t>-</w:t>
      </w:r>
    </w:p>
    <w:p w14:paraId="3F3D73A0" w14:textId="77777777" w:rsidR="009E726A" w:rsidRPr="005B25A1" w:rsidRDefault="009E726A" w:rsidP="009E726A">
      <w:pPr>
        <w:keepNext/>
        <w:keepLines/>
      </w:pPr>
      <w:r>
        <w:rPr>
          <w:color w:val="FF0000"/>
        </w:rPr>
        <w:t>NO DISCUSSION RECORDED</w:t>
      </w:r>
    </w:p>
    <w:p w14:paraId="338998DE" w14:textId="77777777" w:rsidR="009E726A" w:rsidRPr="005B25A1" w:rsidRDefault="009E726A" w:rsidP="009E726A">
      <w:pPr>
        <w:keepNext/>
        <w:keepLines/>
        <w:rPr>
          <w:b/>
          <w:bCs/>
        </w:rPr>
      </w:pPr>
      <w:r w:rsidRPr="005B25A1">
        <w:rPr>
          <w:b/>
          <w:bCs/>
        </w:rPr>
        <w:t>Plenary Discussion:</w:t>
      </w:r>
    </w:p>
    <w:p w14:paraId="40BA4B06" w14:textId="77777777" w:rsidR="009E726A" w:rsidRPr="009E726A" w:rsidRDefault="009E726A" w:rsidP="009E726A">
      <w:pPr>
        <w:keepNext/>
        <w:keepLines/>
      </w:pPr>
    </w:p>
    <w:p w14:paraId="0EA7DAF2" w14:textId="77777777" w:rsidR="007615D6" w:rsidRPr="00EB0339" w:rsidRDefault="007615D6" w:rsidP="007615D6">
      <w:r w:rsidRPr="005B25A1">
        <w:rPr>
          <w:b/>
          <w:bCs/>
        </w:rPr>
        <w:t>Status:</w:t>
      </w:r>
      <w:r>
        <w:t xml:space="preserve"> </w:t>
      </w:r>
      <w:r>
        <w:rPr>
          <w:color w:val="0000FF"/>
        </w:rPr>
        <w:t>Not concluded</w:t>
      </w:r>
      <w:r>
        <w:t>.</w:t>
      </w:r>
    </w:p>
    <w:p w14:paraId="58872245" w14:textId="77777777" w:rsidR="00E00DA6" w:rsidRDefault="007615D6" w:rsidP="000A3FBD">
      <w:pPr>
        <w:pStyle w:val="NormTop"/>
      </w:pPr>
      <w:r>
        <w:rPr>
          <w:color w:val="0000FF"/>
        </w:rPr>
        <w:t>S2-2509162</w:t>
      </w:r>
      <w:r w:rsidRPr="00D53282">
        <w:t xml:space="preserve"> </w:t>
      </w:r>
      <w:r>
        <w:t>(P-CR) 23.801-01: [WT#1.1, all topics] Work task #1.1 Support of 6G control signalling and services. (Source: Qualcomm Inc)</w:t>
      </w:r>
      <w:r>
        <w:br/>
      </w:r>
      <w:r w:rsidRPr="00D53282">
        <w:rPr>
          <w:b/>
        </w:rPr>
        <w:t>Document for:</w:t>
      </w:r>
      <w:r w:rsidRPr="00D53282">
        <w:t xml:space="preserve"> </w:t>
      </w:r>
      <w:r>
        <w:t>Approval</w:t>
      </w:r>
      <w:r>
        <w:br/>
      </w:r>
      <w:r w:rsidRPr="00D53282">
        <w:rPr>
          <w:b/>
        </w:rPr>
        <w:t>Abstract:</w:t>
      </w:r>
      <w:r w:rsidRPr="00D53282">
        <w:t xml:space="preserve"> </w:t>
      </w:r>
      <w:r>
        <w:br/>
        <w:t>Scope of Work task 1.1 plus 2 key issues for NAS and services respectively.</w:t>
      </w:r>
    </w:p>
    <w:p w14:paraId="533A9F49" w14:textId="77777777" w:rsidR="007615D6" w:rsidRPr="005B25A1" w:rsidRDefault="007615D6" w:rsidP="007615D6">
      <w:pPr>
        <w:keepNext/>
        <w:keepLines/>
        <w:rPr>
          <w:b/>
          <w:bCs/>
        </w:rPr>
      </w:pPr>
      <w:r w:rsidRPr="005B25A1">
        <w:rPr>
          <w:b/>
          <w:bCs/>
        </w:rPr>
        <w:t>Parallel discussion:</w:t>
      </w:r>
    </w:p>
    <w:p w14:paraId="0AFD94C8" w14:textId="77777777" w:rsidR="007615D6" w:rsidRPr="005B25A1" w:rsidRDefault="007615D6" w:rsidP="007615D6">
      <w:pPr>
        <w:keepNext/>
        <w:keepLines/>
      </w:pPr>
      <w:r w:rsidRPr="005B25A1">
        <w:t>-</w:t>
      </w:r>
    </w:p>
    <w:p w14:paraId="45DCFEDE" w14:textId="77777777" w:rsidR="009E726A" w:rsidRPr="005B25A1" w:rsidRDefault="009E726A" w:rsidP="009E726A">
      <w:pPr>
        <w:keepNext/>
        <w:keepLines/>
      </w:pPr>
      <w:r>
        <w:rPr>
          <w:color w:val="FF0000"/>
        </w:rPr>
        <w:t>NO DISCUSSION RECORDED</w:t>
      </w:r>
    </w:p>
    <w:p w14:paraId="4A2A74BF" w14:textId="77777777" w:rsidR="009E726A" w:rsidRPr="005B25A1" w:rsidRDefault="009E726A" w:rsidP="009E726A">
      <w:pPr>
        <w:keepNext/>
        <w:keepLines/>
        <w:rPr>
          <w:b/>
          <w:bCs/>
        </w:rPr>
      </w:pPr>
      <w:r w:rsidRPr="005B25A1">
        <w:rPr>
          <w:b/>
          <w:bCs/>
        </w:rPr>
        <w:t>Plenary Discussion:</w:t>
      </w:r>
    </w:p>
    <w:p w14:paraId="59CDA504" w14:textId="77777777" w:rsidR="009E726A" w:rsidRPr="009E726A" w:rsidRDefault="009E726A" w:rsidP="009E726A">
      <w:pPr>
        <w:keepNext/>
        <w:keepLines/>
      </w:pPr>
    </w:p>
    <w:p w14:paraId="3CE7E279" w14:textId="77777777" w:rsidR="007615D6" w:rsidRPr="00EB0339" w:rsidRDefault="007615D6" w:rsidP="007615D6">
      <w:r w:rsidRPr="005B25A1">
        <w:rPr>
          <w:b/>
          <w:bCs/>
        </w:rPr>
        <w:t>Status:</w:t>
      </w:r>
      <w:r>
        <w:t xml:space="preserve"> </w:t>
      </w:r>
      <w:r>
        <w:rPr>
          <w:color w:val="0000FF"/>
        </w:rPr>
        <w:t>Not concluded</w:t>
      </w:r>
      <w:r>
        <w:t>.</w:t>
      </w:r>
    </w:p>
    <w:p w14:paraId="26E80457" w14:textId="77777777" w:rsidR="00E00DA6" w:rsidRDefault="007615D6" w:rsidP="000A3FBD">
      <w:pPr>
        <w:pStyle w:val="NormTop"/>
      </w:pPr>
      <w:r>
        <w:rPr>
          <w:color w:val="0000FF"/>
        </w:rPr>
        <w:t>S2-2509175</w:t>
      </w:r>
      <w:r w:rsidRPr="00D53282">
        <w:t xml:space="preserve"> </w:t>
      </w:r>
      <w:r>
        <w:t>(P-CR) 23.801-01: [WT#1.1, all topics] Key issues adding gap analysis for connectivity services. (Source: NTT DOCOMO)</w:t>
      </w:r>
      <w:r>
        <w:br/>
      </w:r>
      <w:r w:rsidRPr="00D53282">
        <w:rPr>
          <w:b/>
        </w:rPr>
        <w:t>Document for:</w:t>
      </w:r>
      <w:r w:rsidRPr="00D53282">
        <w:t xml:space="preserve"> </w:t>
      </w:r>
      <w:r>
        <w:t>Approval</w:t>
      </w:r>
      <w:r>
        <w:br/>
      </w:r>
      <w:r w:rsidRPr="00D53282">
        <w:rPr>
          <w:b/>
        </w:rPr>
        <w:t>Abstract:</w:t>
      </w:r>
      <w:r w:rsidRPr="00D53282">
        <w:t xml:space="preserve"> </w:t>
      </w:r>
      <w:r>
        <w:br/>
        <w:t>KIs for Work task 1.1.</w:t>
      </w:r>
    </w:p>
    <w:p w14:paraId="2DFB42EA" w14:textId="77777777" w:rsidR="007615D6" w:rsidRPr="005B25A1" w:rsidRDefault="007615D6" w:rsidP="007615D6">
      <w:pPr>
        <w:keepNext/>
        <w:keepLines/>
        <w:rPr>
          <w:b/>
          <w:bCs/>
        </w:rPr>
      </w:pPr>
      <w:r w:rsidRPr="005B25A1">
        <w:rPr>
          <w:b/>
          <w:bCs/>
        </w:rPr>
        <w:t>Parallel discussion:</w:t>
      </w:r>
    </w:p>
    <w:p w14:paraId="1B42E586" w14:textId="77777777" w:rsidR="007615D6" w:rsidRPr="005B25A1" w:rsidRDefault="007615D6" w:rsidP="007615D6">
      <w:pPr>
        <w:keepNext/>
        <w:keepLines/>
      </w:pPr>
      <w:r w:rsidRPr="005B25A1">
        <w:t>-</w:t>
      </w:r>
    </w:p>
    <w:p w14:paraId="41407E4B" w14:textId="77777777" w:rsidR="009E726A" w:rsidRPr="005B25A1" w:rsidRDefault="009E726A" w:rsidP="009E726A">
      <w:pPr>
        <w:keepNext/>
        <w:keepLines/>
      </w:pPr>
      <w:r>
        <w:rPr>
          <w:color w:val="FF0000"/>
        </w:rPr>
        <w:t>NO DISCUSSION RECORDED</w:t>
      </w:r>
    </w:p>
    <w:p w14:paraId="6239D60A" w14:textId="77777777" w:rsidR="009E726A" w:rsidRPr="005B25A1" w:rsidRDefault="009E726A" w:rsidP="009E726A">
      <w:pPr>
        <w:keepNext/>
        <w:keepLines/>
        <w:rPr>
          <w:b/>
          <w:bCs/>
        </w:rPr>
      </w:pPr>
      <w:r w:rsidRPr="005B25A1">
        <w:rPr>
          <w:b/>
          <w:bCs/>
        </w:rPr>
        <w:t>Plenary Discussion:</w:t>
      </w:r>
    </w:p>
    <w:p w14:paraId="5FD532D2" w14:textId="77777777" w:rsidR="009E726A" w:rsidRPr="009E726A" w:rsidRDefault="009E726A" w:rsidP="009E726A">
      <w:pPr>
        <w:keepNext/>
        <w:keepLines/>
      </w:pPr>
    </w:p>
    <w:p w14:paraId="09CF0DD1" w14:textId="77777777" w:rsidR="007615D6" w:rsidRPr="00EB0339" w:rsidRDefault="007615D6" w:rsidP="007615D6">
      <w:r w:rsidRPr="005B25A1">
        <w:rPr>
          <w:b/>
          <w:bCs/>
        </w:rPr>
        <w:t>Status:</w:t>
      </w:r>
      <w:r>
        <w:t xml:space="preserve"> </w:t>
      </w:r>
      <w:r>
        <w:rPr>
          <w:color w:val="0000FF"/>
        </w:rPr>
        <w:t>Not concluded</w:t>
      </w:r>
      <w:r>
        <w:t>.</w:t>
      </w:r>
    </w:p>
    <w:p w14:paraId="6751C4FE" w14:textId="77777777" w:rsidR="00E00DA6" w:rsidRDefault="007615D6" w:rsidP="000A3FBD">
      <w:pPr>
        <w:pStyle w:val="NormTop"/>
      </w:pPr>
      <w:r>
        <w:rPr>
          <w:color w:val="0000FF"/>
        </w:rPr>
        <w:t>S2-2509222</w:t>
      </w:r>
      <w:r w:rsidRPr="00D53282">
        <w:t xml:space="preserve"> </w:t>
      </w:r>
      <w:r>
        <w:t xml:space="preserve">(P-CR) 23.801-01: [WT#1.1 NAS] Key Issues for NAS functionality and UE-CN Control Signalling. (Source: Google, [Deutsche Telekom (pen holder), [Apple, AT&amp;T, Boost Mobile Network, CATT, </w:t>
      </w:r>
      <w:proofErr w:type="spellStart"/>
      <w:r>
        <w:t>CEWiT</w:t>
      </w:r>
      <w:proofErr w:type="spellEnd"/>
      <w:r>
        <w:t xml:space="preserve">, China Mobile, China Telecom, Cisco Systems, </w:t>
      </w:r>
      <w:proofErr w:type="spellStart"/>
      <w:r>
        <w:t>Echostar</w:t>
      </w:r>
      <w:proofErr w:type="spellEnd"/>
      <w:r>
        <w:t xml:space="preserve">, Ericsson, ETRI, </w:t>
      </w:r>
      <w:proofErr w:type="spellStart"/>
      <w:r>
        <w:t>Futurewei</w:t>
      </w:r>
      <w:proofErr w:type="spellEnd"/>
      <w:r>
        <w:t xml:space="preserve">, Google, </w:t>
      </w:r>
      <w:proofErr w:type="spellStart"/>
      <w:r>
        <w:t>HiSilicon</w:t>
      </w:r>
      <w:proofErr w:type="spellEnd"/>
      <w:r>
        <w:t xml:space="preserve">, Huawei, Intel, IIT Bombay, </w:t>
      </w:r>
      <w:proofErr w:type="spellStart"/>
      <w:r>
        <w:t>InterDigital</w:t>
      </w:r>
      <w:proofErr w:type="spellEnd"/>
      <w:r>
        <w:t>, KPN N.V., Lenovo, LG Elec)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WT#1.1 NAS regarding KI on Control aspects for communication service.</w:t>
      </w:r>
    </w:p>
    <w:p w14:paraId="46FF3BB6" w14:textId="77777777" w:rsidR="007615D6" w:rsidRPr="005B25A1" w:rsidRDefault="007615D6" w:rsidP="007615D6">
      <w:pPr>
        <w:keepNext/>
        <w:keepLines/>
        <w:rPr>
          <w:b/>
          <w:bCs/>
        </w:rPr>
      </w:pPr>
      <w:r w:rsidRPr="005B25A1">
        <w:rPr>
          <w:b/>
          <w:bCs/>
        </w:rPr>
        <w:t>Parallel discussion:</w:t>
      </w:r>
    </w:p>
    <w:p w14:paraId="48A27D20" w14:textId="77777777" w:rsidR="007615D6" w:rsidRPr="005B25A1" w:rsidRDefault="007615D6" w:rsidP="007615D6">
      <w:pPr>
        <w:keepNext/>
        <w:keepLines/>
      </w:pPr>
      <w:r w:rsidRPr="005B25A1">
        <w:t>-</w:t>
      </w:r>
    </w:p>
    <w:p w14:paraId="110B7F6E" w14:textId="77777777" w:rsidR="009E726A" w:rsidRPr="005B25A1" w:rsidRDefault="009E726A" w:rsidP="009E726A">
      <w:pPr>
        <w:keepNext/>
        <w:keepLines/>
      </w:pPr>
      <w:r>
        <w:rPr>
          <w:color w:val="FF0000"/>
        </w:rPr>
        <w:t>NO DISCUSSION RECORDED</w:t>
      </w:r>
    </w:p>
    <w:p w14:paraId="012449F9" w14:textId="77777777" w:rsidR="009E726A" w:rsidRPr="005B25A1" w:rsidRDefault="009E726A" w:rsidP="009E726A">
      <w:pPr>
        <w:keepNext/>
        <w:keepLines/>
        <w:rPr>
          <w:b/>
          <w:bCs/>
        </w:rPr>
      </w:pPr>
      <w:r w:rsidRPr="005B25A1">
        <w:rPr>
          <w:b/>
          <w:bCs/>
        </w:rPr>
        <w:t>Plenary Discussion:</w:t>
      </w:r>
    </w:p>
    <w:p w14:paraId="683692F9" w14:textId="77777777" w:rsidR="009E726A" w:rsidRPr="009E726A" w:rsidRDefault="009E726A" w:rsidP="009E726A">
      <w:pPr>
        <w:keepNext/>
        <w:keepLines/>
      </w:pPr>
    </w:p>
    <w:p w14:paraId="0005DE22" w14:textId="77777777" w:rsidR="007615D6" w:rsidRPr="00EB0339" w:rsidRDefault="007615D6" w:rsidP="007615D6">
      <w:r w:rsidRPr="005B25A1">
        <w:rPr>
          <w:b/>
          <w:bCs/>
        </w:rPr>
        <w:t>Status:</w:t>
      </w:r>
      <w:r>
        <w:t xml:space="preserve"> </w:t>
      </w:r>
      <w:r>
        <w:rPr>
          <w:color w:val="0000FF"/>
        </w:rPr>
        <w:t>Not concluded</w:t>
      </w:r>
      <w:r>
        <w:t>.</w:t>
      </w:r>
    </w:p>
    <w:p w14:paraId="7C275DE5" w14:textId="77777777" w:rsidR="00E00DA6" w:rsidRDefault="007615D6" w:rsidP="000A3FBD">
      <w:pPr>
        <w:pStyle w:val="NormTop"/>
      </w:pPr>
      <w:r>
        <w:rPr>
          <w:color w:val="0000FF"/>
        </w:rPr>
        <w:t>S2-2509224</w:t>
      </w:r>
      <w:r w:rsidRPr="00D53282">
        <w:t xml:space="preserve"> </w:t>
      </w:r>
      <w:r>
        <w:t xml:space="preserve">(P-CR) 23.801-01: [WT#1.1, all topics] Support of 6G Control plane </w:t>
      </w:r>
      <w:proofErr w:type="spellStart"/>
      <w:r>
        <w:t>signaling</w:t>
      </w:r>
      <w:proofErr w:type="spellEnd"/>
      <w:r>
        <w:t xml:space="preserve">. (Source: Google, [Nokia, AT&amp;T, T-Mobile US, NEC, IIT Bombay, Lenovo, Qualcomm,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0D4A0618" w14:textId="77777777" w:rsidR="007615D6" w:rsidRPr="005B25A1" w:rsidRDefault="007615D6" w:rsidP="007615D6">
      <w:pPr>
        <w:keepNext/>
        <w:keepLines/>
        <w:rPr>
          <w:b/>
          <w:bCs/>
        </w:rPr>
      </w:pPr>
      <w:r w:rsidRPr="005B25A1">
        <w:rPr>
          <w:b/>
          <w:bCs/>
        </w:rPr>
        <w:t>Parallel discussion:</w:t>
      </w:r>
    </w:p>
    <w:p w14:paraId="6BD87758" w14:textId="77777777" w:rsidR="007615D6" w:rsidRPr="005B25A1" w:rsidRDefault="007615D6" w:rsidP="007615D6">
      <w:pPr>
        <w:keepNext/>
        <w:keepLines/>
      </w:pPr>
      <w:r w:rsidRPr="005B25A1">
        <w:t>-</w:t>
      </w:r>
    </w:p>
    <w:p w14:paraId="10B1392C" w14:textId="77777777" w:rsidR="009E726A" w:rsidRPr="005B25A1" w:rsidRDefault="009E726A" w:rsidP="009E726A">
      <w:pPr>
        <w:keepNext/>
        <w:keepLines/>
      </w:pPr>
      <w:r>
        <w:rPr>
          <w:color w:val="FF0000"/>
        </w:rPr>
        <w:t>NO DISCUSSION RECORDED</w:t>
      </w:r>
    </w:p>
    <w:p w14:paraId="79EAFC56" w14:textId="77777777" w:rsidR="009E726A" w:rsidRPr="005B25A1" w:rsidRDefault="009E726A" w:rsidP="009E726A">
      <w:pPr>
        <w:keepNext/>
        <w:keepLines/>
        <w:rPr>
          <w:b/>
          <w:bCs/>
        </w:rPr>
      </w:pPr>
      <w:r w:rsidRPr="005B25A1">
        <w:rPr>
          <w:b/>
          <w:bCs/>
        </w:rPr>
        <w:t>Plenary Discussion:</w:t>
      </w:r>
    </w:p>
    <w:p w14:paraId="46DF67A7" w14:textId="77777777" w:rsidR="009E726A" w:rsidRPr="009E726A" w:rsidRDefault="009E726A" w:rsidP="009E726A">
      <w:pPr>
        <w:keepNext/>
        <w:keepLines/>
      </w:pPr>
    </w:p>
    <w:p w14:paraId="22C0C6E0" w14:textId="77777777" w:rsidR="007615D6" w:rsidRPr="00EB0339" w:rsidRDefault="007615D6" w:rsidP="007615D6">
      <w:r w:rsidRPr="005B25A1">
        <w:rPr>
          <w:b/>
          <w:bCs/>
        </w:rPr>
        <w:t>Status:</w:t>
      </w:r>
      <w:r>
        <w:t xml:space="preserve"> </w:t>
      </w:r>
      <w:r>
        <w:rPr>
          <w:color w:val="0000FF"/>
        </w:rPr>
        <w:t>Not concluded</w:t>
      </w:r>
      <w:r>
        <w:t>.</w:t>
      </w:r>
    </w:p>
    <w:p w14:paraId="589A377F" w14:textId="77777777" w:rsidR="00E00DA6" w:rsidRDefault="007615D6" w:rsidP="000A3FBD">
      <w:pPr>
        <w:pStyle w:val="NormTop"/>
      </w:pPr>
      <w:r>
        <w:rPr>
          <w:color w:val="0000FF"/>
        </w:rPr>
        <w:t>S2-2509229</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Update Scope of Work task 1.1.</w:t>
      </w:r>
    </w:p>
    <w:p w14:paraId="2F4FDEDA" w14:textId="77777777" w:rsidR="007615D6" w:rsidRPr="005B25A1" w:rsidRDefault="007615D6" w:rsidP="007615D6">
      <w:pPr>
        <w:keepNext/>
        <w:keepLines/>
        <w:rPr>
          <w:b/>
          <w:bCs/>
        </w:rPr>
      </w:pPr>
      <w:r w:rsidRPr="005B25A1">
        <w:rPr>
          <w:b/>
          <w:bCs/>
        </w:rPr>
        <w:t>Parallel discussion:</w:t>
      </w:r>
    </w:p>
    <w:p w14:paraId="26251143" w14:textId="77777777" w:rsidR="007615D6" w:rsidRPr="005B25A1" w:rsidRDefault="007615D6" w:rsidP="007615D6">
      <w:pPr>
        <w:keepNext/>
        <w:keepLines/>
      </w:pPr>
      <w:r w:rsidRPr="005B25A1">
        <w:t>-</w:t>
      </w:r>
    </w:p>
    <w:p w14:paraId="0398479D" w14:textId="77777777" w:rsidR="009E726A" w:rsidRPr="005B25A1" w:rsidRDefault="009E726A" w:rsidP="009E726A">
      <w:pPr>
        <w:keepNext/>
        <w:keepLines/>
      </w:pPr>
      <w:r>
        <w:rPr>
          <w:color w:val="FF0000"/>
        </w:rPr>
        <w:t>NO DISCUSSION RECORDED</w:t>
      </w:r>
    </w:p>
    <w:p w14:paraId="040012A1" w14:textId="77777777" w:rsidR="009E726A" w:rsidRPr="005B25A1" w:rsidRDefault="009E726A" w:rsidP="009E726A">
      <w:pPr>
        <w:keepNext/>
        <w:keepLines/>
        <w:rPr>
          <w:b/>
          <w:bCs/>
        </w:rPr>
      </w:pPr>
      <w:r w:rsidRPr="005B25A1">
        <w:rPr>
          <w:b/>
          <w:bCs/>
        </w:rPr>
        <w:t>Plenary Discussion:</w:t>
      </w:r>
    </w:p>
    <w:p w14:paraId="11D74DA2" w14:textId="77777777" w:rsidR="009E726A" w:rsidRPr="009E726A" w:rsidRDefault="009E726A" w:rsidP="009E726A">
      <w:pPr>
        <w:keepNext/>
        <w:keepLines/>
      </w:pPr>
    </w:p>
    <w:p w14:paraId="06844FCE" w14:textId="77777777" w:rsidR="002503EE" w:rsidRDefault="007615D6" w:rsidP="002503EE">
      <w:r w:rsidRPr="005B25A1">
        <w:rPr>
          <w:b/>
          <w:bCs/>
        </w:rPr>
        <w:t>Status:</w:t>
      </w:r>
      <w:r>
        <w:t xml:space="preserve"> </w:t>
      </w:r>
      <w:r>
        <w:rPr>
          <w:color w:val="0000FF"/>
        </w:rPr>
        <w:t>Not concluded</w:t>
      </w:r>
      <w:r>
        <w:t>.</w:t>
      </w:r>
    </w:p>
    <w:p w14:paraId="3F82A732" w14:textId="1CF6496F" w:rsidR="007615D6" w:rsidRDefault="007615D6" w:rsidP="00A553DC">
      <w:pPr>
        <w:pStyle w:val="Heading4"/>
      </w:pPr>
      <w:r>
        <w:t>20.6.1.2</w:t>
      </w:r>
      <w:r>
        <w:tab/>
        <w:t>Study on Architecture for 6G System (FS_6G_ARC) - WT#1.2</w:t>
      </w:r>
    </w:p>
    <w:p w14:paraId="5C2DC8AC" w14:textId="77777777" w:rsidR="002503EE" w:rsidRDefault="007615D6" w:rsidP="002503EE">
      <w:r>
        <w:t>This agenda item was convened by Andy Bennett (Samsung).</w:t>
      </w:r>
    </w:p>
    <w:p w14:paraId="64238F56" w14:textId="6378515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433EC74F" w14:textId="77777777" w:rsidR="00E00DA6" w:rsidRDefault="007615D6" w:rsidP="000A3FBD">
      <w:pPr>
        <w:pStyle w:val="NormTop"/>
      </w:pPr>
      <w:r>
        <w:rPr>
          <w:color w:val="0000FF"/>
        </w:rPr>
        <w:t>S2-2508537</w:t>
      </w:r>
      <w:r w:rsidRPr="00D53282">
        <w:t xml:space="preserve"> </w:t>
      </w:r>
      <w:r>
        <w:t>(P-CR) 23.801-01: [General Aspects] Key Issue for 6G Architecture support Stateless NF Services. (Source: Boost Mobile Network, EchoStar, China Mobile, Cisco Systems, KPN N.V., Telecom Italia S.p.A,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for the 6G system architecture to support cloud native features of all NF services being stateless.</w:t>
      </w:r>
    </w:p>
    <w:p w14:paraId="5A70FF35" w14:textId="77777777" w:rsidR="007615D6" w:rsidRPr="005B25A1" w:rsidRDefault="007615D6" w:rsidP="007615D6">
      <w:pPr>
        <w:keepNext/>
        <w:keepLines/>
        <w:rPr>
          <w:b/>
          <w:bCs/>
        </w:rPr>
      </w:pPr>
      <w:r w:rsidRPr="005B25A1">
        <w:rPr>
          <w:b/>
          <w:bCs/>
        </w:rPr>
        <w:t>Convenor comment:</w:t>
      </w:r>
    </w:p>
    <w:p w14:paraId="3BFB8878" w14:textId="77777777" w:rsidR="007615D6" w:rsidRPr="005B25A1" w:rsidRDefault="007615D6" w:rsidP="007615D6">
      <w:pPr>
        <w:keepNext/>
        <w:keepLines/>
      </w:pPr>
      <w:r w:rsidRPr="005B25A1">
        <w:t>Moved from 20.6.0.</w:t>
      </w:r>
    </w:p>
    <w:p w14:paraId="3BAF32DE" w14:textId="77777777" w:rsidR="007615D6" w:rsidRPr="005B25A1" w:rsidRDefault="007615D6" w:rsidP="007615D6">
      <w:pPr>
        <w:keepNext/>
        <w:keepLines/>
        <w:rPr>
          <w:b/>
          <w:bCs/>
        </w:rPr>
      </w:pPr>
      <w:r w:rsidRPr="005B25A1">
        <w:rPr>
          <w:b/>
          <w:bCs/>
        </w:rPr>
        <w:t>Parallel discussion:</w:t>
      </w:r>
    </w:p>
    <w:p w14:paraId="4B3F4F3B" w14:textId="77777777" w:rsidR="007615D6" w:rsidRPr="005B25A1" w:rsidRDefault="007615D6" w:rsidP="007615D6">
      <w:pPr>
        <w:keepNext/>
        <w:keepLines/>
      </w:pPr>
      <w:r w:rsidRPr="005B25A1">
        <w:t>-</w:t>
      </w:r>
    </w:p>
    <w:p w14:paraId="0BC9FA99" w14:textId="77777777" w:rsidR="009E726A" w:rsidRPr="005B25A1" w:rsidRDefault="009E726A" w:rsidP="009E726A">
      <w:pPr>
        <w:keepNext/>
        <w:keepLines/>
      </w:pPr>
      <w:r>
        <w:rPr>
          <w:color w:val="FF0000"/>
        </w:rPr>
        <w:t>NO DISCUSSION RECORDED</w:t>
      </w:r>
    </w:p>
    <w:p w14:paraId="5E9F82A4" w14:textId="77777777" w:rsidR="009E726A" w:rsidRPr="005B25A1" w:rsidRDefault="009E726A" w:rsidP="009E726A">
      <w:pPr>
        <w:keepNext/>
        <w:keepLines/>
        <w:rPr>
          <w:b/>
          <w:bCs/>
        </w:rPr>
      </w:pPr>
      <w:r w:rsidRPr="005B25A1">
        <w:rPr>
          <w:b/>
          <w:bCs/>
        </w:rPr>
        <w:t>Plenary Discussion:</w:t>
      </w:r>
    </w:p>
    <w:p w14:paraId="2863BD39" w14:textId="77777777" w:rsidR="009E726A" w:rsidRPr="009E726A" w:rsidRDefault="009E726A" w:rsidP="009E726A">
      <w:pPr>
        <w:keepNext/>
        <w:keepLines/>
      </w:pPr>
    </w:p>
    <w:p w14:paraId="02E6804B" w14:textId="77777777" w:rsidR="007615D6" w:rsidRPr="00EB0339" w:rsidRDefault="007615D6" w:rsidP="007615D6">
      <w:r w:rsidRPr="005B25A1">
        <w:rPr>
          <w:b/>
          <w:bCs/>
        </w:rPr>
        <w:t>Status:</w:t>
      </w:r>
      <w:r>
        <w:t xml:space="preserve"> </w:t>
      </w:r>
      <w:r>
        <w:rPr>
          <w:color w:val="0000FF"/>
        </w:rPr>
        <w:t>Not concluded</w:t>
      </w:r>
      <w:r>
        <w:t>.</w:t>
      </w:r>
    </w:p>
    <w:p w14:paraId="5FD47F1B" w14:textId="77777777" w:rsidR="00E00DA6" w:rsidRDefault="007615D6" w:rsidP="000A3FBD">
      <w:pPr>
        <w:pStyle w:val="NormTop"/>
      </w:pPr>
      <w:r>
        <w:rPr>
          <w:color w:val="0000FF"/>
        </w:rPr>
        <w:t>S2-2508550</w:t>
      </w:r>
      <w:r w:rsidRPr="00D53282">
        <w:t xml:space="preserve"> </w:t>
      </w:r>
      <w:r>
        <w:t>(P-CR) 23.801-01: [WT#1.2, SBA] Scope and New Key Issue for WT#1.2 SBA.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SBA framework aspects and new KI for SBA framework.</w:t>
      </w:r>
    </w:p>
    <w:p w14:paraId="761D22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56B02523" w14:textId="77777777" w:rsidR="007615D6" w:rsidRPr="005B25A1" w:rsidRDefault="007615D6" w:rsidP="007615D6">
      <w:pPr>
        <w:keepNext/>
        <w:keepLines/>
        <w:rPr>
          <w:b/>
          <w:bCs/>
        </w:rPr>
      </w:pPr>
      <w:r w:rsidRPr="005B25A1">
        <w:rPr>
          <w:b/>
          <w:bCs/>
        </w:rPr>
        <w:t>Parallel discussion:</w:t>
      </w:r>
    </w:p>
    <w:p w14:paraId="3E8D9671" w14:textId="77777777" w:rsidR="007615D6" w:rsidRPr="005B25A1" w:rsidRDefault="007615D6" w:rsidP="007615D6">
      <w:pPr>
        <w:keepNext/>
        <w:keepLines/>
      </w:pPr>
      <w:r w:rsidRPr="005B25A1">
        <w:t>-</w:t>
      </w:r>
    </w:p>
    <w:p w14:paraId="155EFFE9" w14:textId="77777777" w:rsidR="009E726A" w:rsidRPr="005B25A1" w:rsidRDefault="009E726A" w:rsidP="009E726A">
      <w:pPr>
        <w:keepNext/>
        <w:keepLines/>
      </w:pPr>
      <w:r>
        <w:rPr>
          <w:color w:val="FF0000"/>
        </w:rPr>
        <w:t>NO DISCUSSION RECORDED</w:t>
      </w:r>
    </w:p>
    <w:p w14:paraId="788C5D11" w14:textId="77777777" w:rsidR="009E726A" w:rsidRPr="005B25A1" w:rsidRDefault="009E726A" w:rsidP="009E726A">
      <w:pPr>
        <w:keepNext/>
        <w:keepLines/>
        <w:rPr>
          <w:b/>
          <w:bCs/>
        </w:rPr>
      </w:pPr>
      <w:r w:rsidRPr="005B25A1">
        <w:rPr>
          <w:b/>
          <w:bCs/>
        </w:rPr>
        <w:t>Plenary Discussion:</w:t>
      </w:r>
    </w:p>
    <w:p w14:paraId="3BDB43B2" w14:textId="77777777" w:rsidR="009E726A" w:rsidRPr="009E726A" w:rsidRDefault="009E726A" w:rsidP="009E726A">
      <w:pPr>
        <w:keepNext/>
        <w:keepLines/>
      </w:pPr>
    </w:p>
    <w:p w14:paraId="61B7BE3F" w14:textId="77777777" w:rsidR="007615D6" w:rsidRPr="00EB0339" w:rsidRDefault="007615D6" w:rsidP="007615D6">
      <w:r w:rsidRPr="005B25A1">
        <w:rPr>
          <w:b/>
          <w:bCs/>
        </w:rPr>
        <w:t>Status:</w:t>
      </w:r>
      <w:r>
        <w:t xml:space="preserve"> </w:t>
      </w:r>
      <w:r>
        <w:rPr>
          <w:color w:val="0000FF"/>
        </w:rPr>
        <w:t>Not concluded</w:t>
      </w:r>
      <w:r>
        <w:t>.</w:t>
      </w:r>
    </w:p>
    <w:p w14:paraId="610A7118" w14:textId="77777777" w:rsidR="00E00DA6" w:rsidRDefault="007615D6" w:rsidP="000A3FBD">
      <w:pPr>
        <w:pStyle w:val="NormTop"/>
      </w:pPr>
      <w:r>
        <w:rPr>
          <w:color w:val="0000FF"/>
        </w:rPr>
        <w:t>S2-2508560</w:t>
      </w:r>
      <w:r w:rsidRPr="00D53282">
        <w:t xml:space="preserve"> </w:t>
      </w:r>
      <w:r>
        <w:t>(P-CR) 23.801-01: [WT#1.2, SBA] Scope and single Key Issue proposal for SBA related topics.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1.2 SBA.</w:t>
      </w:r>
    </w:p>
    <w:p w14:paraId="68A189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181FF1AF" w14:textId="77777777" w:rsidR="007615D6" w:rsidRPr="005B25A1" w:rsidRDefault="007615D6" w:rsidP="007615D6">
      <w:pPr>
        <w:keepNext/>
        <w:keepLines/>
        <w:rPr>
          <w:b/>
          <w:bCs/>
        </w:rPr>
      </w:pPr>
      <w:r w:rsidRPr="005B25A1">
        <w:rPr>
          <w:b/>
          <w:bCs/>
        </w:rPr>
        <w:t>Parallel discussion:</w:t>
      </w:r>
    </w:p>
    <w:p w14:paraId="1C8776D5" w14:textId="77777777" w:rsidR="007615D6" w:rsidRPr="005B25A1" w:rsidRDefault="007615D6" w:rsidP="007615D6">
      <w:pPr>
        <w:keepNext/>
        <w:keepLines/>
      </w:pPr>
      <w:r w:rsidRPr="005B25A1">
        <w:t>-</w:t>
      </w:r>
    </w:p>
    <w:p w14:paraId="65C0DA81" w14:textId="77777777" w:rsidR="009E726A" w:rsidRPr="005B25A1" w:rsidRDefault="009E726A" w:rsidP="009E726A">
      <w:pPr>
        <w:keepNext/>
        <w:keepLines/>
      </w:pPr>
      <w:r>
        <w:rPr>
          <w:color w:val="FF0000"/>
        </w:rPr>
        <w:t>NO DISCUSSION RECORDED</w:t>
      </w:r>
    </w:p>
    <w:p w14:paraId="328B74B6" w14:textId="77777777" w:rsidR="009E726A" w:rsidRPr="005B25A1" w:rsidRDefault="009E726A" w:rsidP="009E726A">
      <w:pPr>
        <w:keepNext/>
        <w:keepLines/>
        <w:rPr>
          <w:b/>
          <w:bCs/>
        </w:rPr>
      </w:pPr>
      <w:r w:rsidRPr="005B25A1">
        <w:rPr>
          <w:b/>
          <w:bCs/>
        </w:rPr>
        <w:t>Plenary Discussion:</w:t>
      </w:r>
    </w:p>
    <w:p w14:paraId="2B092889" w14:textId="77777777" w:rsidR="009E726A" w:rsidRPr="009E726A" w:rsidRDefault="009E726A" w:rsidP="009E726A">
      <w:pPr>
        <w:keepNext/>
        <w:keepLines/>
      </w:pPr>
    </w:p>
    <w:p w14:paraId="63124D22" w14:textId="77777777" w:rsidR="007615D6" w:rsidRPr="00EB0339" w:rsidRDefault="007615D6" w:rsidP="007615D6">
      <w:r w:rsidRPr="005B25A1">
        <w:rPr>
          <w:b/>
          <w:bCs/>
        </w:rPr>
        <w:t>Status:</w:t>
      </w:r>
      <w:r>
        <w:t xml:space="preserve"> </w:t>
      </w:r>
      <w:r>
        <w:rPr>
          <w:color w:val="0000FF"/>
        </w:rPr>
        <w:t>Not concluded</w:t>
      </w:r>
      <w:r>
        <w:t>.</w:t>
      </w:r>
    </w:p>
    <w:p w14:paraId="50260172" w14:textId="77777777" w:rsidR="00E00DA6" w:rsidRDefault="007615D6" w:rsidP="000A3FBD">
      <w:pPr>
        <w:pStyle w:val="NormTop"/>
      </w:pPr>
      <w:r>
        <w:rPr>
          <w:color w:val="0000FF"/>
        </w:rPr>
        <w:t>S2-2508793</w:t>
      </w:r>
      <w:r w:rsidRPr="00D53282">
        <w:t xml:space="preserve"> </w:t>
      </w:r>
      <w:r>
        <w:t>(P-CR) 23.801-01: [WT#1.2, SBA] Discussion and proposal for SBA. (Source: NTT DOCOMO)</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5D12421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207D3CE0" w14:textId="77777777" w:rsidR="007615D6" w:rsidRPr="005B25A1" w:rsidRDefault="007615D6" w:rsidP="007615D6">
      <w:pPr>
        <w:keepNext/>
        <w:keepLines/>
        <w:rPr>
          <w:b/>
          <w:bCs/>
        </w:rPr>
      </w:pPr>
      <w:r w:rsidRPr="005B25A1">
        <w:rPr>
          <w:b/>
          <w:bCs/>
        </w:rPr>
        <w:t>Parallel discussion:</w:t>
      </w:r>
    </w:p>
    <w:p w14:paraId="7F9527C6" w14:textId="77777777" w:rsidR="007615D6" w:rsidRPr="005B25A1" w:rsidRDefault="007615D6" w:rsidP="007615D6">
      <w:pPr>
        <w:keepNext/>
        <w:keepLines/>
      </w:pPr>
      <w:r w:rsidRPr="005B25A1">
        <w:t>-</w:t>
      </w:r>
    </w:p>
    <w:p w14:paraId="1964CF03" w14:textId="77777777" w:rsidR="009E726A" w:rsidRPr="005B25A1" w:rsidRDefault="009E726A" w:rsidP="009E726A">
      <w:pPr>
        <w:keepNext/>
        <w:keepLines/>
      </w:pPr>
      <w:r>
        <w:rPr>
          <w:color w:val="FF0000"/>
        </w:rPr>
        <w:t>NO DISCUSSION RECORDED</w:t>
      </w:r>
    </w:p>
    <w:p w14:paraId="4B666541" w14:textId="77777777" w:rsidR="009E726A" w:rsidRPr="005B25A1" w:rsidRDefault="009E726A" w:rsidP="009E726A">
      <w:pPr>
        <w:keepNext/>
        <w:keepLines/>
        <w:rPr>
          <w:b/>
          <w:bCs/>
        </w:rPr>
      </w:pPr>
      <w:r w:rsidRPr="005B25A1">
        <w:rPr>
          <w:b/>
          <w:bCs/>
        </w:rPr>
        <w:t>Plenary Discussion:</w:t>
      </w:r>
    </w:p>
    <w:p w14:paraId="32474D2D" w14:textId="77777777" w:rsidR="009E726A" w:rsidRPr="009E726A" w:rsidRDefault="009E726A" w:rsidP="009E726A">
      <w:pPr>
        <w:keepNext/>
        <w:keepLines/>
      </w:pPr>
    </w:p>
    <w:p w14:paraId="5626BDE7" w14:textId="77777777" w:rsidR="007615D6" w:rsidRPr="00EB0339" w:rsidRDefault="007615D6" w:rsidP="007615D6">
      <w:r w:rsidRPr="005B25A1">
        <w:rPr>
          <w:b/>
          <w:bCs/>
        </w:rPr>
        <w:t>Status:</w:t>
      </w:r>
      <w:r>
        <w:t xml:space="preserve"> </w:t>
      </w:r>
      <w:r>
        <w:rPr>
          <w:color w:val="0000FF"/>
        </w:rPr>
        <w:t>Not concluded</w:t>
      </w:r>
      <w:r>
        <w:t>.</w:t>
      </w:r>
    </w:p>
    <w:p w14:paraId="27503597" w14:textId="77777777" w:rsidR="00E00DA6" w:rsidRDefault="007615D6" w:rsidP="000A3FBD">
      <w:pPr>
        <w:pStyle w:val="NormTop"/>
      </w:pPr>
      <w:r>
        <w:rPr>
          <w:color w:val="0000FF"/>
        </w:rPr>
        <w:t>S2-2508936</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behind WT#1.2 for SBA Framework and proposes a revision of work task and key issue descriptions based on the progress made in SA WG2#170.</w:t>
      </w:r>
    </w:p>
    <w:p w14:paraId="4B24A032" w14:textId="77777777" w:rsidR="007615D6" w:rsidRPr="005B25A1" w:rsidRDefault="007615D6" w:rsidP="007615D6">
      <w:pPr>
        <w:keepNext/>
        <w:keepLines/>
        <w:rPr>
          <w:b/>
          <w:bCs/>
        </w:rPr>
      </w:pPr>
      <w:r w:rsidRPr="005B25A1">
        <w:rPr>
          <w:b/>
          <w:bCs/>
        </w:rPr>
        <w:t>Parallel discussion:</w:t>
      </w:r>
    </w:p>
    <w:p w14:paraId="57227CCC" w14:textId="77777777" w:rsidR="007615D6" w:rsidRPr="005B25A1" w:rsidRDefault="007615D6" w:rsidP="007615D6">
      <w:pPr>
        <w:keepNext/>
        <w:keepLines/>
      </w:pPr>
      <w:r w:rsidRPr="005B25A1">
        <w:t>-</w:t>
      </w:r>
    </w:p>
    <w:p w14:paraId="746873A9" w14:textId="77777777" w:rsidR="009E726A" w:rsidRPr="005B25A1" w:rsidRDefault="009E726A" w:rsidP="009E726A">
      <w:pPr>
        <w:keepNext/>
        <w:keepLines/>
      </w:pPr>
      <w:r>
        <w:rPr>
          <w:color w:val="FF0000"/>
        </w:rPr>
        <w:t>NO DISCUSSION RECORDED</w:t>
      </w:r>
    </w:p>
    <w:p w14:paraId="662A2310" w14:textId="77777777" w:rsidR="009E726A" w:rsidRPr="005B25A1" w:rsidRDefault="009E726A" w:rsidP="009E726A">
      <w:pPr>
        <w:keepNext/>
        <w:keepLines/>
        <w:rPr>
          <w:b/>
          <w:bCs/>
        </w:rPr>
      </w:pPr>
      <w:r w:rsidRPr="005B25A1">
        <w:rPr>
          <w:b/>
          <w:bCs/>
        </w:rPr>
        <w:t>Plenary Discussion:</w:t>
      </w:r>
    </w:p>
    <w:p w14:paraId="799002A3" w14:textId="77777777" w:rsidR="009E726A" w:rsidRPr="009E726A" w:rsidRDefault="009E726A" w:rsidP="009E726A">
      <w:pPr>
        <w:keepNext/>
        <w:keepLines/>
      </w:pPr>
    </w:p>
    <w:p w14:paraId="3F816899" w14:textId="77777777" w:rsidR="007615D6" w:rsidRPr="00EB0339" w:rsidRDefault="007615D6" w:rsidP="007615D6">
      <w:r w:rsidRPr="005B25A1">
        <w:rPr>
          <w:b/>
          <w:bCs/>
        </w:rPr>
        <w:t>Status:</w:t>
      </w:r>
      <w:r>
        <w:t xml:space="preserve"> </w:t>
      </w:r>
      <w:r>
        <w:rPr>
          <w:color w:val="0000FF"/>
        </w:rPr>
        <w:t>Not concluded</w:t>
      </w:r>
      <w:r>
        <w:t>.</w:t>
      </w:r>
    </w:p>
    <w:p w14:paraId="62968621" w14:textId="77777777" w:rsidR="00E00DA6" w:rsidRDefault="007615D6" w:rsidP="000A3FBD">
      <w:pPr>
        <w:pStyle w:val="NormTop"/>
      </w:pPr>
      <w:r>
        <w:rPr>
          <w:color w:val="0000FF"/>
        </w:rPr>
        <w:t>S2-2508959</w:t>
      </w:r>
      <w:r w:rsidRPr="00D53282">
        <w:t xml:space="preserve"> </w:t>
      </w:r>
      <w:r>
        <w:t>(P-CR) 23.801-01: [WT#1.2, SBA] Discussion and proposal for SBA. (Source: ZTE, Nokia, Ericsson)</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43A483F1" w14:textId="77777777" w:rsidR="007615D6" w:rsidRPr="005B25A1" w:rsidRDefault="007615D6" w:rsidP="007615D6">
      <w:pPr>
        <w:keepNext/>
        <w:keepLines/>
        <w:rPr>
          <w:b/>
          <w:bCs/>
        </w:rPr>
      </w:pPr>
      <w:r w:rsidRPr="005B25A1">
        <w:rPr>
          <w:b/>
          <w:bCs/>
        </w:rPr>
        <w:t>Convenor comment:</w:t>
      </w:r>
    </w:p>
    <w:p w14:paraId="19669A3B" w14:textId="77777777" w:rsidR="007615D6" w:rsidRPr="005B25A1" w:rsidRDefault="007615D6" w:rsidP="007615D6">
      <w:pPr>
        <w:keepNext/>
        <w:keepLines/>
      </w:pPr>
      <w:r w:rsidRPr="005B25A1">
        <w:t>Moved from 20.6.1.1. Handle.</w:t>
      </w:r>
    </w:p>
    <w:p w14:paraId="10378F92" w14:textId="77777777" w:rsidR="007615D6" w:rsidRPr="005B25A1" w:rsidRDefault="007615D6" w:rsidP="007615D6">
      <w:pPr>
        <w:keepNext/>
        <w:keepLines/>
        <w:rPr>
          <w:b/>
          <w:bCs/>
        </w:rPr>
      </w:pPr>
      <w:r w:rsidRPr="005B25A1">
        <w:rPr>
          <w:b/>
          <w:bCs/>
        </w:rPr>
        <w:t>Parallel discussion:</w:t>
      </w:r>
    </w:p>
    <w:p w14:paraId="41B79F82" w14:textId="26186201" w:rsidR="0020647A" w:rsidRDefault="0020647A" w:rsidP="0020647A">
      <w:pPr>
        <w:keepNext/>
        <w:keepLines/>
      </w:pPr>
      <w:r>
        <w:t xml:space="preserve">Revised in drafting session to </w:t>
      </w:r>
      <w:r w:rsidRPr="0020647A">
        <w:rPr>
          <w:color w:val="3333FF"/>
        </w:rPr>
        <w:t>S2-250950</w:t>
      </w:r>
      <w:r w:rsidR="00BA7BB9">
        <w:rPr>
          <w:color w:val="3333FF"/>
        </w:rPr>
        <w:t>6</w:t>
      </w:r>
      <w:r>
        <w:t>.</w:t>
      </w:r>
    </w:p>
    <w:p w14:paraId="540E5101" w14:textId="2212C2AE" w:rsidR="002B6CFD" w:rsidRDefault="002B6CFD" w:rsidP="0020647A">
      <w:pPr>
        <w:keepNext/>
        <w:keepLines/>
      </w:pPr>
      <w:r>
        <w:t xml:space="preserve">A number of issues were raised and suggestions for modification were made. This was left for further off-line discussion and revised to </w:t>
      </w:r>
      <w:r w:rsidRPr="00CE3EC0">
        <w:rPr>
          <w:color w:val="0000FF"/>
        </w:rPr>
        <w:t>S2-2</w:t>
      </w:r>
      <w:r>
        <w:rPr>
          <w:color w:val="0000FF"/>
        </w:rPr>
        <w:t>509707</w:t>
      </w:r>
      <w:r>
        <w:t>.</w:t>
      </w:r>
    </w:p>
    <w:p w14:paraId="22C20F1F" w14:textId="3925AEB0" w:rsidR="006F4ABA" w:rsidRDefault="000821AB" w:rsidP="0020647A">
      <w:pPr>
        <w:keepNext/>
        <w:keepLines/>
      </w:pPr>
      <w:r>
        <w:t xml:space="preserve">Some issues remained and were discussed. This was left for off-line discussion and revised to </w:t>
      </w:r>
      <w:r w:rsidRPr="00497EE3">
        <w:rPr>
          <w:color w:val="0000FF"/>
        </w:rPr>
        <w:t>S2-250</w:t>
      </w:r>
      <w:r>
        <w:rPr>
          <w:color w:val="0000FF"/>
        </w:rPr>
        <w:t>9783</w:t>
      </w:r>
      <w:r>
        <w:t>.</w:t>
      </w:r>
      <w:r w:rsidRPr="00437C14">
        <w:t xml:space="preserve"> </w:t>
      </w:r>
    </w:p>
    <w:p w14:paraId="537C62B8" w14:textId="77777777" w:rsidR="003C0351" w:rsidRDefault="003C0351" w:rsidP="0020647A">
      <w:pPr>
        <w:keepNext/>
        <w:keepLines/>
      </w:pPr>
      <w:r>
        <w:t xml:space="preserve">It was decided to remove the examples in parentheses. This was revised to </w:t>
      </w:r>
      <w:r w:rsidRPr="00CE3EC0">
        <w:rPr>
          <w:color w:val="0000FF"/>
        </w:rPr>
        <w:t>S2-2</w:t>
      </w:r>
      <w:r>
        <w:rPr>
          <w:color w:val="0000FF"/>
        </w:rPr>
        <w:t>509820</w:t>
      </w:r>
      <w:r>
        <w:t>.</w:t>
      </w:r>
    </w:p>
    <w:p w14:paraId="473FA862" w14:textId="65E41418" w:rsidR="008902EC" w:rsidRDefault="003C0351" w:rsidP="0020647A">
      <w:pPr>
        <w:keepNext/>
        <w:keepLines/>
      </w:pPr>
      <w:r>
        <w:t xml:space="preserve"> Huawei asked for time to consider this.</w:t>
      </w:r>
    </w:p>
    <w:p w14:paraId="3C6F1AEA" w14:textId="77777777" w:rsidR="0020647A" w:rsidRPr="005B25A1" w:rsidRDefault="0020647A" w:rsidP="0020647A">
      <w:pPr>
        <w:keepNext/>
        <w:keepLines/>
        <w:rPr>
          <w:b/>
          <w:bCs/>
        </w:rPr>
      </w:pPr>
      <w:r w:rsidRPr="005B25A1">
        <w:rPr>
          <w:b/>
          <w:bCs/>
        </w:rPr>
        <w:t>Plenary Discussion:</w:t>
      </w:r>
    </w:p>
    <w:p w14:paraId="75F5B710" w14:textId="4392C832" w:rsidR="0020647A" w:rsidRPr="009E726A" w:rsidRDefault="009C20A3" w:rsidP="0020647A">
      <w:pPr>
        <w:keepNext/>
        <w:keepLines/>
      </w:pPr>
      <w:r>
        <w:t xml:space="preserve">It was suggested to review </w:t>
      </w:r>
      <w:r w:rsidRPr="00497EE3">
        <w:rPr>
          <w:color w:val="0000FF"/>
        </w:rPr>
        <w:t>S2-250</w:t>
      </w:r>
      <w:r>
        <w:rPr>
          <w:color w:val="0000FF"/>
        </w:rPr>
        <w:t>9783</w:t>
      </w:r>
      <w:r>
        <w:t xml:space="preserve"> to try to agree only the WT text. No resolution could be found and this was </w:t>
      </w:r>
      <w:r w:rsidRPr="009C20A3">
        <w:rPr>
          <w:color w:val="3333FF"/>
        </w:rPr>
        <w:t>postponed</w:t>
      </w:r>
      <w:r>
        <w:t>.</w:t>
      </w:r>
    </w:p>
    <w:p w14:paraId="6E7CE3A3" w14:textId="0AA9044C" w:rsidR="0020647A" w:rsidRPr="00EB0339" w:rsidRDefault="0020647A" w:rsidP="0020647A">
      <w:r w:rsidRPr="005B25A1">
        <w:rPr>
          <w:b/>
          <w:bCs/>
        </w:rPr>
        <w:t>Status:</w:t>
      </w:r>
      <w:r>
        <w:t xml:space="preserve"> </w:t>
      </w:r>
      <w:r w:rsidR="009C20A3" w:rsidRPr="009C20A3">
        <w:rPr>
          <w:color w:val="3333FF"/>
        </w:rPr>
        <w:t>Postponed</w:t>
      </w:r>
      <w:r w:rsidR="009C20A3">
        <w:t>.</w:t>
      </w:r>
    </w:p>
    <w:p w14:paraId="1B4AC86B" w14:textId="77777777" w:rsidR="00E00DA6" w:rsidRDefault="007615D6" w:rsidP="000A3FBD">
      <w:pPr>
        <w:pStyle w:val="NormTop"/>
      </w:pPr>
      <w:r>
        <w:rPr>
          <w:color w:val="0000FF"/>
        </w:rPr>
        <w:t>S2-2509014</w:t>
      </w:r>
      <w:r w:rsidRPr="00D53282">
        <w:t xml:space="preserve"> </w:t>
      </w:r>
      <w:r>
        <w:t xml:space="preserve">(P-CR) 23.801-01: [WT#1.2, SBA] Discussion and proposal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WT and key issue is proposed.</w:t>
      </w:r>
    </w:p>
    <w:p w14:paraId="1EF77176" w14:textId="77777777" w:rsidR="007615D6" w:rsidRPr="005B25A1" w:rsidRDefault="007615D6" w:rsidP="007615D6">
      <w:pPr>
        <w:keepNext/>
        <w:keepLines/>
        <w:rPr>
          <w:b/>
          <w:bCs/>
        </w:rPr>
      </w:pPr>
      <w:r w:rsidRPr="005B25A1">
        <w:rPr>
          <w:b/>
          <w:bCs/>
        </w:rPr>
        <w:t>Parallel discussion:</w:t>
      </w:r>
    </w:p>
    <w:p w14:paraId="15C88560" w14:textId="77777777" w:rsidR="007615D6" w:rsidRPr="005B25A1" w:rsidRDefault="007615D6" w:rsidP="007615D6">
      <w:pPr>
        <w:keepNext/>
        <w:keepLines/>
      </w:pPr>
      <w:r w:rsidRPr="005B25A1">
        <w:t>-</w:t>
      </w:r>
    </w:p>
    <w:p w14:paraId="1C8D4CDC" w14:textId="77777777" w:rsidR="009E726A" w:rsidRPr="005B25A1" w:rsidRDefault="009E726A" w:rsidP="009E726A">
      <w:pPr>
        <w:keepNext/>
        <w:keepLines/>
      </w:pPr>
      <w:r>
        <w:rPr>
          <w:color w:val="FF0000"/>
        </w:rPr>
        <w:t>NO DISCUSSION RECORDED</w:t>
      </w:r>
    </w:p>
    <w:p w14:paraId="73CA630B" w14:textId="77777777" w:rsidR="009E726A" w:rsidRPr="005B25A1" w:rsidRDefault="009E726A" w:rsidP="009E726A">
      <w:pPr>
        <w:keepNext/>
        <w:keepLines/>
        <w:rPr>
          <w:b/>
          <w:bCs/>
        </w:rPr>
      </w:pPr>
      <w:r w:rsidRPr="005B25A1">
        <w:rPr>
          <w:b/>
          <w:bCs/>
        </w:rPr>
        <w:t>Plenary Discussion:</w:t>
      </w:r>
    </w:p>
    <w:p w14:paraId="36469602" w14:textId="77777777" w:rsidR="009E726A" w:rsidRPr="009E726A" w:rsidRDefault="009E726A" w:rsidP="009E726A">
      <w:pPr>
        <w:keepNext/>
        <w:keepLines/>
      </w:pPr>
    </w:p>
    <w:p w14:paraId="094043F0" w14:textId="77777777" w:rsidR="007615D6" w:rsidRPr="00EB0339" w:rsidRDefault="007615D6" w:rsidP="007615D6">
      <w:r w:rsidRPr="005B25A1">
        <w:rPr>
          <w:b/>
          <w:bCs/>
        </w:rPr>
        <w:t>Status:</w:t>
      </w:r>
      <w:r>
        <w:t xml:space="preserve"> </w:t>
      </w:r>
      <w:r>
        <w:rPr>
          <w:color w:val="0000FF"/>
        </w:rPr>
        <w:t>Not concluded</w:t>
      </w:r>
      <w:r>
        <w:t>.</w:t>
      </w:r>
    </w:p>
    <w:p w14:paraId="017AF408" w14:textId="77777777" w:rsidR="00E00DA6" w:rsidRDefault="007615D6" w:rsidP="000A3FBD">
      <w:pPr>
        <w:pStyle w:val="NormTop"/>
      </w:pPr>
      <w:r>
        <w:rPr>
          <w:color w:val="0000FF"/>
        </w:rPr>
        <w:t>S2-2509182</w:t>
      </w:r>
      <w:r w:rsidRPr="00D53282">
        <w:t xml:space="preserve"> </w:t>
      </w:r>
      <w:r>
        <w:t>(P-CR) 23.801-01: [WT#1.2] Proposal on SBA framework enhancements. (Source: Oracle)</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4F07FF7" w14:textId="77777777" w:rsidR="007615D6" w:rsidRPr="005B25A1" w:rsidRDefault="007615D6" w:rsidP="007615D6">
      <w:pPr>
        <w:keepNext/>
        <w:keepLines/>
        <w:rPr>
          <w:b/>
          <w:bCs/>
        </w:rPr>
      </w:pPr>
      <w:r w:rsidRPr="005B25A1">
        <w:rPr>
          <w:b/>
          <w:bCs/>
        </w:rPr>
        <w:t>Parallel discussion:</w:t>
      </w:r>
    </w:p>
    <w:p w14:paraId="796A153F" w14:textId="77777777" w:rsidR="007615D6" w:rsidRPr="005B25A1" w:rsidRDefault="007615D6" w:rsidP="007615D6">
      <w:pPr>
        <w:keepNext/>
        <w:keepLines/>
      </w:pPr>
      <w:r w:rsidRPr="005B25A1">
        <w:t>-</w:t>
      </w:r>
    </w:p>
    <w:p w14:paraId="4CF58BB0" w14:textId="77777777" w:rsidR="009E726A" w:rsidRPr="005B25A1" w:rsidRDefault="009E726A" w:rsidP="009E726A">
      <w:pPr>
        <w:keepNext/>
        <w:keepLines/>
      </w:pPr>
      <w:r>
        <w:rPr>
          <w:color w:val="FF0000"/>
        </w:rPr>
        <w:t>NO DISCUSSION RECORDED</w:t>
      </w:r>
    </w:p>
    <w:p w14:paraId="02FCCB4A" w14:textId="77777777" w:rsidR="009E726A" w:rsidRPr="005B25A1" w:rsidRDefault="009E726A" w:rsidP="009E726A">
      <w:pPr>
        <w:keepNext/>
        <w:keepLines/>
        <w:rPr>
          <w:b/>
          <w:bCs/>
        </w:rPr>
      </w:pPr>
      <w:r w:rsidRPr="005B25A1">
        <w:rPr>
          <w:b/>
          <w:bCs/>
        </w:rPr>
        <w:t>Plenary Discussion:</w:t>
      </w:r>
    </w:p>
    <w:p w14:paraId="370F7C06" w14:textId="77777777" w:rsidR="009E726A" w:rsidRPr="009E726A" w:rsidRDefault="009E726A" w:rsidP="009E726A">
      <w:pPr>
        <w:keepNext/>
        <w:keepLines/>
      </w:pPr>
    </w:p>
    <w:p w14:paraId="4C65EFA2" w14:textId="77777777" w:rsidR="007615D6" w:rsidRPr="00EB0339" w:rsidRDefault="007615D6" w:rsidP="007615D6">
      <w:r w:rsidRPr="005B25A1">
        <w:rPr>
          <w:b/>
          <w:bCs/>
        </w:rPr>
        <w:t>Status:</w:t>
      </w:r>
      <w:r>
        <w:t xml:space="preserve"> </w:t>
      </w:r>
      <w:r>
        <w:rPr>
          <w:color w:val="0000FF"/>
        </w:rPr>
        <w:t>Not concluded</w:t>
      </w:r>
      <w:r>
        <w:t>.</w:t>
      </w:r>
    </w:p>
    <w:p w14:paraId="7DA6EE84" w14:textId="77777777" w:rsidR="00E00DA6" w:rsidRDefault="007615D6" w:rsidP="000A3FBD">
      <w:pPr>
        <w:pStyle w:val="NormTop"/>
      </w:pPr>
      <w:r>
        <w:rPr>
          <w:color w:val="0000FF"/>
        </w:rPr>
        <w:t>S2-2509228</w:t>
      </w:r>
      <w:r w:rsidRPr="00D53282">
        <w:t xml:space="preserve"> </w:t>
      </w:r>
      <w:r>
        <w:t>(P-CR) 23.801-01: [WT#1.2, SBA] Discussion and proposal for SBA. (Source: [ZTE, Nokia, Ericsson],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WT and key issue are proposed to revise S2-2508112.</w:t>
      </w:r>
    </w:p>
    <w:p w14:paraId="081947E6" w14:textId="77777777" w:rsidR="007615D6" w:rsidRPr="005B25A1" w:rsidRDefault="007615D6" w:rsidP="007615D6">
      <w:pPr>
        <w:keepNext/>
        <w:keepLines/>
        <w:rPr>
          <w:b/>
          <w:bCs/>
        </w:rPr>
      </w:pPr>
      <w:r w:rsidRPr="005B25A1">
        <w:rPr>
          <w:b/>
          <w:bCs/>
        </w:rPr>
        <w:t>Parallel discussion:</w:t>
      </w:r>
    </w:p>
    <w:p w14:paraId="4CE80577" w14:textId="77777777" w:rsidR="007615D6" w:rsidRPr="005B25A1" w:rsidRDefault="007615D6" w:rsidP="007615D6">
      <w:pPr>
        <w:keepNext/>
        <w:keepLines/>
      </w:pPr>
      <w:r w:rsidRPr="005B25A1">
        <w:t>-</w:t>
      </w:r>
    </w:p>
    <w:p w14:paraId="6815B71D" w14:textId="77777777" w:rsidR="009E726A" w:rsidRPr="005B25A1" w:rsidRDefault="009E726A" w:rsidP="009E726A">
      <w:pPr>
        <w:keepNext/>
        <w:keepLines/>
      </w:pPr>
      <w:r>
        <w:rPr>
          <w:color w:val="FF0000"/>
        </w:rPr>
        <w:t>NO DISCUSSION RECORDED</w:t>
      </w:r>
    </w:p>
    <w:p w14:paraId="241EC893" w14:textId="77777777" w:rsidR="009E726A" w:rsidRPr="005B25A1" w:rsidRDefault="009E726A" w:rsidP="009E726A">
      <w:pPr>
        <w:keepNext/>
        <w:keepLines/>
        <w:rPr>
          <w:b/>
          <w:bCs/>
        </w:rPr>
      </w:pPr>
      <w:r w:rsidRPr="005B25A1">
        <w:rPr>
          <w:b/>
          <w:bCs/>
        </w:rPr>
        <w:t>Plenary Discussion:</w:t>
      </w:r>
    </w:p>
    <w:p w14:paraId="4C017E9A" w14:textId="77777777" w:rsidR="009E726A" w:rsidRPr="009E726A" w:rsidRDefault="009E726A" w:rsidP="009E726A">
      <w:pPr>
        <w:keepNext/>
        <w:keepLines/>
      </w:pPr>
    </w:p>
    <w:p w14:paraId="5EEBD39A" w14:textId="77777777" w:rsidR="007615D6" w:rsidRPr="00EB0339" w:rsidRDefault="007615D6" w:rsidP="007615D6">
      <w:r w:rsidRPr="005B25A1">
        <w:rPr>
          <w:b/>
          <w:bCs/>
        </w:rPr>
        <w:t>Status:</w:t>
      </w:r>
      <w:r>
        <w:t xml:space="preserve"> </w:t>
      </w:r>
      <w:r>
        <w:rPr>
          <w:color w:val="0000FF"/>
        </w:rPr>
        <w:t>Not concluded</w:t>
      </w:r>
      <w:r>
        <w:t>.</w:t>
      </w:r>
    </w:p>
    <w:p w14:paraId="18219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5ACBBAE6" w14:textId="77777777" w:rsidR="00E00DA6" w:rsidRDefault="007615D6" w:rsidP="000A3FBD">
      <w:pPr>
        <w:pStyle w:val="NormTop"/>
      </w:pPr>
      <w:r>
        <w:rPr>
          <w:color w:val="0000FF"/>
        </w:rPr>
        <w:t>S2-2508300</w:t>
      </w:r>
      <w:r w:rsidRPr="00D53282">
        <w:t xml:space="preserve"> </w:t>
      </w:r>
      <w:r>
        <w:t>(P-CR) 23.801-01: [WT#1.2, Slicing] Support for Network Slicing.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description for supporting Network Slicing for 6G.</w:t>
      </w:r>
    </w:p>
    <w:p w14:paraId="54CDE8F0" w14:textId="77777777" w:rsidR="007615D6" w:rsidRPr="005B25A1" w:rsidRDefault="007615D6" w:rsidP="007615D6">
      <w:pPr>
        <w:keepNext/>
        <w:keepLines/>
        <w:rPr>
          <w:b/>
          <w:bCs/>
        </w:rPr>
      </w:pPr>
      <w:r w:rsidRPr="005B25A1">
        <w:rPr>
          <w:b/>
          <w:bCs/>
        </w:rPr>
        <w:t>Parallel discussion:</w:t>
      </w:r>
    </w:p>
    <w:p w14:paraId="7A6E21CA" w14:textId="77777777" w:rsidR="007615D6" w:rsidRPr="005B25A1" w:rsidRDefault="007615D6" w:rsidP="007615D6">
      <w:pPr>
        <w:keepNext/>
        <w:keepLines/>
      </w:pPr>
      <w:r w:rsidRPr="005B25A1">
        <w:t>-</w:t>
      </w:r>
    </w:p>
    <w:p w14:paraId="7062B38F" w14:textId="77777777" w:rsidR="009E726A" w:rsidRPr="005B25A1" w:rsidRDefault="009E726A" w:rsidP="009E726A">
      <w:pPr>
        <w:keepNext/>
        <w:keepLines/>
      </w:pPr>
      <w:r>
        <w:rPr>
          <w:color w:val="FF0000"/>
        </w:rPr>
        <w:t>NO DISCUSSION RECORDED</w:t>
      </w:r>
    </w:p>
    <w:p w14:paraId="158F5815" w14:textId="77777777" w:rsidR="009E726A" w:rsidRPr="005B25A1" w:rsidRDefault="009E726A" w:rsidP="009E726A">
      <w:pPr>
        <w:keepNext/>
        <w:keepLines/>
        <w:rPr>
          <w:b/>
          <w:bCs/>
        </w:rPr>
      </w:pPr>
      <w:r w:rsidRPr="005B25A1">
        <w:rPr>
          <w:b/>
          <w:bCs/>
        </w:rPr>
        <w:t>Plenary Discussion:</w:t>
      </w:r>
    </w:p>
    <w:p w14:paraId="3732DD18" w14:textId="77777777" w:rsidR="009E726A" w:rsidRPr="009E726A" w:rsidRDefault="009E726A" w:rsidP="009E726A">
      <w:pPr>
        <w:keepNext/>
        <w:keepLines/>
      </w:pPr>
    </w:p>
    <w:p w14:paraId="3489B868" w14:textId="77777777" w:rsidR="007615D6" w:rsidRPr="00EB0339" w:rsidRDefault="007615D6" w:rsidP="007615D6">
      <w:r w:rsidRPr="005B25A1">
        <w:rPr>
          <w:b/>
          <w:bCs/>
        </w:rPr>
        <w:t>Status:</w:t>
      </w:r>
      <w:r>
        <w:t xml:space="preserve"> </w:t>
      </w:r>
      <w:r>
        <w:rPr>
          <w:color w:val="0000FF"/>
        </w:rPr>
        <w:t>Not concluded</w:t>
      </w:r>
      <w:r>
        <w:t>.</w:t>
      </w:r>
    </w:p>
    <w:p w14:paraId="2274466C" w14:textId="77777777" w:rsidR="00E00DA6" w:rsidRDefault="007615D6" w:rsidP="000A3FBD">
      <w:pPr>
        <w:pStyle w:val="NormTop"/>
      </w:pPr>
      <w:r>
        <w:rPr>
          <w:color w:val="0000FF"/>
        </w:rPr>
        <w:t>S2-2508352</w:t>
      </w:r>
      <w:r w:rsidRPr="00D53282">
        <w:t xml:space="preserve"> </w:t>
      </w:r>
      <w:r>
        <w:t>(P-CR) 23.801-01: [WT#1.2, Network slicing] Network Slicing.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network slice in 6G that how to efficiently, simply and with low complexity implement the benefits of network slice.</w:t>
      </w:r>
    </w:p>
    <w:p w14:paraId="61BE7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S2-2506641</w:t>
      </w:r>
      <w:r>
        <w:t>.</w:t>
      </w:r>
    </w:p>
    <w:p w14:paraId="623B8D76" w14:textId="77777777" w:rsidR="007615D6" w:rsidRPr="005B25A1" w:rsidRDefault="007615D6" w:rsidP="007615D6">
      <w:pPr>
        <w:keepNext/>
        <w:keepLines/>
        <w:rPr>
          <w:b/>
          <w:bCs/>
        </w:rPr>
      </w:pPr>
      <w:r w:rsidRPr="005B25A1">
        <w:rPr>
          <w:b/>
          <w:bCs/>
        </w:rPr>
        <w:t>Parallel discussion:</w:t>
      </w:r>
    </w:p>
    <w:p w14:paraId="21AED677" w14:textId="77777777" w:rsidR="007615D6" w:rsidRPr="005B25A1" w:rsidRDefault="007615D6" w:rsidP="007615D6">
      <w:pPr>
        <w:keepNext/>
        <w:keepLines/>
      </w:pPr>
      <w:r w:rsidRPr="005B25A1">
        <w:t>-</w:t>
      </w:r>
    </w:p>
    <w:p w14:paraId="3558B5CA" w14:textId="77777777" w:rsidR="009E726A" w:rsidRPr="005B25A1" w:rsidRDefault="009E726A" w:rsidP="009E726A">
      <w:pPr>
        <w:keepNext/>
        <w:keepLines/>
      </w:pPr>
      <w:r>
        <w:rPr>
          <w:color w:val="FF0000"/>
        </w:rPr>
        <w:t>NO DISCUSSION RECORDED</w:t>
      </w:r>
    </w:p>
    <w:p w14:paraId="2742D895" w14:textId="77777777" w:rsidR="009E726A" w:rsidRPr="005B25A1" w:rsidRDefault="009E726A" w:rsidP="009E726A">
      <w:pPr>
        <w:keepNext/>
        <w:keepLines/>
        <w:rPr>
          <w:b/>
          <w:bCs/>
        </w:rPr>
      </w:pPr>
      <w:r w:rsidRPr="005B25A1">
        <w:rPr>
          <w:b/>
          <w:bCs/>
        </w:rPr>
        <w:t>Plenary Discussion:</w:t>
      </w:r>
    </w:p>
    <w:p w14:paraId="4A7B8992" w14:textId="77777777" w:rsidR="009E726A" w:rsidRPr="009E726A" w:rsidRDefault="009E726A" w:rsidP="009E726A">
      <w:pPr>
        <w:keepNext/>
        <w:keepLines/>
      </w:pPr>
    </w:p>
    <w:p w14:paraId="3BAE344D" w14:textId="77777777" w:rsidR="007615D6" w:rsidRPr="00EB0339" w:rsidRDefault="007615D6" w:rsidP="007615D6">
      <w:r w:rsidRPr="005B25A1">
        <w:rPr>
          <w:b/>
          <w:bCs/>
        </w:rPr>
        <w:t>Status:</w:t>
      </w:r>
      <w:r>
        <w:t xml:space="preserve"> </w:t>
      </w:r>
      <w:r>
        <w:rPr>
          <w:color w:val="0000FF"/>
        </w:rPr>
        <w:t>Not concluded</w:t>
      </w:r>
      <w:r>
        <w:t>.</w:t>
      </w:r>
    </w:p>
    <w:p w14:paraId="25194FAE" w14:textId="77777777" w:rsidR="00E00DA6" w:rsidRDefault="007615D6" w:rsidP="000A3FBD">
      <w:pPr>
        <w:pStyle w:val="NormTop"/>
      </w:pPr>
      <w:r>
        <w:rPr>
          <w:color w:val="0000FF"/>
        </w:rPr>
        <w:t>S2-2508380</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57129AA7" w14:textId="77777777" w:rsidR="007615D6" w:rsidRPr="005B25A1" w:rsidRDefault="007615D6" w:rsidP="007615D6">
      <w:pPr>
        <w:keepNext/>
        <w:keepLines/>
        <w:rPr>
          <w:b/>
          <w:bCs/>
        </w:rPr>
      </w:pPr>
      <w:r w:rsidRPr="005B25A1">
        <w:rPr>
          <w:b/>
          <w:bCs/>
        </w:rPr>
        <w:t>Parallel discussion:</w:t>
      </w:r>
    </w:p>
    <w:p w14:paraId="7FC3EDB4" w14:textId="77777777" w:rsidR="007615D6" w:rsidRPr="005B25A1" w:rsidRDefault="007615D6" w:rsidP="007615D6">
      <w:pPr>
        <w:keepNext/>
        <w:keepLines/>
      </w:pPr>
      <w:r w:rsidRPr="005B25A1">
        <w:t>-</w:t>
      </w:r>
    </w:p>
    <w:p w14:paraId="00597DC9" w14:textId="77777777" w:rsidR="009E726A" w:rsidRPr="005B25A1" w:rsidRDefault="009E726A" w:rsidP="009E726A">
      <w:pPr>
        <w:keepNext/>
        <w:keepLines/>
      </w:pPr>
      <w:r>
        <w:rPr>
          <w:color w:val="FF0000"/>
        </w:rPr>
        <w:t>NO DISCUSSION RECORDED</w:t>
      </w:r>
    </w:p>
    <w:p w14:paraId="043B3009" w14:textId="77777777" w:rsidR="009E726A" w:rsidRPr="005B25A1" w:rsidRDefault="009E726A" w:rsidP="009E726A">
      <w:pPr>
        <w:keepNext/>
        <w:keepLines/>
        <w:rPr>
          <w:b/>
          <w:bCs/>
        </w:rPr>
      </w:pPr>
      <w:r w:rsidRPr="005B25A1">
        <w:rPr>
          <w:b/>
          <w:bCs/>
        </w:rPr>
        <w:t>Plenary Discussion:</w:t>
      </w:r>
    </w:p>
    <w:p w14:paraId="6DAE7C98" w14:textId="77777777" w:rsidR="009E726A" w:rsidRPr="009E726A" w:rsidRDefault="009E726A" w:rsidP="009E726A">
      <w:pPr>
        <w:keepNext/>
        <w:keepLines/>
      </w:pPr>
    </w:p>
    <w:p w14:paraId="17D4819E" w14:textId="77777777" w:rsidR="007615D6" w:rsidRPr="00EB0339" w:rsidRDefault="007615D6" w:rsidP="007615D6">
      <w:r w:rsidRPr="005B25A1">
        <w:rPr>
          <w:b/>
          <w:bCs/>
        </w:rPr>
        <w:t>Status:</w:t>
      </w:r>
      <w:r>
        <w:t xml:space="preserve"> </w:t>
      </w:r>
      <w:r>
        <w:rPr>
          <w:color w:val="0000FF"/>
        </w:rPr>
        <w:t>Not concluded</w:t>
      </w:r>
      <w:r>
        <w:t>.</w:t>
      </w:r>
    </w:p>
    <w:p w14:paraId="4E7D45AB" w14:textId="77777777" w:rsidR="00E00DA6" w:rsidRDefault="007615D6" w:rsidP="000A3FBD">
      <w:pPr>
        <w:pStyle w:val="NormTop"/>
      </w:pPr>
      <w:r>
        <w:rPr>
          <w:color w:val="0000FF"/>
        </w:rPr>
        <w:t>S2-2508551</w:t>
      </w:r>
      <w:r w:rsidRPr="00D53282">
        <w:t xml:space="preserve"> </w:t>
      </w:r>
      <w:r>
        <w:t>(P-CR) 23.801-01: [WT#1.2, Slicing] Scope and New Key Issue for WT#1.2 Slicing.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Slicing aspects and new KI for Slicing.</w:t>
      </w:r>
    </w:p>
    <w:p w14:paraId="36E67E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43938661" w14:textId="77777777" w:rsidR="007615D6" w:rsidRPr="005B25A1" w:rsidRDefault="007615D6" w:rsidP="007615D6">
      <w:pPr>
        <w:keepNext/>
        <w:keepLines/>
        <w:rPr>
          <w:b/>
          <w:bCs/>
        </w:rPr>
      </w:pPr>
      <w:r w:rsidRPr="005B25A1">
        <w:rPr>
          <w:b/>
          <w:bCs/>
        </w:rPr>
        <w:t>Parallel discussion:</w:t>
      </w:r>
    </w:p>
    <w:p w14:paraId="0D970611" w14:textId="77777777" w:rsidR="007615D6" w:rsidRPr="005B25A1" w:rsidRDefault="007615D6" w:rsidP="007615D6">
      <w:pPr>
        <w:keepNext/>
        <w:keepLines/>
      </w:pPr>
      <w:r w:rsidRPr="005B25A1">
        <w:t>-</w:t>
      </w:r>
    </w:p>
    <w:p w14:paraId="59EECBB0" w14:textId="77777777" w:rsidR="009E726A" w:rsidRPr="005B25A1" w:rsidRDefault="009E726A" w:rsidP="009E726A">
      <w:pPr>
        <w:keepNext/>
        <w:keepLines/>
      </w:pPr>
      <w:r>
        <w:rPr>
          <w:color w:val="FF0000"/>
        </w:rPr>
        <w:t>NO DISCUSSION RECORDED</w:t>
      </w:r>
    </w:p>
    <w:p w14:paraId="39090B5C" w14:textId="77777777" w:rsidR="009E726A" w:rsidRPr="005B25A1" w:rsidRDefault="009E726A" w:rsidP="009E726A">
      <w:pPr>
        <w:keepNext/>
        <w:keepLines/>
        <w:rPr>
          <w:b/>
          <w:bCs/>
        </w:rPr>
      </w:pPr>
      <w:r w:rsidRPr="005B25A1">
        <w:rPr>
          <w:b/>
          <w:bCs/>
        </w:rPr>
        <w:t>Plenary Discussion:</w:t>
      </w:r>
    </w:p>
    <w:p w14:paraId="2B059BE5" w14:textId="77777777" w:rsidR="009E726A" w:rsidRPr="009E726A" w:rsidRDefault="009E726A" w:rsidP="009E726A">
      <w:pPr>
        <w:keepNext/>
        <w:keepLines/>
      </w:pPr>
    </w:p>
    <w:p w14:paraId="3E222356" w14:textId="77777777" w:rsidR="007615D6" w:rsidRPr="00EB0339" w:rsidRDefault="007615D6" w:rsidP="007615D6">
      <w:r w:rsidRPr="005B25A1">
        <w:rPr>
          <w:b/>
          <w:bCs/>
        </w:rPr>
        <w:t>Status:</w:t>
      </w:r>
      <w:r>
        <w:t xml:space="preserve"> </w:t>
      </w:r>
      <w:r>
        <w:rPr>
          <w:color w:val="0000FF"/>
        </w:rPr>
        <w:t>Not concluded</w:t>
      </w:r>
      <w:r>
        <w:t>.</w:t>
      </w:r>
    </w:p>
    <w:p w14:paraId="3EB26086" w14:textId="77777777" w:rsidR="00E00DA6" w:rsidRDefault="007615D6" w:rsidP="000A3FBD">
      <w:pPr>
        <w:pStyle w:val="NormTop"/>
      </w:pPr>
      <w:r>
        <w:rPr>
          <w:color w:val="0000FF"/>
        </w:rPr>
        <w:t>S2-2508571</w:t>
      </w:r>
      <w:r w:rsidRPr="00D53282">
        <w:t xml:space="preserve"> </w:t>
      </w:r>
      <w:r>
        <w:t xml:space="preserve">(P-CR) 23.801-01: [WT#1.2, Slicing] WT and KI for Network Slicing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Slicing in 6G.</w:t>
      </w:r>
    </w:p>
    <w:p w14:paraId="5C2DDD0E" w14:textId="77777777" w:rsidR="007615D6" w:rsidRPr="005B25A1" w:rsidRDefault="007615D6" w:rsidP="007615D6">
      <w:pPr>
        <w:keepNext/>
        <w:keepLines/>
        <w:rPr>
          <w:b/>
          <w:bCs/>
        </w:rPr>
      </w:pPr>
      <w:r w:rsidRPr="005B25A1">
        <w:rPr>
          <w:b/>
          <w:bCs/>
        </w:rPr>
        <w:t>Parallel discussion:</w:t>
      </w:r>
    </w:p>
    <w:p w14:paraId="66863CE6" w14:textId="77777777" w:rsidR="007615D6" w:rsidRPr="005B25A1" w:rsidRDefault="007615D6" w:rsidP="007615D6">
      <w:pPr>
        <w:keepNext/>
        <w:keepLines/>
      </w:pPr>
      <w:r w:rsidRPr="005B25A1">
        <w:t>-</w:t>
      </w:r>
    </w:p>
    <w:p w14:paraId="113A6102" w14:textId="77777777" w:rsidR="009E726A" w:rsidRPr="005B25A1" w:rsidRDefault="009E726A" w:rsidP="009E726A">
      <w:pPr>
        <w:keepNext/>
        <w:keepLines/>
      </w:pPr>
      <w:r>
        <w:rPr>
          <w:color w:val="FF0000"/>
        </w:rPr>
        <w:t>NO DISCUSSION RECORDED</w:t>
      </w:r>
    </w:p>
    <w:p w14:paraId="07A841C7" w14:textId="77777777" w:rsidR="009E726A" w:rsidRPr="005B25A1" w:rsidRDefault="009E726A" w:rsidP="009E726A">
      <w:pPr>
        <w:keepNext/>
        <w:keepLines/>
        <w:rPr>
          <w:b/>
          <w:bCs/>
        </w:rPr>
      </w:pPr>
      <w:r w:rsidRPr="005B25A1">
        <w:rPr>
          <w:b/>
          <w:bCs/>
        </w:rPr>
        <w:t>Plenary Discussion:</w:t>
      </w:r>
    </w:p>
    <w:p w14:paraId="5CF01DAC" w14:textId="77777777" w:rsidR="009E726A" w:rsidRPr="009E726A" w:rsidRDefault="009E726A" w:rsidP="009E726A">
      <w:pPr>
        <w:keepNext/>
        <w:keepLines/>
      </w:pPr>
    </w:p>
    <w:p w14:paraId="60D4A1DD" w14:textId="77777777" w:rsidR="007615D6" w:rsidRPr="00EB0339" w:rsidRDefault="007615D6" w:rsidP="007615D6">
      <w:r w:rsidRPr="005B25A1">
        <w:rPr>
          <w:b/>
          <w:bCs/>
        </w:rPr>
        <w:t>Status:</w:t>
      </w:r>
      <w:r>
        <w:t xml:space="preserve"> </w:t>
      </w:r>
      <w:r>
        <w:rPr>
          <w:color w:val="0000FF"/>
        </w:rPr>
        <w:t>Not concluded</w:t>
      </w:r>
      <w:r>
        <w:t>.</w:t>
      </w:r>
    </w:p>
    <w:p w14:paraId="585285FB" w14:textId="77777777" w:rsidR="00E00DA6" w:rsidRDefault="007615D6" w:rsidP="000A3FBD">
      <w:pPr>
        <w:pStyle w:val="NormTop"/>
      </w:pPr>
      <w:r>
        <w:rPr>
          <w:color w:val="0000FF"/>
        </w:rPr>
        <w:t>S2-2508683</w:t>
      </w:r>
      <w:r w:rsidRPr="00D53282">
        <w:t xml:space="preserve"> </w:t>
      </w:r>
      <w:r>
        <w:t>(P-CR) 23.801-01: [WT#1.2, Slicing] Key Issue and WT update for Slicing. (Source: [Lenovo, NEC, Nokia,]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Key Issues to study Network Slicing for 6G.</w:t>
      </w:r>
    </w:p>
    <w:p w14:paraId="70EAE1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7DCE3465" w14:textId="77777777" w:rsidR="007615D6" w:rsidRPr="005B25A1" w:rsidRDefault="007615D6" w:rsidP="007615D6">
      <w:pPr>
        <w:keepNext/>
        <w:keepLines/>
        <w:rPr>
          <w:b/>
          <w:bCs/>
        </w:rPr>
      </w:pPr>
      <w:r w:rsidRPr="005B25A1">
        <w:rPr>
          <w:b/>
          <w:bCs/>
        </w:rPr>
        <w:t>Parallel discussion:</w:t>
      </w:r>
    </w:p>
    <w:p w14:paraId="6ABD02FF" w14:textId="77777777" w:rsidR="007615D6" w:rsidRPr="005B25A1" w:rsidRDefault="007615D6" w:rsidP="007615D6">
      <w:pPr>
        <w:keepNext/>
        <w:keepLines/>
      </w:pPr>
      <w:r w:rsidRPr="005B25A1">
        <w:t>-</w:t>
      </w:r>
    </w:p>
    <w:p w14:paraId="02AF3A09" w14:textId="77777777" w:rsidR="009E726A" w:rsidRPr="005B25A1" w:rsidRDefault="009E726A" w:rsidP="009E726A">
      <w:pPr>
        <w:keepNext/>
        <w:keepLines/>
      </w:pPr>
      <w:r>
        <w:rPr>
          <w:color w:val="FF0000"/>
        </w:rPr>
        <w:t>NO DISCUSSION RECORDED</w:t>
      </w:r>
    </w:p>
    <w:p w14:paraId="175229FD" w14:textId="77777777" w:rsidR="009E726A" w:rsidRPr="005B25A1" w:rsidRDefault="009E726A" w:rsidP="009E726A">
      <w:pPr>
        <w:keepNext/>
        <w:keepLines/>
        <w:rPr>
          <w:b/>
          <w:bCs/>
        </w:rPr>
      </w:pPr>
      <w:r w:rsidRPr="005B25A1">
        <w:rPr>
          <w:b/>
          <w:bCs/>
        </w:rPr>
        <w:t>Plenary Discussion:</w:t>
      </w:r>
    </w:p>
    <w:p w14:paraId="462183A9" w14:textId="77777777" w:rsidR="009E726A" w:rsidRPr="009E726A" w:rsidRDefault="009E726A" w:rsidP="009E726A">
      <w:pPr>
        <w:keepNext/>
        <w:keepLines/>
      </w:pPr>
    </w:p>
    <w:p w14:paraId="46C66592" w14:textId="77777777" w:rsidR="007615D6" w:rsidRPr="00EB0339" w:rsidRDefault="007615D6" w:rsidP="007615D6">
      <w:r w:rsidRPr="005B25A1">
        <w:rPr>
          <w:b/>
          <w:bCs/>
        </w:rPr>
        <w:t>Status:</w:t>
      </w:r>
      <w:r>
        <w:t xml:space="preserve"> </w:t>
      </w:r>
      <w:r>
        <w:rPr>
          <w:color w:val="0000FF"/>
        </w:rPr>
        <w:t>Not concluded</w:t>
      </w:r>
      <w:r>
        <w:t>.</w:t>
      </w:r>
    </w:p>
    <w:p w14:paraId="44336369" w14:textId="77777777" w:rsidR="00E00DA6" w:rsidRDefault="007615D6" w:rsidP="000A3FBD">
      <w:pPr>
        <w:pStyle w:val="NormTop"/>
      </w:pPr>
      <w:r>
        <w:rPr>
          <w:color w:val="0000FF"/>
        </w:rPr>
        <w:t>S2-2508835</w:t>
      </w:r>
      <w:r w:rsidRPr="00D53282">
        <w:t xml:space="preserve"> </w:t>
      </w:r>
      <w:r>
        <w:t>(P-CR) 23.801-01: [WT#1.2, Slicing] Proposal to study Network Slicing in 6G. (Source: Lenovo, NEC,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KI description for the Network Slicing in 6G.</w:t>
      </w:r>
    </w:p>
    <w:p w14:paraId="0279970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0DA39FE4" w14:textId="77777777" w:rsidR="007615D6" w:rsidRPr="005B25A1" w:rsidRDefault="007615D6" w:rsidP="007615D6">
      <w:pPr>
        <w:keepNext/>
        <w:keepLines/>
        <w:rPr>
          <w:b/>
          <w:bCs/>
        </w:rPr>
      </w:pPr>
      <w:r w:rsidRPr="005B25A1">
        <w:rPr>
          <w:b/>
          <w:bCs/>
        </w:rPr>
        <w:t>Convenor comment:</w:t>
      </w:r>
    </w:p>
    <w:p w14:paraId="5939B815" w14:textId="77777777" w:rsidR="007615D6" w:rsidRPr="005B25A1" w:rsidRDefault="007615D6" w:rsidP="007615D6">
      <w:pPr>
        <w:keepNext/>
        <w:keepLines/>
      </w:pPr>
      <w:r w:rsidRPr="005B25A1">
        <w:t>Handle.</w:t>
      </w:r>
    </w:p>
    <w:p w14:paraId="1657EEB3" w14:textId="77777777" w:rsidR="007615D6" w:rsidRPr="005B25A1" w:rsidRDefault="007615D6" w:rsidP="007615D6">
      <w:pPr>
        <w:keepNext/>
        <w:keepLines/>
        <w:rPr>
          <w:b/>
          <w:bCs/>
        </w:rPr>
      </w:pPr>
      <w:r w:rsidRPr="005B25A1">
        <w:rPr>
          <w:b/>
          <w:bCs/>
        </w:rPr>
        <w:t>Parallel discussion:</w:t>
      </w:r>
    </w:p>
    <w:p w14:paraId="0013597E" w14:textId="1DC7C4CB" w:rsidR="00BA7BB9" w:rsidRDefault="00BA7BB9" w:rsidP="00BA7BB9">
      <w:pPr>
        <w:keepNext/>
        <w:keepLines/>
      </w:pPr>
      <w:r>
        <w:t xml:space="preserve">Revised in drafting session to </w:t>
      </w:r>
      <w:r w:rsidRPr="0020647A">
        <w:rPr>
          <w:color w:val="3333FF"/>
        </w:rPr>
        <w:t>S2-250950</w:t>
      </w:r>
      <w:r>
        <w:rPr>
          <w:color w:val="3333FF"/>
        </w:rPr>
        <w:t>7</w:t>
      </w:r>
      <w:r>
        <w:t>.</w:t>
      </w:r>
    </w:p>
    <w:p w14:paraId="3E22E9B3" w14:textId="60AAE766" w:rsidR="00BE4F72" w:rsidRDefault="00BE4F72" w:rsidP="00BA7BB9">
      <w:pPr>
        <w:keepNext/>
        <w:keepLines/>
      </w:pPr>
      <w:r>
        <w:t xml:space="preserve">There were a number of issues raised and comments made. This was left for off-line discussion and revised to </w:t>
      </w:r>
      <w:r w:rsidRPr="00497EE3">
        <w:rPr>
          <w:color w:val="0000FF"/>
        </w:rPr>
        <w:t>S2-250</w:t>
      </w:r>
      <w:r>
        <w:rPr>
          <w:color w:val="0000FF"/>
        </w:rPr>
        <w:t>9708</w:t>
      </w:r>
      <w:r>
        <w:t>.</w:t>
      </w:r>
      <w:r w:rsidRPr="00437C14">
        <w:t xml:space="preserve"> </w:t>
      </w:r>
    </w:p>
    <w:p w14:paraId="568671F9" w14:textId="2BB3F55F" w:rsidR="005D3078" w:rsidRDefault="00226760" w:rsidP="00BA7BB9">
      <w:pPr>
        <w:keepNext/>
        <w:keepLines/>
      </w:pPr>
      <w:r>
        <w:t xml:space="preserve">Some remaining issues were raised and discussed. This was left for off-line discussion and revised to </w:t>
      </w:r>
      <w:r w:rsidRPr="00497EE3">
        <w:rPr>
          <w:color w:val="0000FF"/>
        </w:rPr>
        <w:t>S2-250</w:t>
      </w:r>
      <w:r>
        <w:rPr>
          <w:color w:val="0000FF"/>
        </w:rPr>
        <w:t>9734</w:t>
      </w:r>
      <w:r>
        <w:t>.</w:t>
      </w:r>
    </w:p>
    <w:p w14:paraId="1EB05E30" w14:textId="280969F2" w:rsidR="000821AB" w:rsidRDefault="00FB4028" w:rsidP="00BA7BB9">
      <w:pPr>
        <w:keepNext/>
        <w:keepLines/>
      </w:pPr>
      <w:r>
        <w:t xml:space="preserve">Some issues remained and the terminology and wording of the WT bullets and notes needed improvement. This was left for off-line discussion and revised to </w:t>
      </w:r>
      <w:r w:rsidRPr="00497EE3">
        <w:rPr>
          <w:color w:val="0000FF"/>
        </w:rPr>
        <w:t>S2-250</w:t>
      </w:r>
      <w:r>
        <w:rPr>
          <w:color w:val="0000FF"/>
        </w:rPr>
        <w:t>9784</w:t>
      </w:r>
      <w:r>
        <w:t>.</w:t>
      </w:r>
      <w:r w:rsidRPr="00437C14">
        <w:t xml:space="preserve"> </w:t>
      </w:r>
    </w:p>
    <w:p w14:paraId="7B7AEEB2" w14:textId="68DD7874" w:rsidR="003C0351" w:rsidRDefault="003C0351" w:rsidP="00BA7BB9">
      <w:pPr>
        <w:keepNext/>
        <w:keepLines/>
      </w:pPr>
      <w:r>
        <w:t>Some issues remained and were discussed.</w:t>
      </w:r>
      <w:r>
        <w:t xml:space="preserve"> Further corrections were made and this was revised to </w:t>
      </w:r>
      <w:r w:rsidRPr="00CE3EC0">
        <w:rPr>
          <w:color w:val="0000FF"/>
        </w:rPr>
        <w:t>S2-2</w:t>
      </w:r>
      <w:r>
        <w:rPr>
          <w:color w:val="0000FF"/>
        </w:rPr>
        <w:t>509821</w:t>
      </w:r>
      <w:r>
        <w:t>.</w:t>
      </w:r>
      <w:r w:rsidRPr="00375008">
        <w:t xml:space="preserve"> </w:t>
      </w:r>
    </w:p>
    <w:p w14:paraId="2676FAC9" w14:textId="2DAAD8F5" w:rsidR="003C0351" w:rsidRDefault="003C0351" w:rsidP="00BA7BB9">
      <w:pPr>
        <w:keepNext/>
        <w:keepLines/>
      </w:pPr>
      <w:r>
        <w:t xml:space="preserve">This was </w:t>
      </w:r>
      <w:r w:rsidRPr="00B30893">
        <w:rPr>
          <w:color w:val="FF0000"/>
        </w:rPr>
        <w:t>agreed</w:t>
      </w:r>
      <w:r>
        <w:t xml:space="preserve"> in parallel session.</w:t>
      </w:r>
    </w:p>
    <w:p w14:paraId="49170081" w14:textId="77777777" w:rsidR="009E42E4" w:rsidRPr="005B25A1" w:rsidRDefault="009E42E4" w:rsidP="009E42E4">
      <w:pPr>
        <w:keepNext/>
        <w:keepLines/>
        <w:rPr>
          <w:b/>
          <w:bCs/>
        </w:rPr>
      </w:pPr>
      <w:r w:rsidRPr="005B25A1">
        <w:rPr>
          <w:b/>
          <w:bCs/>
        </w:rPr>
        <w:t>Plenary Discussion:</w:t>
      </w:r>
    </w:p>
    <w:p w14:paraId="127B382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C25B0C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64F9419" w14:textId="3401EE12" w:rsidR="00E00DA6" w:rsidRDefault="009E42E4" w:rsidP="000A3FBD">
      <w:pPr>
        <w:pStyle w:val="NormTop"/>
      </w:pPr>
      <w:r>
        <w:rPr>
          <w:b/>
          <w:bCs/>
        </w:rPr>
        <w:t xml:space="preserve"> </w:t>
      </w:r>
      <w:r w:rsidR="007615D6">
        <w:rPr>
          <w:color w:val="0000FF"/>
        </w:rPr>
        <w:t>S2-2508902</w:t>
      </w:r>
      <w:r w:rsidR="007615D6" w:rsidRPr="00D53282">
        <w:t xml:space="preserve"> </w:t>
      </w:r>
      <w:r w:rsidR="007615D6">
        <w:t>(P-CR) 23.801-01: [WT#1.2, Slicing] Proposal to study Network Slicing in 6G.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study Network Slicing for 6G.</w:t>
      </w:r>
    </w:p>
    <w:p w14:paraId="55F142D8" w14:textId="77777777" w:rsidR="007615D6" w:rsidRPr="005B25A1" w:rsidRDefault="007615D6" w:rsidP="007615D6">
      <w:pPr>
        <w:keepNext/>
        <w:keepLines/>
        <w:rPr>
          <w:b/>
          <w:bCs/>
        </w:rPr>
      </w:pPr>
      <w:r w:rsidRPr="005B25A1">
        <w:rPr>
          <w:b/>
          <w:bCs/>
        </w:rPr>
        <w:t>Parallel discussion:</w:t>
      </w:r>
    </w:p>
    <w:p w14:paraId="239E486A" w14:textId="77777777" w:rsidR="007615D6" w:rsidRPr="005B25A1" w:rsidRDefault="007615D6" w:rsidP="007615D6">
      <w:pPr>
        <w:keepNext/>
        <w:keepLines/>
      </w:pPr>
      <w:r w:rsidRPr="005B25A1">
        <w:t>-</w:t>
      </w:r>
    </w:p>
    <w:p w14:paraId="0838120C" w14:textId="77777777" w:rsidR="009E726A" w:rsidRPr="005B25A1" w:rsidRDefault="009E726A" w:rsidP="009E726A">
      <w:pPr>
        <w:keepNext/>
        <w:keepLines/>
      </w:pPr>
      <w:r>
        <w:rPr>
          <w:color w:val="FF0000"/>
        </w:rPr>
        <w:t>NO DISCUSSION RECORDED</w:t>
      </w:r>
    </w:p>
    <w:p w14:paraId="6A19166C" w14:textId="77777777" w:rsidR="009E726A" w:rsidRPr="005B25A1" w:rsidRDefault="009E726A" w:rsidP="009E726A">
      <w:pPr>
        <w:keepNext/>
        <w:keepLines/>
        <w:rPr>
          <w:b/>
          <w:bCs/>
        </w:rPr>
      </w:pPr>
      <w:r w:rsidRPr="005B25A1">
        <w:rPr>
          <w:b/>
          <w:bCs/>
        </w:rPr>
        <w:t>Plenary Discussion:</w:t>
      </w:r>
    </w:p>
    <w:p w14:paraId="5F7E12B0" w14:textId="77777777" w:rsidR="009E726A" w:rsidRPr="009E726A" w:rsidRDefault="009E726A" w:rsidP="009E726A">
      <w:pPr>
        <w:keepNext/>
        <w:keepLines/>
      </w:pPr>
    </w:p>
    <w:p w14:paraId="179F5AF6" w14:textId="77777777" w:rsidR="007615D6" w:rsidRPr="00EB0339" w:rsidRDefault="007615D6" w:rsidP="007615D6">
      <w:r w:rsidRPr="005B25A1">
        <w:rPr>
          <w:b/>
          <w:bCs/>
        </w:rPr>
        <w:t>Status:</w:t>
      </w:r>
      <w:r>
        <w:t xml:space="preserve"> </w:t>
      </w:r>
      <w:r>
        <w:rPr>
          <w:color w:val="0000FF"/>
        </w:rPr>
        <w:t>Not concluded</w:t>
      </w:r>
      <w:r>
        <w:t>.</w:t>
      </w:r>
    </w:p>
    <w:p w14:paraId="5771580C" w14:textId="77777777" w:rsidR="00E00DA6" w:rsidRDefault="007615D6" w:rsidP="000A3FBD">
      <w:pPr>
        <w:pStyle w:val="NormTop"/>
      </w:pPr>
      <w:r>
        <w:rPr>
          <w:color w:val="0000FF"/>
        </w:rPr>
        <w:t>S2-2508931</w:t>
      </w:r>
      <w:r w:rsidRPr="00D53282">
        <w:t xml:space="preserve"> </w:t>
      </w:r>
      <w:r>
        <w:t xml:space="preserve">(P-CR) 23.801-01: [WT#1.2, Slicing] Proposal to study Network Slicing in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24BA5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B1A8F87" w14:textId="77777777" w:rsidR="007615D6" w:rsidRPr="005B25A1" w:rsidRDefault="007615D6" w:rsidP="007615D6">
      <w:pPr>
        <w:keepNext/>
        <w:keepLines/>
        <w:rPr>
          <w:b/>
          <w:bCs/>
        </w:rPr>
      </w:pPr>
      <w:r w:rsidRPr="005B25A1">
        <w:rPr>
          <w:b/>
          <w:bCs/>
        </w:rPr>
        <w:t>Parallel discussion:</w:t>
      </w:r>
    </w:p>
    <w:p w14:paraId="6500F333" w14:textId="77777777" w:rsidR="007615D6" w:rsidRPr="005B25A1" w:rsidRDefault="007615D6" w:rsidP="007615D6">
      <w:pPr>
        <w:keepNext/>
        <w:keepLines/>
      </w:pPr>
      <w:r w:rsidRPr="005B25A1">
        <w:t>-</w:t>
      </w:r>
    </w:p>
    <w:p w14:paraId="029FC188" w14:textId="77777777" w:rsidR="009E726A" w:rsidRPr="005B25A1" w:rsidRDefault="009E726A" w:rsidP="009E726A">
      <w:pPr>
        <w:keepNext/>
        <w:keepLines/>
      </w:pPr>
      <w:r>
        <w:rPr>
          <w:color w:val="FF0000"/>
        </w:rPr>
        <w:t>NO DISCUSSION RECORDED</w:t>
      </w:r>
    </w:p>
    <w:p w14:paraId="45D03ED8" w14:textId="77777777" w:rsidR="009E726A" w:rsidRPr="005B25A1" w:rsidRDefault="009E726A" w:rsidP="009E726A">
      <w:pPr>
        <w:keepNext/>
        <w:keepLines/>
        <w:rPr>
          <w:b/>
          <w:bCs/>
        </w:rPr>
      </w:pPr>
      <w:r w:rsidRPr="005B25A1">
        <w:rPr>
          <w:b/>
          <w:bCs/>
        </w:rPr>
        <w:t>Plenary Discussion:</w:t>
      </w:r>
    </w:p>
    <w:p w14:paraId="6107C667" w14:textId="77777777" w:rsidR="009E726A" w:rsidRPr="009E726A" w:rsidRDefault="009E726A" w:rsidP="009E726A">
      <w:pPr>
        <w:keepNext/>
        <w:keepLines/>
      </w:pPr>
    </w:p>
    <w:p w14:paraId="265A7B21" w14:textId="77777777" w:rsidR="007615D6" w:rsidRPr="00EB0339" w:rsidRDefault="007615D6" w:rsidP="007615D6">
      <w:r w:rsidRPr="005B25A1">
        <w:rPr>
          <w:b/>
          <w:bCs/>
        </w:rPr>
        <w:t>Status:</w:t>
      </w:r>
      <w:r>
        <w:t xml:space="preserve"> </w:t>
      </w:r>
      <w:r>
        <w:rPr>
          <w:color w:val="0000FF"/>
        </w:rPr>
        <w:t>Not concluded</w:t>
      </w:r>
      <w:r>
        <w:t>.</w:t>
      </w:r>
    </w:p>
    <w:p w14:paraId="78325A3B" w14:textId="77777777" w:rsidR="00E00DA6" w:rsidRDefault="007615D6" w:rsidP="000A3FBD">
      <w:pPr>
        <w:pStyle w:val="NormTop"/>
      </w:pPr>
      <w:r>
        <w:rPr>
          <w:color w:val="0000FF"/>
        </w:rPr>
        <w:t>S2-2508985</w:t>
      </w:r>
      <w:r w:rsidRPr="00D53282">
        <w:t xml:space="preserve"> </w:t>
      </w:r>
      <w:r>
        <w:t>(P-CR) 23.801-01: [WT#1.2, Slicing] Network Slicing Evolution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scope for WT #1.2 for supporting Network Slicing and proposes corresponding KI description.</w:t>
      </w:r>
    </w:p>
    <w:p w14:paraId="3EBC80F2" w14:textId="77777777" w:rsidR="007615D6" w:rsidRPr="005B25A1" w:rsidRDefault="007615D6" w:rsidP="007615D6">
      <w:pPr>
        <w:keepNext/>
        <w:keepLines/>
        <w:rPr>
          <w:b/>
          <w:bCs/>
        </w:rPr>
      </w:pPr>
      <w:r w:rsidRPr="005B25A1">
        <w:rPr>
          <w:b/>
          <w:bCs/>
        </w:rPr>
        <w:t>Parallel discussion:</w:t>
      </w:r>
    </w:p>
    <w:p w14:paraId="60AB92F6" w14:textId="77777777" w:rsidR="007615D6" w:rsidRPr="005B25A1" w:rsidRDefault="007615D6" w:rsidP="007615D6">
      <w:pPr>
        <w:keepNext/>
        <w:keepLines/>
      </w:pPr>
      <w:r w:rsidRPr="005B25A1">
        <w:t>-</w:t>
      </w:r>
    </w:p>
    <w:p w14:paraId="02533769" w14:textId="77777777" w:rsidR="009E726A" w:rsidRPr="005B25A1" w:rsidRDefault="009E726A" w:rsidP="009E726A">
      <w:pPr>
        <w:keepNext/>
        <w:keepLines/>
      </w:pPr>
      <w:r>
        <w:rPr>
          <w:color w:val="FF0000"/>
        </w:rPr>
        <w:t>NO DISCUSSION RECORDED</w:t>
      </w:r>
    </w:p>
    <w:p w14:paraId="4D817064" w14:textId="77777777" w:rsidR="009E726A" w:rsidRPr="005B25A1" w:rsidRDefault="009E726A" w:rsidP="009E726A">
      <w:pPr>
        <w:keepNext/>
        <w:keepLines/>
        <w:rPr>
          <w:b/>
          <w:bCs/>
        </w:rPr>
      </w:pPr>
      <w:r w:rsidRPr="005B25A1">
        <w:rPr>
          <w:b/>
          <w:bCs/>
        </w:rPr>
        <w:t>Plenary Discussion:</w:t>
      </w:r>
    </w:p>
    <w:p w14:paraId="79C17D79" w14:textId="77777777" w:rsidR="009E726A" w:rsidRPr="009E726A" w:rsidRDefault="009E726A" w:rsidP="009E726A">
      <w:pPr>
        <w:keepNext/>
        <w:keepLines/>
      </w:pPr>
    </w:p>
    <w:p w14:paraId="03EBFB2D" w14:textId="77777777" w:rsidR="007615D6" w:rsidRPr="00EB0339" w:rsidRDefault="007615D6" w:rsidP="007615D6">
      <w:r w:rsidRPr="005B25A1">
        <w:rPr>
          <w:b/>
          <w:bCs/>
        </w:rPr>
        <w:t>Status:</w:t>
      </w:r>
      <w:r>
        <w:t xml:space="preserve"> </w:t>
      </w:r>
      <w:r>
        <w:rPr>
          <w:color w:val="0000FF"/>
        </w:rPr>
        <w:t>Not concluded</w:t>
      </w:r>
      <w:r>
        <w:t>.</w:t>
      </w:r>
    </w:p>
    <w:p w14:paraId="0F0F9B22" w14:textId="77777777" w:rsidR="00E00DA6" w:rsidRDefault="007615D6" w:rsidP="000A3FBD">
      <w:pPr>
        <w:pStyle w:val="NormTop"/>
      </w:pPr>
      <w:r>
        <w:rPr>
          <w:color w:val="0000FF"/>
        </w:rPr>
        <w:t>S2-2509094</w:t>
      </w:r>
      <w:r w:rsidRPr="00D53282">
        <w:t xml:space="preserve"> </w:t>
      </w:r>
      <w:r>
        <w:t>(P-CR) 23.801-01: [WT#1.2, Slicing] Proposal to study Network Slicing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S2-2508113 regarding the WT description for the Network Slicing in 6G.</w:t>
      </w:r>
    </w:p>
    <w:p w14:paraId="64BF1A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25B29DB" w14:textId="77777777" w:rsidR="007615D6" w:rsidRPr="005B25A1" w:rsidRDefault="007615D6" w:rsidP="007615D6">
      <w:pPr>
        <w:keepNext/>
        <w:keepLines/>
        <w:rPr>
          <w:b/>
          <w:bCs/>
        </w:rPr>
      </w:pPr>
      <w:r w:rsidRPr="005B25A1">
        <w:rPr>
          <w:b/>
          <w:bCs/>
        </w:rPr>
        <w:t>Parallel discussion:</w:t>
      </w:r>
    </w:p>
    <w:p w14:paraId="4E61684F" w14:textId="77777777" w:rsidR="007615D6" w:rsidRPr="005B25A1" w:rsidRDefault="007615D6" w:rsidP="007615D6">
      <w:pPr>
        <w:keepNext/>
        <w:keepLines/>
      </w:pPr>
      <w:r w:rsidRPr="005B25A1">
        <w:t>-</w:t>
      </w:r>
    </w:p>
    <w:p w14:paraId="0EF7974D" w14:textId="77777777" w:rsidR="009E726A" w:rsidRPr="005B25A1" w:rsidRDefault="009E726A" w:rsidP="009E726A">
      <w:pPr>
        <w:keepNext/>
        <w:keepLines/>
      </w:pPr>
      <w:r>
        <w:rPr>
          <w:color w:val="FF0000"/>
        </w:rPr>
        <w:t>NO DISCUSSION RECORDED</w:t>
      </w:r>
    </w:p>
    <w:p w14:paraId="4B7420B1" w14:textId="77777777" w:rsidR="009E726A" w:rsidRPr="005B25A1" w:rsidRDefault="009E726A" w:rsidP="009E726A">
      <w:pPr>
        <w:keepNext/>
        <w:keepLines/>
        <w:rPr>
          <w:b/>
          <w:bCs/>
        </w:rPr>
      </w:pPr>
      <w:r w:rsidRPr="005B25A1">
        <w:rPr>
          <w:b/>
          <w:bCs/>
        </w:rPr>
        <w:t>Plenary Discussion:</w:t>
      </w:r>
    </w:p>
    <w:p w14:paraId="4116F739" w14:textId="77777777" w:rsidR="009E726A" w:rsidRPr="009E726A" w:rsidRDefault="009E726A" w:rsidP="009E726A">
      <w:pPr>
        <w:keepNext/>
        <w:keepLines/>
      </w:pPr>
    </w:p>
    <w:p w14:paraId="7E7B211C" w14:textId="77777777" w:rsidR="007615D6" w:rsidRPr="00EB0339" w:rsidRDefault="007615D6" w:rsidP="007615D6">
      <w:r w:rsidRPr="005B25A1">
        <w:rPr>
          <w:b/>
          <w:bCs/>
        </w:rPr>
        <w:t>Status:</w:t>
      </w:r>
      <w:r>
        <w:t xml:space="preserve"> </w:t>
      </w:r>
      <w:r>
        <w:rPr>
          <w:color w:val="0000FF"/>
        </w:rPr>
        <w:t>Not concluded</w:t>
      </w:r>
      <w:r>
        <w:t>.</w:t>
      </w:r>
    </w:p>
    <w:p w14:paraId="54B2258F" w14:textId="77777777" w:rsidR="00E00DA6" w:rsidRDefault="007615D6" w:rsidP="000A3FBD">
      <w:pPr>
        <w:pStyle w:val="NormTop"/>
      </w:pPr>
      <w:r>
        <w:rPr>
          <w:color w:val="0000FF"/>
        </w:rPr>
        <w:t>S2-2509160</w:t>
      </w:r>
      <w:r w:rsidRPr="00D53282">
        <w:t xml:space="preserve"> </w:t>
      </w:r>
      <w:r>
        <w:t xml:space="preserve">(P-CR) 23.801-01: [WT#1.2, Slicing] Scope and key issue on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Network Slicing for 6G.</w:t>
      </w:r>
    </w:p>
    <w:p w14:paraId="5157B8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2D4D6F93" w14:textId="77777777" w:rsidR="007615D6" w:rsidRPr="005B25A1" w:rsidRDefault="007615D6" w:rsidP="007615D6">
      <w:pPr>
        <w:keepNext/>
        <w:keepLines/>
        <w:rPr>
          <w:b/>
          <w:bCs/>
        </w:rPr>
      </w:pPr>
      <w:r w:rsidRPr="005B25A1">
        <w:rPr>
          <w:b/>
          <w:bCs/>
        </w:rPr>
        <w:t>Parallel discussion:</w:t>
      </w:r>
    </w:p>
    <w:p w14:paraId="0EBE1DEB" w14:textId="77777777" w:rsidR="007615D6" w:rsidRPr="005B25A1" w:rsidRDefault="007615D6" w:rsidP="007615D6">
      <w:pPr>
        <w:keepNext/>
        <w:keepLines/>
      </w:pPr>
      <w:r w:rsidRPr="005B25A1">
        <w:t>-</w:t>
      </w:r>
    </w:p>
    <w:p w14:paraId="29172624" w14:textId="77777777" w:rsidR="009E726A" w:rsidRPr="005B25A1" w:rsidRDefault="009E726A" w:rsidP="009E726A">
      <w:pPr>
        <w:keepNext/>
        <w:keepLines/>
      </w:pPr>
      <w:r>
        <w:rPr>
          <w:color w:val="FF0000"/>
        </w:rPr>
        <w:t>NO DISCUSSION RECORDED</w:t>
      </w:r>
    </w:p>
    <w:p w14:paraId="781F0426" w14:textId="77777777" w:rsidR="009E726A" w:rsidRPr="005B25A1" w:rsidRDefault="009E726A" w:rsidP="009E726A">
      <w:pPr>
        <w:keepNext/>
        <w:keepLines/>
        <w:rPr>
          <w:b/>
          <w:bCs/>
        </w:rPr>
      </w:pPr>
      <w:r w:rsidRPr="005B25A1">
        <w:rPr>
          <w:b/>
          <w:bCs/>
        </w:rPr>
        <w:t>Plenary Discussion:</w:t>
      </w:r>
    </w:p>
    <w:p w14:paraId="58EF142C" w14:textId="77777777" w:rsidR="009E726A" w:rsidRPr="009E726A" w:rsidRDefault="009E726A" w:rsidP="009E726A">
      <w:pPr>
        <w:keepNext/>
        <w:keepLines/>
      </w:pPr>
    </w:p>
    <w:p w14:paraId="58F95463" w14:textId="77777777" w:rsidR="007615D6" w:rsidRPr="00EB0339" w:rsidRDefault="007615D6" w:rsidP="007615D6">
      <w:r w:rsidRPr="005B25A1">
        <w:rPr>
          <w:b/>
          <w:bCs/>
        </w:rPr>
        <w:t>Status:</w:t>
      </w:r>
      <w:r>
        <w:t xml:space="preserve"> </w:t>
      </w:r>
      <w:r>
        <w:rPr>
          <w:color w:val="0000FF"/>
        </w:rPr>
        <w:t>Not concluded</w:t>
      </w:r>
      <w:r>
        <w:t>.</w:t>
      </w:r>
    </w:p>
    <w:p w14:paraId="7027335A" w14:textId="77777777" w:rsidR="00E00DA6" w:rsidRDefault="007615D6" w:rsidP="000A3FBD">
      <w:pPr>
        <w:pStyle w:val="NormTop"/>
      </w:pPr>
      <w:r>
        <w:rPr>
          <w:color w:val="0000FF"/>
        </w:rPr>
        <w:t>S2-2509163</w:t>
      </w:r>
      <w:r w:rsidRPr="00D53282">
        <w:t xml:space="preserve"> </w:t>
      </w:r>
      <w:r>
        <w:t>(P-CR) 23.801-01: [WT#1.2, Network Slicing] Work task and Key issue proposals on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AE9F849" w14:textId="77777777" w:rsidR="007615D6" w:rsidRPr="005B25A1" w:rsidRDefault="007615D6" w:rsidP="007615D6">
      <w:pPr>
        <w:keepNext/>
        <w:keepLines/>
        <w:rPr>
          <w:b/>
          <w:bCs/>
        </w:rPr>
      </w:pPr>
      <w:r w:rsidRPr="005B25A1">
        <w:rPr>
          <w:b/>
          <w:bCs/>
        </w:rPr>
        <w:t>Parallel discussion:</w:t>
      </w:r>
    </w:p>
    <w:p w14:paraId="6CE6D445" w14:textId="77777777" w:rsidR="007615D6" w:rsidRPr="005B25A1" w:rsidRDefault="007615D6" w:rsidP="007615D6">
      <w:pPr>
        <w:keepNext/>
        <w:keepLines/>
      </w:pPr>
      <w:r w:rsidRPr="005B25A1">
        <w:t>-</w:t>
      </w:r>
    </w:p>
    <w:p w14:paraId="66E5CB40" w14:textId="77777777" w:rsidR="009E726A" w:rsidRPr="005B25A1" w:rsidRDefault="009E726A" w:rsidP="009E726A">
      <w:pPr>
        <w:keepNext/>
        <w:keepLines/>
      </w:pPr>
      <w:r>
        <w:rPr>
          <w:color w:val="FF0000"/>
        </w:rPr>
        <w:t>NO DISCUSSION RECORDED</w:t>
      </w:r>
    </w:p>
    <w:p w14:paraId="18B34C57" w14:textId="77777777" w:rsidR="009E726A" w:rsidRPr="005B25A1" w:rsidRDefault="009E726A" w:rsidP="009E726A">
      <w:pPr>
        <w:keepNext/>
        <w:keepLines/>
        <w:rPr>
          <w:b/>
          <w:bCs/>
        </w:rPr>
      </w:pPr>
      <w:r w:rsidRPr="005B25A1">
        <w:rPr>
          <w:b/>
          <w:bCs/>
        </w:rPr>
        <w:t>Plenary Discussion:</w:t>
      </w:r>
    </w:p>
    <w:p w14:paraId="31846346" w14:textId="77777777" w:rsidR="009E726A" w:rsidRPr="009E726A" w:rsidRDefault="009E726A" w:rsidP="009E726A">
      <w:pPr>
        <w:keepNext/>
        <w:keepLines/>
      </w:pPr>
    </w:p>
    <w:p w14:paraId="4D566118" w14:textId="77777777" w:rsidR="007615D6" w:rsidRPr="00EB0339" w:rsidRDefault="007615D6" w:rsidP="007615D6">
      <w:r w:rsidRPr="005B25A1">
        <w:rPr>
          <w:b/>
          <w:bCs/>
        </w:rPr>
        <w:t>Status:</w:t>
      </w:r>
      <w:r>
        <w:t xml:space="preserve"> </w:t>
      </w:r>
      <w:r>
        <w:rPr>
          <w:color w:val="0000FF"/>
        </w:rPr>
        <w:t>Not concluded</w:t>
      </w:r>
      <w:r>
        <w:t>.</w:t>
      </w:r>
    </w:p>
    <w:p w14:paraId="05D7AA2B" w14:textId="77777777" w:rsidR="00E00DA6" w:rsidRDefault="007615D6" w:rsidP="000A3FBD">
      <w:pPr>
        <w:pStyle w:val="NormTop"/>
      </w:pPr>
      <w:r>
        <w:rPr>
          <w:color w:val="0000FF"/>
        </w:rPr>
        <w:t>S2-2509202</w:t>
      </w:r>
      <w:r w:rsidRPr="00D53282">
        <w:t xml:space="preserve"> </w:t>
      </w:r>
      <w:r>
        <w:t>(P-CR) 23.801-01: [WT#1.2, Slicing] Proposal to study Network Slicing in 6G. (Source: [Lenovo, NEC, Nokia],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DA7DBE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6BAD2F05" w14:textId="77777777" w:rsidR="007615D6" w:rsidRPr="005B25A1" w:rsidRDefault="007615D6" w:rsidP="007615D6">
      <w:pPr>
        <w:keepNext/>
        <w:keepLines/>
        <w:rPr>
          <w:b/>
          <w:bCs/>
        </w:rPr>
      </w:pPr>
      <w:r w:rsidRPr="005B25A1">
        <w:rPr>
          <w:b/>
          <w:bCs/>
        </w:rPr>
        <w:t>Parallel discussion:</w:t>
      </w:r>
    </w:p>
    <w:p w14:paraId="6DF1D2CB" w14:textId="77777777" w:rsidR="007615D6" w:rsidRPr="005B25A1" w:rsidRDefault="007615D6" w:rsidP="007615D6">
      <w:pPr>
        <w:keepNext/>
        <w:keepLines/>
      </w:pPr>
      <w:r w:rsidRPr="005B25A1">
        <w:t>-</w:t>
      </w:r>
    </w:p>
    <w:p w14:paraId="3EE13AB6" w14:textId="77777777" w:rsidR="009E726A" w:rsidRPr="005B25A1" w:rsidRDefault="009E726A" w:rsidP="009E726A">
      <w:pPr>
        <w:keepNext/>
        <w:keepLines/>
      </w:pPr>
      <w:r>
        <w:rPr>
          <w:color w:val="FF0000"/>
        </w:rPr>
        <w:t>NO DISCUSSION RECORDED</w:t>
      </w:r>
    </w:p>
    <w:p w14:paraId="6196407E" w14:textId="77777777" w:rsidR="009E726A" w:rsidRPr="005B25A1" w:rsidRDefault="009E726A" w:rsidP="009E726A">
      <w:pPr>
        <w:keepNext/>
        <w:keepLines/>
        <w:rPr>
          <w:b/>
          <w:bCs/>
        </w:rPr>
      </w:pPr>
      <w:r w:rsidRPr="005B25A1">
        <w:rPr>
          <w:b/>
          <w:bCs/>
        </w:rPr>
        <w:t>Plenary Discussion:</w:t>
      </w:r>
    </w:p>
    <w:p w14:paraId="5C34FC96" w14:textId="77777777" w:rsidR="009E726A" w:rsidRPr="009E726A" w:rsidRDefault="009E726A" w:rsidP="009E726A">
      <w:pPr>
        <w:keepNext/>
        <w:keepLines/>
      </w:pPr>
    </w:p>
    <w:p w14:paraId="07FF320A" w14:textId="77777777" w:rsidR="007615D6" w:rsidRPr="00EB0339" w:rsidRDefault="007615D6" w:rsidP="007615D6">
      <w:r w:rsidRPr="005B25A1">
        <w:rPr>
          <w:b/>
          <w:bCs/>
        </w:rPr>
        <w:t>Status:</w:t>
      </w:r>
      <w:r>
        <w:t xml:space="preserve"> </w:t>
      </w:r>
      <w:r>
        <w:rPr>
          <w:color w:val="0000FF"/>
        </w:rPr>
        <w:t>Not concluded</w:t>
      </w:r>
      <w:r>
        <w:t>.</w:t>
      </w:r>
    </w:p>
    <w:p w14:paraId="642F5C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07FCCDE2" w14:textId="77777777" w:rsidR="00E00DA6" w:rsidRDefault="007615D6" w:rsidP="000A3FBD">
      <w:pPr>
        <w:pStyle w:val="NormTop"/>
      </w:pPr>
      <w:r>
        <w:rPr>
          <w:color w:val="0000FF"/>
        </w:rPr>
        <w:t>S2-2508221</w:t>
      </w:r>
      <w:r w:rsidRPr="00D53282">
        <w:t xml:space="preserve"> </w:t>
      </w:r>
      <w:r>
        <w:t>(P-CR) 23.801-01: [WT#1.2, Enhanced User Plane] WT Scope and Key Issue for Enhanced User Plane . (Source: CATT)</w:t>
      </w:r>
      <w:r>
        <w:br/>
      </w:r>
      <w:r w:rsidRPr="00D53282">
        <w:rPr>
          <w:b/>
        </w:rPr>
        <w:t>Document for:</w:t>
      </w:r>
      <w:r w:rsidRPr="00D53282">
        <w:t xml:space="preserve"> </w:t>
      </w:r>
      <w:r>
        <w:t>Approval</w:t>
      </w:r>
      <w:r>
        <w:br/>
      </w:r>
      <w:r w:rsidRPr="00D53282">
        <w:rPr>
          <w:b/>
        </w:rPr>
        <w:t>Abstract:</w:t>
      </w:r>
      <w:r w:rsidRPr="00D53282">
        <w:t xml:space="preserve"> </w:t>
      </w:r>
      <w:r>
        <w:br/>
        <w:t>This update contribution discusses areas to study for enhanced user plane that enable high scalability for user plane transport and functional entities.</w:t>
      </w:r>
    </w:p>
    <w:p w14:paraId="087304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3F896B86" w14:textId="77777777" w:rsidR="007615D6" w:rsidRPr="005B25A1" w:rsidRDefault="007615D6" w:rsidP="007615D6">
      <w:pPr>
        <w:keepNext/>
        <w:keepLines/>
        <w:rPr>
          <w:b/>
          <w:bCs/>
        </w:rPr>
      </w:pPr>
      <w:r w:rsidRPr="005B25A1">
        <w:rPr>
          <w:b/>
          <w:bCs/>
        </w:rPr>
        <w:t>Parallel discussion:</w:t>
      </w:r>
    </w:p>
    <w:p w14:paraId="15EEDB9C" w14:textId="77777777" w:rsidR="007615D6" w:rsidRPr="005B25A1" w:rsidRDefault="007615D6" w:rsidP="007615D6">
      <w:pPr>
        <w:keepNext/>
        <w:keepLines/>
      </w:pPr>
      <w:r w:rsidRPr="005B25A1">
        <w:t>-</w:t>
      </w:r>
    </w:p>
    <w:p w14:paraId="77CAE606" w14:textId="77777777" w:rsidR="009E726A" w:rsidRPr="005B25A1" w:rsidRDefault="009E726A" w:rsidP="009E726A">
      <w:pPr>
        <w:keepNext/>
        <w:keepLines/>
      </w:pPr>
      <w:r>
        <w:rPr>
          <w:color w:val="FF0000"/>
        </w:rPr>
        <w:t>NO DISCUSSION RECORDED</w:t>
      </w:r>
    </w:p>
    <w:p w14:paraId="3DE764B9" w14:textId="77777777" w:rsidR="009E726A" w:rsidRPr="005B25A1" w:rsidRDefault="009E726A" w:rsidP="009E726A">
      <w:pPr>
        <w:keepNext/>
        <w:keepLines/>
        <w:rPr>
          <w:b/>
          <w:bCs/>
        </w:rPr>
      </w:pPr>
      <w:r w:rsidRPr="005B25A1">
        <w:rPr>
          <w:b/>
          <w:bCs/>
        </w:rPr>
        <w:t>Plenary Discussion:</w:t>
      </w:r>
    </w:p>
    <w:p w14:paraId="710FE073" w14:textId="77777777" w:rsidR="009E726A" w:rsidRPr="009E726A" w:rsidRDefault="009E726A" w:rsidP="009E726A">
      <w:pPr>
        <w:keepNext/>
        <w:keepLines/>
      </w:pPr>
    </w:p>
    <w:p w14:paraId="61110D51" w14:textId="77777777" w:rsidR="007615D6" w:rsidRPr="00EB0339" w:rsidRDefault="007615D6" w:rsidP="007615D6">
      <w:r w:rsidRPr="005B25A1">
        <w:rPr>
          <w:b/>
          <w:bCs/>
        </w:rPr>
        <w:t>Status:</w:t>
      </w:r>
      <w:r>
        <w:t xml:space="preserve"> </w:t>
      </w:r>
      <w:r>
        <w:rPr>
          <w:color w:val="0000FF"/>
        </w:rPr>
        <w:t>Not concluded</w:t>
      </w:r>
      <w:r>
        <w:t>.</w:t>
      </w:r>
    </w:p>
    <w:p w14:paraId="6638C4A6" w14:textId="77777777" w:rsidR="00E00DA6" w:rsidRDefault="007615D6" w:rsidP="000A3FBD">
      <w:pPr>
        <w:pStyle w:val="NormTop"/>
      </w:pPr>
      <w:r>
        <w:rPr>
          <w:color w:val="0000FF"/>
        </w:rPr>
        <w:t>S2-2508350</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r>
        <w:br/>
        <w:t>This paper provides justifications for study on user plane architecture and propose KIs for study on user plane architecture.</w:t>
      </w:r>
    </w:p>
    <w:p w14:paraId="2ADD07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S2-2506639</w:t>
      </w:r>
      <w:r>
        <w:t>.</w:t>
      </w:r>
    </w:p>
    <w:p w14:paraId="7C774745" w14:textId="77777777" w:rsidR="007615D6" w:rsidRPr="005B25A1" w:rsidRDefault="007615D6" w:rsidP="007615D6">
      <w:pPr>
        <w:keepNext/>
        <w:keepLines/>
        <w:rPr>
          <w:b/>
          <w:bCs/>
        </w:rPr>
      </w:pPr>
      <w:r w:rsidRPr="005B25A1">
        <w:rPr>
          <w:b/>
          <w:bCs/>
        </w:rPr>
        <w:t>Parallel discussion:</w:t>
      </w:r>
    </w:p>
    <w:p w14:paraId="06F611DD" w14:textId="77777777" w:rsidR="007615D6" w:rsidRPr="005B25A1" w:rsidRDefault="007615D6" w:rsidP="007615D6">
      <w:pPr>
        <w:keepNext/>
        <w:keepLines/>
      </w:pPr>
      <w:r w:rsidRPr="005B25A1">
        <w:t>-</w:t>
      </w:r>
    </w:p>
    <w:p w14:paraId="0922946A" w14:textId="77777777" w:rsidR="009E726A" w:rsidRPr="005B25A1" w:rsidRDefault="009E726A" w:rsidP="009E726A">
      <w:pPr>
        <w:keepNext/>
        <w:keepLines/>
      </w:pPr>
      <w:r>
        <w:rPr>
          <w:color w:val="FF0000"/>
        </w:rPr>
        <w:t>NO DISCUSSION RECORDED</w:t>
      </w:r>
    </w:p>
    <w:p w14:paraId="0EA46B12" w14:textId="77777777" w:rsidR="009E726A" w:rsidRPr="005B25A1" w:rsidRDefault="009E726A" w:rsidP="009E726A">
      <w:pPr>
        <w:keepNext/>
        <w:keepLines/>
        <w:rPr>
          <w:b/>
          <w:bCs/>
        </w:rPr>
      </w:pPr>
      <w:r w:rsidRPr="005B25A1">
        <w:rPr>
          <w:b/>
          <w:bCs/>
        </w:rPr>
        <w:t>Plenary Discussion:</w:t>
      </w:r>
    </w:p>
    <w:p w14:paraId="54AC4CBB" w14:textId="77777777" w:rsidR="009E726A" w:rsidRPr="009E726A" w:rsidRDefault="009E726A" w:rsidP="009E726A">
      <w:pPr>
        <w:keepNext/>
        <w:keepLines/>
      </w:pPr>
    </w:p>
    <w:p w14:paraId="6C58328A" w14:textId="77777777" w:rsidR="007615D6" w:rsidRPr="00EB0339" w:rsidRDefault="007615D6" w:rsidP="007615D6">
      <w:r w:rsidRPr="005B25A1">
        <w:rPr>
          <w:b/>
          <w:bCs/>
        </w:rPr>
        <w:t>Status:</w:t>
      </w:r>
      <w:r>
        <w:t xml:space="preserve"> </w:t>
      </w:r>
      <w:r>
        <w:rPr>
          <w:color w:val="0000FF"/>
        </w:rPr>
        <w:t>Not concluded</w:t>
      </w:r>
      <w:r>
        <w:t>.</w:t>
      </w:r>
    </w:p>
    <w:p w14:paraId="0E97CE39" w14:textId="77777777" w:rsidR="00E00DA6" w:rsidRDefault="007615D6" w:rsidP="000A3FBD">
      <w:pPr>
        <w:pStyle w:val="NormTop"/>
      </w:pPr>
      <w:r>
        <w:rPr>
          <w:color w:val="0000FF"/>
        </w:rPr>
        <w:t>S2-2508400</w:t>
      </w:r>
      <w:r w:rsidRPr="00D53282">
        <w:t xml:space="preserve"> </w:t>
      </w:r>
      <w:r>
        <w:t>(P-CR) 23.801-01: [WT#1.2, UP Architecture] Scope update and Key Issue for User Plane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is building on S2-2508121 (postponed at SA WG2#170), which aims to address the scope of 6G user plane architecture. This document suggests to update the study scope of user plane, and it also introduces one Key Issue #X: User Plane Interface enhancements.</w:t>
      </w:r>
    </w:p>
    <w:p w14:paraId="70CF1E5F" w14:textId="77777777" w:rsidR="007615D6" w:rsidRPr="005B25A1" w:rsidRDefault="007615D6" w:rsidP="007615D6">
      <w:pPr>
        <w:keepNext/>
        <w:keepLines/>
        <w:rPr>
          <w:b/>
          <w:bCs/>
        </w:rPr>
      </w:pPr>
      <w:r w:rsidRPr="005B25A1">
        <w:rPr>
          <w:b/>
          <w:bCs/>
        </w:rPr>
        <w:t>Parallel discussion:</w:t>
      </w:r>
    </w:p>
    <w:p w14:paraId="54CD0F28" w14:textId="77777777" w:rsidR="007615D6" w:rsidRPr="005B25A1" w:rsidRDefault="007615D6" w:rsidP="007615D6">
      <w:pPr>
        <w:keepNext/>
        <w:keepLines/>
      </w:pPr>
      <w:r w:rsidRPr="005B25A1">
        <w:t>-</w:t>
      </w:r>
    </w:p>
    <w:p w14:paraId="71088ECD" w14:textId="77777777" w:rsidR="009E726A" w:rsidRPr="005B25A1" w:rsidRDefault="009E726A" w:rsidP="009E726A">
      <w:pPr>
        <w:keepNext/>
        <w:keepLines/>
      </w:pPr>
      <w:r>
        <w:rPr>
          <w:color w:val="FF0000"/>
        </w:rPr>
        <w:t>NO DISCUSSION RECORDED</w:t>
      </w:r>
    </w:p>
    <w:p w14:paraId="705B4BC0" w14:textId="77777777" w:rsidR="009E726A" w:rsidRPr="005B25A1" w:rsidRDefault="009E726A" w:rsidP="009E726A">
      <w:pPr>
        <w:keepNext/>
        <w:keepLines/>
        <w:rPr>
          <w:b/>
          <w:bCs/>
        </w:rPr>
      </w:pPr>
      <w:r w:rsidRPr="005B25A1">
        <w:rPr>
          <w:b/>
          <w:bCs/>
        </w:rPr>
        <w:t>Plenary Discussion:</w:t>
      </w:r>
    </w:p>
    <w:p w14:paraId="7975F98F" w14:textId="77777777" w:rsidR="009E726A" w:rsidRPr="009E726A" w:rsidRDefault="009E726A" w:rsidP="009E726A">
      <w:pPr>
        <w:keepNext/>
        <w:keepLines/>
      </w:pPr>
    </w:p>
    <w:p w14:paraId="71E1F008" w14:textId="77777777" w:rsidR="007615D6" w:rsidRPr="00EB0339" w:rsidRDefault="007615D6" w:rsidP="007615D6">
      <w:r w:rsidRPr="005B25A1">
        <w:rPr>
          <w:b/>
          <w:bCs/>
        </w:rPr>
        <w:t>Status:</w:t>
      </w:r>
      <w:r>
        <w:t xml:space="preserve"> </w:t>
      </w:r>
      <w:r>
        <w:rPr>
          <w:color w:val="0000FF"/>
        </w:rPr>
        <w:t>Not concluded</w:t>
      </w:r>
      <w:r>
        <w:t>.</w:t>
      </w:r>
    </w:p>
    <w:p w14:paraId="03C25434" w14:textId="77777777" w:rsidR="00E00DA6" w:rsidRDefault="007615D6" w:rsidP="000A3FBD">
      <w:pPr>
        <w:pStyle w:val="NormTop"/>
      </w:pPr>
      <w:r>
        <w:rPr>
          <w:color w:val="0000FF"/>
        </w:rPr>
        <w:t>S2-2508466</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24F494" w14:textId="77777777" w:rsidR="007615D6" w:rsidRPr="005B25A1" w:rsidRDefault="007615D6" w:rsidP="007615D6">
      <w:pPr>
        <w:keepNext/>
        <w:keepLines/>
        <w:rPr>
          <w:b/>
          <w:bCs/>
        </w:rPr>
      </w:pPr>
      <w:r w:rsidRPr="005B25A1">
        <w:rPr>
          <w:b/>
          <w:bCs/>
        </w:rPr>
        <w:t>Parallel discussion:</w:t>
      </w:r>
    </w:p>
    <w:p w14:paraId="11C7B99F" w14:textId="77777777" w:rsidR="007615D6" w:rsidRPr="005B25A1" w:rsidRDefault="007615D6" w:rsidP="007615D6">
      <w:pPr>
        <w:keepNext/>
        <w:keepLines/>
      </w:pPr>
      <w:r w:rsidRPr="005B25A1">
        <w:t>-</w:t>
      </w:r>
    </w:p>
    <w:p w14:paraId="3DF3EA0C" w14:textId="77777777" w:rsidR="009E726A" w:rsidRPr="005B25A1" w:rsidRDefault="009E726A" w:rsidP="009E726A">
      <w:pPr>
        <w:keepNext/>
        <w:keepLines/>
      </w:pPr>
      <w:r>
        <w:rPr>
          <w:color w:val="FF0000"/>
        </w:rPr>
        <w:t>NO DISCUSSION RECORDED</w:t>
      </w:r>
    </w:p>
    <w:p w14:paraId="51669504" w14:textId="77777777" w:rsidR="009E726A" w:rsidRPr="005B25A1" w:rsidRDefault="009E726A" w:rsidP="009E726A">
      <w:pPr>
        <w:keepNext/>
        <w:keepLines/>
        <w:rPr>
          <w:b/>
          <w:bCs/>
        </w:rPr>
      </w:pPr>
      <w:r w:rsidRPr="005B25A1">
        <w:rPr>
          <w:b/>
          <w:bCs/>
        </w:rPr>
        <w:t>Plenary Discussion:</w:t>
      </w:r>
    </w:p>
    <w:p w14:paraId="676F9F4E" w14:textId="77777777" w:rsidR="009E726A" w:rsidRPr="009E726A" w:rsidRDefault="009E726A" w:rsidP="009E726A">
      <w:pPr>
        <w:keepNext/>
        <w:keepLines/>
      </w:pPr>
    </w:p>
    <w:p w14:paraId="4AA4438B" w14:textId="77777777" w:rsidR="007615D6" w:rsidRPr="00EB0339" w:rsidRDefault="007615D6" w:rsidP="007615D6">
      <w:r w:rsidRPr="005B25A1">
        <w:rPr>
          <w:b/>
          <w:bCs/>
        </w:rPr>
        <w:t>Status:</w:t>
      </w:r>
      <w:r>
        <w:t xml:space="preserve"> </w:t>
      </w:r>
      <w:r>
        <w:rPr>
          <w:color w:val="0000FF"/>
        </w:rPr>
        <w:t>Not concluded</w:t>
      </w:r>
      <w:r>
        <w:t>.</w:t>
      </w:r>
    </w:p>
    <w:p w14:paraId="1AC0173F" w14:textId="77777777" w:rsidR="00E00DA6" w:rsidRDefault="007615D6" w:rsidP="000A3FBD">
      <w:pPr>
        <w:pStyle w:val="NormTop"/>
      </w:pPr>
      <w:r>
        <w:rPr>
          <w:color w:val="0000FF"/>
        </w:rPr>
        <w:t>S2-2508522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Lenovo)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6488701" w14:textId="77777777" w:rsidR="007615D6" w:rsidRPr="005B25A1" w:rsidRDefault="007615D6" w:rsidP="007615D6">
      <w:pPr>
        <w:keepNext/>
        <w:keepLines/>
        <w:rPr>
          <w:b/>
          <w:bCs/>
        </w:rPr>
      </w:pPr>
      <w:r w:rsidRPr="005B25A1">
        <w:rPr>
          <w:b/>
          <w:bCs/>
        </w:rPr>
        <w:t>Parallel discussion:</w:t>
      </w:r>
    </w:p>
    <w:p w14:paraId="37701744" w14:textId="77777777" w:rsidR="007615D6" w:rsidRPr="005B25A1" w:rsidRDefault="007615D6" w:rsidP="007615D6">
      <w:pPr>
        <w:keepNext/>
        <w:keepLines/>
      </w:pPr>
      <w:r w:rsidRPr="005B25A1">
        <w:t>-</w:t>
      </w:r>
    </w:p>
    <w:p w14:paraId="403F5FE8" w14:textId="77777777" w:rsidR="009E726A" w:rsidRPr="005B25A1" w:rsidRDefault="009E726A" w:rsidP="009E726A">
      <w:pPr>
        <w:keepNext/>
        <w:keepLines/>
      </w:pPr>
      <w:r>
        <w:rPr>
          <w:color w:val="FF0000"/>
        </w:rPr>
        <w:t>NO DISCUSSION RECORDED</w:t>
      </w:r>
    </w:p>
    <w:p w14:paraId="5A4F28B0" w14:textId="77777777" w:rsidR="009E726A" w:rsidRPr="005B25A1" w:rsidRDefault="009E726A" w:rsidP="009E726A">
      <w:pPr>
        <w:keepNext/>
        <w:keepLines/>
        <w:rPr>
          <w:b/>
          <w:bCs/>
        </w:rPr>
      </w:pPr>
      <w:r w:rsidRPr="005B25A1">
        <w:rPr>
          <w:b/>
          <w:bCs/>
        </w:rPr>
        <w:t>Plenary Discussion:</w:t>
      </w:r>
    </w:p>
    <w:p w14:paraId="29D8C6E0" w14:textId="77777777" w:rsidR="009E726A" w:rsidRPr="009E726A" w:rsidRDefault="009E726A" w:rsidP="009E726A">
      <w:pPr>
        <w:keepNext/>
        <w:keepLines/>
      </w:pPr>
    </w:p>
    <w:p w14:paraId="32F88443" w14:textId="77777777" w:rsidR="007615D6" w:rsidRPr="00EB0339" w:rsidRDefault="007615D6" w:rsidP="007615D6">
      <w:r w:rsidRPr="005B25A1">
        <w:rPr>
          <w:b/>
          <w:bCs/>
        </w:rPr>
        <w:t>Status:</w:t>
      </w:r>
      <w:r>
        <w:t xml:space="preserve"> </w:t>
      </w:r>
      <w:r>
        <w:rPr>
          <w:color w:val="0000FF"/>
        </w:rPr>
        <w:t>Not concluded</w:t>
      </w:r>
      <w:r>
        <w:t>.</w:t>
      </w:r>
    </w:p>
    <w:p w14:paraId="02F6D290" w14:textId="77777777" w:rsidR="00E00DA6" w:rsidRDefault="007615D6" w:rsidP="000A3FBD">
      <w:pPr>
        <w:pStyle w:val="NormTop"/>
      </w:pPr>
      <w:r>
        <w:rPr>
          <w:color w:val="0000FF"/>
        </w:rPr>
        <w:t>S2-2508543</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CMCC)</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1F898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48EF3932" w14:textId="77777777" w:rsidR="007615D6" w:rsidRPr="005B25A1" w:rsidRDefault="007615D6" w:rsidP="007615D6">
      <w:pPr>
        <w:keepNext/>
        <w:keepLines/>
        <w:rPr>
          <w:b/>
          <w:bCs/>
        </w:rPr>
      </w:pPr>
      <w:r w:rsidRPr="005B25A1">
        <w:rPr>
          <w:b/>
          <w:bCs/>
        </w:rPr>
        <w:t>Parallel discussion:</w:t>
      </w:r>
    </w:p>
    <w:p w14:paraId="1C71FC4C" w14:textId="77777777" w:rsidR="007615D6" w:rsidRPr="005B25A1" w:rsidRDefault="007615D6" w:rsidP="007615D6">
      <w:pPr>
        <w:keepNext/>
        <w:keepLines/>
      </w:pPr>
      <w:r w:rsidRPr="005B25A1">
        <w:t>-</w:t>
      </w:r>
    </w:p>
    <w:p w14:paraId="7C52382B" w14:textId="77777777" w:rsidR="009E726A" w:rsidRPr="005B25A1" w:rsidRDefault="009E726A" w:rsidP="009E726A">
      <w:pPr>
        <w:keepNext/>
        <w:keepLines/>
      </w:pPr>
      <w:r>
        <w:rPr>
          <w:color w:val="FF0000"/>
        </w:rPr>
        <w:t>NO DISCUSSION RECORDED</w:t>
      </w:r>
    </w:p>
    <w:p w14:paraId="7941BDAF" w14:textId="77777777" w:rsidR="009E726A" w:rsidRPr="005B25A1" w:rsidRDefault="009E726A" w:rsidP="009E726A">
      <w:pPr>
        <w:keepNext/>
        <w:keepLines/>
        <w:rPr>
          <w:b/>
          <w:bCs/>
        </w:rPr>
      </w:pPr>
      <w:r w:rsidRPr="005B25A1">
        <w:rPr>
          <w:b/>
          <w:bCs/>
        </w:rPr>
        <w:t>Plenary Discussion:</w:t>
      </w:r>
    </w:p>
    <w:p w14:paraId="6A16CA59" w14:textId="77777777" w:rsidR="009E726A" w:rsidRPr="009E726A" w:rsidRDefault="009E726A" w:rsidP="009E726A">
      <w:pPr>
        <w:keepNext/>
        <w:keepLines/>
      </w:pPr>
    </w:p>
    <w:p w14:paraId="62E96767" w14:textId="77777777" w:rsidR="007615D6" w:rsidRPr="00EB0339" w:rsidRDefault="007615D6" w:rsidP="007615D6">
      <w:r w:rsidRPr="005B25A1">
        <w:rPr>
          <w:b/>
          <w:bCs/>
        </w:rPr>
        <w:t>Status:</w:t>
      </w:r>
      <w:r>
        <w:t xml:space="preserve"> </w:t>
      </w:r>
      <w:r>
        <w:rPr>
          <w:color w:val="0000FF"/>
        </w:rPr>
        <w:t>Not concluded</w:t>
      </w:r>
      <w:r>
        <w:t>.</w:t>
      </w:r>
    </w:p>
    <w:p w14:paraId="2F30B83B" w14:textId="77777777" w:rsidR="00E00DA6" w:rsidRDefault="007615D6" w:rsidP="000A3FBD">
      <w:pPr>
        <w:pStyle w:val="NormTop"/>
      </w:pPr>
      <w:r>
        <w:rPr>
          <w:color w:val="0000FF"/>
        </w:rPr>
        <w:t>S2-2508552</w:t>
      </w:r>
      <w:r w:rsidRPr="00D53282">
        <w:t xml:space="preserve"> </w:t>
      </w:r>
      <w:r>
        <w:t>(P-CR) 23.801-01: [WT#1.2, UP Architecture] Scope and New Key Issue for WT#1.2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User Plane Architecture aspects and new KI for User Plane Architecture.</w:t>
      </w:r>
    </w:p>
    <w:p w14:paraId="7B1872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3F8BAE5" w14:textId="77777777" w:rsidR="007615D6" w:rsidRPr="005B25A1" w:rsidRDefault="007615D6" w:rsidP="007615D6">
      <w:pPr>
        <w:keepNext/>
        <w:keepLines/>
        <w:rPr>
          <w:b/>
          <w:bCs/>
        </w:rPr>
      </w:pPr>
      <w:r w:rsidRPr="005B25A1">
        <w:rPr>
          <w:b/>
          <w:bCs/>
        </w:rPr>
        <w:t>Parallel discussion:</w:t>
      </w:r>
    </w:p>
    <w:p w14:paraId="2826EBCA" w14:textId="77777777" w:rsidR="007615D6" w:rsidRPr="005B25A1" w:rsidRDefault="007615D6" w:rsidP="007615D6">
      <w:pPr>
        <w:keepNext/>
        <w:keepLines/>
      </w:pPr>
      <w:r w:rsidRPr="005B25A1">
        <w:t>-</w:t>
      </w:r>
    </w:p>
    <w:p w14:paraId="075DA834" w14:textId="77777777" w:rsidR="009E726A" w:rsidRPr="005B25A1" w:rsidRDefault="009E726A" w:rsidP="009E726A">
      <w:pPr>
        <w:keepNext/>
        <w:keepLines/>
      </w:pPr>
      <w:r>
        <w:rPr>
          <w:color w:val="FF0000"/>
        </w:rPr>
        <w:t>NO DISCUSSION RECORDED</w:t>
      </w:r>
    </w:p>
    <w:p w14:paraId="2F0A8DA3" w14:textId="77777777" w:rsidR="009E726A" w:rsidRPr="005B25A1" w:rsidRDefault="009E726A" w:rsidP="009E726A">
      <w:pPr>
        <w:keepNext/>
        <w:keepLines/>
        <w:rPr>
          <w:b/>
          <w:bCs/>
        </w:rPr>
      </w:pPr>
      <w:r w:rsidRPr="005B25A1">
        <w:rPr>
          <w:b/>
          <w:bCs/>
        </w:rPr>
        <w:t>Plenary Discussion:</w:t>
      </w:r>
    </w:p>
    <w:p w14:paraId="42E86947" w14:textId="77777777" w:rsidR="009E726A" w:rsidRPr="009E726A" w:rsidRDefault="009E726A" w:rsidP="009E726A">
      <w:pPr>
        <w:keepNext/>
        <w:keepLines/>
      </w:pPr>
    </w:p>
    <w:p w14:paraId="087F1554" w14:textId="77777777" w:rsidR="007615D6" w:rsidRPr="00EB0339" w:rsidRDefault="007615D6" w:rsidP="007615D6">
      <w:r w:rsidRPr="005B25A1">
        <w:rPr>
          <w:b/>
          <w:bCs/>
        </w:rPr>
        <w:t>Status:</w:t>
      </w:r>
      <w:r>
        <w:t xml:space="preserve"> </w:t>
      </w:r>
      <w:r>
        <w:rPr>
          <w:color w:val="0000FF"/>
        </w:rPr>
        <w:t>Not concluded</w:t>
      </w:r>
      <w:r>
        <w:t>.</w:t>
      </w:r>
    </w:p>
    <w:p w14:paraId="0E61E081" w14:textId="77777777" w:rsidR="00E00DA6" w:rsidRDefault="007615D6" w:rsidP="000A3FBD">
      <w:pPr>
        <w:pStyle w:val="NormTop"/>
      </w:pPr>
      <w:r>
        <w:rPr>
          <w:color w:val="0000FF"/>
        </w:rPr>
        <w:t>S2-2508613</w:t>
      </w:r>
      <w:r w:rsidRPr="00D53282">
        <w:t xml:space="preserve"> </w:t>
      </w:r>
      <w:r>
        <w:t xml:space="preserve">(P-CR) 23.801-01: [WT#1.2, Enhanced User Plane] Scope and Key Issue for Enhanced User Plane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5BEE7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6633AB9C" w14:textId="77777777" w:rsidR="007615D6" w:rsidRPr="005B25A1" w:rsidRDefault="007615D6" w:rsidP="007615D6">
      <w:pPr>
        <w:keepNext/>
        <w:keepLines/>
        <w:rPr>
          <w:b/>
          <w:bCs/>
        </w:rPr>
      </w:pPr>
      <w:r w:rsidRPr="005B25A1">
        <w:rPr>
          <w:b/>
          <w:bCs/>
        </w:rPr>
        <w:t>Convenor comment:</w:t>
      </w:r>
    </w:p>
    <w:p w14:paraId="674B662C" w14:textId="77777777" w:rsidR="007615D6" w:rsidRPr="005B25A1" w:rsidRDefault="007615D6" w:rsidP="007615D6">
      <w:pPr>
        <w:keepNext/>
        <w:keepLines/>
      </w:pPr>
      <w:r w:rsidRPr="005B25A1">
        <w:t>Handle.</w:t>
      </w:r>
    </w:p>
    <w:p w14:paraId="529B9268" w14:textId="77777777" w:rsidR="007615D6" w:rsidRPr="005B25A1" w:rsidRDefault="007615D6" w:rsidP="007615D6">
      <w:pPr>
        <w:keepNext/>
        <w:keepLines/>
        <w:rPr>
          <w:b/>
          <w:bCs/>
        </w:rPr>
      </w:pPr>
      <w:r w:rsidRPr="005B25A1">
        <w:rPr>
          <w:b/>
          <w:bCs/>
        </w:rPr>
        <w:t>Parallel discussion:</w:t>
      </w:r>
    </w:p>
    <w:p w14:paraId="4E4D5E24" w14:textId="779BAA69" w:rsidR="00BA7BB9" w:rsidRDefault="00BA7BB9" w:rsidP="00BA7BB9">
      <w:pPr>
        <w:keepNext/>
        <w:keepLines/>
      </w:pPr>
      <w:r>
        <w:t xml:space="preserve">Revised in drafting session to </w:t>
      </w:r>
      <w:r w:rsidRPr="0020647A">
        <w:rPr>
          <w:color w:val="3333FF"/>
        </w:rPr>
        <w:t>S2-250950</w:t>
      </w:r>
      <w:r>
        <w:rPr>
          <w:color w:val="3333FF"/>
        </w:rPr>
        <w:t>8</w:t>
      </w:r>
      <w:r>
        <w:t>.</w:t>
      </w:r>
    </w:p>
    <w:p w14:paraId="78E619DD" w14:textId="538B26E1" w:rsidR="00B37275" w:rsidRDefault="00B37275" w:rsidP="00BA7BB9">
      <w:pPr>
        <w:keepNext/>
        <w:keepLines/>
      </w:pPr>
      <w:r>
        <w:t xml:space="preserve">There were a number of issues raised and comments made. This was left for off-line discussion and revised to </w:t>
      </w:r>
      <w:r w:rsidRPr="00497EE3">
        <w:rPr>
          <w:color w:val="0000FF"/>
        </w:rPr>
        <w:t>S2-250</w:t>
      </w:r>
      <w:r>
        <w:rPr>
          <w:color w:val="0000FF"/>
        </w:rPr>
        <w:t>9709</w:t>
      </w:r>
      <w:r>
        <w:t>.</w:t>
      </w:r>
    </w:p>
    <w:p w14:paraId="5177589D" w14:textId="1C75EB99" w:rsidR="00FB4028" w:rsidRDefault="00A43789" w:rsidP="00BA7BB9">
      <w:pPr>
        <w:keepNext/>
        <w:keepLines/>
      </w:pPr>
      <w:r>
        <w:t xml:space="preserve">It was agreed to remove bullet 3 and cover it as part of the QoS related WT. This was left for off-line discussion and revised to </w:t>
      </w:r>
      <w:r w:rsidRPr="00497EE3">
        <w:rPr>
          <w:color w:val="0000FF"/>
        </w:rPr>
        <w:t>S2-250</w:t>
      </w:r>
      <w:r>
        <w:rPr>
          <w:color w:val="0000FF"/>
        </w:rPr>
        <w:t>9785</w:t>
      </w:r>
      <w:r>
        <w:t>.</w:t>
      </w:r>
      <w:r w:rsidRPr="00437C14">
        <w:t xml:space="preserve"> </w:t>
      </w:r>
    </w:p>
    <w:p w14:paraId="18BCDBBF" w14:textId="246F7A24" w:rsidR="00AC1662" w:rsidRDefault="00582A63" w:rsidP="00BA7BB9">
      <w:pPr>
        <w:keepNext/>
        <w:keepLines/>
      </w:pPr>
      <w:r>
        <w:t xml:space="preserve">Some issues remained and were discussed. </w:t>
      </w:r>
      <w:r w:rsidR="00271CBF">
        <w:t xml:space="preserve">No agreements could be made and this was </w:t>
      </w:r>
      <w:r w:rsidR="00271CBF" w:rsidRPr="00151340">
        <w:rPr>
          <w:color w:val="0000FF"/>
        </w:rPr>
        <w:t>postponed</w:t>
      </w:r>
      <w:r w:rsidR="00271CBF">
        <w:t xml:space="preserve"> in parallel session.</w:t>
      </w:r>
    </w:p>
    <w:p w14:paraId="4C319387" w14:textId="3AE94518" w:rsidR="00BA7BB9" w:rsidRPr="00271CBF" w:rsidRDefault="00BA7BB9" w:rsidP="00BA7BB9">
      <w:r w:rsidRPr="005B25A1">
        <w:rPr>
          <w:b/>
          <w:bCs/>
        </w:rPr>
        <w:t>Status:</w:t>
      </w:r>
      <w:r>
        <w:t xml:space="preserve"> </w:t>
      </w:r>
      <w:r w:rsidR="00271CBF" w:rsidRPr="00151340">
        <w:rPr>
          <w:color w:val="0000FF"/>
        </w:rPr>
        <w:t>Postponed</w:t>
      </w:r>
      <w:r w:rsidR="00271CBF">
        <w:t>.</w:t>
      </w:r>
    </w:p>
    <w:p w14:paraId="20AB1025" w14:textId="77777777" w:rsidR="00E00DA6" w:rsidRDefault="007615D6" w:rsidP="000A3FBD">
      <w:pPr>
        <w:pStyle w:val="NormTop"/>
      </w:pPr>
      <w:r>
        <w:rPr>
          <w:color w:val="0000FF"/>
        </w:rPr>
        <w:t>S2-2508769</w:t>
      </w:r>
      <w:r w:rsidRPr="00D53282">
        <w:t xml:space="preserve"> </w:t>
      </w:r>
      <w:r>
        <w:t>(P-CR) 23.801-01: [WT#1.2, Enhanced User Plane and QoS] Key Issue for Enhanced User Plane.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for WT#1.2 to study enhancements of CP UP interaction and the extension of the N4 interface to an SBI-based design.</w:t>
      </w:r>
    </w:p>
    <w:p w14:paraId="5D971A2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08D34BA6" w14:textId="77777777" w:rsidR="007615D6" w:rsidRPr="005B25A1" w:rsidRDefault="007615D6" w:rsidP="007615D6">
      <w:pPr>
        <w:keepNext/>
        <w:keepLines/>
        <w:rPr>
          <w:b/>
          <w:bCs/>
        </w:rPr>
      </w:pPr>
      <w:r w:rsidRPr="005B25A1">
        <w:rPr>
          <w:b/>
          <w:bCs/>
        </w:rPr>
        <w:t>Parallel discussion:</w:t>
      </w:r>
    </w:p>
    <w:p w14:paraId="2D09CDFD" w14:textId="77777777" w:rsidR="007615D6" w:rsidRPr="005B25A1" w:rsidRDefault="007615D6" w:rsidP="007615D6">
      <w:pPr>
        <w:keepNext/>
        <w:keepLines/>
      </w:pPr>
      <w:r w:rsidRPr="005B25A1">
        <w:t>-</w:t>
      </w:r>
    </w:p>
    <w:p w14:paraId="456ABBF4" w14:textId="77777777" w:rsidR="009E726A" w:rsidRPr="005B25A1" w:rsidRDefault="009E726A" w:rsidP="009E726A">
      <w:pPr>
        <w:keepNext/>
        <w:keepLines/>
      </w:pPr>
      <w:r>
        <w:rPr>
          <w:color w:val="FF0000"/>
        </w:rPr>
        <w:t>NO DISCUSSION RECORDED</w:t>
      </w:r>
    </w:p>
    <w:p w14:paraId="2AB95669" w14:textId="77777777" w:rsidR="009E726A" w:rsidRPr="005B25A1" w:rsidRDefault="009E726A" w:rsidP="009E726A">
      <w:pPr>
        <w:keepNext/>
        <w:keepLines/>
        <w:rPr>
          <w:b/>
          <w:bCs/>
        </w:rPr>
      </w:pPr>
      <w:r w:rsidRPr="005B25A1">
        <w:rPr>
          <w:b/>
          <w:bCs/>
        </w:rPr>
        <w:t>Plenary Discussion:</w:t>
      </w:r>
    </w:p>
    <w:p w14:paraId="2334BAA9" w14:textId="77777777" w:rsidR="009E726A" w:rsidRPr="009E726A" w:rsidRDefault="009E726A" w:rsidP="009E726A">
      <w:pPr>
        <w:keepNext/>
        <w:keepLines/>
      </w:pPr>
    </w:p>
    <w:p w14:paraId="2BCE8C9B" w14:textId="77777777" w:rsidR="007615D6" w:rsidRPr="00EB0339" w:rsidRDefault="007615D6" w:rsidP="007615D6">
      <w:r w:rsidRPr="005B25A1">
        <w:rPr>
          <w:b/>
          <w:bCs/>
        </w:rPr>
        <w:t>Status:</w:t>
      </w:r>
      <w:r>
        <w:t xml:space="preserve"> </w:t>
      </w:r>
      <w:r>
        <w:rPr>
          <w:color w:val="0000FF"/>
        </w:rPr>
        <w:t>Not concluded</w:t>
      </w:r>
      <w:r>
        <w:t>.</w:t>
      </w:r>
    </w:p>
    <w:p w14:paraId="2DF4E43C" w14:textId="77777777" w:rsidR="00E00DA6" w:rsidRDefault="007615D6" w:rsidP="000A3FBD">
      <w:pPr>
        <w:pStyle w:val="NormTop"/>
      </w:pPr>
      <w:r>
        <w:rPr>
          <w:color w:val="0000FF"/>
        </w:rPr>
        <w:t>S2-2508847</w:t>
      </w:r>
      <w:r w:rsidRPr="00D53282">
        <w:t xml:space="preserve"> </w:t>
      </w:r>
      <w:r>
        <w:t>(P-CR) 23.801-01: [WT#1.2, UP] WT &amp; KI for User plane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Proposal for updates on the WT#1 item for User plane architecture taking S2-2508121 as baseline for discussion and updates and for Key Issues.</w:t>
      </w:r>
    </w:p>
    <w:p w14:paraId="26E4A80B" w14:textId="77777777" w:rsidR="007615D6" w:rsidRPr="005B25A1" w:rsidRDefault="007615D6" w:rsidP="007615D6">
      <w:pPr>
        <w:keepNext/>
        <w:keepLines/>
        <w:rPr>
          <w:b/>
          <w:bCs/>
        </w:rPr>
      </w:pPr>
      <w:r w:rsidRPr="005B25A1">
        <w:rPr>
          <w:b/>
          <w:bCs/>
        </w:rPr>
        <w:t>Parallel discussion:</w:t>
      </w:r>
    </w:p>
    <w:p w14:paraId="2D0F6419" w14:textId="77777777" w:rsidR="007615D6" w:rsidRPr="005B25A1" w:rsidRDefault="007615D6" w:rsidP="007615D6">
      <w:pPr>
        <w:keepNext/>
        <w:keepLines/>
      </w:pPr>
      <w:r w:rsidRPr="005B25A1">
        <w:t>-</w:t>
      </w:r>
    </w:p>
    <w:p w14:paraId="38E9A7EE" w14:textId="77777777" w:rsidR="009E726A" w:rsidRPr="005B25A1" w:rsidRDefault="009E726A" w:rsidP="009E726A">
      <w:pPr>
        <w:keepNext/>
        <w:keepLines/>
      </w:pPr>
      <w:r>
        <w:rPr>
          <w:color w:val="FF0000"/>
        </w:rPr>
        <w:t>NO DISCUSSION RECORDED</w:t>
      </w:r>
    </w:p>
    <w:p w14:paraId="76DC3AB0" w14:textId="77777777" w:rsidR="009E726A" w:rsidRPr="005B25A1" w:rsidRDefault="009E726A" w:rsidP="009E726A">
      <w:pPr>
        <w:keepNext/>
        <w:keepLines/>
        <w:rPr>
          <w:b/>
          <w:bCs/>
        </w:rPr>
      </w:pPr>
      <w:r w:rsidRPr="005B25A1">
        <w:rPr>
          <w:b/>
          <w:bCs/>
        </w:rPr>
        <w:t>Plenary Discussion:</w:t>
      </w:r>
    </w:p>
    <w:p w14:paraId="79C45AFC" w14:textId="77777777" w:rsidR="009E726A" w:rsidRPr="009E726A" w:rsidRDefault="009E726A" w:rsidP="009E726A">
      <w:pPr>
        <w:keepNext/>
        <w:keepLines/>
      </w:pPr>
    </w:p>
    <w:p w14:paraId="31CAA210" w14:textId="77777777" w:rsidR="007615D6" w:rsidRPr="00EB0339" w:rsidRDefault="007615D6" w:rsidP="007615D6">
      <w:r w:rsidRPr="005B25A1">
        <w:rPr>
          <w:b/>
          <w:bCs/>
        </w:rPr>
        <w:t>Status:</w:t>
      </w:r>
      <w:r>
        <w:t xml:space="preserve"> </w:t>
      </w:r>
      <w:r>
        <w:rPr>
          <w:color w:val="0000FF"/>
        </w:rPr>
        <w:t>Not concluded</w:t>
      </w:r>
      <w:r>
        <w:t>.</w:t>
      </w:r>
    </w:p>
    <w:p w14:paraId="45B80366" w14:textId="77777777" w:rsidR="00E00DA6" w:rsidRDefault="007615D6" w:rsidP="000A3FBD">
      <w:pPr>
        <w:pStyle w:val="NormTop"/>
      </w:pPr>
      <w:r>
        <w:rPr>
          <w:color w:val="0000FF"/>
        </w:rPr>
        <w:t>S2-2508907</w:t>
      </w:r>
      <w:r w:rsidRPr="00D53282">
        <w:t xml:space="preserve"> </w:t>
      </w:r>
      <w:r>
        <w:t>(P-CR) 23.801-01: [WT#1.2, Enhanced User Plane and QoS] Scope and Key Issue for User Plane Architecture. (Source: Nokia, T-Mobile US,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user plane architecture in 6G under WT1.2 defined in SP-250806.</w:t>
      </w:r>
    </w:p>
    <w:p w14:paraId="3F6733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5392277" w14:textId="77777777" w:rsidR="007615D6" w:rsidRPr="005B25A1" w:rsidRDefault="007615D6" w:rsidP="007615D6">
      <w:pPr>
        <w:keepNext/>
        <w:keepLines/>
        <w:rPr>
          <w:b/>
          <w:bCs/>
        </w:rPr>
      </w:pPr>
      <w:r w:rsidRPr="005B25A1">
        <w:rPr>
          <w:b/>
          <w:bCs/>
        </w:rPr>
        <w:t>Parallel discussion:</w:t>
      </w:r>
    </w:p>
    <w:p w14:paraId="2BEC27A4" w14:textId="77777777" w:rsidR="007615D6" w:rsidRPr="005B25A1" w:rsidRDefault="007615D6" w:rsidP="007615D6">
      <w:pPr>
        <w:keepNext/>
        <w:keepLines/>
      </w:pPr>
      <w:r w:rsidRPr="005B25A1">
        <w:t>-</w:t>
      </w:r>
    </w:p>
    <w:p w14:paraId="7CE368DC" w14:textId="77777777" w:rsidR="009E726A" w:rsidRPr="005B25A1" w:rsidRDefault="009E726A" w:rsidP="009E726A">
      <w:pPr>
        <w:keepNext/>
        <w:keepLines/>
      </w:pPr>
      <w:r>
        <w:rPr>
          <w:color w:val="FF0000"/>
        </w:rPr>
        <w:t>NO DISCUSSION RECORDED</w:t>
      </w:r>
    </w:p>
    <w:p w14:paraId="3B3AAEBE" w14:textId="77777777" w:rsidR="009E726A" w:rsidRPr="005B25A1" w:rsidRDefault="009E726A" w:rsidP="009E726A">
      <w:pPr>
        <w:keepNext/>
        <w:keepLines/>
        <w:rPr>
          <w:b/>
          <w:bCs/>
        </w:rPr>
      </w:pPr>
      <w:r w:rsidRPr="005B25A1">
        <w:rPr>
          <w:b/>
          <w:bCs/>
        </w:rPr>
        <w:t>Plenary Discussion:</w:t>
      </w:r>
    </w:p>
    <w:p w14:paraId="554E7B60" w14:textId="77777777" w:rsidR="009E726A" w:rsidRPr="009E726A" w:rsidRDefault="009E726A" w:rsidP="009E726A">
      <w:pPr>
        <w:keepNext/>
        <w:keepLines/>
      </w:pPr>
    </w:p>
    <w:p w14:paraId="1A9BB593" w14:textId="77777777" w:rsidR="007615D6" w:rsidRPr="00EB0339" w:rsidRDefault="007615D6" w:rsidP="007615D6">
      <w:r w:rsidRPr="005B25A1">
        <w:rPr>
          <w:b/>
          <w:bCs/>
        </w:rPr>
        <w:t>Status:</w:t>
      </w:r>
      <w:r>
        <w:t xml:space="preserve"> </w:t>
      </w:r>
      <w:r>
        <w:rPr>
          <w:color w:val="0000FF"/>
        </w:rPr>
        <w:t>Not concluded</w:t>
      </w:r>
      <w:r>
        <w:t>.</w:t>
      </w:r>
    </w:p>
    <w:p w14:paraId="62918338" w14:textId="77777777" w:rsidR="00E00DA6" w:rsidRDefault="007615D6" w:rsidP="000A3FBD">
      <w:pPr>
        <w:pStyle w:val="NormTop"/>
      </w:pPr>
      <w:r>
        <w:rPr>
          <w:color w:val="0000FF"/>
        </w:rPr>
        <w:t>S2-2508973</w:t>
      </w:r>
      <w:r w:rsidRPr="00D53282">
        <w:t xml:space="preserve"> </w:t>
      </w:r>
      <w:r>
        <w:t>(P-CR) 23.801-01: [WT#1.2, User Plane Architecture] Key Issue on User Plane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User Plane Architecture for 6G Scope.</w:t>
      </w:r>
    </w:p>
    <w:p w14:paraId="0363EBBD" w14:textId="77777777" w:rsidR="007615D6" w:rsidRPr="005B25A1" w:rsidRDefault="007615D6" w:rsidP="007615D6">
      <w:pPr>
        <w:keepNext/>
        <w:keepLines/>
        <w:rPr>
          <w:b/>
          <w:bCs/>
        </w:rPr>
      </w:pPr>
      <w:r w:rsidRPr="005B25A1">
        <w:rPr>
          <w:b/>
          <w:bCs/>
        </w:rPr>
        <w:t>Parallel discussion:</w:t>
      </w:r>
    </w:p>
    <w:p w14:paraId="2B5776D2" w14:textId="77777777" w:rsidR="007615D6" w:rsidRPr="005B25A1" w:rsidRDefault="007615D6" w:rsidP="007615D6">
      <w:pPr>
        <w:keepNext/>
        <w:keepLines/>
      </w:pPr>
      <w:r w:rsidRPr="005B25A1">
        <w:t>-</w:t>
      </w:r>
    </w:p>
    <w:p w14:paraId="3EDFEF3C" w14:textId="77777777" w:rsidR="009E726A" w:rsidRPr="005B25A1" w:rsidRDefault="009E726A" w:rsidP="009E726A">
      <w:pPr>
        <w:keepNext/>
        <w:keepLines/>
      </w:pPr>
      <w:r>
        <w:rPr>
          <w:color w:val="FF0000"/>
        </w:rPr>
        <w:t>NO DISCUSSION RECORDED</w:t>
      </w:r>
    </w:p>
    <w:p w14:paraId="2FE9B713" w14:textId="77777777" w:rsidR="009E726A" w:rsidRPr="005B25A1" w:rsidRDefault="009E726A" w:rsidP="009E726A">
      <w:pPr>
        <w:keepNext/>
        <w:keepLines/>
        <w:rPr>
          <w:b/>
          <w:bCs/>
        </w:rPr>
      </w:pPr>
      <w:r w:rsidRPr="005B25A1">
        <w:rPr>
          <w:b/>
          <w:bCs/>
        </w:rPr>
        <w:t>Plenary Discussion:</w:t>
      </w:r>
    </w:p>
    <w:p w14:paraId="34212B6B" w14:textId="77777777" w:rsidR="009E726A" w:rsidRPr="009E726A" w:rsidRDefault="009E726A" w:rsidP="009E726A">
      <w:pPr>
        <w:keepNext/>
        <w:keepLines/>
      </w:pPr>
    </w:p>
    <w:p w14:paraId="00187D24" w14:textId="77777777" w:rsidR="007615D6" w:rsidRPr="00EB0339" w:rsidRDefault="007615D6" w:rsidP="007615D6">
      <w:r w:rsidRPr="005B25A1">
        <w:rPr>
          <w:b/>
          <w:bCs/>
        </w:rPr>
        <w:t>Status:</w:t>
      </w:r>
      <w:r>
        <w:t xml:space="preserve"> </w:t>
      </w:r>
      <w:r>
        <w:rPr>
          <w:color w:val="0000FF"/>
        </w:rPr>
        <w:t>Not concluded</w:t>
      </w:r>
      <w:r>
        <w:t>.</w:t>
      </w:r>
    </w:p>
    <w:p w14:paraId="4685805B" w14:textId="77777777" w:rsidR="00E00DA6" w:rsidRDefault="007615D6" w:rsidP="000A3FBD">
      <w:pPr>
        <w:pStyle w:val="NormTop"/>
      </w:pPr>
      <w:r>
        <w:rPr>
          <w:color w:val="0000FF"/>
        </w:rPr>
        <w:t>S2-2508994</w:t>
      </w:r>
      <w:r w:rsidRPr="00D53282">
        <w:t xml:space="preserve"> </w:t>
      </w:r>
      <w:r>
        <w:t>(P-CR) 23.801-01: [WT#1.2, User Plane Enhancements] User plane enhancements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Sub-Work Tasks (WTs) and/or Key Issues (KIs), including the rationale, expected scope for user plane enhancements for 6G.</w:t>
      </w:r>
    </w:p>
    <w:p w14:paraId="0A99F855" w14:textId="77777777" w:rsidR="007615D6" w:rsidRPr="005B25A1" w:rsidRDefault="007615D6" w:rsidP="007615D6">
      <w:pPr>
        <w:keepNext/>
        <w:keepLines/>
        <w:rPr>
          <w:b/>
          <w:bCs/>
        </w:rPr>
      </w:pPr>
      <w:r w:rsidRPr="005B25A1">
        <w:rPr>
          <w:b/>
          <w:bCs/>
        </w:rPr>
        <w:t>Parallel discussion:</w:t>
      </w:r>
    </w:p>
    <w:p w14:paraId="4FD88AC0" w14:textId="77777777" w:rsidR="007615D6" w:rsidRPr="005B25A1" w:rsidRDefault="007615D6" w:rsidP="007615D6">
      <w:pPr>
        <w:keepNext/>
        <w:keepLines/>
      </w:pPr>
      <w:r w:rsidRPr="005B25A1">
        <w:t>-</w:t>
      </w:r>
    </w:p>
    <w:p w14:paraId="778B87B4" w14:textId="77777777" w:rsidR="009E726A" w:rsidRPr="005B25A1" w:rsidRDefault="009E726A" w:rsidP="009E726A">
      <w:pPr>
        <w:keepNext/>
        <w:keepLines/>
      </w:pPr>
      <w:r>
        <w:rPr>
          <w:color w:val="FF0000"/>
        </w:rPr>
        <w:t>NO DISCUSSION RECORDED</w:t>
      </w:r>
    </w:p>
    <w:p w14:paraId="3EE1EA72" w14:textId="77777777" w:rsidR="009E726A" w:rsidRPr="005B25A1" w:rsidRDefault="009E726A" w:rsidP="009E726A">
      <w:pPr>
        <w:keepNext/>
        <w:keepLines/>
        <w:rPr>
          <w:b/>
          <w:bCs/>
        </w:rPr>
      </w:pPr>
      <w:r w:rsidRPr="005B25A1">
        <w:rPr>
          <w:b/>
          <w:bCs/>
        </w:rPr>
        <w:t>Plenary Discussion:</w:t>
      </w:r>
    </w:p>
    <w:p w14:paraId="7BEBDA2C" w14:textId="77777777" w:rsidR="009E726A" w:rsidRPr="009E726A" w:rsidRDefault="009E726A" w:rsidP="009E726A">
      <w:pPr>
        <w:keepNext/>
        <w:keepLines/>
      </w:pPr>
    </w:p>
    <w:p w14:paraId="207A03DE" w14:textId="77777777" w:rsidR="007615D6" w:rsidRPr="00EB0339" w:rsidRDefault="007615D6" w:rsidP="007615D6">
      <w:r w:rsidRPr="005B25A1">
        <w:rPr>
          <w:b/>
          <w:bCs/>
        </w:rPr>
        <w:t>Status:</w:t>
      </w:r>
      <w:r>
        <w:t xml:space="preserve"> </w:t>
      </w:r>
      <w:r>
        <w:rPr>
          <w:color w:val="0000FF"/>
        </w:rPr>
        <w:t>Not concluded</w:t>
      </w:r>
      <w:r>
        <w:t>.</w:t>
      </w:r>
    </w:p>
    <w:p w14:paraId="03F329CD" w14:textId="77777777" w:rsidR="00E00DA6" w:rsidRDefault="007615D6" w:rsidP="000A3FBD">
      <w:pPr>
        <w:pStyle w:val="NormTop"/>
      </w:pPr>
      <w:r>
        <w:rPr>
          <w:color w:val="0000FF"/>
        </w:rPr>
        <w:t>S2-2509049</w:t>
      </w:r>
      <w:r w:rsidRPr="00D53282">
        <w:t xml:space="preserve"> </w:t>
      </w:r>
      <w:r>
        <w:t>(P-CR) 23.801-01: [WT#1.2, User Plane] Scope and Key Issue for 6G User Plane . (Source: Samsung,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for 6G.</w:t>
      </w:r>
    </w:p>
    <w:p w14:paraId="229762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24A14E14" w14:textId="77777777" w:rsidR="007615D6" w:rsidRPr="005B25A1" w:rsidRDefault="007615D6" w:rsidP="007615D6">
      <w:pPr>
        <w:keepNext/>
        <w:keepLines/>
        <w:rPr>
          <w:b/>
          <w:bCs/>
        </w:rPr>
      </w:pPr>
      <w:r w:rsidRPr="005B25A1">
        <w:rPr>
          <w:b/>
          <w:bCs/>
        </w:rPr>
        <w:t>Parallel discussion:</w:t>
      </w:r>
    </w:p>
    <w:p w14:paraId="5B3D0F69" w14:textId="77777777" w:rsidR="007615D6" w:rsidRPr="005B25A1" w:rsidRDefault="007615D6" w:rsidP="007615D6">
      <w:pPr>
        <w:keepNext/>
        <w:keepLines/>
      </w:pPr>
      <w:r w:rsidRPr="005B25A1">
        <w:t>-</w:t>
      </w:r>
    </w:p>
    <w:p w14:paraId="221DC41F" w14:textId="77777777" w:rsidR="009E726A" w:rsidRPr="005B25A1" w:rsidRDefault="009E726A" w:rsidP="009E726A">
      <w:pPr>
        <w:keepNext/>
        <w:keepLines/>
      </w:pPr>
      <w:r>
        <w:rPr>
          <w:color w:val="FF0000"/>
        </w:rPr>
        <w:t>NO DISCUSSION RECORDED</w:t>
      </w:r>
    </w:p>
    <w:p w14:paraId="6AF98FBB" w14:textId="77777777" w:rsidR="009E726A" w:rsidRPr="005B25A1" w:rsidRDefault="009E726A" w:rsidP="009E726A">
      <w:pPr>
        <w:keepNext/>
        <w:keepLines/>
        <w:rPr>
          <w:b/>
          <w:bCs/>
        </w:rPr>
      </w:pPr>
      <w:r w:rsidRPr="005B25A1">
        <w:rPr>
          <w:b/>
          <w:bCs/>
        </w:rPr>
        <w:t>Plenary Discussion:</w:t>
      </w:r>
    </w:p>
    <w:p w14:paraId="030BFB2A" w14:textId="77777777" w:rsidR="009E726A" w:rsidRPr="009E726A" w:rsidRDefault="009E726A" w:rsidP="009E726A">
      <w:pPr>
        <w:keepNext/>
        <w:keepLines/>
      </w:pPr>
    </w:p>
    <w:p w14:paraId="0F54B95C" w14:textId="77777777" w:rsidR="007615D6" w:rsidRPr="00EB0339" w:rsidRDefault="007615D6" w:rsidP="007615D6">
      <w:r w:rsidRPr="005B25A1">
        <w:rPr>
          <w:b/>
          <w:bCs/>
        </w:rPr>
        <w:t>Status:</w:t>
      </w:r>
      <w:r>
        <w:t xml:space="preserve"> </w:t>
      </w:r>
      <w:r>
        <w:rPr>
          <w:color w:val="0000FF"/>
        </w:rPr>
        <w:t>Not concluded</w:t>
      </w:r>
      <w:r>
        <w:t>.</w:t>
      </w:r>
    </w:p>
    <w:p w14:paraId="4057C3A8" w14:textId="77777777" w:rsidR="00E00DA6" w:rsidRDefault="007615D6" w:rsidP="000A3FBD">
      <w:pPr>
        <w:pStyle w:val="NormTop"/>
      </w:pPr>
      <w:r>
        <w:rPr>
          <w:color w:val="0000FF"/>
        </w:rPr>
        <w:t>S2-2509072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Xiaomi)</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01F9D795" w14:textId="77777777" w:rsidR="007615D6" w:rsidRPr="005B25A1" w:rsidRDefault="007615D6" w:rsidP="007615D6">
      <w:pPr>
        <w:keepNext/>
        <w:keepLines/>
        <w:rPr>
          <w:b/>
          <w:bCs/>
        </w:rPr>
      </w:pPr>
      <w:r w:rsidRPr="005B25A1">
        <w:rPr>
          <w:b/>
          <w:bCs/>
        </w:rPr>
        <w:t>Parallel discussion:</w:t>
      </w:r>
    </w:p>
    <w:p w14:paraId="68D0108B" w14:textId="77777777" w:rsidR="007615D6" w:rsidRPr="005B25A1" w:rsidRDefault="007615D6" w:rsidP="007615D6">
      <w:pPr>
        <w:keepNext/>
        <w:keepLines/>
      </w:pPr>
      <w:r w:rsidRPr="005B25A1">
        <w:t>-</w:t>
      </w:r>
    </w:p>
    <w:p w14:paraId="7DAF220B" w14:textId="77777777" w:rsidR="009E726A" w:rsidRPr="005B25A1" w:rsidRDefault="009E726A" w:rsidP="009E726A">
      <w:pPr>
        <w:keepNext/>
        <w:keepLines/>
      </w:pPr>
      <w:r>
        <w:rPr>
          <w:color w:val="FF0000"/>
        </w:rPr>
        <w:t>NO DISCUSSION RECORDED</w:t>
      </w:r>
    </w:p>
    <w:p w14:paraId="42B9EB25" w14:textId="77777777" w:rsidR="009E726A" w:rsidRPr="005B25A1" w:rsidRDefault="009E726A" w:rsidP="009E726A">
      <w:pPr>
        <w:keepNext/>
        <w:keepLines/>
        <w:rPr>
          <w:b/>
          <w:bCs/>
        </w:rPr>
      </w:pPr>
      <w:r w:rsidRPr="005B25A1">
        <w:rPr>
          <w:b/>
          <w:bCs/>
        </w:rPr>
        <w:t>Plenary Discussion:</w:t>
      </w:r>
    </w:p>
    <w:p w14:paraId="717ED19D" w14:textId="77777777" w:rsidR="009E726A" w:rsidRPr="009E726A" w:rsidRDefault="009E726A" w:rsidP="009E726A">
      <w:pPr>
        <w:keepNext/>
        <w:keepLines/>
      </w:pPr>
    </w:p>
    <w:p w14:paraId="2FA2F80F" w14:textId="77777777" w:rsidR="007615D6" w:rsidRPr="00EB0339" w:rsidRDefault="007615D6" w:rsidP="007615D6">
      <w:r w:rsidRPr="005B25A1">
        <w:rPr>
          <w:b/>
          <w:bCs/>
        </w:rPr>
        <w:t>Status:</w:t>
      </w:r>
      <w:r>
        <w:t xml:space="preserve"> </w:t>
      </w:r>
      <w:r>
        <w:rPr>
          <w:color w:val="0000FF"/>
        </w:rPr>
        <w:t>Not concluded</w:t>
      </w:r>
      <w:r>
        <w:t>.</w:t>
      </w:r>
    </w:p>
    <w:p w14:paraId="1A1328C0" w14:textId="77777777" w:rsidR="00E00DA6" w:rsidRDefault="007615D6" w:rsidP="000A3FBD">
      <w:pPr>
        <w:pStyle w:val="NormTop"/>
      </w:pPr>
      <w:r>
        <w:rPr>
          <w:color w:val="0000FF"/>
        </w:rPr>
        <w:t>S2-2509075</w:t>
      </w:r>
      <w:r w:rsidRPr="00D53282">
        <w:t xml:space="preserve"> </w:t>
      </w:r>
      <w:r>
        <w:t>(P-CR) 23.801-01: [WT#1.2, Enhanced User Plane and QoS] Scope and Key Issue for Enhanced User Plane and QoS .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amendments to WT#1.2 discussed during SA WG2#170 meeting.</w:t>
      </w:r>
    </w:p>
    <w:p w14:paraId="6C0F044C" w14:textId="77777777" w:rsidR="007615D6" w:rsidRPr="005B25A1" w:rsidRDefault="007615D6" w:rsidP="007615D6">
      <w:pPr>
        <w:keepNext/>
        <w:keepLines/>
        <w:rPr>
          <w:b/>
          <w:bCs/>
        </w:rPr>
      </w:pPr>
      <w:r w:rsidRPr="005B25A1">
        <w:rPr>
          <w:b/>
          <w:bCs/>
        </w:rPr>
        <w:t>Parallel discussion:</w:t>
      </w:r>
    </w:p>
    <w:p w14:paraId="1724BA71" w14:textId="77777777" w:rsidR="007615D6" w:rsidRPr="005B25A1" w:rsidRDefault="007615D6" w:rsidP="007615D6">
      <w:pPr>
        <w:keepNext/>
        <w:keepLines/>
      </w:pPr>
      <w:r w:rsidRPr="005B25A1">
        <w:t>-</w:t>
      </w:r>
    </w:p>
    <w:p w14:paraId="293C78CF" w14:textId="77777777" w:rsidR="009E726A" w:rsidRPr="005B25A1" w:rsidRDefault="009E726A" w:rsidP="009E726A">
      <w:pPr>
        <w:keepNext/>
        <w:keepLines/>
      </w:pPr>
      <w:r>
        <w:rPr>
          <w:color w:val="FF0000"/>
        </w:rPr>
        <w:t>NO DISCUSSION RECORDED</w:t>
      </w:r>
    </w:p>
    <w:p w14:paraId="0FF371F2" w14:textId="77777777" w:rsidR="009E726A" w:rsidRPr="005B25A1" w:rsidRDefault="009E726A" w:rsidP="009E726A">
      <w:pPr>
        <w:keepNext/>
        <w:keepLines/>
        <w:rPr>
          <w:b/>
          <w:bCs/>
        </w:rPr>
      </w:pPr>
      <w:r w:rsidRPr="005B25A1">
        <w:rPr>
          <w:b/>
          <w:bCs/>
        </w:rPr>
        <w:t>Plenary Discussion:</w:t>
      </w:r>
    </w:p>
    <w:p w14:paraId="0967151A" w14:textId="77777777" w:rsidR="009E726A" w:rsidRPr="009E726A" w:rsidRDefault="009E726A" w:rsidP="009E726A">
      <w:pPr>
        <w:keepNext/>
        <w:keepLines/>
      </w:pPr>
    </w:p>
    <w:p w14:paraId="145B8D39" w14:textId="77777777" w:rsidR="007615D6" w:rsidRPr="00EB0339" w:rsidRDefault="007615D6" w:rsidP="007615D6">
      <w:r w:rsidRPr="005B25A1">
        <w:rPr>
          <w:b/>
          <w:bCs/>
        </w:rPr>
        <w:t>Status:</w:t>
      </w:r>
      <w:r>
        <w:t xml:space="preserve"> </w:t>
      </w:r>
      <w:r>
        <w:rPr>
          <w:color w:val="0000FF"/>
        </w:rPr>
        <w:t>Not concluded</w:t>
      </w:r>
      <w:r>
        <w:t>.</w:t>
      </w:r>
    </w:p>
    <w:p w14:paraId="174576E3" w14:textId="77777777" w:rsidR="00E00DA6" w:rsidRDefault="007615D6" w:rsidP="000A3FBD">
      <w:pPr>
        <w:pStyle w:val="NormTop"/>
      </w:pPr>
      <w:r>
        <w:rPr>
          <w:color w:val="0000FF"/>
        </w:rPr>
        <w:t>S2-2509111</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Reviewing the drafts and revisions of the baseline user plane document in the </w:t>
      </w:r>
      <w:proofErr w:type="spellStart"/>
      <w:r>
        <w:t>Gothenberg</w:t>
      </w:r>
      <w:proofErr w:type="spellEnd"/>
      <w:r>
        <w:t xml:space="preserve"> meeting, it is not clear whether the multi-vendor N4 interface topic is adequately addressed.</w:t>
      </w:r>
    </w:p>
    <w:p w14:paraId="5EEE9843" w14:textId="77777777" w:rsidR="007615D6" w:rsidRPr="005B25A1" w:rsidRDefault="007615D6" w:rsidP="007615D6">
      <w:pPr>
        <w:keepNext/>
        <w:keepLines/>
        <w:rPr>
          <w:b/>
          <w:bCs/>
        </w:rPr>
      </w:pPr>
      <w:r w:rsidRPr="005B25A1">
        <w:rPr>
          <w:b/>
          <w:bCs/>
        </w:rPr>
        <w:t>Parallel discussion:</w:t>
      </w:r>
    </w:p>
    <w:p w14:paraId="02542C38" w14:textId="77777777" w:rsidR="007615D6" w:rsidRPr="005B25A1" w:rsidRDefault="007615D6" w:rsidP="007615D6">
      <w:pPr>
        <w:keepNext/>
        <w:keepLines/>
      </w:pPr>
      <w:r w:rsidRPr="005B25A1">
        <w:t>-</w:t>
      </w:r>
    </w:p>
    <w:p w14:paraId="52A14529" w14:textId="77777777" w:rsidR="009E726A" w:rsidRPr="005B25A1" w:rsidRDefault="009E726A" w:rsidP="009E726A">
      <w:pPr>
        <w:keepNext/>
        <w:keepLines/>
      </w:pPr>
      <w:r>
        <w:rPr>
          <w:color w:val="FF0000"/>
        </w:rPr>
        <w:t>NO DISCUSSION RECORDED</w:t>
      </w:r>
    </w:p>
    <w:p w14:paraId="0FE71103" w14:textId="77777777" w:rsidR="009E726A" w:rsidRPr="005B25A1" w:rsidRDefault="009E726A" w:rsidP="009E726A">
      <w:pPr>
        <w:keepNext/>
        <w:keepLines/>
        <w:rPr>
          <w:b/>
          <w:bCs/>
        </w:rPr>
      </w:pPr>
      <w:r w:rsidRPr="005B25A1">
        <w:rPr>
          <w:b/>
          <w:bCs/>
        </w:rPr>
        <w:t>Plenary Discussion:</w:t>
      </w:r>
    </w:p>
    <w:p w14:paraId="2E844EC6" w14:textId="77777777" w:rsidR="009E726A" w:rsidRPr="009E726A" w:rsidRDefault="009E726A" w:rsidP="009E726A">
      <w:pPr>
        <w:keepNext/>
        <w:keepLines/>
      </w:pPr>
    </w:p>
    <w:p w14:paraId="3B8ADAE5" w14:textId="77777777" w:rsidR="007615D6" w:rsidRPr="00EB0339" w:rsidRDefault="007615D6" w:rsidP="007615D6">
      <w:r w:rsidRPr="005B25A1">
        <w:rPr>
          <w:b/>
          <w:bCs/>
        </w:rPr>
        <w:t>Status:</w:t>
      </w:r>
      <w:r>
        <w:t xml:space="preserve"> </w:t>
      </w:r>
      <w:r>
        <w:rPr>
          <w:color w:val="0000FF"/>
        </w:rPr>
        <w:t>Not concluded</w:t>
      </w:r>
      <w:r>
        <w:t>.</w:t>
      </w:r>
    </w:p>
    <w:p w14:paraId="58FC5383" w14:textId="77777777" w:rsidR="00E00DA6" w:rsidRDefault="007615D6" w:rsidP="000A3FBD">
      <w:pPr>
        <w:pStyle w:val="NormTop"/>
      </w:pPr>
      <w:r>
        <w:rPr>
          <w:color w:val="0000FF"/>
        </w:rPr>
        <w:t>S2-2509158</w:t>
      </w:r>
      <w:r w:rsidRPr="00D53282">
        <w:t xml:space="preserve"> </w:t>
      </w:r>
      <w:r>
        <w:t xml:space="preserve">(P-CR) 23.801-01: [WT#1.2.X, User Plane] [WT#1.2.X, QoS] User Plane Architecture and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and 6G user plane.</w:t>
      </w:r>
    </w:p>
    <w:p w14:paraId="631CBE00" w14:textId="77777777" w:rsidR="007615D6" w:rsidRPr="005B25A1" w:rsidRDefault="007615D6" w:rsidP="007615D6">
      <w:pPr>
        <w:keepNext/>
        <w:keepLines/>
        <w:rPr>
          <w:b/>
          <w:bCs/>
        </w:rPr>
      </w:pPr>
      <w:r w:rsidRPr="005B25A1">
        <w:rPr>
          <w:b/>
          <w:bCs/>
        </w:rPr>
        <w:t>Parallel discussion:</w:t>
      </w:r>
    </w:p>
    <w:p w14:paraId="60B1F80A" w14:textId="77777777" w:rsidR="007615D6" w:rsidRPr="005B25A1" w:rsidRDefault="007615D6" w:rsidP="007615D6">
      <w:pPr>
        <w:keepNext/>
        <w:keepLines/>
      </w:pPr>
      <w:r w:rsidRPr="005B25A1">
        <w:t>-</w:t>
      </w:r>
    </w:p>
    <w:p w14:paraId="24CEBBA0" w14:textId="77777777" w:rsidR="009E726A" w:rsidRPr="005B25A1" w:rsidRDefault="009E726A" w:rsidP="009E726A">
      <w:pPr>
        <w:keepNext/>
        <w:keepLines/>
      </w:pPr>
      <w:r>
        <w:rPr>
          <w:color w:val="FF0000"/>
        </w:rPr>
        <w:t>NO DISCUSSION RECORDED</w:t>
      </w:r>
    </w:p>
    <w:p w14:paraId="2A00BDB9" w14:textId="77777777" w:rsidR="009E726A" w:rsidRPr="005B25A1" w:rsidRDefault="009E726A" w:rsidP="009E726A">
      <w:pPr>
        <w:keepNext/>
        <w:keepLines/>
        <w:rPr>
          <w:b/>
          <w:bCs/>
        </w:rPr>
      </w:pPr>
      <w:r w:rsidRPr="005B25A1">
        <w:rPr>
          <w:b/>
          <w:bCs/>
        </w:rPr>
        <w:t>Plenary Discussion:</w:t>
      </w:r>
    </w:p>
    <w:p w14:paraId="797B1874" w14:textId="77777777" w:rsidR="009E726A" w:rsidRPr="009E726A" w:rsidRDefault="009E726A" w:rsidP="009E726A">
      <w:pPr>
        <w:keepNext/>
        <w:keepLines/>
      </w:pPr>
    </w:p>
    <w:p w14:paraId="6C04C44A" w14:textId="77777777" w:rsidR="007615D6" w:rsidRPr="00EB0339" w:rsidRDefault="007615D6" w:rsidP="007615D6">
      <w:r w:rsidRPr="005B25A1">
        <w:rPr>
          <w:b/>
          <w:bCs/>
        </w:rPr>
        <w:t>Status:</w:t>
      </w:r>
      <w:r>
        <w:t xml:space="preserve"> </w:t>
      </w:r>
      <w:r>
        <w:rPr>
          <w:color w:val="0000FF"/>
        </w:rPr>
        <w:t>Not concluded</w:t>
      </w:r>
      <w:r>
        <w:t>.</w:t>
      </w:r>
    </w:p>
    <w:p w14:paraId="0DEB4A7D" w14:textId="77777777" w:rsidR="00E00DA6" w:rsidRDefault="007615D6" w:rsidP="000A3FBD">
      <w:pPr>
        <w:pStyle w:val="NormTop"/>
      </w:pPr>
      <w:r>
        <w:rPr>
          <w:color w:val="0000FF"/>
        </w:rPr>
        <w:t>S2-2509205</w:t>
      </w:r>
      <w:r w:rsidRPr="00D53282">
        <w:t xml:space="preserve"> </w:t>
      </w:r>
      <w:r>
        <w:t>(P-CR) 23.801-01: Discussion and way forward for WT#2 (UP architecture).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16955DC7" w14:textId="77777777" w:rsidR="007615D6" w:rsidRPr="005B25A1" w:rsidRDefault="007615D6" w:rsidP="007615D6">
      <w:pPr>
        <w:keepNext/>
        <w:keepLines/>
        <w:rPr>
          <w:b/>
          <w:bCs/>
        </w:rPr>
      </w:pPr>
      <w:r w:rsidRPr="005B25A1">
        <w:rPr>
          <w:b/>
          <w:bCs/>
        </w:rPr>
        <w:t>Convenor comment:</w:t>
      </w:r>
    </w:p>
    <w:p w14:paraId="7B3B4FE4" w14:textId="77777777" w:rsidR="007615D6" w:rsidRPr="005B25A1" w:rsidRDefault="007615D6" w:rsidP="007615D6">
      <w:pPr>
        <w:keepNext/>
        <w:keepLines/>
      </w:pPr>
      <w:r w:rsidRPr="005B25A1">
        <w:t>Moved from 20.6.2.</w:t>
      </w:r>
    </w:p>
    <w:p w14:paraId="2D74CB4D" w14:textId="77777777" w:rsidR="007615D6" w:rsidRPr="005B25A1" w:rsidRDefault="007615D6" w:rsidP="007615D6">
      <w:pPr>
        <w:keepNext/>
        <w:keepLines/>
        <w:rPr>
          <w:b/>
          <w:bCs/>
        </w:rPr>
      </w:pPr>
      <w:r w:rsidRPr="005B25A1">
        <w:rPr>
          <w:b/>
          <w:bCs/>
        </w:rPr>
        <w:t>Parallel discussion:</w:t>
      </w:r>
    </w:p>
    <w:p w14:paraId="74A80AFB" w14:textId="77777777" w:rsidR="007615D6" w:rsidRPr="005B25A1" w:rsidRDefault="007615D6" w:rsidP="007615D6">
      <w:pPr>
        <w:keepNext/>
        <w:keepLines/>
      </w:pPr>
      <w:r w:rsidRPr="005B25A1">
        <w:t>-</w:t>
      </w:r>
    </w:p>
    <w:p w14:paraId="02660777" w14:textId="77777777" w:rsidR="009E726A" w:rsidRPr="005B25A1" w:rsidRDefault="009E726A" w:rsidP="009E726A">
      <w:pPr>
        <w:keepNext/>
        <w:keepLines/>
      </w:pPr>
      <w:r>
        <w:rPr>
          <w:color w:val="FF0000"/>
        </w:rPr>
        <w:t>NO DISCUSSION RECORDED</w:t>
      </w:r>
    </w:p>
    <w:p w14:paraId="1F39144F" w14:textId="77777777" w:rsidR="009E726A" w:rsidRPr="005B25A1" w:rsidRDefault="009E726A" w:rsidP="009E726A">
      <w:pPr>
        <w:keepNext/>
        <w:keepLines/>
        <w:rPr>
          <w:b/>
          <w:bCs/>
        </w:rPr>
      </w:pPr>
      <w:r w:rsidRPr="005B25A1">
        <w:rPr>
          <w:b/>
          <w:bCs/>
        </w:rPr>
        <w:t>Plenary Discussion:</w:t>
      </w:r>
    </w:p>
    <w:p w14:paraId="6BCCD764" w14:textId="77777777" w:rsidR="009E726A" w:rsidRPr="009E726A" w:rsidRDefault="009E726A" w:rsidP="009E726A">
      <w:pPr>
        <w:keepNext/>
        <w:keepLines/>
      </w:pPr>
    </w:p>
    <w:p w14:paraId="514CC942" w14:textId="77777777" w:rsidR="007615D6" w:rsidRPr="00EB0339" w:rsidRDefault="007615D6" w:rsidP="007615D6">
      <w:r w:rsidRPr="005B25A1">
        <w:rPr>
          <w:b/>
          <w:bCs/>
        </w:rPr>
        <w:t>Status:</w:t>
      </w:r>
      <w:r>
        <w:t xml:space="preserve"> </w:t>
      </w:r>
      <w:r>
        <w:rPr>
          <w:color w:val="0000FF"/>
        </w:rPr>
        <w:t>Not concluded</w:t>
      </w:r>
      <w:r>
        <w:t>.</w:t>
      </w:r>
    </w:p>
    <w:p w14:paraId="09D1C30B" w14:textId="77777777" w:rsidR="00E00DA6" w:rsidRDefault="007615D6" w:rsidP="000A3FBD">
      <w:pPr>
        <w:pStyle w:val="NormTop"/>
      </w:pPr>
      <w:r>
        <w:rPr>
          <w:color w:val="0000FF"/>
        </w:rPr>
        <w:t>S2-2509232</w:t>
      </w:r>
      <w:r w:rsidRPr="00D53282">
        <w:t xml:space="preserve"> </w:t>
      </w:r>
      <w:r>
        <w:t>(P-CR) 23.801-01: [WT#1.2, Enhanced User Plane and QoS] Scope and Key Issue for Enhanced User Plane and QoS . (Source: Google,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4F343D36" w14:textId="77777777" w:rsidR="007615D6" w:rsidRPr="005B25A1" w:rsidRDefault="007615D6" w:rsidP="007615D6">
      <w:pPr>
        <w:keepNext/>
        <w:keepLines/>
        <w:rPr>
          <w:b/>
          <w:bCs/>
        </w:rPr>
      </w:pPr>
      <w:r w:rsidRPr="005B25A1">
        <w:rPr>
          <w:b/>
          <w:bCs/>
        </w:rPr>
        <w:t>Parallel discussion:</w:t>
      </w:r>
    </w:p>
    <w:p w14:paraId="221D0DA5" w14:textId="77777777" w:rsidR="007615D6" w:rsidRPr="005B25A1" w:rsidRDefault="007615D6" w:rsidP="007615D6">
      <w:pPr>
        <w:keepNext/>
        <w:keepLines/>
      </w:pPr>
      <w:r w:rsidRPr="005B25A1">
        <w:t>-</w:t>
      </w:r>
    </w:p>
    <w:p w14:paraId="2C700D1E" w14:textId="77777777" w:rsidR="009E726A" w:rsidRPr="005B25A1" w:rsidRDefault="009E726A" w:rsidP="009E726A">
      <w:pPr>
        <w:keepNext/>
        <w:keepLines/>
      </w:pPr>
      <w:r>
        <w:rPr>
          <w:color w:val="FF0000"/>
        </w:rPr>
        <w:t>NO DISCUSSION RECORDED</w:t>
      </w:r>
    </w:p>
    <w:p w14:paraId="61B4000D" w14:textId="77777777" w:rsidR="009E726A" w:rsidRPr="005B25A1" w:rsidRDefault="009E726A" w:rsidP="009E726A">
      <w:pPr>
        <w:keepNext/>
        <w:keepLines/>
        <w:rPr>
          <w:b/>
          <w:bCs/>
        </w:rPr>
      </w:pPr>
      <w:r w:rsidRPr="005B25A1">
        <w:rPr>
          <w:b/>
          <w:bCs/>
        </w:rPr>
        <w:t>Plenary Discussion:</w:t>
      </w:r>
    </w:p>
    <w:p w14:paraId="5172EFDA" w14:textId="77777777" w:rsidR="009E726A" w:rsidRPr="009E726A" w:rsidRDefault="009E726A" w:rsidP="009E726A">
      <w:pPr>
        <w:keepNext/>
        <w:keepLines/>
      </w:pPr>
    </w:p>
    <w:p w14:paraId="53DF9536" w14:textId="77777777" w:rsidR="007615D6" w:rsidRPr="00EB0339" w:rsidRDefault="007615D6" w:rsidP="007615D6">
      <w:r w:rsidRPr="005B25A1">
        <w:rPr>
          <w:b/>
          <w:bCs/>
        </w:rPr>
        <w:t>Status:</w:t>
      </w:r>
      <w:r>
        <w:t xml:space="preserve"> </w:t>
      </w:r>
      <w:r>
        <w:rPr>
          <w:color w:val="0000FF"/>
        </w:rPr>
        <w:t>Not concluded</w:t>
      </w:r>
      <w:r>
        <w:t>.</w:t>
      </w:r>
    </w:p>
    <w:p w14:paraId="436C1F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25F58E31" w14:textId="77777777" w:rsidR="00E00DA6" w:rsidRDefault="007615D6" w:rsidP="000A3FBD">
      <w:pPr>
        <w:pStyle w:val="NormTop"/>
      </w:pPr>
      <w:r>
        <w:rPr>
          <w:color w:val="0000FF"/>
        </w:rPr>
        <w:t>S2-2508347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r>
        <w:br/>
        <w:t>It proposed the study contents for 6g QoS framework.</w:t>
      </w:r>
    </w:p>
    <w:p w14:paraId="585CBD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S2-2506637</w:t>
      </w:r>
      <w:r>
        <w:t>.</w:t>
      </w:r>
    </w:p>
    <w:p w14:paraId="78D1425A" w14:textId="77777777" w:rsidR="007615D6" w:rsidRPr="005B25A1" w:rsidRDefault="007615D6" w:rsidP="007615D6">
      <w:pPr>
        <w:keepNext/>
        <w:keepLines/>
        <w:rPr>
          <w:b/>
          <w:bCs/>
        </w:rPr>
      </w:pPr>
      <w:r w:rsidRPr="005B25A1">
        <w:rPr>
          <w:b/>
          <w:bCs/>
        </w:rPr>
        <w:t>Parallel discussion:</w:t>
      </w:r>
    </w:p>
    <w:p w14:paraId="0EEB77F3" w14:textId="77777777" w:rsidR="007615D6" w:rsidRPr="005B25A1" w:rsidRDefault="007615D6" w:rsidP="007615D6">
      <w:pPr>
        <w:keepNext/>
        <w:keepLines/>
      </w:pPr>
      <w:r w:rsidRPr="005B25A1">
        <w:t>-</w:t>
      </w:r>
    </w:p>
    <w:p w14:paraId="41686512" w14:textId="77777777" w:rsidR="009E726A" w:rsidRPr="005B25A1" w:rsidRDefault="009E726A" w:rsidP="009E726A">
      <w:pPr>
        <w:keepNext/>
        <w:keepLines/>
      </w:pPr>
      <w:r>
        <w:rPr>
          <w:color w:val="FF0000"/>
        </w:rPr>
        <w:t>NO DISCUSSION RECORDED</w:t>
      </w:r>
    </w:p>
    <w:p w14:paraId="5CFA4C70" w14:textId="77777777" w:rsidR="009E726A" w:rsidRPr="005B25A1" w:rsidRDefault="009E726A" w:rsidP="009E726A">
      <w:pPr>
        <w:keepNext/>
        <w:keepLines/>
        <w:rPr>
          <w:b/>
          <w:bCs/>
        </w:rPr>
      </w:pPr>
      <w:r w:rsidRPr="005B25A1">
        <w:rPr>
          <w:b/>
          <w:bCs/>
        </w:rPr>
        <w:t>Plenary Discussion:</w:t>
      </w:r>
    </w:p>
    <w:p w14:paraId="095349EB" w14:textId="77777777" w:rsidR="009E726A" w:rsidRPr="009E726A" w:rsidRDefault="009E726A" w:rsidP="009E726A">
      <w:pPr>
        <w:keepNext/>
        <w:keepLines/>
      </w:pPr>
    </w:p>
    <w:p w14:paraId="79AF0AD2" w14:textId="77777777" w:rsidR="007615D6" w:rsidRPr="00EB0339" w:rsidRDefault="007615D6" w:rsidP="007615D6">
      <w:r w:rsidRPr="005B25A1">
        <w:rPr>
          <w:b/>
          <w:bCs/>
        </w:rPr>
        <w:t>Status:</w:t>
      </w:r>
      <w:r>
        <w:t xml:space="preserve"> </w:t>
      </w:r>
      <w:r>
        <w:rPr>
          <w:color w:val="0000FF"/>
        </w:rPr>
        <w:t>Not concluded</w:t>
      </w:r>
      <w:r>
        <w:t>.</w:t>
      </w:r>
    </w:p>
    <w:p w14:paraId="4B3F01D7" w14:textId="77777777" w:rsidR="00E00DA6" w:rsidRDefault="007615D6" w:rsidP="000A3FBD">
      <w:pPr>
        <w:pStyle w:val="NormTop"/>
      </w:pPr>
      <w:r>
        <w:rPr>
          <w:color w:val="0000FF"/>
        </w:rPr>
        <w:t>S2-2508399</w:t>
      </w:r>
      <w:r w:rsidRPr="00D53282">
        <w:t xml:space="preserve"> </w:t>
      </w:r>
      <w:r>
        <w:t>(P-CR) 23.801-01: [WT#1.2, QoS framework] KI Proposal for QoS.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key issue UE/application and network QoS collaboration, to better support the 6G services. It aims to address: how the UE and application provide service related information to the network for QoS collaboration and how the network maps the information to the QoS characteristics or parameters, etc.</w:t>
      </w:r>
    </w:p>
    <w:p w14:paraId="4B367025" w14:textId="77777777" w:rsidR="007615D6" w:rsidRPr="005B25A1" w:rsidRDefault="007615D6" w:rsidP="007615D6">
      <w:pPr>
        <w:keepNext/>
        <w:keepLines/>
        <w:rPr>
          <w:b/>
          <w:bCs/>
        </w:rPr>
      </w:pPr>
      <w:r w:rsidRPr="005B25A1">
        <w:rPr>
          <w:b/>
          <w:bCs/>
        </w:rPr>
        <w:t>Parallel discussion:</w:t>
      </w:r>
    </w:p>
    <w:p w14:paraId="02790985" w14:textId="77777777" w:rsidR="007615D6" w:rsidRPr="005B25A1" w:rsidRDefault="007615D6" w:rsidP="007615D6">
      <w:pPr>
        <w:keepNext/>
        <w:keepLines/>
      </w:pPr>
      <w:r w:rsidRPr="005B25A1">
        <w:t>-</w:t>
      </w:r>
    </w:p>
    <w:p w14:paraId="5B477F0E" w14:textId="77777777" w:rsidR="009E726A" w:rsidRPr="005B25A1" w:rsidRDefault="009E726A" w:rsidP="009E726A">
      <w:pPr>
        <w:keepNext/>
        <w:keepLines/>
      </w:pPr>
      <w:r>
        <w:rPr>
          <w:color w:val="FF0000"/>
        </w:rPr>
        <w:t>NO DISCUSSION RECORDED</w:t>
      </w:r>
    </w:p>
    <w:p w14:paraId="60E22F40" w14:textId="77777777" w:rsidR="009E726A" w:rsidRPr="005B25A1" w:rsidRDefault="009E726A" w:rsidP="009E726A">
      <w:pPr>
        <w:keepNext/>
        <w:keepLines/>
        <w:rPr>
          <w:b/>
          <w:bCs/>
        </w:rPr>
      </w:pPr>
      <w:r w:rsidRPr="005B25A1">
        <w:rPr>
          <w:b/>
          <w:bCs/>
        </w:rPr>
        <w:t>Plenary Discussion:</w:t>
      </w:r>
    </w:p>
    <w:p w14:paraId="603B8B0E" w14:textId="77777777" w:rsidR="009E726A" w:rsidRPr="009E726A" w:rsidRDefault="009E726A" w:rsidP="009E726A">
      <w:pPr>
        <w:keepNext/>
        <w:keepLines/>
      </w:pPr>
    </w:p>
    <w:p w14:paraId="5FB5CD40" w14:textId="77777777" w:rsidR="007615D6" w:rsidRPr="00EB0339" w:rsidRDefault="007615D6" w:rsidP="007615D6">
      <w:r w:rsidRPr="005B25A1">
        <w:rPr>
          <w:b/>
          <w:bCs/>
        </w:rPr>
        <w:t>Status:</w:t>
      </w:r>
      <w:r>
        <w:t xml:space="preserve"> </w:t>
      </w:r>
      <w:r>
        <w:rPr>
          <w:color w:val="0000FF"/>
        </w:rPr>
        <w:t>Not concluded</w:t>
      </w:r>
      <w:r>
        <w:t>.</w:t>
      </w:r>
    </w:p>
    <w:p w14:paraId="5C8FE9B7" w14:textId="77777777" w:rsidR="00E00DA6" w:rsidRDefault="007615D6" w:rsidP="000A3FBD">
      <w:pPr>
        <w:pStyle w:val="NormTop"/>
      </w:pPr>
      <w:r>
        <w:rPr>
          <w:color w:val="0000FF"/>
        </w:rPr>
        <w:t>S2-2508452</w:t>
      </w:r>
      <w:r w:rsidRPr="00D53282">
        <w:t xml:space="preserve"> </w:t>
      </w:r>
      <w:r>
        <w:t>(P-CR) 23.801-01: [WT#1.2] 6G QoS support . (Source: OPPO, China Unicom)</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update the WT#1.2 QoS for close collaboration between applications and communications to achieve a satisfied user experience.</w:t>
      </w:r>
    </w:p>
    <w:p w14:paraId="1805E6AD" w14:textId="77777777" w:rsidR="007615D6" w:rsidRPr="005B25A1" w:rsidRDefault="007615D6" w:rsidP="007615D6">
      <w:pPr>
        <w:keepNext/>
        <w:keepLines/>
        <w:rPr>
          <w:b/>
          <w:bCs/>
        </w:rPr>
      </w:pPr>
      <w:r w:rsidRPr="005B25A1">
        <w:rPr>
          <w:b/>
          <w:bCs/>
        </w:rPr>
        <w:t>Parallel discussion:</w:t>
      </w:r>
    </w:p>
    <w:p w14:paraId="356F427B" w14:textId="77777777" w:rsidR="007615D6" w:rsidRPr="005B25A1" w:rsidRDefault="007615D6" w:rsidP="007615D6">
      <w:pPr>
        <w:keepNext/>
        <w:keepLines/>
      </w:pPr>
      <w:r w:rsidRPr="005B25A1">
        <w:t>-</w:t>
      </w:r>
    </w:p>
    <w:p w14:paraId="67528BFF" w14:textId="77777777" w:rsidR="009E726A" w:rsidRPr="005B25A1" w:rsidRDefault="009E726A" w:rsidP="009E726A">
      <w:pPr>
        <w:keepNext/>
        <w:keepLines/>
      </w:pPr>
      <w:r>
        <w:rPr>
          <w:color w:val="FF0000"/>
        </w:rPr>
        <w:t>NO DISCUSSION RECORDED</w:t>
      </w:r>
    </w:p>
    <w:p w14:paraId="64D1B5C3" w14:textId="77777777" w:rsidR="009E726A" w:rsidRPr="005B25A1" w:rsidRDefault="009E726A" w:rsidP="009E726A">
      <w:pPr>
        <w:keepNext/>
        <w:keepLines/>
        <w:rPr>
          <w:b/>
          <w:bCs/>
        </w:rPr>
      </w:pPr>
      <w:r w:rsidRPr="005B25A1">
        <w:rPr>
          <w:b/>
          <w:bCs/>
        </w:rPr>
        <w:t>Plenary Discussion:</w:t>
      </w:r>
    </w:p>
    <w:p w14:paraId="5C36EAE8" w14:textId="77777777" w:rsidR="009E726A" w:rsidRPr="009E726A" w:rsidRDefault="009E726A" w:rsidP="009E726A">
      <w:pPr>
        <w:keepNext/>
        <w:keepLines/>
      </w:pPr>
    </w:p>
    <w:p w14:paraId="472341C4" w14:textId="77777777" w:rsidR="007615D6" w:rsidRPr="00EB0339" w:rsidRDefault="007615D6" w:rsidP="007615D6">
      <w:r w:rsidRPr="005B25A1">
        <w:rPr>
          <w:b/>
          <w:bCs/>
        </w:rPr>
        <w:t>Status:</w:t>
      </w:r>
      <w:r>
        <w:t xml:space="preserve"> </w:t>
      </w:r>
      <w:r>
        <w:rPr>
          <w:color w:val="0000FF"/>
        </w:rPr>
        <w:t>Not concluded</w:t>
      </w:r>
      <w:r>
        <w:t>.</w:t>
      </w:r>
    </w:p>
    <w:p w14:paraId="2E9ED3CC" w14:textId="77777777" w:rsidR="00E00DA6" w:rsidRDefault="007615D6" w:rsidP="000A3FBD">
      <w:pPr>
        <w:pStyle w:val="NormTop"/>
      </w:pPr>
      <w:r>
        <w:rPr>
          <w:color w:val="0000FF"/>
        </w:rPr>
        <w:t>S2-2508501</w:t>
      </w:r>
      <w:r w:rsidRPr="00D53282">
        <w:t xml:space="preserve"> </w:t>
      </w:r>
      <w:r>
        <w:t xml:space="preserve">(P-CR) 23.801-01: [WT#1.2.x, QoS] Support QoS differentiation for multiplexing traffic in the same application. (Source: [Ericsson, Xiaomi, OPPO, Nokia, </w:t>
      </w:r>
      <w:proofErr w:type="spellStart"/>
      <w:r>
        <w:t>InterDigital</w:t>
      </w:r>
      <w:proofErr w:type="spellEnd"/>
      <w:r>
        <w:t>, Google, Charter Communications],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1E2FF98D" w14:textId="77777777" w:rsidR="007615D6" w:rsidRPr="005B25A1" w:rsidRDefault="007615D6" w:rsidP="007615D6">
      <w:pPr>
        <w:keepNext/>
        <w:keepLines/>
        <w:rPr>
          <w:b/>
          <w:bCs/>
        </w:rPr>
      </w:pPr>
      <w:r w:rsidRPr="005B25A1">
        <w:rPr>
          <w:b/>
          <w:bCs/>
        </w:rPr>
        <w:t>Parallel discussion:</w:t>
      </w:r>
    </w:p>
    <w:p w14:paraId="318551CB" w14:textId="77777777" w:rsidR="007615D6" w:rsidRPr="005B25A1" w:rsidRDefault="007615D6" w:rsidP="007615D6">
      <w:pPr>
        <w:keepNext/>
        <w:keepLines/>
      </w:pPr>
      <w:r w:rsidRPr="005B25A1">
        <w:t>-</w:t>
      </w:r>
    </w:p>
    <w:p w14:paraId="41DEA3CB" w14:textId="77777777" w:rsidR="009E726A" w:rsidRPr="005B25A1" w:rsidRDefault="009E726A" w:rsidP="009E726A">
      <w:pPr>
        <w:keepNext/>
        <w:keepLines/>
      </w:pPr>
      <w:r>
        <w:rPr>
          <w:color w:val="FF0000"/>
        </w:rPr>
        <w:t>NO DISCUSSION RECORDED</w:t>
      </w:r>
    </w:p>
    <w:p w14:paraId="153E7099" w14:textId="77777777" w:rsidR="009E726A" w:rsidRPr="005B25A1" w:rsidRDefault="009E726A" w:rsidP="009E726A">
      <w:pPr>
        <w:keepNext/>
        <w:keepLines/>
        <w:rPr>
          <w:b/>
          <w:bCs/>
        </w:rPr>
      </w:pPr>
      <w:r w:rsidRPr="005B25A1">
        <w:rPr>
          <w:b/>
          <w:bCs/>
        </w:rPr>
        <w:t>Plenary Discussion:</w:t>
      </w:r>
    </w:p>
    <w:p w14:paraId="17726CDC" w14:textId="77777777" w:rsidR="009E726A" w:rsidRPr="009E726A" w:rsidRDefault="009E726A" w:rsidP="009E726A">
      <w:pPr>
        <w:keepNext/>
        <w:keepLines/>
      </w:pPr>
    </w:p>
    <w:p w14:paraId="761659FE" w14:textId="77777777" w:rsidR="007615D6" w:rsidRPr="00EB0339" w:rsidRDefault="007615D6" w:rsidP="007615D6">
      <w:r w:rsidRPr="005B25A1">
        <w:rPr>
          <w:b/>
          <w:bCs/>
        </w:rPr>
        <w:t>Status:</w:t>
      </w:r>
      <w:r>
        <w:t xml:space="preserve"> </w:t>
      </w:r>
      <w:r>
        <w:rPr>
          <w:color w:val="0000FF"/>
        </w:rPr>
        <w:t>Not concluded</w:t>
      </w:r>
      <w:r>
        <w:t>.</w:t>
      </w:r>
    </w:p>
    <w:p w14:paraId="52875AAF" w14:textId="77777777" w:rsidR="00E00DA6" w:rsidRDefault="007615D6" w:rsidP="000A3FBD">
      <w:pPr>
        <w:pStyle w:val="NormTop"/>
      </w:pPr>
      <w:r>
        <w:rPr>
          <w:color w:val="0000FF"/>
        </w:rPr>
        <w:t>S2-2508553</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QoS aspects and new KI for QoS.</w:t>
      </w:r>
    </w:p>
    <w:p w14:paraId="2DAEDD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287B9B48" w14:textId="77777777" w:rsidR="007615D6" w:rsidRPr="005B25A1" w:rsidRDefault="007615D6" w:rsidP="007615D6">
      <w:pPr>
        <w:keepNext/>
        <w:keepLines/>
        <w:rPr>
          <w:b/>
          <w:bCs/>
        </w:rPr>
      </w:pPr>
      <w:r w:rsidRPr="005B25A1">
        <w:rPr>
          <w:b/>
          <w:bCs/>
        </w:rPr>
        <w:t>Parallel discussion:</w:t>
      </w:r>
    </w:p>
    <w:p w14:paraId="2900D3AD" w14:textId="77777777" w:rsidR="007615D6" w:rsidRPr="005B25A1" w:rsidRDefault="007615D6" w:rsidP="007615D6">
      <w:pPr>
        <w:keepNext/>
        <w:keepLines/>
      </w:pPr>
      <w:r w:rsidRPr="005B25A1">
        <w:t>-</w:t>
      </w:r>
    </w:p>
    <w:p w14:paraId="1BC6EE25" w14:textId="77777777" w:rsidR="009E726A" w:rsidRPr="005B25A1" w:rsidRDefault="009E726A" w:rsidP="009E726A">
      <w:pPr>
        <w:keepNext/>
        <w:keepLines/>
      </w:pPr>
      <w:r>
        <w:rPr>
          <w:color w:val="FF0000"/>
        </w:rPr>
        <w:t>NO DISCUSSION RECORDED</w:t>
      </w:r>
    </w:p>
    <w:p w14:paraId="39AABA17" w14:textId="77777777" w:rsidR="009E726A" w:rsidRPr="005B25A1" w:rsidRDefault="009E726A" w:rsidP="009E726A">
      <w:pPr>
        <w:keepNext/>
        <w:keepLines/>
        <w:rPr>
          <w:b/>
          <w:bCs/>
        </w:rPr>
      </w:pPr>
      <w:r w:rsidRPr="005B25A1">
        <w:rPr>
          <w:b/>
          <w:bCs/>
        </w:rPr>
        <w:t>Plenary Discussion:</w:t>
      </w:r>
    </w:p>
    <w:p w14:paraId="65B1C41E" w14:textId="77777777" w:rsidR="009E726A" w:rsidRPr="009E726A" w:rsidRDefault="009E726A" w:rsidP="009E726A">
      <w:pPr>
        <w:keepNext/>
        <w:keepLines/>
      </w:pPr>
    </w:p>
    <w:p w14:paraId="3A9B3DD3" w14:textId="77777777" w:rsidR="007615D6" w:rsidRPr="00EB0339" w:rsidRDefault="007615D6" w:rsidP="007615D6">
      <w:r w:rsidRPr="005B25A1">
        <w:rPr>
          <w:b/>
          <w:bCs/>
        </w:rPr>
        <w:t>Status:</w:t>
      </w:r>
      <w:r>
        <w:t xml:space="preserve"> </w:t>
      </w:r>
      <w:r>
        <w:rPr>
          <w:color w:val="0000FF"/>
        </w:rPr>
        <w:t>Not concluded</w:t>
      </w:r>
      <w:r>
        <w:t>.</w:t>
      </w:r>
    </w:p>
    <w:p w14:paraId="709FA1CA" w14:textId="77777777" w:rsidR="00E00DA6" w:rsidRDefault="007615D6" w:rsidP="000A3FBD">
      <w:pPr>
        <w:pStyle w:val="NormTop"/>
      </w:pPr>
      <w:r>
        <w:rPr>
          <w:color w:val="0000FF"/>
        </w:rPr>
        <w:t>S2-2508703</w:t>
      </w:r>
      <w:r w:rsidRPr="00D53282">
        <w:t xml:space="preserve"> </w:t>
      </w:r>
      <w:r>
        <w:t xml:space="preserve">(P-CR) 23.801-01: [WT#1.2.x, QoS] QoS Framework. (Source: </w:t>
      </w:r>
      <w:proofErr w:type="spellStart"/>
      <w:r>
        <w:t>InterDigital</w:t>
      </w:r>
      <w:proofErr w:type="spellEnd"/>
      <w:r>
        <w:t xml:space="preserve"> Inc., Philips)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w:t>
      </w:r>
    </w:p>
    <w:p w14:paraId="370EAF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9800684" w14:textId="77777777" w:rsidR="007615D6" w:rsidRPr="005B25A1" w:rsidRDefault="007615D6" w:rsidP="007615D6">
      <w:pPr>
        <w:keepNext/>
        <w:keepLines/>
        <w:rPr>
          <w:b/>
          <w:bCs/>
        </w:rPr>
      </w:pPr>
      <w:r w:rsidRPr="005B25A1">
        <w:rPr>
          <w:b/>
          <w:bCs/>
        </w:rPr>
        <w:t>Parallel discussion:</w:t>
      </w:r>
    </w:p>
    <w:p w14:paraId="4F86D39D" w14:textId="77777777" w:rsidR="007615D6" w:rsidRPr="005B25A1" w:rsidRDefault="007615D6" w:rsidP="007615D6">
      <w:pPr>
        <w:keepNext/>
        <w:keepLines/>
      </w:pPr>
      <w:r w:rsidRPr="005B25A1">
        <w:t>-</w:t>
      </w:r>
    </w:p>
    <w:p w14:paraId="6FBDA2D7" w14:textId="77777777" w:rsidR="009E726A" w:rsidRPr="005B25A1" w:rsidRDefault="009E726A" w:rsidP="009E726A">
      <w:pPr>
        <w:keepNext/>
        <w:keepLines/>
      </w:pPr>
      <w:r>
        <w:rPr>
          <w:color w:val="FF0000"/>
        </w:rPr>
        <w:t>NO DISCUSSION RECORDED</w:t>
      </w:r>
    </w:p>
    <w:p w14:paraId="591CFA2E" w14:textId="77777777" w:rsidR="009E726A" w:rsidRPr="005B25A1" w:rsidRDefault="009E726A" w:rsidP="009E726A">
      <w:pPr>
        <w:keepNext/>
        <w:keepLines/>
        <w:rPr>
          <w:b/>
          <w:bCs/>
        </w:rPr>
      </w:pPr>
      <w:r w:rsidRPr="005B25A1">
        <w:rPr>
          <w:b/>
          <w:bCs/>
        </w:rPr>
        <w:t>Plenary Discussion:</w:t>
      </w:r>
    </w:p>
    <w:p w14:paraId="47B69C17" w14:textId="77777777" w:rsidR="009E726A" w:rsidRPr="009E726A" w:rsidRDefault="009E726A" w:rsidP="009E726A">
      <w:pPr>
        <w:keepNext/>
        <w:keepLines/>
      </w:pPr>
    </w:p>
    <w:p w14:paraId="26AADCE9" w14:textId="77777777" w:rsidR="007615D6" w:rsidRPr="00EB0339" w:rsidRDefault="007615D6" w:rsidP="007615D6">
      <w:r w:rsidRPr="005B25A1">
        <w:rPr>
          <w:b/>
          <w:bCs/>
        </w:rPr>
        <w:t>Status:</w:t>
      </w:r>
      <w:r>
        <w:t xml:space="preserve"> </w:t>
      </w:r>
      <w:r>
        <w:rPr>
          <w:color w:val="0000FF"/>
        </w:rPr>
        <w:t>Not concluded</w:t>
      </w:r>
      <w:r>
        <w:t>.</w:t>
      </w:r>
    </w:p>
    <w:p w14:paraId="03E99F41" w14:textId="77777777" w:rsidR="00E00DA6" w:rsidRDefault="007615D6" w:rsidP="000A3FBD">
      <w:pPr>
        <w:pStyle w:val="NormTop"/>
      </w:pPr>
      <w:r>
        <w:rPr>
          <w:color w:val="0000FF"/>
        </w:rPr>
        <w:t>S2-2508708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QoS in 6G. Based on the discussion, a detailed key issue is proposed.</w:t>
      </w:r>
    </w:p>
    <w:p w14:paraId="348F3477" w14:textId="77777777" w:rsidR="007615D6" w:rsidRPr="005B25A1" w:rsidRDefault="007615D6" w:rsidP="007615D6">
      <w:pPr>
        <w:keepNext/>
        <w:keepLines/>
        <w:rPr>
          <w:b/>
          <w:bCs/>
        </w:rPr>
      </w:pPr>
      <w:r w:rsidRPr="005B25A1">
        <w:rPr>
          <w:b/>
          <w:bCs/>
        </w:rPr>
        <w:t>Parallel discussion:</w:t>
      </w:r>
    </w:p>
    <w:p w14:paraId="74DC8761" w14:textId="77777777" w:rsidR="007615D6" w:rsidRPr="005B25A1" w:rsidRDefault="007615D6" w:rsidP="007615D6">
      <w:pPr>
        <w:keepNext/>
        <w:keepLines/>
      </w:pPr>
      <w:r w:rsidRPr="005B25A1">
        <w:t>-</w:t>
      </w:r>
    </w:p>
    <w:p w14:paraId="438EEEFA" w14:textId="77777777" w:rsidR="009E726A" w:rsidRPr="005B25A1" w:rsidRDefault="009E726A" w:rsidP="009E726A">
      <w:pPr>
        <w:keepNext/>
        <w:keepLines/>
      </w:pPr>
      <w:r>
        <w:rPr>
          <w:color w:val="FF0000"/>
        </w:rPr>
        <w:t>NO DISCUSSION RECORDED</w:t>
      </w:r>
    </w:p>
    <w:p w14:paraId="5D72D7BE" w14:textId="77777777" w:rsidR="009E726A" w:rsidRPr="005B25A1" w:rsidRDefault="009E726A" w:rsidP="009E726A">
      <w:pPr>
        <w:keepNext/>
        <w:keepLines/>
        <w:rPr>
          <w:b/>
          <w:bCs/>
        </w:rPr>
      </w:pPr>
      <w:r w:rsidRPr="005B25A1">
        <w:rPr>
          <w:b/>
          <w:bCs/>
        </w:rPr>
        <w:t>Plenary Discussion:</w:t>
      </w:r>
    </w:p>
    <w:p w14:paraId="19CB7595" w14:textId="77777777" w:rsidR="009E726A" w:rsidRPr="009E726A" w:rsidRDefault="009E726A" w:rsidP="009E726A">
      <w:pPr>
        <w:keepNext/>
        <w:keepLines/>
      </w:pPr>
    </w:p>
    <w:p w14:paraId="7EBD0B0F" w14:textId="77777777" w:rsidR="007615D6" w:rsidRPr="00EB0339" w:rsidRDefault="007615D6" w:rsidP="007615D6">
      <w:r w:rsidRPr="005B25A1">
        <w:rPr>
          <w:b/>
          <w:bCs/>
        </w:rPr>
        <w:t>Status:</w:t>
      </w:r>
      <w:r>
        <w:t xml:space="preserve"> </w:t>
      </w:r>
      <w:r>
        <w:rPr>
          <w:color w:val="0000FF"/>
        </w:rPr>
        <w:t>Not concluded</w:t>
      </w:r>
      <w:r>
        <w:t>.</w:t>
      </w:r>
    </w:p>
    <w:p w14:paraId="355E349D" w14:textId="77777777" w:rsidR="00E00DA6" w:rsidRDefault="007615D6" w:rsidP="000A3FBD">
      <w:pPr>
        <w:pStyle w:val="NormTop"/>
      </w:pPr>
      <w:r>
        <w:rPr>
          <w:color w:val="0000FF"/>
        </w:rPr>
        <w:t>S2-2508740</w:t>
      </w:r>
      <w:r w:rsidRPr="00D53282">
        <w:t xml:space="preserve"> </w:t>
      </w:r>
      <w:r>
        <w:t>(P-CR) 23.801-01: [WT#1.2.x, QoS] QoS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 which is worked on top of the SA WG2-2508122 latest merged version handled in the SA WG2#170 meeting.</w:t>
      </w:r>
    </w:p>
    <w:p w14:paraId="7A152FBE" w14:textId="77777777" w:rsidR="007615D6" w:rsidRPr="005B25A1" w:rsidRDefault="007615D6" w:rsidP="007615D6">
      <w:pPr>
        <w:keepNext/>
        <w:keepLines/>
        <w:rPr>
          <w:b/>
          <w:bCs/>
        </w:rPr>
      </w:pPr>
      <w:r w:rsidRPr="005B25A1">
        <w:rPr>
          <w:b/>
          <w:bCs/>
        </w:rPr>
        <w:t>Parallel discussion:</w:t>
      </w:r>
    </w:p>
    <w:p w14:paraId="19D57B85" w14:textId="77777777" w:rsidR="007615D6" w:rsidRPr="005B25A1" w:rsidRDefault="007615D6" w:rsidP="007615D6">
      <w:pPr>
        <w:keepNext/>
        <w:keepLines/>
      </w:pPr>
      <w:r w:rsidRPr="005B25A1">
        <w:t>-</w:t>
      </w:r>
    </w:p>
    <w:p w14:paraId="2D6A9BA3" w14:textId="77777777" w:rsidR="009E726A" w:rsidRPr="005B25A1" w:rsidRDefault="009E726A" w:rsidP="009E726A">
      <w:pPr>
        <w:keepNext/>
        <w:keepLines/>
      </w:pPr>
      <w:r>
        <w:rPr>
          <w:color w:val="FF0000"/>
        </w:rPr>
        <w:t>NO DISCUSSION RECORDED</w:t>
      </w:r>
    </w:p>
    <w:p w14:paraId="6DE19321" w14:textId="77777777" w:rsidR="009E726A" w:rsidRPr="005B25A1" w:rsidRDefault="009E726A" w:rsidP="009E726A">
      <w:pPr>
        <w:keepNext/>
        <w:keepLines/>
        <w:rPr>
          <w:b/>
          <w:bCs/>
        </w:rPr>
      </w:pPr>
      <w:r w:rsidRPr="005B25A1">
        <w:rPr>
          <w:b/>
          <w:bCs/>
        </w:rPr>
        <w:t>Plenary Discussion:</w:t>
      </w:r>
    </w:p>
    <w:p w14:paraId="01D64DCE" w14:textId="77777777" w:rsidR="009E726A" w:rsidRPr="009E726A" w:rsidRDefault="009E726A" w:rsidP="009E726A">
      <w:pPr>
        <w:keepNext/>
        <w:keepLines/>
      </w:pPr>
    </w:p>
    <w:p w14:paraId="193A6B85" w14:textId="77777777" w:rsidR="007615D6" w:rsidRPr="00EB0339" w:rsidRDefault="007615D6" w:rsidP="007615D6">
      <w:r w:rsidRPr="005B25A1">
        <w:rPr>
          <w:b/>
          <w:bCs/>
        </w:rPr>
        <w:t>Status:</w:t>
      </w:r>
      <w:r>
        <w:t xml:space="preserve"> </w:t>
      </w:r>
      <w:r>
        <w:rPr>
          <w:color w:val="0000FF"/>
        </w:rPr>
        <w:t>Not concluded</w:t>
      </w:r>
      <w:r>
        <w:t>.</w:t>
      </w:r>
    </w:p>
    <w:p w14:paraId="713B84D6" w14:textId="77777777" w:rsidR="00E00DA6" w:rsidRDefault="007615D6" w:rsidP="000A3FBD">
      <w:pPr>
        <w:pStyle w:val="NormTop"/>
      </w:pPr>
      <w:r>
        <w:rPr>
          <w:color w:val="0000FF"/>
        </w:rPr>
        <w:t>S2-2508780</w:t>
      </w:r>
      <w:r w:rsidRPr="00D53282">
        <w:t xml:space="preserve"> </w:t>
      </w:r>
      <w:r>
        <w:t xml:space="preserve">(P-CR) 23.801-01: [WT#1.2, QoS Framework] Update on QoS Framework Enhancements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and KI proposal with further discussions and analysis on the QoS Framework Enhancements besides of S2-2507305.</w:t>
      </w:r>
    </w:p>
    <w:p w14:paraId="1363F670" w14:textId="77777777" w:rsidR="007615D6" w:rsidRPr="005B25A1" w:rsidRDefault="007615D6" w:rsidP="007615D6">
      <w:pPr>
        <w:keepNext/>
        <w:keepLines/>
        <w:rPr>
          <w:b/>
          <w:bCs/>
        </w:rPr>
      </w:pPr>
      <w:r w:rsidRPr="005B25A1">
        <w:rPr>
          <w:b/>
          <w:bCs/>
        </w:rPr>
        <w:t>Parallel discussion:</w:t>
      </w:r>
    </w:p>
    <w:p w14:paraId="7CF1E15A" w14:textId="77777777" w:rsidR="007615D6" w:rsidRPr="005B25A1" w:rsidRDefault="007615D6" w:rsidP="007615D6">
      <w:pPr>
        <w:keepNext/>
        <w:keepLines/>
      </w:pPr>
      <w:r w:rsidRPr="005B25A1">
        <w:t>-</w:t>
      </w:r>
    </w:p>
    <w:p w14:paraId="15739235" w14:textId="77777777" w:rsidR="009E726A" w:rsidRPr="005B25A1" w:rsidRDefault="009E726A" w:rsidP="009E726A">
      <w:pPr>
        <w:keepNext/>
        <w:keepLines/>
      </w:pPr>
      <w:r>
        <w:rPr>
          <w:color w:val="FF0000"/>
        </w:rPr>
        <w:t>NO DISCUSSION RECORDED</w:t>
      </w:r>
    </w:p>
    <w:p w14:paraId="0DBCC1D8" w14:textId="77777777" w:rsidR="009E726A" w:rsidRPr="005B25A1" w:rsidRDefault="009E726A" w:rsidP="009E726A">
      <w:pPr>
        <w:keepNext/>
        <w:keepLines/>
        <w:rPr>
          <w:b/>
          <w:bCs/>
        </w:rPr>
      </w:pPr>
      <w:r w:rsidRPr="005B25A1">
        <w:rPr>
          <w:b/>
          <w:bCs/>
        </w:rPr>
        <w:t>Plenary Discussion:</w:t>
      </w:r>
    </w:p>
    <w:p w14:paraId="1D6523A2" w14:textId="77777777" w:rsidR="009E726A" w:rsidRPr="009E726A" w:rsidRDefault="009E726A" w:rsidP="009E726A">
      <w:pPr>
        <w:keepNext/>
        <w:keepLines/>
      </w:pPr>
    </w:p>
    <w:p w14:paraId="3E9921A1" w14:textId="77777777" w:rsidR="007615D6" w:rsidRPr="00EB0339" w:rsidRDefault="007615D6" w:rsidP="007615D6">
      <w:r w:rsidRPr="005B25A1">
        <w:rPr>
          <w:b/>
          <w:bCs/>
        </w:rPr>
        <w:t>Status:</w:t>
      </w:r>
      <w:r>
        <w:t xml:space="preserve"> </w:t>
      </w:r>
      <w:r>
        <w:rPr>
          <w:color w:val="0000FF"/>
        </w:rPr>
        <w:t>Not concluded</w:t>
      </w:r>
      <w:r>
        <w:t>.</w:t>
      </w:r>
    </w:p>
    <w:p w14:paraId="13ABE858" w14:textId="77777777" w:rsidR="00E00DA6" w:rsidRDefault="007615D6" w:rsidP="000A3FBD">
      <w:pPr>
        <w:pStyle w:val="NormTop"/>
      </w:pPr>
      <w:r>
        <w:rPr>
          <w:color w:val="0000FF"/>
        </w:rPr>
        <w:t>S2-2508865</w:t>
      </w:r>
      <w:r w:rsidRPr="00D53282">
        <w:t xml:space="preserve"> </w:t>
      </w:r>
      <w:r>
        <w:t xml:space="preserve">(P-CR) 23.801-01: [WT#1.2, QoS] WT &amp; KI for QoS Framework. (Source: Ericsson, Nokia, AT&amp;T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44FD3D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21C07B2" w14:textId="77777777" w:rsidR="007615D6" w:rsidRPr="005B25A1" w:rsidRDefault="007615D6" w:rsidP="007615D6">
      <w:pPr>
        <w:keepNext/>
        <w:keepLines/>
        <w:rPr>
          <w:b/>
          <w:bCs/>
        </w:rPr>
      </w:pPr>
      <w:r w:rsidRPr="005B25A1">
        <w:rPr>
          <w:b/>
          <w:bCs/>
        </w:rPr>
        <w:t>Convenor comment:</w:t>
      </w:r>
    </w:p>
    <w:p w14:paraId="486007B0" w14:textId="77777777" w:rsidR="007615D6" w:rsidRPr="005B25A1" w:rsidRDefault="007615D6" w:rsidP="007615D6">
      <w:pPr>
        <w:keepNext/>
        <w:keepLines/>
      </w:pPr>
      <w:r w:rsidRPr="005B25A1">
        <w:t>Handle.</w:t>
      </w:r>
    </w:p>
    <w:p w14:paraId="2713C47B" w14:textId="77777777" w:rsidR="007615D6" w:rsidRPr="005B25A1" w:rsidRDefault="007615D6" w:rsidP="007615D6">
      <w:pPr>
        <w:keepNext/>
        <w:keepLines/>
        <w:rPr>
          <w:b/>
          <w:bCs/>
        </w:rPr>
      </w:pPr>
      <w:r w:rsidRPr="005B25A1">
        <w:rPr>
          <w:b/>
          <w:bCs/>
        </w:rPr>
        <w:t>Parallel discussion:</w:t>
      </w:r>
    </w:p>
    <w:p w14:paraId="696C213B" w14:textId="2BE175B2" w:rsidR="00BA7BB9" w:rsidRDefault="00BA7BB9" w:rsidP="00BA7BB9">
      <w:pPr>
        <w:keepNext/>
        <w:keepLines/>
      </w:pPr>
      <w:r>
        <w:t xml:space="preserve">Revised in drafting session to </w:t>
      </w:r>
      <w:r w:rsidRPr="0020647A">
        <w:rPr>
          <w:color w:val="3333FF"/>
        </w:rPr>
        <w:t>S2-250950</w:t>
      </w:r>
      <w:r>
        <w:rPr>
          <w:color w:val="3333FF"/>
        </w:rPr>
        <w:t>9</w:t>
      </w:r>
      <w:r>
        <w:t>.</w:t>
      </w:r>
    </w:p>
    <w:p w14:paraId="1C602761" w14:textId="61CD137B" w:rsidR="007460AF" w:rsidRDefault="007460AF" w:rsidP="00BA7BB9">
      <w:pPr>
        <w:keepNext/>
        <w:keepLines/>
      </w:pPr>
      <w:r>
        <w:t xml:space="preserve">There were a number of issues raised and comments made. This was left for off-line discussion and revised to </w:t>
      </w:r>
      <w:r w:rsidRPr="00497EE3">
        <w:rPr>
          <w:color w:val="0000FF"/>
        </w:rPr>
        <w:t>S2-250</w:t>
      </w:r>
      <w:r>
        <w:rPr>
          <w:color w:val="0000FF"/>
        </w:rPr>
        <w:t>9710</w:t>
      </w:r>
      <w:r>
        <w:t>.</w:t>
      </w:r>
    </w:p>
    <w:p w14:paraId="735AC26E" w14:textId="587F23E1" w:rsidR="00A25D7E" w:rsidRDefault="00A25D7E" w:rsidP="00A25D7E">
      <w:pPr>
        <w:keepNext/>
        <w:keepLines/>
      </w:pPr>
      <w:r>
        <w:t xml:space="preserve">Some remaining issues were raised and discussed. This was left for off-line discussion and revised to </w:t>
      </w:r>
      <w:r w:rsidRPr="00497EE3">
        <w:rPr>
          <w:color w:val="0000FF"/>
        </w:rPr>
        <w:t>S2-250</w:t>
      </w:r>
      <w:r>
        <w:rPr>
          <w:color w:val="0000FF"/>
        </w:rPr>
        <w:t>9740</w:t>
      </w:r>
      <w:r>
        <w:t>.</w:t>
      </w:r>
    </w:p>
    <w:p w14:paraId="7443D6BB" w14:textId="77777777" w:rsidR="00BA7BB9" w:rsidRPr="005B25A1" w:rsidRDefault="00BA7BB9" w:rsidP="00BA7BB9">
      <w:pPr>
        <w:keepNext/>
        <w:keepLines/>
        <w:rPr>
          <w:b/>
          <w:bCs/>
        </w:rPr>
      </w:pPr>
      <w:r w:rsidRPr="005B25A1">
        <w:rPr>
          <w:b/>
          <w:bCs/>
        </w:rPr>
        <w:t>Plenary Discussion:</w:t>
      </w:r>
    </w:p>
    <w:p w14:paraId="03F52EE2" w14:textId="6C8032E7" w:rsidR="00E422A8" w:rsidRDefault="00E422A8" w:rsidP="00BA7BB9">
      <w:pPr>
        <w:keepNext/>
        <w:keepLines/>
      </w:pPr>
      <w:r>
        <w:t xml:space="preserve">This was reviewed and revised to </w:t>
      </w:r>
      <w:r w:rsidRPr="00CE3EC0">
        <w:rPr>
          <w:color w:val="0000FF"/>
        </w:rPr>
        <w:t>S2-2</w:t>
      </w:r>
      <w:r>
        <w:rPr>
          <w:color w:val="0000FF"/>
        </w:rPr>
        <w:t>509800</w:t>
      </w:r>
      <w:r>
        <w:t>.</w:t>
      </w:r>
      <w:r w:rsidRPr="00375008">
        <w:t xml:space="preserve"> </w:t>
      </w:r>
    </w:p>
    <w:p w14:paraId="6991BF43" w14:textId="07AFE47B" w:rsidR="00BA7BB9" w:rsidRPr="003563E5" w:rsidRDefault="003563E5" w:rsidP="00BA7BB9">
      <w:pPr>
        <w:keepNext/>
        <w:keepLines/>
      </w:pPr>
      <w:r>
        <w:t xml:space="preserve">No resolution was found and this was </w:t>
      </w:r>
      <w:r w:rsidRPr="003563E5">
        <w:rPr>
          <w:color w:val="3333FF"/>
        </w:rPr>
        <w:t>postponed</w:t>
      </w:r>
      <w:r>
        <w:t>.</w:t>
      </w:r>
    </w:p>
    <w:p w14:paraId="5C574033" w14:textId="066B2DB6" w:rsidR="00BA7BB9" w:rsidRPr="00EB0339" w:rsidRDefault="00BA7BB9" w:rsidP="00BA7BB9">
      <w:r w:rsidRPr="005B25A1">
        <w:rPr>
          <w:b/>
          <w:bCs/>
        </w:rPr>
        <w:t>Status:</w:t>
      </w:r>
      <w:r>
        <w:t xml:space="preserve"> </w:t>
      </w:r>
      <w:r w:rsidR="003563E5" w:rsidRPr="003563E5">
        <w:rPr>
          <w:color w:val="3333FF"/>
        </w:rPr>
        <w:t>Postponed</w:t>
      </w:r>
      <w:r w:rsidR="003563E5">
        <w:t>.</w:t>
      </w:r>
    </w:p>
    <w:p w14:paraId="33D4399D" w14:textId="77777777" w:rsidR="00E00DA6" w:rsidRDefault="007615D6" w:rsidP="000A3FBD">
      <w:pPr>
        <w:pStyle w:val="NormTop"/>
      </w:pPr>
      <w:r>
        <w:rPr>
          <w:color w:val="0000FF"/>
        </w:rPr>
        <w:t>S2-2508944</w:t>
      </w:r>
      <w:r w:rsidRPr="00D53282">
        <w:t xml:space="preserve"> </w:t>
      </w:r>
      <w:r>
        <w:t xml:space="preserve">(P-CR) 23.801-01: [WT#1.2.x, QoS] QoS Framework. (Source: [Ericsson, Xiaomi, OPPO, Nokia, </w:t>
      </w:r>
      <w:proofErr w:type="spellStart"/>
      <w:r>
        <w:t>InterDigital</w:t>
      </w:r>
      <w:proofErr w:type="spellEnd"/>
      <w:r>
        <w:t>, Google, Charter Communications],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6FB30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1FC235C" w14:textId="77777777" w:rsidR="007615D6" w:rsidRPr="005B25A1" w:rsidRDefault="007615D6" w:rsidP="007615D6">
      <w:pPr>
        <w:keepNext/>
        <w:keepLines/>
        <w:rPr>
          <w:b/>
          <w:bCs/>
        </w:rPr>
      </w:pPr>
      <w:r w:rsidRPr="005B25A1">
        <w:rPr>
          <w:b/>
          <w:bCs/>
        </w:rPr>
        <w:t>Parallel discussion:</w:t>
      </w:r>
    </w:p>
    <w:p w14:paraId="00E5619C" w14:textId="77777777" w:rsidR="007615D6" w:rsidRPr="005B25A1" w:rsidRDefault="007615D6" w:rsidP="007615D6">
      <w:pPr>
        <w:keepNext/>
        <w:keepLines/>
      </w:pPr>
      <w:r w:rsidRPr="005B25A1">
        <w:t>-</w:t>
      </w:r>
    </w:p>
    <w:p w14:paraId="7433F78C" w14:textId="77777777" w:rsidR="009E726A" w:rsidRPr="005B25A1" w:rsidRDefault="009E726A" w:rsidP="009E726A">
      <w:pPr>
        <w:keepNext/>
        <w:keepLines/>
      </w:pPr>
      <w:r>
        <w:rPr>
          <w:color w:val="FF0000"/>
        </w:rPr>
        <w:t>NO DISCUSSION RECORDED</w:t>
      </w:r>
    </w:p>
    <w:p w14:paraId="08ACAC2D" w14:textId="77777777" w:rsidR="009E726A" w:rsidRPr="005B25A1" w:rsidRDefault="009E726A" w:rsidP="009E726A">
      <w:pPr>
        <w:keepNext/>
        <w:keepLines/>
        <w:rPr>
          <w:b/>
          <w:bCs/>
        </w:rPr>
      </w:pPr>
      <w:r w:rsidRPr="005B25A1">
        <w:rPr>
          <w:b/>
          <w:bCs/>
        </w:rPr>
        <w:t>Plenary Discussion:</w:t>
      </w:r>
    </w:p>
    <w:p w14:paraId="6355E6A1" w14:textId="77777777" w:rsidR="009E726A" w:rsidRPr="009E726A" w:rsidRDefault="009E726A" w:rsidP="009E726A">
      <w:pPr>
        <w:keepNext/>
        <w:keepLines/>
      </w:pPr>
    </w:p>
    <w:p w14:paraId="559C1665" w14:textId="77777777" w:rsidR="007615D6" w:rsidRPr="00EB0339" w:rsidRDefault="007615D6" w:rsidP="007615D6">
      <w:r w:rsidRPr="005B25A1">
        <w:rPr>
          <w:b/>
          <w:bCs/>
        </w:rPr>
        <w:t>Status:</w:t>
      </w:r>
      <w:r>
        <w:t xml:space="preserve"> </w:t>
      </w:r>
      <w:r>
        <w:rPr>
          <w:color w:val="0000FF"/>
        </w:rPr>
        <w:t>Not concluded</w:t>
      </w:r>
      <w:r>
        <w:t>.</w:t>
      </w:r>
    </w:p>
    <w:p w14:paraId="6013F283" w14:textId="77777777" w:rsidR="00E00DA6" w:rsidRDefault="007615D6" w:rsidP="000A3FBD">
      <w:pPr>
        <w:pStyle w:val="NormTop"/>
      </w:pPr>
      <w:r>
        <w:rPr>
          <w:color w:val="0000FF"/>
        </w:rPr>
        <w:t>S2-2509069</w:t>
      </w:r>
      <w:r w:rsidRPr="00D53282">
        <w:t xml:space="preserve"> </w:t>
      </w:r>
      <w:r>
        <w:t xml:space="preserve">(P-CR) 23.801-01: [WT#1.2, QoS] QoS Framework. (Source: [Ericsson,] Xiaomi, [OPPO, Nokia,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784B72EA" w14:textId="77777777" w:rsidR="007615D6" w:rsidRPr="005B25A1" w:rsidRDefault="007615D6" w:rsidP="007615D6">
      <w:pPr>
        <w:keepNext/>
        <w:keepLines/>
        <w:rPr>
          <w:b/>
          <w:bCs/>
        </w:rPr>
      </w:pPr>
      <w:r w:rsidRPr="005B25A1">
        <w:rPr>
          <w:b/>
          <w:bCs/>
        </w:rPr>
        <w:t>Parallel discussion:</w:t>
      </w:r>
    </w:p>
    <w:p w14:paraId="0184675C" w14:textId="77777777" w:rsidR="007615D6" w:rsidRPr="005B25A1" w:rsidRDefault="007615D6" w:rsidP="007615D6">
      <w:pPr>
        <w:keepNext/>
        <w:keepLines/>
      </w:pPr>
      <w:r w:rsidRPr="005B25A1">
        <w:t>-</w:t>
      </w:r>
    </w:p>
    <w:p w14:paraId="717D95BD" w14:textId="77777777" w:rsidR="009E726A" w:rsidRPr="005B25A1" w:rsidRDefault="009E726A" w:rsidP="009E726A">
      <w:pPr>
        <w:keepNext/>
        <w:keepLines/>
      </w:pPr>
      <w:r>
        <w:rPr>
          <w:color w:val="FF0000"/>
        </w:rPr>
        <w:t>NO DISCUSSION RECORDED</w:t>
      </w:r>
    </w:p>
    <w:p w14:paraId="79E65909" w14:textId="77777777" w:rsidR="009E726A" w:rsidRPr="005B25A1" w:rsidRDefault="009E726A" w:rsidP="009E726A">
      <w:pPr>
        <w:keepNext/>
        <w:keepLines/>
        <w:rPr>
          <w:b/>
          <w:bCs/>
        </w:rPr>
      </w:pPr>
      <w:r w:rsidRPr="005B25A1">
        <w:rPr>
          <w:b/>
          <w:bCs/>
        </w:rPr>
        <w:t>Plenary Discussion:</w:t>
      </w:r>
    </w:p>
    <w:p w14:paraId="14F2A555" w14:textId="77777777" w:rsidR="009E726A" w:rsidRPr="009E726A" w:rsidRDefault="009E726A" w:rsidP="009E726A">
      <w:pPr>
        <w:keepNext/>
        <w:keepLines/>
      </w:pPr>
    </w:p>
    <w:p w14:paraId="6615AD2A" w14:textId="77777777" w:rsidR="007615D6" w:rsidRPr="00EB0339" w:rsidRDefault="007615D6" w:rsidP="007615D6">
      <w:r w:rsidRPr="005B25A1">
        <w:rPr>
          <w:b/>
          <w:bCs/>
        </w:rPr>
        <w:t>Status:</w:t>
      </w:r>
      <w:r>
        <w:t xml:space="preserve"> </w:t>
      </w:r>
      <w:r>
        <w:rPr>
          <w:color w:val="0000FF"/>
        </w:rPr>
        <w:t>Not concluded</w:t>
      </w:r>
      <w:r>
        <w:t>.</w:t>
      </w:r>
    </w:p>
    <w:p w14:paraId="68A11B9E" w14:textId="77777777" w:rsidR="00E00DA6" w:rsidRDefault="007615D6" w:rsidP="000A3FBD">
      <w:pPr>
        <w:pStyle w:val="NormTop"/>
      </w:pPr>
      <w:r>
        <w:rPr>
          <w:color w:val="0000FF"/>
        </w:rPr>
        <w:t>S2-2509092</w:t>
      </w:r>
      <w:r w:rsidRPr="00D53282">
        <w:t xml:space="preserve"> </w:t>
      </w:r>
      <w:r>
        <w:t>(P-CR) 23.801-01: [WT#1.2, QoS] Work task modification and Key Issue proposal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modifications to the work task wording from SA WG2#170 and proposes a Key issue to study an adaptive and agile QoS Framework for 6G.</w:t>
      </w:r>
    </w:p>
    <w:p w14:paraId="07AD63CE" w14:textId="77777777" w:rsidR="007615D6" w:rsidRPr="005B25A1" w:rsidRDefault="007615D6" w:rsidP="007615D6">
      <w:pPr>
        <w:keepNext/>
        <w:keepLines/>
        <w:rPr>
          <w:b/>
          <w:bCs/>
        </w:rPr>
      </w:pPr>
      <w:r w:rsidRPr="005B25A1">
        <w:rPr>
          <w:b/>
          <w:bCs/>
        </w:rPr>
        <w:t>Parallel discussion:</w:t>
      </w:r>
    </w:p>
    <w:p w14:paraId="21DA7C6D" w14:textId="77777777" w:rsidR="007615D6" w:rsidRPr="005B25A1" w:rsidRDefault="007615D6" w:rsidP="007615D6">
      <w:pPr>
        <w:keepNext/>
        <w:keepLines/>
      </w:pPr>
      <w:r w:rsidRPr="005B25A1">
        <w:t>-</w:t>
      </w:r>
    </w:p>
    <w:p w14:paraId="3BBD797B" w14:textId="77777777" w:rsidR="009E726A" w:rsidRPr="005B25A1" w:rsidRDefault="009E726A" w:rsidP="009E726A">
      <w:pPr>
        <w:keepNext/>
        <w:keepLines/>
      </w:pPr>
      <w:r>
        <w:rPr>
          <w:color w:val="FF0000"/>
        </w:rPr>
        <w:t>NO DISCUSSION RECORDED</w:t>
      </w:r>
    </w:p>
    <w:p w14:paraId="6EEA4816" w14:textId="77777777" w:rsidR="009E726A" w:rsidRPr="005B25A1" w:rsidRDefault="009E726A" w:rsidP="009E726A">
      <w:pPr>
        <w:keepNext/>
        <w:keepLines/>
        <w:rPr>
          <w:b/>
          <w:bCs/>
        </w:rPr>
      </w:pPr>
      <w:r w:rsidRPr="005B25A1">
        <w:rPr>
          <w:b/>
          <w:bCs/>
        </w:rPr>
        <w:t>Plenary Discussion:</w:t>
      </w:r>
    </w:p>
    <w:p w14:paraId="2CDC5D1E" w14:textId="77777777" w:rsidR="009E726A" w:rsidRPr="009E726A" w:rsidRDefault="009E726A" w:rsidP="009E726A">
      <w:pPr>
        <w:keepNext/>
        <w:keepLines/>
      </w:pPr>
    </w:p>
    <w:p w14:paraId="70628749" w14:textId="77777777" w:rsidR="007615D6" w:rsidRPr="00EB0339" w:rsidRDefault="007615D6" w:rsidP="007615D6">
      <w:r w:rsidRPr="005B25A1">
        <w:rPr>
          <w:b/>
          <w:bCs/>
        </w:rPr>
        <w:t>Status:</w:t>
      </w:r>
      <w:r>
        <w:t xml:space="preserve"> </w:t>
      </w:r>
      <w:r>
        <w:rPr>
          <w:color w:val="0000FF"/>
        </w:rPr>
        <w:t>Not concluded</w:t>
      </w:r>
      <w:r>
        <w:t>.</w:t>
      </w:r>
    </w:p>
    <w:p w14:paraId="0EECE58C" w14:textId="77777777" w:rsidR="00E00DA6" w:rsidRDefault="007615D6" w:rsidP="000A3FBD">
      <w:pPr>
        <w:pStyle w:val="NormTop"/>
      </w:pPr>
      <w:r>
        <w:rPr>
          <w:color w:val="0000FF"/>
        </w:rPr>
        <w:t>S2-2509199</w:t>
      </w:r>
      <w:r w:rsidRPr="00D53282">
        <w:t xml:space="preserve"> </w:t>
      </w:r>
      <w:r>
        <w:t>(P-CR) 23.801-01: [WT#1.2.X, QoS] QoS Framework work task clarifications.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QoS Framework topic with 5GS QoS Framework as a baseline.</w:t>
      </w:r>
    </w:p>
    <w:p w14:paraId="312EE03C" w14:textId="77777777" w:rsidR="007615D6" w:rsidRPr="005B25A1" w:rsidRDefault="007615D6" w:rsidP="007615D6">
      <w:pPr>
        <w:keepNext/>
        <w:keepLines/>
        <w:rPr>
          <w:b/>
          <w:bCs/>
        </w:rPr>
      </w:pPr>
      <w:r w:rsidRPr="005B25A1">
        <w:rPr>
          <w:b/>
          <w:bCs/>
        </w:rPr>
        <w:t>Parallel discussion:</w:t>
      </w:r>
    </w:p>
    <w:p w14:paraId="6E5D365C" w14:textId="77777777" w:rsidR="007615D6" w:rsidRPr="005B25A1" w:rsidRDefault="007615D6" w:rsidP="007615D6">
      <w:pPr>
        <w:keepNext/>
        <w:keepLines/>
      </w:pPr>
      <w:r w:rsidRPr="005B25A1">
        <w:t>-</w:t>
      </w:r>
    </w:p>
    <w:p w14:paraId="1CED1BBF" w14:textId="77777777" w:rsidR="009E726A" w:rsidRPr="005B25A1" w:rsidRDefault="009E726A" w:rsidP="009E726A">
      <w:pPr>
        <w:keepNext/>
        <w:keepLines/>
      </w:pPr>
      <w:r>
        <w:rPr>
          <w:color w:val="FF0000"/>
        </w:rPr>
        <w:t>NO DISCUSSION RECORDED</w:t>
      </w:r>
    </w:p>
    <w:p w14:paraId="4F4E2BAD" w14:textId="77777777" w:rsidR="009E726A" w:rsidRPr="005B25A1" w:rsidRDefault="009E726A" w:rsidP="009E726A">
      <w:pPr>
        <w:keepNext/>
        <w:keepLines/>
        <w:rPr>
          <w:b/>
          <w:bCs/>
        </w:rPr>
      </w:pPr>
      <w:r w:rsidRPr="005B25A1">
        <w:rPr>
          <w:b/>
          <w:bCs/>
        </w:rPr>
        <w:t>Plenary Discussion:</w:t>
      </w:r>
    </w:p>
    <w:p w14:paraId="04EE7C05" w14:textId="77777777" w:rsidR="009E726A" w:rsidRPr="009E726A" w:rsidRDefault="009E726A" w:rsidP="009E726A">
      <w:pPr>
        <w:keepNext/>
        <w:keepLines/>
      </w:pPr>
    </w:p>
    <w:p w14:paraId="18C13636" w14:textId="77777777" w:rsidR="007615D6" w:rsidRPr="00EB0339" w:rsidRDefault="007615D6" w:rsidP="007615D6">
      <w:r w:rsidRPr="005B25A1">
        <w:rPr>
          <w:b/>
          <w:bCs/>
        </w:rPr>
        <w:t>Status:</w:t>
      </w:r>
      <w:r>
        <w:t xml:space="preserve"> </w:t>
      </w:r>
      <w:r>
        <w:rPr>
          <w:color w:val="0000FF"/>
        </w:rPr>
        <w:t>Not concluded</w:t>
      </w:r>
      <w:r>
        <w:t>.</w:t>
      </w:r>
    </w:p>
    <w:p w14:paraId="47496C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66D009B3" w14:textId="77777777" w:rsidR="00E00DA6" w:rsidRDefault="007615D6" w:rsidP="000A3FBD">
      <w:pPr>
        <w:pStyle w:val="NormTop"/>
      </w:pPr>
      <w:r>
        <w:rPr>
          <w:color w:val="0000FF"/>
        </w:rPr>
        <w:t>S2-2508348</w:t>
      </w:r>
      <w:r w:rsidRPr="00D53282">
        <w:t xml:space="preserve"> </w:t>
      </w:r>
      <w:r>
        <w:t>(P-CR) 23.801-01: [WT#1.2, Policy framework] 6G policy framework.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Policy Framework (i.e. WT#1.2) based on the baseline paper (S2-2508123) discussed in SA WG2#170 meeting.</w:t>
      </w:r>
    </w:p>
    <w:p w14:paraId="5610FB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S2-2506638</w:t>
      </w:r>
      <w:r>
        <w:t>.</w:t>
      </w:r>
    </w:p>
    <w:p w14:paraId="649CD1FD" w14:textId="77777777" w:rsidR="007615D6" w:rsidRPr="005B25A1" w:rsidRDefault="007615D6" w:rsidP="007615D6">
      <w:pPr>
        <w:keepNext/>
        <w:keepLines/>
        <w:rPr>
          <w:b/>
          <w:bCs/>
        </w:rPr>
      </w:pPr>
      <w:r w:rsidRPr="005B25A1">
        <w:rPr>
          <w:b/>
          <w:bCs/>
        </w:rPr>
        <w:t>Parallel discussion:</w:t>
      </w:r>
    </w:p>
    <w:p w14:paraId="6F30C786" w14:textId="77777777" w:rsidR="007615D6" w:rsidRPr="005B25A1" w:rsidRDefault="007615D6" w:rsidP="007615D6">
      <w:pPr>
        <w:keepNext/>
        <w:keepLines/>
      </w:pPr>
      <w:r w:rsidRPr="005B25A1">
        <w:t>-</w:t>
      </w:r>
    </w:p>
    <w:p w14:paraId="4C187C12" w14:textId="77777777" w:rsidR="009E726A" w:rsidRPr="005B25A1" w:rsidRDefault="009E726A" w:rsidP="009E726A">
      <w:pPr>
        <w:keepNext/>
        <w:keepLines/>
      </w:pPr>
      <w:r>
        <w:rPr>
          <w:color w:val="FF0000"/>
        </w:rPr>
        <w:t>NO DISCUSSION RECORDED</w:t>
      </w:r>
    </w:p>
    <w:p w14:paraId="625C977A" w14:textId="77777777" w:rsidR="009E726A" w:rsidRPr="005B25A1" w:rsidRDefault="009E726A" w:rsidP="009E726A">
      <w:pPr>
        <w:keepNext/>
        <w:keepLines/>
        <w:rPr>
          <w:b/>
          <w:bCs/>
        </w:rPr>
      </w:pPr>
      <w:r w:rsidRPr="005B25A1">
        <w:rPr>
          <w:b/>
          <w:bCs/>
        </w:rPr>
        <w:t>Plenary Discussion:</w:t>
      </w:r>
    </w:p>
    <w:p w14:paraId="152C1477" w14:textId="77777777" w:rsidR="009E726A" w:rsidRPr="009E726A" w:rsidRDefault="009E726A" w:rsidP="009E726A">
      <w:pPr>
        <w:keepNext/>
        <w:keepLines/>
      </w:pPr>
    </w:p>
    <w:p w14:paraId="251BACBC" w14:textId="77777777" w:rsidR="007615D6" w:rsidRPr="00EB0339" w:rsidRDefault="007615D6" w:rsidP="007615D6">
      <w:r w:rsidRPr="005B25A1">
        <w:rPr>
          <w:b/>
          <w:bCs/>
        </w:rPr>
        <w:t>Status:</w:t>
      </w:r>
      <w:r>
        <w:t xml:space="preserve"> </w:t>
      </w:r>
      <w:r>
        <w:rPr>
          <w:color w:val="0000FF"/>
        </w:rPr>
        <w:t>Not concluded</w:t>
      </w:r>
      <w:r>
        <w:t>.</w:t>
      </w:r>
    </w:p>
    <w:p w14:paraId="31BE6F68" w14:textId="77777777" w:rsidR="00E00DA6" w:rsidRDefault="007615D6" w:rsidP="000A3FBD">
      <w:pPr>
        <w:pStyle w:val="NormTop"/>
      </w:pPr>
      <w:r>
        <w:rPr>
          <w:color w:val="0000FF"/>
        </w:rPr>
        <w:t>S2-2508349</w:t>
      </w:r>
      <w:r w:rsidRPr="00D53282">
        <w:t xml:space="preserve"> </w:t>
      </w:r>
      <w:r>
        <w:t>(P-CR) 23.801-01: [WT#1.2, Policy framework] UE input for AM policy.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policy framework in 6G to design a policy framework that reflect to study the UE input for AM policy.</w:t>
      </w:r>
    </w:p>
    <w:p w14:paraId="71C4AAB7" w14:textId="77777777" w:rsidR="007615D6" w:rsidRPr="005B25A1" w:rsidRDefault="007615D6" w:rsidP="007615D6">
      <w:pPr>
        <w:keepNext/>
        <w:keepLines/>
        <w:rPr>
          <w:b/>
          <w:bCs/>
        </w:rPr>
      </w:pPr>
      <w:r w:rsidRPr="005B25A1">
        <w:rPr>
          <w:b/>
          <w:bCs/>
        </w:rPr>
        <w:t>Parallel discussion:</w:t>
      </w:r>
    </w:p>
    <w:p w14:paraId="20D628B1" w14:textId="77777777" w:rsidR="007615D6" w:rsidRPr="005B25A1" w:rsidRDefault="007615D6" w:rsidP="007615D6">
      <w:pPr>
        <w:keepNext/>
        <w:keepLines/>
      </w:pPr>
      <w:r w:rsidRPr="005B25A1">
        <w:t>-</w:t>
      </w:r>
    </w:p>
    <w:p w14:paraId="5719D758" w14:textId="77777777" w:rsidR="009E726A" w:rsidRPr="005B25A1" w:rsidRDefault="009E726A" w:rsidP="009E726A">
      <w:pPr>
        <w:keepNext/>
        <w:keepLines/>
      </w:pPr>
      <w:r>
        <w:rPr>
          <w:color w:val="FF0000"/>
        </w:rPr>
        <w:t>NO DISCUSSION RECORDED</w:t>
      </w:r>
    </w:p>
    <w:p w14:paraId="15673B10" w14:textId="77777777" w:rsidR="009E726A" w:rsidRPr="005B25A1" w:rsidRDefault="009E726A" w:rsidP="009E726A">
      <w:pPr>
        <w:keepNext/>
        <w:keepLines/>
        <w:rPr>
          <w:b/>
          <w:bCs/>
        </w:rPr>
      </w:pPr>
      <w:r w:rsidRPr="005B25A1">
        <w:rPr>
          <w:b/>
          <w:bCs/>
        </w:rPr>
        <w:t>Plenary Discussion:</w:t>
      </w:r>
    </w:p>
    <w:p w14:paraId="3451A476" w14:textId="77777777" w:rsidR="009E726A" w:rsidRPr="009E726A" w:rsidRDefault="009E726A" w:rsidP="009E726A">
      <w:pPr>
        <w:keepNext/>
        <w:keepLines/>
      </w:pPr>
    </w:p>
    <w:p w14:paraId="637F36B0" w14:textId="77777777" w:rsidR="007615D6" w:rsidRPr="00EB0339" w:rsidRDefault="007615D6" w:rsidP="007615D6">
      <w:r w:rsidRPr="005B25A1">
        <w:rPr>
          <w:b/>
          <w:bCs/>
        </w:rPr>
        <w:t>Status:</w:t>
      </w:r>
      <w:r>
        <w:t xml:space="preserve"> </w:t>
      </w:r>
      <w:r>
        <w:rPr>
          <w:color w:val="0000FF"/>
        </w:rPr>
        <w:t>Not concluded</w:t>
      </w:r>
      <w:r>
        <w:t>.</w:t>
      </w:r>
    </w:p>
    <w:p w14:paraId="2261D741" w14:textId="77777777" w:rsidR="00E00DA6" w:rsidRDefault="007615D6" w:rsidP="000A3FBD">
      <w:pPr>
        <w:pStyle w:val="NormTop"/>
      </w:pPr>
      <w:r>
        <w:rPr>
          <w:color w:val="0000FF"/>
        </w:rPr>
        <w:t>S2-2508361</w:t>
      </w:r>
      <w:r w:rsidRPr="00D53282">
        <w:t xml:space="preserve"> </w:t>
      </w:r>
      <w:r>
        <w:t>(P-CR) 23.801-01: [WT#1.2, Policy] Policy Framework architecture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WT#1.2: Policy of the 6G SID.</w:t>
      </w:r>
    </w:p>
    <w:p w14:paraId="1E8B9FDF" w14:textId="77777777" w:rsidR="007615D6" w:rsidRPr="005B25A1" w:rsidRDefault="007615D6" w:rsidP="007615D6">
      <w:pPr>
        <w:keepNext/>
        <w:keepLines/>
        <w:rPr>
          <w:b/>
          <w:bCs/>
        </w:rPr>
      </w:pPr>
      <w:r w:rsidRPr="005B25A1">
        <w:rPr>
          <w:b/>
          <w:bCs/>
        </w:rPr>
        <w:t>Parallel discussion:</w:t>
      </w:r>
    </w:p>
    <w:p w14:paraId="6D80FDE2" w14:textId="77777777" w:rsidR="007615D6" w:rsidRPr="005B25A1" w:rsidRDefault="007615D6" w:rsidP="007615D6">
      <w:pPr>
        <w:keepNext/>
        <w:keepLines/>
      </w:pPr>
      <w:r w:rsidRPr="005B25A1">
        <w:t>-</w:t>
      </w:r>
    </w:p>
    <w:p w14:paraId="3B1F1FEE" w14:textId="77777777" w:rsidR="009E726A" w:rsidRPr="005B25A1" w:rsidRDefault="009E726A" w:rsidP="009E726A">
      <w:pPr>
        <w:keepNext/>
        <w:keepLines/>
      </w:pPr>
      <w:r>
        <w:rPr>
          <w:color w:val="FF0000"/>
        </w:rPr>
        <w:t>NO DISCUSSION RECORDED</w:t>
      </w:r>
    </w:p>
    <w:p w14:paraId="3418B7DE" w14:textId="77777777" w:rsidR="009E726A" w:rsidRPr="005B25A1" w:rsidRDefault="009E726A" w:rsidP="009E726A">
      <w:pPr>
        <w:keepNext/>
        <w:keepLines/>
        <w:rPr>
          <w:b/>
          <w:bCs/>
        </w:rPr>
      </w:pPr>
      <w:r w:rsidRPr="005B25A1">
        <w:rPr>
          <w:b/>
          <w:bCs/>
        </w:rPr>
        <w:t>Plenary Discussion:</w:t>
      </w:r>
    </w:p>
    <w:p w14:paraId="33528149" w14:textId="77777777" w:rsidR="009E726A" w:rsidRPr="009E726A" w:rsidRDefault="009E726A" w:rsidP="009E726A">
      <w:pPr>
        <w:keepNext/>
        <w:keepLines/>
      </w:pPr>
    </w:p>
    <w:p w14:paraId="41DFE7C3" w14:textId="77777777" w:rsidR="007615D6" w:rsidRPr="00EB0339" w:rsidRDefault="007615D6" w:rsidP="007615D6">
      <w:r w:rsidRPr="005B25A1">
        <w:rPr>
          <w:b/>
          <w:bCs/>
        </w:rPr>
        <w:t>Status:</w:t>
      </w:r>
      <w:r>
        <w:t xml:space="preserve"> </w:t>
      </w:r>
      <w:r>
        <w:rPr>
          <w:color w:val="0000FF"/>
        </w:rPr>
        <w:t>Not concluded</w:t>
      </w:r>
      <w:r>
        <w:t>.</w:t>
      </w:r>
    </w:p>
    <w:p w14:paraId="45CAF37D" w14:textId="77777777" w:rsidR="00E00DA6" w:rsidRDefault="007615D6" w:rsidP="000A3FBD">
      <w:pPr>
        <w:pStyle w:val="NormTop"/>
      </w:pPr>
      <w:r>
        <w:rPr>
          <w:color w:val="0000FF"/>
        </w:rPr>
        <w:t>S2-2508367</w:t>
      </w:r>
      <w:r w:rsidRPr="00D53282">
        <w:t xml:space="preserve"> </w:t>
      </w:r>
      <w:r>
        <w:t xml:space="preserve">(P-CR) 23.801-01: [WT#1.2, Policy] Policy Framework architecture in 6G. (Source: Nokia, LG Electronics, T-Mobile USA,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expected scope, potential structuring of the work task and key issues.</w:t>
      </w:r>
    </w:p>
    <w:p w14:paraId="15EBDF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14E8EF5D" w14:textId="77777777" w:rsidR="007615D6" w:rsidRPr="005B25A1" w:rsidRDefault="007615D6" w:rsidP="007615D6">
      <w:pPr>
        <w:keepNext/>
        <w:keepLines/>
        <w:rPr>
          <w:b/>
          <w:bCs/>
        </w:rPr>
      </w:pPr>
      <w:r w:rsidRPr="005B25A1">
        <w:rPr>
          <w:b/>
          <w:bCs/>
        </w:rPr>
        <w:t>Parallel discussion:</w:t>
      </w:r>
    </w:p>
    <w:p w14:paraId="4733846C" w14:textId="77777777" w:rsidR="007615D6" w:rsidRPr="005B25A1" w:rsidRDefault="007615D6" w:rsidP="007615D6">
      <w:pPr>
        <w:keepNext/>
        <w:keepLines/>
      </w:pPr>
      <w:r w:rsidRPr="005B25A1">
        <w:t>-</w:t>
      </w:r>
    </w:p>
    <w:p w14:paraId="7F36ABDA" w14:textId="77777777" w:rsidR="009E726A" w:rsidRPr="005B25A1" w:rsidRDefault="009E726A" w:rsidP="009E726A">
      <w:pPr>
        <w:keepNext/>
        <w:keepLines/>
      </w:pPr>
      <w:r>
        <w:rPr>
          <w:color w:val="FF0000"/>
        </w:rPr>
        <w:t>NO DISCUSSION RECORDED</w:t>
      </w:r>
    </w:p>
    <w:p w14:paraId="6F6BBE55" w14:textId="77777777" w:rsidR="009E726A" w:rsidRPr="005B25A1" w:rsidRDefault="009E726A" w:rsidP="009E726A">
      <w:pPr>
        <w:keepNext/>
        <w:keepLines/>
        <w:rPr>
          <w:b/>
          <w:bCs/>
        </w:rPr>
      </w:pPr>
      <w:r w:rsidRPr="005B25A1">
        <w:rPr>
          <w:b/>
          <w:bCs/>
        </w:rPr>
        <w:t>Plenary Discussion:</w:t>
      </w:r>
    </w:p>
    <w:p w14:paraId="1371B1B3" w14:textId="77777777" w:rsidR="009E726A" w:rsidRPr="009E726A" w:rsidRDefault="009E726A" w:rsidP="009E726A">
      <w:pPr>
        <w:keepNext/>
        <w:keepLines/>
      </w:pPr>
    </w:p>
    <w:p w14:paraId="7B23193A" w14:textId="77777777" w:rsidR="007615D6" w:rsidRPr="00EB0339" w:rsidRDefault="007615D6" w:rsidP="007615D6">
      <w:r w:rsidRPr="005B25A1">
        <w:rPr>
          <w:b/>
          <w:bCs/>
        </w:rPr>
        <w:t>Status:</w:t>
      </w:r>
      <w:r>
        <w:t xml:space="preserve"> </w:t>
      </w:r>
      <w:r>
        <w:rPr>
          <w:color w:val="0000FF"/>
        </w:rPr>
        <w:t>Not concluded</w:t>
      </w:r>
      <w:r>
        <w:t>.</w:t>
      </w:r>
    </w:p>
    <w:p w14:paraId="0C8BD124" w14:textId="77777777" w:rsidR="00E00DA6" w:rsidRDefault="007615D6" w:rsidP="000A3FBD">
      <w:pPr>
        <w:pStyle w:val="NormTop"/>
      </w:pPr>
      <w:r>
        <w:rPr>
          <w:color w:val="0000FF"/>
        </w:rPr>
        <w:t>S2-2508572</w:t>
      </w:r>
      <w:r w:rsidRPr="00D53282">
        <w:t xml:space="preserve"> </w:t>
      </w:r>
      <w:r>
        <w:t xml:space="preserve">(P-CR) 23.801-01: [WT#1.2, Policy] WT and KI for Policy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Policy Framework in 6G.</w:t>
      </w:r>
    </w:p>
    <w:p w14:paraId="6AE30A59" w14:textId="77777777" w:rsidR="007615D6" w:rsidRPr="005B25A1" w:rsidRDefault="007615D6" w:rsidP="007615D6">
      <w:pPr>
        <w:keepNext/>
        <w:keepLines/>
        <w:rPr>
          <w:b/>
          <w:bCs/>
        </w:rPr>
      </w:pPr>
      <w:r w:rsidRPr="005B25A1">
        <w:rPr>
          <w:b/>
          <w:bCs/>
        </w:rPr>
        <w:t>Parallel discussion:</w:t>
      </w:r>
    </w:p>
    <w:p w14:paraId="2310E1FC" w14:textId="77777777" w:rsidR="007615D6" w:rsidRPr="005B25A1" w:rsidRDefault="007615D6" w:rsidP="007615D6">
      <w:pPr>
        <w:keepNext/>
        <w:keepLines/>
      </w:pPr>
      <w:r w:rsidRPr="005B25A1">
        <w:t>-</w:t>
      </w:r>
    </w:p>
    <w:p w14:paraId="0BBAEC62" w14:textId="77777777" w:rsidR="009E726A" w:rsidRPr="005B25A1" w:rsidRDefault="009E726A" w:rsidP="009E726A">
      <w:pPr>
        <w:keepNext/>
        <w:keepLines/>
      </w:pPr>
      <w:r>
        <w:rPr>
          <w:color w:val="FF0000"/>
        </w:rPr>
        <w:t>NO DISCUSSION RECORDED</w:t>
      </w:r>
    </w:p>
    <w:p w14:paraId="1D0B229A" w14:textId="77777777" w:rsidR="009E726A" w:rsidRPr="005B25A1" w:rsidRDefault="009E726A" w:rsidP="009E726A">
      <w:pPr>
        <w:keepNext/>
        <w:keepLines/>
        <w:rPr>
          <w:b/>
          <w:bCs/>
        </w:rPr>
      </w:pPr>
      <w:r w:rsidRPr="005B25A1">
        <w:rPr>
          <w:b/>
          <w:bCs/>
        </w:rPr>
        <w:t>Plenary Discussion:</w:t>
      </w:r>
    </w:p>
    <w:p w14:paraId="4F3B2DDC" w14:textId="77777777" w:rsidR="009E726A" w:rsidRPr="009E726A" w:rsidRDefault="009E726A" w:rsidP="009E726A">
      <w:pPr>
        <w:keepNext/>
        <w:keepLines/>
      </w:pPr>
    </w:p>
    <w:p w14:paraId="086AA507" w14:textId="77777777" w:rsidR="007615D6" w:rsidRPr="00EB0339" w:rsidRDefault="007615D6" w:rsidP="007615D6">
      <w:r w:rsidRPr="005B25A1">
        <w:rPr>
          <w:b/>
          <w:bCs/>
        </w:rPr>
        <w:t>Status:</w:t>
      </w:r>
      <w:r>
        <w:t xml:space="preserve"> </w:t>
      </w:r>
      <w:r>
        <w:rPr>
          <w:color w:val="0000FF"/>
        </w:rPr>
        <w:t>Not concluded</w:t>
      </w:r>
      <w:r>
        <w:t>.</w:t>
      </w:r>
    </w:p>
    <w:p w14:paraId="7E49BBE1" w14:textId="77777777" w:rsidR="00E00DA6" w:rsidRDefault="007615D6" w:rsidP="000A3FBD">
      <w:pPr>
        <w:pStyle w:val="NormTop"/>
      </w:pPr>
      <w:r>
        <w:rPr>
          <w:color w:val="0000FF"/>
        </w:rPr>
        <w:t>S2-2508848</w:t>
      </w:r>
      <w:r w:rsidRPr="00D53282">
        <w:t xml:space="preserve"> </w:t>
      </w:r>
      <w:r>
        <w:t>(P-CR) 23.801-01: [WT#1.2, Policy] Policy Framework architecture in 6G. (Source: Ericsson,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6DB9ABBC" w14:textId="77777777" w:rsidR="007615D6" w:rsidRPr="005B25A1" w:rsidRDefault="007615D6" w:rsidP="007615D6">
      <w:pPr>
        <w:keepNext/>
        <w:keepLines/>
        <w:rPr>
          <w:b/>
          <w:bCs/>
        </w:rPr>
      </w:pPr>
      <w:r w:rsidRPr="005B25A1">
        <w:rPr>
          <w:b/>
          <w:bCs/>
        </w:rPr>
        <w:t>Convenor comment:</w:t>
      </w:r>
    </w:p>
    <w:p w14:paraId="06FE3506" w14:textId="77777777" w:rsidR="007615D6" w:rsidRPr="005B25A1" w:rsidRDefault="007615D6" w:rsidP="007615D6">
      <w:pPr>
        <w:keepNext/>
        <w:keepLines/>
      </w:pPr>
      <w:r w:rsidRPr="005B25A1">
        <w:t>Handle.</w:t>
      </w:r>
    </w:p>
    <w:p w14:paraId="6144E60B" w14:textId="77777777" w:rsidR="007615D6" w:rsidRPr="005B25A1" w:rsidRDefault="007615D6" w:rsidP="007615D6">
      <w:pPr>
        <w:keepNext/>
        <w:keepLines/>
        <w:rPr>
          <w:b/>
          <w:bCs/>
        </w:rPr>
      </w:pPr>
      <w:r w:rsidRPr="005B25A1">
        <w:rPr>
          <w:b/>
          <w:bCs/>
        </w:rPr>
        <w:t>Parallel discussion:</w:t>
      </w:r>
    </w:p>
    <w:p w14:paraId="540FF5BE" w14:textId="30C8FDB3" w:rsidR="00BA7BB9" w:rsidRDefault="00BA7BB9" w:rsidP="00BA7BB9">
      <w:pPr>
        <w:keepNext/>
        <w:keepLines/>
      </w:pPr>
      <w:r>
        <w:t xml:space="preserve">Revised in drafting session to </w:t>
      </w:r>
      <w:r w:rsidRPr="0020647A">
        <w:rPr>
          <w:color w:val="3333FF"/>
        </w:rPr>
        <w:t>S2-25095</w:t>
      </w:r>
      <w:r>
        <w:rPr>
          <w:color w:val="3333FF"/>
        </w:rPr>
        <w:t>10</w:t>
      </w:r>
      <w:r>
        <w:t>.</w:t>
      </w:r>
    </w:p>
    <w:p w14:paraId="6951DDD4" w14:textId="0D1DB1C8"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9711</w:t>
      </w:r>
      <w:r>
        <w:t>.</w:t>
      </w:r>
    </w:p>
    <w:p w14:paraId="73C00F83" w14:textId="2886070E" w:rsidR="007449BF" w:rsidRDefault="007449BF" w:rsidP="007449BF">
      <w:pPr>
        <w:keepNext/>
        <w:keepLines/>
      </w:pPr>
      <w:r>
        <w:t xml:space="preserve">Some issues remained and were discussed. This was left for off-line discussion and revised to </w:t>
      </w:r>
      <w:r w:rsidRPr="00497EE3">
        <w:rPr>
          <w:color w:val="0000FF"/>
        </w:rPr>
        <w:t>S2-250</w:t>
      </w:r>
      <w:r>
        <w:rPr>
          <w:color w:val="0000FF"/>
        </w:rPr>
        <w:t>9786</w:t>
      </w:r>
      <w:r>
        <w:t>.</w:t>
      </w:r>
      <w:r w:rsidRPr="00437C14">
        <w:t xml:space="preserve"> </w:t>
      </w:r>
    </w:p>
    <w:p w14:paraId="1D2B8AA5" w14:textId="0E4018EE" w:rsidR="00A43789" w:rsidRDefault="001A7346" w:rsidP="00BA7BB9">
      <w:pPr>
        <w:keepNext/>
        <w:keepLines/>
      </w:pPr>
      <w:r>
        <w:t xml:space="preserve">Revised off-line to </w:t>
      </w:r>
      <w:r w:rsidRPr="00CE3EC0">
        <w:rPr>
          <w:color w:val="0000FF"/>
        </w:rPr>
        <w:t>S2-2</w:t>
      </w:r>
      <w:r>
        <w:rPr>
          <w:color w:val="0000FF"/>
        </w:rPr>
        <w:t>509823</w:t>
      </w:r>
      <w:r>
        <w:t>.</w:t>
      </w:r>
      <w:r w:rsidRPr="00375008">
        <w:t xml:space="preserve"> </w:t>
      </w:r>
    </w:p>
    <w:p w14:paraId="035361CE" w14:textId="77777777" w:rsidR="00BA7BB9" w:rsidRPr="005B25A1" w:rsidRDefault="00BA7BB9" w:rsidP="00BA7BB9">
      <w:pPr>
        <w:keepNext/>
        <w:keepLines/>
        <w:rPr>
          <w:b/>
          <w:bCs/>
        </w:rPr>
      </w:pPr>
      <w:r w:rsidRPr="005B25A1">
        <w:rPr>
          <w:b/>
          <w:bCs/>
        </w:rPr>
        <w:t>Plenary Discussion:</w:t>
      </w:r>
    </w:p>
    <w:p w14:paraId="30DBBEE7" w14:textId="119429C9" w:rsidR="00BA7BB9" w:rsidRPr="003563E5" w:rsidRDefault="003563E5" w:rsidP="00BA7BB9">
      <w:pPr>
        <w:keepNext/>
        <w:keepLines/>
      </w:pPr>
      <w:r>
        <w:t xml:space="preserve">No resolution could be reached and this was </w:t>
      </w:r>
      <w:r w:rsidRPr="00151340">
        <w:rPr>
          <w:color w:val="0000FF"/>
        </w:rPr>
        <w:t>postponed</w:t>
      </w:r>
      <w:r>
        <w:t>.</w:t>
      </w:r>
    </w:p>
    <w:p w14:paraId="60EBE3A2" w14:textId="40FA39C2" w:rsidR="00BA7BB9" w:rsidRPr="00EB0339" w:rsidRDefault="00BA7BB9" w:rsidP="00BA7BB9">
      <w:r w:rsidRPr="005B25A1">
        <w:rPr>
          <w:b/>
          <w:bCs/>
        </w:rPr>
        <w:t>Status:</w:t>
      </w:r>
      <w:r>
        <w:t xml:space="preserve"> </w:t>
      </w:r>
      <w:r w:rsidR="003563E5" w:rsidRPr="00151340">
        <w:rPr>
          <w:color w:val="0000FF"/>
        </w:rPr>
        <w:t>Postponed</w:t>
      </w:r>
      <w:r w:rsidR="003563E5">
        <w:t>.</w:t>
      </w:r>
    </w:p>
    <w:p w14:paraId="3D957C51" w14:textId="77777777" w:rsidR="00E00DA6" w:rsidRDefault="007615D6" w:rsidP="000A3FBD">
      <w:pPr>
        <w:pStyle w:val="NormTop"/>
      </w:pPr>
      <w:r>
        <w:rPr>
          <w:color w:val="0000FF"/>
        </w:rPr>
        <w:t>S2-2508945</w:t>
      </w:r>
      <w:r w:rsidRPr="00D53282">
        <w:t xml:space="preserve"> </w:t>
      </w:r>
      <w:r>
        <w:t>(P-CR) 23.801-01: [WT#1.2, Policy] Policy Framework architecture in 6G. (Source: [Ericsson (contact point)],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2ACEFA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615EA17F" w14:textId="77777777" w:rsidR="007615D6" w:rsidRPr="005B25A1" w:rsidRDefault="007615D6" w:rsidP="007615D6">
      <w:pPr>
        <w:keepNext/>
        <w:keepLines/>
        <w:rPr>
          <w:b/>
          <w:bCs/>
        </w:rPr>
      </w:pPr>
      <w:r w:rsidRPr="005B25A1">
        <w:rPr>
          <w:b/>
          <w:bCs/>
        </w:rPr>
        <w:t>Parallel discussion:</w:t>
      </w:r>
    </w:p>
    <w:p w14:paraId="0666795B" w14:textId="77777777" w:rsidR="007615D6" w:rsidRPr="005B25A1" w:rsidRDefault="007615D6" w:rsidP="007615D6">
      <w:pPr>
        <w:keepNext/>
        <w:keepLines/>
      </w:pPr>
      <w:r w:rsidRPr="005B25A1">
        <w:t>-</w:t>
      </w:r>
    </w:p>
    <w:p w14:paraId="69D8B31F" w14:textId="77777777" w:rsidR="009E726A" w:rsidRPr="005B25A1" w:rsidRDefault="009E726A" w:rsidP="009E726A">
      <w:pPr>
        <w:keepNext/>
        <w:keepLines/>
      </w:pPr>
      <w:r>
        <w:rPr>
          <w:color w:val="FF0000"/>
        </w:rPr>
        <w:t>NO DISCUSSION RECORDED</w:t>
      </w:r>
    </w:p>
    <w:p w14:paraId="395C9875" w14:textId="77777777" w:rsidR="009E726A" w:rsidRPr="005B25A1" w:rsidRDefault="009E726A" w:rsidP="009E726A">
      <w:pPr>
        <w:keepNext/>
        <w:keepLines/>
        <w:rPr>
          <w:b/>
          <w:bCs/>
        </w:rPr>
      </w:pPr>
      <w:r w:rsidRPr="005B25A1">
        <w:rPr>
          <w:b/>
          <w:bCs/>
        </w:rPr>
        <w:t>Plenary Discussion:</w:t>
      </w:r>
    </w:p>
    <w:p w14:paraId="3051A56F" w14:textId="77777777" w:rsidR="009E726A" w:rsidRPr="009E726A" w:rsidRDefault="009E726A" w:rsidP="009E726A">
      <w:pPr>
        <w:keepNext/>
        <w:keepLines/>
      </w:pPr>
    </w:p>
    <w:p w14:paraId="795CADDB" w14:textId="77777777" w:rsidR="007615D6" w:rsidRPr="00EB0339" w:rsidRDefault="007615D6" w:rsidP="007615D6">
      <w:r w:rsidRPr="005B25A1">
        <w:rPr>
          <w:b/>
          <w:bCs/>
        </w:rPr>
        <w:t>Status:</w:t>
      </w:r>
      <w:r>
        <w:t xml:space="preserve"> </w:t>
      </w:r>
      <w:r>
        <w:rPr>
          <w:color w:val="0000FF"/>
        </w:rPr>
        <w:t>Not concluded</w:t>
      </w:r>
      <w:r>
        <w:t>.</w:t>
      </w:r>
    </w:p>
    <w:p w14:paraId="738690AF" w14:textId="77777777" w:rsidR="00E00DA6" w:rsidRDefault="007615D6" w:rsidP="000A3FBD">
      <w:pPr>
        <w:pStyle w:val="NormTop"/>
      </w:pPr>
      <w:r>
        <w:rPr>
          <w:color w:val="0000FF"/>
        </w:rPr>
        <w:t>S2-2509071</w:t>
      </w:r>
      <w:r w:rsidRPr="00D53282">
        <w:t xml:space="preserve"> </w:t>
      </w:r>
      <w:r>
        <w:t>(P-CR) 23.801-01: [WT#1.2, Policy] Policy Framework architecture in 6G. (Source: [Ericsson (contact point)],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C697998" w14:textId="77777777" w:rsidR="007615D6" w:rsidRPr="005B25A1" w:rsidRDefault="007615D6" w:rsidP="007615D6">
      <w:pPr>
        <w:keepNext/>
        <w:keepLines/>
        <w:rPr>
          <w:b/>
          <w:bCs/>
        </w:rPr>
      </w:pPr>
      <w:r w:rsidRPr="005B25A1">
        <w:rPr>
          <w:b/>
          <w:bCs/>
        </w:rPr>
        <w:t>Parallel discussion:</w:t>
      </w:r>
    </w:p>
    <w:p w14:paraId="456A84F9" w14:textId="77777777" w:rsidR="007615D6" w:rsidRPr="005B25A1" w:rsidRDefault="007615D6" w:rsidP="007615D6">
      <w:pPr>
        <w:keepNext/>
        <w:keepLines/>
      </w:pPr>
      <w:r w:rsidRPr="005B25A1">
        <w:t>-</w:t>
      </w:r>
    </w:p>
    <w:p w14:paraId="47446080" w14:textId="77777777" w:rsidR="009E726A" w:rsidRPr="005B25A1" w:rsidRDefault="009E726A" w:rsidP="009E726A">
      <w:pPr>
        <w:keepNext/>
        <w:keepLines/>
      </w:pPr>
      <w:r>
        <w:rPr>
          <w:color w:val="FF0000"/>
        </w:rPr>
        <w:t>NO DISCUSSION RECORDED</w:t>
      </w:r>
    </w:p>
    <w:p w14:paraId="2536EBCA" w14:textId="77777777" w:rsidR="009E726A" w:rsidRPr="005B25A1" w:rsidRDefault="009E726A" w:rsidP="009E726A">
      <w:pPr>
        <w:keepNext/>
        <w:keepLines/>
        <w:rPr>
          <w:b/>
          <w:bCs/>
        </w:rPr>
      </w:pPr>
      <w:r w:rsidRPr="005B25A1">
        <w:rPr>
          <w:b/>
          <w:bCs/>
        </w:rPr>
        <w:t>Plenary Discussion:</w:t>
      </w:r>
    </w:p>
    <w:p w14:paraId="47005D54" w14:textId="77777777" w:rsidR="009E726A" w:rsidRPr="009E726A" w:rsidRDefault="009E726A" w:rsidP="009E726A">
      <w:pPr>
        <w:keepNext/>
        <w:keepLines/>
      </w:pPr>
    </w:p>
    <w:p w14:paraId="68E373A9" w14:textId="77777777" w:rsidR="007615D6" w:rsidRPr="00EB0339" w:rsidRDefault="007615D6" w:rsidP="007615D6">
      <w:r w:rsidRPr="005B25A1">
        <w:rPr>
          <w:b/>
          <w:bCs/>
        </w:rPr>
        <w:t>Status:</w:t>
      </w:r>
      <w:r>
        <w:t xml:space="preserve"> </w:t>
      </w:r>
      <w:r>
        <w:rPr>
          <w:color w:val="0000FF"/>
        </w:rPr>
        <w:t>Not concluded</w:t>
      </w:r>
      <w:r>
        <w:t>.</w:t>
      </w:r>
    </w:p>
    <w:p w14:paraId="78D909CF" w14:textId="77777777" w:rsidR="00E00DA6" w:rsidRDefault="007615D6" w:rsidP="000A3FBD">
      <w:pPr>
        <w:pStyle w:val="NormTop"/>
      </w:pPr>
      <w:r>
        <w:rPr>
          <w:color w:val="0000FF"/>
        </w:rPr>
        <w:t>S2-2509161</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Policy Framework for 6G.</w:t>
      </w:r>
    </w:p>
    <w:p w14:paraId="395A4E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5877BCA5" w14:textId="77777777" w:rsidR="007615D6" w:rsidRPr="005B25A1" w:rsidRDefault="007615D6" w:rsidP="007615D6">
      <w:pPr>
        <w:keepNext/>
        <w:keepLines/>
        <w:rPr>
          <w:b/>
          <w:bCs/>
        </w:rPr>
      </w:pPr>
      <w:r w:rsidRPr="005B25A1">
        <w:rPr>
          <w:b/>
          <w:bCs/>
        </w:rPr>
        <w:t>Parallel discussion:</w:t>
      </w:r>
    </w:p>
    <w:p w14:paraId="048CDAEA" w14:textId="77777777" w:rsidR="007615D6" w:rsidRPr="005B25A1" w:rsidRDefault="007615D6" w:rsidP="007615D6">
      <w:pPr>
        <w:keepNext/>
        <w:keepLines/>
      </w:pPr>
      <w:r w:rsidRPr="005B25A1">
        <w:t>-</w:t>
      </w:r>
    </w:p>
    <w:p w14:paraId="74093B26" w14:textId="77777777" w:rsidR="009E726A" w:rsidRPr="005B25A1" w:rsidRDefault="009E726A" w:rsidP="009E726A">
      <w:pPr>
        <w:keepNext/>
        <w:keepLines/>
      </w:pPr>
      <w:r>
        <w:rPr>
          <w:color w:val="FF0000"/>
        </w:rPr>
        <w:t>NO DISCUSSION RECORDED</w:t>
      </w:r>
    </w:p>
    <w:p w14:paraId="212F26A1" w14:textId="77777777" w:rsidR="009E726A" w:rsidRPr="005B25A1" w:rsidRDefault="009E726A" w:rsidP="009E726A">
      <w:pPr>
        <w:keepNext/>
        <w:keepLines/>
        <w:rPr>
          <w:b/>
          <w:bCs/>
        </w:rPr>
      </w:pPr>
      <w:r w:rsidRPr="005B25A1">
        <w:rPr>
          <w:b/>
          <w:bCs/>
        </w:rPr>
        <w:t>Plenary Discussion:</w:t>
      </w:r>
    </w:p>
    <w:p w14:paraId="28E9B1DA" w14:textId="77777777" w:rsidR="009E726A" w:rsidRPr="009E726A" w:rsidRDefault="009E726A" w:rsidP="009E726A">
      <w:pPr>
        <w:keepNext/>
        <w:keepLines/>
      </w:pPr>
    </w:p>
    <w:p w14:paraId="77397D53" w14:textId="77777777" w:rsidR="007615D6" w:rsidRPr="00EB0339" w:rsidRDefault="007615D6" w:rsidP="007615D6">
      <w:r w:rsidRPr="005B25A1">
        <w:rPr>
          <w:b/>
          <w:bCs/>
        </w:rPr>
        <w:t>Status:</w:t>
      </w:r>
      <w:r>
        <w:t xml:space="preserve"> </w:t>
      </w:r>
      <w:r>
        <w:rPr>
          <w:color w:val="0000FF"/>
        </w:rPr>
        <w:t>Not concluded</w:t>
      </w:r>
      <w:r>
        <w:t>.</w:t>
      </w:r>
    </w:p>
    <w:p w14:paraId="7389C9FE" w14:textId="77777777" w:rsidR="00E00DA6" w:rsidRDefault="007615D6" w:rsidP="000A3FBD">
      <w:pPr>
        <w:pStyle w:val="NormTop"/>
      </w:pPr>
      <w:r>
        <w:rPr>
          <w:color w:val="0000FF"/>
        </w:rPr>
        <w:t>S2-2509200</w:t>
      </w:r>
      <w:r w:rsidRPr="00D53282">
        <w:t xml:space="preserve"> </w:t>
      </w:r>
      <w:r>
        <w:t>(P-CR) 23.801-01: [WT#1.2, Policy] Policy Framework architecture in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Policy Framework topic with 5GS Policy Framework as a baseline.</w:t>
      </w:r>
    </w:p>
    <w:p w14:paraId="08170465" w14:textId="77777777" w:rsidR="007615D6" w:rsidRPr="005B25A1" w:rsidRDefault="007615D6" w:rsidP="007615D6">
      <w:pPr>
        <w:keepNext/>
        <w:keepLines/>
        <w:rPr>
          <w:b/>
          <w:bCs/>
        </w:rPr>
      </w:pPr>
      <w:r w:rsidRPr="005B25A1">
        <w:rPr>
          <w:b/>
          <w:bCs/>
        </w:rPr>
        <w:t>Parallel discussion:</w:t>
      </w:r>
    </w:p>
    <w:p w14:paraId="7610588D" w14:textId="77777777" w:rsidR="007615D6" w:rsidRPr="005B25A1" w:rsidRDefault="007615D6" w:rsidP="007615D6">
      <w:pPr>
        <w:keepNext/>
        <w:keepLines/>
      </w:pPr>
      <w:r w:rsidRPr="005B25A1">
        <w:t>-</w:t>
      </w:r>
    </w:p>
    <w:p w14:paraId="2858B6FD" w14:textId="77777777" w:rsidR="009E726A" w:rsidRPr="005B25A1" w:rsidRDefault="009E726A" w:rsidP="009E726A">
      <w:pPr>
        <w:keepNext/>
        <w:keepLines/>
      </w:pPr>
      <w:r>
        <w:rPr>
          <w:color w:val="FF0000"/>
        </w:rPr>
        <w:t>NO DISCUSSION RECORDED</w:t>
      </w:r>
    </w:p>
    <w:p w14:paraId="6E70C3A0" w14:textId="77777777" w:rsidR="009E726A" w:rsidRPr="005B25A1" w:rsidRDefault="009E726A" w:rsidP="009E726A">
      <w:pPr>
        <w:keepNext/>
        <w:keepLines/>
        <w:rPr>
          <w:b/>
          <w:bCs/>
        </w:rPr>
      </w:pPr>
      <w:r w:rsidRPr="005B25A1">
        <w:rPr>
          <w:b/>
          <w:bCs/>
        </w:rPr>
        <w:t>Plenary Discussion:</w:t>
      </w:r>
    </w:p>
    <w:p w14:paraId="770DC868" w14:textId="77777777" w:rsidR="009E726A" w:rsidRPr="009E726A" w:rsidRDefault="009E726A" w:rsidP="009E726A">
      <w:pPr>
        <w:keepNext/>
        <w:keepLines/>
      </w:pPr>
    </w:p>
    <w:p w14:paraId="7D232D2F" w14:textId="77777777" w:rsidR="007615D6" w:rsidRPr="00EB0339" w:rsidRDefault="007615D6" w:rsidP="007615D6">
      <w:r w:rsidRPr="005B25A1">
        <w:rPr>
          <w:b/>
          <w:bCs/>
        </w:rPr>
        <w:t>Status:</w:t>
      </w:r>
      <w:r>
        <w:t xml:space="preserve"> </w:t>
      </w:r>
      <w:r>
        <w:rPr>
          <w:color w:val="0000FF"/>
        </w:rPr>
        <w:t>Not concluded</w:t>
      </w:r>
      <w:r>
        <w:t>.</w:t>
      </w:r>
    </w:p>
    <w:p w14:paraId="49896361" w14:textId="77777777" w:rsidR="00E00DA6" w:rsidRDefault="007615D6" w:rsidP="000A3FBD">
      <w:pPr>
        <w:pStyle w:val="NormTop"/>
      </w:pPr>
      <w:r>
        <w:rPr>
          <w:color w:val="0000FF"/>
        </w:rPr>
        <w:t>S2-2509212</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some wording to the WT on policy framework to add support of user identities.</w:t>
      </w:r>
    </w:p>
    <w:p w14:paraId="36B64B18" w14:textId="77777777" w:rsidR="007615D6" w:rsidRPr="005B25A1" w:rsidRDefault="007615D6" w:rsidP="007615D6">
      <w:pPr>
        <w:keepNext/>
        <w:keepLines/>
        <w:rPr>
          <w:b/>
          <w:bCs/>
        </w:rPr>
      </w:pPr>
      <w:r w:rsidRPr="005B25A1">
        <w:rPr>
          <w:b/>
          <w:bCs/>
        </w:rPr>
        <w:t>Parallel discussion:</w:t>
      </w:r>
    </w:p>
    <w:p w14:paraId="0A6B9CCE" w14:textId="77777777" w:rsidR="007615D6" w:rsidRPr="005B25A1" w:rsidRDefault="007615D6" w:rsidP="007615D6">
      <w:pPr>
        <w:keepNext/>
        <w:keepLines/>
      </w:pPr>
      <w:r w:rsidRPr="005B25A1">
        <w:t>-</w:t>
      </w:r>
    </w:p>
    <w:p w14:paraId="66CE4493" w14:textId="77777777" w:rsidR="009E726A" w:rsidRPr="005B25A1" w:rsidRDefault="009E726A" w:rsidP="009E726A">
      <w:pPr>
        <w:keepNext/>
        <w:keepLines/>
      </w:pPr>
      <w:r>
        <w:rPr>
          <w:color w:val="FF0000"/>
        </w:rPr>
        <w:t>NO DISCUSSION RECORDED</w:t>
      </w:r>
    </w:p>
    <w:p w14:paraId="1229B2EB" w14:textId="77777777" w:rsidR="009E726A" w:rsidRPr="005B25A1" w:rsidRDefault="009E726A" w:rsidP="009E726A">
      <w:pPr>
        <w:keepNext/>
        <w:keepLines/>
        <w:rPr>
          <w:b/>
          <w:bCs/>
        </w:rPr>
      </w:pPr>
      <w:r w:rsidRPr="005B25A1">
        <w:rPr>
          <w:b/>
          <w:bCs/>
        </w:rPr>
        <w:t>Plenary Discussion:</w:t>
      </w:r>
    </w:p>
    <w:p w14:paraId="64C189FB" w14:textId="77777777" w:rsidR="009E726A" w:rsidRPr="009E726A" w:rsidRDefault="009E726A" w:rsidP="009E726A">
      <w:pPr>
        <w:keepNext/>
        <w:keepLines/>
      </w:pPr>
    </w:p>
    <w:p w14:paraId="2849A33B" w14:textId="77777777" w:rsidR="007615D6" w:rsidRPr="00EB0339" w:rsidRDefault="007615D6" w:rsidP="007615D6">
      <w:r w:rsidRPr="005B25A1">
        <w:rPr>
          <w:b/>
          <w:bCs/>
        </w:rPr>
        <w:t>Status:</w:t>
      </w:r>
      <w:r>
        <w:t xml:space="preserve"> </w:t>
      </w:r>
      <w:r>
        <w:rPr>
          <w:color w:val="0000FF"/>
        </w:rPr>
        <w:t>Not concluded</w:t>
      </w:r>
      <w:r>
        <w:t>.</w:t>
      </w:r>
    </w:p>
    <w:p w14:paraId="2C07C44F" w14:textId="77777777" w:rsidR="00E00DA6" w:rsidRDefault="007615D6" w:rsidP="000A3FBD">
      <w:pPr>
        <w:pStyle w:val="NormTop"/>
      </w:pPr>
      <w:r>
        <w:rPr>
          <w:color w:val="0000FF"/>
        </w:rPr>
        <w:t>S2-2509257</w:t>
      </w:r>
      <w:r w:rsidRPr="00D53282">
        <w:t xml:space="preserve"> </w:t>
      </w:r>
      <w:r>
        <w:t>(P-CR) 23.801-01: Work Task update for WT#1.2 Policy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WT#1.2 for the policy framework in 6G network architecture.</w:t>
      </w:r>
    </w:p>
    <w:p w14:paraId="4102D52E"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24B90E52" w14:textId="77777777" w:rsidR="007615D6" w:rsidRPr="005B25A1" w:rsidRDefault="007615D6" w:rsidP="007615D6">
      <w:pPr>
        <w:keepNext/>
        <w:keepLines/>
        <w:rPr>
          <w:b/>
          <w:bCs/>
        </w:rPr>
      </w:pPr>
      <w:r w:rsidRPr="005B25A1">
        <w:rPr>
          <w:b/>
          <w:bCs/>
        </w:rPr>
        <w:t>Parallel discussion:</w:t>
      </w:r>
    </w:p>
    <w:p w14:paraId="6A6713A3" w14:textId="77777777" w:rsidR="007615D6" w:rsidRPr="005B25A1" w:rsidRDefault="007615D6" w:rsidP="007615D6">
      <w:pPr>
        <w:keepNext/>
        <w:keepLines/>
      </w:pPr>
      <w:r w:rsidRPr="005B25A1">
        <w:t>-</w:t>
      </w:r>
    </w:p>
    <w:p w14:paraId="6FD74D41" w14:textId="77777777" w:rsidR="009E726A" w:rsidRPr="005B25A1" w:rsidRDefault="009E726A" w:rsidP="009E726A">
      <w:pPr>
        <w:keepNext/>
        <w:keepLines/>
      </w:pPr>
      <w:r>
        <w:rPr>
          <w:color w:val="FF0000"/>
        </w:rPr>
        <w:t>NO DISCUSSION RECORDED</w:t>
      </w:r>
    </w:p>
    <w:p w14:paraId="31BBA61C" w14:textId="77777777" w:rsidR="009E726A" w:rsidRPr="005B25A1" w:rsidRDefault="009E726A" w:rsidP="009E726A">
      <w:pPr>
        <w:keepNext/>
        <w:keepLines/>
        <w:rPr>
          <w:b/>
          <w:bCs/>
        </w:rPr>
      </w:pPr>
      <w:r w:rsidRPr="005B25A1">
        <w:rPr>
          <w:b/>
          <w:bCs/>
        </w:rPr>
        <w:t>Plenary Discussion:</w:t>
      </w:r>
    </w:p>
    <w:p w14:paraId="06E03E71" w14:textId="77777777" w:rsidR="009E726A" w:rsidRPr="009E726A" w:rsidRDefault="009E726A" w:rsidP="009E726A">
      <w:pPr>
        <w:keepNext/>
        <w:keepLines/>
      </w:pPr>
    </w:p>
    <w:p w14:paraId="12C74CF2" w14:textId="77777777" w:rsidR="007615D6" w:rsidRPr="00EB0339" w:rsidRDefault="007615D6" w:rsidP="007615D6">
      <w:r w:rsidRPr="005B25A1">
        <w:rPr>
          <w:b/>
          <w:bCs/>
        </w:rPr>
        <w:t>Status:</w:t>
      </w:r>
      <w:r>
        <w:t xml:space="preserve"> </w:t>
      </w:r>
      <w:r>
        <w:rPr>
          <w:color w:val="0000FF"/>
        </w:rPr>
        <w:t>Not concluded</w:t>
      </w:r>
      <w:r>
        <w:t>.</w:t>
      </w:r>
    </w:p>
    <w:p w14:paraId="02DF9A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5726097D" w14:textId="77777777" w:rsidR="00E00DA6" w:rsidRDefault="007615D6" w:rsidP="000A3FBD">
      <w:pPr>
        <w:pStyle w:val="NormTop"/>
      </w:pPr>
      <w:r>
        <w:rPr>
          <w:color w:val="0000FF"/>
        </w:rPr>
        <w:t>S2-2508351</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WT and KI for network exposure to UE for 6G network.</w:t>
      </w:r>
    </w:p>
    <w:p w14:paraId="6946EAA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S2-2506640</w:t>
      </w:r>
      <w:r>
        <w:t>.</w:t>
      </w:r>
    </w:p>
    <w:p w14:paraId="60A5359A" w14:textId="77777777" w:rsidR="007615D6" w:rsidRPr="005B25A1" w:rsidRDefault="007615D6" w:rsidP="007615D6">
      <w:pPr>
        <w:keepNext/>
        <w:keepLines/>
        <w:rPr>
          <w:b/>
          <w:bCs/>
        </w:rPr>
      </w:pPr>
      <w:r w:rsidRPr="005B25A1">
        <w:rPr>
          <w:b/>
          <w:bCs/>
        </w:rPr>
        <w:t>Parallel discussion:</w:t>
      </w:r>
    </w:p>
    <w:p w14:paraId="3D06377A" w14:textId="77777777" w:rsidR="007615D6" w:rsidRPr="005B25A1" w:rsidRDefault="007615D6" w:rsidP="007615D6">
      <w:pPr>
        <w:keepNext/>
        <w:keepLines/>
      </w:pPr>
      <w:r w:rsidRPr="005B25A1">
        <w:t>-</w:t>
      </w:r>
    </w:p>
    <w:p w14:paraId="63C8265A" w14:textId="77777777" w:rsidR="009E726A" w:rsidRPr="005B25A1" w:rsidRDefault="009E726A" w:rsidP="009E726A">
      <w:pPr>
        <w:keepNext/>
        <w:keepLines/>
      </w:pPr>
      <w:r>
        <w:rPr>
          <w:color w:val="FF0000"/>
        </w:rPr>
        <w:t>NO DISCUSSION RECORDED</w:t>
      </w:r>
    </w:p>
    <w:p w14:paraId="10743878" w14:textId="77777777" w:rsidR="009E726A" w:rsidRPr="005B25A1" w:rsidRDefault="009E726A" w:rsidP="009E726A">
      <w:pPr>
        <w:keepNext/>
        <w:keepLines/>
        <w:rPr>
          <w:b/>
          <w:bCs/>
        </w:rPr>
      </w:pPr>
      <w:r w:rsidRPr="005B25A1">
        <w:rPr>
          <w:b/>
          <w:bCs/>
        </w:rPr>
        <w:t>Plenary Discussion:</w:t>
      </w:r>
    </w:p>
    <w:p w14:paraId="55A70B0A" w14:textId="77777777" w:rsidR="009E726A" w:rsidRPr="009E726A" w:rsidRDefault="009E726A" w:rsidP="009E726A">
      <w:pPr>
        <w:keepNext/>
        <w:keepLines/>
      </w:pPr>
    </w:p>
    <w:p w14:paraId="5618850C" w14:textId="77777777" w:rsidR="007615D6" w:rsidRPr="00EB0339" w:rsidRDefault="007615D6" w:rsidP="007615D6">
      <w:r w:rsidRPr="005B25A1">
        <w:rPr>
          <w:b/>
          <w:bCs/>
        </w:rPr>
        <w:t>Status:</w:t>
      </w:r>
      <w:r>
        <w:t xml:space="preserve"> </w:t>
      </w:r>
      <w:r>
        <w:rPr>
          <w:color w:val="0000FF"/>
        </w:rPr>
        <w:t>Not concluded</w:t>
      </w:r>
      <w:r>
        <w:t>.</w:t>
      </w:r>
    </w:p>
    <w:p w14:paraId="05B4F69A" w14:textId="77777777" w:rsidR="00E00DA6" w:rsidRDefault="007615D6" w:rsidP="000A3FBD">
      <w:pPr>
        <w:pStyle w:val="NormTop"/>
      </w:pPr>
      <w:r>
        <w:rPr>
          <w:color w:val="0000FF"/>
        </w:rPr>
        <w:t>S2-2508535</w:t>
      </w:r>
      <w:r w:rsidRPr="00D53282">
        <w:t xml:space="preserve"> </w:t>
      </w:r>
      <w:r>
        <w:t xml:space="preserve">(P-CR) 23.801-01: [WT#1.2, Network Exposure Framework] Network Exposure Framework . (Source: </w:t>
      </w:r>
      <w:proofErr w:type="spellStart"/>
      <w:r>
        <w:t>InterDigital</w:t>
      </w:r>
      <w:proofErr w:type="spellEnd"/>
      <w:r>
        <w:t xml:space="preserve"> Inc., ZTE)</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0A6532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6744FBCA" w14:textId="77777777" w:rsidR="007615D6" w:rsidRPr="005B25A1" w:rsidRDefault="007615D6" w:rsidP="007615D6">
      <w:pPr>
        <w:keepNext/>
        <w:keepLines/>
        <w:rPr>
          <w:b/>
          <w:bCs/>
        </w:rPr>
      </w:pPr>
      <w:r w:rsidRPr="005B25A1">
        <w:rPr>
          <w:b/>
          <w:bCs/>
        </w:rPr>
        <w:t>Convenor comment:</w:t>
      </w:r>
    </w:p>
    <w:p w14:paraId="5C7C65F9" w14:textId="77777777" w:rsidR="007615D6" w:rsidRPr="005B25A1" w:rsidRDefault="007615D6" w:rsidP="007615D6">
      <w:pPr>
        <w:keepNext/>
        <w:keepLines/>
      </w:pPr>
      <w:r w:rsidRPr="005B25A1">
        <w:t>Handle.</w:t>
      </w:r>
    </w:p>
    <w:p w14:paraId="2B60E962" w14:textId="77777777" w:rsidR="007615D6" w:rsidRPr="005B25A1" w:rsidRDefault="007615D6" w:rsidP="007615D6">
      <w:pPr>
        <w:keepNext/>
        <w:keepLines/>
        <w:rPr>
          <w:b/>
          <w:bCs/>
        </w:rPr>
      </w:pPr>
      <w:r w:rsidRPr="005B25A1">
        <w:rPr>
          <w:b/>
          <w:bCs/>
        </w:rPr>
        <w:t>Parallel discussion:</w:t>
      </w:r>
    </w:p>
    <w:p w14:paraId="4FB8650D" w14:textId="0D6BA7A3" w:rsidR="00BA7BB9" w:rsidRDefault="00BA7BB9" w:rsidP="00BA7BB9">
      <w:pPr>
        <w:keepNext/>
        <w:keepLines/>
      </w:pPr>
      <w:r>
        <w:t xml:space="preserve">Revised in drafting session to </w:t>
      </w:r>
      <w:r w:rsidRPr="0020647A">
        <w:rPr>
          <w:color w:val="3333FF"/>
        </w:rPr>
        <w:t>S2-25095</w:t>
      </w:r>
      <w:r>
        <w:rPr>
          <w:color w:val="3333FF"/>
        </w:rPr>
        <w:t>11</w:t>
      </w:r>
      <w:r>
        <w:t>.</w:t>
      </w:r>
    </w:p>
    <w:p w14:paraId="5DDC9A9A" w14:textId="5BF06424"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9712</w:t>
      </w:r>
      <w:r>
        <w:t>.</w:t>
      </w:r>
    </w:p>
    <w:p w14:paraId="4D103B2A" w14:textId="14C889CA" w:rsidR="007449BF" w:rsidRDefault="007C14E7" w:rsidP="00BA7BB9">
      <w:pPr>
        <w:keepNext/>
        <w:keepLines/>
      </w:pPr>
      <w:r>
        <w:t xml:space="preserve">The SA WG2 Chair asked whether we could technically endorse bullet 1, remove bullet 2 and continue discussion of other bullets. It was agreed to remove bullet 2 and review again. This was left for off-line discussion and revised to </w:t>
      </w:r>
      <w:r w:rsidRPr="00497EE3">
        <w:rPr>
          <w:color w:val="0000FF"/>
        </w:rPr>
        <w:t>S2-250</w:t>
      </w:r>
      <w:r>
        <w:rPr>
          <w:color w:val="0000FF"/>
        </w:rPr>
        <w:t>9787</w:t>
      </w:r>
      <w:r>
        <w:t>.</w:t>
      </w:r>
      <w:r w:rsidRPr="00437C14">
        <w:t xml:space="preserve"> </w:t>
      </w:r>
    </w:p>
    <w:p w14:paraId="70097EE8" w14:textId="77777777" w:rsidR="00BA7BB9" w:rsidRPr="005B25A1" w:rsidRDefault="00BA7BB9" w:rsidP="00BA7BB9">
      <w:pPr>
        <w:keepNext/>
        <w:keepLines/>
        <w:rPr>
          <w:b/>
          <w:bCs/>
        </w:rPr>
      </w:pPr>
      <w:r w:rsidRPr="005B25A1">
        <w:rPr>
          <w:b/>
          <w:bCs/>
        </w:rPr>
        <w:t>Plenary Discussion:</w:t>
      </w:r>
    </w:p>
    <w:p w14:paraId="0E5EE4F9" w14:textId="29315A41" w:rsidR="00BA7BB9" w:rsidRPr="009E726A" w:rsidRDefault="003A100D" w:rsidP="00BA7BB9">
      <w:pPr>
        <w:keepNext/>
        <w:keepLines/>
      </w:pPr>
      <w:r>
        <w:t xml:space="preserve">No resolution could be reached and this was </w:t>
      </w:r>
      <w:r w:rsidRPr="00151340">
        <w:rPr>
          <w:color w:val="0000FF"/>
        </w:rPr>
        <w:t>postponed</w:t>
      </w:r>
      <w:r>
        <w:t>.</w:t>
      </w:r>
    </w:p>
    <w:p w14:paraId="3C5A2C2F" w14:textId="77777777" w:rsidR="003A100D" w:rsidRPr="00EB0339" w:rsidRDefault="003A100D" w:rsidP="003A100D">
      <w:r w:rsidRPr="005B25A1">
        <w:rPr>
          <w:b/>
          <w:bCs/>
        </w:rPr>
        <w:t>Status:</w:t>
      </w:r>
      <w:r>
        <w:t xml:space="preserve"> </w:t>
      </w:r>
      <w:r w:rsidRPr="009C20A3">
        <w:rPr>
          <w:color w:val="3333FF"/>
        </w:rPr>
        <w:t>Postponed</w:t>
      </w:r>
      <w:r>
        <w:t>.</w:t>
      </w:r>
    </w:p>
    <w:p w14:paraId="2BD3ECC7" w14:textId="77777777" w:rsidR="00E00DA6" w:rsidRDefault="007615D6" w:rsidP="000A3FBD">
      <w:pPr>
        <w:pStyle w:val="NormTop"/>
      </w:pPr>
      <w:r>
        <w:rPr>
          <w:color w:val="0000FF"/>
        </w:rPr>
        <w:t>S2-2508573</w:t>
      </w:r>
      <w:r w:rsidRPr="00D53282">
        <w:t xml:space="preserve"> </w:t>
      </w:r>
      <w:r>
        <w:t xml:space="preserve">(P-CR) 23.801-01: [WT#1.2, Network Exposure] WT and KI for Network Exposure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Exposure Framework in 6G.</w:t>
      </w:r>
    </w:p>
    <w:p w14:paraId="7C2F4FB4" w14:textId="77777777" w:rsidR="007615D6" w:rsidRPr="005B25A1" w:rsidRDefault="007615D6" w:rsidP="007615D6">
      <w:pPr>
        <w:keepNext/>
        <w:keepLines/>
        <w:rPr>
          <w:b/>
          <w:bCs/>
        </w:rPr>
      </w:pPr>
      <w:r w:rsidRPr="005B25A1">
        <w:rPr>
          <w:b/>
          <w:bCs/>
        </w:rPr>
        <w:t>Parallel discussion:</w:t>
      </w:r>
    </w:p>
    <w:p w14:paraId="3E119C2F" w14:textId="77777777" w:rsidR="007615D6" w:rsidRPr="005B25A1" w:rsidRDefault="007615D6" w:rsidP="007615D6">
      <w:pPr>
        <w:keepNext/>
        <w:keepLines/>
      </w:pPr>
      <w:r w:rsidRPr="005B25A1">
        <w:t>-</w:t>
      </w:r>
    </w:p>
    <w:p w14:paraId="3C15E8F3" w14:textId="77777777" w:rsidR="009E726A" w:rsidRPr="005B25A1" w:rsidRDefault="009E726A" w:rsidP="009E726A">
      <w:pPr>
        <w:keepNext/>
        <w:keepLines/>
      </w:pPr>
      <w:r>
        <w:rPr>
          <w:color w:val="FF0000"/>
        </w:rPr>
        <w:t>NO DISCUSSION RECORDED</w:t>
      </w:r>
    </w:p>
    <w:p w14:paraId="2F9692B6" w14:textId="77777777" w:rsidR="009E726A" w:rsidRPr="005B25A1" w:rsidRDefault="009E726A" w:rsidP="009E726A">
      <w:pPr>
        <w:keepNext/>
        <w:keepLines/>
        <w:rPr>
          <w:b/>
          <w:bCs/>
        </w:rPr>
      </w:pPr>
      <w:r w:rsidRPr="005B25A1">
        <w:rPr>
          <w:b/>
          <w:bCs/>
        </w:rPr>
        <w:t>Plenary Discussion:</w:t>
      </w:r>
    </w:p>
    <w:p w14:paraId="3E872131" w14:textId="77777777" w:rsidR="009E726A" w:rsidRPr="009E726A" w:rsidRDefault="009E726A" w:rsidP="009E726A">
      <w:pPr>
        <w:keepNext/>
        <w:keepLines/>
      </w:pPr>
    </w:p>
    <w:p w14:paraId="6A5BBE29" w14:textId="77777777" w:rsidR="007615D6" w:rsidRPr="00EB0339" w:rsidRDefault="007615D6" w:rsidP="007615D6">
      <w:r w:rsidRPr="005B25A1">
        <w:rPr>
          <w:b/>
          <w:bCs/>
        </w:rPr>
        <w:t>Status:</w:t>
      </w:r>
      <w:r>
        <w:t xml:space="preserve"> </w:t>
      </w:r>
      <w:r>
        <w:rPr>
          <w:color w:val="0000FF"/>
        </w:rPr>
        <w:t>Not concluded</w:t>
      </w:r>
      <w:r>
        <w:t>.</w:t>
      </w:r>
    </w:p>
    <w:p w14:paraId="5C9B20FB" w14:textId="77777777" w:rsidR="00E00DA6" w:rsidRDefault="007615D6" w:rsidP="000A3FBD">
      <w:pPr>
        <w:pStyle w:val="NormTop"/>
      </w:pPr>
      <w:r>
        <w:rPr>
          <w:color w:val="0000FF"/>
        </w:rPr>
        <w:t>S2-2508601</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64D213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18000144" w14:textId="77777777" w:rsidR="007615D6" w:rsidRPr="005B25A1" w:rsidRDefault="007615D6" w:rsidP="007615D6">
      <w:pPr>
        <w:keepNext/>
        <w:keepLines/>
        <w:rPr>
          <w:b/>
          <w:bCs/>
        </w:rPr>
      </w:pPr>
      <w:r w:rsidRPr="005B25A1">
        <w:rPr>
          <w:b/>
          <w:bCs/>
        </w:rPr>
        <w:t>Parallel discussion:</w:t>
      </w:r>
    </w:p>
    <w:p w14:paraId="533D4FB7" w14:textId="77777777" w:rsidR="007615D6" w:rsidRPr="005B25A1" w:rsidRDefault="007615D6" w:rsidP="007615D6">
      <w:pPr>
        <w:keepNext/>
        <w:keepLines/>
      </w:pPr>
      <w:r w:rsidRPr="005B25A1">
        <w:t>-</w:t>
      </w:r>
    </w:p>
    <w:p w14:paraId="61111CCE" w14:textId="77777777" w:rsidR="009E726A" w:rsidRPr="005B25A1" w:rsidRDefault="009E726A" w:rsidP="009E726A">
      <w:pPr>
        <w:keepNext/>
        <w:keepLines/>
      </w:pPr>
      <w:r>
        <w:rPr>
          <w:color w:val="FF0000"/>
        </w:rPr>
        <w:t>NO DISCUSSION RECORDED</w:t>
      </w:r>
    </w:p>
    <w:p w14:paraId="688AFA07" w14:textId="77777777" w:rsidR="009E726A" w:rsidRPr="005B25A1" w:rsidRDefault="009E726A" w:rsidP="009E726A">
      <w:pPr>
        <w:keepNext/>
        <w:keepLines/>
        <w:rPr>
          <w:b/>
          <w:bCs/>
        </w:rPr>
      </w:pPr>
      <w:r w:rsidRPr="005B25A1">
        <w:rPr>
          <w:b/>
          <w:bCs/>
        </w:rPr>
        <w:t>Plenary Discussion:</w:t>
      </w:r>
    </w:p>
    <w:p w14:paraId="36A6CDAA" w14:textId="77777777" w:rsidR="009E726A" w:rsidRPr="009E726A" w:rsidRDefault="009E726A" w:rsidP="009E726A">
      <w:pPr>
        <w:keepNext/>
        <w:keepLines/>
      </w:pPr>
    </w:p>
    <w:p w14:paraId="320A38E9" w14:textId="77777777" w:rsidR="007615D6" w:rsidRPr="00EB0339" w:rsidRDefault="007615D6" w:rsidP="007615D6">
      <w:r w:rsidRPr="005B25A1">
        <w:rPr>
          <w:b/>
          <w:bCs/>
        </w:rPr>
        <w:t>Status:</w:t>
      </w:r>
      <w:r>
        <w:t xml:space="preserve"> </w:t>
      </w:r>
      <w:r>
        <w:rPr>
          <w:color w:val="0000FF"/>
        </w:rPr>
        <w:t>Not concluded</w:t>
      </w:r>
      <w:r>
        <w:t>.</w:t>
      </w:r>
    </w:p>
    <w:p w14:paraId="4D361CB6" w14:textId="77777777" w:rsidR="00E00DA6" w:rsidRDefault="007615D6" w:rsidP="000A3FBD">
      <w:pPr>
        <w:pStyle w:val="NormTop"/>
      </w:pPr>
      <w:r>
        <w:rPr>
          <w:color w:val="0000FF"/>
        </w:rPr>
        <w:t>S2-2508883</w:t>
      </w:r>
      <w:r w:rsidRPr="00D53282">
        <w:t xml:space="preserve"> </w:t>
      </w:r>
      <w:r>
        <w:t xml:space="preserve">(P-CR) 23.801-01: [WT#1.2, Exposure Framework] Key Issue and WT update for 6G Exposure Framework. (Source: Ericsson [, </w:t>
      </w:r>
      <w:proofErr w:type="spellStart"/>
      <w:r>
        <w:t>InterDigital</w:t>
      </w:r>
      <w:proofErr w:type="spellEnd"/>
      <w:r>
        <w:t xml:space="preserve"> Inc., LG Electronics (?), vivo (?), Apple (?), </w:t>
      </w:r>
      <w:proofErr w:type="spellStart"/>
      <w:r>
        <w:t>CEWiT</w:t>
      </w:r>
      <w:proofErr w:type="spellEnd"/>
      <w:r>
        <w:t xml:space="preserve"> (?), IITB (?),Turkcell (?), Nokia,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2FF849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63222C33" w14:textId="77777777" w:rsidR="007615D6" w:rsidRPr="005B25A1" w:rsidRDefault="007615D6" w:rsidP="007615D6">
      <w:pPr>
        <w:keepNext/>
        <w:keepLines/>
        <w:rPr>
          <w:b/>
          <w:bCs/>
        </w:rPr>
      </w:pPr>
      <w:r w:rsidRPr="005B25A1">
        <w:rPr>
          <w:b/>
          <w:bCs/>
        </w:rPr>
        <w:t>Parallel discussion:</w:t>
      </w:r>
    </w:p>
    <w:p w14:paraId="31069711" w14:textId="77777777" w:rsidR="007615D6" w:rsidRPr="005B25A1" w:rsidRDefault="007615D6" w:rsidP="007615D6">
      <w:pPr>
        <w:keepNext/>
        <w:keepLines/>
      </w:pPr>
      <w:r w:rsidRPr="005B25A1">
        <w:t>-</w:t>
      </w:r>
    </w:p>
    <w:p w14:paraId="382CB48C" w14:textId="77777777" w:rsidR="009E726A" w:rsidRPr="005B25A1" w:rsidRDefault="009E726A" w:rsidP="009E726A">
      <w:pPr>
        <w:keepNext/>
        <w:keepLines/>
      </w:pPr>
      <w:r>
        <w:rPr>
          <w:color w:val="FF0000"/>
        </w:rPr>
        <w:t>NO DISCUSSION RECORDED</w:t>
      </w:r>
    </w:p>
    <w:p w14:paraId="261724C5" w14:textId="77777777" w:rsidR="009E726A" w:rsidRPr="005B25A1" w:rsidRDefault="009E726A" w:rsidP="009E726A">
      <w:pPr>
        <w:keepNext/>
        <w:keepLines/>
        <w:rPr>
          <w:b/>
          <w:bCs/>
        </w:rPr>
      </w:pPr>
      <w:r w:rsidRPr="005B25A1">
        <w:rPr>
          <w:b/>
          <w:bCs/>
        </w:rPr>
        <w:t>Plenary Discussion:</w:t>
      </w:r>
    </w:p>
    <w:p w14:paraId="60EA5F19" w14:textId="77777777" w:rsidR="009E726A" w:rsidRPr="009E726A" w:rsidRDefault="009E726A" w:rsidP="009E726A">
      <w:pPr>
        <w:keepNext/>
        <w:keepLines/>
      </w:pPr>
    </w:p>
    <w:p w14:paraId="0D8D0D19" w14:textId="77777777" w:rsidR="007615D6" w:rsidRPr="00EB0339" w:rsidRDefault="007615D6" w:rsidP="007615D6">
      <w:r w:rsidRPr="005B25A1">
        <w:rPr>
          <w:b/>
          <w:bCs/>
        </w:rPr>
        <w:t>Status:</w:t>
      </w:r>
      <w:r>
        <w:t xml:space="preserve"> </w:t>
      </w:r>
      <w:r>
        <w:rPr>
          <w:color w:val="0000FF"/>
        </w:rPr>
        <w:t>Not concluded</w:t>
      </w:r>
      <w:r>
        <w:t>.</w:t>
      </w:r>
    </w:p>
    <w:p w14:paraId="773C3DC3" w14:textId="77777777" w:rsidR="00E00DA6" w:rsidRDefault="007615D6" w:rsidP="000A3FBD">
      <w:pPr>
        <w:pStyle w:val="NormTop"/>
      </w:pPr>
      <w:r>
        <w:rPr>
          <w:color w:val="0000FF"/>
        </w:rPr>
        <w:t>S2-2508947</w:t>
      </w:r>
      <w:r w:rsidRPr="00D53282">
        <w:t xml:space="preserve"> </w:t>
      </w:r>
      <w:r>
        <w:t>(P-CR) 23.801-01: [WT#1.2, Network Exposure Framework] Network Exposure Framework . (Source: [</w:t>
      </w:r>
      <w:proofErr w:type="spellStart"/>
      <w:r>
        <w:t>InterDigital</w:t>
      </w:r>
      <w:proofErr w:type="spellEnd"/>
      <w:r>
        <w:t xml:space="preserve"> Inc.(pen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5D1A5F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57C2D6A8" w14:textId="77777777" w:rsidR="007615D6" w:rsidRPr="005B25A1" w:rsidRDefault="007615D6" w:rsidP="007615D6">
      <w:pPr>
        <w:keepNext/>
        <w:keepLines/>
        <w:rPr>
          <w:b/>
          <w:bCs/>
        </w:rPr>
      </w:pPr>
      <w:r w:rsidRPr="005B25A1">
        <w:rPr>
          <w:b/>
          <w:bCs/>
        </w:rPr>
        <w:t>Parallel discussion:</w:t>
      </w:r>
    </w:p>
    <w:p w14:paraId="68B1CE89" w14:textId="77777777" w:rsidR="007615D6" w:rsidRPr="005B25A1" w:rsidRDefault="007615D6" w:rsidP="007615D6">
      <w:pPr>
        <w:keepNext/>
        <w:keepLines/>
      </w:pPr>
      <w:r w:rsidRPr="005B25A1">
        <w:t>-</w:t>
      </w:r>
    </w:p>
    <w:p w14:paraId="1A4F3181" w14:textId="77777777" w:rsidR="009E726A" w:rsidRPr="005B25A1" w:rsidRDefault="009E726A" w:rsidP="009E726A">
      <w:pPr>
        <w:keepNext/>
        <w:keepLines/>
      </w:pPr>
      <w:r>
        <w:rPr>
          <w:color w:val="FF0000"/>
        </w:rPr>
        <w:t>NO DISCUSSION RECORDED</w:t>
      </w:r>
    </w:p>
    <w:p w14:paraId="6B2AD928" w14:textId="77777777" w:rsidR="009E726A" w:rsidRPr="005B25A1" w:rsidRDefault="009E726A" w:rsidP="009E726A">
      <w:pPr>
        <w:keepNext/>
        <w:keepLines/>
        <w:rPr>
          <w:b/>
          <w:bCs/>
        </w:rPr>
      </w:pPr>
      <w:r w:rsidRPr="005B25A1">
        <w:rPr>
          <w:b/>
          <w:bCs/>
        </w:rPr>
        <w:t>Plenary Discussion:</w:t>
      </w:r>
    </w:p>
    <w:p w14:paraId="65D9D5AE" w14:textId="77777777" w:rsidR="009E726A" w:rsidRPr="009E726A" w:rsidRDefault="009E726A" w:rsidP="009E726A">
      <w:pPr>
        <w:keepNext/>
        <w:keepLines/>
      </w:pPr>
    </w:p>
    <w:p w14:paraId="24B5B61D" w14:textId="77777777" w:rsidR="007615D6" w:rsidRPr="00EB0339" w:rsidRDefault="007615D6" w:rsidP="007615D6">
      <w:r w:rsidRPr="005B25A1">
        <w:rPr>
          <w:b/>
          <w:bCs/>
        </w:rPr>
        <w:t>Status:</w:t>
      </w:r>
      <w:r>
        <w:t xml:space="preserve"> </w:t>
      </w:r>
      <w:r>
        <w:rPr>
          <w:color w:val="0000FF"/>
        </w:rPr>
        <w:t>Not concluded</w:t>
      </w:r>
      <w:r>
        <w:t>.</w:t>
      </w:r>
    </w:p>
    <w:p w14:paraId="6A18485B" w14:textId="77777777" w:rsidR="00E00DA6" w:rsidRDefault="007615D6" w:rsidP="000A3FBD">
      <w:pPr>
        <w:pStyle w:val="NormTop"/>
      </w:pPr>
      <w:r>
        <w:rPr>
          <w:color w:val="0000FF"/>
        </w:rPr>
        <w:t>S2-2509070</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09CB263"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567445F2" w14:textId="77777777" w:rsidR="007615D6" w:rsidRPr="005B25A1" w:rsidRDefault="007615D6" w:rsidP="007615D6">
      <w:pPr>
        <w:keepNext/>
        <w:keepLines/>
        <w:rPr>
          <w:b/>
          <w:bCs/>
        </w:rPr>
      </w:pPr>
      <w:r w:rsidRPr="005B25A1">
        <w:rPr>
          <w:b/>
          <w:bCs/>
        </w:rPr>
        <w:t>Parallel discussion:</w:t>
      </w:r>
    </w:p>
    <w:p w14:paraId="45AC47C7" w14:textId="77777777" w:rsidR="007615D6" w:rsidRPr="005B25A1" w:rsidRDefault="007615D6" w:rsidP="007615D6">
      <w:pPr>
        <w:keepNext/>
        <w:keepLines/>
      </w:pPr>
      <w:r w:rsidRPr="005B25A1">
        <w:t>-</w:t>
      </w:r>
    </w:p>
    <w:p w14:paraId="70E761AE" w14:textId="77777777" w:rsidR="009E726A" w:rsidRPr="005B25A1" w:rsidRDefault="009E726A" w:rsidP="009E726A">
      <w:pPr>
        <w:keepNext/>
        <w:keepLines/>
      </w:pPr>
      <w:r>
        <w:rPr>
          <w:color w:val="FF0000"/>
        </w:rPr>
        <w:t>NO DISCUSSION RECORDED</w:t>
      </w:r>
    </w:p>
    <w:p w14:paraId="779B3882" w14:textId="77777777" w:rsidR="009E726A" w:rsidRPr="005B25A1" w:rsidRDefault="009E726A" w:rsidP="009E726A">
      <w:pPr>
        <w:keepNext/>
        <w:keepLines/>
        <w:rPr>
          <w:b/>
          <w:bCs/>
        </w:rPr>
      </w:pPr>
      <w:r w:rsidRPr="005B25A1">
        <w:rPr>
          <w:b/>
          <w:bCs/>
        </w:rPr>
        <w:t>Plenary Discussion:</w:t>
      </w:r>
    </w:p>
    <w:p w14:paraId="18D3CD70" w14:textId="77777777" w:rsidR="009E726A" w:rsidRPr="009E726A" w:rsidRDefault="009E726A" w:rsidP="009E726A">
      <w:pPr>
        <w:keepNext/>
        <w:keepLines/>
      </w:pPr>
    </w:p>
    <w:p w14:paraId="19B4912C" w14:textId="77777777" w:rsidR="007615D6" w:rsidRPr="00EB0339" w:rsidRDefault="007615D6" w:rsidP="007615D6">
      <w:r w:rsidRPr="005B25A1">
        <w:rPr>
          <w:b/>
          <w:bCs/>
        </w:rPr>
        <w:t>Status:</w:t>
      </w:r>
      <w:r>
        <w:t xml:space="preserve"> </w:t>
      </w:r>
      <w:r>
        <w:rPr>
          <w:color w:val="0000FF"/>
        </w:rPr>
        <w:t>Not concluded</w:t>
      </w:r>
      <w:r>
        <w:t>.</w:t>
      </w:r>
    </w:p>
    <w:p w14:paraId="3F31FE61" w14:textId="77777777" w:rsidR="00E00DA6" w:rsidRDefault="007615D6" w:rsidP="000A3FBD">
      <w:pPr>
        <w:pStyle w:val="NormTop"/>
      </w:pPr>
      <w:r>
        <w:rPr>
          <w:color w:val="0000FF"/>
        </w:rPr>
        <w:t>S2-2509213</w:t>
      </w:r>
      <w:r w:rsidRPr="00D53282">
        <w:t xml:space="preserve"> </w:t>
      </w:r>
      <w:r>
        <w:t>(P-CR) 23.801-01: Discussion and way forward for WT#2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7BF8AE52" w14:textId="77777777" w:rsidR="007615D6" w:rsidRPr="005B25A1" w:rsidRDefault="007615D6" w:rsidP="007615D6">
      <w:pPr>
        <w:keepNext/>
        <w:keepLines/>
        <w:rPr>
          <w:b/>
          <w:bCs/>
        </w:rPr>
      </w:pPr>
      <w:r w:rsidRPr="005B25A1">
        <w:rPr>
          <w:b/>
          <w:bCs/>
        </w:rPr>
        <w:t>Parallel discussion:</w:t>
      </w:r>
    </w:p>
    <w:p w14:paraId="0E446CE3" w14:textId="77777777" w:rsidR="007615D6" w:rsidRPr="005B25A1" w:rsidRDefault="007615D6" w:rsidP="007615D6">
      <w:pPr>
        <w:keepNext/>
        <w:keepLines/>
      </w:pPr>
      <w:r w:rsidRPr="005B25A1">
        <w:t>-</w:t>
      </w:r>
    </w:p>
    <w:p w14:paraId="107CFF0F" w14:textId="77777777" w:rsidR="009E726A" w:rsidRPr="005B25A1" w:rsidRDefault="009E726A" w:rsidP="009E726A">
      <w:pPr>
        <w:keepNext/>
        <w:keepLines/>
      </w:pPr>
      <w:r>
        <w:rPr>
          <w:color w:val="FF0000"/>
        </w:rPr>
        <w:t>NO DISCUSSION RECORDED</w:t>
      </w:r>
    </w:p>
    <w:p w14:paraId="26518CDC" w14:textId="77777777" w:rsidR="009E726A" w:rsidRPr="005B25A1" w:rsidRDefault="009E726A" w:rsidP="009E726A">
      <w:pPr>
        <w:keepNext/>
        <w:keepLines/>
        <w:rPr>
          <w:b/>
          <w:bCs/>
        </w:rPr>
      </w:pPr>
      <w:r w:rsidRPr="005B25A1">
        <w:rPr>
          <w:b/>
          <w:bCs/>
        </w:rPr>
        <w:t>Plenary Discussion:</w:t>
      </w:r>
    </w:p>
    <w:p w14:paraId="2195A66C" w14:textId="77777777" w:rsidR="009E726A" w:rsidRPr="009E726A" w:rsidRDefault="009E726A" w:rsidP="009E726A">
      <w:pPr>
        <w:keepNext/>
        <w:keepLines/>
      </w:pPr>
    </w:p>
    <w:p w14:paraId="3ED84802" w14:textId="77777777" w:rsidR="007615D6" w:rsidRPr="00EB0339" w:rsidRDefault="007615D6" w:rsidP="007615D6">
      <w:r w:rsidRPr="005B25A1">
        <w:rPr>
          <w:b/>
          <w:bCs/>
        </w:rPr>
        <w:t>Status:</w:t>
      </w:r>
      <w:r>
        <w:t xml:space="preserve"> </w:t>
      </w:r>
      <w:r>
        <w:rPr>
          <w:color w:val="0000FF"/>
        </w:rPr>
        <w:t>Not concluded</w:t>
      </w:r>
      <w:r>
        <w:t>.</w:t>
      </w:r>
    </w:p>
    <w:p w14:paraId="0A4F37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1C1929CB" w14:textId="77777777" w:rsidR="00E00DA6" w:rsidRDefault="007615D6" w:rsidP="000A3FBD">
      <w:pPr>
        <w:pStyle w:val="NormTop"/>
      </w:pPr>
      <w:r>
        <w:rPr>
          <w:color w:val="0000FF"/>
        </w:rPr>
        <w:t>S2-2508332</w:t>
      </w:r>
      <w:r w:rsidRPr="00D53282">
        <w:t xml:space="preserve"> </w:t>
      </w:r>
      <w:r>
        <w:t>(P-CR) 23.801-01: [WT#1.2, Network Sharing] WT(s) and KI(s) on 6G network sharing. (Source: China Unicom, CATT,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WT(s) and KI(s) on 6G network sharing based on the SA WG2#170 progress.</w:t>
      </w:r>
    </w:p>
    <w:p w14:paraId="0C652113" w14:textId="77777777" w:rsidR="007615D6" w:rsidRPr="005B25A1" w:rsidRDefault="007615D6" w:rsidP="007615D6">
      <w:pPr>
        <w:keepNext/>
        <w:keepLines/>
        <w:rPr>
          <w:b/>
          <w:bCs/>
        </w:rPr>
      </w:pPr>
      <w:r w:rsidRPr="005B25A1">
        <w:rPr>
          <w:b/>
          <w:bCs/>
        </w:rPr>
        <w:t>Convenor comment:</w:t>
      </w:r>
    </w:p>
    <w:p w14:paraId="1EB27E97" w14:textId="77777777" w:rsidR="007615D6" w:rsidRPr="005B25A1" w:rsidRDefault="007615D6" w:rsidP="007615D6">
      <w:pPr>
        <w:keepNext/>
        <w:keepLines/>
      </w:pPr>
      <w:r w:rsidRPr="005B25A1">
        <w:t>Handle.</w:t>
      </w:r>
    </w:p>
    <w:p w14:paraId="40AF3289" w14:textId="77777777" w:rsidR="007615D6" w:rsidRPr="005B25A1" w:rsidRDefault="007615D6" w:rsidP="007615D6">
      <w:pPr>
        <w:keepNext/>
        <w:keepLines/>
        <w:rPr>
          <w:b/>
          <w:bCs/>
        </w:rPr>
      </w:pPr>
      <w:r w:rsidRPr="005B25A1">
        <w:rPr>
          <w:b/>
          <w:bCs/>
        </w:rPr>
        <w:t>Parallel discussion:</w:t>
      </w:r>
    </w:p>
    <w:p w14:paraId="099F8148" w14:textId="3D5B3652" w:rsidR="00BA7BB9" w:rsidRDefault="00BA7BB9" w:rsidP="00BA7BB9">
      <w:pPr>
        <w:keepNext/>
        <w:keepLines/>
      </w:pPr>
      <w:r>
        <w:t xml:space="preserve">Revised in drafting session to </w:t>
      </w:r>
      <w:r w:rsidRPr="0020647A">
        <w:rPr>
          <w:color w:val="3333FF"/>
        </w:rPr>
        <w:t>S2-25095</w:t>
      </w:r>
      <w:r>
        <w:rPr>
          <w:color w:val="3333FF"/>
        </w:rPr>
        <w:t>12</w:t>
      </w:r>
      <w:r>
        <w:t>.</w:t>
      </w:r>
    </w:p>
    <w:p w14:paraId="235E0B9D" w14:textId="6C771C7E" w:rsidR="002C7204" w:rsidRDefault="002C7204" w:rsidP="00BA7BB9">
      <w:pPr>
        <w:keepNext/>
        <w:keepLines/>
      </w:pPr>
      <w:r>
        <w:t xml:space="preserve">There were a number of issues raised and comments made. This was left for off-line discussion and revised to </w:t>
      </w:r>
      <w:r w:rsidRPr="00497EE3">
        <w:rPr>
          <w:color w:val="0000FF"/>
        </w:rPr>
        <w:t>S2-250</w:t>
      </w:r>
      <w:r>
        <w:rPr>
          <w:color w:val="0000FF"/>
        </w:rPr>
        <w:t>9713</w:t>
      </w:r>
      <w:r>
        <w:t>.</w:t>
      </w:r>
    </w:p>
    <w:p w14:paraId="33AFDED1" w14:textId="3918D4FA" w:rsidR="009546F8" w:rsidRDefault="009546F8" w:rsidP="00BA7BB9">
      <w:pPr>
        <w:keepNext/>
        <w:keepLines/>
      </w:pPr>
      <w:r>
        <w:t xml:space="preserve">Qualcomm did not see the need to update the editor's note with the indication that the WTs are still under discussion. Vodafone commented that there is support multiple operator O-RAN, which needs to be covered in the WID. The first change should be removed. Sources should be confirmed and added instead of 'penholder'. This was revised to </w:t>
      </w:r>
      <w:r w:rsidRPr="00497EE3">
        <w:rPr>
          <w:color w:val="0000FF"/>
        </w:rPr>
        <w:t>S2-250</w:t>
      </w:r>
      <w:r>
        <w:rPr>
          <w:color w:val="0000FF"/>
        </w:rPr>
        <w:t>9788</w:t>
      </w:r>
      <w:r>
        <w:t>.</w:t>
      </w:r>
      <w:r w:rsidRPr="00437C14">
        <w:t xml:space="preserve"> </w:t>
      </w:r>
    </w:p>
    <w:p w14:paraId="48D9E55F" w14:textId="255203EB" w:rsidR="009546F8" w:rsidRDefault="009546F8" w:rsidP="00BA7BB9">
      <w:pPr>
        <w:keepNext/>
        <w:keepLines/>
      </w:pPr>
      <w:r>
        <w:t xml:space="preserve">This was </w:t>
      </w:r>
      <w:r w:rsidRPr="00B30893">
        <w:rPr>
          <w:color w:val="FF0000"/>
        </w:rPr>
        <w:t>agreed</w:t>
      </w:r>
      <w:r>
        <w:t xml:space="preserve"> in parallel session.</w:t>
      </w:r>
    </w:p>
    <w:p w14:paraId="7CFD3EA9" w14:textId="77777777" w:rsidR="009E42E4" w:rsidRPr="005B25A1" w:rsidRDefault="009E42E4" w:rsidP="009E42E4">
      <w:pPr>
        <w:keepNext/>
        <w:keepLines/>
        <w:rPr>
          <w:b/>
          <w:bCs/>
        </w:rPr>
      </w:pPr>
      <w:r w:rsidRPr="005B25A1">
        <w:rPr>
          <w:b/>
          <w:bCs/>
        </w:rPr>
        <w:t>Plenary Discussion:</w:t>
      </w:r>
    </w:p>
    <w:p w14:paraId="1A59DC4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4650FA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A9A2C7A" w14:textId="6CFB3A6C" w:rsidR="00E00DA6" w:rsidRDefault="009E42E4" w:rsidP="000A3FBD">
      <w:pPr>
        <w:pStyle w:val="NormTop"/>
      </w:pPr>
      <w:r>
        <w:rPr>
          <w:b/>
          <w:bCs/>
        </w:rPr>
        <w:t xml:space="preserve"> </w:t>
      </w:r>
      <w:r w:rsidR="007615D6">
        <w:rPr>
          <w:color w:val="0000FF"/>
        </w:rPr>
        <w:t>S2-2509154</w:t>
      </w:r>
      <w:r w:rsidR="007615D6" w:rsidRPr="00D53282">
        <w:t xml:space="preserve"> </w:t>
      </w:r>
      <w:r w:rsidR="007615D6">
        <w:t>(P-CR) 23.801-01: WT#1.2, Update to Network Sharing in the 6G system.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Network Sharing in the 6G system KI more specially related to providing non-3GPP access services under INS coverage.</w:t>
      </w:r>
    </w:p>
    <w:p w14:paraId="77A91C6F" w14:textId="77777777" w:rsidR="007615D6" w:rsidRPr="005B25A1" w:rsidRDefault="007615D6" w:rsidP="007615D6">
      <w:pPr>
        <w:keepNext/>
        <w:keepLines/>
        <w:rPr>
          <w:b/>
          <w:bCs/>
        </w:rPr>
      </w:pPr>
      <w:r w:rsidRPr="005B25A1">
        <w:rPr>
          <w:b/>
          <w:bCs/>
        </w:rPr>
        <w:t>Parallel discussion:</w:t>
      </w:r>
    </w:p>
    <w:p w14:paraId="2DB4BF8B" w14:textId="77777777" w:rsidR="007615D6" w:rsidRPr="005B25A1" w:rsidRDefault="007615D6" w:rsidP="007615D6">
      <w:pPr>
        <w:keepNext/>
        <w:keepLines/>
      </w:pPr>
      <w:r w:rsidRPr="005B25A1">
        <w:t>-</w:t>
      </w:r>
    </w:p>
    <w:p w14:paraId="1CBE2DE3" w14:textId="77777777" w:rsidR="009E726A" w:rsidRPr="005B25A1" w:rsidRDefault="009E726A" w:rsidP="009E726A">
      <w:pPr>
        <w:keepNext/>
        <w:keepLines/>
      </w:pPr>
      <w:r>
        <w:rPr>
          <w:color w:val="FF0000"/>
        </w:rPr>
        <w:t>NO DISCUSSION RECORDED</w:t>
      </w:r>
    </w:p>
    <w:p w14:paraId="46F32971" w14:textId="77777777" w:rsidR="009E726A" w:rsidRPr="005B25A1" w:rsidRDefault="009E726A" w:rsidP="009E726A">
      <w:pPr>
        <w:keepNext/>
        <w:keepLines/>
        <w:rPr>
          <w:b/>
          <w:bCs/>
        </w:rPr>
      </w:pPr>
      <w:r w:rsidRPr="005B25A1">
        <w:rPr>
          <w:b/>
          <w:bCs/>
        </w:rPr>
        <w:t>Plenary Discussion:</w:t>
      </w:r>
    </w:p>
    <w:p w14:paraId="7989B4EE" w14:textId="77777777" w:rsidR="009E726A" w:rsidRPr="009E726A" w:rsidRDefault="009E726A" w:rsidP="009E726A">
      <w:pPr>
        <w:keepNext/>
        <w:keepLines/>
      </w:pPr>
    </w:p>
    <w:p w14:paraId="63FB7D93" w14:textId="77777777" w:rsidR="007615D6" w:rsidRPr="00EB0339" w:rsidRDefault="007615D6" w:rsidP="007615D6">
      <w:r w:rsidRPr="005B25A1">
        <w:rPr>
          <w:b/>
          <w:bCs/>
        </w:rPr>
        <w:t>Status:</w:t>
      </w:r>
      <w:r>
        <w:t xml:space="preserve"> </w:t>
      </w:r>
      <w:r>
        <w:rPr>
          <w:color w:val="0000FF"/>
        </w:rPr>
        <w:t>Not concluded</w:t>
      </w:r>
      <w:r>
        <w:t>.</w:t>
      </w:r>
    </w:p>
    <w:p w14:paraId="420D4A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12E8DE12" w14:textId="77777777" w:rsidR="00E00DA6" w:rsidRDefault="007615D6" w:rsidP="000A3FBD">
      <w:pPr>
        <w:pStyle w:val="NormTop"/>
      </w:pPr>
      <w:r>
        <w:rPr>
          <w:color w:val="0000FF"/>
        </w:rPr>
        <w:t>S2-2508223</w:t>
      </w:r>
      <w:r w:rsidRPr="00D53282">
        <w:t xml:space="preserve"> </w:t>
      </w:r>
      <w:r>
        <w:t>(P-CR) 23.801-01: [WT#1.2, Localized Service Access] Support of Localized Service Access offered by PLMN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as baseline and provide KIs for further discussion.</w:t>
      </w:r>
    </w:p>
    <w:p w14:paraId="0A9C077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1ED66F04" w14:textId="77777777" w:rsidR="007615D6" w:rsidRPr="005B25A1" w:rsidRDefault="007615D6" w:rsidP="007615D6">
      <w:pPr>
        <w:keepNext/>
        <w:keepLines/>
        <w:rPr>
          <w:b/>
          <w:bCs/>
        </w:rPr>
      </w:pPr>
      <w:r w:rsidRPr="005B25A1">
        <w:rPr>
          <w:b/>
          <w:bCs/>
        </w:rPr>
        <w:t>Parallel discussion:</w:t>
      </w:r>
    </w:p>
    <w:p w14:paraId="236DB4B0" w14:textId="77777777" w:rsidR="007615D6" w:rsidRPr="005B25A1" w:rsidRDefault="007615D6" w:rsidP="007615D6">
      <w:pPr>
        <w:keepNext/>
        <w:keepLines/>
      </w:pPr>
      <w:r w:rsidRPr="005B25A1">
        <w:t>-</w:t>
      </w:r>
    </w:p>
    <w:p w14:paraId="32EF0958" w14:textId="77777777" w:rsidR="009E726A" w:rsidRPr="005B25A1" w:rsidRDefault="009E726A" w:rsidP="009E726A">
      <w:pPr>
        <w:keepNext/>
        <w:keepLines/>
      </w:pPr>
      <w:r>
        <w:rPr>
          <w:color w:val="FF0000"/>
        </w:rPr>
        <w:t>NO DISCUSSION RECORDED</w:t>
      </w:r>
    </w:p>
    <w:p w14:paraId="17464A9D" w14:textId="77777777" w:rsidR="009E726A" w:rsidRPr="005B25A1" w:rsidRDefault="009E726A" w:rsidP="009E726A">
      <w:pPr>
        <w:keepNext/>
        <w:keepLines/>
        <w:rPr>
          <w:b/>
          <w:bCs/>
        </w:rPr>
      </w:pPr>
      <w:r w:rsidRPr="005B25A1">
        <w:rPr>
          <w:b/>
          <w:bCs/>
        </w:rPr>
        <w:t>Plenary Discussion:</w:t>
      </w:r>
    </w:p>
    <w:p w14:paraId="7EA9341C" w14:textId="77777777" w:rsidR="009E726A" w:rsidRPr="009E726A" w:rsidRDefault="009E726A" w:rsidP="009E726A">
      <w:pPr>
        <w:keepNext/>
        <w:keepLines/>
      </w:pPr>
    </w:p>
    <w:p w14:paraId="3700136A" w14:textId="77777777" w:rsidR="007615D6" w:rsidRPr="00EB0339" w:rsidRDefault="007615D6" w:rsidP="007615D6">
      <w:r w:rsidRPr="005B25A1">
        <w:rPr>
          <w:b/>
          <w:bCs/>
        </w:rPr>
        <w:t>Status:</w:t>
      </w:r>
      <w:r>
        <w:t xml:space="preserve"> </w:t>
      </w:r>
      <w:r>
        <w:rPr>
          <w:color w:val="0000FF"/>
        </w:rPr>
        <w:t>Not concluded</w:t>
      </w:r>
      <w:r>
        <w:t>.</w:t>
      </w:r>
    </w:p>
    <w:p w14:paraId="18F5AB38" w14:textId="77777777" w:rsidR="00E00DA6" w:rsidRDefault="007615D6" w:rsidP="000A3FBD">
      <w:pPr>
        <w:pStyle w:val="NormTop"/>
      </w:pPr>
      <w:r>
        <w:rPr>
          <w:color w:val="0000FF"/>
        </w:rPr>
        <w:t>S2-2508353</w:t>
      </w:r>
      <w:r w:rsidRPr="00D53282">
        <w:t xml:space="preserve"> </w:t>
      </w:r>
      <w:r>
        <w:t>(P-CR) 23.801-01: [WT#1.2, Localized Service Access] Support of Localized Service Access offered by PLMN in 6G.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based on the postponed version (S2-2508125) from pen holder.</w:t>
      </w:r>
    </w:p>
    <w:p w14:paraId="23B6316D" w14:textId="77777777" w:rsidR="007615D6" w:rsidRPr="005B25A1" w:rsidRDefault="007615D6" w:rsidP="007615D6">
      <w:pPr>
        <w:keepNext/>
        <w:keepLines/>
        <w:rPr>
          <w:b/>
          <w:bCs/>
        </w:rPr>
      </w:pPr>
      <w:r w:rsidRPr="005B25A1">
        <w:rPr>
          <w:b/>
          <w:bCs/>
        </w:rPr>
        <w:t>Parallel discussion:</w:t>
      </w:r>
    </w:p>
    <w:p w14:paraId="1F92F146" w14:textId="77777777" w:rsidR="007615D6" w:rsidRPr="005B25A1" w:rsidRDefault="007615D6" w:rsidP="007615D6">
      <w:pPr>
        <w:keepNext/>
        <w:keepLines/>
      </w:pPr>
      <w:r w:rsidRPr="005B25A1">
        <w:t>-</w:t>
      </w:r>
    </w:p>
    <w:p w14:paraId="3C411686" w14:textId="77777777" w:rsidR="009E726A" w:rsidRPr="005B25A1" w:rsidRDefault="009E726A" w:rsidP="009E726A">
      <w:pPr>
        <w:keepNext/>
        <w:keepLines/>
      </w:pPr>
      <w:r>
        <w:rPr>
          <w:color w:val="FF0000"/>
        </w:rPr>
        <w:t>NO DISCUSSION RECORDED</w:t>
      </w:r>
    </w:p>
    <w:p w14:paraId="2809F25D" w14:textId="77777777" w:rsidR="009E726A" w:rsidRPr="005B25A1" w:rsidRDefault="009E726A" w:rsidP="009E726A">
      <w:pPr>
        <w:keepNext/>
        <w:keepLines/>
        <w:rPr>
          <w:b/>
          <w:bCs/>
        </w:rPr>
      </w:pPr>
      <w:r w:rsidRPr="005B25A1">
        <w:rPr>
          <w:b/>
          <w:bCs/>
        </w:rPr>
        <w:t>Plenary Discussion:</w:t>
      </w:r>
    </w:p>
    <w:p w14:paraId="20A3B1E7" w14:textId="77777777" w:rsidR="009E726A" w:rsidRPr="009E726A" w:rsidRDefault="009E726A" w:rsidP="009E726A">
      <w:pPr>
        <w:keepNext/>
        <w:keepLines/>
      </w:pPr>
    </w:p>
    <w:p w14:paraId="2E28FB94" w14:textId="77777777" w:rsidR="007615D6" w:rsidRPr="00EB0339" w:rsidRDefault="007615D6" w:rsidP="007615D6">
      <w:r w:rsidRPr="005B25A1">
        <w:rPr>
          <w:b/>
          <w:bCs/>
        </w:rPr>
        <w:t>Status:</w:t>
      </w:r>
      <w:r>
        <w:t xml:space="preserve"> </w:t>
      </w:r>
      <w:r>
        <w:rPr>
          <w:color w:val="0000FF"/>
        </w:rPr>
        <w:t>Not concluded</w:t>
      </w:r>
      <w:r>
        <w:t>.</w:t>
      </w:r>
    </w:p>
    <w:p w14:paraId="75481C3A" w14:textId="77777777" w:rsidR="00E00DA6" w:rsidRDefault="007615D6" w:rsidP="000A3FBD">
      <w:pPr>
        <w:pStyle w:val="NormTop"/>
      </w:pPr>
      <w:r>
        <w:rPr>
          <w:color w:val="0000FF"/>
        </w:rPr>
        <w:t>S2-2508561</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as baseline for further discussion.</w:t>
      </w:r>
    </w:p>
    <w:p w14:paraId="6A6FD78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5FAB4235" w14:textId="77777777" w:rsidR="007615D6" w:rsidRPr="005B25A1" w:rsidRDefault="007615D6" w:rsidP="007615D6">
      <w:pPr>
        <w:keepNext/>
        <w:keepLines/>
        <w:rPr>
          <w:b/>
          <w:bCs/>
        </w:rPr>
      </w:pPr>
      <w:r w:rsidRPr="005B25A1">
        <w:rPr>
          <w:b/>
          <w:bCs/>
        </w:rPr>
        <w:t>Parallel discussion:</w:t>
      </w:r>
    </w:p>
    <w:p w14:paraId="4817DCFF" w14:textId="77777777" w:rsidR="007615D6" w:rsidRPr="005B25A1" w:rsidRDefault="007615D6" w:rsidP="007615D6">
      <w:pPr>
        <w:keepNext/>
        <w:keepLines/>
      </w:pPr>
      <w:r w:rsidRPr="005B25A1">
        <w:t>-</w:t>
      </w:r>
    </w:p>
    <w:p w14:paraId="42ECB5C5" w14:textId="77777777" w:rsidR="009E726A" w:rsidRPr="005B25A1" w:rsidRDefault="009E726A" w:rsidP="009E726A">
      <w:pPr>
        <w:keepNext/>
        <w:keepLines/>
      </w:pPr>
      <w:r>
        <w:rPr>
          <w:color w:val="FF0000"/>
        </w:rPr>
        <w:t>NO DISCUSSION RECORDED</w:t>
      </w:r>
    </w:p>
    <w:p w14:paraId="0E063204" w14:textId="77777777" w:rsidR="009E726A" w:rsidRPr="005B25A1" w:rsidRDefault="009E726A" w:rsidP="009E726A">
      <w:pPr>
        <w:keepNext/>
        <w:keepLines/>
        <w:rPr>
          <w:b/>
          <w:bCs/>
        </w:rPr>
      </w:pPr>
      <w:r w:rsidRPr="005B25A1">
        <w:rPr>
          <w:b/>
          <w:bCs/>
        </w:rPr>
        <w:t>Plenary Discussion:</w:t>
      </w:r>
    </w:p>
    <w:p w14:paraId="1EB98910" w14:textId="77777777" w:rsidR="009E726A" w:rsidRPr="009E726A" w:rsidRDefault="009E726A" w:rsidP="009E726A">
      <w:pPr>
        <w:keepNext/>
        <w:keepLines/>
      </w:pPr>
    </w:p>
    <w:p w14:paraId="7F7EC5BF" w14:textId="77777777" w:rsidR="007615D6" w:rsidRPr="00EB0339" w:rsidRDefault="007615D6" w:rsidP="007615D6">
      <w:r w:rsidRPr="005B25A1">
        <w:rPr>
          <w:b/>
          <w:bCs/>
        </w:rPr>
        <w:t>Status:</w:t>
      </w:r>
      <w:r>
        <w:t xml:space="preserve"> </w:t>
      </w:r>
      <w:r>
        <w:rPr>
          <w:color w:val="0000FF"/>
        </w:rPr>
        <w:t>Not concluded</w:t>
      </w:r>
      <w:r>
        <w:t>.</w:t>
      </w:r>
    </w:p>
    <w:p w14:paraId="3D753E14" w14:textId="77777777" w:rsidR="00E00DA6" w:rsidRDefault="007615D6" w:rsidP="000A3FBD">
      <w:pPr>
        <w:pStyle w:val="NormTop"/>
      </w:pPr>
      <w:r>
        <w:rPr>
          <w:color w:val="0000FF"/>
        </w:rPr>
        <w:t>S2-2508629</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55DB4B53" w14:textId="77777777" w:rsidR="007615D6" w:rsidRPr="005B25A1" w:rsidRDefault="007615D6" w:rsidP="007615D6">
      <w:pPr>
        <w:keepNext/>
        <w:keepLines/>
        <w:rPr>
          <w:b/>
          <w:bCs/>
        </w:rPr>
      </w:pPr>
      <w:r w:rsidRPr="005B25A1">
        <w:rPr>
          <w:b/>
          <w:bCs/>
        </w:rPr>
        <w:t>Parallel discussion:</w:t>
      </w:r>
    </w:p>
    <w:p w14:paraId="58E5829F" w14:textId="77777777" w:rsidR="007615D6" w:rsidRPr="005B25A1" w:rsidRDefault="007615D6" w:rsidP="007615D6">
      <w:pPr>
        <w:keepNext/>
        <w:keepLines/>
      </w:pPr>
      <w:r w:rsidRPr="005B25A1">
        <w:t>-</w:t>
      </w:r>
    </w:p>
    <w:p w14:paraId="4ECBFAD6" w14:textId="77777777" w:rsidR="009E726A" w:rsidRPr="005B25A1" w:rsidRDefault="009E726A" w:rsidP="009E726A">
      <w:pPr>
        <w:keepNext/>
        <w:keepLines/>
      </w:pPr>
      <w:r>
        <w:rPr>
          <w:color w:val="FF0000"/>
        </w:rPr>
        <w:t>NO DISCUSSION RECORDED</w:t>
      </w:r>
    </w:p>
    <w:p w14:paraId="0262BD49" w14:textId="77777777" w:rsidR="009E726A" w:rsidRPr="005B25A1" w:rsidRDefault="009E726A" w:rsidP="009E726A">
      <w:pPr>
        <w:keepNext/>
        <w:keepLines/>
        <w:rPr>
          <w:b/>
          <w:bCs/>
        </w:rPr>
      </w:pPr>
      <w:r w:rsidRPr="005B25A1">
        <w:rPr>
          <w:b/>
          <w:bCs/>
        </w:rPr>
        <w:t>Plenary Discussion:</w:t>
      </w:r>
    </w:p>
    <w:p w14:paraId="21044F52" w14:textId="77777777" w:rsidR="009E726A" w:rsidRPr="009E726A" w:rsidRDefault="009E726A" w:rsidP="009E726A">
      <w:pPr>
        <w:keepNext/>
        <w:keepLines/>
      </w:pPr>
    </w:p>
    <w:p w14:paraId="1EB2B754" w14:textId="77777777" w:rsidR="007615D6" w:rsidRPr="00EB0339" w:rsidRDefault="007615D6" w:rsidP="007615D6">
      <w:r w:rsidRPr="005B25A1">
        <w:rPr>
          <w:b/>
          <w:bCs/>
        </w:rPr>
        <w:t>Status:</w:t>
      </w:r>
      <w:r>
        <w:t xml:space="preserve"> </w:t>
      </w:r>
      <w:r>
        <w:rPr>
          <w:color w:val="0000FF"/>
        </w:rPr>
        <w:t>Not concluded</w:t>
      </w:r>
      <w:r>
        <w:t>.</w:t>
      </w:r>
    </w:p>
    <w:p w14:paraId="492FD5B3" w14:textId="77777777" w:rsidR="00E00DA6" w:rsidRDefault="007615D6" w:rsidP="000A3FBD">
      <w:pPr>
        <w:pStyle w:val="NormTop"/>
      </w:pPr>
      <w:r>
        <w:rPr>
          <w:color w:val="0000FF"/>
        </w:rPr>
        <w:t>S2-2508849</w:t>
      </w:r>
      <w:r w:rsidRPr="00D53282">
        <w:t xml:space="preserve"> </w:t>
      </w:r>
      <w:r>
        <w:t>(P-CR) 23.801-01: [WT#1.2, Local Networks] Scope of work task and key issues for local networks hosting localized services. (Source: Robert Bosch GmbH)</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TDoc</w:t>
      </w:r>
      <w:proofErr w:type="spellEnd"/>
      <w:r>
        <w:t xml:space="preserve"> proposes sub-work tasks and key issues for 6G architecture enhancements to enable local networks hosting localized service access in WT#1.2 of the SA WG2 6G SID.</w:t>
      </w:r>
    </w:p>
    <w:p w14:paraId="4B2619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S2-2507163</w:t>
      </w:r>
      <w:r>
        <w:t>.</w:t>
      </w:r>
    </w:p>
    <w:p w14:paraId="0F9DFBED" w14:textId="77777777" w:rsidR="007615D6" w:rsidRPr="005B25A1" w:rsidRDefault="007615D6" w:rsidP="007615D6">
      <w:pPr>
        <w:keepNext/>
        <w:keepLines/>
        <w:rPr>
          <w:b/>
          <w:bCs/>
        </w:rPr>
      </w:pPr>
      <w:r w:rsidRPr="005B25A1">
        <w:rPr>
          <w:b/>
          <w:bCs/>
        </w:rPr>
        <w:t>Parallel discussion:</w:t>
      </w:r>
    </w:p>
    <w:p w14:paraId="3AD661C7" w14:textId="77777777" w:rsidR="007615D6" w:rsidRPr="005B25A1" w:rsidRDefault="007615D6" w:rsidP="007615D6">
      <w:pPr>
        <w:keepNext/>
        <w:keepLines/>
      </w:pPr>
      <w:r w:rsidRPr="005B25A1">
        <w:t>-</w:t>
      </w:r>
    </w:p>
    <w:p w14:paraId="3D63C04D" w14:textId="77777777" w:rsidR="009E726A" w:rsidRPr="005B25A1" w:rsidRDefault="009E726A" w:rsidP="009E726A">
      <w:pPr>
        <w:keepNext/>
        <w:keepLines/>
      </w:pPr>
      <w:r>
        <w:rPr>
          <w:color w:val="FF0000"/>
        </w:rPr>
        <w:t>NO DISCUSSION RECORDED</w:t>
      </w:r>
    </w:p>
    <w:p w14:paraId="36D52DB4" w14:textId="77777777" w:rsidR="009E726A" w:rsidRPr="005B25A1" w:rsidRDefault="009E726A" w:rsidP="009E726A">
      <w:pPr>
        <w:keepNext/>
        <w:keepLines/>
        <w:rPr>
          <w:b/>
          <w:bCs/>
        </w:rPr>
      </w:pPr>
      <w:r w:rsidRPr="005B25A1">
        <w:rPr>
          <w:b/>
          <w:bCs/>
        </w:rPr>
        <w:t>Plenary Discussion:</w:t>
      </w:r>
    </w:p>
    <w:p w14:paraId="2B47232A" w14:textId="77777777" w:rsidR="009E726A" w:rsidRPr="009E726A" w:rsidRDefault="009E726A" w:rsidP="009E726A">
      <w:pPr>
        <w:keepNext/>
        <w:keepLines/>
      </w:pPr>
    </w:p>
    <w:p w14:paraId="1895077F" w14:textId="77777777" w:rsidR="007615D6" w:rsidRPr="00EB0339" w:rsidRDefault="007615D6" w:rsidP="007615D6">
      <w:r w:rsidRPr="005B25A1">
        <w:rPr>
          <w:b/>
          <w:bCs/>
        </w:rPr>
        <w:t>Status:</w:t>
      </w:r>
      <w:r>
        <w:t xml:space="preserve"> </w:t>
      </w:r>
      <w:r>
        <w:rPr>
          <w:color w:val="0000FF"/>
        </w:rPr>
        <w:t>Not concluded</w:t>
      </w:r>
      <w:r>
        <w:t>.</w:t>
      </w:r>
    </w:p>
    <w:p w14:paraId="284D5A18" w14:textId="77777777" w:rsidR="00E00DA6" w:rsidRDefault="007615D6" w:rsidP="000A3FBD">
      <w:pPr>
        <w:pStyle w:val="NormTop"/>
      </w:pPr>
      <w:r>
        <w:rPr>
          <w:color w:val="0000FF"/>
        </w:rPr>
        <w:t>S2-2508910</w:t>
      </w:r>
      <w:r w:rsidRPr="00D53282">
        <w:t xml:space="preserve"> </w:t>
      </w:r>
      <w:r>
        <w:t xml:space="preserve">(P-CR) 23.801-01: [WT#1.2, Localized Service Access] Support of Localized Service Access offered by PLMN in 6G.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changes on the WT scope for localized service access based on the baseline contribution (S2-2508125) from SA WG2 #170.</w:t>
      </w:r>
    </w:p>
    <w:p w14:paraId="3A862515" w14:textId="77777777" w:rsidR="007615D6" w:rsidRPr="005B25A1" w:rsidRDefault="007615D6" w:rsidP="007615D6">
      <w:pPr>
        <w:keepNext/>
        <w:keepLines/>
        <w:rPr>
          <w:b/>
          <w:bCs/>
        </w:rPr>
      </w:pPr>
      <w:r w:rsidRPr="005B25A1">
        <w:rPr>
          <w:b/>
          <w:bCs/>
        </w:rPr>
        <w:t>Parallel discussion:</w:t>
      </w:r>
    </w:p>
    <w:p w14:paraId="474972B7" w14:textId="77777777" w:rsidR="007615D6" w:rsidRPr="005B25A1" w:rsidRDefault="007615D6" w:rsidP="007615D6">
      <w:pPr>
        <w:keepNext/>
        <w:keepLines/>
      </w:pPr>
      <w:r w:rsidRPr="005B25A1">
        <w:t>-</w:t>
      </w:r>
    </w:p>
    <w:p w14:paraId="631CD4C1" w14:textId="77777777" w:rsidR="009E726A" w:rsidRPr="005B25A1" w:rsidRDefault="009E726A" w:rsidP="009E726A">
      <w:pPr>
        <w:keepNext/>
        <w:keepLines/>
      </w:pPr>
      <w:r>
        <w:rPr>
          <w:color w:val="FF0000"/>
        </w:rPr>
        <w:t>NO DISCUSSION RECORDED</w:t>
      </w:r>
    </w:p>
    <w:p w14:paraId="641AC96D" w14:textId="77777777" w:rsidR="009E726A" w:rsidRPr="005B25A1" w:rsidRDefault="009E726A" w:rsidP="009E726A">
      <w:pPr>
        <w:keepNext/>
        <w:keepLines/>
        <w:rPr>
          <w:b/>
          <w:bCs/>
        </w:rPr>
      </w:pPr>
      <w:r w:rsidRPr="005B25A1">
        <w:rPr>
          <w:b/>
          <w:bCs/>
        </w:rPr>
        <w:t>Plenary Discussion:</w:t>
      </w:r>
    </w:p>
    <w:p w14:paraId="72AE4837" w14:textId="77777777" w:rsidR="009E726A" w:rsidRPr="009E726A" w:rsidRDefault="009E726A" w:rsidP="009E726A">
      <w:pPr>
        <w:keepNext/>
        <w:keepLines/>
      </w:pPr>
    </w:p>
    <w:p w14:paraId="50539407" w14:textId="77777777" w:rsidR="007615D6" w:rsidRPr="00EB0339" w:rsidRDefault="007615D6" w:rsidP="007615D6">
      <w:r w:rsidRPr="005B25A1">
        <w:rPr>
          <w:b/>
          <w:bCs/>
        </w:rPr>
        <w:t>Status:</w:t>
      </w:r>
      <w:r>
        <w:t xml:space="preserve"> </w:t>
      </w:r>
      <w:r>
        <w:rPr>
          <w:color w:val="0000FF"/>
        </w:rPr>
        <w:t>Not concluded</w:t>
      </w:r>
      <w:r>
        <w:t>.</w:t>
      </w:r>
    </w:p>
    <w:p w14:paraId="3162A5BD" w14:textId="77777777" w:rsidR="00E00DA6" w:rsidRDefault="007615D6" w:rsidP="000A3FBD">
      <w:pPr>
        <w:pStyle w:val="NormTop"/>
      </w:pPr>
      <w:r>
        <w:rPr>
          <w:color w:val="0000FF"/>
        </w:rPr>
        <w:t>S2-2509013</w:t>
      </w:r>
      <w:r w:rsidRPr="00D53282">
        <w:t xml:space="preserve"> </w:t>
      </w:r>
      <w:r>
        <w:t xml:space="preserve">(P-CR) 23.801-01: [WT#1.2, Localized Service] Justifications and Proposals for WT and Key Issue.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architecture support for PLMN offered localized service access.</w:t>
      </w:r>
    </w:p>
    <w:p w14:paraId="307D0B4B" w14:textId="77777777" w:rsidR="007615D6" w:rsidRPr="005B25A1" w:rsidRDefault="007615D6" w:rsidP="007615D6">
      <w:pPr>
        <w:keepNext/>
        <w:keepLines/>
        <w:rPr>
          <w:b/>
          <w:bCs/>
        </w:rPr>
      </w:pPr>
      <w:r w:rsidRPr="005B25A1">
        <w:rPr>
          <w:b/>
          <w:bCs/>
        </w:rPr>
        <w:t>Parallel discussion:</w:t>
      </w:r>
    </w:p>
    <w:p w14:paraId="48270899" w14:textId="77777777" w:rsidR="007615D6" w:rsidRPr="005B25A1" w:rsidRDefault="007615D6" w:rsidP="007615D6">
      <w:pPr>
        <w:keepNext/>
        <w:keepLines/>
      </w:pPr>
      <w:r w:rsidRPr="005B25A1">
        <w:t>-</w:t>
      </w:r>
    </w:p>
    <w:p w14:paraId="23155C38" w14:textId="77777777" w:rsidR="009E726A" w:rsidRPr="005B25A1" w:rsidRDefault="009E726A" w:rsidP="009E726A">
      <w:pPr>
        <w:keepNext/>
        <w:keepLines/>
      </w:pPr>
      <w:r>
        <w:rPr>
          <w:color w:val="FF0000"/>
        </w:rPr>
        <w:t>NO DISCUSSION RECORDED</w:t>
      </w:r>
    </w:p>
    <w:p w14:paraId="057F9C1A" w14:textId="77777777" w:rsidR="009E726A" w:rsidRPr="005B25A1" w:rsidRDefault="009E726A" w:rsidP="009E726A">
      <w:pPr>
        <w:keepNext/>
        <w:keepLines/>
        <w:rPr>
          <w:b/>
          <w:bCs/>
        </w:rPr>
      </w:pPr>
      <w:r w:rsidRPr="005B25A1">
        <w:rPr>
          <w:b/>
          <w:bCs/>
        </w:rPr>
        <w:t>Plenary Discussion:</w:t>
      </w:r>
    </w:p>
    <w:p w14:paraId="0B943710" w14:textId="77777777" w:rsidR="009E726A" w:rsidRPr="009E726A" w:rsidRDefault="009E726A" w:rsidP="009E726A">
      <w:pPr>
        <w:keepNext/>
        <w:keepLines/>
      </w:pPr>
    </w:p>
    <w:p w14:paraId="32AB7588" w14:textId="77777777" w:rsidR="007615D6" w:rsidRPr="00EB0339" w:rsidRDefault="007615D6" w:rsidP="007615D6">
      <w:r w:rsidRPr="005B25A1">
        <w:rPr>
          <w:b/>
          <w:bCs/>
        </w:rPr>
        <w:t>Status:</w:t>
      </w:r>
      <w:r>
        <w:t xml:space="preserve"> </w:t>
      </w:r>
      <w:r>
        <w:rPr>
          <w:color w:val="0000FF"/>
        </w:rPr>
        <w:t>Not concluded</w:t>
      </w:r>
      <w:r>
        <w:t>.</w:t>
      </w:r>
    </w:p>
    <w:p w14:paraId="76C8C23D" w14:textId="77777777" w:rsidR="00E00DA6" w:rsidRDefault="007615D6" w:rsidP="000A3FBD">
      <w:pPr>
        <w:pStyle w:val="NormTop"/>
      </w:pPr>
      <w:r>
        <w:rPr>
          <w:color w:val="0000FF"/>
        </w:rPr>
        <w:t>S2-2509050</w:t>
      </w:r>
      <w:r w:rsidRPr="00D53282">
        <w:t xml:space="preserve"> </w:t>
      </w:r>
      <w:r>
        <w:t>(P-CR) 23.801-01: [WT#1.2, Localized Service Access] Support of Localized Service Access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0ED084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706CF4BD" w14:textId="77777777" w:rsidR="007615D6" w:rsidRPr="005B25A1" w:rsidRDefault="007615D6" w:rsidP="007615D6">
      <w:pPr>
        <w:keepNext/>
        <w:keepLines/>
        <w:rPr>
          <w:b/>
          <w:bCs/>
        </w:rPr>
      </w:pPr>
      <w:r w:rsidRPr="005B25A1">
        <w:rPr>
          <w:b/>
          <w:bCs/>
        </w:rPr>
        <w:t>Convenor comment:</w:t>
      </w:r>
    </w:p>
    <w:p w14:paraId="1EF5F0CC" w14:textId="77777777" w:rsidR="007615D6" w:rsidRPr="005B25A1" w:rsidRDefault="007615D6" w:rsidP="007615D6">
      <w:pPr>
        <w:keepNext/>
        <w:keepLines/>
      </w:pPr>
      <w:r w:rsidRPr="005B25A1">
        <w:t>Handle.</w:t>
      </w:r>
    </w:p>
    <w:p w14:paraId="5C237895" w14:textId="77777777" w:rsidR="007615D6" w:rsidRPr="005B25A1" w:rsidRDefault="007615D6" w:rsidP="007615D6">
      <w:pPr>
        <w:keepNext/>
        <w:keepLines/>
        <w:rPr>
          <w:b/>
          <w:bCs/>
        </w:rPr>
      </w:pPr>
      <w:r w:rsidRPr="005B25A1">
        <w:rPr>
          <w:b/>
          <w:bCs/>
        </w:rPr>
        <w:t>Parallel discussion:</w:t>
      </w:r>
    </w:p>
    <w:p w14:paraId="6F1FA9F3" w14:textId="307F5EC1" w:rsidR="00BA7BB9" w:rsidRDefault="00BA7BB9" w:rsidP="00BA7BB9">
      <w:pPr>
        <w:keepNext/>
        <w:keepLines/>
      </w:pPr>
      <w:r>
        <w:t xml:space="preserve">Revised in drafting session to </w:t>
      </w:r>
      <w:r w:rsidRPr="0020647A">
        <w:rPr>
          <w:color w:val="3333FF"/>
        </w:rPr>
        <w:t>S2-25095</w:t>
      </w:r>
      <w:r>
        <w:rPr>
          <w:color w:val="3333FF"/>
        </w:rPr>
        <w:t>13</w:t>
      </w:r>
      <w:r>
        <w:t>.</w:t>
      </w:r>
    </w:p>
    <w:p w14:paraId="7779587D" w14:textId="3D0CC8BD" w:rsidR="00B54CE6" w:rsidRDefault="00B54CE6" w:rsidP="00BA7BB9">
      <w:pPr>
        <w:keepNext/>
        <w:keepLines/>
      </w:pPr>
      <w:r>
        <w:t xml:space="preserve">There were a number of issues raised and comments made. This was left for off-line discussion and revised to </w:t>
      </w:r>
      <w:r w:rsidRPr="00497EE3">
        <w:rPr>
          <w:color w:val="0000FF"/>
        </w:rPr>
        <w:t>S2-250</w:t>
      </w:r>
      <w:r>
        <w:rPr>
          <w:color w:val="0000FF"/>
        </w:rPr>
        <w:t>9717</w:t>
      </w:r>
      <w:r>
        <w:t>.</w:t>
      </w:r>
    </w:p>
    <w:p w14:paraId="1E9FD914" w14:textId="100F489A" w:rsidR="008A5F50" w:rsidRDefault="008A5F50" w:rsidP="008A5F50">
      <w:pPr>
        <w:keepNext/>
        <w:keepLines/>
      </w:pPr>
      <w:r>
        <w:t xml:space="preserve">Some issues remained and were discussed. This was left for further off-line discussion and revised to </w:t>
      </w:r>
      <w:r w:rsidRPr="00497EE3">
        <w:rPr>
          <w:color w:val="0000FF"/>
        </w:rPr>
        <w:t>S2-250</w:t>
      </w:r>
      <w:r>
        <w:rPr>
          <w:color w:val="0000FF"/>
        </w:rPr>
        <w:t>9789</w:t>
      </w:r>
      <w:r>
        <w:t>.</w:t>
      </w:r>
      <w:r w:rsidRPr="00437C14">
        <w:t xml:space="preserve"> </w:t>
      </w:r>
    </w:p>
    <w:p w14:paraId="2CC7B974" w14:textId="77777777" w:rsidR="00BA7BB9" w:rsidRPr="005B25A1" w:rsidRDefault="00BA7BB9" w:rsidP="00BA7BB9">
      <w:pPr>
        <w:keepNext/>
        <w:keepLines/>
        <w:rPr>
          <w:b/>
          <w:bCs/>
        </w:rPr>
      </w:pPr>
      <w:r w:rsidRPr="005B25A1">
        <w:rPr>
          <w:b/>
          <w:bCs/>
        </w:rPr>
        <w:t>Plenary Discussion:</w:t>
      </w:r>
    </w:p>
    <w:p w14:paraId="341EAC76" w14:textId="77777777" w:rsidR="002854C5" w:rsidRPr="009E726A" w:rsidRDefault="002854C5" w:rsidP="002854C5">
      <w:pPr>
        <w:keepNext/>
        <w:keepLines/>
      </w:pPr>
      <w:r>
        <w:t xml:space="preserve">No resolution could be reached and this was </w:t>
      </w:r>
      <w:r w:rsidRPr="00151340">
        <w:rPr>
          <w:color w:val="0000FF"/>
        </w:rPr>
        <w:t>postponed</w:t>
      </w:r>
      <w:r>
        <w:t>.</w:t>
      </w:r>
    </w:p>
    <w:p w14:paraId="17CB036F" w14:textId="77777777" w:rsidR="002854C5" w:rsidRPr="00EB0339" w:rsidRDefault="002854C5" w:rsidP="002854C5">
      <w:r w:rsidRPr="005B25A1">
        <w:rPr>
          <w:b/>
          <w:bCs/>
        </w:rPr>
        <w:t>Status:</w:t>
      </w:r>
      <w:r>
        <w:t xml:space="preserve"> </w:t>
      </w:r>
      <w:r w:rsidRPr="009C20A3">
        <w:rPr>
          <w:color w:val="3333FF"/>
        </w:rPr>
        <w:t>Postponed</w:t>
      </w:r>
      <w:r>
        <w:t>.</w:t>
      </w:r>
    </w:p>
    <w:p w14:paraId="06786D22" w14:textId="77777777" w:rsidR="00E00DA6" w:rsidRDefault="007615D6" w:rsidP="000A3FBD">
      <w:pPr>
        <w:pStyle w:val="NormTop"/>
      </w:pPr>
      <w:r>
        <w:rPr>
          <w:color w:val="0000FF"/>
        </w:rPr>
        <w:t>S2-2509110</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and corresponding Key Issue for supporting localized service.</w:t>
      </w:r>
    </w:p>
    <w:p w14:paraId="54FF6A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659521A2" w14:textId="77777777" w:rsidR="007615D6" w:rsidRPr="005B25A1" w:rsidRDefault="007615D6" w:rsidP="007615D6">
      <w:pPr>
        <w:keepNext/>
        <w:keepLines/>
        <w:rPr>
          <w:b/>
          <w:bCs/>
        </w:rPr>
      </w:pPr>
      <w:r w:rsidRPr="005B25A1">
        <w:rPr>
          <w:b/>
          <w:bCs/>
        </w:rPr>
        <w:t>Parallel discussion:</w:t>
      </w:r>
    </w:p>
    <w:p w14:paraId="25382FAD" w14:textId="77777777" w:rsidR="007615D6" w:rsidRPr="005B25A1" w:rsidRDefault="007615D6" w:rsidP="007615D6">
      <w:pPr>
        <w:keepNext/>
        <w:keepLines/>
      </w:pPr>
      <w:r w:rsidRPr="005B25A1">
        <w:t>-</w:t>
      </w:r>
    </w:p>
    <w:p w14:paraId="255FE41C" w14:textId="77777777" w:rsidR="009E726A" w:rsidRPr="005B25A1" w:rsidRDefault="009E726A" w:rsidP="009E726A">
      <w:pPr>
        <w:keepNext/>
        <w:keepLines/>
      </w:pPr>
      <w:r>
        <w:rPr>
          <w:color w:val="FF0000"/>
        </w:rPr>
        <w:t>NO DISCUSSION RECORDED</w:t>
      </w:r>
    </w:p>
    <w:p w14:paraId="6ABEB9CC" w14:textId="77777777" w:rsidR="009E726A" w:rsidRPr="005B25A1" w:rsidRDefault="009E726A" w:rsidP="009E726A">
      <w:pPr>
        <w:keepNext/>
        <w:keepLines/>
        <w:rPr>
          <w:b/>
          <w:bCs/>
        </w:rPr>
      </w:pPr>
      <w:r w:rsidRPr="005B25A1">
        <w:rPr>
          <w:b/>
          <w:bCs/>
        </w:rPr>
        <w:t>Plenary Discussion:</w:t>
      </w:r>
    </w:p>
    <w:p w14:paraId="31EAA6B8" w14:textId="77777777" w:rsidR="009E726A" w:rsidRPr="009E726A" w:rsidRDefault="009E726A" w:rsidP="009E726A">
      <w:pPr>
        <w:keepNext/>
        <w:keepLines/>
      </w:pPr>
    </w:p>
    <w:p w14:paraId="43E648CC" w14:textId="77777777" w:rsidR="007615D6" w:rsidRPr="00EB0339" w:rsidRDefault="007615D6" w:rsidP="007615D6">
      <w:r w:rsidRPr="005B25A1">
        <w:rPr>
          <w:b/>
          <w:bCs/>
        </w:rPr>
        <w:t>Status:</w:t>
      </w:r>
      <w:r>
        <w:t xml:space="preserve"> </w:t>
      </w:r>
      <w:r>
        <w:rPr>
          <w:color w:val="0000FF"/>
        </w:rPr>
        <w:t>Not concluded</w:t>
      </w:r>
      <w:r>
        <w:t>.</w:t>
      </w:r>
    </w:p>
    <w:p w14:paraId="74838BB4" w14:textId="77777777" w:rsidR="00E00DA6" w:rsidRDefault="007615D6" w:rsidP="000A3FBD">
      <w:pPr>
        <w:pStyle w:val="NormTop"/>
      </w:pPr>
      <w:r>
        <w:rPr>
          <w:color w:val="0000FF"/>
        </w:rPr>
        <w:t>S2-2509176</w:t>
      </w:r>
      <w:r w:rsidRPr="00D53282">
        <w:t xml:space="preserve"> </w:t>
      </w:r>
      <w:r>
        <w:t xml:space="preserve">(P-CR) 23.801-01: [WT#1.2.x, Localized Service Access] Support for Localized Service Access.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WT#1.2 Localized Service Access.</w:t>
      </w:r>
    </w:p>
    <w:p w14:paraId="7593712C" w14:textId="77777777" w:rsidR="007615D6" w:rsidRPr="005B25A1" w:rsidRDefault="007615D6" w:rsidP="007615D6">
      <w:pPr>
        <w:keepNext/>
        <w:keepLines/>
        <w:rPr>
          <w:b/>
          <w:bCs/>
        </w:rPr>
      </w:pPr>
      <w:r w:rsidRPr="005B25A1">
        <w:rPr>
          <w:b/>
          <w:bCs/>
        </w:rPr>
        <w:t>Parallel discussion:</w:t>
      </w:r>
    </w:p>
    <w:p w14:paraId="34699DB2" w14:textId="77777777" w:rsidR="007615D6" w:rsidRPr="005B25A1" w:rsidRDefault="007615D6" w:rsidP="007615D6">
      <w:pPr>
        <w:keepNext/>
        <w:keepLines/>
      </w:pPr>
      <w:r w:rsidRPr="005B25A1">
        <w:t>-</w:t>
      </w:r>
    </w:p>
    <w:p w14:paraId="120AB1FF" w14:textId="77777777" w:rsidR="009E726A" w:rsidRPr="005B25A1" w:rsidRDefault="009E726A" w:rsidP="009E726A">
      <w:pPr>
        <w:keepNext/>
        <w:keepLines/>
      </w:pPr>
      <w:r>
        <w:rPr>
          <w:color w:val="FF0000"/>
        </w:rPr>
        <w:t>NO DISCUSSION RECORDED</w:t>
      </w:r>
    </w:p>
    <w:p w14:paraId="3F5B2C40" w14:textId="77777777" w:rsidR="009E726A" w:rsidRPr="005B25A1" w:rsidRDefault="009E726A" w:rsidP="009E726A">
      <w:pPr>
        <w:keepNext/>
        <w:keepLines/>
        <w:rPr>
          <w:b/>
          <w:bCs/>
        </w:rPr>
      </w:pPr>
      <w:r w:rsidRPr="005B25A1">
        <w:rPr>
          <w:b/>
          <w:bCs/>
        </w:rPr>
        <w:t>Plenary Discussion:</w:t>
      </w:r>
    </w:p>
    <w:p w14:paraId="27BD57F6" w14:textId="77777777" w:rsidR="009E726A" w:rsidRPr="009E726A" w:rsidRDefault="009E726A" w:rsidP="009E726A">
      <w:pPr>
        <w:keepNext/>
        <w:keepLines/>
      </w:pPr>
    </w:p>
    <w:p w14:paraId="70520B26" w14:textId="77777777" w:rsidR="007615D6" w:rsidRPr="00EB0339" w:rsidRDefault="007615D6" w:rsidP="007615D6">
      <w:r w:rsidRPr="005B25A1">
        <w:rPr>
          <w:b/>
          <w:bCs/>
        </w:rPr>
        <w:t>Status:</w:t>
      </w:r>
      <w:r>
        <w:t xml:space="preserve"> </w:t>
      </w:r>
      <w:r>
        <w:rPr>
          <w:color w:val="0000FF"/>
        </w:rPr>
        <w:t>Not concluded</w:t>
      </w:r>
      <w:r>
        <w:t>.</w:t>
      </w:r>
    </w:p>
    <w:p w14:paraId="1682AA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DC7D72B" w14:textId="77777777" w:rsidR="00E00DA6" w:rsidRDefault="007615D6" w:rsidP="000A3FBD">
      <w:pPr>
        <w:pStyle w:val="NormTop"/>
      </w:pPr>
      <w:r>
        <w:rPr>
          <w:color w:val="0000FF"/>
        </w:rPr>
        <w:t>S2-2508504</w:t>
      </w:r>
      <w:r w:rsidRPr="00D53282">
        <w:t xml:space="preserve"> </w:t>
      </w:r>
      <w:r>
        <w:t xml:space="preserve">(P-CR) 23.801-01: [WT#1.2.x] support of Fixed Wireless Access in 6G System. (Source: Nokia, </w:t>
      </w:r>
      <w:proofErr w:type="spellStart"/>
      <w:r>
        <w:t>T_Mobile</w:t>
      </w:r>
      <w:proofErr w:type="spellEnd"/>
      <w:r>
        <w:t xml:space="preserve"> US, ATT,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66965D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S2-2508126</w:t>
      </w:r>
      <w:r>
        <w:t>.</w:t>
      </w:r>
    </w:p>
    <w:p w14:paraId="3189BE30" w14:textId="77777777" w:rsidR="007615D6" w:rsidRPr="005B25A1" w:rsidRDefault="007615D6" w:rsidP="007615D6">
      <w:pPr>
        <w:keepNext/>
        <w:keepLines/>
        <w:rPr>
          <w:b/>
          <w:bCs/>
        </w:rPr>
      </w:pPr>
      <w:r w:rsidRPr="005B25A1">
        <w:rPr>
          <w:b/>
          <w:bCs/>
        </w:rPr>
        <w:t>Convenor comment:</w:t>
      </w:r>
    </w:p>
    <w:p w14:paraId="0C5210C1" w14:textId="77777777" w:rsidR="007615D6" w:rsidRPr="005B25A1" w:rsidRDefault="007615D6" w:rsidP="007615D6">
      <w:pPr>
        <w:keepNext/>
        <w:keepLines/>
      </w:pPr>
      <w:r w:rsidRPr="005B25A1">
        <w:t>Moved from 20.6.1.1.  Handle.</w:t>
      </w:r>
    </w:p>
    <w:p w14:paraId="4359835F" w14:textId="77777777" w:rsidR="007615D6" w:rsidRPr="005B25A1" w:rsidRDefault="007615D6" w:rsidP="007615D6">
      <w:pPr>
        <w:keepNext/>
        <w:keepLines/>
        <w:rPr>
          <w:b/>
          <w:bCs/>
        </w:rPr>
      </w:pPr>
      <w:r w:rsidRPr="005B25A1">
        <w:rPr>
          <w:b/>
          <w:bCs/>
        </w:rPr>
        <w:t>Parallel discussion:</w:t>
      </w:r>
    </w:p>
    <w:p w14:paraId="160EB6DD" w14:textId="67A7F7B9" w:rsidR="00BA7BB9" w:rsidRDefault="00BA7BB9" w:rsidP="00BA7BB9">
      <w:pPr>
        <w:keepNext/>
        <w:keepLines/>
      </w:pPr>
      <w:r>
        <w:t xml:space="preserve">Revised in drafting session to </w:t>
      </w:r>
      <w:r w:rsidRPr="0020647A">
        <w:rPr>
          <w:color w:val="3333FF"/>
        </w:rPr>
        <w:t>S2-25095</w:t>
      </w:r>
      <w:r>
        <w:rPr>
          <w:color w:val="3333FF"/>
        </w:rPr>
        <w:t>14</w:t>
      </w:r>
      <w:r>
        <w:t>.</w:t>
      </w:r>
    </w:p>
    <w:p w14:paraId="243E0A20" w14:textId="2E78938D" w:rsidR="007E4883" w:rsidRDefault="007E4883" w:rsidP="00BA7BB9">
      <w:pPr>
        <w:keepNext/>
        <w:keepLines/>
      </w:pPr>
      <w:r>
        <w:t xml:space="preserve">There were a number of issues raised and comments made. This was left for off-line discussion and revised to </w:t>
      </w:r>
      <w:r w:rsidRPr="00497EE3">
        <w:rPr>
          <w:color w:val="0000FF"/>
        </w:rPr>
        <w:t>S2-250</w:t>
      </w:r>
      <w:r>
        <w:rPr>
          <w:color w:val="0000FF"/>
        </w:rPr>
        <w:t>9718</w:t>
      </w:r>
      <w:r>
        <w:t>.</w:t>
      </w:r>
    </w:p>
    <w:p w14:paraId="53D0F849" w14:textId="2C6B6B80" w:rsidR="00226760" w:rsidRDefault="00226760" w:rsidP="00BA7BB9">
      <w:pPr>
        <w:keepNext/>
        <w:keepLines/>
      </w:pPr>
      <w:r>
        <w:t xml:space="preserve">Some remaining issues were raised and discussed. This was left for off-line discussion and revised to </w:t>
      </w:r>
      <w:r w:rsidRPr="00497EE3">
        <w:rPr>
          <w:color w:val="0000FF"/>
        </w:rPr>
        <w:t>S2-250</w:t>
      </w:r>
      <w:r>
        <w:rPr>
          <w:color w:val="0000FF"/>
        </w:rPr>
        <w:t>9735</w:t>
      </w:r>
      <w:r>
        <w:t>.</w:t>
      </w:r>
    </w:p>
    <w:p w14:paraId="2281862E" w14:textId="79A3EB1D" w:rsidR="006F6280" w:rsidRDefault="006F6280" w:rsidP="006F6280">
      <w:pPr>
        <w:keepNext/>
        <w:keepLines/>
      </w:pPr>
      <w:r>
        <w:t xml:space="preserve">Some issues remained and were discussed. This was left for off-line discussion and revised to </w:t>
      </w:r>
      <w:r w:rsidRPr="00497EE3">
        <w:rPr>
          <w:color w:val="0000FF"/>
        </w:rPr>
        <w:t>S2-250</w:t>
      </w:r>
      <w:r>
        <w:rPr>
          <w:color w:val="0000FF"/>
        </w:rPr>
        <w:t>9790</w:t>
      </w:r>
      <w:r>
        <w:t>.</w:t>
      </w:r>
      <w:r w:rsidRPr="00437C14">
        <w:t xml:space="preserve"> </w:t>
      </w:r>
    </w:p>
    <w:p w14:paraId="4D89F202" w14:textId="77777777" w:rsidR="00BA7BB9" w:rsidRPr="005B25A1" w:rsidRDefault="00BA7BB9" w:rsidP="00BA7BB9">
      <w:pPr>
        <w:keepNext/>
        <w:keepLines/>
        <w:rPr>
          <w:b/>
          <w:bCs/>
        </w:rPr>
      </w:pPr>
      <w:r w:rsidRPr="005B25A1">
        <w:rPr>
          <w:b/>
          <w:bCs/>
        </w:rPr>
        <w:t>Plenary Discussion:</w:t>
      </w:r>
    </w:p>
    <w:p w14:paraId="2AE22CB3" w14:textId="3EF21255" w:rsidR="00BA7BB9" w:rsidRDefault="00176990" w:rsidP="00BA7BB9">
      <w:pPr>
        <w:keepNext/>
        <w:keepLines/>
      </w:pPr>
      <w:r>
        <w:t xml:space="preserve">Some modifications were made and TU estimates should be removed. This was revised to </w:t>
      </w:r>
      <w:r w:rsidRPr="00CE3EC0">
        <w:rPr>
          <w:color w:val="0000FF"/>
        </w:rPr>
        <w:t>S2-2</w:t>
      </w:r>
      <w:r>
        <w:rPr>
          <w:color w:val="0000FF"/>
        </w:rPr>
        <w:t>509835</w:t>
      </w:r>
      <w:r>
        <w:t>.</w:t>
      </w:r>
      <w:r w:rsidRPr="00375008">
        <w:t xml:space="preserve"> </w:t>
      </w:r>
    </w:p>
    <w:p w14:paraId="31078CBC" w14:textId="4A12C086" w:rsidR="00176990" w:rsidRPr="00176990" w:rsidRDefault="00176990" w:rsidP="00BA7BB9">
      <w:pPr>
        <w:keepNext/>
        <w:keepLines/>
      </w:pPr>
      <w:r>
        <w:t xml:space="preserve">This was </w:t>
      </w:r>
      <w:r w:rsidRPr="00C3284B">
        <w:rPr>
          <w:color w:val="FF0000"/>
          <w:lang w:eastAsia="en-US"/>
        </w:rPr>
        <w:t>approved</w:t>
      </w:r>
      <w:r>
        <w:t>.</w:t>
      </w:r>
    </w:p>
    <w:p w14:paraId="41D9A87E" w14:textId="783E5D38" w:rsidR="00BA7BB9" w:rsidRPr="00EB0339" w:rsidRDefault="00BA7BB9" w:rsidP="00BA7BB9">
      <w:r w:rsidRPr="005B25A1">
        <w:rPr>
          <w:b/>
          <w:bCs/>
        </w:rPr>
        <w:t>Status:</w:t>
      </w:r>
      <w:r>
        <w:t xml:space="preserve"> </w:t>
      </w:r>
      <w:r w:rsidR="00176990" w:rsidRPr="00C3284B">
        <w:rPr>
          <w:color w:val="FF0000"/>
          <w:lang w:eastAsia="en-US"/>
        </w:rPr>
        <w:t>Approved</w:t>
      </w:r>
      <w:r w:rsidR="00176990">
        <w:t>.</w:t>
      </w:r>
    </w:p>
    <w:p w14:paraId="3E32272C" w14:textId="77777777" w:rsidR="00E00DA6" w:rsidRDefault="007615D6" w:rsidP="000A3FBD">
      <w:pPr>
        <w:pStyle w:val="NormTop"/>
      </w:pPr>
      <w:r>
        <w:rPr>
          <w:color w:val="0000FF"/>
        </w:rPr>
        <w:t>S2-2508981</w:t>
      </w:r>
      <w:r w:rsidRPr="00D53282">
        <w:t xml:space="preserve"> </w:t>
      </w:r>
      <w:r>
        <w:t>(P-CR) 23.801-01: [WT#1.2] Study proposal for support of Fixed Wireless Access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2515A6A4" w14:textId="77777777" w:rsidR="007615D6" w:rsidRPr="005B25A1" w:rsidRDefault="007615D6" w:rsidP="007615D6">
      <w:pPr>
        <w:keepNext/>
        <w:keepLines/>
        <w:rPr>
          <w:b/>
          <w:bCs/>
        </w:rPr>
      </w:pPr>
      <w:r w:rsidRPr="005B25A1">
        <w:rPr>
          <w:b/>
          <w:bCs/>
        </w:rPr>
        <w:t>Parallel discussion:</w:t>
      </w:r>
    </w:p>
    <w:p w14:paraId="4AA6AB62" w14:textId="77777777" w:rsidR="007615D6" w:rsidRPr="005B25A1" w:rsidRDefault="007615D6" w:rsidP="007615D6">
      <w:pPr>
        <w:keepNext/>
        <w:keepLines/>
      </w:pPr>
      <w:r w:rsidRPr="005B25A1">
        <w:t>-</w:t>
      </w:r>
    </w:p>
    <w:p w14:paraId="5211616B" w14:textId="77777777" w:rsidR="009E726A" w:rsidRPr="005B25A1" w:rsidRDefault="009E726A" w:rsidP="009E726A">
      <w:pPr>
        <w:keepNext/>
        <w:keepLines/>
      </w:pPr>
      <w:r>
        <w:rPr>
          <w:color w:val="FF0000"/>
        </w:rPr>
        <w:t>NO DISCUSSION RECORDED</w:t>
      </w:r>
    </w:p>
    <w:p w14:paraId="7FD323C1" w14:textId="77777777" w:rsidR="009E726A" w:rsidRPr="005B25A1" w:rsidRDefault="009E726A" w:rsidP="009E726A">
      <w:pPr>
        <w:keepNext/>
        <w:keepLines/>
        <w:rPr>
          <w:b/>
          <w:bCs/>
        </w:rPr>
      </w:pPr>
      <w:r w:rsidRPr="005B25A1">
        <w:rPr>
          <w:b/>
          <w:bCs/>
        </w:rPr>
        <w:t>Plenary Discussion:</w:t>
      </w:r>
    </w:p>
    <w:p w14:paraId="620F93CE" w14:textId="77777777" w:rsidR="009E726A" w:rsidRPr="009E726A" w:rsidRDefault="009E726A" w:rsidP="009E726A">
      <w:pPr>
        <w:keepNext/>
        <w:keepLines/>
      </w:pPr>
    </w:p>
    <w:p w14:paraId="4940715F" w14:textId="77777777" w:rsidR="007615D6" w:rsidRPr="00EB0339" w:rsidRDefault="007615D6" w:rsidP="007615D6">
      <w:r w:rsidRPr="005B25A1">
        <w:rPr>
          <w:b/>
          <w:bCs/>
        </w:rPr>
        <w:t>Status:</w:t>
      </w:r>
      <w:r>
        <w:t xml:space="preserve"> </w:t>
      </w:r>
      <w:r>
        <w:rPr>
          <w:color w:val="0000FF"/>
        </w:rPr>
        <w:t>Not concluded</w:t>
      </w:r>
      <w:r>
        <w:t>.</w:t>
      </w:r>
    </w:p>
    <w:p w14:paraId="484A34F5" w14:textId="77777777" w:rsidR="00E00DA6" w:rsidRDefault="007615D6" w:rsidP="000A3FBD">
      <w:pPr>
        <w:pStyle w:val="NormTop"/>
      </w:pPr>
      <w:r>
        <w:rPr>
          <w:color w:val="0000FF"/>
        </w:rPr>
        <w:t>S2-2509266</w:t>
      </w:r>
      <w:r w:rsidRPr="00D53282">
        <w:t xml:space="preserve"> </w:t>
      </w:r>
      <w:r>
        <w:t>(P-CR) 23.801-01: [WT#1.2, FWA] Support of Fixed Wireless Access in 6G System. (Source: Deutsche Telekom)</w:t>
      </w:r>
      <w:r>
        <w:br/>
      </w:r>
      <w:r w:rsidRPr="00D53282">
        <w:rPr>
          <w:b/>
        </w:rPr>
        <w:t>Document for:</w:t>
      </w:r>
      <w:r w:rsidRPr="00D53282">
        <w:t xml:space="preserve"> </w:t>
      </w:r>
      <w:r>
        <w:t>Approval</w:t>
      </w:r>
      <w:r>
        <w:br/>
      </w:r>
      <w:r w:rsidRPr="00D53282">
        <w:rPr>
          <w:b/>
        </w:rPr>
        <w:t>Abstract:</w:t>
      </w:r>
      <w:r w:rsidRPr="00D53282">
        <w:t xml:space="preserve"> </w:t>
      </w:r>
      <w:r>
        <w:br/>
        <w:t>Propose scope of WT#1.2 regarding user plane enhancements for FWA.</w:t>
      </w:r>
    </w:p>
    <w:p w14:paraId="61DE86F9" w14:textId="77777777" w:rsidR="007615D6" w:rsidRPr="005B25A1" w:rsidRDefault="007615D6" w:rsidP="007615D6">
      <w:pPr>
        <w:keepNext/>
        <w:keepLines/>
        <w:rPr>
          <w:b/>
          <w:bCs/>
        </w:rPr>
      </w:pPr>
      <w:r w:rsidRPr="005B25A1">
        <w:rPr>
          <w:b/>
          <w:bCs/>
        </w:rPr>
        <w:t>Parallel discussion:</w:t>
      </w:r>
    </w:p>
    <w:p w14:paraId="30ECF4D8" w14:textId="77777777" w:rsidR="007615D6" w:rsidRPr="005B25A1" w:rsidRDefault="007615D6" w:rsidP="007615D6">
      <w:pPr>
        <w:keepNext/>
        <w:keepLines/>
      </w:pPr>
      <w:r w:rsidRPr="005B25A1">
        <w:t>-</w:t>
      </w:r>
    </w:p>
    <w:p w14:paraId="0AA626DF" w14:textId="77777777" w:rsidR="009E726A" w:rsidRPr="005B25A1" w:rsidRDefault="009E726A" w:rsidP="009E726A">
      <w:pPr>
        <w:keepNext/>
        <w:keepLines/>
      </w:pPr>
      <w:r>
        <w:rPr>
          <w:color w:val="FF0000"/>
        </w:rPr>
        <w:t>NO DISCUSSION RECORDED</w:t>
      </w:r>
    </w:p>
    <w:p w14:paraId="232DF51B" w14:textId="77777777" w:rsidR="009E726A" w:rsidRPr="005B25A1" w:rsidRDefault="009E726A" w:rsidP="009E726A">
      <w:pPr>
        <w:keepNext/>
        <w:keepLines/>
        <w:rPr>
          <w:b/>
          <w:bCs/>
        </w:rPr>
      </w:pPr>
      <w:r w:rsidRPr="005B25A1">
        <w:rPr>
          <w:b/>
          <w:bCs/>
        </w:rPr>
        <w:t>Plenary Discussion:</w:t>
      </w:r>
    </w:p>
    <w:p w14:paraId="3520DA36" w14:textId="77777777" w:rsidR="009E726A" w:rsidRPr="009E726A" w:rsidRDefault="009E726A" w:rsidP="009E726A">
      <w:pPr>
        <w:keepNext/>
        <w:keepLines/>
      </w:pPr>
    </w:p>
    <w:p w14:paraId="13003257" w14:textId="77777777" w:rsidR="007615D6" w:rsidRPr="00EB0339" w:rsidRDefault="007615D6" w:rsidP="007615D6">
      <w:r w:rsidRPr="005B25A1">
        <w:rPr>
          <w:b/>
          <w:bCs/>
        </w:rPr>
        <w:t>Status:</w:t>
      </w:r>
      <w:r>
        <w:t xml:space="preserve"> </w:t>
      </w:r>
      <w:r>
        <w:rPr>
          <w:color w:val="0000FF"/>
        </w:rPr>
        <w:t>Not concluded</w:t>
      </w:r>
      <w:r>
        <w:t>.</w:t>
      </w:r>
    </w:p>
    <w:p w14:paraId="09980056" w14:textId="77777777" w:rsidR="007615D6" w:rsidRDefault="007615D6" w:rsidP="00A553DC">
      <w:pPr>
        <w:pStyle w:val="Heading4"/>
      </w:pPr>
      <w:r>
        <w:t>20.6.1.3</w:t>
      </w:r>
      <w:r>
        <w:tab/>
        <w:t>Study on Architecture for 6G System (FS_6G_ARC) - WT#1.3</w:t>
      </w:r>
    </w:p>
    <w:p w14:paraId="275196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0FE285" w14:textId="77777777" w:rsidR="00E00DA6" w:rsidRDefault="007615D6" w:rsidP="000A3FBD">
      <w:pPr>
        <w:pStyle w:val="NormTop"/>
      </w:pPr>
      <w:r>
        <w:rPr>
          <w:color w:val="0000FF"/>
        </w:rPr>
        <w:t>S2-2508216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rsidRPr="00D53282">
        <w:t xml:space="preserve"> </w:t>
      </w:r>
      <w:r>
        <w:br/>
        <w:t>The proposal for [WT#1.3] Scope and key issue on Non-3GPP Access is suggested.</w:t>
      </w:r>
    </w:p>
    <w:p w14:paraId="7C71BB57" w14:textId="77777777" w:rsidR="007615D6" w:rsidRPr="005B25A1" w:rsidRDefault="007615D6" w:rsidP="007615D6">
      <w:pPr>
        <w:keepNext/>
        <w:keepLines/>
        <w:rPr>
          <w:b/>
          <w:bCs/>
        </w:rPr>
      </w:pPr>
      <w:r w:rsidRPr="005B25A1">
        <w:rPr>
          <w:b/>
          <w:bCs/>
        </w:rPr>
        <w:t>Parallel discussion:</w:t>
      </w:r>
    </w:p>
    <w:p w14:paraId="322CED32" w14:textId="77777777" w:rsidR="007615D6" w:rsidRPr="005B25A1" w:rsidRDefault="007615D6" w:rsidP="007615D6">
      <w:pPr>
        <w:keepNext/>
        <w:keepLines/>
      </w:pPr>
      <w:r w:rsidRPr="005B25A1">
        <w:t>-</w:t>
      </w:r>
    </w:p>
    <w:p w14:paraId="48601572" w14:textId="77777777" w:rsidR="009E726A" w:rsidRPr="005B25A1" w:rsidRDefault="009E726A" w:rsidP="009E726A">
      <w:pPr>
        <w:keepNext/>
        <w:keepLines/>
      </w:pPr>
      <w:r>
        <w:rPr>
          <w:color w:val="FF0000"/>
        </w:rPr>
        <w:t>NO DISCUSSION RECORDED</w:t>
      </w:r>
    </w:p>
    <w:p w14:paraId="2923895D" w14:textId="77777777" w:rsidR="009E726A" w:rsidRPr="005B25A1" w:rsidRDefault="009E726A" w:rsidP="009E726A">
      <w:pPr>
        <w:keepNext/>
        <w:keepLines/>
        <w:rPr>
          <w:b/>
          <w:bCs/>
        </w:rPr>
      </w:pPr>
      <w:r w:rsidRPr="005B25A1">
        <w:rPr>
          <w:b/>
          <w:bCs/>
        </w:rPr>
        <w:t>Plenary Discussion:</w:t>
      </w:r>
    </w:p>
    <w:p w14:paraId="53596B2F" w14:textId="77777777" w:rsidR="009E726A" w:rsidRPr="009E726A" w:rsidRDefault="009E726A" w:rsidP="009E726A">
      <w:pPr>
        <w:keepNext/>
        <w:keepLines/>
      </w:pPr>
    </w:p>
    <w:p w14:paraId="7D745C18" w14:textId="77777777" w:rsidR="007615D6" w:rsidRPr="00EB0339" w:rsidRDefault="007615D6" w:rsidP="007615D6">
      <w:r w:rsidRPr="005B25A1">
        <w:rPr>
          <w:b/>
          <w:bCs/>
        </w:rPr>
        <w:t>Status:</w:t>
      </w:r>
      <w:r>
        <w:t xml:space="preserve"> </w:t>
      </w:r>
      <w:r>
        <w:rPr>
          <w:color w:val="0000FF"/>
        </w:rPr>
        <w:t>Not concluded</w:t>
      </w:r>
      <w:r>
        <w:t>.</w:t>
      </w:r>
    </w:p>
    <w:p w14:paraId="73FE0345" w14:textId="69365EA4" w:rsidR="00E00DA6" w:rsidRDefault="007615D6" w:rsidP="000A3FBD">
      <w:pPr>
        <w:pStyle w:val="NormTop"/>
      </w:pPr>
      <w:r>
        <w:rPr>
          <w:color w:val="0000FF"/>
        </w:rPr>
        <w:t>S2-250</w:t>
      </w:r>
      <w:r w:rsidR="00E465C5">
        <w:rPr>
          <w:color w:val="0000FF"/>
        </w:rPr>
        <w:t>9164</w:t>
      </w:r>
      <w:r w:rsidRPr="00D53282">
        <w:t xml:space="preserve"> </w:t>
      </w:r>
      <w:r>
        <w:t xml:space="preserve">(P-CR) 23.801-01: [WT#1.3, Non-3GPP Access] Study on Non-3GPP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KIs for study on how to support the non-3GPP access (i.e. WLAN or wireline access) in 6G.</w:t>
      </w:r>
    </w:p>
    <w:p w14:paraId="526E6A2F" w14:textId="31BB9161" w:rsidR="00E465C5" w:rsidRPr="00B81031" w:rsidRDefault="00E465C5" w:rsidP="00E465C5">
      <w:pPr>
        <w:keepNext/>
        <w:keepLines/>
        <w:rPr>
          <w:i/>
        </w:rPr>
      </w:pPr>
      <w:r w:rsidRPr="00B81031">
        <w:rPr>
          <w:b/>
          <w:bCs/>
          <w:i/>
        </w:rPr>
        <w:t>Comment:</w:t>
      </w:r>
      <w:r>
        <w:rPr>
          <w:i/>
        </w:rPr>
        <w:t xml:space="preserve"> Revision of S2-2508450.</w:t>
      </w:r>
    </w:p>
    <w:p w14:paraId="72D06653" w14:textId="77777777" w:rsidR="007615D6" w:rsidRPr="005B25A1" w:rsidRDefault="007615D6" w:rsidP="007615D6">
      <w:pPr>
        <w:keepNext/>
        <w:keepLines/>
        <w:rPr>
          <w:b/>
          <w:bCs/>
        </w:rPr>
      </w:pPr>
      <w:r w:rsidRPr="005B25A1">
        <w:rPr>
          <w:b/>
          <w:bCs/>
        </w:rPr>
        <w:t>Parallel discussion:</w:t>
      </w:r>
    </w:p>
    <w:p w14:paraId="3FF26C86" w14:textId="77777777" w:rsidR="007615D6" w:rsidRPr="005B25A1" w:rsidRDefault="007615D6" w:rsidP="007615D6">
      <w:pPr>
        <w:keepNext/>
        <w:keepLines/>
      </w:pPr>
      <w:r w:rsidRPr="005B25A1">
        <w:t>-</w:t>
      </w:r>
    </w:p>
    <w:p w14:paraId="2871BEF8" w14:textId="77777777" w:rsidR="009E726A" w:rsidRPr="005B25A1" w:rsidRDefault="009E726A" w:rsidP="009E726A">
      <w:pPr>
        <w:keepNext/>
        <w:keepLines/>
      </w:pPr>
      <w:r>
        <w:rPr>
          <w:color w:val="FF0000"/>
        </w:rPr>
        <w:t>NO DISCUSSION RECORDED</w:t>
      </w:r>
    </w:p>
    <w:p w14:paraId="2EB80237" w14:textId="77777777" w:rsidR="009E726A" w:rsidRPr="005B25A1" w:rsidRDefault="009E726A" w:rsidP="009E726A">
      <w:pPr>
        <w:keepNext/>
        <w:keepLines/>
        <w:rPr>
          <w:b/>
          <w:bCs/>
        </w:rPr>
      </w:pPr>
      <w:r w:rsidRPr="005B25A1">
        <w:rPr>
          <w:b/>
          <w:bCs/>
        </w:rPr>
        <w:t>Plenary Discussion:</w:t>
      </w:r>
    </w:p>
    <w:p w14:paraId="6439D4D1" w14:textId="77777777" w:rsidR="009E726A" w:rsidRPr="009E726A" w:rsidRDefault="009E726A" w:rsidP="009E726A">
      <w:pPr>
        <w:keepNext/>
        <w:keepLines/>
      </w:pPr>
    </w:p>
    <w:p w14:paraId="4EF5A502" w14:textId="77777777" w:rsidR="007615D6" w:rsidRPr="00EB0339" w:rsidRDefault="007615D6" w:rsidP="007615D6">
      <w:r w:rsidRPr="005B25A1">
        <w:rPr>
          <w:b/>
          <w:bCs/>
        </w:rPr>
        <w:t>Status:</w:t>
      </w:r>
      <w:r>
        <w:t xml:space="preserve"> </w:t>
      </w:r>
      <w:r>
        <w:rPr>
          <w:color w:val="0000FF"/>
        </w:rPr>
        <w:t>Not concluded</w:t>
      </w:r>
      <w:r>
        <w:t>.</w:t>
      </w:r>
    </w:p>
    <w:p w14:paraId="40C82A5F" w14:textId="77777777" w:rsidR="00E00DA6" w:rsidRDefault="007615D6" w:rsidP="000A3FBD">
      <w:pPr>
        <w:pStyle w:val="NormTop"/>
      </w:pPr>
      <w:r>
        <w:rPr>
          <w:color w:val="0000FF"/>
        </w:rPr>
        <w:t>S2-2508472</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WT#1.3.</w:t>
      </w:r>
    </w:p>
    <w:p w14:paraId="5A0E66E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758DED46" w14:textId="77777777" w:rsidR="007615D6" w:rsidRPr="005B25A1" w:rsidRDefault="007615D6" w:rsidP="007615D6">
      <w:pPr>
        <w:keepNext/>
        <w:keepLines/>
        <w:rPr>
          <w:b/>
          <w:bCs/>
        </w:rPr>
      </w:pPr>
      <w:r w:rsidRPr="005B25A1">
        <w:rPr>
          <w:b/>
          <w:bCs/>
        </w:rPr>
        <w:t>Parallel discussion:</w:t>
      </w:r>
    </w:p>
    <w:p w14:paraId="60D49C53" w14:textId="77777777" w:rsidR="007615D6" w:rsidRPr="005B25A1" w:rsidRDefault="007615D6" w:rsidP="007615D6">
      <w:pPr>
        <w:keepNext/>
        <w:keepLines/>
      </w:pPr>
      <w:r w:rsidRPr="005B25A1">
        <w:t>-</w:t>
      </w:r>
    </w:p>
    <w:p w14:paraId="19A631CA" w14:textId="77777777" w:rsidR="009E726A" w:rsidRPr="005B25A1" w:rsidRDefault="009E726A" w:rsidP="009E726A">
      <w:pPr>
        <w:keepNext/>
        <w:keepLines/>
      </w:pPr>
      <w:r>
        <w:rPr>
          <w:color w:val="FF0000"/>
        </w:rPr>
        <w:t>NO DISCUSSION RECORDED</w:t>
      </w:r>
    </w:p>
    <w:p w14:paraId="17D0E063" w14:textId="77777777" w:rsidR="009E726A" w:rsidRPr="005B25A1" w:rsidRDefault="009E726A" w:rsidP="009E726A">
      <w:pPr>
        <w:keepNext/>
        <w:keepLines/>
        <w:rPr>
          <w:b/>
          <w:bCs/>
        </w:rPr>
      </w:pPr>
      <w:r w:rsidRPr="005B25A1">
        <w:rPr>
          <w:b/>
          <w:bCs/>
        </w:rPr>
        <w:t>Plenary Discussion:</w:t>
      </w:r>
    </w:p>
    <w:p w14:paraId="433CECD0" w14:textId="77777777" w:rsidR="009E726A" w:rsidRPr="009E726A" w:rsidRDefault="009E726A" w:rsidP="009E726A">
      <w:pPr>
        <w:keepNext/>
        <w:keepLines/>
      </w:pPr>
    </w:p>
    <w:p w14:paraId="7876F610" w14:textId="77777777" w:rsidR="007615D6" w:rsidRPr="00EB0339" w:rsidRDefault="007615D6" w:rsidP="007615D6">
      <w:r w:rsidRPr="005B25A1">
        <w:rPr>
          <w:b/>
          <w:bCs/>
        </w:rPr>
        <w:t>Status:</w:t>
      </w:r>
      <w:r>
        <w:t xml:space="preserve"> </w:t>
      </w:r>
      <w:r>
        <w:rPr>
          <w:color w:val="0000FF"/>
        </w:rPr>
        <w:t>Not concluded</w:t>
      </w:r>
      <w:r>
        <w:t>.</w:t>
      </w:r>
    </w:p>
    <w:p w14:paraId="06CAB735" w14:textId="77777777" w:rsidR="00E00DA6" w:rsidRDefault="007615D6" w:rsidP="000A3FBD">
      <w:pPr>
        <w:pStyle w:val="NormTop"/>
      </w:pPr>
      <w:r>
        <w:rPr>
          <w:color w:val="0000FF"/>
        </w:rPr>
        <w:t>S2-2508554</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WT#1.3 non-3GPP aspects and new KI for non-3GPP access.</w:t>
      </w:r>
    </w:p>
    <w:p w14:paraId="29E315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07B2ACB7" w14:textId="77777777" w:rsidR="007615D6" w:rsidRPr="005B25A1" w:rsidRDefault="007615D6" w:rsidP="007615D6">
      <w:pPr>
        <w:keepNext/>
        <w:keepLines/>
        <w:rPr>
          <w:b/>
          <w:bCs/>
        </w:rPr>
      </w:pPr>
      <w:r w:rsidRPr="005B25A1">
        <w:rPr>
          <w:b/>
          <w:bCs/>
        </w:rPr>
        <w:t>Parallel discussion:</w:t>
      </w:r>
    </w:p>
    <w:p w14:paraId="6C989D01" w14:textId="77777777" w:rsidR="007615D6" w:rsidRPr="005B25A1" w:rsidRDefault="007615D6" w:rsidP="007615D6">
      <w:pPr>
        <w:keepNext/>
        <w:keepLines/>
      </w:pPr>
      <w:r w:rsidRPr="005B25A1">
        <w:t>-</w:t>
      </w:r>
    </w:p>
    <w:p w14:paraId="1355BFE8" w14:textId="77777777" w:rsidR="009E726A" w:rsidRPr="005B25A1" w:rsidRDefault="009E726A" w:rsidP="009E726A">
      <w:pPr>
        <w:keepNext/>
        <w:keepLines/>
      </w:pPr>
      <w:r>
        <w:rPr>
          <w:color w:val="FF0000"/>
        </w:rPr>
        <w:t>NO DISCUSSION RECORDED</w:t>
      </w:r>
    </w:p>
    <w:p w14:paraId="5BAFE0AD" w14:textId="77777777" w:rsidR="009E726A" w:rsidRPr="005B25A1" w:rsidRDefault="009E726A" w:rsidP="009E726A">
      <w:pPr>
        <w:keepNext/>
        <w:keepLines/>
        <w:rPr>
          <w:b/>
          <w:bCs/>
        </w:rPr>
      </w:pPr>
      <w:r w:rsidRPr="005B25A1">
        <w:rPr>
          <w:b/>
          <w:bCs/>
        </w:rPr>
        <w:t>Plenary Discussion:</w:t>
      </w:r>
    </w:p>
    <w:p w14:paraId="054B2BF0" w14:textId="77777777" w:rsidR="009E726A" w:rsidRPr="009E726A" w:rsidRDefault="009E726A" w:rsidP="009E726A">
      <w:pPr>
        <w:keepNext/>
        <w:keepLines/>
      </w:pPr>
    </w:p>
    <w:p w14:paraId="641B1239" w14:textId="77777777" w:rsidR="007615D6" w:rsidRPr="00EB0339" w:rsidRDefault="007615D6" w:rsidP="007615D6">
      <w:r w:rsidRPr="005B25A1">
        <w:rPr>
          <w:b/>
          <w:bCs/>
        </w:rPr>
        <w:t>Status:</w:t>
      </w:r>
      <w:r>
        <w:t xml:space="preserve"> </w:t>
      </w:r>
      <w:r>
        <w:rPr>
          <w:color w:val="0000FF"/>
        </w:rPr>
        <w:t>Not concluded</w:t>
      </w:r>
      <w:r>
        <w:t>.</w:t>
      </w:r>
    </w:p>
    <w:p w14:paraId="7D96FC08" w14:textId="77777777" w:rsidR="00E00DA6" w:rsidRDefault="007615D6" w:rsidP="000A3FBD">
      <w:pPr>
        <w:pStyle w:val="NormTop"/>
      </w:pPr>
      <w:r>
        <w:rPr>
          <w:color w:val="0000FF"/>
        </w:rPr>
        <w:t>S2-2508607</w:t>
      </w:r>
      <w:r w:rsidRPr="00D53282">
        <w:t xml:space="preserve"> </w:t>
      </w:r>
      <w:r>
        <w:t>(P-CR) 23.801-01: [WT#1.3] WT for non-3GPP access.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w:t>
      </w:r>
    </w:p>
    <w:p w14:paraId="244FAB41" w14:textId="77777777" w:rsidR="007615D6" w:rsidRPr="005B25A1" w:rsidRDefault="007615D6" w:rsidP="007615D6">
      <w:pPr>
        <w:keepNext/>
        <w:keepLines/>
        <w:rPr>
          <w:b/>
          <w:bCs/>
        </w:rPr>
      </w:pPr>
      <w:r w:rsidRPr="005B25A1">
        <w:rPr>
          <w:b/>
          <w:bCs/>
        </w:rPr>
        <w:t>Parallel discussion:</w:t>
      </w:r>
    </w:p>
    <w:p w14:paraId="1F69A944" w14:textId="77777777" w:rsidR="007615D6" w:rsidRPr="005B25A1" w:rsidRDefault="007615D6" w:rsidP="007615D6">
      <w:pPr>
        <w:keepNext/>
        <w:keepLines/>
      </w:pPr>
      <w:r w:rsidRPr="005B25A1">
        <w:t>-</w:t>
      </w:r>
    </w:p>
    <w:p w14:paraId="2FE1368F" w14:textId="77777777" w:rsidR="009E726A" w:rsidRPr="005B25A1" w:rsidRDefault="009E726A" w:rsidP="009E726A">
      <w:pPr>
        <w:keepNext/>
        <w:keepLines/>
      </w:pPr>
      <w:r>
        <w:rPr>
          <w:color w:val="FF0000"/>
        </w:rPr>
        <w:t>NO DISCUSSION RECORDED</w:t>
      </w:r>
    </w:p>
    <w:p w14:paraId="6DF6D168" w14:textId="77777777" w:rsidR="009E726A" w:rsidRPr="005B25A1" w:rsidRDefault="009E726A" w:rsidP="009E726A">
      <w:pPr>
        <w:keepNext/>
        <w:keepLines/>
        <w:rPr>
          <w:b/>
          <w:bCs/>
        </w:rPr>
      </w:pPr>
      <w:r w:rsidRPr="005B25A1">
        <w:rPr>
          <w:b/>
          <w:bCs/>
        </w:rPr>
        <w:t>Plenary Discussion:</w:t>
      </w:r>
    </w:p>
    <w:p w14:paraId="30CC6B3C" w14:textId="77777777" w:rsidR="009E726A" w:rsidRPr="009E726A" w:rsidRDefault="009E726A" w:rsidP="009E726A">
      <w:pPr>
        <w:keepNext/>
        <w:keepLines/>
      </w:pPr>
    </w:p>
    <w:p w14:paraId="16ED482F" w14:textId="77777777" w:rsidR="007615D6" w:rsidRPr="00EB0339" w:rsidRDefault="007615D6" w:rsidP="007615D6">
      <w:r w:rsidRPr="005B25A1">
        <w:rPr>
          <w:b/>
          <w:bCs/>
        </w:rPr>
        <w:t>Status:</w:t>
      </w:r>
      <w:r>
        <w:t xml:space="preserve"> </w:t>
      </w:r>
      <w:r>
        <w:rPr>
          <w:color w:val="0000FF"/>
        </w:rPr>
        <w:t>Not concluded</w:t>
      </w:r>
      <w:r>
        <w:t>.</w:t>
      </w:r>
    </w:p>
    <w:p w14:paraId="27F6DE76" w14:textId="77777777" w:rsidR="00E00DA6" w:rsidRDefault="007615D6" w:rsidP="000A3FBD">
      <w:pPr>
        <w:pStyle w:val="NormTop"/>
      </w:pPr>
      <w:r>
        <w:rPr>
          <w:color w:val="0000FF"/>
        </w:rPr>
        <w:t>S2-2508712</w:t>
      </w:r>
      <w:r w:rsidRPr="00D53282">
        <w:t xml:space="preserve"> </w:t>
      </w:r>
      <w:r>
        <w:t>(P-CR) 23.801-01: [WT#1.3] Support non-3GPP access and Multi-access data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WT#1.3 support non-3GPP Access in 6G.</w:t>
      </w:r>
    </w:p>
    <w:p w14:paraId="44C10EDD" w14:textId="77777777" w:rsidR="007615D6" w:rsidRPr="005B25A1" w:rsidRDefault="007615D6" w:rsidP="007615D6">
      <w:pPr>
        <w:keepNext/>
        <w:keepLines/>
        <w:rPr>
          <w:b/>
          <w:bCs/>
        </w:rPr>
      </w:pPr>
      <w:r w:rsidRPr="005B25A1">
        <w:rPr>
          <w:b/>
          <w:bCs/>
        </w:rPr>
        <w:t>Parallel discussion:</w:t>
      </w:r>
    </w:p>
    <w:p w14:paraId="3D63FE64" w14:textId="77777777" w:rsidR="007615D6" w:rsidRPr="005B25A1" w:rsidRDefault="007615D6" w:rsidP="007615D6">
      <w:pPr>
        <w:keepNext/>
        <w:keepLines/>
      </w:pPr>
      <w:r w:rsidRPr="005B25A1">
        <w:t>-</w:t>
      </w:r>
    </w:p>
    <w:p w14:paraId="2D3A985E" w14:textId="77777777" w:rsidR="009E726A" w:rsidRPr="005B25A1" w:rsidRDefault="009E726A" w:rsidP="009E726A">
      <w:pPr>
        <w:keepNext/>
        <w:keepLines/>
      </w:pPr>
      <w:r>
        <w:rPr>
          <w:color w:val="FF0000"/>
        </w:rPr>
        <w:t>NO DISCUSSION RECORDED</w:t>
      </w:r>
    </w:p>
    <w:p w14:paraId="3BF41123" w14:textId="77777777" w:rsidR="009E726A" w:rsidRPr="005B25A1" w:rsidRDefault="009E726A" w:rsidP="009E726A">
      <w:pPr>
        <w:keepNext/>
        <w:keepLines/>
        <w:rPr>
          <w:b/>
          <w:bCs/>
        </w:rPr>
      </w:pPr>
      <w:r w:rsidRPr="005B25A1">
        <w:rPr>
          <w:b/>
          <w:bCs/>
        </w:rPr>
        <w:t>Plenary Discussion:</w:t>
      </w:r>
    </w:p>
    <w:p w14:paraId="1D422E07" w14:textId="77777777" w:rsidR="009E726A" w:rsidRPr="009E726A" w:rsidRDefault="009E726A" w:rsidP="009E726A">
      <w:pPr>
        <w:keepNext/>
        <w:keepLines/>
      </w:pPr>
    </w:p>
    <w:p w14:paraId="23F0B7A5" w14:textId="77777777" w:rsidR="007615D6" w:rsidRPr="00EB0339" w:rsidRDefault="007615D6" w:rsidP="007615D6">
      <w:r w:rsidRPr="005B25A1">
        <w:rPr>
          <w:b/>
          <w:bCs/>
        </w:rPr>
        <w:t>Status:</w:t>
      </w:r>
      <w:r>
        <w:t xml:space="preserve"> </w:t>
      </w:r>
      <w:r>
        <w:rPr>
          <w:color w:val="0000FF"/>
        </w:rPr>
        <w:t>Not concluded</w:t>
      </w:r>
      <w:r>
        <w:t>.</w:t>
      </w:r>
    </w:p>
    <w:p w14:paraId="64C20B55" w14:textId="77777777" w:rsidR="00E00DA6" w:rsidRDefault="007615D6" w:rsidP="000A3FBD">
      <w:pPr>
        <w:pStyle w:val="NormTop"/>
      </w:pPr>
      <w:r>
        <w:rPr>
          <w:color w:val="0000FF"/>
        </w:rPr>
        <w:t>S2-2508754</w:t>
      </w:r>
      <w:r w:rsidRPr="00D53282">
        <w:t xml:space="preserve"> </w:t>
      </w:r>
      <w:r>
        <w:t>(P-CR) 23.801-01: [WT#1.3, non-3GPP Access] Discussion paper on way forward for non-3GPP access.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introduces some rational on the way forward for non-3GPP.</w:t>
      </w:r>
    </w:p>
    <w:p w14:paraId="0339A6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S2-2506500</w:t>
      </w:r>
      <w:r>
        <w:t>.</w:t>
      </w:r>
    </w:p>
    <w:p w14:paraId="55ACC8EF" w14:textId="77777777" w:rsidR="007615D6" w:rsidRPr="005B25A1" w:rsidRDefault="007615D6" w:rsidP="007615D6">
      <w:pPr>
        <w:keepNext/>
        <w:keepLines/>
        <w:rPr>
          <w:b/>
          <w:bCs/>
        </w:rPr>
      </w:pPr>
      <w:r w:rsidRPr="005B25A1">
        <w:rPr>
          <w:b/>
          <w:bCs/>
        </w:rPr>
        <w:t>Parallel discussion:</w:t>
      </w:r>
    </w:p>
    <w:p w14:paraId="60A55C2E" w14:textId="77777777" w:rsidR="007615D6" w:rsidRPr="005B25A1" w:rsidRDefault="007615D6" w:rsidP="007615D6">
      <w:pPr>
        <w:keepNext/>
        <w:keepLines/>
      </w:pPr>
      <w:r w:rsidRPr="005B25A1">
        <w:t>-</w:t>
      </w:r>
    </w:p>
    <w:p w14:paraId="0EEC92DF" w14:textId="77777777" w:rsidR="009E726A" w:rsidRPr="005B25A1" w:rsidRDefault="009E726A" w:rsidP="009E726A">
      <w:pPr>
        <w:keepNext/>
        <w:keepLines/>
      </w:pPr>
      <w:r>
        <w:rPr>
          <w:color w:val="FF0000"/>
        </w:rPr>
        <w:t>NO DISCUSSION RECORDED</w:t>
      </w:r>
    </w:p>
    <w:p w14:paraId="24CB1DB3" w14:textId="77777777" w:rsidR="009E726A" w:rsidRPr="005B25A1" w:rsidRDefault="009E726A" w:rsidP="009E726A">
      <w:pPr>
        <w:keepNext/>
        <w:keepLines/>
        <w:rPr>
          <w:b/>
          <w:bCs/>
        </w:rPr>
      </w:pPr>
      <w:r w:rsidRPr="005B25A1">
        <w:rPr>
          <w:b/>
          <w:bCs/>
        </w:rPr>
        <w:t>Plenary Discussion:</w:t>
      </w:r>
    </w:p>
    <w:p w14:paraId="1F3F27B5" w14:textId="77777777" w:rsidR="009E726A" w:rsidRPr="009E726A" w:rsidRDefault="009E726A" w:rsidP="009E726A">
      <w:pPr>
        <w:keepNext/>
        <w:keepLines/>
      </w:pPr>
    </w:p>
    <w:p w14:paraId="5D676F1B" w14:textId="77777777" w:rsidR="007615D6" w:rsidRPr="00EB0339" w:rsidRDefault="007615D6" w:rsidP="007615D6">
      <w:r w:rsidRPr="005B25A1">
        <w:rPr>
          <w:b/>
          <w:bCs/>
        </w:rPr>
        <w:t>Status:</w:t>
      </w:r>
      <w:r>
        <w:t xml:space="preserve"> </w:t>
      </w:r>
      <w:r>
        <w:rPr>
          <w:color w:val="0000FF"/>
        </w:rPr>
        <w:t>Not concluded</w:t>
      </w:r>
      <w:r>
        <w:t>.</w:t>
      </w:r>
    </w:p>
    <w:p w14:paraId="641E37BF" w14:textId="77777777" w:rsidR="00E00DA6" w:rsidRDefault="007615D6" w:rsidP="000A3FBD">
      <w:pPr>
        <w:pStyle w:val="NormTop"/>
      </w:pPr>
      <w:r>
        <w:rPr>
          <w:color w:val="0000FF"/>
        </w:rPr>
        <w:t>S2-2508818</w:t>
      </w:r>
      <w:r w:rsidRPr="00D53282">
        <w:t xml:space="preserve"> </w:t>
      </w:r>
      <w:r>
        <w:t>(P-CR) 23.801-01: [WT#1.3] non-3GPP access in 6G WT and KI proposal.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modification and detailed key issue are proposed.</w:t>
      </w:r>
    </w:p>
    <w:p w14:paraId="764D8B87" w14:textId="77777777" w:rsidR="007615D6" w:rsidRPr="005B25A1" w:rsidRDefault="007615D6" w:rsidP="007615D6">
      <w:pPr>
        <w:keepNext/>
        <w:keepLines/>
        <w:rPr>
          <w:b/>
          <w:bCs/>
        </w:rPr>
      </w:pPr>
      <w:r w:rsidRPr="005B25A1">
        <w:rPr>
          <w:b/>
          <w:bCs/>
        </w:rPr>
        <w:t>Convenor comment:</w:t>
      </w:r>
    </w:p>
    <w:p w14:paraId="17EE9E86" w14:textId="77777777" w:rsidR="007615D6" w:rsidRPr="005B25A1" w:rsidRDefault="007615D6" w:rsidP="007615D6">
      <w:pPr>
        <w:keepNext/>
        <w:keepLines/>
      </w:pPr>
      <w:r w:rsidRPr="005B25A1">
        <w:t>Handle.</w:t>
      </w:r>
    </w:p>
    <w:p w14:paraId="3844447C" w14:textId="77777777" w:rsidR="007615D6" w:rsidRPr="005B25A1" w:rsidRDefault="007615D6" w:rsidP="007615D6">
      <w:pPr>
        <w:keepNext/>
        <w:keepLines/>
        <w:rPr>
          <w:b/>
          <w:bCs/>
        </w:rPr>
      </w:pPr>
      <w:r w:rsidRPr="005B25A1">
        <w:rPr>
          <w:b/>
          <w:bCs/>
        </w:rPr>
        <w:t>Parallel discussion:</w:t>
      </w:r>
    </w:p>
    <w:p w14:paraId="304C128C" w14:textId="38C8B6DA" w:rsidR="00BA7BB9" w:rsidRDefault="00BA7BB9" w:rsidP="00BA7BB9">
      <w:pPr>
        <w:keepNext/>
        <w:keepLines/>
      </w:pPr>
      <w:r>
        <w:t xml:space="preserve">Revised in drafting session to </w:t>
      </w:r>
      <w:r w:rsidRPr="0020647A">
        <w:rPr>
          <w:color w:val="3333FF"/>
        </w:rPr>
        <w:t>S2-25095</w:t>
      </w:r>
      <w:r>
        <w:rPr>
          <w:color w:val="3333FF"/>
        </w:rPr>
        <w:t>15</w:t>
      </w:r>
      <w:r>
        <w:t>.</w:t>
      </w:r>
    </w:p>
    <w:p w14:paraId="727E541C" w14:textId="42CA30AD" w:rsidR="00940017" w:rsidRDefault="00940017" w:rsidP="00940017">
      <w:pPr>
        <w:keepNext/>
        <w:keepLines/>
      </w:pPr>
      <w:r>
        <w:t xml:space="preserve">There were a number of issues raised and comments made. This was left for off-line discussion and revised to </w:t>
      </w:r>
      <w:r w:rsidRPr="00497EE3">
        <w:rPr>
          <w:color w:val="0000FF"/>
        </w:rPr>
        <w:t>S2-250</w:t>
      </w:r>
      <w:r>
        <w:rPr>
          <w:color w:val="0000FF"/>
        </w:rPr>
        <w:t>9736</w:t>
      </w:r>
      <w:r>
        <w:t>.</w:t>
      </w:r>
      <w:r w:rsidRPr="00437C14">
        <w:t xml:space="preserve"> </w:t>
      </w:r>
    </w:p>
    <w:p w14:paraId="71704ED0" w14:textId="77777777" w:rsidR="00BA7BB9" w:rsidRPr="005B25A1" w:rsidRDefault="00BA7BB9" w:rsidP="00BA7BB9">
      <w:pPr>
        <w:keepNext/>
        <w:keepLines/>
        <w:rPr>
          <w:b/>
          <w:bCs/>
        </w:rPr>
      </w:pPr>
      <w:r w:rsidRPr="005B25A1">
        <w:rPr>
          <w:b/>
          <w:bCs/>
        </w:rPr>
        <w:t>Plenary Discussion:</w:t>
      </w:r>
    </w:p>
    <w:p w14:paraId="7C8C661D" w14:textId="1771B9AE" w:rsidR="00BA7BB9" w:rsidRPr="00E422A8" w:rsidRDefault="00E422A8" w:rsidP="00BA7BB9">
      <w:pPr>
        <w:keepNext/>
        <w:keepLines/>
      </w:pPr>
      <w:r>
        <w:t xml:space="preserve">This was reviewed and was revised to </w:t>
      </w:r>
      <w:r w:rsidRPr="00CE3EC0">
        <w:rPr>
          <w:color w:val="0000FF"/>
        </w:rPr>
        <w:t>S2-2</w:t>
      </w:r>
      <w:r>
        <w:rPr>
          <w:color w:val="0000FF"/>
        </w:rPr>
        <w:t>509797</w:t>
      </w:r>
      <w:r>
        <w:t>.</w:t>
      </w:r>
      <w:r w:rsidRPr="00375008">
        <w:t xml:space="preserve"> </w:t>
      </w:r>
    </w:p>
    <w:p w14:paraId="578D5F6D" w14:textId="2FBFE2AF" w:rsidR="00E422A8" w:rsidRPr="00E422A8" w:rsidRDefault="00E422A8" w:rsidP="00E422A8">
      <w:pPr>
        <w:keepNext/>
        <w:keepLines/>
      </w:pPr>
      <w:r>
        <w:t xml:space="preserve">Further issues were raised and was left for off-line discussion and revised to </w:t>
      </w:r>
      <w:r w:rsidRPr="00CE3EC0">
        <w:rPr>
          <w:color w:val="0000FF"/>
        </w:rPr>
        <w:t>S2-2</w:t>
      </w:r>
      <w:r>
        <w:rPr>
          <w:color w:val="0000FF"/>
        </w:rPr>
        <w:t>509804</w:t>
      </w:r>
      <w:r>
        <w:t>.</w:t>
      </w:r>
      <w:r w:rsidRPr="00375008">
        <w:t xml:space="preserve"> </w:t>
      </w:r>
    </w:p>
    <w:p w14:paraId="708BE145" w14:textId="3CF6AE10" w:rsidR="00E422A8" w:rsidRPr="00176990" w:rsidRDefault="00176990" w:rsidP="00E422A8">
      <w:pPr>
        <w:keepNext/>
        <w:keepLines/>
      </w:pPr>
      <w:r>
        <w:t xml:space="preserve">No resolution could be found and this was </w:t>
      </w:r>
      <w:r w:rsidRPr="00176990">
        <w:rPr>
          <w:color w:val="3333FF"/>
        </w:rPr>
        <w:t>postponed</w:t>
      </w:r>
      <w:r>
        <w:t>.</w:t>
      </w:r>
    </w:p>
    <w:p w14:paraId="0DB741EE" w14:textId="4AEE5674" w:rsidR="00BA7BB9" w:rsidRPr="00EB0339" w:rsidRDefault="00BA7BB9" w:rsidP="00BA7BB9">
      <w:r w:rsidRPr="005B25A1">
        <w:rPr>
          <w:b/>
          <w:bCs/>
        </w:rPr>
        <w:t>Status:</w:t>
      </w:r>
      <w:r>
        <w:t xml:space="preserve"> </w:t>
      </w:r>
      <w:r w:rsidR="00176990" w:rsidRPr="00176990">
        <w:rPr>
          <w:color w:val="3333FF"/>
        </w:rPr>
        <w:t>Postponed</w:t>
      </w:r>
      <w:r w:rsidR="00176990">
        <w:t>.</w:t>
      </w:r>
    </w:p>
    <w:p w14:paraId="549FB1F8" w14:textId="77777777" w:rsidR="00E00DA6" w:rsidRDefault="007615D6" w:rsidP="000A3FBD">
      <w:pPr>
        <w:pStyle w:val="NormTop"/>
      </w:pPr>
      <w:r>
        <w:rPr>
          <w:color w:val="0000FF"/>
        </w:rPr>
        <w:t>S2-2508867</w:t>
      </w:r>
      <w:r w:rsidRPr="00D53282">
        <w:t xml:space="preserve"> </w:t>
      </w:r>
      <w:r>
        <w:t>(P-CR) 23.801-01: [WT#1.3] WT and KI proposal for non-3GPP access.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WT and KI for WT#1.3 on non-3GPP access.</w:t>
      </w:r>
    </w:p>
    <w:p w14:paraId="0D7B6BD6" w14:textId="77777777" w:rsidR="007615D6" w:rsidRPr="005B25A1" w:rsidRDefault="007615D6" w:rsidP="007615D6">
      <w:pPr>
        <w:keepNext/>
        <w:keepLines/>
        <w:rPr>
          <w:b/>
          <w:bCs/>
        </w:rPr>
      </w:pPr>
      <w:r w:rsidRPr="005B25A1">
        <w:rPr>
          <w:b/>
          <w:bCs/>
        </w:rPr>
        <w:t>Parallel discussion:</w:t>
      </w:r>
    </w:p>
    <w:p w14:paraId="52E4A411" w14:textId="77777777" w:rsidR="007615D6" w:rsidRPr="005B25A1" w:rsidRDefault="007615D6" w:rsidP="007615D6">
      <w:pPr>
        <w:keepNext/>
        <w:keepLines/>
      </w:pPr>
      <w:r w:rsidRPr="005B25A1">
        <w:t>-</w:t>
      </w:r>
    </w:p>
    <w:p w14:paraId="279C9A34" w14:textId="77777777" w:rsidR="009E726A" w:rsidRPr="005B25A1" w:rsidRDefault="009E726A" w:rsidP="009E726A">
      <w:pPr>
        <w:keepNext/>
        <w:keepLines/>
      </w:pPr>
      <w:r>
        <w:rPr>
          <w:color w:val="FF0000"/>
        </w:rPr>
        <w:t>NO DISCUSSION RECORDED</w:t>
      </w:r>
    </w:p>
    <w:p w14:paraId="3DD47636" w14:textId="77777777" w:rsidR="009E726A" w:rsidRPr="005B25A1" w:rsidRDefault="009E726A" w:rsidP="009E726A">
      <w:pPr>
        <w:keepNext/>
        <w:keepLines/>
        <w:rPr>
          <w:b/>
          <w:bCs/>
        </w:rPr>
      </w:pPr>
      <w:r w:rsidRPr="005B25A1">
        <w:rPr>
          <w:b/>
          <w:bCs/>
        </w:rPr>
        <w:t>Plenary Discussion:</w:t>
      </w:r>
    </w:p>
    <w:p w14:paraId="1AC7CDBC" w14:textId="77777777" w:rsidR="009E726A" w:rsidRPr="009E726A" w:rsidRDefault="009E726A" w:rsidP="009E726A">
      <w:pPr>
        <w:keepNext/>
        <w:keepLines/>
      </w:pPr>
    </w:p>
    <w:p w14:paraId="087F904B" w14:textId="77777777" w:rsidR="007615D6" w:rsidRPr="00EB0339" w:rsidRDefault="007615D6" w:rsidP="007615D6">
      <w:r w:rsidRPr="005B25A1">
        <w:rPr>
          <w:b/>
          <w:bCs/>
        </w:rPr>
        <w:t>Status:</w:t>
      </w:r>
      <w:r>
        <w:t xml:space="preserve"> </w:t>
      </w:r>
      <w:r>
        <w:rPr>
          <w:color w:val="0000FF"/>
        </w:rPr>
        <w:t>Not concluded</w:t>
      </w:r>
      <w:r>
        <w:t>.</w:t>
      </w:r>
    </w:p>
    <w:p w14:paraId="20CF39D5" w14:textId="77777777" w:rsidR="00E00DA6" w:rsidRDefault="007615D6" w:rsidP="000A3FBD">
      <w:pPr>
        <w:pStyle w:val="NormTop"/>
      </w:pPr>
      <w:r>
        <w:rPr>
          <w:color w:val="0000FF"/>
        </w:rPr>
        <w:t>S2-2508908</w:t>
      </w:r>
      <w:r w:rsidRPr="00D53282">
        <w:t xml:space="preserve"> </w:t>
      </w:r>
      <w:r>
        <w:t>(P-CR) 23.801-01: [WT#1.3] Scope and Key Issue for non-3GPP access. (Source: Nokia, T-Mobile US, [ZTE,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in SA WG2 6G SID. Based on the discussion, a detailed key issue is proposed.</w:t>
      </w:r>
    </w:p>
    <w:p w14:paraId="48EA56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10FE52F" w14:textId="77777777" w:rsidR="007615D6" w:rsidRPr="005B25A1" w:rsidRDefault="007615D6" w:rsidP="007615D6">
      <w:pPr>
        <w:keepNext/>
        <w:keepLines/>
        <w:rPr>
          <w:b/>
          <w:bCs/>
        </w:rPr>
      </w:pPr>
      <w:r w:rsidRPr="005B25A1">
        <w:rPr>
          <w:b/>
          <w:bCs/>
        </w:rPr>
        <w:t>Parallel discussion:</w:t>
      </w:r>
    </w:p>
    <w:p w14:paraId="39D8348F" w14:textId="77777777" w:rsidR="007615D6" w:rsidRPr="005B25A1" w:rsidRDefault="007615D6" w:rsidP="007615D6">
      <w:pPr>
        <w:keepNext/>
        <w:keepLines/>
      </w:pPr>
      <w:r w:rsidRPr="005B25A1">
        <w:t>-</w:t>
      </w:r>
    </w:p>
    <w:p w14:paraId="7E2C7026" w14:textId="77777777" w:rsidR="009E726A" w:rsidRPr="005B25A1" w:rsidRDefault="009E726A" w:rsidP="009E726A">
      <w:pPr>
        <w:keepNext/>
        <w:keepLines/>
      </w:pPr>
      <w:r>
        <w:rPr>
          <w:color w:val="FF0000"/>
        </w:rPr>
        <w:t>NO DISCUSSION RECORDED</w:t>
      </w:r>
    </w:p>
    <w:p w14:paraId="09D74D41" w14:textId="77777777" w:rsidR="009E726A" w:rsidRPr="005B25A1" w:rsidRDefault="009E726A" w:rsidP="009E726A">
      <w:pPr>
        <w:keepNext/>
        <w:keepLines/>
        <w:rPr>
          <w:b/>
          <w:bCs/>
        </w:rPr>
      </w:pPr>
      <w:r w:rsidRPr="005B25A1">
        <w:rPr>
          <w:b/>
          <w:bCs/>
        </w:rPr>
        <w:t>Plenary Discussion:</w:t>
      </w:r>
    </w:p>
    <w:p w14:paraId="23BB7C60" w14:textId="77777777" w:rsidR="009E726A" w:rsidRPr="009E726A" w:rsidRDefault="009E726A" w:rsidP="009E726A">
      <w:pPr>
        <w:keepNext/>
        <w:keepLines/>
      </w:pPr>
    </w:p>
    <w:p w14:paraId="154E9C1B" w14:textId="77777777" w:rsidR="007615D6" w:rsidRPr="00EB0339" w:rsidRDefault="007615D6" w:rsidP="007615D6">
      <w:r w:rsidRPr="005B25A1">
        <w:rPr>
          <w:b/>
          <w:bCs/>
        </w:rPr>
        <w:t>Status:</w:t>
      </w:r>
      <w:r>
        <w:t xml:space="preserve"> </w:t>
      </w:r>
      <w:r>
        <w:rPr>
          <w:color w:val="0000FF"/>
        </w:rPr>
        <w:t>Not concluded</w:t>
      </w:r>
      <w:r>
        <w:t>.</w:t>
      </w:r>
    </w:p>
    <w:p w14:paraId="03C76EA9" w14:textId="77777777" w:rsidR="00E00DA6" w:rsidRDefault="007615D6" w:rsidP="000A3FBD">
      <w:pPr>
        <w:pStyle w:val="NormTop"/>
      </w:pPr>
      <w:r>
        <w:rPr>
          <w:color w:val="0000FF"/>
        </w:rPr>
        <w:t>S2-2508940</w:t>
      </w:r>
      <w:r w:rsidRPr="00D53282">
        <w:t xml:space="preserve"> </w:t>
      </w:r>
      <w:r>
        <w:t>(P-CR) 23.801-01: [WT#1.3] WT and KI for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and Key Issue on non-3GPP access in 6G.</w:t>
      </w:r>
    </w:p>
    <w:p w14:paraId="14ECFB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2744B45" w14:textId="77777777" w:rsidR="007615D6" w:rsidRPr="005B25A1" w:rsidRDefault="007615D6" w:rsidP="007615D6">
      <w:pPr>
        <w:keepNext/>
        <w:keepLines/>
        <w:rPr>
          <w:b/>
          <w:bCs/>
        </w:rPr>
      </w:pPr>
      <w:r w:rsidRPr="005B25A1">
        <w:rPr>
          <w:b/>
          <w:bCs/>
        </w:rPr>
        <w:t>Parallel discussion:</w:t>
      </w:r>
    </w:p>
    <w:p w14:paraId="22787527" w14:textId="77777777" w:rsidR="007615D6" w:rsidRPr="005B25A1" w:rsidRDefault="007615D6" w:rsidP="007615D6">
      <w:pPr>
        <w:keepNext/>
        <w:keepLines/>
      </w:pPr>
      <w:r w:rsidRPr="005B25A1">
        <w:t>-</w:t>
      </w:r>
    </w:p>
    <w:p w14:paraId="6A9F2678" w14:textId="77777777" w:rsidR="009E726A" w:rsidRPr="005B25A1" w:rsidRDefault="009E726A" w:rsidP="009E726A">
      <w:pPr>
        <w:keepNext/>
        <w:keepLines/>
      </w:pPr>
      <w:r>
        <w:rPr>
          <w:color w:val="FF0000"/>
        </w:rPr>
        <w:t>NO DISCUSSION RECORDED</w:t>
      </w:r>
    </w:p>
    <w:p w14:paraId="7693C140" w14:textId="77777777" w:rsidR="009E726A" w:rsidRPr="005B25A1" w:rsidRDefault="009E726A" w:rsidP="009E726A">
      <w:pPr>
        <w:keepNext/>
        <w:keepLines/>
        <w:rPr>
          <w:b/>
          <w:bCs/>
        </w:rPr>
      </w:pPr>
      <w:r w:rsidRPr="005B25A1">
        <w:rPr>
          <w:b/>
          <w:bCs/>
        </w:rPr>
        <w:t>Plenary Discussion:</w:t>
      </w:r>
    </w:p>
    <w:p w14:paraId="1D69B787" w14:textId="77777777" w:rsidR="009E726A" w:rsidRPr="009E726A" w:rsidRDefault="009E726A" w:rsidP="009E726A">
      <w:pPr>
        <w:keepNext/>
        <w:keepLines/>
      </w:pPr>
    </w:p>
    <w:p w14:paraId="1D0A9954" w14:textId="77777777" w:rsidR="007615D6" w:rsidRPr="00EB0339" w:rsidRDefault="007615D6" w:rsidP="007615D6">
      <w:r w:rsidRPr="005B25A1">
        <w:rPr>
          <w:b/>
          <w:bCs/>
        </w:rPr>
        <w:t>Status:</w:t>
      </w:r>
      <w:r>
        <w:t xml:space="preserve"> </w:t>
      </w:r>
      <w:r>
        <w:rPr>
          <w:color w:val="0000FF"/>
        </w:rPr>
        <w:t>Not concluded</w:t>
      </w:r>
      <w:r>
        <w:t>.</w:t>
      </w:r>
    </w:p>
    <w:p w14:paraId="3AA8FE03" w14:textId="77777777" w:rsidR="00E00DA6" w:rsidRDefault="007615D6" w:rsidP="000A3FBD">
      <w:pPr>
        <w:pStyle w:val="NormTop"/>
      </w:pPr>
      <w:r>
        <w:rPr>
          <w:color w:val="0000FF"/>
        </w:rPr>
        <w:t>S2-2508952</w:t>
      </w:r>
      <w:r w:rsidRPr="00D53282">
        <w:t xml:space="preserve"> </w:t>
      </w:r>
      <w:r>
        <w:t>(P-CR) 23.801-01: [WT#1.3, all topics] Work task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non-3GPP access.</w:t>
      </w:r>
    </w:p>
    <w:p w14:paraId="00259269" w14:textId="77777777" w:rsidR="007615D6" w:rsidRPr="005B25A1" w:rsidRDefault="007615D6" w:rsidP="007615D6">
      <w:pPr>
        <w:keepNext/>
        <w:keepLines/>
        <w:rPr>
          <w:b/>
          <w:bCs/>
        </w:rPr>
      </w:pPr>
      <w:r w:rsidRPr="005B25A1">
        <w:rPr>
          <w:b/>
          <w:bCs/>
        </w:rPr>
        <w:t>Parallel discussion:</w:t>
      </w:r>
    </w:p>
    <w:p w14:paraId="3C6E670A" w14:textId="77777777" w:rsidR="007615D6" w:rsidRPr="005B25A1" w:rsidRDefault="007615D6" w:rsidP="007615D6">
      <w:pPr>
        <w:keepNext/>
        <w:keepLines/>
      </w:pPr>
      <w:r w:rsidRPr="005B25A1">
        <w:t>-</w:t>
      </w:r>
    </w:p>
    <w:p w14:paraId="7BB27282" w14:textId="77777777" w:rsidR="009E726A" w:rsidRPr="005B25A1" w:rsidRDefault="009E726A" w:rsidP="009E726A">
      <w:pPr>
        <w:keepNext/>
        <w:keepLines/>
      </w:pPr>
      <w:r>
        <w:rPr>
          <w:color w:val="FF0000"/>
        </w:rPr>
        <w:t>NO DISCUSSION RECORDED</w:t>
      </w:r>
    </w:p>
    <w:p w14:paraId="07DFD579" w14:textId="77777777" w:rsidR="009E726A" w:rsidRPr="005B25A1" w:rsidRDefault="009E726A" w:rsidP="009E726A">
      <w:pPr>
        <w:keepNext/>
        <w:keepLines/>
        <w:rPr>
          <w:b/>
          <w:bCs/>
        </w:rPr>
      </w:pPr>
      <w:r w:rsidRPr="005B25A1">
        <w:rPr>
          <w:b/>
          <w:bCs/>
        </w:rPr>
        <w:t>Plenary Discussion:</w:t>
      </w:r>
    </w:p>
    <w:p w14:paraId="310D3A55" w14:textId="77777777" w:rsidR="009E726A" w:rsidRPr="009E726A" w:rsidRDefault="009E726A" w:rsidP="009E726A">
      <w:pPr>
        <w:keepNext/>
        <w:keepLines/>
      </w:pPr>
    </w:p>
    <w:p w14:paraId="55A108AA" w14:textId="77777777" w:rsidR="007615D6" w:rsidRPr="00EB0339" w:rsidRDefault="007615D6" w:rsidP="007615D6">
      <w:r w:rsidRPr="005B25A1">
        <w:rPr>
          <w:b/>
          <w:bCs/>
        </w:rPr>
        <w:t>Status:</w:t>
      </w:r>
      <w:r>
        <w:t xml:space="preserve"> </w:t>
      </w:r>
      <w:r>
        <w:rPr>
          <w:color w:val="0000FF"/>
        </w:rPr>
        <w:t>Not concluded</w:t>
      </w:r>
      <w:r>
        <w:t>.</w:t>
      </w:r>
    </w:p>
    <w:p w14:paraId="1DD639E0" w14:textId="77777777" w:rsidR="00E00DA6" w:rsidRDefault="007615D6" w:rsidP="000A3FBD">
      <w:pPr>
        <w:pStyle w:val="NormTop"/>
      </w:pPr>
      <w:r>
        <w:rPr>
          <w:color w:val="0000FF"/>
        </w:rPr>
        <w:t>S2-2508986</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3E77113B" w14:textId="77777777" w:rsidR="007615D6" w:rsidRPr="005B25A1" w:rsidRDefault="007615D6" w:rsidP="007615D6">
      <w:pPr>
        <w:keepNext/>
        <w:keepLines/>
        <w:rPr>
          <w:b/>
          <w:bCs/>
        </w:rPr>
      </w:pPr>
      <w:r w:rsidRPr="005B25A1">
        <w:rPr>
          <w:b/>
          <w:bCs/>
        </w:rPr>
        <w:t>Parallel discussion:</w:t>
      </w:r>
    </w:p>
    <w:p w14:paraId="78DCC984" w14:textId="77777777" w:rsidR="007615D6" w:rsidRPr="005B25A1" w:rsidRDefault="007615D6" w:rsidP="007615D6">
      <w:pPr>
        <w:keepNext/>
        <w:keepLines/>
      </w:pPr>
      <w:r w:rsidRPr="005B25A1">
        <w:t>-</w:t>
      </w:r>
    </w:p>
    <w:p w14:paraId="63838B45" w14:textId="77777777" w:rsidR="009E726A" w:rsidRPr="005B25A1" w:rsidRDefault="009E726A" w:rsidP="009E726A">
      <w:pPr>
        <w:keepNext/>
        <w:keepLines/>
      </w:pPr>
      <w:r>
        <w:rPr>
          <w:color w:val="FF0000"/>
        </w:rPr>
        <w:t>NO DISCUSSION RECORDED</w:t>
      </w:r>
    </w:p>
    <w:p w14:paraId="4882BF57" w14:textId="77777777" w:rsidR="009E726A" w:rsidRPr="005B25A1" w:rsidRDefault="009E726A" w:rsidP="009E726A">
      <w:pPr>
        <w:keepNext/>
        <w:keepLines/>
        <w:rPr>
          <w:b/>
          <w:bCs/>
        </w:rPr>
      </w:pPr>
      <w:r w:rsidRPr="005B25A1">
        <w:rPr>
          <w:b/>
          <w:bCs/>
        </w:rPr>
        <w:t>Plenary Discussion:</w:t>
      </w:r>
    </w:p>
    <w:p w14:paraId="5AF34E50" w14:textId="77777777" w:rsidR="009E726A" w:rsidRPr="009E726A" w:rsidRDefault="009E726A" w:rsidP="009E726A">
      <w:pPr>
        <w:keepNext/>
        <w:keepLines/>
      </w:pPr>
    </w:p>
    <w:p w14:paraId="2A465AAC" w14:textId="77777777" w:rsidR="007615D6" w:rsidRPr="00EB0339" w:rsidRDefault="007615D6" w:rsidP="007615D6">
      <w:r w:rsidRPr="005B25A1">
        <w:rPr>
          <w:b/>
          <w:bCs/>
        </w:rPr>
        <w:t>Status:</w:t>
      </w:r>
      <w:r>
        <w:t xml:space="preserve"> </w:t>
      </w:r>
      <w:r>
        <w:rPr>
          <w:color w:val="0000FF"/>
        </w:rPr>
        <w:t>Not concluded</w:t>
      </w:r>
      <w:r>
        <w:t>.</w:t>
      </w:r>
    </w:p>
    <w:p w14:paraId="68115086" w14:textId="77777777" w:rsidR="00E00DA6" w:rsidRDefault="007615D6" w:rsidP="000A3FBD">
      <w:pPr>
        <w:pStyle w:val="NormTop"/>
      </w:pPr>
      <w:r>
        <w:rPr>
          <w:color w:val="0000FF"/>
        </w:rPr>
        <w:t>S2-2509078</w:t>
      </w:r>
      <w:r w:rsidRPr="00D53282">
        <w:t xml:space="preserve"> </w:t>
      </w:r>
      <w:r>
        <w:t>(P-CR) 23.801-01: [WT#1.3, non-3GPP access] WT&amp;KIs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WT&amp;KIs relating to non-3GPP access under WT1.3 as defined in SP-250806.</w:t>
      </w:r>
    </w:p>
    <w:p w14:paraId="7B4B0EED" w14:textId="77777777" w:rsidR="007615D6" w:rsidRPr="005B25A1" w:rsidRDefault="007615D6" w:rsidP="007615D6">
      <w:pPr>
        <w:keepNext/>
        <w:keepLines/>
        <w:rPr>
          <w:b/>
          <w:bCs/>
        </w:rPr>
      </w:pPr>
      <w:r w:rsidRPr="005B25A1">
        <w:rPr>
          <w:b/>
          <w:bCs/>
        </w:rPr>
        <w:t>Parallel discussion:</w:t>
      </w:r>
    </w:p>
    <w:p w14:paraId="098889AB" w14:textId="77777777" w:rsidR="007615D6" w:rsidRPr="005B25A1" w:rsidRDefault="007615D6" w:rsidP="007615D6">
      <w:pPr>
        <w:keepNext/>
        <w:keepLines/>
      </w:pPr>
      <w:r w:rsidRPr="005B25A1">
        <w:t>-</w:t>
      </w:r>
    </w:p>
    <w:p w14:paraId="43102782" w14:textId="77777777" w:rsidR="009E726A" w:rsidRPr="005B25A1" w:rsidRDefault="009E726A" w:rsidP="009E726A">
      <w:pPr>
        <w:keepNext/>
        <w:keepLines/>
      </w:pPr>
      <w:r>
        <w:rPr>
          <w:color w:val="FF0000"/>
        </w:rPr>
        <w:t>NO DISCUSSION RECORDED</w:t>
      </w:r>
    </w:p>
    <w:p w14:paraId="5DC874E6" w14:textId="77777777" w:rsidR="009E726A" w:rsidRPr="005B25A1" w:rsidRDefault="009E726A" w:rsidP="009E726A">
      <w:pPr>
        <w:keepNext/>
        <w:keepLines/>
        <w:rPr>
          <w:b/>
          <w:bCs/>
        </w:rPr>
      </w:pPr>
      <w:r w:rsidRPr="005B25A1">
        <w:rPr>
          <w:b/>
          <w:bCs/>
        </w:rPr>
        <w:t>Plenary Discussion:</w:t>
      </w:r>
    </w:p>
    <w:p w14:paraId="6E39911D" w14:textId="77777777" w:rsidR="009E726A" w:rsidRPr="009E726A" w:rsidRDefault="009E726A" w:rsidP="009E726A">
      <w:pPr>
        <w:keepNext/>
        <w:keepLines/>
      </w:pPr>
    </w:p>
    <w:p w14:paraId="19F443FC" w14:textId="77777777" w:rsidR="007615D6" w:rsidRPr="00EB0339" w:rsidRDefault="007615D6" w:rsidP="007615D6">
      <w:r w:rsidRPr="005B25A1">
        <w:rPr>
          <w:b/>
          <w:bCs/>
        </w:rPr>
        <w:t>Status:</w:t>
      </w:r>
      <w:r>
        <w:t xml:space="preserve"> </w:t>
      </w:r>
      <w:r>
        <w:rPr>
          <w:color w:val="0000FF"/>
        </w:rPr>
        <w:t>Not concluded</w:t>
      </w:r>
      <w:r>
        <w:t>.</w:t>
      </w:r>
    </w:p>
    <w:p w14:paraId="4AE0CED9" w14:textId="77777777" w:rsidR="00E00DA6" w:rsidRDefault="007615D6" w:rsidP="000A3FBD">
      <w:pPr>
        <w:pStyle w:val="NormTop"/>
      </w:pPr>
      <w:r>
        <w:rPr>
          <w:color w:val="0000FF"/>
        </w:rPr>
        <w:t>S2-2509180</w:t>
      </w:r>
      <w:r w:rsidRPr="00D53282">
        <w:t xml:space="preserve"> </w:t>
      </w:r>
      <w:r>
        <w:t>(P-CR) 23.801-01: [WT#1.3] Proposal for non-3GPP access. (Source: Lenovo, [ZTE (pen holder),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addition to of a NOTE to the postponed </w:t>
      </w:r>
      <w:proofErr w:type="spellStart"/>
      <w:r>
        <w:t>Tdoc</w:t>
      </w:r>
      <w:proofErr w:type="spellEnd"/>
      <w:r>
        <w:t xml:space="preserve"> in S2-2508127 from SA WG2#170 meeting.</w:t>
      </w:r>
    </w:p>
    <w:p w14:paraId="2D6C2C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29F14A62" w14:textId="77777777" w:rsidR="007615D6" w:rsidRPr="005B25A1" w:rsidRDefault="007615D6" w:rsidP="007615D6">
      <w:pPr>
        <w:keepNext/>
        <w:keepLines/>
        <w:rPr>
          <w:b/>
          <w:bCs/>
        </w:rPr>
      </w:pPr>
      <w:r w:rsidRPr="005B25A1">
        <w:rPr>
          <w:b/>
          <w:bCs/>
        </w:rPr>
        <w:t>Parallel discussion:</w:t>
      </w:r>
    </w:p>
    <w:p w14:paraId="28BF63F3" w14:textId="77777777" w:rsidR="007615D6" w:rsidRPr="005B25A1" w:rsidRDefault="007615D6" w:rsidP="007615D6">
      <w:pPr>
        <w:keepNext/>
        <w:keepLines/>
      </w:pPr>
      <w:r w:rsidRPr="005B25A1">
        <w:t>-</w:t>
      </w:r>
    </w:p>
    <w:p w14:paraId="31810584" w14:textId="77777777" w:rsidR="009E726A" w:rsidRPr="005B25A1" w:rsidRDefault="009E726A" w:rsidP="009E726A">
      <w:pPr>
        <w:keepNext/>
        <w:keepLines/>
      </w:pPr>
      <w:r>
        <w:rPr>
          <w:color w:val="FF0000"/>
        </w:rPr>
        <w:t>NO DISCUSSION RECORDED</w:t>
      </w:r>
    </w:p>
    <w:p w14:paraId="3DBD55B8" w14:textId="77777777" w:rsidR="009E726A" w:rsidRPr="005B25A1" w:rsidRDefault="009E726A" w:rsidP="009E726A">
      <w:pPr>
        <w:keepNext/>
        <w:keepLines/>
        <w:rPr>
          <w:b/>
          <w:bCs/>
        </w:rPr>
      </w:pPr>
      <w:r w:rsidRPr="005B25A1">
        <w:rPr>
          <w:b/>
          <w:bCs/>
        </w:rPr>
        <w:t>Plenary Discussion:</w:t>
      </w:r>
    </w:p>
    <w:p w14:paraId="238E5999" w14:textId="77777777" w:rsidR="009E726A" w:rsidRPr="009E726A" w:rsidRDefault="009E726A" w:rsidP="009E726A">
      <w:pPr>
        <w:keepNext/>
        <w:keepLines/>
      </w:pPr>
    </w:p>
    <w:p w14:paraId="3E2E4888" w14:textId="77777777" w:rsidR="007615D6" w:rsidRPr="00EB0339" w:rsidRDefault="007615D6" w:rsidP="007615D6">
      <w:r w:rsidRPr="005B25A1">
        <w:rPr>
          <w:b/>
          <w:bCs/>
        </w:rPr>
        <w:t>Status:</w:t>
      </w:r>
      <w:r>
        <w:t xml:space="preserve"> </w:t>
      </w:r>
      <w:r>
        <w:rPr>
          <w:color w:val="0000FF"/>
        </w:rPr>
        <w:t>Not concluded</w:t>
      </w:r>
      <w:r>
        <w:t>.</w:t>
      </w:r>
    </w:p>
    <w:p w14:paraId="10A15C0E" w14:textId="77777777" w:rsidR="00E00DA6" w:rsidRDefault="007615D6" w:rsidP="000A3FBD">
      <w:pPr>
        <w:pStyle w:val="NormTop"/>
      </w:pPr>
      <w:r>
        <w:rPr>
          <w:color w:val="0000FF"/>
        </w:rPr>
        <w:t>S2-2509181</w:t>
      </w:r>
      <w:r w:rsidRPr="00D53282">
        <w:t xml:space="preserve"> </w:t>
      </w:r>
      <w:r>
        <w:t>(DISCUSSION) Way forward for WT 1.3 (Source: Qualcomm France)</w:t>
      </w:r>
      <w:r>
        <w:br/>
      </w:r>
      <w:r w:rsidRPr="00D53282">
        <w:rPr>
          <w:b/>
        </w:rPr>
        <w:t>Document for:</w:t>
      </w:r>
      <w:r w:rsidRPr="00D53282">
        <w:t xml:space="preserve"> </w:t>
      </w:r>
      <w:r>
        <w:t>Discussion</w:t>
      </w:r>
      <w:r>
        <w:br/>
      </w:r>
      <w:r w:rsidRPr="00D53282">
        <w:rPr>
          <w:b/>
        </w:rPr>
        <w:t>Abstract:</w:t>
      </w:r>
      <w:r w:rsidRPr="00D53282">
        <w:t xml:space="preserve"> </w:t>
      </w:r>
      <w:r>
        <w:br/>
        <w:t>Way forward for WT 1.3.</w:t>
      </w:r>
    </w:p>
    <w:p w14:paraId="195545FA" w14:textId="77777777" w:rsidR="007615D6" w:rsidRPr="005B25A1" w:rsidRDefault="007615D6" w:rsidP="007615D6">
      <w:pPr>
        <w:keepNext/>
        <w:keepLines/>
        <w:rPr>
          <w:b/>
          <w:bCs/>
        </w:rPr>
      </w:pPr>
      <w:r w:rsidRPr="005B25A1">
        <w:rPr>
          <w:b/>
          <w:bCs/>
        </w:rPr>
        <w:t>Parallel discussion:</w:t>
      </w:r>
    </w:p>
    <w:p w14:paraId="776A46D5" w14:textId="77777777" w:rsidR="007615D6" w:rsidRPr="005B25A1" w:rsidRDefault="007615D6" w:rsidP="007615D6">
      <w:pPr>
        <w:keepNext/>
        <w:keepLines/>
      </w:pPr>
      <w:r w:rsidRPr="005B25A1">
        <w:t>-</w:t>
      </w:r>
    </w:p>
    <w:p w14:paraId="27100FAF" w14:textId="77777777" w:rsidR="009E726A" w:rsidRPr="005B25A1" w:rsidRDefault="009E726A" w:rsidP="009E726A">
      <w:pPr>
        <w:keepNext/>
        <w:keepLines/>
      </w:pPr>
      <w:r>
        <w:rPr>
          <w:color w:val="FF0000"/>
        </w:rPr>
        <w:t>NO DISCUSSION RECORDED</w:t>
      </w:r>
    </w:p>
    <w:p w14:paraId="2E3682E5" w14:textId="77777777" w:rsidR="009E726A" w:rsidRPr="005B25A1" w:rsidRDefault="009E726A" w:rsidP="009E726A">
      <w:pPr>
        <w:keepNext/>
        <w:keepLines/>
        <w:rPr>
          <w:b/>
          <w:bCs/>
        </w:rPr>
      </w:pPr>
      <w:r w:rsidRPr="005B25A1">
        <w:rPr>
          <w:b/>
          <w:bCs/>
        </w:rPr>
        <w:t>Plenary Discussion:</w:t>
      </w:r>
    </w:p>
    <w:p w14:paraId="7C484841" w14:textId="77777777" w:rsidR="009E726A" w:rsidRPr="009E726A" w:rsidRDefault="009E726A" w:rsidP="009E726A">
      <w:pPr>
        <w:keepNext/>
        <w:keepLines/>
      </w:pPr>
    </w:p>
    <w:p w14:paraId="02993FED" w14:textId="77777777" w:rsidR="002503EE" w:rsidRDefault="007615D6" w:rsidP="002503EE">
      <w:r w:rsidRPr="005B25A1">
        <w:rPr>
          <w:b/>
          <w:bCs/>
        </w:rPr>
        <w:t>Status:</w:t>
      </w:r>
      <w:r>
        <w:t xml:space="preserve"> </w:t>
      </w:r>
      <w:r>
        <w:rPr>
          <w:color w:val="0000FF"/>
        </w:rPr>
        <w:t>Not concluded</w:t>
      </w:r>
      <w:r>
        <w:t>.</w:t>
      </w:r>
    </w:p>
    <w:p w14:paraId="0E582A75" w14:textId="4C36158E" w:rsidR="007615D6" w:rsidRDefault="007615D6" w:rsidP="00A553DC">
      <w:pPr>
        <w:pStyle w:val="Heading4"/>
      </w:pPr>
      <w:r>
        <w:t>20.6.1.4</w:t>
      </w:r>
      <w:r>
        <w:tab/>
        <w:t>Study on Architecture for 6G System (FS_6G_ARC) - WT#1.4</w:t>
      </w:r>
    </w:p>
    <w:p w14:paraId="676184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306C17" w14:textId="77777777" w:rsidR="00E00DA6" w:rsidRDefault="007615D6" w:rsidP="000A3FBD">
      <w:pPr>
        <w:pStyle w:val="NormTop"/>
      </w:pPr>
      <w:r>
        <w:rPr>
          <w:color w:val="0000FF"/>
        </w:rPr>
        <w:t>S2-2508218</w:t>
      </w:r>
      <w:r w:rsidRPr="00D53282">
        <w:t xml:space="preserve"> </w:t>
      </w:r>
      <w:r>
        <w:t>(P-CR) 23.801-01: [WT#1.4] Scope and key issue on Essential and regulatory service for Voice. (Source: NEC)</w:t>
      </w:r>
      <w:r>
        <w:br/>
      </w:r>
      <w:r w:rsidRPr="00D53282">
        <w:rPr>
          <w:b/>
        </w:rPr>
        <w:t>Document for:</w:t>
      </w:r>
      <w:r w:rsidRPr="00D53282">
        <w:t xml:space="preserve"> </w:t>
      </w:r>
      <w:r>
        <w:t>Approval</w:t>
      </w:r>
      <w:r>
        <w:br/>
      </w:r>
      <w:r w:rsidRPr="00D53282">
        <w:rPr>
          <w:b/>
        </w:rPr>
        <w:t>Abstract:</w:t>
      </w:r>
      <w:r w:rsidRPr="00D53282">
        <w:t xml:space="preserve"> </w:t>
      </w:r>
      <w:r>
        <w:br/>
        <w:t>[WT#1.4] Scope and key issue on Essential and regulatory service for Voice is suggested.</w:t>
      </w:r>
    </w:p>
    <w:p w14:paraId="13AF6A00" w14:textId="77777777" w:rsidR="007615D6" w:rsidRPr="005B25A1" w:rsidRDefault="007615D6" w:rsidP="007615D6">
      <w:pPr>
        <w:keepNext/>
        <w:keepLines/>
        <w:rPr>
          <w:b/>
          <w:bCs/>
        </w:rPr>
      </w:pPr>
      <w:r w:rsidRPr="005B25A1">
        <w:rPr>
          <w:b/>
          <w:bCs/>
        </w:rPr>
        <w:t>Parallel discussion:</w:t>
      </w:r>
    </w:p>
    <w:p w14:paraId="4B824BF4" w14:textId="77777777" w:rsidR="007615D6" w:rsidRPr="005B25A1" w:rsidRDefault="007615D6" w:rsidP="007615D6">
      <w:pPr>
        <w:keepNext/>
        <w:keepLines/>
      </w:pPr>
      <w:r w:rsidRPr="005B25A1">
        <w:t>-</w:t>
      </w:r>
    </w:p>
    <w:p w14:paraId="7C08E73C" w14:textId="77777777" w:rsidR="009E726A" w:rsidRPr="005B25A1" w:rsidRDefault="009E726A" w:rsidP="009E726A">
      <w:pPr>
        <w:keepNext/>
        <w:keepLines/>
      </w:pPr>
      <w:r>
        <w:rPr>
          <w:color w:val="FF0000"/>
        </w:rPr>
        <w:t>NO DISCUSSION RECORDED</w:t>
      </w:r>
    </w:p>
    <w:p w14:paraId="7C9BF249" w14:textId="77777777" w:rsidR="009E726A" w:rsidRPr="005B25A1" w:rsidRDefault="009E726A" w:rsidP="009E726A">
      <w:pPr>
        <w:keepNext/>
        <w:keepLines/>
        <w:rPr>
          <w:b/>
          <w:bCs/>
        </w:rPr>
      </w:pPr>
      <w:r w:rsidRPr="005B25A1">
        <w:rPr>
          <w:b/>
          <w:bCs/>
        </w:rPr>
        <w:t>Plenary Discussion:</w:t>
      </w:r>
    </w:p>
    <w:p w14:paraId="05AAE6B7" w14:textId="77777777" w:rsidR="009E726A" w:rsidRPr="009E726A" w:rsidRDefault="009E726A" w:rsidP="009E726A">
      <w:pPr>
        <w:keepNext/>
        <w:keepLines/>
      </w:pPr>
    </w:p>
    <w:p w14:paraId="327B93D0" w14:textId="77777777" w:rsidR="007615D6" w:rsidRPr="00EB0339" w:rsidRDefault="007615D6" w:rsidP="007615D6">
      <w:r w:rsidRPr="005B25A1">
        <w:rPr>
          <w:b/>
          <w:bCs/>
        </w:rPr>
        <w:t>Status:</w:t>
      </w:r>
      <w:r>
        <w:t xml:space="preserve"> </w:t>
      </w:r>
      <w:r>
        <w:rPr>
          <w:color w:val="0000FF"/>
        </w:rPr>
        <w:t>Not concluded</w:t>
      </w:r>
      <w:r>
        <w:t>.</w:t>
      </w:r>
    </w:p>
    <w:p w14:paraId="49E26FFF" w14:textId="77777777" w:rsidR="00E00DA6" w:rsidRDefault="007615D6" w:rsidP="000A3FBD">
      <w:pPr>
        <w:pStyle w:val="NormTop"/>
      </w:pPr>
      <w:r>
        <w:rPr>
          <w:color w:val="0000FF"/>
        </w:rPr>
        <w:t>S2-2508243</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0EEF76E3" w14:textId="77777777" w:rsidR="007615D6" w:rsidRPr="005B25A1" w:rsidRDefault="007615D6" w:rsidP="007615D6">
      <w:pPr>
        <w:keepNext/>
        <w:keepLines/>
        <w:rPr>
          <w:b/>
          <w:bCs/>
        </w:rPr>
      </w:pPr>
      <w:r w:rsidRPr="005B25A1">
        <w:rPr>
          <w:b/>
          <w:bCs/>
        </w:rPr>
        <w:t>Parallel discussion:</w:t>
      </w:r>
    </w:p>
    <w:p w14:paraId="13B08F80" w14:textId="77777777" w:rsidR="007615D6" w:rsidRPr="005B25A1" w:rsidRDefault="007615D6" w:rsidP="007615D6">
      <w:pPr>
        <w:keepNext/>
        <w:keepLines/>
      </w:pPr>
      <w:r w:rsidRPr="005B25A1">
        <w:t>-</w:t>
      </w:r>
    </w:p>
    <w:p w14:paraId="0861A844" w14:textId="77777777" w:rsidR="009E726A" w:rsidRPr="005B25A1" w:rsidRDefault="009E726A" w:rsidP="009E726A">
      <w:pPr>
        <w:keepNext/>
        <w:keepLines/>
      </w:pPr>
      <w:r>
        <w:rPr>
          <w:color w:val="FF0000"/>
        </w:rPr>
        <w:t>NO DISCUSSION RECORDED</w:t>
      </w:r>
    </w:p>
    <w:p w14:paraId="2580EB82" w14:textId="77777777" w:rsidR="009E726A" w:rsidRPr="005B25A1" w:rsidRDefault="009E726A" w:rsidP="009E726A">
      <w:pPr>
        <w:keepNext/>
        <w:keepLines/>
        <w:rPr>
          <w:b/>
          <w:bCs/>
        </w:rPr>
      </w:pPr>
      <w:r w:rsidRPr="005B25A1">
        <w:rPr>
          <w:b/>
          <w:bCs/>
        </w:rPr>
        <w:t>Plenary Discussion:</w:t>
      </w:r>
    </w:p>
    <w:p w14:paraId="5DD7938C" w14:textId="77777777" w:rsidR="009E726A" w:rsidRPr="009E726A" w:rsidRDefault="009E726A" w:rsidP="009E726A">
      <w:pPr>
        <w:keepNext/>
        <w:keepLines/>
      </w:pPr>
    </w:p>
    <w:p w14:paraId="73C47FF1" w14:textId="77777777" w:rsidR="007615D6" w:rsidRPr="00EB0339" w:rsidRDefault="007615D6" w:rsidP="007615D6">
      <w:r w:rsidRPr="005B25A1">
        <w:rPr>
          <w:b/>
          <w:bCs/>
        </w:rPr>
        <w:t>Status:</w:t>
      </w:r>
      <w:r>
        <w:t xml:space="preserve"> </w:t>
      </w:r>
      <w:r>
        <w:rPr>
          <w:color w:val="0000FF"/>
        </w:rPr>
        <w:t>Not concluded</w:t>
      </w:r>
      <w:r>
        <w:t>.</w:t>
      </w:r>
    </w:p>
    <w:p w14:paraId="546D3596" w14:textId="77777777" w:rsidR="00E00DA6" w:rsidRDefault="007615D6" w:rsidP="000A3FBD">
      <w:pPr>
        <w:pStyle w:val="NormTop"/>
      </w:pPr>
      <w:r>
        <w:rPr>
          <w:color w:val="0000FF"/>
        </w:rPr>
        <w:t>S2-2508531</w:t>
      </w:r>
      <w:r w:rsidRPr="00D53282">
        <w:t xml:space="preserve"> </w:t>
      </w:r>
      <w:r>
        <w:t xml:space="preserve">(P-CR) 23.801-01: Update to Work Task and KI Summary for Essential Services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 the coverage of 6G is expected to be patchy at first, it is sensible to rely on 5G for the support of the other essential/regulatory services currently proposed to be covered by Key Issue #T and therefore not to study this key issue in the first 6G release.</w:t>
      </w:r>
    </w:p>
    <w:p w14:paraId="7CADB133" w14:textId="77777777" w:rsidR="007615D6" w:rsidRPr="005B25A1" w:rsidRDefault="007615D6" w:rsidP="007615D6">
      <w:pPr>
        <w:keepNext/>
        <w:keepLines/>
        <w:rPr>
          <w:b/>
          <w:bCs/>
        </w:rPr>
      </w:pPr>
      <w:r w:rsidRPr="005B25A1">
        <w:rPr>
          <w:b/>
          <w:bCs/>
        </w:rPr>
        <w:t>Convenor comment:</w:t>
      </w:r>
    </w:p>
    <w:p w14:paraId="2E73FF71" w14:textId="77777777" w:rsidR="007615D6" w:rsidRPr="005B25A1" w:rsidRDefault="007615D6" w:rsidP="007615D6">
      <w:pPr>
        <w:keepNext/>
        <w:keepLines/>
      </w:pPr>
      <w:r w:rsidRPr="005B25A1">
        <w:t>Handle.</w:t>
      </w:r>
    </w:p>
    <w:p w14:paraId="331B6D17" w14:textId="77777777" w:rsidR="007615D6" w:rsidRPr="005B25A1" w:rsidRDefault="007615D6" w:rsidP="007615D6">
      <w:pPr>
        <w:keepNext/>
        <w:keepLines/>
        <w:rPr>
          <w:b/>
          <w:bCs/>
        </w:rPr>
      </w:pPr>
      <w:r w:rsidRPr="005B25A1">
        <w:rPr>
          <w:b/>
          <w:bCs/>
        </w:rPr>
        <w:t>Parallel discussion:</w:t>
      </w:r>
    </w:p>
    <w:p w14:paraId="58E2C3B5" w14:textId="502E2821" w:rsidR="00BA7BB9" w:rsidRDefault="00BA7BB9" w:rsidP="00BA7BB9">
      <w:pPr>
        <w:keepNext/>
        <w:keepLines/>
      </w:pPr>
      <w:r>
        <w:t xml:space="preserve">Revised in drafting session to </w:t>
      </w:r>
      <w:r w:rsidRPr="0020647A">
        <w:rPr>
          <w:color w:val="3333FF"/>
        </w:rPr>
        <w:t>S2-25095</w:t>
      </w:r>
      <w:r>
        <w:rPr>
          <w:color w:val="3333FF"/>
        </w:rPr>
        <w:t>16</w:t>
      </w:r>
      <w:r>
        <w:t>.</w:t>
      </w:r>
    </w:p>
    <w:p w14:paraId="590934E5" w14:textId="70E775DF" w:rsidR="00067C60" w:rsidRDefault="00067C60" w:rsidP="00067C60">
      <w:pPr>
        <w:keepNext/>
        <w:keepLines/>
      </w:pPr>
      <w:r>
        <w:t xml:space="preserve">There was some discussion and this was left for further off-line discussion and revised to </w:t>
      </w:r>
      <w:r w:rsidRPr="00CE3EC0">
        <w:rPr>
          <w:color w:val="0000FF"/>
        </w:rPr>
        <w:t>S2-2</w:t>
      </w:r>
      <w:r>
        <w:rPr>
          <w:color w:val="0000FF"/>
        </w:rPr>
        <w:t>509731</w:t>
      </w:r>
      <w:r>
        <w:t>.</w:t>
      </w:r>
      <w:r w:rsidRPr="00375008">
        <w:t xml:space="preserve"> </w:t>
      </w:r>
    </w:p>
    <w:p w14:paraId="4DC875EE" w14:textId="50E6BE6F" w:rsidR="00067C60" w:rsidRDefault="00AF61FA" w:rsidP="00BA7BB9">
      <w:pPr>
        <w:keepNext/>
        <w:keepLines/>
      </w:pPr>
      <w:r w:rsidRPr="00AF61FA">
        <w:t xml:space="preserve">Further issues were raised and this was left for off-line discussion and revised to </w:t>
      </w:r>
      <w:r w:rsidRPr="00AF61FA">
        <w:rPr>
          <w:color w:val="3333FF"/>
        </w:rPr>
        <w:t>S2-250978</w:t>
      </w:r>
      <w:r>
        <w:rPr>
          <w:color w:val="3333FF"/>
        </w:rPr>
        <w:t>1</w:t>
      </w:r>
      <w:r w:rsidRPr="00AF61FA">
        <w:t>.</w:t>
      </w:r>
    </w:p>
    <w:p w14:paraId="4257F6EC" w14:textId="1C91AA81" w:rsidR="0031656C" w:rsidRDefault="0031656C" w:rsidP="00BA7BB9">
      <w:pPr>
        <w:keepNext/>
        <w:keepLines/>
      </w:pPr>
      <w:r>
        <w:t xml:space="preserve">Some issues remained and were discussed to see what can be agreed and included in the TR after this meeting and what would need further discussion at a future meeting. </w:t>
      </w:r>
      <w:r w:rsidR="00DF293A">
        <w:t xml:space="preserve">After some discussion this was </w:t>
      </w:r>
      <w:r w:rsidR="00DF293A" w:rsidRPr="00151340">
        <w:rPr>
          <w:color w:val="0000FF"/>
        </w:rPr>
        <w:t>postponed</w:t>
      </w:r>
      <w:r w:rsidR="00DF293A">
        <w:t xml:space="preserve"> in parallel session.</w:t>
      </w:r>
    </w:p>
    <w:p w14:paraId="554C80DF" w14:textId="50FFE2B6" w:rsidR="00BA7BB9" w:rsidRPr="00DF293A" w:rsidRDefault="00BA7BB9" w:rsidP="00BA7BB9">
      <w:r w:rsidRPr="005B25A1">
        <w:rPr>
          <w:b/>
          <w:bCs/>
        </w:rPr>
        <w:t>Status:</w:t>
      </w:r>
      <w:r>
        <w:t xml:space="preserve"> </w:t>
      </w:r>
      <w:r w:rsidR="00DF293A" w:rsidRPr="00151340">
        <w:rPr>
          <w:color w:val="0000FF"/>
        </w:rPr>
        <w:t>Postponed</w:t>
      </w:r>
      <w:r w:rsidR="00DF293A">
        <w:t>.</w:t>
      </w:r>
    </w:p>
    <w:p w14:paraId="10567597" w14:textId="77777777" w:rsidR="00E00DA6" w:rsidRDefault="007615D6" w:rsidP="000A3FBD">
      <w:pPr>
        <w:pStyle w:val="NormTop"/>
      </w:pPr>
      <w:r>
        <w:rPr>
          <w:color w:val="0000FF"/>
        </w:rPr>
        <w:t>S2-2508819</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paper about the WT#1.4 essential/ regulatory services in 6G.</w:t>
      </w:r>
    </w:p>
    <w:p w14:paraId="5FE9D3FB" w14:textId="77777777" w:rsidR="007615D6" w:rsidRPr="005B25A1" w:rsidRDefault="007615D6" w:rsidP="007615D6">
      <w:pPr>
        <w:keepNext/>
        <w:keepLines/>
        <w:rPr>
          <w:b/>
          <w:bCs/>
        </w:rPr>
      </w:pPr>
      <w:r w:rsidRPr="005B25A1">
        <w:rPr>
          <w:b/>
          <w:bCs/>
        </w:rPr>
        <w:t>Parallel discussion:</w:t>
      </w:r>
    </w:p>
    <w:p w14:paraId="287631E1" w14:textId="77777777" w:rsidR="007615D6" w:rsidRPr="005B25A1" w:rsidRDefault="007615D6" w:rsidP="007615D6">
      <w:pPr>
        <w:keepNext/>
        <w:keepLines/>
      </w:pPr>
      <w:r w:rsidRPr="005B25A1">
        <w:t>-</w:t>
      </w:r>
    </w:p>
    <w:p w14:paraId="6CD40994" w14:textId="77777777" w:rsidR="009E726A" w:rsidRPr="005B25A1" w:rsidRDefault="009E726A" w:rsidP="009E726A">
      <w:pPr>
        <w:keepNext/>
        <w:keepLines/>
      </w:pPr>
      <w:r>
        <w:rPr>
          <w:color w:val="FF0000"/>
        </w:rPr>
        <w:t>NO DISCUSSION RECORDED</w:t>
      </w:r>
    </w:p>
    <w:p w14:paraId="1D807717" w14:textId="77777777" w:rsidR="009E726A" w:rsidRPr="005B25A1" w:rsidRDefault="009E726A" w:rsidP="009E726A">
      <w:pPr>
        <w:keepNext/>
        <w:keepLines/>
        <w:rPr>
          <w:b/>
          <w:bCs/>
        </w:rPr>
      </w:pPr>
      <w:r w:rsidRPr="005B25A1">
        <w:rPr>
          <w:b/>
          <w:bCs/>
        </w:rPr>
        <w:t>Plenary Discussion:</w:t>
      </w:r>
    </w:p>
    <w:p w14:paraId="64657ECD" w14:textId="77777777" w:rsidR="009E726A" w:rsidRPr="009E726A" w:rsidRDefault="009E726A" w:rsidP="009E726A">
      <w:pPr>
        <w:keepNext/>
        <w:keepLines/>
      </w:pPr>
    </w:p>
    <w:p w14:paraId="58E18773" w14:textId="77777777" w:rsidR="007615D6" w:rsidRPr="00EB0339" w:rsidRDefault="007615D6" w:rsidP="007615D6">
      <w:r w:rsidRPr="005B25A1">
        <w:rPr>
          <w:b/>
          <w:bCs/>
        </w:rPr>
        <w:t>Status:</w:t>
      </w:r>
      <w:r>
        <w:t xml:space="preserve"> </w:t>
      </w:r>
      <w:r>
        <w:rPr>
          <w:color w:val="0000FF"/>
        </w:rPr>
        <w:t>Not concluded</w:t>
      </w:r>
      <w:r>
        <w:t>.</w:t>
      </w:r>
    </w:p>
    <w:p w14:paraId="5F162C74" w14:textId="77777777" w:rsidR="00E00DA6" w:rsidRDefault="007615D6" w:rsidP="000A3FBD">
      <w:pPr>
        <w:pStyle w:val="NormTop"/>
      </w:pPr>
      <w:r>
        <w:rPr>
          <w:color w:val="0000FF"/>
        </w:rPr>
        <w:t>S2-2508885</w:t>
      </w:r>
      <w:r w:rsidRPr="00D53282">
        <w:t xml:space="preserve"> </w:t>
      </w:r>
      <w:r>
        <w:t>(P-CR) 23.801-01: [WT#1.4, Essential Services] WT &amp; KI for Essential Services. (Source: Ericsson, BT)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define the scope of the Work Task for essential service support in 6G Systems and related Key Issues.</w:t>
      </w:r>
    </w:p>
    <w:p w14:paraId="70B44AA2" w14:textId="77777777" w:rsidR="007615D6" w:rsidRPr="005B25A1" w:rsidRDefault="007615D6" w:rsidP="007615D6">
      <w:pPr>
        <w:keepNext/>
        <w:keepLines/>
        <w:rPr>
          <w:b/>
          <w:bCs/>
        </w:rPr>
      </w:pPr>
      <w:r w:rsidRPr="005B25A1">
        <w:rPr>
          <w:b/>
          <w:bCs/>
        </w:rPr>
        <w:t>Parallel discussion:</w:t>
      </w:r>
    </w:p>
    <w:p w14:paraId="4FA029A7" w14:textId="77777777" w:rsidR="007615D6" w:rsidRPr="005B25A1" w:rsidRDefault="007615D6" w:rsidP="007615D6">
      <w:pPr>
        <w:keepNext/>
        <w:keepLines/>
      </w:pPr>
      <w:r w:rsidRPr="005B25A1">
        <w:t>-</w:t>
      </w:r>
    </w:p>
    <w:p w14:paraId="24BE6953" w14:textId="77777777" w:rsidR="009E726A" w:rsidRPr="005B25A1" w:rsidRDefault="009E726A" w:rsidP="009E726A">
      <w:pPr>
        <w:keepNext/>
        <w:keepLines/>
      </w:pPr>
      <w:r>
        <w:rPr>
          <w:color w:val="FF0000"/>
        </w:rPr>
        <w:t>NO DISCUSSION RECORDED</w:t>
      </w:r>
    </w:p>
    <w:p w14:paraId="37DB4961" w14:textId="77777777" w:rsidR="009E726A" w:rsidRPr="005B25A1" w:rsidRDefault="009E726A" w:rsidP="009E726A">
      <w:pPr>
        <w:keepNext/>
        <w:keepLines/>
        <w:rPr>
          <w:b/>
          <w:bCs/>
        </w:rPr>
      </w:pPr>
      <w:r w:rsidRPr="005B25A1">
        <w:rPr>
          <w:b/>
          <w:bCs/>
        </w:rPr>
        <w:t>Plenary Discussion:</w:t>
      </w:r>
    </w:p>
    <w:p w14:paraId="729AD8DD" w14:textId="77777777" w:rsidR="009E726A" w:rsidRPr="009E726A" w:rsidRDefault="009E726A" w:rsidP="009E726A">
      <w:pPr>
        <w:keepNext/>
        <w:keepLines/>
      </w:pPr>
    </w:p>
    <w:p w14:paraId="0B93E464" w14:textId="77777777" w:rsidR="007615D6" w:rsidRPr="00EB0339" w:rsidRDefault="007615D6" w:rsidP="007615D6">
      <w:r w:rsidRPr="005B25A1">
        <w:rPr>
          <w:b/>
          <w:bCs/>
        </w:rPr>
        <w:t>Status:</w:t>
      </w:r>
      <w:r>
        <w:t xml:space="preserve"> </w:t>
      </w:r>
      <w:r>
        <w:rPr>
          <w:color w:val="0000FF"/>
        </w:rPr>
        <w:t>Not concluded</w:t>
      </w:r>
      <w:r>
        <w:t>.</w:t>
      </w:r>
    </w:p>
    <w:p w14:paraId="43AD805B" w14:textId="77777777" w:rsidR="00E00DA6" w:rsidRDefault="007615D6" w:rsidP="000A3FBD">
      <w:pPr>
        <w:pStyle w:val="NormTop"/>
      </w:pPr>
      <w:r>
        <w:rPr>
          <w:color w:val="0000FF"/>
        </w:rPr>
        <w:t>S2-2508912</w:t>
      </w:r>
      <w:r w:rsidRPr="00D53282">
        <w:t xml:space="preserve"> </w:t>
      </w:r>
      <w:r>
        <w:t>(P-CR) 23.801-01: Modification to KI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 a delta for the KI of 'voice services for 6G' based on the latest 'pen holder' document in S2-2508128.</w:t>
      </w:r>
    </w:p>
    <w:p w14:paraId="72220D74" w14:textId="77777777" w:rsidR="007615D6" w:rsidRPr="005B25A1" w:rsidRDefault="007615D6" w:rsidP="007615D6">
      <w:pPr>
        <w:keepNext/>
        <w:keepLines/>
        <w:rPr>
          <w:b/>
          <w:bCs/>
        </w:rPr>
      </w:pPr>
      <w:r w:rsidRPr="005B25A1">
        <w:rPr>
          <w:b/>
          <w:bCs/>
        </w:rPr>
        <w:t>Parallel discussion:</w:t>
      </w:r>
    </w:p>
    <w:p w14:paraId="1F6B18A6" w14:textId="77777777" w:rsidR="007615D6" w:rsidRPr="005B25A1" w:rsidRDefault="007615D6" w:rsidP="007615D6">
      <w:pPr>
        <w:keepNext/>
        <w:keepLines/>
      </w:pPr>
      <w:r w:rsidRPr="005B25A1">
        <w:t>-</w:t>
      </w:r>
    </w:p>
    <w:p w14:paraId="397E9331" w14:textId="77777777" w:rsidR="009E726A" w:rsidRPr="005B25A1" w:rsidRDefault="009E726A" w:rsidP="009E726A">
      <w:pPr>
        <w:keepNext/>
        <w:keepLines/>
      </w:pPr>
      <w:r>
        <w:rPr>
          <w:color w:val="FF0000"/>
        </w:rPr>
        <w:t>NO DISCUSSION RECORDED</w:t>
      </w:r>
    </w:p>
    <w:p w14:paraId="47E190D9" w14:textId="77777777" w:rsidR="009E726A" w:rsidRPr="005B25A1" w:rsidRDefault="009E726A" w:rsidP="009E726A">
      <w:pPr>
        <w:keepNext/>
        <w:keepLines/>
        <w:rPr>
          <w:b/>
          <w:bCs/>
        </w:rPr>
      </w:pPr>
      <w:r w:rsidRPr="005B25A1">
        <w:rPr>
          <w:b/>
          <w:bCs/>
        </w:rPr>
        <w:t>Plenary Discussion:</w:t>
      </w:r>
    </w:p>
    <w:p w14:paraId="337EAAB3" w14:textId="77777777" w:rsidR="009E726A" w:rsidRPr="009E726A" w:rsidRDefault="009E726A" w:rsidP="009E726A">
      <w:pPr>
        <w:keepNext/>
        <w:keepLines/>
      </w:pPr>
    </w:p>
    <w:p w14:paraId="41B4A6E9" w14:textId="77777777" w:rsidR="007615D6" w:rsidRPr="00EB0339" w:rsidRDefault="007615D6" w:rsidP="007615D6">
      <w:r w:rsidRPr="005B25A1">
        <w:rPr>
          <w:b/>
          <w:bCs/>
        </w:rPr>
        <w:t>Status:</w:t>
      </w:r>
      <w:r>
        <w:t xml:space="preserve"> </w:t>
      </w:r>
      <w:r>
        <w:rPr>
          <w:color w:val="0000FF"/>
        </w:rPr>
        <w:t>Not concluded</w:t>
      </w:r>
      <w:r>
        <w:t>.</w:t>
      </w:r>
    </w:p>
    <w:p w14:paraId="4A741076" w14:textId="77777777" w:rsidR="00E00DA6" w:rsidRDefault="007615D6" w:rsidP="000A3FBD">
      <w:pPr>
        <w:pStyle w:val="NormTop"/>
      </w:pPr>
      <w:r>
        <w:rPr>
          <w:color w:val="0000FF"/>
        </w:rPr>
        <w:t>S2-2508937</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the Key Issue descriptions of WT#1.4 for support of voice and emergency voice services in 6G based on the progress made in SA WG2#170.</w:t>
      </w:r>
    </w:p>
    <w:p w14:paraId="61A85435" w14:textId="77777777" w:rsidR="007615D6" w:rsidRPr="005B25A1" w:rsidRDefault="007615D6" w:rsidP="007615D6">
      <w:pPr>
        <w:keepNext/>
        <w:keepLines/>
        <w:rPr>
          <w:b/>
          <w:bCs/>
        </w:rPr>
      </w:pPr>
      <w:r w:rsidRPr="005B25A1">
        <w:rPr>
          <w:b/>
          <w:bCs/>
        </w:rPr>
        <w:t>Parallel discussion:</w:t>
      </w:r>
    </w:p>
    <w:p w14:paraId="11B37130" w14:textId="77777777" w:rsidR="007615D6" w:rsidRPr="005B25A1" w:rsidRDefault="007615D6" w:rsidP="007615D6">
      <w:pPr>
        <w:keepNext/>
        <w:keepLines/>
      </w:pPr>
      <w:r w:rsidRPr="005B25A1">
        <w:t>-</w:t>
      </w:r>
    </w:p>
    <w:p w14:paraId="1D677503" w14:textId="77777777" w:rsidR="009E726A" w:rsidRPr="005B25A1" w:rsidRDefault="009E726A" w:rsidP="009E726A">
      <w:pPr>
        <w:keepNext/>
        <w:keepLines/>
      </w:pPr>
      <w:r>
        <w:rPr>
          <w:color w:val="FF0000"/>
        </w:rPr>
        <w:t>NO DISCUSSION RECORDED</w:t>
      </w:r>
    </w:p>
    <w:p w14:paraId="2500C1B8" w14:textId="77777777" w:rsidR="009E726A" w:rsidRPr="005B25A1" w:rsidRDefault="009E726A" w:rsidP="009E726A">
      <w:pPr>
        <w:keepNext/>
        <w:keepLines/>
        <w:rPr>
          <w:b/>
          <w:bCs/>
        </w:rPr>
      </w:pPr>
      <w:r w:rsidRPr="005B25A1">
        <w:rPr>
          <w:b/>
          <w:bCs/>
        </w:rPr>
        <w:t>Plenary Discussion:</w:t>
      </w:r>
    </w:p>
    <w:p w14:paraId="29146A37" w14:textId="77777777" w:rsidR="009E726A" w:rsidRPr="009E726A" w:rsidRDefault="009E726A" w:rsidP="009E726A">
      <w:pPr>
        <w:keepNext/>
        <w:keepLines/>
      </w:pPr>
    </w:p>
    <w:p w14:paraId="71E31353" w14:textId="77777777" w:rsidR="007615D6" w:rsidRPr="00EB0339" w:rsidRDefault="007615D6" w:rsidP="007615D6">
      <w:r w:rsidRPr="005B25A1">
        <w:rPr>
          <w:b/>
          <w:bCs/>
        </w:rPr>
        <w:t>Status:</w:t>
      </w:r>
      <w:r>
        <w:t xml:space="preserve"> </w:t>
      </w:r>
      <w:r>
        <w:rPr>
          <w:color w:val="0000FF"/>
        </w:rPr>
        <w:t>Not concluded</w:t>
      </w:r>
      <w:r>
        <w:t>.</w:t>
      </w:r>
    </w:p>
    <w:p w14:paraId="2F695230" w14:textId="65407686" w:rsidR="00E00DA6" w:rsidRDefault="007615D6" w:rsidP="000A3FBD">
      <w:pPr>
        <w:pStyle w:val="NormTop"/>
      </w:pPr>
      <w:r>
        <w:rPr>
          <w:color w:val="0000FF"/>
        </w:rPr>
        <w:t>S2-2509</w:t>
      </w:r>
      <w:r w:rsidR="00E465C5">
        <w:rPr>
          <w:color w:val="0000FF"/>
        </w:rPr>
        <w:t>230</w:t>
      </w:r>
      <w:r w:rsidRPr="00D53282">
        <w:t xml:space="preserve"> </w:t>
      </w:r>
      <w:r>
        <w:t>(P-CR) 23.801-01: Work Task and KI Summary for Essential Services in 6G. (Source: Nokia, T-Mobile USA)</w:t>
      </w:r>
      <w:r>
        <w:br/>
      </w:r>
      <w:r w:rsidRPr="00D53282">
        <w:rPr>
          <w:b/>
        </w:rPr>
        <w:t>Document for:</w:t>
      </w:r>
      <w:r w:rsidRPr="00D53282">
        <w:t xml:space="preserve"> </w:t>
      </w:r>
      <w:r>
        <w:t>Approval</w:t>
      </w:r>
      <w:r>
        <w:br/>
      </w:r>
      <w:r w:rsidRPr="00D53282">
        <w:rPr>
          <w:b/>
        </w:rPr>
        <w:t>Abstract:</w:t>
      </w:r>
      <w:r w:rsidRPr="00D53282">
        <w:t xml:space="preserve"> </w:t>
      </w:r>
      <w:r>
        <w:br/>
        <w:t>This contribution is a revision of postponed S2-2508128 and intends to provide Key Issues description related to the Work Task for essential service support in 6G Systems.</w:t>
      </w:r>
    </w:p>
    <w:p w14:paraId="7682B8CD" w14:textId="5D64E985"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rsidR="00E465C5">
        <w:t>.</w:t>
      </w:r>
      <w:r w:rsidR="00E465C5" w:rsidRPr="00E465C5">
        <w:rPr>
          <w:i/>
          <w:iCs/>
        </w:rPr>
        <w:t xml:space="preserve"> Revision of </w:t>
      </w:r>
      <w:r w:rsidR="00E465C5" w:rsidRPr="00E465C5">
        <w:rPr>
          <w:i/>
          <w:iCs/>
          <w:color w:val="3333FF"/>
        </w:rPr>
        <w:t>S2-2509112</w:t>
      </w:r>
      <w:r>
        <w:t>.</w:t>
      </w:r>
    </w:p>
    <w:p w14:paraId="0FF8879D" w14:textId="77777777" w:rsidR="007615D6" w:rsidRPr="005B25A1" w:rsidRDefault="007615D6" w:rsidP="007615D6">
      <w:pPr>
        <w:keepNext/>
        <w:keepLines/>
        <w:rPr>
          <w:b/>
          <w:bCs/>
        </w:rPr>
      </w:pPr>
      <w:r w:rsidRPr="005B25A1">
        <w:rPr>
          <w:b/>
          <w:bCs/>
        </w:rPr>
        <w:t>Parallel discussion:</w:t>
      </w:r>
    </w:p>
    <w:p w14:paraId="4C773E51" w14:textId="77777777" w:rsidR="007615D6" w:rsidRPr="005B25A1" w:rsidRDefault="007615D6" w:rsidP="007615D6">
      <w:pPr>
        <w:keepNext/>
        <w:keepLines/>
      </w:pPr>
      <w:r w:rsidRPr="005B25A1">
        <w:t>-</w:t>
      </w:r>
    </w:p>
    <w:p w14:paraId="0F3B8691" w14:textId="77777777" w:rsidR="009E726A" w:rsidRPr="005B25A1" w:rsidRDefault="009E726A" w:rsidP="009E726A">
      <w:pPr>
        <w:keepNext/>
        <w:keepLines/>
      </w:pPr>
      <w:r>
        <w:rPr>
          <w:color w:val="FF0000"/>
        </w:rPr>
        <w:t>NO DISCUSSION RECORDED</w:t>
      </w:r>
    </w:p>
    <w:p w14:paraId="79A62032" w14:textId="77777777" w:rsidR="009E726A" w:rsidRPr="005B25A1" w:rsidRDefault="009E726A" w:rsidP="009E726A">
      <w:pPr>
        <w:keepNext/>
        <w:keepLines/>
        <w:rPr>
          <w:b/>
          <w:bCs/>
        </w:rPr>
      </w:pPr>
      <w:r w:rsidRPr="005B25A1">
        <w:rPr>
          <w:b/>
          <w:bCs/>
        </w:rPr>
        <w:t>Plenary Discussion:</w:t>
      </w:r>
    </w:p>
    <w:p w14:paraId="752E0EDA" w14:textId="77777777" w:rsidR="009E726A" w:rsidRPr="009E726A" w:rsidRDefault="009E726A" w:rsidP="009E726A">
      <w:pPr>
        <w:keepNext/>
        <w:keepLines/>
      </w:pPr>
    </w:p>
    <w:p w14:paraId="352ADBB2" w14:textId="77777777" w:rsidR="007615D6" w:rsidRPr="00EB0339" w:rsidRDefault="007615D6" w:rsidP="007615D6">
      <w:r w:rsidRPr="005B25A1">
        <w:rPr>
          <w:b/>
          <w:bCs/>
        </w:rPr>
        <w:t>Status:</w:t>
      </w:r>
      <w:r>
        <w:t xml:space="preserve"> </w:t>
      </w:r>
      <w:r>
        <w:rPr>
          <w:color w:val="0000FF"/>
        </w:rPr>
        <w:t>Not concluded</w:t>
      </w:r>
      <w:r>
        <w:t>.</w:t>
      </w:r>
    </w:p>
    <w:p w14:paraId="483B0039" w14:textId="77777777" w:rsidR="00E00DA6" w:rsidRDefault="007615D6" w:rsidP="000A3FBD">
      <w:pPr>
        <w:pStyle w:val="NormTop"/>
      </w:pPr>
      <w:r>
        <w:rPr>
          <w:color w:val="0000FF"/>
        </w:rPr>
        <w:t>S2-2509122</w:t>
      </w:r>
      <w:r w:rsidRPr="00D53282">
        <w:t xml:space="preserve"> </w:t>
      </w:r>
      <w:r>
        <w:t>(P-CR) 23.801-01: Work Task and KI Summary for Essential Services in 6G. (Source: [T-Mobile USA [Moderator]],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(S2-2508128) for WT#1.4 which is postponed in SA WG2#170 meeting to revise the key issue for location service based on offline discussion during the SA WG2#170 meeting.</w:t>
      </w:r>
    </w:p>
    <w:p w14:paraId="1A846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t>.</w:t>
      </w:r>
    </w:p>
    <w:p w14:paraId="653A3335" w14:textId="77777777" w:rsidR="007615D6" w:rsidRPr="005B25A1" w:rsidRDefault="007615D6" w:rsidP="007615D6">
      <w:pPr>
        <w:keepNext/>
        <w:keepLines/>
        <w:rPr>
          <w:b/>
          <w:bCs/>
        </w:rPr>
      </w:pPr>
      <w:r w:rsidRPr="005B25A1">
        <w:rPr>
          <w:b/>
          <w:bCs/>
        </w:rPr>
        <w:t>Parallel discussion:</w:t>
      </w:r>
    </w:p>
    <w:p w14:paraId="04CB758A" w14:textId="77777777" w:rsidR="007615D6" w:rsidRPr="005B25A1" w:rsidRDefault="007615D6" w:rsidP="007615D6">
      <w:pPr>
        <w:keepNext/>
        <w:keepLines/>
      </w:pPr>
      <w:r w:rsidRPr="005B25A1">
        <w:t>-</w:t>
      </w:r>
    </w:p>
    <w:p w14:paraId="02FCC898" w14:textId="77777777" w:rsidR="009E726A" w:rsidRPr="005B25A1" w:rsidRDefault="009E726A" w:rsidP="009E726A">
      <w:pPr>
        <w:keepNext/>
        <w:keepLines/>
      </w:pPr>
      <w:r>
        <w:rPr>
          <w:color w:val="FF0000"/>
        </w:rPr>
        <w:t>NO DISCUSSION RECORDED</w:t>
      </w:r>
    </w:p>
    <w:p w14:paraId="36A82B63" w14:textId="77777777" w:rsidR="009E726A" w:rsidRPr="005B25A1" w:rsidRDefault="009E726A" w:rsidP="009E726A">
      <w:pPr>
        <w:keepNext/>
        <w:keepLines/>
        <w:rPr>
          <w:b/>
          <w:bCs/>
        </w:rPr>
      </w:pPr>
      <w:r w:rsidRPr="005B25A1">
        <w:rPr>
          <w:b/>
          <w:bCs/>
        </w:rPr>
        <w:t>Plenary Discussion:</w:t>
      </w:r>
    </w:p>
    <w:p w14:paraId="6C954956" w14:textId="77777777" w:rsidR="009E726A" w:rsidRPr="009E726A" w:rsidRDefault="009E726A" w:rsidP="009E726A">
      <w:pPr>
        <w:keepNext/>
        <w:keepLines/>
      </w:pPr>
    </w:p>
    <w:p w14:paraId="742D519E" w14:textId="77777777" w:rsidR="002503EE" w:rsidRDefault="007615D6" w:rsidP="002503EE">
      <w:r w:rsidRPr="005B25A1">
        <w:rPr>
          <w:b/>
          <w:bCs/>
        </w:rPr>
        <w:t>Status:</w:t>
      </w:r>
      <w:r>
        <w:t xml:space="preserve"> </w:t>
      </w:r>
      <w:r>
        <w:rPr>
          <w:color w:val="0000FF"/>
        </w:rPr>
        <w:t>Not concluded</w:t>
      </w:r>
      <w:r>
        <w:t>.</w:t>
      </w:r>
    </w:p>
    <w:p w14:paraId="063095A7" w14:textId="09A11330" w:rsidR="007615D6" w:rsidRDefault="007615D6" w:rsidP="005A50C0">
      <w:pPr>
        <w:pStyle w:val="Heading3"/>
      </w:pPr>
      <w:r>
        <w:t>20.6.2</w:t>
      </w:r>
      <w:r>
        <w:tab/>
        <w:t>Study on Architecture for 6G System (FS_6G_ARC) - WT#2</w:t>
      </w:r>
    </w:p>
    <w:p w14:paraId="10E9D20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2A3BE3" w14:textId="77777777" w:rsidR="00E00DA6" w:rsidRDefault="007615D6" w:rsidP="000A3FBD">
      <w:pPr>
        <w:pStyle w:val="NormTop"/>
      </w:pPr>
      <w:r>
        <w:rPr>
          <w:color w:val="0000FF"/>
        </w:rPr>
        <w:t>S2-2508219</w:t>
      </w:r>
      <w:r w:rsidRPr="00D53282">
        <w:t xml:space="preserve"> </w:t>
      </w:r>
      <w:r>
        <w:t>(P-CR) 23.801-01: [WT#2] Scope and key issue on Migration and Interworking for voice. (Source: NEC)</w:t>
      </w:r>
      <w:r>
        <w:br/>
      </w:r>
      <w:r w:rsidRPr="00D53282">
        <w:rPr>
          <w:b/>
        </w:rPr>
        <w:t>Document for:</w:t>
      </w:r>
      <w:r w:rsidRPr="00D53282">
        <w:t xml:space="preserve"> </w:t>
      </w:r>
      <w:r>
        <w:t>Approval</w:t>
      </w:r>
      <w:r>
        <w:br/>
      </w:r>
      <w:r w:rsidRPr="00D53282">
        <w:rPr>
          <w:b/>
        </w:rPr>
        <w:t>Abstract:</w:t>
      </w:r>
      <w:r w:rsidRPr="00D53282">
        <w:t xml:space="preserve"> </w:t>
      </w:r>
      <w:r>
        <w:br/>
        <w:t>[WT#2] Scope and key issue on Migration and Interworking for voice is suggested.</w:t>
      </w:r>
    </w:p>
    <w:p w14:paraId="70487743" w14:textId="77777777" w:rsidR="007615D6" w:rsidRPr="005B25A1" w:rsidRDefault="007615D6" w:rsidP="007615D6">
      <w:pPr>
        <w:keepNext/>
        <w:keepLines/>
        <w:rPr>
          <w:b/>
          <w:bCs/>
        </w:rPr>
      </w:pPr>
      <w:r w:rsidRPr="005B25A1">
        <w:rPr>
          <w:b/>
          <w:bCs/>
        </w:rPr>
        <w:t>Convenor comment:</w:t>
      </w:r>
    </w:p>
    <w:p w14:paraId="271432A9" w14:textId="77777777" w:rsidR="007615D6" w:rsidRPr="005B25A1" w:rsidRDefault="007615D6" w:rsidP="007615D6">
      <w:pPr>
        <w:keepNext/>
        <w:keepLines/>
      </w:pPr>
      <w:r w:rsidRPr="005B25A1">
        <w:t>Moved from 20.6.1.2.</w:t>
      </w:r>
    </w:p>
    <w:p w14:paraId="4CE857D5" w14:textId="77777777" w:rsidR="007615D6" w:rsidRPr="005B25A1" w:rsidRDefault="007615D6" w:rsidP="007615D6">
      <w:pPr>
        <w:keepNext/>
        <w:keepLines/>
        <w:rPr>
          <w:b/>
          <w:bCs/>
        </w:rPr>
      </w:pPr>
      <w:r w:rsidRPr="005B25A1">
        <w:rPr>
          <w:b/>
          <w:bCs/>
        </w:rPr>
        <w:t>Parallel discussion:</w:t>
      </w:r>
    </w:p>
    <w:p w14:paraId="087E6970" w14:textId="77777777" w:rsidR="007615D6" w:rsidRPr="005B25A1" w:rsidRDefault="007615D6" w:rsidP="007615D6">
      <w:pPr>
        <w:keepNext/>
        <w:keepLines/>
      </w:pPr>
      <w:r w:rsidRPr="005B25A1">
        <w:t>-</w:t>
      </w:r>
    </w:p>
    <w:p w14:paraId="362B46F4" w14:textId="77777777" w:rsidR="009E726A" w:rsidRPr="005B25A1" w:rsidRDefault="009E726A" w:rsidP="009E726A">
      <w:pPr>
        <w:keepNext/>
        <w:keepLines/>
      </w:pPr>
      <w:r>
        <w:rPr>
          <w:color w:val="FF0000"/>
        </w:rPr>
        <w:t>NO DISCUSSION RECORDED</w:t>
      </w:r>
    </w:p>
    <w:p w14:paraId="354DC8E5" w14:textId="77777777" w:rsidR="009E726A" w:rsidRPr="005B25A1" w:rsidRDefault="009E726A" w:rsidP="009E726A">
      <w:pPr>
        <w:keepNext/>
        <w:keepLines/>
        <w:rPr>
          <w:b/>
          <w:bCs/>
        </w:rPr>
      </w:pPr>
      <w:r w:rsidRPr="005B25A1">
        <w:rPr>
          <w:b/>
          <w:bCs/>
        </w:rPr>
        <w:t>Plenary Discussion:</w:t>
      </w:r>
    </w:p>
    <w:p w14:paraId="0420D342" w14:textId="77777777" w:rsidR="009E726A" w:rsidRPr="009E726A" w:rsidRDefault="009E726A" w:rsidP="009E726A">
      <w:pPr>
        <w:keepNext/>
        <w:keepLines/>
      </w:pPr>
    </w:p>
    <w:p w14:paraId="3FA365A2" w14:textId="77777777" w:rsidR="007615D6" w:rsidRPr="00EB0339" w:rsidRDefault="007615D6" w:rsidP="007615D6">
      <w:r w:rsidRPr="005B25A1">
        <w:rPr>
          <w:b/>
          <w:bCs/>
        </w:rPr>
        <w:t>Status:</w:t>
      </w:r>
      <w:r>
        <w:t xml:space="preserve"> </w:t>
      </w:r>
      <w:r>
        <w:rPr>
          <w:color w:val="0000FF"/>
        </w:rPr>
        <w:t>Not concluded</w:t>
      </w:r>
      <w:r>
        <w:t>.</w:t>
      </w:r>
    </w:p>
    <w:p w14:paraId="7A7EDECD" w14:textId="77777777" w:rsidR="00E00DA6" w:rsidRDefault="007615D6" w:rsidP="000A3FBD">
      <w:pPr>
        <w:pStyle w:val="NormTop"/>
      </w:pPr>
      <w:r>
        <w:rPr>
          <w:color w:val="0000FF"/>
        </w:rPr>
        <w:t>S2-2508309</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Update and KI proposal for WT#2 of FS_6G_ARC.</w:t>
      </w:r>
    </w:p>
    <w:p w14:paraId="70364E57" w14:textId="77777777" w:rsidR="007615D6" w:rsidRPr="005B25A1" w:rsidRDefault="007615D6" w:rsidP="007615D6">
      <w:pPr>
        <w:keepNext/>
        <w:keepLines/>
        <w:rPr>
          <w:b/>
          <w:bCs/>
        </w:rPr>
      </w:pPr>
      <w:r w:rsidRPr="005B25A1">
        <w:rPr>
          <w:b/>
          <w:bCs/>
        </w:rPr>
        <w:t>Parallel discussion:</w:t>
      </w:r>
    </w:p>
    <w:p w14:paraId="6E6840C9" w14:textId="77777777" w:rsidR="007615D6" w:rsidRPr="005B25A1" w:rsidRDefault="007615D6" w:rsidP="007615D6">
      <w:pPr>
        <w:keepNext/>
        <w:keepLines/>
      </w:pPr>
      <w:r w:rsidRPr="005B25A1">
        <w:t>-</w:t>
      </w:r>
    </w:p>
    <w:p w14:paraId="7A554B30" w14:textId="77777777" w:rsidR="009E726A" w:rsidRPr="005B25A1" w:rsidRDefault="009E726A" w:rsidP="009E726A">
      <w:pPr>
        <w:keepNext/>
        <w:keepLines/>
      </w:pPr>
      <w:r>
        <w:rPr>
          <w:color w:val="FF0000"/>
        </w:rPr>
        <w:t>NO DISCUSSION RECORDED</w:t>
      </w:r>
    </w:p>
    <w:p w14:paraId="353263D4" w14:textId="77777777" w:rsidR="009E726A" w:rsidRPr="005B25A1" w:rsidRDefault="009E726A" w:rsidP="009E726A">
      <w:pPr>
        <w:keepNext/>
        <w:keepLines/>
        <w:rPr>
          <w:b/>
          <w:bCs/>
        </w:rPr>
      </w:pPr>
      <w:r w:rsidRPr="005B25A1">
        <w:rPr>
          <w:b/>
          <w:bCs/>
        </w:rPr>
        <w:t>Plenary Discussion:</w:t>
      </w:r>
    </w:p>
    <w:p w14:paraId="692C8B5D" w14:textId="77777777" w:rsidR="009E726A" w:rsidRPr="009E726A" w:rsidRDefault="009E726A" w:rsidP="009E726A">
      <w:pPr>
        <w:keepNext/>
        <w:keepLines/>
      </w:pPr>
    </w:p>
    <w:p w14:paraId="4D8D6875" w14:textId="77777777" w:rsidR="007615D6" w:rsidRPr="00EB0339" w:rsidRDefault="007615D6" w:rsidP="007615D6">
      <w:r w:rsidRPr="005B25A1">
        <w:rPr>
          <w:b/>
          <w:bCs/>
        </w:rPr>
        <w:t>Status:</w:t>
      </w:r>
      <w:r>
        <w:t xml:space="preserve"> </w:t>
      </w:r>
      <w:r>
        <w:rPr>
          <w:color w:val="0000FF"/>
        </w:rPr>
        <w:t>Not concluded</w:t>
      </w:r>
      <w:r>
        <w:t>.</w:t>
      </w:r>
    </w:p>
    <w:p w14:paraId="44ED3F06" w14:textId="77777777" w:rsidR="00E00DA6" w:rsidRDefault="007615D6" w:rsidP="000A3FBD">
      <w:pPr>
        <w:pStyle w:val="NormTop"/>
      </w:pPr>
      <w:r>
        <w:rPr>
          <w:color w:val="0000FF"/>
        </w:rPr>
        <w:t>S2-2508354</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work task and key issues for WT#2 (migration and interworking) based on the baseline </w:t>
      </w:r>
      <w:proofErr w:type="spellStart"/>
      <w:r>
        <w:t>tdoc</w:t>
      </w:r>
      <w:proofErr w:type="spellEnd"/>
      <w:r>
        <w:t xml:space="preserve"> S2-2508129.</w:t>
      </w:r>
    </w:p>
    <w:p w14:paraId="5C979F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S2-2506642</w:t>
      </w:r>
      <w:r>
        <w:t>.</w:t>
      </w:r>
    </w:p>
    <w:p w14:paraId="3FDFEDCA" w14:textId="77777777" w:rsidR="007615D6" w:rsidRPr="005B25A1" w:rsidRDefault="007615D6" w:rsidP="007615D6">
      <w:pPr>
        <w:keepNext/>
        <w:keepLines/>
        <w:rPr>
          <w:b/>
          <w:bCs/>
        </w:rPr>
      </w:pPr>
      <w:r w:rsidRPr="005B25A1">
        <w:rPr>
          <w:b/>
          <w:bCs/>
        </w:rPr>
        <w:t>Parallel discussion:</w:t>
      </w:r>
    </w:p>
    <w:p w14:paraId="0CB24749" w14:textId="77777777" w:rsidR="007615D6" w:rsidRPr="005B25A1" w:rsidRDefault="007615D6" w:rsidP="007615D6">
      <w:pPr>
        <w:keepNext/>
        <w:keepLines/>
      </w:pPr>
      <w:r w:rsidRPr="005B25A1">
        <w:t>-</w:t>
      </w:r>
    </w:p>
    <w:p w14:paraId="6CEB5655" w14:textId="77777777" w:rsidR="009E726A" w:rsidRPr="005B25A1" w:rsidRDefault="009E726A" w:rsidP="009E726A">
      <w:pPr>
        <w:keepNext/>
        <w:keepLines/>
      </w:pPr>
      <w:r>
        <w:rPr>
          <w:color w:val="FF0000"/>
        </w:rPr>
        <w:t>NO DISCUSSION RECORDED</w:t>
      </w:r>
    </w:p>
    <w:p w14:paraId="1B5BFC22" w14:textId="77777777" w:rsidR="009E726A" w:rsidRPr="005B25A1" w:rsidRDefault="009E726A" w:rsidP="009E726A">
      <w:pPr>
        <w:keepNext/>
        <w:keepLines/>
        <w:rPr>
          <w:b/>
          <w:bCs/>
        </w:rPr>
      </w:pPr>
      <w:r w:rsidRPr="005B25A1">
        <w:rPr>
          <w:b/>
          <w:bCs/>
        </w:rPr>
        <w:t>Plenary Discussion:</w:t>
      </w:r>
    </w:p>
    <w:p w14:paraId="32E46491" w14:textId="77777777" w:rsidR="009E726A" w:rsidRPr="009E726A" w:rsidRDefault="009E726A" w:rsidP="009E726A">
      <w:pPr>
        <w:keepNext/>
        <w:keepLines/>
      </w:pPr>
    </w:p>
    <w:p w14:paraId="6B7AD578" w14:textId="77777777" w:rsidR="007615D6" w:rsidRPr="00EB0339" w:rsidRDefault="007615D6" w:rsidP="007615D6">
      <w:r w:rsidRPr="005B25A1">
        <w:rPr>
          <w:b/>
          <w:bCs/>
        </w:rPr>
        <w:t>Status:</w:t>
      </w:r>
      <w:r>
        <w:t xml:space="preserve"> </w:t>
      </w:r>
      <w:r>
        <w:rPr>
          <w:color w:val="0000FF"/>
        </w:rPr>
        <w:t>Not concluded</w:t>
      </w:r>
      <w:r>
        <w:t>.</w:t>
      </w:r>
    </w:p>
    <w:p w14:paraId="625C3D66" w14:textId="77777777" w:rsidR="00E00DA6" w:rsidRDefault="007615D6" w:rsidP="000A3FBD">
      <w:pPr>
        <w:pStyle w:val="NormTop"/>
      </w:pPr>
      <w:r>
        <w:rPr>
          <w:color w:val="0000FF"/>
        </w:rPr>
        <w:t>S2-2508473</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WT#2.</w:t>
      </w:r>
    </w:p>
    <w:p w14:paraId="07AC65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BD0B4DB" w14:textId="77777777" w:rsidR="007615D6" w:rsidRPr="005B25A1" w:rsidRDefault="007615D6" w:rsidP="007615D6">
      <w:pPr>
        <w:keepNext/>
        <w:keepLines/>
        <w:rPr>
          <w:b/>
          <w:bCs/>
        </w:rPr>
      </w:pPr>
      <w:r w:rsidRPr="005B25A1">
        <w:rPr>
          <w:b/>
          <w:bCs/>
        </w:rPr>
        <w:t>Parallel discussion:</w:t>
      </w:r>
    </w:p>
    <w:p w14:paraId="10B726A1" w14:textId="77777777" w:rsidR="007615D6" w:rsidRPr="005B25A1" w:rsidRDefault="007615D6" w:rsidP="007615D6">
      <w:pPr>
        <w:keepNext/>
        <w:keepLines/>
      </w:pPr>
      <w:r w:rsidRPr="005B25A1">
        <w:t>-</w:t>
      </w:r>
    </w:p>
    <w:p w14:paraId="7EF2DBB3" w14:textId="77777777" w:rsidR="009E726A" w:rsidRPr="005B25A1" w:rsidRDefault="009E726A" w:rsidP="009E726A">
      <w:pPr>
        <w:keepNext/>
        <w:keepLines/>
      </w:pPr>
      <w:r>
        <w:rPr>
          <w:color w:val="FF0000"/>
        </w:rPr>
        <w:t>NO DISCUSSION RECORDED</w:t>
      </w:r>
    </w:p>
    <w:p w14:paraId="45E357BD" w14:textId="77777777" w:rsidR="009E726A" w:rsidRPr="005B25A1" w:rsidRDefault="009E726A" w:rsidP="009E726A">
      <w:pPr>
        <w:keepNext/>
        <w:keepLines/>
        <w:rPr>
          <w:b/>
          <w:bCs/>
        </w:rPr>
      </w:pPr>
      <w:r w:rsidRPr="005B25A1">
        <w:rPr>
          <w:b/>
          <w:bCs/>
        </w:rPr>
        <w:t>Plenary Discussion:</w:t>
      </w:r>
    </w:p>
    <w:p w14:paraId="3DA9D549" w14:textId="77777777" w:rsidR="009E726A" w:rsidRPr="009E726A" w:rsidRDefault="009E726A" w:rsidP="009E726A">
      <w:pPr>
        <w:keepNext/>
        <w:keepLines/>
      </w:pPr>
    </w:p>
    <w:p w14:paraId="1389C158" w14:textId="77777777" w:rsidR="007615D6" w:rsidRPr="00EB0339" w:rsidRDefault="007615D6" w:rsidP="007615D6">
      <w:r w:rsidRPr="005B25A1">
        <w:rPr>
          <w:b/>
          <w:bCs/>
        </w:rPr>
        <w:t>Status:</w:t>
      </w:r>
      <w:r>
        <w:t xml:space="preserve"> </w:t>
      </w:r>
      <w:r>
        <w:rPr>
          <w:color w:val="0000FF"/>
        </w:rPr>
        <w:t>Not concluded</w:t>
      </w:r>
      <w:r>
        <w:t>.</w:t>
      </w:r>
    </w:p>
    <w:p w14:paraId="26CB0791" w14:textId="77777777" w:rsidR="00E00DA6" w:rsidRDefault="007615D6" w:rsidP="000A3FBD">
      <w:pPr>
        <w:pStyle w:val="NormTop"/>
      </w:pPr>
      <w:r>
        <w:rPr>
          <w:color w:val="0000FF"/>
        </w:rPr>
        <w:t>S2-2508555</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WT#2 migration and interworking aspects and new KI for migration and interworking.</w:t>
      </w:r>
    </w:p>
    <w:p w14:paraId="55EDFA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25BB5BFF" w14:textId="77777777" w:rsidR="007615D6" w:rsidRPr="005B25A1" w:rsidRDefault="007615D6" w:rsidP="007615D6">
      <w:pPr>
        <w:keepNext/>
        <w:keepLines/>
        <w:rPr>
          <w:b/>
          <w:bCs/>
        </w:rPr>
      </w:pPr>
      <w:r w:rsidRPr="005B25A1">
        <w:rPr>
          <w:b/>
          <w:bCs/>
        </w:rPr>
        <w:t>Parallel discussion:</w:t>
      </w:r>
    </w:p>
    <w:p w14:paraId="1FC51118" w14:textId="77777777" w:rsidR="007615D6" w:rsidRPr="005B25A1" w:rsidRDefault="007615D6" w:rsidP="007615D6">
      <w:pPr>
        <w:keepNext/>
        <w:keepLines/>
      </w:pPr>
      <w:r w:rsidRPr="005B25A1">
        <w:t>-</w:t>
      </w:r>
    </w:p>
    <w:p w14:paraId="37683360" w14:textId="77777777" w:rsidR="009E726A" w:rsidRPr="005B25A1" w:rsidRDefault="009E726A" w:rsidP="009E726A">
      <w:pPr>
        <w:keepNext/>
        <w:keepLines/>
      </w:pPr>
      <w:r>
        <w:rPr>
          <w:color w:val="FF0000"/>
        </w:rPr>
        <w:t>NO DISCUSSION RECORDED</w:t>
      </w:r>
    </w:p>
    <w:p w14:paraId="3387CC42" w14:textId="77777777" w:rsidR="009E726A" w:rsidRPr="005B25A1" w:rsidRDefault="009E726A" w:rsidP="009E726A">
      <w:pPr>
        <w:keepNext/>
        <w:keepLines/>
        <w:rPr>
          <w:b/>
          <w:bCs/>
        </w:rPr>
      </w:pPr>
      <w:r w:rsidRPr="005B25A1">
        <w:rPr>
          <w:b/>
          <w:bCs/>
        </w:rPr>
        <w:t>Plenary Discussion:</w:t>
      </w:r>
    </w:p>
    <w:p w14:paraId="7BB3C668" w14:textId="77777777" w:rsidR="009E726A" w:rsidRPr="009E726A" w:rsidRDefault="009E726A" w:rsidP="009E726A">
      <w:pPr>
        <w:keepNext/>
        <w:keepLines/>
      </w:pPr>
    </w:p>
    <w:p w14:paraId="25F0020E" w14:textId="77777777" w:rsidR="007615D6" w:rsidRPr="00EB0339" w:rsidRDefault="007615D6" w:rsidP="007615D6">
      <w:r w:rsidRPr="005B25A1">
        <w:rPr>
          <w:b/>
          <w:bCs/>
        </w:rPr>
        <w:t>Status:</w:t>
      </w:r>
      <w:r>
        <w:t xml:space="preserve"> </w:t>
      </w:r>
      <w:r>
        <w:rPr>
          <w:color w:val="0000FF"/>
        </w:rPr>
        <w:t>Not concluded</w:t>
      </w:r>
      <w:r>
        <w:t>.</w:t>
      </w:r>
    </w:p>
    <w:p w14:paraId="038B9075" w14:textId="77777777" w:rsidR="00E00DA6" w:rsidRDefault="007615D6" w:rsidP="000A3FBD">
      <w:pPr>
        <w:pStyle w:val="NormTop"/>
      </w:pPr>
      <w:r>
        <w:rPr>
          <w:color w:val="0000FF"/>
        </w:rPr>
        <w:t>S2-2508806</w:t>
      </w:r>
      <w:r w:rsidRPr="00D53282">
        <w:t xml:space="preserve"> </w:t>
      </w:r>
      <w:r>
        <w:t>(P-CR) 23.801-01: [WT#2, Interworking] Study of 3GPP access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Key Issues for WT 2.</w:t>
      </w:r>
    </w:p>
    <w:p w14:paraId="1C3182EA"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S2-2507896</w:t>
      </w:r>
      <w:r>
        <w:t>.</w:t>
      </w:r>
    </w:p>
    <w:p w14:paraId="32781D81" w14:textId="77777777" w:rsidR="007615D6" w:rsidRPr="005B25A1" w:rsidRDefault="007615D6" w:rsidP="007615D6">
      <w:pPr>
        <w:keepNext/>
        <w:keepLines/>
        <w:rPr>
          <w:b/>
          <w:bCs/>
        </w:rPr>
      </w:pPr>
      <w:r w:rsidRPr="005B25A1">
        <w:rPr>
          <w:b/>
          <w:bCs/>
        </w:rPr>
        <w:t>Parallel discussion:</w:t>
      </w:r>
    </w:p>
    <w:p w14:paraId="4510B72E" w14:textId="77777777" w:rsidR="007615D6" w:rsidRPr="005B25A1" w:rsidRDefault="007615D6" w:rsidP="007615D6">
      <w:pPr>
        <w:keepNext/>
        <w:keepLines/>
      </w:pPr>
      <w:r w:rsidRPr="005B25A1">
        <w:t>-</w:t>
      </w:r>
    </w:p>
    <w:p w14:paraId="3ACF7A18" w14:textId="77777777" w:rsidR="009E726A" w:rsidRPr="005B25A1" w:rsidRDefault="009E726A" w:rsidP="009E726A">
      <w:pPr>
        <w:keepNext/>
        <w:keepLines/>
      </w:pPr>
      <w:r>
        <w:rPr>
          <w:color w:val="FF0000"/>
        </w:rPr>
        <w:t>NO DISCUSSION RECORDED</w:t>
      </w:r>
    </w:p>
    <w:p w14:paraId="448BBD5D" w14:textId="77777777" w:rsidR="009E726A" w:rsidRPr="005B25A1" w:rsidRDefault="009E726A" w:rsidP="009E726A">
      <w:pPr>
        <w:keepNext/>
        <w:keepLines/>
        <w:rPr>
          <w:b/>
          <w:bCs/>
        </w:rPr>
      </w:pPr>
      <w:r w:rsidRPr="005B25A1">
        <w:rPr>
          <w:b/>
          <w:bCs/>
        </w:rPr>
        <w:t>Plenary Discussion:</w:t>
      </w:r>
    </w:p>
    <w:p w14:paraId="3FEC8009" w14:textId="77777777" w:rsidR="009E726A" w:rsidRPr="009E726A" w:rsidRDefault="009E726A" w:rsidP="009E726A">
      <w:pPr>
        <w:keepNext/>
        <w:keepLines/>
      </w:pPr>
    </w:p>
    <w:p w14:paraId="014B40B3" w14:textId="77777777" w:rsidR="007615D6" w:rsidRPr="00EB0339" w:rsidRDefault="007615D6" w:rsidP="007615D6">
      <w:r w:rsidRPr="005B25A1">
        <w:rPr>
          <w:b/>
          <w:bCs/>
        </w:rPr>
        <w:t>Status:</w:t>
      </w:r>
      <w:r>
        <w:t xml:space="preserve"> </w:t>
      </w:r>
      <w:r>
        <w:rPr>
          <w:color w:val="0000FF"/>
        </w:rPr>
        <w:t>Not concluded</w:t>
      </w:r>
      <w:r>
        <w:t>.</w:t>
      </w:r>
    </w:p>
    <w:p w14:paraId="3EFDD125" w14:textId="77777777" w:rsidR="00E00DA6" w:rsidRDefault="007615D6" w:rsidP="000A3FBD">
      <w:pPr>
        <w:pStyle w:val="NormTop"/>
      </w:pPr>
      <w:r>
        <w:rPr>
          <w:color w:val="0000FF"/>
        </w:rPr>
        <w:t>S2-2508820</w:t>
      </w:r>
      <w:r w:rsidRPr="00D53282">
        <w:t xml:space="preserve"> </w:t>
      </w:r>
      <w:r>
        <w:t>(P-CR) 23.801-01: [WT#2] Interworking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changes to the Postponed paper (S2-2508129 and S2-2507982) for WT#2.</w:t>
      </w:r>
    </w:p>
    <w:p w14:paraId="2A4D422C" w14:textId="77777777" w:rsidR="007615D6" w:rsidRPr="005B25A1" w:rsidRDefault="007615D6" w:rsidP="007615D6">
      <w:pPr>
        <w:keepNext/>
        <w:keepLines/>
        <w:rPr>
          <w:b/>
          <w:bCs/>
        </w:rPr>
      </w:pPr>
      <w:r w:rsidRPr="005B25A1">
        <w:rPr>
          <w:b/>
          <w:bCs/>
        </w:rPr>
        <w:t>Parallel discussion:</w:t>
      </w:r>
    </w:p>
    <w:p w14:paraId="70F06D18" w14:textId="77777777" w:rsidR="007615D6" w:rsidRPr="005B25A1" w:rsidRDefault="007615D6" w:rsidP="007615D6">
      <w:pPr>
        <w:keepNext/>
        <w:keepLines/>
      </w:pPr>
      <w:r w:rsidRPr="005B25A1">
        <w:t>-</w:t>
      </w:r>
    </w:p>
    <w:p w14:paraId="6EF8BEA5" w14:textId="77777777" w:rsidR="009E726A" w:rsidRPr="005B25A1" w:rsidRDefault="009E726A" w:rsidP="009E726A">
      <w:pPr>
        <w:keepNext/>
        <w:keepLines/>
      </w:pPr>
      <w:r>
        <w:rPr>
          <w:color w:val="FF0000"/>
        </w:rPr>
        <w:t>NO DISCUSSION RECORDED</w:t>
      </w:r>
    </w:p>
    <w:p w14:paraId="57B6B6ED" w14:textId="77777777" w:rsidR="009E726A" w:rsidRPr="005B25A1" w:rsidRDefault="009E726A" w:rsidP="009E726A">
      <w:pPr>
        <w:keepNext/>
        <w:keepLines/>
        <w:rPr>
          <w:b/>
          <w:bCs/>
        </w:rPr>
      </w:pPr>
      <w:r w:rsidRPr="005B25A1">
        <w:rPr>
          <w:b/>
          <w:bCs/>
        </w:rPr>
        <w:t>Plenary Discussion:</w:t>
      </w:r>
    </w:p>
    <w:p w14:paraId="17948D06" w14:textId="77777777" w:rsidR="009E726A" w:rsidRPr="009E726A" w:rsidRDefault="009E726A" w:rsidP="009E726A">
      <w:pPr>
        <w:keepNext/>
        <w:keepLines/>
      </w:pPr>
    </w:p>
    <w:p w14:paraId="5A19620A" w14:textId="77777777" w:rsidR="007615D6" w:rsidRPr="00EB0339" w:rsidRDefault="007615D6" w:rsidP="007615D6">
      <w:r w:rsidRPr="005B25A1">
        <w:rPr>
          <w:b/>
          <w:bCs/>
        </w:rPr>
        <w:t>Status:</w:t>
      </w:r>
      <w:r>
        <w:t xml:space="preserve"> </w:t>
      </w:r>
      <w:r>
        <w:rPr>
          <w:color w:val="0000FF"/>
        </w:rPr>
        <w:t>Not concluded</w:t>
      </w:r>
      <w:r>
        <w:t>.</w:t>
      </w:r>
    </w:p>
    <w:p w14:paraId="1AD2F220" w14:textId="77777777" w:rsidR="00E00DA6" w:rsidRDefault="007615D6" w:rsidP="000A3FBD">
      <w:pPr>
        <w:pStyle w:val="NormTop"/>
      </w:pPr>
      <w:r>
        <w:rPr>
          <w:color w:val="0000FF"/>
        </w:rPr>
        <w:t>S2-2508899</w:t>
      </w:r>
      <w:r w:rsidRPr="00D53282">
        <w:t xml:space="preserve"> </w:t>
      </w:r>
      <w:r>
        <w:t xml:space="preserve">(P-CR) 23.801-01: [WT#2, Migration and Interworking WT scope] Work Task Scope of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a key issue on migration and a separate key issue on interworking to the Migration and Interworking WT scope paper (S2-2508129) that was postponed at SA WG2 #170.</w:t>
      </w:r>
    </w:p>
    <w:p w14:paraId="299F7C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668999D8" w14:textId="77777777" w:rsidR="007615D6" w:rsidRPr="005B25A1" w:rsidRDefault="007615D6" w:rsidP="007615D6">
      <w:pPr>
        <w:keepNext/>
        <w:keepLines/>
        <w:rPr>
          <w:b/>
          <w:bCs/>
        </w:rPr>
      </w:pPr>
      <w:r w:rsidRPr="005B25A1">
        <w:rPr>
          <w:b/>
          <w:bCs/>
        </w:rPr>
        <w:t>Parallel discussion:</w:t>
      </w:r>
    </w:p>
    <w:p w14:paraId="47DFE150" w14:textId="77777777" w:rsidR="007615D6" w:rsidRPr="005B25A1" w:rsidRDefault="007615D6" w:rsidP="007615D6">
      <w:pPr>
        <w:keepNext/>
        <w:keepLines/>
      </w:pPr>
      <w:r w:rsidRPr="005B25A1">
        <w:t>-</w:t>
      </w:r>
    </w:p>
    <w:p w14:paraId="38F2DA60" w14:textId="77777777" w:rsidR="009E726A" w:rsidRPr="005B25A1" w:rsidRDefault="009E726A" w:rsidP="009E726A">
      <w:pPr>
        <w:keepNext/>
        <w:keepLines/>
      </w:pPr>
      <w:r>
        <w:rPr>
          <w:color w:val="FF0000"/>
        </w:rPr>
        <w:t>NO DISCUSSION RECORDED</w:t>
      </w:r>
    </w:p>
    <w:p w14:paraId="57B05B62" w14:textId="77777777" w:rsidR="009E726A" w:rsidRPr="005B25A1" w:rsidRDefault="009E726A" w:rsidP="009E726A">
      <w:pPr>
        <w:keepNext/>
        <w:keepLines/>
        <w:rPr>
          <w:b/>
          <w:bCs/>
        </w:rPr>
      </w:pPr>
      <w:r w:rsidRPr="005B25A1">
        <w:rPr>
          <w:b/>
          <w:bCs/>
        </w:rPr>
        <w:t>Plenary Discussion:</w:t>
      </w:r>
    </w:p>
    <w:p w14:paraId="23AE9585" w14:textId="77777777" w:rsidR="009E726A" w:rsidRPr="009E726A" w:rsidRDefault="009E726A" w:rsidP="009E726A">
      <w:pPr>
        <w:keepNext/>
        <w:keepLines/>
      </w:pPr>
    </w:p>
    <w:p w14:paraId="72A69C47" w14:textId="77777777" w:rsidR="007615D6" w:rsidRPr="00EB0339" w:rsidRDefault="007615D6" w:rsidP="007615D6">
      <w:r w:rsidRPr="005B25A1">
        <w:rPr>
          <w:b/>
          <w:bCs/>
        </w:rPr>
        <w:t>Status:</w:t>
      </w:r>
      <w:r>
        <w:t xml:space="preserve"> </w:t>
      </w:r>
      <w:r>
        <w:rPr>
          <w:color w:val="0000FF"/>
        </w:rPr>
        <w:t>Not concluded</w:t>
      </w:r>
      <w:r>
        <w:t>.</w:t>
      </w:r>
    </w:p>
    <w:p w14:paraId="7CC654B6" w14:textId="77777777" w:rsidR="00E00DA6" w:rsidRDefault="007615D6" w:rsidP="000A3FBD">
      <w:pPr>
        <w:pStyle w:val="NormTop"/>
      </w:pPr>
      <w:r>
        <w:rPr>
          <w:color w:val="0000FF"/>
        </w:rPr>
        <w:t>S2-2508938</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for Migration and Interworking, proposes a revision of the scope for WT#2, and adds a Key Issue description based on the progress made in SA WG2#170.</w:t>
      </w:r>
    </w:p>
    <w:p w14:paraId="5FACD34F" w14:textId="77777777" w:rsidR="007615D6" w:rsidRPr="005B25A1" w:rsidRDefault="007615D6" w:rsidP="007615D6">
      <w:pPr>
        <w:keepNext/>
        <w:keepLines/>
        <w:rPr>
          <w:b/>
          <w:bCs/>
        </w:rPr>
      </w:pPr>
      <w:r w:rsidRPr="005B25A1">
        <w:rPr>
          <w:b/>
          <w:bCs/>
        </w:rPr>
        <w:t>Parallel discussion:</w:t>
      </w:r>
    </w:p>
    <w:p w14:paraId="04336E05" w14:textId="77777777" w:rsidR="007615D6" w:rsidRPr="005B25A1" w:rsidRDefault="007615D6" w:rsidP="007615D6">
      <w:pPr>
        <w:keepNext/>
        <w:keepLines/>
      </w:pPr>
      <w:r w:rsidRPr="005B25A1">
        <w:t>-</w:t>
      </w:r>
    </w:p>
    <w:p w14:paraId="7BAADDC3" w14:textId="77777777" w:rsidR="009E726A" w:rsidRPr="005B25A1" w:rsidRDefault="009E726A" w:rsidP="009E726A">
      <w:pPr>
        <w:keepNext/>
        <w:keepLines/>
      </w:pPr>
      <w:r>
        <w:rPr>
          <w:color w:val="FF0000"/>
        </w:rPr>
        <w:t>NO DISCUSSION RECORDED</w:t>
      </w:r>
    </w:p>
    <w:p w14:paraId="650A88DC" w14:textId="77777777" w:rsidR="009E726A" w:rsidRPr="005B25A1" w:rsidRDefault="009E726A" w:rsidP="009E726A">
      <w:pPr>
        <w:keepNext/>
        <w:keepLines/>
        <w:rPr>
          <w:b/>
          <w:bCs/>
        </w:rPr>
      </w:pPr>
      <w:r w:rsidRPr="005B25A1">
        <w:rPr>
          <w:b/>
          <w:bCs/>
        </w:rPr>
        <w:t>Plenary Discussion:</w:t>
      </w:r>
    </w:p>
    <w:p w14:paraId="6031460C" w14:textId="77777777" w:rsidR="009E726A" w:rsidRPr="009E726A" w:rsidRDefault="009E726A" w:rsidP="009E726A">
      <w:pPr>
        <w:keepNext/>
        <w:keepLines/>
      </w:pPr>
    </w:p>
    <w:p w14:paraId="03BDBE21" w14:textId="77777777" w:rsidR="007615D6" w:rsidRPr="00EB0339" w:rsidRDefault="007615D6" w:rsidP="007615D6">
      <w:r w:rsidRPr="005B25A1">
        <w:rPr>
          <w:b/>
          <w:bCs/>
        </w:rPr>
        <w:t>Status:</w:t>
      </w:r>
      <w:r>
        <w:t xml:space="preserve"> </w:t>
      </w:r>
      <w:r>
        <w:rPr>
          <w:color w:val="0000FF"/>
        </w:rPr>
        <w:t>Not concluded</w:t>
      </w:r>
      <w:r>
        <w:t>.</w:t>
      </w:r>
    </w:p>
    <w:p w14:paraId="2133AF10" w14:textId="77777777" w:rsidR="00E00DA6" w:rsidRDefault="007615D6" w:rsidP="000A3FBD">
      <w:pPr>
        <w:pStyle w:val="NormTop"/>
      </w:pPr>
      <w:r>
        <w:rPr>
          <w:color w:val="0000FF"/>
        </w:rPr>
        <w:t>S2-2508946</w:t>
      </w:r>
      <w:r w:rsidRPr="00D53282">
        <w:t xml:space="preserve"> </w:t>
      </w:r>
      <w:r>
        <w:t>(P-CR) 23.801-01: [WT#2, Migration and Interworking WT scope] Work Task Scope of Migration and Interworking . (Source: [Xiaomi (pen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summarizes the work task scope from all contributions for WT#2.</w:t>
      </w:r>
    </w:p>
    <w:p w14:paraId="56CFBF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AF9E30E" w14:textId="77777777" w:rsidR="007615D6" w:rsidRPr="005B25A1" w:rsidRDefault="007615D6" w:rsidP="007615D6">
      <w:pPr>
        <w:keepNext/>
        <w:keepLines/>
        <w:rPr>
          <w:b/>
          <w:bCs/>
        </w:rPr>
      </w:pPr>
      <w:r w:rsidRPr="005B25A1">
        <w:rPr>
          <w:b/>
          <w:bCs/>
        </w:rPr>
        <w:t>Parallel discussion:</w:t>
      </w:r>
    </w:p>
    <w:p w14:paraId="5F8896A8" w14:textId="77777777" w:rsidR="007615D6" w:rsidRPr="005B25A1" w:rsidRDefault="007615D6" w:rsidP="007615D6">
      <w:pPr>
        <w:keepNext/>
        <w:keepLines/>
      </w:pPr>
      <w:r w:rsidRPr="005B25A1">
        <w:t>-</w:t>
      </w:r>
    </w:p>
    <w:p w14:paraId="5D592A4D" w14:textId="77777777" w:rsidR="009E726A" w:rsidRPr="005B25A1" w:rsidRDefault="009E726A" w:rsidP="009E726A">
      <w:pPr>
        <w:keepNext/>
        <w:keepLines/>
      </w:pPr>
      <w:r>
        <w:rPr>
          <w:color w:val="FF0000"/>
        </w:rPr>
        <w:t>NO DISCUSSION RECORDED</w:t>
      </w:r>
    </w:p>
    <w:p w14:paraId="40B8B40C" w14:textId="77777777" w:rsidR="009E726A" w:rsidRPr="005B25A1" w:rsidRDefault="009E726A" w:rsidP="009E726A">
      <w:pPr>
        <w:keepNext/>
        <w:keepLines/>
        <w:rPr>
          <w:b/>
          <w:bCs/>
        </w:rPr>
      </w:pPr>
      <w:r w:rsidRPr="005B25A1">
        <w:rPr>
          <w:b/>
          <w:bCs/>
        </w:rPr>
        <w:t>Plenary Discussion:</w:t>
      </w:r>
    </w:p>
    <w:p w14:paraId="08E015AB" w14:textId="77777777" w:rsidR="009E726A" w:rsidRPr="009E726A" w:rsidRDefault="009E726A" w:rsidP="009E726A">
      <w:pPr>
        <w:keepNext/>
        <w:keepLines/>
      </w:pPr>
    </w:p>
    <w:p w14:paraId="61E67E47" w14:textId="77777777" w:rsidR="007615D6" w:rsidRPr="00EB0339" w:rsidRDefault="007615D6" w:rsidP="007615D6">
      <w:r w:rsidRPr="005B25A1">
        <w:rPr>
          <w:b/>
          <w:bCs/>
        </w:rPr>
        <w:t>Status:</w:t>
      </w:r>
      <w:r>
        <w:t xml:space="preserve"> </w:t>
      </w:r>
      <w:r>
        <w:rPr>
          <w:color w:val="0000FF"/>
        </w:rPr>
        <w:t>Not concluded</w:t>
      </w:r>
      <w:r>
        <w:t>.</w:t>
      </w:r>
    </w:p>
    <w:p w14:paraId="6287637A" w14:textId="77777777" w:rsidR="00E00DA6" w:rsidRDefault="007615D6" w:rsidP="000A3FBD">
      <w:pPr>
        <w:pStyle w:val="NormTop"/>
      </w:pPr>
      <w:r>
        <w:rPr>
          <w:color w:val="0000FF"/>
        </w:rPr>
        <w:t>S2-2508988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covers proposals for WT 2.</w:t>
      </w:r>
    </w:p>
    <w:p w14:paraId="7F00188E" w14:textId="77777777" w:rsidR="007615D6" w:rsidRPr="005B25A1" w:rsidRDefault="007615D6" w:rsidP="007615D6">
      <w:pPr>
        <w:keepNext/>
        <w:keepLines/>
        <w:rPr>
          <w:b/>
          <w:bCs/>
        </w:rPr>
      </w:pPr>
      <w:r w:rsidRPr="005B25A1">
        <w:rPr>
          <w:b/>
          <w:bCs/>
        </w:rPr>
        <w:t>Parallel discussion:</w:t>
      </w:r>
    </w:p>
    <w:p w14:paraId="41BB0C9A" w14:textId="77777777" w:rsidR="007615D6" w:rsidRPr="005B25A1" w:rsidRDefault="007615D6" w:rsidP="007615D6">
      <w:pPr>
        <w:keepNext/>
        <w:keepLines/>
      </w:pPr>
      <w:r w:rsidRPr="005B25A1">
        <w:t>-</w:t>
      </w:r>
    </w:p>
    <w:p w14:paraId="17ABE46A" w14:textId="77777777" w:rsidR="009E726A" w:rsidRPr="005B25A1" w:rsidRDefault="009E726A" w:rsidP="009E726A">
      <w:pPr>
        <w:keepNext/>
        <w:keepLines/>
      </w:pPr>
      <w:r>
        <w:rPr>
          <w:color w:val="FF0000"/>
        </w:rPr>
        <w:t>NO DISCUSSION RECORDED</w:t>
      </w:r>
    </w:p>
    <w:p w14:paraId="38667F30" w14:textId="77777777" w:rsidR="009E726A" w:rsidRPr="005B25A1" w:rsidRDefault="009E726A" w:rsidP="009E726A">
      <w:pPr>
        <w:keepNext/>
        <w:keepLines/>
        <w:rPr>
          <w:b/>
          <w:bCs/>
        </w:rPr>
      </w:pPr>
      <w:r w:rsidRPr="005B25A1">
        <w:rPr>
          <w:b/>
          <w:bCs/>
        </w:rPr>
        <w:t>Plenary Discussion:</w:t>
      </w:r>
    </w:p>
    <w:p w14:paraId="4F2A359E" w14:textId="77777777" w:rsidR="009E726A" w:rsidRPr="009E726A" w:rsidRDefault="009E726A" w:rsidP="009E726A">
      <w:pPr>
        <w:keepNext/>
        <w:keepLines/>
      </w:pPr>
    </w:p>
    <w:p w14:paraId="12AE7101" w14:textId="77777777" w:rsidR="007615D6" w:rsidRPr="00EB0339" w:rsidRDefault="007615D6" w:rsidP="007615D6">
      <w:r w:rsidRPr="005B25A1">
        <w:rPr>
          <w:b/>
          <w:bCs/>
        </w:rPr>
        <w:t>Status:</w:t>
      </w:r>
      <w:r>
        <w:t xml:space="preserve"> </w:t>
      </w:r>
      <w:r>
        <w:rPr>
          <w:color w:val="0000FF"/>
        </w:rPr>
        <w:t>Not concluded</w:t>
      </w:r>
      <w:r>
        <w:t>.</w:t>
      </w:r>
    </w:p>
    <w:p w14:paraId="4931E531" w14:textId="77777777" w:rsidR="00E00DA6" w:rsidRDefault="007615D6" w:rsidP="000A3FBD">
      <w:pPr>
        <w:pStyle w:val="NormTop"/>
      </w:pPr>
      <w:r>
        <w:rPr>
          <w:color w:val="0000FF"/>
        </w:rPr>
        <w:t>S2-2509012</w:t>
      </w:r>
      <w:r w:rsidRPr="00D53282">
        <w:t xml:space="preserve"> </w:t>
      </w:r>
      <w:r>
        <w:t xml:space="preserve">(P-CR) 23.801-01: [WT#2, Interworking and Migration] Inter-System interworking and migration consideration.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Key Issues.</w:t>
      </w:r>
    </w:p>
    <w:p w14:paraId="1A325AA0" w14:textId="77777777" w:rsidR="007615D6" w:rsidRPr="005B25A1" w:rsidRDefault="007615D6" w:rsidP="007615D6">
      <w:pPr>
        <w:keepNext/>
        <w:keepLines/>
        <w:rPr>
          <w:b/>
          <w:bCs/>
        </w:rPr>
      </w:pPr>
      <w:r w:rsidRPr="005B25A1">
        <w:rPr>
          <w:b/>
          <w:bCs/>
        </w:rPr>
        <w:t>Parallel discussion:</w:t>
      </w:r>
    </w:p>
    <w:p w14:paraId="18CB6D17" w14:textId="77777777" w:rsidR="007615D6" w:rsidRPr="005B25A1" w:rsidRDefault="007615D6" w:rsidP="007615D6">
      <w:pPr>
        <w:keepNext/>
        <w:keepLines/>
      </w:pPr>
      <w:r w:rsidRPr="005B25A1">
        <w:t>-</w:t>
      </w:r>
    </w:p>
    <w:p w14:paraId="2157DECB" w14:textId="77777777" w:rsidR="009E726A" w:rsidRPr="005B25A1" w:rsidRDefault="009E726A" w:rsidP="009E726A">
      <w:pPr>
        <w:keepNext/>
        <w:keepLines/>
      </w:pPr>
      <w:r>
        <w:rPr>
          <w:color w:val="FF0000"/>
        </w:rPr>
        <w:t>NO DISCUSSION RECORDED</w:t>
      </w:r>
    </w:p>
    <w:p w14:paraId="430AD6E8" w14:textId="77777777" w:rsidR="009E726A" w:rsidRPr="005B25A1" w:rsidRDefault="009E726A" w:rsidP="009E726A">
      <w:pPr>
        <w:keepNext/>
        <w:keepLines/>
        <w:rPr>
          <w:b/>
          <w:bCs/>
        </w:rPr>
      </w:pPr>
      <w:r w:rsidRPr="005B25A1">
        <w:rPr>
          <w:b/>
          <w:bCs/>
        </w:rPr>
        <w:t>Plenary Discussion:</w:t>
      </w:r>
    </w:p>
    <w:p w14:paraId="11E34EDC" w14:textId="77777777" w:rsidR="009E726A" w:rsidRPr="009E726A" w:rsidRDefault="009E726A" w:rsidP="009E726A">
      <w:pPr>
        <w:keepNext/>
        <w:keepLines/>
      </w:pPr>
    </w:p>
    <w:p w14:paraId="0A6CCE1C" w14:textId="77777777" w:rsidR="007615D6" w:rsidRPr="00EB0339" w:rsidRDefault="007615D6" w:rsidP="007615D6">
      <w:r w:rsidRPr="005B25A1">
        <w:rPr>
          <w:b/>
          <w:bCs/>
        </w:rPr>
        <w:t>Status:</w:t>
      </w:r>
      <w:r>
        <w:t xml:space="preserve"> </w:t>
      </w:r>
      <w:r>
        <w:rPr>
          <w:color w:val="0000FF"/>
        </w:rPr>
        <w:t>Not concluded</w:t>
      </w:r>
      <w:r>
        <w:t>.</w:t>
      </w:r>
    </w:p>
    <w:p w14:paraId="0B2BBFD9" w14:textId="77777777" w:rsidR="00E00DA6" w:rsidRDefault="007615D6" w:rsidP="000A3FBD">
      <w:pPr>
        <w:pStyle w:val="NormTop"/>
      </w:pPr>
      <w:r>
        <w:rPr>
          <w:color w:val="0000FF"/>
        </w:rPr>
        <w:t>S2-2509076</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286B99BC" w14:textId="77777777" w:rsidR="007615D6" w:rsidRPr="005B25A1" w:rsidRDefault="007615D6" w:rsidP="007615D6">
      <w:pPr>
        <w:keepNext/>
        <w:keepLines/>
        <w:rPr>
          <w:b/>
          <w:bCs/>
        </w:rPr>
      </w:pPr>
      <w:r w:rsidRPr="005B25A1">
        <w:rPr>
          <w:b/>
          <w:bCs/>
        </w:rPr>
        <w:t>Convenor comment:</w:t>
      </w:r>
    </w:p>
    <w:p w14:paraId="42F59A16" w14:textId="77777777" w:rsidR="007615D6" w:rsidRPr="005B25A1" w:rsidRDefault="007615D6" w:rsidP="007615D6">
      <w:pPr>
        <w:keepNext/>
        <w:keepLines/>
      </w:pPr>
      <w:r w:rsidRPr="005B25A1">
        <w:t>Handle.</w:t>
      </w:r>
    </w:p>
    <w:p w14:paraId="63252132" w14:textId="77777777" w:rsidR="007615D6" w:rsidRPr="005B25A1" w:rsidRDefault="007615D6" w:rsidP="007615D6">
      <w:pPr>
        <w:keepNext/>
        <w:keepLines/>
        <w:rPr>
          <w:b/>
          <w:bCs/>
        </w:rPr>
      </w:pPr>
      <w:r w:rsidRPr="005B25A1">
        <w:rPr>
          <w:b/>
          <w:bCs/>
        </w:rPr>
        <w:t>Parallel discussion:</w:t>
      </w:r>
    </w:p>
    <w:p w14:paraId="770E0CDC" w14:textId="6FBB0403" w:rsidR="00BA7BB9" w:rsidRDefault="00BA7BB9" w:rsidP="00BA7BB9">
      <w:pPr>
        <w:keepNext/>
        <w:keepLines/>
      </w:pPr>
      <w:r>
        <w:t xml:space="preserve">Revised in drafting session to </w:t>
      </w:r>
      <w:r w:rsidRPr="0020647A">
        <w:rPr>
          <w:color w:val="3333FF"/>
        </w:rPr>
        <w:t>S2-25095</w:t>
      </w:r>
      <w:r>
        <w:rPr>
          <w:color w:val="3333FF"/>
        </w:rPr>
        <w:t>17</w:t>
      </w:r>
      <w:r>
        <w:t>.</w:t>
      </w:r>
    </w:p>
    <w:p w14:paraId="53C8BD94" w14:textId="77EC5197" w:rsidR="000278F7" w:rsidRDefault="00551064" w:rsidP="00BA7BB9">
      <w:pPr>
        <w:keepNext/>
        <w:keepLines/>
      </w:pPr>
      <w:r>
        <w:t xml:space="preserve">There was some discussion and this was left for further off-line discussion and revised to </w:t>
      </w:r>
      <w:r w:rsidRPr="00CE3EC0">
        <w:rPr>
          <w:color w:val="0000FF"/>
        </w:rPr>
        <w:t>S2-2</w:t>
      </w:r>
      <w:r>
        <w:rPr>
          <w:color w:val="0000FF"/>
        </w:rPr>
        <w:t>509732</w:t>
      </w:r>
      <w:r>
        <w:t>.</w:t>
      </w:r>
    </w:p>
    <w:p w14:paraId="29D5F943" w14:textId="6BD97E85" w:rsidR="00947317" w:rsidRDefault="00947317" w:rsidP="00BA7BB9">
      <w:pPr>
        <w:keepNext/>
        <w:keepLines/>
      </w:pPr>
      <w:r>
        <w:t xml:space="preserve">Revised off-line to </w:t>
      </w:r>
      <w:r w:rsidRPr="00947317">
        <w:rPr>
          <w:color w:val="3333FF"/>
        </w:rPr>
        <w:t>S2-2509782</w:t>
      </w:r>
      <w:r>
        <w:t>.</w:t>
      </w:r>
    </w:p>
    <w:p w14:paraId="71105445" w14:textId="77777777" w:rsidR="00BA7BB9" w:rsidRPr="005B25A1" w:rsidRDefault="00BA7BB9" w:rsidP="00BA7BB9">
      <w:pPr>
        <w:keepNext/>
        <w:keepLines/>
        <w:rPr>
          <w:b/>
          <w:bCs/>
        </w:rPr>
      </w:pPr>
      <w:r w:rsidRPr="005B25A1">
        <w:rPr>
          <w:b/>
          <w:bCs/>
        </w:rPr>
        <w:t>Plenary Discussion:</w:t>
      </w:r>
    </w:p>
    <w:p w14:paraId="4A6045AA" w14:textId="18794D31" w:rsidR="00E422A8" w:rsidRDefault="00E422A8" w:rsidP="00E422A8">
      <w:pPr>
        <w:keepNext/>
        <w:keepLines/>
      </w:pPr>
      <w:r>
        <w:t xml:space="preserve">This was reviewed and was revised to </w:t>
      </w:r>
      <w:r w:rsidRPr="00497EE3">
        <w:rPr>
          <w:color w:val="0000FF"/>
        </w:rPr>
        <w:t>S2-250</w:t>
      </w:r>
      <w:r>
        <w:rPr>
          <w:color w:val="0000FF"/>
        </w:rPr>
        <w:t>9802</w:t>
      </w:r>
      <w:r>
        <w:t>.</w:t>
      </w:r>
      <w:r w:rsidRPr="00437C14">
        <w:t xml:space="preserve"> </w:t>
      </w:r>
    </w:p>
    <w:p w14:paraId="1A7DE11E" w14:textId="77777777" w:rsidR="00BA7BB9" w:rsidRPr="005B25A1" w:rsidRDefault="00BA7BB9" w:rsidP="00BA7BB9">
      <w:pPr>
        <w:keepNext/>
        <w:keepLines/>
      </w:pPr>
      <w:r>
        <w:t xml:space="preserve">  </w:t>
      </w:r>
      <w:r w:rsidRPr="00380F14">
        <w:rPr>
          <w:color w:val="FF0000"/>
        </w:rPr>
        <w:t>&lt;RETURN - OPEN&gt;</w:t>
      </w:r>
    </w:p>
    <w:p w14:paraId="6A31EDB9" w14:textId="77777777" w:rsidR="00BA7BB9" w:rsidRPr="009E726A" w:rsidRDefault="00BA7BB9" w:rsidP="00BA7BB9">
      <w:pPr>
        <w:keepNext/>
        <w:keepLines/>
      </w:pPr>
    </w:p>
    <w:p w14:paraId="1879CA65" w14:textId="77777777" w:rsidR="00BA7BB9" w:rsidRPr="00EB0339" w:rsidRDefault="00BA7BB9" w:rsidP="00BA7BB9">
      <w:r w:rsidRPr="005B25A1">
        <w:rPr>
          <w:b/>
          <w:bCs/>
        </w:rPr>
        <w:t>Status:</w:t>
      </w:r>
      <w:r>
        <w:t xml:space="preserve"> </w:t>
      </w:r>
      <w:r w:rsidRPr="00380F14">
        <w:rPr>
          <w:color w:val="FF0000"/>
        </w:rPr>
        <w:t>OPEN</w:t>
      </w:r>
    </w:p>
    <w:p w14:paraId="05E81C81" w14:textId="77777777" w:rsidR="00E00DA6" w:rsidRDefault="007615D6" w:rsidP="000A3FBD">
      <w:pPr>
        <w:pStyle w:val="NormTop"/>
      </w:pPr>
      <w:r>
        <w:rPr>
          <w:color w:val="0000FF"/>
        </w:rPr>
        <w:t>S2-2509159</w:t>
      </w:r>
      <w:r w:rsidRPr="00D53282">
        <w:t xml:space="preserve"> </w:t>
      </w:r>
      <w:r>
        <w:t xml:space="preserve">(P-CR) 23.801-01: [WT#2 Migration and Interworking] Scope and key issue on Migration and Interworking.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work task scope and proposes the key issue for WT#2.</w:t>
      </w:r>
    </w:p>
    <w:p w14:paraId="349A3F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1C7D4C45" w14:textId="77777777" w:rsidR="007615D6" w:rsidRPr="005B25A1" w:rsidRDefault="007615D6" w:rsidP="007615D6">
      <w:pPr>
        <w:keepNext/>
        <w:keepLines/>
        <w:rPr>
          <w:b/>
          <w:bCs/>
        </w:rPr>
      </w:pPr>
      <w:r w:rsidRPr="005B25A1">
        <w:rPr>
          <w:b/>
          <w:bCs/>
        </w:rPr>
        <w:t>Parallel discussion:</w:t>
      </w:r>
    </w:p>
    <w:p w14:paraId="0DE3AE1D" w14:textId="77777777" w:rsidR="007615D6" w:rsidRPr="005B25A1" w:rsidRDefault="007615D6" w:rsidP="007615D6">
      <w:pPr>
        <w:keepNext/>
        <w:keepLines/>
      </w:pPr>
      <w:r w:rsidRPr="005B25A1">
        <w:t>-</w:t>
      </w:r>
    </w:p>
    <w:p w14:paraId="1B2E14B2" w14:textId="77777777" w:rsidR="009E726A" w:rsidRPr="005B25A1" w:rsidRDefault="009E726A" w:rsidP="009E726A">
      <w:pPr>
        <w:keepNext/>
        <w:keepLines/>
      </w:pPr>
      <w:r>
        <w:rPr>
          <w:color w:val="FF0000"/>
        </w:rPr>
        <w:t>NO DISCUSSION RECORDED</w:t>
      </w:r>
    </w:p>
    <w:p w14:paraId="51DCBF43" w14:textId="77777777" w:rsidR="009E726A" w:rsidRPr="005B25A1" w:rsidRDefault="009E726A" w:rsidP="009E726A">
      <w:pPr>
        <w:keepNext/>
        <w:keepLines/>
        <w:rPr>
          <w:b/>
          <w:bCs/>
        </w:rPr>
      </w:pPr>
      <w:r w:rsidRPr="005B25A1">
        <w:rPr>
          <w:b/>
          <w:bCs/>
        </w:rPr>
        <w:t>Plenary Discussion:</w:t>
      </w:r>
    </w:p>
    <w:p w14:paraId="1CA25BF0" w14:textId="77777777" w:rsidR="009E726A" w:rsidRPr="009E726A" w:rsidRDefault="009E726A" w:rsidP="009E726A">
      <w:pPr>
        <w:keepNext/>
        <w:keepLines/>
      </w:pPr>
    </w:p>
    <w:p w14:paraId="0B68B8F3" w14:textId="77777777" w:rsidR="007615D6" w:rsidRPr="00EB0339" w:rsidRDefault="007615D6" w:rsidP="007615D6">
      <w:r w:rsidRPr="005B25A1">
        <w:rPr>
          <w:b/>
          <w:bCs/>
        </w:rPr>
        <w:t>Status:</w:t>
      </w:r>
      <w:r>
        <w:t xml:space="preserve"> </w:t>
      </w:r>
      <w:r>
        <w:rPr>
          <w:color w:val="0000FF"/>
        </w:rPr>
        <w:t>Not concluded</w:t>
      </w:r>
      <w:r>
        <w:t>.</w:t>
      </w:r>
    </w:p>
    <w:p w14:paraId="4B8BEB30" w14:textId="77777777" w:rsidR="00E00DA6" w:rsidRDefault="007615D6" w:rsidP="000A3FBD">
      <w:pPr>
        <w:pStyle w:val="NormTop"/>
      </w:pPr>
      <w:r>
        <w:rPr>
          <w:color w:val="0000FF"/>
        </w:rPr>
        <w:t>S2-2509210</w:t>
      </w:r>
      <w:r w:rsidRPr="00D53282">
        <w:t xml:space="preserve"> </w:t>
      </w:r>
      <w:r>
        <w:t>(P-CR) 23.801-01: [WT#2] Work Task Scope clarification .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clarifications of the scope of WT#2 on migration and interworking, namely correcting the description of NTN scenarios and clarifying that the specific requirements of interworking from any newly introduced 6GS feature are not within scope of this WT.</w:t>
      </w:r>
    </w:p>
    <w:p w14:paraId="51CA71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5E5EABD3" w14:textId="77777777" w:rsidR="007615D6" w:rsidRPr="005B25A1" w:rsidRDefault="007615D6" w:rsidP="007615D6">
      <w:pPr>
        <w:keepNext/>
        <w:keepLines/>
        <w:rPr>
          <w:b/>
          <w:bCs/>
        </w:rPr>
      </w:pPr>
      <w:r w:rsidRPr="005B25A1">
        <w:rPr>
          <w:b/>
          <w:bCs/>
        </w:rPr>
        <w:t>Parallel discussion:</w:t>
      </w:r>
    </w:p>
    <w:p w14:paraId="70F2A3C7" w14:textId="77777777" w:rsidR="007615D6" w:rsidRPr="005B25A1" w:rsidRDefault="007615D6" w:rsidP="007615D6">
      <w:pPr>
        <w:keepNext/>
        <w:keepLines/>
      </w:pPr>
      <w:r w:rsidRPr="005B25A1">
        <w:t>-</w:t>
      </w:r>
    </w:p>
    <w:p w14:paraId="1BADBD90" w14:textId="77777777" w:rsidR="009E726A" w:rsidRPr="005B25A1" w:rsidRDefault="009E726A" w:rsidP="009E726A">
      <w:pPr>
        <w:keepNext/>
        <w:keepLines/>
      </w:pPr>
      <w:r>
        <w:rPr>
          <w:color w:val="FF0000"/>
        </w:rPr>
        <w:t>NO DISCUSSION RECORDED</w:t>
      </w:r>
    </w:p>
    <w:p w14:paraId="734DF9B4" w14:textId="77777777" w:rsidR="009E726A" w:rsidRPr="005B25A1" w:rsidRDefault="009E726A" w:rsidP="009E726A">
      <w:pPr>
        <w:keepNext/>
        <w:keepLines/>
        <w:rPr>
          <w:b/>
          <w:bCs/>
        </w:rPr>
      </w:pPr>
      <w:r w:rsidRPr="005B25A1">
        <w:rPr>
          <w:b/>
          <w:bCs/>
        </w:rPr>
        <w:t>Plenary Discussion:</w:t>
      </w:r>
    </w:p>
    <w:p w14:paraId="117157AB" w14:textId="77777777" w:rsidR="009E726A" w:rsidRPr="009E726A" w:rsidRDefault="009E726A" w:rsidP="009E726A">
      <w:pPr>
        <w:keepNext/>
        <w:keepLines/>
      </w:pPr>
    </w:p>
    <w:p w14:paraId="0BA12E9E" w14:textId="77777777" w:rsidR="002503EE" w:rsidRDefault="007615D6" w:rsidP="002503EE">
      <w:r w:rsidRPr="005B25A1">
        <w:rPr>
          <w:b/>
          <w:bCs/>
        </w:rPr>
        <w:t>Status:</w:t>
      </w:r>
      <w:r>
        <w:t xml:space="preserve"> </w:t>
      </w:r>
      <w:r>
        <w:rPr>
          <w:color w:val="0000FF"/>
        </w:rPr>
        <w:t>Not concluded</w:t>
      </w:r>
      <w:r>
        <w:t>.</w:t>
      </w:r>
    </w:p>
    <w:p w14:paraId="519FDB7D" w14:textId="41860C8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Migration Path</w:t>
      </w:r>
    </w:p>
    <w:p w14:paraId="7CB433D5" w14:textId="77777777" w:rsidR="00E00DA6" w:rsidRDefault="007615D6" w:rsidP="000A3FBD">
      <w:pPr>
        <w:pStyle w:val="NormTop"/>
      </w:pPr>
      <w:r>
        <w:rPr>
          <w:color w:val="0000FF"/>
        </w:rPr>
        <w:t>S2-2508711</w:t>
      </w:r>
      <w:r w:rsidRPr="00D53282">
        <w:t xml:space="preserve"> </w:t>
      </w:r>
      <w:r>
        <w:t>(P-CR) 23.801-01: [WT#2] 6G Migration Paths. (Source: Samsung, AT&amp;T, OPPO)</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28356206" w14:textId="77777777" w:rsidR="007615D6" w:rsidRPr="005B25A1" w:rsidRDefault="007615D6" w:rsidP="007615D6">
      <w:pPr>
        <w:keepNext/>
        <w:keepLines/>
        <w:rPr>
          <w:b/>
          <w:bCs/>
        </w:rPr>
      </w:pPr>
      <w:r w:rsidRPr="005B25A1">
        <w:rPr>
          <w:b/>
          <w:bCs/>
        </w:rPr>
        <w:t>Convenor comment:</w:t>
      </w:r>
    </w:p>
    <w:p w14:paraId="22FE4C89" w14:textId="77777777" w:rsidR="007615D6" w:rsidRPr="005B25A1" w:rsidRDefault="007615D6" w:rsidP="007615D6">
      <w:pPr>
        <w:keepNext/>
        <w:keepLines/>
      </w:pPr>
      <w:r w:rsidRPr="005B25A1">
        <w:t>Handle.</w:t>
      </w:r>
    </w:p>
    <w:p w14:paraId="10CADAC5" w14:textId="77777777" w:rsidR="007615D6" w:rsidRPr="005B25A1" w:rsidRDefault="007615D6" w:rsidP="007615D6">
      <w:pPr>
        <w:keepNext/>
        <w:keepLines/>
        <w:rPr>
          <w:b/>
          <w:bCs/>
        </w:rPr>
      </w:pPr>
      <w:r w:rsidRPr="005B25A1">
        <w:rPr>
          <w:b/>
          <w:bCs/>
        </w:rPr>
        <w:t>Parallel discussion:</w:t>
      </w:r>
    </w:p>
    <w:p w14:paraId="54CACBAA" w14:textId="467239A2" w:rsidR="00BA7BB9" w:rsidRDefault="00BA7BB9" w:rsidP="00BA7BB9">
      <w:pPr>
        <w:keepNext/>
        <w:keepLines/>
      </w:pPr>
      <w:r>
        <w:t xml:space="preserve">Revised in drafting session to </w:t>
      </w:r>
      <w:r w:rsidRPr="0020647A">
        <w:rPr>
          <w:color w:val="3333FF"/>
        </w:rPr>
        <w:t>S2-25095</w:t>
      </w:r>
      <w:r>
        <w:rPr>
          <w:color w:val="3333FF"/>
        </w:rPr>
        <w:t>18</w:t>
      </w:r>
      <w:r>
        <w:t>.</w:t>
      </w:r>
    </w:p>
    <w:p w14:paraId="47A60E3B" w14:textId="38C69B8F" w:rsidR="00551064" w:rsidRDefault="005D3078" w:rsidP="00BA7BB9">
      <w:pPr>
        <w:keepNext/>
        <w:keepLines/>
      </w:pPr>
      <w:r>
        <w:t xml:space="preserve">There was some discussion and this was left for further off-line discussion and revised to </w:t>
      </w:r>
      <w:r w:rsidRPr="00CE3EC0">
        <w:rPr>
          <w:color w:val="0000FF"/>
        </w:rPr>
        <w:t>S2-2</w:t>
      </w:r>
      <w:r>
        <w:rPr>
          <w:color w:val="0000FF"/>
        </w:rPr>
        <w:t>509733</w:t>
      </w:r>
      <w:r w:rsidR="00E422A8">
        <w:t xml:space="preserve"> (</w:t>
      </w:r>
      <w:r w:rsidR="00E422A8" w:rsidRPr="00E422A8">
        <w:rPr>
          <w:color w:val="FF0000"/>
        </w:rPr>
        <w:t>withdrawn</w:t>
      </w:r>
      <w:r w:rsidR="00E422A8">
        <w:t>)</w:t>
      </w:r>
      <w:r>
        <w:t>.</w:t>
      </w:r>
      <w:r w:rsidR="00E422A8" w:rsidRPr="00E422A8">
        <w:rPr>
          <w:color w:val="3333FF"/>
        </w:rPr>
        <w:t xml:space="preserve"> </w:t>
      </w:r>
    </w:p>
    <w:p w14:paraId="02F40D5B" w14:textId="77777777" w:rsidR="00BA7BB9" w:rsidRPr="005B25A1" w:rsidRDefault="00BA7BB9" w:rsidP="00BA7BB9">
      <w:pPr>
        <w:keepNext/>
        <w:keepLines/>
        <w:rPr>
          <w:b/>
          <w:bCs/>
        </w:rPr>
      </w:pPr>
      <w:r w:rsidRPr="005B25A1">
        <w:rPr>
          <w:b/>
          <w:bCs/>
        </w:rPr>
        <w:t>Plenary Discussion:</w:t>
      </w:r>
    </w:p>
    <w:p w14:paraId="0F1827A9" w14:textId="04AB4BBD" w:rsidR="00BA7BB9" w:rsidRPr="009E726A" w:rsidRDefault="00DE5E83" w:rsidP="00BA7BB9">
      <w:pPr>
        <w:keepNext/>
        <w:keepLines/>
      </w:pPr>
      <w:r w:rsidRPr="00DE5E83">
        <w:rPr>
          <w:color w:val="3333FF"/>
        </w:rPr>
        <w:t>S2-2509733</w:t>
      </w:r>
      <w:r w:rsidRPr="00DE5E83">
        <w:t xml:space="preserve"> was </w:t>
      </w:r>
      <w:r w:rsidRPr="00DE5E83">
        <w:rPr>
          <w:color w:val="FF0000"/>
        </w:rPr>
        <w:t xml:space="preserve">withdrawn </w:t>
      </w:r>
      <w:r w:rsidRPr="00DE5E83">
        <w:t xml:space="preserve">and </w:t>
      </w:r>
      <w:r w:rsidR="00E422A8" w:rsidRPr="0020647A">
        <w:rPr>
          <w:color w:val="3333FF"/>
        </w:rPr>
        <w:t>S2-25095</w:t>
      </w:r>
      <w:r w:rsidR="00E422A8">
        <w:rPr>
          <w:color w:val="3333FF"/>
        </w:rPr>
        <w:t>18</w:t>
      </w:r>
      <w:r w:rsidR="00E422A8">
        <w:t xml:space="preserve">. was </w:t>
      </w:r>
      <w:r w:rsidR="00E422A8" w:rsidRPr="00E422A8">
        <w:rPr>
          <w:color w:val="3333FF"/>
        </w:rPr>
        <w:t>postponed</w:t>
      </w:r>
      <w:r w:rsidR="00E422A8">
        <w:t>.</w:t>
      </w:r>
    </w:p>
    <w:p w14:paraId="2CB64966" w14:textId="0E6ED043" w:rsidR="00BA7BB9" w:rsidRPr="00EB0339" w:rsidRDefault="00BA7BB9" w:rsidP="00BA7BB9">
      <w:r w:rsidRPr="005B25A1">
        <w:rPr>
          <w:b/>
          <w:bCs/>
        </w:rPr>
        <w:t>Status:</w:t>
      </w:r>
      <w:r>
        <w:t xml:space="preserve"> </w:t>
      </w:r>
      <w:r w:rsidR="00E422A8" w:rsidRPr="00E422A8">
        <w:rPr>
          <w:color w:val="3333FF"/>
        </w:rPr>
        <w:t>Postponed</w:t>
      </w:r>
      <w:r w:rsidR="00E422A8">
        <w:t>.</w:t>
      </w:r>
    </w:p>
    <w:p w14:paraId="75CFC6EE" w14:textId="77777777" w:rsidR="00E00DA6" w:rsidRDefault="007615D6" w:rsidP="000A3FBD">
      <w:pPr>
        <w:pStyle w:val="NormTop"/>
      </w:pPr>
      <w:r>
        <w:rPr>
          <w:color w:val="0000FF"/>
        </w:rPr>
        <w:t>S2-2508796</w:t>
      </w:r>
      <w:r w:rsidRPr="00D53282">
        <w:t xml:space="preserve"> </w:t>
      </w:r>
      <w:r>
        <w:t>(P-CR) 23.801-01: [WT#2] 6G Migration Paths.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annex in TR 23.801-01 to document the migration paths to 6G.</w:t>
      </w:r>
    </w:p>
    <w:p w14:paraId="3F0F84A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S2-2507447</w:t>
      </w:r>
      <w:r>
        <w:t>.</w:t>
      </w:r>
    </w:p>
    <w:p w14:paraId="516105F5" w14:textId="77777777" w:rsidR="007615D6" w:rsidRPr="005B25A1" w:rsidRDefault="007615D6" w:rsidP="007615D6">
      <w:pPr>
        <w:keepNext/>
        <w:keepLines/>
        <w:rPr>
          <w:b/>
          <w:bCs/>
        </w:rPr>
      </w:pPr>
      <w:r w:rsidRPr="005B25A1">
        <w:rPr>
          <w:b/>
          <w:bCs/>
        </w:rPr>
        <w:t>Convenor comment:</w:t>
      </w:r>
    </w:p>
    <w:p w14:paraId="122E7B8C" w14:textId="77777777" w:rsidR="007615D6" w:rsidRPr="005B25A1" w:rsidRDefault="007615D6" w:rsidP="007615D6">
      <w:pPr>
        <w:keepNext/>
        <w:keepLines/>
      </w:pPr>
      <w:r w:rsidRPr="005B25A1">
        <w:t>Merge into S2-2508711.</w:t>
      </w:r>
    </w:p>
    <w:p w14:paraId="1C4660C9" w14:textId="77777777" w:rsidR="007615D6" w:rsidRPr="005B25A1" w:rsidRDefault="007615D6" w:rsidP="007615D6">
      <w:pPr>
        <w:keepNext/>
        <w:keepLines/>
        <w:rPr>
          <w:b/>
          <w:bCs/>
        </w:rPr>
      </w:pPr>
      <w:r w:rsidRPr="005B25A1">
        <w:rPr>
          <w:b/>
          <w:bCs/>
        </w:rPr>
        <w:t>Parallel discussion:</w:t>
      </w:r>
    </w:p>
    <w:p w14:paraId="52FBB7F7" w14:textId="77777777" w:rsidR="007615D6" w:rsidRPr="005B25A1" w:rsidRDefault="007615D6" w:rsidP="007615D6">
      <w:pPr>
        <w:keepNext/>
        <w:keepLines/>
      </w:pPr>
      <w:r w:rsidRPr="005B25A1">
        <w:t>-</w:t>
      </w:r>
    </w:p>
    <w:p w14:paraId="7779A227" w14:textId="77777777" w:rsidR="009E726A" w:rsidRPr="005B25A1" w:rsidRDefault="009E726A" w:rsidP="009E726A">
      <w:pPr>
        <w:keepNext/>
        <w:keepLines/>
      </w:pPr>
      <w:r>
        <w:rPr>
          <w:color w:val="FF0000"/>
        </w:rPr>
        <w:t>NO DISCUSSION RECORDED</w:t>
      </w:r>
    </w:p>
    <w:p w14:paraId="104EB598" w14:textId="77777777" w:rsidR="009E726A" w:rsidRPr="005B25A1" w:rsidRDefault="009E726A" w:rsidP="009E726A">
      <w:pPr>
        <w:keepNext/>
        <w:keepLines/>
        <w:rPr>
          <w:b/>
          <w:bCs/>
        </w:rPr>
      </w:pPr>
      <w:r w:rsidRPr="005B25A1">
        <w:rPr>
          <w:b/>
          <w:bCs/>
        </w:rPr>
        <w:t>Plenary Discussion:</w:t>
      </w:r>
    </w:p>
    <w:p w14:paraId="369952C6" w14:textId="77777777" w:rsidR="009E726A" w:rsidRPr="009E726A" w:rsidRDefault="009E726A" w:rsidP="009E726A">
      <w:pPr>
        <w:keepNext/>
        <w:keepLines/>
      </w:pPr>
    </w:p>
    <w:p w14:paraId="1BFACEE3" w14:textId="77777777" w:rsidR="007615D6" w:rsidRPr="00EB0339" w:rsidRDefault="007615D6" w:rsidP="007615D6">
      <w:r w:rsidRPr="005B25A1">
        <w:rPr>
          <w:b/>
          <w:bCs/>
        </w:rPr>
        <w:t>Status:</w:t>
      </w:r>
      <w:r>
        <w:t xml:space="preserve"> </w:t>
      </w:r>
      <w:r>
        <w:rPr>
          <w:color w:val="0000FF"/>
        </w:rPr>
        <w:t>Not concluded</w:t>
      </w:r>
      <w:r>
        <w:t>.</w:t>
      </w:r>
    </w:p>
    <w:p w14:paraId="7FDF8B51" w14:textId="77777777" w:rsidR="007615D6" w:rsidRDefault="007615D6" w:rsidP="005A50C0">
      <w:pPr>
        <w:pStyle w:val="Heading3"/>
      </w:pPr>
      <w:r>
        <w:t>20.6.3</w:t>
      </w:r>
      <w:r>
        <w:tab/>
        <w:t>Study on Architecture for 6G System (FS_6G_ARC) - WT#3</w:t>
      </w:r>
    </w:p>
    <w:p w14:paraId="462ACDD6" w14:textId="77777777" w:rsidR="002503EE" w:rsidRDefault="007615D6" w:rsidP="002503EE">
      <w:r>
        <w:t>This agenda item was convened by Andy Bennett (Samsung).</w:t>
      </w:r>
    </w:p>
    <w:p w14:paraId="4CDC1F6D" w14:textId="732771F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WT#3.1: AI for Network</w:t>
      </w:r>
    </w:p>
    <w:p w14:paraId="33AE8399" w14:textId="77777777" w:rsidR="00E00DA6" w:rsidRDefault="007615D6" w:rsidP="000A3FBD">
      <w:pPr>
        <w:pStyle w:val="NormTop"/>
      </w:pPr>
      <w:r>
        <w:rPr>
          <w:color w:val="0000FF"/>
        </w:rPr>
        <w:t>S2-2508224</w:t>
      </w:r>
      <w:r w:rsidRPr="00D53282">
        <w:t xml:space="preserve"> </w:t>
      </w:r>
      <w:r>
        <w:t>(P-CR) 23.801-01: [WT#3.1 AI] AI for 6G/AI capable 6GC . (Source: Vivo)</w:t>
      </w:r>
      <w:r>
        <w:br/>
      </w:r>
      <w:r w:rsidRPr="00D53282">
        <w:rPr>
          <w:b/>
        </w:rPr>
        <w:t>Document for:</w:t>
      </w:r>
      <w:r w:rsidRPr="00D53282">
        <w:t xml:space="preserve"> </w:t>
      </w:r>
      <w:r>
        <w:t>Approval</w:t>
      </w:r>
      <w:r>
        <w:br/>
      </w:r>
      <w:r w:rsidRPr="00D53282">
        <w:rPr>
          <w:b/>
        </w:rPr>
        <w:t>Abstract:</w:t>
      </w:r>
      <w:r w:rsidRPr="00D53282">
        <w:t xml:space="preserve"> </w:t>
      </w:r>
      <w:r>
        <w:br/>
        <w:t>This document summarises the WT and Key Issue proposals for WT#3 regarding the use of AI for 6G architecture.</w:t>
      </w:r>
    </w:p>
    <w:p w14:paraId="48FB46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AD5CFC5" w14:textId="77777777" w:rsidR="007615D6" w:rsidRPr="005B25A1" w:rsidRDefault="007615D6" w:rsidP="007615D6">
      <w:pPr>
        <w:keepNext/>
        <w:keepLines/>
        <w:rPr>
          <w:b/>
          <w:bCs/>
        </w:rPr>
      </w:pPr>
      <w:r w:rsidRPr="005B25A1">
        <w:rPr>
          <w:b/>
          <w:bCs/>
        </w:rPr>
        <w:t>Parallel discussion:</w:t>
      </w:r>
    </w:p>
    <w:p w14:paraId="2790B639" w14:textId="77777777" w:rsidR="007615D6" w:rsidRPr="005B25A1" w:rsidRDefault="007615D6" w:rsidP="007615D6">
      <w:pPr>
        <w:keepNext/>
        <w:keepLines/>
      </w:pPr>
      <w:r w:rsidRPr="005B25A1">
        <w:t>-</w:t>
      </w:r>
    </w:p>
    <w:p w14:paraId="33094581" w14:textId="77777777" w:rsidR="009E726A" w:rsidRPr="005B25A1" w:rsidRDefault="009E726A" w:rsidP="009E726A">
      <w:pPr>
        <w:keepNext/>
        <w:keepLines/>
      </w:pPr>
      <w:r>
        <w:rPr>
          <w:color w:val="FF0000"/>
        </w:rPr>
        <w:t>NO DISCUSSION RECORDED</w:t>
      </w:r>
    </w:p>
    <w:p w14:paraId="05BC3BF6" w14:textId="77777777" w:rsidR="009E726A" w:rsidRPr="005B25A1" w:rsidRDefault="009E726A" w:rsidP="009E726A">
      <w:pPr>
        <w:keepNext/>
        <w:keepLines/>
        <w:rPr>
          <w:b/>
          <w:bCs/>
        </w:rPr>
      </w:pPr>
      <w:r w:rsidRPr="005B25A1">
        <w:rPr>
          <w:b/>
          <w:bCs/>
        </w:rPr>
        <w:t>Plenary Discussion:</w:t>
      </w:r>
    </w:p>
    <w:p w14:paraId="2154F488" w14:textId="77777777" w:rsidR="009E726A" w:rsidRPr="009E726A" w:rsidRDefault="009E726A" w:rsidP="009E726A">
      <w:pPr>
        <w:keepNext/>
        <w:keepLines/>
      </w:pPr>
    </w:p>
    <w:p w14:paraId="30DD8272" w14:textId="77777777" w:rsidR="007615D6" w:rsidRPr="00EB0339" w:rsidRDefault="007615D6" w:rsidP="007615D6">
      <w:r w:rsidRPr="005B25A1">
        <w:rPr>
          <w:b/>
          <w:bCs/>
        </w:rPr>
        <w:t>Status:</w:t>
      </w:r>
      <w:r>
        <w:t xml:space="preserve"> </w:t>
      </w:r>
      <w:r>
        <w:rPr>
          <w:color w:val="0000FF"/>
        </w:rPr>
        <w:t>Not concluded</w:t>
      </w:r>
      <w:r>
        <w:t>.</w:t>
      </w:r>
    </w:p>
    <w:p w14:paraId="3CE22030" w14:textId="77777777" w:rsidR="00E00DA6" w:rsidRDefault="007615D6" w:rsidP="000A3FBD">
      <w:pPr>
        <w:pStyle w:val="NormTop"/>
      </w:pPr>
      <w:r>
        <w:rPr>
          <w:color w:val="0000FF"/>
        </w:rPr>
        <w:t>S2-2508267</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China M)</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49F9A3EF" w14:textId="77777777" w:rsidR="007615D6" w:rsidRPr="005B25A1" w:rsidRDefault="007615D6" w:rsidP="007615D6">
      <w:pPr>
        <w:keepNext/>
        <w:keepLines/>
        <w:rPr>
          <w:b/>
          <w:bCs/>
        </w:rPr>
      </w:pPr>
      <w:r w:rsidRPr="005B25A1">
        <w:rPr>
          <w:b/>
          <w:bCs/>
        </w:rPr>
        <w:t>Parallel discussion:</w:t>
      </w:r>
    </w:p>
    <w:p w14:paraId="0912E124" w14:textId="77777777" w:rsidR="007615D6" w:rsidRPr="005B25A1" w:rsidRDefault="007615D6" w:rsidP="007615D6">
      <w:pPr>
        <w:keepNext/>
        <w:keepLines/>
      </w:pPr>
      <w:r w:rsidRPr="005B25A1">
        <w:t>-</w:t>
      </w:r>
    </w:p>
    <w:p w14:paraId="5335C6AB" w14:textId="77777777" w:rsidR="009E726A" w:rsidRPr="005B25A1" w:rsidRDefault="009E726A" w:rsidP="009E726A">
      <w:pPr>
        <w:keepNext/>
        <w:keepLines/>
      </w:pPr>
      <w:r>
        <w:rPr>
          <w:color w:val="FF0000"/>
        </w:rPr>
        <w:t>NO DISCUSSION RECORDED</w:t>
      </w:r>
    </w:p>
    <w:p w14:paraId="51136FFA" w14:textId="77777777" w:rsidR="009E726A" w:rsidRPr="005B25A1" w:rsidRDefault="009E726A" w:rsidP="009E726A">
      <w:pPr>
        <w:keepNext/>
        <w:keepLines/>
        <w:rPr>
          <w:b/>
          <w:bCs/>
        </w:rPr>
      </w:pPr>
      <w:r w:rsidRPr="005B25A1">
        <w:rPr>
          <w:b/>
          <w:bCs/>
        </w:rPr>
        <w:t>Plenary Discussion:</w:t>
      </w:r>
    </w:p>
    <w:p w14:paraId="71BBAC33" w14:textId="77777777" w:rsidR="009E726A" w:rsidRPr="009E726A" w:rsidRDefault="009E726A" w:rsidP="009E726A">
      <w:pPr>
        <w:keepNext/>
        <w:keepLines/>
      </w:pPr>
    </w:p>
    <w:p w14:paraId="23E04281" w14:textId="77777777" w:rsidR="007615D6" w:rsidRPr="00EB0339" w:rsidRDefault="007615D6" w:rsidP="007615D6">
      <w:r w:rsidRPr="005B25A1">
        <w:rPr>
          <w:b/>
          <w:bCs/>
        </w:rPr>
        <w:t>Status:</w:t>
      </w:r>
      <w:r>
        <w:t xml:space="preserve"> </w:t>
      </w:r>
      <w:r>
        <w:rPr>
          <w:color w:val="0000FF"/>
        </w:rPr>
        <w:t>Not concluded</w:t>
      </w:r>
      <w:r>
        <w:t>.</w:t>
      </w:r>
    </w:p>
    <w:p w14:paraId="6D640CE7" w14:textId="77777777" w:rsidR="00E00DA6" w:rsidRDefault="007615D6" w:rsidP="000A3FBD">
      <w:pPr>
        <w:pStyle w:val="NormTop"/>
      </w:pPr>
      <w:r>
        <w:rPr>
          <w:color w:val="0000FF"/>
        </w:rPr>
        <w:t>S2-2508275</w:t>
      </w:r>
      <w:r w:rsidRPr="00D53282">
        <w:t xml:space="preserve"> </w:t>
      </w:r>
      <w:r>
        <w:t>(P-CR) 23.801-01: [WT#3.1, AI for Network] AI for 6G architecture.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AI for 6G architecture.</w:t>
      </w:r>
    </w:p>
    <w:p w14:paraId="324FE30B" w14:textId="77777777" w:rsidR="007615D6" w:rsidRPr="005B25A1" w:rsidRDefault="007615D6" w:rsidP="007615D6">
      <w:pPr>
        <w:keepNext/>
        <w:keepLines/>
        <w:rPr>
          <w:b/>
          <w:bCs/>
        </w:rPr>
      </w:pPr>
      <w:r w:rsidRPr="005B25A1">
        <w:rPr>
          <w:b/>
          <w:bCs/>
        </w:rPr>
        <w:t>Parallel discussion:</w:t>
      </w:r>
    </w:p>
    <w:p w14:paraId="3DC5F0D7" w14:textId="77777777" w:rsidR="007615D6" w:rsidRPr="005B25A1" w:rsidRDefault="007615D6" w:rsidP="007615D6">
      <w:pPr>
        <w:keepNext/>
        <w:keepLines/>
      </w:pPr>
      <w:r w:rsidRPr="005B25A1">
        <w:t>-</w:t>
      </w:r>
    </w:p>
    <w:p w14:paraId="47CA0D53" w14:textId="77777777" w:rsidR="009E726A" w:rsidRPr="005B25A1" w:rsidRDefault="009E726A" w:rsidP="009E726A">
      <w:pPr>
        <w:keepNext/>
        <w:keepLines/>
      </w:pPr>
      <w:r>
        <w:rPr>
          <w:color w:val="FF0000"/>
        </w:rPr>
        <w:t>NO DISCUSSION RECORDED</w:t>
      </w:r>
    </w:p>
    <w:p w14:paraId="2D6DF91A" w14:textId="77777777" w:rsidR="009E726A" w:rsidRPr="005B25A1" w:rsidRDefault="009E726A" w:rsidP="009E726A">
      <w:pPr>
        <w:keepNext/>
        <w:keepLines/>
        <w:rPr>
          <w:b/>
          <w:bCs/>
        </w:rPr>
      </w:pPr>
      <w:r w:rsidRPr="005B25A1">
        <w:rPr>
          <w:b/>
          <w:bCs/>
        </w:rPr>
        <w:t>Plenary Discussion:</w:t>
      </w:r>
    </w:p>
    <w:p w14:paraId="6EFA2D04" w14:textId="77777777" w:rsidR="009E726A" w:rsidRPr="009E726A" w:rsidRDefault="009E726A" w:rsidP="009E726A">
      <w:pPr>
        <w:keepNext/>
        <w:keepLines/>
      </w:pPr>
    </w:p>
    <w:p w14:paraId="266B2DA3" w14:textId="77777777" w:rsidR="007615D6" w:rsidRPr="00EB0339" w:rsidRDefault="007615D6" w:rsidP="007615D6">
      <w:r w:rsidRPr="005B25A1">
        <w:rPr>
          <w:b/>
          <w:bCs/>
        </w:rPr>
        <w:t>Status:</w:t>
      </w:r>
      <w:r>
        <w:t xml:space="preserve"> </w:t>
      </w:r>
      <w:r>
        <w:rPr>
          <w:color w:val="0000FF"/>
        </w:rPr>
        <w:t>Not concluded</w:t>
      </w:r>
      <w:r>
        <w:t>.</w:t>
      </w:r>
    </w:p>
    <w:p w14:paraId="78C27FC2" w14:textId="77777777" w:rsidR="00E00DA6" w:rsidRDefault="007615D6" w:rsidP="000A3FBD">
      <w:pPr>
        <w:pStyle w:val="NormTop"/>
      </w:pPr>
      <w:r>
        <w:rPr>
          <w:color w:val="0000FF"/>
        </w:rPr>
        <w:t>S2-2508310</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8AC227F" w14:textId="77777777" w:rsidR="007615D6" w:rsidRPr="005B25A1" w:rsidRDefault="007615D6" w:rsidP="007615D6">
      <w:pPr>
        <w:keepNext/>
        <w:keepLines/>
        <w:rPr>
          <w:b/>
          <w:bCs/>
        </w:rPr>
      </w:pPr>
      <w:r w:rsidRPr="005B25A1">
        <w:rPr>
          <w:b/>
          <w:bCs/>
        </w:rPr>
        <w:t>Parallel discussion:</w:t>
      </w:r>
    </w:p>
    <w:p w14:paraId="5EB44710" w14:textId="77777777" w:rsidR="007615D6" w:rsidRPr="005B25A1" w:rsidRDefault="007615D6" w:rsidP="007615D6">
      <w:pPr>
        <w:keepNext/>
        <w:keepLines/>
      </w:pPr>
      <w:r w:rsidRPr="005B25A1">
        <w:t>-</w:t>
      </w:r>
    </w:p>
    <w:p w14:paraId="0E9DD2BD" w14:textId="77777777" w:rsidR="009E726A" w:rsidRPr="005B25A1" w:rsidRDefault="009E726A" w:rsidP="009E726A">
      <w:pPr>
        <w:keepNext/>
        <w:keepLines/>
      </w:pPr>
      <w:r>
        <w:rPr>
          <w:color w:val="FF0000"/>
        </w:rPr>
        <w:t>NO DISCUSSION RECORDED</w:t>
      </w:r>
    </w:p>
    <w:p w14:paraId="57AA5FDF" w14:textId="77777777" w:rsidR="009E726A" w:rsidRPr="005B25A1" w:rsidRDefault="009E726A" w:rsidP="009E726A">
      <w:pPr>
        <w:keepNext/>
        <w:keepLines/>
        <w:rPr>
          <w:b/>
          <w:bCs/>
        </w:rPr>
      </w:pPr>
      <w:r w:rsidRPr="005B25A1">
        <w:rPr>
          <w:b/>
          <w:bCs/>
        </w:rPr>
        <w:t>Plenary Discussion:</w:t>
      </w:r>
    </w:p>
    <w:p w14:paraId="3E2CC53B" w14:textId="77777777" w:rsidR="009E726A" w:rsidRPr="009E726A" w:rsidRDefault="009E726A" w:rsidP="009E726A">
      <w:pPr>
        <w:keepNext/>
        <w:keepLines/>
      </w:pPr>
    </w:p>
    <w:p w14:paraId="0DBA157F" w14:textId="77777777" w:rsidR="007615D6" w:rsidRPr="00EB0339" w:rsidRDefault="007615D6" w:rsidP="007615D6">
      <w:r w:rsidRPr="005B25A1">
        <w:rPr>
          <w:b/>
          <w:bCs/>
        </w:rPr>
        <w:t>Status:</w:t>
      </w:r>
      <w:r>
        <w:t xml:space="preserve"> </w:t>
      </w:r>
      <w:r>
        <w:rPr>
          <w:color w:val="0000FF"/>
        </w:rPr>
        <w:t>Not concluded</w:t>
      </w:r>
      <w:r>
        <w:t>.</w:t>
      </w:r>
    </w:p>
    <w:p w14:paraId="36D75E69" w14:textId="77777777" w:rsidR="00E00DA6" w:rsidRDefault="007615D6" w:rsidP="000A3FBD">
      <w:pPr>
        <w:pStyle w:val="NormTop"/>
      </w:pPr>
      <w:r>
        <w:rPr>
          <w:color w:val="0000FF"/>
        </w:rPr>
        <w:t>S2-2508329</w:t>
      </w:r>
      <w:r w:rsidRPr="00D53282">
        <w:t xml:space="preserve"> </w:t>
      </w:r>
      <w:r>
        <w:t>(P-CR) 23.801-01: WT/KI Proposals - AI for 6G architecture.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AI for 6G architecture.</w:t>
      </w:r>
    </w:p>
    <w:p w14:paraId="7F4DC19A" w14:textId="77777777" w:rsidR="007615D6" w:rsidRPr="005B25A1" w:rsidRDefault="007615D6" w:rsidP="007615D6">
      <w:pPr>
        <w:keepNext/>
        <w:keepLines/>
        <w:rPr>
          <w:b/>
          <w:bCs/>
        </w:rPr>
      </w:pPr>
      <w:r w:rsidRPr="005B25A1">
        <w:rPr>
          <w:b/>
          <w:bCs/>
        </w:rPr>
        <w:t>Parallel discussion:</w:t>
      </w:r>
    </w:p>
    <w:p w14:paraId="65091A84" w14:textId="77777777" w:rsidR="007615D6" w:rsidRPr="005B25A1" w:rsidRDefault="007615D6" w:rsidP="007615D6">
      <w:pPr>
        <w:keepNext/>
        <w:keepLines/>
      </w:pPr>
      <w:r w:rsidRPr="005B25A1">
        <w:t>-</w:t>
      </w:r>
    </w:p>
    <w:p w14:paraId="56972C64" w14:textId="77777777" w:rsidR="009E726A" w:rsidRPr="005B25A1" w:rsidRDefault="009E726A" w:rsidP="009E726A">
      <w:pPr>
        <w:keepNext/>
        <w:keepLines/>
      </w:pPr>
      <w:r>
        <w:rPr>
          <w:color w:val="FF0000"/>
        </w:rPr>
        <w:t>NO DISCUSSION RECORDED</w:t>
      </w:r>
    </w:p>
    <w:p w14:paraId="008EEEDE" w14:textId="77777777" w:rsidR="009E726A" w:rsidRPr="005B25A1" w:rsidRDefault="009E726A" w:rsidP="009E726A">
      <w:pPr>
        <w:keepNext/>
        <w:keepLines/>
        <w:rPr>
          <w:b/>
          <w:bCs/>
        </w:rPr>
      </w:pPr>
      <w:r w:rsidRPr="005B25A1">
        <w:rPr>
          <w:b/>
          <w:bCs/>
        </w:rPr>
        <w:t>Plenary Discussion:</w:t>
      </w:r>
    </w:p>
    <w:p w14:paraId="066E7BC4" w14:textId="77777777" w:rsidR="009E726A" w:rsidRPr="009E726A" w:rsidRDefault="009E726A" w:rsidP="009E726A">
      <w:pPr>
        <w:keepNext/>
        <w:keepLines/>
      </w:pPr>
    </w:p>
    <w:p w14:paraId="5252ADFF" w14:textId="77777777" w:rsidR="007615D6" w:rsidRPr="00EB0339" w:rsidRDefault="007615D6" w:rsidP="007615D6">
      <w:r w:rsidRPr="005B25A1">
        <w:rPr>
          <w:b/>
          <w:bCs/>
        </w:rPr>
        <w:t>Status:</w:t>
      </w:r>
      <w:r>
        <w:t xml:space="preserve"> </w:t>
      </w:r>
      <w:r>
        <w:rPr>
          <w:color w:val="0000FF"/>
        </w:rPr>
        <w:t>Not concluded</w:t>
      </w:r>
      <w:r>
        <w:t>.</w:t>
      </w:r>
    </w:p>
    <w:p w14:paraId="48E9F77D" w14:textId="77777777" w:rsidR="00E00DA6" w:rsidRDefault="007615D6" w:rsidP="000A3FBD">
      <w:pPr>
        <w:pStyle w:val="NormTop"/>
      </w:pPr>
      <w:r>
        <w:rPr>
          <w:color w:val="0000FF"/>
        </w:rPr>
        <w:t>S2-2508383</w:t>
      </w:r>
      <w:r w:rsidRPr="00D53282">
        <w:t xml:space="preserve"> </w:t>
      </w:r>
      <w:r>
        <w:t>(P-CR) 23.801-01: [WT#3.1] AI for 6G architecture.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the work scope and KI for WT#3 regarding the use of AI for 6G architecture.</w:t>
      </w:r>
    </w:p>
    <w:p w14:paraId="52C846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8514937" w14:textId="77777777" w:rsidR="007615D6" w:rsidRPr="005B25A1" w:rsidRDefault="007615D6" w:rsidP="007615D6">
      <w:pPr>
        <w:keepNext/>
        <w:keepLines/>
        <w:rPr>
          <w:b/>
          <w:bCs/>
        </w:rPr>
      </w:pPr>
      <w:r w:rsidRPr="005B25A1">
        <w:rPr>
          <w:b/>
          <w:bCs/>
        </w:rPr>
        <w:t>Parallel discussion:</w:t>
      </w:r>
    </w:p>
    <w:p w14:paraId="1172B0E7" w14:textId="77777777" w:rsidR="007615D6" w:rsidRPr="005B25A1" w:rsidRDefault="007615D6" w:rsidP="007615D6">
      <w:pPr>
        <w:keepNext/>
        <w:keepLines/>
      </w:pPr>
      <w:r w:rsidRPr="005B25A1">
        <w:t>-</w:t>
      </w:r>
    </w:p>
    <w:p w14:paraId="578EBBC2" w14:textId="77777777" w:rsidR="009E726A" w:rsidRPr="005B25A1" w:rsidRDefault="009E726A" w:rsidP="009E726A">
      <w:pPr>
        <w:keepNext/>
        <w:keepLines/>
      </w:pPr>
      <w:r>
        <w:rPr>
          <w:color w:val="FF0000"/>
        </w:rPr>
        <w:t>NO DISCUSSION RECORDED</w:t>
      </w:r>
    </w:p>
    <w:p w14:paraId="19C5F799" w14:textId="77777777" w:rsidR="009E726A" w:rsidRPr="005B25A1" w:rsidRDefault="009E726A" w:rsidP="009E726A">
      <w:pPr>
        <w:keepNext/>
        <w:keepLines/>
        <w:rPr>
          <w:b/>
          <w:bCs/>
        </w:rPr>
      </w:pPr>
      <w:r w:rsidRPr="005B25A1">
        <w:rPr>
          <w:b/>
          <w:bCs/>
        </w:rPr>
        <w:t>Plenary Discussion:</w:t>
      </w:r>
    </w:p>
    <w:p w14:paraId="5AB8754F" w14:textId="77777777" w:rsidR="009E726A" w:rsidRPr="009E726A" w:rsidRDefault="009E726A" w:rsidP="009E726A">
      <w:pPr>
        <w:keepNext/>
        <w:keepLines/>
      </w:pPr>
    </w:p>
    <w:p w14:paraId="44E8521E" w14:textId="77777777" w:rsidR="007615D6" w:rsidRPr="00EB0339" w:rsidRDefault="007615D6" w:rsidP="007615D6">
      <w:r w:rsidRPr="005B25A1">
        <w:rPr>
          <w:b/>
          <w:bCs/>
        </w:rPr>
        <w:t>Status:</w:t>
      </w:r>
      <w:r>
        <w:t xml:space="preserve"> </w:t>
      </w:r>
      <w:r>
        <w:rPr>
          <w:color w:val="0000FF"/>
        </w:rPr>
        <w:t>Not concluded</w:t>
      </w:r>
      <w:r>
        <w:t>.</w:t>
      </w:r>
    </w:p>
    <w:p w14:paraId="1FA32AE8" w14:textId="77777777" w:rsidR="00E00DA6" w:rsidRDefault="007615D6" w:rsidP="000A3FBD">
      <w:pPr>
        <w:pStyle w:val="NormTop"/>
      </w:pPr>
      <w:r>
        <w:rPr>
          <w:color w:val="0000FF"/>
        </w:rPr>
        <w:t>S2-2508394</w:t>
      </w:r>
      <w:r w:rsidRPr="00D53282">
        <w:t xml:space="preserve"> </w:t>
      </w:r>
      <w:r>
        <w:t xml:space="preserve">(P-CR) 23.801-01: [WT#3] Support and enable use of AI in 6G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document propose for WT#3 regarding the use of AI for 6G architecture.</w:t>
      </w:r>
    </w:p>
    <w:p w14:paraId="51B1D03C" w14:textId="77777777" w:rsidR="007615D6" w:rsidRPr="005B25A1" w:rsidRDefault="007615D6" w:rsidP="007615D6">
      <w:pPr>
        <w:keepNext/>
        <w:keepLines/>
        <w:rPr>
          <w:b/>
          <w:bCs/>
        </w:rPr>
      </w:pPr>
      <w:r w:rsidRPr="005B25A1">
        <w:rPr>
          <w:b/>
          <w:bCs/>
        </w:rPr>
        <w:t>Parallel discussion:</w:t>
      </w:r>
    </w:p>
    <w:p w14:paraId="2D8E725A" w14:textId="77777777" w:rsidR="007615D6" w:rsidRPr="005B25A1" w:rsidRDefault="007615D6" w:rsidP="007615D6">
      <w:pPr>
        <w:keepNext/>
        <w:keepLines/>
      </w:pPr>
      <w:r w:rsidRPr="005B25A1">
        <w:t>-</w:t>
      </w:r>
    </w:p>
    <w:p w14:paraId="71793189" w14:textId="77777777" w:rsidR="009E726A" w:rsidRPr="005B25A1" w:rsidRDefault="009E726A" w:rsidP="009E726A">
      <w:pPr>
        <w:keepNext/>
        <w:keepLines/>
      </w:pPr>
      <w:r>
        <w:rPr>
          <w:color w:val="FF0000"/>
        </w:rPr>
        <w:t>NO DISCUSSION RECORDED</w:t>
      </w:r>
    </w:p>
    <w:p w14:paraId="516E4CCE" w14:textId="77777777" w:rsidR="009E726A" w:rsidRPr="005B25A1" w:rsidRDefault="009E726A" w:rsidP="009E726A">
      <w:pPr>
        <w:keepNext/>
        <w:keepLines/>
        <w:rPr>
          <w:b/>
          <w:bCs/>
        </w:rPr>
      </w:pPr>
      <w:r w:rsidRPr="005B25A1">
        <w:rPr>
          <w:b/>
          <w:bCs/>
        </w:rPr>
        <w:t>Plenary Discussion:</w:t>
      </w:r>
    </w:p>
    <w:p w14:paraId="0F855461" w14:textId="77777777" w:rsidR="009E726A" w:rsidRPr="009E726A" w:rsidRDefault="009E726A" w:rsidP="009E726A">
      <w:pPr>
        <w:keepNext/>
        <w:keepLines/>
      </w:pPr>
    </w:p>
    <w:p w14:paraId="61E666C7" w14:textId="77777777" w:rsidR="007615D6" w:rsidRPr="00EB0339" w:rsidRDefault="007615D6" w:rsidP="007615D6">
      <w:r w:rsidRPr="005B25A1">
        <w:rPr>
          <w:b/>
          <w:bCs/>
        </w:rPr>
        <w:t>Status:</w:t>
      </w:r>
      <w:r>
        <w:t xml:space="preserve"> </w:t>
      </w:r>
      <w:r>
        <w:rPr>
          <w:color w:val="0000FF"/>
        </w:rPr>
        <w:t>Not concluded</w:t>
      </w:r>
      <w:r>
        <w:t>.</w:t>
      </w:r>
    </w:p>
    <w:p w14:paraId="5F01CD89" w14:textId="77777777" w:rsidR="00E00DA6" w:rsidRDefault="007615D6" w:rsidP="000A3FBD">
      <w:pPr>
        <w:pStyle w:val="NormTop"/>
      </w:pPr>
      <w:r>
        <w:rPr>
          <w:color w:val="0000FF"/>
        </w:rPr>
        <w:t>S2-2508404</w:t>
      </w:r>
      <w:r w:rsidRPr="00D53282">
        <w:t xml:space="preserve"> </w:t>
      </w:r>
      <w:r>
        <w:t>(P-CR) 23.801-01: [WT#3.1, AI for network]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key issue and some modifications of the WT#3 scope on AI for 6G.</w:t>
      </w:r>
    </w:p>
    <w:p w14:paraId="6336FA87" w14:textId="77777777" w:rsidR="007615D6" w:rsidRPr="005B25A1" w:rsidRDefault="007615D6" w:rsidP="007615D6">
      <w:pPr>
        <w:keepNext/>
        <w:keepLines/>
        <w:rPr>
          <w:b/>
          <w:bCs/>
        </w:rPr>
      </w:pPr>
      <w:r w:rsidRPr="005B25A1">
        <w:rPr>
          <w:b/>
          <w:bCs/>
        </w:rPr>
        <w:t>Convenor comment:</w:t>
      </w:r>
    </w:p>
    <w:p w14:paraId="4F35ED40" w14:textId="77777777" w:rsidR="007615D6" w:rsidRPr="005B25A1" w:rsidRDefault="007615D6" w:rsidP="007615D6">
      <w:pPr>
        <w:keepNext/>
        <w:keepLines/>
      </w:pPr>
      <w:r w:rsidRPr="005B25A1">
        <w:t>Moved from 20.6.1.3.</w:t>
      </w:r>
    </w:p>
    <w:p w14:paraId="62DB92C7" w14:textId="77777777" w:rsidR="007615D6" w:rsidRPr="005B25A1" w:rsidRDefault="007615D6" w:rsidP="007615D6">
      <w:pPr>
        <w:keepNext/>
        <w:keepLines/>
        <w:rPr>
          <w:b/>
          <w:bCs/>
        </w:rPr>
      </w:pPr>
      <w:r w:rsidRPr="005B25A1">
        <w:rPr>
          <w:b/>
          <w:bCs/>
        </w:rPr>
        <w:t>Parallel discussion:</w:t>
      </w:r>
    </w:p>
    <w:p w14:paraId="1C9AD707" w14:textId="77777777" w:rsidR="007615D6" w:rsidRPr="005B25A1" w:rsidRDefault="007615D6" w:rsidP="007615D6">
      <w:pPr>
        <w:keepNext/>
        <w:keepLines/>
      </w:pPr>
      <w:r w:rsidRPr="005B25A1">
        <w:t>-</w:t>
      </w:r>
    </w:p>
    <w:p w14:paraId="0902C30A" w14:textId="77777777" w:rsidR="009E726A" w:rsidRPr="005B25A1" w:rsidRDefault="009E726A" w:rsidP="009E726A">
      <w:pPr>
        <w:keepNext/>
        <w:keepLines/>
      </w:pPr>
      <w:r>
        <w:rPr>
          <w:color w:val="FF0000"/>
        </w:rPr>
        <w:t>NO DISCUSSION RECORDED</w:t>
      </w:r>
    </w:p>
    <w:p w14:paraId="4A011A25" w14:textId="77777777" w:rsidR="009E726A" w:rsidRPr="005B25A1" w:rsidRDefault="009E726A" w:rsidP="009E726A">
      <w:pPr>
        <w:keepNext/>
        <w:keepLines/>
        <w:rPr>
          <w:b/>
          <w:bCs/>
        </w:rPr>
      </w:pPr>
      <w:r w:rsidRPr="005B25A1">
        <w:rPr>
          <w:b/>
          <w:bCs/>
        </w:rPr>
        <w:t>Plenary Discussion:</w:t>
      </w:r>
    </w:p>
    <w:p w14:paraId="2754CA2B" w14:textId="77777777" w:rsidR="009E726A" w:rsidRPr="009E726A" w:rsidRDefault="009E726A" w:rsidP="009E726A">
      <w:pPr>
        <w:keepNext/>
        <w:keepLines/>
      </w:pPr>
    </w:p>
    <w:p w14:paraId="2160E348" w14:textId="77777777" w:rsidR="007615D6" w:rsidRPr="00EB0339" w:rsidRDefault="007615D6" w:rsidP="007615D6">
      <w:r w:rsidRPr="005B25A1">
        <w:rPr>
          <w:b/>
          <w:bCs/>
        </w:rPr>
        <w:t>Status:</w:t>
      </w:r>
      <w:r>
        <w:t xml:space="preserve"> </w:t>
      </w:r>
      <w:r>
        <w:rPr>
          <w:color w:val="0000FF"/>
        </w:rPr>
        <w:t>Not concluded</w:t>
      </w:r>
      <w:r>
        <w:t>.</w:t>
      </w:r>
    </w:p>
    <w:p w14:paraId="1CFC0172" w14:textId="77777777" w:rsidR="00E00DA6" w:rsidRDefault="007615D6" w:rsidP="000A3FBD">
      <w:pPr>
        <w:pStyle w:val="NormTop"/>
      </w:pPr>
      <w:r>
        <w:rPr>
          <w:color w:val="0000FF"/>
        </w:rPr>
        <w:t>S2-2508455</w:t>
      </w:r>
      <w:r w:rsidRPr="00D53282">
        <w:t xml:space="preserve"> </w:t>
      </w:r>
      <w:r>
        <w:t>(P-CR) 23.801-01: [WT#3.1] WT and KI on AI for 6G System.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WT#3.1 on enable and use AI in the 6G system.</w:t>
      </w:r>
    </w:p>
    <w:p w14:paraId="0AD0466A" w14:textId="77777777" w:rsidR="007615D6" w:rsidRPr="005B25A1" w:rsidRDefault="007615D6" w:rsidP="007615D6">
      <w:pPr>
        <w:keepNext/>
        <w:keepLines/>
        <w:rPr>
          <w:b/>
          <w:bCs/>
        </w:rPr>
      </w:pPr>
      <w:r w:rsidRPr="005B25A1">
        <w:rPr>
          <w:b/>
          <w:bCs/>
        </w:rPr>
        <w:t>Parallel discussion:</w:t>
      </w:r>
    </w:p>
    <w:p w14:paraId="7329F55F" w14:textId="77777777" w:rsidR="007615D6" w:rsidRPr="005B25A1" w:rsidRDefault="007615D6" w:rsidP="007615D6">
      <w:pPr>
        <w:keepNext/>
        <w:keepLines/>
      </w:pPr>
      <w:r w:rsidRPr="005B25A1">
        <w:t>-</w:t>
      </w:r>
    </w:p>
    <w:p w14:paraId="7ADCAD75" w14:textId="77777777" w:rsidR="009E726A" w:rsidRPr="005B25A1" w:rsidRDefault="009E726A" w:rsidP="009E726A">
      <w:pPr>
        <w:keepNext/>
        <w:keepLines/>
      </w:pPr>
      <w:r>
        <w:rPr>
          <w:color w:val="FF0000"/>
        </w:rPr>
        <w:t>NO DISCUSSION RECORDED</w:t>
      </w:r>
    </w:p>
    <w:p w14:paraId="7EF75989" w14:textId="77777777" w:rsidR="009E726A" w:rsidRPr="005B25A1" w:rsidRDefault="009E726A" w:rsidP="009E726A">
      <w:pPr>
        <w:keepNext/>
        <w:keepLines/>
        <w:rPr>
          <w:b/>
          <w:bCs/>
        </w:rPr>
      </w:pPr>
      <w:r w:rsidRPr="005B25A1">
        <w:rPr>
          <w:b/>
          <w:bCs/>
        </w:rPr>
        <w:t>Plenary Discussion:</w:t>
      </w:r>
    </w:p>
    <w:p w14:paraId="7232DCAB" w14:textId="77777777" w:rsidR="009E726A" w:rsidRPr="009E726A" w:rsidRDefault="009E726A" w:rsidP="009E726A">
      <w:pPr>
        <w:keepNext/>
        <w:keepLines/>
      </w:pPr>
    </w:p>
    <w:p w14:paraId="7EB1F7DA" w14:textId="77777777" w:rsidR="007615D6" w:rsidRPr="00EB0339" w:rsidRDefault="007615D6" w:rsidP="007615D6">
      <w:r w:rsidRPr="005B25A1">
        <w:rPr>
          <w:b/>
          <w:bCs/>
        </w:rPr>
        <w:t>Status:</w:t>
      </w:r>
      <w:r>
        <w:t xml:space="preserve"> </w:t>
      </w:r>
      <w:r>
        <w:rPr>
          <w:color w:val="0000FF"/>
        </w:rPr>
        <w:t>Not concluded</w:t>
      </w:r>
      <w:r>
        <w:t>.</w:t>
      </w:r>
    </w:p>
    <w:p w14:paraId="0C7E505F" w14:textId="77777777" w:rsidR="00E00DA6" w:rsidRDefault="007615D6" w:rsidP="000A3FBD">
      <w:pPr>
        <w:pStyle w:val="NormTop"/>
      </w:pPr>
      <w:r>
        <w:rPr>
          <w:color w:val="0000FF"/>
        </w:rPr>
        <w:t>S2-2508474</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4DE0E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35EB84FA" w14:textId="77777777" w:rsidR="007615D6" w:rsidRPr="005B25A1" w:rsidRDefault="007615D6" w:rsidP="007615D6">
      <w:pPr>
        <w:keepNext/>
        <w:keepLines/>
        <w:rPr>
          <w:b/>
          <w:bCs/>
        </w:rPr>
      </w:pPr>
      <w:r w:rsidRPr="005B25A1">
        <w:rPr>
          <w:b/>
          <w:bCs/>
        </w:rPr>
        <w:t>Parallel discussion:</w:t>
      </w:r>
    </w:p>
    <w:p w14:paraId="275939DF" w14:textId="77777777" w:rsidR="007615D6" w:rsidRPr="005B25A1" w:rsidRDefault="007615D6" w:rsidP="007615D6">
      <w:pPr>
        <w:keepNext/>
        <w:keepLines/>
      </w:pPr>
      <w:r w:rsidRPr="005B25A1">
        <w:t>-</w:t>
      </w:r>
    </w:p>
    <w:p w14:paraId="24488EB9" w14:textId="77777777" w:rsidR="009E726A" w:rsidRPr="005B25A1" w:rsidRDefault="009E726A" w:rsidP="009E726A">
      <w:pPr>
        <w:keepNext/>
        <w:keepLines/>
      </w:pPr>
      <w:r>
        <w:rPr>
          <w:color w:val="FF0000"/>
        </w:rPr>
        <w:t>NO DISCUSSION RECORDED</w:t>
      </w:r>
    </w:p>
    <w:p w14:paraId="0E9819C4" w14:textId="77777777" w:rsidR="009E726A" w:rsidRPr="005B25A1" w:rsidRDefault="009E726A" w:rsidP="009E726A">
      <w:pPr>
        <w:keepNext/>
        <w:keepLines/>
        <w:rPr>
          <w:b/>
          <w:bCs/>
        </w:rPr>
      </w:pPr>
      <w:r w:rsidRPr="005B25A1">
        <w:rPr>
          <w:b/>
          <w:bCs/>
        </w:rPr>
        <w:t>Plenary Discussion:</w:t>
      </w:r>
    </w:p>
    <w:p w14:paraId="7C211D69" w14:textId="77777777" w:rsidR="009E726A" w:rsidRPr="009E726A" w:rsidRDefault="009E726A" w:rsidP="009E726A">
      <w:pPr>
        <w:keepNext/>
        <w:keepLines/>
      </w:pPr>
    </w:p>
    <w:p w14:paraId="00ED7DB5" w14:textId="77777777" w:rsidR="007615D6" w:rsidRPr="00EB0339" w:rsidRDefault="007615D6" w:rsidP="007615D6">
      <w:r w:rsidRPr="005B25A1">
        <w:rPr>
          <w:b/>
          <w:bCs/>
        </w:rPr>
        <w:t>Status:</w:t>
      </w:r>
      <w:r>
        <w:t xml:space="preserve"> </w:t>
      </w:r>
      <w:r>
        <w:rPr>
          <w:color w:val="0000FF"/>
        </w:rPr>
        <w:t>Not concluded</w:t>
      </w:r>
      <w:r>
        <w:t>.</w:t>
      </w:r>
    </w:p>
    <w:p w14:paraId="31FC3689" w14:textId="77777777" w:rsidR="00E00DA6" w:rsidRDefault="007615D6" w:rsidP="000A3FBD">
      <w:pPr>
        <w:pStyle w:val="NormTop"/>
      </w:pPr>
      <w:r>
        <w:rPr>
          <w:color w:val="0000FF"/>
        </w:rPr>
        <w:t>S2-2508499</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and KIs WT#3.1 regarding the use of AI for 6G architecture.</w:t>
      </w:r>
    </w:p>
    <w:p w14:paraId="33C4FEF0" w14:textId="77777777" w:rsidR="007615D6" w:rsidRPr="005B25A1" w:rsidRDefault="007615D6" w:rsidP="007615D6">
      <w:pPr>
        <w:keepNext/>
        <w:keepLines/>
        <w:rPr>
          <w:b/>
          <w:bCs/>
        </w:rPr>
      </w:pPr>
      <w:r w:rsidRPr="005B25A1">
        <w:rPr>
          <w:b/>
          <w:bCs/>
        </w:rPr>
        <w:t>Parallel discussion:</w:t>
      </w:r>
    </w:p>
    <w:p w14:paraId="27750203" w14:textId="77777777" w:rsidR="007615D6" w:rsidRPr="005B25A1" w:rsidRDefault="007615D6" w:rsidP="007615D6">
      <w:pPr>
        <w:keepNext/>
        <w:keepLines/>
      </w:pPr>
      <w:r w:rsidRPr="005B25A1">
        <w:t>-</w:t>
      </w:r>
    </w:p>
    <w:p w14:paraId="1D72419A" w14:textId="77777777" w:rsidR="009E726A" w:rsidRPr="005B25A1" w:rsidRDefault="009E726A" w:rsidP="009E726A">
      <w:pPr>
        <w:keepNext/>
        <w:keepLines/>
      </w:pPr>
      <w:r>
        <w:rPr>
          <w:color w:val="FF0000"/>
        </w:rPr>
        <w:t>NO DISCUSSION RECORDED</w:t>
      </w:r>
    </w:p>
    <w:p w14:paraId="434B7F8C" w14:textId="77777777" w:rsidR="009E726A" w:rsidRPr="005B25A1" w:rsidRDefault="009E726A" w:rsidP="009E726A">
      <w:pPr>
        <w:keepNext/>
        <w:keepLines/>
        <w:rPr>
          <w:b/>
          <w:bCs/>
        </w:rPr>
      </w:pPr>
      <w:r w:rsidRPr="005B25A1">
        <w:rPr>
          <w:b/>
          <w:bCs/>
        </w:rPr>
        <w:t>Plenary Discussion:</w:t>
      </w:r>
    </w:p>
    <w:p w14:paraId="4268E617" w14:textId="77777777" w:rsidR="009E726A" w:rsidRPr="009E726A" w:rsidRDefault="009E726A" w:rsidP="009E726A">
      <w:pPr>
        <w:keepNext/>
        <w:keepLines/>
      </w:pPr>
    </w:p>
    <w:p w14:paraId="071B45E7" w14:textId="77777777" w:rsidR="007615D6" w:rsidRPr="00EB0339" w:rsidRDefault="007615D6" w:rsidP="007615D6">
      <w:r w:rsidRPr="005B25A1">
        <w:rPr>
          <w:b/>
          <w:bCs/>
        </w:rPr>
        <w:t>Status:</w:t>
      </w:r>
      <w:r>
        <w:t xml:space="preserve"> </w:t>
      </w:r>
      <w:r>
        <w:rPr>
          <w:color w:val="0000FF"/>
        </w:rPr>
        <w:t>Not concluded</w:t>
      </w:r>
      <w:r>
        <w:t>.</w:t>
      </w:r>
    </w:p>
    <w:p w14:paraId="3C556158" w14:textId="77777777" w:rsidR="00E00DA6" w:rsidRDefault="007615D6" w:rsidP="000A3FBD">
      <w:pPr>
        <w:pStyle w:val="NormTop"/>
      </w:pPr>
      <w:r>
        <w:rPr>
          <w:color w:val="0000FF"/>
        </w:rPr>
        <w:t>S2-2508536</w:t>
      </w:r>
      <w:r w:rsidRPr="00D53282">
        <w:t xml:space="preserve"> </w:t>
      </w:r>
      <w:r>
        <w:t>(P-CR) 23.801-01: [WT3.1, AI for 6G] Predictable 6G Architecture when using AI4NET. (Source: Boost Mobile Network, EchoStar, AT&amp;T, Cisco Systems, KPN N.V., Telecom Italia S.p.A)</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be predictable within the 6G system design limits when using AI4NET.</w:t>
      </w:r>
    </w:p>
    <w:p w14:paraId="3284502D" w14:textId="77777777" w:rsidR="007615D6" w:rsidRPr="005B25A1" w:rsidRDefault="007615D6" w:rsidP="007615D6">
      <w:pPr>
        <w:keepNext/>
        <w:keepLines/>
        <w:rPr>
          <w:b/>
          <w:bCs/>
        </w:rPr>
      </w:pPr>
      <w:r w:rsidRPr="005B25A1">
        <w:rPr>
          <w:b/>
          <w:bCs/>
        </w:rPr>
        <w:t>Parallel discussion:</w:t>
      </w:r>
    </w:p>
    <w:p w14:paraId="190494B5" w14:textId="77777777" w:rsidR="007615D6" w:rsidRPr="005B25A1" w:rsidRDefault="007615D6" w:rsidP="007615D6">
      <w:pPr>
        <w:keepNext/>
        <w:keepLines/>
      </w:pPr>
      <w:r w:rsidRPr="005B25A1">
        <w:t>-</w:t>
      </w:r>
    </w:p>
    <w:p w14:paraId="4D4FDE17" w14:textId="77777777" w:rsidR="009E726A" w:rsidRPr="005B25A1" w:rsidRDefault="009E726A" w:rsidP="009E726A">
      <w:pPr>
        <w:keepNext/>
        <w:keepLines/>
      </w:pPr>
      <w:r>
        <w:rPr>
          <w:color w:val="FF0000"/>
        </w:rPr>
        <w:t>NO DISCUSSION RECORDED</w:t>
      </w:r>
    </w:p>
    <w:p w14:paraId="0C07FB1D" w14:textId="77777777" w:rsidR="009E726A" w:rsidRPr="005B25A1" w:rsidRDefault="009E726A" w:rsidP="009E726A">
      <w:pPr>
        <w:keepNext/>
        <w:keepLines/>
        <w:rPr>
          <w:b/>
          <w:bCs/>
        </w:rPr>
      </w:pPr>
      <w:r w:rsidRPr="005B25A1">
        <w:rPr>
          <w:b/>
          <w:bCs/>
        </w:rPr>
        <w:t>Plenary Discussion:</w:t>
      </w:r>
    </w:p>
    <w:p w14:paraId="29394A73" w14:textId="77777777" w:rsidR="009E726A" w:rsidRPr="009E726A" w:rsidRDefault="009E726A" w:rsidP="009E726A">
      <w:pPr>
        <w:keepNext/>
        <w:keepLines/>
      </w:pPr>
    </w:p>
    <w:p w14:paraId="7CB88FD1" w14:textId="77777777" w:rsidR="007615D6" w:rsidRPr="00EB0339" w:rsidRDefault="007615D6" w:rsidP="007615D6">
      <w:r w:rsidRPr="005B25A1">
        <w:rPr>
          <w:b/>
          <w:bCs/>
        </w:rPr>
        <w:t>Status:</w:t>
      </w:r>
      <w:r>
        <w:t xml:space="preserve"> </w:t>
      </w:r>
      <w:r>
        <w:rPr>
          <w:color w:val="0000FF"/>
        </w:rPr>
        <w:t>Not concluded</w:t>
      </w:r>
      <w:r>
        <w:t>.</w:t>
      </w:r>
    </w:p>
    <w:p w14:paraId="4F7231F2" w14:textId="77777777" w:rsidR="00E00DA6" w:rsidRDefault="007615D6" w:rsidP="000A3FBD">
      <w:pPr>
        <w:pStyle w:val="NormTop"/>
      </w:pPr>
      <w:r>
        <w:rPr>
          <w:color w:val="0000FF"/>
        </w:rPr>
        <w:t>S2-2508556</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WT#3.1 on top of WT3.1 - AI for 6G architecture-merger-v3.0 which was distributed after pre-conference call by rapporteur, and additionally propose to include the corresponding key issue.</w:t>
      </w:r>
    </w:p>
    <w:p w14:paraId="6AF2F5D7" w14:textId="77777777" w:rsidR="007615D6" w:rsidRPr="005B25A1" w:rsidRDefault="007615D6" w:rsidP="007615D6">
      <w:pPr>
        <w:keepNext/>
        <w:keepLines/>
        <w:rPr>
          <w:b/>
          <w:bCs/>
        </w:rPr>
      </w:pPr>
      <w:r w:rsidRPr="005B25A1">
        <w:rPr>
          <w:b/>
          <w:bCs/>
        </w:rPr>
        <w:t>Parallel discussion:</w:t>
      </w:r>
    </w:p>
    <w:p w14:paraId="05CE2CA6" w14:textId="77777777" w:rsidR="007615D6" w:rsidRPr="005B25A1" w:rsidRDefault="007615D6" w:rsidP="007615D6">
      <w:pPr>
        <w:keepNext/>
        <w:keepLines/>
      </w:pPr>
      <w:r w:rsidRPr="005B25A1">
        <w:t>-</w:t>
      </w:r>
    </w:p>
    <w:p w14:paraId="15E9D920" w14:textId="77777777" w:rsidR="009E726A" w:rsidRPr="005B25A1" w:rsidRDefault="009E726A" w:rsidP="009E726A">
      <w:pPr>
        <w:keepNext/>
        <w:keepLines/>
      </w:pPr>
      <w:r>
        <w:rPr>
          <w:color w:val="FF0000"/>
        </w:rPr>
        <w:t>NO DISCUSSION RECORDED</w:t>
      </w:r>
    </w:p>
    <w:p w14:paraId="473B4EB5" w14:textId="77777777" w:rsidR="009E726A" w:rsidRPr="005B25A1" w:rsidRDefault="009E726A" w:rsidP="009E726A">
      <w:pPr>
        <w:keepNext/>
        <w:keepLines/>
        <w:rPr>
          <w:b/>
          <w:bCs/>
        </w:rPr>
      </w:pPr>
      <w:r w:rsidRPr="005B25A1">
        <w:rPr>
          <w:b/>
          <w:bCs/>
        </w:rPr>
        <w:t>Plenary Discussion:</w:t>
      </w:r>
    </w:p>
    <w:p w14:paraId="4947446E" w14:textId="77777777" w:rsidR="009E726A" w:rsidRPr="009E726A" w:rsidRDefault="009E726A" w:rsidP="009E726A">
      <w:pPr>
        <w:keepNext/>
        <w:keepLines/>
      </w:pPr>
    </w:p>
    <w:p w14:paraId="2F42F3A9" w14:textId="77777777" w:rsidR="007615D6" w:rsidRPr="00EB0339" w:rsidRDefault="007615D6" w:rsidP="007615D6">
      <w:r w:rsidRPr="005B25A1">
        <w:rPr>
          <w:b/>
          <w:bCs/>
        </w:rPr>
        <w:t>Status:</w:t>
      </w:r>
      <w:r>
        <w:t xml:space="preserve"> </w:t>
      </w:r>
      <w:r>
        <w:rPr>
          <w:color w:val="0000FF"/>
        </w:rPr>
        <w:t>Not concluded</w:t>
      </w:r>
      <w:r>
        <w:t>.</w:t>
      </w:r>
    </w:p>
    <w:p w14:paraId="368A543D" w14:textId="77777777" w:rsidR="00E00DA6" w:rsidRDefault="007615D6" w:rsidP="000A3FBD">
      <w:pPr>
        <w:pStyle w:val="NormTop"/>
      </w:pPr>
      <w:r>
        <w:rPr>
          <w:color w:val="0000FF"/>
        </w:rPr>
        <w:t>S2-2508595</w:t>
      </w:r>
      <w:r w:rsidRPr="00D53282">
        <w:t xml:space="preserve"> </w:t>
      </w:r>
      <w:r>
        <w:t xml:space="preserve">(P-CR) 23.801-01: [WT#3.1] Agentic core network for 6G. (Source: Huawei, </w:t>
      </w:r>
      <w:proofErr w:type="spellStart"/>
      <w:r>
        <w:t>HiSilicon</w:t>
      </w:r>
      <w:proofErr w:type="spellEnd"/>
      <w:r>
        <w:t>, Boost Mobile Network)</w:t>
      </w:r>
      <w:r>
        <w:br/>
      </w:r>
      <w:r w:rsidRPr="00D53282">
        <w:rPr>
          <w:b/>
        </w:rPr>
        <w:t>Document for:</w:t>
      </w:r>
      <w:r w:rsidRPr="00D53282">
        <w:t xml:space="preserve"> </w:t>
      </w:r>
      <w:r>
        <w:t>Approval</w:t>
      </w:r>
      <w:r>
        <w:br/>
      </w:r>
      <w:r w:rsidRPr="00D53282">
        <w:rPr>
          <w:b/>
        </w:rPr>
        <w:t>Abstract:</w:t>
      </w:r>
      <w:r w:rsidRPr="00D53282">
        <w:t xml:space="preserve"> </w:t>
      </w:r>
      <w:r>
        <w:br/>
        <w:t>Based on the S2-2507223 and the WT scope paper documented in S2-2508036, we propose Work Task scope and Key Issues focusing on how to support Network s AI agent in 6G core network.</w:t>
      </w:r>
    </w:p>
    <w:p w14:paraId="73CE8AB0" w14:textId="77777777" w:rsidR="007615D6" w:rsidRPr="005B25A1" w:rsidRDefault="007615D6" w:rsidP="007615D6">
      <w:pPr>
        <w:keepNext/>
        <w:keepLines/>
        <w:rPr>
          <w:b/>
          <w:bCs/>
        </w:rPr>
      </w:pPr>
      <w:r w:rsidRPr="005B25A1">
        <w:rPr>
          <w:b/>
          <w:bCs/>
        </w:rPr>
        <w:t>Parallel discussion:</w:t>
      </w:r>
    </w:p>
    <w:p w14:paraId="55AB7CAB" w14:textId="77777777" w:rsidR="007615D6" w:rsidRPr="005B25A1" w:rsidRDefault="007615D6" w:rsidP="007615D6">
      <w:pPr>
        <w:keepNext/>
        <w:keepLines/>
      </w:pPr>
      <w:r w:rsidRPr="005B25A1">
        <w:t>-</w:t>
      </w:r>
    </w:p>
    <w:p w14:paraId="4E18FF29" w14:textId="77777777" w:rsidR="009E726A" w:rsidRPr="005B25A1" w:rsidRDefault="009E726A" w:rsidP="009E726A">
      <w:pPr>
        <w:keepNext/>
        <w:keepLines/>
      </w:pPr>
      <w:r>
        <w:rPr>
          <w:color w:val="FF0000"/>
        </w:rPr>
        <w:t>NO DISCUSSION RECORDED</w:t>
      </w:r>
    </w:p>
    <w:p w14:paraId="3001A183" w14:textId="77777777" w:rsidR="009E726A" w:rsidRPr="005B25A1" w:rsidRDefault="009E726A" w:rsidP="009E726A">
      <w:pPr>
        <w:keepNext/>
        <w:keepLines/>
        <w:rPr>
          <w:b/>
          <w:bCs/>
        </w:rPr>
      </w:pPr>
      <w:r w:rsidRPr="005B25A1">
        <w:rPr>
          <w:b/>
          <w:bCs/>
        </w:rPr>
        <w:t>Plenary Discussion:</w:t>
      </w:r>
    </w:p>
    <w:p w14:paraId="499DDB5B" w14:textId="77777777" w:rsidR="009E726A" w:rsidRPr="009E726A" w:rsidRDefault="009E726A" w:rsidP="009E726A">
      <w:pPr>
        <w:keepNext/>
        <w:keepLines/>
      </w:pPr>
    </w:p>
    <w:p w14:paraId="5FA8DB48" w14:textId="77777777" w:rsidR="007615D6" w:rsidRPr="00EB0339" w:rsidRDefault="007615D6" w:rsidP="007615D6">
      <w:r w:rsidRPr="005B25A1">
        <w:rPr>
          <w:b/>
          <w:bCs/>
        </w:rPr>
        <w:t>Status:</w:t>
      </w:r>
      <w:r>
        <w:t xml:space="preserve"> </w:t>
      </w:r>
      <w:r>
        <w:rPr>
          <w:color w:val="0000FF"/>
        </w:rPr>
        <w:t>Not concluded</w:t>
      </w:r>
      <w:r>
        <w:t>.</w:t>
      </w:r>
    </w:p>
    <w:p w14:paraId="6BF1408E" w14:textId="77777777" w:rsidR="00E00DA6" w:rsidRDefault="007615D6" w:rsidP="000A3FBD">
      <w:pPr>
        <w:pStyle w:val="NormTop"/>
      </w:pPr>
      <w:r>
        <w:rPr>
          <w:color w:val="0000FF"/>
        </w:rPr>
        <w:t>S2-2508599</w:t>
      </w:r>
      <w:r w:rsidRPr="00D53282">
        <w:t xml:space="preserve"> </w:t>
      </w:r>
      <w:r>
        <w:t>(P-CR) 23.801-01: [WT#3.1, AI for Network] WT update and KI on AI for 6G architecture.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the AI for 6G architecture.</w:t>
      </w:r>
    </w:p>
    <w:p w14:paraId="21467AE7" w14:textId="77777777" w:rsidR="007615D6" w:rsidRPr="005B25A1" w:rsidRDefault="007615D6" w:rsidP="007615D6">
      <w:pPr>
        <w:keepNext/>
        <w:keepLines/>
        <w:rPr>
          <w:b/>
          <w:bCs/>
        </w:rPr>
      </w:pPr>
      <w:r w:rsidRPr="005B25A1">
        <w:rPr>
          <w:b/>
          <w:bCs/>
        </w:rPr>
        <w:t>Parallel discussion:</w:t>
      </w:r>
    </w:p>
    <w:p w14:paraId="27E5B860" w14:textId="77777777" w:rsidR="007615D6" w:rsidRPr="005B25A1" w:rsidRDefault="007615D6" w:rsidP="007615D6">
      <w:pPr>
        <w:keepNext/>
        <w:keepLines/>
      </w:pPr>
      <w:r w:rsidRPr="005B25A1">
        <w:t>-</w:t>
      </w:r>
    </w:p>
    <w:p w14:paraId="47F517D0" w14:textId="77777777" w:rsidR="009E726A" w:rsidRPr="005B25A1" w:rsidRDefault="009E726A" w:rsidP="009E726A">
      <w:pPr>
        <w:keepNext/>
        <w:keepLines/>
      </w:pPr>
      <w:r>
        <w:rPr>
          <w:color w:val="FF0000"/>
        </w:rPr>
        <w:t>NO DISCUSSION RECORDED</w:t>
      </w:r>
    </w:p>
    <w:p w14:paraId="209F53AA" w14:textId="77777777" w:rsidR="009E726A" w:rsidRPr="005B25A1" w:rsidRDefault="009E726A" w:rsidP="009E726A">
      <w:pPr>
        <w:keepNext/>
        <w:keepLines/>
        <w:rPr>
          <w:b/>
          <w:bCs/>
        </w:rPr>
      </w:pPr>
      <w:r w:rsidRPr="005B25A1">
        <w:rPr>
          <w:b/>
          <w:bCs/>
        </w:rPr>
        <w:t>Plenary Discussion:</w:t>
      </w:r>
    </w:p>
    <w:p w14:paraId="1B597714" w14:textId="77777777" w:rsidR="009E726A" w:rsidRPr="009E726A" w:rsidRDefault="009E726A" w:rsidP="009E726A">
      <w:pPr>
        <w:keepNext/>
        <w:keepLines/>
      </w:pPr>
    </w:p>
    <w:p w14:paraId="09070D5A" w14:textId="77777777" w:rsidR="007615D6" w:rsidRPr="00EB0339" w:rsidRDefault="007615D6" w:rsidP="007615D6">
      <w:r w:rsidRPr="005B25A1">
        <w:rPr>
          <w:b/>
          <w:bCs/>
        </w:rPr>
        <w:t>Status:</w:t>
      </w:r>
      <w:r>
        <w:t xml:space="preserve"> </w:t>
      </w:r>
      <w:r>
        <w:rPr>
          <w:color w:val="0000FF"/>
        </w:rPr>
        <w:t>Not concluded</w:t>
      </w:r>
      <w:r>
        <w:t>.</w:t>
      </w:r>
    </w:p>
    <w:p w14:paraId="6E97E679" w14:textId="77777777" w:rsidR="00E00DA6" w:rsidRDefault="007615D6" w:rsidP="000A3FBD">
      <w:pPr>
        <w:pStyle w:val="NormTop"/>
      </w:pPr>
      <w:r>
        <w:rPr>
          <w:color w:val="0000FF"/>
        </w:rPr>
        <w:t>S2-2508628</w:t>
      </w:r>
      <w:r w:rsidRPr="00D53282">
        <w:t xml:space="preserve"> </w:t>
      </w:r>
      <w:r>
        <w:t>(P-CR) 23.801-01: [WT#3, AI for Network] Work task and Key issues of Network AI agent for 6G.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WT which has been postponed in last SA WG2 meeting. Just some further clarification about the user intent requirement.</w:t>
      </w:r>
    </w:p>
    <w:p w14:paraId="54719350" w14:textId="77777777" w:rsidR="007615D6" w:rsidRPr="005B25A1" w:rsidRDefault="007615D6" w:rsidP="007615D6">
      <w:pPr>
        <w:keepNext/>
        <w:keepLines/>
        <w:rPr>
          <w:b/>
          <w:bCs/>
        </w:rPr>
      </w:pPr>
      <w:r w:rsidRPr="005B25A1">
        <w:rPr>
          <w:b/>
          <w:bCs/>
        </w:rPr>
        <w:t>Parallel discussion:</w:t>
      </w:r>
    </w:p>
    <w:p w14:paraId="242D3882" w14:textId="77777777" w:rsidR="007615D6" w:rsidRPr="005B25A1" w:rsidRDefault="007615D6" w:rsidP="007615D6">
      <w:pPr>
        <w:keepNext/>
        <w:keepLines/>
      </w:pPr>
      <w:r w:rsidRPr="005B25A1">
        <w:t>-</w:t>
      </w:r>
    </w:p>
    <w:p w14:paraId="5239F755" w14:textId="77777777" w:rsidR="009E726A" w:rsidRPr="005B25A1" w:rsidRDefault="009E726A" w:rsidP="009E726A">
      <w:pPr>
        <w:keepNext/>
        <w:keepLines/>
      </w:pPr>
      <w:r>
        <w:rPr>
          <w:color w:val="FF0000"/>
        </w:rPr>
        <w:t>NO DISCUSSION RECORDED</w:t>
      </w:r>
    </w:p>
    <w:p w14:paraId="14D25325" w14:textId="77777777" w:rsidR="009E726A" w:rsidRPr="005B25A1" w:rsidRDefault="009E726A" w:rsidP="009E726A">
      <w:pPr>
        <w:keepNext/>
        <w:keepLines/>
        <w:rPr>
          <w:b/>
          <w:bCs/>
        </w:rPr>
      </w:pPr>
      <w:r w:rsidRPr="005B25A1">
        <w:rPr>
          <w:b/>
          <w:bCs/>
        </w:rPr>
        <w:t>Plenary Discussion:</w:t>
      </w:r>
    </w:p>
    <w:p w14:paraId="63CC6F0E" w14:textId="77777777" w:rsidR="009E726A" w:rsidRPr="009E726A" w:rsidRDefault="009E726A" w:rsidP="009E726A">
      <w:pPr>
        <w:keepNext/>
        <w:keepLines/>
      </w:pPr>
    </w:p>
    <w:p w14:paraId="4F5A5A96" w14:textId="77777777" w:rsidR="007615D6" w:rsidRPr="00EB0339" w:rsidRDefault="007615D6" w:rsidP="007615D6">
      <w:r w:rsidRPr="005B25A1">
        <w:rPr>
          <w:b/>
          <w:bCs/>
        </w:rPr>
        <w:t>Status:</w:t>
      </w:r>
      <w:r>
        <w:t xml:space="preserve"> </w:t>
      </w:r>
      <w:r>
        <w:rPr>
          <w:color w:val="0000FF"/>
        </w:rPr>
        <w:t>Not concluded</w:t>
      </w:r>
      <w:r>
        <w:t>.</w:t>
      </w:r>
    </w:p>
    <w:p w14:paraId="58521697" w14:textId="77777777" w:rsidR="00E00DA6" w:rsidRDefault="007615D6" w:rsidP="000A3FBD">
      <w:pPr>
        <w:pStyle w:val="NormTop"/>
      </w:pPr>
      <w:r>
        <w:rPr>
          <w:color w:val="0000FF"/>
        </w:rPr>
        <w:t>S2-2508742</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NTT DOCO)</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039807C" w14:textId="77777777" w:rsidR="007615D6" w:rsidRPr="005B25A1" w:rsidRDefault="007615D6" w:rsidP="007615D6">
      <w:pPr>
        <w:keepNext/>
        <w:keepLines/>
        <w:rPr>
          <w:b/>
          <w:bCs/>
        </w:rPr>
      </w:pPr>
      <w:r w:rsidRPr="005B25A1">
        <w:rPr>
          <w:b/>
          <w:bCs/>
        </w:rPr>
        <w:t>Parallel discussion:</w:t>
      </w:r>
    </w:p>
    <w:p w14:paraId="190308E4" w14:textId="77777777" w:rsidR="007615D6" w:rsidRPr="005B25A1" w:rsidRDefault="007615D6" w:rsidP="007615D6">
      <w:pPr>
        <w:keepNext/>
        <w:keepLines/>
      </w:pPr>
      <w:r w:rsidRPr="005B25A1">
        <w:t>-</w:t>
      </w:r>
    </w:p>
    <w:p w14:paraId="34CD6A44" w14:textId="77777777" w:rsidR="009E726A" w:rsidRPr="005B25A1" w:rsidRDefault="009E726A" w:rsidP="009E726A">
      <w:pPr>
        <w:keepNext/>
        <w:keepLines/>
      </w:pPr>
      <w:r>
        <w:rPr>
          <w:color w:val="FF0000"/>
        </w:rPr>
        <w:t>NO DISCUSSION RECORDED</w:t>
      </w:r>
    </w:p>
    <w:p w14:paraId="4772880C" w14:textId="77777777" w:rsidR="009E726A" w:rsidRPr="005B25A1" w:rsidRDefault="009E726A" w:rsidP="009E726A">
      <w:pPr>
        <w:keepNext/>
        <w:keepLines/>
        <w:rPr>
          <w:b/>
          <w:bCs/>
        </w:rPr>
      </w:pPr>
      <w:r w:rsidRPr="005B25A1">
        <w:rPr>
          <w:b/>
          <w:bCs/>
        </w:rPr>
        <w:t>Plenary Discussion:</w:t>
      </w:r>
    </w:p>
    <w:p w14:paraId="0FDA09EE" w14:textId="77777777" w:rsidR="009E726A" w:rsidRPr="009E726A" w:rsidRDefault="009E726A" w:rsidP="009E726A">
      <w:pPr>
        <w:keepNext/>
        <w:keepLines/>
      </w:pPr>
    </w:p>
    <w:p w14:paraId="1F66F465" w14:textId="77777777" w:rsidR="007615D6" w:rsidRPr="00EB0339" w:rsidRDefault="007615D6" w:rsidP="007615D6">
      <w:r w:rsidRPr="005B25A1">
        <w:rPr>
          <w:b/>
          <w:bCs/>
        </w:rPr>
        <w:t>Status:</w:t>
      </w:r>
      <w:r>
        <w:t xml:space="preserve"> </w:t>
      </w:r>
      <w:r>
        <w:rPr>
          <w:color w:val="0000FF"/>
        </w:rPr>
        <w:t>Not concluded</w:t>
      </w:r>
      <w:r>
        <w:t>.</w:t>
      </w:r>
    </w:p>
    <w:p w14:paraId="4BBA9810" w14:textId="77777777" w:rsidR="00E00DA6" w:rsidRDefault="007615D6" w:rsidP="000A3FBD">
      <w:pPr>
        <w:pStyle w:val="NormTop"/>
      </w:pPr>
      <w:r>
        <w:rPr>
          <w:color w:val="0000FF"/>
        </w:rPr>
        <w:t>S2-2508921</w:t>
      </w:r>
      <w:r w:rsidRPr="00D53282">
        <w:t xml:space="preserve"> </w:t>
      </w:r>
      <w:r>
        <w:t xml:space="preserve">(P-CR) 23.801-01: [WT#3.1] AI for 6G architecture.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06881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4444202" w14:textId="77777777" w:rsidR="007615D6" w:rsidRPr="005B25A1" w:rsidRDefault="007615D6" w:rsidP="007615D6">
      <w:pPr>
        <w:keepNext/>
        <w:keepLines/>
        <w:rPr>
          <w:b/>
          <w:bCs/>
        </w:rPr>
      </w:pPr>
      <w:r w:rsidRPr="005B25A1">
        <w:rPr>
          <w:b/>
          <w:bCs/>
        </w:rPr>
        <w:t>Parallel discussion:</w:t>
      </w:r>
    </w:p>
    <w:p w14:paraId="59A53758" w14:textId="77777777" w:rsidR="007615D6" w:rsidRPr="005B25A1" w:rsidRDefault="007615D6" w:rsidP="007615D6">
      <w:pPr>
        <w:keepNext/>
        <w:keepLines/>
      </w:pPr>
      <w:r w:rsidRPr="005B25A1">
        <w:t>-</w:t>
      </w:r>
    </w:p>
    <w:p w14:paraId="3ABBB392" w14:textId="77777777" w:rsidR="009E726A" w:rsidRPr="005B25A1" w:rsidRDefault="009E726A" w:rsidP="009E726A">
      <w:pPr>
        <w:keepNext/>
        <w:keepLines/>
      </w:pPr>
      <w:r>
        <w:rPr>
          <w:color w:val="FF0000"/>
        </w:rPr>
        <w:t>NO DISCUSSION RECORDED</w:t>
      </w:r>
    </w:p>
    <w:p w14:paraId="4DE4C626" w14:textId="77777777" w:rsidR="009E726A" w:rsidRPr="005B25A1" w:rsidRDefault="009E726A" w:rsidP="009E726A">
      <w:pPr>
        <w:keepNext/>
        <w:keepLines/>
        <w:rPr>
          <w:b/>
          <w:bCs/>
        </w:rPr>
      </w:pPr>
      <w:r w:rsidRPr="005B25A1">
        <w:rPr>
          <w:b/>
          <w:bCs/>
        </w:rPr>
        <w:t>Plenary Discussion:</w:t>
      </w:r>
    </w:p>
    <w:p w14:paraId="5C927F0A" w14:textId="77777777" w:rsidR="009E726A" w:rsidRPr="009E726A" w:rsidRDefault="009E726A" w:rsidP="009E726A">
      <w:pPr>
        <w:keepNext/>
        <w:keepLines/>
      </w:pPr>
    </w:p>
    <w:p w14:paraId="25FA6413" w14:textId="77777777" w:rsidR="007615D6" w:rsidRPr="00EB0339" w:rsidRDefault="007615D6" w:rsidP="007615D6">
      <w:r w:rsidRPr="005B25A1">
        <w:rPr>
          <w:b/>
          <w:bCs/>
        </w:rPr>
        <w:t>Status:</w:t>
      </w:r>
      <w:r>
        <w:t xml:space="preserve"> </w:t>
      </w:r>
      <w:r>
        <w:rPr>
          <w:color w:val="0000FF"/>
        </w:rPr>
        <w:t>Not concluded</w:t>
      </w:r>
      <w:r>
        <w:t>.</w:t>
      </w:r>
    </w:p>
    <w:p w14:paraId="11DDFC41" w14:textId="77777777" w:rsidR="00E00DA6" w:rsidRDefault="007615D6" w:rsidP="000A3FBD">
      <w:pPr>
        <w:pStyle w:val="NormTop"/>
      </w:pPr>
      <w:r>
        <w:rPr>
          <w:color w:val="0000FF"/>
        </w:rPr>
        <w:t>S2-2508930</w:t>
      </w:r>
      <w:r w:rsidRPr="00D53282">
        <w:t xml:space="preserve"> </w:t>
      </w:r>
      <w:r>
        <w:t>(P-CR) 23.801-01: [WT#3.1] AI for 6G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This document proposes some updates to the latest version of WT#3.1 for the purpose not to restrict the scope this work tasks to the core network for 6G only but include the application layer as well and proposes key issue description(s).</w:t>
      </w:r>
    </w:p>
    <w:p w14:paraId="0C230ACE" w14:textId="77777777" w:rsidR="007615D6" w:rsidRPr="005B25A1" w:rsidRDefault="007615D6" w:rsidP="007615D6">
      <w:pPr>
        <w:keepNext/>
        <w:keepLines/>
        <w:rPr>
          <w:b/>
          <w:bCs/>
        </w:rPr>
      </w:pPr>
      <w:r w:rsidRPr="005B25A1">
        <w:rPr>
          <w:b/>
          <w:bCs/>
        </w:rPr>
        <w:t>Parallel discussion:</w:t>
      </w:r>
    </w:p>
    <w:p w14:paraId="3762355D" w14:textId="77777777" w:rsidR="007615D6" w:rsidRPr="005B25A1" w:rsidRDefault="007615D6" w:rsidP="007615D6">
      <w:pPr>
        <w:keepNext/>
        <w:keepLines/>
      </w:pPr>
      <w:r w:rsidRPr="005B25A1">
        <w:t>-</w:t>
      </w:r>
    </w:p>
    <w:p w14:paraId="7B20774C" w14:textId="77777777" w:rsidR="009E726A" w:rsidRPr="005B25A1" w:rsidRDefault="009E726A" w:rsidP="009E726A">
      <w:pPr>
        <w:keepNext/>
        <w:keepLines/>
      </w:pPr>
      <w:r>
        <w:rPr>
          <w:color w:val="FF0000"/>
        </w:rPr>
        <w:t>NO DISCUSSION RECORDED</w:t>
      </w:r>
    </w:p>
    <w:p w14:paraId="278DA88E" w14:textId="77777777" w:rsidR="009E726A" w:rsidRPr="005B25A1" w:rsidRDefault="009E726A" w:rsidP="009E726A">
      <w:pPr>
        <w:keepNext/>
        <w:keepLines/>
        <w:rPr>
          <w:b/>
          <w:bCs/>
        </w:rPr>
      </w:pPr>
      <w:r w:rsidRPr="005B25A1">
        <w:rPr>
          <w:b/>
          <w:bCs/>
        </w:rPr>
        <w:t>Plenary Discussion:</w:t>
      </w:r>
    </w:p>
    <w:p w14:paraId="00881280" w14:textId="77777777" w:rsidR="009E726A" w:rsidRPr="009E726A" w:rsidRDefault="009E726A" w:rsidP="009E726A">
      <w:pPr>
        <w:keepNext/>
        <w:keepLines/>
      </w:pPr>
    </w:p>
    <w:p w14:paraId="30132401" w14:textId="77777777" w:rsidR="007615D6" w:rsidRPr="00EB0339" w:rsidRDefault="007615D6" w:rsidP="007615D6">
      <w:r w:rsidRPr="005B25A1">
        <w:rPr>
          <w:b/>
          <w:bCs/>
        </w:rPr>
        <w:t>Status:</w:t>
      </w:r>
      <w:r>
        <w:t xml:space="preserve"> </w:t>
      </w:r>
      <w:r>
        <w:rPr>
          <w:color w:val="0000FF"/>
        </w:rPr>
        <w:t>Not concluded</w:t>
      </w:r>
      <w:r>
        <w:t>.</w:t>
      </w:r>
    </w:p>
    <w:p w14:paraId="6958FB53" w14:textId="77777777" w:rsidR="00E00DA6" w:rsidRDefault="007615D6" w:rsidP="000A3FBD">
      <w:pPr>
        <w:pStyle w:val="NormTop"/>
      </w:pPr>
      <w:r>
        <w:rPr>
          <w:color w:val="0000FF"/>
        </w:rPr>
        <w:t>S2-2508974</w:t>
      </w:r>
      <w:r w:rsidRPr="00D53282">
        <w:t xml:space="preserve"> </w:t>
      </w:r>
      <w:r>
        <w:t>(P-CR) 23.801-01: [WT#3, AI in 6G] WT on AI for 6G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for 6G architecture.</w:t>
      </w:r>
    </w:p>
    <w:p w14:paraId="15AE8B80" w14:textId="77777777" w:rsidR="007615D6" w:rsidRPr="005B25A1" w:rsidRDefault="007615D6" w:rsidP="007615D6">
      <w:pPr>
        <w:keepNext/>
        <w:keepLines/>
        <w:rPr>
          <w:b/>
          <w:bCs/>
        </w:rPr>
      </w:pPr>
      <w:r w:rsidRPr="005B25A1">
        <w:rPr>
          <w:b/>
          <w:bCs/>
        </w:rPr>
        <w:t>Parallel discussion:</w:t>
      </w:r>
    </w:p>
    <w:p w14:paraId="642A7A00" w14:textId="77777777" w:rsidR="007615D6" w:rsidRPr="005B25A1" w:rsidRDefault="007615D6" w:rsidP="007615D6">
      <w:pPr>
        <w:keepNext/>
        <w:keepLines/>
      </w:pPr>
      <w:r w:rsidRPr="005B25A1">
        <w:t>-</w:t>
      </w:r>
    </w:p>
    <w:p w14:paraId="7F3A73D7" w14:textId="77777777" w:rsidR="009E726A" w:rsidRPr="005B25A1" w:rsidRDefault="009E726A" w:rsidP="009E726A">
      <w:pPr>
        <w:keepNext/>
        <w:keepLines/>
      </w:pPr>
      <w:r>
        <w:rPr>
          <w:color w:val="FF0000"/>
        </w:rPr>
        <w:t>NO DISCUSSION RECORDED</w:t>
      </w:r>
    </w:p>
    <w:p w14:paraId="007AF9EB" w14:textId="77777777" w:rsidR="009E726A" w:rsidRPr="005B25A1" w:rsidRDefault="009E726A" w:rsidP="009E726A">
      <w:pPr>
        <w:keepNext/>
        <w:keepLines/>
        <w:rPr>
          <w:b/>
          <w:bCs/>
        </w:rPr>
      </w:pPr>
      <w:r w:rsidRPr="005B25A1">
        <w:rPr>
          <w:b/>
          <w:bCs/>
        </w:rPr>
        <w:t>Plenary Discussion:</w:t>
      </w:r>
    </w:p>
    <w:p w14:paraId="08D2604D" w14:textId="77777777" w:rsidR="009E726A" w:rsidRPr="009E726A" w:rsidRDefault="009E726A" w:rsidP="009E726A">
      <w:pPr>
        <w:keepNext/>
        <w:keepLines/>
      </w:pPr>
    </w:p>
    <w:p w14:paraId="5A631435" w14:textId="77777777" w:rsidR="007615D6" w:rsidRPr="00EB0339" w:rsidRDefault="007615D6" w:rsidP="007615D6">
      <w:r w:rsidRPr="005B25A1">
        <w:rPr>
          <w:b/>
          <w:bCs/>
        </w:rPr>
        <w:t>Status:</w:t>
      </w:r>
      <w:r>
        <w:t xml:space="preserve"> </w:t>
      </w:r>
      <w:r>
        <w:rPr>
          <w:color w:val="0000FF"/>
        </w:rPr>
        <w:t>Not concluded</w:t>
      </w:r>
      <w:r>
        <w:t>.</w:t>
      </w:r>
    </w:p>
    <w:p w14:paraId="260B0E0C" w14:textId="77777777" w:rsidR="00E00DA6" w:rsidRDefault="007615D6" w:rsidP="000A3FBD">
      <w:pPr>
        <w:pStyle w:val="NormTop"/>
      </w:pPr>
      <w:r>
        <w:rPr>
          <w:color w:val="0000FF"/>
        </w:rPr>
        <w:t>S2-2509028</w:t>
      </w:r>
      <w:r w:rsidRPr="00D53282">
        <w:t xml:space="preserve"> </w:t>
      </w:r>
      <w:r>
        <w:t>(P-CR) 23.801-01: [WT#3.1] AI for 6G architecture. (Source: Nokia, T-Mobile)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AI for 6G architecture. WT description and Key Issue text are identical. This contribution uses S2-2508130 (postponed during SA#170 meeting) as the starting point.</w:t>
      </w:r>
    </w:p>
    <w:p w14:paraId="11269F34" w14:textId="77777777" w:rsidR="007615D6" w:rsidRPr="005B25A1" w:rsidRDefault="007615D6" w:rsidP="007615D6">
      <w:pPr>
        <w:keepNext/>
        <w:keepLines/>
        <w:rPr>
          <w:b/>
          <w:bCs/>
        </w:rPr>
      </w:pPr>
      <w:r w:rsidRPr="005B25A1">
        <w:rPr>
          <w:b/>
          <w:bCs/>
        </w:rPr>
        <w:t>Parallel discussion:</w:t>
      </w:r>
    </w:p>
    <w:p w14:paraId="11B65440" w14:textId="77777777" w:rsidR="007615D6" w:rsidRPr="005B25A1" w:rsidRDefault="007615D6" w:rsidP="007615D6">
      <w:pPr>
        <w:keepNext/>
        <w:keepLines/>
      </w:pPr>
      <w:r w:rsidRPr="005B25A1">
        <w:t>-</w:t>
      </w:r>
    </w:p>
    <w:p w14:paraId="09C518BC" w14:textId="77777777" w:rsidR="009E726A" w:rsidRPr="005B25A1" w:rsidRDefault="009E726A" w:rsidP="009E726A">
      <w:pPr>
        <w:keepNext/>
        <w:keepLines/>
      </w:pPr>
      <w:r>
        <w:rPr>
          <w:color w:val="FF0000"/>
        </w:rPr>
        <w:t>NO DISCUSSION RECORDED</w:t>
      </w:r>
    </w:p>
    <w:p w14:paraId="69528A19" w14:textId="77777777" w:rsidR="009E726A" w:rsidRPr="005B25A1" w:rsidRDefault="009E726A" w:rsidP="009E726A">
      <w:pPr>
        <w:keepNext/>
        <w:keepLines/>
        <w:rPr>
          <w:b/>
          <w:bCs/>
        </w:rPr>
      </w:pPr>
      <w:r w:rsidRPr="005B25A1">
        <w:rPr>
          <w:b/>
          <w:bCs/>
        </w:rPr>
        <w:t>Plenary Discussion:</w:t>
      </w:r>
    </w:p>
    <w:p w14:paraId="1E88C035" w14:textId="77777777" w:rsidR="009E726A" w:rsidRPr="009E726A" w:rsidRDefault="009E726A" w:rsidP="009E726A">
      <w:pPr>
        <w:keepNext/>
        <w:keepLines/>
      </w:pPr>
    </w:p>
    <w:p w14:paraId="1966E589" w14:textId="77777777" w:rsidR="007615D6" w:rsidRPr="00EB0339" w:rsidRDefault="007615D6" w:rsidP="007615D6">
      <w:r w:rsidRPr="005B25A1">
        <w:rPr>
          <w:b/>
          <w:bCs/>
        </w:rPr>
        <w:t>Status:</w:t>
      </w:r>
      <w:r>
        <w:t xml:space="preserve"> </w:t>
      </w:r>
      <w:r>
        <w:rPr>
          <w:color w:val="0000FF"/>
        </w:rPr>
        <w:t>Not concluded</w:t>
      </w:r>
      <w:r>
        <w:t>.</w:t>
      </w:r>
    </w:p>
    <w:p w14:paraId="1B807F6E" w14:textId="77777777" w:rsidR="00E00DA6" w:rsidRDefault="007615D6" w:rsidP="000A3FBD">
      <w:pPr>
        <w:pStyle w:val="NormTop"/>
      </w:pPr>
      <w:r>
        <w:rPr>
          <w:color w:val="0000FF"/>
        </w:rPr>
        <w:t>S2-2509087</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WT#3.1 on AI for 6G network.</w:t>
      </w:r>
    </w:p>
    <w:p w14:paraId="2BA55D74" w14:textId="77777777" w:rsidR="007615D6" w:rsidRPr="005B25A1" w:rsidRDefault="007615D6" w:rsidP="007615D6">
      <w:pPr>
        <w:keepNext/>
        <w:keepLines/>
        <w:rPr>
          <w:b/>
          <w:bCs/>
        </w:rPr>
      </w:pPr>
      <w:r w:rsidRPr="005B25A1">
        <w:rPr>
          <w:b/>
          <w:bCs/>
        </w:rPr>
        <w:t>Parallel discussion:</w:t>
      </w:r>
    </w:p>
    <w:p w14:paraId="01FEF15A" w14:textId="77777777" w:rsidR="007615D6" w:rsidRPr="005B25A1" w:rsidRDefault="007615D6" w:rsidP="007615D6">
      <w:pPr>
        <w:keepNext/>
        <w:keepLines/>
      </w:pPr>
      <w:r w:rsidRPr="005B25A1">
        <w:t>-</w:t>
      </w:r>
    </w:p>
    <w:p w14:paraId="7F42683F" w14:textId="77777777" w:rsidR="009E726A" w:rsidRPr="005B25A1" w:rsidRDefault="009E726A" w:rsidP="009E726A">
      <w:pPr>
        <w:keepNext/>
        <w:keepLines/>
      </w:pPr>
      <w:r>
        <w:rPr>
          <w:color w:val="FF0000"/>
        </w:rPr>
        <w:t>NO DISCUSSION RECORDED</w:t>
      </w:r>
    </w:p>
    <w:p w14:paraId="31A64587" w14:textId="77777777" w:rsidR="009E726A" w:rsidRPr="005B25A1" w:rsidRDefault="009E726A" w:rsidP="009E726A">
      <w:pPr>
        <w:keepNext/>
        <w:keepLines/>
        <w:rPr>
          <w:b/>
          <w:bCs/>
        </w:rPr>
      </w:pPr>
      <w:r w:rsidRPr="005B25A1">
        <w:rPr>
          <w:b/>
          <w:bCs/>
        </w:rPr>
        <w:t>Plenary Discussion:</w:t>
      </w:r>
    </w:p>
    <w:p w14:paraId="52C623A2" w14:textId="77777777" w:rsidR="009E726A" w:rsidRPr="009E726A" w:rsidRDefault="009E726A" w:rsidP="009E726A">
      <w:pPr>
        <w:keepNext/>
        <w:keepLines/>
      </w:pPr>
    </w:p>
    <w:p w14:paraId="1AD36E62" w14:textId="77777777" w:rsidR="007615D6" w:rsidRPr="00EB0339" w:rsidRDefault="007615D6" w:rsidP="007615D6">
      <w:r w:rsidRPr="005B25A1">
        <w:rPr>
          <w:b/>
          <w:bCs/>
        </w:rPr>
        <w:t>Status:</w:t>
      </w:r>
      <w:r>
        <w:t xml:space="preserve"> </w:t>
      </w:r>
      <w:r>
        <w:rPr>
          <w:color w:val="0000FF"/>
        </w:rPr>
        <w:t>Not concluded</w:t>
      </w:r>
      <w:r>
        <w:t>.</w:t>
      </w:r>
    </w:p>
    <w:p w14:paraId="3C3E6A50" w14:textId="77777777" w:rsidR="00E00DA6" w:rsidRDefault="007615D6" w:rsidP="000A3FBD">
      <w:pPr>
        <w:pStyle w:val="NormTop"/>
      </w:pPr>
      <w:r>
        <w:rPr>
          <w:color w:val="0000FF"/>
        </w:rPr>
        <w:t>S2-2509125</w:t>
      </w:r>
      <w:r w:rsidRPr="00D53282">
        <w:t xml:space="preserve"> </w:t>
      </w:r>
      <w:r>
        <w:t>(P-CR) 23.801-01: Proposed scope update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181483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17BB646F" w14:textId="77777777" w:rsidR="007615D6" w:rsidRPr="005B25A1" w:rsidRDefault="007615D6" w:rsidP="007615D6">
      <w:pPr>
        <w:keepNext/>
        <w:keepLines/>
        <w:rPr>
          <w:b/>
          <w:bCs/>
        </w:rPr>
      </w:pPr>
      <w:r w:rsidRPr="005B25A1">
        <w:rPr>
          <w:b/>
          <w:bCs/>
        </w:rPr>
        <w:t>Parallel discussion:</w:t>
      </w:r>
    </w:p>
    <w:p w14:paraId="0B08A7A1" w14:textId="77777777" w:rsidR="007615D6" w:rsidRPr="005B25A1" w:rsidRDefault="007615D6" w:rsidP="007615D6">
      <w:pPr>
        <w:keepNext/>
        <w:keepLines/>
      </w:pPr>
      <w:r w:rsidRPr="005B25A1">
        <w:t>-</w:t>
      </w:r>
    </w:p>
    <w:p w14:paraId="1651E4A8" w14:textId="77777777" w:rsidR="009E726A" w:rsidRPr="005B25A1" w:rsidRDefault="009E726A" w:rsidP="009E726A">
      <w:pPr>
        <w:keepNext/>
        <w:keepLines/>
      </w:pPr>
      <w:r>
        <w:rPr>
          <w:color w:val="FF0000"/>
        </w:rPr>
        <w:t>NO DISCUSSION RECORDED</w:t>
      </w:r>
    </w:p>
    <w:p w14:paraId="5EBDBC99" w14:textId="77777777" w:rsidR="009E726A" w:rsidRPr="005B25A1" w:rsidRDefault="009E726A" w:rsidP="009E726A">
      <w:pPr>
        <w:keepNext/>
        <w:keepLines/>
        <w:rPr>
          <w:b/>
          <w:bCs/>
        </w:rPr>
      </w:pPr>
      <w:r w:rsidRPr="005B25A1">
        <w:rPr>
          <w:b/>
          <w:bCs/>
        </w:rPr>
        <w:t>Plenary Discussion:</w:t>
      </w:r>
    </w:p>
    <w:p w14:paraId="2FF922EF" w14:textId="77777777" w:rsidR="009E726A" w:rsidRPr="009E726A" w:rsidRDefault="009E726A" w:rsidP="009E726A">
      <w:pPr>
        <w:keepNext/>
        <w:keepLines/>
      </w:pPr>
    </w:p>
    <w:p w14:paraId="02529EBA" w14:textId="77777777" w:rsidR="007615D6" w:rsidRPr="00EB0339" w:rsidRDefault="007615D6" w:rsidP="007615D6">
      <w:r w:rsidRPr="005B25A1">
        <w:rPr>
          <w:b/>
          <w:bCs/>
        </w:rPr>
        <w:t>Status:</w:t>
      </w:r>
      <w:r>
        <w:t xml:space="preserve"> </w:t>
      </w:r>
      <w:r>
        <w:rPr>
          <w:color w:val="0000FF"/>
        </w:rPr>
        <w:t>Not concluded</w:t>
      </w:r>
      <w:r>
        <w:t>.</w:t>
      </w:r>
    </w:p>
    <w:p w14:paraId="36A0045C" w14:textId="77777777" w:rsidR="00E00DA6" w:rsidRDefault="007615D6" w:rsidP="000A3FBD">
      <w:pPr>
        <w:pStyle w:val="NormTop"/>
      </w:pPr>
      <w:r>
        <w:rPr>
          <w:color w:val="0000FF"/>
        </w:rPr>
        <w:t>S2-2509126</w:t>
      </w:r>
      <w:r w:rsidRPr="00D53282">
        <w:t xml:space="preserve"> </w:t>
      </w:r>
      <w:r>
        <w:t>(P-CR) 23.801-01: Proposed Key Issues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33D41F82" w14:textId="77777777" w:rsidR="007615D6" w:rsidRPr="005B25A1" w:rsidRDefault="007615D6" w:rsidP="007615D6">
      <w:pPr>
        <w:keepNext/>
        <w:keepLines/>
        <w:rPr>
          <w:b/>
          <w:bCs/>
        </w:rPr>
      </w:pPr>
      <w:r w:rsidRPr="005B25A1">
        <w:rPr>
          <w:b/>
          <w:bCs/>
        </w:rPr>
        <w:t>Parallel discussion:</w:t>
      </w:r>
    </w:p>
    <w:p w14:paraId="6BC97FC9" w14:textId="77777777" w:rsidR="007615D6" w:rsidRPr="005B25A1" w:rsidRDefault="007615D6" w:rsidP="007615D6">
      <w:pPr>
        <w:keepNext/>
        <w:keepLines/>
      </w:pPr>
      <w:r w:rsidRPr="005B25A1">
        <w:t>-</w:t>
      </w:r>
    </w:p>
    <w:p w14:paraId="03BDED24" w14:textId="77777777" w:rsidR="009E726A" w:rsidRPr="005B25A1" w:rsidRDefault="009E726A" w:rsidP="009E726A">
      <w:pPr>
        <w:keepNext/>
        <w:keepLines/>
      </w:pPr>
      <w:r>
        <w:rPr>
          <w:color w:val="FF0000"/>
        </w:rPr>
        <w:t>NO DISCUSSION RECORDED</w:t>
      </w:r>
    </w:p>
    <w:p w14:paraId="283F280A" w14:textId="77777777" w:rsidR="009E726A" w:rsidRPr="005B25A1" w:rsidRDefault="009E726A" w:rsidP="009E726A">
      <w:pPr>
        <w:keepNext/>
        <w:keepLines/>
        <w:rPr>
          <w:b/>
          <w:bCs/>
        </w:rPr>
      </w:pPr>
      <w:r w:rsidRPr="005B25A1">
        <w:rPr>
          <w:b/>
          <w:bCs/>
        </w:rPr>
        <w:t>Plenary Discussion:</w:t>
      </w:r>
    </w:p>
    <w:p w14:paraId="19EFD6AF" w14:textId="77777777" w:rsidR="009E726A" w:rsidRPr="009E726A" w:rsidRDefault="009E726A" w:rsidP="009E726A">
      <w:pPr>
        <w:keepNext/>
        <w:keepLines/>
      </w:pPr>
    </w:p>
    <w:p w14:paraId="655DB9FA" w14:textId="77777777" w:rsidR="007615D6" w:rsidRPr="00EB0339" w:rsidRDefault="007615D6" w:rsidP="007615D6">
      <w:r w:rsidRPr="005B25A1">
        <w:rPr>
          <w:b/>
          <w:bCs/>
        </w:rPr>
        <w:t>Status:</w:t>
      </w:r>
      <w:r>
        <w:t xml:space="preserve"> </w:t>
      </w:r>
      <w:r>
        <w:rPr>
          <w:color w:val="0000FF"/>
        </w:rPr>
        <w:t>Not concluded</w:t>
      </w:r>
      <w:r>
        <w:t>.</w:t>
      </w:r>
    </w:p>
    <w:p w14:paraId="57B48BCD" w14:textId="77777777" w:rsidR="00E00DA6" w:rsidRDefault="007615D6" w:rsidP="000A3FBD">
      <w:pPr>
        <w:pStyle w:val="NormTop"/>
      </w:pPr>
      <w:r>
        <w:rPr>
          <w:color w:val="0000FF"/>
        </w:rPr>
        <w:t>S2-2509137</w:t>
      </w:r>
      <w:r w:rsidRPr="00D53282">
        <w:t xml:space="preserve"> </w:t>
      </w:r>
      <w:r>
        <w:t xml:space="preserve">(P-CR) 23.801-01: [WT#3.1] AI for 6G architecture (baseline from SA WG2#170). (Source: Huawei, </w:t>
      </w:r>
      <w:proofErr w:type="spellStart"/>
      <w:r>
        <w:t>HiSilicon</w:t>
      </w:r>
      <w:proofErr w:type="spellEnd"/>
      <w:r>
        <w:t xml:space="preserve">, Vivo, China Mobile, Oppo, Boost Mobile Network, , NEC, , </w:t>
      </w:r>
      <w:proofErr w:type="spellStart"/>
      <w:r>
        <w:t>Futurewei</w:t>
      </w:r>
      <w:proofErr w:type="spellEnd"/>
      <w:r>
        <w:t>,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 It is a resubmission from the final version of SA WG2#170.</w:t>
      </w:r>
    </w:p>
    <w:p w14:paraId="44642B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1E42E99" w14:textId="77777777" w:rsidR="007615D6" w:rsidRPr="005B25A1" w:rsidRDefault="007615D6" w:rsidP="007615D6">
      <w:pPr>
        <w:keepNext/>
        <w:keepLines/>
        <w:rPr>
          <w:b/>
          <w:bCs/>
        </w:rPr>
      </w:pPr>
      <w:r w:rsidRPr="005B25A1">
        <w:rPr>
          <w:b/>
          <w:bCs/>
        </w:rPr>
        <w:t>Convenor comment:</w:t>
      </w:r>
    </w:p>
    <w:p w14:paraId="39DC9087" w14:textId="77777777" w:rsidR="007615D6" w:rsidRPr="005B25A1" w:rsidRDefault="007615D6" w:rsidP="007615D6">
      <w:pPr>
        <w:keepNext/>
        <w:keepLines/>
      </w:pPr>
      <w:r w:rsidRPr="005B25A1">
        <w:t>Handle.</w:t>
      </w:r>
    </w:p>
    <w:p w14:paraId="5DA168ED" w14:textId="77777777" w:rsidR="007615D6" w:rsidRPr="005B25A1" w:rsidRDefault="007615D6" w:rsidP="007615D6">
      <w:pPr>
        <w:keepNext/>
        <w:keepLines/>
        <w:rPr>
          <w:b/>
          <w:bCs/>
        </w:rPr>
      </w:pPr>
      <w:r w:rsidRPr="005B25A1">
        <w:rPr>
          <w:b/>
          <w:bCs/>
        </w:rPr>
        <w:t>Parallel discussion:</w:t>
      </w:r>
    </w:p>
    <w:p w14:paraId="002D2631" w14:textId="6BB8431F" w:rsidR="00BA7BB9" w:rsidRDefault="00BA7BB9" w:rsidP="00BA7BB9">
      <w:pPr>
        <w:keepNext/>
        <w:keepLines/>
      </w:pPr>
      <w:r>
        <w:t xml:space="preserve">Revised in drafting session to </w:t>
      </w:r>
      <w:r w:rsidRPr="0020647A">
        <w:rPr>
          <w:color w:val="3333FF"/>
        </w:rPr>
        <w:t>S2-25095</w:t>
      </w:r>
      <w:r>
        <w:rPr>
          <w:color w:val="3333FF"/>
        </w:rPr>
        <w:t>19</w:t>
      </w:r>
      <w:r>
        <w:t>.</w:t>
      </w:r>
    </w:p>
    <w:p w14:paraId="6FD23495" w14:textId="65662CC3" w:rsidR="00495726" w:rsidRDefault="00495726" w:rsidP="00BA7BB9">
      <w:pPr>
        <w:keepNext/>
        <w:keepLines/>
      </w:pPr>
      <w:r>
        <w:t xml:space="preserve">There were a number of issues raised and comments made. This was left for off-line discussion and revised to </w:t>
      </w:r>
      <w:r w:rsidRPr="00497EE3">
        <w:rPr>
          <w:color w:val="0000FF"/>
        </w:rPr>
        <w:t>S2-250</w:t>
      </w:r>
      <w:r>
        <w:rPr>
          <w:color w:val="0000FF"/>
        </w:rPr>
        <w:t>9714</w:t>
      </w:r>
      <w:r>
        <w:t>.</w:t>
      </w:r>
    </w:p>
    <w:p w14:paraId="2211AA26" w14:textId="4CABE0C0" w:rsidR="00FC153F" w:rsidRDefault="00FC153F" w:rsidP="00FC153F">
      <w:pPr>
        <w:keepNext/>
        <w:keepLines/>
      </w:pPr>
      <w:r>
        <w:t xml:space="preserve">Some remaining issues were raised and discussed. This was left for off-line discussion and revised to </w:t>
      </w:r>
      <w:r w:rsidRPr="00497EE3">
        <w:rPr>
          <w:color w:val="0000FF"/>
        </w:rPr>
        <w:t>S2-250</w:t>
      </w:r>
      <w:r>
        <w:rPr>
          <w:color w:val="0000FF"/>
        </w:rPr>
        <w:t>9737</w:t>
      </w:r>
      <w:r>
        <w:t>.</w:t>
      </w:r>
    </w:p>
    <w:p w14:paraId="4F64516D" w14:textId="2316294B" w:rsidR="006A4F07" w:rsidRDefault="006A4F07" w:rsidP="006A4F07">
      <w:pPr>
        <w:keepNext/>
        <w:keepLines/>
      </w:pPr>
      <w:r>
        <w:t xml:space="preserve">Some issues remained and were discussed. This was left for further off-line discussion and revised to </w:t>
      </w:r>
      <w:r w:rsidRPr="00497EE3">
        <w:rPr>
          <w:color w:val="0000FF"/>
        </w:rPr>
        <w:t>S2-250</w:t>
      </w:r>
      <w:r>
        <w:rPr>
          <w:color w:val="0000FF"/>
        </w:rPr>
        <w:t>9791</w:t>
      </w:r>
      <w:r>
        <w:t>.</w:t>
      </w:r>
      <w:r w:rsidRPr="00437C14">
        <w:t xml:space="preserve"> </w:t>
      </w:r>
    </w:p>
    <w:p w14:paraId="5F1EE3EA" w14:textId="77777777" w:rsidR="00BA7BB9" w:rsidRPr="005B25A1" w:rsidRDefault="00BA7BB9" w:rsidP="00BA7BB9">
      <w:pPr>
        <w:keepNext/>
        <w:keepLines/>
        <w:rPr>
          <w:b/>
          <w:bCs/>
        </w:rPr>
      </w:pPr>
      <w:r w:rsidRPr="005B25A1">
        <w:rPr>
          <w:b/>
          <w:bCs/>
        </w:rPr>
        <w:t>Plenary Discussion:</w:t>
      </w:r>
    </w:p>
    <w:p w14:paraId="3F1A781A" w14:textId="0096B2BA" w:rsidR="00BA7BB9" w:rsidRPr="00534D7B" w:rsidRDefault="00534D7B" w:rsidP="00BA7BB9">
      <w:pPr>
        <w:keepNext/>
        <w:keepLines/>
      </w:pPr>
      <w:r>
        <w:t xml:space="preserve">This was revised to </w:t>
      </w:r>
      <w:r w:rsidRPr="00CE3EC0">
        <w:rPr>
          <w:color w:val="0000FF"/>
        </w:rPr>
        <w:t>S2-2</w:t>
      </w:r>
      <w:r>
        <w:rPr>
          <w:color w:val="0000FF"/>
        </w:rPr>
        <w:t>509836</w:t>
      </w:r>
      <w:r w:rsidRPr="00375008">
        <w:t xml:space="preserve"> </w:t>
      </w:r>
    </w:p>
    <w:p w14:paraId="757E5B7A" w14:textId="0BF1400F" w:rsidR="00BA7BB9" w:rsidRPr="009E726A" w:rsidRDefault="003454A4" w:rsidP="00BA7BB9">
      <w:pPr>
        <w:keepNext/>
        <w:keepLines/>
      </w:pPr>
      <w:r>
        <w:t xml:space="preserve">This was </w:t>
      </w:r>
      <w:r w:rsidRPr="003454A4">
        <w:rPr>
          <w:color w:val="3333FF"/>
        </w:rPr>
        <w:t>postponed</w:t>
      </w:r>
      <w:r>
        <w:t>.</w:t>
      </w:r>
    </w:p>
    <w:p w14:paraId="0B8855F4" w14:textId="7C184AB7" w:rsidR="00BA7BB9" w:rsidRPr="00EB0339" w:rsidRDefault="00BA7BB9" w:rsidP="00BA7BB9">
      <w:r w:rsidRPr="005B25A1">
        <w:rPr>
          <w:b/>
          <w:bCs/>
        </w:rPr>
        <w:t>Status:</w:t>
      </w:r>
      <w:r>
        <w:t xml:space="preserve"> </w:t>
      </w:r>
      <w:r w:rsidR="003454A4" w:rsidRPr="003454A4">
        <w:rPr>
          <w:color w:val="3333FF"/>
        </w:rPr>
        <w:t>Postponed</w:t>
      </w:r>
      <w:r w:rsidR="003454A4">
        <w:t>.</w:t>
      </w:r>
    </w:p>
    <w:p w14:paraId="4B102EEC" w14:textId="77777777" w:rsidR="00E00DA6" w:rsidRDefault="007615D6" w:rsidP="000A3FBD">
      <w:pPr>
        <w:pStyle w:val="NormTop"/>
      </w:pPr>
      <w:r>
        <w:rPr>
          <w:color w:val="0000FF"/>
        </w:rPr>
        <w:t>S2-2509141</w:t>
      </w:r>
      <w:r w:rsidRPr="00D53282">
        <w:t xml:space="preserve"> </w:t>
      </w:r>
      <w:r>
        <w:t>(P-CR) 23.801-01: [WT#3.1] AI for 6G architecture. (Source: IIT Bombay,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some modification to WT#3.1 regarding the use of AI for 6G architecture.</w:t>
      </w:r>
    </w:p>
    <w:p w14:paraId="46E4DE70" w14:textId="77777777" w:rsidR="007615D6" w:rsidRPr="005B25A1" w:rsidRDefault="007615D6" w:rsidP="007615D6">
      <w:pPr>
        <w:keepNext/>
        <w:keepLines/>
        <w:rPr>
          <w:b/>
          <w:bCs/>
        </w:rPr>
      </w:pPr>
      <w:r w:rsidRPr="005B25A1">
        <w:rPr>
          <w:b/>
          <w:bCs/>
        </w:rPr>
        <w:t>Parallel discussion:</w:t>
      </w:r>
    </w:p>
    <w:p w14:paraId="55364C32" w14:textId="77777777" w:rsidR="007615D6" w:rsidRPr="005B25A1" w:rsidRDefault="007615D6" w:rsidP="007615D6">
      <w:pPr>
        <w:keepNext/>
        <w:keepLines/>
      </w:pPr>
      <w:r w:rsidRPr="005B25A1">
        <w:t>-</w:t>
      </w:r>
    </w:p>
    <w:p w14:paraId="5A09EC59" w14:textId="77777777" w:rsidR="009E726A" w:rsidRPr="005B25A1" w:rsidRDefault="009E726A" w:rsidP="009E726A">
      <w:pPr>
        <w:keepNext/>
        <w:keepLines/>
      </w:pPr>
      <w:r>
        <w:rPr>
          <w:color w:val="FF0000"/>
        </w:rPr>
        <w:t>NO DISCUSSION RECORDED</w:t>
      </w:r>
    </w:p>
    <w:p w14:paraId="49BCEB7F" w14:textId="77777777" w:rsidR="009E726A" w:rsidRPr="005B25A1" w:rsidRDefault="009E726A" w:rsidP="009E726A">
      <w:pPr>
        <w:keepNext/>
        <w:keepLines/>
        <w:rPr>
          <w:b/>
          <w:bCs/>
        </w:rPr>
      </w:pPr>
      <w:r w:rsidRPr="005B25A1">
        <w:rPr>
          <w:b/>
          <w:bCs/>
        </w:rPr>
        <w:t>Plenary Discussion:</w:t>
      </w:r>
    </w:p>
    <w:p w14:paraId="6FA346D1" w14:textId="77777777" w:rsidR="009E726A" w:rsidRPr="009E726A" w:rsidRDefault="009E726A" w:rsidP="009E726A">
      <w:pPr>
        <w:keepNext/>
        <w:keepLines/>
      </w:pPr>
    </w:p>
    <w:p w14:paraId="25C6782D" w14:textId="77777777" w:rsidR="007615D6" w:rsidRPr="00EB0339" w:rsidRDefault="007615D6" w:rsidP="007615D6">
      <w:r w:rsidRPr="005B25A1">
        <w:rPr>
          <w:b/>
          <w:bCs/>
        </w:rPr>
        <w:t>Status:</w:t>
      </w:r>
      <w:r>
        <w:t xml:space="preserve"> </w:t>
      </w:r>
      <w:r>
        <w:rPr>
          <w:color w:val="0000FF"/>
        </w:rPr>
        <w:t>Not concluded</w:t>
      </w:r>
      <w:r>
        <w:t>.</w:t>
      </w:r>
    </w:p>
    <w:p w14:paraId="49FD0EFE" w14:textId="77777777" w:rsidR="00E00DA6" w:rsidRDefault="007615D6" w:rsidP="000A3FBD">
      <w:pPr>
        <w:pStyle w:val="NormTop"/>
      </w:pPr>
      <w:r>
        <w:rPr>
          <w:color w:val="0000FF"/>
        </w:rPr>
        <w:t>S2-2509215</w:t>
      </w:r>
      <w:r w:rsidRPr="00D53282">
        <w:t xml:space="preserve"> </w:t>
      </w:r>
      <w:r>
        <w:t>(P-CR) 23.801-01: [WT#3.1] Scope proposal. (Source: Qualcomm,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a way forward for the scope for WT#3.1.</w:t>
      </w:r>
    </w:p>
    <w:p w14:paraId="0C350C67" w14:textId="77777777" w:rsidR="007615D6" w:rsidRPr="005B25A1" w:rsidRDefault="007615D6" w:rsidP="007615D6">
      <w:pPr>
        <w:keepNext/>
        <w:keepLines/>
        <w:rPr>
          <w:b/>
          <w:bCs/>
        </w:rPr>
      </w:pPr>
      <w:r w:rsidRPr="005B25A1">
        <w:rPr>
          <w:b/>
          <w:bCs/>
        </w:rPr>
        <w:t>Parallel discussion:</w:t>
      </w:r>
    </w:p>
    <w:p w14:paraId="6A2994FF" w14:textId="77777777" w:rsidR="007615D6" w:rsidRPr="005B25A1" w:rsidRDefault="007615D6" w:rsidP="007615D6">
      <w:pPr>
        <w:keepNext/>
        <w:keepLines/>
      </w:pPr>
      <w:r w:rsidRPr="005B25A1">
        <w:t>-</w:t>
      </w:r>
    </w:p>
    <w:p w14:paraId="65E0BE67" w14:textId="77777777" w:rsidR="009E726A" w:rsidRPr="005B25A1" w:rsidRDefault="009E726A" w:rsidP="009E726A">
      <w:pPr>
        <w:keepNext/>
        <w:keepLines/>
      </w:pPr>
      <w:r>
        <w:rPr>
          <w:color w:val="FF0000"/>
        </w:rPr>
        <w:t>NO DISCUSSION RECORDED</w:t>
      </w:r>
    </w:p>
    <w:p w14:paraId="79F566A2" w14:textId="77777777" w:rsidR="009E726A" w:rsidRPr="005B25A1" w:rsidRDefault="009E726A" w:rsidP="009E726A">
      <w:pPr>
        <w:keepNext/>
        <w:keepLines/>
        <w:rPr>
          <w:b/>
          <w:bCs/>
        </w:rPr>
      </w:pPr>
      <w:r w:rsidRPr="005B25A1">
        <w:rPr>
          <w:b/>
          <w:bCs/>
        </w:rPr>
        <w:t>Plenary Discussion:</w:t>
      </w:r>
    </w:p>
    <w:p w14:paraId="566F404C" w14:textId="77777777" w:rsidR="009E726A" w:rsidRPr="009E726A" w:rsidRDefault="009E726A" w:rsidP="009E726A">
      <w:pPr>
        <w:keepNext/>
        <w:keepLines/>
      </w:pPr>
    </w:p>
    <w:p w14:paraId="73CF09E3" w14:textId="77777777" w:rsidR="007615D6" w:rsidRPr="00EB0339" w:rsidRDefault="007615D6" w:rsidP="007615D6">
      <w:r w:rsidRPr="005B25A1">
        <w:rPr>
          <w:b/>
          <w:bCs/>
        </w:rPr>
        <w:t>Status:</w:t>
      </w:r>
      <w:r>
        <w:t xml:space="preserve"> </w:t>
      </w:r>
      <w:r>
        <w:rPr>
          <w:color w:val="0000FF"/>
        </w:rPr>
        <w:t>Not concluded</w:t>
      </w:r>
      <w:r>
        <w:t>.</w:t>
      </w:r>
    </w:p>
    <w:p w14:paraId="68BB3882" w14:textId="77777777" w:rsidR="00E00DA6" w:rsidRDefault="007615D6" w:rsidP="000A3FBD">
      <w:pPr>
        <w:pStyle w:val="NormTop"/>
      </w:pPr>
      <w:r>
        <w:rPr>
          <w:color w:val="0000FF"/>
        </w:rPr>
        <w:t>S2-2509248</w:t>
      </w:r>
      <w:r w:rsidRPr="00D53282">
        <w:t xml:space="preserve"> </w:t>
      </w:r>
      <w:r>
        <w:t xml:space="preserve">(P-CR) 23.801-01: [WT#3.1] AI for network in 6G architecture. (Source: Google,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7173B48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7EE2A9E9" w14:textId="77777777" w:rsidR="007615D6" w:rsidRPr="005B25A1" w:rsidRDefault="007615D6" w:rsidP="007615D6">
      <w:pPr>
        <w:keepNext/>
        <w:keepLines/>
        <w:rPr>
          <w:b/>
          <w:bCs/>
        </w:rPr>
      </w:pPr>
      <w:r w:rsidRPr="005B25A1">
        <w:rPr>
          <w:b/>
          <w:bCs/>
        </w:rPr>
        <w:t>Parallel discussion:</w:t>
      </w:r>
    </w:p>
    <w:p w14:paraId="589D5970" w14:textId="77777777" w:rsidR="007615D6" w:rsidRPr="005B25A1" w:rsidRDefault="007615D6" w:rsidP="007615D6">
      <w:pPr>
        <w:keepNext/>
        <w:keepLines/>
      </w:pPr>
      <w:r w:rsidRPr="005B25A1">
        <w:t>-</w:t>
      </w:r>
    </w:p>
    <w:p w14:paraId="05028FBC" w14:textId="77777777" w:rsidR="009E726A" w:rsidRPr="005B25A1" w:rsidRDefault="009E726A" w:rsidP="009E726A">
      <w:pPr>
        <w:keepNext/>
        <w:keepLines/>
      </w:pPr>
      <w:r>
        <w:rPr>
          <w:color w:val="FF0000"/>
        </w:rPr>
        <w:t>NO DISCUSSION RECORDED</w:t>
      </w:r>
    </w:p>
    <w:p w14:paraId="4E50D6E5" w14:textId="77777777" w:rsidR="009E726A" w:rsidRPr="005B25A1" w:rsidRDefault="009E726A" w:rsidP="009E726A">
      <w:pPr>
        <w:keepNext/>
        <w:keepLines/>
        <w:rPr>
          <w:b/>
          <w:bCs/>
        </w:rPr>
      </w:pPr>
      <w:r w:rsidRPr="005B25A1">
        <w:rPr>
          <w:b/>
          <w:bCs/>
        </w:rPr>
        <w:t>Plenary Discussion:</w:t>
      </w:r>
    </w:p>
    <w:p w14:paraId="0E50E07E" w14:textId="77777777" w:rsidR="009E726A" w:rsidRPr="009E726A" w:rsidRDefault="009E726A" w:rsidP="009E726A">
      <w:pPr>
        <w:keepNext/>
        <w:keepLines/>
      </w:pPr>
    </w:p>
    <w:p w14:paraId="07EAD6B0" w14:textId="77777777" w:rsidR="007615D6" w:rsidRPr="00EB0339" w:rsidRDefault="007615D6" w:rsidP="007615D6">
      <w:r w:rsidRPr="005B25A1">
        <w:rPr>
          <w:b/>
          <w:bCs/>
        </w:rPr>
        <w:t>Status:</w:t>
      </w:r>
      <w:r>
        <w:t xml:space="preserve"> </w:t>
      </w:r>
      <w:r>
        <w:rPr>
          <w:color w:val="0000FF"/>
        </w:rPr>
        <w:t>Not concluded</w:t>
      </w:r>
      <w:r>
        <w:t>.</w:t>
      </w:r>
    </w:p>
    <w:p w14:paraId="573ACD4B" w14:textId="77777777" w:rsidR="00E00DA6" w:rsidRDefault="007615D6" w:rsidP="000A3FBD">
      <w:pPr>
        <w:pStyle w:val="NormTop"/>
      </w:pPr>
      <w:r>
        <w:rPr>
          <w:color w:val="0000FF"/>
        </w:rPr>
        <w:t>S2-2509260</w:t>
      </w:r>
      <w:r w:rsidRPr="00D53282">
        <w:t xml:space="preserve"> </w:t>
      </w:r>
      <w:r>
        <w:t>(P-CR) 23.801-01: [WT#3.1] AI for 6G architecture.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proposes changes on top of the postponed work task WT#3.1 text regarding the use of AI for 6G architecture and also provides the related key issue text.</w:t>
      </w:r>
    </w:p>
    <w:p w14:paraId="05E293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04CB74C" w14:textId="77777777" w:rsidR="007615D6" w:rsidRPr="005B25A1" w:rsidRDefault="007615D6" w:rsidP="007615D6">
      <w:pPr>
        <w:keepNext/>
        <w:keepLines/>
        <w:rPr>
          <w:b/>
          <w:bCs/>
        </w:rPr>
      </w:pPr>
      <w:r w:rsidRPr="005B25A1">
        <w:rPr>
          <w:b/>
          <w:bCs/>
        </w:rPr>
        <w:t>Parallel discussion:</w:t>
      </w:r>
    </w:p>
    <w:p w14:paraId="7A20D5AB" w14:textId="77777777" w:rsidR="007615D6" w:rsidRPr="005B25A1" w:rsidRDefault="007615D6" w:rsidP="007615D6">
      <w:pPr>
        <w:keepNext/>
        <w:keepLines/>
      </w:pPr>
      <w:r w:rsidRPr="005B25A1">
        <w:t>-</w:t>
      </w:r>
    </w:p>
    <w:p w14:paraId="4FC0F852" w14:textId="77777777" w:rsidR="009E726A" w:rsidRPr="005B25A1" w:rsidRDefault="009E726A" w:rsidP="009E726A">
      <w:pPr>
        <w:keepNext/>
        <w:keepLines/>
      </w:pPr>
      <w:r>
        <w:rPr>
          <w:color w:val="FF0000"/>
        </w:rPr>
        <w:t>NO DISCUSSION RECORDED</w:t>
      </w:r>
    </w:p>
    <w:p w14:paraId="3903449F" w14:textId="77777777" w:rsidR="009E726A" w:rsidRPr="005B25A1" w:rsidRDefault="009E726A" w:rsidP="009E726A">
      <w:pPr>
        <w:keepNext/>
        <w:keepLines/>
        <w:rPr>
          <w:b/>
          <w:bCs/>
        </w:rPr>
      </w:pPr>
      <w:r w:rsidRPr="005B25A1">
        <w:rPr>
          <w:b/>
          <w:bCs/>
        </w:rPr>
        <w:t>Plenary Discussion:</w:t>
      </w:r>
    </w:p>
    <w:p w14:paraId="4D6C51A4" w14:textId="77777777" w:rsidR="009E726A" w:rsidRPr="009E726A" w:rsidRDefault="009E726A" w:rsidP="009E726A">
      <w:pPr>
        <w:keepNext/>
        <w:keepLines/>
      </w:pPr>
    </w:p>
    <w:p w14:paraId="39F5DCED" w14:textId="77777777" w:rsidR="007615D6" w:rsidRPr="00EB0339" w:rsidRDefault="007615D6" w:rsidP="007615D6">
      <w:r w:rsidRPr="005B25A1">
        <w:rPr>
          <w:b/>
          <w:bCs/>
        </w:rPr>
        <w:t>Status:</w:t>
      </w:r>
      <w:r>
        <w:t xml:space="preserve"> </w:t>
      </w:r>
      <w:r>
        <w:rPr>
          <w:color w:val="0000FF"/>
        </w:rPr>
        <w:t>Not concluded</w:t>
      </w:r>
      <w:r>
        <w:t>.</w:t>
      </w:r>
    </w:p>
    <w:p w14:paraId="282943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20F18FB" w14:textId="77777777" w:rsidR="00E00DA6" w:rsidRDefault="007615D6" w:rsidP="000A3FBD">
      <w:pPr>
        <w:pStyle w:val="NormTop"/>
      </w:pPr>
      <w:r>
        <w:rPr>
          <w:color w:val="0000FF"/>
        </w:rPr>
        <w:t>S2-2508268</w:t>
      </w:r>
      <w:r w:rsidRPr="00D53282">
        <w:t xml:space="preserve"> </w:t>
      </w:r>
      <w:r>
        <w:t>(P-CR) 23.801-01: [WT#3.2] 6G Network for AI.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work scope and key issue for WT#3 regarding 6G Network for AI.</w:t>
      </w:r>
    </w:p>
    <w:p w14:paraId="283E37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75EC3BD9" w14:textId="77777777" w:rsidR="007615D6" w:rsidRPr="005B25A1" w:rsidRDefault="007615D6" w:rsidP="007615D6">
      <w:pPr>
        <w:keepNext/>
        <w:keepLines/>
        <w:rPr>
          <w:b/>
          <w:bCs/>
        </w:rPr>
      </w:pPr>
      <w:r w:rsidRPr="005B25A1">
        <w:rPr>
          <w:b/>
          <w:bCs/>
        </w:rPr>
        <w:t>Parallel discussion:</w:t>
      </w:r>
    </w:p>
    <w:p w14:paraId="02C0E1E8" w14:textId="77777777" w:rsidR="007615D6" w:rsidRPr="005B25A1" w:rsidRDefault="007615D6" w:rsidP="007615D6">
      <w:pPr>
        <w:keepNext/>
        <w:keepLines/>
      </w:pPr>
      <w:r w:rsidRPr="005B25A1">
        <w:t>-</w:t>
      </w:r>
    </w:p>
    <w:p w14:paraId="4F84DE2A" w14:textId="77777777" w:rsidR="009E726A" w:rsidRPr="005B25A1" w:rsidRDefault="009E726A" w:rsidP="009E726A">
      <w:pPr>
        <w:keepNext/>
        <w:keepLines/>
      </w:pPr>
      <w:r>
        <w:rPr>
          <w:color w:val="FF0000"/>
        </w:rPr>
        <w:t>NO DISCUSSION RECORDED</w:t>
      </w:r>
    </w:p>
    <w:p w14:paraId="374BC614" w14:textId="77777777" w:rsidR="009E726A" w:rsidRPr="005B25A1" w:rsidRDefault="009E726A" w:rsidP="009E726A">
      <w:pPr>
        <w:keepNext/>
        <w:keepLines/>
        <w:rPr>
          <w:b/>
          <w:bCs/>
        </w:rPr>
      </w:pPr>
      <w:r w:rsidRPr="005B25A1">
        <w:rPr>
          <w:b/>
          <w:bCs/>
        </w:rPr>
        <w:t>Plenary Discussion:</w:t>
      </w:r>
    </w:p>
    <w:p w14:paraId="70FAB86B" w14:textId="77777777" w:rsidR="009E726A" w:rsidRPr="009E726A" w:rsidRDefault="009E726A" w:rsidP="009E726A">
      <w:pPr>
        <w:keepNext/>
        <w:keepLines/>
      </w:pPr>
    </w:p>
    <w:p w14:paraId="0226B79B" w14:textId="77777777" w:rsidR="007615D6" w:rsidRPr="00EB0339" w:rsidRDefault="007615D6" w:rsidP="007615D6">
      <w:r w:rsidRPr="005B25A1">
        <w:rPr>
          <w:b/>
          <w:bCs/>
        </w:rPr>
        <w:t>Status:</w:t>
      </w:r>
      <w:r>
        <w:t xml:space="preserve"> </w:t>
      </w:r>
      <w:r>
        <w:rPr>
          <w:color w:val="0000FF"/>
        </w:rPr>
        <w:t>Not concluded</w:t>
      </w:r>
      <w:r>
        <w:t>.</w:t>
      </w:r>
    </w:p>
    <w:p w14:paraId="225E5A66" w14:textId="77777777" w:rsidR="00E00DA6" w:rsidRDefault="007615D6" w:rsidP="000A3FBD">
      <w:pPr>
        <w:pStyle w:val="NormTop"/>
      </w:pPr>
      <w:r>
        <w:rPr>
          <w:color w:val="0000FF"/>
        </w:rPr>
        <w:t>S2-2508276</w:t>
      </w:r>
      <w:r w:rsidRPr="00D53282">
        <w:t xml:space="preserve"> </w:t>
      </w:r>
      <w:r>
        <w:t>(P-CR) 23.801-01: [WT#3.2, Network for AI] 6G architecture for AI.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6G network for AI.</w:t>
      </w:r>
    </w:p>
    <w:p w14:paraId="18BED187" w14:textId="77777777" w:rsidR="007615D6" w:rsidRPr="005B25A1" w:rsidRDefault="007615D6" w:rsidP="007615D6">
      <w:pPr>
        <w:keepNext/>
        <w:keepLines/>
        <w:rPr>
          <w:b/>
          <w:bCs/>
        </w:rPr>
      </w:pPr>
      <w:r w:rsidRPr="005B25A1">
        <w:rPr>
          <w:b/>
          <w:bCs/>
        </w:rPr>
        <w:t>Parallel discussion:</w:t>
      </w:r>
    </w:p>
    <w:p w14:paraId="6B78E3AF" w14:textId="77777777" w:rsidR="007615D6" w:rsidRPr="005B25A1" w:rsidRDefault="007615D6" w:rsidP="007615D6">
      <w:pPr>
        <w:keepNext/>
        <w:keepLines/>
      </w:pPr>
      <w:r w:rsidRPr="005B25A1">
        <w:t>-</w:t>
      </w:r>
    </w:p>
    <w:p w14:paraId="5D81C1D4" w14:textId="77777777" w:rsidR="009E726A" w:rsidRPr="005B25A1" w:rsidRDefault="009E726A" w:rsidP="009E726A">
      <w:pPr>
        <w:keepNext/>
        <w:keepLines/>
      </w:pPr>
      <w:r>
        <w:rPr>
          <w:color w:val="FF0000"/>
        </w:rPr>
        <w:t>NO DISCUSSION RECORDED</w:t>
      </w:r>
    </w:p>
    <w:p w14:paraId="55F5BDA7" w14:textId="77777777" w:rsidR="009E726A" w:rsidRPr="005B25A1" w:rsidRDefault="009E726A" w:rsidP="009E726A">
      <w:pPr>
        <w:keepNext/>
        <w:keepLines/>
        <w:rPr>
          <w:b/>
          <w:bCs/>
        </w:rPr>
      </w:pPr>
      <w:r w:rsidRPr="005B25A1">
        <w:rPr>
          <w:b/>
          <w:bCs/>
        </w:rPr>
        <w:t>Plenary Discussion:</w:t>
      </w:r>
    </w:p>
    <w:p w14:paraId="4F798F20" w14:textId="77777777" w:rsidR="009E726A" w:rsidRPr="009E726A" w:rsidRDefault="009E726A" w:rsidP="009E726A">
      <w:pPr>
        <w:keepNext/>
        <w:keepLines/>
      </w:pPr>
    </w:p>
    <w:p w14:paraId="6D29732B" w14:textId="77777777" w:rsidR="007615D6" w:rsidRPr="00EB0339" w:rsidRDefault="007615D6" w:rsidP="007615D6">
      <w:r w:rsidRPr="005B25A1">
        <w:rPr>
          <w:b/>
          <w:bCs/>
        </w:rPr>
        <w:t>Status:</w:t>
      </w:r>
      <w:r>
        <w:t xml:space="preserve"> </w:t>
      </w:r>
      <w:r>
        <w:rPr>
          <w:color w:val="0000FF"/>
        </w:rPr>
        <w:t>Not concluded</w:t>
      </w:r>
      <w:r>
        <w:t>.</w:t>
      </w:r>
    </w:p>
    <w:p w14:paraId="6A342664" w14:textId="77777777" w:rsidR="00E00DA6" w:rsidRDefault="007615D6" w:rsidP="000A3FBD">
      <w:pPr>
        <w:pStyle w:val="NormTop"/>
      </w:pPr>
      <w:r>
        <w:rPr>
          <w:color w:val="0000FF"/>
        </w:rPr>
        <w:t>S2-2508311</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B1A836" w14:textId="77777777" w:rsidR="00E00DA6" w:rsidRPr="00B81031" w:rsidRDefault="00000000" w:rsidP="00B81031">
      <w:pPr>
        <w:keepNext/>
        <w:keepLines/>
        <w:rPr>
          <w:i/>
        </w:rPr>
      </w:pPr>
      <w:r w:rsidRPr="00B81031">
        <w:rPr>
          <w:b/>
          <w:bCs/>
          <w:i/>
        </w:rPr>
        <w:t>Comment:</w:t>
      </w:r>
      <w:r>
        <w:rPr>
          <w:i/>
        </w:rPr>
        <w:t xml:space="preserve"> </w:t>
      </w:r>
      <w:r w:rsidR="007615D6">
        <w:rPr>
          <w:i/>
        </w:rPr>
        <w:t>Confirm Sources! Source should be ZTE.</w:t>
      </w:r>
    </w:p>
    <w:p w14:paraId="538F104F" w14:textId="77777777" w:rsidR="007615D6" w:rsidRPr="005B25A1" w:rsidRDefault="007615D6" w:rsidP="007615D6">
      <w:pPr>
        <w:keepNext/>
        <w:keepLines/>
        <w:rPr>
          <w:b/>
          <w:bCs/>
        </w:rPr>
      </w:pPr>
      <w:r w:rsidRPr="005B25A1">
        <w:rPr>
          <w:b/>
          <w:bCs/>
        </w:rPr>
        <w:t>Parallel discussion:</w:t>
      </w:r>
    </w:p>
    <w:p w14:paraId="327187BC" w14:textId="77777777" w:rsidR="007615D6" w:rsidRPr="005B25A1" w:rsidRDefault="007615D6" w:rsidP="007615D6">
      <w:pPr>
        <w:keepNext/>
        <w:keepLines/>
      </w:pPr>
      <w:r w:rsidRPr="005B25A1">
        <w:t>-</w:t>
      </w:r>
    </w:p>
    <w:p w14:paraId="0574A834" w14:textId="77777777" w:rsidR="009E726A" w:rsidRPr="005B25A1" w:rsidRDefault="009E726A" w:rsidP="009E726A">
      <w:pPr>
        <w:keepNext/>
        <w:keepLines/>
      </w:pPr>
      <w:r>
        <w:rPr>
          <w:color w:val="FF0000"/>
        </w:rPr>
        <w:t>NO DISCUSSION RECORDED</w:t>
      </w:r>
    </w:p>
    <w:p w14:paraId="676583BE" w14:textId="77777777" w:rsidR="009E726A" w:rsidRPr="005B25A1" w:rsidRDefault="009E726A" w:rsidP="009E726A">
      <w:pPr>
        <w:keepNext/>
        <w:keepLines/>
        <w:rPr>
          <w:b/>
          <w:bCs/>
        </w:rPr>
      </w:pPr>
      <w:r w:rsidRPr="005B25A1">
        <w:rPr>
          <w:b/>
          <w:bCs/>
        </w:rPr>
        <w:t>Plenary Discussion:</w:t>
      </w:r>
    </w:p>
    <w:p w14:paraId="3C7BFA59" w14:textId="77777777" w:rsidR="009E726A" w:rsidRPr="009E726A" w:rsidRDefault="009E726A" w:rsidP="009E726A">
      <w:pPr>
        <w:keepNext/>
        <w:keepLines/>
      </w:pPr>
    </w:p>
    <w:p w14:paraId="252CA1C3" w14:textId="77777777" w:rsidR="007615D6" w:rsidRPr="00EB0339" w:rsidRDefault="007615D6" w:rsidP="007615D6">
      <w:r w:rsidRPr="005B25A1">
        <w:rPr>
          <w:b/>
          <w:bCs/>
        </w:rPr>
        <w:t>Status:</w:t>
      </w:r>
      <w:r>
        <w:t xml:space="preserve"> </w:t>
      </w:r>
      <w:r>
        <w:rPr>
          <w:color w:val="0000FF"/>
        </w:rPr>
        <w:t>Not concluded</w:t>
      </w:r>
      <w:r>
        <w:t>.</w:t>
      </w:r>
    </w:p>
    <w:p w14:paraId="3C4688C9" w14:textId="77777777" w:rsidR="00E00DA6" w:rsidRDefault="007615D6" w:rsidP="000A3FBD">
      <w:pPr>
        <w:pStyle w:val="NormTop"/>
      </w:pPr>
      <w:r>
        <w:rPr>
          <w:color w:val="0000FF"/>
        </w:rPr>
        <w:t>S2-2508328</w:t>
      </w:r>
      <w:r w:rsidRPr="00D53282">
        <w:t xml:space="preserve"> </w:t>
      </w:r>
      <w:r>
        <w:t>(P-CR) 23.801-01: [WT#3.2, AI agent communication]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working task scope and related key issues.</w:t>
      </w:r>
    </w:p>
    <w:p w14:paraId="78FA63C7" w14:textId="77777777" w:rsidR="007615D6" w:rsidRPr="005B25A1" w:rsidRDefault="007615D6" w:rsidP="007615D6">
      <w:pPr>
        <w:keepNext/>
        <w:keepLines/>
        <w:rPr>
          <w:b/>
          <w:bCs/>
        </w:rPr>
      </w:pPr>
      <w:r w:rsidRPr="005B25A1">
        <w:rPr>
          <w:b/>
          <w:bCs/>
        </w:rPr>
        <w:t>Parallel discussion:</w:t>
      </w:r>
    </w:p>
    <w:p w14:paraId="38D2C48D" w14:textId="77777777" w:rsidR="007615D6" w:rsidRPr="005B25A1" w:rsidRDefault="007615D6" w:rsidP="007615D6">
      <w:pPr>
        <w:keepNext/>
        <w:keepLines/>
      </w:pPr>
      <w:r w:rsidRPr="005B25A1">
        <w:t>-</w:t>
      </w:r>
    </w:p>
    <w:p w14:paraId="7B3FF881" w14:textId="77777777" w:rsidR="009E726A" w:rsidRPr="005B25A1" w:rsidRDefault="009E726A" w:rsidP="009E726A">
      <w:pPr>
        <w:keepNext/>
        <w:keepLines/>
      </w:pPr>
      <w:r>
        <w:rPr>
          <w:color w:val="FF0000"/>
        </w:rPr>
        <w:t>NO DISCUSSION RECORDED</w:t>
      </w:r>
    </w:p>
    <w:p w14:paraId="602D5456" w14:textId="77777777" w:rsidR="009E726A" w:rsidRPr="005B25A1" w:rsidRDefault="009E726A" w:rsidP="009E726A">
      <w:pPr>
        <w:keepNext/>
        <w:keepLines/>
        <w:rPr>
          <w:b/>
          <w:bCs/>
        </w:rPr>
      </w:pPr>
      <w:r w:rsidRPr="005B25A1">
        <w:rPr>
          <w:b/>
          <w:bCs/>
        </w:rPr>
        <w:t>Plenary Discussion:</w:t>
      </w:r>
    </w:p>
    <w:p w14:paraId="4609619A" w14:textId="77777777" w:rsidR="009E726A" w:rsidRPr="009E726A" w:rsidRDefault="009E726A" w:rsidP="009E726A">
      <w:pPr>
        <w:keepNext/>
        <w:keepLines/>
      </w:pPr>
    </w:p>
    <w:p w14:paraId="3BFD1F97" w14:textId="77777777" w:rsidR="007615D6" w:rsidRPr="00EB0339" w:rsidRDefault="007615D6" w:rsidP="007615D6">
      <w:r w:rsidRPr="005B25A1">
        <w:rPr>
          <w:b/>
          <w:bCs/>
        </w:rPr>
        <w:t>Status:</w:t>
      </w:r>
      <w:r>
        <w:t xml:space="preserve"> </w:t>
      </w:r>
      <w:r>
        <w:rPr>
          <w:color w:val="0000FF"/>
        </w:rPr>
        <w:t>Not concluded</w:t>
      </w:r>
      <w:r>
        <w:t>.</w:t>
      </w:r>
    </w:p>
    <w:p w14:paraId="78B1B24D" w14:textId="77777777" w:rsidR="00E00DA6" w:rsidRDefault="007615D6" w:rsidP="000A3FBD">
      <w:pPr>
        <w:pStyle w:val="NormTop"/>
      </w:pPr>
      <w:r>
        <w:rPr>
          <w:color w:val="0000FF"/>
        </w:rPr>
        <w:t>S2-2508330</w:t>
      </w:r>
      <w:r w:rsidRPr="00D53282">
        <w:t xml:space="preserve"> </w:t>
      </w:r>
      <w:r>
        <w:t>(P-CR) 23.801-01: WT/KI Proposals - 6G network for AI.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6G network for AI.</w:t>
      </w:r>
    </w:p>
    <w:p w14:paraId="54123AFE" w14:textId="77777777" w:rsidR="007615D6" w:rsidRPr="005B25A1" w:rsidRDefault="007615D6" w:rsidP="007615D6">
      <w:pPr>
        <w:keepNext/>
        <w:keepLines/>
        <w:rPr>
          <w:b/>
          <w:bCs/>
        </w:rPr>
      </w:pPr>
      <w:r w:rsidRPr="005B25A1">
        <w:rPr>
          <w:b/>
          <w:bCs/>
        </w:rPr>
        <w:t>Parallel discussion:</w:t>
      </w:r>
    </w:p>
    <w:p w14:paraId="5A6E0866" w14:textId="77777777" w:rsidR="007615D6" w:rsidRPr="005B25A1" w:rsidRDefault="007615D6" w:rsidP="007615D6">
      <w:pPr>
        <w:keepNext/>
        <w:keepLines/>
      </w:pPr>
      <w:r w:rsidRPr="005B25A1">
        <w:t>-</w:t>
      </w:r>
    </w:p>
    <w:p w14:paraId="70F21C2C" w14:textId="77777777" w:rsidR="009E726A" w:rsidRPr="005B25A1" w:rsidRDefault="009E726A" w:rsidP="009E726A">
      <w:pPr>
        <w:keepNext/>
        <w:keepLines/>
      </w:pPr>
      <w:r>
        <w:rPr>
          <w:color w:val="FF0000"/>
        </w:rPr>
        <w:t>NO DISCUSSION RECORDED</w:t>
      </w:r>
    </w:p>
    <w:p w14:paraId="132FABEA" w14:textId="77777777" w:rsidR="009E726A" w:rsidRPr="005B25A1" w:rsidRDefault="009E726A" w:rsidP="009E726A">
      <w:pPr>
        <w:keepNext/>
        <w:keepLines/>
        <w:rPr>
          <w:b/>
          <w:bCs/>
        </w:rPr>
      </w:pPr>
      <w:r w:rsidRPr="005B25A1">
        <w:rPr>
          <w:b/>
          <w:bCs/>
        </w:rPr>
        <w:t>Plenary Discussion:</w:t>
      </w:r>
    </w:p>
    <w:p w14:paraId="26E2E116" w14:textId="77777777" w:rsidR="009E726A" w:rsidRPr="009E726A" w:rsidRDefault="009E726A" w:rsidP="009E726A">
      <w:pPr>
        <w:keepNext/>
        <w:keepLines/>
      </w:pPr>
    </w:p>
    <w:p w14:paraId="4C14316B" w14:textId="77777777" w:rsidR="007615D6" w:rsidRPr="00EB0339" w:rsidRDefault="007615D6" w:rsidP="007615D6">
      <w:r w:rsidRPr="005B25A1">
        <w:rPr>
          <w:b/>
          <w:bCs/>
        </w:rPr>
        <w:t>Status:</w:t>
      </w:r>
      <w:r>
        <w:t xml:space="preserve"> </w:t>
      </w:r>
      <w:r>
        <w:rPr>
          <w:color w:val="0000FF"/>
        </w:rPr>
        <w:t>Not concluded</w:t>
      </w:r>
      <w:r>
        <w:t>.</w:t>
      </w:r>
    </w:p>
    <w:p w14:paraId="3DB8C5E4" w14:textId="77777777" w:rsidR="00E00DA6" w:rsidRDefault="007615D6" w:rsidP="000A3FBD">
      <w:pPr>
        <w:pStyle w:val="NormTop"/>
      </w:pPr>
      <w:r>
        <w:rPr>
          <w:color w:val="0000FF"/>
        </w:rPr>
        <w:t>S2-2508356</w:t>
      </w:r>
      <w:r w:rsidRPr="00D53282">
        <w:t xml:space="preserve"> </w:t>
      </w:r>
      <w:r>
        <w:t>(P-CR) 23.801-01: [WT#3.2, QoS for AI] QoS for AI. (Source: Vivo)</w:t>
      </w:r>
      <w:r>
        <w:br/>
      </w:r>
      <w:r w:rsidRPr="00D53282">
        <w:rPr>
          <w:b/>
        </w:rPr>
        <w:t>Document for:</w:t>
      </w:r>
      <w:r w:rsidRPr="00D53282">
        <w:t xml:space="preserve"> </w:t>
      </w:r>
      <w:r>
        <w:t>Approval</w:t>
      </w:r>
      <w:r>
        <w:br/>
      </w:r>
      <w:r w:rsidRPr="00D53282">
        <w:rPr>
          <w:b/>
        </w:rPr>
        <w:t>Abstract:</w:t>
      </w:r>
      <w:r w:rsidRPr="00D53282">
        <w:t xml:space="preserve"> </w:t>
      </w:r>
      <w:r>
        <w:br/>
        <w:t>This Discussion Paper tries to discuss the QoS for AI traffic (e.g. generative AI traffic).</w:t>
      </w:r>
    </w:p>
    <w:p w14:paraId="748C8481" w14:textId="77777777" w:rsidR="007615D6" w:rsidRPr="005B25A1" w:rsidRDefault="007615D6" w:rsidP="007615D6">
      <w:pPr>
        <w:keepNext/>
        <w:keepLines/>
        <w:rPr>
          <w:b/>
          <w:bCs/>
        </w:rPr>
      </w:pPr>
      <w:r w:rsidRPr="005B25A1">
        <w:rPr>
          <w:b/>
          <w:bCs/>
        </w:rPr>
        <w:t>Parallel discussion:</w:t>
      </w:r>
    </w:p>
    <w:p w14:paraId="4DC45068" w14:textId="77777777" w:rsidR="007615D6" w:rsidRPr="005B25A1" w:rsidRDefault="007615D6" w:rsidP="007615D6">
      <w:pPr>
        <w:keepNext/>
        <w:keepLines/>
      </w:pPr>
      <w:r w:rsidRPr="005B25A1">
        <w:t>-</w:t>
      </w:r>
    </w:p>
    <w:p w14:paraId="68E1E1DB" w14:textId="77777777" w:rsidR="009E726A" w:rsidRPr="005B25A1" w:rsidRDefault="009E726A" w:rsidP="009E726A">
      <w:pPr>
        <w:keepNext/>
        <w:keepLines/>
      </w:pPr>
      <w:r>
        <w:rPr>
          <w:color w:val="FF0000"/>
        </w:rPr>
        <w:t>NO DISCUSSION RECORDED</w:t>
      </w:r>
    </w:p>
    <w:p w14:paraId="3CA278BC" w14:textId="77777777" w:rsidR="009E726A" w:rsidRPr="005B25A1" w:rsidRDefault="009E726A" w:rsidP="009E726A">
      <w:pPr>
        <w:keepNext/>
        <w:keepLines/>
        <w:rPr>
          <w:b/>
          <w:bCs/>
        </w:rPr>
      </w:pPr>
      <w:r w:rsidRPr="005B25A1">
        <w:rPr>
          <w:b/>
          <w:bCs/>
        </w:rPr>
        <w:t>Plenary Discussion:</w:t>
      </w:r>
    </w:p>
    <w:p w14:paraId="3FFE8689" w14:textId="77777777" w:rsidR="009E726A" w:rsidRPr="009E726A" w:rsidRDefault="009E726A" w:rsidP="009E726A">
      <w:pPr>
        <w:keepNext/>
        <w:keepLines/>
      </w:pPr>
    </w:p>
    <w:p w14:paraId="6A980EB1" w14:textId="77777777" w:rsidR="007615D6" w:rsidRPr="00EB0339" w:rsidRDefault="007615D6" w:rsidP="007615D6">
      <w:r w:rsidRPr="005B25A1">
        <w:rPr>
          <w:b/>
          <w:bCs/>
        </w:rPr>
        <w:t>Status:</w:t>
      </w:r>
      <w:r>
        <w:t xml:space="preserve"> </w:t>
      </w:r>
      <w:r>
        <w:rPr>
          <w:color w:val="0000FF"/>
        </w:rPr>
        <w:t>Not concluded</w:t>
      </w:r>
      <w:r>
        <w:t>.</w:t>
      </w:r>
    </w:p>
    <w:p w14:paraId="66788EF0" w14:textId="77777777" w:rsidR="00E00DA6" w:rsidRDefault="007615D6" w:rsidP="000A3FBD">
      <w:pPr>
        <w:pStyle w:val="NormTop"/>
      </w:pPr>
      <w:r>
        <w:rPr>
          <w:color w:val="0000FF"/>
        </w:rPr>
        <w:t>S2-2508373</w:t>
      </w:r>
      <w:r w:rsidRPr="00D53282">
        <w:t xml:space="preserve"> </w:t>
      </w:r>
      <w:r>
        <w:t>(P-CR) 23.801-01: [WT#3, AI agent communication] WT and KI proposal for WT#3 of 6G network for AI. (Source: China Mobile, AT&amp;T, KPN, Boost Mobile Network, China Unicom, Rakuten, CATT, ZTE, OPPO, vivo, CATT, Tencent, Intel, NEC)</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3A1089F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2788CCF3" w14:textId="77777777" w:rsidR="007615D6" w:rsidRPr="005B25A1" w:rsidRDefault="007615D6" w:rsidP="007615D6">
      <w:pPr>
        <w:keepNext/>
        <w:keepLines/>
        <w:rPr>
          <w:b/>
          <w:bCs/>
        </w:rPr>
      </w:pPr>
      <w:r w:rsidRPr="005B25A1">
        <w:rPr>
          <w:b/>
          <w:bCs/>
        </w:rPr>
        <w:t>Convenor comment:</w:t>
      </w:r>
    </w:p>
    <w:p w14:paraId="462B5D6B" w14:textId="77777777" w:rsidR="007615D6" w:rsidRPr="005B25A1" w:rsidRDefault="007615D6" w:rsidP="007615D6">
      <w:pPr>
        <w:keepNext/>
        <w:keepLines/>
      </w:pPr>
      <w:r w:rsidRPr="005B25A1">
        <w:t>Handle.</w:t>
      </w:r>
    </w:p>
    <w:p w14:paraId="08ABB53B" w14:textId="77777777" w:rsidR="007615D6" w:rsidRPr="005B25A1" w:rsidRDefault="007615D6" w:rsidP="007615D6">
      <w:pPr>
        <w:keepNext/>
        <w:keepLines/>
        <w:rPr>
          <w:b/>
          <w:bCs/>
        </w:rPr>
      </w:pPr>
      <w:r w:rsidRPr="005B25A1">
        <w:rPr>
          <w:b/>
          <w:bCs/>
        </w:rPr>
        <w:t>Parallel discussion:</w:t>
      </w:r>
    </w:p>
    <w:p w14:paraId="7D5A3728" w14:textId="168B344A" w:rsidR="00BA7BB9" w:rsidRDefault="00BA7BB9" w:rsidP="00BA7BB9">
      <w:pPr>
        <w:keepNext/>
        <w:keepLines/>
      </w:pPr>
      <w:r>
        <w:t xml:space="preserve">Revised in drafting session to </w:t>
      </w:r>
      <w:r w:rsidRPr="0020647A">
        <w:rPr>
          <w:color w:val="3333FF"/>
        </w:rPr>
        <w:t>S2-25095</w:t>
      </w:r>
      <w:r>
        <w:rPr>
          <w:color w:val="3333FF"/>
        </w:rPr>
        <w:t>20</w:t>
      </w:r>
      <w:r>
        <w:t>.</w:t>
      </w:r>
    </w:p>
    <w:p w14:paraId="7A857621" w14:textId="174A02CB" w:rsidR="00BE6ACD" w:rsidRDefault="00BE6ACD" w:rsidP="00BA7BB9">
      <w:pPr>
        <w:keepNext/>
        <w:keepLines/>
      </w:pPr>
      <w:r>
        <w:t xml:space="preserve">There were a number of issues raised and comments made. This was left for off-line discussion and revised to </w:t>
      </w:r>
      <w:r w:rsidRPr="00497EE3">
        <w:rPr>
          <w:color w:val="0000FF"/>
        </w:rPr>
        <w:t>S2-250</w:t>
      </w:r>
      <w:r>
        <w:rPr>
          <w:color w:val="0000FF"/>
        </w:rPr>
        <w:t>9715</w:t>
      </w:r>
      <w:r>
        <w:t>.</w:t>
      </w:r>
    </w:p>
    <w:p w14:paraId="78DEFE31" w14:textId="5F6DFD75" w:rsidR="007F3BF3" w:rsidRDefault="007F3BF3" w:rsidP="007F3BF3">
      <w:pPr>
        <w:keepNext/>
        <w:keepLines/>
      </w:pPr>
      <w:r>
        <w:t xml:space="preserve">Some issues remained and were discussed. </w:t>
      </w:r>
      <w:r w:rsidR="00710084">
        <w:t>Companies were encouraged to come to some</w:t>
      </w:r>
      <w:r>
        <w:t xml:space="preserve"> compromise to </w:t>
      </w:r>
      <w:r w:rsidR="00710084">
        <w:t>find an acceptable single option</w:t>
      </w:r>
      <w:r>
        <w:t xml:space="preserve">. This was left for further off-line discussion and revised to </w:t>
      </w:r>
      <w:r w:rsidRPr="00497EE3">
        <w:rPr>
          <w:color w:val="0000FF"/>
        </w:rPr>
        <w:t>S2-250</w:t>
      </w:r>
      <w:r>
        <w:rPr>
          <w:color w:val="0000FF"/>
        </w:rPr>
        <w:t>9792</w:t>
      </w:r>
      <w:r>
        <w:t>.</w:t>
      </w:r>
      <w:r w:rsidRPr="00437C14">
        <w:t xml:space="preserve"> </w:t>
      </w:r>
    </w:p>
    <w:p w14:paraId="0003F9A9" w14:textId="77777777" w:rsidR="007F3BF3" w:rsidRDefault="007F3BF3" w:rsidP="00BA7BB9">
      <w:pPr>
        <w:keepNext/>
        <w:keepLines/>
      </w:pPr>
    </w:p>
    <w:p w14:paraId="0902E9A1" w14:textId="77777777" w:rsidR="00BA7BB9" w:rsidRPr="005B25A1" w:rsidRDefault="00BA7BB9" w:rsidP="00BA7BB9">
      <w:pPr>
        <w:keepNext/>
        <w:keepLines/>
        <w:rPr>
          <w:b/>
          <w:bCs/>
        </w:rPr>
      </w:pPr>
      <w:r w:rsidRPr="005B25A1">
        <w:rPr>
          <w:b/>
          <w:bCs/>
        </w:rPr>
        <w:t>Plenary Discussion:</w:t>
      </w:r>
    </w:p>
    <w:p w14:paraId="4FC96EC6" w14:textId="77777777" w:rsidR="00BA7BB9" w:rsidRPr="005B25A1" w:rsidRDefault="00BA7BB9" w:rsidP="00BA7BB9">
      <w:pPr>
        <w:keepNext/>
        <w:keepLines/>
      </w:pPr>
      <w:r>
        <w:t xml:space="preserve">  </w:t>
      </w:r>
      <w:r w:rsidRPr="00380F14">
        <w:rPr>
          <w:color w:val="FF0000"/>
        </w:rPr>
        <w:t>&lt;RETURN - OPEN&gt;</w:t>
      </w:r>
    </w:p>
    <w:p w14:paraId="7DAB7EFD" w14:textId="77777777" w:rsidR="00BA7BB9" w:rsidRPr="009E726A" w:rsidRDefault="00BA7BB9" w:rsidP="00BA7BB9">
      <w:pPr>
        <w:keepNext/>
        <w:keepLines/>
      </w:pPr>
    </w:p>
    <w:p w14:paraId="3733A0AE" w14:textId="77777777" w:rsidR="00BA7BB9" w:rsidRPr="00EB0339" w:rsidRDefault="00BA7BB9" w:rsidP="00BA7BB9">
      <w:r w:rsidRPr="005B25A1">
        <w:rPr>
          <w:b/>
          <w:bCs/>
        </w:rPr>
        <w:t>Status:</w:t>
      </w:r>
      <w:r>
        <w:t xml:space="preserve"> </w:t>
      </w:r>
      <w:r w:rsidRPr="00380F14">
        <w:rPr>
          <w:color w:val="FF0000"/>
        </w:rPr>
        <w:t>OPEN</w:t>
      </w:r>
    </w:p>
    <w:p w14:paraId="4CD2C59D" w14:textId="77777777" w:rsidR="00E00DA6" w:rsidRDefault="007615D6" w:rsidP="000A3FBD">
      <w:pPr>
        <w:pStyle w:val="NormTop"/>
      </w:pPr>
      <w:r>
        <w:rPr>
          <w:color w:val="0000FF"/>
        </w:rPr>
        <w:t>S2-2508456</w:t>
      </w:r>
      <w:r w:rsidRPr="00D53282">
        <w:t xml:space="preserve"> </w:t>
      </w:r>
      <w:r>
        <w:t>(P-CR) 23.801-01: [WT#3.2] WT and KI on 6G System for AI.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WT#3.2 on support AI applications by 6G system.</w:t>
      </w:r>
    </w:p>
    <w:p w14:paraId="4CF400B6" w14:textId="77777777" w:rsidR="007615D6" w:rsidRPr="005B25A1" w:rsidRDefault="007615D6" w:rsidP="007615D6">
      <w:pPr>
        <w:keepNext/>
        <w:keepLines/>
        <w:rPr>
          <w:b/>
          <w:bCs/>
        </w:rPr>
      </w:pPr>
      <w:r w:rsidRPr="005B25A1">
        <w:rPr>
          <w:b/>
          <w:bCs/>
        </w:rPr>
        <w:t>Parallel discussion:</w:t>
      </w:r>
    </w:p>
    <w:p w14:paraId="47CC1671" w14:textId="77777777" w:rsidR="007615D6" w:rsidRPr="005B25A1" w:rsidRDefault="007615D6" w:rsidP="007615D6">
      <w:pPr>
        <w:keepNext/>
        <w:keepLines/>
      </w:pPr>
      <w:r w:rsidRPr="005B25A1">
        <w:t>-</w:t>
      </w:r>
    </w:p>
    <w:p w14:paraId="46CA7D0A" w14:textId="77777777" w:rsidR="009E726A" w:rsidRPr="005B25A1" w:rsidRDefault="009E726A" w:rsidP="009E726A">
      <w:pPr>
        <w:keepNext/>
        <w:keepLines/>
      </w:pPr>
      <w:r>
        <w:rPr>
          <w:color w:val="FF0000"/>
        </w:rPr>
        <w:t>NO DISCUSSION RECORDED</w:t>
      </w:r>
    </w:p>
    <w:p w14:paraId="612BBBE0" w14:textId="77777777" w:rsidR="009E726A" w:rsidRPr="005B25A1" w:rsidRDefault="009E726A" w:rsidP="009E726A">
      <w:pPr>
        <w:keepNext/>
        <w:keepLines/>
        <w:rPr>
          <w:b/>
          <w:bCs/>
        </w:rPr>
      </w:pPr>
      <w:r w:rsidRPr="005B25A1">
        <w:rPr>
          <w:b/>
          <w:bCs/>
        </w:rPr>
        <w:t>Plenary Discussion:</w:t>
      </w:r>
    </w:p>
    <w:p w14:paraId="65D37902" w14:textId="77777777" w:rsidR="009E726A" w:rsidRPr="009E726A" w:rsidRDefault="009E726A" w:rsidP="009E726A">
      <w:pPr>
        <w:keepNext/>
        <w:keepLines/>
      </w:pPr>
    </w:p>
    <w:p w14:paraId="663479C8" w14:textId="77777777" w:rsidR="007615D6" w:rsidRPr="00EB0339" w:rsidRDefault="007615D6" w:rsidP="007615D6">
      <w:r w:rsidRPr="005B25A1">
        <w:rPr>
          <w:b/>
          <w:bCs/>
        </w:rPr>
        <w:t>Status:</w:t>
      </w:r>
      <w:r>
        <w:t xml:space="preserve"> </w:t>
      </w:r>
      <w:r>
        <w:rPr>
          <w:color w:val="0000FF"/>
        </w:rPr>
        <w:t>Not concluded</w:t>
      </w:r>
      <w:r>
        <w:t>.</w:t>
      </w:r>
    </w:p>
    <w:p w14:paraId="0630E09A" w14:textId="77777777" w:rsidR="00E00DA6" w:rsidRDefault="007615D6" w:rsidP="000A3FBD">
      <w:pPr>
        <w:pStyle w:val="NormTop"/>
      </w:pPr>
      <w:r>
        <w:rPr>
          <w:color w:val="0000FF"/>
        </w:rPr>
        <w:t>S2-2508475</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1C2519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  Confirm Sources!</w:t>
      </w:r>
    </w:p>
    <w:p w14:paraId="564F83F6" w14:textId="77777777" w:rsidR="007615D6" w:rsidRPr="005B25A1" w:rsidRDefault="007615D6" w:rsidP="007615D6">
      <w:pPr>
        <w:keepNext/>
        <w:keepLines/>
        <w:rPr>
          <w:b/>
          <w:bCs/>
        </w:rPr>
      </w:pPr>
      <w:r w:rsidRPr="005B25A1">
        <w:rPr>
          <w:b/>
          <w:bCs/>
        </w:rPr>
        <w:t>Parallel discussion:</w:t>
      </w:r>
    </w:p>
    <w:p w14:paraId="43864D02" w14:textId="77777777" w:rsidR="007615D6" w:rsidRPr="005B25A1" w:rsidRDefault="007615D6" w:rsidP="007615D6">
      <w:pPr>
        <w:keepNext/>
        <w:keepLines/>
      </w:pPr>
      <w:r w:rsidRPr="005B25A1">
        <w:t>-</w:t>
      </w:r>
    </w:p>
    <w:p w14:paraId="7CD62C7F" w14:textId="77777777" w:rsidR="009E726A" w:rsidRPr="005B25A1" w:rsidRDefault="009E726A" w:rsidP="009E726A">
      <w:pPr>
        <w:keepNext/>
        <w:keepLines/>
      </w:pPr>
      <w:r>
        <w:rPr>
          <w:color w:val="FF0000"/>
        </w:rPr>
        <w:t>NO DISCUSSION RECORDED</w:t>
      </w:r>
    </w:p>
    <w:p w14:paraId="3F75FE1F" w14:textId="77777777" w:rsidR="009E726A" w:rsidRPr="005B25A1" w:rsidRDefault="009E726A" w:rsidP="009E726A">
      <w:pPr>
        <w:keepNext/>
        <w:keepLines/>
        <w:rPr>
          <w:b/>
          <w:bCs/>
        </w:rPr>
      </w:pPr>
      <w:r w:rsidRPr="005B25A1">
        <w:rPr>
          <w:b/>
          <w:bCs/>
        </w:rPr>
        <w:t>Plenary Discussion:</w:t>
      </w:r>
    </w:p>
    <w:p w14:paraId="2CA2BA03" w14:textId="77777777" w:rsidR="009E726A" w:rsidRPr="009E726A" w:rsidRDefault="009E726A" w:rsidP="009E726A">
      <w:pPr>
        <w:keepNext/>
        <w:keepLines/>
      </w:pPr>
    </w:p>
    <w:p w14:paraId="51D02764" w14:textId="77777777" w:rsidR="007615D6" w:rsidRPr="00EB0339" w:rsidRDefault="007615D6" w:rsidP="007615D6">
      <w:r w:rsidRPr="005B25A1">
        <w:rPr>
          <w:b/>
          <w:bCs/>
        </w:rPr>
        <w:t>Status:</w:t>
      </w:r>
      <w:r>
        <w:t xml:space="preserve"> </w:t>
      </w:r>
      <w:r>
        <w:rPr>
          <w:color w:val="0000FF"/>
        </w:rPr>
        <w:t>Not concluded</w:t>
      </w:r>
      <w:r>
        <w:t>.</w:t>
      </w:r>
    </w:p>
    <w:p w14:paraId="39840511" w14:textId="77777777" w:rsidR="00E00DA6" w:rsidRDefault="007615D6" w:rsidP="000A3FBD">
      <w:pPr>
        <w:pStyle w:val="NormTop"/>
      </w:pPr>
      <w:r>
        <w:rPr>
          <w:color w:val="0000FF"/>
        </w:rPr>
        <w:t>S2-2508500</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scope and KIs for WT#3.2 6G network for AI.</w:t>
      </w:r>
    </w:p>
    <w:p w14:paraId="18C327F5" w14:textId="77777777" w:rsidR="007615D6" w:rsidRPr="005B25A1" w:rsidRDefault="007615D6" w:rsidP="007615D6">
      <w:pPr>
        <w:keepNext/>
        <w:keepLines/>
        <w:rPr>
          <w:b/>
          <w:bCs/>
        </w:rPr>
      </w:pPr>
      <w:r w:rsidRPr="005B25A1">
        <w:rPr>
          <w:b/>
          <w:bCs/>
        </w:rPr>
        <w:t>Parallel discussion:</w:t>
      </w:r>
    </w:p>
    <w:p w14:paraId="11E0A01F" w14:textId="77777777" w:rsidR="007615D6" w:rsidRPr="005B25A1" w:rsidRDefault="007615D6" w:rsidP="007615D6">
      <w:pPr>
        <w:keepNext/>
        <w:keepLines/>
      </w:pPr>
      <w:r w:rsidRPr="005B25A1">
        <w:t>-</w:t>
      </w:r>
    </w:p>
    <w:p w14:paraId="79C6DB41" w14:textId="77777777" w:rsidR="009E726A" w:rsidRPr="005B25A1" w:rsidRDefault="009E726A" w:rsidP="009E726A">
      <w:pPr>
        <w:keepNext/>
        <w:keepLines/>
      </w:pPr>
      <w:r>
        <w:rPr>
          <w:color w:val="FF0000"/>
        </w:rPr>
        <w:t>NO DISCUSSION RECORDED</w:t>
      </w:r>
    </w:p>
    <w:p w14:paraId="5CD64878" w14:textId="77777777" w:rsidR="009E726A" w:rsidRPr="005B25A1" w:rsidRDefault="009E726A" w:rsidP="009E726A">
      <w:pPr>
        <w:keepNext/>
        <w:keepLines/>
        <w:rPr>
          <w:b/>
          <w:bCs/>
        </w:rPr>
      </w:pPr>
      <w:r w:rsidRPr="005B25A1">
        <w:rPr>
          <w:b/>
          <w:bCs/>
        </w:rPr>
        <w:t>Plenary Discussion:</w:t>
      </w:r>
    </w:p>
    <w:p w14:paraId="23A7072D" w14:textId="77777777" w:rsidR="009E726A" w:rsidRPr="009E726A" w:rsidRDefault="009E726A" w:rsidP="009E726A">
      <w:pPr>
        <w:keepNext/>
        <w:keepLines/>
      </w:pPr>
    </w:p>
    <w:p w14:paraId="710DBBDE" w14:textId="77777777" w:rsidR="007615D6" w:rsidRPr="00EB0339" w:rsidRDefault="007615D6" w:rsidP="007615D6">
      <w:r w:rsidRPr="005B25A1">
        <w:rPr>
          <w:b/>
          <w:bCs/>
        </w:rPr>
        <w:t>Status:</w:t>
      </w:r>
      <w:r>
        <w:t xml:space="preserve"> </w:t>
      </w:r>
      <w:r>
        <w:rPr>
          <w:color w:val="0000FF"/>
        </w:rPr>
        <w:t>Not concluded</w:t>
      </w:r>
      <w:r>
        <w:t>.</w:t>
      </w:r>
    </w:p>
    <w:p w14:paraId="36ED2B62" w14:textId="77777777" w:rsidR="00E00DA6" w:rsidRDefault="007615D6" w:rsidP="000A3FBD">
      <w:pPr>
        <w:pStyle w:val="NormTop"/>
      </w:pPr>
      <w:r>
        <w:rPr>
          <w:color w:val="0000FF"/>
        </w:rPr>
        <w:t>S2-2508558</w:t>
      </w:r>
      <w:r w:rsidRPr="00D53282">
        <w:t xml:space="preserve"> </w:t>
      </w:r>
      <w:r>
        <w:t>(P-CR) 23.801-01: [WT#3.2, 6G Network for AI] WT#3.2 update &amp; new key issue proposal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WT#3.2 on top of baseline </w:t>
      </w:r>
      <w:proofErr w:type="spellStart"/>
      <w:r>
        <w:t>Tdoc</w:t>
      </w:r>
      <w:proofErr w:type="spellEnd"/>
      <w:r>
        <w:t>, S2-2508131, and additionally propose to include the corresponding key issue.</w:t>
      </w:r>
    </w:p>
    <w:p w14:paraId="43A632A2" w14:textId="77777777" w:rsidR="007615D6" w:rsidRPr="005B25A1" w:rsidRDefault="007615D6" w:rsidP="007615D6">
      <w:pPr>
        <w:keepNext/>
        <w:keepLines/>
        <w:rPr>
          <w:b/>
          <w:bCs/>
        </w:rPr>
      </w:pPr>
      <w:r w:rsidRPr="005B25A1">
        <w:rPr>
          <w:b/>
          <w:bCs/>
        </w:rPr>
        <w:t>Parallel discussion:</w:t>
      </w:r>
    </w:p>
    <w:p w14:paraId="59F13722" w14:textId="77777777" w:rsidR="007615D6" w:rsidRPr="005B25A1" w:rsidRDefault="007615D6" w:rsidP="007615D6">
      <w:pPr>
        <w:keepNext/>
        <w:keepLines/>
      </w:pPr>
      <w:r w:rsidRPr="005B25A1">
        <w:t>-</w:t>
      </w:r>
    </w:p>
    <w:p w14:paraId="59CB0C2F" w14:textId="77777777" w:rsidR="009E726A" w:rsidRPr="005B25A1" w:rsidRDefault="009E726A" w:rsidP="009E726A">
      <w:pPr>
        <w:keepNext/>
        <w:keepLines/>
      </w:pPr>
      <w:r>
        <w:rPr>
          <w:color w:val="FF0000"/>
        </w:rPr>
        <w:t>NO DISCUSSION RECORDED</w:t>
      </w:r>
    </w:p>
    <w:p w14:paraId="5D9F41D0" w14:textId="77777777" w:rsidR="009E726A" w:rsidRPr="005B25A1" w:rsidRDefault="009E726A" w:rsidP="009E726A">
      <w:pPr>
        <w:keepNext/>
        <w:keepLines/>
        <w:rPr>
          <w:b/>
          <w:bCs/>
        </w:rPr>
      </w:pPr>
      <w:r w:rsidRPr="005B25A1">
        <w:rPr>
          <w:b/>
          <w:bCs/>
        </w:rPr>
        <w:t>Plenary Discussion:</w:t>
      </w:r>
    </w:p>
    <w:p w14:paraId="41ACA121" w14:textId="77777777" w:rsidR="009E726A" w:rsidRPr="009E726A" w:rsidRDefault="009E726A" w:rsidP="009E726A">
      <w:pPr>
        <w:keepNext/>
        <w:keepLines/>
      </w:pPr>
    </w:p>
    <w:p w14:paraId="19533423" w14:textId="77777777" w:rsidR="007615D6" w:rsidRPr="00EB0339" w:rsidRDefault="007615D6" w:rsidP="007615D6">
      <w:r w:rsidRPr="005B25A1">
        <w:rPr>
          <w:b/>
          <w:bCs/>
        </w:rPr>
        <w:t>Status:</w:t>
      </w:r>
      <w:r>
        <w:t xml:space="preserve"> </w:t>
      </w:r>
      <w:r>
        <w:rPr>
          <w:color w:val="0000FF"/>
        </w:rPr>
        <w:t>Not concluded</w:t>
      </w:r>
      <w:r>
        <w:t>.</w:t>
      </w:r>
    </w:p>
    <w:p w14:paraId="2803ECE5" w14:textId="77777777" w:rsidR="00E00DA6" w:rsidRDefault="007615D6" w:rsidP="000A3FBD">
      <w:pPr>
        <w:pStyle w:val="NormTop"/>
      </w:pPr>
      <w:r>
        <w:rPr>
          <w:color w:val="0000FF"/>
        </w:rPr>
        <w:t>S2-2508600</w:t>
      </w:r>
      <w:r w:rsidRPr="00D53282">
        <w:t xml:space="preserve"> </w:t>
      </w:r>
      <w:r>
        <w:t>(P-CR) 23.801-01: [WT#3.2, Network for AI] WT update and KI on 6G Network for AI.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6G Network for AI.</w:t>
      </w:r>
    </w:p>
    <w:p w14:paraId="39A3E04A" w14:textId="77777777" w:rsidR="007615D6" w:rsidRPr="005B25A1" w:rsidRDefault="007615D6" w:rsidP="007615D6">
      <w:pPr>
        <w:keepNext/>
        <w:keepLines/>
        <w:rPr>
          <w:b/>
          <w:bCs/>
        </w:rPr>
      </w:pPr>
      <w:r w:rsidRPr="005B25A1">
        <w:rPr>
          <w:b/>
          <w:bCs/>
        </w:rPr>
        <w:t>Parallel discussion:</w:t>
      </w:r>
    </w:p>
    <w:p w14:paraId="5EE03B37" w14:textId="77777777" w:rsidR="007615D6" w:rsidRPr="005B25A1" w:rsidRDefault="007615D6" w:rsidP="007615D6">
      <w:pPr>
        <w:keepNext/>
        <w:keepLines/>
      </w:pPr>
      <w:r w:rsidRPr="005B25A1">
        <w:t>-</w:t>
      </w:r>
    </w:p>
    <w:p w14:paraId="16AE3D4B" w14:textId="77777777" w:rsidR="009E726A" w:rsidRPr="005B25A1" w:rsidRDefault="009E726A" w:rsidP="009E726A">
      <w:pPr>
        <w:keepNext/>
        <w:keepLines/>
      </w:pPr>
      <w:r>
        <w:rPr>
          <w:color w:val="FF0000"/>
        </w:rPr>
        <w:t>NO DISCUSSION RECORDED</w:t>
      </w:r>
    </w:p>
    <w:p w14:paraId="3572129B" w14:textId="77777777" w:rsidR="009E726A" w:rsidRPr="005B25A1" w:rsidRDefault="009E726A" w:rsidP="009E726A">
      <w:pPr>
        <w:keepNext/>
        <w:keepLines/>
        <w:rPr>
          <w:b/>
          <w:bCs/>
        </w:rPr>
      </w:pPr>
      <w:r w:rsidRPr="005B25A1">
        <w:rPr>
          <w:b/>
          <w:bCs/>
        </w:rPr>
        <w:t>Plenary Discussion:</w:t>
      </w:r>
    </w:p>
    <w:p w14:paraId="74408C29" w14:textId="77777777" w:rsidR="009E726A" w:rsidRPr="009E726A" w:rsidRDefault="009E726A" w:rsidP="009E726A">
      <w:pPr>
        <w:keepNext/>
        <w:keepLines/>
      </w:pPr>
    </w:p>
    <w:p w14:paraId="718C6D04" w14:textId="77777777" w:rsidR="007615D6" w:rsidRPr="00EB0339" w:rsidRDefault="007615D6" w:rsidP="007615D6">
      <w:r w:rsidRPr="005B25A1">
        <w:rPr>
          <w:b/>
          <w:bCs/>
        </w:rPr>
        <w:t>Status:</w:t>
      </w:r>
      <w:r>
        <w:t xml:space="preserve"> </w:t>
      </w:r>
      <w:r>
        <w:rPr>
          <w:color w:val="0000FF"/>
        </w:rPr>
        <w:t>Not concluded</w:t>
      </w:r>
      <w:r>
        <w:t>.</w:t>
      </w:r>
    </w:p>
    <w:p w14:paraId="333F31D5" w14:textId="77777777" w:rsidR="00E00DA6" w:rsidRDefault="007615D6" w:rsidP="000A3FBD">
      <w:pPr>
        <w:pStyle w:val="NormTop"/>
      </w:pPr>
      <w:r>
        <w:rPr>
          <w:color w:val="0000FF"/>
        </w:rPr>
        <w:t>S2-2508605</w:t>
      </w:r>
      <w:r w:rsidRPr="00D53282">
        <w:t xml:space="preserve"> </w:t>
      </w:r>
      <w:r>
        <w:t>(P-CR) 23.801-01: [WT#3.2] WT and KI proposal on 6G Network for AI.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the postponed WT3.2 at SA WG2#170 as well as a corresponding KI.</w:t>
      </w:r>
    </w:p>
    <w:p w14:paraId="1A678A21" w14:textId="77777777" w:rsidR="007615D6" w:rsidRPr="005B25A1" w:rsidRDefault="007615D6" w:rsidP="007615D6">
      <w:pPr>
        <w:keepNext/>
        <w:keepLines/>
        <w:rPr>
          <w:b/>
          <w:bCs/>
        </w:rPr>
      </w:pPr>
      <w:r w:rsidRPr="005B25A1">
        <w:rPr>
          <w:b/>
          <w:bCs/>
        </w:rPr>
        <w:t>Parallel discussion:</w:t>
      </w:r>
    </w:p>
    <w:p w14:paraId="112ACDFC" w14:textId="77777777" w:rsidR="007615D6" w:rsidRPr="005B25A1" w:rsidRDefault="007615D6" w:rsidP="007615D6">
      <w:pPr>
        <w:keepNext/>
        <w:keepLines/>
      </w:pPr>
      <w:r w:rsidRPr="005B25A1">
        <w:t>-</w:t>
      </w:r>
    </w:p>
    <w:p w14:paraId="6B4E0883" w14:textId="77777777" w:rsidR="009E726A" w:rsidRPr="005B25A1" w:rsidRDefault="009E726A" w:rsidP="009E726A">
      <w:pPr>
        <w:keepNext/>
        <w:keepLines/>
      </w:pPr>
      <w:r>
        <w:rPr>
          <w:color w:val="FF0000"/>
        </w:rPr>
        <w:t>NO DISCUSSION RECORDED</w:t>
      </w:r>
    </w:p>
    <w:p w14:paraId="2BA9811A" w14:textId="77777777" w:rsidR="009E726A" w:rsidRPr="005B25A1" w:rsidRDefault="009E726A" w:rsidP="009E726A">
      <w:pPr>
        <w:keepNext/>
        <w:keepLines/>
        <w:rPr>
          <w:b/>
          <w:bCs/>
        </w:rPr>
      </w:pPr>
      <w:r w:rsidRPr="005B25A1">
        <w:rPr>
          <w:b/>
          <w:bCs/>
        </w:rPr>
        <w:t>Plenary Discussion:</w:t>
      </w:r>
    </w:p>
    <w:p w14:paraId="20CA917F" w14:textId="77777777" w:rsidR="009E726A" w:rsidRPr="009E726A" w:rsidRDefault="009E726A" w:rsidP="009E726A">
      <w:pPr>
        <w:keepNext/>
        <w:keepLines/>
      </w:pPr>
    </w:p>
    <w:p w14:paraId="31DC5A91" w14:textId="77777777" w:rsidR="007615D6" w:rsidRPr="00EB0339" w:rsidRDefault="007615D6" w:rsidP="007615D6">
      <w:r w:rsidRPr="005B25A1">
        <w:rPr>
          <w:b/>
          <w:bCs/>
        </w:rPr>
        <w:t>Status:</w:t>
      </w:r>
      <w:r>
        <w:t xml:space="preserve"> </w:t>
      </w:r>
      <w:r>
        <w:rPr>
          <w:color w:val="0000FF"/>
        </w:rPr>
        <w:t>Not concluded</w:t>
      </w:r>
      <w:r>
        <w:t>.</w:t>
      </w:r>
    </w:p>
    <w:p w14:paraId="6D8B38F3" w14:textId="77777777" w:rsidR="00E00DA6" w:rsidRDefault="007615D6" w:rsidP="000A3FBD">
      <w:pPr>
        <w:pStyle w:val="NormTop"/>
      </w:pPr>
      <w:r>
        <w:rPr>
          <w:color w:val="0000FF"/>
        </w:rPr>
        <w:t>S2-2508743</w:t>
      </w:r>
      <w:r w:rsidRPr="00D53282">
        <w:t xml:space="preserve"> </w:t>
      </w:r>
      <w:r>
        <w:t xml:space="preserve">(P-CR) 23.801-01: WT#3.2, WT and KI for NET4AI.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WT#3.2 scope has been discussed in SA WG2#170 meeting and S2-2508131 is the final version used for further discussion. This contribution would like to further slightly update WT#3.2 and provide the KIs accordingly.</w:t>
      </w:r>
    </w:p>
    <w:p w14:paraId="1114BF09" w14:textId="77777777" w:rsidR="007615D6" w:rsidRPr="005B25A1" w:rsidRDefault="007615D6" w:rsidP="007615D6">
      <w:pPr>
        <w:keepNext/>
        <w:keepLines/>
        <w:rPr>
          <w:b/>
          <w:bCs/>
        </w:rPr>
      </w:pPr>
      <w:r w:rsidRPr="005B25A1">
        <w:rPr>
          <w:b/>
          <w:bCs/>
        </w:rPr>
        <w:t>Parallel discussion:</w:t>
      </w:r>
    </w:p>
    <w:p w14:paraId="63F18061" w14:textId="77777777" w:rsidR="007615D6" w:rsidRPr="005B25A1" w:rsidRDefault="007615D6" w:rsidP="007615D6">
      <w:pPr>
        <w:keepNext/>
        <w:keepLines/>
      </w:pPr>
      <w:r w:rsidRPr="005B25A1">
        <w:t>-</w:t>
      </w:r>
    </w:p>
    <w:p w14:paraId="163C80D1" w14:textId="77777777" w:rsidR="009E726A" w:rsidRPr="005B25A1" w:rsidRDefault="009E726A" w:rsidP="009E726A">
      <w:pPr>
        <w:keepNext/>
        <w:keepLines/>
      </w:pPr>
      <w:r>
        <w:rPr>
          <w:color w:val="FF0000"/>
        </w:rPr>
        <w:t>NO DISCUSSION RECORDED</w:t>
      </w:r>
    </w:p>
    <w:p w14:paraId="2A2696F0" w14:textId="77777777" w:rsidR="009E726A" w:rsidRPr="005B25A1" w:rsidRDefault="009E726A" w:rsidP="009E726A">
      <w:pPr>
        <w:keepNext/>
        <w:keepLines/>
        <w:rPr>
          <w:b/>
          <w:bCs/>
        </w:rPr>
      </w:pPr>
      <w:r w:rsidRPr="005B25A1">
        <w:rPr>
          <w:b/>
          <w:bCs/>
        </w:rPr>
        <w:t>Plenary Discussion:</w:t>
      </w:r>
    </w:p>
    <w:p w14:paraId="257933D4" w14:textId="77777777" w:rsidR="009E726A" w:rsidRPr="009E726A" w:rsidRDefault="009E726A" w:rsidP="009E726A">
      <w:pPr>
        <w:keepNext/>
        <w:keepLines/>
      </w:pPr>
    </w:p>
    <w:p w14:paraId="53CC2F58" w14:textId="77777777" w:rsidR="007615D6" w:rsidRPr="00EB0339" w:rsidRDefault="007615D6" w:rsidP="007615D6">
      <w:r w:rsidRPr="005B25A1">
        <w:rPr>
          <w:b/>
          <w:bCs/>
        </w:rPr>
        <w:t>Status:</w:t>
      </w:r>
      <w:r>
        <w:t xml:space="preserve"> </w:t>
      </w:r>
      <w:r>
        <w:rPr>
          <w:color w:val="0000FF"/>
        </w:rPr>
        <w:t>Not concluded</w:t>
      </w:r>
      <w:r>
        <w:t>.</w:t>
      </w:r>
    </w:p>
    <w:p w14:paraId="5B41268C" w14:textId="77777777" w:rsidR="00E00DA6" w:rsidRDefault="007615D6" w:rsidP="000A3FBD">
      <w:pPr>
        <w:pStyle w:val="NormTop"/>
      </w:pPr>
      <w:r>
        <w:rPr>
          <w:color w:val="0000FF"/>
        </w:rPr>
        <w:t>S2-2508744</w:t>
      </w:r>
      <w:r w:rsidRPr="00D53282">
        <w:t xml:space="preserve"> </w:t>
      </w:r>
      <w:r>
        <w:t xml:space="preserve">(P-CR) 23.801-01: [WT#3.2]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70B20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176BC431" w14:textId="77777777" w:rsidR="007615D6" w:rsidRPr="005B25A1" w:rsidRDefault="007615D6" w:rsidP="007615D6">
      <w:pPr>
        <w:keepNext/>
        <w:keepLines/>
        <w:rPr>
          <w:b/>
          <w:bCs/>
        </w:rPr>
      </w:pPr>
      <w:r w:rsidRPr="005B25A1">
        <w:rPr>
          <w:b/>
          <w:bCs/>
        </w:rPr>
        <w:t>Parallel discussion:</w:t>
      </w:r>
    </w:p>
    <w:p w14:paraId="1C523E15" w14:textId="77777777" w:rsidR="007615D6" w:rsidRPr="005B25A1" w:rsidRDefault="007615D6" w:rsidP="007615D6">
      <w:pPr>
        <w:keepNext/>
        <w:keepLines/>
      </w:pPr>
      <w:r w:rsidRPr="005B25A1">
        <w:t>-</w:t>
      </w:r>
    </w:p>
    <w:p w14:paraId="35C62029" w14:textId="77777777" w:rsidR="009E726A" w:rsidRPr="005B25A1" w:rsidRDefault="009E726A" w:rsidP="009E726A">
      <w:pPr>
        <w:keepNext/>
        <w:keepLines/>
      </w:pPr>
      <w:r>
        <w:rPr>
          <w:color w:val="FF0000"/>
        </w:rPr>
        <w:t>NO DISCUSSION RECORDED</w:t>
      </w:r>
    </w:p>
    <w:p w14:paraId="0CCC9E10" w14:textId="77777777" w:rsidR="009E726A" w:rsidRPr="005B25A1" w:rsidRDefault="009E726A" w:rsidP="009E726A">
      <w:pPr>
        <w:keepNext/>
        <w:keepLines/>
        <w:rPr>
          <w:b/>
          <w:bCs/>
        </w:rPr>
      </w:pPr>
      <w:r w:rsidRPr="005B25A1">
        <w:rPr>
          <w:b/>
          <w:bCs/>
        </w:rPr>
        <w:t>Plenary Discussion:</w:t>
      </w:r>
    </w:p>
    <w:p w14:paraId="20D88523" w14:textId="77777777" w:rsidR="009E726A" w:rsidRPr="009E726A" w:rsidRDefault="009E726A" w:rsidP="009E726A">
      <w:pPr>
        <w:keepNext/>
        <w:keepLines/>
      </w:pPr>
    </w:p>
    <w:p w14:paraId="6BF7ECBE" w14:textId="77777777" w:rsidR="007615D6" w:rsidRPr="00EB0339" w:rsidRDefault="007615D6" w:rsidP="007615D6">
      <w:r w:rsidRPr="005B25A1">
        <w:rPr>
          <w:b/>
          <w:bCs/>
        </w:rPr>
        <w:t>Status:</w:t>
      </w:r>
      <w:r>
        <w:t xml:space="preserve"> </w:t>
      </w:r>
      <w:r>
        <w:rPr>
          <w:color w:val="0000FF"/>
        </w:rPr>
        <w:t>Not concluded</w:t>
      </w:r>
      <w:r>
        <w:t>.</w:t>
      </w:r>
    </w:p>
    <w:p w14:paraId="214212C3" w14:textId="77777777" w:rsidR="00E00DA6" w:rsidRDefault="007615D6" w:rsidP="000A3FBD">
      <w:pPr>
        <w:pStyle w:val="NormTop"/>
      </w:pPr>
      <w:r>
        <w:rPr>
          <w:color w:val="0000FF"/>
        </w:rPr>
        <w:t>S2-2508922</w:t>
      </w:r>
      <w:r w:rsidRPr="00D53282">
        <w:t xml:space="preserve"> </w:t>
      </w:r>
      <w:r>
        <w:t xml:space="preserve">(P-CR) 23.801-01: [WT#3, AI agent communication] WT proposal for WT#3 of 6G network for AI.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7ED67F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05DEC395" w14:textId="77777777" w:rsidR="007615D6" w:rsidRPr="005B25A1" w:rsidRDefault="007615D6" w:rsidP="007615D6">
      <w:pPr>
        <w:keepNext/>
        <w:keepLines/>
        <w:rPr>
          <w:b/>
          <w:bCs/>
        </w:rPr>
      </w:pPr>
      <w:r w:rsidRPr="005B25A1">
        <w:rPr>
          <w:b/>
          <w:bCs/>
        </w:rPr>
        <w:t>Parallel discussion:</w:t>
      </w:r>
    </w:p>
    <w:p w14:paraId="4E01E280" w14:textId="77777777" w:rsidR="007615D6" w:rsidRPr="005B25A1" w:rsidRDefault="007615D6" w:rsidP="007615D6">
      <w:pPr>
        <w:keepNext/>
        <w:keepLines/>
      </w:pPr>
      <w:r w:rsidRPr="005B25A1">
        <w:t>-</w:t>
      </w:r>
    </w:p>
    <w:p w14:paraId="2D784178" w14:textId="77777777" w:rsidR="009E726A" w:rsidRPr="005B25A1" w:rsidRDefault="009E726A" w:rsidP="009E726A">
      <w:pPr>
        <w:keepNext/>
        <w:keepLines/>
      </w:pPr>
      <w:r>
        <w:rPr>
          <w:color w:val="FF0000"/>
        </w:rPr>
        <w:t>NO DISCUSSION RECORDED</w:t>
      </w:r>
    </w:p>
    <w:p w14:paraId="79746372" w14:textId="77777777" w:rsidR="009E726A" w:rsidRPr="005B25A1" w:rsidRDefault="009E726A" w:rsidP="009E726A">
      <w:pPr>
        <w:keepNext/>
        <w:keepLines/>
        <w:rPr>
          <w:b/>
          <w:bCs/>
        </w:rPr>
      </w:pPr>
      <w:r w:rsidRPr="005B25A1">
        <w:rPr>
          <w:b/>
          <w:bCs/>
        </w:rPr>
        <w:t>Plenary Discussion:</w:t>
      </w:r>
    </w:p>
    <w:p w14:paraId="0117F7DE" w14:textId="77777777" w:rsidR="009E726A" w:rsidRPr="009E726A" w:rsidRDefault="009E726A" w:rsidP="009E726A">
      <w:pPr>
        <w:keepNext/>
        <w:keepLines/>
      </w:pPr>
    </w:p>
    <w:p w14:paraId="3B60F72C" w14:textId="77777777" w:rsidR="007615D6" w:rsidRPr="00EB0339" w:rsidRDefault="007615D6" w:rsidP="007615D6">
      <w:r w:rsidRPr="005B25A1">
        <w:rPr>
          <w:b/>
          <w:bCs/>
        </w:rPr>
        <w:t>Status:</w:t>
      </w:r>
      <w:r>
        <w:t xml:space="preserve"> </w:t>
      </w:r>
      <w:r>
        <w:rPr>
          <w:color w:val="0000FF"/>
        </w:rPr>
        <w:t>Not concluded</w:t>
      </w:r>
      <w:r>
        <w:t>.</w:t>
      </w:r>
    </w:p>
    <w:p w14:paraId="11F7276F" w14:textId="77777777" w:rsidR="00E00DA6" w:rsidRDefault="007615D6" w:rsidP="000A3FBD">
      <w:pPr>
        <w:pStyle w:val="NormTop"/>
      </w:pPr>
      <w:r>
        <w:rPr>
          <w:color w:val="0000FF"/>
        </w:rPr>
        <w:t>S2-2509029</w:t>
      </w:r>
      <w:r w:rsidRPr="00D53282">
        <w:t xml:space="preserve"> </w:t>
      </w:r>
      <w:r>
        <w:t>(P-CR) 23.801-01: [WT#3.2] 6G network for AI.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6G Network for AI. WT description and Key Issue text are identical. This contribution uses S2-2508131 (postponed during SA#170 meeting) as the starting point.</w:t>
      </w:r>
    </w:p>
    <w:p w14:paraId="51B075A3" w14:textId="77777777" w:rsidR="007615D6" w:rsidRPr="005B25A1" w:rsidRDefault="007615D6" w:rsidP="007615D6">
      <w:pPr>
        <w:keepNext/>
        <w:keepLines/>
        <w:rPr>
          <w:b/>
          <w:bCs/>
        </w:rPr>
      </w:pPr>
      <w:r w:rsidRPr="005B25A1">
        <w:rPr>
          <w:b/>
          <w:bCs/>
        </w:rPr>
        <w:t>Parallel discussion:</w:t>
      </w:r>
    </w:p>
    <w:p w14:paraId="799DBD69" w14:textId="77777777" w:rsidR="007615D6" w:rsidRPr="005B25A1" w:rsidRDefault="007615D6" w:rsidP="007615D6">
      <w:pPr>
        <w:keepNext/>
        <w:keepLines/>
      </w:pPr>
      <w:r w:rsidRPr="005B25A1">
        <w:t>-</w:t>
      </w:r>
    </w:p>
    <w:p w14:paraId="0F8C9F0C" w14:textId="77777777" w:rsidR="009E726A" w:rsidRPr="005B25A1" w:rsidRDefault="009E726A" w:rsidP="009E726A">
      <w:pPr>
        <w:keepNext/>
        <w:keepLines/>
      </w:pPr>
      <w:r>
        <w:rPr>
          <w:color w:val="FF0000"/>
        </w:rPr>
        <w:t>NO DISCUSSION RECORDED</w:t>
      </w:r>
    </w:p>
    <w:p w14:paraId="20BE46F6" w14:textId="77777777" w:rsidR="009E726A" w:rsidRPr="005B25A1" w:rsidRDefault="009E726A" w:rsidP="009E726A">
      <w:pPr>
        <w:keepNext/>
        <w:keepLines/>
        <w:rPr>
          <w:b/>
          <w:bCs/>
        </w:rPr>
      </w:pPr>
      <w:r w:rsidRPr="005B25A1">
        <w:rPr>
          <w:b/>
          <w:bCs/>
        </w:rPr>
        <w:t>Plenary Discussion:</w:t>
      </w:r>
    </w:p>
    <w:p w14:paraId="3EB501CE" w14:textId="77777777" w:rsidR="009E726A" w:rsidRPr="009E726A" w:rsidRDefault="009E726A" w:rsidP="009E726A">
      <w:pPr>
        <w:keepNext/>
        <w:keepLines/>
      </w:pPr>
    </w:p>
    <w:p w14:paraId="31C29715" w14:textId="77777777" w:rsidR="007615D6" w:rsidRPr="00EB0339" w:rsidRDefault="007615D6" w:rsidP="007615D6">
      <w:r w:rsidRPr="005B25A1">
        <w:rPr>
          <w:b/>
          <w:bCs/>
        </w:rPr>
        <w:t>Status:</w:t>
      </w:r>
      <w:r>
        <w:t xml:space="preserve"> </w:t>
      </w:r>
      <w:r>
        <w:rPr>
          <w:color w:val="0000FF"/>
        </w:rPr>
        <w:t>Not concluded</w:t>
      </w:r>
      <w:r>
        <w:t>.</w:t>
      </w:r>
    </w:p>
    <w:p w14:paraId="112ACDBC" w14:textId="77777777" w:rsidR="00E00DA6" w:rsidRDefault="007615D6" w:rsidP="000A3FBD">
      <w:pPr>
        <w:pStyle w:val="NormTop"/>
      </w:pPr>
      <w:r>
        <w:rPr>
          <w:color w:val="0000FF"/>
        </w:rPr>
        <w:t>S2-2509088</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WT#3.2 on 6G network for AI.</w:t>
      </w:r>
    </w:p>
    <w:p w14:paraId="32235541" w14:textId="77777777" w:rsidR="007615D6" w:rsidRPr="005B25A1" w:rsidRDefault="007615D6" w:rsidP="007615D6">
      <w:pPr>
        <w:keepNext/>
        <w:keepLines/>
        <w:rPr>
          <w:b/>
          <w:bCs/>
        </w:rPr>
      </w:pPr>
      <w:r w:rsidRPr="005B25A1">
        <w:rPr>
          <w:b/>
          <w:bCs/>
        </w:rPr>
        <w:t>Parallel discussion:</w:t>
      </w:r>
    </w:p>
    <w:p w14:paraId="108A5BAF" w14:textId="77777777" w:rsidR="007615D6" w:rsidRPr="005B25A1" w:rsidRDefault="007615D6" w:rsidP="007615D6">
      <w:pPr>
        <w:keepNext/>
        <w:keepLines/>
      </w:pPr>
      <w:r w:rsidRPr="005B25A1">
        <w:t>-</w:t>
      </w:r>
    </w:p>
    <w:p w14:paraId="41130108" w14:textId="77777777" w:rsidR="009E726A" w:rsidRPr="005B25A1" w:rsidRDefault="009E726A" w:rsidP="009E726A">
      <w:pPr>
        <w:keepNext/>
        <w:keepLines/>
      </w:pPr>
      <w:r>
        <w:rPr>
          <w:color w:val="FF0000"/>
        </w:rPr>
        <w:t>NO DISCUSSION RECORDED</w:t>
      </w:r>
    </w:p>
    <w:p w14:paraId="111B731D" w14:textId="77777777" w:rsidR="009E726A" w:rsidRPr="005B25A1" w:rsidRDefault="009E726A" w:rsidP="009E726A">
      <w:pPr>
        <w:keepNext/>
        <w:keepLines/>
        <w:rPr>
          <w:b/>
          <w:bCs/>
        </w:rPr>
      </w:pPr>
      <w:r w:rsidRPr="005B25A1">
        <w:rPr>
          <w:b/>
          <w:bCs/>
        </w:rPr>
        <w:t>Plenary Discussion:</w:t>
      </w:r>
    </w:p>
    <w:p w14:paraId="651BE5E4" w14:textId="77777777" w:rsidR="009E726A" w:rsidRPr="009E726A" w:rsidRDefault="009E726A" w:rsidP="009E726A">
      <w:pPr>
        <w:keepNext/>
        <w:keepLines/>
      </w:pPr>
    </w:p>
    <w:p w14:paraId="1C1FE802" w14:textId="77777777" w:rsidR="007615D6" w:rsidRPr="00EB0339" w:rsidRDefault="007615D6" w:rsidP="007615D6">
      <w:r w:rsidRPr="005B25A1">
        <w:rPr>
          <w:b/>
          <w:bCs/>
        </w:rPr>
        <w:t>Status:</w:t>
      </w:r>
      <w:r>
        <w:t xml:space="preserve"> </w:t>
      </w:r>
      <w:r>
        <w:rPr>
          <w:color w:val="0000FF"/>
        </w:rPr>
        <w:t>Not concluded</w:t>
      </w:r>
      <w:r>
        <w:t>.</w:t>
      </w:r>
    </w:p>
    <w:p w14:paraId="0F1443B6" w14:textId="77777777" w:rsidR="00E00DA6" w:rsidRDefault="007615D6" w:rsidP="000A3FBD">
      <w:pPr>
        <w:pStyle w:val="NormTop"/>
      </w:pPr>
      <w:r>
        <w:rPr>
          <w:color w:val="0000FF"/>
        </w:rPr>
        <w:t>S2-2509127</w:t>
      </w:r>
      <w:r w:rsidRPr="00D53282">
        <w:t xml:space="preserve"> </w:t>
      </w:r>
      <w:r>
        <w:t>(P-CR) 23.801-01: [WT#3.2 scope update] Support enhanced communication between 3rd party AF and core network.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17764C5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305AD043" w14:textId="77777777" w:rsidR="007615D6" w:rsidRPr="005B25A1" w:rsidRDefault="007615D6" w:rsidP="007615D6">
      <w:pPr>
        <w:keepNext/>
        <w:keepLines/>
        <w:rPr>
          <w:b/>
          <w:bCs/>
        </w:rPr>
      </w:pPr>
      <w:r w:rsidRPr="005B25A1">
        <w:rPr>
          <w:b/>
          <w:bCs/>
        </w:rPr>
        <w:t>Parallel discussion:</w:t>
      </w:r>
    </w:p>
    <w:p w14:paraId="26F47874" w14:textId="77777777" w:rsidR="007615D6" w:rsidRPr="005B25A1" w:rsidRDefault="007615D6" w:rsidP="007615D6">
      <w:pPr>
        <w:keepNext/>
        <w:keepLines/>
      </w:pPr>
      <w:r w:rsidRPr="005B25A1">
        <w:t>-</w:t>
      </w:r>
    </w:p>
    <w:p w14:paraId="7A4F4B2B" w14:textId="77777777" w:rsidR="009E726A" w:rsidRPr="005B25A1" w:rsidRDefault="009E726A" w:rsidP="009E726A">
      <w:pPr>
        <w:keepNext/>
        <w:keepLines/>
      </w:pPr>
      <w:r>
        <w:rPr>
          <w:color w:val="FF0000"/>
        </w:rPr>
        <w:t>NO DISCUSSION RECORDED</w:t>
      </w:r>
    </w:p>
    <w:p w14:paraId="4F03ADAD" w14:textId="77777777" w:rsidR="009E726A" w:rsidRPr="005B25A1" w:rsidRDefault="009E726A" w:rsidP="009E726A">
      <w:pPr>
        <w:keepNext/>
        <w:keepLines/>
        <w:rPr>
          <w:b/>
          <w:bCs/>
        </w:rPr>
      </w:pPr>
      <w:r w:rsidRPr="005B25A1">
        <w:rPr>
          <w:b/>
          <w:bCs/>
        </w:rPr>
        <w:t>Plenary Discussion:</w:t>
      </w:r>
    </w:p>
    <w:p w14:paraId="5B2AA5D4" w14:textId="77777777" w:rsidR="009E726A" w:rsidRPr="009E726A" w:rsidRDefault="009E726A" w:rsidP="009E726A">
      <w:pPr>
        <w:keepNext/>
        <w:keepLines/>
      </w:pPr>
    </w:p>
    <w:p w14:paraId="399F4C0F" w14:textId="77777777" w:rsidR="007615D6" w:rsidRPr="00EB0339" w:rsidRDefault="007615D6" w:rsidP="007615D6">
      <w:r w:rsidRPr="005B25A1">
        <w:rPr>
          <w:b/>
          <w:bCs/>
        </w:rPr>
        <w:t>Status:</w:t>
      </w:r>
      <w:r>
        <w:t xml:space="preserve"> </w:t>
      </w:r>
      <w:r>
        <w:rPr>
          <w:color w:val="0000FF"/>
        </w:rPr>
        <w:t>Not concluded</w:t>
      </w:r>
      <w:r>
        <w:t>.</w:t>
      </w:r>
    </w:p>
    <w:p w14:paraId="2F359E49" w14:textId="77777777" w:rsidR="00E00DA6" w:rsidRDefault="007615D6" w:rsidP="000A3FBD">
      <w:pPr>
        <w:pStyle w:val="NormTop"/>
      </w:pPr>
      <w:r>
        <w:rPr>
          <w:color w:val="0000FF"/>
        </w:rPr>
        <w:t>S2-2509214</w:t>
      </w:r>
      <w:r w:rsidRPr="00D53282">
        <w:t xml:space="preserve"> </w:t>
      </w:r>
      <w:r>
        <w:t>(P-CR) 23.801-01: [WT#3.2, Network for AI] Addition of note on identification and authentication of AI agents.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a note on identification and authentication of AI agents to the WT.</w:t>
      </w:r>
    </w:p>
    <w:p w14:paraId="37063142" w14:textId="77777777" w:rsidR="007615D6" w:rsidRPr="005B25A1" w:rsidRDefault="007615D6" w:rsidP="007615D6">
      <w:pPr>
        <w:keepNext/>
        <w:keepLines/>
        <w:rPr>
          <w:b/>
          <w:bCs/>
        </w:rPr>
      </w:pPr>
      <w:r w:rsidRPr="005B25A1">
        <w:rPr>
          <w:b/>
          <w:bCs/>
        </w:rPr>
        <w:t>Parallel discussion:</w:t>
      </w:r>
    </w:p>
    <w:p w14:paraId="039C898C" w14:textId="77777777" w:rsidR="007615D6" w:rsidRPr="005B25A1" w:rsidRDefault="007615D6" w:rsidP="007615D6">
      <w:pPr>
        <w:keepNext/>
        <w:keepLines/>
      </w:pPr>
      <w:r w:rsidRPr="005B25A1">
        <w:t>-</w:t>
      </w:r>
    </w:p>
    <w:p w14:paraId="0E28AA02" w14:textId="77777777" w:rsidR="009E726A" w:rsidRPr="005B25A1" w:rsidRDefault="009E726A" w:rsidP="009E726A">
      <w:pPr>
        <w:keepNext/>
        <w:keepLines/>
      </w:pPr>
      <w:r>
        <w:rPr>
          <w:color w:val="FF0000"/>
        </w:rPr>
        <w:t>NO DISCUSSION RECORDED</w:t>
      </w:r>
    </w:p>
    <w:p w14:paraId="490EC918" w14:textId="77777777" w:rsidR="009E726A" w:rsidRPr="005B25A1" w:rsidRDefault="009E726A" w:rsidP="009E726A">
      <w:pPr>
        <w:keepNext/>
        <w:keepLines/>
        <w:rPr>
          <w:b/>
          <w:bCs/>
        </w:rPr>
      </w:pPr>
      <w:r w:rsidRPr="005B25A1">
        <w:rPr>
          <w:b/>
          <w:bCs/>
        </w:rPr>
        <w:t>Plenary Discussion:</w:t>
      </w:r>
    </w:p>
    <w:p w14:paraId="57458AAA" w14:textId="77777777" w:rsidR="009E726A" w:rsidRPr="009E726A" w:rsidRDefault="009E726A" w:rsidP="009E726A">
      <w:pPr>
        <w:keepNext/>
        <w:keepLines/>
      </w:pPr>
    </w:p>
    <w:p w14:paraId="32E0E63C" w14:textId="77777777" w:rsidR="007615D6" w:rsidRPr="00EB0339" w:rsidRDefault="007615D6" w:rsidP="007615D6">
      <w:r w:rsidRPr="005B25A1">
        <w:rPr>
          <w:b/>
          <w:bCs/>
        </w:rPr>
        <w:t>Status:</w:t>
      </w:r>
      <w:r>
        <w:t xml:space="preserve"> </w:t>
      </w:r>
      <w:r>
        <w:rPr>
          <w:color w:val="0000FF"/>
        </w:rPr>
        <w:t>Not concluded</w:t>
      </w:r>
      <w:r>
        <w:t>.</w:t>
      </w:r>
    </w:p>
    <w:p w14:paraId="78ED6D0D" w14:textId="77777777" w:rsidR="007615D6" w:rsidRDefault="007615D6" w:rsidP="005A50C0">
      <w:pPr>
        <w:pStyle w:val="Heading3"/>
      </w:pPr>
      <w:r>
        <w:t>20.6.4</w:t>
      </w:r>
      <w:r>
        <w:tab/>
        <w:t>Study on Architecture for 6G System (FS_6G_ARC) - WT#4</w:t>
      </w:r>
    </w:p>
    <w:p w14:paraId="477D83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1AA41B" w14:textId="77777777" w:rsidR="00E00DA6" w:rsidRDefault="007615D6" w:rsidP="000A3FBD">
      <w:pPr>
        <w:pStyle w:val="NormTop"/>
      </w:pPr>
      <w:r>
        <w:rPr>
          <w:color w:val="0000FF"/>
        </w:rPr>
        <w:t>S2-2508222</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[WT#4] Scope and key issue on Sensing is suggested.</w:t>
      </w:r>
    </w:p>
    <w:p w14:paraId="5A1673BA" w14:textId="77777777" w:rsidR="007615D6" w:rsidRPr="005B25A1" w:rsidRDefault="007615D6" w:rsidP="007615D6">
      <w:pPr>
        <w:keepNext/>
        <w:keepLines/>
        <w:rPr>
          <w:b/>
          <w:bCs/>
        </w:rPr>
      </w:pPr>
      <w:r w:rsidRPr="005B25A1">
        <w:rPr>
          <w:b/>
          <w:bCs/>
        </w:rPr>
        <w:t>Parallel discussion:</w:t>
      </w:r>
    </w:p>
    <w:p w14:paraId="2A629132" w14:textId="77777777" w:rsidR="007615D6" w:rsidRPr="005B25A1" w:rsidRDefault="007615D6" w:rsidP="007615D6">
      <w:pPr>
        <w:keepNext/>
        <w:keepLines/>
      </w:pPr>
      <w:r w:rsidRPr="005B25A1">
        <w:t>-</w:t>
      </w:r>
    </w:p>
    <w:p w14:paraId="21E579A5" w14:textId="77777777" w:rsidR="009E726A" w:rsidRPr="005B25A1" w:rsidRDefault="009E726A" w:rsidP="009E726A">
      <w:pPr>
        <w:keepNext/>
        <w:keepLines/>
      </w:pPr>
      <w:r>
        <w:rPr>
          <w:color w:val="FF0000"/>
        </w:rPr>
        <w:t>NO DISCUSSION RECORDED</w:t>
      </w:r>
    </w:p>
    <w:p w14:paraId="7B787944" w14:textId="77777777" w:rsidR="009E726A" w:rsidRPr="005B25A1" w:rsidRDefault="009E726A" w:rsidP="009E726A">
      <w:pPr>
        <w:keepNext/>
        <w:keepLines/>
        <w:rPr>
          <w:b/>
          <w:bCs/>
        </w:rPr>
      </w:pPr>
      <w:r w:rsidRPr="005B25A1">
        <w:rPr>
          <w:b/>
          <w:bCs/>
        </w:rPr>
        <w:t>Plenary Discussion:</w:t>
      </w:r>
    </w:p>
    <w:p w14:paraId="57D12D19" w14:textId="77777777" w:rsidR="009E726A" w:rsidRPr="009E726A" w:rsidRDefault="009E726A" w:rsidP="009E726A">
      <w:pPr>
        <w:keepNext/>
        <w:keepLines/>
      </w:pPr>
    </w:p>
    <w:p w14:paraId="43BCF312" w14:textId="77777777" w:rsidR="007615D6" w:rsidRPr="00EB0339" w:rsidRDefault="007615D6" w:rsidP="007615D6">
      <w:r w:rsidRPr="005B25A1">
        <w:rPr>
          <w:b/>
          <w:bCs/>
        </w:rPr>
        <w:t>Status:</w:t>
      </w:r>
      <w:r>
        <w:t xml:space="preserve"> </w:t>
      </w:r>
      <w:r>
        <w:rPr>
          <w:color w:val="0000FF"/>
        </w:rPr>
        <w:t>Not concluded</w:t>
      </w:r>
      <w:r>
        <w:t>.</w:t>
      </w:r>
    </w:p>
    <w:p w14:paraId="42C5D613" w14:textId="77777777" w:rsidR="00E00DA6" w:rsidRDefault="007615D6" w:rsidP="000A3FBD">
      <w:pPr>
        <w:pStyle w:val="NormTop"/>
      </w:pPr>
      <w:r>
        <w:rPr>
          <w:color w:val="0000FF"/>
        </w:rPr>
        <w:t>S2-2508279</w:t>
      </w:r>
      <w:r w:rsidRPr="00D53282">
        <w:t xml:space="preserve"> </w:t>
      </w:r>
      <w:r>
        <w:t>(P-CR) 23.801-01: [WT#4] Proposed WT and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3AB27D41" w14:textId="77777777" w:rsidR="007615D6" w:rsidRPr="005B25A1" w:rsidRDefault="007615D6" w:rsidP="007615D6">
      <w:pPr>
        <w:keepNext/>
        <w:keepLines/>
        <w:rPr>
          <w:b/>
          <w:bCs/>
        </w:rPr>
      </w:pPr>
      <w:r w:rsidRPr="005B25A1">
        <w:rPr>
          <w:b/>
          <w:bCs/>
        </w:rPr>
        <w:t>Parallel discussion:</w:t>
      </w:r>
    </w:p>
    <w:p w14:paraId="6C7C0518" w14:textId="77777777" w:rsidR="007615D6" w:rsidRPr="005B25A1" w:rsidRDefault="007615D6" w:rsidP="007615D6">
      <w:pPr>
        <w:keepNext/>
        <w:keepLines/>
      </w:pPr>
      <w:r w:rsidRPr="005B25A1">
        <w:t>-</w:t>
      </w:r>
    </w:p>
    <w:p w14:paraId="0EBBFA9E" w14:textId="77777777" w:rsidR="009E726A" w:rsidRPr="005B25A1" w:rsidRDefault="009E726A" w:rsidP="009E726A">
      <w:pPr>
        <w:keepNext/>
        <w:keepLines/>
      </w:pPr>
      <w:r>
        <w:rPr>
          <w:color w:val="FF0000"/>
        </w:rPr>
        <w:t>NO DISCUSSION RECORDED</w:t>
      </w:r>
    </w:p>
    <w:p w14:paraId="5C8A2D67" w14:textId="77777777" w:rsidR="009E726A" w:rsidRPr="005B25A1" w:rsidRDefault="009E726A" w:rsidP="009E726A">
      <w:pPr>
        <w:keepNext/>
        <w:keepLines/>
        <w:rPr>
          <w:b/>
          <w:bCs/>
        </w:rPr>
      </w:pPr>
      <w:r w:rsidRPr="005B25A1">
        <w:rPr>
          <w:b/>
          <w:bCs/>
        </w:rPr>
        <w:t>Plenary Discussion:</w:t>
      </w:r>
    </w:p>
    <w:p w14:paraId="3BFCB67D" w14:textId="77777777" w:rsidR="009E726A" w:rsidRPr="009E726A" w:rsidRDefault="009E726A" w:rsidP="009E726A">
      <w:pPr>
        <w:keepNext/>
        <w:keepLines/>
      </w:pPr>
    </w:p>
    <w:p w14:paraId="710B4A82" w14:textId="77777777" w:rsidR="007615D6" w:rsidRPr="00EB0339" w:rsidRDefault="007615D6" w:rsidP="007615D6">
      <w:r w:rsidRPr="005B25A1">
        <w:rPr>
          <w:b/>
          <w:bCs/>
        </w:rPr>
        <w:t>Status:</w:t>
      </w:r>
      <w:r>
        <w:t xml:space="preserve"> </w:t>
      </w:r>
      <w:r>
        <w:rPr>
          <w:color w:val="0000FF"/>
        </w:rPr>
        <w:t>Not concluded</w:t>
      </w:r>
      <w:r>
        <w:t>.</w:t>
      </w:r>
    </w:p>
    <w:p w14:paraId="59366226" w14:textId="77777777" w:rsidR="00E00DA6" w:rsidRDefault="007615D6" w:rsidP="000A3FBD">
      <w:pPr>
        <w:pStyle w:val="NormTop"/>
      </w:pPr>
      <w:r>
        <w:rPr>
          <w:color w:val="0000FF"/>
        </w:rPr>
        <w:t>S2-2508401</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update and Key issue update for 6G sensing based on the postponed paper S2-2508043 and the noted paper S2-2507900, S2-2507902 in SA WG2#170.</w:t>
      </w:r>
    </w:p>
    <w:p w14:paraId="16602EA3" w14:textId="77777777" w:rsidR="007615D6" w:rsidRPr="005B25A1" w:rsidRDefault="007615D6" w:rsidP="007615D6">
      <w:pPr>
        <w:keepNext/>
        <w:keepLines/>
        <w:rPr>
          <w:b/>
          <w:bCs/>
        </w:rPr>
      </w:pPr>
      <w:r w:rsidRPr="005B25A1">
        <w:rPr>
          <w:b/>
          <w:bCs/>
        </w:rPr>
        <w:t>Parallel discussion:</w:t>
      </w:r>
    </w:p>
    <w:p w14:paraId="02E9ED19" w14:textId="77777777" w:rsidR="007615D6" w:rsidRPr="005B25A1" w:rsidRDefault="007615D6" w:rsidP="007615D6">
      <w:pPr>
        <w:keepNext/>
        <w:keepLines/>
      </w:pPr>
      <w:r w:rsidRPr="005B25A1">
        <w:t>-</w:t>
      </w:r>
    </w:p>
    <w:p w14:paraId="68F1ACBA" w14:textId="77777777" w:rsidR="009E726A" w:rsidRPr="005B25A1" w:rsidRDefault="009E726A" w:rsidP="009E726A">
      <w:pPr>
        <w:keepNext/>
        <w:keepLines/>
      </w:pPr>
      <w:r>
        <w:rPr>
          <w:color w:val="FF0000"/>
        </w:rPr>
        <w:t>NO DISCUSSION RECORDED</w:t>
      </w:r>
    </w:p>
    <w:p w14:paraId="1A7C5B2D" w14:textId="77777777" w:rsidR="009E726A" w:rsidRPr="005B25A1" w:rsidRDefault="009E726A" w:rsidP="009E726A">
      <w:pPr>
        <w:keepNext/>
        <w:keepLines/>
        <w:rPr>
          <w:b/>
          <w:bCs/>
        </w:rPr>
      </w:pPr>
      <w:r w:rsidRPr="005B25A1">
        <w:rPr>
          <w:b/>
          <w:bCs/>
        </w:rPr>
        <w:t>Plenary Discussion:</w:t>
      </w:r>
    </w:p>
    <w:p w14:paraId="2FC28DA3" w14:textId="77777777" w:rsidR="009E726A" w:rsidRPr="009E726A" w:rsidRDefault="009E726A" w:rsidP="009E726A">
      <w:pPr>
        <w:keepNext/>
        <w:keepLines/>
      </w:pPr>
    </w:p>
    <w:p w14:paraId="2E7D78B0" w14:textId="77777777" w:rsidR="007615D6" w:rsidRPr="00EB0339" w:rsidRDefault="007615D6" w:rsidP="007615D6">
      <w:r w:rsidRPr="005B25A1">
        <w:rPr>
          <w:b/>
          <w:bCs/>
        </w:rPr>
        <w:t>Status:</w:t>
      </w:r>
      <w:r>
        <w:t xml:space="preserve"> </w:t>
      </w:r>
      <w:r>
        <w:rPr>
          <w:color w:val="0000FF"/>
        </w:rPr>
        <w:t>Not concluded</w:t>
      </w:r>
      <w:r>
        <w:t>.</w:t>
      </w:r>
    </w:p>
    <w:p w14:paraId="1E8BCFD5" w14:textId="77777777" w:rsidR="00E00DA6" w:rsidRDefault="007615D6" w:rsidP="000A3FBD">
      <w:pPr>
        <w:pStyle w:val="NormTop"/>
      </w:pPr>
      <w:r>
        <w:rPr>
          <w:color w:val="0000FF"/>
        </w:rPr>
        <w:t>S2-2508422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updates and KIs proposal for 6G ISAC (i.e. WT#4) based on the baseline papers discussed in SA WG2#170 meeting.</w:t>
      </w:r>
    </w:p>
    <w:p w14:paraId="74B0D453" w14:textId="77777777" w:rsidR="007615D6" w:rsidRPr="005B25A1" w:rsidRDefault="007615D6" w:rsidP="007615D6">
      <w:pPr>
        <w:keepNext/>
        <w:keepLines/>
        <w:rPr>
          <w:b/>
          <w:bCs/>
        </w:rPr>
      </w:pPr>
      <w:r w:rsidRPr="005B25A1">
        <w:rPr>
          <w:b/>
          <w:bCs/>
        </w:rPr>
        <w:t>Parallel discussion:</w:t>
      </w:r>
    </w:p>
    <w:p w14:paraId="3ECE6BF7" w14:textId="77777777" w:rsidR="007615D6" w:rsidRPr="005B25A1" w:rsidRDefault="007615D6" w:rsidP="007615D6">
      <w:pPr>
        <w:keepNext/>
        <w:keepLines/>
      </w:pPr>
      <w:r w:rsidRPr="005B25A1">
        <w:t>-</w:t>
      </w:r>
    </w:p>
    <w:p w14:paraId="55C07A35" w14:textId="77777777" w:rsidR="009E726A" w:rsidRPr="005B25A1" w:rsidRDefault="009E726A" w:rsidP="009E726A">
      <w:pPr>
        <w:keepNext/>
        <w:keepLines/>
      </w:pPr>
      <w:r>
        <w:rPr>
          <w:color w:val="FF0000"/>
        </w:rPr>
        <w:t>NO DISCUSSION RECORDED</w:t>
      </w:r>
    </w:p>
    <w:p w14:paraId="541D34D8" w14:textId="77777777" w:rsidR="009E726A" w:rsidRPr="005B25A1" w:rsidRDefault="009E726A" w:rsidP="009E726A">
      <w:pPr>
        <w:keepNext/>
        <w:keepLines/>
        <w:rPr>
          <w:b/>
          <w:bCs/>
        </w:rPr>
      </w:pPr>
      <w:r w:rsidRPr="005B25A1">
        <w:rPr>
          <w:b/>
          <w:bCs/>
        </w:rPr>
        <w:t>Plenary Discussion:</w:t>
      </w:r>
    </w:p>
    <w:p w14:paraId="7F812A64" w14:textId="77777777" w:rsidR="009E726A" w:rsidRPr="009E726A" w:rsidRDefault="009E726A" w:rsidP="009E726A">
      <w:pPr>
        <w:keepNext/>
        <w:keepLines/>
      </w:pPr>
    </w:p>
    <w:p w14:paraId="0300EC90" w14:textId="77777777" w:rsidR="007615D6" w:rsidRPr="00EB0339" w:rsidRDefault="007615D6" w:rsidP="007615D6">
      <w:r w:rsidRPr="005B25A1">
        <w:rPr>
          <w:b/>
          <w:bCs/>
        </w:rPr>
        <w:t>Status:</w:t>
      </w:r>
      <w:r>
        <w:t xml:space="preserve"> </w:t>
      </w:r>
      <w:r>
        <w:rPr>
          <w:color w:val="0000FF"/>
        </w:rPr>
        <w:t>Not concluded</w:t>
      </w:r>
      <w:r>
        <w:t>.</w:t>
      </w:r>
    </w:p>
    <w:p w14:paraId="558000DD" w14:textId="77777777" w:rsidR="00E00DA6" w:rsidRDefault="007615D6" w:rsidP="000A3FBD">
      <w:pPr>
        <w:pStyle w:val="NormTop"/>
      </w:pPr>
      <w:r>
        <w:rPr>
          <w:color w:val="0000FF"/>
        </w:rPr>
        <w:t>S2-2508462</w:t>
      </w:r>
      <w:r w:rsidRPr="00D53282">
        <w:t xml:space="preserve"> </w:t>
      </w:r>
      <w:r>
        <w:t>(P-CR) 23.801-01: [WT#4] Key Issues for ISAC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Key Issues for Integrated Sensing And Communication for FS_6G_ARC / Rel-20.</w:t>
      </w:r>
    </w:p>
    <w:p w14:paraId="2AAE131A" w14:textId="77777777" w:rsidR="007615D6" w:rsidRPr="005B25A1" w:rsidRDefault="007615D6" w:rsidP="007615D6">
      <w:pPr>
        <w:keepNext/>
        <w:keepLines/>
        <w:rPr>
          <w:b/>
          <w:bCs/>
        </w:rPr>
      </w:pPr>
      <w:r w:rsidRPr="005B25A1">
        <w:rPr>
          <w:b/>
          <w:bCs/>
        </w:rPr>
        <w:t>Parallel discussion:</w:t>
      </w:r>
    </w:p>
    <w:p w14:paraId="731F9DBD" w14:textId="77777777" w:rsidR="007615D6" w:rsidRPr="005B25A1" w:rsidRDefault="007615D6" w:rsidP="007615D6">
      <w:pPr>
        <w:keepNext/>
        <w:keepLines/>
      </w:pPr>
      <w:r w:rsidRPr="005B25A1">
        <w:t>-</w:t>
      </w:r>
    </w:p>
    <w:p w14:paraId="19443C0F" w14:textId="77777777" w:rsidR="009E726A" w:rsidRPr="005B25A1" w:rsidRDefault="009E726A" w:rsidP="009E726A">
      <w:pPr>
        <w:keepNext/>
        <w:keepLines/>
      </w:pPr>
      <w:r>
        <w:rPr>
          <w:color w:val="FF0000"/>
        </w:rPr>
        <w:t>NO DISCUSSION RECORDED</w:t>
      </w:r>
    </w:p>
    <w:p w14:paraId="69C0DD7E" w14:textId="77777777" w:rsidR="009E726A" w:rsidRPr="005B25A1" w:rsidRDefault="009E726A" w:rsidP="009E726A">
      <w:pPr>
        <w:keepNext/>
        <w:keepLines/>
        <w:rPr>
          <w:b/>
          <w:bCs/>
        </w:rPr>
      </w:pPr>
      <w:r w:rsidRPr="005B25A1">
        <w:rPr>
          <w:b/>
          <w:bCs/>
        </w:rPr>
        <w:t>Plenary Discussion:</w:t>
      </w:r>
    </w:p>
    <w:p w14:paraId="26FE2702" w14:textId="77777777" w:rsidR="009E726A" w:rsidRPr="009E726A" w:rsidRDefault="009E726A" w:rsidP="009E726A">
      <w:pPr>
        <w:keepNext/>
        <w:keepLines/>
      </w:pPr>
    </w:p>
    <w:p w14:paraId="51E3CBE9" w14:textId="77777777" w:rsidR="007615D6" w:rsidRPr="00EB0339" w:rsidRDefault="007615D6" w:rsidP="007615D6">
      <w:r w:rsidRPr="005B25A1">
        <w:rPr>
          <w:b/>
          <w:bCs/>
        </w:rPr>
        <w:t>Status:</w:t>
      </w:r>
      <w:r>
        <w:t xml:space="preserve"> </w:t>
      </w:r>
      <w:r>
        <w:rPr>
          <w:color w:val="0000FF"/>
        </w:rPr>
        <w:t>Not concluded</w:t>
      </w:r>
      <w:r>
        <w:t>.</w:t>
      </w:r>
    </w:p>
    <w:p w14:paraId="2B128762" w14:textId="77777777" w:rsidR="00E00DA6" w:rsidRDefault="007615D6" w:rsidP="000A3FBD">
      <w:pPr>
        <w:pStyle w:val="NormTop"/>
      </w:pPr>
      <w:r>
        <w:rPr>
          <w:color w:val="0000FF"/>
        </w:rPr>
        <w:t>S2-2508534</w:t>
      </w:r>
      <w:r w:rsidRPr="00D53282">
        <w:t xml:space="preserve"> </w:t>
      </w:r>
      <w:r>
        <w:t>(P-CR) 23.801-01: [WT#4] WT revision and KI for Integrated Sensing and Communication. (Source: Apple, MediaTek Inc.)</w:t>
      </w:r>
      <w:r>
        <w:br/>
      </w:r>
      <w:r w:rsidRPr="00D53282">
        <w:rPr>
          <w:b/>
        </w:rPr>
        <w:t>Document for:</w:t>
      </w:r>
      <w:r w:rsidRPr="00D53282">
        <w:t xml:space="preserve"> </w:t>
      </w:r>
      <w:r>
        <w:t>Approval</w:t>
      </w:r>
      <w:r>
        <w:br/>
      </w:r>
      <w:r w:rsidRPr="00D53282">
        <w:rPr>
          <w:b/>
        </w:rPr>
        <w:t>Abstract:</w:t>
      </w:r>
      <w:r w:rsidRPr="00D53282">
        <w:t xml:space="preserve"> </w:t>
      </w:r>
      <w:r>
        <w:br/>
        <w:t>WT#4 revision and KI proposal on ISAC based on postponed S2-2508043 at SA WG2#170.</w:t>
      </w:r>
    </w:p>
    <w:p w14:paraId="00E076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3E41D78C" w14:textId="77777777" w:rsidR="007615D6" w:rsidRPr="005B25A1" w:rsidRDefault="007615D6" w:rsidP="007615D6">
      <w:pPr>
        <w:keepNext/>
        <w:keepLines/>
        <w:rPr>
          <w:b/>
          <w:bCs/>
        </w:rPr>
      </w:pPr>
      <w:r w:rsidRPr="005B25A1">
        <w:rPr>
          <w:b/>
          <w:bCs/>
        </w:rPr>
        <w:t>Convenor comment:</w:t>
      </w:r>
    </w:p>
    <w:p w14:paraId="7EF6F790" w14:textId="77777777" w:rsidR="007615D6" w:rsidRPr="005B25A1" w:rsidRDefault="007615D6" w:rsidP="007615D6">
      <w:pPr>
        <w:keepNext/>
        <w:keepLines/>
      </w:pPr>
      <w:r w:rsidRPr="005B25A1">
        <w:t>Handle.</w:t>
      </w:r>
    </w:p>
    <w:p w14:paraId="63845595" w14:textId="77777777" w:rsidR="007615D6" w:rsidRPr="005B25A1" w:rsidRDefault="007615D6" w:rsidP="007615D6">
      <w:pPr>
        <w:keepNext/>
        <w:keepLines/>
        <w:rPr>
          <w:b/>
          <w:bCs/>
        </w:rPr>
      </w:pPr>
      <w:r w:rsidRPr="005B25A1">
        <w:rPr>
          <w:b/>
          <w:bCs/>
        </w:rPr>
        <w:t>Parallel discussion:</w:t>
      </w:r>
    </w:p>
    <w:p w14:paraId="5759D539" w14:textId="21B9D8BC" w:rsidR="00BA7BB9" w:rsidRDefault="00BA7BB9" w:rsidP="00BA7BB9">
      <w:pPr>
        <w:keepNext/>
        <w:keepLines/>
      </w:pPr>
      <w:r>
        <w:t xml:space="preserve">Revised in drafting session to </w:t>
      </w:r>
      <w:r w:rsidRPr="0020647A">
        <w:rPr>
          <w:color w:val="3333FF"/>
        </w:rPr>
        <w:t>S2-25095</w:t>
      </w:r>
      <w:r>
        <w:rPr>
          <w:color w:val="3333FF"/>
        </w:rPr>
        <w:t>21</w:t>
      </w:r>
      <w:r>
        <w:t>.</w:t>
      </w:r>
    </w:p>
    <w:p w14:paraId="2C742FC8" w14:textId="5190B70E" w:rsidR="00A771FD" w:rsidRDefault="00A771FD" w:rsidP="00BA7BB9">
      <w:pPr>
        <w:keepNext/>
        <w:keepLines/>
      </w:pPr>
      <w:r>
        <w:t xml:space="preserve">There were a number of issues raised and comments made. This was left for off-line discussion and revised to </w:t>
      </w:r>
      <w:r w:rsidRPr="00497EE3">
        <w:rPr>
          <w:color w:val="0000FF"/>
        </w:rPr>
        <w:t>S2-250</w:t>
      </w:r>
      <w:r>
        <w:rPr>
          <w:color w:val="0000FF"/>
        </w:rPr>
        <w:t>9716</w:t>
      </w:r>
      <w:r>
        <w:t>.</w:t>
      </w:r>
    </w:p>
    <w:p w14:paraId="04F996CA" w14:textId="4F80D762" w:rsidR="00A20927" w:rsidRDefault="00A20927" w:rsidP="00A20927">
      <w:pPr>
        <w:keepNext/>
        <w:keepLines/>
      </w:pPr>
      <w:r>
        <w:t xml:space="preserve">Some issues remained and were discussed. This was left for further off-line discussion and revised to </w:t>
      </w:r>
      <w:r w:rsidRPr="00497EE3">
        <w:rPr>
          <w:color w:val="0000FF"/>
        </w:rPr>
        <w:t>S2-250</w:t>
      </w:r>
      <w:r>
        <w:rPr>
          <w:color w:val="0000FF"/>
        </w:rPr>
        <w:t>9793</w:t>
      </w:r>
      <w:r>
        <w:t>.</w:t>
      </w:r>
      <w:r w:rsidRPr="00437C14">
        <w:t xml:space="preserve"> </w:t>
      </w:r>
    </w:p>
    <w:p w14:paraId="2C55CF10" w14:textId="77777777" w:rsidR="00BA7BB9" w:rsidRPr="005B25A1" w:rsidRDefault="00BA7BB9" w:rsidP="00BA7BB9">
      <w:pPr>
        <w:keepNext/>
        <w:keepLines/>
        <w:rPr>
          <w:b/>
          <w:bCs/>
        </w:rPr>
      </w:pPr>
      <w:r w:rsidRPr="005B25A1">
        <w:rPr>
          <w:b/>
          <w:bCs/>
        </w:rPr>
        <w:t>Plenary Discussion:</w:t>
      </w:r>
    </w:p>
    <w:p w14:paraId="72F56D1B" w14:textId="77777777" w:rsidR="00BA7BB9" w:rsidRPr="005B25A1" w:rsidRDefault="00BA7BB9" w:rsidP="00BA7BB9">
      <w:pPr>
        <w:keepNext/>
        <w:keepLines/>
      </w:pPr>
      <w:r>
        <w:t xml:space="preserve">  </w:t>
      </w:r>
      <w:r w:rsidRPr="00380F14">
        <w:rPr>
          <w:color w:val="FF0000"/>
        </w:rPr>
        <w:t>&lt;RETURN - OPEN&gt;</w:t>
      </w:r>
    </w:p>
    <w:p w14:paraId="4C678BE9" w14:textId="77777777" w:rsidR="00BA7BB9" w:rsidRPr="009E726A" w:rsidRDefault="00BA7BB9" w:rsidP="00BA7BB9">
      <w:pPr>
        <w:keepNext/>
        <w:keepLines/>
      </w:pPr>
    </w:p>
    <w:p w14:paraId="3B6F4116" w14:textId="77777777" w:rsidR="00BA7BB9" w:rsidRPr="00EB0339" w:rsidRDefault="00BA7BB9" w:rsidP="00BA7BB9">
      <w:r w:rsidRPr="005B25A1">
        <w:rPr>
          <w:b/>
          <w:bCs/>
        </w:rPr>
        <w:t>Status:</w:t>
      </w:r>
      <w:r>
        <w:t xml:space="preserve"> </w:t>
      </w:r>
      <w:r w:rsidRPr="00380F14">
        <w:rPr>
          <w:color w:val="FF0000"/>
        </w:rPr>
        <w:t>OPEN</w:t>
      </w:r>
    </w:p>
    <w:p w14:paraId="21548D94" w14:textId="77777777" w:rsidR="00E00DA6" w:rsidRDefault="007615D6" w:rsidP="000A3FBD">
      <w:pPr>
        <w:pStyle w:val="NormTop"/>
      </w:pPr>
      <w:r>
        <w:rPr>
          <w:color w:val="0000FF"/>
        </w:rPr>
        <w:t>S2-2508584</w:t>
      </w:r>
      <w:r w:rsidRPr="00D53282">
        <w:t xml:space="preserve"> </w:t>
      </w:r>
      <w:r>
        <w:t>(P-CR) 23.801-01: [WT#4] Scope and New Key Issue for 6G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to extend the WT#4 scope and key issues to include sensing data exposure to trusted domains, storage and retrieval mechanisms, AI/ML-based enhancement for 6G sensing architecture.</w:t>
      </w:r>
    </w:p>
    <w:p w14:paraId="43C82269" w14:textId="77777777" w:rsidR="007615D6" w:rsidRPr="005B25A1" w:rsidRDefault="007615D6" w:rsidP="007615D6">
      <w:pPr>
        <w:keepNext/>
        <w:keepLines/>
        <w:rPr>
          <w:b/>
          <w:bCs/>
        </w:rPr>
      </w:pPr>
      <w:r w:rsidRPr="005B25A1">
        <w:rPr>
          <w:b/>
          <w:bCs/>
        </w:rPr>
        <w:t>Parallel discussion:</w:t>
      </w:r>
    </w:p>
    <w:p w14:paraId="6FDCE019" w14:textId="77777777" w:rsidR="007615D6" w:rsidRPr="005B25A1" w:rsidRDefault="007615D6" w:rsidP="007615D6">
      <w:pPr>
        <w:keepNext/>
        <w:keepLines/>
      </w:pPr>
      <w:r w:rsidRPr="005B25A1">
        <w:t>-</w:t>
      </w:r>
    </w:p>
    <w:p w14:paraId="2613643F" w14:textId="77777777" w:rsidR="009E726A" w:rsidRPr="005B25A1" w:rsidRDefault="009E726A" w:rsidP="009E726A">
      <w:pPr>
        <w:keepNext/>
        <w:keepLines/>
      </w:pPr>
      <w:r>
        <w:rPr>
          <w:color w:val="FF0000"/>
        </w:rPr>
        <w:t>NO DISCUSSION RECORDED</w:t>
      </w:r>
    </w:p>
    <w:p w14:paraId="50F97C68" w14:textId="77777777" w:rsidR="009E726A" w:rsidRPr="005B25A1" w:rsidRDefault="009E726A" w:rsidP="009E726A">
      <w:pPr>
        <w:keepNext/>
        <w:keepLines/>
        <w:rPr>
          <w:b/>
          <w:bCs/>
        </w:rPr>
      </w:pPr>
      <w:r w:rsidRPr="005B25A1">
        <w:rPr>
          <w:b/>
          <w:bCs/>
        </w:rPr>
        <w:t>Plenary Discussion:</w:t>
      </w:r>
    </w:p>
    <w:p w14:paraId="0E26927A" w14:textId="77777777" w:rsidR="009E726A" w:rsidRPr="009E726A" w:rsidRDefault="009E726A" w:rsidP="009E726A">
      <w:pPr>
        <w:keepNext/>
        <w:keepLines/>
      </w:pPr>
    </w:p>
    <w:p w14:paraId="02822048" w14:textId="77777777" w:rsidR="007615D6" w:rsidRPr="00EB0339" w:rsidRDefault="007615D6" w:rsidP="007615D6">
      <w:r w:rsidRPr="005B25A1">
        <w:rPr>
          <w:b/>
          <w:bCs/>
        </w:rPr>
        <w:t>Status:</w:t>
      </w:r>
      <w:r>
        <w:t xml:space="preserve"> </w:t>
      </w:r>
      <w:r>
        <w:rPr>
          <w:color w:val="0000FF"/>
        </w:rPr>
        <w:t>Not concluded</w:t>
      </w:r>
      <w:r>
        <w:t>.</w:t>
      </w:r>
    </w:p>
    <w:p w14:paraId="551D1923" w14:textId="0531D39E" w:rsidR="00E00DA6" w:rsidRDefault="007615D6" w:rsidP="000A3FBD">
      <w:pPr>
        <w:pStyle w:val="NormTop"/>
      </w:pPr>
      <w:r>
        <w:rPr>
          <w:color w:val="0000FF"/>
        </w:rPr>
        <w:t>S2-250</w:t>
      </w:r>
      <w:r w:rsidR="00E465C5">
        <w:rPr>
          <w:color w:val="0000FF"/>
        </w:rPr>
        <w:t>9184</w:t>
      </w:r>
      <w:r w:rsidRPr="00D53282">
        <w:t xml:space="preserve"> </w:t>
      </w:r>
      <w:r>
        <w:t>(P-CR) 23.801-01: [WT#4] WT for Integrated Sensing And Communication. (Source:</w:t>
      </w:r>
      <w:r w:rsidR="00E465C5">
        <w:t xml:space="preserve"> Nokia, T-Mobile USA, </w:t>
      </w:r>
      <w:proofErr w:type="spellStart"/>
      <w:r w:rsidR="00E465C5">
        <w:t>TurkTelekom</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revision proposal on ISAC for 6G based on outcome of SA WG2 170.</w:t>
      </w:r>
    </w:p>
    <w:p w14:paraId="585A2949" w14:textId="327C65BD"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rsidRPr="00E465C5">
        <w:rPr>
          <w:i/>
          <w:iCs/>
        </w:rPr>
        <w:t>.</w:t>
      </w:r>
      <w:r w:rsidR="00E465C5" w:rsidRPr="00E465C5">
        <w:rPr>
          <w:i/>
          <w:iCs/>
        </w:rPr>
        <w:t xml:space="preserve"> Revision of </w:t>
      </w:r>
      <w:r w:rsidR="00E465C5" w:rsidRPr="00E465C5">
        <w:rPr>
          <w:i/>
          <w:iCs/>
          <w:color w:val="3333FF"/>
        </w:rPr>
        <w:t>S2-2508705</w:t>
      </w:r>
      <w:r w:rsidR="00E465C5" w:rsidRPr="00E465C5">
        <w:rPr>
          <w:i/>
          <w:iCs/>
        </w:rPr>
        <w:t xml:space="preserve">. Revision of </w:t>
      </w:r>
      <w:r w:rsidR="00E465C5" w:rsidRPr="00E465C5">
        <w:rPr>
          <w:i/>
          <w:iCs/>
          <w:color w:val="3333FF"/>
        </w:rPr>
        <w:t>S2-2509151</w:t>
      </w:r>
      <w:r w:rsidR="00E465C5">
        <w:rPr>
          <w:i/>
          <w:iCs/>
        </w:rPr>
        <w:t>.</w:t>
      </w:r>
    </w:p>
    <w:p w14:paraId="15EEB0A3" w14:textId="77777777" w:rsidR="007615D6" w:rsidRPr="005B25A1" w:rsidRDefault="007615D6" w:rsidP="007615D6">
      <w:pPr>
        <w:keepNext/>
        <w:keepLines/>
        <w:rPr>
          <w:b/>
          <w:bCs/>
        </w:rPr>
      </w:pPr>
      <w:r w:rsidRPr="005B25A1">
        <w:rPr>
          <w:b/>
          <w:bCs/>
        </w:rPr>
        <w:t>Parallel discussion:</w:t>
      </w:r>
    </w:p>
    <w:p w14:paraId="00FB0BE6" w14:textId="77777777" w:rsidR="007615D6" w:rsidRPr="005B25A1" w:rsidRDefault="007615D6" w:rsidP="007615D6">
      <w:pPr>
        <w:keepNext/>
        <w:keepLines/>
      </w:pPr>
      <w:r w:rsidRPr="005B25A1">
        <w:t>-</w:t>
      </w:r>
    </w:p>
    <w:p w14:paraId="78CE0CFC" w14:textId="77777777" w:rsidR="009E726A" w:rsidRPr="005B25A1" w:rsidRDefault="009E726A" w:rsidP="009E726A">
      <w:pPr>
        <w:keepNext/>
        <w:keepLines/>
      </w:pPr>
      <w:r>
        <w:rPr>
          <w:color w:val="FF0000"/>
        </w:rPr>
        <w:t>NO DISCUSSION RECORDED</w:t>
      </w:r>
    </w:p>
    <w:p w14:paraId="13D5285E" w14:textId="77777777" w:rsidR="009E726A" w:rsidRPr="005B25A1" w:rsidRDefault="009E726A" w:rsidP="009E726A">
      <w:pPr>
        <w:keepNext/>
        <w:keepLines/>
        <w:rPr>
          <w:b/>
          <w:bCs/>
        </w:rPr>
      </w:pPr>
      <w:r w:rsidRPr="005B25A1">
        <w:rPr>
          <w:b/>
          <w:bCs/>
        </w:rPr>
        <w:t>Plenary Discussion:</w:t>
      </w:r>
    </w:p>
    <w:p w14:paraId="737A6BB2" w14:textId="77777777" w:rsidR="009E726A" w:rsidRPr="009E726A" w:rsidRDefault="009E726A" w:rsidP="009E726A">
      <w:pPr>
        <w:keepNext/>
        <w:keepLines/>
      </w:pPr>
    </w:p>
    <w:p w14:paraId="3AEDD58B" w14:textId="77777777" w:rsidR="007615D6" w:rsidRPr="00EB0339" w:rsidRDefault="007615D6" w:rsidP="007615D6">
      <w:r w:rsidRPr="005B25A1">
        <w:rPr>
          <w:b/>
          <w:bCs/>
        </w:rPr>
        <w:t>Status:</w:t>
      </w:r>
      <w:r>
        <w:t xml:space="preserve"> </w:t>
      </w:r>
      <w:r>
        <w:rPr>
          <w:color w:val="0000FF"/>
        </w:rPr>
        <w:t>Not concluded</w:t>
      </w:r>
      <w:r>
        <w:t>.</w:t>
      </w:r>
    </w:p>
    <w:p w14:paraId="51261ACC" w14:textId="77777777" w:rsidR="00E00DA6" w:rsidRDefault="007615D6" w:rsidP="000A3FBD">
      <w:pPr>
        <w:pStyle w:val="NormTop"/>
      </w:pPr>
      <w:r>
        <w:rPr>
          <w:color w:val="0000FF"/>
        </w:rPr>
        <w:t>S2-2508737</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3DDEF421" w14:textId="77777777" w:rsidR="007615D6" w:rsidRPr="005B25A1" w:rsidRDefault="007615D6" w:rsidP="007615D6">
      <w:pPr>
        <w:keepNext/>
        <w:keepLines/>
        <w:rPr>
          <w:b/>
          <w:bCs/>
        </w:rPr>
      </w:pPr>
      <w:r w:rsidRPr="005B25A1">
        <w:rPr>
          <w:b/>
          <w:bCs/>
        </w:rPr>
        <w:t>Parallel discussion:</w:t>
      </w:r>
    </w:p>
    <w:p w14:paraId="2D485EAC" w14:textId="77777777" w:rsidR="007615D6" w:rsidRPr="005B25A1" w:rsidRDefault="007615D6" w:rsidP="007615D6">
      <w:pPr>
        <w:keepNext/>
        <w:keepLines/>
      </w:pPr>
      <w:r w:rsidRPr="005B25A1">
        <w:t>-</w:t>
      </w:r>
    </w:p>
    <w:p w14:paraId="3A828BCB" w14:textId="77777777" w:rsidR="009E726A" w:rsidRPr="005B25A1" w:rsidRDefault="009E726A" w:rsidP="009E726A">
      <w:pPr>
        <w:keepNext/>
        <w:keepLines/>
      </w:pPr>
      <w:r>
        <w:rPr>
          <w:color w:val="FF0000"/>
        </w:rPr>
        <w:t>NO DISCUSSION RECORDED</w:t>
      </w:r>
    </w:p>
    <w:p w14:paraId="3D39B59A" w14:textId="77777777" w:rsidR="009E726A" w:rsidRPr="005B25A1" w:rsidRDefault="009E726A" w:rsidP="009E726A">
      <w:pPr>
        <w:keepNext/>
        <w:keepLines/>
        <w:rPr>
          <w:b/>
          <w:bCs/>
        </w:rPr>
      </w:pPr>
      <w:r w:rsidRPr="005B25A1">
        <w:rPr>
          <w:b/>
          <w:bCs/>
        </w:rPr>
        <w:t>Plenary Discussion:</w:t>
      </w:r>
    </w:p>
    <w:p w14:paraId="69F89A07" w14:textId="77777777" w:rsidR="009E726A" w:rsidRPr="009E726A" w:rsidRDefault="009E726A" w:rsidP="009E726A">
      <w:pPr>
        <w:keepNext/>
        <w:keepLines/>
      </w:pPr>
    </w:p>
    <w:p w14:paraId="786D4C4E" w14:textId="77777777" w:rsidR="007615D6" w:rsidRPr="00EB0339" w:rsidRDefault="007615D6" w:rsidP="007615D6">
      <w:r w:rsidRPr="005B25A1">
        <w:rPr>
          <w:b/>
          <w:bCs/>
        </w:rPr>
        <w:t>Status:</w:t>
      </w:r>
      <w:r>
        <w:t xml:space="preserve"> </w:t>
      </w:r>
      <w:r>
        <w:rPr>
          <w:color w:val="0000FF"/>
        </w:rPr>
        <w:t>Not concluded</w:t>
      </w:r>
      <w:r>
        <w:t>.</w:t>
      </w:r>
    </w:p>
    <w:p w14:paraId="14153F47" w14:textId="77777777" w:rsidR="00E00DA6" w:rsidRDefault="007615D6" w:rsidP="000A3FBD">
      <w:pPr>
        <w:pStyle w:val="NormTop"/>
      </w:pPr>
      <w:r>
        <w:rPr>
          <w:color w:val="0000FF"/>
        </w:rPr>
        <w:t>S2-2508821</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WT (S2-2508043) and KI (S2-2507900) paper for WT#4, integration of Sensing and Communication.</w:t>
      </w:r>
    </w:p>
    <w:p w14:paraId="0E2952D9" w14:textId="77777777" w:rsidR="007615D6" w:rsidRPr="005B25A1" w:rsidRDefault="007615D6" w:rsidP="007615D6">
      <w:pPr>
        <w:keepNext/>
        <w:keepLines/>
        <w:rPr>
          <w:b/>
          <w:bCs/>
        </w:rPr>
      </w:pPr>
      <w:r w:rsidRPr="005B25A1">
        <w:rPr>
          <w:b/>
          <w:bCs/>
        </w:rPr>
        <w:t>Parallel discussion:</w:t>
      </w:r>
    </w:p>
    <w:p w14:paraId="625C1051" w14:textId="77777777" w:rsidR="007615D6" w:rsidRPr="005B25A1" w:rsidRDefault="007615D6" w:rsidP="007615D6">
      <w:pPr>
        <w:keepNext/>
        <w:keepLines/>
      </w:pPr>
      <w:r w:rsidRPr="005B25A1">
        <w:t>-</w:t>
      </w:r>
    </w:p>
    <w:p w14:paraId="0139EA85" w14:textId="77777777" w:rsidR="009E726A" w:rsidRPr="005B25A1" w:rsidRDefault="009E726A" w:rsidP="009E726A">
      <w:pPr>
        <w:keepNext/>
        <w:keepLines/>
      </w:pPr>
      <w:r>
        <w:rPr>
          <w:color w:val="FF0000"/>
        </w:rPr>
        <w:t>NO DISCUSSION RECORDED</w:t>
      </w:r>
    </w:p>
    <w:p w14:paraId="25E699FA" w14:textId="77777777" w:rsidR="009E726A" w:rsidRPr="005B25A1" w:rsidRDefault="009E726A" w:rsidP="009E726A">
      <w:pPr>
        <w:keepNext/>
        <w:keepLines/>
        <w:rPr>
          <w:b/>
          <w:bCs/>
        </w:rPr>
      </w:pPr>
      <w:r w:rsidRPr="005B25A1">
        <w:rPr>
          <w:b/>
          <w:bCs/>
        </w:rPr>
        <w:t>Plenary Discussion:</w:t>
      </w:r>
    </w:p>
    <w:p w14:paraId="1AADE55D" w14:textId="77777777" w:rsidR="009E726A" w:rsidRPr="009E726A" w:rsidRDefault="009E726A" w:rsidP="009E726A">
      <w:pPr>
        <w:keepNext/>
        <w:keepLines/>
      </w:pPr>
    </w:p>
    <w:p w14:paraId="27A29510" w14:textId="77777777" w:rsidR="007615D6" w:rsidRPr="00EB0339" w:rsidRDefault="007615D6" w:rsidP="007615D6">
      <w:r w:rsidRPr="005B25A1">
        <w:rPr>
          <w:b/>
          <w:bCs/>
        </w:rPr>
        <w:t>Status:</w:t>
      </w:r>
      <w:r>
        <w:t xml:space="preserve"> </w:t>
      </w:r>
      <w:r>
        <w:rPr>
          <w:color w:val="0000FF"/>
        </w:rPr>
        <w:t>Not concluded</w:t>
      </w:r>
      <w:r>
        <w:t>.</w:t>
      </w:r>
    </w:p>
    <w:p w14:paraId="233D57AA" w14:textId="77777777" w:rsidR="00E00DA6" w:rsidRDefault="007615D6" w:rsidP="000A3FBD">
      <w:pPr>
        <w:pStyle w:val="NormTop"/>
      </w:pPr>
      <w:r>
        <w:rPr>
          <w:color w:val="0000FF"/>
        </w:rPr>
        <w:t>S2-2508941</w:t>
      </w:r>
      <w:r w:rsidRPr="00D53282">
        <w:t xml:space="preserve"> </w:t>
      </w:r>
      <w:r>
        <w:t>(P-CR) 23.801-01: [WT#4] WT and KI on non-3GPP sensing. (Source: CableLabs, Charter Communications, Rogers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and Key Issue on non-3GPP sensing.</w:t>
      </w:r>
    </w:p>
    <w:p w14:paraId="0358C7D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S2-2507902</w:t>
      </w:r>
      <w:r>
        <w:t>.</w:t>
      </w:r>
    </w:p>
    <w:p w14:paraId="7FF8181D" w14:textId="77777777" w:rsidR="007615D6" w:rsidRPr="005B25A1" w:rsidRDefault="007615D6" w:rsidP="007615D6">
      <w:pPr>
        <w:keepNext/>
        <w:keepLines/>
        <w:rPr>
          <w:b/>
          <w:bCs/>
        </w:rPr>
      </w:pPr>
      <w:r w:rsidRPr="005B25A1">
        <w:rPr>
          <w:b/>
          <w:bCs/>
        </w:rPr>
        <w:t>Parallel discussion:</w:t>
      </w:r>
    </w:p>
    <w:p w14:paraId="6BC1FE87" w14:textId="77777777" w:rsidR="007615D6" w:rsidRPr="005B25A1" w:rsidRDefault="007615D6" w:rsidP="007615D6">
      <w:pPr>
        <w:keepNext/>
        <w:keepLines/>
      </w:pPr>
      <w:r w:rsidRPr="005B25A1">
        <w:t>-</w:t>
      </w:r>
    </w:p>
    <w:p w14:paraId="1C44E216" w14:textId="77777777" w:rsidR="009E726A" w:rsidRPr="005B25A1" w:rsidRDefault="009E726A" w:rsidP="009E726A">
      <w:pPr>
        <w:keepNext/>
        <w:keepLines/>
      </w:pPr>
      <w:r>
        <w:rPr>
          <w:color w:val="FF0000"/>
        </w:rPr>
        <w:t>NO DISCUSSION RECORDED</w:t>
      </w:r>
    </w:p>
    <w:p w14:paraId="19A23827" w14:textId="77777777" w:rsidR="009E726A" w:rsidRPr="005B25A1" w:rsidRDefault="009E726A" w:rsidP="009E726A">
      <w:pPr>
        <w:keepNext/>
        <w:keepLines/>
        <w:rPr>
          <w:b/>
          <w:bCs/>
        </w:rPr>
      </w:pPr>
      <w:r w:rsidRPr="005B25A1">
        <w:rPr>
          <w:b/>
          <w:bCs/>
        </w:rPr>
        <w:t>Plenary Discussion:</w:t>
      </w:r>
    </w:p>
    <w:p w14:paraId="7F50FD4E" w14:textId="77777777" w:rsidR="009E726A" w:rsidRPr="009E726A" w:rsidRDefault="009E726A" w:rsidP="009E726A">
      <w:pPr>
        <w:keepNext/>
        <w:keepLines/>
      </w:pPr>
    </w:p>
    <w:p w14:paraId="1464F5E5" w14:textId="77777777" w:rsidR="007615D6" w:rsidRPr="00EB0339" w:rsidRDefault="007615D6" w:rsidP="007615D6">
      <w:r w:rsidRPr="005B25A1">
        <w:rPr>
          <w:b/>
          <w:bCs/>
        </w:rPr>
        <w:t>Status:</w:t>
      </w:r>
      <w:r>
        <w:t xml:space="preserve"> </w:t>
      </w:r>
      <w:r>
        <w:rPr>
          <w:color w:val="0000FF"/>
        </w:rPr>
        <w:t>Not concluded</w:t>
      </w:r>
      <w:r>
        <w:t>.</w:t>
      </w:r>
    </w:p>
    <w:p w14:paraId="0039FF3A" w14:textId="77777777" w:rsidR="00E00DA6" w:rsidRDefault="007615D6" w:rsidP="000A3FBD">
      <w:pPr>
        <w:pStyle w:val="NormTop"/>
      </w:pPr>
      <w:r>
        <w:rPr>
          <w:color w:val="0000FF"/>
        </w:rPr>
        <w:t>S2-2508942</w:t>
      </w:r>
      <w:r w:rsidRPr="00D53282">
        <w:t xml:space="preserve"> </w:t>
      </w:r>
      <w:r>
        <w:t xml:space="preserve">(P-CR) 23.801-01: [WT#4] WT proposal for Integrated Sensing and Communication.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WT proposal for WT#4 Integrated Sensing and Communication for 6G based on the postponed S2-2508043.</w:t>
      </w:r>
    </w:p>
    <w:p w14:paraId="4C010DEA" w14:textId="77777777" w:rsidR="007615D6" w:rsidRPr="005B25A1" w:rsidRDefault="007615D6" w:rsidP="007615D6">
      <w:pPr>
        <w:keepNext/>
        <w:keepLines/>
        <w:rPr>
          <w:b/>
          <w:bCs/>
        </w:rPr>
      </w:pPr>
      <w:r w:rsidRPr="005B25A1">
        <w:rPr>
          <w:b/>
          <w:bCs/>
        </w:rPr>
        <w:t>Parallel discussion:</w:t>
      </w:r>
    </w:p>
    <w:p w14:paraId="5F7FAC8A" w14:textId="77777777" w:rsidR="007615D6" w:rsidRPr="005B25A1" w:rsidRDefault="007615D6" w:rsidP="007615D6">
      <w:pPr>
        <w:keepNext/>
        <w:keepLines/>
      </w:pPr>
      <w:r w:rsidRPr="005B25A1">
        <w:t>-</w:t>
      </w:r>
    </w:p>
    <w:p w14:paraId="61128651" w14:textId="77777777" w:rsidR="009E726A" w:rsidRPr="005B25A1" w:rsidRDefault="009E726A" w:rsidP="009E726A">
      <w:pPr>
        <w:keepNext/>
        <w:keepLines/>
      </w:pPr>
      <w:r>
        <w:rPr>
          <w:color w:val="FF0000"/>
        </w:rPr>
        <w:t>NO DISCUSSION RECORDED</w:t>
      </w:r>
    </w:p>
    <w:p w14:paraId="1EB7C617" w14:textId="77777777" w:rsidR="009E726A" w:rsidRPr="005B25A1" w:rsidRDefault="009E726A" w:rsidP="009E726A">
      <w:pPr>
        <w:keepNext/>
        <w:keepLines/>
        <w:rPr>
          <w:b/>
          <w:bCs/>
        </w:rPr>
      </w:pPr>
      <w:r w:rsidRPr="005B25A1">
        <w:rPr>
          <w:b/>
          <w:bCs/>
        </w:rPr>
        <w:t>Plenary Discussion:</w:t>
      </w:r>
    </w:p>
    <w:p w14:paraId="0B373314" w14:textId="77777777" w:rsidR="009E726A" w:rsidRPr="009E726A" w:rsidRDefault="009E726A" w:rsidP="009E726A">
      <w:pPr>
        <w:keepNext/>
        <w:keepLines/>
      </w:pPr>
    </w:p>
    <w:p w14:paraId="56EBB95E" w14:textId="77777777" w:rsidR="007615D6" w:rsidRPr="00EB0339" w:rsidRDefault="007615D6" w:rsidP="007615D6">
      <w:r w:rsidRPr="005B25A1">
        <w:rPr>
          <w:b/>
          <w:bCs/>
        </w:rPr>
        <w:t>Status:</w:t>
      </w:r>
      <w:r>
        <w:t xml:space="preserve"> </w:t>
      </w:r>
      <w:r>
        <w:rPr>
          <w:color w:val="0000FF"/>
        </w:rPr>
        <w:t>Not concluded</w:t>
      </w:r>
      <w:r>
        <w:t>.</w:t>
      </w:r>
    </w:p>
    <w:p w14:paraId="2C331F99" w14:textId="77777777" w:rsidR="00E00DA6" w:rsidRDefault="007615D6" w:rsidP="000A3FBD">
      <w:pPr>
        <w:pStyle w:val="NormTop"/>
      </w:pPr>
      <w:r>
        <w:rPr>
          <w:color w:val="0000FF"/>
        </w:rPr>
        <w:t>S2-2508980</w:t>
      </w:r>
      <w:r w:rsidRPr="00D53282">
        <w:t xml:space="preserve"> </w:t>
      </w:r>
      <w:r>
        <w:t>(P-CR) 23.801-01: WT#4, ISAC Proposal for scope of ISAC 6G study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relating to 6G sensing study.</w:t>
      </w:r>
    </w:p>
    <w:p w14:paraId="404FEFE6" w14:textId="77777777" w:rsidR="007615D6" w:rsidRPr="005B25A1" w:rsidRDefault="007615D6" w:rsidP="007615D6">
      <w:pPr>
        <w:keepNext/>
        <w:keepLines/>
        <w:rPr>
          <w:b/>
          <w:bCs/>
        </w:rPr>
      </w:pPr>
      <w:r w:rsidRPr="005B25A1">
        <w:rPr>
          <w:b/>
          <w:bCs/>
        </w:rPr>
        <w:t>Parallel discussion:</w:t>
      </w:r>
    </w:p>
    <w:p w14:paraId="55B310B0" w14:textId="77777777" w:rsidR="007615D6" w:rsidRPr="005B25A1" w:rsidRDefault="007615D6" w:rsidP="007615D6">
      <w:pPr>
        <w:keepNext/>
        <w:keepLines/>
      </w:pPr>
      <w:r w:rsidRPr="005B25A1">
        <w:t>-</w:t>
      </w:r>
    </w:p>
    <w:p w14:paraId="5FAF4E1F" w14:textId="77777777" w:rsidR="009E726A" w:rsidRPr="005B25A1" w:rsidRDefault="009E726A" w:rsidP="009E726A">
      <w:pPr>
        <w:keepNext/>
        <w:keepLines/>
      </w:pPr>
      <w:r>
        <w:rPr>
          <w:color w:val="FF0000"/>
        </w:rPr>
        <w:t>NO DISCUSSION RECORDED</w:t>
      </w:r>
    </w:p>
    <w:p w14:paraId="6354DC84" w14:textId="77777777" w:rsidR="009E726A" w:rsidRPr="005B25A1" w:rsidRDefault="009E726A" w:rsidP="009E726A">
      <w:pPr>
        <w:keepNext/>
        <w:keepLines/>
        <w:rPr>
          <w:b/>
          <w:bCs/>
        </w:rPr>
      </w:pPr>
      <w:r w:rsidRPr="005B25A1">
        <w:rPr>
          <w:b/>
          <w:bCs/>
        </w:rPr>
        <w:t>Plenary Discussion:</w:t>
      </w:r>
    </w:p>
    <w:p w14:paraId="499CAB50" w14:textId="77777777" w:rsidR="009E726A" w:rsidRPr="009E726A" w:rsidRDefault="009E726A" w:rsidP="009E726A">
      <w:pPr>
        <w:keepNext/>
        <w:keepLines/>
      </w:pPr>
    </w:p>
    <w:p w14:paraId="4EF4743F" w14:textId="77777777" w:rsidR="007615D6" w:rsidRPr="00EB0339" w:rsidRDefault="007615D6" w:rsidP="007615D6">
      <w:r w:rsidRPr="005B25A1">
        <w:rPr>
          <w:b/>
          <w:bCs/>
        </w:rPr>
        <w:t>Status:</w:t>
      </w:r>
      <w:r>
        <w:t xml:space="preserve"> </w:t>
      </w:r>
      <w:r>
        <w:rPr>
          <w:color w:val="0000FF"/>
        </w:rPr>
        <w:t>Not concluded</w:t>
      </w:r>
      <w:r>
        <w:t>.</w:t>
      </w:r>
    </w:p>
    <w:p w14:paraId="131C661D" w14:textId="77777777" w:rsidR="00E00DA6" w:rsidRDefault="007615D6" w:rsidP="000A3FBD">
      <w:pPr>
        <w:pStyle w:val="NormTop"/>
      </w:pPr>
      <w:r>
        <w:rPr>
          <w:color w:val="0000FF"/>
        </w:rPr>
        <w:t>S2-2508992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386161D" w14:textId="77777777" w:rsidR="007615D6" w:rsidRPr="005B25A1" w:rsidRDefault="007615D6" w:rsidP="007615D6">
      <w:pPr>
        <w:keepNext/>
        <w:keepLines/>
        <w:rPr>
          <w:b/>
          <w:bCs/>
        </w:rPr>
      </w:pPr>
      <w:r w:rsidRPr="005B25A1">
        <w:rPr>
          <w:b/>
          <w:bCs/>
        </w:rPr>
        <w:t>Parallel discussion:</w:t>
      </w:r>
    </w:p>
    <w:p w14:paraId="0A0B3D7E" w14:textId="77777777" w:rsidR="007615D6" w:rsidRPr="005B25A1" w:rsidRDefault="007615D6" w:rsidP="007615D6">
      <w:pPr>
        <w:keepNext/>
        <w:keepLines/>
      </w:pPr>
      <w:r w:rsidRPr="005B25A1">
        <w:t>-</w:t>
      </w:r>
    </w:p>
    <w:p w14:paraId="1A650377" w14:textId="77777777" w:rsidR="009E726A" w:rsidRPr="005B25A1" w:rsidRDefault="009E726A" w:rsidP="009E726A">
      <w:pPr>
        <w:keepNext/>
        <w:keepLines/>
      </w:pPr>
      <w:r>
        <w:rPr>
          <w:color w:val="FF0000"/>
        </w:rPr>
        <w:t>NO DISCUSSION RECORDED</w:t>
      </w:r>
    </w:p>
    <w:p w14:paraId="3042B92F" w14:textId="77777777" w:rsidR="009E726A" w:rsidRPr="005B25A1" w:rsidRDefault="009E726A" w:rsidP="009E726A">
      <w:pPr>
        <w:keepNext/>
        <w:keepLines/>
        <w:rPr>
          <w:b/>
          <w:bCs/>
        </w:rPr>
      </w:pPr>
      <w:r w:rsidRPr="005B25A1">
        <w:rPr>
          <w:b/>
          <w:bCs/>
        </w:rPr>
        <w:t>Plenary Discussion:</w:t>
      </w:r>
    </w:p>
    <w:p w14:paraId="0AC70875" w14:textId="77777777" w:rsidR="009E726A" w:rsidRPr="009E726A" w:rsidRDefault="009E726A" w:rsidP="009E726A">
      <w:pPr>
        <w:keepNext/>
        <w:keepLines/>
      </w:pPr>
    </w:p>
    <w:p w14:paraId="667B00F5" w14:textId="77777777" w:rsidR="007615D6" w:rsidRPr="00EB0339" w:rsidRDefault="007615D6" w:rsidP="007615D6">
      <w:r w:rsidRPr="005B25A1">
        <w:rPr>
          <w:b/>
          <w:bCs/>
        </w:rPr>
        <w:t>Status:</w:t>
      </w:r>
      <w:r>
        <w:t xml:space="preserve"> </w:t>
      </w:r>
      <w:r>
        <w:rPr>
          <w:color w:val="0000FF"/>
        </w:rPr>
        <w:t>Not concluded</w:t>
      </w:r>
      <w:r>
        <w:t>.</w:t>
      </w:r>
    </w:p>
    <w:p w14:paraId="17E0A6A6" w14:textId="77777777" w:rsidR="00E00DA6" w:rsidRDefault="007615D6" w:rsidP="000A3FBD">
      <w:pPr>
        <w:pStyle w:val="NormTop"/>
      </w:pPr>
      <w:r>
        <w:rPr>
          <w:color w:val="0000FF"/>
        </w:rPr>
        <w:t>S2-2509123</w:t>
      </w:r>
      <w:r w:rsidRPr="00D53282">
        <w:t xml:space="preserve"> </w:t>
      </w:r>
      <w:r>
        <w:t>(P-CR) 23.801-01: [WT#4] WT for Integrated Sensing And Communication. (Source: [Apple (penholder)],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(S2-2508043) for WT#4 which is postponed in SA WG2#170 meeting and to merge and update the baseline </w:t>
      </w:r>
      <w:proofErr w:type="spellStart"/>
      <w:r>
        <w:t>pCR</w:t>
      </w:r>
      <w:proofErr w:type="spellEnd"/>
      <w:r>
        <w:t xml:space="preserve"> (S2-2507900) for the related key issue.</w:t>
      </w:r>
    </w:p>
    <w:p w14:paraId="2065FA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03481CA8" w14:textId="77777777" w:rsidR="007615D6" w:rsidRPr="005B25A1" w:rsidRDefault="007615D6" w:rsidP="007615D6">
      <w:pPr>
        <w:keepNext/>
        <w:keepLines/>
        <w:rPr>
          <w:b/>
          <w:bCs/>
        </w:rPr>
      </w:pPr>
      <w:r w:rsidRPr="005B25A1">
        <w:rPr>
          <w:b/>
          <w:bCs/>
        </w:rPr>
        <w:t>Parallel discussion:</w:t>
      </w:r>
    </w:p>
    <w:p w14:paraId="007FFAD4" w14:textId="77777777" w:rsidR="007615D6" w:rsidRPr="005B25A1" w:rsidRDefault="007615D6" w:rsidP="007615D6">
      <w:pPr>
        <w:keepNext/>
        <w:keepLines/>
      </w:pPr>
      <w:r w:rsidRPr="005B25A1">
        <w:t>-</w:t>
      </w:r>
    </w:p>
    <w:p w14:paraId="109C35D1" w14:textId="77777777" w:rsidR="009E726A" w:rsidRPr="005B25A1" w:rsidRDefault="009E726A" w:rsidP="009E726A">
      <w:pPr>
        <w:keepNext/>
        <w:keepLines/>
      </w:pPr>
      <w:r>
        <w:rPr>
          <w:color w:val="FF0000"/>
        </w:rPr>
        <w:t>NO DISCUSSION RECORDED</w:t>
      </w:r>
    </w:p>
    <w:p w14:paraId="53C94713" w14:textId="77777777" w:rsidR="009E726A" w:rsidRPr="005B25A1" w:rsidRDefault="009E726A" w:rsidP="009E726A">
      <w:pPr>
        <w:keepNext/>
        <w:keepLines/>
        <w:rPr>
          <w:b/>
          <w:bCs/>
        </w:rPr>
      </w:pPr>
      <w:r w:rsidRPr="005B25A1">
        <w:rPr>
          <w:b/>
          <w:bCs/>
        </w:rPr>
        <w:t>Plenary Discussion:</w:t>
      </w:r>
    </w:p>
    <w:p w14:paraId="6BB88DEC" w14:textId="77777777" w:rsidR="009E726A" w:rsidRPr="009E726A" w:rsidRDefault="009E726A" w:rsidP="009E726A">
      <w:pPr>
        <w:keepNext/>
        <w:keepLines/>
      </w:pPr>
    </w:p>
    <w:p w14:paraId="42B1591D" w14:textId="77777777" w:rsidR="007615D6" w:rsidRPr="00EB0339" w:rsidRDefault="007615D6" w:rsidP="007615D6">
      <w:r w:rsidRPr="005B25A1">
        <w:rPr>
          <w:b/>
          <w:bCs/>
        </w:rPr>
        <w:t>Status:</w:t>
      </w:r>
      <w:r>
        <w:t xml:space="preserve"> </w:t>
      </w:r>
      <w:r>
        <w:rPr>
          <w:color w:val="0000FF"/>
        </w:rPr>
        <w:t>Not concluded</w:t>
      </w:r>
      <w:r>
        <w:t>.</w:t>
      </w:r>
    </w:p>
    <w:p w14:paraId="28B48760" w14:textId="77777777" w:rsidR="00E00DA6" w:rsidRDefault="007615D6" w:rsidP="000A3FBD">
      <w:pPr>
        <w:pStyle w:val="NormTop"/>
      </w:pPr>
      <w:r>
        <w:rPr>
          <w:color w:val="0000FF"/>
        </w:rPr>
        <w:t>S2-2509149</w:t>
      </w:r>
      <w:r w:rsidRPr="00D53282">
        <w:t xml:space="preserve"> </w:t>
      </w:r>
      <w:r>
        <w:t>(P-CR) 23.801-01: [WT#4] Updates to WT for Integrated Sensing And Communication.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30BA3F8C" w14:textId="77777777" w:rsidR="007615D6" w:rsidRPr="005B25A1" w:rsidRDefault="007615D6" w:rsidP="007615D6">
      <w:pPr>
        <w:keepNext/>
        <w:keepLines/>
        <w:rPr>
          <w:b/>
          <w:bCs/>
        </w:rPr>
      </w:pPr>
      <w:r w:rsidRPr="005B25A1">
        <w:rPr>
          <w:b/>
          <w:bCs/>
        </w:rPr>
        <w:t>Convenor comment:</w:t>
      </w:r>
    </w:p>
    <w:p w14:paraId="7424B73F" w14:textId="77777777" w:rsidR="007615D6" w:rsidRPr="005B25A1" w:rsidRDefault="007615D6" w:rsidP="007615D6">
      <w:pPr>
        <w:keepNext/>
        <w:keepLines/>
      </w:pPr>
      <w:r w:rsidRPr="005B25A1">
        <w:t>Moved from 20.6.1.4.</w:t>
      </w:r>
    </w:p>
    <w:p w14:paraId="3F96E07A" w14:textId="77777777" w:rsidR="007615D6" w:rsidRPr="005B25A1" w:rsidRDefault="007615D6" w:rsidP="007615D6">
      <w:pPr>
        <w:keepNext/>
        <w:keepLines/>
        <w:rPr>
          <w:b/>
          <w:bCs/>
        </w:rPr>
      </w:pPr>
      <w:r w:rsidRPr="005B25A1">
        <w:rPr>
          <w:b/>
          <w:bCs/>
        </w:rPr>
        <w:t>Parallel discussion:</w:t>
      </w:r>
    </w:p>
    <w:p w14:paraId="1A2E7413" w14:textId="77777777" w:rsidR="007615D6" w:rsidRPr="005B25A1" w:rsidRDefault="007615D6" w:rsidP="007615D6">
      <w:pPr>
        <w:keepNext/>
        <w:keepLines/>
      </w:pPr>
      <w:r w:rsidRPr="005B25A1">
        <w:t>-</w:t>
      </w:r>
    </w:p>
    <w:p w14:paraId="222997C3" w14:textId="77777777" w:rsidR="009E726A" w:rsidRPr="005B25A1" w:rsidRDefault="009E726A" w:rsidP="009E726A">
      <w:pPr>
        <w:keepNext/>
        <w:keepLines/>
      </w:pPr>
      <w:r>
        <w:rPr>
          <w:color w:val="FF0000"/>
        </w:rPr>
        <w:t>NO DISCUSSION RECORDED</w:t>
      </w:r>
    </w:p>
    <w:p w14:paraId="30AFE596" w14:textId="77777777" w:rsidR="009E726A" w:rsidRPr="005B25A1" w:rsidRDefault="009E726A" w:rsidP="009E726A">
      <w:pPr>
        <w:keepNext/>
        <w:keepLines/>
        <w:rPr>
          <w:b/>
          <w:bCs/>
        </w:rPr>
      </w:pPr>
      <w:r w:rsidRPr="005B25A1">
        <w:rPr>
          <w:b/>
          <w:bCs/>
        </w:rPr>
        <w:t>Plenary Discussion:</w:t>
      </w:r>
    </w:p>
    <w:p w14:paraId="67078BD9" w14:textId="77777777" w:rsidR="009E726A" w:rsidRPr="009E726A" w:rsidRDefault="009E726A" w:rsidP="009E726A">
      <w:pPr>
        <w:keepNext/>
        <w:keepLines/>
      </w:pPr>
    </w:p>
    <w:p w14:paraId="7685E848" w14:textId="77777777" w:rsidR="007615D6" w:rsidRPr="00EB0339" w:rsidRDefault="007615D6" w:rsidP="007615D6">
      <w:r w:rsidRPr="005B25A1">
        <w:rPr>
          <w:b/>
          <w:bCs/>
        </w:rPr>
        <w:t>Status:</w:t>
      </w:r>
      <w:r>
        <w:t xml:space="preserve"> </w:t>
      </w:r>
      <w:r>
        <w:rPr>
          <w:color w:val="0000FF"/>
        </w:rPr>
        <w:t>Not concluded</w:t>
      </w:r>
      <w:r>
        <w:t>.</w:t>
      </w:r>
    </w:p>
    <w:p w14:paraId="0A2CFECE" w14:textId="77777777" w:rsidR="00E00DA6" w:rsidRDefault="007615D6" w:rsidP="000A3FBD">
      <w:pPr>
        <w:pStyle w:val="NormTop"/>
      </w:pPr>
      <w:r>
        <w:rPr>
          <w:color w:val="0000FF"/>
        </w:rPr>
        <w:t>S2-2509201</w:t>
      </w:r>
      <w:r w:rsidRPr="00D53282">
        <w:t xml:space="preserve"> </w:t>
      </w:r>
      <w:r>
        <w:t>(P-CR) 23.801-01: [WT#4] Updates to WT for Integrated Sensing And Communication.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7B37E6FF" w14:textId="77777777" w:rsidR="007615D6" w:rsidRPr="005B25A1" w:rsidRDefault="007615D6" w:rsidP="007615D6">
      <w:pPr>
        <w:keepNext/>
        <w:keepLines/>
        <w:rPr>
          <w:b/>
          <w:bCs/>
        </w:rPr>
      </w:pPr>
      <w:r w:rsidRPr="005B25A1">
        <w:rPr>
          <w:b/>
          <w:bCs/>
        </w:rPr>
        <w:t>Parallel discussion:</w:t>
      </w:r>
    </w:p>
    <w:p w14:paraId="2AA5AD63" w14:textId="77777777" w:rsidR="007615D6" w:rsidRPr="005B25A1" w:rsidRDefault="007615D6" w:rsidP="007615D6">
      <w:pPr>
        <w:keepNext/>
        <w:keepLines/>
      </w:pPr>
      <w:r w:rsidRPr="005B25A1">
        <w:t>-</w:t>
      </w:r>
    </w:p>
    <w:p w14:paraId="278CF44D" w14:textId="77777777" w:rsidR="009E726A" w:rsidRPr="005B25A1" w:rsidRDefault="009E726A" w:rsidP="009E726A">
      <w:pPr>
        <w:keepNext/>
        <w:keepLines/>
      </w:pPr>
      <w:r>
        <w:rPr>
          <w:color w:val="FF0000"/>
        </w:rPr>
        <w:t>NO DISCUSSION RECORDED</w:t>
      </w:r>
    </w:p>
    <w:p w14:paraId="6584FA19" w14:textId="77777777" w:rsidR="009E726A" w:rsidRPr="005B25A1" w:rsidRDefault="009E726A" w:rsidP="009E726A">
      <w:pPr>
        <w:keepNext/>
        <w:keepLines/>
        <w:rPr>
          <w:b/>
          <w:bCs/>
        </w:rPr>
      </w:pPr>
      <w:r w:rsidRPr="005B25A1">
        <w:rPr>
          <w:b/>
          <w:bCs/>
        </w:rPr>
        <w:t>Plenary Discussion:</w:t>
      </w:r>
    </w:p>
    <w:p w14:paraId="397B7FE7" w14:textId="77777777" w:rsidR="009E726A" w:rsidRPr="009E726A" w:rsidRDefault="009E726A" w:rsidP="009E726A">
      <w:pPr>
        <w:keepNext/>
        <w:keepLines/>
      </w:pPr>
    </w:p>
    <w:p w14:paraId="52A5D01D" w14:textId="77777777" w:rsidR="007615D6" w:rsidRPr="00EB0339" w:rsidRDefault="007615D6" w:rsidP="007615D6">
      <w:r w:rsidRPr="005B25A1">
        <w:rPr>
          <w:b/>
          <w:bCs/>
        </w:rPr>
        <w:t>Status:</w:t>
      </w:r>
      <w:r>
        <w:t xml:space="preserve"> </w:t>
      </w:r>
      <w:r>
        <w:rPr>
          <w:color w:val="0000FF"/>
        </w:rPr>
        <w:t>Not concluded</w:t>
      </w:r>
      <w:r>
        <w:t>.</w:t>
      </w:r>
    </w:p>
    <w:p w14:paraId="3E2DD136" w14:textId="77777777" w:rsidR="00E00DA6" w:rsidRDefault="007615D6" w:rsidP="000A3FBD">
      <w:pPr>
        <w:pStyle w:val="NormTop"/>
      </w:pPr>
      <w:r>
        <w:rPr>
          <w:color w:val="0000FF"/>
        </w:rPr>
        <w:t>S2-2509211</w:t>
      </w:r>
      <w:r w:rsidRPr="00D53282">
        <w:t xml:space="preserve"> </w:t>
      </w:r>
      <w:r>
        <w:t>(P-CR) 23.801-01: [WT#4] WT and KI for Integrated Sensing And Communication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Work Task and Key Issue for Integrated Sensing And Communication for FS_6G_ARC.</w:t>
      </w:r>
    </w:p>
    <w:p w14:paraId="7EBFD4F0" w14:textId="77777777" w:rsidR="007615D6" w:rsidRPr="005B25A1" w:rsidRDefault="007615D6" w:rsidP="007615D6">
      <w:pPr>
        <w:keepNext/>
        <w:keepLines/>
        <w:rPr>
          <w:b/>
          <w:bCs/>
        </w:rPr>
      </w:pPr>
      <w:r w:rsidRPr="005B25A1">
        <w:rPr>
          <w:b/>
          <w:bCs/>
        </w:rPr>
        <w:t>Parallel discussion:</w:t>
      </w:r>
    </w:p>
    <w:p w14:paraId="2058F09A" w14:textId="77777777" w:rsidR="007615D6" w:rsidRPr="005B25A1" w:rsidRDefault="007615D6" w:rsidP="007615D6">
      <w:pPr>
        <w:keepNext/>
        <w:keepLines/>
      </w:pPr>
      <w:r w:rsidRPr="005B25A1">
        <w:t>-</w:t>
      </w:r>
    </w:p>
    <w:p w14:paraId="51E68D32" w14:textId="77777777" w:rsidR="009E726A" w:rsidRPr="005B25A1" w:rsidRDefault="009E726A" w:rsidP="009E726A">
      <w:pPr>
        <w:keepNext/>
        <w:keepLines/>
      </w:pPr>
      <w:r>
        <w:rPr>
          <w:color w:val="FF0000"/>
        </w:rPr>
        <w:t>NO DISCUSSION RECORDED</w:t>
      </w:r>
    </w:p>
    <w:p w14:paraId="14C38D8F" w14:textId="77777777" w:rsidR="009E726A" w:rsidRPr="005B25A1" w:rsidRDefault="009E726A" w:rsidP="009E726A">
      <w:pPr>
        <w:keepNext/>
        <w:keepLines/>
        <w:rPr>
          <w:b/>
          <w:bCs/>
        </w:rPr>
      </w:pPr>
      <w:r w:rsidRPr="005B25A1">
        <w:rPr>
          <w:b/>
          <w:bCs/>
        </w:rPr>
        <w:t>Plenary Discussion:</w:t>
      </w:r>
    </w:p>
    <w:p w14:paraId="2D1A6AFC" w14:textId="77777777" w:rsidR="009E726A" w:rsidRPr="009E726A" w:rsidRDefault="009E726A" w:rsidP="009E726A">
      <w:pPr>
        <w:keepNext/>
        <w:keepLines/>
      </w:pPr>
    </w:p>
    <w:p w14:paraId="646B915D" w14:textId="77777777" w:rsidR="002503EE" w:rsidRDefault="007615D6" w:rsidP="002503EE">
      <w:r w:rsidRPr="005B25A1">
        <w:rPr>
          <w:b/>
          <w:bCs/>
        </w:rPr>
        <w:t>Status:</w:t>
      </w:r>
      <w:r>
        <w:t xml:space="preserve"> </w:t>
      </w:r>
      <w:r>
        <w:rPr>
          <w:color w:val="0000FF"/>
        </w:rPr>
        <w:t>Not concluded</w:t>
      </w:r>
      <w:r>
        <w:t>.</w:t>
      </w:r>
    </w:p>
    <w:p w14:paraId="787301AC" w14:textId="0DB48EAE" w:rsidR="007615D6" w:rsidRDefault="007615D6" w:rsidP="005A50C0">
      <w:pPr>
        <w:pStyle w:val="Heading3"/>
      </w:pPr>
      <w:r>
        <w:t>20.6.5</w:t>
      </w:r>
      <w:r>
        <w:tab/>
        <w:t>Study on Architecture for 6G System (FS_6G_ARC) - WT#5</w:t>
      </w:r>
    </w:p>
    <w:p w14:paraId="6F142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AFA86C" w14:textId="51CF3CC2" w:rsidR="00E00DA6" w:rsidRDefault="007615D6" w:rsidP="000A3FBD">
      <w:pPr>
        <w:pStyle w:val="NormTop"/>
      </w:pPr>
      <w:r>
        <w:rPr>
          <w:color w:val="0000FF"/>
        </w:rPr>
        <w:t>S2-2508169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data security and privacy requirements. 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r w:rsidR="00705A89">
        <w:br/>
      </w:r>
      <w:r w:rsidR="00705A89" w:rsidRPr="00705A89">
        <w:rPr>
          <w:b/>
          <w:bCs/>
        </w:rPr>
        <w:t xml:space="preserve">Action: </w:t>
      </w:r>
      <w:r>
        <w:t>TSG SA requests SA WG2 and SA WG5 to follow the SA plenary guidance stated above.</w:t>
      </w:r>
    </w:p>
    <w:p w14:paraId="57DD35CA" w14:textId="77777777" w:rsidR="007615D6" w:rsidRPr="005B25A1" w:rsidRDefault="007615D6" w:rsidP="007615D6">
      <w:pPr>
        <w:keepNext/>
        <w:keepLines/>
        <w:rPr>
          <w:b/>
          <w:bCs/>
        </w:rPr>
      </w:pPr>
      <w:r w:rsidRPr="005B25A1">
        <w:rPr>
          <w:b/>
          <w:bCs/>
        </w:rPr>
        <w:t>Convenor comment:</w:t>
      </w:r>
    </w:p>
    <w:p w14:paraId="5C655847" w14:textId="77777777" w:rsidR="007615D6" w:rsidRPr="005B25A1" w:rsidRDefault="007615D6" w:rsidP="007615D6">
      <w:pPr>
        <w:keepNext/>
        <w:keepLines/>
      </w:pPr>
      <w:r w:rsidRPr="005B25A1">
        <w:t>Handle.</w:t>
      </w:r>
    </w:p>
    <w:p w14:paraId="36F88A17" w14:textId="77777777" w:rsidR="007615D6" w:rsidRPr="005B25A1" w:rsidRDefault="007615D6" w:rsidP="007615D6">
      <w:pPr>
        <w:keepNext/>
        <w:keepLines/>
        <w:rPr>
          <w:b/>
          <w:bCs/>
        </w:rPr>
      </w:pPr>
      <w:r w:rsidRPr="005B25A1">
        <w:rPr>
          <w:b/>
          <w:bCs/>
        </w:rPr>
        <w:t>Parallel discussion:</w:t>
      </w:r>
    </w:p>
    <w:p w14:paraId="77D65637" w14:textId="77777777" w:rsidR="007615D6" w:rsidRPr="005B25A1" w:rsidRDefault="007615D6" w:rsidP="007615D6">
      <w:pPr>
        <w:keepNext/>
        <w:keepLines/>
      </w:pPr>
      <w:r w:rsidRPr="005B25A1">
        <w:t>-</w:t>
      </w:r>
    </w:p>
    <w:p w14:paraId="69871CB0" w14:textId="77777777" w:rsidR="009E726A" w:rsidRPr="005B25A1" w:rsidRDefault="009E726A" w:rsidP="009E726A">
      <w:pPr>
        <w:keepNext/>
        <w:keepLines/>
      </w:pPr>
      <w:r>
        <w:rPr>
          <w:color w:val="FF0000"/>
        </w:rPr>
        <w:t>NO DISCUSSION RECORDED</w:t>
      </w:r>
    </w:p>
    <w:p w14:paraId="7F646F4A" w14:textId="77777777" w:rsidR="009E726A" w:rsidRPr="005B25A1" w:rsidRDefault="009E726A" w:rsidP="009E726A">
      <w:pPr>
        <w:keepNext/>
        <w:keepLines/>
        <w:rPr>
          <w:b/>
          <w:bCs/>
        </w:rPr>
      </w:pPr>
      <w:r w:rsidRPr="005B25A1">
        <w:rPr>
          <w:b/>
          <w:bCs/>
        </w:rPr>
        <w:t>Plenary Discussion:</w:t>
      </w:r>
    </w:p>
    <w:p w14:paraId="4B0E648A" w14:textId="77777777" w:rsidR="009E726A" w:rsidRPr="009E726A" w:rsidRDefault="009E726A" w:rsidP="009E726A">
      <w:pPr>
        <w:keepNext/>
        <w:keepLines/>
      </w:pPr>
    </w:p>
    <w:p w14:paraId="3F4BF182" w14:textId="77777777" w:rsidR="007615D6" w:rsidRPr="00EB0339" w:rsidRDefault="007615D6" w:rsidP="007615D6">
      <w:r w:rsidRPr="005B25A1">
        <w:rPr>
          <w:b/>
          <w:bCs/>
        </w:rPr>
        <w:t>Status:</w:t>
      </w:r>
      <w:r>
        <w:t xml:space="preserve"> </w:t>
      </w:r>
      <w:r>
        <w:rPr>
          <w:color w:val="0000FF"/>
        </w:rPr>
        <w:t>Not concluded</w:t>
      </w:r>
      <w:r>
        <w:t>.</w:t>
      </w:r>
    </w:p>
    <w:p w14:paraId="5F7CE117" w14:textId="77777777" w:rsidR="00E00DA6" w:rsidRDefault="007615D6" w:rsidP="000A3FBD">
      <w:pPr>
        <w:pStyle w:val="NormTop"/>
      </w:pPr>
      <w:r>
        <w:rPr>
          <w:color w:val="0000FF"/>
        </w:rPr>
        <w:t>S2-2508609</w:t>
      </w:r>
      <w:r w:rsidRPr="00D53282">
        <w:t xml:space="preserve"> </w:t>
      </w:r>
      <w:r>
        <w:t>(DISCUSSION) Way forward for data framework based on SA guidance (Source: AT&amp;T Labs, Inc)</w:t>
      </w:r>
      <w:r>
        <w:br/>
      </w:r>
      <w:r w:rsidRPr="00D53282">
        <w:rPr>
          <w:b/>
        </w:rPr>
        <w:t>Document for:</w:t>
      </w:r>
      <w:r w:rsidRPr="00D53282">
        <w:t xml:space="preserve"> </w:t>
      </w:r>
      <w:r>
        <w:t>Endorsement</w:t>
      </w:r>
      <w:r>
        <w:br/>
      </w:r>
      <w:r w:rsidRPr="00D53282">
        <w:rPr>
          <w:b/>
        </w:rPr>
        <w:t>Abstract:</w:t>
      </w:r>
      <w:r w:rsidRPr="00D53282">
        <w:t xml:space="preserve"> </w:t>
      </w:r>
      <w:r>
        <w:br/>
        <w:t>Way forward for data framework based on SA guidance.</w:t>
      </w:r>
    </w:p>
    <w:p w14:paraId="54D41987" w14:textId="77777777" w:rsidR="007615D6" w:rsidRPr="005B25A1" w:rsidRDefault="007615D6" w:rsidP="007615D6">
      <w:pPr>
        <w:keepNext/>
        <w:keepLines/>
        <w:rPr>
          <w:b/>
          <w:bCs/>
        </w:rPr>
      </w:pPr>
      <w:r w:rsidRPr="005B25A1">
        <w:rPr>
          <w:b/>
          <w:bCs/>
        </w:rPr>
        <w:t>Convenor comment:</w:t>
      </w:r>
    </w:p>
    <w:p w14:paraId="67E438A4" w14:textId="77777777" w:rsidR="007615D6" w:rsidRPr="005B25A1" w:rsidRDefault="007615D6" w:rsidP="007615D6">
      <w:pPr>
        <w:keepNext/>
        <w:keepLines/>
      </w:pPr>
      <w:r w:rsidRPr="005B25A1">
        <w:t>Open?</w:t>
      </w:r>
    </w:p>
    <w:p w14:paraId="395DDB4C" w14:textId="77777777" w:rsidR="007615D6" w:rsidRPr="005B25A1" w:rsidRDefault="007615D6" w:rsidP="007615D6">
      <w:pPr>
        <w:keepNext/>
        <w:keepLines/>
        <w:rPr>
          <w:b/>
          <w:bCs/>
        </w:rPr>
      </w:pPr>
      <w:r w:rsidRPr="005B25A1">
        <w:rPr>
          <w:b/>
          <w:bCs/>
        </w:rPr>
        <w:t>Parallel discussion:</w:t>
      </w:r>
    </w:p>
    <w:p w14:paraId="60B2C5C7" w14:textId="77777777" w:rsidR="007615D6" w:rsidRPr="005B25A1" w:rsidRDefault="007615D6" w:rsidP="007615D6">
      <w:pPr>
        <w:keepNext/>
        <w:keepLines/>
      </w:pPr>
      <w:r w:rsidRPr="005B25A1">
        <w:t>-</w:t>
      </w:r>
    </w:p>
    <w:p w14:paraId="0233E950" w14:textId="77777777" w:rsidR="009E726A" w:rsidRPr="005B25A1" w:rsidRDefault="009E726A" w:rsidP="009E726A">
      <w:pPr>
        <w:keepNext/>
        <w:keepLines/>
      </w:pPr>
      <w:r>
        <w:rPr>
          <w:color w:val="FF0000"/>
        </w:rPr>
        <w:t>NO DISCUSSION RECORDED</w:t>
      </w:r>
    </w:p>
    <w:p w14:paraId="1C8A5A1D" w14:textId="77777777" w:rsidR="009E726A" w:rsidRPr="005B25A1" w:rsidRDefault="009E726A" w:rsidP="009E726A">
      <w:pPr>
        <w:keepNext/>
        <w:keepLines/>
        <w:rPr>
          <w:b/>
          <w:bCs/>
        </w:rPr>
      </w:pPr>
      <w:r w:rsidRPr="005B25A1">
        <w:rPr>
          <w:b/>
          <w:bCs/>
        </w:rPr>
        <w:t>Plenary Discussion:</w:t>
      </w:r>
    </w:p>
    <w:p w14:paraId="02AFB8EC" w14:textId="77777777" w:rsidR="009E726A" w:rsidRPr="009E726A" w:rsidRDefault="009E726A" w:rsidP="009E726A">
      <w:pPr>
        <w:keepNext/>
        <w:keepLines/>
      </w:pPr>
    </w:p>
    <w:p w14:paraId="2AA62FCD" w14:textId="77777777" w:rsidR="007615D6" w:rsidRPr="00EB0339" w:rsidRDefault="007615D6" w:rsidP="007615D6">
      <w:r w:rsidRPr="005B25A1">
        <w:rPr>
          <w:b/>
          <w:bCs/>
        </w:rPr>
        <w:t>Status:</w:t>
      </w:r>
      <w:r>
        <w:t xml:space="preserve"> </w:t>
      </w:r>
      <w:r>
        <w:rPr>
          <w:color w:val="0000FF"/>
        </w:rPr>
        <w:t>Not concluded</w:t>
      </w:r>
      <w:r>
        <w:t>.</w:t>
      </w:r>
    </w:p>
    <w:p w14:paraId="44849DBE" w14:textId="77777777" w:rsidR="00E00DA6" w:rsidRDefault="007615D6" w:rsidP="000A3FBD">
      <w:pPr>
        <w:pStyle w:val="NormTop"/>
      </w:pPr>
      <w:r>
        <w:rPr>
          <w:color w:val="0000FF"/>
        </w:rPr>
        <w:t>S2-2508225</w:t>
      </w:r>
      <w:r w:rsidRPr="00D53282">
        <w:t xml:space="preserve"> </w:t>
      </w:r>
      <w:r>
        <w:t>(P-CR) 23.801-01: [WT#5 Data framework] WT scope and KI on 6G Data framework. (Source: Vivo, MediaTek, CAICT, ZTE, China Mobile,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2EA46C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  Confirm Sources!</w:t>
      </w:r>
    </w:p>
    <w:p w14:paraId="74EEA1BA" w14:textId="77777777" w:rsidR="007615D6" w:rsidRPr="005B25A1" w:rsidRDefault="007615D6" w:rsidP="007615D6">
      <w:pPr>
        <w:keepNext/>
        <w:keepLines/>
        <w:rPr>
          <w:b/>
          <w:bCs/>
        </w:rPr>
      </w:pPr>
      <w:r w:rsidRPr="005B25A1">
        <w:rPr>
          <w:b/>
          <w:bCs/>
        </w:rPr>
        <w:t>Convenor comment:</w:t>
      </w:r>
    </w:p>
    <w:p w14:paraId="01BF51B0" w14:textId="77777777" w:rsidR="007615D6" w:rsidRPr="005B25A1" w:rsidRDefault="007615D6" w:rsidP="007615D6">
      <w:pPr>
        <w:keepNext/>
        <w:keepLines/>
      </w:pPr>
      <w:r w:rsidRPr="005B25A1">
        <w:t>Handle.</w:t>
      </w:r>
    </w:p>
    <w:p w14:paraId="23AD7CD2" w14:textId="77777777" w:rsidR="007615D6" w:rsidRPr="005B25A1" w:rsidRDefault="007615D6" w:rsidP="007615D6">
      <w:pPr>
        <w:keepNext/>
        <w:keepLines/>
        <w:rPr>
          <w:b/>
          <w:bCs/>
        </w:rPr>
      </w:pPr>
      <w:r w:rsidRPr="005B25A1">
        <w:rPr>
          <w:b/>
          <w:bCs/>
        </w:rPr>
        <w:t>Parallel discussion:</w:t>
      </w:r>
    </w:p>
    <w:p w14:paraId="21C06C15" w14:textId="1FA27F3E" w:rsidR="00BA7BB9" w:rsidRDefault="00BA7BB9" w:rsidP="00BA7BB9">
      <w:pPr>
        <w:keepNext/>
        <w:keepLines/>
      </w:pPr>
      <w:r>
        <w:t xml:space="preserve">Revised in drafting session to </w:t>
      </w:r>
      <w:r w:rsidRPr="0020647A">
        <w:rPr>
          <w:color w:val="3333FF"/>
        </w:rPr>
        <w:t>S2-25095</w:t>
      </w:r>
      <w:r>
        <w:rPr>
          <w:color w:val="3333FF"/>
        </w:rPr>
        <w:t>22</w:t>
      </w:r>
      <w:r>
        <w:t>.</w:t>
      </w:r>
    </w:p>
    <w:p w14:paraId="7E764675" w14:textId="2D9B99A5" w:rsidR="00806EDE" w:rsidRDefault="00806EDE" w:rsidP="00BA7BB9">
      <w:pPr>
        <w:keepNext/>
        <w:keepLines/>
      </w:pPr>
      <w:r>
        <w:t xml:space="preserve">There were a number of issues raised and comments made. This was left for off-line discussion and revised to </w:t>
      </w:r>
      <w:r w:rsidRPr="00497EE3">
        <w:rPr>
          <w:color w:val="0000FF"/>
        </w:rPr>
        <w:t>S2-250</w:t>
      </w:r>
      <w:r>
        <w:rPr>
          <w:color w:val="0000FF"/>
        </w:rPr>
        <w:t>9729</w:t>
      </w:r>
      <w:r>
        <w:t>.</w:t>
      </w:r>
    </w:p>
    <w:p w14:paraId="111368DA" w14:textId="179FAC97" w:rsidR="00A20927" w:rsidRDefault="00A20927" w:rsidP="00BA7BB9">
      <w:pPr>
        <w:keepNext/>
        <w:keepLines/>
      </w:pPr>
      <w:r>
        <w:t xml:space="preserve">Only a few issues remained to resolve. </w:t>
      </w:r>
      <w:r w:rsidR="00461E42">
        <w:t xml:space="preserve">Unfortunately, no resolution of the remaining issues was achieved on-line. The SA WG2 Chair asked why the examples were causing issues. Ericsson agreed that there would be no difference in the work needed with or without the examples. Qualcomm commented that the original idea was to do the work for AI/ML to support SA WG5 work, but the scope has been expanded since then. Another attempt to resolve this was made and this was left for off-line discussion and revised to </w:t>
      </w:r>
      <w:r w:rsidR="00461E42" w:rsidRPr="00497EE3">
        <w:rPr>
          <w:color w:val="0000FF"/>
        </w:rPr>
        <w:t>S2-250</w:t>
      </w:r>
      <w:r w:rsidR="00461E42">
        <w:rPr>
          <w:color w:val="0000FF"/>
        </w:rPr>
        <w:t>9794</w:t>
      </w:r>
      <w:r w:rsidR="00461E42">
        <w:t>.</w:t>
      </w:r>
      <w:r w:rsidR="00461E42" w:rsidRPr="00437C14">
        <w:t xml:space="preserve"> </w:t>
      </w:r>
    </w:p>
    <w:p w14:paraId="6DFF3060" w14:textId="77777777" w:rsidR="00BA7BB9" w:rsidRPr="005B25A1" w:rsidRDefault="00BA7BB9" w:rsidP="00BA7BB9">
      <w:pPr>
        <w:keepNext/>
        <w:keepLines/>
        <w:rPr>
          <w:b/>
          <w:bCs/>
        </w:rPr>
      </w:pPr>
      <w:r w:rsidRPr="005B25A1">
        <w:rPr>
          <w:b/>
          <w:bCs/>
        </w:rPr>
        <w:t>Plenary Discussion:</w:t>
      </w:r>
    </w:p>
    <w:p w14:paraId="71EFCF67" w14:textId="77777777" w:rsidR="00BA7BB9" w:rsidRPr="005B25A1" w:rsidRDefault="00BA7BB9" w:rsidP="00BA7BB9">
      <w:pPr>
        <w:keepNext/>
        <w:keepLines/>
      </w:pPr>
      <w:r>
        <w:t xml:space="preserve">  </w:t>
      </w:r>
      <w:r w:rsidRPr="00380F14">
        <w:rPr>
          <w:color w:val="FF0000"/>
        </w:rPr>
        <w:t>&lt;RETURN - OPEN&gt;</w:t>
      </w:r>
    </w:p>
    <w:p w14:paraId="17F49E6D" w14:textId="77777777" w:rsidR="00BA7BB9" w:rsidRPr="009E726A" w:rsidRDefault="00BA7BB9" w:rsidP="00BA7BB9">
      <w:pPr>
        <w:keepNext/>
        <w:keepLines/>
      </w:pPr>
    </w:p>
    <w:p w14:paraId="1E6E86C1" w14:textId="77777777" w:rsidR="00BA7BB9" w:rsidRPr="00EB0339" w:rsidRDefault="00BA7BB9" w:rsidP="00BA7BB9">
      <w:r w:rsidRPr="005B25A1">
        <w:rPr>
          <w:b/>
          <w:bCs/>
        </w:rPr>
        <w:t>Status:</w:t>
      </w:r>
      <w:r>
        <w:t xml:space="preserve"> </w:t>
      </w:r>
      <w:r w:rsidRPr="00380F14">
        <w:rPr>
          <w:color w:val="FF0000"/>
        </w:rPr>
        <w:t>OPEN</w:t>
      </w:r>
    </w:p>
    <w:p w14:paraId="62AD51E0" w14:textId="77777777" w:rsidR="00E00DA6" w:rsidRDefault="007615D6" w:rsidP="000A3FBD">
      <w:pPr>
        <w:pStyle w:val="NormTop"/>
      </w:pPr>
      <w:r>
        <w:rPr>
          <w:color w:val="0000FF"/>
        </w:rPr>
        <w:t>S2-2508277</w:t>
      </w:r>
      <w:r w:rsidRPr="00D53282">
        <w:t xml:space="preserve"> </w:t>
      </w:r>
      <w:r>
        <w:t>(P-CR) 23.801-01: [WT#5] Proposed WT and KI.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2E2AF177" w14:textId="77777777" w:rsidR="007615D6" w:rsidRPr="005B25A1" w:rsidRDefault="007615D6" w:rsidP="007615D6">
      <w:pPr>
        <w:keepNext/>
        <w:keepLines/>
        <w:rPr>
          <w:b/>
          <w:bCs/>
        </w:rPr>
      </w:pPr>
      <w:r w:rsidRPr="005B25A1">
        <w:rPr>
          <w:b/>
          <w:bCs/>
        </w:rPr>
        <w:t>Parallel discussion:</w:t>
      </w:r>
    </w:p>
    <w:p w14:paraId="407E3C12" w14:textId="77777777" w:rsidR="007615D6" w:rsidRPr="005B25A1" w:rsidRDefault="007615D6" w:rsidP="007615D6">
      <w:pPr>
        <w:keepNext/>
        <w:keepLines/>
      </w:pPr>
      <w:r w:rsidRPr="005B25A1">
        <w:t>-</w:t>
      </w:r>
    </w:p>
    <w:p w14:paraId="465F159A" w14:textId="77777777" w:rsidR="009E726A" w:rsidRPr="005B25A1" w:rsidRDefault="009E726A" w:rsidP="009E726A">
      <w:pPr>
        <w:keepNext/>
        <w:keepLines/>
      </w:pPr>
      <w:r>
        <w:rPr>
          <w:color w:val="FF0000"/>
        </w:rPr>
        <w:t>NO DISCUSSION RECORDED</w:t>
      </w:r>
    </w:p>
    <w:p w14:paraId="48CC8EDC" w14:textId="77777777" w:rsidR="009E726A" w:rsidRPr="005B25A1" w:rsidRDefault="009E726A" w:rsidP="009E726A">
      <w:pPr>
        <w:keepNext/>
        <w:keepLines/>
        <w:rPr>
          <w:b/>
          <w:bCs/>
        </w:rPr>
      </w:pPr>
      <w:r w:rsidRPr="005B25A1">
        <w:rPr>
          <w:b/>
          <w:bCs/>
        </w:rPr>
        <w:t>Plenary Discussion:</w:t>
      </w:r>
    </w:p>
    <w:p w14:paraId="6A91668F" w14:textId="77777777" w:rsidR="009E726A" w:rsidRPr="009E726A" w:rsidRDefault="009E726A" w:rsidP="009E726A">
      <w:pPr>
        <w:keepNext/>
        <w:keepLines/>
      </w:pPr>
    </w:p>
    <w:p w14:paraId="126877F4" w14:textId="77777777" w:rsidR="007615D6" w:rsidRPr="00EB0339" w:rsidRDefault="007615D6" w:rsidP="007615D6">
      <w:r w:rsidRPr="005B25A1">
        <w:rPr>
          <w:b/>
          <w:bCs/>
        </w:rPr>
        <w:t>Status:</w:t>
      </w:r>
      <w:r>
        <w:t xml:space="preserve"> </w:t>
      </w:r>
      <w:r>
        <w:rPr>
          <w:color w:val="0000FF"/>
        </w:rPr>
        <w:t>Not concluded</w:t>
      </w:r>
      <w:r>
        <w:t>.</w:t>
      </w:r>
    </w:p>
    <w:p w14:paraId="4CCE9765" w14:textId="77777777" w:rsidR="00E00DA6" w:rsidRDefault="007615D6" w:rsidP="000A3FBD">
      <w:pPr>
        <w:pStyle w:val="NormTop"/>
      </w:pPr>
      <w:r>
        <w:rPr>
          <w:color w:val="0000FF"/>
        </w:rPr>
        <w:t>S2-2508312</w:t>
      </w:r>
      <w:r w:rsidRPr="00D53282">
        <w:t xml:space="preserve"> </w:t>
      </w:r>
      <w:r>
        <w:t>(P-CR) 23.801-01: [WT#5 Data framework] Summary of WT scope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2C92C9AC" w14:textId="77777777" w:rsidR="007615D6" w:rsidRPr="005B25A1" w:rsidRDefault="007615D6" w:rsidP="007615D6">
      <w:pPr>
        <w:keepNext/>
        <w:keepLines/>
        <w:rPr>
          <w:b/>
          <w:bCs/>
        </w:rPr>
      </w:pPr>
      <w:r w:rsidRPr="005B25A1">
        <w:rPr>
          <w:b/>
          <w:bCs/>
        </w:rPr>
        <w:t>Parallel discussion:</w:t>
      </w:r>
    </w:p>
    <w:p w14:paraId="164F8602" w14:textId="77777777" w:rsidR="007615D6" w:rsidRPr="005B25A1" w:rsidRDefault="007615D6" w:rsidP="007615D6">
      <w:pPr>
        <w:keepNext/>
        <w:keepLines/>
      </w:pPr>
      <w:r w:rsidRPr="005B25A1">
        <w:t>-</w:t>
      </w:r>
    </w:p>
    <w:p w14:paraId="67187794" w14:textId="77777777" w:rsidR="009E726A" w:rsidRPr="005B25A1" w:rsidRDefault="009E726A" w:rsidP="009E726A">
      <w:pPr>
        <w:keepNext/>
        <w:keepLines/>
      </w:pPr>
      <w:r>
        <w:rPr>
          <w:color w:val="FF0000"/>
        </w:rPr>
        <w:t>NO DISCUSSION RECORDED</w:t>
      </w:r>
    </w:p>
    <w:p w14:paraId="30B05DBB" w14:textId="77777777" w:rsidR="009E726A" w:rsidRPr="005B25A1" w:rsidRDefault="009E726A" w:rsidP="009E726A">
      <w:pPr>
        <w:keepNext/>
        <w:keepLines/>
        <w:rPr>
          <w:b/>
          <w:bCs/>
        </w:rPr>
      </w:pPr>
      <w:r w:rsidRPr="005B25A1">
        <w:rPr>
          <w:b/>
          <w:bCs/>
        </w:rPr>
        <w:t>Plenary Discussion:</w:t>
      </w:r>
    </w:p>
    <w:p w14:paraId="79089729" w14:textId="77777777" w:rsidR="009E726A" w:rsidRPr="009E726A" w:rsidRDefault="009E726A" w:rsidP="009E726A">
      <w:pPr>
        <w:keepNext/>
        <w:keepLines/>
      </w:pPr>
    </w:p>
    <w:p w14:paraId="43B25977" w14:textId="77777777" w:rsidR="007615D6" w:rsidRPr="00EB0339" w:rsidRDefault="007615D6" w:rsidP="007615D6">
      <w:r w:rsidRPr="005B25A1">
        <w:rPr>
          <w:b/>
          <w:bCs/>
        </w:rPr>
        <w:t>Status:</w:t>
      </w:r>
      <w:r>
        <w:t xml:space="preserve"> </w:t>
      </w:r>
      <w:r>
        <w:rPr>
          <w:color w:val="0000FF"/>
        </w:rPr>
        <w:t>Not concluded</w:t>
      </w:r>
      <w:r>
        <w:t>.</w:t>
      </w:r>
    </w:p>
    <w:p w14:paraId="2C1F0439" w14:textId="77777777" w:rsidR="00E00DA6" w:rsidRDefault="007615D6" w:rsidP="000A3FBD">
      <w:pPr>
        <w:pStyle w:val="NormTop"/>
      </w:pPr>
      <w:r>
        <w:rPr>
          <w:color w:val="0000FF"/>
        </w:rPr>
        <w:t>S2-2508360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w:t>
      </w:r>
    </w:p>
    <w:p w14:paraId="3CF1B7F4" w14:textId="77777777" w:rsidR="007615D6" w:rsidRPr="005B25A1" w:rsidRDefault="007615D6" w:rsidP="007615D6">
      <w:pPr>
        <w:keepNext/>
        <w:keepLines/>
        <w:rPr>
          <w:b/>
          <w:bCs/>
        </w:rPr>
      </w:pPr>
      <w:r w:rsidRPr="005B25A1">
        <w:rPr>
          <w:b/>
          <w:bCs/>
        </w:rPr>
        <w:t>Parallel discussion:</w:t>
      </w:r>
    </w:p>
    <w:p w14:paraId="202ADCCA" w14:textId="77777777" w:rsidR="007615D6" w:rsidRPr="005B25A1" w:rsidRDefault="007615D6" w:rsidP="007615D6">
      <w:pPr>
        <w:keepNext/>
        <w:keepLines/>
      </w:pPr>
      <w:r w:rsidRPr="005B25A1">
        <w:t>-</w:t>
      </w:r>
    </w:p>
    <w:p w14:paraId="599C03FE" w14:textId="77777777" w:rsidR="009E726A" w:rsidRPr="005B25A1" w:rsidRDefault="009E726A" w:rsidP="009E726A">
      <w:pPr>
        <w:keepNext/>
        <w:keepLines/>
      </w:pPr>
      <w:r>
        <w:rPr>
          <w:color w:val="FF0000"/>
        </w:rPr>
        <w:t>NO DISCUSSION RECORDED</w:t>
      </w:r>
    </w:p>
    <w:p w14:paraId="51520A1A" w14:textId="77777777" w:rsidR="009E726A" w:rsidRPr="005B25A1" w:rsidRDefault="009E726A" w:rsidP="009E726A">
      <w:pPr>
        <w:keepNext/>
        <w:keepLines/>
        <w:rPr>
          <w:b/>
          <w:bCs/>
        </w:rPr>
      </w:pPr>
      <w:r w:rsidRPr="005B25A1">
        <w:rPr>
          <w:b/>
          <w:bCs/>
        </w:rPr>
        <w:t>Plenary Discussion:</w:t>
      </w:r>
    </w:p>
    <w:p w14:paraId="535A77B0" w14:textId="77777777" w:rsidR="009E726A" w:rsidRPr="009E726A" w:rsidRDefault="009E726A" w:rsidP="009E726A">
      <w:pPr>
        <w:keepNext/>
        <w:keepLines/>
      </w:pPr>
    </w:p>
    <w:p w14:paraId="6418777B" w14:textId="77777777" w:rsidR="007615D6" w:rsidRPr="00EB0339" w:rsidRDefault="007615D6" w:rsidP="007615D6">
      <w:r w:rsidRPr="005B25A1">
        <w:rPr>
          <w:b/>
          <w:bCs/>
        </w:rPr>
        <w:t>Status:</w:t>
      </w:r>
      <w:r>
        <w:t xml:space="preserve"> </w:t>
      </w:r>
      <w:r>
        <w:rPr>
          <w:color w:val="0000FF"/>
        </w:rPr>
        <w:t>Not concluded</w:t>
      </w:r>
      <w:r>
        <w:t>.</w:t>
      </w:r>
    </w:p>
    <w:p w14:paraId="19AC8E51" w14:textId="77777777" w:rsidR="00E00DA6" w:rsidRDefault="007615D6" w:rsidP="000A3FBD">
      <w:pPr>
        <w:pStyle w:val="NormTop"/>
      </w:pPr>
      <w:r>
        <w:rPr>
          <w:color w:val="0000FF"/>
        </w:rPr>
        <w:t>S2-2508374</w:t>
      </w:r>
      <w:r w:rsidRPr="00D53282">
        <w:t xml:space="preserve"> </w:t>
      </w:r>
      <w:r>
        <w:t>(P-CR) 23.801-01: [WT#5&amp;KI] WT and KI of Data framework design for 6G network. (Source: China Mobile, Boost Mobile Network, KPN, Orange, vivo, OPPO, CATT, Tencent, Tencent Cloud, ZTE, Intel, NEC)</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w:t>
      </w:r>
    </w:p>
    <w:p w14:paraId="0BDC6A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S2-2506359</w:t>
      </w:r>
      <w:r>
        <w:t>.</w:t>
      </w:r>
    </w:p>
    <w:p w14:paraId="21F74F58" w14:textId="77777777" w:rsidR="007615D6" w:rsidRPr="005B25A1" w:rsidRDefault="007615D6" w:rsidP="007615D6">
      <w:pPr>
        <w:keepNext/>
        <w:keepLines/>
        <w:rPr>
          <w:b/>
          <w:bCs/>
        </w:rPr>
      </w:pPr>
      <w:r w:rsidRPr="005B25A1">
        <w:rPr>
          <w:b/>
          <w:bCs/>
        </w:rPr>
        <w:t>Parallel discussion:</w:t>
      </w:r>
    </w:p>
    <w:p w14:paraId="27AB9A6B" w14:textId="77777777" w:rsidR="007615D6" w:rsidRPr="005B25A1" w:rsidRDefault="007615D6" w:rsidP="007615D6">
      <w:pPr>
        <w:keepNext/>
        <w:keepLines/>
      </w:pPr>
      <w:r w:rsidRPr="005B25A1">
        <w:t>-</w:t>
      </w:r>
    </w:p>
    <w:p w14:paraId="50AE7886" w14:textId="77777777" w:rsidR="009E726A" w:rsidRPr="005B25A1" w:rsidRDefault="009E726A" w:rsidP="009E726A">
      <w:pPr>
        <w:keepNext/>
        <w:keepLines/>
      </w:pPr>
      <w:r>
        <w:rPr>
          <w:color w:val="FF0000"/>
        </w:rPr>
        <w:t>NO DISCUSSION RECORDED</w:t>
      </w:r>
    </w:p>
    <w:p w14:paraId="5052817F" w14:textId="77777777" w:rsidR="009E726A" w:rsidRPr="005B25A1" w:rsidRDefault="009E726A" w:rsidP="009E726A">
      <w:pPr>
        <w:keepNext/>
        <w:keepLines/>
        <w:rPr>
          <w:b/>
          <w:bCs/>
        </w:rPr>
      </w:pPr>
      <w:r w:rsidRPr="005B25A1">
        <w:rPr>
          <w:b/>
          <w:bCs/>
        </w:rPr>
        <w:t>Plenary Discussion:</w:t>
      </w:r>
    </w:p>
    <w:p w14:paraId="083ED6A8" w14:textId="77777777" w:rsidR="009E726A" w:rsidRPr="009E726A" w:rsidRDefault="009E726A" w:rsidP="009E726A">
      <w:pPr>
        <w:keepNext/>
        <w:keepLines/>
      </w:pPr>
    </w:p>
    <w:p w14:paraId="30D2D6B9" w14:textId="77777777" w:rsidR="007615D6" w:rsidRPr="00EB0339" w:rsidRDefault="007615D6" w:rsidP="007615D6">
      <w:r w:rsidRPr="005B25A1">
        <w:rPr>
          <w:b/>
          <w:bCs/>
        </w:rPr>
        <w:t>Status:</w:t>
      </w:r>
      <w:r>
        <w:t xml:space="preserve"> </w:t>
      </w:r>
      <w:r>
        <w:rPr>
          <w:color w:val="0000FF"/>
        </w:rPr>
        <w:t>Not concluded</w:t>
      </w:r>
      <w:r>
        <w:t>.</w:t>
      </w:r>
    </w:p>
    <w:p w14:paraId="23845625" w14:textId="77777777" w:rsidR="00E00DA6" w:rsidRDefault="007615D6" w:rsidP="000A3FBD">
      <w:pPr>
        <w:pStyle w:val="NormTop"/>
      </w:pPr>
      <w:r>
        <w:rPr>
          <w:color w:val="0000FF"/>
        </w:rPr>
        <w:t>S2-2508410</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describe the Work Task scope and the potential Key Issues for WT#5 Data Framework.</w:t>
      </w:r>
    </w:p>
    <w:p w14:paraId="26E9823D" w14:textId="77777777" w:rsidR="007615D6" w:rsidRPr="005B25A1" w:rsidRDefault="007615D6" w:rsidP="007615D6">
      <w:pPr>
        <w:keepNext/>
        <w:keepLines/>
        <w:rPr>
          <w:b/>
          <w:bCs/>
        </w:rPr>
      </w:pPr>
      <w:r w:rsidRPr="005B25A1">
        <w:rPr>
          <w:b/>
          <w:bCs/>
        </w:rPr>
        <w:t>Parallel discussion:</w:t>
      </w:r>
    </w:p>
    <w:p w14:paraId="67362BDC" w14:textId="77777777" w:rsidR="007615D6" w:rsidRPr="005B25A1" w:rsidRDefault="007615D6" w:rsidP="007615D6">
      <w:pPr>
        <w:keepNext/>
        <w:keepLines/>
      </w:pPr>
      <w:r w:rsidRPr="005B25A1">
        <w:t>-</w:t>
      </w:r>
    </w:p>
    <w:p w14:paraId="6DBDA59F" w14:textId="77777777" w:rsidR="009E726A" w:rsidRPr="005B25A1" w:rsidRDefault="009E726A" w:rsidP="009E726A">
      <w:pPr>
        <w:keepNext/>
        <w:keepLines/>
      </w:pPr>
      <w:r>
        <w:rPr>
          <w:color w:val="FF0000"/>
        </w:rPr>
        <w:t>NO DISCUSSION RECORDED</w:t>
      </w:r>
    </w:p>
    <w:p w14:paraId="1F87C69D" w14:textId="77777777" w:rsidR="009E726A" w:rsidRPr="005B25A1" w:rsidRDefault="009E726A" w:rsidP="009E726A">
      <w:pPr>
        <w:keepNext/>
        <w:keepLines/>
        <w:rPr>
          <w:b/>
          <w:bCs/>
        </w:rPr>
      </w:pPr>
      <w:r w:rsidRPr="005B25A1">
        <w:rPr>
          <w:b/>
          <w:bCs/>
        </w:rPr>
        <w:t>Plenary Discussion:</w:t>
      </w:r>
    </w:p>
    <w:p w14:paraId="36DB46A2" w14:textId="77777777" w:rsidR="009E726A" w:rsidRPr="009E726A" w:rsidRDefault="009E726A" w:rsidP="009E726A">
      <w:pPr>
        <w:keepNext/>
        <w:keepLines/>
      </w:pPr>
    </w:p>
    <w:p w14:paraId="47B192C0" w14:textId="77777777" w:rsidR="007615D6" w:rsidRPr="00EB0339" w:rsidRDefault="007615D6" w:rsidP="007615D6">
      <w:r w:rsidRPr="005B25A1">
        <w:rPr>
          <w:b/>
          <w:bCs/>
        </w:rPr>
        <w:t>Status:</w:t>
      </w:r>
      <w:r>
        <w:t xml:space="preserve"> </w:t>
      </w:r>
      <w:r>
        <w:rPr>
          <w:color w:val="0000FF"/>
        </w:rPr>
        <w:t>Not concluded</w:t>
      </w:r>
      <w:r>
        <w:t>.</w:t>
      </w:r>
    </w:p>
    <w:p w14:paraId="0257BCED" w14:textId="77777777" w:rsidR="00E00DA6" w:rsidRDefault="007615D6" w:rsidP="000A3FBD">
      <w:pPr>
        <w:pStyle w:val="NormTop"/>
      </w:pPr>
      <w:r>
        <w:rPr>
          <w:color w:val="0000FF"/>
        </w:rPr>
        <w:t>S2-2508445</w:t>
      </w:r>
      <w:r w:rsidRPr="00D53282">
        <w:t xml:space="preserve"> </w:t>
      </w:r>
      <w:r>
        <w:t>(P-CR) 23.801-01: [WT#5] Data Framework Working Task Scope. (Source: TCL)</w:t>
      </w:r>
      <w:r>
        <w:br/>
      </w:r>
      <w:r w:rsidRPr="00D53282">
        <w:rPr>
          <w:b/>
        </w:rPr>
        <w:t>Document for:</w:t>
      </w:r>
      <w:r w:rsidRPr="00D53282">
        <w:t xml:space="preserve"> </w:t>
      </w:r>
      <w:r>
        <w:t>Approval</w:t>
      </w:r>
      <w:r>
        <w:br/>
      </w:r>
      <w:r w:rsidRPr="00D53282">
        <w:rPr>
          <w:b/>
        </w:rPr>
        <w:t>Abstract:</w:t>
      </w:r>
      <w:r w:rsidRPr="00D53282">
        <w:t xml:space="preserve"> </w:t>
      </w:r>
      <w:r>
        <w:br/>
        <w:t>The contribution propose that a new data plane shall be studied in WT#5.</w:t>
      </w:r>
    </w:p>
    <w:p w14:paraId="7AF77628" w14:textId="77777777" w:rsidR="007615D6" w:rsidRPr="005B25A1" w:rsidRDefault="007615D6" w:rsidP="007615D6">
      <w:pPr>
        <w:keepNext/>
        <w:keepLines/>
        <w:rPr>
          <w:b/>
          <w:bCs/>
        </w:rPr>
      </w:pPr>
      <w:r w:rsidRPr="005B25A1">
        <w:rPr>
          <w:b/>
          <w:bCs/>
        </w:rPr>
        <w:t>Parallel discussion:</w:t>
      </w:r>
    </w:p>
    <w:p w14:paraId="027CE73B" w14:textId="77777777" w:rsidR="007615D6" w:rsidRPr="005B25A1" w:rsidRDefault="007615D6" w:rsidP="007615D6">
      <w:pPr>
        <w:keepNext/>
        <w:keepLines/>
      </w:pPr>
      <w:r w:rsidRPr="005B25A1">
        <w:t>-</w:t>
      </w:r>
    </w:p>
    <w:p w14:paraId="15318747" w14:textId="77777777" w:rsidR="009E726A" w:rsidRPr="005B25A1" w:rsidRDefault="009E726A" w:rsidP="009E726A">
      <w:pPr>
        <w:keepNext/>
        <w:keepLines/>
      </w:pPr>
      <w:r>
        <w:rPr>
          <w:color w:val="FF0000"/>
        </w:rPr>
        <w:t>NO DISCUSSION RECORDED</w:t>
      </w:r>
    </w:p>
    <w:p w14:paraId="281F5AC7" w14:textId="77777777" w:rsidR="009E726A" w:rsidRPr="005B25A1" w:rsidRDefault="009E726A" w:rsidP="009E726A">
      <w:pPr>
        <w:keepNext/>
        <w:keepLines/>
        <w:rPr>
          <w:b/>
          <w:bCs/>
        </w:rPr>
      </w:pPr>
      <w:r w:rsidRPr="005B25A1">
        <w:rPr>
          <w:b/>
          <w:bCs/>
        </w:rPr>
        <w:t>Plenary Discussion:</w:t>
      </w:r>
    </w:p>
    <w:p w14:paraId="55EA4FAB" w14:textId="77777777" w:rsidR="009E726A" w:rsidRPr="009E726A" w:rsidRDefault="009E726A" w:rsidP="009E726A">
      <w:pPr>
        <w:keepNext/>
        <w:keepLines/>
      </w:pPr>
    </w:p>
    <w:p w14:paraId="3A315B16" w14:textId="77777777" w:rsidR="007615D6" w:rsidRPr="00EB0339" w:rsidRDefault="007615D6" w:rsidP="007615D6">
      <w:r w:rsidRPr="005B25A1">
        <w:rPr>
          <w:b/>
          <w:bCs/>
        </w:rPr>
        <w:t>Status:</w:t>
      </w:r>
      <w:r>
        <w:t xml:space="preserve"> </w:t>
      </w:r>
      <w:r>
        <w:rPr>
          <w:color w:val="0000FF"/>
        </w:rPr>
        <w:t>Not concluded</w:t>
      </w:r>
      <w:r>
        <w:t>.</w:t>
      </w:r>
    </w:p>
    <w:p w14:paraId="12803A6B" w14:textId="77777777" w:rsidR="00E00DA6" w:rsidRDefault="007615D6" w:rsidP="000A3FBD">
      <w:pPr>
        <w:pStyle w:val="NormTop"/>
      </w:pPr>
      <w:r>
        <w:rPr>
          <w:color w:val="0000FF"/>
        </w:rPr>
        <w:t>S2-2508446</w:t>
      </w:r>
      <w:r w:rsidRPr="00D53282">
        <w:t xml:space="preserve"> </w:t>
      </w:r>
      <w:r>
        <w:t>(P-CR) 23.801-01: [WT#5, Data Framework] Update for WT scope and KIs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proposal updates the WT scope and KIs for 6G data framework.</w:t>
      </w:r>
    </w:p>
    <w:p w14:paraId="5C4DC761" w14:textId="77777777" w:rsidR="007615D6" w:rsidRPr="005B25A1" w:rsidRDefault="007615D6" w:rsidP="007615D6">
      <w:pPr>
        <w:keepNext/>
        <w:keepLines/>
        <w:rPr>
          <w:b/>
          <w:bCs/>
        </w:rPr>
      </w:pPr>
      <w:r w:rsidRPr="005B25A1">
        <w:rPr>
          <w:b/>
          <w:bCs/>
        </w:rPr>
        <w:t>Parallel discussion:</w:t>
      </w:r>
    </w:p>
    <w:p w14:paraId="2EE6AA08" w14:textId="77777777" w:rsidR="007615D6" w:rsidRPr="005B25A1" w:rsidRDefault="007615D6" w:rsidP="007615D6">
      <w:pPr>
        <w:keepNext/>
        <w:keepLines/>
      </w:pPr>
      <w:r w:rsidRPr="005B25A1">
        <w:t>-</w:t>
      </w:r>
    </w:p>
    <w:p w14:paraId="18FF48FC" w14:textId="77777777" w:rsidR="009E726A" w:rsidRPr="005B25A1" w:rsidRDefault="009E726A" w:rsidP="009E726A">
      <w:pPr>
        <w:keepNext/>
        <w:keepLines/>
      </w:pPr>
      <w:r>
        <w:rPr>
          <w:color w:val="FF0000"/>
        </w:rPr>
        <w:t>NO DISCUSSION RECORDED</w:t>
      </w:r>
    </w:p>
    <w:p w14:paraId="149FBAAD" w14:textId="77777777" w:rsidR="009E726A" w:rsidRPr="005B25A1" w:rsidRDefault="009E726A" w:rsidP="009E726A">
      <w:pPr>
        <w:keepNext/>
        <w:keepLines/>
        <w:rPr>
          <w:b/>
          <w:bCs/>
        </w:rPr>
      </w:pPr>
      <w:r w:rsidRPr="005B25A1">
        <w:rPr>
          <w:b/>
          <w:bCs/>
        </w:rPr>
        <w:t>Plenary Discussion:</w:t>
      </w:r>
    </w:p>
    <w:p w14:paraId="4EC92B21" w14:textId="77777777" w:rsidR="009E726A" w:rsidRPr="009E726A" w:rsidRDefault="009E726A" w:rsidP="009E726A">
      <w:pPr>
        <w:keepNext/>
        <w:keepLines/>
      </w:pPr>
    </w:p>
    <w:p w14:paraId="3111570B" w14:textId="77777777" w:rsidR="007615D6" w:rsidRPr="00EB0339" w:rsidRDefault="007615D6" w:rsidP="007615D6">
      <w:r w:rsidRPr="005B25A1">
        <w:rPr>
          <w:b/>
          <w:bCs/>
        </w:rPr>
        <w:t>Status:</w:t>
      </w:r>
      <w:r>
        <w:t xml:space="preserve"> </w:t>
      </w:r>
      <w:r>
        <w:rPr>
          <w:color w:val="0000FF"/>
        </w:rPr>
        <w:t>Not concluded</w:t>
      </w:r>
      <w:r>
        <w:t>.</w:t>
      </w:r>
    </w:p>
    <w:p w14:paraId="01450B41" w14:textId="77777777" w:rsidR="00E00DA6" w:rsidRDefault="007615D6" w:rsidP="000A3FBD">
      <w:pPr>
        <w:pStyle w:val="NormTop"/>
      </w:pPr>
      <w:r>
        <w:rPr>
          <w:color w:val="0000FF"/>
        </w:rPr>
        <w:t>S2-2508476</w:t>
      </w:r>
      <w:r w:rsidRPr="00D53282">
        <w:t xml:space="preserve"> </w:t>
      </w:r>
      <w:r>
        <w:t>(P-CR) 23.801-01: [WT#5 Data framework] Summary of WT scope on 6G Data framework. (Source: [vivo, China Mobile, ZTE, TNO],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50CD70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745A93A3" w14:textId="77777777" w:rsidR="007615D6" w:rsidRPr="005B25A1" w:rsidRDefault="007615D6" w:rsidP="007615D6">
      <w:pPr>
        <w:keepNext/>
        <w:keepLines/>
        <w:rPr>
          <w:b/>
          <w:bCs/>
        </w:rPr>
      </w:pPr>
      <w:r w:rsidRPr="005B25A1">
        <w:rPr>
          <w:b/>
          <w:bCs/>
        </w:rPr>
        <w:t>Parallel discussion:</w:t>
      </w:r>
    </w:p>
    <w:p w14:paraId="51DED311" w14:textId="77777777" w:rsidR="007615D6" w:rsidRPr="005B25A1" w:rsidRDefault="007615D6" w:rsidP="007615D6">
      <w:pPr>
        <w:keepNext/>
        <w:keepLines/>
      </w:pPr>
      <w:r w:rsidRPr="005B25A1">
        <w:t>-</w:t>
      </w:r>
    </w:p>
    <w:p w14:paraId="1688783E" w14:textId="77777777" w:rsidR="009E726A" w:rsidRPr="005B25A1" w:rsidRDefault="009E726A" w:rsidP="009E726A">
      <w:pPr>
        <w:keepNext/>
        <w:keepLines/>
      </w:pPr>
      <w:r>
        <w:rPr>
          <w:color w:val="FF0000"/>
        </w:rPr>
        <w:t>NO DISCUSSION RECORDED</w:t>
      </w:r>
    </w:p>
    <w:p w14:paraId="0C79A18B" w14:textId="77777777" w:rsidR="009E726A" w:rsidRPr="005B25A1" w:rsidRDefault="009E726A" w:rsidP="009E726A">
      <w:pPr>
        <w:keepNext/>
        <w:keepLines/>
        <w:rPr>
          <w:b/>
          <w:bCs/>
        </w:rPr>
      </w:pPr>
      <w:r w:rsidRPr="005B25A1">
        <w:rPr>
          <w:b/>
          <w:bCs/>
        </w:rPr>
        <w:t>Plenary Discussion:</w:t>
      </w:r>
    </w:p>
    <w:p w14:paraId="3136FBC2" w14:textId="77777777" w:rsidR="009E726A" w:rsidRPr="009E726A" w:rsidRDefault="009E726A" w:rsidP="009E726A">
      <w:pPr>
        <w:keepNext/>
        <w:keepLines/>
      </w:pPr>
    </w:p>
    <w:p w14:paraId="5094BFEE" w14:textId="77777777" w:rsidR="007615D6" w:rsidRPr="00EB0339" w:rsidRDefault="007615D6" w:rsidP="007615D6">
      <w:r w:rsidRPr="005B25A1">
        <w:rPr>
          <w:b/>
          <w:bCs/>
        </w:rPr>
        <w:t>Status:</w:t>
      </w:r>
      <w:r>
        <w:t xml:space="preserve"> </w:t>
      </w:r>
      <w:r>
        <w:rPr>
          <w:color w:val="0000FF"/>
        </w:rPr>
        <w:t>Not concluded</w:t>
      </w:r>
      <w:r>
        <w:t>.</w:t>
      </w:r>
    </w:p>
    <w:p w14:paraId="7593F2B0" w14:textId="77777777" w:rsidR="00E00DA6" w:rsidRDefault="007615D6" w:rsidP="000A3FBD">
      <w:pPr>
        <w:pStyle w:val="NormTop"/>
      </w:pPr>
      <w:r>
        <w:rPr>
          <w:color w:val="0000FF"/>
        </w:rPr>
        <w:t>S2-2508518</w:t>
      </w:r>
      <w:r w:rsidRPr="00D53282">
        <w:t xml:space="preserve"> </w:t>
      </w:r>
      <w:r>
        <w:t>(P-CR) 23.801-01: [WT#5 Data framework] WT scope and KI proposal.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and key issues for WT#5 on 6G Data framework.</w:t>
      </w:r>
    </w:p>
    <w:p w14:paraId="47D232FD" w14:textId="77777777" w:rsidR="007615D6" w:rsidRPr="005B25A1" w:rsidRDefault="007615D6" w:rsidP="007615D6">
      <w:pPr>
        <w:keepNext/>
        <w:keepLines/>
        <w:rPr>
          <w:b/>
          <w:bCs/>
        </w:rPr>
      </w:pPr>
      <w:r w:rsidRPr="005B25A1">
        <w:rPr>
          <w:b/>
          <w:bCs/>
        </w:rPr>
        <w:t>Parallel discussion:</w:t>
      </w:r>
    </w:p>
    <w:p w14:paraId="65FAE0DC" w14:textId="77777777" w:rsidR="007615D6" w:rsidRPr="005B25A1" w:rsidRDefault="007615D6" w:rsidP="007615D6">
      <w:pPr>
        <w:keepNext/>
        <w:keepLines/>
      </w:pPr>
      <w:r w:rsidRPr="005B25A1">
        <w:t>-</w:t>
      </w:r>
    </w:p>
    <w:p w14:paraId="2565060A" w14:textId="77777777" w:rsidR="009E726A" w:rsidRPr="005B25A1" w:rsidRDefault="009E726A" w:rsidP="009E726A">
      <w:pPr>
        <w:keepNext/>
        <w:keepLines/>
      </w:pPr>
      <w:r>
        <w:rPr>
          <w:color w:val="FF0000"/>
        </w:rPr>
        <w:t>NO DISCUSSION RECORDED</w:t>
      </w:r>
    </w:p>
    <w:p w14:paraId="2FA568D4" w14:textId="77777777" w:rsidR="009E726A" w:rsidRPr="005B25A1" w:rsidRDefault="009E726A" w:rsidP="009E726A">
      <w:pPr>
        <w:keepNext/>
        <w:keepLines/>
        <w:rPr>
          <w:b/>
          <w:bCs/>
        </w:rPr>
      </w:pPr>
      <w:r w:rsidRPr="005B25A1">
        <w:rPr>
          <w:b/>
          <w:bCs/>
        </w:rPr>
        <w:t>Plenary Discussion:</w:t>
      </w:r>
    </w:p>
    <w:p w14:paraId="77B35385" w14:textId="77777777" w:rsidR="009E726A" w:rsidRPr="009E726A" w:rsidRDefault="009E726A" w:rsidP="009E726A">
      <w:pPr>
        <w:keepNext/>
        <w:keepLines/>
      </w:pPr>
    </w:p>
    <w:p w14:paraId="1BCBFD7A" w14:textId="77777777" w:rsidR="007615D6" w:rsidRPr="00EB0339" w:rsidRDefault="007615D6" w:rsidP="007615D6">
      <w:r w:rsidRPr="005B25A1">
        <w:rPr>
          <w:b/>
          <w:bCs/>
        </w:rPr>
        <w:t>Status:</w:t>
      </w:r>
      <w:r>
        <w:t xml:space="preserve"> </w:t>
      </w:r>
      <w:r>
        <w:rPr>
          <w:color w:val="0000FF"/>
        </w:rPr>
        <w:t>Not concluded</w:t>
      </w:r>
      <w:r>
        <w:t>.</w:t>
      </w:r>
    </w:p>
    <w:p w14:paraId="7BC7F4FA" w14:textId="77777777" w:rsidR="00E00DA6" w:rsidRDefault="007615D6" w:rsidP="000A3FBD">
      <w:pPr>
        <w:pStyle w:val="NormTop"/>
      </w:pPr>
      <w:r>
        <w:rPr>
          <w:color w:val="0000FF"/>
        </w:rPr>
        <w:t>S2-2508523</w:t>
      </w:r>
      <w:r w:rsidRPr="00D53282">
        <w:t xml:space="preserve"> </w:t>
      </w:r>
      <w:r>
        <w:t xml:space="preserve">(P-CR) 23.801-01: [WT#5] WT and KI proposal for the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discusses the related aspects of WT#5 data framework and proposes the update on working task and key issue proposal.</w:t>
      </w:r>
    </w:p>
    <w:p w14:paraId="410E1B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S2-2507015</w:t>
      </w:r>
      <w:r>
        <w:t>.</w:t>
      </w:r>
    </w:p>
    <w:p w14:paraId="554F2594" w14:textId="77777777" w:rsidR="007615D6" w:rsidRPr="005B25A1" w:rsidRDefault="007615D6" w:rsidP="007615D6">
      <w:pPr>
        <w:keepNext/>
        <w:keepLines/>
        <w:rPr>
          <w:b/>
          <w:bCs/>
        </w:rPr>
      </w:pPr>
      <w:r w:rsidRPr="005B25A1">
        <w:rPr>
          <w:b/>
          <w:bCs/>
        </w:rPr>
        <w:t>Parallel discussion:</w:t>
      </w:r>
    </w:p>
    <w:p w14:paraId="58617F1F" w14:textId="77777777" w:rsidR="007615D6" w:rsidRPr="005B25A1" w:rsidRDefault="007615D6" w:rsidP="007615D6">
      <w:pPr>
        <w:keepNext/>
        <w:keepLines/>
      </w:pPr>
      <w:r w:rsidRPr="005B25A1">
        <w:t>-</w:t>
      </w:r>
    </w:p>
    <w:p w14:paraId="35981299" w14:textId="77777777" w:rsidR="009E726A" w:rsidRPr="005B25A1" w:rsidRDefault="009E726A" w:rsidP="009E726A">
      <w:pPr>
        <w:keepNext/>
        <w:keepLines/>
      </w:pPr>
      <w:r>
        <w:rPr>
          <w:color w:val="FF0000"/>
        </w:rPr>
        <w:t>NO DISCUSSION RECORDED</w:t>
      </w:r>
    </w:p>
    <w:p w14:paraId="260E4609" w14:textId="77777777" w:rsidR="009E726A" w:rsidRPr="005B25A1" w:rsidRDefault="009E726A" w:rsidP="009E726A">
      <w:pPr>
        <w:keepNext/>
        <w:keepLines/>
        <w:rPr>
          <w:b/>
          <w:bCs/>
        </w:rPr>
      </w:pPr>
      <w:r w:rsidRPr="005B25A1">
        <w:rPr>
          <w:b/>
          <w:bCs/>
        </w:rPr>
        <w:t>Plenary Discussion:</w:t>
      </w:r>
    </w:p>
    <w:p w14:paraId="0CA18191" w14:textId="77777777" w:rsidR="009E726A" w:rsidRPr="009E726A" w:rsidRDefault="009E726A" w:rsidP="009E726A">
      <w:pPr>
        <w:keepNext/>
        <w:keepLines/>
      </w:pPr>
    </w:p>
    <w:p w14:paraId="00FDF046" w14:textId="77777777" w:rsidR="007615D6" w:rsidRPr="00EB0339" w:rsidRDefault="007615D6" w:rsidP="007615D6">
      <w:r w:rsidRPr="005B25A1">
        <w:rPr>
          <w:b/>
          <w:bCs/>
        </w:rPr>
        <w:t>Status:</w:t>
      </w:r>
      <w:r>
        <w:t xml:space="preserve"> </w:t>
      </w:r>
      <w:r>
        <w:rPr>
          <w:color w:val="0000FF"/>
        </w:rPr>
        <w:t>Not concluded</w:t>
      </w:r>
      <w:r>
        <w:t>.</w:t>
      </w:r>
    </w:p>
    <w:p w14:paraId="28F75358" w14:textId="77777777" w:rsidR="00E00DA6" w:rsidRDefault="007615D6" w:rsidP="000A3FBD">
      <w:pPr>
        <w:pStyle w:val="NormTop"/>
      </w:pPr>
      <w:r>
        <w:rPr>
          <w:color w:val="0000FF"/>
        </w:rPr>
        <w:t>S2-2508606</w:t>
      </w:r>
      <w:r w:rsidRPr="00D53282">
        <w:t xml:space="preserve"> </w:t>
      </w:r>
      <w:r>
        <w:t>(P-CR) 23.801-01: WT revision on 6G Data Framework.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revision on 6G Data Framework.</w:t>
      </w:r>
    </w:p>
    <w:p w14:paraId="33452D5D" w14:textId="77777777" w:rsidR="007615D6" w:rsidRPr="005B25A1" w:rsidRDefault="007615D6" w:rsidP="007615D6">
      <w:pPr>
        <w:keepNext/>
        <w:keepLines/>
        <w:rPr>
          <w:b/>
          <w:bCs/>
        </w:rPr>
      </w:pPr>
      <w:r w:rsidRPr="005B25A1">
        <w:rPr>
          <w:b/>
          <w:bCs/>
        </w:rPr>
        <w:t>Parallel discussion:</w:t>
      </w:r>
    </w:p>
    <w:p w14:paraId="7FEA1851" w14:textId="77777777" w:rsidR="007615D6" w:rsidRPr="005B25A1" w:rsidRDefault="007615D6" w:rsidP="007615D6">
      <w:pPr>
        <w:keepNext/>
        <w:keepLines/>
      </w:pPr>
      <w:r w:rsidRPr="005B25A1">
        <w:t>-</w:t>
      </w:r>
    </w:p>
    <w:p w14:paraId="2AF4574B" w14:textId="77777777" w:rsidR="009E726A" w:rsidRPr="005B25A1" w:rsidRDefault="009E726A" w:rsidP="009E726A">
      <w:pPr>
        <w:keepNext/>
        <w:keepLines/>
      </w:pPr>
      <w:r>
        <w:rPr>
          <w:color w:val="FF0000"/>
        </w:rPr>
        <w:t>NO DISCUSSION RECORDED</w:t>
      </w:r>
    </w:p>
    <w:p w14:paraId="7AC593E3" w14:textId="77777777" w:rsidR="009E726A" w:rsidRPr="005B25A1" w:rsidRDefault="009E726A" w:rsidP="009E726A">
      <w:pPr>
        <w:keepNext/>
        <w:keepLines/>
        <w:rPr>
          <w:b/>
          <w:bCs/>
        </w:rPr>
      </w:pPr>
      <w:r w:rsidRPr="005B25A1">
        <w:rPr>
          <w:b/>
          <w:bCs/>
        </w:rPr>
        <w:t>Plenary Discussion:</w:t>
      </w:r>
    </w:p>
    <w:p w14:paraId="08C75BC9" w14:textId="77777777" w:rsidR="009E726A" w:rsidRPr="009E726A" w:rsidRDefault="009E726A" w:rsidP="009E726A">
      <w:pPr>
        <w:keepNext/>
        <w:keepLines/>
      </w:pPr>
    </w:p>
    <w:p w14:paraId="453424A7" w14:textId="77777777" w:rsidR="007615D6" w:rsidRPr="00EB0339" w:rsidRDefault="007615D6" w:rsidP="007615D6">
      <w:r w:rsidRPr="005B25A1">
        <w:rPr>
          <w:b/>
          <w:bCs/>
        </w:rPr>
        <w:t>Status:</w:t>
      </w:r>
      <w:r>
        <w:t xml:space="preserve"> </w:t>
      </w:r>
      <w:r>
        <w:rPr>
          <w:color w:val="0000FF"/>
        </w:rPr>
        <w:t>Not concluded</w:t>
      </w:r>
      <w:r>
        <w:t>.</w:t>
      </w:r>
    </w:p>
    <w:p w14:paraId="7C6EE4EB" w14:textId="77777777" w:rsidR="00E00DA6" w:rsidRDefault="007615D6" w:rsidP="000A3FBD">
      <w:pPr>
        <w:pStyle w:val="NormTop"/>
      </w:pPr>
      <w:r>
        <w:rPr>
          <w:color w:val="0000FF"/>
        </w:rPr>
        <w:t>S2-2508717</w:t>
      </w:r>
      <w:r w:rsidRPr="00D53282">
        <w:t xml:space="preserve"> </w:t>
      </w:r>
      <w:r>
        <w:t>(P-CR) 23.801-01: [WT#5 Data framework] WT scope on 6G Data framework.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Nokia changes onto the final version of WT5 document at SA WG2 170 (8132).</w:t>
      </w:r>
    </w:p>
    <w:p w14:paraId="45510BCC" w14:textId="77777777" w:rsidR="007615D6" w:rsidRPr="005B25A1" w:rsidRDefault="007615D6" w:rsidP="007615D6">
      <w:pPr>
        <w:keepNext/>
        <w:keepLines/>
        <w:rPr>
          <w:b/>
          <w:bCs/>
        </w:rPr>
      </w:pPr>
      <w:r w:rsidRPr="005B25A1">
        <w:rPr>
          <w:b/>
          <w:bCs/>
        </w:rPr>
        <w:t>Parallel discussion:</w:t>
      </w:r>
    </w:p>
    <w:p w14:paraId="513E77D6" w14:textId="77777777" w:rsidR="007615D6" w:rsidRPr="005B25A1" w:rsidRDefault="007615D6" w:rsidP="007615D6">
      <w:pPr>
        <w:keepNext/>
        <w:keepLines/>
      </w:pPr>
      <w:r w:rsidRPr="005B25A1">
        <w:t>-</w:t>
      </w:r>
    </w:p>
    <w:p w14:paraId="6318EC48" w14:textId="77777777" w:rsidR="009E726A" w:rsidRPr="005B25A1" w:rsidRDefault="009E726A" w:rsidP="009E726A">
      <w:pPr>
        <w:keepNext/>
        <w:keepLines/>
      </w:pPr>
      <w:r>
        <w:rPr>
          <w:color w:val="FF0000"/>
        </w:rPr>
        <w:t>NO DISCUSSION RECORDED</w:t>
      </w:r>
    </w:p>
    <w:p w14:paraId="4E2D842F" w14:textId="77777777" w:rsidR="009E726A" w:rsidRPr="005B25A1" w:rsidRDefault="009E726A" w:rsidP="009E726A">
      <w:pPr>
        <w:keepNext/>
        <w:keepLines/>
        <w:rPr>
          <w:b/>
          <w:bCs/>
        </w:rPr>
      </w:pPr>
      <w:r w:rsidRPr="005B25A1">
        <w:rPr>
          <w:b/>
          <w:bCs/>
        </w:rPr>
        <w:t>Plenary Discussion:</w:t>
      </w:r>
    </w:p>
    <w:p w14:paraId="4334ECD8" w14:textId="77777777" w:rsidR="009E726A" w:rsidRPr="009E726A" w:rsidRDefault="009E726A" w:rsidP="009E726A">
      <w:pPr>
        <w:keepNext/>
        <w:keepLines/>
      </w:pPr>
    </w:p>
    <w:p w14:paraId="71820D38" w14:textId="77777777" w:rsidR="007615D6" w:rsidRPr="00EB0339" w:rsidRDefault="007615D6" w:rsidP="007615D6">
      <w:r w:rsidRPr="005B25A1">
        <w:rPr>
          <w:b/>
          <w:bCs/>
        </w:rPr>
        <w:t>Status:</w:t>
      </w:r>
      <w:r>
        <w:t xml:space="preserve"> </w:t>
      </w:r>
      <w:r>
        <w:rPr>
          <w:color w:val="0000FF"/>
        </w:rPr>
        <w:t>Not concluded</w:t>
      </w:r>
      <w:r>
        <w:t>.</w:t>
      </w:r>
    </w:p>
    <w:p w14:paraId="2542178E" w14:textId="77777777" w:rsidR="00E00DA6" w:rsidRDefault="007615D6" w:rsidP="000A3FBD">
      <w:pPr>
        <w:pStyle w:val="NormTop"/>
      </w:pPr>
      <w:r>
        <w:rPr>
          <w:color w:val="0000FF"/>
        </w:rPr>
        <w:t>S2-2508771</w:t>
      </w:r>
      <w:r w:rsidRPr="00D53282">
        <w:t xml:space="preserve"> </w:t>
      </w:r>
      <w:r>
        <w:t>(P-CR) 23.801-01: [WT#5 Data framework] Scope and Key Issue on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under WT#5 in TR 23.801-01 to study system architecture and NF aspects for the 6G data framework.</w:t>
      </w:r>
    </w:p>
    <w:p w14:paraId="738E5F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3803E46A" w14:textId="77777777" w:rsidR="007615D6" w:rsidRPr="005B25A1" w:rsidRDefault="007615D6" w:rsidP="007615D6">
      <w:pPr>
        <w:keepNext/>
        <w:keepLines/>
        <w:rPr>
          <w:b/>
          <w:bCs/>
        </w:rPr>
      </w:pPr>
      <w:r w:rsidRPr="005B25A1">
        <w:rPr>
          <w:b/>
          <w:bCs/>
        </w:rPr>
        <w:t>Parallel discussion:</w:t>
      </w:r>
    </w:p>
    <w:p w14:paraId="085E8928" w14:textId="77777777" w:rsidR="007615D6" w:rsidRPr="005B25A1" w:rsidRDefault="007615D6" w:rsidP="007615D6">
      <w:pPr>
        <w:keepNext/>
        <w:keepLines/>
      </w:pPr>
      <w:r w:rsidRPr="005B25A1">
        <w:t>-</w:t>
      </w:r>
    </w:p>
    <w:p w14:paraId="606EF847" w14:textId="77777777" w:rsidR="009E726A" w:rsidRPr="005B25A1" w:rsidRDefault="009E726A" w:rsidP="009E726A">
      <w:pPr>
        <w:keepNext/>
        <w:keepLines/>
      </w:pPr>
      <w:r>
        <w:rPr>
          <w:color w:val="FF0000"/>
        </w:rPr>
        <w:t>NO DISCUSSION RECORDED</w:t>
      </w:r>
    </w:p>
    <w:p w14:paraId="1C37A585" w14:textId="77777777" w:rsidR="009E726A" w:rsidRPr="005B25A1" w:rsidRDefault="009E726A" w:rsidP="009E726A">
      <w:pPr>
        <w:keepNext/>
        <w:keepLines/>
        <w:rPr>
          <w:b/>
          <w:bCs/>
        </w:rPr>
      </w:pPr>
      <w:r w:rsidRPr="005B25A1">
        <w:rPr>
          <w:b/>
          <w:bCs/>
        </w:rPr>
        <w:t>Plenary Discussion:</w:t>
      </w:r>
    </w:p>
    <w:p w14:paraId="1DD59E1C" w14:textId="77777777" w:rsidR="009E726A" w:rsidRPr="009E726A" w:rsidRDefault="009E726A" w:rsidP="009E726A">
      <w:pPr>
        <w:keepNext/>
        <w:keepLines/>
      </w:pPr>
    </w:p>
    <w:p w14:paraId="498881DF" w14:textId="77777777" w:rsidR="007615D6" w:rsidRPr="00EB0339" w:rsidRDefault="007615D6" w:rsidP="007615D6">
      <w:r w:rsidRPr="005B25A1">
        <w:rPr>
          <w:b/>
          <w:bCs/>
        </w:rPr>
        <w:t>Status:</w:t>
      </w:r>
      <w:r>
        <w:t xml:space="preserve"> </w:t>
      </w:r>
      <w:r>
        <w:rPr>
          <w:color w:val="0000FF"/>
        </w:rPr>
        <w:t>Not concluded</w:t>
      </w:r>
      <w:r>
        <w:t>.</w:t>
      </w:r>
    </w:p>
    <w:p w14:paraId="14EB32F0" w14:textId="77777777" w:rsidR="00E00DA6" w:rsidRDefault="007615D6" w:rsidP="000A3FBD">
      <w:pPr>
        <w:pStyle w:val="NormTop"/>
      </w:pPr>
      <w:r>
        <w:rPr>
          <w:color w:val="0000FF"/>
        </w:rPr>
        <w:t>S2-2508886</w:t>
      </w:r>
      <w:r w:rsidRPr="00D53282">
        <w:t xml:space="preserve"> </w:t>
      </w:r>
      <w:r>
        <w:t xml:space="preserve">(P-CR) 23.801-01: [WT#5, all topics] Scope and KI for 6G data framework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scope for 6G data framework and proposes a key issue.</w:t>
      </w:r>
    </w:p>
    <w:p w14:paraId="1E0DDC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4CC621D" w14:textId="77777777" w:rsidR="007615D6" w:rsidRPr="005B25A1" w:rsidRDefault="007615D6" w:rsidP="007615D6">
      <w:pPr>
        <w:keepNext/>
        <w:keepLines/>
        <w:rPr>
          <w:b/>
          <w:bCs/>
        </w:rPr>
      </w:pPr>
      <w:r w:rsidRPr="005B25A1">
        <w:rPr>
          <w:b/>
          <w:bCs/>
        </w:rPr>
        <w:t>Parallel discussion:</w:t>
      </w:r>
    </w:p>
    <w:p w14:paraId="7FDCA316" w14:textId="77777777" w:rsidR="007615D6" w:rsidRPr="005B25A1" w:rsidRDefault="007615D6" w:rsidP="007615D6">
      <w:pPr>
        <w:keepNext/>
        <w:keepLines/>
      </w:pPr>
      <w:r w:rsidRPr="005B25A1">
        <w:t>-</w:t>
      </w:r>
    </w:p>
    <w:p w14:paraId="271F53E4" w14:textId="77777777" w:rsidR="009E726A" w:rsidRPr="005B25A1" w:rsidRDefault="009E726A" w:rsidP="009E726A">
      <w:pPr>
        <w:keepNext/>
        <w:keepLines/>
      </w:pPr>
      <w:r>
        <w:rPr>
          <w:color w:val="FF0000"/>
        </w:rPr>
        <w:t>NO DISCUSSION RECORDED</w:t>
      </w:r>
    </w:p>
    <w:p w14:paraId="77E222BF" w14:textId="77777777" w:rsidR="009E726A" w:rsidRPr="005B25A1" w:rsidRDefault="009E726A" w:rsidP="009E726A">
      <w:pPr>
        <w:keepNext/>
        <w:keepLines/>
        <w:rPr>
          <w:b/>
          <w:bCs/>
        </w:rPr>
      </w:pPr>
      <w:r w:rsidRPr="005B25A1">
        <w:rPr>
          <w:b/>
          <w:bCs/>
        </w:rPr>
        <w:t>Plenary Discussion:</w:t>
      </w:r>
    </w:p>
    <w:p w14:paraId="395C002F" w14:textId="77777777" w:rsidR="009E726A" w:rsidRPr="009E726A" w:rsidRDefault="009E726A" w:rsidP="009E726A">
      <w:pPr>
        <w:keepNext/>
        <w:keepLines/>
      </w:pPr>
    </w:p>
    <w:p w14:paraId="2F0A799F" w14:textId="77777777" w:rsidR="007615D6" w:rsidRPr="00EB0339" w:rsidRDefault="007615D6" w:rsidP="007615D6">
      <w:r w:rsidRPr="005B25A1">
        <w:rPr>
          <w:b/>
          <w:bCs/>
        </w:rPr>
        <w:t>Status:</w:t>
      </w:r>
      <w:r>
        <w:t xml:space="preserve"> </w:t>
      </w:r>
      <w:r>
        <w:rPr>
          <w:color w:val="0000FF"/>
        </w:rPr>
        <w:t>Not concluded</w:t>
      </w:r>
      <w:r>
        <w:t>.</w:t>
      </w:r>
    </w:p>
    <w:p w14:paraId="3FE8A6A6" w14:textId="77777777" w:rsidR="00E00DA6" w:rsidRDefault="007615D6" w:rsidP="000A3FBD">
      <w:pPr>
        <w:pStyle w:val="NormTop"/>
      </w:pPr>
      <w:r>
        <w:rPr>
          <w:color w:val="0000FF"/>
        </w:rPr>
        <w:t>S2-2508894</w:t>
      </w:r>
      <w:r w:rsidRPr="00D53282">
        <w:t xml:space="preserve"> </w:t>
      </w:r>
      <w:r>
        <w:t>(DISCUSSION) [WT#5]: 6G Data Framework (Source: Ericsson)</w:t>
      </w:r>
      <w:r>
        <w:br/>
      </w:r>
      <w:r w:rsidRPr="00D53282">
        <w:rPr>
          <w:b/>
        </w:rPr>
        <w:t>Document for:</w:t>
      </w:r>
      <w:r w:rsidRPr="00D53282">
        <w:t xml:space="preserve"> </w:t>
      </w:r>
      <w:r>
        <w:t>Discussion</w:t>
      </w:r>
      <w:r>
        <w:br/>
      </w:r>
      <w:r w:rsidRPr="00D53282">
        <w:rPr>
          <w:b/>
        </w:rPr>
        <w:t>Abstract:</w:t>
      </w:r>
      <w:r w:rsidRPr="00D53282">
        <w:t xml:space="preserve"> </w:t>
      </w:r>
      <w:r>
        <w:br/>
        <w:t>This provides background and handling of WT#5.</w:t>
      </w:r>
    </w:p>
    <w:p w14:paraId="5B4DF8A2" w14:textId="77777777" w:rsidR="007615D6" w:rsidRPr="005B25A1" w:rsidRDefault="007615D6" w:rsidP="007615D6">
      <w:pPr>
        <w:keepNext/>
        <w:keepLines/>
        <w:rPr>
          <w:b/>
          <w:bCs/>
        </w:rPr>
      </w:pPr>
      <w:r w:rsidRPr="005B25A1">
        <w:rPr>
          <w:b/>
          <w:bCs/>
        </w:rPr>
        <w:t>Parallel discussion:</w:t>
      </w:r>
    </w:p>
    <w:p w14:paraId="59483FE2" w14:textId="77777777" w:rsidR="007615D6" w:rsidRPr="005B25A1" w:rsidRDefault="007615D6" w:rsidP="007615D6">
      <w:pPr>
        <w:keepNext/>
        <w:keepLines/>
      </w:pPr>
      <w:r w:rsidRPr="005B25A1">
        <w:t>-</w:t>
      </w:r>
    </w:p>
    <w:p w14:paraId="197FDC39" w14:textId="77777777" w:rsidR="009E726A" w:rsidRPr="005B25A1" w:rsidRDefault="009E726A" w:rsidP="009E726A">
      <w:pPr>
        <w:keepNext/>
        <w:keepLines/>
      </w:pPr>
      <w:r>
        <w:rPr>
          <w:color w:val="FF0000"/>
        </w:rPr>
        <w:t>NO DISCUSSION RECORDED</w:t>
      </w:r>
    </w:p>
    <w:p w14:paraId="593045AE" w14:textId="77777777" w:rsidR="009E726A" w:rsidRPr="005B25A1" w:rsidRDefault="009E726A" w:rsidP="009E726A">
      <w:pPr>
        <w:keepNext/>
        <w:keepLines/>
        <w:rPr>
          <w:b/>
          <w:bCs/>
        </w:rPr>
      </w:pPr>
      <w:r w:rsidRPr="005B25A1">
        <w:rPr>
          <w:b/>
          <w:bCs/>
        </w:rPr>
        <w:t>Plenary Discussion:</w:t>
      </w:r>
    </w:p>
    <w:p w14:paraId="2BEE0F49" w14:textId="77777777" w:rsidR="009E726A" w:rsidRPr="009E726A" w:rsidRDefault="009E726A" w:rsidP="009E726A">
      <w:pPr>
        <w:keepNext/>
        <w:keepLines/>
      </w:pPr>
    </w:p>
    <w:p w14:paraId="4361B286" w14:textId="77777777" w:rsidR="007615D6" w:rsidRPr="00EB0339" w:rsidRDefault="007615D6" w:rsidP="007615D6">
      <w:r w:rsidRPr="005B25A1">
        <w:rPr>
          <w:b/>
          <w:bCs/>
        </w:rPr>
        <w:t>Status:</w:t>
      </w:r>
      <w:r>
        <w:t xml:space="preserve"> </w:t>
      </w:r>
      <w:r>
        <w:rPr>
          <w:color w:val="0000FF"/>
        </w:rPr>
        <w:t>Not concluded</w:t>
      </w:r>
      <w:r>
        <w:t>.</w:t>
      </w:r>
    </w:p>
    <w:p w14:paraId="160A91A1" w14:textId="77777777" w:rsidR="00E00DA6" w:rsidRDefault="007615D6" w:rsidP="000A3FBD">
      <w:pPr>
        <w:pStyle w:val="NormTop"/>
      </w:pPr>
      <w:r>
        <w:rPr>
          <w:color w:val="0000FF"/>
        </w:rPr>
        <w:t>S2-2508895</w:t>
      </w:r>
      <w:r w:rsidRPr="00D53282">
        <w:t xml:space="preserve"> </w:t>
      </w:r>
      <w:r>
        <w:t>(P-CR) 23.801-01: [WT#5] Data framework for 6G. (Source: Ericsson, AT&amp;T)</w:t>
      </w:r>
      <w:r>
        <w:br/>
      </w:r>
      <w:r w:rsidRPr="00D53282">
        <w:rPr>
          <w:b/>
        </w:rPr>
        <w:t>Document for:</w:t>
      </w:r>
      <w:r w:rsidRPr="00D53282">
        <w:t xml:space="preserve"> </w:t>
      </w:r>
      <w:r>
        <w:t>Agreement</w:t>
      </w:r>
      <w:r>
        <w:br/>
      </w:r>
      <w:r w:rsidRPr="00D53282">
        <w:rPr>
          <w:b/>
        </w:rPr>
        <w:t>Abstract:</w:t>
      </w:r>
      <w:r w:rsidRPr="00D53282">
        <w:t xml:space="preserve"> </w:t>
      </w:r>
      <w:r>
        <w:br/>
        <w:t>This paper proposes that SA WG2 should start the Data Framework study by identifying (technical) requirements based on SA WG2 use cases and identify key functionalities needed in a Data Framework. This can serve as a basis for coordination with other working groups and 3GPP decisions on allocation of work to different WGs.</w:t>
      </w:r>
    </w:p>
    <w:p w14:paraId="2E8183E3" w14:textId="77777777" w:rsidR="007615D6" w:rsidRPr="005B25A1" w:rsidRDefault="007615D6" w:rsidP="007615D6">
      <w:pPr>
        <w:keepNext/>
        <w:keepLines/>
        <w:rPr>
          <w:b/>
          <w:bCs/>
        </w:rPr>
      </w:pPr>
      <w:r w:rsidRPr="005B25A1">
        <w:rPr>
          <w:b/>
          <w:bCs/>
        </w:rPr>
        <w:t>Parallel discussion:</w:t>
      </w:r>
    </w:p>
    <w:p w14:paraId="39AD705C" w14:textId="77777777" w:rsidR="007615D6" w:rsidRPr="005B25A1" w:rsidRDefault="007615D6" w:rsidP="007615D6">
      <w:pPr>
        <w:keepNext/>
        <w:keepLines/>
      </w:pPr>
      <w:r w:rsidRPr="005B25A1">
        <w:t>-</w:t>
      </w:r>
    </w:p>
    <w:p w14:paraId="66CD2CA6" w14:textId="77777777" w:rsidR="009E726A" w:rsidRPr="005B25A1" w:rsidRDefault="009E726A" w:rsidP="009E726A">
      <w:pPr>
        <w:keepNext/>
        <w:keepLines/>
      </w:pPr>
      <w:r>
        <w:rPr>
          <w:color w:val="FF0000"/>
        </w:rPr>
        <w:t>NO DISCUSSION RECORDED</w:t>
      </w:r>
    </w:p>
    <w:p w14:paraId="6836C0EE" w14:textId="77777777" w:rsidR="009E726A" w:rsidRPr="005B25A1" w:rsidRDefault="009E726A" w:rsidP="009E726A">
      <w:pPr>
        <w:keepNext/>
        <w:keepLines/>
        <w:rPr>
          <w:b/>
          <w:bCs/>
        </w:rPr>
      </w:pPr>
      <w:r w:rsidRPr="005B25A1">
        <w:rPr>
          <w:b/>
          <w:bCs/>
        </w:rPr>
        <w:t>Plenary Discussion:</w:t>
      </w:r>
    </w:p>
    <w:p w14:paraId="1794687E" w14:textId="77777777" w:rsidR="009E726A" w:rsidRPr="009E726A" w:rsidRDefault="009E726A" w:rsidP="009E726A">
      <w:pPr>
        <w:keepNext/>
        <w:keepLines/>
      </w:pPr>
    </w:p>
    <w:p w14:paraId="77D2C8BD" w14:textId="77777777" w:rsidR="007615D6" w:rsidRPr="00EB0339" w:rsidRDefault="007615D6" w:rsidP="007615D6">
      <w:r w:rsidRPr="005B25A1">
        <w:rPr>
          <w:b/>
          <w:bCs/>
        </w:rPr>
        <w:t>Status:</w:t>
      </w:r>
      <w:r>
        <w:t xml:space="preserve"> </w:t>
      </w:r>
      <w:r>
        <w:rPr>
          <w:color w:val="0000FF"/>
        </w:rPr>
        <w:t>Not concluded</w:t>
      </w:r>
      <w:r>
        <w:t>.</w:t>
      </w:r>
    </w:p>
    <w:p w14:paraId="6C6BEF05" w14:textId="77777777" w:rsidR="00E00DA6" w:rsidRDefault="007615D6" w:rsidP="000A3FBD">
      <w:pPr>
        <w:pStyle w:val="NormTop"/>
      </w:pPr>
      <w:r>
        <w:rPr>
          <w:color w:val="0000FF"/>
        </w:rPr>
        <w:t>S2-2508923</w:t>
      </w:r>
      <w:r w:rsidRPr="00D53282">
        <w:t xml:space="preserve"> </w:t>
      </w:r>
      <w:r>
        <w:t xml:space="preserve">(P-CR) 23.801-01: [WT#5 Data framework] Summary of WT scope on 6G Data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 This p-CR proposes additional details of what needs to be study, beyond a shell definition.</w:t>
      </w:r>
    </w:p>
    <w:p w14:paraId="03BD96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B42329E" w14:textId="77777777" w:rsidR="007615D6" w:rsidRPr="005B25A1" w:rsidRDefault="007615D6" w:rsidP="007615D6">
      <w:pPr>
        <w:keepNext/>
        <w:keepLines/>
        <w:rPr>
          <w:b/>
          <w:bCs/>
        </w:rPr>
      </w:pPr>
      <w:r w:rsidRPr="005B25A1">
        <w:rPr>
          <w:b/>
          <w:bCs/>
        </w:rPr>
        <w:t>Parallel discussion:</w:t>
      </w:r>
    </w:p>
    <w:p w14:paraId="559C93A4" w14:textId="77777777" w:rsidR="007615D6" w:rsidRPr="005B25A1" w:rsidRDefault="007615D6" w:rsidP="007615D6">
      <w:pPr>
        <w:keepNext/>
        <w:keepLines/>
      </w:pPr>
      <w:r w:rsidRPr="005B25A1">
        <w:t>-</w:t>
      </w:r>
    </w:p>
    <w:p w14:paraId="3379712E" w14:textId="77777777" w:rsidR="009E726A" w:rsidRPr="005B25A1" w:rsidRDefault="009E726A" w:rsidP="009E726A">
      <w:pPr>
        <w:keepNext/>
        <w:keepLines/>
      </w:pPr>
      <w:r>
        <w:rPr>
          <w:color w:val="FF0000"/>
        </w:rPr>
        <w:t>NO DISCUSSION RECORDED</w:t>
      </w:r>
    </w:p>
    <w:p w14:paraId="54F7CF85" w14:textId="77777777" w:rsidR="009E726A" w:rsidRPr="005B25A1" w:rsidRDefault="009E726A" w:rsidP="009E726A">
      <w:pPr>
        <w:keepNext/>
        <w:keepLines/>
        <w:rPr>
          <w:b/>
          <w:bCs/>
        </w:rPr>
      </w:pPr>
      <w:r w:rsidRPr="005B25A1">
        <w:rPr>
          <w:b/>
          <w:bCs/>
        </w:rPr>
        <w:t>Plenary Discussion:</w:t>
      </w:r>
    </w:p>
    <w:p w14:paraId="41E10B0A" w14:textId="77777777" w:rsidR="009E726A" w:rsidRPr="009E726A" w:rsidRDefault="009E726A" w:rsidP="009E726A">
      <w:pPr>
        <w:keepNext/>
        <w:keepLines/>
      </w:pPr>
    </w:p>
    <w:p w14:paraId="473B99D9" w14:textId="77777777" w:rsidR="007615D6" w:rsidRPr="00EB0339" w:rsidRDefault="007615D6" w:rsidP="007615D6">
      <w:r w:rsidRPr="005B25A1">
        <w:rPr>
          <w:b/>
          <w:bCs/>
        </w:rPr>
        <w:t>Status:</w:t>
      </w:r>
      <w:r>
        <w:t xml:space="preserve"> </w:t>
      </w:r>
      <w:r>
        <w:rPr>
          <w:color w:val="0000FF"/>
        </w:rPr>
        <w:t>Not concluded</w:t>
      </w:r>
      <w:r>
        <w:t>.</w:t>
      </w:r>
    </w:p>
    <w:p w14:paraId="5489FD7C" w14:textId="77777777" w:rsidR="00E00DA6" w:rsidRDefault="007615D6" w:rsidP="000A3FBD">
      <w:pPr>
        <w:pStyle w:val="NormTop"/>
      </w:pPr>
      <w:r>
        <w:rPr>
          <w:color w:val="0000FF"/>
        </w:rPr>
        <w:t>S2-2509000</w:t>
      </w:r>
      <w:r w:rsidRPr="00D53282">
        <w:t xml:space="preserve"> </w:t>
      </w:r>
      <w:r>
        <w:t>(P-CR) 23.801-01: [WT#5 Data framework] Summary of WT scope on 6G Data framework. (Source: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CCE6E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26670A99" w14:textId="77777777" w:rsidR="007615D6" w:rsidRPr="005B25A1" w:rsidRDefault="007615D6" w:rsidP="007615D6">
      <w:pPr>
        <w:keepNext/>
        <w:keepLines/>
        <w:rPr>
          <w:b/>
          <w:bCs/>
        </w:rPr>
      </w:pPr>
      <w:r w:rsidRPr="005B25A1">
        <w:rPr>
          <w:b/>
          <w:bCs/>
        </w:rPr>
        <w:t>Parallel discussion:</w:t>
      </w:r>
    </w:p>
    <w:p w14:paraId="5A0E6885" w14:textId="77777777" w:rsidR="007615D6" w:rsidRPr="005B25A1" w:rsidRDefault="007615D6" w:rsidP="007615D6">
      <w:pPr>
        <w:keepNext/>
        <w:keepLines/>
      </w:pPr>
      <w:r w:rsidRPr="005B25A1">
        <w:t>-</w:t>
      </w:r>
    </w:p>
    <w:p w14:paraId="717163C9" w14:textId="77777777" w:rsidR="009E726A" w:rsidRPr="005B25A1" w:rsidRDefault="009E726A" w:rsidP="009E726A">
      <w:pPr>
        <w:keepNext/>
        <w:keepLines/>
      </w:pPr>
      <w:r>
        <w:rPr>
          <w:color w:val="FF0000"/>
        </w:rPr>
        <w:t>NO DISCUSSION RECORDED</w:t>
      </w:r>
    </w:p>
    <w:p w14:paraId="260DF81A" w14:textId="77777777" w:rsidR="009E726A" w:rsidRPr="005B25A1" w:rsidRDefault="009E726A" w:rsidP="009E726A">
      <w:pPr>
        <w:keepNext/>
        <w:keepLines/>
        <w:rPr>
          <w:b/>
          <w:bCs/>
        </w:rPr>
      </w:pPr>
      <w:r w:rsidRPr="005B25A1">
        <w:rPr>
          <w:b/>
          <w:bCs/>
        </w:rPr>
        <w:t>Plenary Discussion:</w:t>
      </w:r>
    </w:p>
    <w:p w14:paraId="00F3CE72" w14:textId="77777777" w:rsidR="009E726A" w:rsidRPr="009E726A" w:rsidRDefault="009E726A" w:rsidP="009E726A">
      <w:pPr>
        <w:keepNext/>
        <w:keepLines/>
      </w:pPr>
    </w:p>
    <w:p w14:paraId="2741E85A" w14:textId="77777777" w:rsidR="007615D6" w:rsidRPr="00EB0339" w:rsidRDefault="007615D6" w:rsidP="007615D6">
      <w:r w:rsidRPr="005B25A1">
        <w:rPr>
          <w:b/>
          <w:bCs/>
        </w:rPr>
        <w:t>Status:</w:t>
      </w:r>
      <w:r>
        <w:t xml:space="preserve"> </w:t>
      </w:r>
      <w:r>
        <w:rPr>
          <w:color w:val="0000FF"/>
        </w:rPr>
        <w:t>Not concluded</w:t>
      </w:r>
      <w:r>
        <w:t>.</w:t>
      </w:r>
    </w:p>
    <w:p w14:paraId="267B9B50" w14:textId="77777777" w:rsidR="00E00DA6" w:rsidRDefault="007615D6" w:rsidP="000A3FBD">
      <w:pPr>
        <w:pStyle w:val="NormTop"/>
      </w:pPr>
      <w:r>
        <w:rPr>
          <w:color w:val="0000FF"/>
        </w:rPr>
        <w:t>S2-2509089</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WT#5 on data framework in 6G.</w:t>
      </w:r>
    </w:p>
    <w:p w14:paraId="6F022500" w14:textId="77777777" w:rsidR="007615D6" w:rsidRPr="005B25A1" w:rsidRDefault="007615D6" w:rsidP="007615D6">
      <w:pPr>
        <w:keepNext/>
        <w:keepLines/>
        <w:rPr>
          <w:b/>
          <w:bCs/>
        </w:rPr>
      </w:pPr>
      <w:r w:rsidRPr="005B25A1">
        <w:rPr>
          <w:b/>
          <w:bCs/>
        </w:rPr>
        <w:t>Parallel discussion:</w:t>
      </w:r>
    </w:p>
    <w:p w14:paraId="40526224" w14:textId="77777777" w:rsidR="007615D6" w:rsidRPr="005B25A1" w:rsidRDefault="007615D6" w:rsidP="007615D6">
      <w:pPr>
        <w:keepNext/>
        <w:keepLines/>
      </w:pPr>
      <w:r w:rsidRPr="005B25A1">
        <w:t>-</w:t>
      </w:r>
    </w:p>
    <w:p w14:paraId="2443AC74" w14:textId="77777777" w:rsidR="009E726A" w:rsidRPr="005B25A1" w:rsidRDefault="009E726A" w:rsidP="009E726A">
      <w:pPr>
        <w:keepNext/>
        <w:keepLines/>
      </w:pPr>
      <w:r>
        <w:rPr>
          <w:color w:val="FF0000"/>
        </w:rPr>
        <w:t>NO DISCUSSION RECORDED</w:t>
      </w:r>
    </w:p>
    <w:p w14:paraId="533BAB18" w14:textId="77777777" w:rsidR="009E726A" w:rsidRPr="005B25A1" w:rsidRDefault="009E726A" w:rsidP="009E726A">
      <w:pPr>
        <w:keepNext/>
        <w:keepLines/>
        <w:rPr>
          <w:b/>
          <w:bCs/>
        </w:rPr>
      </w:pPr>
      <w:r w:rsidRPr="005B25A1">
        <w:rPr>
          <w:b/>
          <w:bCs/>
        </w:rPr>
        <w:t>Plenary Discussion:</w:t>
      </w:r>
    </w:p>
    <w:p w14:paraId="331F8B9A" w14:textId="77777777" w:rsidR="009E726A" w:rsidRPr="009E726A" w:rsidRDefault="009E726A" w:rsidP="009E726A">
      <w:pPr>
        <w:keepNext/>
        <w:keepLines/>
      </w:pPr>
    </w:p>
    <w:p w14:paraId="03B7ECA5" w14:textId="77777777" w:rsidR="007615D6" w:rsidRPr="00EB0339" w:rsidRDefault="007615D6" w:rsidP="007615D6">
      <w:r w:rsidRPr="005B25A1">
        <w:rPr>
          <w:b/>
          <w:bCs/>
        </w:rPr>
        <w:t>Status:</w:t>
      </w:r>
      <w:r>
        <w:t xml:space="preserve"> </w:t>
      </w:r>
      <w:r>
        <w:rPr>
          <w:color w:val="0000FF"/>
        </w:rPr>
        <w:t>Not concluded</w:t>
      </w:r>
      <w:r>
        <w:t>.</w:t>
      </w:r>
    </w:p>
    <w:p w14:paraId="41FE2D63" w14:textId="77777777" w:rsidR="00E00DA6" w:rsidRDefault="007615D6" w:rsidP="000A3FBD">
      <w:pPr>
        <w:pStyle w:val="NormTop"/>
      </w:pPr>
      <w:r>
        <w:rPr>
          <w:color w:val="0000FF"/>
        </w:rPr>
        <w:t>S2-2509128</w:t>
      </w:r>
      <w:r w:rsidRPr="00D53282">
        <w:t xml:space="preserve"> </w:t>
      </w:r>
      <w:r>
        <w:t>(P-CR) 23.801-01: [WT#5 scope update] Proposed WT5 scope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F2018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D5FFD18" w14:textId="77777777" w:rsidR="007615D6" w:rsidRPr="005B25A1" w:rsidRDefault="007615D6" w:rsidP="007615D6">
      <w:pPr>
        <w:keepNext/>
        <w:keepLines/>
        <w:rPr>
          <w:b/>
          <w:bCs/>
        </w:rPr>
      </w:pPr>
      <w:r w:rsidRPr="005B25A1">
        <w:rPr>
          <w:b/>
          <w:bCs/>
        </w:rPr>
        <w:t>Parallel discussion:</w:t>
      </w:r>
    </w:p>
    <w:p w14:paraId="067D3D71" w14:textId="77777777" w:rsidR="007615D6" w:rsidRPr="005B25A1" w:rsidRDefault="007615D6" w:rsidP="007615D6">
      <w:pPr>
        <w:keepNext/>
        <w:keepLines/>
      </w:pPr>
      <w:r w:rsidRPr="005B25A1">
        <w:t>-</w:t>
      </w:r>
    </w:p>
    <w:p w14:paraId="5C3B66DD" w14:textId="77777777" w:rsidR="009E726A" w:rsidRPr="005B25A1" w:rsidRDefault="009E726A" w:rsidP="009E726A">
      <w:pPr>
        <w:keepNext/>
        <w:keepLines/>
      </w:pPr>
      <w:r>
        <w:rPr>
          <w:color w:val="FF0000"/>
        </w:rPr>
        <w:t>NO DISCUSSION RECORDED</w:t>
      </w:r>
    </w:p>
    <w:p w14:paraId="6DE616E8" w14:textId="77777777" w:rsidR="009E726A" w:rsidRPr="005B25A1" w:rsidRDefault="009E726A" w:rsidP="009E726A">
      <w:pPr>
        <w:keepNext/>
        <w:keepLines/>
        <w:rPr>
          <w:b/>
          <w:bCs/>
        </w:rPr>
      </w:pPr>
      <w:r w:rsidRPr="005B25A1">
        <w:rPr>
          <w:b/>
          <w:bCs/>
        </w:rPr>
        <w:t>Plenary Discussion:</w:t>
      </w:r>
    </w:p>
    <w:p w14:paraId="2F09AE54" w14:textId="77777777" w:rsidR="009E726A" w:rsidRPr="009E726A" w:rsidRDefault="009E726A" w:rsidP="009E726A">
      <w:pPr>
        <w:keepNext/>
        <w:keepLines/>
      </w:pPr>
    </w:p>
    <w:p w14:paraId="632ECBE1" w14:textId="77777777" w:rsidR="007615D6" w:rsidRPr="00EB0339" w:rsidRDefault="007615D6" w:rsidP="007615D6">
      <w:r w:rsidRPr="005B25A1">
        <w:rPr>
          <w:b/>
          <w:bCs/>
        </w:rPr>
        <w:t>Status:</w:t>
      </w:r>
      <w:r>
        <w:t xml:space="preserve"> </w:t>
      </w:r>
      <w:r>
        <w:rPr>
          <w:color w:val="0000FF"/>
        </w:rPr>
        <w:t>Not concluded</w:t>
      </w:r>
      <w:r>
        <w:t>.</w:t>
      </w:r>
    </w:p>
    <w:p w14:paraId="15506543" w14:textId="77777777" w:rsidR="00E00DA6" w:rsidRDefault="007615D6" w:rsidP="000A3FBD">
      <w:pPr>
        <w:pStyle w:val="NormTop"/>
      </w:pPr>
      <w:r>
        <w:rPr>
          <w:color w:val="0000FF"/>
        </w:rPr>
        <w:t>S2-2509130</w:t>
      </w:r>
      <w:r w:rsidRPr="00D53282">
        <w:t xml:space="preserve"> </w:t>
      </w:r>
      <w:r>
        <w:t>(P-CR) 23.801-01: [WT#5 Key Issue] WT5 Key Issue proposal.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8496BBE" w14:textId="77777777" w:rsidR="007615D6" w:rsidRPr="005B25A1" w:rsidRDefault="007615D6" w:rsidP="007615D6">
      <w:pPr>
        <w:keepNext/>
        <w:keepLines/>
        <w:rPr>
          <w:b/>
          <w:bCs/>
        </w:rPr>
      </w:pPr>
      <w:r w:rsidRPr="005B25A1">
        <w:rPr>
          <w:b/>
          <w:bCs/>
        </w:rPr>
        <w:t>Parallel discussion:</w:t>
      </w:r>
    </w:p>
    <w:p w14:paraId="43B73EE6" w14:textId="77777777" w:rsidR="007615D6" w:rsidRPr="005B25A1" w:rsidRDefault="007615D6" w:rsidP="007615D6">
      <w:pPr>
        <w:keepNext/>
        <w:keepLines/>
      </w:pPr>
      <w:r w:rsidRPr="005B25A1">
        <w:t>-</w:t>
      </w:r>
    </w:p>
    <w:p w14:paraId="2171A3A9" w14:textId="77777777" w:rsidR="009E726A" w:rsidRPr="005B25A1" w:rsidRDefault="009E726A" w:rsidP="009E726A">
      <w:pPr>
        <w:keepNext/>
        <w:keepLines/>
      </w:pPr>
      <w:r>
        <w:rPr>
          <w:color w:val="FF0000"/>
        </w:rPr>
        <w:t>NO DISCUSSION RECORDED</w:t>
      </w:r>
    </w:p>
    <w:p w14:paraId="1FA04763" w14:textId="77777777" w:rsidR="009E726A" w:rsidRPr="005B25A1" w:rsidRDefault="009E726A" w:rsidP="009E726A">
      <w:pPr>
        <w:keepNext/>
        <w:keepLines/>
        <w:rPr>
          <w:b/>
          <w:bCs/>
        </w:rPr>
      </w:pPr>
      <w:r w:rsidRPr="005B25A1">
        <w:rPr>
          <w:b/>
          <w:bCs/>
        </w:rPr>
        <w:t>Plenary Discussion:</w:t>
      </w:r>
    </w:p>
    <w:p w14:paraId="62DF7542" w14:textId="77777777" w:rsidR="009E726A" w:rsidRPr="009E726A" w:rsidRDefault="009E726A" w:rsidP="009E726A">
      <w:pPr>
        <w:keepNext/>
        <w:keepLines/>
      </w:pPr>
    </w:p>
    <w:p w14:paraId="7ABB6032" w14:textId="77777777" w:rsidR="007615D6" w:rsidRPr="00EB0339" w:rsidRDefault="007615D6" w:rsidP="007615D6">
      <w:r w:rsidRPr="005B25A1">
        <w:rPr>
          <w:b/>
          <w:bCs/>
        </w:rPr>
        <w:t>Status:</w:t>
      </w:r>
      <w:r>
        <w:t xml:space="preserve"> </w:t>
      </w:r>
      <w:r>
        <w:rPr>
          <w:color w:val="0000FF"/>
        </w:rPr>
        <w:t>Not concluded</w:t>
      </w:r>
      <w:r>
        <w:t>.</w:t>
      </w:r>
    </w:p>
    <w:p w14:paraId="01665155" w14:textId="77777777" w:rsidR="00E00DA6" w:rsidRDefault="007615D6" w:rsidP="000A3FBD">
      <w:pPr>
        <w:pStyle w:val="NormTop"/>
      </w:pPr>
      <w:r>
        <w:rPr>
          <w:color w:val="0000FF"/>
        </w:rPr>
        <w:t>S2-2509179</w:t>
      </w:r>
      <w:r w:rsidRPr="00D53282">
        <w:t xml:space="preserve"> </w:t>
      </w:r>
      <w:r>
        <w:t>(P-CR) 23.801-01: [WT#5] WT scope and KI proposal of WT#5.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scope and key issues of WT#5.</w:t>
      </w:r>
    </w:p>
    <w:p w14:paraId="4D4AE466" w14:textId="77777777" w:rsidR="007615D6" w:rsidRPr="005B25A1" w:rsidRDefault="007615D6" w:rsidP="007615D6">
      <w:pPr>
        <w:keepNext/>
        <w:keepLines/>
        <w:rPr>
          <w:b/>
          <w:bCs/>
        </w:rPr>
      </w:pPr>
      <w:r w:rsidRPr="005B25A1">
        <w:rPr>
          <w:b/>
          <w:bCs/>
        </w:rPr>
        <w:t>Parallel discussion:</w:t>
      </w:r>
    </w:p>
    <w:p w14:paraId="4D28F193" w14:textId="77777777" w:rsidR="007615D6" w:rsidRPr="005B25A1" w:rsidRDefault="007615D6" w:rsidP="007615D6">
      <w:pPr>
        <w:keepNext/>
        <w:keepLines/>
      </w:pPr>
      <w:r w:rsidRPr="005B25A1">
        <w:t>-</w:t>
      </w:r>
    </w:p>
    <w:p w14:paraId="31A24C14" w14:textId="77777777" w:rsidR="009E726A" w:rsidRPr="005B25A1" w:rsidRDefault="009E726A" w:rsidP="009E726A">
      <w:pPr>
        <w:keepNext/>
        <w:keepLines/>
      </w:pPr>
      <w:r>
        <w:rPr>
          <w:color w:val="FF0000"/>
        </w:rPr>
        <w:t>NO DISCUSSION RECORDED</w:t>
      </w:r>
    </w:p>
    <w:p w14:paraId="3A4D72B5" w14:textId="77777777" w:rsidR="009E726A" w:rsidRPr="005B25A1" w:rsidRDefault="009E726A" w:rsidP="009E726A">
      <w:pPr>
        <w:keepNext/>
        <w:keepLines/>
        <w:rPr>
          <w:b/>
          <w:bCs/>
        </w:rPr>
      </w:pPr>
      <w:r w:rsidRPr="005B25A1">
        <w:rPr>
          <w:b/>
          <w:bCs/>
        </w:rPr>
        <w:t>Plenary Discussion:</w:t>
      </w:r>
    </w:p>
    <w:p w14:paraId="4836629E" w14:textId="77777777" w:rsidR="009E726A" w:rsidRPr="009E726A" w:rsidRDefault="009E726A" w:rsidP="009E726A">
      <w:pPr>
        <w:keepNext/>
        <w:keepLines/>
      </w:pPr>
    </w:p>
    <w:p w14:paraId="118700F3" w14:textId="77777777" w:rsidR="007615D6" w:rsidRPr="00EB0339" w:rsidRDefault="007615D6" w:rsidP="007615D6">
      <w:r w:rsidRPr="005B25A1">
        <w:rPr>
          <w:b/>
          <w:bCs/>
        </w:rPr>
        <w:t>Status:</w:t>
      </w:r>
      <w:r>
        <w:t xml:space="preserve"> </w:t>
      </w:r>
      <w:r>
        <w:rPr>
          <w:color w:val="0000FF"/>
        </w:rPr>
        <w:t>Not concluded</w:t>
      </w:r>
      <w:r>
        <w:t>.</w:t>
      </w:r>
    </w:p>
    <w:p w14:paraId="033C367C" w14:textId="77777777" w:rsidR="00E00DA6" w:rsidRDefault="007615D6" w:rsidP="000A3FBD">
      <w:pPr>
        <w:pStyle w:val="NormTop"/>
      </w:pPr>
      <w:r>
        <w:rPr>
          <w:color w:val="0000FF"/>
        </w:rPr>
        <w:t>S2-2509217</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scope for WT#5.</w:t>
      </w:r>
    </w:p>
    <w:p w14:paraId="3802DC1C" w14:textId="77777777" w:rsidR="007615D6" w:rsidRPr="005B25A1" w:rsidRDefault="007615D6" w:rsidP="007615D6">
      <w:pPr>
        <w:keepNext/>
        <w:keepLines/>
        <w:rPr>
          <w:b/>
          <w:bCs/>
        </w:rPr>
      </w:pPr>
      <w:r w:rsidRPr="005B25A1">
        <w:rPr>
          <w:b/>
          <w:bCs/>
        </w:rPr>
        <w:t>Parallel discussion:</w:t>
      </w:r>
    </w:p>
    <w:p w14:paraId="60C2E654" w14:textId="77777777" w:rsidR="007615D6" w:rsidRPr="005B25A1" w:rsidRDefault="007615D6" w:rsidP="007615D6">
      <w:pPr>
        <w:keepNext/>
        <w:keepLines/>
      </w:pPr>
      <w:r w:rsidRPr="005B25A1">
        <w:t>-</w:t>
      </w:r>
    </w:p>
    <w:p w14:paraId="69723192" w14:textId="77777777" w:rsidR="009E726A" w:rsidRPr="005B25A1" w:rsidRDefault="009E726A" w:rsidP="009E726A">
      <w:pPr>
        <w:keepNext/>
        <w:keepLines/>
      </w:pPr>
      <w:r>
        <w:rPr>
          <w:color w:val="FF0000"/>
        </w:rPr>
        <w:t>NO DISCUSSION RECORDED</w:t>
      </w:r>
    </w:p>
    <w:p w14:paraId="5CE496A3" w14:textId="77777777" w:rsidR="009E726A" w:rsidRPr="005B25A1" w:rsidRDefault="009E726A" w:rsidP="009E726A">
      <w:pPr>
        <w:keepNext/>
        <w:keepLines/>
        <w:rPr>
          <w:b/>
          <w:bCs/>
        </w:rPr>
      </w:pPr>
      <w:r w:rsidRPr="005B25A1">
        <w:rPr>
          <w:b/>
          <w:bCs/>
        </w:rPr>
        <w:t>Plenary Discussion:</w:t>
      </w:r>
    </w:p>
    <w:p w14:paraId="4873DAEF" w14:textId="77777777" w:rsidR="009E726A" w:rsidRPr="009E726A" w:rsidRDefault="009E726A" w:rsidP="009E726A">
      <w:pPr>
        <w:keepNext/>
        <w:keepLines/>
      </w:pPr>
    </w:p>
    <w:p w14:paraId="4E4E783D" w14:textId="77777777" w:rsidR="007615D6" w:rsidRPr="00EB0339" w:rsidRDefault="007615D6" w:rsidP="007615D6">
      <w:r w:rsidRPr="005B25A1">
        <w:rPr>
          <w:b/>
          <w:bCs/>
        </w:rPr>
        <w:t>Status:</w:t>
      </w:r>
      <w:r>
        <w:t xml:space="preserve"> </w:t>
      </w:r>
      <w:r>
        <w:rPr>
          <w:color w:val="0000FF"/>
        </w:rPr>
        <w:t>Not concluded</w:t>
      </w:r>
      <w:r>
        <w:t>.</w:t>
      </w:r>
    </w:p>
    <w:p w14:paraId="3367A150" w14:textId="77777777" w:rsidR="00E00DA6" w:rsidRDefault="007615D6" w:rsidP="000A3FBD">
      <w:pPr>
        <w:pStyle w:val="NormTop"/>
      </w:pPr>
      <w:r>
        <w:rPr>
          <w:color w:val="0000FF"/>
        </w:rPr>
        <w:t>S2-2509153</w:t>
      </w:r>
      <w:r w:rsidRPr="00D53282">
        <w:t xml:space="preserve"> </w:t>
      </w:r>
      <w:r>
        <w:t xml:space="preserve">(P-CR) 23.801-01: [WT#5] WT scope and KI update for 6G Data framework.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 the work task scope and Key Issue for WT#5 on 6G Data framework.</w:t>
      </w:r>
    </w:p>
    <w:p w14:paraId="29A45C25"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16FC85E" w14:textId="77777777" w:rsidR="007615D6" w:rsidRPr="005B25A1" w:rsidRDefault="007615D6" w:rsidP="007615D6">
      <w:pPr>
        <w:keepNext/>
        <w:keepLines/>
        <w:rPr>
          <w:b/>
          <w:bCs/>
        </w:rPr>
      </w:pPr>
      <w:r w:rsidRPr="005B25A1">
        <w:rPr>
          <w:b/>
          <w:bCs/>
        </w:rPr>
        <w:t>Parallel discussion:</w:t>
      </w:r>
    </w:p>
    <w:p w14:paraId="58667837" w14:textId="77777777" w:rsidR="007615D6" w:rsidRPr="005B25A1" w:rsidRDefault="007615D6" w:rsidP="007615D6">
      <w:pPr>
        <w:keepNext/>
        <w:keepLines/>
      </w:pPr>
      <w:r w:rsidRPr="005B25A1">
        <w:t>-</w:t>
      </w:r>
    </w:p>
    <w:p w14:paraId="1FA2D5FF" w14:textId="77777777" w:rsidR="009E726A" w:rsidRPr="005B25A1" w:rsidRDefault="009E726A" w:rsidP="009E726A">
      <w:pPr>
        <w:keepNext/>
        <w:keepLines/>
      </w:pPr>
      <w:r>
        <w:rPr>
          <w:color w:val="FF0000"/>
        </w:rPr>
        <w:t>NO DISCUSSION RECORDED</w:t>
      </w:r>
    </w:p>
    <w:p w14:paraId="44F862F1" w14:textId="77777777" w:rsidR="009E726A" w:rsidRPr="005B25A1" w:rsidRDefault="009E726A" w:rsidP="009E726A">
      <w:pPr>
        <w:keepNext/>
        <w:keepLines/>
        <w:rPr>
          <w:b/>
          <w:bCs/>
        </w:rPr>
      </w:pPr>
      <w:r w:rsidRPr="005B25A1">
        <w:rPr>
          <w:b/>
          <w:bCs/>
        </w:rPr>
        <w:t>Plenary Discussion:</w:t>
      </w:r>
    </w:p>
    <w:p w14:paraId="07F88016" w14:textId="77777777" w:rsidR="009E726A" w:rsidRPr="009E726A" w:rsidRDefault="009E726A" w:rsidP="009E726A">
      <w:pPr>
        <w:keepNext/>
        <w:keepLines/>
      </w:pPr>
    </w:p>
    <w:p w14:paraId="3BC49767" w14:textId="77777777" w:rsidR="002503EE" w:rsidRDefault="007615D6" w:rsidP="002503EE">
      <w:r w:rsidRPr="005B25A1">
        <w:rPr>
          <w:b/>
          <w:bCs/>
        </w:rPr>
        <w:t>Status:</w:t>
      </w:r>
      <w:r>
        <w:t xml:space="preserve"> </w:t>
      </w:r>
      <w:r>
        <w:rPr>
          <w:color w:val="0000FF"/>
        </w:rPr>
        <w:t>Not concluded</w:t>
      </w:r>
      <w:r>
        <w:t>.</w:t>
      </w:r>
    </w:p>
    <w:p w14:paraId="64B47EAA" w14:textId="7FF11DCF" w:rsidR="007615D6" w:rsidRDefault="007615D6" w:rsidP="005A50C0">
      <w:pPr>
        <w:pStyle w:val="Heading3"/>
      </w:pPr>
      <w:r>
        <w:t>20.6.6</w:t>
      </w:r>
      <w:r>
        <w:tab/>
        <w:t>Study on Architecture for 6G System (FS_6G_ARC) - WT#6</w:t>
      </w:r>
    </w:p>
    <w:p w14:paraId="7B6C2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4C7B29" w14:textId="77777777" w:rsidR="00E00DA6" w:rsidRDefault="007615D6" w:rsidP="000A3FBD">
      <w:pPr>
        <w:pStyle w:val="NormTop"/>
      </w:pPr>
      <w:r>
        <w:rPr>
          <w:color w:val="0000FF"/>
        </w:rPr>
        <w:t>S2-2508301</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rsidRPr="00D53282">
        <w:t xml:space="preserve"> </w:t>
      </w:r>
      <w:r>
        <w:br/>
        <w:t>This paper is a resubmission of WT#6 (6G computing) based on the postponed paper S2-2508133 at SA WG2#170.</w:t>
      </w:r>
    </w:p>
    <w:p w14:paraId="341DD9CB" w14:textId="77777777" w:rsidR="007615D6" w:rsidRPr="005B25A1" w:rsidRDefault="007615D6" w:rsidP="007615D6">
      <w:pPr>
        <w:keepNext/>
        <w:keepLines/>
        <w:rPr>
          <w:b/>
          <w:bCs/>
        </w:rPr>
      </w:pPr>
      <w:r w:rsidRPr="005B25A1">
        <w:rPr>
          <w:b/>
          <w:bCs/>
        </w:rPr>
        <w:t>Convenor comment:</w:t>
      </w:r>
    </w:p>
    <w:p w14:paraId="78390AFF" w14:textId="77777777" w:rsidR="007615D6" w:rsidRPr="005B25A1" w:rsidRDefault="007615D6" w:rsidP="007615D6">
      <w:pPr>
        <w:keepNext/>
        <w:keepLines/>
      </w:pPr>
      <w:r w:rsidRPr="005B25A1">
        <w:t>Handle.</w:t>
      </w:r>
    </w:p>
    <w:p w14:paraId="3F67D910" w14:textId="77777777" w:rsidR="007615D6" w:rsidRPr="005B25A1" w:rsidRDefault="007615D6" w:rsidP="007615D6">
      <w:pPr>
        <w:keepNext/>
        <w:keepLines/>
        <w:rPr>
          <w:b/>
          <w:bCs/>
        </w:rPr>
      </w:pPr>
      <w:r w:rsidRPr="005B25A1">
        <w:rPr>
          <w:b/>
          <w:bCs/>
        </w:rPr>
        <w:t>Parallel discussion:</w:t>
      </w:r>
    </w:p>
    <w:p w14:paraId="3C7D4F7D" w14:textId="67CB3893" w:rsidR="00BA7BB9" w:rsidRDefault="00BA7BB9" w:rsidP="00BA7BB9">
      <w:pPr>
        <w:keepNext/>
        <w:keepLines/>
      </w:pPr>
      <w:r>
        <w:t xml:space="preserve">Revised in drafting session to </w:t>
      </w:r>
      <w:r w:rsidRPr="0020647A">
        <w:rPr>
          <w:color w:val="3333FF"/>
        </w:rPr>
        <w:t>S2-25095</w:t>
      </w:r>
      <w:r>
        <w:rPr>
          <w:color w:val="3333FF"/>
        </w:rPr>
        <w:t>23</w:t>
      </w:r>
      <w:r>
        <w:t>.</w:t>
      </w:r>
    </w:p>
    <w:p w14:paraId="2537BBD1" w14:textId="68504C44" w:rsidR="001F3CFC" w:rsidRDefault="001F3CFC" w:rsidP="00BA7BB9">
      <w:pPr>
        <w:keepNext/>
        <w:keepLines/>
      </w:pPr>
      <w:r>
        <w:t xml:space="preserve">There were a number of issues raised and comments made. This was left for off-line discussion and revised to </w:t>
      </w:r>
      <w:r w:rsidRPr="00497EE3">
        <w:rPr>
          <w:color w:val="0000FF"/>
        </w:rPr>
        <w:t>S2-250</w:t>
      </w:r>
      <w:r>
        <w:rPr>
          <w:color w:val="0000FF"/>
        </w:rPr>
        <w:t>9728</w:t>
      </w:r>
      <w:r>
        <w:t>.</w:t>
      </w:r>
    </w:p>
    <w:p w14:paraId="08004863" w14:textId="5148E9A9" w:rsidR="00461E42" w:rsidRDefault="00A919C7" w:rsidP="00BA7BB9">
      <w:pPr>
        <w:keepNext/>
        <w:keepLines/>
      </w:pPr>
      <w:r>
        <w:t xml:space="preserve">Qualcomm commented that more off-line discussion had occurred and some resolution of issues achieved, but there had not been time to update this document. </w:t>
      </w:r>
      <w:r w:rsidR="00284DC0">
        <w:t xml:space="preserve">Further issues were discussed and this was left for off-line discussion and revised to </w:t>
      </w:r>
      <w:r w:rsidR="00284DC0" w:rsidRPr="00497EE3">
        <w:rPr>
          <w:color w:val="0000FF"/>
        </w:rPr>
        <w:t>S2-250</w:t>
      </w:r>
      <w:r w:rsidR="00284DC0">
        <w:rPr>
          <w:color w:val="0000FF"/>
        </w:rPr>
        <w:t>9795</w:t>
      </w:r>
      <w:r w:rsidR="00284DC0">
        <w:t>.</w:t>
      </w:r>
      <w:r w:rsidR="00284DC0" w:rsidRPr="00437C14">
        <w:t xml:space="preserve"> </w:t>
      </w:r>
    </w:p>
    <w:p w14:paraId="2E5F3F2F" w14:textId="77777777" w:rsidR="00BA7BB9" w:rsidRPr="005B25A1" w:rsidRDefault="00BA7BB9" w:rsidP="00BA7BB9">
      <w:pPr>
        <w:keepNext/>
        <w:keepLines/>
        <w:rPr>
          <w:b/>
          <w:bCs/>
        </w:rPr>
      </w:pPr>
      <w:r w:rsidRPr="005B25A1">
        <w:rPr>
          <w:b/>
          <w:bCs/>
        </w:rPr>
        <w:t>Plenary Discussion:</w:t>
      </w:r>
    </w:p>
    <w:p w14:paraId="1707C093" w14:textId="77777777" w:rsidR="00BA7BB9" w:rsidRPr="005B25A1" w:rsidRDefault="00BA7BB9" w:rsidP="00BA7BB9">
      <w:pPr>
        <w:keepNext/>
        <w:keepLines/>
      </w:pPr>
      <w:r>
        <w:t xml:space="preserve">  </w:t>
      </w:r>
      <w:r w:rsidRPr="00380F14">
        <w:rPr>
          <w:color w:val="FF0000"/>
        </w:rPr>
        <w:t>&lt;RETURN - OPEN&gt;</w:t>
      </w:r>
    </w:p>
    <w:p w14:paraId="1F737A5B" w14:textId="77777777" w:rsidR="00BA7BB9" w:rsidRPr="009E726A" w:rsidRDefault="00BA7BB9" w:rsidP="00BA7BB9">
      <w:pPr>
        <w:keepNext/>
        <w:keepLines/>
      </w:pPr>
    </w:p>
    <w:p w14:paraId="2C29BC51" w14:textId="77777777" w:rsidR="00BA7BB9" w:rsidRPr="00EB0339" w:rsidRDefault="00BA7BB9" w:rsidP="00BA7BB9">
      <w:r w:rsidRPr="005B25A1">
        <w:rPr>
          <w:b/>
          <w:bCs/>
        </w:rPr>
        <w:t>Status:</w:t>
      </w:r>
      <w:r>
        <w:t xml:space="preserve"> </w:t>
      </w:r>
      <w:r w:rsidRPr="00380F14">
        <w:rPr>
          <w:color w:val="FF0000"/>
        </w:rPr>
        <w:t>OPEN</w:t>
      </w:r>
    </w:p>
    <w:p w14:paraId="33540F82" w14:textId="77777777" w:rsidR="00E00DA6" w:rsidRDefault="007615D6" w:rsidP="000A3FBD">
      <w:pPr>
        <w:pStyle w:val="NormTop"/>
      </w:pPr>
      <w:r>
        <w:rPr>
          <w:color w:val="0000FF"/>
        </w:rPr>
        <w:t>S2-2508302</w:t>
      </w:r>
      <w:r w:rsidRPr="00D53282">
        <w:t xml:space="preserve"> </w:t>
      </w:r>
      <w:r>
        <w:t xml:space="preserve">(P-CR) 23.801-01: [WT#6] 6G Computing Support WT and KI. (Source: OPPO, MediaTek, NTT DOCOMO, Tencent, Toyota, China Mobile, vivo, </w:t>
      </w:r>
      <w:proofErr w:type="spellStart"/>
      <w:r>
        <w:t>Ofinno</w:t>
      </w:r>
      <w:proofErr w:type="spellEnd"/>
      <w:r>
        <w:t>, KPN, NEC)</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 based on S2-2508133.</w:t>
      </w:r>
    </w:p>
    <w:p w14:paraId="3AE3AB98" w14:textId="77777777" w:rsidR="007615D6" w:rsidRPr="005B25A1" w:rsidRDefault="007615D6" w:rsidP="007615D6">
      <w:pPr>
        <w:keepNext/>
        <w:keepLines/>
        <w:rPr>
          <w:b/>
          <w:bCs/>
        </w:rPr>
      </w:pPr>
      <w:r w:rsidRPr="005B25A1">
        <w:rPr>
          <w:b/>
          <w:bCs/>
        </w:rPr>
        <w:t>Parallel discussion:</w:t>
      </w:r>
    </w:p>
    <w:p w14:paraId="4B3AB6FE" w14:textId="77777777" w:rsidR="007615D6" w:rsidRPr="005B25A1" w:rsidRDefault="007615D6" w:rsidP="007615D6">
      <w:pPr>
        <w:keepNext/>
        <w:keepLines/>
      </w:pPr>
      <w:r w:rsidRPr="005B25A1">
        <w:t>-</w:t>
      </w:r>
    </w:p>
    <w:p w14:paraId="681FE719" w14:textId="77777777" w:rsidR="009E726A" w:rsidRPr="005B25A1" w:rsidRDefault="009E726A" w:rsidP="009E726A">
      <w:pPr>
        <w:keepNext/>
        <w:keepLines/>
      </w:pPr>
      <w:r>
        <w:rPr>
          <w:color w:val="FF0000"/>
        </w:rPr>
        <w:t>NO DISCUSSION RECORDED</w:t>
      </w:r>
    </w:p>
    <w:p w14:paraId="2AF19F32" w14:textId="77777777" w:rsidR="009E726A" w:rsidRPr="005B25A1" w:rsidRDefault="009E726A" w:rsidP="009E726A">
      <w:pPr>
        <w:keepNext/>
        <w:keepLines/>
        <w:rPr>
          <w:b/>
          <w:bCs/>
        </w:rPr>
      </w:pPr>
      <w:r w:rsidRPr="005B25A1">
        <w:rPr>
          <w:b/>
          <w:bCs/>
        </w:rPr>
        <w:t>Plenary Discussion:</w:t>
      </w:r>
    </w:p>
    <w:p w14:paraId="12751756" w14:textId="77777777" w:rsidR="009E726A" w:rsidRPr="009E726A" w:rsidRDefault="009E726A" w:rsidP="009E726A">
      <w:pPr>
        <w:keepNext/>
        <w:keepLines/>
      </w:pPr>
    </w:p>
    <w:p w14:paraId="25A9CB5C" w14:textId="77777777" w:rsidR="007615D6" w:rsidRPr="00EB0339" w:rsidRDefault="007615D6" w:rsidP="007615D6">
      <w:r w:rsidRPr="005B25A1">
        <w:rPr>
          <w:b/>
          <w:bCs/>
        </w:rPr>
        <w:t>Status:</w:t>
      </w:r>
      <w:r>
        <w:t xml:space="preserve"> </w:t>
      </w:r>
      <w:r>
        <w:rPr>
          <w:color w:val="0000FF"/>
        </w:rPr>
        <w:t>Not concluded</w:t>
      </w:r>
      <w:r>
        <w:t>.</w:t>
      </w:r>
    </w:p>
    <w:p w14:paraId="7DEB584B" w14:textId="77777777" w:rsidR="00E00DA6" w:rsidRDefault="007615D6" w:rsidP="000A3FBD">
      <w:pPr>
        <w:pStyle w:val="NormTop"/>
      </w:pPr>
      <w:r>
        <w:rPr>
          <w:color w:val="0000FF"/>
        </w:rPr>
        <w:t>S2-2508372</w:t>
      </w:r>
      <w:r w:rsidRPr="00D53282">
        <w:t xml:space="preserve"> </w:t>
      </w:r>
      <w:r>
        <w:t>(P-CR) 23.801-01: [WT#6] Scope and key issue on computing.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(with changes on the baseline of the postponed paper S2-2508133 at SA WG2#170) and Key Issue description for Work task 6 (computing) of the 6G study.</w:t>
      </w:r>
    </w:p>
    <w:p w14:paraId="48A72736" w14:textId="77777777" w:rsidR="007615D6" w:rsidRPr="005B25A1" w:rsidRDefault="007615D6" w:rsidP="007615D6">
      <w:pPr>
        <w:keepNext/>
        <w:keepLines/>
        <w:rPr>
          <w:b/>
          <w:bCs/>
        </w:rPr>
      </w:pPr>
      <w:r w:rsidRPr="005B25A1">
        <w:rPr>
          <w:b/>
          <w:bCs/>
        </w:rPr>
        <w:t>Parallel discussion:</w:t>
      </w:r>
    </w:p>
    <w:p w14:paraId="4F982718" w14:textId="77777777" w:rsidR="007615D6" w:rsidRPr="005B25A1" w:rsidRDefault="007615D6" w:rsidP="007615D6">
      <w:pPr>
        <w:keepNext/>
        <w:keepLines/>
      </w:pPr>
      <w:r w:rsidRPr="005B25A1">
        <w:t>-</w:t>
      </w:r>
    </w:p>
    <w:p w14:paraId="310CED60" w14:textId="77777777" w:rsidR="009E726A" w:rsidRPr="005B25A1" w:rsidRDefault="009E726A" w:rsidP="009E726A">
      <w:pPr>
        <w:keepNext/>
        <w:keepLines/>
      </w:pPr>
      <w:r>
        <w:rPr>
          <w:color w:val="FF0000"/>
        </w:rPr>
        <w:t>NO DISCUSSION RECORDED</w:t>
      </w:r>
    </w:p>
    <w:p w14:paraId="57FB3904" w14:textId="77777777" w:rsidR="009E726A" w:rsidRPr="005B25A1" w:rsidRDefault="009E726A" w:rsidP="009E726A">
      <w:pPr>
        <w:keepNext/>
        <w:keepLines/>
        <w:rPr>
          <w:b/>
          <w:bCs/>
        </w:rPr>
      </w:pPr>
      <w:r w:rsidRPr="005B25A1">
        <w:rPr>
          <w:b/>
          <w:bCs/>
        </w:rPr>
        <w:t>Plenary Discussion:</w:t>
      </w:r>
    </w:p>
    <w:p w14:paraId="5BC730AF" w14:textId="77777777" w:rsidR="009E726A" w:rsidRPr="009E726A" w:rsidRDefault="009E726A" w:rsidP="009E726A">
      <w:pPr>
        <w:keepNext/>
        <w:keepLines/>
      </w:pPr>
    </w:p>
    <w:p w14:paraId="7F24AEAD" w14:textId="77777777" w:rsidR="007615D6" w:rsidRPr="00EB0339" w:rsidRDefault="007615D6" w:rsidP="007615D6">
      <w:r w:rsidRPr="005B25A1">
        <w:rPr>
          <w:b/>
          <w:bCs/>
        </w:rPr>
        <w:t>Status:</w:t>
      </w:r>
      <w:r>
        <w:t xml:space="preserve"> </w:t>
      </w:r>
      <w:r>
        <w:rPr>
          <w:color w:val="0000FF"/>
        </w:rPr>
        <w:t>Not concluded</w:t>
      </w:r>
      <w:r>
        <w:t>.</w:t>
      </w:r>
    </w:p>
    <w:p w14:paraId="3D4E139D" w14:textId="77777777" w:rsidR="00E00DA6" w:rsidRDefault="007615D6" w:rsidP="000A3FBD">
      <w:pPr>
        <w:pStyle w:val="NormTop"/>
      </w:pPr>
      <w:r>
        <w:rPr>
          <w:color w:val="0000FF"/>
        </w:rPr>
        <w:t>S2-2508477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7753561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31B5579" w14:textId="77777777" w:rsidR="007615D6" w:rsidRPr="005B25A1" w:rsidRDefault="007615D6" w:rsidP="007615D6">
      <w:pPr>
        <w:keepNext/>
        <w:keepLines/>
        <w:rPr>
          <w:b/>
          <w:bCs/>
        </w:rPr>
      </w:pPr>
      <w:r w:rsidRPr="005B25A1">
        <w:rPr>
          <w:b/>
          <w:bCs/>
        </w:rPr>
        <w:t>Parallel discussion:</w:t>
      </w:r>
    </w:p>
    <w:p w14:paraId="5AAAF2F9" w14:textId="77777777" w:rsidR="007615D6" w:rsidRPr="005B25A1" w:rsidRDefault="007615D6" w:rsidP="007615D6">
      <w:pPr>
        <w:keepNext/>
        <w:keepLines/>
      </w:pPr>
      <w:r w:rsidRPr="005B25A1">
        <w:t>-</w:t>
      </w:r>
    </w:p>
    <w:p w14:paraId="03A38870" w14:textId="77777777" w:rsidR="009E726A" w:rsidRPr="005B25A1" w:rsidRDefault="009E726A" w:rsidP="009E726A">
      <w:pPr>
        <w:keepNext/>
        <w:keepLines/>
      </w:pPr>
      <w:r>
        <w:rPr>
          <w:color w:val="FF0000"/>
        </w:rPr>
        <w:t>NO DISCUSSION RECORDED</w:t>
      </w:r>
    </w:p>
    <w:p w14:paraId="33B5E284" w14:textId="77777777" w:rsidR="009E726A" w:rsidRPr="005B25A1" w:rsidRDefault="009E726A" w:rsidP="009E726A">
      <w:pPr>
        <w:keepNext/>
        <w:keepLines/>
        <w:rPr>
          <w:b/>
          <w:bCs/>
        </w:rPr>
      </w:pPr>
      <w:r w:rsidRPr="005B25A1">
        <w:rPr>
          <w:b/>
          <w:bCs/>
        </w:rPr>
        <w:t>Plenary Discussion:</w:t>
      </w:r>
    </w:p>
    <w:p w14:paraId="63BFB3C6" w14:textId="77777777" w:rsidR="009E726A" w:rsidRPr="009E726A" w:rsidRDefault="009E726A" w:rsidP="009E726A">
      <w:pPr>
        <w:keepNext/>
        <w:keepLines/>
      </w:pPr>
    </w:p>
    <w:p w14:paraId="7463A7AD" w14:textId="77777777" w:rsidR="007615D6" w:rsidRPr="00EB0339" w:rsidRDefault="007615D6" w:rsidP="007615D6">
      <w:r w:rsidRPr="005B25A1">
        <w:rPr>
          <w:b/>
          <w:bCs/>
        </w:rPr>
        <w:t>Status:</w:t>
      </w:r>
      <w:r>
        <w:t xml:space="preserve"> </w:t>
      </w:r>
      <w:r>
        <w:rPr>
          <w:color w:val="0000FF"/>
        </w:rPr>
        <w:t>Not concluded</w:t>
      </w:r>
      <w:r>
        <w:t>.</w:t>
      </w:r>
    </w:p>
    <w:p w14:paraId="2E248A57" w14:textId="77777777" w:rsidR="00E00DA6" w:rsidRDefault="007615D6" w:rsidP="000A3FBD">
      <w:pPr>
        <w:pStyle w:val="NormTop"/>
      </w:pPr>
      <w:r>
        <w:rPr>
          <w:color w:val="0000FF"/>
        </w:rPr>
        <w:t>S2-2508517</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computing in 6G. Based on the discussion, a detailed key issue is proposed.</w:t>
      </w:r>
    </w:p>
    <w:p w14:paraId="4ADBF410" w14:textId="77777777" w:rsidR="007615D6" w:rsidRPr="005B25A1" w:rsidRDefault="007615D6" w:rsidP="007615D6">
      <w:pPr>
        <w:keepNext/>
        <w:keepLines/>
        <w:rPr>
          <w:b/>
          <w:bCs/>
        </w:rPr>
      </w:pPr>
      <w:r w:rsidRPr="005B25A1">
        <w:rPr>
          <w:b/>
          <w:bCs/>
        </w:rPr>
        <w:t>Parallel discussion:</w:t>
      </w:r>
    </w:p>
    <w:p w14:paraId="732ED616" w14:textId="77777777" w:rsidR="007615D6" w:rsidRPr="005B25A1" w:rsidRDefault="007615D6" w:rsidP="007615D6">
      <w:pPr>
        <w:keepNext/>
        <w:keepLines/>
      </w:pPr>
      <w:r w:rsidRPr="005B25A1">
        <w:t>-</w:t>
      </w:r>
    </w:p>
    <w:p w14:paraId="4C609A41" w14:textId="77777777" w:rsidR="009E726A" w:rsidRPr="005B25A1" w:rsidRDefault="009E726A" w:rsidP="009E726A">
      <w:pPr>
        <w:keepNext/>
        <w:keepLines/>
      </w:pPr>
      <w:r>
        <w:rPr>
          <w:color w:val="FF0000"/>
        </w:rPr>
        <w:t>NO DISCUSSION RECORDED</w:t>
      </w:r>
    </w:p>
    <w:p w14:paraId="310A9BF6" w14:textId="77777777" w:rsidR="009E726A" w:rsidRPr="005B25A1" w:rsidRDefault="009E726A" w:rsidP="009E726A">
      <w:pPr>
        <w:keepNext/>
        <w:keepLines/>
        <w:rPr>
          <w:b/>
          <w:bCs/>
        </w:rPr>
      </w:pPr>
      <w:r w:rsidRPr="005B25A1">
        <w:rPr>
          <w:b/>
          <w:bCs/>
        </w:rPr>
        <w:t>Plenary Discussion:</w:t>
      </w:r>
    </w:p>
    <w:p w14:paraId="7F0DF8DE" w14:textId="77777777" w:rsidR="009E726A" w:rsidRPr="009E726A" w:rsidRDefault="009E726A" w:rsidP="009E726A">
      <w:pPr>
        <w:keepNext/>
        <w:keepLines/>
      </w:pPr>
    </w:p>
    <w:p w14:paraId="59A55108" w14:textId="77777777" w:rsidR="007615D6" w:rsidRPr="00EB0339" w:rsidRDefault="007615D6" w:rsidP="007615D6">
      <w:r w:rsidRPr="005B25A1">
        <w:rPr>
          <w:b/>
          <w:bCs/>
        </w:rPr>
        <w:t>Status:</w:t>
      </w:r>
      <w:r>
        <w:t xml:space="preserve"> </w:t>
      </w:r>
      <w:r>
        <w:rPr>
          <w:color w:val="0000FF"/>
        </w:rPr>
        <w:t>Not concluded</w:t>
      </w:r>
      <w:r>
        <w:t>.</w:t>
      </w:r>
    </w:p>
    <w:p w14:paraId="36227F24" w14:textId="77777777" w:rsidR="00E00DA6" w:rsidRDefault="007615D6" w:rsidP="000A3FBD">
      <w:pPr>
        <w:pStyle w:val="NormTop"/>
      </w:pPr>
      <w:r>
        <w:rPr>
          <w:color w:val="0000FF"/>
        </w:rPr>
        <w:t>S2-2508574</w:t>
      </w:r>
      <w:r w:rsidRPr="00D53282">
        <w:t xml:space="preserve"> </w:t>
      </w:r>
      <w:r>
        <w:t xml:space="preserve">(P-CR) 23.801-01: [WT#6, Computing] WT and KI for 6G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discuss on the gap for existing SA WG6 EDGE mechanism and add related WT and KI.</w:t>
      </w:r>
    </w:p>
    <w:p w14:paraId="64745CBF" w14:textId="77777777" w:rsidR="007615D6" w:rsidRPr="005B25A1" w:rsidRDefault="007615D6" w:rsidP="007615D6">
      <w:pPr>
        <w:keepNext/>
        <w:keepLines/>
        <w:rPr>
          <w:b/>
          <w:bCs/>
        </w:rPr>
      </w:pPr>
      <w:r w:rsidRPr="005B25A1">
        <w:rPr>
          <w:b/>
          <w:bCs/>
        </w:rPr>
        <w:t>Parallel discussion:</w:t>
      </w:r>
    </w:p>
    <w:p w14:paraId="5F16EEF7" w14:textId="77777777" w:rsidR="007615D6" w:rsidRPr="005B25A1" w:rsidRDefault="007615D6" w:rsidP="007615D6">
      <w:pPr>
        <w:keepNext/>
        <w:keepLines/>
      </w:pPr>
      <w:r w:rsidRPr="005B25A1">
        <w:t>-</w:t>
      </w:r>
    </w:p>
    <w:p w14:paraId="561147F2" w14:textId="77777777" w:rsidR="009E726A" w:rsidRPr="005B25A1" w:rsidRDefault="009E726A" w:rsidP="009E726A">
      <w:pPr>
        <w:keepNext/>
        <w:keepLines/>
      </w:pPr>
      <w:r>
        <w:rPr>
          <w:color w:val="FF0000"/>
        </w:rPr>
        <w:t>NO DISCUSSION RECORDED</w:t>
      </w:r>
    </w:p>
    <w:p w14:paraId="7001ECF2" w14:textId="77777777" w:rsidR="009E726A" w:rsidRPr="005B25A1" w:rsidRDefault="009E726A" w:rsidP="009E726A">
      <w:pPr>
        <w:keepNext/>
        <w:keepLines/>
        <w:rPr>
          <w:b/>
          <w:bCs/>
        </w:rPr>
      </w:pPr>
      <w:r w:rsidRPr="005B25A1">
        <w:rPr>
          <w:b/>
          <w:bCs/>
        </w:rPr>
        <w:t>Plenary Discussion:</w:t>
      </w:r>
    </w:p>
    <w:p w14:paraId="14EBFE8C" w14:textId="77777777" w:rsidR="009E726A" w:rsidRPr="009E726A" w:rsidRDefault="009E726A" w:rsidP="009E726A">
      <w:pPr>
        <w:keepNext/>
        <w:keepLines/>
      </w:pPr>
    </w:p>
    <w:p w14:paraId="6843C017" w14:textId="77777777" w:rsidR="007615D6" w:rsidRPr="00EB0339" w:rsidRDefault="007615D6" w:rsidP="007615D6">
      <w:r w:rsidRPr="005B25A1">
        <w:rPr>
          <w:b/>
          <w:bCs/>
        </w:rPr>
        <w:t>Status:</w:t>
      </w:r>
      <w:r>
        <w:t xml:space="preserve"> </w:t>
      </w:r>
      <w:r>
        <w:rPr>
          <w:color w:val="0000FF"/>
        </w:rPr>
        <w:t>Not concluded</w:t>
      </w:r>
      <w:r>
        <w:t>.</w:t>
      </w:r>
    </w:p>
    <w:p w14:paraId="0A2D2706" w14:textId="77777777" w:rsidR="00E00DA6" w:rsidRDefault="007615D6" w:rsidP="000A3FBD">
      <w:pPr>
        <w:pStyle w:val="NormTop"/>
      </w:pPr>
      <w:r>
        <w:rPr>
          <w:color w:val="0000FF"/>
        </w:rPr>
        <w:t>S2-2508589</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013EBD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EFA1EFD" w14:textId="77777777" w:rsidR="007615D6" w:rsidRPr="005B25A1" w:rsidRDefault="007615D6" w:rsidP="007615D6">
      <w:pPr>
        <w:keepNext/>
        <w:keepLines/>
        <w:rPr>
          <w:b/>
          <w:bCs/>
        </w:rPr>
      </w:pPr>
      <w:r w:rsidRPr="005B25A1">
        <w:rPr>
          <w:b/>
          <w:bCs/>
        </w:rPr>
        <w:t>Parallel discussion:</w:t>
      </w:r>
    </w:p>
    <w:p w14:paraId="3C83B12B" w14:textId="77777777" w:rsidR="007615D6" w:rsidRPr="005B25A1" w:rsidRDefault="007615D6" w:rsidP="007615D6">
      <w:pPr>
        <w:keepNext/>
        <w:keepLines/>
      </w:pPr>
      <w:r w:rsidRPr="005B25A1">
        <w:t>-</w:t>
      </w:r>
    </w:p>
    <w:p w14:paraId="3C90F370" w14:textId="77777777" w:rsidR="009E726A" w:rsidRPr="005B25A1" w:rsidRDefault="009E726A" w:rsidP="009E726A">
      <w:pPr>
        <w:keepNext/>
        <w:keepLines/>
      </w:pPr>
      <w:r>
        <w:rPr>
          <w:color w:val="FF0000"/>
        </w:rPr>
        <w:t>NO DISCUSSION RECORDED</w:t>
      </w:r>
    </w:p>
    <w:p w14:paraId="1FD7DA78" w14:textId="77777777" w:rsidR="009E726A" w:rsidRPr="005B25A1" w:rsidRDefault="009E726A" w:rsidP="009E726A">
      <w:pPr>
        <w:keepNext/>
        <w:keepLines/>
        <w:rPr>
          <w:b/>
          <w:bCs/>
        </w:rPr>
      </w:pPr>
      <w:r w:rsidRPr="005B25A1">
        <w:rPr>
          <w:b/>
          <w:bCs/>
        </w:rPr>
        <w:t>Plenary Discussion:</w:t>
      </w:r>
    </w:p>
    <w:p w14:paraId="36E4EBB6" w14:textId="77777777" w:rsidR="009E726A" w:rsidRPr="009E726A" w:rsidRDefault="009E726A" w:rsidP="009E726A">
      <w:pPr>
        <w:keepNext/>
        <w:keepLines/>
      </w:pPr>
    </w:p>
    <w:p w14:paraId="7935D9B1" w14:textId="77777777" w:rsidR="007615D6" w:rsidRPr="00EB0339" w:rsidRDefault="007615D6" w:rsidP="007615D6">
      <w:r w:rsidRPr="005B25A1">
        <w:rPr>
          <w:b/>
          <w:bCs/>
        </w:rPr>
        <w:t>Status:</w:t>
      </w:r>
      <w:r>
        <w:t xml:space="preserve"> </w:t>
      </w:r>
      <w:r>
        <w:rPr>
          <w:color w:val="0000FF"/>
        </w:rPr>
        <w:t>Not concluded</w:t>
      </w:r>
      <w:r>
        <w:t>.</w:t>
      </w:r>
    </w:p>
    <w:p w14:paraId="21ED5D01" w14:textId="77777777" w:rsidR="00E00DA6" w:rsidRDefault="007615D6" w:rsidP="000A3FBD">
      <w:pPr>
        <w:pStyle w:val="NormTop"/>
      </w:pPr>
      <w:r>
        <w:rPr>
          <w:color w:val="0000FF"/>
        </w:rPr>
        <w:t>S2-2508602</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2A15B306" w14:textId="77777777" w:rsidR="007615D6" w:rsidRPr="005B25A1" w:rsidRDefault="007615D6" w:rsidP="007615D6">
      <w:pPr>
        <w:keepNext/>
        <w:keepLines/>
        <w:rPr>
          <w:b/>
          <w:bCs/>
        </w:rPr>
      </w:pPr>
      <w:r w:rsidRPr="005B25A1">
        <w:rPr>
          <w:b/>
          <w:bCs/>
        </w:rPr>
        <w:t>Convenor comment:</w:t>
      </w:r>
    </w:p>
    <w:p w14:paraId="1D81C7D8" w14:textId="77777777" w:rsidR="007615D6" w:rsidRPr="005B25A1" w:rsidRDefault="007615D6" w:rsidP="007615D6">
      <w:pPr>
        <w:keepNext/>
        <w:keepLines/>
      </w:pPr>
      <w:r w:rsidRPr="005B25A1">
        <w:t>Moved from 20.6.5.</w:t>
      </w:r>
    </w:p>
    <w:p w14:paraId="16DC7B12" w14:textId="77777777" w:rsidR="007615D6" w:rsidRPr="005B25A1" w:rsidRDefault="007615D6" w:rsidP="007615D6">
      <w:pPr>
        <w:keepNext/>
        <w:keepLines/>
        <w:rPr>
          <w:b/>
          <w:bCs/>
        </w:rPr>
      </w:pPr>
      <w:r w:rsidRPr="005B25A1">
        <w:rPr>
          <w:b/>
          <w:bCs/>
        </w:rPr>
        <w:t>Parallel discussion:</w:t>
      </w:r>
    </w:p>
    <w:p w14:paraId="236A0D99" w14:textId="77777777" w:rsidR="007615D6" w:rsidRPr="005B25A1" w:rsidRDefault="007615D6" w:rsidP="007615D6">
      <w:pPr>
        <w:keepNext/>
        <w:keepLines/>
      </w:pPr>
      <w:r w:rsidRPr="005B25A1">
        <w:t>-</w:t>
      </w:r>
    </w:p>
    <w:p w14:paraId="07336EDA" w14:textId="77777777" w:rsidR="009E726A" w:rsidRPr="005B25A1" w:rsidRDefault="009E726A" w:rsidP="009E726A">
      <w:pPr>
        <w:keepNext/>
        <w:keepLines/>
      </w:pPr>
      <w:r>
        <w:rPr>
          <w:color w:val="FF0000"/>
        </w:rPr>
        <w:t>NO DISCUSSION RECORDED</w:t>
      </w:r>
    </w:p>
    <w:p w14:paraId="5B304A7B" w14:textId="77777777" w:rsidR="009E726A" w:rsidRPr="005B25A1" w:rsidRDefault="009E726A" w:rsidP="009E726A">
      <w:pPr>
        <w:keepNext/>
        <w:keepLines/>
        <w:rPr>
          <w:b/>
          <w:bCs/>
        </w:rPr>
      </w:pPr>
      <w:r w:rsidRPr="005B25A1">
        <w:rPr>
          <w:b/>
          <w:bCs/>
        </w:rPr>
        <w:t>Plenary Discussion:</w:t>
      </w:r>
    </w:p>
    <w:p w14:paraId="66A62DBE" w14:textId="77777777" w:rsidR="009E726A" w:rsidRPr="009E726A" w:rsidRDefault="009E726A" w:rsidP="009E726A">
      <w:pPr>
        <w:keepNext/>
        <w:keepLines/>
      </w:pPr>
    </w:p>
    <w:p w14:paraId="2373C09B" w14:textId="77777777" w:rsidR="007615D6" w:rsidRPr="00EB0339" w:rsidRDefault="007615D6" w:rsidP="007615D6">
      <w:r w:rsidRPr="005B25A1">
        <w:rPr>
          <w:b/>
          <w:bCs/>
        </w:rPr>
        <w:t>Status:</w:t>
      </w:r>
      <w:r>
        <w:t xml:space="preserve"> </w:t>
      </w:r>
      <w:r>
        <w:rPr>
          <w:color w:val="0000FF"/>
        </w:rPr>
        <w:t>Not concluded</w:t>
      </w:r>
      <w:r>
        <w:t>.</w:t>
      </w:r>
    </w:p>
    <w:p w14:paraId="2AB0C96F" w14:textId="77777777" w:rsidR="00E00DA6" w:rsidRDefault="007615D6" w:rsidP="000A3FBD">
      <w:pPr>
        <w:pStyle w:val="NormTop"/>
      </w:pPr>
      <w:r>
        <w:rPr>
          <w:color w:val="0000FF"/>
        </w:rPr>
        <w:t>S2-2508627</w:t>
      </w:r>
      <w:r w:rsidRPr="00D53282">
        <w:t xml:space="preserve"> </w:t>
      </w:r>
      <w:r>
        <w:t>(P-CR) 23.801-01: [WT#6] WT and key issues for supporting 6G computing.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5B2C79F8" w14:textId="77777777" w:rsidR="007615D6" w:rsidRPr="005B25A1" w:rsidRDefault="007615D6" w:rsidP="007615D6">
      <w:pPr>
        <w:keepNext/>
        <w:keepLines/>
        <w:rPr>
          <w:b/>
          <w:bCs/>
        </w:rPr>
      </w:pPr>
      <w:r w:rsidRPr="005B25A1">
        <w:rPr>
          <w:b/>
          <w:bCs/>
        </w:rPr>
        <w:t>Parallel discussion:</w:t>
      </w:r>
    </w:p>
    <w:p w14:paraId="54500658" w14:textId="77777777" w:rsidR="007615D6" w:rsidRPr="005B25A1" w:rsidRDefault="007615D6" w:rsidP="007615D6">
      <w:pPr>
        <w:keepNext/>
        <w:keepLines/>
      </w:pPr>
      <w:r w:rsidRPr="005B25A1">
        <w:t>-</w:t>
      </w:r>
    </w:p>
    <w:p w14:paraId="1035C2CB" w14:textId="77777777" w:rsidR="009E726A" w:rsidRPr="005B25A1" w:rsidRDefault="009E726A" w:rsidP="009E726A">
      <w:pPr>
        <w:keepNext/>
        <w:keepLines/>
      </w:pPr>
      <w:r>
        <w:rPr>
          <w:color w:val="FF0000"/>
        </w:rPr>
        <w:t>NO DISCUSSION RECORDED</w:t>
      </w:r>
    </w:p>
    <w:p w14:paraId="797EA761" w14:textId="77777777" w:rsidR="009E726A" w:rsidRPr="005B25A1" w:rsidRDefault="009E726A" w:rsidP="009E726A">
      <w:pPr>
        <w:keepNext/>
        <w:keepLines/>
        <w:rPr>
          <w:b/>
          <w:bCs/>
        </w:rPr>
      </w:pPr>
      <w:r w:rsidRPr="005B25A1">
        <w:rPr>
          <w:b/>
          <w:bCs/>
        </w:rPr>
        <w:t>Plenary Discussion:</w:t>
      </w:r>
    </w:p>
    <w:p w14:paraId="0AE838F1" w14:textId="77777777" w:rsidR="009E726A" w:rsidRPr="009E726A" w:rsidRDefault="009E726A" w:rsidP="009E726A">
      <w:pPr>
        <w:keepNext/>
        <w:keepLines/>
      </w:pPr>
    </w:p>
    <w:p w14:paraId="2590E491" w14:textId="77777777" w:rsidR="007615D6" w:rsidRPr="00EB0339" w:rsidRDefault="007615D6" w:rsidP="007615D6">
      <w:r w:rsidRPr="005B25A1">
        <w:rPr>
          <w:b/>
          <w:bCs/>
        </w:rPr>
        <w:t>Status:</w:t>
      </w:r>
      <w:r>
        <w:t xml:space="preserve"> </w:t>
      </w:r>
      <w:r>
        <w:rPr>
          <w:color w:val="0000FF"/>
        </w:rPr>
        <w:t>Not concluded</w:t>
      </w:r>
      <w:r>
        <w:t>.</w:t>
      </w:r>
    </w:p>
    <w:p w14:paraId="429D49DF" w14:textId="77777777" w:rsidR="00E00DA6" w:rsidRDefault="007615D6" w:rsidP="000A3FBD">
      <w:pPr>
        <w:pStyle w:val="NormTop"/>
      </w:pPr>
      <w:r>
        <w:rPr>
          <w:color w:val="0000FF"/>
        </w:rPr>
        <w:t>S2-2508649</w:t>
      </w:r>
      <w:r w:rsidRPr="00D53282">
        <w:t xml:space="preserve"> </w:t>
      </w:r>
      <w:r>
        <w:t>(DISCUSSION) Requirements for Computing Service in 6G (Source: AT&amp;T Labs, Inc)</w:t>
      </w:r>
      <w:r>
        <w:br/>
      </w:r>
      <w:r w:rsidRPr="00D53282">
        <w:rPr>
          <w:b/>
        </w:rPr>
        <w:t>Document for:</w:t>
      </w:r>
      <w:r w:rsidRPr="00D53282">
        <w:t xml:space="preserve"> </w:t>
      </w:r>
      <w:r>
        <w:t>Endorsement</w:t>
      </w:r>
      <w:r>
        <w:br/>
      </w:r>
      <w:r w:rsidRPr="00D53282">
        <w:rPr>
          <w:b/>
        </w:rPr>
        <w:t>Abstract:</w:t>
      </w:r>
      <w:r w:rsidRPr="00D53282">
        <w:t xml:space="preserve"> </w:t>
      </w:r>
      <w:r>
        <w:br/>
        <w:t>Requirements for Computing Service in 6G.</w:t>
      </w:r>
    </w:p>
    <w:p w14:paraId="2727B685" w14:textId="77777777" w:rsidR="007615D6" w:rsidRPr="005B25A1" w:rsidRDefault="007615D6" w:rsidP="007615D6">
      <w:pPr>
        <w:keepNext/>
        <w:keepLines/>
        <w:rPr>
          <w:b/>
          <w:bCs/>
        </w:rPr>
      </w:pPr>
      <w:r w:rsidRPr="005B25A1">
        <w:rPr>
          <w:b/>
          <w:bCs/>
        </w:rPr>
        <w:t>Parallel discussion:</w:t>
      </w:r>
    </w:p>
    <w:p w14:paraId="3991E33C" w14:textId="77777777" w:rsidR="007615D6" w:rsidRPr="005B25A1" w:rsidRDefault="007615D6" w:rsidP="007615D6">
      <w:pPr>
        <w:keepNext/>
        <w:keepLines/>
      </w:pPr>
      <w:r w:rsidRPr="005B25A1">
        <w:t>-</w:t>
      </w:r>
    </w:p>
    <w:p w14:paraId="09DD1D0B" w14:textId="77777777" w:rsidR="009E726A" w:rsidRPr="005B25A1" w:rsidRDefault="009E726A" w:rsidP="009E726A">
      <w:pPr>
        <w:keepNext/>
        <w:keepLines/>
      </w:pPr>
      <w:r>
        <w:rPr>
          <w:color w:val="FF0000"/>
        </w:rPr>
        <w:t>NO DISCUSSION RECORDED</w:t>
      </w:r>
    </w:p>
    <w:p w14:paraId="02AFD7E9" w14:textId="77777777" w:rsidR="009E726A" w:rsidRPr="005B25A1" w:rsidRDefault="009E726A" w:rsidP="009E726A">
      <w:pPr>
        <w:keepNext/>
        <w:keepLines/>
        <w:rPr>
          <w:b/>
          <w:bCs/>
        </w:rPr>
      </w:pPr>
      <w:r w:rsidRPr="005B25A1">
        <w:rPr>
          <w:b/>
          <w:bCs/>
        </w:rPr>
        <w:t>Plenary Discussion:</w:t>
      </w:r>
    </w:p>
    <w:p w14:paraId="2EFABFDD" w14:textId="77777777" w:rsidR="009E726A" w:rsidRPr="009E726A" w:rsidRDefault="009E726A" w:rsidP="009E726A">
      <w:pPr>
        <w:keepNext/>
        <w:keepLines/>
      </w:pPr>
    </w:p>
    <w:p w14:paraId="042DC27A" w14:textId="77777777" w:rsidR="007615D6" w:rsidRPr="00EB0339" w:rsidRDefault="007615D6" w:rsidP="007615D6">
      <w:r w:rsidRPr="005B25A1">
        <w:rPr>
          <w:b/>
          <w:bCs/>
        </w:rPr>
        <w:t>Status:</w:t>
      </w:r>
      <w:r>
        <w:t xml:space="preserve"> </w:t>
      </w:r>
      <w:r>
        <w:rPr>
          <w:color w:val="0000FF"/>
        </w:rPr>
        <w:t>Not concluded</w:t>
      </w:r>
      <w:r>
        <w:t>.</w:t>
      </w:r>
    </w:p>
    <w:p w14:paraId="6A8A7E09" w14:textId="77777777" w:rsidR="00E00DA6" w:rsidRDefault="007615D6" w:rsidP="000A3FBD">
      <w:pPr>
        <w:pStyle w:val="NormTop"/>
      </w:pPr>
      <w:r>
        <w:rPr>
          <w:color w:val="0000FF"/>
        </w:rPr>
        <w:t>S2-2508698</w:t>
      </w:r>
      <w:r w:rsidRPr="00D53282">
        <w:t xml:space="preserve"> </w:t>
      </w:r>
      <w:r>
        <w:t>(P-CR) 23.801-01: [WT#6, Computing] Working Scope and Key Issues for WT#6 Computing.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of the Working scope and key issue description for 6G computing in TR 23.801-01, based on the postponed paper from SA WG2#170 meeting (S2-2508133 (Oppo) and S2-2507949 (MediaTek)).</w:t>
      </w:r>
    </w:p>
    <w:p w14:paraId="5E12168E" w14:textId="77777777" w:rsidR="007615D6" w:rsidRPr="005B25A1" w:rsidRDefault="007615D6" w:rsidP="007615D6">
      <w:pPr>
        <w:keepNext/>
        <w:keepLines/>
        <w:rPr>
          <w:b/>
          <w:bCs/>
        </w:rPr>
      </w:pPr>
      <w:r w:rsidRPr="005B25A1">
        <w:rPr>
          <w:b/>
          <w:bCs/>
        </w:rPr>
        <w:t>Parallel discussion:</w:t>
      </w:r>
    </w:p>
    <w:p w14:paraId="76F82604" w14:textId="77777777" w:rsidR="007615D6" w:rsidRPr="005B25A1" w:rsidRDefault="007615D6" w:rsidP="007615D6">
      <w:pPr>
        <w:keepNext/>
        <w:keepLines/>
      </w:pPr>
      <w:r w:rsidRPr="005B25A1">
        <w:t>-</w:t>
      </w:r>
    </w:p>
    <w:p w14:paraId="649F604B" w14:textId="77777777" w:rsidR="009E726A" w:rsidRPr="005B25A1" w:rsidRDefault="009E726A" w:rsidP="009E726A">
      <w:pPr>
        <w:keepNext/>
        <w:keepLines/>
      </w:pPr>
      <w:r>
        <w:rPr>
          <w:color w:val="FF0000"/>
        </w:rPr>
        <w:t>NO DISCUSSION RECORDED</w:t>
      </w:r>
    </w:p>
    <w:p w14:paraId="513E1A60" w14:textId="77777777" w:rsidR="009E726A" w:rsidRPr="005B25A1" w:rsidRDefault="009E726A" w:rsidP="009E726A">
      <w:pPr>
        <w:keepNext/>
        <w:keepLines/>
        <w:rPr>
          <w:b/>
          <w:bCs/>
        </w:rPr>
      </w:pPr>
      <w:r w:rsidRPr="005B25A1">
        <w:rPr>
          <w:b/>
          <w:bCs/>
        </w:rPr>
        <w:t>Plenary Discussion:</w:t>
      </w:r>
    </w:p>
    <w:p w14:paraId="5686BBC0" w14:textId="77777777" w:rsidR="009E726A" w:rsidRPr="009E726A" w:rsidRDefault="009E726A" w:rsidP="009E726A">
      <w:pPr>
        <w:keepNext/>
        <w:keepLines/>
      </w:pPr>
    </w:p>
    <w:p w14:paraId="26AB5251" w14:textId="77777777" w:rsidR="007615D6" w:rsidRPr="00EB0339" w:rsidRDefault="007615D6" w:rsidP="007615D6">
      <w:r w:rsidRPr="005B25A1">
        <w:rPr>
          <w:b/>
          <w:bCs/>
        </w:rPr>
        <w:t>Status:</w:t>
      </w:r>
      <w:r>
        <w:t xml:space="preserve"> </w:t>
      </w:r>
      <w:r>
        <w:rPr>
          <w:color w:val="0000FF"/>
        </w:rPr>
        <w:t>Not concluded</w:t>
      </w:r>
      <w:r>
        <w:t>.</w:t>
      </w:r>
    </w:p>
    <w:p w14:paraId="1581ADF1" w14:textId="77777777" w:rsidR="00E00DA6" w:rsidRDefault="007615D6" w:rsidP="000A3FBD">
      <w:pPr>
        <w:pStyle w:val="NormTop"/>
      </w:pPr>
      <w:r>
        <w:rPr>
          <w:color w:val="0000FF"/>
        </w:rPr>
        <w:t>S2-2508898</w:t>
      </w:r>
      <w:r w:rsidRPr="00D53282">
        <w:t xml:space="preserve"> </w:t>
      </w:r>
      <w:r>
        <w:t>(P-CR) 23.801-01: [WT#6, Computing] Support computing in 6G. (Source: CATT)</w:t>
      </w:r>
      <w:r>
        <w:br/>
      </w:r>
      <w:r w:rsidRPr="00D53282">
        <w:rPr>
          <w:b/>
        </w:rPr>
        <w:t>Document for:</w:t>
      </w:r>
      <w:r w:rsidRPr="00D53282">
        <w:t xml:space="preserve"> </w:t>
      </w:r>
      <w:r>
        <w:t>Agreement</w:t>
      </w:r>
      <w:r>
        <w:br/>
      </w:r>
      <w:r w:rsidRPr="00D53282">
        <w:rPr>
          <w:b/>
        </w:rPr>
        <w:t>Abstract:</w:t>
      </w:r>
      <w:r w:rsidRPr="00D53282">
        <w:t xml:space="preserve"> </w:t>
      </w:r>
      <w:r>
        <w:br/>
        <w:t>This paper proposes the WT update and KI description on 6G computing in TR 23.801-01.</w:t>
      </w:r>
    </w:p>
    <w:p w14:paraId="2AFAB917" w14:textId="77777777" w:rsidR="007615D6" w:rsidRPr="005B25A1" w:rsidRDefault="007615D6" w:rsidP="007615D6">
      <w:pPr>
        <w:keepNext/>
        <w:keepLines/>
        <w:rPr>
          <w:b/>
          <w:bCs/>
        </w:rPr>
      </w:pPr>
      <w:r w:rsidRPr="005B25A1">
        <w:rPr>
          <w:b/>
          <w:bCs/>
        </w:rPr>
        <w:t>Parallel discussion:</w:t>
      </w:r>
    </w:p>
    <w:p w14:paraId="6F9B6638" w14:textId="77777777" w:rsidR="007615D6" w:rsidRPr="005B25A1" w:rsidRDefault="007615D6" w:rsidP="007615D6">
      <w:pPr>
        <w:keepNext/>
        <w:keepLines/>
      </w:pPr>
      <w:r w:rsidRPr="005B25A1">
        <w:t>-</w:t>
      </w:r>
    </w:p>
    <w:p w14:paraId="09DD9DA7" w14:textId="77777777" w:rsidR="009E726A" w:rsidRPr="005B25A1" w:rsidRDefault="009E726A" w:rsidP="009E726A">
      <w:pPr>
        <w:keepNext/>
        <w:keepLines/>
      </w:pPr>
      <w:r>
        <w:rPr>
          <w:color w:val="FF0000"/>
        </w:rPr>
        <w:t>NO DISCUSSION RECORDED</w:t>
      </w:r>
    </w:p>
    <w:p w14:paraId="15F5CE89" w14:textId="77777777" w:rsidR="009E726A" w:rsidRPr="005B25A1" w:rsidRDefault="009E726A" w:rsidP="009E726A">
      <w:pPr>
        <w:keepNext/>
        <w:keepLines/>
        <w:rPr>
          <w:b/>
          <w:bCs/>
        </w:rPr>
      </w:pPr>
      <w:r w:rsidRPr="005B25A1">
        <w:rPr>
          <w:b/>
          <w:bCs/>
        </w:rPr>
        <w:t>Plenary Discussion:</w:t>
      </w:r>
    </w:p>
    <w:p w14:paraId="12012075" w14:textId="77777777" w:rsidR="009E726A" w:rsidRPr="009E726A" w:rsidRDefault="009E726A" w:rsidP="009E726A">
      <w:pPr>
        <w:keepNext/>
        <w:keepLines/>
      </w:pPr>
    </w:p>
    <w:p w14:paraId="3210C853" w14:textId="77777777" w:rsidR="007615D6" w:rsidRPr="00EB0339" w:rsidRDefault="007615D6" w:rsidP="007615D6">
      <w:r w:rsidRPr="005B25A1">
        <w:rPr>
          <w:b/>
          <w:bCs/>
        </w:rPr>
        <w:t>Status:</w:t>
      </w:r>
      <w:r>
        <w:t xml:space="preserve"> </w:t>
      </w:r>
      <w:r>
        <w:rPr>
          <w:color w:val="0000FF"/>
        </w:rPr>
        <w:t>Not concluded</w:t>
      </w:r>
      <w:r>
        <w:t>.</w:t>
      </w:r>
    </w:p>
    <w:p w14:paraId="48E1DD76" w14:textId="77777777" w:rsidR="00E00DA6" w:rsidRDefault="007615D6" w:rsidP="000A3FBD">
      <w:pPr>
        <w:pStyle w:val="NormTop"/>
      </w:pPr>
      <w:r>
        <w:rPr>
          <w:color w:val="0000FF"/>
        </w:rPr>
        <w:t>S2-2509004</w:t>
      </w:r>
      <w:r w:rsidRPr="00D53282">
        <w:t xml:space="preserve"> </w:t>
      </w:r>
      <w:r>
        <w:t>(P-CR) 23.801-01: [WT#6]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1BF9D2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A08BD43" w14:textId="77777777" w:rsidR="007615D6" w:rsidRPr="005B25A1" w:rsidRDefault="007615D6" w:rsidP="007615D6">
      <w:pPr>
        <w:keepNext/>
        <w:keepLines/>
        <w:rPr>
          <w:b/>
          <w:bCs/>
        </w:rPr>
      </w:pPr>
      <w:r w:rsidRPr="005B25A1">
        <w:rPr>
          <w:b/>
          <w:bCs/>
        </w:rPr>
        <w:t>Parallel discussion:</w:t>
      </w:r>
    </w:p>
    <w:p w14:paraId="1C518E01" w14:textId="77777777" w:rsidR="007615D6" w:rsidRPr="005B25A1" w:rsidRDefault="007615D6" w:rsidP="007615D6">
      <w:pPr>
        <w:keepNext/>
        <w:keepLines/>
      </w:pPr>
      <w:r w:rsidRPr="005B25A1">
        <w:t>-</w:t>
      </w:r>
    </w:p>
    <w:p w14:paraId="5046F54E" w14:textId="77777777" w:rsidR="009E726A" w:rsidRPr="005B25A1" w:rsidRDefault="009E726A" w:rsidP="009E726A">
      <w:pPr>
        <w:keepNext/>
        <w:keepLines/>
      </w:pPr>
      <w:r>
        <w:rPr>
          <w:color w:val="FF0000"/>
        </w:rPr>
        <w:t>NO DISCUSSION RECORDED</w:t>
      </w:r>
    </w:p>
    <w:p w14:paraId="4D3D9225" w14:textId="77777777" w:rsidR="009E726A" w:rsidRPr="005B25A1" w:rsidRDefault="009E726A" w:rsidP="009E726A">
      <w:pPr>
        <w:keepNext/>
        <w:keepLines/>
        <w:rPr>
          <w:b/>
          <w:bCs/>
        </w:rPr>
      </w:pPr>
      <w:r w:rsidRPr="005B25A1">
        <w:rPr>
          <w:b/>
          <w:bCs/>
        </w:rPr>
        <w:t>Plenary Discussion:</w:t>
      </w:r>
    </w:p>
    <w:p w14:paraId="4E1C62FE" w14:textId="77777777" w:rsidR="009E726A" w:rsidRPr="009E726A" w:rsidRDefault="009E726A" w:rsidP="009E726A">
      <w:pPr>
        <w:keepNext/>
        <w:keepLines/>
      </w:pPr>
    </w:p>
    <w:p w14:paraId="43425FBB" w14:textId="77777777" w:rsidR="007615D6" w:rsidRPr="00EB0339" w:rsidRDefault="007615D6" w:rsidP="007615D6">
      <w:r w:rsidRPr="005B25A1">
        <w:rPr>
          <w:b/>
          <w:bCs/>
        </w:rPr>
        <w:t>Status:</w:t>
      </w:r>
      <w:r>
        <w:t xml:space="preserve"> </w:t>
      </w:r>
      <w:r>
        <w:rPr>
          <w:color w:val="0000FF"/>
        </w:rPr>
        <w:t>Not concluded</w:t>
      </w:r>
      <w:r>
        <w:t>.</w:t>
      </w:r>
    </w:p>
    <w:p w14:paraId="645F544F" w14:textId="77777777" w:rsidR="00E00DA6" w:rsidRDefault="007615D6" w:rsidP="000A3FBD">
      <w:pPr>
        <w:pStyle w:val="NormTop"/>
      </w:pPr>
      <w:r>
        <w:rPr>
          <w:color w:val="0000FF"/>
        </w:rPr>
        <w:t>S2-2509093</w:t>
      </w:r>
      <w:r w:rsidRPr="00D53282">
        <w:t xml:space="preserve"> </w:t>
      </w:r>
      <w:r>
        <w:t>(P-CR) 23.801-01: [WT#6, Computing] WT update &amp; KI proposal for 6G Computing.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for 6G Computing and a key issue for coordination of compute and communication resources.</w:t>
      </w:r>
    </w:p>
    <w:p w14:paraId="38325090" w14:textId="77777777" w:rsidR="007615D6" w:rsidRPr="005B25A1" w:rsidRDefault="007615D6" w:rsidP="007615D6">
      <w:pPr>
        <w:keepNext/>
        <w:keepLines/>
        <w:rPr>
          <w:b/>
          <w:bCs/>
        </w:rPr>
      </w:pPr>
      <w:r w:rsidRPr="005B25A1">
        <w:rPr>
          <w:b/>
          <w:bCs/>
        </w:rPr>
        <w:t>Parallel discussion:</w:t>
      </w:r>
    </w:p>
    <w:p w14:paraId="7D49736F" w14:textId="77777777" w:rsidR="007615D6" w:rsidRPr="005B25A1" w:rsidRDefault="007615D6" w:rsidP="007615D6">
      <w:pPr>
        <w:keepNext/>
        <w:keepLines/>
      </w:pPr>
      <w:r w:rsidRPr="005B25A1">
        <w:t>-</w:t>
      </w:r>
    </w:p>
    <w:p w14:paraId="320E840A" w14:textId="77777777" w:rsidR="009E726A" w:rsidRPr="005B25A1" w:rsidRDefault="009E726A" w:rsidP="009E726A">
      <w:pPr>
        <w:keepNext/>
        <w:keepLines/>
      </w:pPr>
      <w:r>
        <w:rPr>
          <w:color w:val="FF0000"/>
        </w:rPr>
        <w:t>NO DISCUSSION RECORDED</w:t>
      </w:r>
    </w:p>
    <w:p w14:paraId="71EC3E55" w14:textId="77777777" w:rsidR="009E726A" w:rsidRPr="005B25A1" w:rsidRDefault="009E726A" w:rsidP="009E726A">
      <w:pPr>
        <w:keepNext/>
        <w:keepLines/>
        <w:rPr>
          <w:b/>
          <w:bCs/>
        </w:rPr>
      </w:pPr>
      <w:r w:rsidRPr="005B25A1">
        <w:rPr>
          <w:b/>
          <w:bCs/>
        </w:rPr>
        <w:t>Plenary Discussion:</w:t>
      </w:r>
    </w:p>
    <w:p w14:paraId="0F2046C2" w14:textId="77777777" w:rsidR="009E726A" w:rsidRPr="009E726A" w:rsidRDefault="009E726A" w:rsidP="009E726A">
      <w:pPr>
        <w:keepNext/>
        <w:keepLines/>
      </w:pPr>
    </w:p>
    <w:p w14:paraId="29B23D3D" w14:textId="77777777" w:rsidR="007615D6" w:rsidRPr="00EB0339" w:rsidRDefault="007615D6" w:rsidP="007615D6">
      <w:r w:rsidRPr="005B25A1">
        <w:rPr>
          <w:b/>
          <w:bCs/>
        </w:rPr>
        <w:t>Status:</w:t>
      </w:r>
      <w:r>
        <w:t xml:space="preserve"> </w:t>
      </w:r>
      <w:r>
        <w:rPr>
          <w:color w:val="0000FF"/>
        </w:rPr>
        <w:t>Not concluded</w:t>
      </w:r>
      <w:r>
        <w:t>.</w:t>
      </w:r>
    </w:p>
    <w:p w14:paraId="35E419AA" w14:textId="77777777" w:rsidR="00E00DA6" w:rsidRDefault="007615D6" w:rsidP="000A3FBD">
      <w:pPr>
        <w:pStyle w:val="NormTop"/>
      </w:pPr>
      <w:r>
        <w:rPr>
          <w:color w:val="0000FF"/>
        </w:rPr>
        <w:t>S2-2509216</w:t>
      </w:r>
      <w:r w:rsidRPr="00D53282">
        <w:t xml:space="preserve"> </w:t>
      </w:r>
      <w:r>
        <w:t>(P-CR) 23.801-01: Discussion and way forward for WT#6 (compute support).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0AB953B2" w14:textId="77777777" w:rsidR="007615D6" w:rsidRPr="005B25A1" w:rsidRDefault="007615D6" w:rsidP="007615D6">
      <w:pPr>
        <w:keepNext/>
        <w:keepLines/>
        <w:rPr>
          <w:b/>
          <w:bCs/>
        </w:rPr>
      </w:pPr>
      <w:r w:rsidRPr="005B25A1">
        <w:rPr>
          <w:b/>
          <w:bCs/>
        </w:rPr>
        <w:t>Parallel discussion:</w:t>
      </w:r>
    </w:p>
    <w:p w14:paraId="02CC8B57" w14:textId="77777777" w:rsidR="007615D6" w:rsidRPr="005B25A1" w:rsidRDefault="007615D6" w:rsidP="007615D6">
      <w:pPr>
        <w:keepNext/>
        <w:keepLines/>
      </w:pPr>
      <w:r w:rsidRPr="005B25A1">
        <w:t>-</w:t>
      </w:r>
    </w:p>
    <w:p w14:paraId="644727F6" w14:textId="77777777" w:rsidR="009E726A" w:rsidRPr="005B25A1" w:rsidRDefault="009E726A" w:rsidP="009E726A">
      <w:pPr>
        <w:keepNext/>
        <w:keepLines/>
      </w:pPr>
      <w:r>
        <w:rPr>
          <w:color w:val="FF0000"/>
        </w:rPr>
        <w:t>NO DISCUSSION RECORDED</w:t>
      </w:r>
    </w:p>
    <w:p w14:paraId="18D4FE02" w14:textId="77777777" w:rsidR="009E726A" w:rsidRPr="005B25A1" w:rsidRDefault="009E726A" w:rsidP="009E726A">
      <w:pPr>
        <w:keepNext/>
        <w:keepLines/>
        <w:rPr>
          <w:b/>
          <w:bCs/>
        </w:rPr>
      </w:pPr>
      <w:r w:rsidRPr="005B25A1">
        <w:rPr>
          <w:b/>
          <w:bCs/>
        </w:rPr>
        <w:t>Plenary Discussion:</w:t>
      </w:r>
    </w:p>
    <w:p w14:paraId="3E214CF2" w14:textId="77777777" w:rsidR="009E726A" w:rsidRPr="009E726A" w:rsidRDefault="009E726A" w:rsidP="009E726A">
      <w:pPr>
        <w:keepNext/>
        <w:keepLines/>
      </w:pPr>
    </w:p>
    <w:p w14:paraId="791DA1A8" w14:textId="77777777" w:rsidR="007615D6" w:rsidRPr="00EB0339" w:rsidRDefault="007615D6" w:rsidP="007615D6">
      <w:r w:rsidRPr="005B25A1">
        <w:rPr>
          <w:b/>
          <w:bCs/>
        </w:rPr>
        <w:t>Status:</w:t>
      </w:r>
      <w:r>
        <w:t xml:space="preserve"> </w:t>
      </w:r>
      <w:r>
        <w:rPr>
          <w:color w:val="0000FF"/>
        </w:rPr>
        <w:t>Not concluded</w:t>
      </w:r>
      <w:r>
        <w:t>.</w:t>
      </w:r>
    </w:p>
    <w:p w14:paraId="00CFB40E" w14:textId="77777777" w:rsidR="00E00DA6" w:rsidRDefault="007615D6" w:rsidP="000A3FBD">
      <w:pPr>
        <w:pStyle w:val="NormTop"/>
      </w:pPr>
      <w:r>
        <w:rPr>
          <w:color w:val="0000FF"/>
        </w:rPr>
        <w:t>S2-2509225</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provide justification and gap analysis for WT#6 computing, and propose the potential key issues.</w:t>
      </w:r>
    </w:p>
    <w:p w14:paraId="3B3B20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S2-2507430</w:t>
      </w:r>
      <w:r>
        <w:t>.</w:t>
      </w:r>
    </w:p>
    <w:p w14:paraId="66617167" w14:textId="77777777" w:rsidR="007615D6" w:rsidRPr="005B25A1" w:rsidRDefault="007615D6" w:rsidP="007615D6">
      <w:pPr>
        <w:keepNext/>
        <w:keepLines/>
        <w:rPr>
          <w:b/>
          <w:bCs/>
        </w:rPr>
      </w:pPr>
      <w:r w:rsidRPr="005B25A1">
        <w:rPr>
          <w:b/>
          <w:bCs/>
        </w:rPr>
        <w:t>Parallel discussion:</w:t>
      </w:r>
    </w:p>
    <w:p w14:paraId="43485894" w14:textId="77777777" w:rsidR="007615D6" w:rsidRPr="005B25A1" w:rsidRDefault="007615D6" w:rsidP="007615D6">
      <w:pPr>
        <w:keepNext/>
        <w:keepLines/>
      </w:pPr>
      <w:r w:rsidRPr="005B25A1">
        <w:t>-</w:t>
      </w:r>
    </w:p>
    <w:p w14:paraId="1E91BEED" w14:textId="77777777" w:rsidR="009E726A" w:rsidRPr="005B25A1" w:rsidRDefault="009E726A" w:rsidP="009E726A">
      <w:pPr>
        <w:keepNext/>
        <w:keepLines/>
      </w:pPr>
      <w:r>
        <w:rPr>
          <w:color w:val="FF0000"/>
        </w:rPr>
        <w:t>NO DISCUSSION RECORDED</w:t>
      </w:r>
    </w:p>
    <w:p w14:paraId="585649DC" w14:textId="77777777" w:rsidR="009E726A" w:rsidRPr="005B25A1" w:rsidRDefault="009E726A" w:rsidP="009E726A">
      <w:pPr>
        <w:keepNext/>
        <w:keepLines/>
        <w:rPr>
          <w:b/>
          <w:bCs/>
        </w:rPr>
      </w:pPr>
      <w:r w:rsidRPr="005B25A1">
        <w:rPr>
          <w:b/>
          <w:bCs/>
        </w:rPr>
        <w:t>Plenary Discussion:</w:t>
      </w:r>
    </w:p>
    <w:p w14:paraId="015C6CDE" w14:textId="77777777" w:rsidR="009E726A" w:rsidRPr="009E726A" w:rsidRDefault="009E726A" w:rsidP="009E726A">
      <w:pPr>
        <w:keepNext/>
        <w:keepLines/>
      </w:pPr>
    </w:p>
    <w:p w14:paraId="409E312D" w14:textId="77777777" w:rsidR="007615D6" w:rsidRPr="00EB0339" w:rsidRDefault="007615D6" w:rsidP="007615D6">
      <w:r w:rsidRPr="005B25A1">
        <w:rPr>
          <w:b/>
          <w:bCs/>
        </w:rPr>
        <w:t>Status:</w:t>
      </w:r>
      <w:r>
        <w:t xml:space="preserve"> </w:t>
      </w:r>
      <w:r>
        <w:rPr>
          <w:color w:val="0000FF"/>
        </w:rPr>
        <w:t>Not concluded</w:t>
      </w:r>
      <w:r>
        <w:t>.</w:t>
      </w:r>
    </w:p>
    <w:p w14:paraId="0FD15D06" w14:textId="77777777" w:rsidR="00E00DA6" w:rsidRDefault="007615D6" w:rsidP="000A3FBD">
      <w:pPr>
        <w:pStyle w:val="NormTop"/>
      </w:pPr>
      <w:r>
        <w:rPr>
          <w:color w:val="0000FF"/>
        </w:rPr>
        <w:t>S2-2509238</w:t>
      </w:r>
      <w:r w:rsidRPr="00D53282">
        <w:t xml:space="preserve"> </w:t>
      </w:r>
      <w:r>
        <w:t>(P-CR) 23.801-01: [WT#6] 6G Compute work task scope and key issue. (Source: Nokia, T-Mobile US)</w:t>
      </w:r>
      <w:r>
        <w:br/>
      </w:r>
      <w:r w:rsidRPr="00D53282">
        <w:rPr>
          <w:b/>
        </w:rPr>
        <w:t>Document for:</w:t>
      </w:r>
      <w:r w:rsidRPr="00D53282">
        <w:t xml:space="preserve"> </w:t>
      </w:r>
      <w:r>
        <w:t>Approval</w:t>
      </w:r>
      <w:r>
        <w:br/>
      </w:r>
      <w:r w:rsidRPr="00D53282">
        <w:rPr>
          <w:b/>
        </w:rPr>
        <w:t>Abstract:</w:t>
      </w:r>
      <w:r w:rsidRPr="00D53282">
        <w:t xml:space="preserve"> </w:t>
      </w:r>
      <w:r>
        <w:br/>
        <w:t>Proposes updates (highlighted) to postponed WT#6 scope on Compute in TR 23.801-01. The proposed work task scope in the Annex is considered as the Key Issue on 6G Compute.</w:t>
      </w:r>
    </w:p>
    <w:p w14:paraId="6DEA6234" w14:textId="77777777" w:rsidR="007615D6" w:rsidRPr="005B25A1" w:rsidRDefault="007615D6" w:rsidP="007615D6">
      <w:pPr>
        <w:keepNext/>
        <w:keepLines/>
        <w:rPr>
          <w:b/>
          <w:bCs/>
        </w:rPr>
      </w:pPr>
      <w:r w:rsidRPr="005B25A1">
        <w:rPr>
          <w:b/>
          <w:bCs/>
        </w:rPr>
        <w:t>Parallel discussion:</w:t>
      </w:r>
    </w:p>
    <w:p w14:paraId="53C6597A" w14:textId="77777777" w:rsidR="007615D6" w:rsidRPr="005B25A1" w:rsidRDefault="007615D6" w:rsidP="007615D6">
      <w:pPr>
        <w:keepNext/>
        <w:keepLines/>
      </w:pPr>
      <w:r w:rsidRPr="005B25A1">
        <w:t>-</w:t>
      </w:r>
    </w:p>
    <w:p w14:paraId="51C9425C" w14:textId="77777777" w:rsidR="009E726A" w:rsidRPr="005B25A1" w:rsidRDefault="009E726A" w:rsidP="009E726A">
      <w:pPr>
        <w:keepNext/>
        <w:keepLines/>
      </w:pPr>
      <w:r>
        <w:rPr>
          <w:color w:val="FF0000"/>
        </w:rPr>
        <w:t>NO DISCUSSION RECORDED</w:t>
      </w:r>
    </w:p>
    <w:p w14:paraId="3103A8BA" w14:textId="77777777" w:rsidR="009E726A" w:rsidRPr="005B25A1" w:rsidRDefault="009E726A" w:rsidP="009E726A">
      <w:pPr>
        <w:keepNext/>
        <w:keepLines/>
        <w:rPr>
          <w:b/>
          <w:bCs/>
        </w:rPr>
      </w:pPr>
      <w:r w:rsidRPr="005B25A1">
        <w:rPr>
          <w:b/>
          <w:bCs/>
        </w:rPr>
        <w:t>Plenary Discussion:</w:t>
      </w:r>
    </w:p>
    <w:p w14:paraId="746CBCB0" w14:textId="77777777" w:rsidR="009E726A" w:rsidRPr="009E726A" w:rsidRDefault="009E726A" w:rsidP="009E726A">
      <w:pPr>
        <w:keepNext/>
        <w:keepLines/>
      </w:pPr>
    </w:p>
    <w:p w14:paraId="1D852C19" w14:textId="77777777" w:rsidR="002503EE" w:rsidRDefault="007615D6" w:rsidP="002503EE">
      <w:r w:rsidRPr="005B25A1">
        <w:rPr>
          <w:b/>
          <w:bCs/>
        </w:rPr>
        <w:t>Status:</w:t>
      </w:r>
      <w:r>
        <w:t xml:space="preserve"> </w:t>
      </w:r>
      <w:r>
        <w:rPr>
          <w:color w:val="0000FF"/>
        </w:rPr>
        <w:t>Not concluded</w:t>
      </w:r>
      <w:r>
        <w:t>.</w:t>
      </w:r>
    </w:p>
    <w:p w14:paraId="32DC6FCC" w14:textId="18F98F74" w:rsidR="007615D6" w:rsidRDefault="007615D6" w:rsidP="005A50C0">
      <w:pPr>
        <w:pStyle w:val="Heading3"/>
      </w:pPr>
      <w:r>
        <w:t>20.6.7</w:t>
      </w:r>
      <w:r>
        <w:tab/>
        <w:t>Study on Architecture for 6G System (FS_6G_ARC) - WT#7</w:t>
      </w:r>
    </w:p>
    <w:p w14:paraId="4DB9AF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A05BD0" w14:textId="77777777" w:rsidR="00E00DA6" w:rsidRDefault="007615D6" w:rsidP="000A3FBD">
      <w:pPr>
        <w:pStyle w:val="NormTop"/>
      </w:pPr>
      <w:r>
        <w:rPr>
          <w:color w:val="0000FF"/>
        </w:rPr>
        <w:t>S2-2508226</w:t>
      </w:r>
      <w:r w:rsidRPr="00D53282">
        <w:t xml:space="preserve"> </w:t>
      </w:r>
      <w:r>
        <w:t>(P-CR) 23.801-01: [WT#7] Scope and key issue on NTN. (Source: NEC)</w:t>
      </w:r>
      <w:r>
        <w:br/>
      </w:r>
      <w:r w:rsidRPr="00D53282">
        <w:rPr>
          <w:b/>
        </w:rPr>
        <w:t>Document for:</w:t>
      </w:r>
      <w:r w:rsidRPr="00D53282">
        <w:t xml:space="preserve"> </w:t>
      </w:r>
      <w:r>
        <w:t>Approval</w:t>
      </w:r>
      <w:r>
        <w:br/>
      </w:r>
      <w:r w:rsidRPr="00D53282">
        <w:rPr>
          <w:b/>
        </w:rPr>
        <w:t>Abstract:</w:t>
      </w:r>
      <w:r w:rsidRPr="00D53282">
        <w:t xml:space="preserve"> </w:t>
      </w:r>
      <w:r>
        <w:br/>
        <w:t>[WT#7] Scope and key issue on NTN is suggested.</w:t>
      </w:r>
    </w:p>
    <w:p w14:paraId="0DEF268A" w14:textId="77777777" w:rsidR="007615D6" w:rsidRPr="005B25A1" w:rsidRDefault="007615D6" w:rsidP="007615D6">
      <w:pPr>
        <w:keepNext/>
        <w:keepLines/>
        <w:rPr>
          <w:b/>
          <w:bCs/>
        </w:rPr>
      </w:pPr>
      <w:r w:rsidRPr="005B25A1">
        <w:rPr>
          <w:b/>
          <w:bCs/>
        </w:rPr>
        <w:t>Parallel discussion:</w:t>
      </w:r>
    </w:p>
    <w:p w14:paraId="2AA625CB" w14:textId="77777777" w:rsidR="007615D6" w:rsidRPr="005B25A1" w:rsidRDefault="007615D6" w:rsidP="007615D6">
      <w:pPr>
        <w:keepNext/>
        <w:keepLines/>
      </w:pPr>
      <w:r w:rsidRPr="005B25A1">
        <w:t>-</w:t>
      </w:r>
    </w:p>
    <w:p w14:paraId="0A8F92F8" w14:textId="77777777" w:rsidR="009E726A" w:rsidRPr="005B25A1" w:rsidRDefault="009E726A" w:rsidP="009E726A">
      <w:pPr>
        <w:keepNext/>
        <w:keepLines/>
      </w:pPr>
      <w:r>
        <w:rPr>
          <w:color w:val="FF0000"/>
        </w:rPr>
        <w:t>NO DISCUSSION RECORDED</w:t>
      </w:r>
    </w:p>
    <w:p w14:paraId="4105DE47" w14:textId="77777777" w:rsidR="009E726A" w:rsidRPr="005B25A1" w:rsidRDefault="009E726A" w:rsidP="009E726A">
      <w:pPr>
        <w:keepNext/>
        <w:keepLines/>
        <w:rPr>
          <w:b/>
          <w:bCs/>
        </w:rPr>
      </w:pPr>
      <w:r w:rsidRPr="005B25A1">
        <w:rPr>
          <w:b/>
          <w:bCs/>
        </w:rPr>
        <w:t>Plenary Discussion:</w:t>
      </w:r>
    </w:p>
    <w:p w14:paraId="192D2DC0" w14:textId="77777777" w:rsidR="009E726A" w:rsidRPr="009E726A" w:rsidRDefault="009E726A" w:rsidP="009E726A">
      <w:pPr>
        <w:keepNext/>
        <w:keepLines/>
      </w:pPr>
    </w:p>
    <w:p w14:paraId="5E24FF15" w14:textId="77777777" w:rsidR="007615D6" w:rsidRPr="00EB0339" w:rsidRDefault="007615D6" w:rsidP="007615D6">
      <w:r w:rsidRPr="005B25A1">
        <w:rPr>
          <w:b/>
          <w:bCs/>
        </w:rPr>
        <w:t>Status:</w:t>
      </w:r>
      <w:r>
        <w:t xml:space="preserve"> </w:t>
      </w:r>
      <w:r>
        <w:rPr>
          <w:color w:val="0000FF"/>
        </w:rPr>
        <w:t>Not concluded</w:t>
      </w:r>
      <w:r>
        <w:t>.</w:t>
      </w:r>
    </w:p>
    <w:p w14:paraId="4C5ABBB8" w14:textId="77777777" w:rsidR="00E00DA6" w:rsidRDefault="007615D6" w:rsidP="000A3FBD">
      <w:pPr>
        <w:pStyle w:val="NormTop"/>
      </w:pPr>
      <w:r>
        <w:rPr>
          <w:color w:val="0000FF"/>
        </w:rPr>
        <w:t>S2-2508409</w:t>
      </w:r>
      <w:r w:rsidRPr="00D53282">
        <w:t xml:space="preserve"> </w:t>
      </w:r>
      <w:r>
        <w:t>(P-CR) 23.801-01: [WT#7]: Work task and key issue for 6G satellite access. (Source: CATT, CUC)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FE05BAF" w14:textId="77777777" w:rsidR="007615D6" w:rsidRPr="005B25A1" w:rsidRDefault="007615D6" w:rsidP="007615D6">
      <w:pPr>
        <w:keepNext/>
        <w:keepLines/>
        <w:rPr>
          <w:b/>
          <w:bCs/>
        </w:rPr>
      </w:pPr>
      <w:r w:rsidRPr="005B25A1">
        <w:rPr>
          <w:b/>
          <w:bCs/>
        </w:rPr>
        <w:t>Convenor comment:</w:t>
      </w:r>
    </w:p>
    <w:p w14:paraId="6D2A1A3E" w14:textId="77777777" w:rsidR="007615D6" w:rsidRPr="005B25A1" w:rsidRDefault="007615D6" w:rsidP="007615D6">
      <w:pPr>
        <w:keepNext/>
        <w:keepLines/>
      </w:pPr>
      <w:r w:rsidRPr="005B25A1">
        <w:t>Handle.</w:t>
      </w:r>
    </w:p>
    <w:p w14:paraId="033DBC48" w14:textId="77777777" w:rsidR="007615D6" w:rsidRPr="005B25A1" w:rsidRDefault="007615D6" w:rsidP="007615D6">
      <w:pPr>
        <w:keepNext/>
        <w:keepLines/>
        <w:rPr>
          <w:b/>
          <w:bCs/>
        </w:rPr>
      </w:pPr>
      <w:r w:rsidRPr="005B25A1">
        <w:rPr>
          <w:b/>
          <w:bCs/>
        </w:rPr>
        <w:t>Parallel discussion:</w:t>
      </w:r>
    </w:p>
    <w:p w14:paraId="1A720F75" w14:textId="57D40FA1" w:rsidR="00BA7BB9" w:rsidRDefault="00BA7BB9" w:rsidP="00BA7BB9">
      <w:pPr>
        <w:keepNext/>
        <w:keepLines/>
      </w:pPr>
      <w:r>
        <w:t xml:space="preserve">Revised in drafting session to </w:t>
      </w:r>
      <w:r w:rsidRPr="0020647A">
        <w:rPr>
          <w:color w:val="3333FF"/>
        </w:rPr>
        <w:t>S2-25095</w:t>
      </w:r>
      <w:r>
        <w:rPr>
          <w:color w:val="3333FF"/>
        </w:rPr>
        <w:t>24</w:t>
      </w:r>
      <w:r>
        <w:t>.</w:t>
      </w:r>
    </w:p>
    <w:p w14:paraId="6EDEC6C5" w14:textId="04EE66DF" w:rsidR="00FC153F" w:rsidRDefault="00FC153F" w:rsidP="00FC153F">
      <w:pPr>
        <w:keepNext/>
        <w:keepLines/>
      </w:pPr>
      <w:r>
        <w:t xml:space="preserve">There were a number of issues raised and comments made. This was left for off-line discussion and revised to </w:t>
      </w:r>
      <w:r w:rsidRPr="00497EE3">
        <w:rPr>
          <w:color w:val="0000FF"/>
        </w:rPr>
        <w:t>S2-250</w:t>
      </w:r>
      <w:r>
        <w:rPr>
          <w:color w:val="0000FF"/>
        </w:rPr>
        <w:t>9738</w:t>
      </w:r>
      <w:r>
        <w:t>.</w:t>
      </w:r>
    </w:p>
    <w:p w14:paraId="37D0209E" w14:textId="7D01588A" w:rsidR="00284DC0" w:rsidRDefault="00B5321B" w:rsidP="00FC153F">
      <w:pPr>
        <w:keepNext/>
        <w:keepLines/>
      </w:pPr>
      <w:r>
        <w:t xml:space="preserve">Some further work on the yellow highlight text was needed. This was left for off-line discussion and revised to </w:t>
      </w:r>
      <w:r w:rsidRPr="00497EE3">
        <w:rPr>
          <w:color w:val="0000FF"/>
        </w:rPr>
        <w:t>S2-250</w:t>
      </w:r>
      <w:r>
        <w:rPr>
          <w:color w:val="0000FF"/>
        </w:rPr>
        <w:t>9796</w:t>
      </w:r>
      <w:r>
        <w:t>.</w:t>
      </w:r>
      <w:r w:rsidRPr="00437C14">
        <w:t xml:space="preserve"> </w:t>
      </w:r>
    </w:p>
    <w:p w14:paraId="24C7BC65" w14:textId="77777777" w:rsidR="00BA7BB9" w:rsidRPr="005B25A1" w:rsidRDefault="00BA7BB9" w:rsidP="00BA7BB9">
      <w:pPr>
        <w:keepNext/>
        <w:keepLines/>
        <w:rPr>
          <w:b/>
          <w:bCs/>
        </w:rPr>
      </w:pPr>
      <w:r w:rsidRPr="005B25A1">
        <w:rPr>
          <w:b/>
          <w:bCs/>
        </w:rPr>
        <w:t>Plenary Discussion:</w:t>
      </w:r>
    </w:p>
    <w:p w14:paraId="1D932DB5" w14:textId="77777777" w:rsidR="00BA7BB9" w:rsidRPr="005B25A1" w:rsidRDefault="00BA7BB9" w:rsidP="00BA7BB9">
      <w:pPr>
        <w:keepNext/>
        <w:keepLines/>
      </w:pPr>
      <w:r>
        <w:t xml:space="preserve">  </w:t>
      </w:r>
      <w:r w:rsidRPr="00380F14">
        <w:rPr>
          <w:color w:val="FF0000"/>
        </w:rPr>
        <w:t>&lt;RETURN - OPEN&gt;</w:t>
      </w:r>
    </w:p>
    <w:p w14:paraId="324D4961" w14:textId="77777777" w:rsidR="00BA7BB9" w:rsidRPr="009E726A" w:rsidRDefault="00BA7BB9" w:rsidP="00BA7BB9">
      <w:pPr>
        <w:keepNext/>
        <w:keepLines/>
      </w:pPr>
    </w:p>
    <w:p w14:paraId="5A04D2CC" w14:textId="77777777" w:rsidR="00BA7BB9" w:rsidRPr="00EB0339" w:rsidRDefault="00BA7BB9" w:rsidP="00BA7BB9">
      <w:r w:rsidRPr="005B25A1">
        <w:rPr>
          <w:b/>
          <w:bCs/>
        </w:rPr>
        <w:t>Status:</w:t>
      </w:r>
      <w:r>
        <w:t xml:space="preserve"> </w:t>
      </w:r>
      <w:r w:rsidRPr="00380F14">
        <w:rPr>
          <w:color w:val="FF0000"/>
        </w:rPr>
        <w:t>OPEN</w:t>
      </w:r>
    </w:p>
    <w:p w14:paraId="357AF175" w14:textId="77777777" w:rsidR="00E00DA6" w:rsidRDefault="007615D6" w:rsidP="000A3FBD">
      <w:pPr>
        <w:pStyle w:val="NormTop"/>
      </w:pPr>
      <w:r>
        <w:rPr>
          <w:color w:val="0000FF"/>
        </w:rPr>
        <w:t>S2-2508690</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488DD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S2-2508134</w:t>
      </w:r>
      <w:r>
        <w:t>.</w:t>
      </w:r>
    </w:p>
    <w:p w14:paraId="0477DEEF" w14:textId="77777777" w:rsidR="007615D6" w:rsidRPr="005B25A1" w:rsidRDefault="007615D6" w:rsidP="007615D6">
      <w:pPr>
        <w:keepNext/>
        <w:keepLines/>
        <w:rPr>
          <w:b/>
          <w:bCs/>
        </w:rPr>
      </w:pPr>
      <w:r w:rsidRPr="005B25A1">
        <w:rPr>
          <w:b/>
          <w:bCs/>
        </w:rPr>
        <w:t>Parallel discussion:</w:t>
      </w:r>
    </w:p>
    <w:p w14:paraId="05B02EBA" w14:textId="77777777" w:rsidR="007615D6" w:rsidRPr="005B25A1" w:rsidRDefault="007615D6" w:rsidP="007615D6">
      <w:pPr>
        <w:keepNext/>
        <w:keepLines/>
      </w:pPr>
      <w:r w:rsidRPr="005B25A1">
        <w:t>-</w:t>
      </w:r>
    </w:p>
    <w:p w14:paraId="4B9626C5" w14:textId="77777777" w:rsidR="009E726A" w:rsidRPr="005B25A1" w:rsidRDefault="009E726A" w:rsidP="009E726A">
      <w:pPr>
        <w:keepNext/>
        <w:keepLines/>
      </w:pPr>
      <w:r>
        <w:rPr>
          <w:color w:val="FF0000"/>
        </w:rPr>
        <w:t>NO DISCUSSION RECORDED</w:t>
      </w:r>
    </w:p>
    <w:p w14:paraId="5A5A3259" w14:textId="77777777" w:rsidR="009E726A" w:rsidRPr="005B25A1" w:rsidRDefault="009E726A" w:rsidP="009E726A">
      <w:pPr>
        <w:keepNext/>
        <w:keepLines/>
        <w:rPr>
          <w:b/>
          <w:bCs/>
        </w:rPr>
      </w:pPr>
      <w:r w:rsidRPr="005B25A1">
        <w:rPr>
          <w:b/>
          <w:bCs/>
        </w:rPr>
        <w:t>Plenary Discussion:</w:t>
      </w:r>
    </w:p>
    <w:p w14:paraId="514A77EB" w14:textId="77777777" w:rsidR="009E726A" w:rsidRPr="009E726A" w:rsidRDefault="009E726A" w:rsidP="009E726A">
      <w:pPr>
        <w:keepNext/>
        <w:keepLines/>
      </w:pPr>
    </w:p>
    <w:p w14:paraId="4FB7B311" w14:textId="77777777" w:rsidR="007615D6" w:rsidRPr="00EB0339" w:rsidRDefault="007615D6" w:rsidP="007615D6">
      <w:r w:rsidRPr="005B25A1">
        <w:rPr>
          <w:b/>
          <w:bCs/>
        </w:rPr>
        <w:t>Status:</w:t>
      </w:r>
      <w:r>
        <w:t xml:space="preserve"> </w:t>
      </w:r>
      <w:r>
        <w:rPr>
          <w:color w:val="0000FF"/>
        </w:rPr>
        <w:t>Not concluded</w:t>
      </w:r>
      <w:r>
        <w:t>.</w:t>
      </w:r>
    </w:p>
    <w:p w14:paraId="555D7555" w14:textId="77777777" w:rsidR="00E00DA6" w:rsidRDefault="007615D6" w:rsidP="000A3FBD">
      <w:pPr>
        <w:pStyle w:val="NormTop"/>
      </w:pPr>
      <w:r>
        <w:rPr>
          <w:color w:val="0000FF"/>
        </w:rPr>
        <w:t>S2-2508762</w:t>
      </w:r>
      <w:r w:rsidRPr="00D53282">
        <w:t xml:space="preserve"> </w:t>
      </w:r>
      <w:r>
        <w:t xml:space="preserve">(P-CR) 23.801-01: [WT#7] Scope and New Key Issues to Support 6G RAT for NTN. (Source: Nokia, T-Mobile USA, [China Telecom, TNO, Thales, Vivo, ESA, IRDM, EchoStar, Boost Mobile Network, Viasat, </w:t>
      </w:r>
      <w:proofErr w:type="spellStart"/>
      <w:r>
        <w:t>Sateliot</w:t>
      </w:r>
      <w:proofErr w:type="spellEnd"/>
      <w:r>
        <w: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7D6B1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S2-2506437</w:t>
      </w:r>
      <w:r>
        <w:t>.</w:t>
      </w:r>
    </w:p>
    <w:p w14:paraId="102F02E2" w14:textId="77777777" w:rsidR="007615D6" w:rsidRPr="005B25A1" w:rsidRDefault="007615D6" w:rsidP="007615D6">
      <w:pPr>
        <w:keepNext/>
        <w:keepLines/>
        <w:rPr>
          <w:b/>
          <w:bCs/>
        </w:rPr>
      </w:pPr>
      <w:r w:rsidRPr="005B25A1">
        <w:rPr>
          <w:b/>
          <w:bCs/>
        </w:rPr>
        <w:t>Parallel discussion:</w:t>
      </w:r>
    </w:p>
    <w:p w14:paraId="768E432F" w14:textId="77777777" w:rsidR="007615D6" w:rsidRPr="005B25A1" w:rsidRDefault="007615D6" w:rsidP="007615D6">
      <w:pPr>
        <w:keepNext/>
        <w:keepLines/>
      </w:pPr>
      <w:r w:rsidRPr="005B25A1">
        <w:t>-</w:t>
      </w:r>
    </w:p>
    <w:p w14:paraId="30E74851" w14:textId="77777777" w:rsidR="009E726A" w:rsidRPr="005B25A1" w:rsidRDefault="009E726A" w:rsidP="009E726A">
      <w:pPr>
        <w:keepNext/>
        <w:keepLines/>
      </w:pPr>
      <w:r>
        <w:rPr>
          <w:color w:val="FF0000"/>
        </w:rPr>
        <w:t>NO DISCUSSION RECORDED</w:t>
      </w:r>
    </w:p>
    <w:p w14:paraId="33CE0C04" w14:textId="77777777" w:rsidR="009E726A" w:rsidRPr="005B25A1" w:rsidRDefault="009E726A" w:rsidP="009E726A">
      <w:pPr>
        <w:keepNext/>
        <w:keepLines/>
        <w:rPr>
          <w:b/>
          <w:bCs/>
        </w:rPr>
      </w:pPr>
      <w:r w:rsidRPr="005B25A1">
        <w:rPr>
          <w:b/>
          <w:bCs/>
        </w:rPr>
        <w:t>Plenary Discussion:</w:t>
      </w:r>
    </w:p>
    <w:p w14:paraId="02AFBEF6" w14:textId="77777777" w:rsidR="009E726A" w:rsidRPr="009E726A" w:rsidRDefault="009E726A" w:rsidP="009E726A">
      <w:pPr>
        <w:keepNext/>
        <w:keepLines/>
      </w:pPr>
    </w:p>
    <w:p w14:paraId="1B9EFE86" w14:textId="77777777" w:rsidR="007615D6" w:rsidRPr="00EB0339" w:rsidRDefault="007615D6" w:rsidP="007615D6">
      <w:r w:rsidRPr="005B25A1">
        <w:rPr>
          <w:b/>
          <w:bCs/>
        </w:rPr>
        <w:t>Status:</w:t>
      </w:r>
      <w:r>
        <w:t xml:space="preserve"> </w:t>
      </w:r>
      <w:r>
        <w:rPr>
          <w:color w:val="0000FF"/>
        </w:rPr>
        <w:t>Not concluded</w:t>
      </w:r>
      <w:r>
        <w:t>.</w:t>
      </w:r>
    </w:p>
    <w:p w14:paraId="3D9728FC" w14:textId="77777777" w:rsidR="00E00DA6" w:rsidRDefault="007615D6" w:rsidP="000A3FBD">
      <w:pPr>
        <w:pStyle w:val="NormTop"/>
      </w:pPr>
      <w:r>
        <w:rPr>
          <w:color w:val="0000FF"/>
        </w:rPr>
        <w:t>S2-2508868</w:t>
      </w:r>
      <w:r w:rsidRPr="00D53282">
        <w:t xml:space="preserve"> </w:t>
      </w:r>
      <w:r>
        <w:t>(P-CR) 23.801-01: [WT#7] WT and KI for 6G satellite access.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a KI for WT#7.</w:t>
      </w:r>
    </w:p>
    <w:p w14:paraId="6B0C0EE8" w14:textId="77777777" w:rsidR="007615D6" w:rsidRPr="005B25A1" w:rsidRDefault="007615D6" w:rsidP="007615D6">
      <w:pPr>
        <w:keepNext/>
        <w:keepLines/>
        <w:rPr>
          <w:b/>
          <w:bCs/>
        </w:rPr>
      </w:pPr>
      <w:r w:rsidRPr="005B25A1">
        <w:rPr>
          <w:b/>
          <w:bCs/>
        </w:rPr>
        <w:t>Parallel discussion:</w:t>
      </w:r>
    </w:p>
    <w:p w14:paraId="48A4BF6F" w14:textId="77777777" w:rsidR="007615D6" w:rsidRPr="005B25A1" w:rsidRDefault="007615D6" w:rsidP="007615D6">
      <w:pPr>
        <w:keepNext/>
        <w:keepLines/>
      </w:pPr>
      <w:r w:rsidRPr="005B25A1">
        <w:t>-</w:t>
      </w:r>
    </w:p>
    <w:p w14:paraId="2B3D9E1D" w14:textId="77777777" w:rsidR="009E726A" w:rsidRPr="005B25A1" w:rsidRDefault="009E726A" w:rsidP="009E726A">
      <w:pPr>
        <w:keepNext/>
        <w:keepLines/>
      </w:pPr>
      <w:r>
        <w:rPr>
          <w:color w:val="FF0000"/>
        </w:rPr>
        <w:t>NO DISCUSSION RECORDED</w:t>
      </w:r>
    </w:p>
    <w:p w14:paraId="75E78198" w14:textId="77777777" w:rsidR="009E726A" w:rsidRPr="005B25A1" w:rsidRDefault="009E726A" w:rsidP="009E726A">
      <w:pPr>
        <w:keepNext/>
        <w:keepLines/>
        <w:rPr>
          <w:b/>
          <w:bCs/>
        </w:rPr>
      </w:pPr>
      <w:r w:rsidRPr="005B25A1">
        <w:rPr>
          <w:b/>
          <w:bCs/>
        </w:rPr>
        <w:t>Plenary Discussion:</w:t>
      </w:r>
    </w:p>
    <w:p w14:paraId="4D63AADD" w14:textId="77777777" w:rsidR="009E726A" w:rsidRPr="009E726A" w:rsidRDefault="009E726A" w:rsidP="009E726A">
      <w:pPr>
        <w:keepNext/>
        <w:keepLines/>
      </w:pPr>
    </w:p>
    <w:p w14:paraId="263A1AC2" w14:textId="77777777" w:rsidR="007615D6" w:rsidRPr="00EB0339" w:rsidRDefault="007615D6" w:rsidP="007615D6">
      <w:r w:rsidRPr="005B25A1">
        <w:rPr>
          <w:b/>
          <w:bCs/>
        </w:rPr>
        <w:t>Status:</w:t>
      </w:r>
      <w:r>
        <w:t xml:space="preserve"> </w:t>
      </w:r>
      <w:r>
        <w:rPr>
          <w:color w:val="0000FF"/>
        </w:rPr>
        <w:t>Not concluded</w:t>
      </w:r>
      <w:r>
        <w:t>.</w:t>
      </w:r>
    </w:p>
    <w:p w14:paraId="1E213DE0" w14:textId="77777777" w:rsidR="00E00DA6" w:rsidRDefault="007615D6" w:rsidP="000A3FBD">
      <w:pPr>
        <w:pStyle w:val="NormTop"/>
      </w:pPr>
      <w:r>
        <w:rPr>
          <w:color w:val="0000FF"/>
        </w:rPr>
        <w:t>S2-2508953</w:t>
      </w:r>
      <w:r w:rsidRPr="00D53282">
        <w:t xml:space="preserve"> </w:t>
      </w:r>
      <w:r>
        <w:t>(P-CR) 23.801-01: [WT#7, all topics] Work task proposal for NTN.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NTN.</w:t>
      </w:r>
    </w:p>
    <w:p w14:paraId="7C4F8A18" w14:textId="77777777" w:rsidR="007615D6" w:rsidRPr="005B25A1" w:rsidRDefault="007615D6" w:rsidP="007615D6">
      <w:pPr>
        <w:keepNext/>
        <w:keepLines/>
        <w:rPr>
          <w:b/>
          <w:bCs/>
        </w:rPr>
      </w:pPr>
      <w:r w:rsidRPr="005B25A1">
        <w:rPr>
          <w:b/>
          <w:bCs/>
        </w:rPr>
        <w:t>Parallel discussion:</w:t>
      </w:r>
    </w:p>
    <w:p w14:paraId="1271C51D" w14:textId="77777777" w:rsidR="007615D6" w:rsidRPr="005B25A1" w:rsidRDefault="007615D6" w:rsidP="007615D6">
      <w:pPr>
        <w:keepNext/>
        <w:keepLines/>
      </w:pPr>
      <w:r w:rsidRPr="005B25A1">
        <w:t>-</w:t>
      </w:r>
    </w:p>
    <w:p w14:paraId="039EC9DD" w14:textId="77777777" w:rsidR="009E726A" w:rsidRPr="005B25A1" w:rsidRDefault="009E726A" w:rsidP="009E726A">
      <w:pPr>
        <w:keepNext/>
        <w:keepLines/>
      </w:pPr>
      <w:r>
        <w:rPr>
          <w:color w:val="FF0000"/>
        </w:rPr>
        <w:t>NO DISCUSSION RECORDED</w:t>
      </w:r>
    </w:p>
    <w:p w14:paraId="7DB2D423" w14:textId="77777777" w:rsidR="009E726A" w:rsidRPr="005B25A1" w:rsidRDefault="009E726A" w:rsidP="009E726A">
      <w:pPr>
        <w:keepNext/>
        <w:keepLines/>
        <w:rPr>
          <w:b/>
          <w:bCs/>
        </w:rPr>
      </w:pPr>
      <w:r w:rsidRPr="005B25A1">
        <w:rPr>
          <w:b/>
          <w:bCs/>
        </w:rPr>
        <w:t>Plenary Discussion:</w:t>
      </w:r>
    </w:p>
    <w:p w14:paraId="50812D0A" w14:textId="77777777" w:rsidR="009E726A" w:rsidRPr="009E726A" w:rsidRDefault="009E726A" w:rsidP="009E726A">
      <w:pPr>
        <w:keepNext/>
        <w:keepLines/>
      </w:pPr>
    </w:p>
    <w:p w14:paraId="5BC347AD" w14:textId="77777777" w:rsidR="007615D6" w:rsidRPr="00EB0339" w:rsidRDefault="007615D6" w:rsidP="007615D6">
      <w:r w:rsidRPr="005B25A1">
        <w:rPr>
          <w:b/>
          <w:bCs/>
        </w:rPr>
        <w:t>Status:</w:t>
      </w:r>
      <w:r>
        <w:t xml:space="preserve"> </w:t>
      </w:r>
      <w:r>
        <w:rPr>
          <w:color w:val="0000FF"/>
        </w:rPr>
        <w:t>Not concluded</w:t>
      </w:r>
      <w:r>
        <w:t>.</w:t>
      </w:r>
    </w:p>
    <w:p w14:paraId="6DA197D4" w14:textId="77777777" w:rsidR="00E00DA6" w:rsidRDefault="007615D6" w:rsidP="000A3FBD">
      <w:pPr>
        <w:pStyle w:val="NormTop"/>
      </w:pPr>
      <w:r>
        <w:rPr>
          <w:color w:val="0000FF"/>
        </w:rPr>
        <w:t>S2-2508982</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for SA WG2 6G SID.</w:t>
      </w:r>
    </w:p>
    <w:p w14:paraId="6B4A9401" w14:textId="77777777" w:rsidR="007615D6" w:rsidRPr="005B25A1" w:rsidRDefault="007615D6" w:rsidP="007615D6">
      <w:pPr>
        <w:keepNext/>
        <w:keepLines/>
        <w:rPr>
          <w:b/>
          <w:bCs/>
        </w:rPr>
      </w:pPr>
      <w:r w:rsidRPr="005B25A1">
        <w:rPr>
          <w:b/>
          <w:bCs/>
        </w:rPr>
        <w:t>Parallel discussion:</w:t>
      </w:r>
    </w:p>
    <w:p w14:paraId="271CCB19" w14:textId="77777777" w:rsidR="007615D6" w:rsidRPr="005B25A1" w:rsidRDefault="007615D6" w:rsidP="007615D6">
      <w:pPr>
        <w:keepNext/>
        <w:keepLines/>
      </w:pPr>
      <w:r w:rsidRPr="005B25A1">
        <w:t>-</w:t>
      </w:r>
    </w:p>
    <w:p w14:paraId="06A9A8E3" w14:textId="77777777" w:rsidR="009E726A" w:rsidRPr="005B25A1" w:rsidRDefault="009E726A" w:rsidP="009E726A">
      <w:pPr>
        <w:keepNext/>
        <w:keepLines/>
      </w:pPr>
      <w:r>
        <w:rPr>
          <w:color w:val="FF0000"/>
        </w:rPr>
        <w:t>NO DISCUSSION RECORDED</w:t>
      </w:r>
    </w:p>
    <w:p w14:paraId="35C0AE2F" w14:textId="77777777" w:rsidR="009E726A" w:rsidRPr="005B25A1" w:rsidRDefault="009E726A" w:rsidP="009E726A">
      <w:pPr>
        <w:keepNext/>
        <w:keepLines/>
        <w:rPr>
          <w:b/>
          <w:bCs/>
        </w:rPr>
      </w:pPr>
      <w:r w:rsidRPr="005B25A1">
        <w:rPr>
          <w:b/>
          <w:bCs/>
        </w:rPr>
        <w:t>Plenary Discussion:</w:t>
      </w:r>
    </w:p>
    <w:p w14:paraId="3BE710E0" w14:textId="77777777" w:rsidR="009E726A" w:rsidRPr="009E726A" w:rsidRDefault="009E726A" w:rsidP="009E726A">
      <w:pPr>
        <w:keepNext/>
        <w:keepLines/>
      </w:pPr>
    </w:p>
    <w:p w14:paraId="5794ED29" w14:textId="77777777" w:rsidR="007615D6" w:rsidRPr="00EB0339" w:rsidRDefault="007615D6" w:rsidP="007615D6">
      <w:r w:rsidRPr="005B25A1">
        <w:rPr>
          <w:b/>
          <w:bCs/>
        </w:rPr>
        <w:t>Status:</w:t>
      </w:r>
      <w:r>
        <w:t xml:space="preserve"> </w:t>
      </w:r>
      <w:r>
        <w:rPr>
          <w:color w:val="0000FF"/>
        </w:rPr>
        <w:t>Not concluded</w:t>
      </w:r>
      <w:r>
        <w:t>.</w:t>
      </w:r>
    </w:p>
    <w:p w14:paraId="075B1F4E" w14:textId="77777777" w:rsidR="00E00DA6" w:rsidRDefault="007615D6" w:rsidP="000A3FBD">
      <w:pPr>
        <w:pStyle w:val="NormTop"/>
      </w:pPr>
      <w:r>
        <w:rPr>
          <w:color w:val="0000FF"/>
        </w:rPr>
        <w:t>S2-2509045</w:t>
      </w:r>
      <w:r w:rsidRPr="00D53282">
        <w:t xml:space="preserve"> </w:t>
      </w:r>
      <w:r>
        <w:t xml:space="preserve">(P-CR) 23.801-01: [WT#7, NTN] NTN specific WTs and KIs for 6G support of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DCCABE8" w14:textId="77777777" w:rsidR="007615D6" w:rsidRPr="005B25A1" w:rsidRDefault="007615D6" w:rsidP="007615D6">
      <w:pPr>
        <w:keepNext/>
        <w:keepLines/>
        <w:rPr>
          <w:b/>
          <w:bCs/>
        </w:rPr>
      </w:pPr>
      <w:r w:rsidRPr="005B25A1">
        <w:rPr>
          <w:b/>
          <w:bCs/>
        </w:rPr>
        <w:t>Parallel discussion:</w:t>
      </w:r>
    </w:p>
    <w:p w14:paraId="3FEBC271" w14:textId="77777777" w:rsidR="007615D6" w:rsidRPr="005B25A1" w:rsidRDefault="007615D6" w:rsidP="007615D6">
      <w:pPr>
        <w:keepNext/>
        <w:keepLines/>
      </w:pPr>
      <w:r w:rsidRPr="005B25A1">
        <w:t>-</w:t>
      </w:r>
    </w:p>
    <w:p w14:paraId="2A7F2603" w14:textId="77777777" w:rsidR="009E726A" w:rsidRPr="005B25A1" w:rsidRDefault="009E726A" w:rsidP="009E726A">
      <w:pPr>
        <w:keepNext/>
        <w:keepLines/>
      </w:pPr>
      <w:r>
        <w:rPr>
          <w:color w:val="FF0000"/>
        </w:rPr>
        <w:t>NO DISCUSSION RECORDED</w:t>
      </w:r>
    </w:p>
    <w:p w14:paraId="6AE20340" w14:textId="77777777" w:rsidR="009E726A" w:rsidRPr="005B25A1" w:rsidRDefault="009E726A" w:rsidP="009E726A">
      <w:pPr>
        <w:keepNext/>
        <w:keepLines/>
        <w:rPr>
          <w:b/>
          <w:bCs/>
        </w:rPr>
      </w:pPr>
      <w:r w:rsidRPr="005B25A1">
        <w:rPr>
          <w:b/>
          <w:bCs/>
        </w:rPr>
        <w:t>Plenary Discussion:</w:t>
      </w:r>
    </w:p>
    <w:p w14:paraId="7BA396FF" w14:textId="77777777" w:rsidR="009E726A" w:rsidRPr="009E726A" w:rsidRDefault="009E726A" w:rsidP="009E726A">
      <w:pPr>
        <w:keepNext/>
        <w:keepLines/>
      </w:pPr>
    </w:p>
    <w:p w14:paraId="003F639B" w14:textId="77777777" w:rsidR="007615D6" w:rsidRPr="00EB0339" w:rsidRDefault="007615D6" w:rsidP="007615D6">
      <w:r w:rsidRPr="005B25A1">
        <w:rPr>
          <w:b/>
          <w:bCs/>
        </w:rPr>
        <w:t>Status:</w:t>
      </w:r>
      <w:r>
        <w:t xml:space="preserve"> </w:t>
      </w:r>
      <w:r>
        <w:rPr>
          <w:color w:val="0000FF"/>
        </w:rPr>
        <w:t>Not concluded</w:t>
      </w:r>
      <w:r>
        <w:t>.</w:t>
      </w:r>
    </w:p>
    <w:p w14:paraId="1ADCE935" w14:textId="77777777" w:rsidR="00E00DA6" w:rsidRDefault="007615D6" w:rsidP="000A3FBD">
      <w:pPr>
        <w:pStyle w:val="NormTop"/>
      </w:pPr>
      <w:r>
        <w:rPr>
          <w:color w:val="0000FF"/>
        </w:rPr>
        <w:t>S2-2509073</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27EB5D10" w14:textId="77777777" w:rsidR="007615D6" w:rsidRPr="005B25A1" w:rsidRDefault="007615D6" w:rsidP="007615D6">
      <w:pPr>
        <w:keepNext/>
        <w:keepLines/>
        <w:rPr>
          <w:b/>
          <w:bCs/>
        </w:rPr>
      </w:pPr>
      <w:r w:rsidRPr="005B25A1">
        <w:rPr>
          <w:b/>
          <w:bCs/>
        </w:rPr>
        <w:t>Parallel discussion:</w:t>
      </w:r>
    </w:p>
    <w:p w14:paraId="0B5E09A1" w14:textId="77777777" w:rsidR="007615D6" w:rsidRPr="005B25A1" w:rsidRDefault="007615D6" w:rsidP="007615D6">
      <w:pPr>
        <w:keepNext/>
        <w:keepLines/>
      </w:pPr>
      <w:r w:rsidRPr="005B25A1">
        <w:t>-</w:t>
      </w:r>
    </w:p>
    <w:p w14:paraId="4DE4B271" w14:textId="77777777" w:rsidR="009E726A" w:rsidRPr="005B25A1" w:rsidRDefault="009E726A" w:rsidP="009E726A">
      <w:pPr>
        <w:keepNext/>
        <w:keepLines/>
      </w:pPr>
      <w:r>
        <w:rPr>
          <w:color w:val="FF0000"/>
        </w:rPr>
        <w:t>NO DISCUSSION RECORDED</w:t>
      </w:r>
    </w:p>
    <w:p w14:paraId="599E71FD" w14:textId="77777777" w:rsidR="009E726A" w:rsidRPr="005B25A1" w:rsidRDefault="009E726A" w:rsidP="009E726A">
      <w:pPr>
        <w:keepNext/>
        <w:keepLines/>
        <w:rPr>
          <w:b/>
          <w:bCs/>
        </w:rPr>
      </w:pPr>
      <w:r w:rsidRPr="005B25A1">
        <w:rPr>
          <w:b/>
          <w:bCs/>
        </w:rPr>
        <w:t>Plenary Discussion:</w:t>
      </w:r>
    </w:p>
    <w:p w14:paraId="2E87E80E" w14:textId="77777777" w:rsidR="009E726A" w:rsidRPr="009E726A" w:rsidRDefault="009E726A" w:rsidP="009E726A">
      <w:pPr>
        <w:keepNext/>
        <w:keepLines/>
      </w:pPr>
    </w:p>
    <w:p w14:paraId="264AF180" w14:textId="77777777" w:rsidR="007615D6" w:rsidRPr="00EB0339" w:rsidRDefault="007615D6" w:rsidP="007615D6">
      <w:r w:rsidRPr="005B25A1">
        <w:rPr>
          <w:b/>
          <w:bCs/>
        </w:rPr>
        <w:t>Status:</w:t>
      </w:r>
      <w:r>
        <w:t xml:space="preserve"> </w:t>
      </w:r>
      <w:r>
        <w:rPr>
          <w:color w:val="0000FF"/>
        </w:rPr>
        <w:t>Not concluded</w:t>
      </w:r>
      <w:r>
        <w:t>.</w:t>
      </w:r>
    </w:p>
    <w:p w14:paraId="241F7FD7" w14:textId="77777777" w:rsidR="00E00DA6" w:rsidRDefault="007615D6" w:rsidP="000A3FBD">
      <w:pPr>
        <w:pStyle w:val="NormTop"/>
      </w:pPr>
      <w:r>
        <w:rPr>
          <w:color w:val="0000FF"/>
        </w:rPr>
        <w:t>S2-2509077</w:t>
      </w:r>
      <w:r w:rsidRPr="00D53282">
        <w:t xml:space="preserve"> </w:t>
      </w:r>
      <w:r>
        <w:t xml:space="preserve">(P-CR) 23.801-01: [WT#7, NTN] Proposals for </w:t>
      </w:r>
      <w:proofErr w:type="spellStart"/>
      <w:r>
        <w:t>WT&amp;Key</w:t>
      </w:r>
      <w:proofErr w:type="spellEnd"/>
      <w:r>
        <w:t xml:space="preserve"> Issues for 6G NTN.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WT#7 as defined in SP-250806.</w:t>
      </w:r>
    </w:p>
    <w:p w14:paraId="67780FC7" w14:textId="77777777" w:rsidR="007615D6" w:rsidRPr="005B25A1" w:rsidRDefault="007615D6" w:rsidP="007615D6">
      <w:pPr>
        <w:keepNext/>
        <w:keepLines/>
        <w:rPr>
          <w:b/>
          <w:bCs/>
        </w:rPr>
      </w:pPr>
      <w:r w:rsidRPr="005B25A1">
        <w:rPr>
          <w:b/>
          <w:bCs/>
        </w:rPr>
        <w:t>Parallel discussion:</w:t>
      </w:r>
    </w:p>
    <w:p w14:paraId="040239BC" w14:textId="77777777" w:rsidR="007615D6" w:rsidRPr="005B25A1" w:rsidRDefault="007615D6" w:rsidP="007615D6">
      <w:pPr>
        <w:keepNext/>
        <w:keepLines/>
      </w:pPr>
      <w:r w:rsidRPr="005B25A1">
        <w:t>-</w:t>
      </w:r>
    </w:p>
    <w:p w14:paraId="2EDE1F34" w14:textId="77777777" w:rsidR="009E726A" w:rsidRPr="005B25A1" w:rsidRDefault="009E726A" w:rsidP="009E726A">
      <w:pPr>
        <w:keepNext/>
        <w:keepLines/>
      </w:pPr>
      <w:r>
        <w:rPr>
          <w:color w:val="FF0000"/>
        </w:rPr>
        <w:t>NO DISCUSSION RECORDED</w:t>
      </w:r>
    </w:p>
    <w:p w14:paraId="1A5FD79F" w14:textId="77777777" w:rsidR="009E726A" w:rsidRPr="005B25A1" w:rsidRDefault="009E726A" w:rsidP="009E726A">
      <w:pPr>
        <w:keepNext/>
        <w:keepLines/>
        <w:rPr>
          <w:b/>
          <w:bCs/>
        </w:rPr>
      </w:pPr>
      <w:r w:rsidRPr="005B25A1">
        <w:rPr>
          <w:b/>
          <w:bCs/>
        </w:rPr>
        <w:t>Plenary Discussion:</w:t>
      </w:r>
    </w:p>
    <w:p w14:paraId="69DFBE69" w14:textId="77777777" w:rsidR="009E726A" w:rsidRPr="009E726A" w:rsidRDefault="009E726A" w:rsidP="009E726A">
      <w:pPr>
        <w:keepNext/>
        <w:keepLines/>
      </w:pPr>
    </w:p>
    <w:p w14:paraId="7ABC8426" w14:textId="77777777" w:rsidR="002503EE" w:rsidRDefault="007615D6" w:rsidP="002503EE">
      <w:r w:rsidRPr="005B25A1">
        <w:rPr>
          <w:b/>
          <w:bCs/>
        </w:rPr>
        <w:t>Status:</w:t>
      </w:r>
      <w:r>
        <w:t xml:space="preserve"> </w:t>
      </w:r>
      <w:r>
        <w:rPr>
          <w:color w:val="0000FF"/>
        </w:rPr>
        <w:t>Not concluded</w:t>
      </w:r>
      <w:r>
        <w:t>.</w:t>
      </w:r>
    </w:p>
    <w:p w14:paraId="3BC42966" w14:textId="2D26A569" w:rsidR="007615D6" w:rsidRDefault="007615D6" w:rsidP="005A50C0">
      <w:pPr>
        <w:pStyle w:val="Heading3"/>
      </w:pPr>
      <w:r>
        <w:t>20.6.8</w:t>
      </w:r>
      <w:r>
        <w:tab/>
        <w:t>Study on Architecture for 6G System (FS_6G_ARC) - WT#8</w:t>
      </w:r>
    </w:p>
    <w:p w14:paraId="6F7504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49B309" w14:textId="77777777" w:rsidR="00E00DA6" w:rsidRDefault="007615D6" w:rsidP="000A3FBD">
      <w:pPr>
        <w:pStyle w:val="NormTop"/>
      </w:pPr>
      <w:r>
        <w:rPr>
          <w:color w:val="0000FF"/>
        </w:rPr>
        <w:t>S2-2508322</w:t>
      </w:r>
      <w:r w:rsidRPr="00D53282">
        <w:t xml:space="preserve"> </w:t>
      </w:r>
      <w:r>
        <w:t>(P-CR) 23.801-01: [WT#8] Scope on 6G IoT.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S2-2508135 on scope description for WT#8 on 6G IoT.</w:t>
      </w:r>
    </w:p>
    <w:p w14:paraId="616645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B7982C8" w14:textId="77777777" w:rsidR="007615D6" w:rsidRPr="005B25A1" w:rsidRDefault="007615D6" w:rsidP="007615D6">
      <w:pPr>
        <w:keepNext/>
        <w:keepLines/>
        <w:rPr>
          <w:b/>
          <w:bCs/>
        </w:rPr>
      </w:pPr>
      <w:r w:rsidRPr="005B25A1">
        <w:rPr>
          <w:b/>
          <w:bCs/>
        </w:rPr>
        <w:t>Convenor comment:</w:t>
      </w:r>
    </w:p>
    <w:p w14:paraId="6F9AF08B" w14:textId="77777777" w:rsidR="007615D6" w:rsidRPr="005B25A1" w:rsidRDefault="007615D6" w:rsidP="007615D6">
      <w:pPr>
        <w:keepNext/>
        <w:keepLines/>
      </w:pPr>
      <w:r w:rsidRPr="005B25A1">
        <w:t>Moved from 20.6.0.</w:t>
      </w:r>
    </w:p>
    <w:p w14:paraId="260B060D" w14:textId="77777777" w:rsidR="007615D6" w:rsidRPr="005B25A1" w:rsidRDefault="007615D6" w:rsidP="007615D6">
      <w:pPr>
        <w:keepNext/>
        <w:keepLines/>
        <w:rPr>
          <w:b/>
          <w:bCs/>
        </w:rPr>
      </w:pPr>
      <w:r w:rsidRPr="005B25A1">
        <w:rPr>
          <w:b/>
          <w:bCs/>
        </w:rPr>
        <w:t>Parallel discussion:</w:t>
      </w:r>
    </w:p>
    <w:p w14:paraId="0FF3D673" w14:textId="77777777" w:rsidR="007615D6" w:rsidRPr="005B25A1" w:rsidRDefault="007615D6" w:rsidP="007615D6">
      <w:pPr>
        <w:keepNext/>
        <w:keepLines/>
      </w:pPr>
      <w:r w:rsidRPr="005B25A1">
        <w:t>-</w:t>
      </w:r>
    </w:p>
    <w:p w14:paraId="47989F35" w14:textId="77777777" w:rsidR="009E726A" w:rsidRPr="005B25A1" w:rsidRDefault="009E726A" w:rsidP="009E726A">
      <w:pPr>
        <w:keepNext/>
        <w:keepLines/>
      </w:pPr>
      <w:r>
        <w:rPr>
          <w:color w:val="FF0000"/>
        </w:rPr>
        <w:t>NO DISCUSSION RECORDED</w:t>
      </w:r>
    </w:p>
    <w:p w14:paraId="45207EA8" w14:textId="77777777" w:rsidR="009E726A" w:rsidRPr="005B25A1" w:rsidRDefault="009E726A" w:rsidP="009E726A">
      <w:pPr>
        <w:keepNext/>
        <w:keepLines/>
        <w:rPr>
          <w:b/>
          <w:bCs/>
        </w:rPr>
      </w:pPr>
      <w:r w:rsidRPr="005B25A1">
        <w:rPr>
          <w:b/>
          <w:bCs/>
        </w:rPr>
        <w:t>Plenary Discussion:</w:t>
      </w:r>
    </w:p>
    <w:p w14:paraId="0AA7DB09" w14:textId="77777777" w:rsidR="009E726A" w:rsidRPr="009E726A" w:rsidRDefault="009E726A" w:rsidP="009E726A">
      <w:pPr>
        <w:keepNext/>
        <w:keepLines/>
      </w:pPr>
    </w:p>
    <w:p w14:paraId="50B29EAE" w14:textId="77777777" w:rsidR="007615D6" w:rsidRPr="00EB0339" w:rsidRDefault="007615D6" w:rsidP="007615D6">
      <w:r w:rsidRPr="005B25A1">
        <w:rPr>
          <w:b/>
          <w:bCs/>
        </w:rPr>
        <w:t>Status:</w:t>
      </w:r>
      <w:r>
        <w:t xml:space="preserve"> </w:t>
      </w:r>
      <w:r>
        <w:rPr>
          <w:color w:val="0000FF"/>
        </w:rPr>
        <w:t>Not concluded</w:t>
      </w:r>
      <w:r>
        <w:t>.</w:t>
      </w:r>
    </w:p>
    <w:p w14:paraId="6F7E4E67" w14:textId="77777777" w:rsidR="00E00DA6" w:rsidRDefault="007615D6" w:rsidP="000A3FBD">
      <w:pPr>
        <w:pStyle w:val="NormTop"/>
      </w:pPr>
      <w:r>
        <w:rPr>
          <w:color w:val="0000FF"/>
        </w:rPr>
        <w:t>S2-2508355</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proposals a unified design for 6G IOT and </w:t>
      </w:r>
      <w:proofErr w:type="spellStart"/>
      <w:r>
        <w:t>eMBB</w:t>
      </w:r>
      <w:proofErr w:type="spellEnd"/>
      <w:r>
        <w:t xml:space="preserve"> in 6G.</w:t>
      </w:r>
    </w:p>
    <w:p w14:paraId="5B92B3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S2-2506643</w:t>
      </w:r>
      <w:r>
        <w:t>.</w:t>
      </w:r>
    </w:p>
    <w:p w14:paraId="25F9B5DD" w14:textId="77777777" w:rsidR="007615D6" w:rsidRPr="005B25A1" w:rsidRDefault="007615D6" w:rsidP="007615D6">
      <w:pPr>
        <w:keepNext/>
        <w:keepLines/>
        <w:rPr>
          <w:b/>
          <w:bCs/>
        </w:rPr>
      </w:pPr>
      <w:r w:rsidRPr="005B25A1">
        <w:rPr>
          <w:b/>
          <w:bCs/>
        </w:rPr>
        <w:t>Convenor comment:</w:t>
      </w:r>
    </w:p>
    <w:p w14:paraId="77C29648" w14:textId="77777777" w:rsidR="007615D6" w:rsidRPr="005B25A1" w:rsidRDefault="007615D6" w:rsidP="007615D6">
      <w:pPr>
        <w:keepNext/>
        <w:keepLines/>
      </w:pPr>
      <w:r w:rsidRPr="005B25A1">
        <w:t>Moved from 20.6.2.</w:t>
      </w:r>
    </w:p>
    <w:p w14:paraId="7F0C2E6E" w14:textId="77777777" w:rsidR="007615D6" w:rsidRPr="005B25A1" w:rsidRDefault="007615D6" w:rsidP="007615D6">
      <w:pPr>
        <w:keepNext/>
        <w:keepLines/>
        <w:rPr>
          <w:b/>
          <w:bCs/>
        </w:rPr>
      </w:pPr>
      <w:r w:rsidRPr="005B25A1">
        <w:rPr>
          <w:b/>
          <w:bCs/>
        </w:rPr>
        <w:t>Parallel discussion:</w:t>
      </w:r>
    </w:p>
    <w:p w14:paraId="115E2FEB" w14:textId="77777777" w:rsidR="007615D6" w:rsidRPr="005B25A1" w:rsidRDefault="007615D6" w:rsidP="007615D6">
      <w:pPr>
        <w:keepNext/>
        <w:keepLines/>
      </w:pPr>
      <w:r w:rsidRPr="005B25A1">
        <w:t>-</w:t>
      </w:r>
    </w:p>
    <w:p w14:paraId="648AA03D" w14:textId="77777777" w:rsidR="009E726A" w:rsidRPr="005B25A1" w:rsidRDefault="009E726A" w:rsidP="009E726A">
      <w:pPr>
        <w:keepNext/>
        <w:keepLines/>
      </w:pPr>
      <w:r>
        <w:rPr>
          <w:color w:val="FF0000"/>
        </w:rPr>
        <w:t>NO DISCUSSION RECORDED</w:t>
      </w:r>
    </w:p>
    <w:p w14:paraId="3532384D" w14:textId="77777777" w:rsidR="009E726A" w:rsidRPr="005B25A1" w:rsidRDefault="009E726A" w:rsidP="009E726A">
      <w:pPr>
        <w:keepNext/>
        <w:keepLines/>
        <w:rPr>
          <w:b/>
          <w:bCs/>
        </w:rPr>
      </w:pPr>
      <w:r w:rsidRPr="005B25A1">
        <w:rPr>
          <w:b/>
          <w:bCs/>
        </w:rPr>
        <w:t>Plenary Discussion:</w:t>
      </w:r>
    </w:p>
    <w:p w14:paraId="62A6AA47" w14:textId="77777777" w:rsidR="009E726A" w:rsidRPr="009E726A" w:rsidRDefault="009E726A" w:rsidP="009E726A">
      <w:pPr>
        <w:keepNext/>
        <w:keepLines/>
      </w:pPr>
    </w:p>
    <w:p w14:paraId="20280A3B" w14:textId="77777777" w:rsidR="007615D6" w:rsidRPr="00EB0339" w:rsidRDefault="007615D6" w:rsidP="007615D6">
      <w:r w:rsidRPr="005B25A1">
        <w:rPr>
          <w:b/>
          <w:bCs/>
        </w:rPr>
        <w:t>Status:</w:t>
      </w:r>
      <w:r>
        <w:t xml:space="preserve"> </w:t>
      </w:r>
      <w:r>
        <w:rPr>
          <w:color w:val="0000FF"/>
        </w:rPr>
        <w:t>Not concluded</w:t>
      </w:r>
      <w:r>
        <w:t>.</w:t>
      </w:r>
    </w:p>
    <w:p w14:paraId="3B1D3C1F" w14:textId="77777777" w:rsidR="00E00DA6" w:rsidRDefault="007615D6" w:rsidP="000A3FBD">
      <w:pPr>
        <w:pStyle w:val="NormTop"/>
      </w:pPr>
      <w:r>
        <w:rPr>
          <w:color w:val="0000FF"/>
        </w:rPr>
        <w:t>S2-2508444</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rsidRPr="00D53282">
        <w:t xml:space="preserve"> </w:t>
      </w:r>
      <w:r>
        <w:br/>
        <w:t>The paper proposes Key Issue for WT#8 IoT.</w:t>
      </w:r>
    </w:p>
    <w:p w14:paraId="6B983E10" w14:textId="77777777" w:rsidR="007615D6" w:rsidRPr="005B25A1" w:rsidRDefault="007615D6" w:rsidP="007615D6">
      <w:pPr>
        <w:keepNext/>
        <w:keepLines/>
        <w:rPr>
          <w:b/>
          <w:bCs/>
        </w:rPr>
      </w:pPr>
      <w:r w:rsidRPr="005B25A1">
        <w:rPr>
          <w:b/>
          <w:bCs/>
        </w:rPr>
        <w:t>Parallel discussion:</w:t>
      </w:r>
    </w:p>
    <w:p w14:paraId="4A91CC9F" w14:textId="77777777" w:rsidR="007615D6" w:rsidRPr="005B25A1" w:rsidRDefault="007615D6" w:rsidP="007615D6">
      <w:pPr>
        <w:keepNext/>
        <w:keepLines/>
      </w:pPr>
      <w:r w:rsidRPr="005B25A1">
        <w:t>-</w:t>
      </w:r>
    </w:p>
    <w:p w14:paraId="2EDF4A7F" w14:textId="77777777" w:rsidR="009E726A" w:rsidRPr="005B25A1" w:rsidRDefault="009E726A" w:rsidP="009E726A">
      <w:pPr>
        <w:keepNext/>
        <w:keepLines/>
      </w:pPr>
      <w:r>
        <w:rPr>
          <w:color w:val="FF0000"/>
        </w:rPr>
        <w:t>NO DISCUSSION RECORDED</w:t>
      </w:r>
    </w:p>
    <w:p w14:paraId="4739C8C5" w14:textId="77777777" w:rsidR="009E726A" w:rsidRPr="005B25A1" w:rsidRDefault="009E726A" w:rsidP="009E726A">
      <w:pPr>
        <w:keepNext/>
        <w:keepLines/>
        <w:rPr>
          <w:b/>
          <w:bCs/>
        </w:rPr>
      </w:pPr>
      <w:r w:rsidRPr="005B25A1">
        <w:rPr>
          <w:b/>
          <w:bCs/>
        </w:rPr>
        <w:t>Plenary Discussion:</w:t>
      </w:r>
    </w:p>
    <w:p w14:paraId="0ED81738" w14:textId="77777777" w:rsidR="009E726A" w:rsidRPr="009E726A" w:rsidRDefault="009E726A" w:rsidP="009E726A">
      <w:pPr>
        <w:keepNext/>
        <w:keepLines/>
      </w:pPr>
    </w:p>
    <w:p w14:paraId="1CCEB2B9" w14:textId="77777777" w:rsidR="007615D6" w:rsidRPr="00EB0339" w:rsidRDefault="007615D6" w:rsidP="007615D6">
      <w:r w:rsidRPr="005B25A1">
        <w:rPr>
          <w:b/>
          <w:bCs/>
        </w:rPr>
        <w:t>Status:</w:t>
      </w:r>
      <w:r>
        <w:t xml:space="preserve"> </w:t>
      </w:r>
      <w:r>
        <w:rPr>
          <w:color w:val="0000FF"/>
        </w:rPr>
        <w:t>Not concluded</w:t>
      </w:r>
      <w:r>
        <w:t>.</w:t>
      </w:r>
    </w:p>
    <w:p w14:paraId="40AB1A5B" w14:textId="77777777" w:rsidR="00E00DA6" w:rsidRDefault="007615D6" w:rsidP="000A3FBD">
      <w:pPr>
        <w:pStyle w:val="NormTop"/>
      </w:pPr>
      <w:r>
        <w:rPr>
          <w:color w:val="0000FF"/>
        </w:rPr>
        <w:t>S2-2508608</w:t>
      </w:r>
      <w:r w:rsidRPr="00D53282">
        <w:t xml:space="preserve"> </w:t>
      </w:r>
      <w:r>
        <w:t>(P-CR) 23.801-01: [WT#8] WT for 6G IoT.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F1EE2E8" w14:textId="77777777" w:rsidR="007615D6" w:rsidRPr="005B25A1" w:rsidRDefault="007615D6" w:rsidP="007615D6">
      <w:pPr>
        <w:keepNext/>
        <w:keepLines/>
        <w:rPr>
          <w:b/>
          <w:bCs/>
        </w:rPr>
      </w:pPr>
      <w:r w:rsidRPr="005B25A1">
        <w:rPr>
          <w:b/>
          <w:bCs/>
        </w:rPr>
        <w:t>Parallel discussion:</w:t>
      </w:r>
    </w:p>
    <w:p w14:paraId="5EF3D3EB" w14:textId="77777777" w:rsidR="007615D6" w:rsidRPr="005B25A1" w:rsidRDefault="007615D6" w:rsidP="007615D6">
      <w:pPr>
        <w:keepNext/>
        <w:keepLines/>
      </w:pPr>
      <w:r w:rsidRPr="005B25A1">
        <w:t>-</w:t>
      </w:r>
    </w:p>
    <w:p w14:paraId="12FF772B" w14:textId="77777777" w:rsidR="009E726A" w:rsidRPr="005B25A1" w:rsidRDefault="009E726A" w:rsidP="009E726A">
      <w:pPr>
        <w:keepNext/>
        <w:keepLines/>
      </w:pPr>
      <w:r>
        <w:rPr>
          <w:color w:val="FF0000"/>
        </w:rPr>
        <w:t>NO DISCUSSION RECORDED</w:t>
      </w:r>
    </w:p>
    <w:p w14:paraId="6D8B6C75" w14:textId="77777777" w:rsidR="009E726A" w:rsidRPr="005B25A1" w:rsidRDefault="009E726A" w:rsidP="009E726A">
      <w:pPr>
        <w:keepNext/>
        <w:keepLines/>
        <w:rPr>
          <w:b/>
          <w:bCs/>
        </w:rPr>
      </w:pPr>
      <w:r w:rsidRPr="005B25A1">
        <w:rPr>
          <w:b/>
          <w:bCs/>
        </w:rPr>
        <w:t>Plenary Discussion:</w:t>
      </w:r>
    </w:p>
    <w:p w14:paraId="18CCBB6B" w14:textId="77777777" w:rsidR="009E726A" w:rsidRPr="009E726A" w:rsidRDefault="009E726A" w:rsidP="009E726A">
      <w:pPr>
        <w:keepNext/>
        <w:keepLines/>
      </w:pPr>
    </w:p>
    <w:p w14:paraId="727A1B36" w14:textId="77777777" w:rsidR="007615D6" w:rsidRPr="00EB0339" w:rsidRDefault="007615D6" w:rsidP="007615D6">
      <w:r w:rsidRPr="005B25A1">
        <w:rPr>
          <w:b/>
          <w:bCs/>
        </w:rPr>
        <w:t>Status:</w:t>
      </w:r>
      <w:r>
        <w:t xml:space="preserve"> </w:t>
      </w:r>
      <w:r>
        <w:rPr>
          <w:color w:val="0000FF"/>
        </w:rPr>
        <w:t>Not concluded</w:t>
      </w:r>
      <w:r>
        <w:t>.</w:t>
      </w:r>
    </w:p>
    <w:p w14:paraId="5172D74F" w14:textId="77777777" w:rsidR="00E00DA6" w:rsidRDefault="007615D6" w:rsidP="000A3FBD">
      <w:pPr>
        <w:pStyle w:val="NormTop"/>
      </w:pPr>
      <w:r>
        <w:rPr>
          <w:color w:val="0000FF"/>
        </w:rPr>
        <w:t>S2-2508710</w:t>
      </w:r>
      <w:r w:rsidRPr="00D53282">
        <w:t xml:space="preserve"> </w:t>
      </w:r>
      <w:r>
        <w:t>(P-CR) 23.801-01: [WT#8] Scope on 6G IoT.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the scope of WT#8.</w:t>
      </w:r>
    </w:p>
    <w:p w14:paraId="3DBAD2BB" w14:textId="77777777" w:rsidR="007615D6" w:rsidRPr="005B25A1" w:rsidRDefault="007615D6" w:rsidP="007615D6">
      <w:pPr>
        <w:keepNext/>
        <w:keepLines/>
        <w:rPr>
          <w:b/>
          <w:bCs/>
        </w:rPr>
      </w:pPr>
      <w:r w:rsidRPr="005B25A1">
        <w:rPr>
          <w:b/>
          <w:bCs/>
        </w:rPr>
        <w:t>Parallel discussion:</w:t>
      </w:r>
    </w:p>
    <w:p w14:paraId="43333264" w14:textId="77777777" w:rsidR="007615D6" w:rsidRPr="005B25A1" w:rsidRDefault="007615D6" w:rsidP="007615D6">
      <w:pPr>
        <w:keepNext/>
        <w:keepLines/>
      </w:pPr>
      <w:r w:rsidRPr="005B25A1">
        <w:t>-</w:t>
      </w:r>
    </w:p>
    <w:p w14:paraId="013EB58B" w14:textId="77777777" w:rsidR="009E726A" w:rsidRPr="005B25A1" w:rsidRDefault="009E726A" w:rsidP="009E726A">
      <w:pPr>
        <w:keepNext/>
        <w:keepLines/>
      </w:pPr>
      <w:r>
        <w:rPr>
          <w:color w:val="FF0000"/>
        </w:rPr>
        <w:t>NO DISCUSSION RECORDED</w:t>
      </w:r>
    </w:p>
    <w:p w14:paraId="5DC7356A" w14:textId="77777777" w:rsidR="009E726A" w:rsidRPr="005B25A1" w:rsidRDefault="009E726A" w:rsidP="009E726A">
      <w:pPr>
        <w:keepNext/>
        <w:keepLines/>
        <w:rPr>
          <w:b/>
          <w:bCs/>
        </w:rPr>
      </w:pPr>
      <w:r w:rsidRPr="005B25A1">
        <w:rPr>
          <w:b/>
          <w:bCs/>
        </w:rPr>
        <w:t>Plenary Discussion:</w:t>
      </w:r>
    </w:p>
    <w:p w14:paraId="3E590BE2" w14:textId="77777777" w:rsidR="009E726A" w:rsidRPr="009E726A" w:rsidRDefault="009E726A" w:rsidP="009E726A">
      <w:pPr>
        <w:keepNext/>
        <w:keepLines/>
      </w:pPr>
    </w:p>
    <w:p w14:paraId="5049C3C9" w14:textId="77777777" w:rsidR="007615D6" w:rsidRPr="00EB0339" w:rsidRDefault="007615D6" w:rsidP="007615D6">
      <w:r w:rsidRPr="005B25A1">
        <w:rPr>
          <w:b/>
          <w:bCs/>
        </w:rPr>
        <w:t>Status:</w:t>
      </w:r>
      <w:r>
        <w:t xml:space="preserve"> </w:t>
      </w:r>
      <w:r>
        <w:rPr>
          <w:color w:val="0000FF"/>
        </w:rPr>
        <w:t>Not concluded</w:t>
      </w:r>
      <w:r>
        <w:t>.</w:t>
      </w:r>
    </w:p>
    <w:p w14:paraId="38E8D2DB" w14:textId="77777777" w:rsidR="00E00DA6" w:rsidRDefault="007615D6" w:rsidP="000A3FBD">
      <w:pPr>
        <w:pStyle w:val="NormTop"/>
      </w:pPr>
      <w:r>
        <w:rPr>
          <w:color w:val="0000FF"/>
        </w:rPr>
        <w:t>S2-2508713</w:t>
      </w:r>
      <w:r w:rsidRPr="00D53282">
        <w:t xml:space="preserve"> </w:t>
      </w:r>
      <w:r>
        <w:t>(P-CR) 23.801-01: [WT#8] Support cellular IoT enablers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WT#8 support cellular IoT enablers in 6G.</w:t>
      </w:r>
    </w:p>
    <w:p w14:paraId="56EDF76B" w14:textId="77777777" w:rsidR="007615D6" w:rsidRPr="005B25A1" w:rsidRDefault="007615D6" w:rsidP="007615D6">
      <w:pPr>
        <w:keepNext/>
        <w:keepLines/>
        <w:rPr>
          <w:b/>
          <w:bCs/>
        </w:rPr>
      </w:pPr>
      <w:r w:rsidRPr="005B25A1">
        <w:rPr>
          <w:b/>
          <w:bCs/>
        </w:rPr>
        <w:t>Parallel discussion:</w:t>
      </w:r>
    </w:p>
    <w:p w14:paraId="0239B83D" w14:textId="77777777" w:rsidR="007615D6" w:rsidRPr="005B25A1" w:rsidRDefault="007615D6" w:rsidP="007615D6">
      <w:pPr>
        <w:keepNext/>
        <w:keepLines/>
      </w:pPr>
      <w:r w:rsidRPr="005B25A1">
        <w:t>-</w:t>
      </w:r>
    </w:p>
    <w:p w14:paraId="7929C360" w14:textId="77777777" w:rsidR="009E726A" w:rsidRPr="005B25A1" w:rsidRDefault="009E726A" w:rsidP="009E726A">
      <w:pPr>
        <w:keepNext/>
        <w:keepLines/>
      </w:pPr>
      <w:r>
        <w:rPr>
          <w:color w:val="FF0000"/>
        </w:rPr>
        <w:t>NO DISCUSSION RECORDED</w:t>
      </w:r>
    </w:p>
    <w:p w14:paraId="523937C1" w14:textId="77777777" w:rsidR="009E726A" w:rsidRPr="005B25A1" w:rsidRDefault="009E726A" w:rsidP="009E726A">
      <w:pPr>
        <w:keepNext/>
        <w:keepLines/>
        <w:rPr>
          <w:b/>
          <w:bCs/>
        </w:rPr>
      </w:pPr>
      <w:r w:rsidRPr="005B25A1">
        <w:rPr>
          <w:b/>
          <w:bCs/>
        </w:rPr>
        <w:t>Plenary Discussion:</w:t>
      </w:r>
    </w:p>
    <w:p w14:paraId="781CC6F2" w14:textId="77777777" w:rsidR="009E726A" w:rsidRPr="009E726A" w:rsidRDefault="009E726A" w:rsidP="009E726A">
      <w:pPr>
        <w:keepNext/>
        <w:keepLines/>
      </w:pPr>
    </w:p>
    <w:p w14:paraId="790C7EEF" w14:textId="77777777" w:rsidR="007615D6" w:rsidRPr="00EB0339" w:rsidRDefault="007615D6" w:rsidP="007615D6">
      <w:r w:rsidRPr="005B25A1">
        <w:rPr>
          <w:b/>
          <w:bCs/>
        </w:rPr>
        <w:t>Status:</w:t>
      </w:r>
      <w:r>
        <w:t xml:space="preserve"> </w:t>
      </w:r>
      <w:r>
        <w:rPr>
          <w:color w:val="0000FF"/>
        </w:rPr>
        <w:t>Not concluded</w:t>
      </w:r>
      <w:r>
        <w:t>.</w:t>
      </w:r>
    </w:p>
    <w:p w14:paraId="6F6E9334" w14:textId="632ECFAC" w:rsidR="00E00DA6" w:rsidRDefault="007615D6" w:rsidP="000A3FBD">
      <w:pPr>
        <w:pStyle w:val="NormTop"/>
      </w:pPr>
      <w:r>
        <w:rPr>
          <w:color w:val="0000FF"/>
        </w:rPr>
        <w:t>S2-2508</w:t>
      </w:r>
      <w:r w:rsidR="00E465C5">
        <w:rPr>
          <w:color w:val="0000FF"/>
        </w:rPr>
        <w:t>991</w:t>
      </w:r>
      <w:r w:rsidRPr="00D53282">
        <w:t xml:space="preserve"> </w:t>
      </w:r>
      <w:r>
        <w:t>(P-CR) 23.801-01: [WT#8] Scope on 6G IoT.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00121FD1" w14:textId="7D3D1603" w:rsidR="00E00DA6" w:rsidRPr="00B81031" w:rsidRDefault="00000000" w:rsidP="00B81031">
      <w:pPr>
        <w:keepNext/>
        <w:keepLines/>
        <w:rPr>
          <w:i/>
        </w:rPr>
      </w:pPr>
      <w:r w:rsidRPr="00B81031">
        <w:rPr>
          <w:b/>
          <w:bCs/>
          <w:i/>
        </w:rPr>
        <w:t>Comment:</w:t>
      </w:r>
      <w:r>
        <w:rPr>
          <w:i/>
        </w:rPr>
        <w:t xml:space="preserve"> </w:t>
      </w:r>
      <w:r w:rsidR="007615D6">
        <w:rPr>
          <w:i/>
        </w:rPr>
        <w:t>Wrong document uploaded.</w:t>
      </w:r>
      <w:r w:rsidR="00E465C5">
        <w:rPr>
          <w:i/>
        </w:rPr>
        <w:t xml:space="preserve"> Revision of </w:t>
      </w:r>
      <w:r w:rsidR="00E465C5" w:rsidRPr="00E465C5">
        <w:rPr>
          <w:i/>
          <w:color w:val="3333FF"/>
        </w:rPr>
        <w:t>S2-2508718</w:t>
      </w:r>
      <w:r w:rsidR="00E465C5">
        <w:rPr>
          <w:i/>
        </w:rPr>
        <w:t>.</w:t>
      </w:r>
    </w:p>
    <w:p w14:paraId="525B3405" w14:textId="77777777" w:rsidR="007615D6" w:rsidRPr="005B25A1" w:rsidRDefault="007615D6" w:rsidP="007615D6">
      <w:pPr>
        <w:keepNext/>
        <w:keepLines/>
        <w:rPr>
          <w:b/>
          <w:bCs/>
        </w:rPr>
      </w:pPr>
      <w:r w:rsidRPr="005B25A1">
        <w:rPr>
          <w:b/>
          <w:bCs/>
        </w:rPr>
        <w:t>Parallel discussion:</w:t>
      </w:r>
    </w:p>
    <w:p w14:paraId="0FE78C45" w14:textId="77777777" w:rsidR="007615D6" w:rsidRPr="005B25A1" w:rsidRDefault="007615D6" w:rsidP="007615D6">
      <w:pPr>
        <w:keepNext/>
        <w:keepLines/>
      </w:pPr>
      <w:r w:rsidRPr="005B25A1">
        <w:t>-</w:t>
      </w:r>
    </w:p>
    <w:p w14:paraId="030917F8" w14:textId="77777777" w:rsidR="009E726A" w:rsidRPr="005B25A1" w:rsidRDefault="009E726A" w:rsidP="009E726A">
      <w:pPr>
        <w:keepNext/>
        <w:keepLines/>
      </w:pPr>
      <w:r>
        <w:rPr>
          <w:color w:val="FF0000"/>
        </w:rPr>
        <w:t>NO DISCUSSION RECORDED</w:t>
      </w:r>
    </w:p>
    <w:p w14:paraId="0EE947DC" w14:textId="77777777" w:rsidR="009E726A" w:rsidRPr="005B25A1" w:rsidRDefault="009E726A" w:rsidP="009E726A">
      <w:pPr>
        <w:keepNext/>
        <w:keepLines/>
        <w:rPr>
          <w:b/>
          <w:bCs/>
        </w:rPr>
      </w:pPr>
      <w:r w:rsidRPr="005B25A1">
        <w:rPr>
          <w:b/>
          <w:bCs/>
        </w:rPr>
        <w:t>Plenary Discussion:</w:t>
      </w:r>
    </w:p>
    <w:p w14:paraId="26767055" w14:textId="77777777" w:rsidR="009E726A" w:rsidRPr="009E726A" w:rsidRDefault="009E726A" w:rsidP="009E726A">
      <w:pPr>
        <w:keepNext/>
        <w:keepLines/>
      </w:pPr>
    </w:p>
    <w:p w14:paraId="5A864F85" w14:textId="77777777" w:rsidR="007615D6" w:rsidRPr="00EB0339" w:rsidRDefault="007615D6" w:rsidP="007615D6">
      <w:r w:rsidRPr="005B25A1">
        <w:rPr>
          <w:b/>
          <w:bCs/>
        </w:rPr>
        <w:t>Status:</w:t>
      </w:r>
      <w:r>
        <w:t xml:space="preserve"> </w:t>
      </w:r>
      <w:r>
        <w:rPr>
          <w:color w:val="0000FF"/>
        </w:rPr>
        <w:t>Not concluded</w:t>
      </w:r>
      <w:r>
        <w:t>.</w:t>
      </w:r>
    </w:p>
    <w:p w14:paraId="6DA58EB6" w14:textId="77777777" w:rsidR="00E00DA6" w:rsidRDefault="007615D6" w:rsidP="000A3FBD">
      <w:pPr>
        <w:pStyle w:val="NormTop"/>
      </w:pPr>
      <w:r>
        <w:rPr>
          <w:color w:val="0000FF"/>
        </w:rPr>
        <w:t>S2-2508794</w:t>
      </w:r>
      <w:r w:rsidRPr="00D53282">
        <w:t xml:space="preserve"> </w:t>
      </w:r>
      <w:r>
        <w:t>(P-CR) 23.801-01: [WT#8] definition and Key Issue.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0360BD74" w14:textId="77777777" w:rsidR="007615D6" w:rsidRPr="005B25A1" w:rsidRDefault="007615D6" w:rsidP="007615D6">
      <w:pPr>
        <w:keepNext/>
        <w:keepLines/>
        <w:rPr>
          <w:b/>
          <w:bCs/>
        </w:rPr>
      </w:pPr>
      <w:r w:rsidRPr="005B25A1">
        <w:rPr>
          <w:b/>
          <w:bCs/>
        </w:rPr>
        <w:t>Convenor comment:</w:t>
      </w:r>
    </w:p>
    <w:p w14:paraId="3150BCD2" w14:textId="77777777" w:rsidR="007615D6" w:rsidRPr="005B25A1" w:rsidRDefault="007615D6" w:rsidP="007615D6">
      <w:pPr>
        <w:keepNext/>
        <w:keepLines/>
      </w:pPr>
      <w:r w:rsidRPr="005B25A1">
        <w:t>Handle.</w:t>
      </w:r>
    </w:p>
    <w:p w14:paraId="0168882E" w14:textId="77777777" w:rsidR="007615D6" w:rsidRPr="005B25A1" w:rsidRDefault="007615D6" w:rsidP="007615D6">
      <w:pPr>
        <w:keepNext/>
        <w:keepLines/>
        <w:rPr>
          <w:b/>
          <w:bCs/>
        </w:rPr>
      </w:pPr>
      <w:r w:rsidRPr="005B25A1">
        <w:rPr>
          <w:b/>
          <w:bCs/>
        </w:rPr>
        <w:t>Parallel discussion:</w:t>
      </w:r>
    </w:p>
    <w:p w14:paraId="4622FA9F" w14:textId="535D4598" w:rsidR="00BA7BB9" w:rsidRDefault="00BA7BB9" w:rsidP="00BA7BB9">
      <w:pPr>
        <w:keepNext/>
        <w:keepLines/>
      </w:pPr>
      <w:r>
        <w:t xml:space="preserve">Revised in drafting session to </w:t>
      </w:r>
      <w:r w:rsidRPr="0020647A">
        <w:rPr>
          <w:color w:val="3333FF"/>
        </w:rPr>
        <w:t>S2-25095</w:t>
      </w:r>
      <w:r>
        <w:rPr>
          <w:color w:val="3333FF"/>
        </w:rPr>
        <w:t>25</w:t>
      </w:r>
      <w:r>
        <w:t>.</w:t>
      </w:r>
    </w:p>
    <w:p w14:paraId="322FF8F8" w14:textId="401CCDB0" w:rsidR="00C4731B" w:rsidRDefault="00C4731B" w:rsidP="00C4731B">
      <w:pPr>
        <w:keepNext/>
        <w:keepLines/>
      </w:pPr>
      <w:r>
        <w:t xml:space="preserve">There were a number of issues raised and comments made. This was left for off-line discussion and revised to </w:t>
      </w:r>
      <w:r w:rsidRPr="00497EE3">
        <w:rPr>
          <w:color w:val="0000FF"/>
        </w:rPr>
        <w:t>S2-250</w:t>
      </w:r>
      <w:r>
        <w:rPr>
          <w:color w:val="0000FF"/>
        </w:rPr>
        <w:t>9739</w:t>
      </w:r>
      <w:r>
        <w:t>.</w:t>
      </w:r>
    </w:p>
    <w:p w14:paraId="46F586CB" w14:textId="77777777" w:rsidR="00BA7BB9" w:rsidRPr="005B25A1" w:rsidRDefault="00BA7BB9" w:rsidP="00BA7BB9">
      <w:pPr>
        <w:keepNext/>
        <w:keepLines/>
        <w:rPr>
          <w:b/>
          <w:bCs/>
        </w:rPr>
      </w:pPr>
      <w:r w:rsidRPr="005B25A1">
        <w:rPr>
          <w:b/>
          <w:bCs/>
        </w:rPr>
        <w:t>Plenary Discussion:</w:t>
      </w:r>
    </w:p>
    <w:p w14:paraId="3781689A" w14:textId="012224B5" w:rsidR="00E422A8" w:rsidRDefault="00E422A8" w:rsidP="00BA7BB9">
      <w:pPr>
        <w:keepNext/>
        <w:keepLines/>
      </w:pPr>
      <w:r>
        <w:t xml:space="preserve">This was reviewed and was revised to </w:t>
      </w:r>
      <w:r w:rsidRPr="00497EE3">
        <w:rPr>
          <w:color w:val="0000FF"/>
        </w:rPr>
        <w:t>S2-250</w:t>
      </w:r>
      <w:r>
        <w:rPr>
          <w:color w:val="0000FF"/>
        </w:rPr>
        <w:t>9803</w:t>
      </w:r>
      <w:r>
        <w:t>.</w:t>
      </w:r>
      <w:r w:rsidRPr="00437C14">
        <w:t xml:space="preserve"> </w:t>
      </w:r>
    </w:p>
    <w:p w14:paraId="5440FC33" w14:textId="54F43426" w:rsidR="00BA7BB9" w:rsidRPr="005B25A1" w:rsidRDefault="00BA7BB9" w:rsidP="00BA7BB9">
      <w:pPr>
        <w:keepNext/>
        <w:keepLines/>
      </w:pPr>
      <w:r>
        <w:t xml:space="preserve">  </w:t>
      </w:r>
      <w:r w:rsidRPr="00380F14">
        <w:rPr>
          <w:color w:val="FF0000"/>
        </w:rPr>
        <w:t>&lt;RETURN - OPEN&gt;</w:t>
      </w:r>
    </w:p>
    <w:p w14:paraId="5C18244A" w14:textId="77777777" w:rsidR="00BA7BB9" w:rsidRPr="009E726A" w:rsidRDefault="00BA7BB9" w:rsidP="00BA7BB9">
      <w:pPr>
        <w:keepNext/>
        <w:keepLines/>
      </w:pPr>
    </w:p>
    <w:p w14:paraId="25351D13" w14:textId="77777777" w:rsidR="00BA7BB9" w:rsidRPr="00EB0339" w:rsidRDefault="00BA7BB9" w:rsidP="00BA7BB9">
      <w:r w:rsidRPr="005B25A1">
        <w:rPr>
          <w:b/>
          <w:bCs/>
        </w:rPr>
        <w:t>Status:</w:t>
      </w:r>
      <w:r>
        <w:t xml:space="preserve"> </w:t>
      </w:r>
      <w:r w:rsidRPr="00380F14">
        <w:rPr>
          <w:color w:val="FF0000"/>
        </w:rPr>
        <w:t>OPEN</w:t>
      </w:r>
    </w:p>
    <w:p w14:paraId="1CF28030" w14:textId="77777777" w:rsidR="00E00DA6" w:rsidRDefault="007615D6" w:rsidP="000A3FBD">
      <w:pPr>
        <w:pStyle w:val="NormTop"/>
      </w:pPr>
      <w:r>
        <w:rPr>
          <w:color w:val="0000FF"/>
        </w:rPr>
        <w:t>S2-2508866</w:t>
      </w:r>
      <w:r w:rsidRPr="00D53282">
        <w:t xml:space="preserve"> </w:t>
      </w:r>
      <w:r>
        <w:t>(P-CR) 23.801-01: [WT#8] WT &amp; KI on 6G IoT. (Source: [Sony, Qualcomm, Interdigital, CATT, MediaTek Inc, Nokia, Vivo, Xiaomi, NTT DoCoMo,]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and Key Issues on 6G IoT.</w:t>
      </w:r>
    </w:p>
    <w:p w14:paraId="1E2C73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A52FDB9" w14:textId="77777777" w:rsidR="007615D6" w:rsidRPr="005B25A1" w:rsidRDefault="007615D6" w:rsidP="007615D6">
      <w:pPr>
        <w:keepNext/>
        <w:keepLines/>
        <w:rPr>
          <w:b/>
          <w:bCs/>
        </w:rPr>
      </w:pPr>
      <w:r w:rsidRPr="005B25A1">
        <w:rPr>
          <w:b/>
          <w:bCs/>
        </w:rPr>
        <w:t>Parallel discussion:</w:t>
      </w:r>
    </w:p>
    <w:p w14:paraId="4CDC5F7F" w14:textId="77777777" w:rsidR="007615D6" w:rsidRPr="005B25A1" w:rsidRDefault="007615D6" w:rsidP="007615D6">
      <w:pPr>
        <w:keepNext/>
        <w:keepLines/>
      </w:pPr>
      <w:r w:rsidRPr="005B25A1">
        <w:t>-</w:t>
      </w:r>
    </w:p>
    <w:p w14:paraId="1C0E0B7C" w14:textId="77777777" w:rsidR="009E726A" w:rsidRPr="005B25A1" w:rsidRDefault="009E726A" w:rsidP="009E726A">
      <w:pPr>
        <w:keepNext/>
        <w:keepLines/>
      </w:pPr>
      <w:r>
        <w:rPr>
          <w:color w:val="FF0000"/>
        </w:rPr>
        <w:t>NO DISCUSSION RECORDED</w:t>
      </w:r>
    </w:p>
    <w:p w14:paraId="61DB5409" w14:textId="77777777" w:rsidR="009E726A" w:rsidRPr="005B25A1" w:rsidRDefault="009E726A" w:rsidP="009E726A">
      <w:pPr>
        <w:keepNext/>
        <w:keepLines/>
        <w:rPr>
          <w:b/>
          <w:bCs/>
        </w:rPr>
      </w:pPr>
      <w:r w:rsidRPr="005B25A1">
        <w:rPr>
          <w:b/>
          <w:bCs/>
        </w:rPr>
        <w:t>Plenary Discussion:</w:t>
      </w:r>
    </w:p>
    <w:p w14:paraId="3633BBC1" w14:textId="77777777" w:rsidR="009E726A" w:rsidRPr="009E726A" w:rsidRDefault="009E726A" w:rsidP="009E726A">
      <w:pPr>
        <w:keepNext/>
        <w:keepLines/>
      </w:pPr>
    </w:p>
    <w:p w14:paraId="7CB5AA94" w14:textId="77777777" w:rsidR="007615D6" w:rsidRPr="00EB0339" w:rsidRDefault="007615D6" w:rsidP="007615D6">
      <w:r w:rsidRPr="005B25A1">
        <w:rPr>
          <w:b/>
          <w:bCs/>
        </w:rPr>
        <w:t>Status:</w:t>
      </w:r>
      <w:r>
        <w:t xml:space="preserve"> </w:t>
      </w:r>
      <w:r>
        <w:rPr>
          <w:color w:val="0000FF"/>
        </w:rPr>
        <w:t>Not concluded</w:t>
      </w:r>
      <w:r>
        <w:t>.</w:t>
      </w:r>
    </w:p>
    <w:p w14:paraId="605DE0E8" w14:textId="77777777" w:rsidR="00E00DA6" w:rsidRDefault="007615D6" w:rsidP="000A3FBD">
      <w:pPr>
        <w:pStyle w:val="NormTop"/>
      </w:pPr>
      <w:r>
        <w:rPr>
          <w:color w:val="0000FF"/>
        </w:rPr>
        <w:t>S2-2508939</w:t>
      </w:r>
      <w:r w:rsidRPr="00D53282">
        <w:t xml:space="preserve"> </w:t>
      </w:r>
      <w:r>
        <w:t>(P-CR) 23.801-01: [WT#8] Cellular IoT enablers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observations on Cellular IoT for 6G and proposes a revision of Work Task and Key Issue descriptions based on the progress made in SA WG2#170.</w:t>
      </w:r>
    </w:p>
    <w:p w14:paraId="0C8A08EA" w14:textId="77777777" w:rsidR="007615D6" w:rsidRPr="005B25A1" w:rsidRDefault="007615D6" w:rsidP="007615D6">
      <w:pPr>
        <w:keepNext/>
        <w:keepLines/>
        <w:rPr>
          <w:b/>
          <w:bCs/>
        </w:rPr>
      </w:pPr>
      <w:r w:rsidRPr="005B25A1">
        <w:rPr>
          <w:b/>
          <w:bCs/>
        </w:rPr>
        <w:t>Parallel discussion:</w:t>
      </w:r>
    </w:p>
    <w:p w14:paraId="2684AA50" w14:textId="77777777" w:rsidR="007615D6" w:rsidRPr="005B25A1" w:rsidRDefault="007615D6" w:rsidP="007615D6">
      <w:pPr>
        <w:keepNext/>
        <w:keepLines/>
      </w:pPr>
      <w:r w:rsidRPr="005B25A1">
        <w:t>-</w:t>
      </w:r>
    </w:p>
    <w:p w14:paraId="79B6B6D3" w14:textId="77777777" w:rsidR="009E726A" w:rsidRPr="005B25A1" w:rsidRDefault="009E726A" w:rsidP="009E726A">
      <w:pPr>
        <w:keepNext/>
        <w:keepLines/>
      </w:pPr>
      <w:r>
        <w:rPr>
          <w:color w:val="FF0000"/>
        </w:rPr>
        <w:t>NO DISCUSSION RECORDED</w:t>
      </w:r>
    </w:p>
    <w:p w14:paraId="7190A314" w14:textId="77777777" w:rsidR="009E726A" w:rsidRPr="005B25A1" w:rsidRDefault="009E726A" w:rsidP="009E726A">
      <w:pPr>
        <w:keepNext/>
        <w:keepLines/>
        <w:rPr>
          <w:b/>
          <w:bCs/>
        </w:rPr>
      </w:pPr>
      <w:r w:rsidRPr="005B25A1">
        <w:rPr>
          <w:b/>
          <w:bCs/>
        </w:rPr>
        <w:t>Plenary Discussion:</w:t>
      </w:r>
    </w:p>
    <w:p w14:paraId="54CD1BCB" w14:textId="77777777" w:rsidR="009E726A" w:rsidRPr="009E726A" w:rsidRDefault="009E726A" w:rsidP="009E726A">
      <w:pPr>
        <w:keepNext/>
        <w:keepLines/>
      </w:pPr>
    </w:p>
    <w:p w14:paraId="58146424" w14:textId="77777777" w:rsidR="007615D6" w:rsidRPr="00EB0339" w:rsidRDefault="007615D6" w:rsidP="007615D6">
      <w:r w:rsidRPr="005B25A1">
        <w:rPr>
          <w:b/>
          <w:bCs/>
        </w:rPr>
        <w:t>Status:</w:t>
      </w:r>
      <w:r>
        <w:t xml:space="preserve"> </w:t>
      </w:r>
      <w:r>
        <w:rPr>
          <w:color w:val="0000FF"/>
        </w:rPr>
        <w:t>Not concluded</w:t>
      </w:r>
      <w:r>
        <w:t>.</w:t>
      </w:r>
    </w:p>
    <w:p w14:paraId="21529E3C" w14:textId="77777777" w:rsidR="00E00DA6" w:rsidRDefault="007615D6" w:rsidP="000A3FBD">
      <w:pPr>
        <w:pStyle w:val="NormTop"/>
      </w:pPr>
      <w:r>
        <w:rPr>
          <w:color w:val="0000FF"/>
        </w:rPr>
        <w:t>S2-2509030</w:t>
      </w:r>
      <w:r w:rsidRPr="00D53282">
        <w:t xml:space="preserve"> </w:t>
      </w:r>
      <w:r>
        <w:t xml:space="preserve">(P-CR) 23.801-01: [WT#8] Updates to 6G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scope description for WT#8 on 6G IoT.</w:t>
      </w:r>
    </w:p>
    <w:p w14:paraId="798D1F83" w14:textId="77777777" w:rsidR="007615D6" w:rsidRPr="005B25A1" w:rsidRDefault="007615D6" w:rsidP="007615D6">
      <w:pPr>
        <w:keepNext/>
        <w:keepLines/>
        <w:rPr>
          <w:b/>
          <w:bCs/>
        </w:rPr>
      </w:pPr>
      <w:r w:rsidRPr="005B25A1">
        <w:rPr>
          <w:b/>
          <w:bCs/>
        </w:rPr>
        <w:t>Parallel discussion:</w:t>
      </w:r>
    </w:p>
    <w:p w14:paraId="35FEDBE0" w14:textId="77777777" w:rsidR="007615D6" w:rsidRPr="005B25A1" w:rsidRDefault="007615D6" w:rsidP="007615D6">
      <w:pPr>
        <w:keepNext/>
        <w:keepLines/>
      </w:pPr>
      <w:r w:rsidRPr="005B25A1">
        <w:t>-</w:t>
      </w:r>
    </w:p>
    <w:p w14:paraId="5BB01961" w14:textId="77777777" w:rsidR="009E726A" w:rsidRPr="005B25A1" w:rsidRDefault="009E726A" w:rsidP="009E726A">
      <w:pPr>
        <w:keepNext/>
        <w:keepLines/>
      </w:pPr>
      <w:r>
        <w:rPr>
          <w:color w:val="FF0000"/>
        </w:rPr>
        <w:t>NO DISCUSSION RECORDED</w:t>
      </w:r>
    </w:p>
    <w:p w14:paraId="0DCA87E4" w14:textId="77777777" w:rsidR="009E726A" w:rsidRPr="005B25A1" w:rsidRDefault="009E726A" w:rsidP="009E726A">
      <w:pPr>
        <w:keepNext/>
        <w:keepLines/>
        <w:rPr>
          <w:b/>
          <w:bCs/>
        </w:rPr>
      </w:pPr>
      <w:r w:rsidRPr="005B25A1">
        <w:rPr>
          <w:b/>
          <w:bCs/>
        </w:rPr>
        <w:t>Plenary Discussion:</w:t>
      </w:r>
    </w:p>
    <w:p w14:paraId="2DCBEDA7" w14:textId="77777777" w:rsidR="009E726A" w:rsidRPr="009E726A" w:rsidRDefault="009E726A" w:rsidP="009E726A">
      <w:pPr>
        <w:keepNext/>
        <w:keepLines/>
      </w:pPr>
    </w:p>
    <w:p w14:paraId="15BE0370" w14:textId="77777777" w:rsidR="007615D6" w:rsidRPr="00EB0339" w:rsidRDefault="007615D6" w:rsidP="007615D6">
      <w:r w:rsidRPr="005B25A1">
        <w:rPr>
          <w:b/>
          <w:bCs/>
        </w:rPr>
        <w:t>Status:</w:t>
      </w:r>
      <w:r>
        <w:t xml:space="preserve"> </w:t>
      </w:r>
      <w:r>
        <w:rPr>
          <w:color w:val="0000FF"/>
        </w:rPr>
        <w:t>Not concluded</w:t>
      </w:r>
      <w:r>
        <w:t>.</w:t>
      </w:r>
    </w:p>
    <w:p w14:paraId="3596A885" w14:textId="77777777" w:rsidR="00E00DA6" w:rsidRDefault="007615D6" w:rsidP="000A3FBD">
      <w:pPr>
        <w:pStyle w:val="NormTop"/>
      </w:pPr>
      <w:r>
        <w:rPr>
          <w:color w:val="0000FF"/>
        </w:rPr>
        <w:t>S2-2509048</w:t>
      </w:r>
      <w:r w:rsidRPr="00D53282">
        <w:t xml:space="preserve"> </w:t>
      </w:r>
      <w:r>
        <w:t>(P-CR) 23.801-01: [WT#8] Scope on 6G IoT.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S2-2508135 regarding the scope description for WT#8 on 6G IoT.</w:t>
      </w:r>
    </w:p>
    <w:p w14:paraId="6FCBBF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766DFDB0" w14:textId="77777777" w:rsidR="007615D6" w:rsidRPr="005B25A1" w:rsidRDefault="007615D6" w:rsidP="007615D6">
      <w:pPr>
        <w:keepNext/>
        <w:keepLines/>
        <w:rPr>
          <w:b/>
          <w:bCs/>
        </w:rPr>
      </w:pPr>
      <w:r w:rsidRPr="005B25A1">
        <w:rPr>
          <w:b/>
          <w:bCs/>
        </w:rPr>
        <w:t>Parallel discussion:</w:t>
      </w:r>
    </w:p>
    <w:p w14:paraId="74AA355B" w14:textId="77777777" w:rsidR="007615D6" w:rsidRPr="005B25A1" w:rsidRDefault="007615D6" w:rsidP="007615D6">
      <w:pPr>
        <w:keepNext/>
        <w:keepLines/>
      </w:pPr>
      <w:r w:rsidRPr="005B25A1">
        <w:t>-</w:t>
      </w:r>
    </w:p>
    <w:p w14:paraId="0368DF83" w14:textId="77777777" w:rsidR="009E726A" w:rsidRPr="005B25A1" w:rsidRDefault="009E726A" w:rsidP="009E726A">
      <w:pPr>
        <w:keepNext/>
        <w:keepLines/>
      </w:pPr>
      <w:r>
        <w:rPr>
          <w:color w:val="FF0000"/>
        </w:rPr>
        <w:t>NO DISCUSSION RECORDED</w:t>
      </w:r>
    </w:p>
    <w:p w14:paraId="69534EC6" w14:textId="77777777" w:rsidR="009E726A" w:rsidRPr="005B25A1" w:rsidRDefault="009E726A" w:rsidP="009E726A">
      <w:pPr>
        <w:keepNext/>
        <w:keepLines/>
        <w:rPr>
          <w:b/>
          <w:bCs/>
        </w:rPr>
      </w:pPr>
      <w:r w:rsidRPr="005B25A1">
        <w:rPr>
          <w:b/>
          <w:bCs/>
        </w:rPr>
        <w:t>Plenary Discussion:</w:t>
      </w:r>
    </w:p>
    <w:p w14:paraId="3C01E5E2" w14:textId="77777777" w:rsidR="009E726A" w:rsidRPr="009E726A" w:rsidRDefault="009E726A" w:rsidP="009E726A">
      <w:pPr>
        <w:keepNext/>
        <w:keepLines/>
      </w:pPr>
    </w:p>
    <w:p w14:paraId="26E75D89" w14:textId="77777777" w:rsidR="007615D6" w:rsidRPr="00EB0339" w:rsidRDefault="007615D6" w:rsidP="007615D6">
      <w:r w:rsidRPr="005B25A1">
        <w:rPr>
          <w:b/>
          <w:bCs/>
        </w:rPr>
        <w:t>Status:</w:t>
      </w:r>
      <w:r>
        <w:t xml:space="preserve"> </w:t>
      </w:r>
      <w:r>
        <w:rPr>
          <w:color w:val="0000FF"/>
        </w:rPr>
        <w:t>Not concluded</w:t>
      </w:r>
      <w:r>
        <w:t>.</w:t>
      </w:r>
    </w:p>
    <w:p w14:paraId="14FC21C5" w14:textId="77777777" w:rsidR="00E00DA6" w:rsidRDefault="007615D6" w:rsidP="000A3FBD">
      <w:pPr>
        <w:pStyle w:val="NormTop"/>
      </w:pPr>
      <w:r>
        <w:rPr>
          <w:color w:val="0000FF"/>
        </w:rPr>
        <w:t>S2-2509068</w:t>
      </w:r>
      <w:r w:rsidRPr="00D53282">
        <w:t xml:space="preserve"> </w:t>
      </w:r>
      <w:r>
        <w:t>(P-CR) 23.801-01: [WT#8] Scope on 6G IoT. (Source: [Sony, Qualcomm, Interdigital, CATT, MediaTek Inc, Nokia, Vivo,] Xiaomi,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27A8439B" w14:textId="77777777" w:rsidR="007615D6" w:rsidRPr="005B25A1" w:rsidRDefault="007615D6" w:rsidP="007615D6">
      <w:pPr>
        <w:keepNext/>
        <w:keepLines/>
        <w:rPr>
          <w:b/>
          <w:bCs/>
        </w:rPr>
      </w:pPr>
      <w:r w:rsidRPr="005B25A1">
        <w:rPr>
          <w:b/>
          <w:bCs/>
        </w:rPr>
        <w:t>Parallel discussion:</w:t>
      </w:r>
    </w:p>
    <w:p w14:paraId="7D365E42" w14:textId="77777777" w:rsidR="007615D6" w:rsidRPr="005B25A1" w:rsidRDefault="007615D6" w:rsidP="007615D6">
      <w:pPr>
        <w:keepNext/>
        <w:keepLines/>
      </w:pPr>
      <w:r w:rsidRPr="005B25A1">
        <w:t>-</w:t>
      </w:r>
    </w:p>
    <w:p w14:paraId="2FDCF4C8" w14:textId="77777777" w:rsidR="009E726A" w:rsidRPr="005B25A1" w:rsidRDefault="009E726A" w:rsidP="009E726A">
      <w:pPr>
        <w:keepNext/>
        <w:keepLines/>
      </w:pPr>
      <w:r>
        <w:rPr>
          <w:color w:val="FF0000"/>
        </w:rPr>
        <w:t>NO DISCUSSION RECORDED</w:t>
      </w:r>
    </w:p>
    <w:p w14:paraId="4AA762CA" w14:textId="77777777" w:rsidR="009E726A" w:rsidRPr="005B25A1" w:rsidRDefault="009E726A" w:rsidP="009E726A">
      <w:pPr>
        <w:keepNext/>
        <w:keepLines/>
        <w:rPr>
          <w:b/>
          <w:bCs/>
        </w:rPr>
      </w:pPr>
      <w:r w:rsidRPr="005B25A1">
        <w:rPr>
          <w:b/>
          <w:bCs/>
        </w:rPr>
        <w:t>Plenary Discussion:</w:t>
      </w:r>
    </w:p>
    <w:p w14:paraId="1285B9D3" w14:textId="77777777" w:rsidR="009E726A" w:rsidRPr="009E726A" w:rsidRDefault="009E726A" w:rsidP="009E726A">
      <w:pPr>
        <w:keepNext/>
        <w:keepLines/>
      </w:pPr>
    </w:p>
    <w:p w14:paraId="2D04E036" w14:textId="77777777" w:rsidR="007615D6" w:rsidRPr="00EB0339" w:rsidRDefault="007615D6" w:rsidP="007615D6">
      <w:r w:rsidRPr="005B25A1">
        <w:rPr>
          <w:b/>
          <w:bCs/>
        </w:rPr>
        <w:t>Status:</w:t>
      </w:r>
      <w:r>
        <w:t xml:space="preserve"> </w:t>
      </w:r>
      <w:r>
        <w:rPr>
          <w:color w:val="0000FF"/>
        </w:rPr>
        <w:t>Not concluded</w:t>
      </w:r>
      <w:r>
        <w:t>.</w:t>
      </w:r>
    </w:p>
    <w:p w14:paraId="2F1A3309" w14:textId="77777777" w:rsidR="00E00DA6" w:rsidRDefault="007615D6" w:rsidP="000A3FBD">
      <w:pPr>
        <w:pStyle w:val="NormTop"/>
      </w:pPr>
      <w:r>
        <w:rPr>
          <w:color w:val="0000FF"/>
        </w:rPr>
        <w:t>S2-2509177</w:t>
      </w:r>
      <w:r w:rsidRPr="00D53282">
        <w:t xml:space="preserve"> </w:t>
      </w:r>
      <w:r>
        <w:t xml:space="preserve">(P-CR) 23.801-01: [WT#8, IoT] Scope of 6G IoT.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an update to WT#8 scope proposal in S2-2508135.</w:t>
      </w:r>
    </w:p>
    <w:p w14:paraId="1B24BBAF" w14:textId="77777777" w:rsidR="007615D6" w:rsidRPr="005B25A1" w:rsidRDefault="007615D6" w:rsidP="007615D6">
      <w:pPr>
        <w:keepNext/>
        <w:keepLines/>
        <w:rPr>
          <w:b/>
          <w:bCs/>
        </w:rPr>
      </w:pPr>
      <w:r w:rsidRPr="005B25A1">
        <w:rPr>
          <w:b/>
          <w:bCs/>
        </w:rPr>
        <w:t>Parallel discussion:</w:t>
      </w:r>
    </w:p>
    <w:p w14:paraId="6B40F320" w14:textId="77777777" w:rsidR="007615D6" w:rsidRPr="005B25A1" w:rsidRDefault="007615D6" w:rsidP="007615D6">
      <w:pPr>
        <w:keepNext/>
        <w:keepLines/>
      </w:pPr>
      <w:r w:rsidRPr="005B25A1">
        <w:t>-</w:t>
      </w:r>
    </w:p>
    <w:p w14:paraId="2F369058" w14:textId="77777777" w:rsidR="009E726A" w:rsidRPr="005B25A1" w:rsidRDefault="009E726A" w:rsidP="009E726A">
      <w:pPr>
        <w:keepNext/>
        <w:keepLines/>
      </w:pPr>
      <w:r>
        <w:rPr>
          <w:color w:val="FF0000"/>
        </w:rPr>
        <w:t>NO DISCUSSION RECORDED</w:t>
      </w:r>
    </w:p>
    <w:p w14:paraId="5B4C5EC0" w14:textId="77777777" w:rsidR="009E726A" w:rsidRPr="005B25A1" w:rsidRDefault="009E726A" w:rsidP="009E726A">
      <w:pPr>
        <w:keepNext/>
        <w:keepLines/>
        <w:rPr>
          <w:b/>
          <w:bCs/>
        </w:rPr>
      </w:pPr>
      <w:r w:rsidRPr="005B25A1">
        <w:rPr>
          <w:b/>
          <w:bCs/>
        </w:rPr>
        <w:t>Plenary Discussion:</w:t>
      </w:r>
    </w:p>
    <w:p w14:paraId="1BDBE357" w14:textId="77777777" w:rsidR="009E726A" w:rsidRPr="009E726A" w:rsidRDefault="009E726A" w:rsidP="009E726A">
      <w:pPr>
        <w:keepNext/>
        <w:keepLines/>
      </w:pPr>
    </w:p>
    <w:p w14:paraId="0CE8EE0D" w14:textId="77777777" w:rsidR="007615D6" w:rsidRPr="00EB0339" w:rsidRDefault="007615D6" w:rsidP="007615D6">
      <w:r w:rsidRPr="005B25A1">
        <w:rPr>
          <w:b/>
          <w:bCs/>
        </w:rPr>
        <w:t>Status:</w:t>
      </w:r>
      <w:r>
        <w:t xml:space="preserve"> </w:t>
      </w:r>
      <w:r>
        <w:rPr>
          <w:color w:val="0000FF"/>
        </w:rPr>
        <w:t>Not concluded</w:t>
      </w:r>
      <w:r>
        <w:t>.</w:t>
      </w:r>
    </w:p>
    <w:p w14:paraId="5F0121BE" w14:textId="77777777" w:rsidR="00E00DA6" w:rsidRDefault="007615D6" w:rsidP="000A3FBD">
      <w:pPr>
        <w:pStyle w:val="NormTop"/>
      </w:pPr>
      <w:r>
        <w:rPr>
          <w:color w:val="0000FF"/>
        </w:rPr>
        <w:t>S2-2509142</w:t>
      </w:r>
      <w:r w:rsidRPr="00D53282">
        <w:t xml:space="preserve"> </w:t>
      </w:r>
      <w:r>
        <w:t xml:space="preserve">(P-CR) 23.801-01: [WT#8] Scope and KI definition for 6G IoT.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497858A1"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8ECF3D4" w14:textId="77777777" w:rsidR="007615D6" w:rsidRPr="005B25A1" w:rsidRDefault="007615D6" w:rsidP="007615D6">
      <w:pPr>
        <w:keepNext/>
        <w:keepLines/>
        <w:rPr>
          <w:b/>
          <w:bCs/>
        </w:rPr>
      </w:pPr>
      <w:r w:rsidRPr="005B25A1">
        <w:rPr>
          <w:b/>
          <w:bCs/>
        </w:rPr>
        <w:t>Parallel discussion:</w:t>
      </w:r>
    </w:p>
    <w:p w14:paraId="2552CF9A" w14:textId="77777777" w:rsidR="007615D6" w:rsidRPr="005B25A1" w:rsidRDefault="007615D6" w:rsidP="007615D6">
      <w:pPr>
        <w:keepNext/>
        <w:keepLines/>
      </w:pPr>
      <w:r w:rsidRPr="005B25A1">
        <w:t>-</w:t>
      </w:r>
    </w:p>
    <w:p w14:paraId="5DAD302F" w14:textId="77777777" w:rsidR="009E726A" w:rsidRPr="005B25A1" w:rsidRDefault="009E726A" w:rsidP="009E726A">
      <w:pPr>
        <w:keepNext/>
        <w:keepLines/>
      </w:pPr>
      <w:r>
        <w:rPr>
          <w:color w:val="FF0000"/>
        </w:rPr>
        <w:t>NO DISCUSSION RECORDED</w:t>
      </w:r>
    </w:p>
    <w:p w14:paraId="581E6206" w14:textId="77777777" w:rsidR="009E726A" w:rsidRPr="005B25A1" w:rsidRDefault="009E726A" w:rsidP="009E726A">
      <w:pPr>
        <w:keepNext/>
        <w:keepLines/>
        <w:rPr>
          <w:b/>
          <w:bCs/>
        </w:rPr>
      </w:pPr>
      <w:r w:rsidRPr="005B25A1">
        <w:rPr>
          <w:b/>
          <w:bCs/>
        </w:rPr>
        <w:t>Plenary Discussion:</w:t>
      </w:r>
    </w:p>
    <w:p w14:paraId="20A3700D" w14:textId="77777777" w:rsidR="009E726A" w:rsidRPr="009E726A" w:rsidRDefault="009E726A" w:rsidP="009E726A">
      <w:pPr>
        <w:keepNext/>
        <w:keepLines/>
      </w:pPr>
    </w:p>
    <w:p w14:paraId="4509EF31" w14:textId="77777777" w:rsidR="002503EE" w:rsidRDefault="007615D6" w:rsidP="002503EE">
      <w:r w:rsidRPr="005B25A1">
        <w:rPr>
          <w:b/>
          <w:bCs/>
        </w:rPr>
        <w:t>Status:</w:t>
      </w:r>
      <w:r>
        <w:t xml:space="preserve"> </w:t>
      </w:r>
      <w:r>
        <w:rPr>
          <w:color w:val="0000FF"/>
        </w:rPr>
        <w:t>Not concluded</w:t>
      </w:r>
      <w:r>
        <w:t>.</w:t>
      </w:r>
    </w:p>
    <w:p w14:paraId="7827274A" w14:textId="77777777" w:rsidR="002A607B" w:rsidRDefault="002A607B" w:rsidP="002A607B">
      <w:pPr>
        <w:pStyle w:val="Heading3"/>
      </w:pPr>
      <w:r>
        <w:t>20.7.1</w:t>
      </w:r>
      <w:r>
        <w:tab/>
        <w:t>Study on system architecture for next generation real time communication services Phase 3 (FS_NG_RTC_Ph3_ARC)</w:t>
      </w:r>
    </w:p>
    <w:p w14:paraId="111B3FFE" w14:textId="77777777" w:rsidR="002A607B" w:rsidRDefault="002A607B" w:rsidP="002A607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D729B5C" w14:textId="77777777" w:rsidR="002A607B" w:rsidRDefault="002A607B" w:rsidP="002A607B"/>
    <w:p w14:paraId="10BEF915" w14:textId="77777777" w:rsidR="002A607B" w:rsidRDefault="002A607B" w:rsidP="002A607B"/>
    <w:p w14:paraId="09665A3F"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KI#1: DC in Alerting Phase</w:t>
      </w:r>
    </w:p>
    <w:p w14:paraId="36A0DE88" w14:textId="77777777" w:rsidR="002A607B" w:rsidRDefault="002A607B" w:rsidP="002A607B">
      <w:pPr>
        <w:pStyle w:val="NormTop"/>
      </w:pPr>
      <w:r>
        <w:rPr>
          <w:color w:val="0000FF"/>
        </w:rPr>
        <w:t>S2-2508442</w:t>
      </w:r>
      <w:r w:rsidRPr="00D53282">
        <w:t xml:space="preserve"> </w:t>
      </w:r>
      <w:r>
        <w:t>(P-CR) 23.700-56: PCR to TR 23.700-56: KI#1, New Sol: Early Media in Alerting Phase Based on DC AS Initiated A2P DC.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early media in alerting phase based on DC AS initiated A2P DC in TR 23.700-56.</w:t>
      </w:r>
    </w:p>
    <w:p w14:paraId="5485D15C" w14:textId="77777777" w:rsidR="002A607B" w:rsidRPr="005B25A1" w:rsidRDefault="002A607B" w:rsidP="002A607B">
      <w:pPr>
        <w:keepNext/>
        <w:keepLines/>
        <w:rPr>
          <w:b/>
          <w:bCs/>
        </w:rPr>
      </w:pPr>
      <w:r w:rsidRPr="005B25A1">
        <w:rPr>
          <w:b/>
          <w:bCs/>
        </w:rPr>
        <w:t>Parallel discussion:</w:t>
      </w:r>
    </w:p>
    <w:p w14:paraId="2CBD9AFA" w14:textId="77777777" w:rsidR="002A607B" w:rsidRPr="005B25A1" w:rsidRDefault="002A607B" w:rsidP="002A607B">
      <w:pPr>
        <w:keepNext/>
        <w:keepLines/>
      </w:pPr>
      <w:r w:rsidRPr="005B25A1">
        <w:t>Revised in parallel session to</w:t>
      </w:r>
      <w:r>
        <w:rPr>
          <w:color w:val="0000FF"/>
        </w:rPr>
        <w:t xml:space="preserve"> S2-2509268</w:t>
      </w:r>
      <w:r>
        <w:t>.</w:t>
      </w:r>
    </w:p>
    <w:p w14:paraId="00EF3986"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60AB4C7" w14:textId="77777777" w:rsidR="009E42E4" w:rsidRPr="005B25A1" w:rsidRDefault="009E42E4" w:rsidP="009E42E4">
      <w:pPr>
        <w:keepNext/>
        <w:keepLines/>
        <w:rPr>
          <w:b/>
          <w:bCs/>
        </w:rPr>
      </w:pPr>
      <w:r w:rsidRPr="005B25A1">
        <w:rPr>
          <w:b/>
          <w:bCs/>
        </w:rPr>
        <w:t>Plenary Discussion:</w:t>
      </w:r>
    </w:p>
    <w:p w14:paraId="13C61D1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25703A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232A29D" w14:textId="34171EF0" w:rsidR="002A607B" w:rsidRPr="00EB0339" w:rsidRDefault="009E42E4" w:rsidP="002A607B">
      <w:r>
        <w:rPr>
          <w:b/>
          <w:bCs/>
        </w:rPr>
        <w:t xml:space="preserve"> </w:t>
      </w:r>
    </w:p>
    <w:p w14:paraId="6B9501ED" w14:textId="77777777" w:rsidR="002A607B" w:rsidRDefault="002A607B" w:rsidP="002A607B">
      <w:pPr>
        <w:pStyle w:val="NormTop"/>
      </w:pPr>
      <w:r>
        <w:rPr>
          <w:color w:val="0000FF"/>
        </w:rPr>
        <w:t>S2-2508460</w:t>
      </w:r>
      <w:r w:rsidRPr="00D53282">
        <w:t xml:space="preserve"> </w:t>
      </w:r>
      <w:r>
        <w:t xml:space="preserve">(P-CR) 23.700-56: Support Alerting phase P2A ADC establishment through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1: ADC establishment in alerting phase for early media.</w:t>
      </w:r>
    </w:p>
    <w:p w14:paraId="4E77D756" w14:textId="77777777" w:rsidR="002A607B" w:rsidRPr="005B25A1" w:rsidRDefault="002A607B" w:rsidP="002A607B">
      <w:pPr>
        <w:keepNext/>
        <w:keepLines/>
        <w:rPr>
          <w:b/>
          <w:bCs/>
        </w:rPr>
      </w:pPr>
      <w:r w:rsidRPr="005B25A1">
        <w:rPr>
          <w:b/>
          <w:bCs/>
        </w:rPr>
        <w:t>Parallel discussion:</w:t>
      </w:r>
    </w:p>
    <w:p w14:paraId="668CE0EC" w14:textId="77777777" w:rsidR="002A607B" w:rsidRPr="005B25A1" w:rsidRDefault="002A607B" w:rsidP="002A607B">
      <w:pPr>
        <w:keepNext/>
        <w:keepLines/>
      </w:pPr>
      <w:r w:rsidRPr="005B25A1">
        <w:t>Revised in parallel session to</w:t>
      </w:r>
      <w:r>
        <w:rPr>
          <w:color w:val="0000FF"/>
        </w:rPr>
        <w:t xml:space="preserve"> S2-2509269</w:t>
      </w:r>
      <w:r>
        <w:t>.</w:t>
      </w:r>
    </w:p>
    <w:p w14:paraId="459DA00A" w14:textId="77777777" w:rsidR="002A607B" w:rsidRPr="005B25A1" w:rsidRDefault="002A607B" w:rsidP="002A607B">
      <w:pPr>
        <w:keepNext/>
        <w:keepLines/>
      </w:pPr>
      <w:r w:rsidRPr="005B25A1">
        <w:t>Revised in parallel session to</w:t>
      </w:r>
      <w:r>
        <w:rPr>
          <w:color w:val="0000FF"/>
        </w:rPr>
        <w:t xml:space="preserve"> S2-2509598</w:t>
      </w:r>
      <w:r>
        <w:t>.</w:t>
      </w:r>
    </w:p>
    <w:p w14:paraId="4B118576"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43E4F59" w14:textId="77777777" w:rsidR="009E42E4" w:rsidRPr="005B25A1" w:rsidRDefault="009E42E4" w:rsidP="009E42E4">
      <w:pPr>
        <w:keepNext/>
        <w:keepLines/>
        <w:rPr>
          <w:b/>
          <w:bCs/>
        </w:rPr>
      </w:pPr>
      <w:r w:rsidRPr="005B25A1">
        <w:rPr>
          <w:b/>
          <w:bCs/>
        </w:rPr>
        <w:t>Plenary Discussion:</w:t>
      </w:r>
    </w:p>
    <w:p w14:paraId="3576B34B"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5C9134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9A1A464" w14:textId="4F33E0A7" w:rsidR="002A607B" w:rsidRPr="00EB0339" w:rsidRDefault="009E42E4" w:rsidP="002A607B">
      <w:r>
        <w:rPr>
          <w:b/>
          <w:bCs/>
        </w:rPr>
        <w:t xml:space="preserve"> </w:t>
      </w:r>
    </w:p>
    <w:p w14:paraId="292C80F2" w14:textId="77777777" w:rsidR="002A607B" w:rsidRDefault="002A607B" w:rsidP="002A607B">
      <w:pPr>
        <w:pStyle w:val="NormTop"/>
      </w:pPr>
      <w:r>
        <w:rPr>
          <w:color w:val="0000FF"/>
        </w:rPr>
        <w:t>S2-2508786</w:t>
      </w:r>
      <w:r w:rsidRPr="00D53282">
        <w:t xml:space="preserve"> </w:t>
      </w:r>
      <w:r>
        <w:t>(P-CR) 23.700-56: Update of Solution #2: NW initiated data channel application in early media session with subscription.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Update Solution #2 to address the open issues and optimize the procedures in supporting NW initiated IMS data channel application in early media session.</w:t>
      </w:r>
    </w:p>
    <w:p w14:paraId="2B5B9DFB" w14:textId="77777777" w:rsidR="002A607B" w:rsidRPr="005B25A1" w:rsidRDefault="002A607B" w:rsidP="002A607B">
      <w:pPr>
        <w:keepNext/>
        <w:keepLines/>
        <w:rPr>
          <w:b/>
          <w:bCs/>
        </w:rPr>
      </w:pPr>
      <w:r w:rsidRPr="005B25A1">
        <w:rPr>
          <w:b/>
          <w:bCs/>
        </w:rPr>
        <w:t>Parallel discussion:</w:t>
      </w:r>
    </w:p>
    <w:p w14:paraId="74C86665" w14:textId="77777777" w:rsidR="002A607B" w:rsidRPr="005B25A1" w:rsidRDefault="002A607B" w:rsidP="002A607B">
      <w:pPr>
        <w:keepNext/>
        <w:keepLines/>
      </w:pPr>
      <w:r w:rsidRPr="005B25A1">
        <w:t>Revised in parallel session to</w:t>
      </w:r>
      <w:r>
        <w:rPr>
          <w:color w:val="0000FF"/>
        </w:rPr>
        <w:t xml:space="preserve"> S2-2509270</w:t>
      </w:r>
      <w:r>
        <w:t>.</w:t>
      </w:r>
    </w:p>
    <w:p w14:paraId="470D2415"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4C1D9E4" w14:textId="77777777" w:rsidR="009E42E4" w:rsidRPr="005B25A1" w:rsidRDefault="009E42E4" w:rsidP="009E42E4">
      <w:pPr>
        <w:keepNext/>
        <w:keepLines/>
        <w:rPr>
          <w:b/>
          <w:bCs/>
        </w:rPr>
      </w:pPr>
      <w:r w:rsidRPr="005B25A1">
        <w:rPr>
          <w:b/>
          <w:bCs/>
        </w:rPr>
        <w:t>Plenary Discussion:</w:t>
      </w:r>
    </w:p>
    <w:p w14:paraId="2BD0E4D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7E7938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A75808F" w14:textId="2DF6164A" w:rsidR="002A607B" w:rsidRPr="00EB0339" w:rsidRDefault="009E42E4" w:rsidP="002A607B">
      <w:r>
        <w:rPr>
          <w:b/>
          <w:bCs/>
        </w:rPr>
        <w:t xml:space="preserve"> </w:t>
      </w:r>
    </w:p>
    <w:p w14:paraId="58D1B402"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KI#2: DC Exposure Enhancement</w:t>
      </w:r>
    </w:p>
    <w:p w14:paraId="7FF38431" w14:textId="77777777" w:rsidR="002A607B" w:rsidRDefault="002A607B" w:rsidP="002A607B">
      <w:pPr>
        <w:pStyle w:val="NormTop"/>
      </w:pPr>
      <w:r>
        <w:rPr>
          <w:color w:val="0000FF"/>
        </w:rPr>
        <w:t>S2-2508443</w:t>
      </w:r>
      <w:r w:rsidRPr="00D53282">
        <w:t xml:space="preserve"> </w:t>
      </w:r>
      <w:r>
        <w:t>(P-CR) 23.700-56: PCR to TR 23.700-56: KI#2, New Sol: IMS DC Events Supported by DCSF.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IMS DC event exposure from DCSF in TR 23.700-56.</w:t>
      </w:r>
    </w:p>
    <w:p w14:paraId="3C235957" w14:textId="77777777" w:rsidR="002A607B" w:rsidRPr="005B25A1" w:rsidRDefault="002A607B" w:rsidP="002A607B">
      <w:pPr>
        <w:keepNext/>
        <w:keepLines/>
        <w:rPr>
          <w:b/>
          <w:bCs/>
        </w:rPr>
      </w:pPr>
      <w:r w:rsidRPr="005B25A1">
        <w:rPr>
          <w:b/>
          <w:bCs/>
        </w:rPr>
        <w:t>Parallel discussion:</w:t>
      </w:r>
    </w:p>
    <w:p w14:paraId="33273D17" w14:textId="77777777" w:rsidR="002A607B" w:rsidRPr="005B25A1" w:rsidRDefault="002A607B" w:rsidP="002A607B">
      <w:pPr>
        <w:keepNext/>
        <w:keepLines/>
      </w:pPr>
      <w:r w:rsidRPr="005B25A1">
        <w:t>Revised in parallel session to</w:t>
      </w:r>
      <w:r>
        <w:rPr>
          <w:color w:val="0000FF"/>
        </w:rPr>
        <w:t xml:space="preserve"> S2-2509271</w:t>
      </w:r>
      <w:r>
        <w:t>.</w:t>
      </w:r>
    </w:p>
    <w:p w14:paraId="035F7712" w14:textId="77777777" w:rsidR="002A607B" w:rsidRPr="005B25A1" w:rsidRDefault="002A607B" w:rsidP="002A607B">
      <w:pPr>
        <w:keepNext/>
        <w:keepLines/>
      </w:pPr>
      <w:r w:rsidRPr="005B25A1">
        <w:t>Adding this: Editor's note: It is FFS whether the subscription request is sent to the DCSF directly or via the IMS AS. Editor's note: It is FSS how to address the subscribing request from AF when it is subscriber specific. Revised in parallel session to S.</w:t>
      </w:r>
    </w:p>
    <w:p w14:paraId="0067AD9B"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2AAC227" w14:textId="77777777" w:rsidR="009E42E4" w:rsidRPr="005B25A1" w:rsidRDefault="009E42E4" w:rsidP="009E42E4">
      <w:pPr>
        <w:keepNext/>
        <w:keepLines/>
        <w:rPr>
          <w:b/>
          <w:bCs/>
        </w:rPr>
      </w:pPr>
      <w:r w:rsidRPr="005B25A1">
        <w:rPr>
          <w:b/>
          <w:bCs/>
        </w:rPr>
        <w:t>Plenary Discussion:</w:t>
      </w:r>
    </w:p>
    <w:p w14:paraId="5BE72A4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E4DFD5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4EC9C21" w14:textId="5A1354D8" w:rsidR="002A607B" w:rsidRPr="00EB0339" w:rsidRDefault="009E42E4" w:rsidP="002A607B">
      <w:r>
        <w:rPr>
          <w:b/>
          <w:bCs/>
        </w:rPr>
        <w:t xml:space="preserve"> </w:t>
      </w:r>
    </w:p>
    <w:p w14:paraId="042E4900" w14:textId="77777777" w:rsidR="002A607B" w:rsidRDefault="002A607B" w:rsidP="002A607B">
      <w:pPr>
        <w:pStyle w:val="NormTop"/>
      </w:pPr>
      <w:r>
        <w:rPr>
          <w:color w:val="0000FF"/>
        </w:rPr>
        <w:t>S2-2508502</w:t>
      </w:r>
      <w:r w:rsidRPr="00D53282">
        <w:t xml:space="preserve"> </w:t>
      </w:r>
      <w:r>
        <w:t>(P-CR) 23.700-56: KI#2: Solution for DC application downloading events.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7EB34283" w14:textId="77777777" w:rsidR="002A607B" w:rsidRPr="005B25A1" w:rsidRDefault="002A607B" w:rsidP="002A607B">
      <w:pPr>
        <w:keepNext/>
        <w:keepLines/>
        <w:rPr>
          <w:b/>
          <w:bCs/>
        </w:rPr>
      </w:pPr>
      <w:r w:rsidRPr="005B25A1">
        <w:rPr>
          <w:b/>
          <w:bCs/>
        </w:rPr>
        <w:t>Parallel discussion:</w:t>
      </w:r>
    </w:p>
    <w:p w14:paraId="3E0BA0AA" w14:textId="77777777" w:rsidR="002A607B" w:rsidRPr="005B25A1" w:rsidRDefault="002A607B" w:rsidP="002A607B">
      <w:pPr>
        <w:keepNext/>
        <w:keepLines/>
      </w:pPr>
      <w:r w:rsidRPr="005B25A1">
        <w:t>Revised in parallel session to</w:t>
      </w:r>
      <w:r>
        <w:rPr>
          <w:color w:val="0000FF"/>
        </w:rPr>
        <w:t xml:space="preserve"> S2-2509272</w:t>
      </w:r>
      <w:r>
        <w:t>.</w:t>
      </w:r>
    </w:p>
    <w:p w14:paraId="5F1F6403" w14:textId="77777777" w:rsidR="002A607B" w:rsidRPr="005B25A1" w:rsidRDefault="002A607B" w:rsidP="002A607B">
      <w:pPr>
        <w:keepNext/>
        <w:keepLines/>
      </w:pPr>
      <w:r w:rsidRPr="005B25A1">
        <w:t>Remove in 6.0: Subscription and notification of DC application downloading events. Revised in parallel session to</w:t>
      </w:r>
      <w:r>
        <w:rPr>
          <w:color w:val="0000FF"/>
        </w:rPr>
        <w:t xml:space="preserve"> S2-2509600</w:t>
      </w:r>
      <w:r>
        <w:t>.</w:t>
      </w:r>
    </w:p>
    <w:p w14:paraId="524CA127"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4DDD72FA" w14:textId="77777777" w:rsidR="009E42E4" w:rsidRPr="005B25A1" w:rsidRDefault="009E42E4" w:rsidP="009E42E4">
      <w:pPr>
        <w:keepNext/>
        <w:keepLines/>
        <w:rPr>
          <w:b/>
          <w:bCs/>
        </w:rPr>
      </w:pPr>
      <w:r w:rsidRPr="005B25A1">
        <w:rPr>
          <w:b/>
          <w:bCs/>
        </w:rPr>
        <w:t>Plenary Discussion:</w:t>
      </w:r>
    </w:p>
    <w:p w14:paraId="4390B0D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0DD280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E45F91D" w14:textId="20FE10F6" w:rsidR="002A607B" w:rsidRPr="00EB0339" w:rsidRDefault="009E42E4" w:rsidP="002A607B">
      <w:r>
        <w:rPr>
          <w:b/>
          <w:bCs/>
        </w:rPr>
        <w:t xml:space="preserve"> </w:t>
      </w:r>
    </w:p>
    <w:p w14:paraId="7D72820E" w14:textId="77777777" w:rsidR="002A607B" w:rsidRDefault="002A607B" w:rsidP="002A607B">
      <w:pPr>
        <w:pStyle w:val="NormTop"/>
      </w:pPr>
      <w:r>
        <w:rPr>
          <w:color w:val="0000FF"/>
        </w:rPr>
        <w:t>S2-2509101</w:t>
      </w:r>
      <w:r w:rsidRPr="00D53282">
        <w:t xml:space="preserve"> </w:t>
      </w:r>
      <w:r>
        <w:t>(P-CR) 23.700-56: KI#2: Solution for capability exposure of IMS DC events supported by DCSF.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2CF45FF4" w14:textId="77777777" w:rsidR="002A607B" w:rsidRPr="005B25A1" w:rsidRDefault="002A607B" w:rsidP="002A607B">
      <w:pPr>
        <w:keepNext/>
        <w:keepLines/>
        <w:rPr>
          <w:b/>
          <w:bCs/>
        </w:rPr>
      </w:pPr>
      <w:r w:rsidRPr="005B25A1">
        <w:rPr>
          <w:b/>
          <w:bCs/>
        </w:rPr>
        <w:t>Parallel discussion:</w:t>
      </w:r>
    </w:p>
    <w:p w14:paraId="3611D9B3" w14:textId="77777777" w:rsidR="002A607B" w:rsidRPr="005B25A1" w:rsidRDefault="002A607B" w:rsidP="002A607B">
      <w:pPr>
        <w:keepNext/>
        <w:keepLines/>
      </w:pPr>
      <w:r w:rsidRPr="005B25A1">
        <w:t>Revised in parallel session to</w:t>
      </w:r>
      <w:r>
        <w:rPr>
          <w:color w:val="0000FF"/>
        </w:rPr>
        <w:t xml:space="preserve"> S2-2509273</w:t>
      </w:r>
      <w:r>
        <w:t>.</w:t>
      </w:r>
    </w:p>
    <w:p w14:paraId="65D97B7F" w14:textId="77777777" w:rsidR="002A607B" w:rsidRPr="005B25A1" w:rsidRDefault="002A607B" w:rsidP="002A607B">
      <w:pPr>
        <w:keepNext/>
        <w:keepLines/>
      </w:pPr>
      <w:r w:rsidRPr="005B25A1">
        <w:t>Revised in parallel session to</w:t>
      </w:r>
      <w:r>
        <w:rPr>
          <w:color w:val="0000FF"/>
        </w:rPr>
        <w:t xml:space="preserve"> S2-2509601</w:t>
      </w:r>
      <w:r>
        <w:t>.</w:t>
      </w:r>
    </w:p>
    <w:p w14:paraId="63639E50" w14:textId="77777777" w:rsidR="002A607B" w:rsidRPr="005B25A1" w:rsidRDefault="002A607B" w:rsidP="002A607B">
      <w:pPr>
        <w:keepNext/>
        <w:keepLines/>
      </w:pPr>
      <w:r w:rsidRPr="005B25A1">
        <w:t>Editor's note: This solution involves DCSF during registration of IMPU while it was invoked during session earlier. The implications of this approach is FFS. Revised in parallel session to</w:t>
      </w:r>
      <w:r>
        <w:rPr>
          <w:color w:val="0000FF"/>
        </w:rPr>
        <w:t xml:space="preserve"> S2-2509622</w:t>
      </w:r>
      <w:r>
        <w:t>.</w:t>
      </w:r>
    </w:p>
    <w:p w14:paraId="7FBD4178"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4F12DE57" w14:textId="77777777" w:rsidR="009E42E4" w:rsidRPr="005B25A1" w:rsidRDefault="009E42E4" w:rsidP="009E42E4">
      <w:pPr>
        <w:keepNext/>
        <w:keepLines/>
        <w:rPr>
          <w:b/>
          <w:bCs/>
        </w:rPr>
      </w:pPr>
      <w:r w:rsidRPr="005B25A1">
        <w:rPr>
          <w:b/>
          <w:bCs/>
        </w:rPr>
        <w:t>Plenary Discussion:</w:t>
      </w:r>
    </w:p>
    <w:p w14:paraId="21E87C5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EF6A2B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84DB3B0" w14:textId="5F54B0E3" w:rsidR="002A607B" w:rsidRPr="00EB0339" w:rsidRDefault="009E42E4" w:rsidP="002A607B">
      <w:r>
        <w:rPr>
          <w:b/>
          <w:bCs/>
        </w:rPr>
        <w:t xml:space="preserve"> </w:t>
      </w:r>
    </w:p>
    <w:p w14:paraId="67F33C6E"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w:t>
      </w:r>
    </w:p>
    <w:p w14:paraId="79622B76" w14:textId="77777777" w:rsidR="002A607B" w:rsidRDefault="002A607B" w:rsidP="002A607B">
      <w:pPr>
        <w:pStyle w:val="NormTop"/>
      </w:pPr>
      <w:r>
        <w:rPr>
          <w:color w:val="0000FF"/>
        </w:rPr>
        <w:t>S2-2508461</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3: Supporting dynamic configuration of MDC2 endpoints.</w:t>
      </w:r>
    </w:p>
    <w:p w14:paraId="462A5676" w14:textId="77777777" w:rsidR="002A607B" w:rsidRPr="005B25A1" w:rsidRDefault="002A607B" w:rsidP="002A607B">
      <w:pPr>
        <w:keepNext/>
        <w:keepLines/>
        <w:rPr>
          <w:b/>
          <w:bCs/>
        </w:rPr>
      </w:pPr>
      <w:r w:rsidRPr="005B25A1">
        <w:rPr>
          <w:b/>
          <w:bCs/>
        </w:rPr>
        <w:t>Parallel discussion:</w:t>
      </w:r>
    </w:p>
    <w:p w14:paraId="6143CBCD" w14:textId="77777777" w:rsidR="002A607B" w:rsidRPr="005B25A1" w:rsidRDefault="002A607B" w:rsidP="002A607B">
      <w:pPr>
        <w:keepNext/>
        <w:keepLines/>
      </w:pPr>
      <w:r w:rsidRPr="005B25A1">
        <w:t>Revised in parallel session to</w:t>
      </w:r>
      <w:r>
        <w:rPr>
          <w:color w:val="0000FF"/>
        </w:rPr>
        <w:t xml:space="preserve"> S2-2509274</w:t>
      </w:r>
      <w:r>
        <w:t>.</w:t>
      </w:r>
    </w:p>
    <w:p w14:paraId="00EE56A3"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AE4277F" w14:textId="77777777" w:rsidR="009E42E4" w:rsidRPr="005B25A1" w:rsidRDefault="009E42E4" w:rsidP="009E42E4">
      <w:pPr>
        <w:keepNext/>
        <w:keepLines/>
        <w:rPr>
          <w:b/>
          <w:bCs/>
        </w:rPr>
      </w:pPr>
      <w:r w:rsidRPr="005B25A1">
        <w:rPr>
          <w:b/>
          <w:bCs/>
        </w:rPr>
        <w:t>Plenary Discussion:</w:t>
      </w:r>
    </w:p>
    <w:p w14:paraId="6DCBE8EF"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2B402B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FEF686B" w14:textId="06CD3E85" w:rsidR="002A607B" w:rsidRPr="00EB0339" w:rsidRDefault="009E42E4" w:rsidP="002A607B">
      <w:r>
        <w:rPr>
          <w:b/>
          <w:bCs/>
        </w:rPr>
        <w:t xml:space="preserve"> </w:t>
      </w:r>
    </w:p>
    <w:p w14:paraId="4E85D3B2" w14:textId="77777777" w:rsidR="002A607B" w:rsidRDefault="002A607B" w:rsidP="002A607B">
      <w:pPr>
        <w:pStyle w:val="NormTop"/>
      </w:pPr>
      <w:r>
        <w:rPr>
          <w:color w:val="0000FF"/>
        </w:rPr>
        <w:t>S2-2508503</w:t>
      </w:r>
      <w:r w:rsidRPr="00D53282">
        <w:t xml:space="preserve"> </w:t>
      </w:r>
      <w:r>
        <w:t>(P-CR) 23.700-56: KI#3: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7F173332" w14:textId="77777777" w:rsidR="002A607B" w:rsidRPr="00B81031" w:rsidRDefault="002A607B" w:rsidP="002A607B">
      <w:pPr>
        <w:keepNext/>
        <w:keepLines/>
        <w:rPr>
          <w:i/>
        </w:rPr>
      </w:pPr>
      <w:r w:rsidRPr="00B81031">
        <w:rPr>
          <w:b/>
          <w:bCs/>
          <w:i/>
        </w:rPr>
        <w:t>Comment:</w:t>
      </w:r>
      <w:r>
        <w:rPr>
          <w:i/>
        </w:rPr>
        <w:t xml:space="preserve"> Revision of (Revised)</w:t>
      </w:r>
      <w:r>
        <w:rPr>
          <w:color w:val="0000FF"/>
        </w:rPr>
        <w:t xml:space="preserve"> S2-2507555</w:t>
      </w:r>
      <w:r>
        <w:t>.</w:t>
      </w:r>
    </w:p>
    <w:p w14:paraId="3813F5B5" w14:textId="77777777" w:rsidR="002A607B" w:rsidRPr="005B25A1" w:rsidRDefault="002A607B" w:rsidP="002A607B">
      <w:pPr>
        <w:keepNext/>
        <w:keepLines/>
        <w:rPr>
          <w:b/>
          <w:bCs/>
        </w:rPr>
      </w:pPr>
      <w:r w:rsidRPr="005B25A1">
        <w:rPr>
          <w:b/>
          <w:bCs/>
        </w:rPr>
        <w:t>Parallel discussion:</w:t>
      </w:r>
    </w:p>
    <w:p w14:paraId="70C5F3FF" w14:textId="77777777" w:rsidR="002A607B" w:rsidRPr="005B25A1" w:rsidRDefault="002A607B" w:rsidP="002A607B">
      <w:pPr>
        <w:keepNext/>
        <w:keepLines/>
      </w:pPr>
      <w:r w:rsidRPr="005B25A1">
        <w:t>Revised in parallel session to</w:t>
      </w:r>
      <w:r>
        <w:rPr>
          <w:color w:val="0000FF"/>
        </w:rPr>
        <w:t xml:space="preserve"> S2-2509275</w:t>
      </w:r>
      <w:r>
        <w:t>.</w:t>
      </w:r>
    </w:p>
    <w:p w14:paraId="752E7645"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CFAFAD3" w14:textId="77777777" w:rsidR="009E42E4" w:rsidRPr="005B25A1" w:rsidRDefault="009E42E4" w:rsidP="009E42E4">
      <w:pPr>
        <w:keepNext/>
        <w:keepLines/>
        <w:rPr>
          <w:b/>
          <w:bCs/>
        </w:rPr>
      </w:pPr>
      <w:r w:rsidRPr="005B25A1">
        <w:rPr>
          <w:b/>
          <w:bCs/>
        </w:rPr>
        <w:t>Plenary Discussion:</w:t>
      </w:r>
    </w:p>
    <w:p w14:paraId="63753E3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3E02AA8"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5B49E41" w14:textId="0ED859D5" w:rsidR="002A607B" w:rsidRPr="00EB0339" w:rsidRDefault="009E42E4" w:rsidP="002A607B">
      <w:r>
        <w:rPr>
          <w:b/>
          <w:bCs/>
        </w:rPr>
        <w:t xml:space="preserve"> </w:t>
      </w:r>
    </w:p>
    <w:p w14:paraId="1D27F271" w14:textId="77777777" w:rsidR="002A607B" w:rsidRDefault="002A607B" w:rsidP="002A607B">
      <w:pPr>
        <w:pStyle w:val="NormTop"/>
      </w:pPr>
      <w:r>
        <w:rPr>
          <w:color w:val="0000FF"/>
        </w:rPr>
        <w:t>S2-2508873</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of TR 23.700-56.</w:t>
      </w:r>
    </w:p>
    <w:p w14:paraId="208C8FD3" w14:textId="77777777" w:rsidR="002A607B" w:rsidRPr="005B25A1" w:rsidRDefault="002A607B" w:rsidP="002A607B">
      <w:pPr>
        <w:keepNext/>
        <w:keepLines/>
        <w:rPr>
          <w:b/>
          <w:bCs/>
        </w:rPr>
      </w:pPr>
      <w:r w:rsidRPr="005B25A1">
        <w:rPr>
          <w:b/>
          <w:bCs/>
        </w:rPr>
        <w:t>Parallel discussion:</w:t>
      </w:r>
    </w:p>
    <w:p w14:paraId="4B766306" w14:textId="77777777" w:rsidR="002A607B" w:rsidRPr="005B25A1" w:rsidRDefault="002A607B" w:rsidP="002A607B">
      <w:pPr>
        <w:keepNext/>
        <w:keepLines/>
      </w:pPr>
      <w:r w:rsidRPr="005B25A1">
        <w:t>Revised in parallel session to</w:t>
      </w:r>
      <w:r>
        <w:rPr>
          <w:color w:val="0000FF"/>
        </w:rPr>
        <w:t xml:space="preserve"> S2-2509276</w:t>
      </w:r>
      <w:r>
        <w:t>.</w:t>
      </w:r>
    </w:p>
    <w:p w14:paraId="17C1C110"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AA0BECF" w14:textId="77777777" w:rsidR="009E42E4" w:rsidRPr="005B25A1" w:rsidRDefault="009E42E4" w:rsidP="009E42E4">
      <w:pPr>
        <w:keepNext/>
        <w:keepLines/>
        <w:rPr>
          <w:b/>
          <w:bCs/>
        </w:rPr>
      </w:pPr>
      <w:r w:rsidRPr="005B25A1">
        <w:rPr>
          <w:b/>
          <w:bCs/>
        </w:rPr>
        <w:t>Plenary Discussion:</w:t>
      </w:r>
    </w:p>
    <w:p w14:paraId="23C4D90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1C796F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49715819" w14:textId="69D139BC" w:rsidR="002A607B" w:rsidRPr="00EB0339" w:rsidRDefault="009E42E4" w:rsidP="002A607B">
      <w:r>
        <w:rPr>
          <w:b/>
          <w:bCs/>
        </w:rPr>
        <w:t xml:space="preserve"> </w:t>
      </w:r>
    </w:p>
    <w:p w14:paraId="1C4D8024" w14:textId="77777777" w:rsidR="002A607B" w:rsidRDefault="002A607B" w:rsidP="002A607B">
      <w:pPr>
        <w:pStyle w:val="NormTop"/>
      </w:pPr>
      <w:r>
        <w:rPr>
          <w:color w:val="0000FF"/>
        </w:rPr>
        <w:t>S2-2508884</w:t>
      </w:r>
      <w:r w:rsidRPr="00D53282">
        <w:t xml:space="preserve"> </w:t>
      </w:r>
      <w:r>
        <w:t>(P-CR) 23.700-56: KI#3: New Solution for DC3/DC4 enhancements with new media management.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 The solution addresses WT#2.2, based on Nokia proposal from last meeting 'Solution for DC3/DC4 enhancements', updated.</w:t>
      </w:r>
    </w:p>
    <w:p w14:paraId="64399C60" w14:textId="77777777" w:rsidR="002A607B" w:rsidRPr="005B25A1" w:rsidRDefault="002A607B" w:rsidP="002A607B">
      <w:pPr>
        <w:keepNext/>
        <w:keepLines/>
        <w:rPr>
          <w:b/>
          <w:bCs/>
        </w:rPr>
      </w:pPr>
      <w:r w:rsidRPr="005B25A1">
        <w:rPr>
          <w:b/>
          <w:bCs/>
        </w:rPr>
        <w:t>Parallel discussion:</w:t>
      </w:r>
    </w:p>
    <w:p w14:paraId="1130EAAA" w14:textId="77777777" w:rsidR="002A607B" w:rsidRPr="005B25A1" w:rsidRDefault="002A607B" w:rsidP="002A607B">
      <w:pPr>
        <w:keepNext/>
        <w:keepLines/>
      </w:pPr>
      <w:r w:rsidRPr="005B25A1">
        <w:t>Revised in parallel session to</w:t>
      </w:r>
      <w:r>
        <w:rPr>
          <w:color w:val="0000FF"/>
        </w:rPr>
        <w:t xml:space="preserve"> S2-2509277</w:t>
      </w:r>
      <w:r>
        <w:t>.</w:t>
      </w:r>
    </w:p>
    <w:p w14:paraId="1CA742CB"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B81645B" w14:textId="77777777" w:rsidR="009E42E4" w:rsidRPr="005B25A1" w:rsidRDefault="009E42E4" w:rsidP="009E42E4">
      <w:pPr>
        <w:keepNext/>
        <w:keepLines/>
        <w:rPr>
          <w:b/>
          <w:bCs/>
        </w:rPr>
      </w:pPr>
      <w:r w:rsidRPr="005B25A1">
        <w:rPr>
          <w:b/>
          <w:bCs/>
        </w:rPr>
        <w:t>Plenary Discussion:</w:t>
      </w:r>
    </w:p>
    <w:p w14:paraId="7DF3B6D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9B9863C"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04E95FE" w14:textId="70F89537" w:rsidR="002A607B" w:rsidRPr="00EB0339" w:rsidRDefault="009E42E4" w:rsidP="002A607B">
      <w:r>
        <w:rPr>
          <w:b/>
          <w:bCs/>
        </w:rPr>
        <w:t xml:space="preserve"> </w:t>
      </w:r>
    </w:p>
    <w:p w14:paraId="51DCF622" w14:textId="77777777" w:rsidR="002A607B" w:rsidRDefault="002A607B" w:rsidP="002A607B">
      <w:pPr>
        <w:pStyle w:val="NormTop"/>
      </w:pPr>
      <w:r>
        <w:rPr>
          <w:color w:val="0000FF"/>
        </w:rPr>
        <w:t>S2-2509102</w:t>
      </w:r>
      <w:r w:rsidRPr="00D53282">
        <w:t xml:space="preserve"> </w:t>
      </w:r>
      <w:r>
        <w:t>(P-CR) 23.700-56: KI#3: Solution for Dynamic MDC2 endpoint configuration for IMS Data Channel.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24DB4D6C" w14:textId="77777777" w:rsidR="002A607B" w:rsidRPr="005B25A1" w:rsidRDefault="002A607B" w:rsidP="002A607B">
      <w:pPr>
        <w:keepNext/>
        <w:keepLines/>
        <w:rPr>
          <w:b/>
          <w:bCs/>
        </w:rPr>
      </w:pPr>
      <w:r w:rsidRPr="005B25A1">
        <w:rPr>
          <w:b/>
          <w:bCs/>
        </w:rPr>
        <w:t>Parallel discussion:</w:t>
      </w:r>
    </w:p>
    <w:p w14:paraId="0C35DE43" w14:textId="77777777" w:rsidR="002A607B" w:rsidRPr="005B25A1" w:rsidRDefault="002A607B" w:rsidP="002A607B">
      <w:pPr>
        <w:keepNext/>
        <w:keepLines/>
      </w:pPr>
      <w:r w:rsidRPr="005B25A1">
        <w:t>Revised in parallel session to</w:t>
      </w:r>
      <w:r>
        <w:rPr>
          <w:color w:val="0000FF"/>
        </w:rPr>
        <w:t xml:space="preserve"> S2-2509278</w:t>
      </w:r>
      <w:r>
        <w:t>.</w:t>
      </w:r>
    </w:p>
    <w:p w14:paraId="099C6265" w14:textId="77777777" w:rsidR="002A607B" w:rsidRPr="005B25A1" w:rsidRDefault="002A607B" w:rsidP="002A607B">
      <w:pPr>
        <w:keepNext/>
        <w:keepLines/>
      </w:pPr>
      <w:r w:rsidRPr="005B25A1">
        <w:t>Revised in parallel session to</w:t>
      </w:r>
      <w:r>
        <w:rPr>
          <w:color w:val="0000FF"/>
        </w:rPr>
        <w:t xml:space="preserve"> S2-2509608</w:t>
      </w:r>
      <w:r>
        <w:t>.</w:t>
      </w:r>
    </w:p>
    <w:p w14:paraId="4F777D0E" w14:textId="77777777" w:rsidR="002A607B" w:rsidRPr="005B25A1" w:rsidRDefault="002A607B" w:rsidP="002A607B">
      <w:pPr>
        <w:keepNext/>
        <w:keepLines/>
      </w:pPr>
      <w:r w:rsidRPr="005B25A1">
        <w:t>Editor's note: This solution involves DCSF during registration of IMPU while it was invoked during session earlier. The implications of this approach is FFS. Note to TR editor: 'The P2A and P2A2P call flow is referred to</w:t>
      </w:r>
      <w:r>
        <w:rPr>
          <w:color w:val="0000FF"/>
        </w:rPr>
        <w:t xml:space="preserve"> S2-2509275</w:t>
      </w:r>
      <w:r>
        <w:t>'. To be modified to poi.</w:t>
      </w:r>
    </w:p>
    <w:p w14:paraId="36055D0D"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40FEB945" w14:textId="77777777" w:rsidR="009E42E4" w:rsidRPr="005B25A1" w:rsidRDefault="009E42E4" w:rsidP="009E42E4">
      <w:pPr>
        <w:keepNext/>
        <w:keepLines/>
        <w:rPr>
          <w:b/>
          <w:bCs/>
        </w:rPr>
      </w:pPr>
      <w:r w:rsidRPr="005B25A1">
        <w:rPr>
          <w:b/>
          <w:bCs/>
        </w:rPr>
        <w:t>Plenary Discussion:</w:t>
      </w:r>
    </w:p>
    <w:p w14:paraId="071673D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366EEE7"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23D54B8" w14:textId="2D5F6DA9" w:rsidR="002A607B" w:rsidRPr="00EB0339" w:rsidRDefault="009E42E4" w:rsidP="002A607B">
      <w:r>
        <w:rPr>
          <w:b/>
          <w:bCs/>
        </w:rPr>
        <w:t xml:space="preserve"> </w:t>
      </w:r>
    </w:p>
    <w:p w14:paraId="72BBB5AA" w14:textId="77777777" w:rsidR="002A607B" w:rsidRDefault="002A607B" w:rsidP="002A607B">
      <w:pPr>
        <w:pStyle w:val="Heading3"/>
      </w:pPr>
      <w:r>
        <w:t>20.8.1</w:t>
      </w:r>
      <w:r>
        <w:tab/>
        <w:t>Study on Short Message Service to Emergency Response Centre (FS_SMS2EC_ARC)</w:t>
      </w:r>
    </w:p>
    <w:p w14:paraId="263532CB" w14:textId="77777777" w:rsidR="002A607B" w:rsidRDefault="002A607B" w:rsidP="002A607B">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1EA6F49" w14:textId="77777777" w:rsidR="002A607B" w:rsidRDefault="002A607B" w:rsidP="002A607B"/>
    <w:p w14:paraId="79BC1FAE" w14:textId="77777777" w:rsidR="002A607B" w:rsidRDefault="002A607B" w:rsidP="002A607B"/>
    <w:p w14:paraId="41184016"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 and assumptions updates</w:t>
      </w:r>
    </w:p>
    <w:p w14:paraId="5A5F58CB" w14:textId="77777777" w:rsidR="002A607B" w:rsidRDefault="002A607B" w:rsidP="002A607B">
      <w:pPr>
        <w:pStyle w:val="NormTop"/>
      </w:pPr>
      <w:r>
        <w:rPr>
          <w:color w:val="0000FF"/>
        </w:rPr>
        <w:t>S2-2508678</w:t>
      </w:r>
      <w:r w:rsidRPr="00D53282">
        <w:t xml:space="preserve"> </w:t>
      </w:r>
      <w:r>
        <w:t>(P-CR) 23.700-65: Architecture requirements and assumptions updates.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clause 4 architecture requirements and assumptions for the supporting of SMS delivery to emergency centre.</w:t>
      </w:r>
    </w:p>
    <w:p w14:paraId="16DE448E" w14:textId="77777777" w:rsidR="002A607B" w:rsidRPr="005B25A1" w:rsidRDefault="002A607B" w:rsidP="002A607B">
      <w:pPr>
        <w:keepNext/>
        <w:keepLines/>
        <w:rPr>
          <w:b/>
          <w:bCs/>
        </w:rPr>
      </w:pPr>
      <w:r w:rsidRPr="005B25A1">
        <w:rPr>
          <w:b/>
          <w:bCs/>
        </w:rPr>
        <w:t>Parallel discussion:</w:t>
      </w:r>
    </w:p>
    <w:p w14:paraId="67F8C922" w14:textId="77777777" w:rsidR="002A607B" w:rsidRPr="005B25A1" w:rsidRDefault="002A607B" w:rsidP="002A607B">
      <w:pPr>
        <w:keepNext/>
        <w:keepLines/>
      </w:pPr>
      <w:r w:rsidRPr="005B25A1">
        <w:t>Revised in parallel session to</w:t>
      </w:r>
      <w:r>
        <w:rPr>
          <w:color w:val="0000FF"/>
        </w:rPr>
        <w:t xml:space="preserve"> S2-2509344</w:t>
      </w:r>
      <w:r>
        <w:t>.</w:t>
      </w:r>
    </w:p>
    <w:p w14:paraId="4E491D7A" w14:textId="77777777" w:rsidR="002A607B" w:rsidRPr="005B25A1" w:rsidRDefault="002A607B" w:rsidP="002A607B">
      <w:pPr>
        <w:keepNext/>
        <w:keepLines/>
      </w:pPr>
      <w:r w:rsidRPr="005B25A1">
        <w:t>Remove second bullet.  Keep editor's note. Revised in parallel session to</w:t>
      </w:r>
      <w:r>
        <w:rPr>
          <w:color w:val="0000FF"/>
        </w:rPr>
        <w:t xml:space="preserve"> S2-2509585</w:t>
      </w:r>
      <w:r>
        <w:t>.</w:t>
      </w:r>
    </w:p>
    <w:p w14:paraId="65FCC263"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3CE4BED9" w14:textId="77777777" w:rsidR="009E42E4" w:rsidRPr="005B25A1" w:rsidRDefault="009E42E4" w:rsidP="009E42E4">
      <w:pPr>
        <w:keepNext/>
        <w:keepLines/>
        <w:rPr>
          <w:b/>
          <w:bCs/>
        </w:rPr>
      </w:pPr>
      <w:r w:rsidRPr="005B25A1">
        <w:rPr>
          <w:b/>
          <w:bCs/>
        </w:rPr>
        <w:t>Plenary Discussion:</w:t>
      </w:r>
    </w:p>
    <w:p w14:paraId="2E7A53B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25EB496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4DE56B5" w14:textId="1EE7C7B2" w:rsidR="002A607B" w:rsidRPr="00EB0339" w:rsidRDefault="009E42E4" w:rsidP="002A607B">
      <w:r>
        <w:rPr>
          <w:b/>
          <w:bCs/>
        </w:rPr>
        <w:t xml:space="preserve"> </w:t>
      </w:r>
    </w:p>
    <w:p w14:paraId="40B14AB3"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(Identification of SMS to Em. Response Centre and Em. Service Type)</w:t>
      </w:r>
    </w:p>
    <w:p w14:paraId="6C8B92E9" w14:textId="77777777" w:rsidR="002A607B" w:rsidRDefault="002A607B" w:rsidP="002A607B">
      <w:pPr>
        <w:pStyle w:val="NormTop"/>
      </w:pPr>
      <w:r>
        <w:rPr>
          <w:color w:val="0000FF"/>
        </w:rPr>
        <w:t>S2-2508530</w:t>
      </w:r>
      <w:r w:rsidRPr="00D53282">
        <w:t xml:space="preserve"> </w:t>
      </w:r>
      <w:r>
        <w:t xml:space="preserve">(P-CR) 23.700-65: New Sol to KI#1.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a solution to KI#1.</w:t>
      </w:r>
    </w:p>
    <w:p w14:paraId="418FE556" w14:textId="77777777" w:rsidR="002A607B" w:rsidRPr="005B25A1" w:rsidRDefault="002A607B" w:rsidP="002A607B">
      <w:pPr>
        <w:keepNext/>
        <w:keepLines/>
        <w:rPr>
          <w:b/>
          <w:bCs/>
        </w:rPr>
      </w:pPr>
      <w:r w:rsidRPr="005B25A1">
        <w:rPr>
          <w:b/>
          <w:bCs/>
        </w:rPr>
        <w:t>Parallel discussion:</w:t>
      </w:r>
    </w:p>
    <w:p w14:paraId="485DF546" w14:textId="77777777" w:rsidR="002A607B" w:rsidRPr="005B25A1" w:rsidRDefault="002A607B" w:rsidP="002A607B">
      <w:pPr>
        <w:keepNext/>
        <w:keepLines/>
      </w:pPr>
      <w:r w:rsidRPr="005B25A1">
        <w:t>Revised in parallel session to</w:t>
      </w:r>
      <w:r>
        <w:rPr>
          <w:color w:val="0000FF"/>
        </w:rPr>
        <w:t xml:space="preserve"> S2-2509345</w:t>
      </w:r>
      <w:r>
        <w:t>.</w:t>
      </w:r>
    </w:p>
    <w:p w14:paraId="579760E2" w14:textId="77777777" w:rsidR="002A607B" w:rsidRPr="005B25A1" w:rsidRDefault="002A607B" w:rsidP="002A607B">
      <w:pPr>
        <w:keepNext/>
        <w:keepLines/>
      </w:pPr>
      <w:r w:rsidRPr="005B25A1">
        <w:t>Revised in parallel session to</w:t>
      </w:r>
      <w:r>
        <w:rPr>
          <w:color w:val="0000FF"/>
        </w:rPr>
        <w:t xml:space="preserve"> S2-2509584</w:t>
      </w:r>
      <w:r>
        <w:t>.</w:t>
      </w:r>
    </w:p>
    <w:p w14:paraId="656CB1DD" w14:textId="77777777" w:rsidR="002A607B" w:rsidRPr="005B25A1" w:rsidRDefault="002A607B" w:rsidP="002A607B">
      <w:pPr>
        <w:keepNext/>
        <w:keepLines/>
      </w:pPr>
      <w:r w:rsidRPr="005B25A1">
        <w:t>Revised in parallel session to</w:t>
      </w:r>
      <w:r>
        <w:rPr>
          <w:color w:val="0000FF"/>
        </w:rPr>
        <w:t xml:space="preserve"> S2-2509586</w:t>
      </w:r>
      <w:r>
        <w:t>.</w:t>
      </w:r>
    </w:p>
    <w:p w14:paraId="15F05D7B"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D9CC522" w14:textId="77777777" w:rsidR="009E42E4" w:rsidRPr="005B25A1" w:rsidRDefault="009E42E4" w:rsidP="009E42E4">
      <w:pPr>
        <w:keepNext/>
        <w:keepLines/>
        <w:rPr>
          <w:b/>
          <w:bCs/>
        </w:rPr>
      </w:pPr>
      <w:r w:rsidRPr="005B25A1">
        <w:rPr>
          <w:b/>
          <w:bCs/>
        </w:rPr>
        <w:t>Plenary Discussion:</w:t>
      </w:r>
    </w:p>
    <w:p w14:paraId="024391BB"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53A677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37E08BF" w14:textId="4E6B18A1" w:rsidR="002A607B" w:rsidRPr="00EB0339" w:rsidRDefault="009E42E4" w:rsidP="002A607B">
      <w:r>
        <w:rPr>
          <w:b/>
          <w:bCs/>
        </w:rPr>
        <w:t xml:space="preserve"> </w:t>
      </w:r>
    </w:p>
    <w:p w14:paraId="2522643A" w14:textId="77777777" w:rsidR="002A607B" w:rsidRDefault="002A607B" w:rsidP="002A607B">
      <w:pPr>
        <w:pStyle w:val="NormTop"/>
      </w:pPr>
      <w:r>
        <w:rPr>
          <w:color w:val="0000FF"/>
        </w:rPr>
        <w:t>S2-2509263</w:t>
      </w:r>
      <w:r w:rsidRPr="00D53282">
        <w:t xml:space="preserve"> </w:t>
      </w:r>
      <w:r>
        <w:t>(P-CR) 23.700-65: 23.700-65 KI#1: Solution on Identification of SMS to Emergency Response Centre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the key issue for Identification of SMS to Emergency Response Centre and Emergency Service Type.</w:t>
      </w:r>
    </w:p>
    <w:p w14:paraId="336BBA92" w14:textId="77777777" w:rsidR="002A607B" w:rsidRPr="00B81031" w:rsidRDefault="002A607B" w:rsidP="002A607B">
      <w:pPr>
        <w:keepNext/>
        <w:keepLines/>
        <w:rPr>
          <w:i/>
        </w:rPr>
      </w:pPr>
      <w:r w:rsidRPr="00B81031">
        <w:rPr>
          <w:b/>
          <w:bCs/>
          <w:i/>
        </w:rPr>
        <w:t>Comment:</w:t>
      </w:r>
      <w:r>
        <w:rPr>
          <w:i/>
        </w:rPr>
        <w:t xml:space="preserve"> Corrupt docx file. Replaced on FTP.</w:t>
      </w:r>
    </w:p>
    <w:p w14:paraId="46E1410A" w14:textId="77777777" w:rsidR="002A607B" w:rsidRPr="005B25A1" w:rsidRDefault="002A607B" w:rsidP="002A607B">
      <w:pPr>
        <w:keepNext/>
        <w:keepLines/>
        <w:rPr>
          <w:b/>
          <w:bCs/>
        </w:rPr>
      </w:pPr>
      <w:r w:rsidRPr="005B25A1">
        <w:rPr>
          <w:b/>
          <w:bCs/>
        </w:rPr>
        <w:t>Parallel discussion:</w:t>
      </w:r>
    </w:p>
    <w:p w14:paraId="4A88F9D8" w14:textId="77777777" w:rsidR="002A607B" w:rsidRPr="005B25A1" w:rsidRDefault="002A607B" w:rsidP="002A607B">
      <w:pPr>
        <w:keepNext/>
        <w:keepLines/>
      </w:pPr>
      <w:r w:rsidRPr="005B25A1">
        <w:t>Revised in parallel session to</w:t>
      </w:r>
      <w:r>
        <w:rPr>
          <w:color w:val="0000FF"/>
        </w:rPr>
        <w:t xml:space="preserve"> S2-2509346</w:t>
      </w:r>
      <w:r>
        <w:t>.</w:t>
      </w:r>
    </w:p>
    <w:p w14:paraId="03E5ABD0" w14:textId="77777777" w:rsidR="002A607B" w:rsidRPr="005B25A1" w:rsidRDefault="002A607B" w:rsidP="002A607B">
      <w:pPr>
        <w:keepNext/>
        <w:keepLines/>
      </w:pPr>
      <w:r w:rsidRPr="005B25A1">
        <w:t>Revised in parallel session to</w:t>
      </w:r>
      <w:r>
        <w:rPr>
          <w:color w:val="0000FF"/>
        </w:rPr>
        <w:t xml:space="preserve"> S2-2509587</w:t>
      </w:r>
      <w:r>
        <w:t>.</w:t>
      </w:r>
    </w:p>
    <w:p w14:paraId="1CFD03F6" w14:textId="77777777" w:rsidR="002A607B" w:rsidRPr="005B25A1" w:rsidRDefault="002A607B" w:rsidP="002A607B">
      <w:pPr>
        <w:keepNext/>
        <w:keepLines/>
      </w:pPr>
      <w:r w:rsidRPr="005B25A1">
        <w:t>Revised in parallel session to</w:t>
      </w:r>
      <w:r>
        <w:rPr>
          <w:color w:val="0000FF"/>
        </w:rPr>
        <w:t xml:space="preserve"> S2-2509619</w:t>
      </w:r>
      <w:r>
        <w:t>.</w:t>
      </w:r>
    </w:p>
    <w:p w14:paraId="318DAD17"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7B7B5BDC" w14:textId="77777777" w:rsidR="009E42E4" w:rsidRPr="005B25A1" w:rsidRDefault="009E42E4" w:rsidP="009E42E4">
      <w:pPr>
        <w:keepNext/>
        <w:keepLines/>
        <w:rPr>
          <w:b/>
          <w:bCs/>
        </w:rPr>
      </w:pPr>
      <w:r w:rsidRPr="005B25A1">
        <w:rPr>
          <w:b/>
          <w:bCs/>
        </w:rPr>
        <w:t>Plenary Discussion:</w:t>
      </w:r>
    </w:p>
    <w:p w14:paraId="467FFEA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759571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A7D2206" w14:textId="5C9FDA02" w:rsidR="002A607B" w:rsidRPr="00EB0339" w:rsidRDefault="009E42E4" w:rsidP="002A607B">
      <w:r>
        <w:rPr>
          <w:b/>
          <w:bCs/>
        </w:rPr>
        <w:t xml:space="preserve"> </w:t>
      </w:r>
    </w:p>
    <w:p w14:paraId="7D8F032A" w14:textId="77777777" w:rsidR="002A607B" w:rsidRDefault="002A607B" w:rsidP="002A607B">
      <w:pPr>
        <w:pStyle w:val="NormTop"/>
      </w:pPr>
      <w:r>
        <w:rPr>
          <w:color w:val="0000FF"/>
        </w:rPr>
        <w:t>S2-2508679</w:t>
      </w:r>
      <w:r w:rsidRPr="00D53282">
        <w:t xml:space="preserve"> </w:t>
      </w:r>
      <w:r>
        <w:t>(P-CR) 23.700-65: KI#1, New Solution: Capability and Identification of the SMS delivery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KI#1.</w:t>
      </w:r>
    </w:p>
    <w:p w14:paraId="72794AEE" w14:textId="77777777" w:rsidR="002A607B" w:rsidRPr="005B25A1" w:rsidRDefault="002A607B" w:rsidP="002A607B">
      <w:pPr>
        <w:keepNext/>
        <w:keepLines/>
        <w:rPr>
          <w:b/>
          <w:bCs/>
        </w:rPr>
      </w:pPr>
      <w:r w:rsidRPr="005B25A1">
        <w:rPr>
          <w:b/>
          <w:bCs/>
        </w:rPr>
        <w:t>Parallel discussion:</w:t>
      </w:r>
    </w:p>
    <w:p w14:paraId="323C8339" w14:textId="77777777" w:rsidR="002A607B" w:rsidRPr="005B25A1" w:rsidRDefault="002A607B" w:rsidP="002A607B">
      <w:pPr>
        <w:keepNext/>
        <w:keepLines/>
      </w:pPr>
      <w:r w:rsidRPr="005B25A1">
        <w:t>Revised in parallel session to</w:t>
      </w:r>
      <w:r>
        <w:rPr>
          <w:color w:val="0000FF"/>
        </w:rPr>
        <w:t xml:space="preserve"> S2-2509347</w:t>
      </w:r>
      <w:r>
        <w:t>.</w:t>
      </w:r>
    </w:p>
    <w:p w14:paraId="5682F7CC" w14:textId="77777777" w:rsidR="002A607B" w:rsidRPr="005B25A1" w:rsidRDefault="002A607B" w:rsidP="002A607B">
      <w:pPr>
        <w:keepNext/>
        <w:keepLines/>
      </w:pPr>
      <w:r w:rsidRPr="005B25A1">
        <w:t>Revised in parallel session to</w:t>
      </w:r>
      <w:r>
        <w:rPr>
          <w:color w:val="0000FF"/>
        </w:rPr>
        <w:t xml:space="preserve"> S2-2509588</w:t>
      </w:r>
      <w:r>
        <w:t>.</w:t>
      </w:r>
    </w:p>
    <w:p w14:paraId="796941FF"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37BCC19" w14:textId="77777777" w:rsidR="009E42E4" w:rsidRPr="005B25A1" w:rsidRDefault="009E42E4" w:rsidP="009E42E4">
      <w:pPr>
        <w:keepNext/>
        <w:keepLines/>
        <w:rPr>
          <w:b/>
          <w:bCs/>
        </w:rPr>
      </w:pPr>
      <w:r w:rsidRPr="005B25A1">
        <w:rPr>
          <w:b/>
          <w:bCs/>
        </w:rPr>
        <w:t>Plenary Discussion:</w:t>
      </w:r>
    </w:p>
    <w:p w14:paraId="3F518F9B"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6FF13D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4CEFE2E" w14:textId="796DC718" w:rsidR="002A607B" w:rsidRPr="00EB0339" w:rsidRDefault="009E42E4" w:rsidP="002A607B">
      <w:r>
        <w:rPr>
          <w:b/>
          <w:bCs/>
        </w:rPr>
        <w:t xml:space="preserve"> </w:t>
      </w:r>
    </w:p>
    <w:p w14:paraId="43FA2166"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KI#2</w:t>
      </w:r>
    </w:p>
    <w:p w14:paraId="6DE020A4" w14:textId="77777777" w:rsidR="002A607B" w:rsidRDefault="002A607B" w:rsidP="002A607B">
      <w:pPr>
        <w:pStyle w:val="NormTop"/>
      </w:pPr>
      <w:r>
        <w:rPr>
          <w:color w:val="0000FF"/>
        </w:rPr>
        <w:t>S2-2508307</w:t>
      </w:r>
      <w:r w:rsidRPr="00D53282">
        <w:t xml:space="preserve"> </w:t>
      </w:r>
      <w:r>
        <w:t>(P-CR) 23.700-65: New solution: Emergency SMS over NAS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4A512492"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S2-2506274</w:t>
      </w:r>
      <w:r>
        <w:t>.</w:t>
      </w:r>
    </w:p>
    <w:p w14:paraId="25F4CB95" w14:textId="77777777" w:rsidR="002A607B" w:rsidRPr="005B25A1" w:rsidRDefault="002A607B" w:rsidP="002A607B">
      <w:pPr>
        <w:keepNext/>
        <w:keepLines/>
        <w:rPr>
          <w:b/>
          <w:bCs/>
        </w:rPr>
      </w:pPr>
      <w:r w:rsidRPr="005B25A1">
        <w:rPr>
          <w:b/>
          <w:bCs/>
        </w:rPr>
        <w:t>Parallel discussion:</w:t>
      </w:r>
    </w:p>
    <w:p w14:paraId="3B32E51A" w14:textId="77777777" w:rsidR="002A607B" w:rsidRPr="005B25A1" w:rsidRDefault="002A607B" w:rsidP="002A607B">
      <w:pPr>
        <w:keepNext/>
        <w:keepLines/>
      </w:pPr>
      <w:r w:rsidRPr="005B25A1">
        <w:t>Revised in parallel session to</w:t>
      </w:r>
      <w:r>
        <w:rPr>
          <w:color w:val="0000FF"/>
        </w:rPr>
        <w:t xml:space="preserve"> S2-2509348</w:t>
      </w:r>
      <w:r>
        <w:t>.</w:t>
      </w:r>
    </w:p>
    <w:p w14:paraId="2A8BE559" w14:textId="77777777" w:rsidR="002A607B" w:rsidRPr="005B25A1" w:rsidRDefault="002A607B" w:rsidP="002A607B">
      <w:pPr>
        <w:keepNext/>
        <w:keepLines/>
      </w:pPr>
      <w:r w:rsidRPr="005B25A1">
        <w:t>Revised in parallel session to</w:t>
      </w:r>
      <w:r>
        <w:rPr>
          <w:color w:val="0000FF"/>
        </w:rPr>
        <w:t xml:space="preserve"> S2-2509589</w:t>
      </w:r>
      <w:r>
        <w:t>.</w:t>
      </w:r>
    </w:p>
    <w:p w14:paraId="53EA4512"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2C2E1F3C" w14:textId="77777777" w:rsidR="009E42E4" w:rsidRPr="005B25A1" w:rsidRDefault="009E42E4" w:rsidP="009E42E4">
      <w:pPr>
        <w:keepNext/>
        <w:keepLines/>
        <w:rPr>
          <w:b/>
          <w:bCs/>
        </w:rPr>
      </w:pPr>
      <w:r w:rsidRPr="005B25A1">
        <w:rPr>
          <w:b/>
          <w:bCs/>
        </w:rPr>
        <w:t>Plenary Discussion:</w:t>
      </w:r>
    </w:p>
    <w:p w14:paraId="007101C4"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A5D5BD4"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5AADC40" w14:textId="72A7D89E" w:rsidR="002A607B" w:rsidRPr="00EB0339" w:rsidRDefault="009E42E4" w:rsidP="002A607B">
      <w:r>
        <w:rPr>
          <w:b/>
          <w:bCs/>
        </w:rPr>
        <w:t xml:space="preserve"> </w:t>
      </w:r>
    </w:p>
    <w:p w14:paraId="56D038D3" w14:textId="77777777" w:rsidR="002A607B" w:rsidRDefault="002A607B" w:rsidP="002A607B">
      <w:pPr>
        <w:pStyle w:val="NormTop"/>
      </w:pPr>
      <w:r>
        <w:rPr>
          <w:color w:val="0000FF"/>
        </w:rPr>
        <w:t>S2-2508525</w:t>
      </w:r>
      <w:r w:rsidRPr="00D53282">
        <w:t xml:space="preserve"> </w:t>
      </w:r>
      <w:r>
        <w:t>(P-CR) 23.700-65: KI#1 and KI#2, New solution for enabling SMS over NAS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SMSF for UE in the Normal Registration State or in Emergency Registration state. The solution includes Home Routed fallback and support for PSAP Callback.</w:t>
      </w:r>
    </w:p>
    <w:p w14:paraId="0D20CBA0" w14:textId="77777777" w:rsidR="002A607B" w:rsidRPr="005B25A1" w:rsidRDefault="002A607B" w:rsidP="002A607B">
      <w:pPr>
        <w:keepNext/>
        <w:keepLines/>
        <w:rPr>
          <w:b/>
          <w:bCs/>
        </w:rPr>
      </w:pPr>
      <w:r w:rsidRPr="005B25A1">
        <w:rPr>
          <w:b/>
          <w:bCs/>
        </w:rPr>
        <w:t>Parallel discussion:</w:t>
      </w:r>
    </w:p>
    <w:p w14:paraId="3E306BDA" w14:textId="77777777" w:rsidR="002A607B" w:rsidRPr="005B25A1" w:rsidRDefault="002A607B" w:rsidP="002A607B">
      <w:pPr>
        <w:keepNext/>
        <w:keepLines/>
      </w:pPr>
      <w:r w:rsidRPr="005B25A1">
        <w:t>Revised in parallel session to</w:t>
      </w:r>
      <w:r>
        <w:rPr>
          <w:color w:val="0000FF"/>
        </w:rPr>
        <w:t xml:space="preserve"> S2-2509349</w:t>
      </w:r>
      <w:r>
        <w:t>.</w:t>
      </w:r>
    </w:p>
    <w:p w14:paraId="62A662E9" w14:textId="77777777" w:rsidR="002A607B" w:rsidRPr="005B25A1" w:rsidRDefault="002A607B" w:rsidP="002A607B">
      <w:pPr>
        <w:keepNext/>
        <w:keepLines/>
      </w:pPr>
      <w:r w:rsidRPr="005B25A1">
        <w:t>Revised in parallel session to</w:t>
      </w:r>
      <w:r>
        <w:rPr>
          <w:color w:val="0000FF"/>
        </w:rPr>
        <w:t xml:space="preserve"> S2-2509590</w:t>
      </w:r>
      <w:r>
        <w:t>.</w:t>
      </w:r>
    </w:p>
    <w:p w14:paraId="242D60E2"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069320F8" w14:textId="77777777" w:rsidR="009E42E4" w:rsidRPr="005B25A1" w:rsidRDefault="009E42E4" w:rsidP="009E42E4">
      <w:pPr>
        <w:keepNext/>
        <w:keepLines/>
        <w:rPr>
          <w:b/>
          <w:bCs/>
        </w:rPr>
      </w:pPr>
      <w:r w:rsidRPr="005B25A1">
        <w:rPr>
          <w:b/>
          <w:bCs/>
        </w:rPr>
        <w:t>Plenary Discussion:</w:t>
      </w:r>
    </w:p>
    <w:p w14:paraId="5564906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E039B4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C0021AF" w14:textId="3A987A28" w:rsidR="002A607B" w:rsidRPr="00EB0339" w:rsidRDefault="009E42E4" w:rsidP="002A607B">
      <w:r>
        <w:rPr>
          <w:b/>
          <w:bCs/>
        </w:rPr>
        <w:t xml:space="preserve"> </w:t>
      </w:r>
    </w:p>
    <w:p w14:paraId="5C192491" w14:textId="77777777" w:rsidR="002A607B" w:rsidRDefault="002A607B" w:rsidP="002A607B">
      <w:pPr>
        <w:pStyle w:val="NormTop"/>
      </w:pPr>
      <w:r>
        <w:rPr>
          <w:color w:val="0000FF"/>
        </w:rPr>
        <w:t>S2-2509145</w:t>
      </w:r>
      <w:r w:rsidRPr="00D53282">
        <w:t xml:space="preserve"> </w:t>
      </w:r>
      <w:r>
        <w:t>(P-CR) 23.700-65: New Sol: Emergency SMS over NAS.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KI#2 of TR 23.700-65.</w:t>
      </w:r>
    </w:p>
    <w:p w14:paraId="4B9CC164" w14:textId="77777777" w:rsidR="002A607B" w:rsidRPr="00B81031" w:rsidRDefault="002A607B" w:rsidP="002A607B">
      <w:pPr>
        <w:keepNext/>
        <w:keepLines/>
        <w:rPr>
          <w:i/>
        </w:rPr>
      </w:pPr>
      <w:r w:rsidRPr="00B81031">
        <w:rPr>
          <w:b/>
          <w:bCs/>
          <w:i/>
        </w:rPr>
        <w:t>Comment:</w:t>
      </w:r>
      <w:r>
        <w:rPr>
          <w:i/>
        </w:rPr>
        <w:t xml:space="preserve"> Merged into</w:t>
      </w:r>
      <w:r>
        <w:rPr>
          <w:color w:val="0000FF"/>
        </w:rPr>
        <w:t xml:space="preserve"> S2-2509348</w:t>
      </w:r>
      <w:r>
        <w:t>.</w:t>
      </w:r>
    </w:p>
    <w:p w14:paraId="57B3F6B0" w14:textId="77777777" w:rsidR="002A607B" w:rsidRPr="005B25A1" w:rsidRDefault="002A607B" w:rsidP="002A607B">
      <w:pPr>
        <w:keepNext/>
        <w:keepLines/>
        <w:rPr>
          <w:b/>
          <w:bCs/>
        </w:rPr>
      </w:pPr>
      <w:r w:rsidRPr="005B25A1">
        <w:rPr>
          <w:b/>
          <w:bCs/>
        </w:rPr>
        <w:t>Parallel discussion:</w:t>
      </w:r>
    </w:p>
    <w:p w14:paraId="2E0BA437" w14:textId="77777777" w:rsidR="002A607B" w:rsidRPr="005B25A1" w:rsidRDefault="002A607B" w:rsidP="002A607B">
      <w:pPr>
        <w:keepNext/>
        <w:keepLines/>
      </w:pPr>
      <w:r w:rsidRPr="005B25A1">
        <w:t>Merged.</w:t>
      </w:r>
    </w:p>
    <w:p w14:paraId="0FA7A980" w14:textId="77777777" w:rsidR="002A607B" w:rsidRPr="00EB0339" w:rsidRDefault="002A607B" w:rsidP="002A607B">
      <w:r w:rsidRPr="005B25A1">
        <w:rPr>
          <w:b/>
          <w:bCs/>
        </w:rPr>
        <w:t>Status:</w:t>
      </w:r>
      <w:r>
        <w:t xml:space="preserve"> </w:t>
      </w:r>
      <w:r>
        <w:rPr>
          <w:color w:val="0000FF"/>
        </w:rPr>
        <w:t>Merged</w:t>
      </w:r>
      <w:r>
        <w:t>.</w:t>
      </w:r>
    </w:p>
    <w:p w14:paraId="2E1E4CF9" w14:textId="77777777" w:rsidR="002A607B" w:rsidRPr="00EB0339" w:rsidRDefault="002A607B" w:rsidP="002A607B"/>
    <w:p w14:paraId="5B7BAC25" w14:textId="77777777" w:rsidR="002A607B" w:rsidRDefault="002A607B" w:rsidP="002A607B">
      <w:pPr>
        <w:pStyle w:val="NormTop"/>
      </w:pPr>
      <w:r>
        <w:rPr>
          <w:color w:val="0000FF"/>
        </w:rPr>
        <w:t>S2-2508735</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emergency SMS to PSAP over NAS for FS_SMS2EC_ARC.</w:t>
      </w:r>
    </w:p>
    <w:p w14:paraId="3287F06B" w14:textId="77777777" w:rsidR="002A607B" w:rsidRPr="005B25A1" w:rsidRDefault="002A607B" w:rsidP="002A607B">
      <w:pPr>
        <w:keepNext/>
        <w:keepLines/>
        <w:rPr>
          <w:b/>
          <w:bCs/>
        </w:rPr>
      </w:pPr>
      <w:r w:rsidRPr="005B25A1">
        <w:rPr>
          <w:b/>
          <w:bCs/>
        </w:rPr>
        <w:t>Parallel discussion:</w:t>
      </w:r>
    </w:p>
    <w:p w14:paraId="241EFEB5" w14:textId="77777777" w:rsidR="002A607B" w:rsidRPr="005B25A1" w:rsidRDefault="002A607B" w:rsidP="002A607B">
      <w:pPr>
        <w:keepNext/>
        <w:keepLines/>
      </w:pPr>
      <w:r w:rsidRPr="005B25A1">
        <w:t>Revised in parallel session to</w:t>
      </w:r>
      <w:r>
        <w:rPr>
          <w:color w:val="0000FF"/>
        </w:rPr>
        <w:t xml:space="preserve"> S2-2509350</w:t>
      </w:r>
      <w:r>
        <w:t>.</w:t>
      </w:r>
    </w:p>
    <w:p w14:paraId="541E2451"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16666259" w14:textId="77777777" w:rsidR="009E42E4" w:rsidRPr="005B25A1" w:rsidRDefault="009E42E4" w:rsidP="009E42E4">
      <w:pPr>
        <w:keepNext/>
        <w:keepLines/>
        <w:rPr>
          <w:b/>
          <w:bCs/>
        </w:rPr>
      </w:pPr>
      <w:r w:rsidRPr="005B25A1">
        <w:rPr>
          <w:b/>
          <w:bCs/>
        </w:rPr>
        <w:t>Plenary Discussion:</w:t>
      </w:r>
    </w:p>
    <w:p w14:paraId="70D7BA8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F1B06B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0AEA277B" w14:textId="3B67C110" w:rsidR="002A607B" w:rsidRPr="00EB0339" w:rsidRDefault="009E42E4" w:rsidP="002A607B">
      <w:r>
        <w:rPr>
          <w:b/>
          <w:bCs/>
        </w:rPr>
        <w:t xml:space="preserve"> </w:t>
      </w:r>
    </w:p>
    <w:p w14:paraId="53F952DA"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KI#2 (SMS Deliv. to ERC via NAS)</w:t>
      </w:r>
    </w:p>
    <w:p w14:paraId="1EEC65BD" w14:textId="77777777" w:rsidR="002A607B" w:rsidRDefault="002A607B" w:rsidP="002A607B">
      <w:pPr>
        <w:pStyle w:val="NormTop"/>
      </w:pPr>
      <w:r>
        <w:rPr>
          <w:color w:val="0000FF"/>
        </w:rPr>
        <w:t>S2-2508680</w:t>
      </w:r>
      <w:r w:rsidRPr="00D53282">
        <w:t xml:space="preserve"> </w:t>
      </w:r>
      <w:r>
        <w:t>(P-CR) 23.700-65: KI#2, New Solution: SMS over NAS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KI#2.</w:t>
      </w:r>
    </w:p>
    <w:p w14:paraId="6E07D6C1" w14:textId="77777777" w:rsidR="002A607B" w:rsidRPr="005B25A1" w:rsidRDefault="002A607B" w:rsidP="002A607B">
      <w:pPr>
        <w:keepNext/>
        <w:keepLines/>
        <w:rPr>
          <w:b/>
          <w:bCs/>
        </w:rPr>
      </w:pPr>
      <w:r w:rsidRPr="005B25A1">
        <w:rPr>
          <w:b/>
          <w:bCs/>
        </w:rPr>
        <w:t>Parallel discussion:</w:t>
      </w:r>
    </w:p>
    <w:p w14:paraId="3DC694D0" w14:textId="77777777" w:rsidR="002A607B" w:rsidRPr="005B25A1" w:rsidRDefault="002A607B" w:rsidP="002A607B">
      <w:pPr>
        <w:keepNext/>
        <w:keepLines/>
      </w:pPr>
      <w:r w:rsidRPr="005B25A1">
        <w:t>Revised in parallel session to</w:t>
      </w:r>
      <w:r>
        <w:rPr>
          <w:color w:val="0000FF"/>
        </w:rPr>
        <w:t xml:space="preserve"> S2-2509351</w:t>
      </w:r>
      <w:r>
        <w:t>.</w:t>
      </w:r>
    </w:p>
    <w:p w14:paraId="0647BC38" w14:textId="77777777" w:rsidR="002A607B" w:rsidRPr="005B25A1" w:rsidRDefault="002A607B" w:rsidP="002A607B">
      <w:pPr>
        <w:keepNext/>
        <w:keepLines/>
      </w:pPr>
      <w:r w:rsidRPr="005B25A1">
        <w:t>Revised in parallel session to</w:t>
      </w:r>
      <w:r>
        <w:rPr>
          <w:color w:val="0000FF"/>
        </w:rPr>
        <w:t xml:space="preserve"> S2-2509615</w:t>
      </w:r>
      <w:r>
        <w:t>.</w:t>
      </w:r>
    </w:p>
    <w:p w14:paraId="090C5CDB"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214FF3F4" w14:textId="77777777" w:rsidR="009E42E4" w:rsidRPr="005B25A1" w:rsidRDefault="009E42E4" w:rsidP="009E42E4">
      <w:pPr>
        <w:keepNext/>
        <w:keepLines/>
        <w:rPr>
          <w:b/>
          <w:bCs/>
        </w:rPr>
      </w:pPr>
      <w:r w:rsidRPr="005B25A1">
        <w:rPr>
          <w:b/>
          <w:bCs/>
        </w:rPr>
        <w:t>Plenary Discussion:</w:t>
      </w:r>
    </w:p>
    <w:p w14:paraId="134EA665"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B52207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A6D0DD4" w14:textId="6ADC5258" w:rsidR="002A607B" w:rsidRPr="00EB0339" w:rsidRDefault="009E42E4" w:rsidP="002A607B">
      <w:r>
        <w:rPr>
          <w:b/>
          <w:bCs/>
        </w:rPr>
        <w:t xml:space="preserve"> </w:t>
      </w:r>
    </w:p>
    <w:p w14:paraId="34B8481F" w14:textId="77777777" w:rsidR="002A607B" w:rsidRDefault="002A607B" w:rsidP="002A607B">
      <w:pPr>
        <w:pStyle w:val="NormTop"/>
      </w:pPr>
      <w:r>
        <w:rPr>
          <w:color w:val="0000FF"/>
        </w:rPr>
        <w:t>S2-2508749</w:t>
      </w:r>
      <w:r w:rsidRPr="00D53282">
        <w:t xml:space="preserve"> </w:t>
      </w:r>
      <w:r>
        <w:t>(P-CR) 23.700-65: [KI#2, New Solution] SMS to Emergency Centre over NAS.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NAS.</w:t>
      </w:r>
    </w:p>
    <w:p w14:paraId="1CB39964"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S2-2506497</w:t>
      </w:r>
      <w:r>
        <w:t>.</w:t>
      </w:r>
    </w:p>
    <w:p w14:paraId="311059C9" w14:textId="77777777" w:rsidR="002A607B" w:rsidRPr="005B25A1" w:rsidRDefault="002A607B" w:rsidP="002A607B">
      <w:pPr>
        <w:keepNext/>
        <w:keepLines/>
        <w:rPr>
          <w:b/>
          <w:bCs/>
        </w:rPr>
      </w:pPr>
      <w:r w:rsidRPr="005B25A1">
        <w:rPr>
          <w:b/>
          <w:bCs/>
        </w:rPr>
        <w:t>Parallel discussion:</w:t>
      </w:r>
    </w:p>
    <w:p w14:paraId="5B51404C" w14:textId="77777777" w:rsidR="002A607B" w:rsidRPr="005B25A1" w:rsidRDefault="002A607B" w:rsidP="002A607B">
      <w:pPr>
        <w:keepNext/>
        <w:keepLines/>
      </w:pPr>
      <w:r w:rsidRPr="005B25A1">
        <w:t>Revised in parallel session to</w:t>
      </w:r>
      <w:r>
        <w:rPr>
          <w:color w:val="0000FF"/>
        </w:rPr>
        <w:t xml:space="preserve"> S2-2509352</w:t>
      </w:r>
      <w:r>
        <w:t>.</w:t>
      </w:r>
    </w:p>
    <w:p w14:paraId="571C7A00" w14:textId="77777777" w:rsidR="002A607B" w:rsidRPr="005B25A1" w:rsidRDefault="002A607B" w:rsidP="002A607B">
      <w:pPr>
        <w:keepNext/>
        <w:keepLines/>
      </w:pPr>
      <w:r w:rsidRPr="005B25A1">
        <w:t>Add at end of procedure clause. Editor's note: Whether this procedure can be reused for EPS by replacing AMF+SMSF by MME is FFS. Revised in parallel session to</w:t>
      </w:r>
      <w:r>
        <w:rPr>
          <w:color w:val="0000FF"/>
        </w:rPr>
        <w:t xml:space="preserve"> S2-2509616</w:t>
      </w:r>
      <w:r>
        <w:t>.</w:t>
      </w:r>
    </w:p>
    <w:p w14:paraId="7A813C65"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55A16CFE" w14:textId="77777777" w:rsidR="009E42E4" w:rsidRPr="005B25A1" w:rsidRDefault="009E42E4" w:rsidP="009E42E4">
      <w:pPr>
        <w:keepNext/>
        <w:keepLines/>
        <w:rPr>
          <w:b/>
          <w:bCs/>
        </w:rPr>
      </w:pPr>
      <w:r w:rsidRPr="005B25A1">
        <w:rPr>
          <w:b/>
          <w:bCs/>
        </w:rPr>
        <w:t>Plenary Discussion:</w:t>
      </w:r>
    </w:p>
    <w:p w14:paraId="2CDF2E8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907E9BA"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1ECF0D0" w14:textId="28B57DA2" w:rsidR="002A607B" w:rsidRPr="00EB0339" w:rsidRDefault="009E42E4" w:rsidP="002A607B">
      <w:r>
        <w:rPr>
          <w:b/>
          <w:bCs/>
        </w:rPr>
        <w:t xml:space="preserve"> </w:t>
      </w:r>
    </w:p>
    <w:p w14:paraId="09DF4152" w14:textId="77777777" w:rsidR="002A607B" w:rsidRDefault="002A607B" w:rsidP="002A607B">
      <w:pPr>
        <w:pStyle w:val="NormTop"/>
      </w:pPr>
      <w:r>
        <w:rPr>
          <w:color w:val="0000FF"/>
        </w:rPr>
        <w:t>S2-2508755</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54D98D87"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S2-2506436</w:t>
      </w:r>
      <w:r>
        <w:t>.</w:t>
      </w:r>
    </w:p>
    <w:p w14:paraId="39174A5C" w14:textId="77777777" w:rsidR="002A607B" w:rsidRPr="005B25A1" w:rsidRDefault="002A607B" w:rsidP="002A607B">
      <w:pPr>
        <w:keepNext/>
        <w:keepLines/>
        <w:rPr>
          <w:b/>
          <w:bCs/>
        </w:rPr>
      </w:pPr>
      <w:r w:rsidRPr="005B25A1">
        <w:rPr>
          <w:b/>
          <w:bCs/>
        </w:rPr>
        <w:t>Parallel discussion:</w:t>
      </w:r>
    </w:p>
    <w:p w14:paraId="4D8C8EDA" w14:textId="77777777" w:rsidR="002A607B" w:rsidRPr="005B25A1" w:rsidRDefault="002A607B" w:rsidP="002A607B">
      <w:pPr>
        <w:keepNext/>
        <w:keepLines/>
      </w:pPr>
      <w:r w:rsidRPr="005B25A1">
        <w:t>Revised in parallel session to</w:t>
      </w:r>
      <w:r>
        <w:rPr>
          <w:color w:val="0000FF"/>
        </w:rPr>
        <w:t xml:space="preserve"> S2-2509353</w:t>
      </w:r>
      <w:r>
        <w:t>.</w:t>
      </w:r>
    </w:p>
    <w:p w14:paraId="24511C76"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4399B8E0" w14:textId="77777777" w:rsidR="009E42E4" w:rsidRPr="005B25A1" w:rsidRDefault="009E42E4" w:rsidP="009E42E4">
      <w:pPr>
        <w:keepNext/>
        <w:keepLines/>
        <w:rPr>
          <w:b/>
          <w:bCs/>
        </w:rPr>
      </w:pPr>
      <w:r w:rsidRPr="005B25A1">
        <w:rPr>
          <w:b/>
          <w:bCs/>
        </w:rPr>
        <w:t>Plenary Discussion:</w:t>
      </w:r>
    </w:p>
    <w:p w14:paraId="7B5650B3"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962CF60"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3FBFC0F" w14:textId="0F9E3667" w:rsidR="002A607B" w:rsidRPr="00EB0339" w:rsidRDefault="009E42E4" w:rsidP="002A607B">
      <w:r>
        <w:rPr>
          <w:b/>
          <w:bCs/>
        </w:rPr>
        <w:t xml:space="preserve"> </w:t>
      </w:r>
    </w:p>
    <w:p w14:paraId="15018F90" w14:textId="77777777" w:rsidR="002A607B" w:rsidRDefault="002A607B" w:rsidP="002A607B">
      <w:pPr>
        <w:pStyle w:val="NormTop"/>
      </w:pPr>
      <w:r>
        <w:rPr>
          <w:color w:val="0000FF"/>
        </w:rPr>
        <w:t>S2-2508529</w:t>
      </w:r>
      <w:r w:rsidRPr="00D53282">
        <w:t xml:space="preserve"> </w:t>
      </w:r>
      <w:r>
        <w:t xml:space="preserve">(P-CR) 23.700-65: New Sol to KI#2.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sol to KI#2.</w:t>
      </w:r>
    </w:p>
    <w:p w14:paraId="77ED3F0E" w14:textId="77777777" w:rsidR="002A607B" w:rsidRPr="005B25A1" w:rsidRDefault="002A607B" w:rsidP="002A607B">
      <w:pPr>
        <w:keepNext/>
        <w:keepLines/>
        <w:rPr>
          <w:b/>
          <w:bCs/>
        </w:rPr>
      </w:pPr>
      <w:r w:rsidRPr="005B25A1">
        <w:rPr>
          <w:b/>
          <w:bCs/>
        </w:rPr>
        <w:t>Parallel discussion:</w:t>
      </w:r>
    </w:p>
    <w:p w14:paraId="639901AE" w14:textId="77777777" w:rsidR="002A607B" w:rsidRPr="005B25A1" w:rsidRDefault="002A607B" w:rsidP="002A607B">
      <w:pPr>
        <w:keepNext/>
        <w:keepLines/>
      </w:pPr>
      <w:r w:rsidRPr="005B25A1">
        <w:t>Revised in parallel session to</w:t>
      </w:r>
      <w:r>
        <w:rPr>
          <w:color w:val="0000FF"/>
        </w:rPr>
        <w:t xml:space="preserve"> S2-2509354</w:t>
      </w:r>
      <w:r>
        <w:t>.</w:t>
      </w:r>
    </w:p>
    <w:p w14:paraId="7FE26B51" w14:textId="77777777" w:rsidR="002A607B" w:rsidRPr="005B25A1" w:rsidRDefault="002A607B" w:rsidP="002A607B">
      <w:pPr>
        <w:keepNext/>
        <w:keepLines/>
      </w:pPr>
      <w:r w:rsidRPr="005B25A1">
        <w:t>Add Editor's note: whether this procedure can be reused for EPS deployment in SGs option is FFS. In 6.X.2.1: TR editor will replace</w:t>
      </w:r>
      <w:r>
        <w:rPr>
          <w:color w:val="0000FF"/>
        </w:rPr>
        <w:t xml:space="preserve"> S2-2509345 </w:t>
      </w:r>
      <w:r>
        <w:t>with the appropriate solution number. Revised in parallel session to</w:t>
      </w:r>
      <w:r>
        <w:rPr>
          <w:color w:val="0000FF"/>
        </w:rPr>
        <w:t xml:space="preserve"> S2-2509617</w:t>
      </w:r>
      <w:r>
        <w:t>.</w:t>
      </w:r>
    </w:p>
    <w:p w14:paraId="2C3BECFA" w14:textId="77777777" w:rsidR="002A607B" w:rsidRPr="005B25A1" w:rsidRDefault="002A607B" w:rsidP="002A607B">
      <w:pPr>
        <w:keepNext/>
        <w:keepLines/>
      </w:pPr>
      <w:r>
        <w:t xml:space="preserve">This was </w:t>
      </w:r>
      <w:r w:rsidRPr="00B30893">
        <w:rPr>
          <w:color w:val="FF0000"/>
        </w:rPr>
        <w:t>agreed</w:t>
      </w:r>
      <w:r>
        <w:t xml:space="preserve"> in parallel session.</w:t>
      </w:r>
    </w:p>
    <w:p w14:paraId="6F62A7E9" w14:textId="77777777" w:rsidR="009E42E4" w:rsidRPr="005B25A1" w:rsidRDefault="009E42E4" w:rsidP="009E42E4">
      <w:pPr>
        <w:keepNext/>
        <w:keepLines/>
        <w:rPr>
          <w:b/>
          <w:bCs/>
        </w:rPr>
      </w:pPr>
      <w:r w:rsidRPr="005B25A1">
        <w:rPr>
          <w:b/>
          <w:bCs/>
        </w:rPr>
        <w:t>Plenary Discussion:</w:t>
      </w:r>
    </w:p>
    <w:p w14:paraId="36D091C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A763E8F"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A06B9FB" w14:textId="1EBA6287" w:rsidR="002A607B" w:rsidRPr="00EB0339" w:rsidRDefault="009E42E4" w:rsidP="002A607B">
      <w:r>
        <w:rPr>
          <w:b/>
          <w:bCs/>
        </w:rPr>
        <w:t xml:space="preserve"> </w:t>
      </w:r>
    </w:p>
    <w:p w14:paraId="5F19A6C7" w14:textId="77777777" w:rsidR="002A607B" w:rsidRDefault="002A607B" w:rsidP="002A607B">
      <w:pPr>
        <w:pStyle w:val="NormTop"/>
      </w:pPr>
      <w:r>
        <w:rPr>
          <w:color w:val="0000FF"/>
        </w:rPr>
        <w:t>S2-2509264</w:t>
      </w:r>
      <w:r w:rsidRPr="00D53282">
        <w:t xml:space="preserve"> </w:t>
      </w:r>
      <w:r>
        <w:t>(P-CR) 23.700-65: 23.700-65 KI#2: Solution for Emergency SMS over NAS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sending an emergency SMS over NAS.</w:t>
      </w:r>
    </w:p>
    <w:p w14:paraId="761FFCE7" w14:textId="77777777" w:rsidR="002A607B" w:rsidRPr="00B81031" w:rsidRDefault="002A607B" w:rsidP="002A607B">
      <w:pPr>
        <w:keepNext/>
        <w:keepLines/>
        <w:rPr>
          <w:i/>
        </w:rPr>
      </w:pPr>
      <w:r w:rsidRPr="00B81031">
        <w:rPr>
          <w:b/>
          <w:bCs/>
          <w:i/>
        </w:rPr>
        <w:t>Comment:</w:t>
      </w:r>
      <w:r>
        <w:rPr>
          <w:i/>
        </w:rPr>
        <w:t xml:space="preserve"> Corrupt docx file. Replaced on FTP.</w:t>
      </w:r>
    </w:p>
    <w:p w14:paraId="4436173D" w14:textId="77777777" w:rsidR="002A607B" w:rsidRPr="005B25A1" w:rsidRDefault="002A607B" w:rsidP="002A607B">
      <w:pPr>
        <w:keepNext/>
        <w:keepLines/>
        <w:rPr>
          <w:b/>
          <w:bCs/>
        </w:rPr>
      </w:pPr>
      <w:r w:rsidRPr="005B25A1">
        <w:rPr>
          <w:b/>
          <w:bCs/>
        </w:rPr>
        <w:t>Parallel discussion:</w:t>
      </w:r>
    </w:p>
    <w:p w14:paraId="6A265999" w14:textId="77777777" w:rsidR="002A607B" w:rsidRPr="005B25A1" w:rsidRDefault="002A607B" w:rsidP="002A607B">
      <w:pPr>
        <w:keepNext/>
        <w:keepLines/>
      </w:pPr>
      <w:r w:rsidRPr="005B25A1">
        <w:t>Revised in parallel session to</w:t>
      </w:r>
      <w:r>
        <w:rPr>
          <w:color w:val="0000FF"/>
        </w:rPr>
        <w:t xml:space="preserve"> S2-2509355</w:t>
      </w:r>
      <w:r>
        <w:t>.</w:t>
      </w:r>
    </w:p>
    <w:p w14:paraId="5C4825A3" w14:textId="77777777" w:rsidR="002A607B" w:rsidRPr="005B25A1" w:rsidRDefault="002A607B" w:rsidP="002A607B">
      <w:pPr>
        <w:keepNext/>
        <w:keepLines/>
      </w:pPr>
      <w:r w:rsidRPr="005B25A1">
        <w:t>Revised in parallel session to</w:t>
      </w:r>
      <w:r>
        <w:rPr>
          <w:color w:val="0000FF"/>
        </w:rPr>
        <w:t xml:space="preserve"> S2-2509618</w:t>
      </w:r>
      <w:r>
        <w:t>.</w:t>
      </w:r>
    </w:p>
    <w:p w14:paraId="56D8BD00" w14:textId="77777777" w:rsidR="002A607B" w:rsidRPr="005B25A1" w:rsidRDefault="002A607B" w:rsidP="002A607B">
      <w:pPr>
        <w:keepNext/>
        <w:keepLines/>
      </w:pPr>
      <w:r w:rsidRPr="005B25A1">
        <w:t>Revised in parallel session to</w:t>
      </w:r>
      <w:r>
        <w:rPr>
          <w:color w:val="0000FF"/>
        </w:rPr>
        <w:t xml:space="preserve"> S2-2509620</w:t>
      </w:r>
      <w:r>
        <w:t>.</w:t>
      </w:r>
    </w:p>
    <w:p w14:paraId="53D77A39" w14:textId="77777777" w:rsidR="002A607B" w:rsidRDefault="002A607B" w:rsidP="002A607B">
      <w:pPr>
        <w:keepNext/>
        <w:keepLines/>
        <w:rPr>
          <w:b/>
          <w:bCs/>
        </w:rPr>
      </w:pPr>
      <w:r>
        <w:rPr>
          <w:b/>
          <w:bCs/>
        </w:rPr>
        <w:t>Plenary Discussion:</w:t>
      </w:r>
    </w:p>
    <w:p w14:paraId="0C78B2A7" w14:textId="77777777" w:rsidR="002A607B" w:rsidRPr="001C0630" w:rsidRDefault="002A607B" w:rsidP="002A607B">
      <w:pPr>
        <w:keepNext/>
        <w:keepLines/>
      </w:pPr>
      <w:r>
        <w:t xml:space="preserve">This was reviewed and </w:t>
      </w:r>
      <w:r w:rsidRPr="00B30893">
        <w:rPr>
          <w:color w:val="FF0000"/>
        </w:rPr>
        <w:t>a</w:t>
      </w:r>
      <w:r>
        <w:rPr>
          <w:color w:val="FF0000"/>
        </w:rPr>
        <w:t>pprov</w:t>
      </w:r>
      <w:r w:rsidRPr="00B30893">
        <w:rPr>
          <w:color w:val="FF0000"/>
        </w:rPr>
        <w:t>ed</w:t>
      </w:r>
      <w:r>
        <w:t>.</w:t>
      </w:r>
    </w:p>
    <w:p w14:paraId="0D6A7142" w14:textId="77777777" w:rsidR="002A607B" w:rsidRDefault="002A607B" w:rsidP="002A607B">
      <w:r>
        <w:rPr>
          <w:b/>
          <w:bCs/>
        </w:rPr>
        <w:t>Status:</w:t>
      </w:r>
      <w:r>
        <w:t xml:space="preserve"> </w:t>
      </w:r>
      <w:r w:rsidRPr="00B30893">
        <w:rPr>
          <w:color w:val="FF0000"/>
        </w:rPr>
        <w:t>A</w:t>
      </w:r>
      <w:r>
        <w:rPr>
          <w:color w:val="FF0000"/>
        </w:rPr>
        <w:t>pprov</w:t>
      </w:r>
      <w:r w:rsidRPr="00B30893">
        <w:rPr>
          <w:color w:val="FF0000"/>
        </w:rPr>
        <w:t>ed</w:t>
      </w:r>
      <w:r>
        <w:t>.</w:t>
      </w:r>
    </w:p>
    <w:p w14:paraId="4787BA7B" w14:textId="77777777" w:rsidR="002A607B" w:rsidRPr="00EB0339" w:rsidRDefault="002A607B" w:rsidP="002A607B"/>
    <w:p w14:paraId="3D09E1CB"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 (SMS over IP Routing to Appropriate PSAP)</w:t>
      </w:r>
    </w:p>
    <w:p w14:paraId="3F27EBCF" w14:textId="77777777" w:rsidR="002A607B" w:rsidRDefault="002A607B" w:rsidP="002A607B">
      <w:pPr>
        <w:pStyle w:val="NormTop"/>
      </w:pPr>
      <w:r>
        <w:rPr>
          <w:color w:val="0000FF"/>
        </w:rPr>
        <w:t>S2-2508532</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routing to the emergency centre/PSAP of an SMS2EC over IP.</w:t>
      </w:r>
    </w:p>
    <w:p w14:paraId="798E2D7A" w14:textId="77777777" w:rsidR="002A607B" w:rsidRPr="005B25A1" w:rsidRDefault="002A607B" w:rsidP="002A607B">
      <w:pPr>
        <w:keepNext/>
        <w:keepLines/>
        <w:rPr>
          <w:b/>
          <w:bCs/>
        </w:rPr>
      </w:pPr>
      <w:r w:rsidRPr="005B25A1">
        <w:rPr>
          <w:b/>
          <w:bCs/>
        </w:rPr>
        <w:t>Plenary Discussion:</w:t>
      </w:r>
    </w:p>
    <w:p w14:paraId="5E7393E2" w14:textId="77777777" w:rsidR="002A607B" w:rsidRPr="005B25A1" w:rsidRDefault="002A607B" w:rsidP="002A607B">
      <w:pPr>
        <w:keepNext/>
        <w:keepLines/>
      </w:pPr>
      <w:r>
        <w:rPr>
          <w:color w:val="0000FF"/>
        </w:rPr>
        <w:t>Not handled</w:t>
      </w:r>
      <w:r>
        <w:t>.</w:t>
      </w:r>
    </w:p>
    <w:p w14:paraId="12FD3AF8" w14:textId="77777777" w:rsidR="002A607B" w:rsidRPr="00EB0339" w:rsidRDefault="002A607B" w:rsidP="002A607B">
      <w:r w:rsidRPr="005B25A1">
        <w:rPr>
          <w:b/>
          <w:bCs/>
        </w:rPr>
        <w:t>Status:</w:t>
      </w:r>
      <w:r>
        <w:t xml:space="preserve"> </w:t>
      </w:r>
      <w:r>
        <w:rPr>
          <w:color w:val="0000FF"/>
        </w:rPr>
        <w:t>Not handled</w:t>
      </w:r>
      <w:r>
        <w:t>.</w:t>
      </w:r>
    </w:p>
    <w:p w14:paraId="17CBE4DC" w14:textId="77777777" w:rsidR="002A607B" w:rsidRPr="00EB0339" w:rsidRDefault="002A607B" w:rsidP="002A607B"/>
    <w:p w14:paraId="04177835" w14:textId="77777777" w:rsidR="002A607B" w:rsidRDefault="002A607B" w:rsidP="002A607B">
      <w:pPr>
        <w:pStyle w:val="NormTop"/>
      </w:pPr>
      <w:r>
        <w:rPr>
          <w:color w:val="0000FF"/>
        </w:rPr>
        <w:t>S2-2508753</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136B4A25" w14:textId="77777777" w:rsidR="002A607B" w:rsidRPr="00B81031" w:rsidRDefault="002A607B" w:rsidP="002A607B">
      <w:pPr>
        <w:keepNext/>
        <w:keepLines/>
        <w:rPr>
          <w:i/>
        </w:rPr>
      </w:pPr>
      <w:r w:rsidRPr="00B81031">
        <w:rPr>
          <w:b/>
          <w:bCs/>
          <w:i/>
        </w:rPr>
        <w:t>Comment:</w:t>
      </w:r>
      <w:r>
        <w:rPr>
          <w:i/>
        </w:rPr>
        <w:t xml:space="preserve"> Revision of  (Unhandled)</w:t>
      </w:r>
      <w:r>
        <w:rPr>
          <w:color w:val="0000FF"/>
        </w:rPr>
        <w:t xml:space="preserve"> S2-2506435</w:t>
      </w:r>
      <w:r>
        <w:t>.</w:t>
      </w:r>
    </w:p>
    <w:p w14:paraId="16082C76" w14:textId="77777777" w:rsidR="002A607B" w:rsidRPr="005B25A1" w:rsidRDefault="002A607B" w:rsidP="002A607B">
      <w:pPr>
        <w:keepNext/>
        <w:keepLines/>
        <w:rPr>
          <w:b/>
          <w:bCs/>
        </w:rPr>
      </w:pPr>
      <w:r w:rsidRPr="005B25A1">
        <w:rPr>
          <w:b/>
          <w:bCs/>
        </w:rPr>
        <w:t>Plenary Discussion:</w:t>
      </w:r>
    </w:p>
    <w:p w14:paraId="529E5520" w14:textId="77777777" w:rsidR="002A607B" w:rsidRPr="005B25A1" w:rsidRDefault="002A607B" w:rsidP="002A607B">
      <w:pPr>
        <w:keepNext/>
        <w:keepLines/>
      </w:pPr>
      <w:r>
        <w:rPr>
          <w:color w:val="0000FF"/>
        </w:rPr>
        <w:t>Not handled</w:t>
      </w:r>
      <w:r>
        <w:t>.</w:t>
      </w:r>
    </w:p>
    <w:p w14:paraId="1F34978D" w14:textId="77777777" w:rsidR="002A607B" w:rsidRPr="00EB0339" w:rsidRDefault="002A607B" w:rsidP="002A607B">
      <w:r w:rsidRPr="005B25A1">
        <w:rPr>
          <w:b/>
          <w:bCs/>
        </w:rPr>
        <w:t>Status:</w:t>
      </w:r>
      <w:r>
        <w:t xml:space="preserve"> </w:t>
      </w:r>
      <w:r>
        <w:rPr>
          <w:color w:val="0000FF"/>
        </w:rPr>
        <w:t>Not handled</w:t>
      </w:r>
      <w:r>
        <w:t>.</w:t>
      </w:r>
    </w:p>
    <w:p w14:paraId="3FA6B76B" w14:textId="77777777" w:rsidR="002A607B" w:rsidRPr="00EB0339" w:rsidRDefault="002A607B" w:rsidP="002A607B"/>
    <w:p w14:paraId="79D74A60" w14:textId="77777777" w:rsidR="002A607B" w:rsidRDefault="002A607B" w:rsidP="002A607B">
      <w:pPr>
        <w:pStyle w:val="NormTop"/>
      </w:pPr>
      <w:r>
        <w:rPr>
          <w:color w:val="0000FF"/>
        </w:rPr>
        <w:t>S2-2508681</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KI#3.</w:t>
      </w:r>
    </w:p>
    <w:p w14:paraId="534D4227" w14:textId="77777777" w:rsidR="002A607B" w:rsidRPr="005B25A1" w:rsidRDefault="002A607B" w:rsidP="002A607B">
      <w:pPr>
        <w:keepNext/>
        <w:keepLines/>
        <w:rPr>
          <w:b/>
          <w:bCs/>
        </w:rPr>
      </w:pPr>
      <w:r w:rsidRPr="005B25A1">
        <w:rPr>
          <w:b/>
          <w:bCs/>
        </w:rPr>
        <w:t>Plenary Discussion:</w:t>
      </w:r>
    </w:p>
    <w:p w14:paraId="55EFC6FB" w14:textId="77777777" w:rsidR="002A607B" w:rsidRPr="005B25A1" w:rsidRDefault="002A607B" w:rsidP="002A607B">
      <w:pPr>
        <w:keepNext/>
        <w:keepLines/>
      </w:pPr>
      <w:r>
        <w:rPr>
          <w:color w:val="0000FF"/>
        </w:rPr>
        <w:t>Not handled</w:t>
      </w:r>
      <w:r>
        <w:t>.</w:t>
      </w:r>
    </w:p>
    <w:p w14:paraId="6AB16BD7" w14:textId="77777777" w:rsidR="002A607B" w:rsidRPr="00EB0339" w:rsidRDefault="002A607B" w:rsidP="002A607B">
      <w:r w:rsidRPr="005B25A1">
        <w:rPr>
          <w:b/>
          <w:bCs/>
        </w:rPr>
        <w:t>Status:</w:t>
      </w:r>
      <w:r>
        <w:t xml:space="preserve"> </w:t>
      </w:r>
      <w:r>
        <w:rPr>
          <w:color w:val="0000FF"/>
        </w:rPr>
        <w:t>Not handled</w:t>
      </w:r>
      <w:r>
        <w:t>.</w:t>
      </w:r>
    </w:p>
    <w:p w14:paraId="3382FD15" w14:textId="77777777" w:rsidR="002A607B" w:rsidRPr="00EB0339" w:rsidRDefault="002A607B" w:rsidP="002A607B"/>
    <w:p w14:paraId="4333F0A3" w14:textId="77777777" w:rsidR="002A607B" w:rsidRDefault="002A607B" w:rsidP="002A607B">
      <w:pPr>
        <w:pStyle w:val="NormTop"/>
      </w:pPr>
      <w:r>
        <w:rPr>
          <w:color w:val="0000FF"/>
        </w:rPr>
        <w:t>S2-2508528</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w:t>
      </w:r>
    </w:p>
    <w:p w14:paraId="3AA3672B" w14:textId="77777777" w:rsidR="002A607B" w:rsidRPr="005B25A1" w:rsidRDefault="002A607B" w:rsidP="002A607B">
      <w:pPr>
        <w:keepNext/>
        <w:keepLines/>
        <w:rPr>
          <w:b/>
          <w:bCs/>
        </w:rPr>
      </w:pPr>
      <w:r w:rsidRPr="005B25A1">
        <w:rPr>
          <w:b/>
          <w:bCs/>
        </w:rPr>
        <w:t>Plenary Discussion:</w:t>
      </w:r>
    </w:p>
    <w:p w14:paraId="29B9C12D" w14:textId="77777777" w:rsidR="002A607B" w:rsidRPr="005B25A1" w:rsidRDefault="002A607B" w:rsidP="002A607B">
      <w:pPr>
        <w:keepNext/>
        <w:keepLines/>
      </w:pPr>
      <w:r>
        <w:rPr>
          <w:color w:val="0000FF"/>
        </w:rPr>
        <w:t>Not handled</w:t>
      </w:r>
      <w:r>
        <w:t>.</w:t>
      </w:r>
    </w:p>
    <w:p w14:paraId="5634AC0B" w14:textId="77777777" w:rsidR="002A607B" w:rsidRPr="00EB0339" w:rsidRDefault="002A607B" w:rsidP="002A607B">
      <w:r w:rsidRPr="005B25A1">
        <w:rPr>
          <w:b/>
          <w:bCs/>
        </w:rPr>
        <w:t>Status:</w:t>
      </w:r>
      <w:r>
        <w:t xml:space="preserve"> </w:t>
      </w:r>
      <w:r>
        <w:rPr>
          <w:color w:val="0000FF"/>
        </w:rPr>
        <w:t>Not handled</w:t>
      </w:r>
      <w:r>
        <w:t>.</w:t>
      </w:r>
    </w:p>
    <w:p w14:paraId="3DB913E3" w14:textId="77777777" w:rsidR="002A607B" w:rsidRPr="00EB0339" w:rsidRDefault="002A607B" w:rsidP="002A607B"/>
    <w:p w14:paraId="003CC8E8" w14:textId="77777777" w:rsidR="002A607B" w:rsidRDefault="002A607B" w:rsidP="002A607B">
      <w:pPr>
        <w:pStyle w:val="NormTop"/>
      </w:pPr>
      <w:r>
        <w:rPr>
          <w:color w:val="0000FF"/>
        </w:rPr>
        <w:t>S2-2508751</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IP.</w:t>
      </w:r>
    </w:p>
    <w:p w14:paraId="36F40CCD" w14:textId="77777777" w:rsidR="002A607B" w:rsidRPr="005B25A1" w:rsidRDefault="002A607B" w:rsidP="002A607B">
      <w:pPr>
        <w:keepNext/>
        <w:keepLines/>
        <w:rPr>
          <w:b/>
          <w:bCs/>
        </w:rPr>
      </w:pPr>
      <w:r w:rsidRPr="005B25A1">
        <w:rPr>
          <w:b/>
          <w:bCs/>
        </w:rPr>
        <w:t>Plenary Discussion:</w:t>
      </w:r>
    </w:p>
    <w:p w14:paraId="4B9BE7DE" w14:textId="77777777" w:rsidR="002A607B" w:rsidRPr="005B25A1" w:rsidRDefault="002A607B" w:rsidP="002A607B">
      <w:pPr>
        <w:keepNext/>
        <w:keepLines/>
      </w:pPr>
      <w:r>
        <w:rPr>
          <w:color w:val="0000FF"/>
        </w:rPr>
        <w:t>Not handled</w:t>
      </w:r>
      <w:r>
        <w:t>.</w:t>
      </w:r>
    </w:p>
    <w:p w14:paraId="371B1E3E" w14:textId="77777777" w:rsidR="002A607B" w:rsidRPr="00EB0339" w:rsidRDefault="002A607B" w:rsidP="002A607B">
      <w:r w:rsidRPr="005B25A1">
        <w:rPr>
          <w:b/>
          <w:bCs/>
        </w:rPr>
        <w:t>Status:</w:t>
      </w:r>
      <w:r>
        <w:t xml:space="preserve"> </w:t>
      </w:r>
      <w:r>
        <w:rPr>
          <w:color w:val="0000FF"/>
        </w:rPr>
        <w:t>Not handled</w:t>
      </w:r>
      <w:r>
        <w:t>.</w:t>
      </w:r>
    </w:p>
    <w:p w14:paraId="26640E43" w14:textId="77777777" w:rsidR="002A607B" w:rsidRPr="00EB0339" w:rsidRDefault="002A607B" w:rsidP="002A607B"/>
    <w:p w14:paraId="6783DCBB" w14:textId="77777777" w:rsidR="002A607B" w:rsidRDefault="002A607B" w:rsidP="002A607B">
      <w:pPr>
        <w:pStyle w:val="NormTop"/>
      </w:pPr>
      <w:r>
        <w:rPr>
          <w:color w:val="0000FF"/>
        </w:rPr>
        <w:t>S2-2509221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48B7DB35" w14:textId="77777777" w:rsidR="002A607B" w:rsidRPr="00B81031" w:rsidRDefault="002A607B" w:rsidP="002A607B">
      <w:pPr>
        <w:keepNext/>
        <w:keepLines/>
        <w:rPr>
          <w:i/>
        </w:rPr>
      </w:pPr>
      <w:r w:rsidRPr="00B81031">
        <w:rPr>
          <w:b/>
          <w:bCs/>
          <w:i/>
        </w:rPr>
        <w:t>Comment:</w:t>
      </w:r>
      <w:r>
        <w:rPr>
          <w:i/>
        </w:rPr>
        <w:t xml:space="preserve"> LATE DOC: RX 04/10, 08:20.</w:t>
      </w:r>
    </w:p>
    <w:p w14:paraId="506161F6" w14:textId="77777777" w:rsidR="002A607B" w:rsidRPr="005B25A1" w:rsidRDefault="002A607B" w:rsidP="002A607B">
      <w:pPr>
        <w:keepNext/>
        <w:keepLines/>
        <w:rPr>
          <w:b/>
          <w:bCs/>
        </w:rPr>
      </w:pPr>
      <w:r w:rsidRPr="005B25A1">
        <w:rPr>
          <w:b/>
          <w:bCs/>
        </w:rPr>
        <w:t>Plenary Discussion:</w:t>
      </w:r>
    </w:p>
    <w:p w14:paraId="42F7EED0" w14:textId="77777777" w:rsidR="002A607B" w:rsidRPr="005B25A1" w:rsidRDefault="002A607B" w:rsidP="002A607B">
      <w:pPr>
        <w:keepNext/>
        <w:keepLines/>
      </w:pPr>
      <w:r>
        <w:rPr>
          <w:color w:val="0000FF"/>
        </w:rPr>
        <w:t>Not handled</w:t>
      </w:r>
      <w:r>
        <w:t>.</w:t>
      </w:r>
    </w:p>
    <w:p w14:paraId="3C91703D" w14:textId="77777777" w:rsidR="002A607B" w:rsidRPr="00EB0339" w:rsidRDefault="002A607B" w:rsidP="002A607B">
      <w:r w:rsidRPr="005B25A1">
        <w:rPr>
          <w:b/>
          <w:bCs/>
        </w:rPr>
        <w:t>Status:</w:t>
      </w:r>
      <w:r>
        <w:t xml:space="preserve"> </w:t>
      </w:r>
      <w:r>
        <w:rPr>
          <w:color w:val="0000FF"/>
        </w:rPr>
        <w:t>Not handled</w:t>
      </w:r>
      <w:r>
        <w:t>.</w:t>
      </w:r>
    </w:p>
    <w:p w14:paraId="328BA35C" w14:textId="77777777" w:rsidR="002A607B" w:rsidRPr="00EB0339" w:rsidRDefault="002A607B" w:rsidP="002A607B"/>
    <w:p w14:paraId="3206DA0A" w14:textId="77777777" w:rsidR="002A607B" w:rsidRDefault="002A607B" w:rsidP="002A607B">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KI#3</w:t>
      </w:r>
    </w:p>
    <w:p w14:paraId="4BE76E66" w14:textId="77777777" w:rsidR="002A607B" w:rsidRDefault="002A607B" w:rsidP="002A607B">
      <w:pPr>
        <w:pStyle w:val="NormTop"/>
      </w:pPr>
      <w:r>
        <w:rPr>
          <w:color w:val="0000FF"/>
        </w:rPr>
        <w:t>S2-2508308</w:t>
      </w:r>
      <w:r w:rsidRPr="00D53282">
        <w:t xml:space="preserve"> </w:t>
      </w:r>
      <w:r>
        <w:t>(P-CR) 23.700-65: New solution: Emergency Short Message Service Routing to Emergency Response Centre via IP.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088324D0" w14:textId="77777777" w:rsidR="002A607B" w:rsidRPr="005B25A1" w:rsidRDefault="002A607B" w:rsidP="002A607B">
      <w:pPr>
        <w:keepNext/>
        <w:keepLines/>
        <w:rPr>
          <w:b/>
          <w:bCs/>
        </w:rPr>
      </w:pPr>
      <w:r w:rsidRPr="005B25A1">
        <w:rPr>
          <w:b/>
          <w:bCs/>
        </w:rPr>
        <w:t>Plenary Discussion:</w:t>
      </w:r>
    </w:p>
    <w:p w14:paraId="2A27E64D" w14:textId="77777777" w:rsidR="002A607B" w:rsidRPr="005B25A1" w:rsidRDefault="002A607B" w:rsidP="002A607B">
      <w:pPr>
        <w:keepNext/>
        <w:keepLines/>
      </w:pPr>
      <w:r>
        <w:rPr>
          <w:color w:val="0000FF"/>
        </w:rPr>
        <w:t>Not handled</w:t>
      </w:r>
      <w:r>
        <w:t>.</w:t>
      </w:r>
    </w:p>
    <w:p w14:paraId="57BAEE4A" w14:textId="77777777" w:rsidR="002A607B" w:rsidRPr="00EB0339" w:rsidRDefault="002A607B" w:rsidP="002A607B">
      <w:r w:rsidRPr="005B25A1">
        <w:rPr>
          <w:b/>
          <w:bCs/>
        </w:rPr>
        <w:t>Status:</w:t>
      </w:r>
      <w:r>
        <w:t xml:space="preserve"> </w:t>
      </w:r>
      <w:r>
        <w:rPr>
          <w:color w:val="0000FF"/>
        </w:rPr>
        <w:t>Not handled</w:t>
      </w:r>
      <w:r>
        <w:t>.</w:t>
      </w:r>
    </w:p>
    <w:p w14:paraId="39547050" w14:textId="77777777" w:rsidR="002A607B" w:rsidRPr="00EB0339" w:rsidRDefault="002A607B" w:rsidP="002A607B"/>
    <w:p w14:paraId="77658852" w14:textId="77777777" w:rsidR="002A607B" w:rsidRDefault="002A607B" w:rsidP="002A607B">
      <w:pPr>
        <w:pStyle w:val="NormTop"/>
      </w:pPr>
      <w:r>
        <w:rPr>
          <w:color w:val="0000FF"/>
        </w:rPr>
        <w:t>S2-2508526</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IP-SM-GW for UE in the Normal Registration State or in Emergency Registration state. The solution includes Home Routed fallback.</w:t>
      </w:r>
    </w:p>
    <w:p w14:paraId="0D2BBB23" w14:textId="77777777" w:rsidR="002A607B" w:rsidRPr="005B25A1" w:rsidRDefault="002A607B" w:rsidP="002A607B">
      <w:pPr>
        <w:keepNext/>
        <w:keepLines/>
        <w:rPr>
          <w:b/>
          <w:bCs/>
        </w:rPr>
      </w:pPr>
      <w:r w:rsidRPr="005B25A1">
        <w:rPr>
          <w:b/>
          <w:bCs/>
        </w:rPr>
        <w:t>Plenary Discussion:</w:t>
      </w:r>
    </w:p>
    <w:p w14:paraId="61B6DF3E" w14:textId="77777777" w:rsidR="002A607B" w:rsidRPr="005B25A1" w:rsidRDefault="002A607B" w:rsidP="002A607B">
      <w:pPr>
        <w:keepNext/>
        <w:keepLines/>
      </w:pPr>
      <w:r>
        <w:rPr>
          <w:color w:val="0000FF"/>
        </w:rPr>
        <w:t>Not handled</w:t>
      </w:r>
      <w:r>
        <w:t>.</w:t>
      </w:r>
    </w:p>
    <w:p w14:paraId="3F9F29D6" w14:textId="77777777" w:rsidR="002A607B" w:rsidRPr="00EB0339" w:rsidRDefault="002A607B" w:rsidP="002A607B">
      <w:r w:rsidRPr="005B25A1">
        <w:rPr>
          <w:b/>
          <w:bCs/>
        </w:rPr>
        <w:t>Status:</w:t>
      </w:r>
      <w:r>
        <w:t xml:space="preserve"> </w:t>
      </w:r>
      <w:r>
        <w:rPr>
          <w:color w:val="0000FF"/>
        </w:rPr>
        <w:t>Not handled</w:t>
      </w:r>
      <w:r>
        <w:t>.</w:t>
      </w:r>
    </w:p>
    <w:p w14:paraId="5814C830" w14:textId="77777777" w:rsidR="002A607B" w:rsidRPr="00EB0339" w:rsidRDefault="002A607B" w:rsidP="002A607B"/>
    <w:p w14:paraId="3050C449" w14:textId="77777777" w:rsidR="002A607B" w:rsidRDefault="002A607B" w:rsidP="002A607B">
      <w:pPr>
        <w:pStyle w:val="NormTop"/>
      </w:pPr>
      <w:r>
        <w:rPr>
          <w:color w:val="0000FF"/>
        </w:rPr>
        <w:t>S2-2509146</w:t>
      </w:r>
      <w:r w:rsidRPr="00D53282">
        <w:t xml:space="preserve"> </w:t>
      </w:r>
      <w:r>
        <w:t>(P-CR) 23.700-65: New Sol: Emergency SMS over IP.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KI#3 of TR 23.700-65.</w:t>
      </w:r>
    </w:p>
    <w:p w14:paraId="2586FF1C" w14:textId="77777777" w:rsidR="002A607B" w:rsidRPr="005B25A1" w:rsidRDefault="002A607B" w:rsidP="002A607B">
      <w:pPr>
        <w:keepNext/>
        <w:keepLines/>
        <w:rPr>
          <w:b/>
          <w:bCs/>
        </w:rPr>
      </w:pPr>
      <w:r w:rsidRPr="005B25A1">
        <w:rPr>
          <w:b/>
          <w:bCs/>
        </w:rPr>
        <w:t>Plenary Discussion:</w:t>
      </w:r>
    </w:p>
    <w:p w14:paraId="46F59FCD" w14:textId="77777777" w:rsidR="002A607B" w:rsidRPr="005B25A1" w:rsidRDefault="002A607B" w:rsidP="002A607B">
      <w:pPr>
        <w:keepNext/>
        <w:keepLines/>
      </w:pPr>
      <w:r>
        <w:rPr>
          <w:color w:val="0000FF"/>
        </w:rPr>
        <w:t>Not handled</w:t>
      </w:r>
      <w:r>
        <w:t>.</w:t>
      </w:r>
    </w:p>
    <w:p w14:paraId="58005204" w14:textId="77777777" w:rsidR="002A607B" w:rsidRPr="00EB0339" w:rsidRDefault="002A607B" w:rsidP="002A607B">
      <w:r w:rsidRPr="005B25A1">
        <w:rPr>
          <w:b/>
          <w:bCs/>
        </w:rPr>
        <w:t>Status:</w:t>
      </w:r>
      <w:r>
        <w:t xml:space="preserve"> </w:t>
      </w:r>
      <w:r>
        <w:rPr>
          <w:color w:val="0000FF"/>
        </w:rPr>
        <w:t>Not handled</w:t>
      </w:r>
      <w:r>
        <w:t>.</w:t>
      </w:r>
    </w:p>
    <w:p w14:paraId="1F57356D" w14:textId="77777777" w:rsidR="002A607B" w:rsidRPr="00EB0339" w:rsidRDefault="002A607B" w:rsidP="002A607B"/>
    <w:p w14:paraId="3E7C2857" w14:textId="77777777" w:rsidR="007615D6" w:rsidRDefault="007615D6" w:rsidP="005A50C0">
      <w:pPr>
        <w:pStyle w:val="Heading3"/>
      </w:pPr>
      <w:r>
        <w:t>20.9.1</w:t>
      </w:r>
      <w:r>
        <w:tab/>
        <w:t>MPS Enhancements for IoT (MPS_IOT-ARC)</w:t>
      </w:r>
    </w:p>
    <w:p w14:paraId="3C247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93EA65" w14:textId="77777777" w:rsidR="002503EE" w:rsidRDefault="00000000" w:rsidP="002503EE">
      <w:r>
        <w:t>There were no contributions to this agenda item.</w:t>
      </w:r>
    </w:p>
    <w:p w14:paraId="5FAB0C8C" w14:textId="6693D5C4" w:rsidR="007615D6" w:rsidRDefault="007615D6" w:rsidP="005A50C0">
      <w:pPr>
        <w:pStyle w:val="Heading3"/>
      </w:pPr>
      <w:r>
        <w:t>20.10.1</w:t>
      </w:r>
      <w:r>
        <w:tab/>
        <w:t>Indirect Network Sharing Phase2 (TEI20_NetShare_Ph2-ARC)</w:t>
      </w:r>
    </w:p>
    <w:p w14:paraId="400D5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33B999" w14:textId="77777777" w:rsidR="00E00DA6" w:rsidRDefault="007615D6" w:rsidP="000A3FBD">
      <w:pPr>
        <w:pStyle w:val="NormTop"/>
      </w:pPr>
      <w:r>
        <w:rPr>
          <w:color w:val="0000FF"/>
        </w:rPr>
        <w:t>S2-2508217</w:t>
      </w:r>
      <w:r w:rsidRPr="00D53282">
        <w:t xml:space="preserve"> </w:t>
      </w:r>
      <w:r>
        <w:t>(CR) 23.501 CR6423 (Rel-20, 'B'): Identification of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SMF, PCF for the PDU session) to detect the Indirect Network Sharing case and identify the hosting operator's network, the corresponding service operation messages sent to the NFs of the participating operator network can include the new parameter of the PLMN ID of the hosting operator.</w:t>
      </w:r>
    </w:p>
    <w:p w14:paraId="0D63F874" w14:textId="77777777" w:rsidR="007615D6" w:rsidRPr="005B25A1" w:rsidRDefault="007615D6" w:rsidP="007615D6">
      <w:pPr>
        <w:keepNext/>
        <w:keepLines/>
        <w:rPr>
          <w:b/>
          <w:bCs/>
        </w:rPr>
      </w:pPr>
      <w:r w:rsidRPr="005B25A1">
        <w:rPr>
          <w:b/>
          <w:bCs/>
        </w:rPr>
        <w:t>Parallel discussion:</w:t>
      </w:r>
    </w:p>
    <w:p w14:paraId="7328548E" w14:textId="20C5D093" w:rsidR="001217FA" w:rsidRDefault="001217FA" w:rsidP="00A120F3">
      <w:pPr>
        <w:keepNext/>
        <w:keepLines/>
      </w:pPr>
      <w:r>
        <w:t xml:space="preserve">Related CRs from other companies were reviewed. </w:t>
      </w:r>
      <w:r w:rsidR="00D25338">
        <w:t xml:space="preserve">There were comments that the PLMN ID is also needed. CATT added that having the PLMN ID will reduce the work needed to support this. NEC commented that the if the Host PLMN is the same as the Serving PLMN then there is no need to send both PLMN IDs. Qualcomm suggested to add 'the specific network operator' to indicate that there can be different operators involved. Vodafone suggested using the usual terminology to indicate which network the UE is currently on. This was left for off-line discussion and revised, merging </w:t>
      </w:r>
      <w:r w:rsidR="00D25338">
        <w:rPr>
          <w:color w:val="0000FF"/>
        </w:rPr>
        <w:t>S2-2509147</w:t>
      </w:r>
      <w:r w:rsidR="00D25338">
        <w:t xml:space="preserve">, to </w:t>
      </w:r>
      <w:r w:rsidR="00D25338" w:rsidRPr="00497EE3">
        <w:rPr>
          <w:color w:val="0000FF"/>
        </w:rPr>
        <w:t>S2-250</w:t>
      </w:r>
      <w:r w:rsidR="00D25338">
        <w:rPr>
          <w:color w:val="0000FF"/>
        </w:rPr>
        <w:t>9526</w:t>
      </w:r>
      <w:r w:rsidR="00D25338">
        <w:t>.</w:t>
      </w:r>
      <w:r w:rsidR="00D25338" w:rsidRPr="00437C14">
        <w:t xml:space="preserve"> </w:t>
      </w:r>
    </w:p>
    <w:p w14:paraId="61310337" w14:textId="1A4209F9" w:rsidR="005E5B82" w:rsidRDefault="005E5B82" w:rsidP="00A120F3">
      <w:pPr>
        <w:keepNext/>
        <w:keepLines/>
      </w:pPr>
      <w:r>
        <w:t xml:space="preserve">Huawei asked whether the new paragraph should be after the note. China Unicom replied that the note is also related to the new paragraph. Ericsson and Vodafone asked to be added as to the Sources. This was revised to </w:t>
      </w:r>
      <w:r w:rsidRPr="00CE3EC0">
        <w:rPr>
          <w:color w:val="0000FF"/>
        </w:rPr>
        <w:t>S2-2</w:t>
      </w:r>
      <w:r>
        <w:rPr>
          <w:color w:val="0000FF"/>
        </w:rPr>
        <w:t>509770</w:t>
      </w:r>
      <w:r>
        <w:t>.</w:t>
      </w:r>
      <w:r w:rsidRPr="00375008">
        <w:t xml:space="preserve"> </w:t>
      </w:r>
    </w:p>
    <w:p w14:paraId="05373F63" w14:textId="45DD5E31" w:rsidR="005E5B82" w:rsidRDefault="005E5B82" w:rsidP="00A120F3">
      <w:pPr>
        <w:keepNext/>
        <w:keepLines/>
      </w:pPr>
      <w:r>
        <w:t xml:space="preserve">This was </w:t>
      </w:r>
      <w:r w:rsidRPr="00B30893">
        <w:rPr>
          <w:color w:val="FF0000"/>
        </w:rPr>
        <w:t>agreed</w:t>
      </w:r>
      <w:r>
        <w:t xml:space="preserve"> in parallel session.</w:t>
      </w:r>
    </w:p>
    <w:p w14:paraId="475A2FC8" w14:textId="77777777" w:rsidR="009E42E4" w:rsidRPr="005B25A1" w:rsidRDefault="009E42E4" w:rsidP="009E42E4">
      <w:pPr>
        <w:keepNext/>
        <w:keepLines/>
        <w:rPr>
          <w:b/>
          <w:bCs/>
        </w:rPr>
      </w:pPr>
      <w:r w:rsidRPr="005B25A1">
        <w:rPr>
          <w:b/>
          <w:bCs/>
        </w:rPr>
        <w:t>Plenary Discussion:</w:t>
      </w:r>
    </w:p>
    <w:p w14:paraId="69E7D622"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E0EC55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71FE542F" w14:textId="254AF308" w:rsidR="001217FA" w:rsidRDefault="009E42E4" w:rsidP="001217FA">
      <w:pPr>
        <w:pStyle w:val="NormTop"/>
      </w:pPr>
      <w:r>
        <w:rPr>
          <w:b/>
          <w:bCs/>
        </w:rPr>
        <w:t xml:space="preserve"> </w:t>
      </w:r>
      <w:r w:rsidR="001217FA">
        <w:rPr>
          <w:color w:val="0000FF"/>
        </w:rPr>
        <w:t>S2-2509147</w:t>
      </w:r>
      <w:r w:rsidR="001217FA" w:rsidRPr="00D53282">
        <w:t xml:space="preserve"> </w:t>
      </w:r>
      <w:r w:rsidR="001217FA">
        <w:t>(CR) 23.501 CR6461 (Rel-20, 'B'): Identification of INS case in UDM (Source: NEC)</w:t>
      </w:r>
      <w:r w:rsidR="001217FA">
        <w:br/>
      </w:r>
      <w:r w:rsidR="001217FA" w:rsidRPr="00D53282">
        <w:rPr>
          <w:b/>
        </w:rPr>
        <w:t>Document for:</w:t>
      </w:r>
      <w:r w:rsidR="001217FA" w:rsidRPr="00D53282">
        <w:t xml:space="preserve"> </w:t>
      </w:r>
      <w:r w:rsidR="001217FA">
        <w:t>Approval</w:t>
      </w:r>
      <w:r w:rsidR="001217FA">
        <w:br/>
      </w:r>
      <w:r w:rsidR="001217FA" w:rsidRPr="00D53282">
        <w:rPr>
          <w:b/>
        </w:rPr>
        <w:t>Abstract:</w:t>
      </w:r>
      <w:r w:rsidR="001217FA" w:rsidRPr="00D53282">
        <w:t xml:space="preserve"> </w:t>
      </w:r>
      <w:r w:rsidR="001217FA">
        <w:br/>
        <w:t>Summary of change: For Indirect Network Sharing, in order to enable the NFs of the participating operator's network (e.g. UDM) to detect the Indirect Network Sharing case, the corresponding service operation messages sent to the NFs of the participating operator network can include the new parameter INS indicator.</w:t>
      </w:r>
    </w:p>
    <w:p w14:paraId="44F08C21" w14:textId="77777777" w:rsidR="001217FA" w:rsidRPr="005B25A1" w:rsidRDefault="001217FA" w:rsidP="001217FA">
      <w:pPr>
        <w:keepNext/>
        <w:keepLines/>
        <w:rPr>
          <w:b/>
          <w:bCs/>
        </w:rPr>
      </w:pPr>
      <w:r w:rsidRPr="005B25A1">
        <w:rPr>
          <w:b/>
          <w:bCs/>
        </w:rPr>
        <w:t>Parallel discussion:</w:t>
      </w:r>
    </w:p>
    <w:p w14:paraId="53A7D35E" w14:textId="40CA934B" w:rsidR="001217FA" w:rsidRPr="00D25338" w:rsidRDefault="001217FA" w:rsidP="00D25338">
      <w:pPr>
        <w:keepNext/>
        <w:keepLines/>
      </w:pPr>
      <w:r>
        <w:t xml:space="preserve">Vodafone commented that this does solve the security aspects that are needed. </w:t>
      </w:r>
      <w:r w:rsidR="00D25338">
        <w:t xml:space="preserve">This was merged into </w:t>
      </w:r>
      <w:r w:rsidR="00D25338" w:rsidRPr="00497EE3">
        <w:rPr>
          <w:color w:val="0000FF"/>
        </w:rPr>
        <w:t>S2-250</w:t>
      </w:r>
      <w:r w:rsidR="00D25338">
        <w:rPr>
          <w:color w:val="0000FF"/>
        </w:rPr>
        <w:t>9526</w:t>
      </w:r>
      <w:r w:rsidR="00D25338">
        <w:t>.</w:t>
      </w:r>
    </w:p>
    <w:p w14:paraId="68649B2E" w14:textId="5ECBB751" w:rsidR="001217FA" w:rsidRPr="00EB0339" w:rsidRDefault="001217FA" w:rsidP="001217FA">
      <w:r w:rsidRPr="005B25A1">
        <w:rPr>
          <w:b/>
          <w:bCs/>
        </w:rPr>
        <w:t>Status:</w:t>
      </w:r>
      <w:r>
        <w:t xml:space="preserve"> </w:t>
      </w:r>
      <w:r w:rsidR="00D25338">
        <w:rPr>
          <w:color w:val="0000FF"/>
        </w:rPr>
        <w:t>Merg</w:t>
      </w:r>
      <w:r>
        <w:rPr>
          <w:color w:val="0000FF"/>
        </w:rPr>
        <w:t>ed</w:t>
      </w:r>
      <w:r>
        <w:t>.</w:t>
      </w:r>
    </w:p>
    <w:p w14:paraId="30881AF3" w14:textId="77777777" w:rsidR="00E00DA6" w:rsidRDefault="007615D6" w:rsidP="000A3FBD">
      <w:pPr>
        <w:pStyle w:val="NormTop"/>
      </w:pPr>
      <w:r>
        <w:rPr>
          <w:color w:val="0000FF"/>
        </w:rPr>
        <w:t>S2-2508220</w:t>
      </w:r>
      <w:r w:rsidRPr="00D53282">
        <w:t xml:space="preserve"> </w:t>
      </w:r>
      <w:r>
        <w:t>(CR) 23.502 CR5574 (Rel-20, 'B'): Enhance the registration procedure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and identify the hosting operator's network. Enhance the corresponding service operation, e.g., </w:t>
      </w:r>
      <w:proofErr w:type="spellStart"/>
      <w:r>
        <w:t>Nudm_SDM_Get</w:t>
      </w:r>
      <w:proofErr w:type="spellEnd"/>
      <w:r>
        <w:t>.</w:t>
      </w:r>
    </w:p>
    <w:p w14:paraId="707EA69B" w14:textId="77777777" w:rsidR="007615D6" w:rsidRPr="005B25A1" w:rsidRDefault="007615D6" w:rsidP="007615D6">
      <w:pPr>
        <w:keepNext/>
        <w:keepLines/>
        <w:rPr>
          <w:b/>
          <w:bCs/>
        </w:rPr>
      </w:pPr>
      <w:r w:rsidRPr="005B25A1">
        <w:rPr>
          <w:b/>
          <w:bCs/>
        </w:rPr>
        <w:t>Parallel discussion:</w:t>
      </w:r>
    </w:p>
    <w:p w14:paraId="45CA6957" w14:textId="45B729AE" w:rsidR="007615D6" w:rsidRDefault="00D25338" w:rsidP="007615D6">
      <w:pPr>
        <w:keepNext/>
        <w:keepLines/>
      </w:pPr>
      <w:r>
        <w:t>Qualcomm suggested some clarifications and simplifications of the</w:t>
      </w:r>
      <w:r w:rsidR="002832B1">
        <w:t xml:space="preserve"> added</w:t>
      </w:r>
      <w:r>
        <w:t xml:space="preserve"> text.</w:t>
      </w:r>
      <w:r w:rsidR="002832B1">
        <w:t xml:space="preserve"> Some other issues were raised.</w:t>
      </w:r>
      <w:r>
        <w:t xml:space="preserve"> </w:t>
      </w:r>
      <w:r w:rsidR="002832B1">
        <w:t>This was left for off-line discussion and revised</w:t>
      </w:r>
      <w:r w:rsidR="007D5FF5">
        <w:t xml:space="preserve">, merging </w:t>
      </w:r>
      <w:r w:rsidR="007D5FF5">
        <w:rPr>
          <w:color w:val="0000FF"/>
        </w:rPr>
        <w:t>S2-2509150</w:t>
      </w:r>
      <w:r w:rsidR="007D5FF5">
        <w:t>,</w:t>
      </w:r>
      <w:r w:rsidR="002832B1">
        <w:t xml:space="preserve"> to </w:t>
      </w:r>
      <w:r w:rsidR="002832B1" w:rsidRPr="00497EE3">
        <w:rPr>
          <w:color w:val="0000FF"/>
        </w:rPr>
        <w:t>S2-250</w:t>
      </w:r>
      <w:r w:rsidR="002832B1">
        <w:rPr>
          <w:color w:val="0000FF"/>
        </w:rPr>
        <w:t>9527</w:t>
      </w:r>
      <w:r w:rsidR="002832B1">
        <w:t>.</w:t>
      </w:r>
      <w:r w:rsidR="002832B1" w:rsidRPr="00437C14">
        <w:t xml:space="preserve"> </w:t>
      </w:r>
    </w:p>
    <w:p w14:paraId="00520017" w14:textId="1CC6B195" w:rsidR="009C3E99" w:rsidRDefault="00A90EC1" w:rsidP="007615D6">
      <w:pPr>
        <w:keepNext/>
        <w:keepLines/>
      </w:pPr>
      <w:r>
        <w:t>Changers on changes should be cleaned. Supporting companies should be confirmed and</w:t>
      </w:r>
      <w:r w:rsidRPr="00A90EC1">
        <w:t xml:space="preserve"> </w:t>
      </w:r>
      <w:r>
        <w:t xml:space="preserve">updated. This was revised to </w:t>
      </w:r>
      <w:r w:rsidRPr="00CE3EC0">
        <w:rPr>
          <w:color w:val="0000FF"/>
        </w:rPr>
        <w:t>S2-2</w:t>
      </w:r>
      <w:r>
        <w:rPr>
          <w:color w:val="0000FF"/>
        </w:rPr>
        <w:t>509772</w:t>
      </w:r>
      <w:r>
        <w:t>.</w:t>
      </w:r>
      <w:r w:rsidRPr="00375008">
        <w:t xml:space="preserve"> </w:t>
      </w:r>
    </w:p>
    <w:p w14:paraId="46F49C7C" w14:textId="71B707CF" w:rsidR="00A90EC1" w:rsidRPr="005B25A1" w:rsidRDefault="00A90EC1" w:rsidP="007615D6">
      <w:pPr>
        <w:keepNext/>
        <w:keepLines/>
      </w:pPr>
      <w:r>
        <w:t xml:space="preserve">This was </w:t>
      </w:r>
      <w:r w:rsidRPr="00B30893">
        <w:rPr>
          <w:color w:val="FF0000"/>
        </w:rPr>
        <w:t>agreed</w:t>
      </w:r>
      <w:r>
        <w:t xml:space="preserve"> in parallel session.</w:t>
      </w:r>
    </w:p>
    <w:p w14:paraId="0A90B584" w14:textId="77777777" w:rsidR="009E42E4" w:rsidRPr="005B25A1" w:rsidRDefault="009E42E4" w:rsidP="009E42E4">
      <w:pPr>
        <w:keepNext/>
        <w:keepLines/>
        <w:rPr>
          <w:b/>
          <w:bCs/>
        </w:rPr>
      </w:pPr>
      <w:r w:rsidRPr="005B25A1">
        <w:rPr>
          <w:b/>
          <w:bCs/>
        </w:rPr>
        <w:t>Plenary Discussion:</w:t>
      </w:r>
    </w:p>
    <w:p w14:paraId="6C904DBC"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7031BC1"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373716C8" w14:textId="17B4B501" w:rsidR="007D5FF5" w:rsidRDefault="009E42E4" w:rsidP="007D5FF5">
      <w:pPr>
        <w:pStyle w:val="NormTop"/>
      </w:pPr>
      <w:r>
        <w:rPr>
          <w:b/>
          <w:bCs/>
        </w:rPr>
        <w:t xml:space="preserve"> </w:t>
      </w:r>
      <w:r w:rsidR="007D5FF5">
        <w:rPr>
          <w:color w:val="0000FF"/>
        </w:rPr>
        <w:t>S2-2509150</w:t>
      </w:r>
      <w:r w:rsidR="007D5FF5" w:rsidRPr="00D53282">
        <w:t xml:space="preserve"> </w:t>
      </w:r>
      <w:r w:rsidR="007D5FF5">
        <w:t>(CR) 23.502 CR5600 (Rel-20, 'B'): Update to the registration procedure to identify INS case (Source: NEC)</w:t>
      </w:r>
      <w:r w:rsidR="007D5FF5">
        <w:br/>
      </w:r>
      <w:r w:rsidR="007D5FF5" w:rsidRPr="00D53282">
        <w:rPr>
          <w:b/>
        </w:rPr>
        <w:t>Document for:</w:t>
      </w:r>
      <w:r w:rsidR="007D5FF5" w:rsidRPr="00D53282">
        <w:t xml:space="preserve"> </w:t>
      </w:r>
      <w:r w:rsidR="007D5FF5">
        <w:t>Approval</w:t>
      </w:r>
      <w:r w:rsidR="007D5FF5">
        <w:br/>
      </w:r>
      <w:r w:rsidR="007D5FF5" w:rsidRPr="00D53282">
        <w:rPr>
          <w:b/>
        </w:rPr>
        <w:t>Abstract:</w:t>
      </w:r>
      <w:r w:rsidR="007D5FF5" w:rsidRPr="00D53282">
        <w:t xml:space="preserve"> </w:t>
      </w:r>
      <w:r w:rsidR="007D5FF5">
        <w:br/>
        <w:t xml:space="preserve">Summary of change: Enhance the registration procedure to enable the NFs of the participating operator's network (e.g. UDM) to detect the Indirect Network Sharing case. Enhance the corresponding service operation, e.g., </w:t>
      </w:r>
      <w:proofErr w:type="spellStart"/>
      <w:r w:rsidR="007D5FF5">
        <w:t>Nudm_UECM_Registration</w:t>
      </w:r>
      <w:proofErr w:type="spellEnd"/>
      <w:r w:rsidR="007D5FF5">
        <w:t xml:space="preserve"> Request.</w:t>
      </w:r>
    </w:p>
    <w:p w14:paraId="5771C016" w14:textId="77777777" w:rsidR="007D5FF5" w:rsidRPr="005B25A1" w:rsidRDefault="007D5FF5" w:rsidP="007D5FF5">
      <w:pPr>
        <w:keepNext/>
        <w:keepLines/>
        <w:rPr>
          <w:b/>
          <w:bCs/>
        </w:rPr>
      </w:pPr>
      <w:r w:rsidRPr="005B25A1">
        <w:rPr>
          <w:b/>
          <w:bCs/>
        </w:rPr>
        <w:t>Parallel discussion:</w:t>
      </w:r>
    </w:p>
    <w:p w14:paraId="41E2FD22" w14:textId="1523A700" w:rsidR="007D5FF5" w:rsidRPr="005B25A1" w:rsidRDefault="007D5FF5" w:rsidP="007D5FF5">
      <w:pPr>
        <w:keepNext/>
        <w:keepLines/>
      </w:pPr>
      <w:r>
        <w:t xml:space="preserve">Merged into </w:t>
      </w:r>
      <w:r w:rsidRPr="00497EE3">
        <w:rPr>
          <w:color w:val="0000FF"/>
        </w:rPr>
        <w:t>S2-250</w:t>
      </w:r>
      <w:r>
        <w:rPr>
          <w:color w:val="0000FF"/>
        </w:rPr>
        <w:t>9527</w:t>
      </w:r>
      <w:r>
        <w:t>.</w:t>
      </w:r>
    </w:p>
    <w:p w14:paraId="5F904859" w14:textId="7387BB63" w:rsidR="007D5FF5" w:rsidRDefault="007D5FF5" w:rsidP="007D5FF5">
      <w:r w:rsidRPr="005B25A1">
        <w:rPr>
          <w:b/>
          <w:bCs/>
        </w:rPr>
        <w:t>Status:</w:t>
      </w:r>
      <w:r>
        <w:t xml:space="preserve"> </w:t>
      </w:r>
      <w:r>
        <w:rPr>
          <w:color w:val="0000FF"/>
        </w:rPr>
        <w:t>Merged</w:t>
      </w:r>
      <w:r>
        <w:t>.</w:t>
      </w:r>
    </w:p>
    <w:p w14:paraId="6F68D8CF" w14:textId="77777777" w:rsidR="00E00DA6" w:rsidRDefault="007615D6" w:rsidP="000A3FBD">
      <w:pPr>
        <w:pStyle w:val="NormTop"/>
      </w:pPr>
      <w:r>
        <w:rPr>
          <w:color w:val="0000FF"/>
        </w:rPr>
        <w:t>S2-2508227</w:t>
      </w:r>
      <w:r w:rsidRPr="00D53282">
        <w:t xml:space="preserve"> </w:t>
      </w:r>
      <w:r>
        <w:t>(CR) 23.502 CR5575 (Rel-20, 'B'): Enhance the PDU session procedure and mobility procedures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UE-requested PDU Session Establishment procedure for home-routed roaming scenarios to enable the NFs of the participating operator's network (e.g. UDM, SMF) to detect the Indirect Network Sharing case and identify the hosting operator's network. Enhance the corresponding service operation, e.g., </w:t>
      </w:r>
      <w:proofErr w:type="spellStart"/>
      <w:r>
        <w:t>Nsmf_PDUSession_Create</w:t>
      </w:r>
      <w:proofErr w:type="spellEnd"/>
      <w:r>
        <w:t>/</w:t>
      </w:r>
      <w:proofErr w:type="spellStart"/>
      <w:r>
        <w:t>Nsmf_PDUSession_CreateSMContext</w:t>
      </w:r>
      <w:proofErr w:type="spellEnd"/>
      <w:r>
        <w:t>.</w:t>
      </w:r>
    </w:p>
    <w:p w14:paraId="245274C9" w14:textId="77777777" w:rsidR="007615D6" w:rsidRPr="005B25A1" w:rsidRDefault="007615D6" w:rsidP="007615D6">
      <w:pPr>
        <w:keepNext/>
        <w:keepLines/>
        <w:rPr>
          <w:b/>
          <w:bCs/>
        </w:rPr>
      </w:pPr>
      <w:r w:rsidRPr="005B25A1">
        <w:rPr>
          <w:b/>
          <w:bCs/>
        </w:rPr>
        <w:t>Parallel discussion:</w:t>
      </w:r>
    </w:p>
    <w:p w14:paraId="0A5718F7" w14:textId="6F7D8717" w:rsidR="007615D6" w:rsidRDefault="006343D4" w:rsidP="007615D6">
      <w:pPr>
        <w:keepNext/>
        <w:keepLines/>
      </w:pPr>
      <w:r>
        <w:t xml:space="preserve">Some issues were raised and this was left for off-line discussion and revised to </w:t>
      </w:r>
      <w:r w:rsidRPr="00497EE3">
        <w:rPr>
          <w:color w:val="0000FF"/>
        </w:rPr>
        <w:t>S2-250</w:t>
      </w:r>
      <w:r>
        <w:rPr>
          <w:color w:val="0000FF"/>
        </w:rPr>
        <w:t>9528</w:t>
      </w:r>
      <w:r>
        <w:t>.</w:t>
      </w:r>
      <w:r w:rsidRPr="00437C14">
        <w:t xml:space="preserve"> </w:t>
      </w:r>
    </w:p>
    <w:p w14:paraId="739F66FD" w14:textId="763EAF84" w:rsidR="00143058" w:rsidRDefault="00143058" w:rsidP="007615D6">
      <w:pPr>
        <w:keepNext/>
        <w:keepLines/>
      </w:pPr>
      <w:r>
        <w:t>Changes on changes should be cleaned. Editorial errors should be fixed.</w:t>
      </w:r>
      <w:r w:rsidR="0007595D">
        <w:t xml:space="preserve"> The first change text was reworded. this was left for off-line discussion and revised to </w:t>
      </w:r>
      <w:r w:rsidRPr="00CE3EC0">
        <w:rPr>
          <w:color w:val="0000FF"/>
        </w:rPr>
        <w:t>S2-2</w:t>
      </w:r>
      <w:r>
        <w:rPr>
          <w:color w:val="0000FF"/>
        </w:rPr>
        <w:t>509773</w:t>
      </w:r>
      <w:r>
        <w:t>.</w:t>
      </w:r>
      <w:r w:rsidRPr="00375008">
        <w:t xml:space="preserve"> </w:t>
      </w:r>
    </w:p>
    <w:p w14:paraId="18C05518" w14:textId="4E37876B" w:rsidR="009D0C7D" w:rsidRDefault="009D0C7D" w:rsidP="007615D6">
      <w:pPr>
        <w:keepNext/>
        <w:keepLines/>
      </w:pPr>
      <w:r>
        <w:t xml:space="preserve">Nokia asked to be added to the sources. This was revised to </w:t>
      </w:r>
      <w:r w:rsidRPr="00CE3EC0">
        <w:rPr>
          <w:color w:val="0000FF"/>
        </w:rPr>
        <w:t>S2-2</w:t>
      </w:r>
      <w:r>
        <w:rPr>
          <w:color w:val="0000FF"/>
        </w:rPr>
        <w:t>509815</w:t>
      </w:r>
      <w:r>
        <w:t>.</w:t>
      </w:r>
      <w:r w:rsidRPr="00375008">
        <w:t xml:space="preserve"> </w:t>
      </w:r>
    </w:p>
    <w:p w14:paraId="61227D85" w14:textId="66AF390E" w:rsidR="009D0C7D" w:rsidRDefault="009D0C7D" w:rsidP="007615D6">
      <w:pPr>
        <w:keepNext/>
        <w:keepLines/>
      </w:pPr>
      <w:r>
        <w:t xml:space="preserve">This was </w:t>
      </w:r>
      <w:r w:rsidRPr="00B30893">
        <w:rPr>
          <w:color w:val="FF0000"/>
        </w:rPr>
        <w:t>agreed</w:t>
      </w:r>
      <w:r>
        <w:t xml:space="preserve"> in parallel session.</w:t>
      </w:r>
    </w:p>
    <w:p w14:paraId="14BD9889" w14:textId="77777777" w:rsidR="009E42E4" w:rsidRPr="005B25A1" w:rsidRDefault="009E42E4" w:rsidP="009E42E4">
      <w:pPr>
        <w:keepNext/>
        <w:keepLines/>
        <w:rPr>
          <w:b/>
          <w:bCs/>
        </w:rPr>
      </w:pPr>
      <w:r w:rsidRPr="005B25A1">
        <w:rPr>
          <w:b/>
          <w:bCs/>
        </w:rPr>
        <w:t>Plenary Discussion:</w:t>
      </w:r>
    </w:p>
    <w:p w14:paraId="4891868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11E1C85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EE3A31E" w14:textId="4D4CC20F" w:rsidR="00E00DA6" w:rsidRDefault="009E42E4" w:rsidP="000A3FBD">
      <w:pPr>
        <w:pStyle w:val="NormTop"/>
      </w:pPr>
      <w:r>
        <w:rPr>
          <w:b/>
          <w:bCs/>
        </w:rPr>
        <w:t xml:space="preserve"> </w:t>
      </w:r>
      <w:r w:rsidR="007615D6">
        <w:rPr>
          <w:color w:val="0000FF"/>
        </w:rPr>
        <w:t>S2-2508228</w:t>
      </w:r>
      <w:r w:rsidR="007615D6" w:rsidRPr="00D53282">
        <w:t xml:space="preserve"> </w:t>
      </w:r>
      <w:r w:rsidR="007615D6">
        <w:t>(CR) 23.501 CR6424 (Rel-20, 'B'): Indirect Network Sharing for disaster condition (Source: China Unicom)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the Indirect Network Sharing for disaster condition and describe the related function enhancement.</w:t>
      </w:r>
    </w:p>
    <w:p w14:paraId="2DF5A58B" w14:textId="77777777" w:rsidR="007615D6" w:rsidRPr="005B25A1" w:rsidRDefault="007615D6" w:rsidP="007615D6">
      <w:pPr>
        <w:keepNext/>
        <w:keepLines/>
        <w:rPr>
          <w:b/>
          <w:bCs/>
        </w:rPr>
      </w:pPr>
      <w:r w:rsidRPr="005B25A1">
        <w:rPr>
          <w:b/>
          <w:bCs/>
        </w:rPr>
        <w:t>Parallel discussion:</w:t>
      </w:r>
    </w:p>
    <w:p w14:paraId="43DC91D9" w14:textId="60C65A3E" w:rsidR="007615D6" w:rsidRDefault="00183612" w:rsidP="007615D6">
      <w:pPr>
        <w:keepNext/>
        <w:keepLines/>
      </w:pPr>
      <w:r>
        <w:t xml:space="preserve">A number of comments were made. The need to update clause 5.40 needs to be checked. This was left for off-line discussion and revised, merging </w:t>
      </w:r>
      <w:r>
        <w:rPr>
          <w:color w:val="0000FF"/>
        </w:rPr>
        <w:t>S2-2509134</w:t>
      </w:r>
      <w:r>
        <w:t xml:space="preserve">, to </w:t>
      </w:r>
      <w:r w:rsidRPr="00497EE3">
        <w:rPr>
          <w:color w:val="0000FF"/>
        </w:rPr>
        <w:t>S2-250</w:t>
      </w:r>
      <w:r>
        <w:rPr>
          <w:color w:val="0000FF"/>
        </w:rPr>
        <w:t>9529</w:t>
      </w:r>
      <w:r>
        <w:t>.</w:t>
      </w:r>
      <w:r w:rsidRPr="00437C14">
        <w:t xml:space="preserve"> </w:t>
      </w:r>
    </w:p>
    <w:p w14:paraId="2495CFF1" w14:textId="4265A833" w:rsidR="0007595D" w:rsidRPr="005B25A1" w:rsidRDefault="0031628C" w:rsidP="007615D6">
      <w:pPr>
        <w:keepNext/>
        <w:keepLines/>
      </w:pPr>
      <w:r>
        <w:t xml:space="preserve">The new clause should be shown with revision marks. Further issues were raised and this was left for off-line discussion and revised to </w:t>
      </w:r>
      <w:r w:rsidRPr="00497EE3">
        <w:rPr>
          <w:color w:val="0000FF"/>
        </w:rPr>
        <w:t>S2-250</w:t>
      </w:r>
      <w:r>
        <w:rPr>
          <w:color w:val="0000FF"/>
        </w:rPr>
        <w:t>9774</w:t>
      </w:r>
      <w:r>
        <w:t>.</w:t>
      </w:r>
      <w:r w:rsidRPr="00437C14">
        <w:t xml:space="preserve"> </w:t>
      </w:r>
    </w:p>
    <w:p w14:paraId="745B1B75" w14:textId="15B40BC7" w:rsidR="001C2B43" w:rsidRDefault="001C2B43" w:rsidP="001C2B43">
      <w:pPr>
        <w:keepNext/>
        <w:keepLines/>
      </w:pPr>
      <w:r>
        <w:t xml:space="preserve">Nokia asked to be added to the sources. </w:t>
      </w:r>
      <w:r>
        <w:t xml:space="preserve">Qualcomm asked for clarification of the new note. </w:t>
      </w:r>
      <w:r>
        <w:t xml:space="preserve">This was revised to </w:t>
      </w:r>
      <w:r w:rsidRPr="00CE3EC0">
        <w:rPr>
          <w:color w:val="0000FF"/>
        </w:rPr>
        <w:t>S2-2</w:t>
      </w:r>
      <w:r>
        <w:rPr>
          <w:color w:val="0000FF"/>
        </w:rPr>
        <w:t>50981</w:t>
      </w:r>
      <w:r>
        <w:rPr>
          <w:color w:val="0000FF"/>
        </w:rPr>
        <w:t>6</w:t>
      </w:r>
      <w:r>
        <w:t>.</w:t>
      </w:r>
      <w:r w:rsidRPr="00375008">
        <w:t xml:space="preserve"> </w:t>
      </w:r>
    </w:p>
    <w:p w14:paraId="66395ED3" w14:textId="77777777" w:rsidR="001C2B43" w:rsidRDefault="001C2B43" w:rsidP="001C2B43">
      <w:pPr>
        <w:keepNext/>
        <w:keepLines/>
      </w:pPr>
      <w:r>
        <w:t xml:space="preserve">This was </w:t>
      </w:r>
      <w:r w:rsidRPr="00B30893">
        <w:rPr>
          <w:color w:val="FF0000"/>
        </w:rPr>
        <w:t>agreed</w:t>
      </w:r>
      <w:r>
        <w:t xml:space="preserve"> in parallel session.</w:t>
      </w:r>
    </w:p>
    <w:p w14:paraId="239737F2" w14:textId="77777777" w:rsidR="009E42E4" w:rsidRPr="005B25A1" w:rsidRDefault="009E42E4" w:rsidP="009E42E4">
      <w:pPr>
        <w:keepNext/>
        <w:keepLines/>
        <w:rPr>
          <w:b/>
          <w:bCs/>
        </w:rPr>
      </w:pPr>
      <w:r w:rsidRPr="005B25A1">
        <w:rPr>
          <w:b/>
          <w:bCs/>
        </w:rPr>
        <w:t>Plenary Discussion:</w:t>
      </w:r>
    </w:p>
    <w:p w14:paraId="7B49F3F6"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5F211548"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CF4DD85" w14:textId="1DCEDA3E" w:rsidR="005D75B5" w:rsidRDefault="009E42E4" w:rsidP="005D75B5">
      <w:pPr>
        <w:pStyle w:val="NormTop"/>
      </w:pPr>
      <w:r>
        <w:rPr>
          <w:b/>
          <w:bCs/>
        </w:rPr>
        <w:t xml:space="preserve"> </w:t>
      </w:r>
      <w:r w:rsidR="005D75B5">
        <w:rPr>
          <w:color w:val="0000FF"/>
        </w:rPr>
        <w:t>S2-2509134</w:t>
      </w:r>
      <w:r w:rsidR="005D75B5" w:rsidRPr="00D53282">
        <w:t xml:space="preserve"> </w:t>
      </w:r>
      <w:r w:rsidR="005D75B5">
        <w:t>(CR) 23.501 CR6460 (Rel-20, 'B'): Indirect Network Sharing for disaster condition (Source: Samsung)</w:t>
      </w:r>
      <w:r w:rsidR="005D75B5">
        <w:br/>
      </w:r>
      <w:r w:rsidR="005D75B5" w:rsidRPr="00D53282">
        <w:rPr>
          <w:b/>
        </w:rPr>
        <w:t>Document for:</w:t>
      </w:r>
      <w:r w:rsidR="005D75B5" w:rsidRPr="00D53282">
        <w:t xml:space="preserve"> </w:t>
      </w:r>
      <w:r w:rsidR="005D75B5">
        <w:t>Approval</w:t>
      </w:r>
      <w:r w:rsidR="005D75B5">
        <w:br/>
      </w:r>
      <w:r w:rsidR="005D75B5" w:rsidRPr="00D53282">
        <w:rPr>
          <w:b/>
        </w:rPr>
        <w:t>Abstract:</w:t>
      </w:r>
      <w:r w:rsidR="005D75B5" w:rsidRPr="00D53282">
        <w:t xml:space="preserve"> </w:t>
      </w:r>
      <w:r w:rsidR="005D75B5">
        <w:br/>
        <w:t>Summary of change: Introduce the Indirect Network Sharing for disaster condition and describe the related function enhancement.</w:t>
      </w:r>
    </w:p>
    <w:p w14:paraId="38E32CA8" w14:textId="77777777" w:rsidR="005D75B5" w:rsidRPr="005B25A1" w:rsidRDefault="005D75B5" w:rsidP="005D75B5">
      <w:pPr>
        <w:keepNext/>
        <w:keepLines/>
        <w:rPr>
          <w:b/>
          <w:bCs/>
        </w:rPr>
      </w:pPr>
      <w:r w:rsidRPr="005B25A1">
        <w:rPr>
          <w:b/>
          <w:bCs/>
        </w:rPr>
        <w:t>Parallel discussion:</w:t>
      </w:r>
    </w:p>
    <w:p w14:paraId="7E34EDBD" w14:textId="5FD31C91" w:rsidR="005D75B5" w:rsidRPr="005B25A1" w:rsidRDefault="00183612" w:rsidP="005D75B5">
      <w:pPr>
        <w:keepNext/>
        <w:keepLines/>
      </w:pPr>
      <w:r>
        <w:t xml:space="preserve">Merged into </w:t>
      </w:r>
      <w:r w:rsidRPr="00497EE3">
        <w:rPr>
          <w:color w:val="0000FF"/>
        </w:rPr>
        <w:t>S2-250</w:t>
      </w:r>
      <w:r>
        <w:rPr>
          <w:color w:val="0000FF"/>
        </w:rPr>
        <w:t>9529</w:t>
      </w:r>
      <w:r>
        <w:t>.</w:t>
      </w:r>
    </w:p>
    <w:p w14:paraId="63F621B3" w14:textId="0BBD659C" w:rsidR="005D75B5" w:rsidRPr="00EB0339" w:rsidRDefault="005D75B5" w:rsidP="005D75B5">
      <w:r w:rsidRPr="005B25A1">
        <w:rPr>
          <w:b/>
          <w:bCs/>
        </w:rPr>
        <w:t>Status:</w:t>
      </w:r>
      <w:r>
        <w:t xml:space="preserve"> </w:t>
      </w:r>
      <w:r w:rsidR="00183612">
        <w:rPr>
          <w:color w:val="0000FF"/>
        </w:rPr>
        <w:t>Merg</w:t>
      </w:r>
      <w:r>
        <w:rPr>
          <w:color w:val="0000FF"/>
        </w:rPr>
        <w:t>ed</w:t>
      </w:r>
      <w:r>
        <w:t>.</w:t>
      </w:r>
    </w:p>
    <w:p w14:paraId="48396F5C" w14:textId="77777777" w:rsidR="00E00DA6" w:rsidRDefault="007615D6" w:rsidP="000A3FBD">
      <w:pPr>
        <w:pStyle w:val="NormTop"/>
      </w:pPr>
      <w:r>
        <w:rPr>
          <w:color w:val="0000FF"/>
        </w:rPr>
        <w:t>S2-2508229</w:t>
      </w:r>
      <w:r w:rsidRPr="00D53282">
        <w:t xml:space="preserve"> </w:t>
      </w:r>
      <w:r>
        <w:t>(CR) 23.502 CR5576 (Rel-20, 'B'): Enhance the registration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5E71FE5A" w14:textId="77777777" w:rsidR="007615D6" w:rsidRPr="005B25A1" w:rsidRDefault="007615D6" w:rsidP="007615D6">
      <w:pPr>
        <w:keepNext/>
        <w:keepLines/>
        <w:rPr>
          <w:b/>
          <w:bCs/>
        </w:rPr>
      </w:pPr>
      <w:r w:rsidRPr="005B25A1">
        <w:rPr>
          <w:b/>
          <w:bCs/>
        </w:rPr>
        <w:t>Parallel discussion:</w:t>
      </w:r>
    </w:p>
    <w:p w14:paraId="5637AC0B" w14:textId="7B1B67F5" w:rsidR="007615D6" w:rsidRPr="005B25A1" w:rsidRDefault="007D5FF5" w:rsidP="007615D6">
      <w:pPr>
        <w:keepNext/>
        <w:keepLines/>
      </w:pPr>
      <w:r>
        <w:t xml:space="preserve">There were some issues raised and the alternative proposed CR was reviewed. This was merged into </w:t>
      </w:r>
      <w:r w:rsidRPr="00497EE3">
        <w:rPr>
          <w:color w:val="0000FF"/>
        </w:rPr>
        <w:t>S2-250</w:t>
      </w:r>
      <w:r>
        <w:rPr>
          <w:color w:val="0000FF"/>
        </w:rPr>
        <w:t>9530</w:t>
      </w:r>
      <w:r>
        <w:t>.</w:t>
      </w:r>
    </w:p>
    <w:p w14:paraId="235A845A" w14:textId="77777777" w:rsidR="007D5FF5" w:rsidRPr="00EB0339" w:rsidRDefault="007D5FF5" w:rsidP="007D5FF5">
      <w:r w:rsidRPr="005B25A1">
        <w:rPr>
          <w:b/>
          <w:bCs/>
        </w:rPr>
        <w:t>Status:</w:t>
      </w:r>
      <w:r>
        <w:t xml:space="preserve"> </w:t>
      </w:r>
      <w:r>
        <w:rPr>
          <w:color w:val="0000FF"/>
        </w:rPr>
        <w:t>Merged</w:t>
      </w:r>
      <w:r>
        <w:t>.</w:t>
      </w:r>
    </w:p>
    <w:p w14:paraId="3C23EF2E" w14:textId="77777777" w:rsidR="007D5FF5" w:rsidRDefault="007D5FF5" w:rsidP="007D5FF5">
      <w:pPr>
        <w:pStyle w:val="NormTop"/>
      </w:pPr>
      <w:r>
        <w:rPr>
          <w:color w:val="0000FF"/>
        </w:rPr>
        <w:t>S2-2509131</w:t>
      </w:r>
      <w:r w:rsidRPr="00D53282">
        <w:t xml:space="preserve"> </w:t>
      </w:r>
      <w:r>
        <w:t>(CR) 23.502 CR5599 (Rel-20, 'B'): Enhance the registration procedure to support the INS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499B7F58" w14:textId="77777777" w:rsidR="007D5FF5" w:rsidRPr="005B25A1" w:rsidRDefault="007D5FF5" w:rsidP="007D5FF5">
      <w:pPr>
        <w:keepNext/>
        <w:keepLines/>
        <w:rPr>
          <w:b/>
          <w:bCs/>
        </w:rPr>
      </w:pPr>
      <w:r w:rsidRPr="005B25A1">
        <w:rPr>
          <w:b/>
          <w:bCs/>
        </w:rPr>
        <w:t>Parallel discussion:</w:t>
      </w:r>
    </w:p>
    <w:p w14:paraId="6D711F51" w14:textId="3C56C28C" w:rsidR="007D5FF5" w:rsidRDefault="007D5FF5" w:rsidP="007D5FF5">
      <w:pPr>
        <w:keepNext/>
        <w:keepLines/>
      </w:pPr>
      <w:r>
        <w:t xml:space="preserve">Some issues were raised and this was left for off-line discussion and revised, merging </w:t>
      </w:r>
      <w:r>
        <w:rPr>
          <w:color w:val="0000FF"/>
        </w:rPr>
        <w:t>S2-2508229</w:t>
      </w:r>
      <w:r>
        <w:t xml:space="preserve">, to </w:t>
      </w:r>
      <w:r w:rsidRPr="00497EE3">
        <w:rPr>
          <w:color w:val="0000FF"/>
        </w:rPr>
        <w:t>S2-250</w:t>
      </w:r>
      <w:r>
        <w:rPr>
          <w:color w:val="0000FF"/>
        </w:rPr>
        <w:t>9530</w:t>
      </w:r>
      <w:r>
        <w:t>.</w:t>
      </w:r>
      <w:r w:rsidRPr="00437C14">
        <w:t xml:space="preserve"> </w:t>
      </w:r>
    </w:p>
    <w:p w14:paraId="31F14602" w14:textId="66A1059C" w:rsidR="00A90EC1" w:rsidRDefault="00A90EC1" w:rsidP="007D5FF5">
      <w:pPr>
        <w:keepNext/>
        <w:keepLines/>
      </w:pPr>
      <w:r>
        <w:t xml:space="preserve">It was decided to remove the new Note 1. Further supporting companies asked to be added to the Sources. Nokia asked to remove 'UE authentication' from the Reason for change. Samsung replied that this should remain as authentication is part of the function. This was revised to </w:t>
      </w:r>
      <w:r w:rsidRPr="00CE3EC0">
        <w:rPr>
          <w:color w:val="0000FF"/>
        </w:rPr>
        <w:t>S2-2</w:t>
      </w:r>
      <w:r>
        <w:rPr>
          <w:color w:val="0000FF"/>
        </w:rPr>
        <w:t>509771</w:t>
      </w:r>
      <w:r>
        <w:t>.</w:t>
      </w:r>
      <w:r w:rsidRPr="00375008">
        <w:t xml:space="preserve"> </w:t>
      </w:r>
    </w:p>
    <w:p w14:paraId="0B19EEB3" w14:textId="481C5DF3" w:rsidR="00A90EC1" w:rsidRPr="005B25A1" w:rsidRDefault="00A90EC1" w:rsidP="007D5FF5">
      <w:pPr>
        <w:keepNext/>
        <w:keepLines/>
      </w:pPr>
      <w:r>
        <w:t xml:space="preserve">This was </w:t>
      </w:r>
      <w:r w:rsidRPr="00B30893">
        <w:rPr>
          <w:color w:val="FF0000"/>
        </w:rPr>
        <w:t>agreed</w:t>
      </w:r>
      <w:r>
        <w:t xml:space="preserve"> in parallel session.</w:t>
      </w:r>
    </w:p>
    <w:p w14:paraId="32B52D44" w14:textId="77777777" w:rsidR="00A90EC1" w:rsidRPr="005B25A1" w:rsidRDefault="00A90EC1" w:rsidP="00A90EC1">
      <w:pPr>
        <w:keepNext/>
        <w:keepLines/>
        <w:rPr>
          <w:b/>
          <w:bCs/>
        </w:rPr>
      </w:pPr>
      <w:r w:rsidRPr="005B25A1">
        <w:rPr>
          <w:b/>
          <w:bCs/>
        </w:rPr>
        <w:t>Plenary Discussion:</w:t>
      </w:r>
    </w:p>
    <w:p w14:paraId="6B965873" w14:textId="142E9772" w:rsidR="00A90EC1" w:rsidRDefault="00956219" w:rsidP="00A90EC1">
      <w:pPr>
        <w:keepNext/>
        <w:keepLines/>
      </w:pPr>
      <w:r>
        <w:t xml:space="preserve">The clauses affected should be completed. This was revised to </w:t>
      </w:r>
      <w:r w:rsidRPr="00CE3EC0">
        <w:rPr>
          <w:color w:val="0000FF"/>
        </w:rPr>
        <w:t>S2-2</w:t>
      </w:r>
      <w:r>
        <w:rPr>
          <w:color w:val="0000FF"/>
        </w:rPr>
        <w:t>509831</w:t>
      </w:r>
      <w:r>
        <w:t>.</w:t>
      </w:r>
      <w:r w:rsidRPr="00375008">
        <w:t xml:space="preserve"> </w:t>
      </w:r>
    </w:p>
    <w:p w14:paraId="4A8BF34C" w14:textId="2C483869" w:rsidR="00956219" w:rsidRPr="00956219" w:rsidRDefault="00956219" w:rsidP="00A90EC1">
      <w:pPr>
        <w:keepNext/>
        <w:keepLines/>
      </w:pPr>
      <w:r>
        <w:t xml:space="preserve">This was </w:t>
      </w:r>
      <w:r w:rsidRPr="00C3284B">
        <w:rPr>
          <w:color w:val="FF0000"/>
          <w:lang w:eastAsia="en-US"/>
        </w:rPr>
        <w:t>approved</w:t>
      </w:r>
      <w:r>
        <w:t>.</w:t>
      </w:r>
    </w:p>
    <w:p w14:paraId="01CC3050" w14:textId="229C0F67" w:rsidR="00A90EC1" w:rsidRPr="00EB0339" w:rsidRDefault="00A90EC1" w:rsidP="00A90EC1">
      <w:r w:rsidRPr="005B25A1">
        <w:rPr>
          <w:b/>
          <w:bCs/>
        </w:rPr>
        <w:t>Status:</w:t>
      </w:r>
      <w:r>
        <w:t xml:space="preserve"> </w:t>
      </w:r>
      <w:r w:rsidR="00956219" w:rsidRPr="00C3284B">
        <w:rPr>
          <w:color w:val="FF0000"/>
          <w:lang w:eastAsia="en-US"/>
        </w:rPr>
        <w:t>Approved</w:t>
      </w:r>
      <w:r w:rsidR="00956219">
        <w:t>.</w:t>
      </w:r>
    </w:p>
    <w:p w14:paraId="6D645EED" w14:textId="77777777" w:rsidR="00E00DA6" w:rsidRDefault="007615D6" w:rsidP="000A3FBD">
      <w:pPr>
        <w:pStyle w:val="NormTop"/>
      </w:pPr>
      <w:r>
        <w:rPr>
          <w:color w:val="0000FF"/>
        </w:rPr>
        <w:t>S2-2508231</w:t>
      </w:r>
      <w:r w:rsidRPr="00D53282">
        <w:t xml:space="preserve"> </w:t>
      </w:r>
      <w:r>
        <w:t>(CR) 23.502 CR5577 (Rel-20, 'B'): Enhance the PDU session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PDU session establishment procedure and the corresponding service operations to support the INS for disaster condition.</w:t>
      </w:r>
    </w:p>
    <w:p w14:paraId="3E9A9578" w14:textId="77777777" w:rsidR="007615D6" w:rsidRPr="005B25A1" w:rsidRDefault="007615D6" w:rsidP="007615D6">
      <w:pPr>
        <w:keepNext/>
        <w:keepLines/>
        <w:rPr>
          <w:b/>
          <w:bCs/>
        </w:rPr>
      </w:pPr>
      <w:r w:rsidRPr="005B25A1">
        <w:rPr>
          <w:b/>
          <w:bCs/>
        </w:rPr>
        <w:t>Parallel discussion:</w:t>
      </w:r>
    </w:p>
    <w:p w14:paraId="4B6501AC" w14:textId="23319BEE" w:rsidR="007615D6" w:rsidRDefault="00866E3C" w:rsidP="007615D6">
      <w:pPr>
        <w:keepNext/>
        <w:keepLines/>
      </w:pPr>
      <w:r>
        <w:t>This was left for off-line discussion.</w:t>
      </w:r>
      <w:r w:rsidR="0070743B">
        <w:t xml:space="preserve"> Revised off-line to </w:t>
      </w:r>
      <w:r w:rsidR="0070743B" w:rsidRPr="0070743B">
        <w:rPr>
          <w:color w:val="3333FF"/>
        </w:rPr>
        <w:t>S2-2509742</w:t>
      </w:r>
      <w:r w:rsidR="0070743B">
        <w:t>.</w:t>
      </w:r>
    </w:p>
    <w:p w14:paraId="074C819D" w14:textId="37B4BB0F" w:rsidR="003A3BAD" w:rsidRPr="005B25A1" w:rsidRDefault="003A3BAD" w:rsidP="007615D6">
      <w:pPr>
        <w:keepNext/>
        <w:keepLines/>
      </w:pPr>
      <w:r>
        <w:t xml:space="preserve">There were further issues raised and this was </w:t>
      </w:r>
      <w:r w:rsidRPr="00151340">
        <w:rPr>
          <w:color w:val="0000FF"/>
        </w:rPr>
        <w:t>postponed</w:t>
      </w:r>
      <w:r>
        <w:t xml:space="preserve"> in parallel session.</w:t>
      </w:r>
    </w:p>
    <w:p w14:paraId="46FB5E63" w14:textId="6DEBBCF0" w:rsidR="00866E3C" w:rsidRPr="003A3BAD" w:rsidRDefault="00866E3C" w:rsidP="00866E3C">
      <w:r w:rsidRPr="005B25A1">
        <w:rPr>
          <w:b/>
          <w:bCs/>
        </w:rPr>
        <w:t>Status:</w:t>
      </w:r>
      <w:r>
        <w:t xml:space="preserve"> </w:t>
      </w:r>
      <w:r w:rsidR="003A3BAD" w:rsidRPr="00151340">
        <w:rPr>
          <w:color w:val="0000FF"/>
        </w:rPr>
        <w:t>Postponed</w:t>
      </w:r>
      <w:r w:rsidR="003A3BAD">
        <w:t>.</w:t>
      </w:r>
    </w:p>
    <w:p w14:paraId="1C89398B" w14:textId="77777777" w:rsidR="00E00DA6" w:rsidRDefault="007615D6" w:rsidP="000A3FBD">
      <w:pPr>
        <w:pStyle w:val="NormTop"/>
      </w:pPr>
      <w:r>
        <w:rPr>
          <w:color w:val="0000FF"/>
        </w:rPr>
        <w:t>S2-2508564</w:t>
      </w:r>
      <w:r w:rsidRPr="00D53282">
        <w:t xml:space="preserve"> </w:t>
      </w:r>
      <w:r>
        <w:t xml:space="preserve">(CR) 23.501 CR6436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57713BC6" w14:textId="77777777" w:rsidR="007615D6" w:rsidRPr="005B25A1" w:rsidRDefault="007615D6" w:rsidP="007615D6">
      <w:pPr>
        <w:keepNext/>
        <w:keepLines/>
        <w:rPr>
          <w:b/>
          <w:bCs/>
        </w:rPr>
      </w:pPr>
      <w:r w:rsidRPr="005B25A1">
        <w:rPr>
          <w:b/>
          <w:bCs/>
        </w:rPr>
        <w:t>Parallel discussion:</w:t>
      </w:r>
    </w:p>
    <w:p w14:paraId="2E0EF033" w14:textId="59DCAAD6" w:rsidR="007615D6" w:rsidRPr="005B25A1" w:rsidRDefault="00866E3C" w:rsidP="007615D6">
      <w:pPr>
        <w:keepNext/>
        <w:keepLines/>
      </w:pPr>
      <w:r>
        <w:t xml:space="preserve">There were comments raised that this was not needed in TS 23.501. Proposals for other TSs were reviewed. This was then </w:t>
      </w:r>
      <w:r w:rsidRPr="00C3284B">
        <w:rPr>
          <w:color w:val="0000FF"/>
        </w:rPr>
        <w:t>noted</w:t>
      </w:r>
      <w:r>
        <w:t xml:space="preserve"> in parallel session.</w:t>
      </w:r>
    </w:p>
    <w:p w14:paraId="1CE1CF15" w14:textId="0192BF91" w:rsidR="007615D6" w:rsidRPr="00EB0339" w:rsidRDefault="007615D6" w:rsidP="007615D6">
      <w:r w:rsidRPr="005B25A1">
        <w:rPr>
          <w:b/>
          <w:bCs/>
        </w:rPr>
        <w:t>Status:</w:t>
      </w:r>
      <w:r>
        <w:t xml:space="preserve"> </w:t>
      </w:r>
      <w:r>
        <w:rPr>
          <w:color w:val="0000FF"/>
        </w:rPr>
        <w:t>Noted</w:t>
      </w:r>
      <w:r>
        <w:t>.</w:t>
      </w:r>
    </w:p>
    <w:p w14:paraId="4023BB3D" w14:textId="77777777" w:rsidR="008E7F93" w:rsidRDefault="008E7F93" w:rsidP="008E7F93">
      <w:pPr>
        <w:pStyle w:val="NormTop"/>
      </w:pPr>
      <w:r>
        <w:rPr>
          <w:color w:val="0000FF"/>
        </w:rPr>
        <w:t>S2-2508566</w:t>
      </w:r>
      <w:r w:rsidRPr="00D53282">
        <w:t xml:space="preserve"> </w:t>
      </w:r>
      <w:r>
        <w:t xml:space="preserve">(CR) 23.503 CR1579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35D2F637" w14:textId="77777777" w:rsidR="008E7F93" w:rsidRPr="005B25A1" w:rsidRDefault="008E7F93" w:rsidP="008E7F93">
      <w:pPr>
        <w:keepNext/>
        <w:keepLines/>
        <w:rPr>
          <w:b/>
          <w:bCs/>
        </w:rPr>
      </w:pPr>
      <w:r w:rsidRPr="005B25A1">
        <w:rPr>
          <w:b/>
          <w:bCs/>
        </w:rPr>
        <w:t>Parallel discussion:</w:t>
      </w:r>
    </w:p>
    <w:p w14:paraId="793C7AC3" w14:textId="77777777" w:rsidR="008E7F93" w:rsidRDefault="008E7F93" w:rsidP="008E7F93">
      <w:pPr>
        <w:keepNext/>
        <w:keepLines/>
      </w:pPr>
      <w:r>
        <w:t xml:space="preserve">A number of issues were raised and this was left for off-line discussion and revised to </w:t>
      </w:r>
      <w:r w:rsidRPr="00497EE3">
        <w:rPr>
          <w:color w:val="0000FF"/>
        </w:rPr>
        <w:t>S2-250</w:t>
      </w:r>
      <w:r>
        <w:rPr>
          <w:color w:val="0000FF"/>
        </w:rPr>
        <w:t>9531</w:t>
      </w:r>
      <w:r>
        <w:t>.</w:t>
      </w:r>
      <w:r w:rsidRPr="00437C14">
        <w:t xml:space="preserve"> </w:t>
      </w:r>
    </w:p>
    <w:p w14:paraId="00A94B88" w14:textId="6DFD5598" w:rsidR="003A3BAD" w:rsidRDefault="003A3BAD" w:rsidP="008E7F93">
      <w:pPr>
        <w:keepNext/>
        <w:keepLines/>
      </w:pPr>
      <w:r>
        <w:t xml:space="preserve">The WI Code should be corrected. This was revised to </w:t>
      </w:r>
      <w:r w:rsidRPr="00CE3EC0">
        <w:rPr>
          <w:color w:val="0000FF"/>
        </w:rPr>
        <w:t>S2-2</w:t>
      </w:r>
      <w:r>
        <w:rPr>
          <w:color w:val="0000FF"/>
        </w:rPr>
        <w:t>509817</w:t>
      </w:r>
      <w:r>
        <w:t>.</w:t>
      </w:r>
      <w:r w:rsidRPr="00375008">
        <w:t xml:space="preserve"> </w:t>
      </w:r>
    </w:p>
    <w:p w14:paraId="13244205" w14:textId="6A5F2E82" w:rsidR="003A3BAD" w:rsidRPr="005B25A1" w:rsidRDefault="003A3BAD" w:rsidP="008E7F93">
      <w:pPr>
        <w:keepNext/>
        <w:keepLines/>
      </w:pPr>
      <w:r>
        <w:t xml:space="preserve">This was </w:t>
      </w:r>
      <w:r w:rsidRPr="00B30893">
        <w:rPr>
          <w:color w:val="FF0000"/>
        </w:rPr>
        <w:t>agreed</w:t>
      </w:r>
      <w:r>
        <w:t xml:space="preserve"> in parallel session.</w:t>
      </w:r>
    </w:p>
    <w:p w14:paraId="41AE8BAF" w14:textId="77777777" w:rsidR="009E42E4" w:rsidRPr="005B25A1" w:rsidRDefault="009E42E4" w:rsidP="009E42E4">
      <w:pPr>
        <w:keepNext/>
        <w:keepLines/>
        <w:rPr>
          <w:b/>
          <w:bCs/>
        </w:rPr>
      </w:pPr>
      <w:r w:rsidRPr="005B25A1">
        <w:rPr>
          <w:b/>
          <w:bCs/>
        </w:rPr>
        <w:t>Plenary Discussion:</w:t>
      </w:r>
    </w:p>
    <w:p w14:paraId="603182F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667A98D2"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DD21506" w14:textId="133A612C" w:rsidR="00E00DA6" w:rsidRDefault="009E42E4" w:rsidP="000A3FBD">
      <w:pPr>
        <w:pStyle w:val="NormTop"/>
      </w:pPr>
      <w:r>
        <w:rPr>
          <w:b/>
          <w:bCs/>
        </w:rPr>
        <w:t xml:space="preserve"> </w:t>
      </w:r>
      <w:r w:rsidR="007615D6">
        <w:rPr>
          <w:color w:val="0000FF"/>
        </w:rPr>
        <w:t>S2-2508565</w:t>
      </w:r>
      <w:r w:rsidR="007615D6" w:rsidRPr="00D53282">
        <w:t xml:space="preserve"> </w:t>
      </w:r>
      <w:r w:rsidR="007615D6">
        <w:t xml:space="preserve">(CR) 23.502 CR5584 (Rel-20, 'B'): PCF service update to identify Hosting Network in case of INS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PCF service to include hosting PLMN ID in case of INS.</w:t>
      </w:r>
    </w:p>
    <w:p w14:paraId="1F7D4A18" w14:textId="77777777" w:rsidR="007615D6" w:rsidRPr="005B25A1" w:rsidRDefault="007615D6" w:rsidP="007615D6">
      <w:pPr>
        <w:keepNext/>
        <w:keepLines/>
        <w:rPr>
          <w:b/>
          <w:bCs/>
        </w:rPr>
      </w:pPr>
      <w:r w:rsidRPr="005B25A1">
        <w:rPr>
          <w:b/>
          <w:bCs/>
        </w:rPr>
        <w:t>Parallel discussion:</w:t>
      </w:r>
    </w:p>
    <w:p w14:paraId="24903610" w14:textId="4A9A5EFB" w:rsidR="007615D6" w:rsidRDefault="008E7F93" w:rsidP="007615D6">
      <w:pPr>
        <w:keepNext/>
        <w:keepLines/>
      </w:pPr>
      <w:r>
        <w:t xml:space="preserve">Some clarifications on which operators' V-PCF sends the PLMN ID was needed. Other clarifications were requested and this was left for off-line discussion and revised to </w:t>
      </w:r>
      <w:r w:rsidRPr="00497EE3">
        <w:rPr>
          <w:color w:val="0000FF"/>
        </w:rPr>
        <w:t>S2-250</w:t>
      </w:r>
      <w:r>
        <w:rPr>
          <w:color w:val="0000FF"/>
        </w:rPr>
        <w:t>9532</w:t>
      </w:r>
      <w:r w:rsidR="003A3BAD">
        <w:t xml:space="preserve"> (</w:t>
      </w:r>
      <w:r w:rsidR="003A3BAD" w:rsidRPr="003A3BAD">
        <w:rPr>
          <w:color w:val="FF0000"/>
        </w:rPr>
        <w:t>withdrawn</w:t>
      </w:r>
      <w:r w:rsidR="003A3BAD">
        <w:t>)</w:t>
      </w:r>
      <w:r>
        <w:t>.</w:t>
      </w:r>
      <w:r w:rsidRPr="00437C14">
        <w:t xml:space="preserve"> </w:t>
      </w:r>
    </w:p>
    <w:p w14:paraId="269581A1" w14:textId="4DC23882" w:rsidR="003A3BAD" w:rsidRPr="003A3BAD" w:rsidRDefault="003A3BAD" w:rsidP="007615D6">
      <w:pPr>
        <w:keepNext/>
        <w:keepLines/>
      </w:pPr>
      <w:r>
        <w:rPr>
          <w:color w:val="0000FF"/>
        </w:rPr>
        <w:t>S2-2508565</w:t>
      </w:r>
      <w:r>
        <w:t xml:space="preserve"> was </w:t>
      </w:r>
      <w:r w:rsidRPr="00151340">
        <w:rPr>
          <w:color w:val="0000FF"/>
        </w:rPr>
        <w:t>postponed</w:t>
      </w:r>
      <w:r>
        <w:t xml:space="preserve"> in parallel session.</w:t>
      </w:r>
    </w:p>
    <w:p w14:paraId="335AF998" w14:textId="398AD40B" w:rsidR="008E7F93" w:rsidRPr="003A3BAD" w:rsidRDefault="008E7F93" w:rsidP="008E7F93">
      <w:r w:rsidRPr="005B25A1">
        <w:rPr>
          <w:b/>
          <w:bCs/>
        </w:rPr>
        <w:t>Status:</w:t>
      </w:r>
      <w:r>
        <w:t xml:space="preserve"> </w:t>
      </w:r>
      <w:r w:rsidR="003A3BAD" w:rsidRPr="00151340">
        <w:rPr>
          <w:color w:val="0000FF"/>
        </w:rPr>
        <w:t>Postponed</w:t>
      </w:r>
      <w:r w:rsidR="003A3BAD">
        <w:t>.</w:t>
      </w:r>
    </w:p>
    <w:p w14:paraId="6BE8B3F2" w14:textId="77777777" w:rsidR="008E7F93" w:rsidRPr="00EB0339" w:rsidRDefault="008E7F93" w:rsidP="007615D6"/>
    <w:p w14:paraId="369633F6" w14:textId="5610B3F1" w:rsidR="007615D6" w:rsidRDefault="007615D6" w:rsidP="005A50C0">
      <w:pPr>
        <w:pStyle w:val="Heading3"/>
      </w:pPr>
      <w:r>
        <w:t>20.11.1</w:t>
      </w:r>
      <w:r>
        <w:tab/>
        <w:t xml:space="preserve">5G </w:t>
      </w:r>
      <w:proofErr w:type="spellStart"/>
      <w:r>
        <w:t>ProSe</w:t>
      </w:r>
      <w:proofErr w:type="spellEnd"/>
      <w:r>
        <w:t xml:space="preserve"> Phase 4 (TEI20_5G_ProSe_Ph4-ARC)</w:t>
      </w:r>
    </w:p>
    <w:p w14:paraId="326C4BCF" w14:textId="77777777" w:rsidR="002503EE" w:rsidRDefault="00000000" w:rsidP="002503EE">
      <w:r>
        <w:t>There were no contributions to this agenda item.</w:t>
      </w:r>
    </w:p>
    <w:p w14:paraId="15756A62" w14:textId="7FA50F80" w:rsidR="007615D6" w:rsidRDefault="007615D6" w:rsidP="005A50C0">
      <w:pPr>
        <w:pStyle w:val="Heading3"/>
      </w:pPr>
      <w:r>
        <w:t>20.12.1</w:t>
      </w:r>
      <w:r>
        <w:tab/>
        <w:t>Model Evaluation Metrics Enhancement (TEI20_Metrics)</w:t>
      </w:r>
    </w:p>
    <w:p w14:paraId="7FC045EF" w14:textId="77777777" w:rsidR="002503EE" w:rsidRDefault="00000000" w:rsidP="002503EE">
      <w:r>
        <w:t>There were no contributions to this agenda item.</w:t>
      </w:r>
    </w:p>
    <w:p w14:paraId="7E99A55A" w14:textId="0E47DA89" w:rsidR="007615D6" w:rsidRDefault="007615D6" w:rsidP="005A50C0">
      <w:pPr>
        <w:pStyle w:val="Heading3"/>
      </w:pPr>
      <w:r>
        <w:t>20.13.1</w:t>
      </w:r>
      <w:r>
        <w:tab/>
        <w:t>Support for Ethernet PDU session for backhauling of MWAB (TEI20_Eth4MWAB)</w:t>
      </w:r>
    </w:p>
    <w:p w14:paraId="676964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13FB299" w14:textId="77777777" w:rsidR="00E00DA6" w:rsidRDefault="007615D6" w:rsidP="000A3FBD">
      <w:pPr>
        <w:pStyle w:val="NormTop"/>
      </w:pPr>
      <w:r>
        <w:rPr>
          <w:color w:val="0000FF"/>
        </w:rPr>
        <w:t>S2-2509203</w:t>
      </w:r>
      <w:r w:rsidRPr="00D53282">
        <w:t xml:space="preserve"> </w:t>
      </w:r>
      <w:r>
        <w:t>(CR) 23.501 CR6330R4 (Rel-20, 'B'): Support of Ethernet type of BH PDU Session for MWAB (Source: Qualcomm Incorporated, AT&amp;T, FirstNet, NEC, IIT Bombay,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13B3661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S2-2507993</w:t>
      </w:r>
      <w:r>
        <w:t>.</w:t>
      </w:r>
    </w:p>
    <w:p w14:paraId="6461016F" w14:textId="77777777" w:rsidR="007615D6" w:rsidRPr="005B25A1" w:rsidRDefault="007615D6" w:rsidP="007615D6">
      <w:pPr>
        <w:keepNext/>
        <w:keepLines/>
        <w:rPr>
          <w:b/>
          <w:bCs/>
        </w:rPr>
      </w:pPr>
      <w:r w:rsidRPr="005B25A1">
        <w:rPr>
          <w:b/>
          <w:bCs/>
        </w:rPr>
        <w:t>Parallel discussion:</w:t>
      </w:r>
    </w:p>
    <w:p w14:paraId="7880E12D" w14:textId="312BD6D3" w:rsidR="007615D6" w:rsidRPr="005B25A1" w:rsidRDefault="009C573E" w:rsidP="007615D6">
      <w:pPr>
        <w:keepNext/>
        <w:keepLines/>
      </w:pPr>
      <w:r>
        <w:t xml:space="preserve">The WI Code should be cleaned up. The other specifications affected should indicate 'No'. This was revised to </w:t>
      </w:r>
      <w:r w:rsidRPr="00CE3EC0">
        <w:rPr>
          <w:color w:val="0000FF"/>
        </w:rPr>
        <w:t>S2-2</w:t>
      </w:r>
      <w:r>
        <w:rPr>
          <w:color w:val="0000FF"/>
        </w:rPr>
        <w:t>509536</w:t>
      </w:r>
      <w:r>
        <w:t>.</w:t>
      </w:r>
      <w:r w:rsidRPr="00375008">
        <w:t xml:space="preserve"> </w:t>
      </w:r>
    </w:p>
    <w:p w14:paraId="35987699" w14:textId="232EA533" w:rsidR="009E726A" w:rsidRPr="009C573E" w:rsidRDefault="009C573E" w:rsidP="009E726A">
      <w:pPr>
        <w:keepNext/>
        <w:keepLines/>
      </w:pPr>
      <w:r>
        <w:t xml:space="preserve">This was </w:t>
      </w:r>
      <w:r w:rsidRPr="00B30893">
        <w:rPr>
          <w:color w:val="FF0000"/>
        </w:rPr>
        <w:t>agreed</w:t>
      </w:r>
      <w:r>
        <w:t xml:space="preserve"> in parallel session.</w:t>
      </w:r>
    </w:p>
    <w:p w14:paraId="6F7D5DE6" w14:textId="77777777" w:rsidR="009E42E4" w:rsidRPr="005B25A1" w:rsidRDefault="009E42E4" w:rsidP="009E42E4">
      <w:pPr>
        <w:keepNext/>
        <w:keepLines/>
        <w:rPr>
          <w:b/>
          <w:bCs/>
        </w:rPr>
      </w:pPr>
      <w:r w:rsidRPr="005B25A1">
        <w:rPr>
          <w:b/>
          <w:bCs/>
        </w:rPr>
        <w:t>Plenary Discussion:</w:t>
      </w:r>
    </w:p>
    <w:p w14:paraId="37882F3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E88827B"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B859116" w14:textId="08458EA1" w:rsidR="007615D6" w:rsidRDefault="009E42E4" w:rsidP="005A50C0">
      <w:pPr>
        <w:pStyle w:val="Heading3"/>
      </w:pPr>
      <w:r>
        <w:rPr>
          <w:b/>
          <w:bCs/>
        </w:rPr>
        <w:t xml:space="preserve"> </w:t>
      </w:r>
      <w:r w:rsidR="007615D6">
        <w:t>20.14.1</w:t>
      </w:r>
      <w:r w:rsidR="007615D6">
        <w:tab/>
        <w:t>Deferred AM Policies in the 5GC (TEI20_DAMP)</w:t>
      </w:r>
    </w:p>
    <w:p w14:paraId="62E2E1FD" w14:textId="77777777" w:rsidR="002503EE" w:rsidRDefault="00000000" w:rsidP="002503EE">
      <w:r>
        <w:t>There were no contributions to this agenda item.</w:t>
      </w:r>
    </w:p>
    <w:p w14:paraId="491321B0" w14:textId="35049ECC" w:rsidR="007615D6" w:rsidRDefault="007615D6" w:rsidP="005A50C0">
      <w:pPr>
        <w:pStyle w:val="Heading3"/>
      </w:pPr>
      <w:r>
        <w:t>20.15.1</w:t>
      </w:r>
      <w:r>
        <w:tab/>
        <w:t>Dynamic NITZ Update (TEI20_DNU)</w:t>
      </w:r>
    </w:p>
    <w:p w14:paraId="54F741C7" w14:textId="77777777" w:rsidR="002503EE" w:rsidRDefault="00000000" w:rsidP="002503EE">
      <w:r>
        <w:t>There were no contributions to this agenda item.</w:t>
      </w:r>
    </w:p>
    <w:p w14:paraId="238D3A21" w14:textId="2CA360A9" w:rsidR="007615D6" w:rsidRDefault="007615D6" w:rsidP="005A50C0">
      <w:pPr>
        <w:pStyle w:val="Heading3"/>
      </w:pPr>
      <w:r>
        <w:t>20.16.1</w:t>
      </w:r>
      <w:r>
        <w:tab/>
        <w:t>NR to LTE mobility restriction (TEI20_NRLTEREST)</w:t>
      </w:r>
    </w:p>
    <w:p w14:paraId="7BFBCD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FBBC67" w14:textId="77777777" w:rsidR="00E00DA6" w:rsidRDefault="007615D6" w:rsidP="000A3FBD">
      <w:pPr>
        <w:pStyle w:val="NormTop"/>
      </w:pPr>
      <w:r>
        <w:rPr>
          <w:color w:val="0000FF"/>
        </w:rPr>
        <w:t>S2-2509074</w:t>
      </w:r>
      <w:r w:rsidRPr="00D53282">
        <w:t xml:space="preserve"> </w:t>
      </w:r>
      <w:r>
        <w:t>(CR) 23.501 CR6459 (Rel-20, 'B'): Inclusion of Forbidden EPS Areas in mobility restriction for NR to LTE mobility (Source: NTT DOCOMO, Nokia, Huawei, Deutsche Telekom, SK Telecom, China Telecom, Vodafone, Ericsson, British Telecommunications)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 in TS 23.501. This aspect is also added editorially as background before introducing new change on Forbidden Areas for EPS.</w:t>
      </w:r>
    </w:p>
    <w:p w14:paraId="2577689A"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S2-2507975</w:t>
      </w:r>
      <w:r>
        <w:t>. WI Code has a space!</w:t>
      </w:r>
    </w:p>
    <w:p w14:paraId="70F4A3B9" w14:textId="77777777" w:rsidR="007615D6" w:rsidRPr="005B25A1" w:rsidRDefault="007615D6" w:rsidP="007615D6">
      <w:pPr>
        <w:keepNext/>
        <w:keepLines/>
        <w:rPr>
          <w:b/>
          <w:bCs/>
        </w:rPr>
      </w:pPr>
      <w:r w:rsidRPr="005B25A1">
        <w:rPr>
          <w:b/>
          <w:bCs/>
        </w:rPr>
        <w:t>Parallel discussion:</w:t>
      </w:r>
    </w:p>
    <w:p w14:paraId="7EDCCE11" w14:textId="26F11BED" w:rsidR="00816B31" w:rsidRPr="005B25A1" w:rsidRDefault="00816B31" w:rsidP="00816B31">
      <w:pPr>
        <w:keepNext/>
        <w:keepLines/>
      </w:pPr>
      <w:r>
        <w:t xml:space="preserve">The space character should be removed from the WI Code. This was revised to </w:t>
      </w:r>
      <w:r w:rsidRPr="00CE3EC0">
        <w:rPr>
          <w:color w:val="0000FF"/>
        </w:rPr>
        <w:t>S2-2</w:t>
      </w:r>
      <w:r>
        <w:rPr>
          <w:color w:val="0000FF"/>
        </w:rPr>
        <w:t>509537</w:t>
      </w:r>
      <w:r>
        <w:t>.</w:t>
      </w:r>
      <w:r w:rsidRPr="00375008">
        <w:t xml:space="preserve"> </w:t>
      </w:r>
    </w:p>
    <w:p w14:paraId="77DA6A8B" w14:textId="77777777" w:rsidR="00816B31" w:rsidRPr="009C573E" w:rsidRDefault="00816B31" w:rsidP="00816B31">
      <w:pPr>
        <w:keepNext/>
        <w:keepLines/>
      </w:pPr>
      <w:r>
        <w:t xml:space="preserve">This was </w:t>
      </w:r>
      <w:r w:rsidRPr="00B30893">
        <w:rPr>
          <w:color w:val="FF0000"/>
        </w:rPr>
        <w:t>agreed</w:t>
      </w:r>
      <w:r>
        <w:t xml:space="preserve"> in parallel session.</w:t>
      </w:r>
    </w:p>
    <w:p w14:paraId="40D929D5" w14:textId="77777777" w:rsidR="009E42E4" w:rsidRPr="005B25A1" w:rsidRDefault="009E42E4" w:rsidP="009E42E4">
      <w:pPr>
        <w:keepNext/>
        <w:keepLines/>
        <w:rPr>
          <w:b/>
          <w:bCs/>
        </w:rPr>
      </w:pPr>
      <w:r w:rsidRPr="005B25A1">
        <w:rPr>
          <w:b/>
          <w:bCs/>
        </w:rPr>
        <w:t>Plenary Discussion:</w:t>
      </w:r>
    </w:p>
    <w:p w14:paraId="6626AEF0"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75120FDD"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02DBDE7" w14:textId="5602B4A6" w:rsidR="007615D6" w:rsidRDefault="009E42E4" w:rsidP="005A50C0">
      <w:pPr>
        <w:pStyle w:val="Heading3"/>
      </w:pPr>
      <w:r>
        <w:rPr>
          <w:b/>
          <w:bCs/>
        </w:rPr>
        <w:t xml:space="preserve"> </w:t>
      </w:r>
      <w:r w:rsidR="007615D6">
        <w:t>20.17.1</w:t>
      </w:r>
      <w:r w:rsidR="007615D6">
        <w:tab/>
        <w:t>Providing per-subscriber Allowed MAC addresses from UDM (TEI20_MACSUB)</w:t>
      </w:r>
    </w:p>
    <w:p w14:paraId="55DB34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8CA13B" w14:textId="77777777" w:rsidR="00E00DA6" w:rsidRDefault="007615D6" w:rsidP="000A3FBD">
      <w:pPr>
        <w:pStyle w:val="NormTop"/>
      </w:pPr>
      <w:r>
        <w:rPr>
          <w:color w:val="0000FF"/>
        </w:rPr>
        <w:t>S2-2509108</w:t>
      </w:r>
      <w:r w:rsidRPr="00D53282">
        <w:t xml:space="preserve"> </w:t>
      </w:r>
      <w:r>
        <w:t xml:space="preserve">(CR) 23.501 CR6395R2 (Rel-20, 'C'): Providing per-subscriber Allowed MAC addresses from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F122DA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S2-2508049</w:t>
      </w:r>
      <w:r>
        <w:t>.</w:t>
      </w:r>
    </w:p>
    <w:p w14:paraId="476F0623" w14:textId="77777777" w:rsidR="007615D6" w:rsidRPr="005B25A1" w:rsidRDefault="007615D6" w:rsidP="007615D6">
      <w:pPr>
        <w:keepNext/>
        <w:keepLines/>
        <w:rPr>
          <w:b/>
          <w:bCs/>
        </w:rPr>
      </w:pPr>
      <w:r w:rsidRPr="005B25A1">
        <w:rPr>
          <w:b/>
          <w:bCs/>
        </w:rPr>
        <w:t>Parallel discussion:</w:t>
      </w:r>
    </w:p>
    <w:p w14:paraId="397143B0" w14:textId="65939403" w:rsidR="00816B31" w:rsidRDefault="00816B31" w:rsidP="007615D6">
      <w:pPr>
        <w:keepNext/>
        <w:keepLines/>
      </w:pPr>
      <w:r>
        <w:t xml:space="preserve">This should be a Cat 'B' CR. This was revised to </w:t>
      </w:r>
      <w:r w:rsidRPr="00CE3EC0">
        <w:rPr>
          <w:color w:val="0000FF"/>
        </w:rPr>
        <w:t>S2-2</w:t>
      </w:r>
      <w:r>
        <w:rPr>
          <w:color w:val="0000FF"/>
        </w:rPr>
        <w:t>509538</w:t>
      </w:r>
      <w:r>
        <w:t>.</w:t>
      </w:r>
    </w:p>
    <w:p w14:paraId="094B40B7" w14:textId="4E790EE4" w:rsidR="007615D6" w:rsidRPr="005B25A1" w:rsidRDefault="00816B31" w:rsidP="007615D6">
      <w:pPr>
        <w:keepNext/>
        <w:keepLines/>
      </w:pPr>
      <w:r>
        <w:t xml:space="preserve">This was </w:t>
      </w:r>
      <w:r w:rsidRPr="00B30893">
        <w:rPr>
          <w:color w:val="FF0000"/>
        </w:rPr>
        <w:t>agreed</w:t>
      </w:r>
      <w:r>
        <w:t xml:space="preserve"> in parallel session.</w:t>
      </w:r>
    </w:p>
    <w:p w14:paraId="45DA0B78" w14:textId="77777777" w:rsidR="009E42E4" w:rsidRPr="005B25A1" w:rsidRDefault="009E42E4" w:rsidP="009E42E4">
      <w:pPr>
        <w:keepNext/>
        <w:keepLines/>
        <w:rPr>
          <w:b/>
          <w:bCs/>
        </w:rPr>
      </w:pPr>
      <w:r w:rsidRPr="005B25A1">
        <w:rPr>
          <w:b/>
          <w:bCs/>
        </w:rPr>
        <w:t>Plenary Discussion:</w:t>
      </w:r>
    </w:p>
    <w:p w14:paraId="58F6CEA9"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F6321F5"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63EA6BD8" w14:textId="50F799F4" w:rsidR="00E00DA6" w:rsidRDefault="009E42E4" w:rsidP="000A3FBD">
      <w:pPr>
        <w:pStyle w:val="NormTop"/>
      </w:pPr>
      <w:r>
        <w:rPr>
          <w:b/>
          <w:bCs/>
        </w:rPr>
        <w:t xml:space="preserve"> </w:t>
      </w:r>
      <w:r w:rsidR="007615D6">
        <w:rPr>
          <w:color w:val="0000FF"/>
        </w:rPr>
        <w:t>S2-2509109</w:t>
      </w:r>
      <w:r w:rsidR="007615D6" w:rsidRPr="00D53282">
        <w:t xml:space="preserve"> </w:t>
      </w:r>
      <w:r w:rsidR="007615D6">
        <w:t xml:space="preserve">(CR) 23.502 CR5560R1 (Rel-20, 'C'): Support of allowed MAC addresses in SM subscription data in UDM (Source: Samsung, Verizon, Oracle, Tejas Networks Limited, </w:t>
      </w:r>
      <w:proofErr w:type="spellStart"/>
      <w:r w:rsidR="007615D6">
        <w:t>CEWiT</w:t>
      </w:r>
      <w:proofErr w:type="spellEnd"/>
      <w:r w:rsidR="007615D6">
        <w:t>,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allowed MAC addresses information in SM subscription data in UDM.</w:t>
      </w:r>
    </w:p>
    <w:p w14:paraId="33382BC4"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S2-2507120</w:t>
      </w:r>
      <w:r>
        <w:t>.</w:t>
      </w:r>
    </w:p>
    <w:p w14:paraId="0CF3C012" w14:textId="77777777" w:rsidR="007615D6" w:rsidRPr="005B25A1" w:rsidRDefault="007615D6" w:rsidP="007615D6">
      <w:pPr>
        <w:keepNext/>
        <w:keepLines/>
        <w:rPr>
          <w:b/>
          <w:bCs/>
        </w:rPr>
      </w:pPr>
      <w:r w:rsidRPr="005B25A1">
        <w:rPr>
          <w:b/>
          <w:bCs/>
        </w:rPr>
        <w:t>Parallel discussion:</w:t>
      </w:r>
    </w:p>
    <w:p w14:paraId="4A6502C3" w14:textId="324F04A6" w:rsidR="00816B31" w:rsidRDefault="00816B31" w:rsidP="00816B31">
      <w:pPr>
        <w:keepNext/>
        <w:keepLines/>
      </w:pPr>
      <w:r>
        <w:t xml:space="preserve">The WI Code should be updated from DUMMY to TEI20_MACSUB. This was revised to </w:t>
      </w:r>
      <w:r w:rsidRPr="00CE3EC0">
        <w:rPr>
          <w:color w:val="0000FF"/>
        </w:rPr>
        <w:t>S2-2</w:t>
      </w:r>
      <w:r>
        <w:rPr>
          <w:color w:val="0000FF"/>
        </w:rPr>
        <w:t>509539</w:t>
      </w:r>
      <w:r>
        <w:t>.</w:t>
      </w:r>
    </w:p>
    <w:p w14:paraId="2027BCDF" w14:textId="77777777" w:rsidR="00816B31" w:rsidRPr="005B25A1" w:rsidRDefault="00816B31" w:rsidP="00816B31">
      <w:pPr>
        <w:keepNext/>
        <w:keepLines/>
      </w:pPr>
      <w:r>
        <w:t xml:space="preserve">This was </w:t>
      </w:r>
      <w:r w:rsidRPr="00B30893">
        <w:rPr>
          <w:color w:val="FF0000"/>
        </w:rPr>
        <w:t>agreed</w:t>
      </w:r>
      <w:r>
        <w:t xml:space="preserve"> in parallel session.</w:t>
      </w:r>
    </w:p>
    <w:p w14:paraId="367EFA28" w14:textId="77777777" w:rsidR="009E42E4" w:rsidRPr="005B25A1" w:rsidRDefault="009E42E4" w:rsidP="009E42E4">
      <w:pPr>
        <w:keepNext/>
        <w:keepLines/>
        <w:rPr>
          <w:b/>
          <w:bCs/>
        </w:rPr>
      </w:pPr>
      <w:r w:rsidRPr="005B25A1">
        <w:rPr>
          <w:b/>
          <w:bCs/>
        </w:rPr>
        <w:t>Plenary Discussion:</w:t>
      </w:r>
    </w:p>
    <w:p w14:paraId="404F9EE8"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499003F8"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2524FB70" w14:textId="691A7171" w:rsidR="007615D6" w:rsidRDefault="009E42E4" w:rsidP="005A50C0">
      <w:pPr>
        <w:pStyle w:val="Heading3"/>
      </w:pPr>
      <w:r>
        <w:rPr>
          <w:b/>
          <w:bCs/>
        </w:rPr>
        <w:t xml:space="preserve"> </w:t>
      </w:r>
      <w:r w:rsidR="007615D6">
        <w:t>20.18.1</w:t>
      </w:r>
      <w:r w:rsidR="007615D6">
        <w:tab/>
        <w:t>NSSAA in EPS (TEI20_NEPS)</w:t>
      </w:r>
    </w:p>
    <w:p w14:paraId="16CEAE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1055DB" w14:textId="77777777" w:rsidR="00E00DA6" w:rsidRDefault="007615D6" w:rsidP="000A3FBD">
      <w:pPr>
        <w:pStyle w:val="NormTop"/>
      </w:pPr>
      <w:r>
        <w:rPr>
          <w:color w:val="0000FF"/>
        </w:rPr>
        <w:t>S2-2508917</w:t>
      </w:r>
      <w:r w:rsidRPr="00D53282">
        <w:t xml:space="preserve"> </w:t>
      </w:r>
      <w:r>
        <w:t xml:space="preserve">(CR) 23.501 CR6451 (Rel-20, 'B'): Introducing NSSAA over EPC (Source: Nokia, T-Mobile USA, Oracle, , Qualcomm, </w:t>
      </w:r>
      <w:proofErr w:type="spellStart"/>
      <w:r>
        <w:t>Ofinno</w:t>
      </w:r>
      <w:proofErr w:type="spellEnd"/>
      <w:r>
        <w:t>, Samsung,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17BA63B7" w14:textId="77777777" w:rsidR="007615D6" w:rsidRPr="005B25A1" w:rsidRDefault="007615D6" w:rsidP="007615D6">
      <w:pPr>
        <w:keepNext/>
        <w:keepLines/>
        <w:rPr>
          <w:b/>
          <w:bCs/>
        </w:rPr>
      </w:pPr>
      <w:r w:rsidRPr="005B25A1">
        <w:rPr>
          <w:b/>
          <w:bCs/>
        </w:rPr>
        <w:t>Parallel discussion:</w:t>
      </w:r>
    </w:p>
    <w:p w14:paraId="64901CF3" w14:textId="3C966938" w:rsidR="007615D6" w:rsidRDefault="00401C42" w:rsidP="007615D6">
      <w:pPr>
        <w:keepNext/>
        <w:keepLines/>
      </w:pPr>
      <w:r>
        <w:t xml:space="preserve">Nokia indicated some corrections that were needed to this proposal. </w:t>
      </w:r>
      <w:r w:rsidR="00A4281F">
        <w:t xml:space="preserve">Some issues were raised and this was left for off-line discussion and revised to </w:t>
      </w:r>
      <w:r w:rsidR="00A4281F" w:rsidRPr="00497EE3">
        <w:rPr>
          <w:color w:val="0000FF"/>
        </w:rPr>
        <w:t>S2-250</w:t>
      </w:r>
      <w:r w:rsidR="00A4281F">
        <w:rPr>
          <w:color w:val="0000FF"/>
        </w:rPr>
        <w:t>9540</w:t>
      </w:r>
      <w:r w:rsidR="00A4281F">
        <w:t>.</w:t>
      </w:r>
      <w:r w:rsidR="00A4281F" w:rsidRPr="00437C14">
        <w:t xml:space="preserve"> </w:t>
      </w:r>
    </w:p>
    <w:p w14:paraId="5F664D88" w14:textId="10337B7B" w:rsidR="0015238C" w:rsidRDefault="005D4C05" w:rsidP="007615D6">
      <w:pPr>
        <w:keepNext/>
        <w:keepLines/>
      </w:pPr>
      <w:r>
        <w:t xml:space="preserve">The Editor's note was clarified and the new note simplified. This was revised to </w:t>
      </w:r>
      <w:r w:rsidRPr="00497EE3">
        <w:rPr>
          <w:color w:val="0000FF"/>
        </w:rPr>
        <w:t>S2-250</w:t>
      </w:r>
      <w:r>
        <w:rPr>
          <w:color w:val="0000FF"/>
        </w:rPr>
        <w:t>9775</w:t>
      </w:r>
      <w:r>
        <w:t>.</w:t>
      </w:r>
      <w:r w:rsidRPr="00437C14">
        <w:t xml:space="preserve"> </w:t>
      </w:r>
    </w:p>
    <w:p w14:paraId="13D6E180" w14:textId="68ABCB89" w:rsidR="005D4C05" w:rsidRPr="005B25A1" w:rsidRDefault="005D4C05" w:rsidP="007615D6">
      <w:pPr>
        <w:keepNext/>
        <w:keepLines/>
      </w:pPr>
      <w:r>
        <w:t xml:space="preserve">This was </w:t>
      </w:r>
      <w:r w:rsidRPr="00B30893">
        <w:rPr>
          <w:color w:val="FF0000"/>
        </w:rPr>
        <w:t>agreed</w:t>
      </w:r>
      <w:r>
        <w:t xml:space="preserve"> in parallel session.</w:t>
      </w:r>
    </w:p>
    <w:p w14:paraId="3C86D86F" w14:textId="77777777" w:rsidR="009E42E4" w:rsidRPr="005B25A1" w:rsidRDefault="009E42E4" w:rsidP="009E42E4">
      <w:pPr>
        <w:keepNext/>
        <w:keepLines/>
        <w:rPr>
          <w:b/>
          <w:bCs/>
        </w:rPr>
      </w:pPr>
      <w:r w:rsidRPr="005B25A1">
        <w:rPr>
          <w:b/>
          <w:bCs/>
        </w:rPr>
        <w:t>Plenary Discussion:</w:t>
      </w:r>
    </w:p>
    <w:p w14:paraId="1C29E7CD"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0EAE7646"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1696ED3D" w14:textId="34F52B31" w:rsidR="00E00DA6" w:rsidRDefault="009E42E4" w:rsidP="000A3FBD">
      <w:pPr>
        <w:pStyle w:val="NormTop"/>
      </w:pPr>
      <w:r>
        <w:rPr>
          <w:b/>
          <w:bCs/>
        </w:rPr>
        <w:t xml:space="preserve"> </w:t>
      </w:r>
      <w:r w:rsidR="007615D6">
        <w:rPr>
          <w:color w:val="0000FF"/>
        </w:rPr>
        <w:t>S2-2508919</w:t>
      </w:r>
      <w:r w:rsidR="007615D6" w:rsidRPr="00D53282">
        <w:t xml:space="preserve"> </w:t>
      </w:r>
      <w:r w:rsidR="007615D6">
        <w:t xml:space="preserve">(CR) 23.502 CR5528R2 (Rel-20, 'B'): On introducing NSSAA over EPC (Source: Nokia, T-Mobile USA, Oracle, Qualcomm, </w:t>
      </w:r>
      <w:proofErr w:type="spellStart"/>
      <w:r w:rsidR="007615D6">
        <w:t>Ofinno</w:t>
      </w:r>
      <w:proofErr w:type="spellEnd"/>
      <w:r w:rsidR="007615D6">
        <w:t>,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Specify the support NSSAA while the UE is served by the EPS by using an approach similar to what is documented in the normative Annex H on the 'Support of EAP-based secondary authentication and authorization by DN-AAA over EPC'.</w:t>
      </w:r>
    </w:p>
    <w:p w14:paraId="37180A5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w:t>
      </w:r>
    </w:p>
    <w:p w14:paraId="30516287" w14:textId="77777777" w:rsidR="007615D6" w:rsidRPr="005B25A1" w:rsidRDefault="007615D6" w:rsidP="007615D6">
      <w:pPr>
        <w:keepNext/>
        <w:keepLines/>
        <w:rPr>
          <w:b/>
          <w:bCs/>
        </w:rPr>
      </w:pPr>
      <w:r w:rsidRPr="005B25A1">
        <w:rPr>
          <w:b/>
          <w:bCs/>
        </w:rPr>
        <w:t>Parallel discussion:</w:t>
      </w:r>
    </w:p>
    <w:p w14:paraId="3D3DB45A" w14:textId="60EFFAE8" w:rsidR="007615D6" w:rsidRDefault="00093941" w:rsidP="007615D6">
      <w:pPr>
        <w:keepNext/>
        <w:keepLines/>
      </w:pPr>
      <w:r>
        <w:t>Some issues were raised and this was left for off-line discussion and revised, merging parts of</w:t>
      </w:r>
      <w:r w:rsidRPr="00093941">
        <w:rPr>
          <w:color w:val="0000FF"/>
        </w:rPr>
        <w:t xml:space="preserve"> </w:t>
      </w:r>
      <w:r>
        <w:rPr>
          <w:color w:val="0000FF"/>
        </w:rPr>
        <w:t>S2-2509104</w:t>
      </w:r>
      <w:r>
        <w:t xml:space="preserve">, to </w:t>
      </w:r>
      <w:r w:rsidRPr="00497EE3">
        <w:rPr>
          <w:color w:val="0000FF"/>
        </w:rPr>
        <w:t>S2-250</w:t>
      </w:r>
      <w:r>
        <w:rPr>
          <w:color w:val="0000FF"/>
        </w:rPr>
        <w:t>9541</w:t>
      </w:r>
      <w:r>
        <w:t>.</w:t>
      </w:r>
      <w:r w:rsidRPr="00437C14">
        <w:t xml:space="preserve"> </w:t>
      </w:r>
    </w:p>
    <w:p w14:paraId="1BF002CE" w14:textId="0A972625" w:rsidR="005D4C05" w:rsidRDefault="005D4C05" w:rsidP="005D4C05">
      <w:pPr>
        <w:keepNext/>
        <w:keepLines/>
      </w:pPr>
      <w:r>
        <w:t xml:space="preserve">Alignment with the corrections to the 23.501 CR should be made. The first note should be made normative text. This was revised to </w:t>
      </w:r>
      <w:r w:rsidRPr="00497EE3">
        <w:rPr>
          <w:color w:val="0000FF"/>
        </w:rPr>
        <w:t>S2-250</w:t>
      </w:r>
      <w:r>
        <w:rPr>
          <w:color w:val="0000FF"/>
        </w:rPr>
        <w:t>9776</w:t>
      </w:r>
      <w:r>
        <w:t>.</w:t>
      </w:r>
      <w:r w:rsidRPr="00437C14">
        <w:t xml:space="preserve"> </w:t>
      </w:r>
    </w:p>
    <w:p w14:paraId="23D985F2" w14:textId="601D21A4" w:rsidR="003A3BAD" w:rsidRDefault="003A3BAD" w:rsidP="005D4C05">
      <w:pPr>
        <w:keepNext/>
        <w:keepLines/>
      </w:pPr>
      <w:r>
        <w:t xml:space="preserve">The other affected specifications should indicate 'Yes' for the related CR. Revision marks should be removed from the cover sheet, This was revised to </w:t>
      </w:r>
      <w:r w:rsidRPr="00CE3EC0">
        <w:rPr>
          <w:color w:val="0000FF"/>
        </w:rPr>
        <w:t>S2-2</w:t>
      </w:r>
      <w:r>
        <w:rPr>
          <w:color w:val="0000FF"/>
        </w:rPr>
        <w:t>509818</w:t>
      </w:r>
      <w:r>
        <w:t>.</w:t>
      </w:r>
      <w:r w:rsidRPr="00375008">
        <w:t xml:space="preserve"> </w:t>
      </w:r>
    </w:p>
    <w:p w14:paraId="06970D0A" w14:textId="3F646767" w:rsidR="003A3BAD" w:rsidRDefault="003A3BAD" w:rsidP="005D4C05">
      <w:pPr>
        <w:keepNext/>
        <w:keepLines/>
      </w:pPr>
      <w:r>
        <w:t xml:space="preserve">This was </w:t>
      </w:r>
      <w:r w:rsidRPr="00B30893">
        <w:rPr>
          <w:color w:val="FF0000"/>
        </w:rPr>
        <w:t>agreed</w:t>
      </w:r>
      <w:r>
        <w:t xml:space="preserve"> in parallel session.</w:t>
      </w:r>
    </w:p>
    <w:p w14:paraId="402E1EF7" w14:textId="77777777" w:rsidR="009E42E4" w:rsidRPr="005B25A1" w:rsidRDefault="009E42E4" w:rsidP="009E42E4">
      <w:pPr>
        <w:keepNext/>
        <w:keepLines/>
        <w:rPr>
          <w:b/>
          <w:bCs/>
        </w:rPr>
      </w:pPr>
      <w:r w:rsidRPr="005B25A1">
        <w:rPr>
          <w:b/>
          <w:bCs/>
        </w:rPr>
        <w:t>Plenary Discussion:</w:t>
      </w:r>
    </w:p>
    <w:p w14:paraId="4466BB1A" w14:textId="77777777" w:rsidR="009E42E4" w:rsidRPr="009E42E4" w:rsidRDefault="009E42E4" w:rsidP="009E42E4">
      <w:pPr>
        <w:keepNext/>
        <w:keepLines/>
      </w:pPr>
      <w:r>
        <w:t xml:space="preserve">This was </w:t>
      </w:r>
      <w:r>
        <w:rPr>
          <w:color w:val="FF0000"/>
          <w:lang w:eastAsia="en-US"/>
        </w:rPr>
        <w:t>block a</w:t>
      </w:r>
      <w:r w:rsidRPr="00C3284B">
        <w:rPr>
          <w:color w:val="FF0000"/>
          <w:lang w:eastAsia="en-US"/>
        </w:rPr>
        <w:t>pproved</w:t>
      </w:r>
      <w:r>
        <w:t>.</w:t>
      </w:r>
    </w:p>
    <w:p w14:paraId="3424B853" w14:textId="77777777" w:rsidR="009E42E4" w:rsidRPr="00EB0339" w:rsidRDefault="009E42E4" w:rsidP="009E42E4">
      <w:r w:rsidRPr="005B25A1">
        <w:rPr>
          <w:b/>
          <w:bCs/>
        </w:rPr>
        <w:t>Status:</w:t>
      </w:r>
      <w:r>
        <w:t xml:space="preserve"> </w:t>
      </w:r>
      <w:r>
        <w:rPr>
          <w:color w:val="FF0000"/>
          <w:lang w:eastAsia="en-US"/>
        </w:rPr>
        <w:t>A</w:t>
      </w:r>
      <w:r w:rsidRPr="00C3284B">
        <w:rPr>
          <w:color w:val="FF0000"/>
          <w:lang w:eastAsia="en-US"/>
        </w:rPr>
        <w:t>pproved</w:t>
      </w:r>
      <w:r>
        <w:t>.</w:t>
      </w:r>
    </w:p>
    <w:p w14:paraId="522A8425" w14:textId="55FC03E4" w:rsidR="00E00DA6" w:rsidRDefault="009E42E4" w:rsidP="000A3FBD">
      <w:pPr>
        <w:pStyle w:val="NormTop"/>
      </w:pPr>
      <w:r>
        <w:rPr>
          <w:b/>
          <w:bCs/>
        </w:rPr>
        <w:t xml:space="preserve"> </w:t>
      </w:r>
      <w:r w:rsidR="007615D6">
        <w:rPr>
          <w:color w:val="0000FF"/>
        </w:rPr>
        <w:t>S2-2509104</w:t>
      </w:r>
      <w:r w:rsidR="007615D6" w:rsidRPr="00D53282">
        <w:t xml:space="preserve"> </w:t>
      </w:r>
      <w:r w:rsidR="007615D6">
        <w:t xml:space="preserve">(CR) 23.502 CR5528R3 (Rel-20, 'B'): On introducing NSSAA over EPC (Source: Samsung [Nokia, T-Mobile USA?, Oracle, Orange?, Qualcomm, </w:t>
      </w:r>
      <w:proofErr w:type="spellStart"/>
      <w:r w:rsidR="007615D6">
        <w:t>Ofinno</w:t>
      </w:r>
      <w:proofErr w:type="spellEnd"/>
      <w:r w:rsidR="007615D6">
        <w:t>, BT?,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NSSAA over EPC is supported.</w:t>
      </w:r>
    </w:p>
    <w:p w14:paraId="441C60B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  Confirm Sources!</w:t>
      </w:r>
    </w:p>
    <w:p w14:paraId="0FB68407" w14:textId="77777777" w:rsidR="007615D6" w:rsidRPr="005B25A1" w:rsidRDefault="007615D6" w:rsidP="007615D6">
      <w:pPr>
        <w:keepNext/>
        <w:keepLines/>
        <w:rPr>
          <w:b/>
          <w:bCs/>
        </w:rPr>
      </w:pPr>
      <w:r w:rsidRPr="005B25A1">
        <w:rPr>
          <w:b/>
          <w:bCs/>
        </w:rPr>
        <w:t>Parallel discussion:</w:t>
      </w:r>
    </w:p>
    <w:p w14:paraId="67F3C194" w14:textId="4C248091" w:rsidR="007615D6" w:rsidRPr="005B25A1" w:rsidRDefault="00093941" w:rsidP="007615D6">
      <w:pPr>
        <w:keepNext/>
        <w:keepLines/>
      </w:pPr>
      <w:r>
        <w:t xml:space="preserve">Ericsson commented that the impact on the 5G side should be minimised. This was left for off-line discussion and agreeable parts were merged into </w:t>
      </w:r>
      <w:r w:rsidRPr="00CE3EC0">
        <w:rPr>
          <w:color w:val="0000FF"/>
        </w:rPr>
        <w:t>S2-2</w:t>
      </w:r>
      <w:r>
        <w:rPr>
          <w:color w:val="0000FF"/>
        </w:rPr>
        <w:t>509541</w:t>
      </w:r>
      <w:r>
        <w:t>.</w:t>
      </w:r>
      <w:r w:rsidRPr="00375008">
        <w:t xml:space="preserve"> </w:t>
      </w:r>
    </w:p>
    <w:p w14:paraId="09AB0633" w14:textId="3B051C96" w:rsidR="002503EE" w:rsidRDefault="007615D6" w:rsidP="002503EE">
      <w:r w:rsidRPr="005B25A1">
        <w:rPr>
          <w:b/>
          <w:bCs/>
        </w:rPr>
        <w:t>Status:</w:t>
      </w:r>
      <w:r>
        <w:t xml:space="preserve"> </w:t>
      </w:r>
      <w:r w:rsidR="00093941">
        <w:rPr>
          <w:color w:val="0000FF"/>
        </w:rPr>
        <w:t>Merg</w:t>
      </w:r>
      <w:r>
        <w:rPr>
          <w:color w:val="0000FF"/>
        </w:rPr>
        <w:t>ed</w:t>
      </w:r>
      <w:r>
        <w:t>.</w:t>
      </w:r>
    </w:p>
    <w:p w14:paraId="5D2888B0" w14:textId="01198D93" w:rsidR="007615D6" w:rsidRDefault="007615D6" w:rsidP="007615D6">
      <w:pPr>
        <w:pStyle w:val="Heading1"/>
      </w:pPr>
      <w:r>
        <w:t>30</w:t>
      </w:r>
      <w:r>
        <w:tab/>
        <w:t>Project Planning and Management</w:t>
      </w:r>
    </w:p>
    <w:p w14:paraId="7710BF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9EACFA" w14:textId="77777777" w:rsidR="007615D6" w:rsidRDefault="007615D6" w:rsidP="0010433C">
      <w:pPr>
        <w:pStyle w:val="Heading2"/>
      </w:pPr>
      <w:r>
        <w:t>30.1</w:t>
      </w:r>
      <w:r>
        <w:tab/>
        <w:t>Submissions for TEI20</w:t>
      </w:r>
    </w:p>
    <w:p w14:paraId="43E9DB08" w14:textId="77777777" w:rsidR="002503EE" w:rsidRDefault="00000000" w:rsidP="002503EE">
      <w:r>
        <w:t>There were no contributions to this agenda item.</w:t>
      </w:r>
    </w:p>
    <w:p w14:paraId="32F1A580" w14:textId="7D849140" w:rsidR="007615D6" w:rsidRDefault="007615D6" w:rsidP="0010433C">
      <w:pPr>
        <w:pStyle w:val="Heading2"/>
      </w:pPr>
      <w:r>
        <w:t>30.2</w:t>
      </w:r>
      <w:r>
        <w:tab/>
        <w:t>New Study/Work Item Descriptions</w:t>
      </w:r>
    </w:p>
    <w:p w14:paraId="7B66EE9F" w14:textId="77777777" w:rsidR="00E00DA6" w:rsidRDefault="007615D6" w:rsidP="000A3FBD">
      <w:pPr>
        <w:pStyle w:val="NormTop"/>
      </w:pPr>
      <w:r>
        <w:rPr>
          <w:color w:val="0000FF"/>
        </w:rPr>
        <w:t>S2-2509105</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36DD4E4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S2-2507992</w:t>
      </w:r>
      <w:r>
        <w:t>. Confirm supporting companies!</w:t>
      </w:r>
    </w:p>
    <w:p w14:paraId="6310A314" w14:textId="77777777" w:rsidR="007615D6" w:rsidRPr="005B25A1" w:rsidRDefault="007615D6" w:rsidP="007615D6">
      <w:pPr>
        <w:keepNext/>
        <w:keepLines/>
        <w:rPr>
          <w:b/>
          <w:bCs/>
        </w:rPr>
      </w:pPr>
      <w:r w:rsidRPr="005B25A1">
        <w:rPr>
          <w:b/>
          <w:bCs/>
        </w:rPr>
        <w:t>Convenor comment:</w:t>
      </w:r>
    </w:p>
    <w:p w14:paraId="104D1354" w14:textId="77777777" w:rsidR="007615D6" w:rsidRPr="005B25A1" w:rsidRDefault="007615D6" w:rsidP="007615D6">
      <w:pPr>
        <w:keepNext/>
        <w:keepLines/>
      </w:pPr>
      <w:r w:rsidRPr="005B25A1">
        <w:t xml:space="preserve">Acronym: </w:t>
      </w:r>
      <w:proofErr w:type="spellStart"/>
      <w:r w:rsidRPr="005B25A1">
        <w:t>FS_ARCH_enIMS</w:t>
      </w:r>
      <w:proofErr w:type="spellEnd"/>
      <w:r w:rsidRPr="005B25A1">
        <w:t>. 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5DEA11F4" w14:textId="77777777" w:rsidR="009E726A" w:rsidRPr="005B25A1" w:rsidRDefault="009E726A" w:rsidP="009E726A">
      <w:pPr>
        <w:keepNext/>
        <w:keepLines/>
        <w:rPr>
          <w:b/>
          <w:bCs/>
        </w:rPr>
      </w:pPr>
      <w:r w:rsidRPr="005B25A1">
        <w:rPr>
          <w:b/>
          <w:bCs/>
        </w:rPr>
        <w:t>Plenary Discussion:</w:t>
      </w:r>
    </w:p>
    <w:p w14:paraId="35630F19" w14:textId="77777777" w:rsidR="006E706D" w:rsidRDefault="006E706D" w:rsidP="00A120F3">
      <w:pPr>
        <w:keepNext/>
        <w:keepLines/>
      </w:pPr>
      <w:r>
        <w:t xml:space="preserve">Revised in drafting session to </w:t>
      </w:r>
      <w:r w:rsidRPr="006E706D">
        <w:rPr>
          <w:color w:val="3333FF"/>
        </w:rPr>
        <w:t>S2-2509741</w:t>
      </w:r>
      <w:r>
        <w:t>.</w:t>
      </w:r>
    </w:p>
    <w:p w14:paraId="547CA27A" w14:textId="760D2E7B" w:rsidR="00E136FD" w:rsidRDefault="00E136FD" w:rsidP="00E136FD">
      <w:pPr>
        <w:keepNext/>
        <w:keepLines/>
      </w:pPr>
      <w:bookmarkStart w:id="0" w:name="_Hlk211417826"/>
      <w:r>
        <w:t xml:space="preserve">There were a number of issues raised and comments made. </w:t>
      </w:r>
      <w:r w:rsidR="004371E8">
        <w:t xml:space="preserve">It was decided to focus on WT#2 for this meeting. </w:t>
      </w:r>
      <w:r>
        <w:t xml:space="preserve">This was left for off-line discussion and revised to </w:t>
      </w:r>
      <w:r w:rsidRPr="00497EE3">
        <w:rPr>
          <w:color w:val="0000FF"/>
        </w:rPr>
        <w:t>S2-250</w:t>
      </w:r>
      <w:r>
        <w:rPr>
          <w:color w:val="0000FF"/>
        </w:rPr>
        <w:t>9752</w:t>
      </w:r>
      <w:r>
        <w:t>.</w:t>
      </w:r>
      <w:bookmarkEnd w:id="0"/>
    </w:p>
    <w:p w14:paraId="0F09B228" w14:textId="393800FA" w:rsidR="00E422A8" w:rsidRDefault="00E422A8" w:rsidP="00E422A8">
      <w:pPr>
        <w:keepNext/>
        <w:keepLines/>
      </w:pPr>
      <w:r>
        <w:t xml:space="preserve">Some issues remained and were discussed. This was left for further off-line discussion and revised to </w:t>
      </w:r>
      <w:r w:rsidRPr="00497EE3">
        <w:rPr>
          <w:color w:val="0000FF"/>
        </w:rPr>
        <w:t>S2-250</w:t>
      </w:r>
      <w:r>
        <w:rPr>
          <w:color w:val="0000FF"/>
        </w:rPr>
        <w:t>9798</w:t>
      </w:r>
      <w:r>
        <w:t>.</w:t>
      </w:r>
      <w:r w:rsidRPr="00437C14">
        <w:t xml:space="preserve"> </w:t>
      </w:r>
    </w:p>
    <w:p w14:paraId="214473F4" w14:textId="07C0F2C2" w:rsidR="00816DBC" w:rsidRPr="009E42E4" w:rsidRDefault="009E42E4" w:rsidP="00A120F3">
      <w:pPr>
        <w:keepNext/>
        <w:keepLines/>
        <w:rPr>
          <w:b/>
          <w:bCs/>
        </w:rPr>
      </w:pPr>
      <w:r w:rsidRPr="009E42E4">
        <w:rPr>
          <w:b/>
          <w:bCs/>
        </w:rPr>
        <w:t xml:space="preserve">This was reviewed and </w:t>
      </w:r>
      <w:r w:rsidRPr="009E42E4">
        <w:rPr>
          <w:b/>
          <w:bCs/>
          <w:color w:val="FF0000"/>
        </w:rPr>
        <w:t xml:space="preserve">endorsed </w:t>
      </w:r>
      <w:r w:rsidRPr="009E42E4">
        <w:rPr>
          <w:b/>
          <w:bCs/>
        </w:rPr>
        <w:t>as a basis for further discussions at SA2#172.</w:t>
      </w:r>
    </w:p>
    <w:p w14:paraId="69EDF04B" w14:textId="41E460DF" w:rsidR="002503EE" w:rsidRPr="009E42E4" w:rsidRDefault="007615D6" w:rsidP="002503EE">
      <w:r w:rsidRPr="005B25A1">
        <w:rPr>
          <w:b/>
          <w:bCs/>
        </w:rPr>
        <w:t>Status:</w:t>
      </w:r>
      <w:r>
        <w:t xml:space="preserve"> </w:t>
      </w:r>
      <w:r w:rsidR="009E42E4" w:rsidRPr="009E42E4">
        <w:rPr>
          <w:color w:val="FF0000"/>
        </w:rPr>
        <w:t>Endorsed</w:t>
      </w:r>
      <w:r w:rsidR="009E42E4">
        <w:t>.</w:t>
      </w:r>
    </w:p>
    <w:p w14:paraId="30AEFE1F" w14:textId="682861AF" w:rsidR="007615D6" w:rsidRDefault="007615D6" w:rsidP="0010433C">
      <w:pPr>
        <w:pStyle w:val="Heading2"/>
      </w:pPr>
      <w:r>
        <w:t>30.3</w:t>
      </w:r>
      <w:r>
        <w:tab/>
        <w:t>Revised Study/Work Item Descriptions</w:t>
      </w:r>
    </w:p>
    <w:p w14:paraId="4457B956" w14:textId="626D1168" w:rsidR="00E00DA6" w:rsidRDefault="007615D6" w:rsidP="000A3FBD">
      <w:pPr>
        <w:pStyle w:val="NormTop"/>
      </w:pPr>
      <w:r>
        <w:rPr>
          <w:color w:val="0000FF"/>
        </w:rPr>
        <w:t>S2-2508</w:t>
      </w:r>
      <w:r w:rsidR="00E465C5">
        <w:rPr>
          <w:color w:val="0000FF"/>
        </w:rPr>
        <w:t>581</w:t>
      </w:r>
      <w:r w:rsidRPr="00D53282">
        <w:t xml:space="preserve"> </w:t>
      </w:r>
      <w:r>
        <w:t>(SID REVISED) New WT for R20 5GA AIML_CN_Ph2 work for ML model parameters or dataset sharing.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746DFC6B" w14:textId="0D41BBCB" w:rsidR="007615D6" w:rsidRPr="00E465C5" w:rsidRDefault="00E465C5" w:rsidP="007615D6">
      <w:pPr>
        <w:keepNext/>
        <w:keepLines/>
        <w:rPr>
          <w:i/>
          <w:iCs/>
        </w:rPr>
      </w:pPr>
      <w:r w:rsidRPr="00E465C5">
        <w:rPr>
          <w:b/>
          <w:bCs/>
          <w:i/>
          <w:iCs/>
        </w:rPr>
        <w:t>C</w:t>
      </w:r>
      <w:r w:rsidR="007615D6" w:rsidRPr="00E465C5">
        <w:rPr>
          <w:b/>
          <w:bCs/>
          <w:i/>
          <w:iCs/>
        </w:rPr>
        <w:t>omment:</w:t>
      </w:r>
      <w:r w:rsidRPr="00E465C5">
        <w:rPr>
          <w:i/>
          <w:iCs/>
        </w:rPr>
        <w:t xml:space="preserve"> Revision of </w:t>
      </w:r>
      <w:r w:rsidRPr="00E465C5">
        <w:rPr>
          <w:i/>
          <w:iCs/>
          <w:color w:val="3333FF"/>
        </w:rPr>
        <w:t>S2-2508209</w:t>
      </w:r>
      <w:r w:rsidRPr="00E465C5">
        <w:rPr>
          <w:i/>
          <w:iCs/>
        </w:rPr>
        <w:t>.</w:t>
      </w:r>
    </w:p>
    <w:p w14:paraId="619BEDA3" w14:textId="77777777" w:rsidR="00E465C5" w:rsidRPr="005B25A1" w:rsidRDefault="00E465C5" w:rsidP="00E465C5">
      <w:pPr>
        <w:keepNext/>
        <w:keepLines/>
        <w:rPr>
          <w:b/>
          <w:bCs/>
        </w:rPr>
      </w:pPr>
      <w:r w:rsidRPr="005B25A1">
        <w:rPr>
          <w:b/>
          <w:bCs/>
        </w:rPr>
        <w:t>Convenor comment:</w:t>
      </w:r>
    </w:p>
    <w:p w14:paraId="64813546" w14:textId="41E0D70F" w:rsidR="007615D6" w:rsidRPr="005B25A1" w:rsidRDefault="00E465C5" w:rsidP="007615D6">
      <w:pPr>
        <w:keepNext/>
        <w:keepLines/>
      </w:pPr>
      <w:r>
        <w:t xml:space="preserve">Acronym: FS_AIML_CN_Ph2. Unique identifier: 1070013. Supporting Companies: Supporting IM name; China Mobile; ETRI; Interdigital; BT; Lenovo; KDDI; SK Telecom; Vivo; Deutsche Telekom; CATT; China Telecom; China Unicom; Intel; </w:t>
      </w:r>
      <w:proofErr w:type="spellStart"/>
      <w:r>
        <w:t>Cybercore</w:t>
      </w:r>
      <w:proofErr w:type="spellEnd"/>
      <w:r>
        <w:t xml:space="preserve">; NTT Docomo; Nokia; ZTE; Xiaomi; </w:t>
      </w:r>
      <w:proofErr w:type="spellStart"/>
      <w:r>
        <w:t>Mediatek</w:t>
      </w:r>
      <w:proofErr w:type="spellEnd"/>
      <w:r>
        <w:t xml:space="preserve"> Inc. ; Apple; Ericsson; LG Electronics; </w:t>
      </w:r>
      <w:proofErr w:type="spellStart"/>
      <w:r>
        <w:t>Futurewei</w:t>
      </w:r>
      <w:proofErr w:type="spellEnd"/>
      <w:r>
        <w:t>; AT&amp;T; Rakuten Mobile; Google; MATRIXX Software; Samsung; Verizon; KPN NV; LG Uplus; Orange;</w:t>
      </w:r>
    </w:p>
    <w:p w14:paraId="0678503B" w14:textId="77777777" w:rsidR="009E726A" w:rsidRPr="005B25A1" w:rsidRDefault="009E726A" w:rsidP="009E726A">
      <w:pPr>
        <w:keepNext/>
        <w:keepLines/>
        <w:rPr>
          <w:b/>
          <w:bCs/>
        </w:rPr>
      </w:pPr>
      <w:r w:rsidRPr="005B25A1">
        <w:rPr>
          <w:b/>
          <w:bCs/>
        </w:rPr>
        <w:t>Plenary Discussion:</w:t>
      </w:r>
    </w:p>
    <w:p w14:paraId="03C025EA" w14:textId="63C35A8B" w:rsidR="008A4E7E" w:rsidRDefault="008A4E7E" w:rsidP="008A4E7E">
      <w:pPr>
        <w:keepNext/>
        <w:keepLines/>
      </w:pPr>
      <w:r>
        <w:t xml:space="preserve">There were a number of issues raised and comments made. The wording of WT#3 should be improved. This was left for off-line discussion and revised to </w:t>
      </w:r>
      <w:r w:rsidRPr="00497EE3">
        <w:rPr>
          <w:color w:val="0000FF"/>
        </w:rPr>
        <w:t>S2-250</w:t>
      </w:r>
      <w:r>
        <w:rPr>
          <w:color w:val="0000FF"/>
        </w:rPr>
        <w:t>9753</w:t>
      </w:r>
      <w:r>
        <w:t>.</w:t>
      </w:r>
    </w:p>
    <w:p w14:paraId="6F27211E" w14:textId="4F8EFB85" w:rsidR="008A4E7E" w:rsidRPr="009E726A" w:rsidRDefault="009E42E4" w:rsidP="008A4E7E">
      <w:pPr>
        <w:keepNext/>
        <w:keepLines/>
      </w:pPr>
      <w:r>
        <w:t xml:space="preserve">This was </w:t>
      </w:r>
      <w:r w:rsidRPr="009E42E4">
        <w:rPr>
          <w:color w:val="3333FF"/>
        </w:rPr>
        <w:t>postponed</w:t>
      </w:r>
      <w:r>
        <w:t>.</w:t>
      </w:r>
    </w:p>
    <w:p w14:paraId="4B2E6AA4" w14:textId="5782F338" w:rsidR="008A4E7E" w:rsidRPr="00EB0339" w:rsidRDefault="008A4E7E" w:rsidP="008A4E7E">
      <w:r w:rsidRPr="005B25A1">
        <w:rPr>
          <w:b/>
          <w:bCs/>
        </w:rPr>
        <w:t>Status:</w:t>
      </w:r>
      <w:r>
        <w:t xml:space="preserve"> </w:t>
      </w:r>
      <w:r w:rsidR="009E42E4" w:rsidRPr="009E42E4">
        <w:rPr>
          <w:color w:val="3333FF"/>
        </w:rPr>
        <w:t>Postponed</w:t>
      </w:r>
      <w:r w:rsidR="009E42E4">
        <w:t>.</w:t>
      </w:r>
    </w:p>
    <w:p w14:paraId="3CFE7255" w14:textId="4EBE0166" w:rsidR="002503EE" w:rsidRDefault="002503EE" w:rsidP="002503EE"/>
    <w:p w14:paraId="5BAB7F4C" w14:textId="08750704" w:rsidR="007615D6" w:rsidRDefault="007615D6" w:rsidP="0010433C">
      <w:pPr>
        <w:pStyle w:val="Heading2"/>
      </w:pPr>
      <w:r>
        <w:t>30.4</w:t>
      </w:r>
      <w:r>
        <w:tab/>
        <w:t>Review of the Work Plan and planning future meetings</w:t>
      </w:r>
    </w:p>
    <w:p w14:paraId="5D3F652B" w14:textId="77777777" w:rsidR="00E00DA6" w:rsidRDefault="007615D6" w:rsidP="000A3FBD">
      <w:pPr>
        <w:pStyle w:val="NormTop"/>
      </w:pPr>
      <w:r>
        <w:rPr>
          <w:color w:val="0000FF"/>
        </w:rPr>
        <w:t>S2-2508590</w:t>
      </w:r>
      <w:r w:rsidRPr="00D53282">
        <w:t xml:space="preserve"> </w:t>
      </w:r>
      <w:r>
        <w:t>(WORK PLAN) SA WG2#171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Work Planning slides.</w:t>
      </w:r>
    </w:p>
    <w:p w14:paraId="0DB7548E" w14:textId="77777777" w:rsidR="009E726A" w:rsidRPr="005B25A1" w:rsidRDefault="009E726A" w:rsidP="009E726A">
      <w:pPr>
        <w:keepNext/>
        <w:keepLines/>
        <w:rPr>
          <w:b/>
          <w:bCs/>
        </w:rPr>
      </w:pPr>
      <w:r w:rsidRPr="005B25A1">
        <w:rPr>
          <w:b/>
          <w:bCs/>
        </w:rPr>
        <w:t>Plenary Discussion:</w:t>
      </w:r>
    </w:p>
    <w:p w14:paraId="4D33820F" w14:textId="002DAAA4" w:rsidR="009E726A" w:rsidRDefault="0011647F" w:rsidP="009E726A">
      <w:pPr>
        <w:keepNext/>
        <w:keepLines/>
      </w:pPr>
      <w:r>
        <w:t>Huawei suggested not to plan e-mail approval already for the 6G SID in November, but to try to handle this during the meeting. Nokia agreed that e-mail discussions should be avoided and suggested referencing the TR from the SID cou</w:t>
      </w:r>
      <w:r w:rsidR="004376A6">
        <w:t>l</w:t>
      </w:r>
      <w:r>
        <w:t>d be considered.</w:t>
      </w:r>
      <w:r w:rsidR="004376A6">
        <w:t xml:space="preserve"> The SA WG2 Chair preferred not to reference the TR but to have a clear Scope in the 6G SID.</w:t>
      </w:r>
      <w:r>
        <w:t xml:space="preserve"> </w:t>
      </w:r>
      <w:r w:rsidR="004376A6">
        <w:t>MediaTek agreed that e-mail approval should be avoided for this as it is difficult to approve contentious documents over e-mail approval. In order to complete this the WTs will need to be agreed by the Thursday of the meeting, then copied into the 6G SID, in order to be able to discuss the updated SID on the Friday. CMCC suggested not spending too much time to update the SID as it can be used as it is. The SA WG2 Chair replied that it had already been agreed to update the SID with updated WT descriptions and TUs. The TSG SA Chair commented that TSG SA are expecting an updated SID with completion dates at TSG SA#110.  It was decided to remove the bullet on e-mail approval.</w:t>
      </w:r>
    </w:p>
    <w:p w14:paraId="538E6988" w14:textId="0F5E7ED4" w:rsidR="004376A6" w:rsidRDefault="004376A6" w:rsidP="009E726A">
      <w:pPr>
        <w:keepNext/>
        <w:keepLines/>
      </w:pPr>
      <w:r>
        <w:t xml:space="preserve">The Rel-19 maintenance items with a large numbers of contribution at this meeting should be prioritized to appear on the agenda for SA2#173, for other topics contributions related to incoming LSs </w:t>
      </w:r>
      <w:r w:rsidR="00816DBC">
        <w:t>can be handled.</w:t>
      </w:r>
    </w:p>
    <w:p w14:paraId="2F0D6072" w14:textId="58A91C5F" w:rsidR="004376A6" w:rsidRDefault="004376A6" w:rsidP="009E726A">
      <w:pPr>
        <w:keepNext/>
        <w:keepLines/>
      </w:pPr>
      <w:r>
        <w:t xml:space="preserve">This was revised to </w:t>
      </w:r>
      <w:r w:rsidRPr="00CE3EC0">
        <w:rPr>
          <w:color w:val="0000FF"/>
        </w:rPr>
        <w:t>S2-2</w:t>
      </w:r>
      <w:r>
        <w:rPr>
          <w:color w:val="0000FF"/>
        </w:rPr>
        <w:t>509751</w:t>
      </w:r>
      <w:r>
        <w:t>.</w:t>
      </w:r>
      <w:r w:rsidRPr="00375008">
        <w:t xml:space="preserve"> </w:t>
      </w:r>
    </w:p>
    <w:p w14:paraId="00C78EBF" w14:textId="181408E2" w:rsidR="004376A6" w:rsidRPr="009E726A" w:rsidRDefault="00816DBC" w:rsidP="009E726A">
      <w:pPr>
        <w:keepNext/>
        <w:keepLines/>
      </w:pPr>
      <w:r>
        <w:t xml:space="preserve">This was </w:t>
      </w:r>
      <w:r w:rsidRPr="0011647F">
        <w:rPr>
          <w:color w:val="FF0000"/>
        </w:rPr>
        <w:t>endorsed</w:t>
      </w:r>
      <w:r>
        <w:t>.</w:t>
      </w:r>
    </w:p>
    <w:p w14:paraId="4E312A93" w14:textId="7AEFFC59" w:rsidR="007615D6" w:rsidRPr="00EB0339" w:rsidRDefault="007615D6" w:rsidP="007615D6">
      <w:r w:rsidRPr="005B25A1">
        <w:rPr>
          <w:b/>
          <w:bCs/>
        </w:rPr>
        <w:t>Status:</w:t>
      </w:r>
      <w:r>
        <w:t xml:space="preserve"> </w:t>
      </w:r>
      <w:r w:rsidR="0011647F" w:rsidRPr="0011647F">
        <w:rPr>
          <w:color w:val="FF0000"/>
        </w:rPr>
        <w:t>Endors</w:t>
      </w:r>
      <w:r w:rsidRPr="0011647F">
        <w:rPr>
          <w:color w:val="FF0000"/>
        </w:rPr>
        <w:t>ed</w:t>
      </w:r>
      <w:r>
        <w:t>.</w:t>
      </w:r>
    </w:p>
    <w:p w14:paraId="4F3B2D48" w14:textId="77777777" w:rsidR="00E00DA6" w:rsidRDefault="007615D6" w:rsidP="000A3FBD">
      <w:pPr>
        <w:pStyle w:val="NormTop"/>
      </w:pPr>
      <w:r>
        <w:rPr>
          <w:color w:val="0000FF"/>
        </w:rPr>
        <w:t>S2-2508591</w:t>
      </w:r>
      <w:r w:rsidRPr="00D53282">
        <w:t xml:space="preserve"> </w:t>
      </w:r>
      <w:r>
        <w:t>(WORK PLAN) SA WG2#171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Work planning spreadsheet.</w:t>
      </w:r>
    </w:p>
    <w:p w14:paraId="5002AC10" w14:textId="77777777" w:rsidR="009E726A" w:rsidRPr="005B25A1" w:rsidRDefault="009E726A" w:rsidP="009E726A">
      <w:pPr>
        <w:keepNext/>
        <w:keepLines/>
        <w:rPr>
          <w:b/>
          <w:bCs/>
        </w:rPr>
      </w:pPr>
      <w:r w:rsidRPr="005B25A1">
        <w:rPr>
          <w:b/>
          <w:bCs/>
        </w:rPr>
        <w:t>Plenary Discussion:</w:t>
      </w:r>
    </w:p>
    <w:p w14:paraId="118FBF07" w14:textId="22F2D817" w:rsidR="009E726A" w:rsidRPr="009E726A" w:rsidRDefault="00816DBC" w:rsidP="009E726A">
      <w:pPr>
        <w:keepNext/>
        <w:keepLines/>
      </w:pPr>
      <w:r>
        <w:t xml:space="preserve">The planned TUs in the future meetings and the consumed TUs, along with additional time allocated for them during meetings, was reviewed. This was then </w:t>
      </w:r>
      <w:r w:rsidRPr="00C3284B">
        <w:rPr>
          <w:color w:val="0000FF"/>
        </w:rPr>
        <w:t>noted</w:t>
      </w:r>
      <w:r>
        <w:t>.</w:t>
      </w:r>
    </w:p>
    <w:p w14:paraId="2B9CB429" w14:textId="20A8CB1E" w:rsidR="002503EE" w:rsidRDefault="007615D6" w:rsidP="002503EE">
      <w:r w:rsidRPr="005B25A1">
        <w:rPr>
          <w:b/>
          <w:bCs/>
        </w:rPr>
        <w:t>Status:</w:t>
      </w:r>
      <w:r>
        <w:t xml:space="preserve"> </w:t>
      </w:r>
      <w:r>
        <w:rPr>
          <w:color w:val="0000FF"/>
        </w:rPr>
        <w:t>Noted</w:t>
      </w:r>
      <w:r>
        <w:t>.</w:t>
      </w:r>
    </w:p>
    <w:p w14:paraId="569DFEEE" w14:textId="77777777" w:rsidR="00534D7B" w:rsidRDefault="00534D7B" w:rsidP="00534D7B"/>
    <w:p w14:paraId="05C215E3" w14:textId="23508C98" w:rsidR="008E09F1" w:rsidRDefault="008E09F1" w:rsidP="00816996">
      <w:pPr>
        <w:pStyle w:val="Heading3"/>
        <w:pBdr>
          <w:top w:val="single" w:sz="4" w:space="1" w:color="auto"/>
        </w:pBdr>
      </w:pPr>
      <w:r>
        <w:t>6G Work Planning</w:t>
      </w:r>
    </w:p>
    <w:p w14:paraId="3ABAC8DE" w14:textId="033F6473" w:rsidR="00B53224" w:rsidRDefault="00B53224" w:rsidP="00B53224">
      <w:pPr>
        <w:pStyle w:val="NormTop"/>
      </w:pPr>
      <w:r>
        <w:rPr>
          <w:color w:val="0000FF"/>
        </w:rPr>
        <w:t>S2-2509754</w:t>
      </w:r>
      <w:r w:rsidRPr="00D53282">
        <w:t xml:space="preserve"> </w:t>
      </w:r>
      <w:r>
        <w:t>(DISCUSSION) Discussion on WT descriptions (Source: SA WG2 Chair)</w:t>
      </w:r>
      <w:r>
        <w:br/>
      </w:r>
      <w:r w:rsidRPr="00D53282">
        <w:rPr>
          <w:b/>
        </w:rPr>
        <w:t>Document for:</w:t>
      </w:r>
      <w:r w:rsidRPr="00D53282">
        <w:t xml:space="preserve"> </w:t>
      </w:r>
      <w:r w:rsidR="00C20D7A">
        <w:t>Discussion</w:t>
      </w:r>
      <w:r>
        <w:br/>
      </w:r>
      <w:r w:rsidRPr="00D53282">
        <w:rPr>
          <w:b/>
        </w:rPr>
        <w:t>Abstract:</w:t>
      </w:r>
      <w:r w:rsidRPr="00D53282">
        <w:t xml:space="preserve"> </w:t>
      </w:r>
      <w:r>
        <w:br/>
      </w:r>
      <w:r w:rsidR="00C20D7A">
        <w:t>Discussion on WT descriptions</w:t>
      </w:r>
      <w:r>
        <w:t>.</w:t>
      </w:r>
    </w:p>
    <w:p w14:paraId="74B30933" w14:textId="1374CF35" w:rsidR="00816996" w:rsidRPr="00816996" w:rsidRDefault="00816996" w:rsidP="002503EE">
      <w:pPr>
        <w:rPr>
          <w:b/>
          <w:bCs/>
        </w:rPr>
      </w:pPr>
      <w:r w:rsidRPr="00816996">
        <w:rPr>
          <w:b/>
          <w:bCs/>
        </w:rPr>
        <w:t>WT#1.X description</w:t>
      </w:r>
    </w:p>
    <w:p w14:paraId="0293F3F3" w14:textId="065667FD" w:rsidR="00816996" w:rsidRDefault="00816996" w:rsidP="00816996">
      <w:pPr>
        <w:pStyle w:val="B1"/>
      </w:pPr>
      <w:r>
        <w:t>-</w:t>
      </w:r>
      <w:r>
        <w:tab/>
        <w:t>Background: Whether 5G is a baseline/starting point for a WT topic or not. We have a stalemate as there are two strong views.</w:t>
      </w:r>
    </w:p>
    <w:p w14:paraId="5672542C" w14:textId="1F2CB2EE" w:rsidR="00816996" w:rsidRDefault="00816996" w:rsidP="00816996">
      <w:pPr>
        <w:pStyle w:val="B1"/>
      </w:pPr>
      <w:r>
        <w:t>-</w:t>
      </w:r>
      <w:r>
        <w:tab/>
        <w:t>Tentative way forward:</w:t>
      </w:r>
    </w:p>
    <w:p w14:paraId="1E271E78" w14:textId="71E14A8C" w:rsidR="00816996" w:rsidRDefault="00816996" w:rsidP="00816996">
      <w:pPr>
        <w:pStyle w:val="B2"/>
      </w:pPr>
      <w:r>
        <w:t>-</w:t>
      </w:r>
      <w:r>
        <w:tab/>
        <w:t>If there is a disagreement for a WT topic, keep the work task description neutral. Defer the discussion on re-use of 5G solution vs new solution to 6G study solution phase.</w:t>
      </w:r>
    </w:p>
    <w:p w14:paraId="7444F71D" w14:textId="70E471F6" w:rsidR="00816996" w:rsidRDefault="00816996" w:rsidP="00816996">
      <w:pPr>
        <w:pStyle w:val="B2"/>
      </w:pPr>
      <w:r>
        <w:t>-</w:t>
      </w:r>
      <w:r>
        <w:tab/>
        <w:t>Once solution discussion starts, solutions should describe its relation to the corresponding 5GS solution, e.g. if/how it uses a 5GS baseline or if it proposes a new/different solution.</w:t>
      </w:r>
    </w:p>
    <w:p w14:paraId="12D1B35C" w14:textId="7848A94A" w:rsidR="00816996" w:rsidRDefault="00816996" w:rsidP="00816996">
      <w:pPr>
        <w:pStyle w:val="B2"/>
      </w:pPr>
      <w:r>
        <w:t>-</w:t>
      </w:r>
      <w:r>
        <w:tab/>
        <w:t>How a WT topic will be solved in 6G, e.g. whether it can be considered an evolution of the 5GS solution or a different/new solution, will be determined during the study.</w:t>
      </w:r>
    </w:p>
    <w:p w14:paraId="15D6522A" w14:textId="169373C5" w:rsidR="00816996" w:rsidRPr="00816996" w:rsidRDefault="00816996" w:rsidP="00816996">
      <w:pPr>
        <w:rPr>
          <w:b/>
          <w:bCs/>
        </w:rPr>
      </w:pPr>
      <w:r w:rsidRPr="00816996">
        <w:rPr>
          <w:b/>
          <w:bCs/>
        </w:rPr>
        <w:t xml:space="preserve">Targets for </w:t>
      </w:r>
      <w:proofErr w:type="spellStart"/>
      <w:r w:rsidRPr="00816996">
        <w:rPr>
          <w:b/>
          <w:bCs/>
        </w:rPr>
        <w:t>tdoc</w:t>
      </w:r>
      <w:proofErr w:type="spellEnd"/>
      <w:r w:rsidRPr="00816996">
        <w:rPr>
          <w:b/>
          <w:bCs/>
        </w:rPr>
        <w:t xml:space="preserve"> revision</w:t>
      </w:r>
    </w:p>
    <w:p w14:paraId="1C39DAED" w14:textId="4C57BFF7" w:rsidR="00816996" w:rsidRDefault="00816996" w:rsidP="00816996">
      <w:pPr>
        <w:pStyle w:val="B1"/>
      </w:pPr>
      <w:r>
        <w:t>-</w:t>
      </w:r>
      <w:r>
        <w:tab/>
        <w:t>The primary objective should be to approve the WT at this meeting.</w:t>
      </w:r>
    </w:p>
    <w:p w14:paraId="0485BAA5" w14:textId="1D2C9042" w:rsidR="00816996" w:rsidRDefault="00816996" w:rsidP="00816996">
      <w:pPr>
        <w:pStyle w:val="B1"/>
      </w:pPr>
      <w:r>
        <w:t>-</w:t>
      </w:r>
      <w:r>
        <w:tab/>
        <w:t>While it is recognized that certain aspects still require more consensus-building, it is essential that during the revision process, the pen holders clearly identify any contentious bullet points or areas of disagreement.</w:t>
      </w:r>
    </w:p>
    <w:p w14:paraId="13319DAD" w14:textId="0ABC824F" w:rsidR="00816996" w:rsidRDefault="00816996" w:rsidP="00816996">
      <w:pPr>
        <w:pStyle w:val="B1"/>
      </w:pPr>
      <w:r>
        <w:t>-</w:t>
      </w:r>
      <w:r>
        <w:tab/>
        <w:t xml:space="preserve">If consensus cannot be reached on specific items, it is advisable to categorize the bullets into </w:t>
      </w:r>
      <w:r w:rsidRPr="00816996">
        <w:rPr>
          <w:b/>
          <w:bCs/>
        </w:rPr>
        <w:t>"</w:t>
      </w:r>
      <w:r w:rsidRPr="00816996">
        <w:rPr>
          <w:b/>
          <w:bCs/>
          <w:highlight w:val="green"/>
        </w:rPr>
        <w:t>Agreeable</w:t>
      </w:r>
      <w:r w:rsidRPr="00816996">
        <w:rPr>
          <w:b/>
          <w:bCs/>
        </w:rPr>
        <w:t>"</w:t>
      </w:r>
      <w:r w:rsidRPr="00816996">
        <w:t xml:space="preserve"> and </w:t>
      </w:r>
      <w:r w:rsidRPr="00816996">
        <w:rPr>
          <w:b/>
          <w:bCs/>
        </w:rPr>
        <w:t>"</w:t>
      </w:r>
      <w:r w:rsidRPr="007A3C87">
        <w:rPr>
          <w:b/>
          <w:bCs/>
          <w:highlight w:val="red"/>
        </w:rPr>
        <w:t>Non-Agreeable</w:t>
      </w:r>
      <w:r w:rsidRPr="00816996">
        <w:rPr>
          <w:b/>
          <w:bCs/>
        </w:rPr>
        <w:t>"</w:t>
      </w:r>
      <w:r>
        <w:t>. This approach will enable us to focus on approving/endorsing the Agreeable bullets.</w:t>
      </w:r>
    </w:p>
    <w:p w14:paraId="0D8D0AC3" w14:textId="2ED1EB64" w:rsidR="00816996" w:rsidRDefault="00816996" w:rsidP="00816996">
      <w:pPr>
        <w:pStyle w:val="B2"/>
      </w:pPr>
      <w:r>
        <w:t>-</w:t>
      </w:r>
      <w:r>
        <w:tab/>
        <w:t xml:space="preserve">If the WT </w:t>
      </w:r>
      <w:proofErr w:type="spellStart"/>
      <w:r>
        <w:t>pCR</w:t>
      </w:r>
      <w:proofErr w:type="spellEnd"/>
      <w:r>
        <w:t xml:space="preserve"> cannot be agreed, the Agreeable bullets will be documented in the chair's notes.</w:t>
      </w:r>
    </w:p>
    <w:p w14:paraId="6E88936E" w14:textId="28EB3CCB" w:rsidR="00816996" w:rsidRDefault="00816996" w:rsidP="00816996">
      <w:pPr>
        <w:pStyle w:val="B1"/>
      </w:pPr>
      <w:r>
        <w:t>-</w:t>
      </w:r>
      <w:r>
        <w:tab/>
        <w:t>The Non-Agreeable bullets can be addressed in SA2#172 meeting.</w:t>
      </w:r>
    </w:p>
    <w:p w14:paraId="55FBB374" w14:textId="77777777" w:rsidR="00816996" w:rsidRPr="005B25A1" w:rsidRDefault="00816996" w:rsidP="00816996">
      <w:pPr>
        <w:keepNext/>
        <w:keepLines/>
        <w:rPr>
          <w:b/>
          <w:bCs/>
        </w:rPr>
      </w:pPr>
      <w:r w:rsidRPr="005B25A1">
        <w:rPr>
          <w:b/>
          <w:bCs/>
        </w:rPr>
        <w:t>Plenary Discussion:</w:t>
      </w:r>
    </w:p>
    <w:p w14:paraId="04ACD66C" w14:textId="59E47DD2" w:rsidR="00816996" w:rsidRDefault="007A3C87" w:rsidP="002503EE">
      <w:r>
        <w:t xml:space="preserve">There were comments on the colours used for highlighting and the meaning of Agreeable and non-Agreeable as the red highlight, along with different coloured revision marks, makes the underlying text unreadable in many cases. It was suggested to indicate 'Stable' and 'Not stable'. </w:t>
      </w:r>
    </w:p>
    <w:p w14:paraId="5804EEB7" w14:textId="7CB6D6CF" w:rsidR="00E52C4D" w:rsidRDefault="00E52C4D" w:rsidP="002503EE">
      <w:r>
        <w:t xml:space="preserve">This was </w:t>
      </w:r>
      <w:r w:rsidRPr="00C3284B">
        <w:rPr>
          <w:color w:val="0000FF"/>
        </w:rPr>
        <w:t>noted</w:t>
      </w:r>
      <w:r>
        <w:t>.</w:t>
      </w:r>
    </w:p>
    <w:p w14:paraId="70CDE00C" w14:textId="77777777" w:rsidR="00816996" w:rsidRDefault="00816996" w:rsidP="00816996">
      <w:r w:rsidRPr="005B25A1">
        <w:rPr>
          <w:b/>
          <w:bCs/>
        </w:rPr>
        <w:t>Status:</w:t>
      </w:r>
      <w:r>
        <w:t xml:space="preserve"> </w:t>
      </w:r>
      <w:r>
        <w:rPr>
          <w:color w:val="0000FF"/>
        </w:rPr>
        <w:t>Noted</w:t>
      </w:r>
      <w:r>
        <w:t>.</w:t>
      </w:r>
    </w:p>
    <w:p w14:paraId="5F98D671" w14:textId="77777777" w:rsidR="003454A4" w:rsidRDefault="003454A4" w:rsidP="003454A4">
      <w:pPr>
        <w:pStyle w:val="NormTop"/>
      </w:pPr>
      <w:r>
        <w:rPr>
          <w:color w:val="0000FF"/>
        </w:rPr>
        <w:t>S2-2509837</w:t>
      </w:r>
      <w:r w:rsidRPr="00D53282">
        <w:t xml:space="preserve"> </w:t>
      </w:r>
      <w:r>
        <w:t>(DISCUSSION) FS_6G_ARC: Planning after SA2#171 (Source: NTT DOCOMO)</w:t>
      </w:r>
      <w:r>
        <w:br/>
      </w:r>
      <w:r w:rsidRPr="00D53282">
        <w:rPr>
          <w:b/>
        </w:rPr>
        <w:t>Document for:</w:t>
      </w:r>
      <w:r w:rsidRPr="00D53282">
        <w:t xml:space="preserve"> </w:t>
      </w:r>
      <w:r>
        <w:t>Discussion</w:t>
      </w:r>
      <w:r>
        <w:br/>
      </w:r>
      <w:r w:rsidRPr="00D53282">
        <w:rPr>
          <w:b/>
        </w:rPr>
        <w:t>Abstract:</w:t>
      </w:r>
      <w:r w:rsidRPr="00D53282">
        <w:t xml:space="preserve"> </w:t>
      </w:r>
      <w:r>
        <w:br/>
        <w:t>FS_6G_ARC: Planning after SA2#171.</w:t>
      </w:r>
    </w:p>
    <w:p w14:paraId="0567926F" w14:textId="77777777" w:rsidR="003454A4" w:rsidRPr="005B25A1" w:rsidRDefault="003454A4" w:rsidP="003454A4">
      <w:pPr>
        <w:keepNext/>
        <w:keepLines/>
        <w:rPr>
          <w:b/>
          <w:bCs/>
        </w:rPr>
      </w:pPr>
      <w:r w:rsidRPr="005B25A1">
        <w:rPr>
          <w:b/>
          <w:bCs/>
        </w:rPr>
        <w:t>Plenary Discussion:</w:t>
      </w:r>
    </w:p>
    <w:p w14:paraId="71695695" w14:textId="522E54EA" w:rsidR="003454A4" w:rsidRPr="009E726A" w:rsidRDefault="003454A4" w:rsidP="003454A4">
      <w:pPr>
        <w:keepNext/>
        <w:keepLines/>
      </w:pPr>
      <w:r>
        <w:t xml:space="preserve">This was </w:t>
      </w:r>
      <w:r w:rsidRPr="003454A4">
        <w:rPr>
          <w:color w:val="FF0000"/>
        </w:rPr>
        <w:t>endorsed</w:t>
      </w:r>
      <w:r>
        <w:t>.</w:t>
      </w:r>
    </w:p>
    <w:p w14:paraId="712B7D0D" w14:textId="3BBBDFED" w:rsidR="003454A4" w:rsidRDefault="003454A4" w:rsidP="003454A4">
      <w:r w:rsidRPr="005B25A1">
        <w:rPr>
          <w:b/>
          <w:bCs/>
        </w:rPr>
        <w:t>Status:</w:t>
      </w:r>
      <w:r>
        <w:t xml:space="preserve"> </w:t>
      </w:r>
      <w:r w:rsidRPr="003454A4">
        <w:rPr>
          <w:color w:val="FF0000"/>
        </w:rPr>
        <w:t>Endorsed</w:t>
      </w:r>
      <w:r>
        <w:t>.</w:t>
      </w:r>
    </w:p>
    <w:p w14:paraId="446D33DE" w14:textId="77777777" w:rsidR="00816996" w:rsidRDefault="00816996" w:rsidP="002503EE"/>
    <w:p w14:paraId="14D2B37E" w14:textId="77777777" w:rsidR="002503EE" w:rsidRDefault="007615D6" w:rsidP="00816DBC">
      <w:pPr>
        <w:pStyle w:val="Heading2"/>
      </w:pPr>
      <w:r>
        <w:t>30.5</w:t>
      </w:r>
      <w:r>
        <w:tab/>
        <w:t>SI/WI Status Reports</w:t>
      </w:r>
    </w:p>
    <w:p w14:paraId="77F60E0C" w14:textId="01EFECA6" w:rsidR="00816DBC" w:rsidRDefault="003454A4" w:rsidP="00816DBC">
      <w:r>
        <w:t>MCC will distribute a list of document numbers for Rel-20 WI Status Reports. Rapporteurs were asked to discuss them over the EMEET list and upload them to the FTP INBOX when ready.</w:t>
      </w:r>
    </w:p>
    <w:p w14:paraId="4314E1CD" w14:textId="477278C3" w:rsidR="003454A4" w:rsidRPr="003454A4" w:rsidRDefault="003454A4" w:rsidP="00816DBC">
      <w:pPr>
        <w:rPr>
          <w:b/>
          <w:bCs/>
        </w:rPr>
      </w:pPr>
      <w:r w:rsidRPr="003454A4">
        <w:rPr>
          <w:b/>
          <w:bCs/>
        </w:rPr>
        <w:tab/>
        <w:t>Upload by Thursday 23 October 23:59 UTC.</w:t>
      </w:r>
    </w:p>
    <w:p w14:paraId="4C3A14C3" w14:textId="77777777" w:rsidR="003454A4" w:rsidRPr="00816DBC" w:rsidRDefault="003454A4" w:rsidP="00816DBC"/>
    <w:p w14:paraId="5B3BB317" w14:textId="77777777" w:rsidR="002503EE" w:rsidRDefault="007615D6" w:rsidP="00816DBC">
      <w:pPr>
        <w:pStyle w:val="Heading2"/>
      </w:pPr>
      <w:r>
        <w:t>30.6</w:t>
      </w:r>
      <w:r>
        <w:tab/>
        <w:t>TR and TS Cover sheets</w:t>
      </w:r>
    </w:p>
    <w:p w14:paraId="68F0470F" w14:textId="77777777" w:rsidR="00816DBC" w:rsidRPr="00816DBC" w:rsidRDefault="00816DBC" w:rsidP="00816DBC"/>
    <w:p w14:paraId="776EEACF" w14:textId="77777777" w:rsidR="002503EE" w:rsidRDefault="007615D6" w:rsidP="00816DBC">
      <w:pPr>
        <w:pStyle w:val="Heading2"/>
      </w:pPr>
      <w:r>
        <w:t>30.7</w:t>
      </w:r>
      <w:r>
        <w:tab/>
        <w:t>Exception sheets for work items</w:t>
      </w:r>
    </w:p>
    <w:p w14:paraId="734DAF29" w14:textId="77777777" w:rsidR="00816DBC" w:rsidRPr="00816DBC" w:rsidRDefault="00816DBC" w:rsidP="00816DBC"/>
    <w:p w14:paraId="0C54479F" w14:textId="77777777" w:rsidR="002503EE" w:rsidRDefault="007615D6" w:rsidP="00816DBC">
      <w:pPr>
        <w:pStyle w:val="Heading1"/>
      </w:pPr>
      <w:r>
        <w:t>31</w:t>
      </w:r>
      <w:r>
        <w:tab/>
        <w:t>Close of meeting</w:t>
      </w:r>
    </w:p>
    <w:p w14:paraId="14F7CB49" w14:textId="4476F27B" w:rsidR="00E00DA6" w:rsidRDefault="003454A4" w:rsidP="007615D6">
      <w:proofErr w:type="spellStart"/>
      <w:r>
        <w:t>THe</w:t>
      </w:r>
      <w:proofErr w:type="spellEnd"/>
      <w:r>
        <w:t xml:space="preserve"> SA WG2 Chair thanked the hosts (CF3) for the good meeting facilities and nice social event. He thanked the Vice Chairs and Yannick Lair (Nokia) for taking over the parallel sessions in the absence of Dario during the week. He thanked the delegates for their hard work and wished everyone safe journey home. The meeting was then closed at 16:34.</w:t>
      </w:r>
    </w:p>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BB2B" w14:textId="77777777" w:rsidR="00777DAB" w:rsidRDefault="00777DAB" w:rsidP="007615D6">
      <w:pPr>
        <w:spacing w:after="0"/>
      </w:pPr>
      <w:r>
        <w:separator/>
      </w:r>
    </w:p>
  </w:endnote>
  <w:endnote w:type="continuationSeparator" w:id="0">
    <w:p w14:paraId="02116E46" w14:textId="77777777" w:rsidR="00777DAB" w:rsidRDefault="00777DA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903A7" w14:textId="77777777" w:rsidR="00777DAB" w:rsidRDefault="00777DAB" w:rsidP="007615D6">
      <w:pPr>
        <w:spacing w:after="0"/>
      </w:pPr>
      <w:r>
        <w:separator/>
      </w:r>
    </w:p>
  </w:footnote>
  <w:footnote w:type="continuationSeparator" w:id="0">
    <w:p w14:paraId="788CF757" w14:textId="77777777" w:rsidR="00777DAB" w:rsidRDefault="00777DA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78F7"/>
    <w:rsid w:val="000347F6"/>
    <w:rsid w:val="000604C9"/>
    <w:rsid w:val="00067C60"/>
    <w:rsid w:val="000728AF"/>
    <w:rsid w:val="0007595D"/>
    <w:rsid w:val="000821AB"/>
    <w:rsid w:val="000823AF"/>
    <w:rsid w:val="00093941"/>
    <w:rsid w:val="000A289D"/>
    <w:rsid w:val="00102F15"/>
    <w:rsid w:val="00114C25"/>
    <w:rsid w:val="0011647F"/>
    <w:rsid w:val="001217FA"/>
    <w:rsid w:val="001245AF"/>
    <w:rsid w:val="00141B7D"/>
    <w:rsid w:val="00143058"/>
    <w:rsid w:val="00146B42"/>
    <w:rsid w:val="0015238C"/>
    <w:rsid w:val="00167692"/>
    <w:rsid w:val="00171D84"/>
    <w:rsid w:val="00176990"/>
    <w:rsid w:val="00181CC8"/>
    <w:rsid w:val="00183612"/>
    <w:rsid w:val="00183E32"/>
    <w:rsid w:val="001A7346"/>
    <w:rsid w:val="001B248F"/>
    <w:rsid w:val="001B4884"/>
    <w:rsid w:val="001C1482"/>
    <w:rsid w:val="001C2B43"/>
    <w:rsid w:val="001F3CFC"/>
    <w:rsid w:val="002042A2"/>
    <w:rsid w:val="0020647A"/>
    <w:rsid w:val="00223E3E"/>
    <w:rsid w:val="00226760"/>
    <w:rsid w:val="00237C9D"/>
    <w:rsid w:val="002503EE"/>
    <w:rsid w:val="00271CBF"/>
    <w:rsid w:val="002832B1"/>
    <w:rsid w:val="00284DC0"/>
    <w:rsid w:val="002854C5"/>
    <w:rsid w:val="002912C2"/>
    <w:rsid w:val="002954EE"/>
    <w:rsid w:val="002A607B"/>
    <w:rsid w:val="002B6CFD"/>
    <w:rsid w:val="002C0206"/>
    <w:rsid w:val="002C7204"/>
    <w:rsid w:val="002D2624"/>
    <w:rsid w:val="002D4E82"/>
    <w:rsid w:val="002E330B"/>
    <w:rsid w:val="002E4BDC"/>
    <w:rsid w:val="002F2E05"/>
    <w:rsid w:val="0030653C"/>
    <w:rsid w:val="0031628C"/>
    <w:rsid w:val="0031656C"/>
    <w:rsid w:val="003454A4"/>
    <w:rsid w:val="00345D74"/>
    <w:rsid w:val="003563E5"/>
    <w:rsid w:val="00366FAD"/>
    <w:rsid w:val="003A100D"/>
    <w:rsid w:val="003A3BAD"/>
    <w:rsid w:val="003C0351"/>
    <w:rsid w:val="003C4AAF"/>
    <w:rsid w:val="003C7EC4"/>
    <w:rsid w:val="003E4BFE"/>
    <w:rsid w:val="003E4D97"/>
    <w:rsid w:val="003E6DD6"/>
    <w:rsid w:val="003F3945"/>
    <w:rsid w:val="00401C42"/>
    <w:rsid w:val="00414F90"/>
    <w:rsid w:val="00417C95"/>
    <w:rsid w:val="00423154"/>
    <w:rsid w:val="004371E8"/>
    <w:rsid w:val="004376A6"/>
    <w:rsid w:val="0044056D"/>
    <w:rsid w:val="00452591"/>
    <w:rsid w:val="00461E42"/>
    <w:rsid w:val="00464FD0"/>
    <w:rsid w:val="00476B62"/>
    <w:rsid w:val="00481CAC"/>
    <w:rsid w:val="00485137"/>
    <w:rsid w:val="00485CAD"/>
    <w:rsid w:val="00486A52"/>
    <w:rsid w:val="00495726"/>
    <w:rsid w:val="004A39E6"/>
    <w:rsid w:val="004B462E"/>
    <w:rsid w:val="004E48C6"/>
    <w:rsid w:val="0051208C"/>
    <w:rsid w:val="00530F7B"/>
    <w:rsid w:val="00534D7B"/>
    <w:rsid w:val="00542C94"/>
    <w:rsid w:val="00551064"/>
    <w:rsid w:val="00555558"/>
    <w:rsid w:val="0056586D"/>
    <w:rsid w:val="005711ED"/>
    <w:rsid w:val="00582A63"/>
    <w:rsid w:val="005A7F13"/>
    <w:rsid w:val="005D3078"/>
    <w:rsid w:val="005D4C05"/>
    <w:rsid w:val="005D75B5"/>
    <w:rsid w:val="005E2EF6"/>
    <w:rsid w:val="005E5B82"/>
    <w:rsid w:val="006071E5"/>
    <w:rsid w:val="0061149C"/>
    <w:rsid w:val="00627140"/>
    <w:rsid w:val="006343D4"/>
    <w:rsid w:val="00666883"/>
    <w:rsid w:val="006A4F07"/>
    <w:rsid w:val="006B176A"/>
    <w:rsid w:val="006D7376"/>
    <w:rsid w:val="006D7D4E"/>
    <w:rsid w:val="006E0F74"/>
    <w:rsid w:val="006E706D"/>
    <w:rsid w:val="006F4ABA"/>
    <w:rsid w:val="006F6280"/>
    <w:rsid w:val="00705A89"/>
    <w:rsid w:val="0070743B"/>
    <w:rsid w:val="00710084"/>
    <w:rsid w:val="00742BF4"/>
    <w:rsid w:val="007449BF"/>
    <w:rsid w:val="007460AF"/>
    <w:rsid w:val="00757810"/>
    <w:rsid w:val="00761076"/>
    <w:rsid w:val="007615D6"/>
    <w:rsid w:val="00770C7F"/>
    <w:rsid w:val="00777DAB"/>
    <w:rsid w:val="007824EF"/>
    <w:rsid w:val="007835D8"/>
    <w:rsid w:val="00792A2A"/>
    <w:rsid w:val="00795438"/>
    <w:rsid w:val="00795741"/>
    <w:rsid w:val="007A3C87"/>
    <w:rsid w:val="007B3B7A"/>
    <w:rsid w:val="007C14E7"/>
    <w:rsid w:val="007C38AF"/>
    <w:rsid w:val="007C45EB"/>
    <w:rsid w:val="007C6A36"/>
    <w:rsid w:val="007D1C76"/>
    <w:rsid w:val="007D5FF5"/>
    <w:rsid w:val="007D6DCC"/>
    <w:rsid w:val="007E4883"/>
    <w:rsid w:val="007F13AB"/>
    <w:rsid w:val="007F3BF3"/>
    <w:rsid w:val="007F4C5D"/>
    <w:rsid w:val="00806EDE"/>
    <w:rsid w:val="00816996"/>
    <w:rsid w:val="00816B31"/>
    <w:rsid w:val="00816DBC"/>
    <w:rsid w:val="00821AD2"/>
    <w:rsid w:val="008504F3"/>
    <w:rsid w:val="00850D93"/>
    <w:rsid w:val="00866E3C"/>
    <w:rsid w:val="008902EC"/>
    <w:rsid w:val="008A4E7E"/>
    <w:rsid w:val="008A5F50"/>
    <w:rsid w:val="008B7360"/>
    <w:rsid w:val="008C3CC5"/>
    <w:rsid w:val="008D02D4"/>
    <w:rsid w:val="008D3EB9"/>
    <w:rsid w:val="008D69C1"/>
    <w:rsid w:val="008E09F1"/>
    <w:rsid w:val="008E1030"/>
    <w:rsid w:val="008E7F93"/>
    <w:rsid w:val="008F3A3B"/>
    <w:rsid w:val="008F73A6"/>
    <w:rsid w:val="009067BB"/>
    <w:rsid w:val="00916828"/>
    <w:rsid w:val="009341E5"/>
    <w:rsid w:val="00940017"/>
    <w:rsid w:val="0094674C"/>
    <w:rsid w:val="00947317"/>
    <w:rsid w:val="009546F8"/>
    <w:rsid w:val="00956219"/>
    <w:rsid w:val="00961EAD"/>
    <w:rsid w:val="00962013"/>
    <w:rsid w:val="00980B8A"/>
    <w:rsid w:val="009A4707"/>
    <w:rsid w:val="009B2310"/>
    <w:rsid w:val="009C20A3"/>
    <w:rsid w:val="009C3E99"/>
    <w:rsid w:val="009C573E"/>
    <w:rsid w:val="009D0C7D"/>
    <w:rsid w:val="009E42E4"/>
    <w:rsid w:val="009E726A"/>
    <w:rsid w:val="00A1227F"/>
    <w:rsid w:val="00A13FBF"/>
    <w:rsid w:val="00A17781"/>
    <w:rsid w:val="00A20927"/>
    <w:rsid w:val="00A22B4A"/>
    <w:rsid w:val="00A25D7E"/>
    <w:rsid w:val="00A3176B"/>
    <w:rsid w:val="00A37FA5"/>
    <w:rsid w:val="00A409C6"/>
    <w:rsid w:val="00A4281F"/>
    <w:rsid w:val="00A43789"/>
    <w:rsid w:val="00A47A42"/>
    <w:rsid w:val="00A61162"/>
    <w:rsid w:val="00A6352B"/>
    <w:rsid w:val="00A71ECF"/>
    <w:rsid w:val="00A771FD"/>
    <w:rsid w:val="00A810C5"/>
    <w:rsid w:val="00A905F7"/>
    <w:rsid w:val="00A90EC1"/>
    <w:rsid w:val="00A919C7"/>
    <w:rsid w:val="00AA0B82"/>
    <w:rsid w:val="00AA2B10"/>
    <w:rsid w:val="00AB214D"/>
    <w:rsid w:val="00AC0945"/>
    <w:rsid w:val="00AC1662"/>
    <w:rsid w:val="00AC7ADD"/>
    <w:rsid w:val="00AE71DA"/>
    <w:rsid w:val="00AF3A5C"/>
    <w:rsid w:val="00AF61FA"/>
    <w:rsid w:val="00B011F6"/>
    <w:rsid w:val="00B10C9A"/>
    <w:rsid w:val="00B2287A"/>
    <w:rsid w:val="00B233EA"/>
    <w:rsid w:val="00B37275"/>
    <w:rsid w:val="00B40C48"/>
    <w:rsid w:val="00B44884"/>
    <w:rsid w:val="00B5321B"/>
    <w:rsid w:val="00B53224"/>
    <w:rsid w:val="00B53AAD"/>
    <w:rsid w:val="00B54CE6"/>
    <w:rsid w:val="00B640C2"/>
    <w:rsid w:val="00B72428"/>
    <w:rsid w:val="00B954D9"/>
    <w:rsid w:val="00BA3569"/>
    <w:rsid w:val="00BA7648"/>
    <w:rsid w:val="00BA7BB9"/>
    <w:rsid w:val="00BB6597"/>
    <w:rsid w:val="00BC52BD"/>
    <w:rsid w:val="00BE4F72"/>
    <w:rsid w:val="00BE6ACD"/>
    <w:rsid w:val="00BE7161"/>
    <w:rsid w:val="00C04E86"/>
    <w:rsid w:val="00C06617"/>
    <w:rsid w:val="00C20D7A"/>
    <w:rsid w:val="00C3285A"/>
    <w:rsid w:val="00C339B7"/>
    <w:rsid w:val="00C344BA"/>
    <w:rsid w:val="00C4731B"/>
    <w:rsid w:val="00C5488B"/>
    <w:rsid w:val="00C74F3B"/>
    <w:rsid w:val="00C83232"/>
    <w:rsid w:val="00C849AE"/>
    <w:rsid w:val="00C95939"/>
    <w:rsid w:val="00CB41B5"/>
    <w:rsid w:val="00CD0D6B"/>
    <w:rsid w:val="00D11192"/>
    <w:rsid w:val="00D12A97"/>
    <w:rsid w:val="00D16DC0"/>
    <w:rsid w:val="00D25338"/>
    <w:rsid w:val="00D32F88"/>
    <w:rsid w:val="00D4455E"/>
    <w:rsid w:val="00D72EE5"/>
    <w:rsid w:val="00D91145"/>
    <w:rsid w:val="00D91F96"/>
    <w:rsid w:val="00D95D7F"/>
    <w:rsid w:val="00DA1038"/>
    <w:rsid w:val="00DC158B"/>
    <w:rsid w:val="00DE5E83"/>
    <w:rsid w:val="00DF293A"/>
    <w:rsid w:val="00E00DA6"/>
    <w:rsid w:val="00E07271"/>
    <w:rsid w:val="00E10B58"/>
    <w:rsid w:val="00E136FD"/>
    <w:rsid w:val="00E15A94"/>
    <w:rsid w:val="00E422A8"/>
    <w:rsid w:val="00E458BA"/>
    <w:rsid w:val="00E465C5"/>
    <w:rsid w:val="00E47898"/>
    <w:rsid w:val="00E47B3E"/>
    <w:rsid w:val="00E52C4D"/>
    <w:rsid w:val="00E62B30"/>
    <w:rsid w:val="00EA0E2E"/>
    <w:rsid w:val="00EA597C"/>
    <w:rsid w:val="00ED7E8C"/>
    <w:rsid w:val="00F31F1F"/>
    <w:rsid w:val="00F35D48"/>
    <w:rsid w:val="00F36728"/>
    <w:rsid w:val="00F441A7"/>
    <w:rsid w:val="00F54CEC"/>
    <w:rsid w:val="00F61CE7"/>
    <w:rsid w:val="00F94865"/>
    <w:rsid w:val="00F97CAC"/>
    <w:rsid w:val="00FB2837"/>
    <w:rsid w:val="00FB4028"/>
    <w:rsid w:val="00FC1484"/>
    <w:rsid w:val="00FC153F"/>
    <w:rsid w:val="00FD2840"/>
    <w:rsid w:val="00FD4D5F"/>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816996"/>
    <w:rPr>
      <w:color w:val="0563C1" w:themeColor="hyperlink"/>
      <w:u w:val="single"/>
    </w:rPr>
  </w:style>
  <w:style w:type="character" w:styleId="UnresolvedMention">
    <w:name w:val="Unresolved Mention"/>
    <w:basedOn w:val="DefaultParagraphFont"/>
    <w:uiPriority w:val="99"/>
    <w:semiHidden/>
    <w:unhideWhenUsed/>
    <w:rsid w:val="00816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4159</TotalTime>
  <Pages>1</Pages>
  <Words>83632</Words>
  <Characters>476709</Characters>
  <Application>Microsoft Office Word</Application>
  <DocSecurity>0</DocSecurity>
  <Lines>3972</Lines>
  <Paragraphs>1118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Shin02.park@samsung.com Changes</cp:lastModifiedBy>
  <cp:revision>80</cp:revision>
  <dcterms:created xsi:type="dcterms:W3CDTF">2025-10-12T11:52:00Z</dcterms:created>
  <dcterms:modified xsi:type="dcterms:W3CDTF">2025-10-17T09:08:00Z</dcterms:modified>
</cp:coreProperties>
</file>