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F3699" w14:textId="769A256F" w:rsidR="001F3916" w:rsidRDefault="001F3916" w:rsidP="001F391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160011521"/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SP-251355</w:t>
      </w:r>
    </w:p>
    <w:p w14:paraId="202E60C7" w14:textId="2F0A7A8A" w:rsidR="001F3916" w:rsidRDefault="001F3916" w:rsidP="001F391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09 - 12 December,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Pr="007949E7">
        <w:rPr>
          <w:rFonts w:ascii="Arial" w:hAnsi="Arial" w:cs="Arial"/>
          <w:sz w:val="24"/>
          <w:lang w:eastAsia="zh-CN"/>
        </w:rPr>
        <w:t>(</w:t>
      </w:r>
      <w:r w:rsidRPr="007949E7">
        <w:rPr>
          <w:sz w:val="24"/>
          <w:szCs w:val="24"/>
          <w:lang w:eastAsia="ja-JP"/>
        </w:rPr>
        <w:t>S4-252</w:t>
      </w:r>
      <w:r>
        <w:rPr>
          <w:sz w:val="24"/>
          <w:szCs w:val="24"/>
          <w:lang w:eastAsia="ja-JP"/>
        </w:rPr>
        <w:t>1</w:t>
      </w:r>
      <w:r w:rsidR="00586B2A">
        <w:rPr>
          <w:sz w:val="24"/>
          <w:szCs w:val="24"/>
          <w:lang w:eastAsia="ja-JP"/>
        </w:rPr>
        <w:t>39</w:t>
      </w:r>
      <w:r w:rsidRPr="007949E7">
        <w:rPr>
          <w:sz w:val="24"/>
          <w:szCs w:val="24"/>
          <w:lang w:eastAsia="ja-JP"/>
        </w:rPr>
        <w:t>)</w:t>
      </w:r>
    </w:p>
    <w:bookmarkEnd w:id="0"/>
    <w:p w14:paraId="0326ED93" w14:textId="77777777" w:rsidR="001F3916" w:rsidRDefault="001F3916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1EDC98E8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3916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E47B53B" w14:textId="7D5FDF9C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7712D5" w:rsidRPr="007712D5">
        <w:rPr>
          <w:rFonts w:ascii="Arial" w:eastAsia="Batang" w:hAnsi="Arial" w:cs="Arial"/>
          <w:b/>
          <w:sz w:val="24"/>
          <w:szCs w:val="24"/>
          <w:lang w:eastAsia="zh-CN"/>
        </w:rPr>
        <w:t>Real-time Communication</w:t>
      </w:r>
    </w:p>
    <w:p w14:paraId="5C2BC22E" w14:textId="32E3F5B2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12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4FD85F3" w14:textId="54AF9778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3916">
        <w:rPr>
          <w:rFonts w:ascii="Arial" w:hAnsi="Arial"/>
          <w:b/>
          <w:sz w:val="24"/>
          <w:lang w:val="en-US"/>
        </w:rPr>
        <w:t>6.3.4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456F520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923FA3">
        <w:rPr>
          <w:lang w:eastAsia="ja-JP"/>
        </w:rPr>
        <w:t>Acronym:</w:t>
      </w:r>
      <w:r w:rsidR="004B3A28" w:rsidRPr="00923FA3">
        <w:rPr>
          <w:lang w:eastAsia="ja-JP"/>
        </w:rPr>
        <w:t xml:space="preserve"> </w:t>
      </w:r>
      <w:r w:rsidR="004A1C3D" w:rsidRPr="00923FA3">
        <w:rPr>
          <w:lang w:eastAsia="ja-JP"/>
        </w:rPr>
        <w:t>FS</w:t>
      </w:r>
      <w:r w:rsidR="004B3A28" w:rsidRPr="00923FA3">
        <w:rPr>
          <w:lang w:eastAsia="ja-JP"/>
        </w:rPr>
        <w:t>_</w:t>
      </w:r>
      <w:r w:rsidR="00493F45" w:rsidRPr="00923FA3">
        <w:rPr>
          <w:lang w:eastAsia="ja-JP"/>
        </w:rPr>
        <w:t>Q</w:t>
      </w:r>
      <w:r w:rsidR="004B2AA2" w:rsidRPr="00923FA3">
        <w:rPr>
          <w:lang w:eastAsia="ja-JP"/>
        </w:rPr>
        <w:t>4</w:t>
      </w:r>
      <w:r w:rsidR="00493F45" w:rsidRPr="00923FA3">
        <w:rPr>
          <w:lang w:eastAsia="ja-JP"/>
        </w:rPr>
        <w:t>RTC</w:t>
      </w:r>
      <w:r w:rsidR="0009558E">
        <w:rPr>
          <w:lang w:eastAsia="ja-JP"/>
        </w:rPr>
        <w:t>_</w:t>
      </w:r>
      <w:r w:rsidR="00745340" w:rsidRPr="00923FA3">
        <w:rPr>
          <w:lang w:eastAsia="ja-JP"/>
        </w:rPr>
        <w:t>MED</w:t>
      </w:r>
    </w:p>
    <w:p w14:paraId="18C69795" w14:textId="7DFE2415" w:rsidR="001E489F" w:rsidRDefault="001E489F" w:rsidP="001E489F">
      <w:pPr>
        <w:pStyle w:val="Guidance"/>
      </w:pPr>
    </w:p>
    <w:p w14:paraId="07C81D6A" w14:textId="428D17A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742DC" w:rsidRPr="008742DC">
        <w:rPr>
          <w:lang w:eastAsia="ja-JP"/>
        </w:rPr>
        <w:t>110000</w:t>
      </w:r>
      <w:r w:rsidR="008742DC">
        <w:rPr>
          <w:lang w:eastAsia="ja-JP"/>
        </w:rPr>
        <w:t>7</w:t>
      </w:r>
    </w:p>
    <w:p w14:paraId="231D1013" w14:textId="39D0679C" w:rsidR="009A4CCA" w:rsidRDefault="009A4CCA" w:rsidP="009A4CCA">
      <w:pPr>
        <w:pStyle w:val="Guidance"/>
      </w:pPr>
    </w:p>
    <w:p w14:paraId="2CFE74F5" w14:textId="713E199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B7BA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B7BA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B7BA3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B7BA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B7BA3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B7BA3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B7BA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B7BA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B7BA3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B7BA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B7BA3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B7BA3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B7BA3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EA71FFC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B82182" w:rsidRPr="00FD03DA" w14:paraId="3299B0C1" w14:textId="77777777" w:rsidTr="003B7BA3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54997F82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0D21DA" w:rsidRPr="00FD03DA" w14:paraId="7B2DB9C5" w14:textId="77777777" w:rsidTr="003B7BA3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42ED7343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18.</w:t>
            </w:r>
          </w:p>
        </w:tc>
      </w:tr>
      <w:tr w:rsidR="00E344A6" w:rsidRPr="00FD03DA" w14:paraId="027C6C01" w14:textId="77777777" w:rsidTr="003B7BA3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F901E0" w:rsidRPr="00FD03DA" w14:paraId="19FF96CD" w14:textId="77777777" w:rsidTr="003A0BF1">
        <w:trPr>
          <w:cantSplit/>
          <w:jc w:val="center"/>
        </w:trPr>
        <w:tc>
          <w:tcPr>
            <w:tcW w:w="1101" w:type="dxa"/>
          </w:tcPr>
          <w:p w14:paraId="1B074645" w14:textId="1321A2F2" w:rsidR="00F901E0" w:rsidRPr="009D17A3" w:rsidRDefault="00F901E0" w:rsidP="003A0B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1070057</w:t>
            </w:r>
          </w:p>
        </w:tc>
        <w:tc>
          <w:tcPr>
            <w:tcW w:w="3326" w:type="dxa"/>
          </w:tcPr>
          <w:p w14:paraId="011F8249" w14:textId="502DA4C2" w:rsidR="00F901E0" w:rsidRPr="008105E9" w:rsidRDefault="00F901E0" w:rsidP="003A0BF1">
            <w:pPr>
              <w:pStyle w:val="TAL"/>
            </w:pPr>
            <w:r>
              <w:t>Stage 3 for Advanced Media Delivery (</w:t>
            </w:r>
            <w:r w:rsidRPr="00F901E0">
              <w:t>AMD_PRO-MED</w:t>
            </w:r>
            <w:r>
              <w:t>)</w:t>
            </w:r>
          </w:p>
        </w:tc>
        <w:tc>
          <w:tcPr>
            <w:tcW w:w="5099" w:type="dxa"/>
          </w:tcPr>
          <w:p w14:paraId="30D5ED5B" w14:textId="57530451" w:rsidR="00F901E0" w:rsidRDefault="00F901E0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SA4 Work Item that specifies the usage of HTTP/3 in 5G Media Streaming.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38B7D3" w14:textId="556E66B0" w:rsidR="00B4359B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 xml:space="preserve">transport protocol </w:t>
      </w:r>
      <w:r w:rsidR="00460188">
        <w:rPr>
          <w:lang w:eastAsia="zh-CN"/>
        </w:rPr>
        <w:t xml:space="preserve">– standardized by the IETF in 2021 and adopted as the foundation of HTTP/3 – and is now broadly deployed in major browsers and widely supported by </w:t>
      </w:r>
      <w:r w:rsidR="00EE418E">
        <w:rPr>
          <w:lang w:eastAsia="zh-CN"/>
        </w:rPr>
        <w:t>global CDNs and cloud platforms.</w:t>
      </w:r>
      <w:r w:rsidRPr="00950229">
        <w:rPr>
          <w:lang w:eastAsia="zh-CN"/>
        </w:rPr>
        <w:t xml:space="preserve"> </w:t>
      </w:r>
      <w:r w:rsidR="00EE418E">
        <w:rPr>
          <w:lang w:eastAsia="zh-CN"/>
        </w:rPr>
        <w:t>QUIC has</w:t>
      </w:r>
      <w:r w:rsidRPr="00950229">
        <w:rPr>
          <w:lang w:eastAsia="zh-CN"/>
        </w:rPr>
        <w:t xml:space="preserve"> inherent support for low-latency transmission, connection migration, </w:t>
      </w:r>
      <w:r w:rsidR="00FC152D">
        <w:rPr>
          <w:lang w:eastAsia="zh-CN"/>
        </w:rPr>
        <w:t>end-to-end</w:t>
      </w:r>
      <w:r w:rsidRPr="00950229">
        <w:rPr>
          <w:lang w:eastAsia="zh-CN"/>
        </w:rPr>
        <w:t xml:space="preserve"> encryption, and multiplexing without </w:t>
      </w:r>
      <w:r w:rsidR="00FC152D">
        <w:rPr>
          <w:lang w:eastAsia="zh-CN"/>
        </w:rPr>
        <w:t xml:space="preserve">suffering from </w:t>
      </w:r>
      <w:r w:rsidRPr="00950229">
        <w:rPr>
          <w:lang w:eastAsia="zh-CN"/>
        </w:rPr>
        <w:t>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  <w:r w:rsidR="0077321E">
        <w:rPr>
          <w:lang w:eastAsia="zh-CN"/>
        </w:rPr>
        <w:t xml:space="preserve"> </w:t>
      </w:r>
    </w:p>
    <w:p w14:paraId="10F0BAFE" w14:textId="77777777" w:rsidR="004310DE" w:rsidRDefault="00545EF1" w:rsidP="009B27AB">
      <w:pPr>
        <w:rPr>
          <w:lang w:eastAsia="zh-CN"/>
        </w:rPr>
      </w:pPr>
      <w:r w:rsidRPr="3D8BBC14">
        <w:rPr>
          <w:lang w:val="en-US" w:eastAsia="ja-JP"/>
        </w:rPr>
        <w:t xml:space="preserve">SA4 has previously studied </w:t>
      </w:r>
      <w:r w:rsidR="00F901E0">
        <w:rPr>
          <w:lang w:val="en-US" w:eastAsia="ja-JP"/>
        </w:rPr>
        <w:t>the relevant technologies</w:t>
      </w:r>
      <w:r w:rsidRPr="3D8BBC14">
        <w:rPr>
          <w:lang w:val="en-US" w:eastAsia="ja-JP"/>
        </w:rPr>
        <w:t xml:space="preserve"> for QUIC</w:t>
      </w:r>
      <w:r w:rsidR="00F901E0">
        <w:rPr>
          <w:lang w:val="en-US" w:eastAsia="ja-JP"/>
        </w:rPr>
        <w:t>-based</w:t>
      </w:r>
      <w:r w:rsidRPr="3D8BBC14">
        <w:rPr>
          <w:lang w:val="en-US" w:eastAsia="ja-JP"/>
        </w:rPr>
        <w:t xml:space="preserve"> segmented media delivery (documented in </w:t>
      </w:r>
      <w:r w:rsidRPr="3D8BBC14">
        <w:rPr>
          <w:lang w:eastAsia="zh-CN"/>
        </w:rPr>
        <w:t>clause 5.24 of TR 26.804)</w:t>
      </w:r>
      <w:r w:rsidR="00F901E0">
        <w:rPr>
          <w:lang w:eastAsia="zh-CN"/>
        </w:rPr>
        <w:t xml:space="preserve"> and specified the usage of HTTP/3 for 5G Media Streaming in TS 26.512. However,</w:t>
      </w:r>
      <w:r w:rsidRPr="3D8BBC14">
        <w:rPr>
          <w:lang w:eastAsia="zh-CN"/>
        </w:rPr>
        <w:t xml:space="preserve"> real-time communications present distinct challenges and requirements that warrant dedicated investigation.</w:t>
      </w:r>
      <w:r w:rsidR="00FF2161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Specifically,</w:t>
      </w:r>
      <w:r w:rsidRPr="3D8BBC14">
        <w:rPr>
          <w:lang w:eastAsia="zh-CN"/>
        </w:rPr>
        <w:t xml:space="preserve"> </w:t>
      </w:r>
      <w:r w:rsidR="007A7B41" w:rsidRPr="3D8BBC14">
        <w:rPr>
          <w:rFonts w:eastAsia="DengXian"/>
          <w:lang w:eastAsia="zh-CN"/>
        </w:rPr>
        <w:t>it is necessary to</w:t>
      </w:r>
      <w:r w:rsidR="00730017" w:rsidRPr="3D8BBC14">
        <w:rPr>
          <w:lang w:eastAsia="zh-CN"/>
        </w:rPr>
        <w:t xml:space="preserve"> </w:t>
      </w:r>
      <w:r w:rsidRPr="3D8BBC14">
        <w:rPr>
          <w:lang w:eastAsia="zh-CN"/>
        </w:rPr>
        <w:t xml:space="preserve">study whether </w:t>
      </w:r>
      <w:r w:rsidR="004C3737" w:rsidRPr="3D8BBC14">
        <w:rPr>
          <w:lang w:eastAsia="zh-CN"/>
        </w:rPr>
        <w:t>the</w:t>
      </w:r>
      <w:r w:rsidR="009B27AB" w:rsidRPr="3D8BBC14">
        <w:rPr>
          <w:lang w:eastAsia="zh-CN"/>
        </w:rPr>
        <w:t xml:space="preserve"> RTC </w:t>
      </w:r>
      <w:r w:rsidR="0077321E">
        <w:rPr>
          <w:lang w:eastAsia="zh-CN"/>
        </w:rPr>
        <w:t>S</w:t>
      </w:r>
      <w:r w:rsidR="00D63166" w:rsidRPr="3D8BBC14">
        <w:rPr>
          <w:lang w:eastAsia="zh-CN"/>
        </w:rPr>
        <w:t>ystem</w:t>
      </w:r>
      <w:r w:rsidR="00FF368E" w:rsidRPr="3D8BBC14">
        <w:rPr>
          <w:lang w:eastAsia="zh-CN"/>
        </w:rPr>
        <w:t xml:space="preserve"> </w:t>
      </w:r>
      <w:r w:rsidR="0077321E">
        <w:rPr>
          <w:lang w:eastAsia="zh-CN"/>
        </w:rPr>
        <w:t>specified in TS</w:t>
      </w:r>
      <w:r w:rsidR="004845A5" w:rsidRPr="3D8BBC14">
        <w:rPr>
          <w:lang w:eastAsia="zh-CN"/>
        </w:rPr>
        <w:t xml:space="preserve"> 26.506</w:t>
      </w:r>
      <w:r w:rsidR="004845A5">
        <w:rPr>
          <w:lang w:eastAsia="zh-CN"/>
        </w:rPr>
        <w:t xml:space="preserve"> and </w:t>
      </w:r>
      <w:r w:rsidR="0077321E">
        <w:rPr>
          <w:lang w:eastAsia="zh-CN"/>
        </w:rPr>
        <w:t>TS 26.113</w:t>
      </w:r>
      <w:r w:rsidR="009B27AB" w:rsidRPr="3D8BBC14">
        <w:rPr>
          <w:lang w:eastAsia="zh-CN"/>
        </w:rPr>
        <w:t xml:space="preserve"> </w:t>
      </w:r>
      <w:r w:rsidR="0077321E">
        <w:rPr>
          <w:lang w:eastAsia="zh-CN"/>
        </w:rPr>
        <w:t xml:space="preserve">would </w:t>
      </w:r>
      <w:r w:rsidR="00387379" w:rsidRPr="3D8BBC14">
        <w:rPr>
          <w:lang w:eastAsia="zh-CN"/>
        </w:rPr>
        <w:t xml:space="preserve">benefit from </w:t>
      </w:r>
      <w:r w:rsidR="007C0CC7">
        <w:rPr>
          <w:lang w:eastAsia="zh-CN"/>
        </w:rPr>
        <w:t>addition</w:t>
      </w:r>
      <w:r w:rsidR="00387379" w:rsidRPr="3D8BBC14">
        <w:rPr>
          <w:lang w:eastAsia="zh-CN"/>
        </w:rPr>
        <w:t xml:space="preserve"> of QUIC-based solutions </w:t>
      </w:r>
      <w:r w:rsidR="004C3737" w:rsidRPr="3D8BBC14">
        <w:rPr>
          <w:lang w:eastAsia="zh-CN"/>
        </w:rPr>
        <w:t xml:space="preserve">and </w:t>
      </w:r>
      <w:r w:rsidR="00FC152D">
        <w:rPr>
          <w:lang w:eastAsia="zh-CN"/>
        </w:rPr>
        <w:t xml:space="preserve">identify </w:t>
      </w:r>
      <w:r w:rsidR="004C3737" w:rsidRPr="3D8BBC14">
        <w:rPr>
          <w:lang w:eastAsia="zh-CN"/>
        </w:rPr>
        <w:t>wh</w:t>
      </w:r>
      <w:r w:rsidR="003A11B8" w:rsidRPr="3D8BBC14">
        <w:rPr>
          <w:lang w:eastAsia="zh-CN"/>
        </w:rPr>
        <w:t>at enha</w:t>
      </w:r>
      <w:r w:rsidR="00FF2161" w:rsidRPr="3D8BBC14">
        <w:rPr>
          <w:lang w:eastAsia="zh-CN"/>
        </w:rPr>
        <w:t>n</w:t>
      </w:r>
      <w:r w:rsidR="003A11B8" w:rsidRPr="3D8BBC14">
        <w:rPr>
          <w:lang w:eastAsia="zh-CN"/>
        </w:rPr>
        <w:t xml:space="preserve">cements </w:t>
      </w:r>
      <w:r w:rsidR="00247A7B" w:rsidRPr="3D8BBC14">
        <w:rPr>
          <w:lang w:eastAsia="zh-CN"/>
        </w:rPr>
        <w:t xml:space="preserve">to the RTC </w:t>
      </w:r>
      <w:r w:rsidR="0077321E">
        <w:rPr>
          <w:lang w:eastAsia="zh-CN"/>
        </w:rPr>
        <w:t>S</w:t>
      </w:r>
      <w:r w:rsidR="00247A7B" w:rsidRPr="3D8BBC14">
        <w:rPr>
          <w:lang w:eastAsia="zh-CN"/>
        </w:rPr>
        <w:t>ystem</w:t>
      </w:r>
      <w:r w:rsidR="007C0CC7">
        <w:rPr>
          <w:lang w:eastAsia="zh-CN"/>
        </w:rPr>
        <w:t xml:space="preserve"> </w:t>
      </w:r>
      <w:r w:rsidR="00FF2161" w:rsidRPr="3D8BBC14">
        <w:rPr>
          <w:lang w:eastAsia="zh-CN"/>
        </w:rPr>
        <w:t>would be</w:t>
      </w:r>
      <w:r w:rsidR="003A11B8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need</w:t>
      </w:r>
      <w:r w:rsidR="003A11B8" w:rsidRPr="3D8BBC14">
        <w:rPr>
          <w:lang w:eastAsia="zh-CN"/>
        </w:rPr>
        <w:t>ed</w:t>
      </w:r>
      <w:r w:rsidR="009B27AB" w:rsidRPr="3D8BBC14">
        <w:rPr>
          <w:lang w:eastAsia="zh-CN"/>
        </w:rPr>
        <w:t xml:space="preserve"> to </w:t>
      </w:r>
      <w:r w:rsidR="003A11B8" w:rsidRPr="3D8BBC14">
        <w:rPr>
          <w:lang w:eastAsia="zh-CN"/>
        </w:rPr>
        <w:t>support them</w:t>
      </w:r>
      <w:r w:rsidR="009B27AB" w:rsidRPr="3D8BBC14">
        <w:rPr>
          <w:lang w:eastAsia="zh-CN"/>
        </w:rPr>
        <w:t xml:space="preserve">. </w:t>
      </w:r>
      <w:r w:rsidR="0F6B0C12" w:rsidRPr="3D8BBC14">
        <w:rPr>
          <w:lang w:eastAsia="zh-CN"/>
        </w:rPr>
        <w:t>For example, QUIC features, such as stream prioritization, may be beneficial to real-time communication</w:t>
      </w:r>
      <w:r w:rsidR="00460188">
        <w:rPr>
          <w:lang w:eastAsia="zh-CN"/>
        </w:rPr>
        <w:t>, and</w:t>
      </w:r>
      <w:r w:rsidR="0F6B0C12" w:rsidRPr="3D8BBC14">
        <w:rPr>
          <w:lang w:eastAsia="zh-CN"/>
        </w:rPr>
        <w:t xml:space="preserve"> it needs to be further explored when and how</w:t>
      </w:r>
      <w:r w:rsidR="000E7C67">
        <w:rPr>
          <w:lang w:eastAsia="zh-CN"/>
        </w:rPr>
        <w:t xml:space="preserve"> </w:t>
      </w:r>
      <w:r w:rsidR="0F6B0C12" w:rsidRPr="3D8BBC14">
        <w:rPr>
          <w:lang w:eastAsia="zh-CN"/>
        </w:rPr>
        <w:t>such features can be</w:t>
      </w:r>
      <w:r w:rsidR="540D06C2" w:rsidRPr="3D8BBC14">
        <w:rPr>
          <w:lang w:eastAsia="zh-CN"/>
        </w:rPr>
        <w:t xml:space="preserve"> used</w:t>
      </w:r>
      <w:r w:rsidR="0F6B0C12" w:rsidRPr="3D8BBC14">
        <w:rPr>
          <w:lang w:eastAsia="zh-CN"/>
        </w:rPr>
        <w:t xml:space="preserve">. </w:t>
      </w:r>
    </w:p>
    <w:p w14:paraId="13D1E602" w14:textId="4866B62D" w:rsidR="009B27AB" w:rsidRPr="00A743D7" w:rsidRDefault="00D72A8B" w:rsidP="009B27AB">
      <w:pPr>
        <w:rPr>
          <w:lang w:eastAsia="zh-CN"/>
        </w:rPr>
      </w:pPr>
      <w:r w:rsidRPr="00D72A8B">
        <w:rPr>
          <w:color w:val="000000"/>
        </w:rPr>
        <w:t>A</w:t>
      </w:r>
      <w:r w:rsidR="00BB7CF8">
        <w:rPr>
          <w:color w:val="000000"/>
        </w:rPr>
        <w:t>n a</w:t>
      </w:r>
      <w:r w:rsidRPr="00D72A8B">
        <w:rPr>
          <w:color w:val="000000"/>
        </w:rPr>
        <w:t xml:space="preserve">ssessment of QUIC-based media delivery protocols compared to (S)RTP-based frameworks is essential for evaluating their </w:t>
      </w:r>
      <w:r>
        <w:rPr>
          <w:color w:val="000000"/>
        </w:rPr>
        <w:t>feasibility</w:t>
      </w:r>
      <w:r w:rsidRPr="00D72A8B">
        <w:rPr>
          <w:color w:val="000000"/>
        </w:rPr>
        <w:t xml:space="preserve"> under realistic 3GPP network scenarios.</w:t>
      </w:r>
      <w:r>
        <w:rPr>
          <w:color w:val="000000"/>
        </w:rPr>
        <w:t xml:space="preserve"> </w:t>
      </w:r>
      <w:r w:rsidR="00151BC5">
        <w:rPr>
          <w:lang w:eastAsia="zh-CN"/>
        </w:rPr>
        <w:t>As a first step towards evaluation, relevant application scenarios need to</w:t>
      </w:r>
      <w:r w:rsidR="009B27AB" w:rsidRPr="3D8BBC14">
        <w:rPr>
          <w:lang w:eastAsia="zh-CN"/>
        </w:rPr>
        <w:t xml:space="preserve"> be </w:t>
      </w:r>
      <w:r w:rsidR="00151BC5">
        <w:rPr>
          <w:lang w:eastAsia="zh-CN"/>
        </w:rPr>
        <w:t xml:space="preserve">identified, </w:t>
      </w:r>
      <w:r w:rsidR="00151BC5" w:rsidRPr="004310DE">
        <w:rPr>
          <w:lang w:eastAsia="zh-CN"/>
        </w:rPr>
        <w:t>including existing 3GPP services or service enablers such as split rendering.</w:t>
      </w:r>
      <w:r w:rsidR="00151BC5">
        <w:rPr>
          <w:lang w:eastAsia="zh-CN"/>
        </w:rPr>
        <w:t xml:space="preserve"> The evaluation targets documenting both performance results based on appropriate metrics and the impact of deploying QUIC-based media</w:t>
      </w:r>
      <w:r w:rsidR="009B27AB" w:rsidRPr="3D8BBC14">
        <w:rPr>
          <w:lang w:eastAsia="zh-CN"/>
        </w:rPr>
        <w:t xml:space="preserve"> delivery </w:t>
      </w:r>
      <w:r w:rsidR="00151BC5">
        <w:rPr>
          <w:lang w:eastAsia="zh-CN"/>
        </w:rPr>
        <w:t>technology on the 3GPP media delivery and core network architectures, as well as UE implementations.</w:t>
      </w:r>
      <w:r w:rsidRPr="0009558E">
        <w:rPr>
          <w:color w:val="000000"/>
        </w:rPr>
        <w:t xml:space="preserve"> </w:t>
      </w:r>
    </w:p>
    <w:p w14:paraId="56A16307" w14:textId="4B09C321" w:rsidR="0077321E" w:rsidRDefault="009910D1" w:rsidP="00014305">
      <w:pPr>
        <w:rPr>
          <w:lang w:eastAsia="zh-CN"/>
        </w:rPr>
      </w:pPr>
      <w:r w:rsidRPr="009910D1">
        <w:t xml:space="preserve">In </w:t>
      </w:r>
      <w:r>
        <w:t>Rel-19</w:t>
      </w:r>
      <w:r w:rsidRPr="009910D1">
        <w:t xml:space="preserve">, SA2 </w:t>
      </w:r>
      <w:r w:rsidR="00EA5CC7">
        <w:t>has</w:t>
      </w:r>
      <w:r w:rsidRPr="009910D1">
        <w:t xml:space="preserve"> explored QUIC-based transport solutions for emerging media services</w:t>
      </w:r>
      <w:r w:rsidR="00FC152D">
        <w:t xml:space="preserve"> and specified the </w:t>
      </w:r>
      <w:r w:rsidR="00FC152D" w:rsidRPr="00FC152D">
        <w:t>use of QUIC [RFC9000] and its extensions</w:t>
      </w:r>
      <w:r w:rsidR="00FC152D">
        <w:t xml:space="preserve"> </w:t>
      </w:r>
      <w:r w:rsidR="00FC152D" w:rsidRPr="00FC152D">
        <w:t>in TS 23.501 for transport of end-to-end encrypted XR media</w:t>
      </w:r>
      <w:r w:rsidRPr="009910D1">
        <w:t>.</w:t>
      </w:r>
      <w:r w:rsidR="00A6242E">
        <w:t xml:space="preserve"> In particular, </w:t>
      </w:r>
      <w:r w:rsidR="002B750A">
        <w:t xml:space="preserve">SA2 </w:t>
      </w:r>
      <w:r w:rsidR="00EA5CC7">
        <w:t>specified different techniques for</w:t>
      </w:r>
      <w:r w:rsidR="00EA5CC7" w:rsidRPr="009323E5">
        <w:t xml:space="preserve"> </w:t>
      </w:r>
      <w:r w:rsidR="000A63A9">
        <w:t>deliver</w:t>
      </w:r>
      <w:r w:rsidR="00EA5CC7">
        <w:t>ing</w:t>
      </w:r>
      <w:r w:rsidR="00CD5D94" w:rsidRPr="009323E5">
        <w:t xml:space="preserve"> </w:t>
      </w:r>
      <w:r w:rsidR="003459F3" w:rsidRPr="004D7AC6">
        <w:t>M</w:t>
      </w:r>
      <w:r w:rsidR="00CD5D94" w:rsidRPr="004D7AC6">
        <w:t xml:space="preserve">edia </w:t>
      </w:r>
      <w:r w:rsidR="003459F3" w:rsidRPr="004D7AC6">
        <w:t>R</w:t>
      </w:r>
      <w:r w:rsidR="00CD5D94" w:rsidRPr="004D7AC6">
        <w:t xml:space="preserve">elated </w:t>
      </w:r>
      <w:r w:rsidR="003459F3" w:rsidRPr="004D7AC6">
        <w:t>I</w:t>
      </w:r>
      <w:r w:rsidR="00CD5D94" w:rsidRPr="004D7AC6">
        <w:t>nformation</w:t>
      </w:r>
      <w:r w:rsidR="00E31E62" w:rsidRPr="004D7AC6">
        <w:t xml:space="preserve"> </w:t>
      </w:r>
      <w:r w:rsidR="00D4152B" w:rsidRPr="004D7AC6"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>dynamic traffic 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r w:rsidR="00FC152D">
        <w:t>C</w:t>
      </w:r>
      <w:r w:rsidR="47892926">
        <w:t>lause</w:t>
      </w:r>
      <w:r w:rsidR="00257594">
        <w:t> </w:t>
      </w:r>
      <w:r w:rsidR="47892926">
        <w:t>5.37.9</w:t>
      </w:r>
      <w:r w:rsidR="00FC152D">
        <w:t xml:space="preserve"> of TS 23.501</w:t>
      </w:r>
      <w:r w:rsidR="00C47AFB">
        <w:t xml:space="preserve"> specifies </w:t>
      </w:r>
      <w:r w:rsidR="00E403C4">
        <w:t>various</w:t>
      </w:r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r w:rsidR="004E4E8E">
        <w:rPr>
          <w:lang w:val="en-US"/>
        </w:rPr>
        <w:t>.</w:t>
      </w:r>
      <w:r w:rsidR="00D4152B" w:rsidRPr="0009558E">
        <w:t xml:space="preserve"> </w:t>
      </w:r>
      <w:r w:rsidR="00176FBA" w:rsidRPr="3D8BBC14">
        <w:rPr>
          <w:lang w:eastAsia="zh-CN"/>
        </w:rPr>
        <w:t>In</w:t>
      </w:r>
      <w:r w:rsidR="00996CBE" w:rsidRPr="3D8BBC14">
        <w:rPr>
          <w:lang w:eastAsia="zh-CN"/>
        </w:rPr>
        <w:t xml:space="preserve"> Rel-18</w:t>
      </w:r>
      <w:r w:rsidR="00176FBA" w:rsidRPr="3D8BBC14">
        <w:rPr>
          <w:lang w:eastAsia="zh-CN"/>
        </w:rPr>
        <w:t xml:space="preserve"> and Rel-19</w:t>
      </w:r>
      <w:r w:rsidR="00996CBE" w:rsidRPr="3D8BBC14">
        <w:rPr>
          <w:lang w:eastAsia="zh-CN"/>
        </w:rPr>
        <w:t xml:space="preserve">, SA4 has </w:t>
      </w:r>
      <w:r w:rsidR="00EA3DC3" w:rsidRPr="3D8BBC14">
        <w:rPr>
          <w:lang w:eastAsia="zh-CN"/>
        </w:rPr>
        <w:t>specified</w:t>
      </w:r>
      <w:r w:rsidR="00996CBE" w:rsidRPr="3D8BBC14">
        <w:rPr>
          <w:lang w:eastAsia="zh-CN"/>
        </w:rPr>
        <w:t xml:space="preserve"> solutions </w:t>
      </w:r>
      <w:r w:rsidR="00EA3DC3" w:rsidRPr="3D8BBC14">
        <w:rPr>
          <w:lang w:eastAsia="zh-CN"/>
        </w:rPr>
        <w:t>in TS</w:t>
      </w:r>
      <w:r w:rsidR="00257594">
        <w:rPr>
          <w:lang w:eastAsia="zh-CN"/>
        </w:rPr>
        <w:t> </w:t>
      </w:r>
      <w:r w:rsidR="00EA3DC3" w:rsidRPr="3D8BBC14">
        <w:rPr>
          <w:lang w:eastAsia="zh-CN"/>
        </w:rPr>
        <w:t xml:space="preserve">26.522 that enable RTP senders to transmit </w:t>
      </w:r>
      <w:r w:rsidR="00996CBE" w:rsidRPr="3D8BBC14">
        <w:rPr>
          <w:lang w:eastAsia="zh-CN"/>
        </w:rPr>
        <w:t>MRI using RTP header extension</w:t>
      </w:r>
      <w:r w:rsidR="00EA3DC3" w:rsidRPr="3D8BBC14">
        <w:rPr>
          <w:lang w:eastAsia="zh-CN"/>
        </w:rPr>
        <w:t>s</w:t>
      </w:r>
      <w:r w:rsidR="00996CBE" w:rsidRPr="3D8BBC14">
        <w:rPr>
          <w:lang w:eastAsia="zh-CN"/>
        </w:rPr>
        <w:t xml:space="preserve">. </w:t>
      </w:r>
      <w:r w:rsidR="65785A92" w:rsidRPr="3D8BBC14">
        <w:rPr>
          <w:lang w:eastAsia="ja-JP"/>
        </w:rPr>
        <w:t>It is necessary to</w:t>
      </w:r>
      <w:r w:rsidR="007D62C5" w:rsidRPr="3D8BBC14">
        <w:rPr>
          <w:lang w:eastAsia="ja-JP"/>
        </w:rPr>
        <w:t xml:space="preserve"> </w:t>
      </w:r>
      <w:r w:rsidR="00EE4257">
        <w:rPr>
          <w:lang w:eastAsia="ja-JP"/>
        </w:rPr>
        <w:t xml:space="preserve">also </w:t>
      </w:r>
      <w:r w:rsidR="007D62C5" w:rsidRPr="3D8BBC14">
        <w:rPr>
          <w:lang w:eastAsia="ja-JP"/>
        </w:rPr>
        <w:t xml:space="preserve">study </w:t>
      </w:r>
      <w:r w:rsidR="00972B23">
        <w:rPr>
          <w:lang w:eastAsia="ja-JP"/>
        </w:rPr>
        <w:t>the</w:t>
      </w:r>
      <w:r w:rsidR="0092269B">
        <w:rPr>
          <w:lang w:eastAsia="ja-JP"/>
        </w:rPr>
        <w:t xml:space="preserve"> potential </w:t>
      </w:r>
      <w:r w:rsidR="005E458A">
        <w:rPr>
          <w:lang w:eastAsia="ja-JP"/>
        </w:rPr>
        <w:t>integration</w:t>
      </w:r>
      <w:r w:rsidR="0092269B">
        <w:rPr>
          <w:lang w:eastAsia="ja-JP"/>
        </w:rPr>
        <w:t xml:space="preserve"> of the </w:t>
      </w:r>
      <w:r w:rsidR="00996CBE" w:rsidRPr="3D8BBC14">
        <w:rPr>
          <w:lang w:eastAsia="ja-JP"/>
        </w:rPr>
        <w:t>extensions</w:t>
      </w:r>
      <w:r w:rsidR="00972B23">
        <w:rPr>
          <w:lang w:eastAsia="ja-JP"/>
        </w:rPr>
        <w:t xml:space="preserve"> SA2 </w:t>
      </w:r>
      <w:r w:rsidR="000847A7">
        <w:rPr>
          <w:lang w:eastAsia="ja-JP"/>
        </w:rPr>
        <w:t xml:space="preserve">has </w:t>
      </w:r>
      <w:r w:rsidR="007D62C5" w:rsidRPr="3D8BBC14">
        <w:rPr>
          <w:lang w:eastAsia="ja-JP"/>
        </w:rPr>
        <w:t xml:space="preserve">defined </w:t>
      </w:r>
      <w:r w:rsidR="00996CBE" w:rsidRPr="3D8BBC14">
        <w:rPr>
          <w:lang w:eastAsia="ja-JP"/>
        </w:rPr>
        <w:t>for QUIC</w:t>
      </w:r>
      <w:r w:rsidR="00972B23">
        <w:rPr>
          <w:lang w:eastAsia="ja-JP"/>
        </w:rPr>
        <w:t>-</w:t>
      </w:r>
      <w:r w:rsidR="00996CBE" w:rsidRPr="3D8BBC14">
        <w:rPr>
          <w:lang w:eastAsia="ja-JP"/>
        </w:rPr>
        <w:t>based transport</w:t>
      </w:r>
      <w:r w:rsidR="007D62C5" w:rsidRPr="3D8BBC14">
        <w:rPr>
          <w:lang w:eastAsia="ja-JP"/>
        </w:rPr>
        <w:t xml:space="preserve"> solutions</w:t>
      </w:r>
      <w:r w:rsidR="00972B23">
        <w:rPr>
          <w:lang w:eastAsia="ja-JP"/>
        </w:rPr>
        <w:t xml:space="preserve"> </w:t>
      </w:r>
      <w:r w:rsidR="00D91A31">
        <w:rPr>
          <w:lang w:eastAsia="ja-JP"/>
        </w:rPr>
        <w:t>in</w:t>
      </w:r>
      <w:r w:rsidR="0092269B">
        <w:rPr>
          <w:lang w:eastAsia="ja-JP"/>
        </w:rPr>
        <w:t>to the RTC System.</w:t>
      </w:r>
      <w:r w:rsidR="0092269B" w:rsidRPr="3D8BBC14">
        <w:rPr>
          <w:lang w:eastAsia="ja-JP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0ABB7960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>has the following objectives:</w:t>
      </w:r>
    </w:p>
    <w:p w14:paraId="59E029BE" w14:textId="3F4A75BA" w:rsidR="002720C7" w:rsidRDefault="00D7106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Identify existing and emerging</w:t>
      </w:r>
      <w:r w:rsidR="00E07F68" w:rsidRPr="00FD620C">
        <w:rPr>
          <w:sz w:val="20"/>
          <w:szCs w:val="20"/>
        </w:rPr>
        <w:t xml:space="preserve"> QUIC-based </w:t>
      </w:r>
      <w:r w:rsidR="00824EE7">
        <w:rPr>
          <w:sz w:val="20"/>
          <w:szCs w:val="20"/>
        </w:rPr>
        <w:t>media</w:t>
      </w:r>
      <w:r w:rsidR="00824EE7" w:rsidRPr="00FD620C">
        <w:rPr>
          <w:sz w:val="20"/>
          <w:szCs w:val="20"/>
        </w:rPr>
        <w:t xml:space="preserve"> </w:t>
      </w:r>
      <w:r w:rsidR="00E07F68" w:rsidRPr="00FD620C">
        <w:rPr>
          <w:sz w:val="20"/>
          <w:szCs w:val="20"/>
        </w:rPr>
        <w:t xml:space="preserve">delivery protocols </w:t>
      </w:r>
      <w:r w:rsidR="00D6434C">
        <w:rPr>
          <w:sz w:val="20"/>
          <w:szCs w:val="20"/>
        </w:rPr>
        <w:t>suitable for real-time communication</w:t>
      </w:r>
      <w:r w:rsidR="000E587D">
        <w:rPr>
          <w:sz w:val="20"/>
          <w:szCs w:val="20"/>
        </w:rPr>
        <w:t xml:space="preserve"> and document their features, benefits</w:t>
      </w:r>
      <w:r w:rsidR="00F34B37">
        <w:rPr>
          <w:sz w:val="20"/>
          <w:szCs w:val="20"/>
        </w:rPr>
        <w:t>,</w:t>
      </w:r>
      <w:r w:rsidR="000E587D">
        <w:rPr>
          <w:sz w:val="20"/>
          <w:szCs w:val="20"/>
        </w:rPr>
        <w:t xml:space="preserve"> limitations</w:t>
      </w:r>
      <w:r w:rsidR="00D62CBF">
        <w:rPr>
          <w:sz w:val="20"/>
          <w:szCs w:val="20"/>
        </w:rPr>
        <w:t xml:space="preserve"> and current applications</w:t>
      </w:r>
      <w:r w:rsidR="00D6434C">
        <w:rPr>
          <w:sz w:val="20"/>
          <w:szCs w:val="20"/>
        </w:rPr>
        <w:t>.</w:t>
      </w:r>
    </w:p>
    <w:p w14:paraId="62DE9F16" w14:textId="5AC08800" w:rsidR="00642B90" w:rsidRDefault="001F7969" w:rsidP="00B27B5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Define an evaluation framework for </w:t>
      </w:r>
      <w:r w:rsidRPr="00FD620C">
        <w:rPr>
          <w:sz w:val="20"/>
          <w:szCs w:val="20"/>
        </w:rPr>
        <w:t xml:space="preserve">QUIC-based </w:t>
      </w:r>
      <w:r>
        <w:rPr>
          <w:sz w:val="20"/>
          <w:szCs w:val="20"/>
        </w:rPr>
        <w:t>media</w:t>
      </w:r>
      <w:r w:rsidRPr="00FD620C">
        <w:rPr>
          <w:sz w:val="20"/>
          <w:szCs w:val="20"/>
        </w:rPr>
        <w:t xml:space="preserve"> delivery protocols</w:t>
      </w:r>
      <w:r>
        <w:rPr>
          <w:sz w:val="20"/>
          <w:szCs w:val="20"/>
        </w:rPr>
        <w:t xml:space="preserve"> </w:t>
      </w:r>
      <w:r w:rsidR="00D24B82">
        <w:rPr>
          <w:sz w:val="20"/>
          <w:szCs w:val="20"/>
        </w:rPr>
        <w:t>in the context of</w:t>
      </w:r>
      <w:r w:rsidR="00A448E7">
        <w:rPr>
          <w:sz w:val="20"/>
          <w:szCs w:val="20"/>
        </w:rPr>
        <w:t xml:space="preserve"> the</w:t>
      </w:r>
      <w:r w:rsidR="00D24B82">
        <w:rPr>
          <w:sz w:val="20"/>
          <w:szCs w:val="20"/>
        </w:rPr>
        <w:t xml:space="preserve"> RTC</w:t>
      </w:r>
      <w:r w:rsidR="00A448E7">
        <w:rPr>
          <w:sz w:val="20"/>
          <w:szCs w:val="20"/>
        </w:rPr>
        <w:t xml:space="preserve"> System</w:t>
      </w:r>
      <w:r w:rsidR="00D24B82">
        <w:rPr>
          <w:sz w:val="20"/>
          <w:szCs w:val="20"/>
        </w:rPr>
        <w:t xml:space="preserve"> as defined in TS 26.50</w:t>
      </w:r>
      <w:r w:rsidR="00641B78">
        <w:rPr>
          <w:sz w:val="20"/>
          <w:szCs w:val="20"/>
        </w:rPr>
        <w:t>6</w:t>
      </w:r>
      <w:r w:rsidR="00D24B82">
        <w:rPr>
          <w:sz w:val="20"/>
          <w:szCs w:val="20"/>
        </w:rPr>
        <w:t xml:space="preserve"> and TS 26.113</w:t>
      </w:r>
      <w:r w:rsidR="00A448E7">
        <w:rPr>
          <w:sz w:val="20"/>
          <w:szCs w:val="20"/>
        </w:rPr>
        <w:t>.</w:t>
      </w:r>
    </w:p>
    <w:p w14:paraId="0393F55F" w14:textId="048F1BDB" w:rsidR="0021294B" w:rsidRDefault="0021294B" w:rsidP="0021294B">
      <w:pPr>
        <w:pStyle w:val="B2"/>
        <w:numPr>
          <w:ilvl w:val="0"/>
          <w:numId w:val="18"/>
        </w:numPr>
      </w:pPr>
      <w:r>
        <w:t>Def</w:t>
      </w:r>
      <w:r w:rsidR="0085483F">
        <w:t xml:space="preserve">ine application scenarios for which the </w:t>
      </w:r>
      <w:r w:rsidR="00B07B0F">
        <w:t xml:space="preserve">evaluation of </w:t>
      </w:r>
      <w:r w:rsidR="004516F5">
        <w:t xml:space="preserve">QUIC-based media delivery protocols is carried out, in particular including existing 3GPP </w:t>
      </w:r>
      <w:r w:rsidR="00BF4C4F">
        <w:t>services or service enablers such as split</w:t>
      </w:r>
      <w:r w:rsidR="00A448E7">
        <w:t xml:space="preserve"> </w:t>
      </w:r>
      <w:r w:rsidR="00BF4C4F">
        <w:t>rendering.</w:t>
      </w:r>
    </w:p>
    <w:p w14:paraId="2861D103" w14:textId="26932AD3" w:rsidR="00FA1EC2" w:rsidRPr="00A01029" w:rsidRDefault="004516F5" w:rsidP="0009558E">
      <w:pPr>
        <w:pStyle w:val="B2"/>
        <w:numPr>
          <w:ilvl w:val="0"/>
          <w:numId w:val="18"/>
        </w:numPr>
      </w:pPr>
      <w:r>
        <w:t>For the identified application scenarios, d</w:t>
      </w:r>
      <w:r w:rsidRPr="00C65782">
        <w:t>efine</w:t>
      </w:r>
      <w:r w:rsidR="00C65782" w:rsidRPr="00A01029">
        <w:t xml:space="preserve"> appropriate performance metrics</w:t>
      </w:r>
      <w:r w:rsidR="00D62CBF" w:rsidRPr="00A01029">
        <w:t>, requirements</w:t>
      </w:r>
      <w:r w:rsidR="00C65782" w:rsidRPr="00A01029">
        <w:t xml:space="preserve"> and e</w:t>
      </w:r>
      <w:r w:rsidR="601FD532" w:rsidRPr="00A01029">
        <w:t>valuate</w:t>
      </w:r>
      <w:r w:rsidR="00B4359B" w:rsidRPr="00A01029">
        <w:t xml:space="preserve"> </w:t>
      </w:r>
      <w:r w:rsidR="0079701D" w:rsidRPr="00A01029">
        <w:t xml:space="preserve">the </w:t>
      </w:r>
      <w:r w:rsidR="000E587D" w:rsidRPr="00A01029">
        <w:t xml:space="preserve">performance of the </w:t>
      </w:r>
      <w:r w:rsidR="009E7119" w:rsidRPr="00A01029">
        <w:t xml:space="preserve">QUIC-based media delivery protocols </w:t>
      </w:r>
      <w:r w:rsidR="006C5628" w:rsidRPr="00A01029">
        <w:t xml:space="preserve">against </w:t>
      </w:r>
      <w:r w:rsidR="00D24B82">
        <w:t xml:space="preserve">existing </w:t>
      </w:r>
      <w:r w:rsidR="00641B78">
        <w:t xml:space="preserve">architectures and protocols as defined in TS 26.506 and TS 26.113 (in particular </w:t>
      </w:r>
      <w:r w:rsidR="00A448E7">
        <w:t>W</w:t>
      </w:r>
      <w:r w:rsidR="00641B78">
        <w:t xml:space="preserve">ebRTC and </w:t>
      </w:r>
      <w:r w:rsidR="00D62CBF" w:rsidRPr="00A01029">
        <w:t>(S)</w:t>
      </w:r>
      <w:r w:rsidR="00F63B18" w:rsidRPr="00A01029">
        <w:t>RTP</w:t>
      </w:r>
      <w:r w:rsidR="00D62CBF" w:rsidRPr="00A01029">
        <w:t>-based frameworks</w:t>
      </w:r>
      <w:r w:rsidR="00641B78">
        <w:t>)</w:t>
      </w:r>
      <w:r w:rsidR="00AA3C7E" w:rsidRPr="00A01029">
        <w:t xml:space="preserve"> </w:t>
      </w:r>
      <w:r w:rsidR="006C5628" w:rsidRPr="00A01029">
        <w:t>under realistic 3GPP network conditions</w:t>
      </w:r>
      <w:r w:rsidR="00F63B18" w:rsidRPr="00A01029">
        <w:t>.</w:t>
      </w:r>
      <w:r w:rsidR="00B27B56" w:rsidRPr="00A01029">
        <w:t xml:space="preserve"> </w:t>
      </w:r>
      <w:r w:rsidR="000E587D" w:rsidRPr="00A01029">
        <w:t>Consider e</w:t>
      </w:r>
      <w:r w:rsidR="00707F9D" w:rsidRPr="00A01029">
        <w:t xml:space="preserve">xisting </w:t>
      </w:r>
      <w:r w:rsidR="009E7119" w:rsidRPr="00A01029">
        <w:t xml:space="preserve">performance </w:t>
      </w:r>
      <w:r w:rsidR="00F4291A" w:rsidRPr="00A01029">
        <w:t>evaluation</w:t>
      </w:r>
      <w:r w:rsidR="00AA0D9C" w:rsidRPr="00A01029">
        <w:t xml:space="preserve"> </w:t>
      </w:r>
      <w:r w:rsidR="00707F9D" w:rsidRPr="00A01029">
        <w:t>from</w:t>
      </w:r>
      <w:r w:rsidR="00A369BE" w:rsidRPr="00A01029">
        <w:t xml:space="preserve"> e.g.</w:t>
      </w:r>
      <w:r w:rsidR="00707F9D" w:rsidRPr="00A01029">
        <w:t xml:space="preserve"> academia and other SDOs</w:t>
      </w:r>
      <w:r w:rsidR="00136679" w:rsidRPr="00A01029">
        <w:t xml:space="preserve"> for </w:t>
      </w:r>
      <w:r w:rsidR="00AB032D" w:rsidRPr="00A01029">
        <w:t xml:space="preserve">realistic </w:t>
      </w:r>
      <w:r w:rsidR="00136679" w:rsidRPr="00A01029">
        <w:t>3GPP network</w:t>
      </w:r>
      <w:r w:rsidR="00A369BE" w:rsidRPr="00A01029">
        <w:t xml:space="preserve"> condition</w:t>
      </w:r>
      <w:r w:rsidR="00136679" w:rsidRPr="00A01029">
        <w:t>s</w:t>
      </w:r>
      <w:r w:rsidR="00707F9D" w:rsidRPr="00A01029">
        <w:t xml:space="preserve">, </w:t>
      </w:r>
      <w:r w:rsidR="000E587D" w:rsidRPr="00A01029">
        <w:t>which</w:t>
      </w:r>
      <w:r w:rsidR="00AA0D9C" w:rsidRPr="00A01029">
        <w:t xml:space="preserve"> </w:t>
      </w:r>
      <w:r w:rsidR="0019375C" w:rsidRPr="00A01029">
        <w:t>need</w:t>
      </w:r>
      <w:r w:rsidR="0018159F" w:rsidRPr="00A01029">
        <w:t>s</w:t>
      </w:r>
      <w:r w:rsidR="0019375C" w:rsidRPr="00A01029">
        <w:t xml:space="preserve"> to </w:t>
      </w:r>
      <w:r w:rsidR="00923FA3" w:rsidRPr="00A01029">
        <w:t>be verified independently by SA4.</w:t>
      </w:r>
      <w:r w:rsidR="0008283F" w:rsidRPr="00A01029">
        <w:t xml:space="preserve"> This may consist of SA4 analytically verifying the results and confirming their validity without conducting new simulations.</w:t>
      </w:r>
    </w:p>
    <w:p w14:paraId="4B28345F" w14:textId="7746A828" w:rsidR="00642B90" w:rsidRDefault="00B07B0F" w:rsidP="00642B90">
      <w:pPr>
        <w:pStyle w:val="B2"/>
      </w:pPr>
      <w:r>
        <w:t>c</w:t>
      </w:r>
      <w:r w:rsidR="001F7969">
        <w:t>)</w:t>
      </w:r>
      <w:r w:rsidR="001F7969">
        <w:tab/>
      </w:r>
      <w:r w:rsidR="00642B90" w:rsidRPr="00642B90">
        <w:t>Document potential impact of deploying QUIC-based technologies on the delivery architecture defined in TS 26.50</w:t>
      </w:r>
      <w:r w:rsidR="00CD3F61">
        <w:t>6</w:t>
      </w:r>
      <w:r w:rsidR="00642B90" w:rsidRPr="00642B90">
        <w:t>, taking into account: current architectures, the 3GPP core network architecture defined in TS 23.501</w:t>
      </w:r>
      <w:r w:rsidR="001B2B88">
        <w:t xml:space="preserve"> and UE implementations</w:t>
      </w:r>
      <w:r w:rsidR="00642B90" w:rsidRPr="00642B90">
        <w:t xml:space="preserve">; and identify advantages and disadvantages for deployments. For example, efficiency, </w:t>
      </w:r>
      <w:r w:rsidR="004310DE">
        <w:t>scalability</w:t>
      </w:r>
      <w:r w:rsidR="00642B90" w:rsidRPr="00642B90">
        <w:t>, ability to provide a distributed deployment</w:t>
      </w:r>
      <w:r w:rsidR="001B2B88">
        <w:t>, impact on</w:t>
      </w:r>
      <w:r w:rsidR="008E11A9">
        <w:t xml:space="preserve"> radio optimizations</w:t>
      </w:r>
      <w:r w:rsidR="00B36CB5">
        <w:t xml:space="preserve">, </w:t>
      </w:r>
      <w:r w:rsidR="007306E8">
        <w:t>flow control and management,</w:t>
      </w:r>
      <w:r w:rsidR="00642B90" w:rsidRPr="00642B90">
        <w:t xml:space="preserve"> </w:t>
      </w:r>
      <w:r w:rsidR="0011392D">
        <w:t xml:space="preserve">security/privacy versus </w:t>
      </w:r>
      <w:r w:rsidR="00442B48">
        <w:t xml:space="preserve">traffic management, </w:t>
      </w:r>
      <w:r w:rsidR="00642B90" w:rsidRPr="00642B90">
        <w:t>and readiness of general</w:t>
      </w:r>
      <w:r w:rsidR="00A448E7">
        <w:t>-</w:t>
      </w:r>
      <w:r w:rsidR="00642B90" w:rsidRPr="00642B90">
        <w:t>purpose implementations.</w:t>
      </w:r>
    </w:p>
    <w:p w14:paraId="141768A9" w14:textId="3172D552" w:rsidR="00C6752B" w:rsidRPr="0009558E" w:rsidRDefault="001066C4" w:rsidP="0009558E">
      <w:pPr>
        <w:pStyle w:val="NO"/>
      </w:pPr>
      <w:r w:rsidRPr="0009558E">
        <w:t>NOTE</w:t>
      </w:r>
      <w:r w:rsidR="00091716" w:rsidRPr="0009558E">
        <w:t xml:space="preserve"> 1</w:t>
      </w:r>
      <w:r w:rsidRPr="0009558E">
        <w:t>: The evaluation framework may be based on an open-source network simulator such as ns3.</w:t>
      </w:r>
    </w:p>
    <w:p w14:paraId="3DFBB8C4" w14:textId="2EC3CF03" w:rsidR="00091716" w:rsidRPr="0009558E" w:rsidRDefault="00091716" w:rsidP="0009558E">
      <w:pPr>
        <w:pStyle w:val="NO"/>
      </w:pPr>
      <w:r w:rsidRPr="0009558E">
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</w:r>
    </w:p>
    <w:p w14:paraId="0597EF38" w14:textId="2D898065" w:rsidR="006C2B81" w:rsidRDefault="006C2B81" w:rsidP="003A52D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If sufficient evidence of benefits for </w:t>
      </w:r>
      <w:r w:rsidR="00A448E7">
        <w:rPr>
          <w:sz w:val="20"/>
          <w:szCs w:val="20"/>
        </w:rPr>
        <w:t xml:space="preserve">the </w:t>
      </w:r>
      <w:r w:rsidR="00FB0CD7">
        <w:rPr>
          <w:sz w:val="20"/>
          <w:szCs w:val="20"/>
        </w:rPr>
        <w:t xml:space="preserve">selected </w:t>
      </w:r>
      <w:r>
        <w:rPr>
          <w:sz w:val="20"/>
          <w:szCs w:val="20"/>
        </w:rPr>
        <w:t>QUIC</w:t>
      </w:r>
      <w:r w:rsidR="003168C2">
        <w:rPr>
          <w:sz w:val="20"/>
          <w:szCs w:val="20"/>
        </w:rPr>
        <w:t>-based media</w:t>
      </w:r>
      <w:r w:rsidR="003168C2" w:rsidRPr="00FD620C">
        <w:rPr>
          <w:sz w:val="20"/>
          <w:szCs w:val="20"/>
        </w:rPr>
        <w:t xml:space="preserve"> delivery protocols</w:t>
      </w:r>
      <w:r w:rsidR="003168C2">
        <w:rPr>
          <w:sz w:val="20"/>
          <w:szCs w:val="20"/>
        </w:rPr>
        <w:t xml:space="preserve"> in the context of RTC are identified</w:t>
      </w:r>
    </w:p>
    <w:p w14:paraId="3C984E3D" w14:textId="156CF36E" w:rsidR="00701600" w:rsidRPr="00A01029" w:rsidRDefault="003168C2" w:rsidP="0009558E">
      <w:pPr>
        <w:pStyle w:val="B2"/>
      </w:pPr>
      <w:r>
        <w:t>a)</w:t>
      </w:r>
      <w:r>
        <w:tab/>
      </w:r>
      <w:r w:rsidR="00F070E0" w:rsidRPr="00A01029">
        <w:t xml:space="preserve">Study </w:t>
      </w:r>
      <w:r w:rsidR="00DD5A40" w:rsidRPr="00A01029">
        <w:t>integration</w:t>
      </w:r>
      <w:r w:rsidR="00F070E0" w:rsidRPr="00A01029">
        <w:t xml:space="preserve"> of </w:t>
      </w:r>
      <w:r w:rsidR="00E43F7A" w:rsidRPr="00A01029">
        <w:t xml:space="preserve">the </w:t>
      </w:r>
      <w:r w:rsidR="00281599">
        <w:t xml:space="preserve">beneficial </w:t>
      </w:r>
      <w:r w:rsidR="00F070E0" w:rsidRPr="00A01029">
        <w:t xml:space="preserve">QUIC-based </w:t>
      </w:r>
      <w:r w:rsidR="0048053D" w:rsidRPr="00A01029">
        <w:t xml:space="preserve">media delivery </w:t>
      </w:r>
      <w:r w:rsidR="00F070E0" w:rsidRPr="00A01029">
        <w:t xml:space="preserve">protocols </w:t>
      </w:r>
      <w:r w:rsidR="00E43F7A" w:rsidRPr="00A01029">
        <w:t>identified</w:t>
      </w:r>
      <w:r w:rsidR="00241D11" w:rsidRPr="00A01029">
        <w:t xml:space="preserve"> in objective </w:t>
      </w:r>
      <w:r w:rsidR="002B6A9B" w:rsidRPr="00A01029">
        <w:t>#</w:t>
      </w:r>
      <w:r w:rsidR="00241D11" w:rsidRPr="00A01029">
        <w:t>1</w:t>
      </w:r>
      <w:r w:rsidR="00943D70" w:rsidRPr="00A01029">
        <w:t xml:space="preserve"> and </w:t>
      </w:r>
      <w:r w:rsidR="00281599">
        <w:t>#2</w:t>
      </w:r>
      <w:r w:rsidR="00943D70">
        <w:t xml:space="preserve"> and </w:t>
      </w:r>
      <w:r w:rsidR="00884ABF" w:rsidRPr="00A01029">
        <w:t xml:space="preserve">the </w:t>
      </w:r>
      <w:r w:rsidR="00943D70" w:rsidRPr="00A01029">
        <w:t>SA</w:t>
      </w:r>
      <w:r w:rsidR="00B4359B" w:rsidRPr="00A01029">
        <w:t xml:space="preserve">2 </w:t>
      </w:r>
      <w:r w:rsidR="000332D6" w:rsidRPr="00A01029">
        <w:t>MRI</w:t>
      </w:r>
      <w:r w:rsidR="00FA7277" w:rsidRPr="00A01029">
        <w:t xml:space="preserve"> </w:t>
      </w:r>
      <w:r w:rsidR="00F12716" w:rsidRPr="00A01029">
        <w:t xml:space="preserve">solutions </w:t>
      </w:r>
      <w:r w:rsidR="00AC7318" w:rsidRPr="00A01029">
        <w:t>(</w:t>
      </w:r>
      <w:r w:rsidR="005B25DE" w:rsidRPr="00A01029">
        <w:t xml:space="preserve">as defined in </w:t>
      </w:r>
      <w:r w:rsidR="00BE3F14" w:rsidRPr="00A01029">
        <w:t xml:space="preserve">TS 23.501, </w:t>
      </w:r>
      <w:r w:rsidR="00FA7277" w:rsidRPr="00A01029">
        <w:t xml:space="preserve">clause </w:t>
      </w:r>
      <w:r w:rsidR="00BE3F14" w:rsidRPr="00A01029">
        <w:t>5.37.9</w:t>
      </w:r>
      <w:r w:rsidR="00AC7318" w:rsidRPr="00A01029">
        <w:t xml:space="preserve">) </w:t>
      </w:r>
      <w:r w:rsidR="00F24CF2" w:rsidRPr="00A01029">
        <w:t>in</w:t>
      </w:r>
      <w:r w:rsidR="00AC7318" w:rsidRPr="00A01029">
        <w:t>to the RTC System.</w:t>
      </w:r>
    </w:p>
    <w:p w14:paraId="52929F5E" w14:textId="0FC36E33" w:rsidR="00C73BD3" w:rsidRPr="0009558E" w:rsidRDefault="00701600" w:rsidP="0009558E">
      <w:pPr>
        <w:pStyle w:val="NO"/>
      </w:pPr>
      <w:r w:rsidRPr="0009558E">
        <w:t>NOTE</w:t>
      </w:r>
      <w:r w:rsidR="00343531" w:rsidRPr="0009558E">
        <w:t xml:space="preserve"> 3</w:t>
      </w:r>
      <w:r w:rsidRPr="0009558E">
        <w:t xml:space="preserve">: </w:t>
      </w:r>
      <w:r w:rsidR="009E5C2B" w:rsidRPr="0009558E">
        <w:t xml:space="preserve">The study of integration includes </w:t>
      </w:r>
      <w:r w:rsidR="003B68C6" w:rsidRPr="0009558E">
        <w:t>consideration of</w:t>
      </w:r>
      <w:r w:rsidR="009E5C2B" w:rsidRPr="0009558E">
        <w:t xml:space="preserve"> potential architectural enhancements</w:t>
      </w:r>
      <w:r w:rsidR="00D62CBF" w:rsidRPr="0009558E">
        <w:t>,</w:t>
      </w:r>
      <w:r w:rsidR="009E5C2B" w:rsidRPr="0009558E">
        <w:t xml:space="preserve"> signaling </w:t>
      </w:r>
      <w:r w:rsidR="00D62CBF" w:rsidRPr="0009558E">
        <w:t>and collaboration scenarios</w:t>
      </w:r>
      <w:r w:rsidR="009E5C2B" w:rsidRPr="0009558E">
        <w:t xml:space="preserve"> required for QUIC-based media delivery protocols.</w:t>
      </w:r>
    </w:p>
    <w:p w14:paraId="4AAEED0D" w14:textId="2A1C3190" w:rsidR="003A52D5" w:rsidRPr="00A01029" w:rsidRDefault="00281599" w:rsidP="0009558E">
      <w:pPr>
        <w:pStyle w:val="B2"/>
      </w:pPr>
      <w:r>
        <w:t>b)</w:t>
      </w:r>
      <w:r>
        <w:tab/>
      </w:r>
      <w:r w:rsidR="00873E0C">
        <w:t>I</w:t>
      </w:r>
      <w:r w:rsidR="007B018A" w:rsidRPr="003A52D5">
        <w:t xml:space="preserve">dentify </w:t>
      </w:r>
      <w:r w:rsidR="00F43768">
        <w:t>gaps and</w:t>
      </w:r>
      <w:r w:rsidR="007B018A" w:rsidRPr="00A01029">
        <w:t xml:space="preserve"> potential normative work on the architecture and procedures (TS 26.506) of the RTC System as well as </w:t>
      </w:r>
      <w:r w:rsidR="009D3D29" w:rsidRPr="00A01029">
        <w:t xml:space="preserve">on its </w:t>
      </w:r>
      <w:r w:rsidR="007B018A" w:rsidRPr="00A01029">
        <w:t>protocols and APIs (TS 26.113 and TS 26.510).</w:t>
      </w:r>
    </w:p>
    <w:p w14:paraId="7306E0B8" w14:textId="5AD3AF0B" w:rsidR="00371744" w:rsidRPr="0009558E" w:rsidRDefault="00371744" w:rsidP="0009558E">
      <w:pPr>
        <w:pStyle w:val="NO"/>
      </w:pPr>
      <w:r w:rsidRPr="0009558E">
        <w:t>NOTE</w:t>
      </w:r>
      <w:r w:rsidR="00343531" w:rsidRPr="0009558E">
        <w:t xml:space="preserve"> 4</w:t>
      </w:r>
      <w:r w:rsidRPr="0009558E">
        <w:t xml:space="preserve">: </w:t>
      </w:r>
      <w:r w:rsidR="009272EA" w:rsidRPr="0009558E">
        <w:t>The study will take into account potential changes in the media delivery architecture as identified in other ongoing 3GPP studies</w:t>
      </w:r>
      <w:r w:rsidR="002B5457" w:rsidRPr="0009558E">
        <w:t>.</w:t>
      </w:r>
    </w:p>
    <w:p w14:paraId="0C9E466E" w14:textId="6EA4CC16" w:rsidR="00EA2B0D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21425E">
        <w:rPr>
          <w:sz w:val="20"/>
          <w:szCs w:val="20"/>
          <w:lang w:eastAsia="en-US"/>
        </w:rPr>
        <w:t xml:space="preserve"> and </w:t>
      </w:r>
      <w:r w:rsidR="00924A98">
        <w:rPr>
          <w:sz w:val="20"/>
          <w:szCs w:val="20"/>
          <w:lang w:eastAsia="en-US"/>
        </w:rPr>
        <w:t xml:space="preserve">the </w:t>
      </w:r>
      <w:r w:rsidR="0021425E">
        <w:rPr>
          <w:sz w:val="20"/>
          <w:szCs w:val="20"/>
          <w:lang w:eastAsia="en-US"/>
        </w:rPr>
        <w:t>IETF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1ED0937B" w14:textId="77777777" w:rsidR="00296855" w:rsidRPr="00296855" w:rsidRDefault="00296855" w:rsidP="00296855">
      <w:pPr>
        <w:ind w:left="360"/>
      </w:pPr>
    </w:p>
    <w:p w14:paraId="457E785B" w14:textId="1F2CA316" w:rsidR="00F55063" w:rsidRDefault="001E489F" w:rsidP="00C16405">
      <w:pPr>
        <w:pStyle w:val="Heading1"/>
        <w:rPr>
          <w:lang w:eastAsia="ja-JP"/>
        </w:rPr>
      </w:pPr>
      <w:r w:rsidRPr="3D8BBC14">
        <w:rPr>
          <w:lang w:eastAsia="ja-JP"/>
        </w:rPr>
        <w:t>5</w:t>
      </w:r>
      <w:r>
        <w:tab/>
      </w:r>
      <w:r w:rsidRPr="3D8BBC14">
        <w:rPr>
          <w:lang w:eastAsia="ja-JP"/>
        </w:rPr>
        <w:t>Expected Output and Timescale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F32D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DF32D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7712D5" w14:paraId="1B661970" w14:textId="77777777" w:rsidTr="00DF32DB">
        <w:trPr>
          <w:cantSplit/>
          <w:jc w:val="center"/>
        </w:trPr>
        <w:tc>
          <w:tcPr>
            <w:tcW w:w="1617" w:type="dxa"/>
          </w:tcPr>
          <w:p w14:paraId="194449B4" w14:textId="6E0EFD6B" w:rsidR="00556F0F" w:rsidRPr="001C521A" w:rsidRDefault="007712D5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Internal </w:t>
            </w:r>
            <w:r w:rsidR="00556F0F"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57674696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26.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8</w:t>
            </w:r>
            <w:r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xx</w:t>
            </w:r>
          </w:p>
        </w:tc>
        <w:tc>
          <w:tcPr>
            <w:tcW w:w="2409" w:type="dxa"/>
          </w:tcPr>
          <w:p w14:paraId="3489ADFF" w14:textId="7C1CEE7F" w:rsidR="00556F0F" w:rsidRPr="001C521A" w:rsidRDefault="00823601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QUIC-based media delivery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solutions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</w:t>
            </w:r>
            <w:r w:rsidR="00556F0F"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71D5490D" w:rsidR="00556F0F" w:rsidRPr="007712D5" w:rsidRDefault="007712D5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6A5867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SA#11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4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6A5867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6A5867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26)</w:t>
            </w:r>
          </w:p>
        </w:tc>
        <w:tc>
          <w:tcPr>
            <w:tcW w:w="1074" w:type="dxa"/>
          </w:tcPr>
          <w:p w14:paraId="4085D84E" w14:textId="19427DD9" w:rsidR="006A5867" w:rsidRPr="007712D5" w:rsidRDefault="007712D5" w:rsidP="006A586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TSG </w:t>
            </w:r>
            <w:r w:rsidR="006A5867" w:rsidRPr="007712D5">
              <w:rPr>
                <w:rFonts w:ascii="Arial" w:hAnsi="Arial" w:cs="Arial"/>
                <w:iCs/>
                <w:sz w:val="18"/>
                <w:szCs w:val="18"/>
              </w:rPr>
              <w:t>SA#11</w:t>
            </w:r>
            <w:r w:rsidR="00DF32DB" w:rsidRPr="007712D5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  <w:p w14:paraId="3CC87817" w14:textId="73F4474A" w:rsidR="00556F0F" w:rsidRPr="007712D5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Mar</w:t>
            </w:r>
            <w:r w:rsid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A260EC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7</w:t>
            </w:r>
            <w:r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1B3D7AE" w14:textId="782822EC" w:rsidR="00B27D0F" w:rsidRPr="005A4154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  <w:lang w:val="fr-FR"/>
              </w:rPr>
            </w:pPr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Yoshihiro Inoue</w:t>
            </w:r>
            <w:r w:rsidR="004D45C3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NTT</w:t>
            </w:r>
            <w:r w:rsidR="008E3F96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yoshihiro.inoue@ntt-at.co.jp</w:t>
            </w:r>
          </w:p>
        </w:tc>
      </w:tr>
    </w:tbl>
    <w:p w14:paraId="3E5E0EB7" w14:textId="77777777" w:rsidR="001E489F" w:rsidRPr="005A4154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F32D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532A50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733ECFA5" w:rsidR="000A0647" w:rsidRDefault="00BB3844" w:rsidP="001E489F">
      <w:r>
        <w:t xml:space="preserve">SA2 </w:t>
      </w:r>
      <w:r w:rsidR="00D517FA">
        <w:t>on</w:t>
      </w:r>
      <w:r>
        <w:t xml:space="preserve"> architectural aspects</w:t>
      </w:r>
    </w:p>
    <w:p w14:paraId="0DDCF9EA" w14:textId="77777777" w:rsidR="00257594" w:rsidRDefault="00330142" w:rsidP="00257594">
      <w:r>
        <w:t>IETF for protocol aspects</w:t>
      </w:r>
    </w:p>
    <w:p w14:paraId="2E9D2957" w14:textId="3614076B" w:rsidR="001E489F" w:rsidRDefault="001E489F" w:rsidP="00F77A51">
      <w:pPr>
        <w:pStyle w:val="Heading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</w:tblGrid>
      <w:tr w:rsidR="009E7119" w14:paraId="75C4F4B2" w14:textId="77777777" w:rsidTr="00DF32D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65CF0C" w14:textId="77777777" w:rsidR="009E7119" w:rsidRDefault="009E7119" w:rsidP="001F66A2">
            <w:pPr>
              <w:pStyle w:val="TAH"/>
            </w:pPr>
            <w:r>
              <w:t>Supporting IM name</w:t>
            </w:r>
          </w:p>
        </w:tc>
      </w:tr>
      <w:tr w:rsidR="009E7119" w14:paraId="44BC8ADD" w14:textId="77777777" w:rsidTr="00DF32DB">
        <w:trPr>
          <w:cantSplit/>
          <w:jc w:val="center"/>
        </w:trPr>
        <w:tc>
          <w:tcPr>
            <w:tcW w:w="5029" w:type="dxa"/>
          </w:tcPr>
          <w:p w14:paraId="1FEC3BBD" w14:textId="3843129C" w:rsidR="009E7119" w:rsidRDefault="00DF32DB" w:rsidP="001F66A2">
            <w:pPr>
              <w:pStyle w:val="TAL"/>
            </w:pPr>
            <w:r>
              <w:t xml:space="preserve"> BBC</w:t>
            </w:r>
          </w:p>
        </w:tc>
      </w:tr>
      <w:tr w:rsidR="00DF32DB" w14:paraId="3F659C5A" w14:textId="77777777" w:rsidTr="00DF32DB">
        <w:trPr>
          <w:cantSplit/>
          <w:jc w:val="center"/>
        </w:trPr>
        <w:tc>
          <w:tcPr>
            <w:tcW w:w="5029" w:type="dxa"/>
          </w:tcPr>
          <w:p w14:paraId="4CDFC3C1" w14:textId="1929E9D8" w:rsidR="00DF32DB" w:rsidRPr="006E62CB" w:rsidRDefault="00DF32DB" w:rsidP="001F66A2">
            <w:pPr>
              <w:pStyle w:val="TAL"/>
            </w:pPr>
            <w:r>
              <w:t xml:space="preserve"> </w:t>
            </w:r>
            <w:r w:rsidRPr="009E7119">
              <w:t>Dolby Laboratories Inc.</w:t>
            </w:r>
          </w:p>
        </w:tc>
      </w:tr>
      <w:tr w:rsidR="009E7119" w14:paraId="702850A5" w14:textId="77777777" w:rsidTr="00DF32DB">
        <w:trPr>
          <w:cantSplit/>
          <w:jc w:val="center"/>
        </w:trPr>
        <w:tc>
          <w:tcPr>
            <w:tcW w:w="5029" w:type="dxa"/>
          </w:tcPr>
          <w:p w14:paraId="10282BE3" w14:textId="2C34CD80" w:rsidR="009E7119" w:rsidRPr="006E62CB" w:rsidRDefault="00DF32DB" w:rsidP="001F66A2">
            <w:pPr>
              <w:pStyle w:val="TAL"/>
            </w:pPr>
            <w:r>
              <w:t xml:space="preserve"> </w:t>
            </w:r>
            <w:r w:rsidRPr="00AA6CAE">
              <w:t>Fraunhofer HHI</w:t>
            </w:r>
          </w:p>
        </w:tc>
      </w:tr>
      <w:tr w:rsidR="00DF32DB" w14:paraId="0E2C103D" w14:textId="77777777" w:rsidTr="00DF32DB">
        <w:trPr>
          <w:cantSplit/>
          <w:jc w:val="center"/>
        </w:trPr>
        <w:tc>
          <w:tcPr>
            <w:tcW w:w="5029" w:type="dxa"/>
          </w:tcPr>
          <w:p w14:paraId="0A9B983D" w14:textId="16A63C94" w:rsidR="00DF32DB" w:rsidRPr="006E62CB" w:rsidRDefault="00DF32DB" w:rsidP="001F66A2">
            <w:pPr>
              <w:pStyle w:val="TAL"/>
            </w:pPr>
            <w:r>
              <w:t xml:space="preserve"> Inter</w:t>
            </w:r>
            <w:r w:rsidR="003E4C42">
              <w:t>D</w:t>
            </w:r>
            <w:r>
              <w:t>igital</w:t>
            </w:r>
            <w:r w:rsidR="00655584">
              <w:t xml:space="preserve"> </w:t>
            </w:r>
            <w:r w:rsidR="00F91CF7">
              <w:t>Communications</w:t>
            </w:r>
          </w:p>
        </w:tc>
      </w:tr>
      <w:tr w:rsidR="009E7119" w14:paraId="1164FE49" w14:textId="77777777" w:rsidTr="00DF32DB">
        <w:trPr>
          <w:cantSplit/>
          <w:jc w:val="center"/>
        </w:trPr>
        <w:tc>
          <w:tcPr>
            <w:tcW w:w="5029" w:type="dxa"/>
          </w:tcPr>
          <w:p w14:paraId="55AAB816" w14:textId="3B8798B1" w:rsidR="009E7119" w:rsidRPr="006E62CB" w:rsidRDefault="00DF32DB" w:rsidP="001F66A2">
            <w:pPr>
              <w:pStyle w:val="TAL"/>
            </w:pPr>
            <w:r>
              <w:t xml:space="preserve"> </w:t>
            </w:r>
            <w:r w:rsidR="009E7119" w:rsidRPr="006E62CB">
              <w:t>Lenovo</w:t>
            </w:r>
          </w:p>
        </w:tc>
      </w:tr>
      <w:tr w:rsidR="009E7119" w14:paraId="2E179575" w14:textId="77777777" w:rsidTr="00DF32DB">
        <w:trPr>
          <w:cantSplit/>
          <w:jc w:val="center"/>
        </w:trPr>
        <w:tc>
          <w:tcPr>
            <w:tcW w:w="5029" w:type="dxa"/>
          </w:tcPr>
          <w:p w14:paraId="6A7BE546" w14:textId="0337EAAE" w:rsidR="009E7119" w:rsidRDefault="00DF32DB" w:rsidP="001F66A2">
            <w:pPr>
              <w:pStyle w:val="TAL"/>
            </w:pPr>
            <w:r>
              <w:t xml:space="preserve"> </w:t>
            </w:r>
            <w:r w:rsidR="009E7119">
              <w:t>NTT</w:t>
            </w:r>
          </w:p>
        </w:tc>
      </w:tr>
      <w:tr w:rsidR="009E7119" w14:paraId="3ACD48CF" w14:textId="77777777" w:rsidTr="00DF32DB">
        <w:trPr>
          <w:cantSplit/>
          <w:jc w:val="center"/>
        </w:trPr>
        <w:tc>
          <w:tcPr>
            <w:tcW w:w="5029" w:type="dxa"/>
          </w:tcPr>
          <w:p w14:paraId="59CD79FA" w14:textId="18E517F2" w:rsidR="009E7119" w:rsidRPr="000A3676" w:rsidRDefault="00DF32DB" w:rsidP="001F66A2">
            <w:pPr>
              <w:pStyle w:val="TAL"/>
              <w:rPr>
                <w:highlight w:val="yellow"/>
              </w:rPr>
            </w:pPr>
            <w:r>
              <w:t xml:space="preserve"> Nokia</w:t>
            </w:r>
          </w:p>
        </w:tc>
      </w:tr>
      <w:tr w:rsidR="009E7119" w14:paraId="6B1262F9" w14:textId="77777777" w:rsidTr="00DF32DB">
        <w:trPr>
          <w:cantSplit/>
          <w:jc w:val="center"/>
        </w:trPr>
        <w:tc>
          <w:tcPr>
            <w:tcW w:w="5029" w:type="dxa"/>
          </w:tcPr>
          <w:p w14:paraId="706EF0A2" w14:textId="026EB663" w:rsidR="009E7119" w:rsidRPr="000A3676" w:rsidRDefault="00DF32DB" w:rsidP="001F66A2">
            <w:pPr>
              <w:pStyle w:val="TAL"/>
              <w:rPr>
                <w:highlight w:val="yellow"/>
              </w:rPr>
            </w:pPr>
            <w:r w:rsidRPr="0009558E">
              <w:t xml:space="preserve"> </w:t>
            </w:r>
            <w:r w:rsidR="009E7119" w:rsidRPr="0009558E">
              <w:t>Qualcomm</w:t>
            </w:r>
            <w:r w:rsidR="007A3A1D" w:rsidRPr="007A3A1D">
              <w:t xml:space="preserve"> Incorporated</w:t>
            </w:r>
          </w:p>
        </w:tc>
      </w:tr>
      <w:tr w:rsidR="009E7119" w14:paraId="30F7621D" w14:textId="77777777" w:rsidTr="00DF32DB">
        <w:trPr>
          <w:cantSplit/>
          <w:jc w:val="center"/>
        </w:trPr>
        <w:tc>
          <w:tcPr>
            <w:tcW w:w="5029" w:type="dxa"/>
          </w:tcPr>
          <w:p w14:paraId="3B6BC87E" w14:textId="688C830F" w:rsidR="009E7119" w:rsidRPr="000A3676" w:rsidRDefault="009E7119" w:rsidP="001F66A2">
            <w:pPr>
              <w:pStyle w:val="TAL"/>
              <w:rPr>
                <w:highlight w:val="yellow"/>
              </w:rPr>
            </w:pPr>
          </w:p>
        </w:tc>
      </w:tr>
      <w:tr w:rsidR="009E7119" w14:paraId="0F040EF7" w14:textId="77777777" w:rsidTr="00DF32DB">
        <w:trPr>
          <w:cantSplit/>
          <w:jc w:val="center"/>
        </w:trPr>
        <w:tc>
          <w:tcPr>
            <w:tcW w:w="5029" w:type="dxa"/>
          </w:tcPr>
          <w:p w14:paraId="52973CCB" w14:textId="5F83F156" w:rsidR="009E7119" w:rsidRPr="00AA6CAE" w:rsidRDefault="009E7119" w:rsidP="001F66A2">
            <w:pPr>
              <w:pStyle w:val="TAL"/>
            </w:pPr>
          </w:p>
        </w:tc>
      </w:tr>
    </w:tbl>
    <w:p w14:paraId="6FBB72F4" w14:textId="77777777" w:rsidR="00932044" w:rsidRDefault="00932044" w:rsidP="001E489F"/>
    <w:p w14:paraId="3E9E5356" w14:textId="77777777" w:rsidR="009E7119" w:rsidRPr="001E489F" w:rsidRDefault="009E7119" w:rsidP="001E489F"/>
    <w:sectPr w:rsidR="009E7119" w:rsidRPr="001E489F" w:rsidSect="003C2CF0">
      <w:footerReference w:type="even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0217B" w14:textId="77777777" w:rsidR="004A6AED" w:rsidRDefault="004A6AED">
      <w:r>
        <w:separator/>
      </w:r>
    </w:p>
  </w:endnote>
  <w:endnote w:type="continuationSeparator" w:id="0">
    <w:p w14:paraId="60A97E05" w14:textId="77777777" w:rsidR="004A6AED" w:rsidRDefault="004A6AED">
      <w:r>
        <w:continuationSeparator/>
      </w:r>
    </w:p>
  </w:endnote>
  <w:endnote w:type="continuationNotice" w:id="1">
    <w:p w14:paraId="7D849A96" w14:textId="77777777" w:rsidR="004A6AED" w:rsidRDefault="004A6A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F34F" w14:textId="77777777" w:rsidR="004A6AED" w:rsidRDefault="004A6AED">
      <w:r>
        <w:separator/>
      </w:r>
    </w:p>
  </w:footnote>
  <w:footnote w:type="continuationSeparator" w:id="0">
    <w:p w14:paraId="6AE8F244" w14:textId="77777777" w:rsidR="004A6AED" w:rsidRDefault="004A6AED">
      <w:r>
        <w:continuationSeparator/>
      </w:r>
    </w:p>
  </w:footnote>
  <w:footnote w:type="continuationNotice" w:id="1">
    <w:p w14:paraId="5CB68EC0" w14:textId="77777777" w:rsidR="004A6AED" w:rsidRDefault="004A6A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56B"/>
    <w:multiLevelType w:val="hybridMultilevel"/>
    <w:tmpl w:val="FD3C839C"/>
    <w:lvl w:ilvl="0" w:tplc="3448F7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1"/>
  </w:num>
  <w:num w:numId="2" w16cid:durableId="158274082">
    <w:abstractNumId w:val="7"/>
  </w:num>
  <w:num w:numId="3" w16cid:durableId="574632796">
    <w:abstractNumId w:val="6"/>
  </w:num>
  <w:num w:numId="4" w16cid:durableId="1806656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4"/>
  </w:num>
  <w:num w:numId="6" w16cid:durableId="566695435">
    <w:abstractNumId w:val="5"/>
  </w:num>
  <w:num w:numId="7" w16cid:durableId="329867574">
    <w:abstractNumId w:val="9"/>
  </w:num>
  <w:num w:numId="8" w16cid:durableId="541944996">
    <w:abstractNumId w:val="10"/>
  </w:num>
  <w:num w:numId="9" w16cid:durableId="1472213729">
    <w:abstractNumId w:val="3"/>
  </w:num>
  <w:num w:numId="10" w16cid:durableId="1746949137">
    <w:abstractNumId w:val="8"/>
  </w:num>
  <w:num w:numId="11" w16cid:durableId="636450617">
    <w:abstractNumId w:val="13"/>
  </w:num>
  <w:num w:numId="12" w16cid:durableId="1782189313">
    <w:abstractNumId w:val="16"/>
  </w:num>
  <w:num w:numId="13" w16cid:durableId="2007245597">
    <w:abstractNumId w:val="1"/>
  </w:num>
  <w:num w:numId="14" w16cid:durableId="902834802">
    <w:abstractNumId w:val="2"/>
  </w:num>
  <w:num w:numId="15" w16cid:durableId="551161871">
    <w:abstractNumId w:val="15"/>
  </w:num>
  <w:num w:numId="16" w16cid:durableId="579408954">
    <w:abstractNumId w:val="12"/>
  </w:num>
  <w:num w:numId="17" w16cid:durableId="44107764">
    <w:abstractNumId w:val="14"/>
  </w:num>
  <w:num w:numId="18" w16cid:durableId="576474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07CB7"/>
    <w:rsid w:val="00007D42"/>
    <w:rsid w:val="00010637"/>
    <w:rsid w:val="00010752"/>
    <w:rsid w:val="00010835"/>
    <w:rsid w:val="000125AC"/>
    <w:rsid w:val="00013329"/>
    <w:rsid w:val="0001411A"/>
    <w:rsid w:val="000142E1"/>
    <w:rsid w:val="00014305"/>
    <w:rsid w:val="00015349"/>
    <w:rsid w:val="0001617C"/>
    <w:rsid w:val="00017069"/>
    <w:rsid w:val="0002191A"/>
    <w:rsid w:val="00021A64"/>
    <w:rsid w:val="00022662"/>
    <w:rsid w:val="00024056"/>
    <w:rsid w:val="00024A35"/>
    <w:rsid w:val="0003016C"/>
    <w:rsid w:val="00030CD4"/>
    <w:rsid w:val="000310AC"/>
    <w:rsid w:val="00032E2E"/>
    <w:rsid w:val="000332D6"/>
    <w:rsid w:val="000344A1"/>
    <w:rsid w:val="00034858"/>
    <w:rsid w:val="000349D6"/>
    <w:rsid w:val="000350D5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6A94"/>
    <w:rsid w:val="00057E1E"/>
    <w:rsid w:val="000601E3"/>
    <w:rsid w:val="0006066F"/>
    <w:rsid w:val="00060DB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5724"/>
    <w:rsid w:val="00076636"/>
    <w:rsid w:val="000775E7"/>
    <w:rsid w:val="0007775C"/>
    <w:rsid w:val="00077C3E"/>
    <w:rsid w:val="00080F70"/>
    <w:rsid w:val="0008283F"/>
    <w:rsid w:val="0008334D"/>
    <w:rsid w:val="000847A7"/>
    <w:rsid w:val="0008490A"/>
    <w:rsid w:val="00085838"/>
    <w:rsid w:val="00087076"/>
    <w:rsid w:val="0008784F"/>
    <w:rsid w:val="00090376"/>
    <w:rsid w:val="0009171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558E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5A28"/>
    <w:rsid w:val="000A635C"/>
    <w:rsid w:val="000A63A9"/>
    <w:rsid w:val="000A6432"/>
    <w:rsid w:val="000A68F4"/>
    <w:rsid w:val="000A7394"/>
    <w:rsid w:val="000B17B5"/>
    <w:rsid w:val="000B31FB"/>
    <w:rsid w:val="000B5287"/>
    <w:rsid w:val="000B5C30"/>
    <w:rsid w:val="000B5D8F"/>
    <w:rsid w:val="000C060D"/>
    <w:rsid w:val="000C0EE3"/>
    <w:rsid w:val="000C144A"/>
    <w:rsid w:val="000C2DC2"/>
    <w:rsid w:val="000C356E"/>
    <w:rsid w:val="000C37BC"/>
    <w:rsid w:val="000C3A7E"/>
    <w:rsid w:val="000C5BEF"/>
    <w:rsid w:val="000D21DA"/>
    <w:rsid w:val="000D34C3"/>
    <w:rsid w:val="000D3590"/>
    <w:rsid w:val="000D5AA5"/>
    <w:rsid w:val="000D6D78"/>
    <w:rsid w:val="000D70D1"/>
    <w:rsid w:val="000D718A"/>
    <w:rsid w:val="000E0429"/>
    <w:rsid w:val="000E0437"/>
    <w:rsid w:val="000E0651"/>
    <w:rsid w:val="000E0E43"/>
    <w:rsid w:val="000E1C1B"/>
    <w:rsid w:val="000E1D79"/>
    <w:rsid w:val="000E2FD3"/>
    <w:rsid w:val="000E3552"/>
    <w:rsid w:val="000E4ED6"/>
    <w:rsid w:val="000E5337"/>
    <w:rsid w:val="000E587D"/>
    <w:rsid w:val="000E7A75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2F10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2CE"/>
    <w:rsid w:val="001103D1"/>
    <w:rsid w:val="00112647"/>
    <w:rsid w:val="0011392D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0B99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1BC5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0C6"/>
    <w:rsid w:val="001607AE"/>
    <w:rsid w:val="001611A9"/>
    <w:rsid w:val="001629FD"/>
    <w:rsid w:val="00162EEE"/>
    <w:rsid w:val="00165375"/>
    <w:rsid w:val="00166348"/>
    <w:rsid w:val="00166A1B"/>
    <w:rsid w:val="0016765F"/>
    <w:rsid w:val="00167CB5"/>
    <w:rsid w:val="00167F4A"/>
    <w:rsid w:val="001708FE"/>
    <w:rsid w:val="00170EDB"/>
    <w:rsid w:val="001722BB"/>
    <w:rsid w:val="00172414"/>
    <w:rsid w:val="00172D66"/>
    <w:rsid w:val="00172FFA"/>
    <w:rsid w:val="001736A6"/>
    <w:rsid w:val="001736C0"/>
    <w:rsid w:val="00174230"/>
    <w:rsid w:val="00176FBA"/>
    <w:rsid w:val="001772BD"/>
    <w:rsid w:val="00177D4A"/>
    <w:rsid w:val="00180FBE"/>
    <w:rsid w:val="0018159F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75C"/>
    <w:rsid w:val="00193801"/>
    <w:rsid w:val="00193DF4"/>
    <w:rsid w:val="00193EA6"/>
    <w:rsid w:val="00194751"/>
    <w:rsid w:val="00194DDF"/>
    <w:rsid w:val="001951DB"/>
    <w:rsid w:val="00195738"/>
    <w:rsid w:val="00195B6D"/>
    <w:rsid w:val="0019646A"/>
    <w:rsid w:val="001968B1"/>
    <w:rsid w:val="001979AD"/>
    <w:rsid w:val="00197E4A"/>
    <w:rsid w:val="001A01A0"/>
    <w:rsid w:val="001A0C28"/>
    <w:rsid w:val="001A12F9"/>
    <w:rsid w:val="001A31EF"/>
    <w:rsid w:val="001A3E7E"/>
    <w:rsid w:val="001A457A"/>
    <w:rsid w:val="001A5FF3"/>
    <w:rsid w:val="001A6653"/>
    <w:rsid w:val="001A78A4"/>
    <w:rsid w:val="001B01F1"/>
    <w:rsid w:val="001B2414"/>
    <w:rsid w:val="001B252E"/>
    <w:rsid w:val="001B2674"/>
    <w:rsid w:val="001B294C"/>
    <w:rsid w:val="001B2A5C"/>
    <w:rsid w:val="001B2B88"/>
    <w:rsid w:val="001B5421"/>
    <w:rsid w:val="001B5702"/>
    <w:rsid w:val="001B650D"/>
    <w:rsid w:val="001B6E3D"/>
    <w:rsid w:val="001B7660"/>
    <w:rsid w:val="001C16AA"/>
    <w:rsid w:val="001C2524"/>
    <w:rsid w:val="001C263E"/>
    <w:rsid w:val="001C3749"/>
    <w:rsid w:val="001C4D9B"/>
    <w:rsid w:val="001C521A"/>
    <w:rsid w:val="001C5CA5"/>
    <w:rsid w:val="001C5CFC"/>
    <w:rsid w:val="001C67B5"/>
    <w:rsid w:val="001D0B09"/>
    <w:rsid w:val="001D182A"/>
    <w:rsid w:val="001D2F88"/>
    <w:rsid w:val="001D34FE"/>
    <w:rsid w:val="001D3C9A"/>
    <w:rsid w:val="001D49BC"/>
    <w:rsid w:val="001D4E66"/>
    <w:rsid w:val="001D4EFC"/>
    <w:rsid w:val="001D58BA"/>
    <w:rsid w:val="001D5C78"/>
    <w:rsid w:val="001D6102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E7E1B"/>
    <w:rsid w:val="001F0212"/>
    <w:rsid w:val="001F0DB4"/>
    <w:rsid w:val="001F1F4D"/>
    <w:rsid w:val="001F1F91"/>
    <w:rsid w:val="001F2895"/>
    <w:rsid w:val="001F2FE2"/>
    <w:rsid w:val="001F32CF"/>
    <w:rsid w:val="001F3916"/>
    <w:rsid w:val="001F5B8F"/>
    <w:rsid w:val="001F6E49"/>
    <w:rsid w:val="001F7653"/>
    <w:rsid w:val="001F7969"/>
    <w:rsid w:val="001F7D9F"/>
    <w:rsid w:val="00200314"/>
    <w:rsid w:val="0020132B"/>
    <w:rsid w:val="002037B3"/>
    <w:rsid w:val="00203F32"/>
    <w:rsid w:val="00203FCB"/>
    <w:rsid w:val="00204607"/>
    <w:rsid w:val="002056E1"/>
    <w:rsid w:val="002061B1"/>
    <w:rsid w:val="0020640E"/>
    <w:rsid w:val="002069CF"/>
    <w:rsid w:val="002070CB"/>
    <w:rsid w:val="00207176"/>
    <w:rsid w:val="002076B1"/>
    <w:rsid w:val="00207EA8"/>
    <w:rsid w:val="002113B3"/>
    <w:rsid w:val="00211559"/>
    <w:rsid w:val="002120C4"/>
    <w:rsid w:val="00212185"/>
    <w:rsid w:val="0021294B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452A"/>
    <w:rsid w:val="0022612C"/>
    <w:rsid w:val="00226DF6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08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14C3"/>
    <w:rsid w:val="00281599"/>
    <w:rsid w:val="00282E72"/>
    <w:rsid w:val="00283EC5"/>
    <w:rsid w:val="00284190"/>
    <w:rsid w:val="00287EC9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5457"/>
    <w:rsid w:val="002B6A9B"/>
    <w:rsid w:val="002B6C40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1C40"/>
    <w:rsid w:val="002D32DC"/>
    <w:rsid w:val="002D4557"/>
    <w:rsid w:val="002D527D"/>
    <w:rsid w:val="002D5A54"/>
    <w:rsid w:val="002D6311"/>
    <w:rsid w:val="002D75E5"/>
    <w:rsid w:val="002D7FCB"/>
    <w:rsid w:val="002E1F1F"/>
    <w:rsid w:val="002E2F00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E98"/>
    <w:rsid w:val="002F7AE5"/>
    <w:rsid w:val="002F7CCB"/>
    <w:rsid w:val="003001E7"/>
    <w:rsid w:val="00301992"/>
    <w:rsid w:val="00302319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8C2"/>
    <w:rsid w:val="00316936"/>
    <w:rsid w:val="00317564"/>
    <w:rsid w:val="00320536"/>
    <w:rsid w:val="003213D4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2B1D"/>
    <w:rsid w:val="00343531"/>
    <w:rsid w:val="00343F48"/>
    <w:rsid w:val="0034468C"/>
    <w:rsid w:val="003459F3"/>
    <w:rsid w:val="00347E3F"/>
    <w:rsid w:val="00347E5F"/>
    <w:rsid w:val="00353110"/>
    <w:rsid w:val="00354553"/>
    <w:rsid w:val="0035663F"/>
    <w:rsid w:val="00361BB7"/>
    <w:rsid w:val="003643D3"/>
    <w:rsid w:val="00364779"/>
    <w:rsid w:val="003715B7"/>
    <w:rsid w:val="00371744"/>
    <w:rsid w:val="00375340"/>
    <w:rsid w:val="00375F9B"/>
    <w:rsid w:val="00376C60"/>
    <w:rsid w:val="0037764C"/>
    <w:rsid w:val="00377A9D"/>
    <w:rsid w:val="0038030F"/>
    <w:rsid w:val="00380D3B"/>
    <w:rsid w:val="00382697"/>
    <w:rsid w:val="0038281C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97FD2"/>
    <w:rsid w:val="003A0173"/>
    <w:rsid w:val="003A0BF1"/>
    <w:rsid w:val="003A11B8"/>
    <w:rsid w:val="003A14B0"/>
    <w:rsid w:val="003A3AD1"/>
    <w:rsid w:val="003A48D6"/>
    <w:rsid w:val="003A52D5"/>
    <w:rsid w:val="003A595F"/>
    <w:rsid w:val="003A5FFA"/>
    <w:rsid w:val="003A67E1"/>
    <w:rsid w:val="003A7108"/>
    <w:rsid w:val="003B0609"/>
    <w:rsid w:val="003B15DB"/>
    <w:rsid w:val="003B2166"/>
    <w:rsid w:val="003B3F04"/>
    <w:rsid w:val="003B5F07"/>
    <w:rsid w:val="003B63AA"/>
    <w:rsid w:val="003B6711"/>
    <w:rsid w:val="003B68C6"/>
    <w:rsid w:val="003B7874"/>
    <w:rsid w:val="003B7BA3"/>
    <w:rsid w:val="003C2CF0"/>
    <w:rsid w:val="003C421D"/>
    <w:rsid w:val="003C4735"/>
    <w:rsid w:val="003C7149"/>
    <w:rsid w:val="003C7C9E"/>
    <w:rsid w:val="003D2CB4"/>
    <w:rsid w:val="003D3C0C"/>
    <w:rsid w:val="003D3CE2"/>
    <w:rsid w:val="003D4593"/>
    <w:rsid w:val="003D4ACD"/>
    <w:rsid w:val="003D4B15"/>
    <w:rsid w:val="003D4E12"/>
    <w:rsid w:val="003D4E92"/>
    <w:rsid w:val="003D5F05"/>
    <w:rsid w:val="003E0355"/>
    <w:rsid w:val="003E0C81"/>
    <w:rsid w:val="003E16DC"/>
    <w:rsid w:val="003E29F7"/>
    <w:rsid w:val="003E2C8B"/>
    <w:rsid w:val="003E4400"/>
    <w:rsid w:val="003E487D"/>
    <w:rsid w:val="003E4AC7"/>
    <w:rsid w:val="003E4C42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1C51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6628"/>
    <w:rsid w:val="004272ED"/>
    <w:rsid w:val="0043046F"/>
    <w:rsid w:val="00430BA4"/>
    <w:rsid w:val="004310DE"/>
    <w:rsid w:val="00432048"/>
    <w:rsid w:val="00433396"/>
    <w:rsid w:val="00434BB3"/>
    <w:rsid w:val="00434FF2"/>
    <w:rsid w:val="00435022"/>
    <w:rsid w:val="00436BAA"/>
    <w:rsid w:val="00436D3A"/>
    <w:rsid w:val="0043711F"/>
    <w:rsid w:val="00437EC9"/>
    <w:rsid w:val="004406E1"/>
    <w:rsid w:val="004423F8"/>
    <w:rsid w:val="00442536"/>
    <w:rsid w:val="00442B48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6F5"/>
    <w:rsid w:val="004518DB"/>
    <w:rsid w:val="004552B8"/>
    <w:rsid w:val="004555EF"/>
    <w:rsid w:val="00455CE3"/>
    <w:rsid w:val="004562FC"/>
    <w:rsid w:val="004569A7"/>
    <w:rsid w:val="00460188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44A3"/>
    <w:rsid w:val="00474FCD"/>
    <w:rsid w:val="004761D3"/>
    <w:rsid w:val="00477608"/>
    <w:rsid w:val="00477B5E"/>
    <w:rsid w:val="00477EBC"/>
    <w:rsid w:val="0048053D"/>
    <w:rsid w:val="004806C8"/>
    <w:rsid w:val="00481540"/>
    <w:rsid w:val="00482246"/>
    <w:rsid w:val="00484421"/>
    <w:rsid w:val="004845A5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423E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3DAA"/>
    <w:rsid w:val="004A56F8"/>
    <w:rsid w:val="004A5FFC"/>
    <w:rsid w:val="004A661C"/>
    <w:rsid w:val="004A6AED"/>
    <w:rsid w:val="004A74B2"/>
    <w:rsid w:val="004A77AF"/>
    <w:rsid w:val="004A7AB3"/>
    <w:rsid w:val="004A7ABD"/>
    <w:rsid w:val="004B0CD5"/>
    <w:rsid w:val="004B1AF8"/>
    <w:rsid w:val="004B2069"/>
    <w:rsid w:val="004B2203"/>
    <w:rsid w:val="004B2AA2"/>
    <w:rsid w:val="004B2F78"/>
    <w:rsid w:val="004B3A28"/>
    <w:rsid w:val="004B47C3"/>
    <w:rsid w:val="004B53EE"/>
    <w:rsid w:val="004B719D"/>
    <w:rsid w:val="004B724A"/>
    <w:rsid w:val="004C07CC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D81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4E8E"/>
    <w:rsid w:val="004E7FCD"/>
    <w:rsid w:val="004F0099"/>
    <w:rsid w:val="004F071C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FC7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6F1"/>
    <w:rsid w:val="00521896"/>
    <w:rsid w:val="005218F1"/>
    <w:rsid w:val="0052190F"/>
    <w:rsid w:val="00522A80"/>
    <w:rsid w:val="005232FE"/>
    <w:rsid w:val="00523415"/>
    <w:rsid w:val="00523850"/>
    <w:rsid w:val="00525B7E"/>
    <w:rsid w:val="00531CDD"/>
    <w:rsid w:val="005329AE"/>
    <w:rsid w:val="005335DD"/>
    <w:rsid w:val="00535A39"/>
    <w:rsid w:val="00535FD9"/>
    <w:rsid w:val="005405D3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5761B"/>
    <w:rsid w:val="0056086D"/>
    <w:rsid w:val="00560A8B"/>
    <w:rsid w:val="00561744"/>
    <w:rsid w:val="005619A7"/>
    <w:rsid w:val="00561B66"/>
    <w:rsid w:val="00562495"/>
    <w:rsid w:val="00562596"/>
    <w:rsid w:val="0056315F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B2A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986"/>
    <w:rsid w:val="005A2B89"/>
    <w:rsid w:val="005A2CC3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25DE"/>
    <w:rsid w:val="005B35A2"/>
    <w:rsid w:val="005B364C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6013"/>
    <w:rsid w:val="005C7352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58A"/>
    <w:rsid w:val="005E4BBA"/>
    <w:rsid w:val="005E678F"/>
    <w:rsid w:val="005E6BB2"/>
    <w:rsid w:val="005E7235"/>
    <w:rsid w:val="005F041C"/>
    <w:rsid w:val="005F1583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296"/>
    <w:rsid w:val="00600364"/>
    <w:rsid w:val="006017BF"/>
    <w:rsid w:val="0060210C"/>
    <w:rsid w:val="006024D7"/>
    <w:rsid w:val="00604234"/>
    <w:rsid w:val="00604AA3"/>
    <w:rsid w:val="0060518B"/>
    <w:rsid w:val="0060710F"/>
    <w:rsid w:val="00607D81"/>
    <w:rsid w:val="0061015B"/>
    <w:rsid w:val="006103ED"/>
    <w:rsid w:val="0061057D"/>
    <w:rsid w:val="0061200B"/>
    <w:rsid w:val="00613EAF"/>
    <w:rsid w:val="00614619"/>
    <w:rsid w:val="006149AC"/>
    <w:rsid w:val="006159A5"/>
    <w:rsid w:val="00615BC1"/>
    <w:rsid w:val="00616E18"/>
    <w:rsid w:val="00617634"/>
    <w:rsid w:val="00620287"/>
    <w:rsid w:val="00620CE4"/>
    <w:rsid w:val="0062244F"/>
    <w:rsid w:val="00623AED"/>
    <w:rsid w:val="00623EFE"/>
    <w:rsid w:val="00624FA6"/>
    <w:rsid w:val="0062580F"/>
    <w:rsid w:val="00625F24"/>
    <w:rsid w:val="006278A4"/>
    <w:rsid w:val="00632157"/>
    <w:rsid w:val="0063326A"/>
    <w:rsid w:val="00633971"/>
    <w:rsid w:val="006341C6"/>
    <w:rsid w:val="00634C51"/>
    <w:rsid w:val="00635363"/>
    <w:rsid w:val="00636ADC"/>
    <w:rsid w:val="00637F5F"/>
    <w:rsid w:val="0064121E"/>
    <w:rsid w:val="00641B78"/>
    <w:rsid w:val="00642366"/>
    <w:rsid w:val="00642851"/>
    <w:rsid w:val="00642894"/>
    <w:rsid w:val="00642B90"/>
    <w:rsid w:val="00642D04"/>
    <w:rsid w:val="00643AB0"/>
    <w:rsid w:val="00643CAF"/>
    <w:rsid w:val="00644267"/>
    <w:rsid w:val="00644628"/>
    <w:rsid w:val="00644EA9"/>
    <w:rsid w:val="006451AD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5584"/>
    <w:rsid w:val="006561D4"/>
    <w:rsid w:val="00657289"/>
    <w:rsid w:val="00657EE0"/>
    <w:rsid w:val="00660354"/>
    <w:rsid w:val="006606DB"/>
    <w:rsid w:val="00661409"/>
    <w:rsid w:val="00664656"/>
    <w:rsid w:val="00665B9B"/>
    <w:rsid w:val="00666A17"/>
    <w:rsid w:val="00666B1C"/>
    <w:rsid w:val="00666DB1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341"/>
    <w:rsid w:val="006833CF"/>
    <w:rsid w:val="00683BC2"/>
    <w:rsid w:val="00684C3F"/>
    <w:rsid w:val="006851FF"/>
    <w:rsid w:val="006864E6"/>
    <w:rsid w:val="006878C1"/>
    <w:rsid w:val="00690725"/>
    <w:rsid w:val="00690906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2A20"/>
    <w:rsid w:val="006B4BC6"/>
    <w:rsid w:val="006B568D"/>
    <w:rsid w:val="006B5963"/>
    <w:rsid w:val="006B642B"/>
    <w:rsid w:val="006B6C88"/>
    <w:rsid w:val="006B7001"/>
    <w:rsid w:val="006B7DC3"/>
    <w:rsid w:val="006C1F0D"/>
    <w:rsid w:val="006C24B4"/>
    <w:rsid w:val="006C2B81"/>
    <w:rsid w:val="006C31D0"/>
    <w:rsid w:val="006C3236"/>
    <w:rsid w:val="006C5628"/>
    <w:rsid w:val="006C568F"/>
    <w:rsid w:val="006C5777"/>
    <w:rsid w:val="006C60B6"/>
    <w:rsid w:val="006C6539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42A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1600"/>
    <w:rsid w:val="00702B6C"/>
    <w:rsid w:val="007044FD"/>
    <w:rsid w:val="007047F9"/>
    <w:rsid w:val="007064A3"/>
    <w:rsid w:val="00706A64"/>
    <w:rsid w:val="00707431"/>
    <w:rsid w:val="00707F9D"/>
    <w:rsid w:val="00710142"/>
    <w:rsid w:val="007108E7"/>
    <w:rsid w:val="00710F39"/>
    <w:rsid w:val="007126F0"/>
    <w:rsid w:val="00712E81"/>
    <w:rsid w:val="00715590"/>
    <w:rsid w:val="007162AC"/>
    <w:rsid w:val="007166F8"/>
    <w:rsid w:val="00720290"/>
    <w:rsid w:val="007238AB"/>
    <w:rsid w:val="00723919"/>
    <w:rsid w:val="00724262"/>
    <w:rsid w:val="007261D3"/>
    <w:rsid w:val="00726FA4"/>
    <w:rsid w:val="00730017"/>
    <w:rsid w:val="007306E8"/>
    <w:rsid w:val="007314C3"/>
    <w:rsid w:val="00733441"/>
    <w:rsid w:val="00733B0B"/>
    <w:rsid w:val="00733B6B"/>
    <w:rsid w:val="00733E36"/>
    <w:rsid w:val="00733E86"/>
    <w:rsid w:val="007354C3"/>
    <w:rsid w:val="0073569D"/>
    <w:rsid w:val="00735CE7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3E50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193"/>
    <w:rsid w:val="0076439E"/>
    <w:rsid w:val="007651D3"/>
    <w:rsid w:val="00765ACB"/>
    <w:rsid w:val="007666F4"/>
    <w:rsid w:val="00766F7D"/>
    <w:rsid w:val="00767A1A"/>
    <w:rsid w:val="00770A7A"/>
    <w:rsid w:val="00771126"/>
    <w:rsid w:val="007712D5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645"/>
    <w:rsid w:val="0078498B"/>
    <w:rsid w:val="00784E2A"/>
    <w:rsid w:val="0078555C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9701D"/>
    <w:rsid w:val="00797E73"/>
    <w:rsid w:val="007A0291"/>
    <w:rsid w:val="007A0E3F"/>
    <w:rsid w:val="007A1D48"/>
    <w:rsid w:val="007A29D4"/>
    <w:rsid w:val="007A2E32"/>
    <w:rsid w:val="007A3A1D"/>
    <w:rsid w:val="007A3C17"/>
    <w:rsid w:val="007A3EAC"/>
    <w:rsid w:val="007A4566"/>
    <w:rsid w:val="007A4FC7"/>
    <w:rsid w:val="007A69E6"/>
    <w:rsid w:val="007A7B41"/>
    <w:rsid w:val="007A7C58"/>
    <w:rsid w:val="007B018A"/>
    <w:rsid w:val="007B0929"/>
    <w:rsid w:val="007B0EEE"/>
    <w:rsid w:val="007B21C6"/>
    <w:rsid w:val="007B4E7B"/>
    <w:rsid w:val="007B5456"/>
    <w:rsid w:val="007B5F65"/>
    <w:rsid w:val="007B64FC"/>
    <w:rsid w:val="007C06AD"/>
    <w:rsid w:val="007C0CC7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C7CD6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1F26"/>
    <w:rsid w:val="007E2496"/>
    <w:rsid w:val="007E26B2"/>
    <w:rsid w:val="007E36DF"/>
    <w:rsid w:val="007E5FBE"/>
    <w:rsid w:val="007E62AA"/>
    <w:rsid w:val="007E77CF"/>
    <w:rsid w:val="007F040D"/>
    <w:rsid w:val="007F2297"/>
    <w:rsid w:val="007F2AED"/>
    <w:rsid w:val="007F55EC"/>
    <w:rsid w:val="007F5E0D"/>
    <w:rsid w:val="007F6574"/>
    <w:rsid w:val="007F67F4"/>
    <w:rsid w:val="007F7100"/>
    <w:rsid w:val="007F7346"/>
    <w:rsid w:val="007F73FB"/>
    <w:rsid w:val="007F799F"/>
    <w:rsid w:val="00802706"/>
    <w:rsid w:val="008038B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30E8"/>
    <w:rsid w:val="0085483F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2E4"/>
    <w:rsid w:val="00872D01"/>
    <w:rsid w:val="00873E0C"/>
    <w:rsid w:val="008742DC"/>
    <w:rsid w:val="00874584"/>
    <w:rsid w:val="00876BD5"/>
    <w:rsid w:val="008812BF"/>
    <w:rsid w:val="008812FD"/>
    <w:rsid w:val="00882BF4"/>
    <w:rsid w:val="00882BF5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5A63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59F9"/>
    <w:rsid w:val="008B60B8"/>
    <w:rsid w:val="008C18DA"/>
    <w:rsid w:val="008C1972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2A4"/>
    <w:rsid w:val="008C7AC4"/>
    <w:rsid w:val="008C7E47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11A9"/>
    <w:rsid w:val="008E372B"/>
    <w:rsid w:val="008E3816"/>
    <w:rsid w:val="008E3CD8"/>
    <w:rsid w:val="008E3F96"/>
    <w:rsid w:val="008E48A7"/>
    <w:rsid w:val="008E4A69"/>
    <w:rsid w:val="008E6AE7"/>
    <w:rsid w:val="008E70F7"/>
    <w:rsid w:val="008E756E"/>
    <w:rsid w:val="008F0624"/>
    <w:rsid w:val="008F0BB2"/>
    <w:rsid w:val="008F181D"/>
    <w:rsid w:val="008F1D3B"/>
    <w:rsid w:val="008F391F"/>
    <w:rsid w:val="008F3C5E"/>
    <w:rsid w:val="008F428F"/>
    <w:rsid w:val="008F7444"/>
    <w:rsid w:val="008F7475"/>
    <w:rsid w:val="008F7A15"/>
    <w:rsid w:val="008F7D05"/>
    <w:rsid w:val="00900EB4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178FA"/>
    <w:rsid w:val="0092269B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2EA"/>
    <w:rsid w:val="0092766A"/>
    <w:rsid w:val="009278B5"/>
    <w:rsid w:val="009319A1"/>
    <w:rsid w:val="00932044"/>
    <w:rsid w:val="009323E5"/>
    <w:rsid w:val="00933384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1206"/>
    <w:rsid w:val="0095464D"/>
    <w:rsid w:val="009546DB"/>
    <w:rsid w:val="009547EF"/>
    <w:rsid w:val="009549F1"/>
    <w:rsid w:val="00955950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6217"/>
    <w:rsid w:val="00967F0F"/>
    <w:rsid w:val="00970864"/>
    <w:rsid w:val="009714C6"/>
    <w:rsid w:val="00971817"/>
    <w:rsid w:val="0097221C"/>
    <w:rsid w:val="009728AE"/>
    <w:rsid w:val="00972B23"/>
    <w:rsid w:val="00973193"/>
    <w:rsid w:val="009736D5"/>
    <w:rsid w:val="0097400E"/>
    <w:rsid w:val="009751BF"/>
    <w:rsid w:val="00976207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589"/>
    <w:rsid w:val="00984AA7"/>
    <w:rsid w:val="00984AE8"/>
    <w:rsid w:val="00984B61"/>
    <w:rsid w:val="00985071"/>
    <w:rsid w:val="009862D5"/>
    <w:rsid w:val="00987A23"/>
    <w:rsid w:val="00990EEE"/>
    <w:rsid w:val="009910D1"/>
    <w:rsid w:val="00992831"/>
    <w:rsid w:val="00992B3B"/>
    <w:rsid w:val="00992B69"/>
    <w:rsid w:val="009931B5"/>
    <w:rsid w:val="00994898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B45"/>
    <w:rsid w:val="009C44B6"/>
    <w:rsid w:val="009C50E3"/>
    <w:rsid w:val="009C5E7A"/>
    <w:rsid w:val="009C5FF3"/>
    <w:rsid w:val="009D0095"/>
    <w:rsid w:val="009D0EEB"/>
    <w:rsid w:val="009D132B"/>
    <w:rsid w:val="009D17A3"/>
    <w:rsid w:val="009D3D29"/>
    <w:rsid w:val="009D5B97"/>
    <w:rsid w:val="009D5D4D"/>
    <w:rsid w:val="009D5E48"/>
    <w:rsid w:val="009D6CF9"/>
    <w:rsid w:val="009D6D9F"/>
    <w:rsid w:val="009E08BF"/>
    <w:rsid w:val="009E0B41"/>
    <w:rsid w:val="009E0BD7"/>
    <w:rsid w:val="009E0FCC"/>
    <w:rsid w:val="009E1910"/>
    <w:rsid w:val="009E1A9A"/>
    <w:rsid w:val="009E266B"/>
    <w:rsid w:val="009E40C5"/>
    <w:rsid w:val="009E5C2B"/>
    <w:rsid w:val="009E5DBA"/>
    <w:rsid w:val="009E5DE7"/>
    <w:rsid w:val="009E7119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9F79F3"/>
    <w:rsid w:val="00A00447"/>
    <w:rsid w:val="00A01029"/>
    <w:rsid w:val="00A02791"/>
    <w:rsid w:val="00A03D2A"/>
    <w:rsid w:val="00A03E41"/>
    <w:rsid w:val="00A10ADB"/>
    <w:rsid w:val="00A10C3C"/>
    <w:rsid w:val="00A10D55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6AED"/>
    <w:rsid w:val="00A27A64"/>
    <w:rsid w:val="00A30C46"/>
    <w:rsid w:val="00A31923"/>
    <w:rsid w:val="00A31B6F"/>
    <w:rsid w:val="00A325AD"/>
    <w:rsid w:val="00A34697"/>
    <w:rsid w:val="00A34EB6"/>
    <w:rsid w:val="00A363A8"/>
    <w:rsid w:val="00A369BE"/>
    <w:rsid w:val="00A369CC"/>
    <w:rsid w:val="00A37F80"/>
    <w:rsid w:val="00A40B6D"/>
    <w:rsid w:val="00A448E7"/>
    <w:rsid w:val="00A46388"/>
    <w:rsid w:val="00A46B3F"/>
    <w:rsid w:val="00A46F30"/>
    <w:rsid w:val="00A50B2F"/>
    <w:rsid w:val="00A52690"/>
    <w:rsid w:val="00A5287D"/>
    <w:rsid w:val="00A5390B"/>
    <w:rsid w:val="00A55A7B"/>
    <w:rsid w:val="00A563B1"/>
    <w:rsid w:val="00A56FB0"/>
    <w:rsid w:val="00A57C1B"/>
    <w:rsid w:val="00A6055A"/>
    <w:rsid w:val="00A61169"/>
    <w:rsid w:val="00A6242E"/>
    <w:rsid w:val="00A62ED5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0D6F"/>
    <w:rsid w:val="00A82FCC"/>
    <w:rsid w:val="00A83E3F"/>
    <w:rsid w:val="00A8479D"/>
    <w:rsid w:val="00A84C33"/>
    <w:rsid w:val="00A86E69"/>
    <w:rsid w:val="00A906A4"/>
    <w:rsid w:val="00A90B6A"/>
    <w:rsid w:val="00A90C5C"/>
    <w:rsid w:val="00A90F8F"/>
    <w:rsid w:val="00A910B3"/>
    <w:rsid w:val="00A910B5"/>
    <w:rsid w:val="00A923A9"/>
    <w:rsid w:val="00A942B3"/>
    <w:rsid w:val="00A948A2"/>
    <w:rsid w:val="00A94CBD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AE"/>
    <w:rsid w:val="00AA6CEF"/>
    <w:rsid w:val="00AA7D41"/>
    <w:rsid w:val="00AB032D"/>
    <w:rsid w:val="00AB19C5"/>
    <w:rsid w:val="00AB37D3"/>
    <w:rsid w:val="00AB440B"/>
    <w:rsid w:val="00AB5441"/>
    <w:rsid w:val="00AB5DAD"/>
    <w:rsid w:val="00AC02CC"/>
    <w:rsid w:val="00AC2872"/>
    <w:rsid w:val="00AC365B"/>
    <w:rsid w:val="00AC3884"/>
    <w:rsid w:val="00AC4FC3"/>
    <w:rsid w:val="00AC6A5B"/>
    <w:rsid w:val="00AC6B26"/>
    <w:rsid w:val="00AC7318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7A2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303"/>
    <w:rsid w:val="00B01D83"/>
    <w:rsid w:val="00B03107"/>
    <w:rsid w:val="00B0439E"/>
    <w:rsid w:val="00B044D2"/>
    <w:rsid w:val="00B0450C"/>
    <w:rsid w:val="00B04DB4"/>
    <w:rsid w:val="00B05B2F"/>
    <w:rsid w:val="00B05E17"/>
    <w:rsid w:val="00B07B0F"/>
    <w:rsid w:val="00B10820"/>
    <w:rsid w:val="00B10B0B"/>
    <w:rsid w:val="00B12FFA"/>
    <w:rsid w:val="00B136DA"/>
    <w:rsid w:val="00B13FB1"/>
    <w:rsid w:val="00B15F3D"/>
    <w:rsid w:val="00B167D2"/>
    <w:rsid w:val="00B16E03"/>
    <w:rsid w:val="00B1749C"/>
    <w:rsid w:val="00B179BD"/>
    <w:rsid w:val="00B17B36"/>
    <w:rsid w:val="00B21273"/>
    <w:rsid w:val="00B22B79"/>
    <w:rsid w:val="00B23EF9"/>
    <w:rsid w:val="00B24BCE"/>
    <w:rsid w:val="00B24D69"/>
    <w:rsid w:val="00B25068"/>
    <w:rsid w:val="00B25792"/>
    <w:rsid w:val="00B25883"/>
    <w:rsid w:val="00B27B56"/>
    <w:rsid w:val="00B27D0F"/>
    <w:rsid w:val="00B30214"/>
    <w:rsid w:val="00B30753"/>
    <w:rsid w:val="00B3176C"/>
    <w:rsid w:val="00B32222"/>
    <w:rsid w:val="00B325F5"/>
    <w:rsid w:val="00B32A12"/>
    <w:rsid w:val="00B34554"/>
    <w:rsid w:val="00B3526C"/>
    <w:rsid w:val="00B36CB5"/>
    <w:rsid w:val="00B376E0"/>
    <w:rsid w:val="00B37F81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44EA"/>
    <w:rsid w:val="00B54987"/>
    <w:rsid w:val="00B5557E"/>
    <w:rsid w:val="00B5661C"/>
    <w:rsid w:val="00B56EBE"/>
    <w:rsid w:val="00B577EC"/>
    <w:rsid w:val="00B61DC6"/>
    <w:rsid w:val="00B61F15"/>
    <w:rsid w:val="00B623A5"/>
    <w:rsid w:val="00B62E2C"/>
    <w:rsid w:val="00B63284"/>
    <w:rsid w:val="00B643B8"/>
    <w:rsid w:val="00B647EB"/>
    <w:rsid w:val="00B65CED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893"/>
    <w:rsid w:val="00B85BF5"/>
    <w:rsid w:val="00B8635D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A7623"/>
    <w:rsid w:val="00BB1B64"/>
    <w:rsid w:val="00BB311B"/>
    <w:rsid w:val="00BB3844"/>
    <w:rsid w:val="00BB3E30"/>
    <w:rsid w:val="00BB5071"/>
    <w:rsid w:val="00BB6073"/>
    <w:rsid w:val="00BB6ABC"/>
    <w:rsid w:val="00BB6D15"/>
    <w:rsid w:val="00BB739F"/>
    <w:rsid w:val="00BB74C0"/>
    <w:rsid w:val="00BB7B45"/>
    <w:rsid w:val="00BB7CF8"/>
    <w:rsid w:val="00BC03EF"/>
    <w:rsid w:val="00BC137E"/>
    <w:rsid w:val="00BC1B65"/>
    <w:rsid w:val="00BC2C7B"/>
    <w:rsid w:val="00BC2D6F"/>
    <w:rsid w:val="00BC2E5F"/>
    <w:rsid w:val="00BC3C3C"/>
    <w:rsid w:val="00BC481E"/>
    <w:rsid w:val="00BC4AC1"/>
    <w:rsid w:val="00BC4C10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86E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14"/>
    <w:rsid w:val="00BE3F8C"/>
    <w:rsid w:val="00BE46BA"/>
    <w:rsid w:val="00BE51E9"/>
    <w:rsid w:val="00BE5364"/>
    <w:rsid w:val="00BE5D44"/>
    <w:rsid w:val="00BE5EF9"/>
    <w:rsid w:val="00BE60A7"/>
    <w:rsid w:val="00BE6C8D"/>
    <w:rsid w:val="00BE7CAA"/>
    <w:rsid w:val="00BF0A84"/>
    <w:rsid w:val="00BF0DDB"/>
    <w:rsid w:val="00BF13E2"/>
    <w:rsid w:val="00BF258F"/>
    <w:rsid w:val="00BF4326"/>
    <w:rsid w:val="00BF4C4F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7B3"/>
    <w:rsid w:val="00C04C5D"/>
    <w:rsid w:val="00C04FAD"/>
    <w:rsid w:val="00C07214"/>
    <w:rsid w:val="00C07F50"/>
    <w:rsid w:val="00C1002F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095E"/>
    <w:rsid w:val="00C41A47"/>
    <w:rsid w:val="00C42176"/>
    <w:rsid w:val="00C42344"/>
    <w:rsid w:val="00C42679"/>
    <w:rsid w:val="00C452D3"/>
    <w:rsid w:val="00C45B38"/>
    <w:rsid w:val="00C45F5A"/>
    <w:rsid w:val="00C4664E"/>
    <w:rsid w:val="00C46837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04F7"/>
    <w:rsid w:val="00C62798"/>
    <w:rsid w:val="00C63A3B"/>
    <w:rsid w:val="00C63F06"/>
    <w:rsid w:val="00C653A7"/>
    <w:rsid w:val="00C65782"/>
    <w:rsid w:val="00C6590B"/>
    <w:rsid w:val="00C67372"/>
    <w:rsid w:val="00C67470"/>
    <w:rsid w:val="00C6752B"/>
    <w:rsid w:val="00C702AB"/>
    <w:rsid w:val="00C70573"/>
    <w:rsid w:val="00C705E5"/>
    <w:rsid w:val="00C70B26"/>
    <w:rsid w:val="00C7131F"/>
    <w:rsid w:val="00C73BD3"/>
    <w:rsid w:val="00C73C32"/>
    <w:rsid w:val="00C740FC"/>
    <w:rsid w:val="00C7637B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881"/>
    <w:rsid w:val="00C85564"/>
    <w:rsid w:val="00C85724"/>
    <w:rsid w:val="00C8586A"/>
    <w:rsid w:val="00C85AB9"/>
    <w:rsid w:val="00C906F0"/>
    <w:rsid w:val="00C90775"/>
    <w:rsid w:val="00C92932"/>
    <w:rsid w:val="00C92BDD"/>
    <w:rsid w:val="00C9320D"/>
    <w:rsid w:val="00C935ED"/>
    <w:rsid w:val="00C93D46"/>
    <w:rsid w:val="00C944D9"/>
    <w:rsid w:val="00C947DB"/>
    <w:rsid w:val="00C953B5"/>
    <w:rsid w:val="00C95F64"/>
    <w:rsid w:val="00C96A0E"/>
    <w:rsid w:val="00CA00A5"/>
    <w:rsid w:val="00CA12EB"/>
    <w:rsid w:val="00CA2B1D"/>
    <w:rsid w:val="00CA2B4F"/>
    <w:rsid w:val="00CA3327"/>
    <w:rsid w:val="00CA400E"/>
    <w:rsid w:val="00CA543F"/>
    <w:rsid w:val="00CA56EE"/>
    <w:rsid w:val="00CA5DB0"/>
    <w:rsid w:val="00CA70E8"/>
    <w:rsid w:val="00CB0669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4C0D"/>
    <w:rsid w:val="00CC58ED"/>
    <w:rsid w:val="00CC6BCF"/>
    <w:rsid w:val="00CC70CB"/>
    <w:rsid w:val="00CC7C60"/>
    <w:rsid w:val="00CD05F3"/>
    <w:rsid w:val="00CD32A3"/>
    <w:rsid w:val="00CD3F61"/>
    <w:rsid w:val="00CD4EE5"/>
    <w:rsid w:val="00CD5D94"/>
    <w:rsid w:val="00CD6602"/>
    <w:rsid w:val="00CD70CC"/>
    <w:rsid w:val="00CD7917"/>
    <w:rsid w:val="00CE1520"/>
    <w:rsid w:val="00CE1598"/>
    <w:rsid w:val="00CE283E"/>
    <w:rsid w:val="00CE321D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CF6A56"/>
    <w:rsid w:val="00D0135E"/>
    <w:rsid w:val="00D03FA6"/>
    <w:rsid w:val="00D04CA5"/>
    <w:rsid w:val="00D064E2"/>
    <w:rsid w:val="00D0669D"/>
    <w:rsid w:val="00D105AB"/>
    <w:rsid w:val="00D10A80"/>
    <w:rsid w:val="00D12A4D"/>
    <w:rsid w:val="00D12CCA"/>
    <w:rsid w:val="00D145EC"/>
    <w:rsid w:val="00D15BEE"/>
    <w:rsid w:val="00D1737A"/>
    <w:rsid w:val="00D177BC"/>
    <w:rsid w:val="00D21865"/>
    <w:rsid w:val="00D223FC"/>
    <w:rsid w:val="00D2396E"/>
    <w:rsid w:val="00D24B82"/>
    <w:rsid w:val="00D260F0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3FA"/>
    <w:rsid w:val="00D4152B"/>
    <w:rsid w:val="00D42B37"/>
    <w:rsid w:val="00D4301B"/>
    <w:rsid w:val="00D43C0B"/>
    <w:rsid w:val="00D44A74"/>
    <w:rsid w:val="00D44C31"/>
    <w:rsid w:val="00D470F6"/>
    <w:rsid w:val="00D472AD"/>
    <w:rsid w:val="00D4738A"/>
    <w:rsid w:val="00D474B1"/>
    <w:rsid w:val="00D517FA"/>
    <w:rsid w:val="00D51D6A"/>
    <w:rsid w:val="00D5264E"/>
    <w:rsid w:val="00D52A1D"/>
    <w:rsid w:val="00D533BF"/>
    <w:rsid w:val="00D53A67"/>
    <w:rsid w:val="00D53C7B"/>
    <w:rsid w:val="00D55BF3"/>
    <w:rsid w:val="00D57CD2"/>
    <w:rsid w:val="00D57E66"/>
    <w:rsid w:val="00D603AE"/>
    <w:rsid w:val="00D60F00"/>
    <w:rsid w:val="00D62B2E"/>
    <w:rsid w:val="00D62CBF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2A8B"/>
    <w:rsid w:val="00D73350"/>
    <w:rsid w:val="00D752C9"/>
    <w:rsid w:val="00D758BE"/>
    <w:rsid w:val="00D76875"/>
    <w:rsid w:val="00D76D2B"/>
    <w:rsid w:val="00D77C93"/>
    <w:rsid w:val="00D82231"/>
    <w:rsid w:val="00D83BF8"/>
    <w:rsid w:val="00D84802"/>
    <w:rsid w:val="00D85457"/>
    <w:rsid w:val="00D86293"/>
    <w:rsid w:val="00D86F16"/>
    <w:rsid w:val="00D8756E"/>
    <w:rsid w:val="00D875F8"/>
    <w:rsid w:val="00D904E7"/>
    <w:rsid w:val="00D91886"/>
    <w:rsid w:val="00D91A31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A4DDA"/>
    <w:rsid w:val="00DB07DB"/>
    <w:rsid w:val="00DB18BD"/>
    <w:rsid w:val="00DB273F"/>
    <w:rsid w:val="00DB39DB"/>
    <w:rsid w:val="00DB47C4"/>
    <w:rsid w:val="00DB521B"/>
    <w:rsid w:val="00DB5703"/>
    <w:rsid w:val="00DB5CE3"/>
    <w:rsid w:val="00DB6D75"/>
    <w:rsid w:val="00DB7093"/>
    <w:rsid w:val="00DC0F52"/>
    <w:rsid w:val="00DC1992"/>
    <w:rsid w:val="00DC1A21"/>
    <w:rsid w:val="00DC3753"/>
    <w:rsid w:val="00DC37FA"/>
    <w:rsid w:val="00DC4726"/>
    <w:rsid w:val="00DC50F6"/>
    <w:rsid w:val="00DC7300"/>
    <w:rsid w:val="00DD014A"/>
    <w:rsid w:val="00DD0325"/>
    <w:rsid w:val="00DD0AAB"/>
    <w:rsid w:val="00DD3289"/>
    <w:rsid w:val="00DD3C66"/>
    <w:rsid w:val="00DD3F74"/>
    <w:rsid w:val="00DD40D2"/>
    <w:rsid w:val="00DD4519"/>
    <w:rsid w:val="00DD4888"/>
    <w:rsid w:val="00DD4B5C"/>
    <w:rsid w:val="00DD57D0"/>
    <w:rsid w:val="00DD5A40"/>
    <w:rsid w:val="00DD5C37"/>
    <w:rsid w:val="00DE0425"/>
    <w:rsid w:val="00DE195C"/>
    <w:rsid w:val="00DE1EDF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32DB"/>
    <w:rsid w:val="00DF34B3"/>
    <w:rsid w:val="00DF4703"/>
    <w:rsid w:val="00DF4AA7"/>
    <w:rsid w:val="00DF4C0A"/>
    <w:rsid w:val="00DF4D77"/>
    <w:rsid w:val="00DF5CDE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A9"/>
    <w:rsid w:val="00E16AFE"/>
    <w:rsid w:val="00E174CE"/>
    <w:rsid w:val="00E203F4"/>
    <w:rsid w:val="00E20949"/>
    <w:rsid w:val="00E2099A"/>
    <w:rsid w:val="00E20E56"/>
    <w:rsid w:val="00E21156"/>
    <w:rsid w:val="00E21CFF"/>
    <w:rsid w:val="00E24839"/>
    <w:rsid w:val="00E259F4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03C4"/>
    <w:rsid w:val="00E413E0"/>
    <w:rsid w:val="00E41636"/>
    <w:rsid w:val="00E4328D"/>
    <w:rsid w:val="00E43620"/>
    <w:rsid w:val="00E43F7A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4E3"/>
    <w:rsid w:val="00E67B7D"/>
    <w:rsid w:val="00E70A13"/>
    <w:rsid w:val="00E70D27"/>
    <w:rsid w:val="00E720A6"/>
    <w:rsid w:val="00E72BA1"/>
    <w:rsid w:val="00E73204"/>
    <w:rsid w:val="00E7345D"/>
    <w:rsid w:val="00E75922"/>
    <w:rsid w:val="00E77C16"/>
    <w:rsid w:val="00E810C5"/>
    <w:rsid w:val="00E81E2C"/>
    <w:rsid w:val="00E82458"/>
    <w:rsid w:val="00E82491"/>
    <w:rsid w:val="00E82FBF"/>
    <w:rsid w:val="00E841D0"/>
    <w:rsid w:val="00E845A0"/>
    <w:rsid w:val="00E8570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182F"/>
    <w:rsid w:val="00EA2B0D"/>
    <w:rsid w:val="00EA3DC3"/>
    <w:rsid w:val="00EA3F30"/>
    <w:rsid w:val="00EA43D0"/>
    <w:rsid w:val="00EA59B2"/>
    <w:rsid w:val="00EA5CC7"/>
    <w:rsid w:val="00EA662E"/>
    <w:rsid w:val="00EA6EDC"/>
    <w:rsid w:val="00EA71DF"/>
    <w:rsid w:val="00EB1722"/>
    <w:rsid w:val="00EB2BB4"/>
    <w:rsid w:val="00EB32E1"/>
    <w:rsid w:val="00EB3BD8"/>
    <w:rsid w:val="00EB4076"/>
    <w:rsid w:val="00EB4A0C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E1F"/>
    <w:rsid w:val="00ED5FA6"/>
    <w:rsid w:val="00ED6080"/>
    <w:rsid w:val="00ED63CB"/>
    <w:rsid w:val="00ED6F7C"/>
    <w:rsid w:val="00EE0176"/>
    <w:rsid w:val="00EE1316"/>
    <w:rsid w:val="00EE206C"/>
    <w:rsid w:val="00EE3954"/>
    <w:rsid w:val="00EE418E"/>
    <w:rsid w:val="00EE4257"/>
    <w:rsid w:val="00EF0942"/>
    <w:rsid w:val="00EF1A1F"/>
    <w:rsid w:val="00EF291F"/>
    <w:rsid w:val="00EF3E4D"/>
    <w:rsid w:val="00EF5343"/>
    <w:rsid w:val="00EF577C"/>
    <w:rsid w:val="00EF6743"/>
    <w:rsid w:val="00EF76AE"/>
    <w:rsid w:val="00F00BFC"/>
    <w:rsid w:val="00F0218C"/>
    <w:rsid w:val="00F0251A"/>
    <w:rsid w:val="00F0393B"/>
    <w:rsid w:val="00F045B0"/>
    <w:rsid w:val="00F061E0"/>
    <w:rsid w:val="00F0638E"/>
    <w:rsid w:val="00F070E0"/>
    <w:rsid w:val="00F10A9F"/>
    <w:rsid w:val="00F12716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CF2"/>
    <w:rsid w:val="00F24D92"/>
    <w:rsid w:val="00F25F2A"/>
    <w:rsid w:val="00F2625A"/>
    <w:rsid w:val="00F26290"/>
    <w:rsid w:val="00F27582"/>
    <w:rsid w:val="00F2764E"/>
    <w:rsid w:val="00F27C16"/>
    <w:rsid w:val="00F30056"/>
    <w:rsid w:val="00F30A92"/>
    <w:rsid w:val="00F30C32"/>
    <w:rsid w:val="00F30DC1"/>
    <w:rsid w:val="00F3107B"/>
    <w:rsid w:val="00F313DD"/>
    <w:rsid w:val="00F3187B"/>
    <w:rsid w:val="00F31ED8"/>
    <w:rsid w:val="00F3214C"/>
    <w:rsid w:val="00F32D51"/>
    <w:rsid w:val="00F34B37"/>
    <w:rsid w:val="00F35BF9"/>
    <w:rsid w:val="00F3690D"/>
    <w:rsid w:val="00F36DB1"/>
    <w:rsid w:val="00F37080"/>
    <w:rsid w:val="00F378BE"/>
    <w:rsid w:val="00F40207"/>
    <w:rsid w:val="00F40ACB"/>
    <w:rsid w:val="00F41210"/>
    <w:rsid w:val="00F413BA"/>
    <w:rsid w:val="00F422FB"/>
    <w:rsid w:val="00F4291A"/>
    <w:rsid w:val="00F43120"/>
    <w:rsid w:val="00F43768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262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9B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871B4"/>
    <w:rsid w:val="00F901E0"/>
    <w:rsid w:val="00F914A5"/>
    <w:rsid w:val="00F91CF7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5081"/>
    <w:rsid w:val="00FA58E4"/>
    <w:rsid w:val="00FA5FA5"/>
    <w:rsid w:val="00FA6721"/>
    <w:rsid w:val="00FA6D49"/>
    <w:rsid w:val="00FA6F18"/>
    <w:rsid w:val="00FA718D"/>
    <w:rsid w:val="00FA7277"/>
    <w:rsid w:val="00FA7365"/>
    <w:rsid w:val="00FA79A7"/>
    <w:rsid w:val="00FA7C51"/>
    <w:rsid w:val="00FB0CD7"/>
    <w:rsid w:val="00FB1EF0"/>
    <w:rsid w:val="00FB2391"/>
    <w:rsid w:val="00FB5273"/>
    <w:rsid w:val="00FB68B4"/>
    <w:rsid w:val="00FC04E3"/>
    <w:rsid w:val="00FC152D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E5D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1E3EB22B-03C4-421F-8DE7-80FDCA11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BQIBPLLIMM24-1585705811-503</_dlc_DocId>
    <_dlc_DocIdUrl xmlns="71c5aaf6-e6ce-465b-b873-5148d2a4c105">
      <Url>https://nokia.sharepoint.com/sites/3gpp-sa4/_layouts/15/DocIdRedir.aspx?ID=BQIBPLLIMM24-1585705811-503</Url>
      <Description>BQIBPLLIMM24-1585705811-503</Description>
    </_dlc_DocIdUrl>
  </documentManagement>
</p:properties>
</file>

<file path=customXml/itemProps1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8829</CharactersWithSpaces>
  <SharedDoc>false</SharedDoc>
  <HLinks>
    <vt:vector size="24" baseType="variant">
      <vt:variant>
        <vt:i4>4063279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5</cp:revision>
  <cp:lastPrinted>2001-04-26T00:30:00Z</cp:lastPrinted>
  <dcterms:created xsi:type="dcterms:W3CDTF">2025-11-27T13:55:00Z</dcterms:created>
  <dcterms:modified xsi:type="dcterms:W3CDTF">2025-11-30T14:18:00Z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d44c290e-a8c3-4be7-861a-0ac4ae3979a2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